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6375B5" w14:paraId="10F0A996" w14:textId="77777777" w:rsidTr="004979F0">
        <w:trPr>
          <w:trHeight w:val="425"/>
          <w:tblHeader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58AC1EE" w14:textId="240E37E5" w:rsidR="0009267B" w:rsidRPr="006375B5" w:rsidRDefault="00313F64" w:rsidP="00D218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51798427"/>
            <w:r w:rsidRPr="006375B5">
              <w:rPr>
                <w:rFonts w:ascii="Angsana New" w:hAnsi="Angsana New" w:cs="Angsana New" w:hint="cs"/>
                <w:sz w:val="30"/>
                <w:szCs w:val="30"/>
                <w:cs/>
              </w:rPr>
              <w:t>ห</w:t>
            </w:r>
            <w:r w:rsidR="0009267B" w:rsidRPr="006375B5">
              <w:rPr>
                <w:rFonts w:ascii="Angsana New" w:hAnsi="Angsana New" w:cs="Angsana New"/>
                <w:sz w:val="30"/>
                <w:szCs w:val="30"/>
                <w:cs/>
              </w:rPr>
              <w:t>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EA280" w14:textId="77777777" w:rsidR="0009267B" w:rsidRPr="006375B5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58ECD693" w14:textId="77777777" w:rsidR="0009267B" w:rsidRPr="006375B5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093AA2" w14:paraId="2E4F3B1C" w14:textId="77777777" w:rsidTr="00093A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tblHeader/>
        </w:trPr>
        <w:tc>
          <w:tcPr>
            <w:tcW w:w="1274" w:type="dxa"/>
          </w:tcPr>
          <w:p w14:paraId="7BA68D58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96F77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68603DF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A4327" w:rsidRPr="006375B5" w14:paraId="41A932E1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35E3DFB6" w14:textId="77777777" w:rsidR="00AA4327" w:rsidRPr="006375B5" w:rsidRDefault="00AA4327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A1D0A" w14:textId="77777777" w:rsidR="00AA4327" w:rsidRPr="006375B5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908CCE4" w14:textId="0175891F" w:rsidR="00AA4327" w:rsidRPr="006375B5" w:rsidRDefault="00AA4327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156DB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E44214" w:rsidRPr="006375B5" w14:paraId="69A426A6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64BC7BA1" w14:textId="77777777" w:rsidR="00E44214" w:rsidRPr="006375B5" w:rsidRDefault="00E44214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FC2CE" w14:textId="77777777" w:rsidR="00E44214" w:rsidRPr="006375B5" w:rsidRDefault="00E44214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C412137" w14:textId="05BEF5BA" w:rsidR="00E44214" w:rsidRPr="006375B5" w:rsidRDefault="0060497F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E5345" w:rsidRPr="006375B5" w14:paraId="3D9CB8AE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9B70F28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D4801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4500A01" w14:textId="18FED1E4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อสังหาริมทรัพย์พัฒนา</w:t>
            </w:r>
            <w:r w:rsidR="006574D8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เพื่อ</w:t>
            </w:r>
            <w:r w:rsidR="00C34409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ขาย</w:t>
            </w:r>
          </w:p>
        </w:tc>
      </w:tr>
      <w:tr w:rsidR="001E5345" w:rsidRPr="006375B5" w14:paraId="4CB0094A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04B8E72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490A5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D4DCCA1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E5345" w:rsidRPr="006375B5" w14:paraId="683FF31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8613CB1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21FD9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06CC7F7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E5345" w:rsidRPr="006375B5" w14:paraId="4EEA85DB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A4E1C2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759D67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F244EAA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1E5345" w:rsidRPr="006375B5" w14:paraId="151AA1D9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99AA946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CDE96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ED3F995" w14:textId="77777777" w:rsidR="001E5345" w:rsidRPr="006375B5" w:rsidRDefault="001E5345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</w:pPr>
            <w:r w:rsidRPr="006375B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04CE6" w:rsidRPr="006375B5" w14:paraId="5F336D7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ED709E8" w14:textId="77777777" w:rsidR="00804CE6" w:rsidRPr="006375B5" w:rsidRDefault="00804CE6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A40524" w14:textId="77777777" w:rsidR="00804CE6" w:rsidRPr="006375B5" w:rsidRDefault="00804CE6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165F34C" w14:textId="6B519361" w:rsidR="00804CE6" w:rsidRPr="006375B5" w:rsidRDefault="00804CE6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9A74EF" w:rsidRPr="006375B5" w14:paraId="609DC621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30AD5E08" w14:textId="77777777" w:rsidR="009A74EF" w:rsidRPr="006375B5" w:rsidRDefault="009A74EF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D2796" w14:textId="77777777" w:rsidR="009A74EF" w:rsidRPr="006375B5" w:rsidRDefault="009A74EF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BE44E54" w14:textId="07077175" w:rsidR="009A74EF" w:rsidRPr="00D120CE" w:rsidRDefault="009A74EF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1E5345" w:rsidRPr="006375B5" w14:paraId="4D8641DE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14:paraId="45D5C059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0E229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383111D7" w14:textId="6073F70F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1C083A"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E5345" w:rsidRPr="006375B5" w14:paraId="4A8C79F5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A703620" w14:textId="04AE2C88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934A0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0C4D782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261584" w:rsidRPr="006375B5" w14:paraId="69ACF2B1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CE8EB9E" w14:textId="77777777" w:rsidR="00261584" w:rsidRPr="006375B5" w:rsidRDefault="00261584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A400D6" w14:textId="77777777" w:rsidR="00261584" w:rsidRPr="006375B5" w:rsidRDefault="00261584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34C0F612" w14:textId="79ADCF4E" w:rsidR="00261584" w:rsidRPr="006375B5" w:rsidRDefault="00261584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E5345" w:rsidRPr="006375B5" w14:paraId="778EF87D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EFA0E11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A6F5B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78EACFB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E5345" w:rsidRPr="006375B5" w14:paraId="05B3F46D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2DFD569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AFCAE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08C6963" w14:textId="014D71B5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</w:t>
            </w:r>
            <w:r w:rsidR="00B22E81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</w:t>
            </w: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1E5345" w:rsidRPr="006375B5" w14:paraId="60A6F298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3B4BDEE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7467A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E878930" w14:textId="0AEFA4B8" w:rsidR="001E5345" w:rsidRPr="006375B5" w:rsidRDefault="006560C3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93F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bookmarkEnd w:id="0"/>
    </w:tbl>
    <w:p w14:paraId="580682B7" w14:textId="736D7394" w:rsidR="00C8500E" w:rsidRPr="00093AA2" w:rsidRDefault="0009267B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375B5">
        <w:rPr>
          <w:b/>
          <w:bCs/>
          <w:color w:val="2E74B5"/>
          <w:cs/>
        </w:rPr>
        <w:br w:type="page"/>
      </w:r>
      <w:r w:rsidR="00A46F43" w:rsidRPr="00093AA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E4FC9">
        <w:rPr>
          <w:rFonts w:ascii="Angsana New" w:hAnsi="Angsana New" w:hint="cs"/>
          <w:sz w:val="30"/>
          <w:szCs w:val="30"/>
          <w:cs/>
        </w:rPr>
        <w:t>ระหว่างกาล</w:t>
      </w:r>
      <w:r w:rsidR="00A46F43" w:rsidRPr="00093AA2">
        <w:rPr>
          <w:rFonts w:ascii="Angsana New" w:hAnsi="Angsana New"/>
          <w:sz w:val="30"/>
          <w:szCs w:val="30"/>
          <w:cs/>
        </w:rPr>
        <w:t>นี้</w:t>
      </w:r>
    </w:p>
    <w:p w14:paraId="0CD19B72" w14:textId="77777777" w:rsidR="00F10F29" w:rsidRPr="00093AA2" w:rsidRDefault="00F10F29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BF9BA6E" w14:textId="5EEB078B" w:rsidR="00C8500E" w:rsidRPr="00093AA2" w:rsidRDefault="00A46F43" w:rsidP="004C2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งบการเงิน</w:t>
      </w:r>
      <w:r w:rsidR="009E4FC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93AA2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Pr="00DE55BA">
        <w:rPr>
          <w:rFonts w:ascii="Angsana New" w:hAnsi="Angsana New"/>
          <w:sz w:val="30"/>
          <w:szCs w:val="30"/>
          <w:cs/>
        </w:rPr>
        <w:t>คณะกรรมการ</w:t>
      </w:r>
      <w:r w:rsidR="00C8500E" w:rsidRPr="00DE55BA">
        <w:rPr>
          <w:rFonts w:ascii="Angsana New" w:hAnsi="Angsana New"/>
          <w:sz w:val="30"/>
          <w:szCs w:val="30"/>
          <w:cs/>
        </w:rPr>
        <w:t>เมื่อวันที่</w:t>
      </w:r>
      <w:r w:rsidR="00477EF0" w:rsidRPr="00DE55BA">
        <w:rPr>
          <w:rFonts w:ascii="Angsana New" w:hAnsi="Angsana New"/>
          <w:sz w:val="30"/>
          <w:szCs w:val="30"/>
          <w:cs/>
        </w:rPr>
        <w:t xml:space="preserve"> </w:t>
      </w:r>
      <w:r w:rsidR="009C5B6C">
        <w:rPr>
          <w:rFonts w:ascii="Angsana New" w:hAnsi="Angsana New"/>
          <w:sz w:val="30"/>
          <w:szCs w:val="30"/>
        </w:rPr>
        <w:t>5</w:t>
      </w:r>
      <w:r w:rsidR="005910CD">
        <w:rPr>
          <w:rFonts w:ascii="Angsana New" w:hAnsi="Angsana New"/>
          <w:sz w:val="30"/>
          <w:szCs w:val="30"/>
        </w:rPr>
        <w:t xml:space="preserve"> </w:t>
      </w:r>
      <w:r w:rsidR="00756847">
        <w:rPr>
          <w:rFonts w:ascii="Angsana New" w:hAnsi="Angsana New" w:hint="cs"/>
          <w:sz w:val="30"/>
          <w:szCs w:val="30"/>
          <w:cs/>
        </w:rPr>
        <w:t>พฤษภาคม</w:t>
      </w:r>
      <w:r w:rsidR="0062672E" w:rsidRPr="00DE55BA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</w:t>
      </w:r>
      <w:r w:rsidR="00DF30DC">
        <w:rPr>
          <w:rFonts w:ascii="Angsana New" w:hAnsi="Angsana New"/>
          <w:sz w:val="30"/>
          <w:szCs w:val="30"/>
        </w:rPr>
        <w:t>9</w:t>
      </w:r>
    </w:p>
    <w:p w14:paraId="6F929598" w14:textId="77777777" w:rsidR="00541701" w:rsidRPr="00093AA2" w:rsidRDefault="00541701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2E74B5"/>
          <w:sz w:val="30"/>
          <w:szCs w:val="30"/>
          <w:cs/>
        </w:rPr>
      </w:pPr>
    </w:p>
    <w:p w14:paraId="5939F6D8" w14:textId="44FF2EA7" w:rsidR="00C8500E" w:rsidRPr="00093AA2" w:rsidRDefault="00C8500E" w:rsidP="00A40C6A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156DBE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4CB1F0B" w14:textId="77777777" w:rsidR="00A25DEB" w:rsidRPr="00093AA2" w:rsidRDefault="00A25DEB" w:rsidP="00093AA2">
      <w:pPr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CF759DE" w14:textId="0405CA9E" w:rsidR="00CF25D2" w:rsidRPr="00CD1F48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D1F48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</w:t>
      </w:r>
      <w:r w:rsidR="00C83A44" w:rsidRPr="00CD1F48">
        <w:rPr>
          <w:rFonts w:ascii="Angsana New" w:hAnsi="Angsana New" w:hint="cs"/>
          <w:sz w:val="30"/>
          <w:szCs w:val="30"/>
          <w:cs/>
        </w:rPr>
        <w:t>น</w:t>
      </w:r>
      <w:r w:rsidRPr="00CD1F48">
        <w:rPr>
          <w:rFonts w:ascii="Angsana New" w:hAnsi="Angsana New" w:hint="cs"/>
          <w:sz w:val="30"/>
          <w:szCs w:val="30"/>
          <w:cs/>
        </w:rPr>
        <w:t>ประจำปีและจัดทำ</w:t>
      </w:r>
      <w:r w:rsidRPr="006560C3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6560C3">
        <w:rPr>
          <w:rFonts w:ascii="Angsana New" w:hAnsi="Angsana New"/>
          <w:spacing w:val="-2"/>
          <w:sz w:val="30"/>
          <w:szCs w:val="30"/>
          <w:cs/>
        </w:rPr>
        <w:t xml:space="preserve"> (“</w:t>
      </w:r>
      <w:r w:rsidRPr="006560C3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6560C3">
        <w:rPr>
          <w:rFonts w:ascii="Angsana New" w:hAnsi="Angsana New" w:hint="eastAsia"/>
          <w:spacing w:val="-2"/>
          <w:sz w:val="30"/>
          <w:szCs w:val="30"/>
          <w:cs/>
        </w:rPr>
        <w:t>”</w:t>
      </w:r>
      <w:r w:rsidRPr="006560C3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6560C3">
        <w:rPr>
          <w:rFonts w:ascii="Angsana New" w:hAnsi="Angsana New" w:hint="cs"/>
          <w:spacing w:val="-2"/>
          <w:sz w:val="30"/>
          <w:szCs w:val="30"/>
          <w:cs/>
        </w:rPr>
        <w:t>ตามมาตรฐานการบัญชี</w:t>
      </w:r>
      <w:r w:rsidRPr="006560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560C3">
        <w:rPr>
          <w:rFonts w:ascii="Angsana New" w:hAnsi="Angsana New" w:hint="cs"/>
          <w:spacing w:val="-2"/>
          <w:sz w:val="30"/>
          <w:szCs w:val="30"/>
          <w:cs/>
        </w:rPr>
        <w:t>ฉบับที่</w:t>
      </w:r>
      <w:r w:rsidRPr="006560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037FE" w:rsidRPr="006560C3">
        <w:rPr>
          <w:rFonts w:ascii="Angsana New" w:hAnsi="Angsana New"/>
          <w:spacing w:val="-2"/>
          <w:sz w:val="30"/>
          <w:szCs w:val="30"/>
        </w:rPr>
        <w:t>34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CD1F48">
        <w:rPr>
          <w:rFonts w:ascii="Angsana New" w:hAnsi="Angsana New" w:hint="cs"/>
          <w:sz w:val="30"/>
          <w:szCs w:val="30"/>
          <w:cs/>
        </w:rPr>
        <w:t>เรื่อง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CD1F4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CD1F4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0A7AE4">
        <w:rPr>
          <w:rFonts w:ascii="Angsana New" w:hAnsi="Angsana New" w:hint="cs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A7AE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A7AE4">
        <w:rPr>
          <w:rFonts w:ascii="Angsana New" w:hAnsi="Angsana New" w:hint="cs"/>
          <w:spacing w:val="-2"/>
          <w:sz w:val="30"/>
          <w:szCs w:val="30"/>
          <w:cs/>
        </w:rPr>
        <w:t>โดยงบการเงินระหว่างกาลนี้</w:t>
      </w:r>
      <w:r w:rsidRPr="00CD1F48">
        <w:rPr>
          <w:rFonts w:ascii="Angsana New" w:hAnsi="Angsana New" w:hint="cs"/>
          <w:sz w:val="30"/>
          <w:szCs w:val="30"/>
          <w:cs/>
        </w:rPr>
        <w:t>เน้นการให้ข้อมูลที่เกี่ยวกับกิจกรรม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CD1F48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CD1F48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CD1F48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="007037FE" w:rsidRPr="00CD1F48">
        <w:rPr>
          <w:rFonts w:ascii="Angsana New" w:hAnsi="Angsana New"/>
          <w:sz w:val="30"/>
          <w:szCs w:val="30"/>
        </w:rPr>
        <w:t>30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CD1F48">
        <w:rPr>
          <w:rFonts w:ascii="Angsana New" w:hAnsi="Angsana New" w:hint="cs"/>
          <w:sz w:val="30"/>
          <w:szCs w:val="30"/>
          <w:cs/>
        </w:rPr>
        <w:t>กันยายน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="007037FE" w:rsidRPr="00CD1F48">
        <w:rPr>
          <w:rFonts w:ascii="Angsana New" w:hAnsi="Angsana New"/>
          <w:sz w:val="30"/>
          <w:szCs w:val="30"/>
        </w:rPr>
        <w:t>256</w:t>
      </w:r>
      <w:r w:rsidR="00DF30DC" w:rsidRPr="00CD1F48">
        <w:rPr>
          <w:rFonts w:ascii="Angsana New" w:hAnsi="Angsana New"/>
          <w:sz w:val="30"/>
          <w:szCs w:val="30"/>
        </w:rPr>
        <w:t>8</w:t>
      </w:r>
    </w:p>
    <w:p w14:paraId="583F6A1F" w14:textId="77777777" w:rsidR="00CF25D2" w:rsidRPr="00CF25D2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1E0F4A05" w14:textId="2A04AFF3" w:rsidR="004474D7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CF25D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ทั้งนี้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0A7AE4">
        <w:rPr>
          <w:rFonts w:ascii="Angsana New" w:hAnsi="Angsana New" w:hint="cs"/>
          <w:sz w:val="30"/>
          <w:szCs w:val="30"/>
          <w:cs/>
        </w:rPr>
        <w:t>ที่</w:t>
      </w:r>
      <w:r w:rsidRPr="00CF25D2">
        <w:rPr>
          <w:rFonts w:ascii="Angsana New" w:hAnsi="Angsana New" w:hint="cs"/>
          <w:sz w:val="30"/>
          <w:szCs w:val="30"/>
          <w:cs/>
        </w:rPr>
        <w:t>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30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กันยายน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</w:t>
      </w:r>
      <w:r w:rsidR="00DF30DC">
        <w:rPr>
          <w:rFonts w:ascii="Angsana New" w:hAnsi="Angsana New"/>
          <w:sz w:val="30"/>
          <w:szCs w:val="30"/>
        </w:rPr>
        <w:t>8</w:t>
      </w:r>
    </w:p>
    <w:p w14:paraId="0BD1C054" w14:textId="77777777" w:rsidR="004474D7" w:rsidRPr="005F5E23" w:rsidRDefault="004474D7" w:rsidP="00A25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8E496C3" w14:textId="4B5DA41B" w:rsidR="005B4060" w:rsidRPr="006375B5" w:rsidRDefault="005B4060" w:rsidP="004C2839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6375B5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2478B53F" w14:textId="77777777" w:rsidR="00C8500E" w:rsidRPr="00D50DC7" w:rsidRDefault="00C8500E" w:rsidP="00C8500E">
      <w:pPr>
        <w:spacing w:line="240" w:lineRule="auto"/>
        <w:ind w:right="-133"/>
        <w:rPr>
          <w:rFonts w:ascii="Angsana New" w:hAnsi="Angsana New"/>
          <w:sz w:val="30"/>
          <w:szCs w:val="30"/>
          <w:cs/>
          <w:lang w:val="th-TH"/>
        </w:rPr>
      </w:pPr>
    </w:p>
    <w:p w14:paraId="606AB170" w14:textId="18C8B8CA" w:rsidR="00CE78DF" w:rsidRDefault="00CE78DF" w:rsidP="00CE78D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ความสัมพันธ์ที่มีกับบริษัท</w:t>
      </w:r>
      <w:r w:rsidR="002911C6">
        <w:rPr>
          <w:rFonts w:ascii="Angsana New" w:hAnsi="Angsana New" w:hint="cs"/>
          <w:b/>
          <w:sz w:val="30"/>
          <w:szCs w:val="30"/>
          <w:cs/>
        </w:rPr>
        <w:t>ย่อย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2911C6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>
        <w:rPr>
          <w:rFonts w:ascii="Angsana New" w:hAnsi="Angsana New" w:hint="cs"/>
          <w:b/>
          <w:sz w:val="30"/>
          <w:szCs w:val="30"/>
          <w:cs/>
        </w:rPr>
        <w:t xml:space="preserve"> และ</w:t>
      </w:r>
      <w:r w:rsidR="002911C6">
        <w:rPr>
          <w:rFonts w:ascii="Angsana New" w:hAnsi="Angsana New" w:hint="cs"/>
          <w:b/>
          <w:sz w:val="30"/>
          <w:szCs w:val="30"/>
          <w:cs/>
        </w:rPr>
        <w:t>การร่วมค้าที่มีการเปลี่ยนแปลงอย่างมีสาระสำคัญ</w:t>
      </w:r>
      <w:r>
        <w:rPr>
          <w:rFonts w:ascii="Angsana New" w:hAnsi="Angsana New" w:hint="cs"/>
          <w:b/>
          <w:sz w:val="30"/>
          <w:szCs w:val="30"/>
          <w:cs/>
        </w:rPr>
        <w:t>ได้เปิดเผย</w:t>
      </w:r>
      <w:r w:rsidR="002911C6">
        <w:rPr>
          <w:rFonts w:ascii="Angsana New" w:hAnsi="Angsana New"/>
          <w:b/>
          <w:sz w:val="30"/>
          <w:szCs w:val="30"/>
          <w:cs/>
        </w:rPr>
        <w:br/>
      </w:r>
      <w:r>
        <w:rPr>
          <w:rFonts w:ascii="Angsana New" w:hAnsi="Angsana New" w:hint="cs"/>
          <w:b/>
          <w:sz w:val="30"/>
          <w:szCs w:val="30"/>
          <w:cs/>
        </w:rPr>
        <w:t xml:space="preserve">ในหมายเหตุข้อ </w:t>
      </w:r>
      <w:r w:rsidR="004C2839">
        <w:rPr>
          <w:rFonts w:ascii="Angsana New" w:hAnsi="Angsana New"/>
          <w:bCs/>
          <w:sz w:val="30"/>
          <w:szCs w:val="30"/>
        </w:rPr>
        <w:t>4</w:t>
      </w:r>
      <w:r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="004C2839">
        <w:rPr>
          <w:rFonts w:ascii="Angsana New" w:hAnsi="Angsana New"/>
          <w:bCs/>
          <w:sz w:val="30"/>
          <w:szCs w:val="30"/>
        </w:rPr>
        <w:t>5</w:t>
      </w:r>
      <w:r>
        <w:rPr>
          <w:rFonts w:ascii="Angsana New" w:hAnsi="Angsana New" w:hint="cs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2911C6">
        <w:rPr>
          <w:rFonts w:ascii="Angsana New" w:hAnsi="Angsana New" w:hint="cs"/>
          <w:b/>
          <w:sz w:val="30"/>
          <w:szCs w:val="30"/>
          <w:cs/>
        </w:rPr>
        <w:t>บุคคลหรือ</w:t>
      </w:r>
      <w:r>
        <w:rPr>
          <w:rFonts w:ascii="Angsana New" w:hAnsi="Angsana New" w:hint="cs"/>
          <w:b/>
          <w:sz w:val="30"/>
          <w:szCs w:val="30"/>
          <w:cs/>
        </w:rPr>
        <w:t>กิจกา</w:t>
      </w:r>
      <w:r w:rsidR="002911C6">
        <w:rPr>
          <w:rFonts w:ascii="Angsana New" w:hAnsi="Angsana New" w:hint="cs"/>
          <w:b/>
          <w:sz w:val="30"/>
          <w:szCs w:val="30"/>
          <w:cs/>
        </w:rPr>
        <w:t>ร</w:t>
      </w:r>
      <w:r>
        <w:rPr>
          <w:rFonts w:ascii="Angsana New" w:hAnsi="Angsana New" w:hint="cs"/>
          <w:b/>
          <w:sz w:val="30"/>
          <w:szCs w:val="30"/>
          <w:cs/>
        </w:rPr>
        <w:t>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403645AD" w14:textId="7D1BE76B" w:rsidR="00177F04" w:rsidRPr="0090072E" w:rsidRDefault="00177F04" w:rsidP="00E01A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19" w:type="dxa"/>
        <w:tblInd w:w="396" w:type="dxa"/>
        <w:tblLook w:val="04A0" w:firstRow="1" w:lastRow="0" w:firstColumn="1" w:lastColumn="0" w:noHBand="0" w:noVBand="1"/>
      </w:tblPr>
      <w:tblGrid>
        <w:gridCol w:w="4065"/>
        <w:gridCol w:w="1155"/>
        <w:gridCol w:w="269"/>
        <w:gridCol w:w="1107"/>
        <w:gridCol w:w="248"/>
        <w:gridCol w:w="1106"/>
        <w:gridCol w:w="270"/>
        <w:gridCol w:w="1099"/>
      </w:tblGrid>
      <w:tr w:rsidR="00177F04" w:rsidRPr="009E2F97" w14:paraId="6370B2B9" w14:textId="77777777" w:rsidTr="005F630B">
        <w:trPr>
          <w:tblHeader/>
        </w:trPr>
        <w:tc>
          <w:tcPr>
            <w:tcW w:w="4065" w:type="dxa"/>
          </w:tcPr>
          <w:p w14:paraId="2DF5D378" w14:textId="6765E310" w:rsidR="00177F04" w:rsidRPr="009A5C90" w:rsidRDefault="00177F04" w:rsidP="009A5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2531" w:type="dxa"/>
            <w:gridSpan w:val="3"/>
          </w:tcPr>
          <w:p w14:paraId="4ABE6B0D" w14:textId="77777777" w:rsidR="00177F04" w:rsidRPr="009E2F97" w:rsidRDefault="00177F04" w:rsidP="003609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61D9E01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</w:tcPr>
          <w:p w14:paraId="39433C65" w14:textId="77777777" w:rsidR="00177F04" w:rsidRPr="009E2F97" w:rsidRDefault="00177F04" w:rsidP="003609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501A" w:rsidRPr="009E2F97" w14:paraId="3269110C" w14:textId="77777777" w:rsidTr="005F630B">
        <w:trPr>
          <w:tblHeader/>
        </w:trPr>
        <w:tc>
          <w:tcPr>
            <w:tcW w:w="4065" w:type="dxa"/>
          </w:tcPr>
          <w:p w14:paraId="758560B5" w14:textId="3EE97511" w:rsidR="0037501A" w:rsidRPr="009E2F97" w:rsidRDefault="0037501A" w:rsidP="0037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7037FE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55" w:type="dxa"/>
          </w:tcPr>
          <w:p w14:paraId="18DC097A" w14:textId="469D91B8" w:rsidR="0037501A" w:rsidRPr="009E2F97" w:rsidRDefault="0037501A" w:rsidP="0037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269" w:type="dxa"/>
          </w:tcPr>
          <w:p w14:paraId="4C643B67" w14:textId="77777777" w:rsidR="0037501A" w:rsidRPr="009E2F97" w:rsidRDefault="0037501A" w:rsidP="0037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C47AD18" w14:textId="6F1AAF4D" w:rsidR="0037501A" w:rsidRPr="009E2F97" w:rsidRDefault="0037501A" w:rsidP="0037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48" w:type="dxa"/>
          </w:tcPr>
          <w:p w14:paraId="24C840EC" w14:textId="77777777" w:rsidR="0037501A" w:rsidRPr="009E2F97" w:rsidRDefault="0037501A" w:rsidP="0037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316F50FD" w14:textId="3F767189" w:rsidR="0037501A" w:rsidRPr="009E2F97" w:rsidRDefault="0037501A" w:rsidP="0037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1682B6AE" w14:textId="77777777" w:rsidR="0037501A" w:rsidRPr="009E2F97" w:rsidRDefault="0037501A" w:rsidP="0037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2FA6F09A" w14:textId="7E6C8FF8" w:rsidR="0037501A" w:rsidRPr="009E2F97" w:rsidRDefault="0037501A" w:rsidP="0037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</w:tr>
      <w:tr w:rsidR="0037501A" w:rsidRPr="009E2F97" w14:paraId="397D960E" w14:textId="77777777" w:rsidTr="000F42E8">
        <w:trPr>
          <w:trHeight w:val="344"/>
          <w:tblHeader/>
        </w:trPr>
        <w:tc>
          <w:tcPr>
            <w:tcW w:w="4065" w:type="dxa"/>
          </w:tcPr>
          <w:p w14:paraId="03BFCFAE" w14:textId="77777777" w:rsidR="0037501A" w:rsidRPr="000F42E8" w:rsidRDefault="0037501A" w:rsidP="000F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4" w:type="dxa"/>
            <w:gridSpan w:val="7"/>
          </w:tcPr>
          <w:p w14:paraId="708F0346" w14:textId="77777777" w:rsidR="0037501A" w:rsidRPr="000F42E8" w:rsidRDefault="0037501A" w:rsidP="000F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F42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7501A" w:rsidRPr="009E2F97" w14:paraId="6196534F" w14:textId="77777777" w:rsidTr="005F630B">
        <w:tc>
          <w:tcPr>
            <w:tcW w:w="4065" w:type="dxa"/>
          </w:tcPr>
          <w:p w14:paraId="21F27A38" w14:textId="3BAD93D3" w:rsidR="0037501A" w:rsidRPr="009E2F97" w:rsidRDefault="0037501A" w:rsidP="0037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4D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155" w:type="dxa"/>
          </w:tcPr>
          <w:p w14:paraId="6E4775BB" w14:textId="77777777" w:rsidR="0037501A" w:rsidRPr="009E2F97" w:rsidRDefault="0037501A" w:rsidP="0037501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467C7A66" w14:textId="77777777" w:rsidR="0037501A" w:rsidRPr="009E2F97" w:rsidRDefault="0037501A" w:rsidP="0037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0707173" w14:textId="77777777" w:rsidR="0037501A" w:rsidRPr="009E2F97" w:rsidRDefault="0037501A" w:rsidP="0037501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" w:type="dxa"/>
          </w:tcPr>
          <w:p w14:paraId="64BD0CCF" w14:textId="77777777" w:rsidR="0037501A" w:rsidRPr="009E2F97" w:rsidRDefault="0037501A" w:rsidP="0037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43A15EB4" w14:textId="77777777" w:rsidR="0037501A" w:rsidRPr="009E2F97" w:rsidRDefault="0037501A" w:rsidP="0037501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B02BF" w14:textId="77777777" w:rsidR="0037501A" w:rsidRPr="009E2F97" w:rsidRDefault="0037501A" w:rsidP="0037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41652DAE" w14:textId="77777777" w:rsidR="0037501A" w:rsidRPr="009E2F97" w:rsidRDefault="0037501A" w:rsidP="0037501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E3610" w:rsidRPr="009E2F97" w14:paraId="4A5DA12C" w14:textId="77777777" w:rsidTr="005F630B">
        <w:tc>
          <w:tcPr>
            <w:tcW w:w="4065" w:type="dxa"/>
          </w:tcPr>
          <w:p w14:paraId="5F06FB81" w14:textId="77777777" w:rsidR="003E3610" w:rsidRPr="009E2F97" w:rsidRDefault="003E3610" w:rsidP="003E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</w:tcPr>
          <w:p w14:paraId="29EB5CBB" w14:textId="27DAE11F" w:rsidR="003E3610" w:rsidRPr="00B2072F" w:rsidRDefault="00471170" w:rsidP="003E36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</w:tcPr>
          <w:p w14:paraId="455135BE" w14:textId="77777777" w:rsidR="003E3610" w:rsidRPr="009E2F97" w:rsidRDefault="003E3610" w:rsidP="003E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787A29F" w14:textId="1EE3D9BB" w:rsidR="003E3610" w:rsidRPr="002A471A" w:rsidRDefault="003E3610" w:rsidP="0056549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48" w:type="dxa"/>
          </w:tcPr>
          <w:p w14:paraId="09769D7C" w14:textId="77777777" w:rsidR="003E3610" w:rsidRPr="002A471A" w:rsidRDefault="003E3610" w:rsidP="003E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14:paraId="26844ADB" w14:textId="1C4728DF" w:rsidR="003E3610" w:rsidRPr="00125678" w:rsidRDefault="001E5FE3" w:rsidP="003E36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C387EDD" w14:textId="77777777" w:rsidR="003E3610" w:rsidRPr="002A471A" w:rsidRDefault="003E3610" w:rsidP="003E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5E67ACD0" w14:textId="41AC46AF" w:rsidR="003E3610" w:rsidRPr="002A471A" w:rsidRDefault="003E3610" w:rsidP="003E36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3E3610" w:rsidRPr="009E2F97" w14:paraId="78EBF5F2" w14:textId="77777777" w:rsidTr="005F630B">
        <w:tc>
          <w:tcPr>
            <w:tcW w:w="4065" w:type="dxa"/>
          </w:tcPr>
          <w:p w14:paraId="04FCE742" w14:textId="77777777" w:rsidR="003E3610" w:rsidRPr="009E2F97" w:rsidRDefault="003E3610" w:rsidP="003E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</w:tcPr>
          <w:p w14:paraId="75409362" w14:textId="12FB2181" w:rsidR="003E3610" w:rsidRPr="009E2F97" w:rsidRDefault="00471170" w:rsidP="003E36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9" w:type="dxa"/>
          </w:tcPr>
          <w:p w14:paraId="49631096" w14:textId="77777777" w:rsidR="003E3610" w:rsidRPr="009E2F97" w:rsidRDefault="003E3610" w:rsidP="003E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880193D" w14:textId="684C2C34" w:rsidR="003E3610" w:rsidRPr="002A471A" w:rsidRDefault="003E3610" w:rsidP="003E36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48" w:type="dxa"/>
          </w:tcPr>
          <w:p w14:paraId="655535B0" w14:textId="77777777" w:rsidR="003E3610" w:rsidRPr="002A471A" w:rsidRDefault="003E3610" w:rsidP="003E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14:paraId="10F99CF2" w14:textId="70F7C475" w:rsidR="003E3610" w:rsidRPr="002A471A" w:rsidRDefault="001E5FE3" w:rsidP="003E36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5306BAFE" w14:textId="77777777" w:rsidR="003E3610" w:rsidRPr="002A471A" w:rsidRDefault="003E3610" w:rsidP="003E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44407C43" w14:textId="3E3CDAC0" w:rsidR="003E3610" w:rsidRPr="002A471A" w:rsidRDefault="003E3610" w:rsidP="003E36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3E3610" w:rsidRPr="00DF30DC" w14:paraId="169418AB" w14:textId="77777777" w:rsidTr="005F630B">
        <w:tc>
          <w:tcPr>
            <w:tcW w:w="4065" w:type="dxa"/>
          </w:tcPr>
          <w:p w14:paraId="0F473C6E" w14:textId="77777777" w:rsidR="003E3610" w:rsidRPr="009C78D3" w:rsidRDefault="003E3610" w:rsidP="003E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3AE5F0A6" w14:textId="77777777" w:rsidR="003E3610" w:rsidRPr="009C78D3" w:rsidRDefault="003E3610" w:rsidP="003E36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69" w:type="dxa"/>
          </w:tcPr>
          <w:p w14:paraId="224DDBFC" w14:textId="77777777" w:rsidR="003E3610" w:rsidRPr="009C78D3" w:rsidRDefault="003E3610" w:rsidP="003E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14:paraId="1FFD178F" w14:textId="77777777" w:rsidR="003E3610" w:rsidRPr="009C78D3" w:rsidRDefault="003E3610" w:rsidP="003E36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48" w:type="dxa"/>
          </w:tcPr>
          <w:p w14:paraId="4B7D8797" w14:textId="77777777" w:rsidR="003E3610" w:rsidRPr="009C78D3" w:rsidRDefault="003E3610" w:rsidP="003E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14:paraId="29C78000" w14:textId="77777777" w:rsidR="003E3610" w:rsidRPr="009C78D3" w:rsidRDefault="003E3610" w:rsidP="003E36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70" w:type="dxa"/>
          </w:tcPr>
          <w:p w14:paraId="6586592A" w14:textId="77777777" w:rsidR="003E3610" w:rsidRPr="009C78D3" w:rsidRDefault="003E3610" w:rsidP="003E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14:paraId="6E177FF0" w14:textId="77777777" w:rsidR="003E3610" w:rsidRPr="009C78D3" w:rsidRDefault="003E3610" w:rsidP="003E36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3E3610" w:rsidRPr="009E2F97" w14:paraId="1FF388C6" w14:textId="77777777" w:rsidTr="005F630B">
        <w:tc>
          <w:tcPr>
            <w:tcW w:w="4065" w:type="dxa"/>
          </w:tcPr>
          <w:p w14:paraId="4A8322F9" w14:textId="77777777" w:rsidR="003E3610" w:rsidRPr="009E2F97" w:rsidRDefault="003E3610" w:rsidP="003E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</w:t>
            </w: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55" w:type="dxa"/>
          </w:tcPr>
          <w:p w14:paraId="23E195E8" w14:textId="77777777" w:rsidR="003E3610" w:rsidRPr="009E2F97" w:rsidRDefault="003E3610" w:rsidP="003E36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2040AAE4" w14:textId="77777777" w:rsidR="003E3610" w:rsidRPr="009E2F97" w:rsidRDefault="003E3610" w:rsidP="003E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6BE8BCD9" w14:textId="77777777" w:rsidR="003E3610" w:rsidRPr="002A471A" w:rsidRDefault="003E3610" w:rsidP="003E36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248" w:type="dxa"/>
          </w:tcPr>
          <w:p w14:paraId="5AA1D0BC" w14:textId="77777777" w:rsidR="003E3610" w:rsidRPr="002A471A" w:rsidRDefault="003E3610" w:rsidP="003E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0CD19889" w14:textId="77777777" w:rsidR="003E3610" w:rsidRPr="002A471A" w:rsidRDefault="003E3610" w:rsidP="003E36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FD58A3F" w14:textId="77777777" w:rsidR="003E3610" w:rsidRPr="002A471A" w:rsidRDefault="003E3610" w:rsidP="003E3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1E2581DC" w14:textId="77777777" w:rsidR="003E3610" w:rsidRPr="002A471A" w:rsidRDefault="003E3610" w:rsidP="003E36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71170" w:rsidRPr="009E2F97" w14:paraId="73317CDB" w14:textId="77777777" w:rsidTr="005F630B">
        <w:tc>
          <w:tcPr>
            <w:tcW w:w="4065" w:type="dxa"/>
          </w:tcPr>
          <w:p w14:paraId="5CD2E214" w14:textId="77777777" w:rsidR="00471170" w:rsidRPr="009E2F97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</w:tcPr>
          <w:p w14:paraId="2138046A" w14:textId="7FB991EE" w:rsidR="00471170" w:rsidRPr="009E2F97" w:rsidRDefault="00471170" w:rsidP="0047117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D0E269A" w14:textId="77777777" w:rsidR="00471170" w:rsidRPr="009E2F97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22EBE8D1" w14:textId="40AF0706" w:rsidR="00471170" w:rsidRPr="002A471A" w:rsidRDefault="00471170" w:rsidP="00471170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4F4F71F7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35D3FAFB" w14:textId="415F34F7" w:rsidR="00471170" w:rsidRPr="002A471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237</w:t>
            </w:r>
          </w:p>
        </w:tc>
        <w:tc>
          <w:tcPr>
            <w:tcW w:w="270" w:type="dxa"/>
          </w:tcPr>
          <w:p w14:paraId="20503864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40901990" w14:textId="058FBC09" w:rsidR="00471170" w:rsidRPr="002A471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471170" w:rsidRPr="009E2F97" w14:paraId="4C4C3AA0" w14:textId="77777777" w:rsidTr="005F630B">
        <w:tc>
          <w:tcPr>
            <w:tcW w:w="4065" w:type="dxa"/>
          </w:tcPr>
          <w:p w14:paraId="3BCC1526" w14:textId="7C0890F7" w:rsidR="00471170" w:rsidRPr="009E2F97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55" w:type="dxa"/>
          </w:tcPr>
          <w:p w14:paraId="1F54254E" w14:textId="0D20665A" w:rsidR="00471170" w:rsidRPr="009E2F97" w:rsidRDefault="00471170" w:rsidP="0047117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A27D449" w14:textId="77777777" w:rsidR="00471170" w:rsidRPr="009E2F97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6507E223" w14:textId="39C81A56" w:rsidR="00471170" w:rsidRPr="002A471A" w:rsidRDefault="00471170" w:rsidP="00471170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7A7B4F06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6793921D" w14:textId="4B827799" w:rsidR="00471170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73</w:t>
            </w:r>
          </w:p>
        </w:tc>
        <w:tc>
          <w:tcPr>
            <w:tcW w:w="270" w:type="dxa"/>
          </w:tcPr>
          <w:p w14:paraId="235942F8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326AF52B" w14:textId="4758D8E9" w:rsidR="00471170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321</w:t>
            </w:r>
          </w:p>
        </w:tc>
      </w:tr>
      <w:tr w:rsidR="00471170" w:rsidRPr="009E2F97" w14:paraId="14169965" w14:textId="77777777" w:rsidTr="005F630B">
        <w:tc>
          <w:tcPr>
            <w:tcW w:w="4065" w:type="dxa"/>
          </w:tcPr>
          <w:p w14:paraId="04D90365" w14:textId="77777777" w:rsidR="00471170" w:rsidRPr="00923B0A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</w:tcPr>
          <w:p w14:paraId="1463E4EE" w14:textId="2F034D28" w:rsidR="00471170" w:rsidRPr="00923B0A" w:rsidRDefault="00471170" w:rsidP="0047117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57522A85" w14:textId="77777777" w:rsidR="00471170" w:rsidRPr="00923B0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063602AB" w14:textId="361DB9BA" w:rsidR="00471170" w:rsidRPr="002A471A" w:rsidRDefault="00471170" w:rsidP="00471170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6110FF22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6418B136" w14:textId="30B62D47" w:rsidR="00471170" w:rsidRPr="002A471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270" w:type="dxa"/>
          </w:tcPr>
          <w:p w14:paraId="22535A1B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72B49074" w14:textId="56527826" w:rsidR="00471170" w:rsidRPr="002A471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339</w:t>
            </w:r>
          </w:p>
        </w:tc>
      </w:tr>
      <w:tr w:rsidR="00471170" w:rsidRPr="00EB0CEB" w14:paraId="473E563F" w14:textId="77777777" w:rsidTr="005F630B">
        <w:tc>
          <w:tcPr>
            <w:tcW w:w="4065" w:type="dxa"/>
          </w:tcPr>
          <w:p w14:paraId="556EB5CD" w14:textId="418B4BDB" w:rsidR="00471170" w:rsidRPr="00923B0A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155" w:type="dxa"/>
          </w:tcPr>
          <w:p w14:paraId="1341533D" w14:textId="2CB3D5CB" w:rsidR="00471170" w:rsidRDefault="00471170" w:rsidP="0047117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4C2315DD" w14:textId="77777777" w:rsidR="00471170" w:rsidRPr="00923B0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790A9CCB" w14:textId="642970E3" w:rsidR="00471170" w:rsidRPr="002A471A" w:rsidRDefault="00471170" w:rsidP="00471170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72E0BF6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2C8DABB8" w14:textId="57F3C014" w:rsidR="00471170" w:rsidRPr="00C4310E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52017308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1CA6D4CC" w14:textId="65BC2181" w:rsidR="00471170" w:rsidRPr="007037FE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53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</w:tr>
      <w:tr w:rsidR="00471170" w:rsidRPr="009E2F97" w14:paraId="05C1F800" w14:textId="77777777" w:rsidTr="005F630B">
        <w:tc>
          <w:tcPr>
            <w:tcW w:w="4065" w:type="dxa"/>
          </w:tcPr>
          <w:p w14:paraId="3B68CAD6" w14:textId="77777777" w:rsidR="00471170" w:rsidRPr="00923B0A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</w:tcPr>
          <w:p w14:paraId="3E3A4D6F" w14:textId="0A1D938F" w:rsidR="00471170" w:rsidRPr="00923B0A" w:rsidRDefault="00471170" w:rsidP="0047117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5DB95F0F" w14:textId="77777777" w:rsidR="00471170" w:rsidRPr="00923B0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2B80A415" w14:textId="7AC1BE62" w:rsidR="00471170" w:rsidRPr="002A471A" w:rsidRDefault="00471170" w:rsidP="00471170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0123871C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4B02E99B" w14:textId="3D1C9D73" w:rsidR="00471170" w:rsidRPr="002A471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49C8AE22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32CD36F4" w14:textId="238E09BC" w:rsidR="00471170" w:rsidRPr="002A471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471170" w:rsidRPr="00DF30DC" w14:paraId="799F884C" w14:textId="77777777" w:rsidTr="005F630B">
        <w:tc>
          <w:tcPr>
            <w:tcW w:w="4065" w:type="dxa"/>
          </w:tcPr>
          <w:p w14:paraId="7D53C4CE" w14:textId="77777777" w:rsidR="00471170" w:rsidRPr="00CC0414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14:paraId="11B20481" w14:textId="77777777" w:rsidR="00471170" w:rsidRPr="00CC0414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75639177" w14:textId="77777777" w:rsidR="00471170" w:rsidRPr="00CC0414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07D082D0" w14:textId="77777777" w:rsidR="00471170" w:rsidRPr="00CC0414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5370D59" w14:textId="77777777" w:rsidR="00471170" w:rsidRPr="00CC0414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0C07FA7C" w14:textId="77777777" w:rsidR="00471170" w:rsidRPr="00CC0414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2110C9" w14:textId="77777777" w:rsidR="00471170" w:rsidRPr="00CC0414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748DA929" w14:textId="77777777" w:rsidR="00471170" w:rsidRPr="00CC0414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71170" w:rsidRPr="009E2F97" w14:paraId="6CFE7115" w14:textId="77777777" w:rsidTr="005F630B">
        <w:tc>
          <w:tcPr>
            <w:tcW w:w="4065" w:type="dxa"/>
          </w:tcPr>
          <w:p w14:paraId="783CB5EE" w14:textId="77777777" w:rsidR="00471170" w:rsidRPr="00923B0A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23B0A">
              <w:rPr>
                <w:rFonts w:ascii="Angsana New" w:hAnsi="Angsana New" w:hint="cs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55" w:type="dxa"/>
          </w:tcPr>
          <w:p w14:paraId="4C1C6212" w14:textId="77777777" w:rsidR="00471170" w:rsidRPr="00923B0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77EB3B0E" w14:textId="77777777" w:rsidR="00471170" w:rsidRPr="00923B0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16458538" w14:textId="77777777" w:rsidR="00471170" w:rsidRPr="002A471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4147603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1FFFFB34" w14:textId="77777777" w:rsidR="00471170" w:rsidRPr="002A471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54B084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5E047B63" w14:textId="77777777" w:rsidR="00471170" w:rsidRPr="002A471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71170" w:rsidRPr="009E2F97" w14:paraId="38A9ED43" w14:textId="77777777" w:rsidTr="005F630B">
        <w:tc>
          <w:tcPr>
            <w:tcW w:w="4065" w:type="dxa"/>
          </w:tcPr>
          <w:p w14:paraId="784536F3" w14:textId="0C8A57CD" w:rsidR="00471170" w:rsidRPr="00923B0A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55" w:type="dxa"/>
          </w:tcPr>
          <w:p w14:paraId="125A0017" w14:textId="0E61ABAA" w:rsidR="00471170" w:rsidRPr="00923B0A" w:rsidRDefault="00A3325F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69" w:type="dxa"/>
          </w:tcPr>
          <w:p w14:paraId="21C236EB" w14:textId="77777777" w:rsidR="00471170" w:rsidRPr="00923B0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2C19091" w14:textId="693EC141" w:rsidR="00471170" w:rsidRPr="002A471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48" w:type="dxa"/>
          </w:tcPr>
          <w:p w14:paraId="46D3D12F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470CCEFE" w14:textId="79CB2DEC" w:rsidR="00471170" w:rsidRPr="002A471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516DB4B9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78BAFDDD" w14:textId="5B60F4F8" w:rsidR="00471170" w:rsidRPr="002A471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</w:tr>
      <w:tr w:rsidR="00471170" w:rsidRPr="009E2F97" w14:paraId="3AE52427" w14:textId="77777777" w:rsidTr="005F630B">
        <w:tc>
          <w:tcPr>
            <w:tcW w:w="4065" w:type="dxa"/>
          </w:tcPr>
          <w:p w14:paraId="585C206E" w14:textId="77777777" w:rsidR="00471170" w:rsidRPr="00923B0A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</w:tcPr>
          <w:p w14:paraId="61550B61" w14:textId="3B36C0E1" w:rsidR="00471170" w:rsidRPr="00923B0A" w:rsidRDefault="00A3325F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269" w:type="dxa"/>
          </w:tcPr>
          <w:p w14:paraId="16A265E7" w14:textId="77777777" w:rsidR="00471170" w:rsidRPr="00923B0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F2C0457" w14:textId="2788CBC2" w:rsidR="00471170" w:rsidRPr="00CE58DF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248" w:type="dxa"/>
          </w:tcPr>
          <w:p w14:paraId="06AF6B01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2A8C056" w14:textId="674736D4" w:rsidR="00471170" w:rsidRPr="002A471A" w:rsidRDefault="00123D8C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6EE754D8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3BAEC5C0" w14:textId="31A2A7A2" w:rsidR="00471170" w:rsidRPr="002A471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471170" w:rsidRPr="009E2F97" w14:paraId="7BE3A54C" w14:textId="77777777" w:rsidTr="005F630B">
        <w:tc>
          <w:tcPr>
            <w:tcW w:w="4065" w:type="dxa"/>
          </w:tcPr>
          <w:p w14:paraId="03A8B800" w14:textId="77777777" w:rsidR="00471170" w:rsidRPr="00923B0A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55" w:type="dxa"/>
          </w:tcPr>
          <w:p w14:paraId="7AA78494" w14:textId="7C26016C" w:rsidR="00471170" w:rsidRPr="00923B0A" w:rsidRDefault="00A3325F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69" w:type="dxa"/>
          </w:tcPr>
          <w:p w14:paraId="079624E5" w14:textId="77777777" w:rsidR="00471170" w:rsidRPr="00923B0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61213E0" w14:textId="45FD8F98" w:rsidR="00471170" w:rsidRPr="002A471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48" w:type="dxa"/>
          </w:tcPr>
          <w:p w14:paraId="1E913212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433AB122" w14:textId="12B0C8A3" w:rsidR="00471170" w:rsidRPr="002A471A" w:rsidRDefault="00471170" w:rsidP="0047117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AA41F7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47B167B0" w14:textId="4805CE03" w:rsidR="00471170" w:rsidRPr="002A471A" w:rsidRDefault="00471170" w:rsidP="0047117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71170" w:rsidRPr="009E2F97" w14:paraId="445A2A01" w14:textId="77777777" w:rsidTr="005F630B">
        <w:tc>
          <w:tcPr>
            <w:tcW w:w="4065" w:type="dxa"/>
          </w:tcPr>
          <w:p w14:paraId="087937F9" w14:textId="73EF3FBA" w:rsidR="00471170" w:rsidRPr="001E489D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1E489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1155" w:type="dxa"/>
          </w:tcPr>
          <w:p w14:paraId="2D64F651" w14:textId="1EBCE20C" w:rsidR="00471170" w:rsidRPr="00923B0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269" w:type="dxa"/>
          </w:tcPr>
          <w:p w14:paraId="154A575F" w14:textId="77777777" w:rsidR="00471170" w:rsidRPr="00923B0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0069819" w14:textId="7B3E2DBD" w:rsidR="00471170" w:rsidRDefault="00350670" w:rsidP="00350670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7805E6F2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579D963" w14:textId="7F82064B" w:rsidR="00471170" w:rsidRPr="002A471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70" w:type="dxa"/>
          </w:tcPr>
          <w:p w14:paraId="7E956E06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45AACBD3" w14:textId="385815CC" w:rsidR="00471170" w:rsidRDefault="00471170" w:rsidP="0047117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71170" w:rsidRPr="009E2F97" w14:paraId="14FB3619" w14:textId="77777777" w:rsidTr="005F630B">
        <w:tc>
          <w:tcPr>
            <w:tcW w:w="4065" w:type="dxa"/>
          </w:tcPr>
          <w:p w14:paraId="6749570F" w14:textId="77777777" w:rsidR="00471170" w:rsidRPr="00923B0A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55" w:type="dxa"/>
            <w:vAlign w:val="bottom"/>
          </w:tcPr>
          <w:p w14:paraId="039DBD6F" w14:textId="265B1895" w:rsidR="00471170" w:rsidRPr="00923B0A" w:rsidRDefault="00350670" w:rsidP="0047117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5578FCC7" w14:textId="77777777" w:rsidR="00471170" w:rsidRPr="00923B0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D8633A4" w14:textId="1892CBA8" w:rsidR="00471170" w:rsidRPr="002A471A" w:rsidRDefault="00471170" w:rsidP="00471170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4077C9C9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4E84E821" w14:textId="63394BA3" w:rsidR="00471170" w:rsidRPr="002A471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70" w:type="dxa"/>
          </w:tcPr>
          <w:p w14:paraId="5BCA1819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730B5650" w14:textId="5DAB421D" w:rsidR="00471170" w:rsidRPr="002A471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</w:p>
        </w:tc>
      </w:tr>
      <w:tr w:rsidR="00471170" w:rsidRPr="009E2F97" w14:paraId="44AEA3E0" w14:textId="77777777" w:rsidTr="005F630B">
        <w:tc>
          <w:tcPr>
            <w:tcW w:w="4065" w:type="dxa"/>
          </w:tcPr>
          <w:p w14:paraId="04571A74" w14:textId="77777777" w:rsidR="00471170" w:rsidRPr="00923B0A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  <w:vAlign w:val="bottom"/>
          </w:tcPr>
          <w:p w14:paraId="1C9E7E8D" w14:textId="3699C339" w:rsidR="00471170" w:rsidRPr="00923B0A" w:rsidRDefault="00A3325F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69" w:type="dxa"/>
          </w:tcPr>
          <w:p w14:paraId="0769B9B9" w14:textId="77777777" w:rsidR="00471170" w:rsidRPr="00923B0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7E06A128" w14:textId="529B9D42" w:rsidR="00471170" w:rsidRPr="002A471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48" w:type="dxa"/>
          </w:tcPr>
          <w:p w14:paraId="5F616926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370BCD1E" w14:textId="2817A82F" w:rsidR="00471170" w:rsidRPr="002A471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AC8CA78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640C3DE0" w14:textId="0E1431FF" w:rsidR="00471170" w:rsidRPr="008B600E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71170" w:rsidRPr="009E2F97" w14:paraId="6BC656FF" w14:textId="77777777" w:rsidTr="005F630B">
        <w:tc>
          <w:tcPr>
            <w:tcW w:w="4065" w:type="dxa"/>
          </w:tcPr>
          <w:p w14:paraId="7BF374F5" w14:textId="236960B1" w:rsidR="00471170" w:rsidRPr="00923B0A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vAlign w:val="bottom"/>
          </w:tcPr>
          <w:p w14:paraId="45DAD417" w14:textId="19B07A55" w:rsidR="00471170" w:rsidRPr="00923B0A" w:rsidRDefault="00A3325F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</w:tcPr>
          <w:p w14:paraId="77073E35" w14:textId="77777777" w:rsidR="00471170" w:rsidRPr="00923B0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6BEA7EDF" w14:textId="36ECD3C7" w:rsidR="00471170" w:rsidRPr="002A471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8" w:type="dxa"/>
          </w:tcPr>
          <w:p w14:paraId="1E122886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39A96BBB" w14:textId="2E9BEDE4" w:rsidR="00471170" w:rsidRPr="002A471A" w:rsidRDefault="00471170" w:rsidP="0047117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96B09D" w14:textId="77777777" w:rsidR="00471170" w:rsidRPr="002A471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37023C0C" w14:textId="37CEC6D9" w:rsidR="00471170" w:rsidRPr="008B600E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71170" w:rsidRPr="00DF30DC" w14:paraId="3A38CD8F" w14:textId="77777777" w:rsidTr="005F630B">
        <w:tc>
          <w:tcPr>
            <w:tcW w:w="4065" w:type="dxa"/>
          </w:tcPr>
          <w:p w14:paraId="7AD1989F" w14:textId="77777777" w:rsidR="00471170" w:rsidRPr="00CC0414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55D8FA34" w14:textId="77777777" w:rsidR="00471170" w:rsidRPr="00CC0414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00039335" w14:textId="77777777" w:rsidR="00471170" w:rsidRPr="00CC0414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24330477" w14:textId="622F60EC" w:rsidR="00471170" w:rsidRPr="00CC0414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543F0327" w14:textId="77777777" w:rsidR="00471170" w:rsidRPr="00CC0414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068C022" w14:textId="77777777" w:rsidR="00471170" w:rsidRPr="00CC0414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9F82C3" w14:textId="77777777" w:rsidR="00471170" w:rsidRPr="00CC0414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0B684557" w14:textId="77777777" w:rsidR="00471170" w:rsidRPr="00CC0414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71170" w:rsidRPr="009E2F97" w14:paraId="6BAFD36B" w14:textId="77777777" w:rsidTr="005F630B">
        <w:tc>
          <w:tcPr>
            <w:tcW w:w="4065" w:type="dxa"/>
          </w:tcPr>
          <w:p w14:paraId="64E4D260" w14:textId="77777777" w:rsidR="00471170" w:rsidRPr="009E2F97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5" w:type="dxa"/>
          </w:tcPr>
          <w:p w14:paraId="39678A9C" w14:textId="77777777" w:rsidR="00471170" w:rsidRPr="009E2F97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543D656D" w14:textId="77777777" w:rsidR="00471170" w:rsidRPr="009E2F97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268EFDF" w14:textId="77777777" w:rsidR="00471170" w:rsidRPr="00CD6F9E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48" w:type="dxa"/>
          </w:tcPr>
          <w:p w14:paraId="1EC71FB8" w14:textId="77777777" w:rsidR="00471170" w:rsidRPr="00CD6F9E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vAlign w:val="bottom"/>
          </w:tcPr>
          <w:p w14:paraId="5818AA49" w14:textId="77777777" w:rsidR="00471170" w:rsidRPr="00CD6F9E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549A78F" w14:textId="77777777" w:rsidR="00471170" w:rsidRPr="00CD6F9E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vAlign w:val="bottom"/>
          </w:tcPr>
          <w:p w14:paraId="35ADE826" w14:textId="77777777" w:rsidR="00471170" w:rsidRPr="00CD6F9E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471170" w:rsidRPr="009E2F97" w14:paraId="1F96C31C" w14:textId="77777777" w:rsidTr="005F630B">
        <w:tc>
          <w:tcPr>
            <w:tcW w:w="4065" w:type="dxa"/>
          </w:tcPr>
          <w:p w14:paraId="534E9300" w14:textId="44BD5B9E" w:rsidR="00471170" w:rsidRPr="009E2F97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รายได้จากการให้เช่าและบริการ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55" w:type="dxa"/>
          </w:tcPr>
          <w:p w14:paraId="086A4CD5" w14:textId="353B7491" w:rsidR="00471170" w:rsidRPr="00285691" w:rsidRDefault="00D371FF" w:rsidP="00D3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</w:tcPr>
          <w:p w14:paraId="71123515" w14:textId="77777777" w:rsidR="00471170" w:rsidRPr="009E2F97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628B5F30" w14:textId="30D0CAC9" w:rsidR="00471170" w:rsidRPr="00B425BB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8" w:type="dxa"/>
          </w:tcPr>
          <w:p w14:paraId="17CF9852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2133A23" w14:textId="42C2EFCD" w:rsidR="00471170" w:rsidRPr="00B425BB" w:rsidRDefault="00471170" w:rsidP="0047117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AA1AF9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46D97628" w14:textId="7183B2B1" w:rsidR="00471170" w:rsidRPr="00B425BB" w:rsidRDefault="00471170" w:rsidP="0047117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71170" w:rsidRPr="009E2F97" w14:paraId="265D520A" w14:textId="77777777" w:rsidTr="005F630B">
        <w:tc>
          <w:tcPr>
            <w:tcW w:w="4065" w:type="dxa"/>
          </w:tcPr>
          <w:p w14:paraId="75C7D632" w14:textId="77777777" w:rsidR="00471170" w:rsidRPr="009E2F97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</w:tcPr>
          <w:p w14:paraId="0E7131E1" w14:textId="5505F11B" w:rsidR="00471170" w:rsidRPr="00923B0A" w:rsidRDefault="00D371FF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69" w:type="dxa"/>
          </w:tcPr>
          <w:p w14:paraId="27934601" w14:textId="77777777" w:rsidR="00471170" w:rsidRPr="00923B0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57F14FDB" w14:textId="12BD3443" w:rsidR="00471170" w:rsidRPr="00B425BB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123D8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8" w:type="dxa"/>
          </w:tcPr>
          <w:p w14:paraId="5F9166F0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826F1FB" w14:textId="1A21C854" w:rsidR="00471170" w:rsidRPr="00B425BB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391E207F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53D17AB5" w14:textId="646B2962" w:rsidR="00471170" w:rsidRPr="00B425BB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</w:tr>
      <w:tr w:rsidR="00471170" w:rsidRPr="009E2F97" w14:paraId="18743CE7" w14:textId="77777777" w:rsidTr="005F630B">
        <w:tc>
          <w:tcPr>
            <w:tcW w:w="4065" w:type="dxa"/>
          </w:tcPr>
          <w:p w14:paraId="65210CC4" w14:textId="77777777" w:rsidR="00471170" w:rsidRPr="009E2F97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5" w:type="dxa"/>
          </w:tcPr>
          <w:p w14:paraId="3FF3B1D1" w14:textId="3D529399" w:rsidR="00471170" w:rsidRPr="00923B0A" w:rsidRDefault="00D371FF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</w:tcPr>
          <w:p w14:paraId="02F96703" w14:textId="77777777" w:rsidR="00471170" w:rsidRPr="00923B0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4F18787" w14:textId="053DEE8D" w:rsidR="00471170" w:rsidRPr="00B425BB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8" w:type="dxa"/>
          </w:tcPr>
          <w:p w14:paraId="30E90AAE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774B8E5F" w14:textId="1D0F06E6" w:rsidR="00471170" w:rsidRPr="00B425BB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8A1D88F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63FDBE23" w14:textId="7E1F82D1" w:rsidR="00471170" w:rsidRPr="00B425BB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471170" w:rsidRPr="009E2F97" w14:paraId="078B693A" w14:textId="77777777" w:rsidTr="005F630B">
        <w:tc>
          <w:tcPr>
            <w:tcW w:w="4065" w:type="dxa"/>
          </w:tcPr>
          <w:p w14:paraId="716E6868" w14:textId="5AE55354" w:rsidR="00471170" w:rsidRPr="009E2F97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</w:tcPr>
          <w:p w14:paraId="33A843D6" w14:textId="23F51F36" w:rsidR="00471170" w:rsidRPr="00923B0A" w:rsidRDefault="00D371FF" w:rsidP="00D371FF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593F2B81" w14:textId="77777777" w:rsidR="00471170" w:rsidRPr="00923B0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6774C7A2" w14:textId="05FF4A03" w:rsidR="00471170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8" w:type="dxa"/>
          </w:tcPr>
          <w:p w14:paraId="061B6E8B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56C720E" w14:textId="5815F64B" w:rsidR="00471170" w:rsidRPr="00B425BB" w:rsidRDefault="00471170" w:rsidP="0047117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607FB2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6D0F85C3" w14:textId="3CA247FB" w:rsidR="00471170" w:rsidRDefault="00471170" w:rsidP="0047117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71170" w:rsidRPr="009E2F97" w14:paraId="244A0C8E" w14:textId="77777777" w:rsidTr="005F630B">
        <w:tc>
          <w:tcPr>
            <w:tcW w:w="4065" w:type="dxa"/>
          </w:tcPr>
          <w:p w14:paraId="3E512AE2" w14:textId="0D65D227" w:rsidR="00471170" w:rsidRPr="009E2F97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ต้นทุนการให้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55" w:type="dxa"/>
          </w:tcPr>
          <w:p w14:paraId="4AE6E616" w14:textId="1B29FF7F" w:rsidR="00471170" w:rsidRPr="00923B0A" w:rsidRDefault="00D371FF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69" w:type="dxa"/>
          </w:tcPr>
          <w:p w14:paraId="1715A67F" w14:textId="77777777" w:rsidR="00471170" w:rsidRPr="00923B0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4A11B12" w14:textId="2DC7062B" w:rsidR="00471170" w:rsidRPr="00B425BB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48" w:type="dxa"/>
          </w:tcPr>
          <w:p w14:paraId="23985F93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279762AB" w14:textId="24EFC904" w:rsidR="00471170" w:rsidRPr="00B425BB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75B112E8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252F57DA" w14:textId="38B04C70" w:rsidR="00471170" w:rsidRPr="00B425BB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471170" w:rsidRPr="009E2F97" w14:paraId="2542CA30" w14:textId="77777777" w:rsidTr="005F630B">
        <w:tc>
          <w:tcPr>
            <w:tcW w:w="4065" w:type="dxa"/>
          </w:tcPr>
          <w:p w14:paraId="2B542F8C" w14:textId="3B44EA54" w:rsidR="00471170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155" w:type="dxa"/>
          </w:tcPr>
          <w:p w14:paraId="57B0E4A0" w14:textId="2F506398" w:rsidR="00471170" w:rsidRDefault="00D371FF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383FB501" w14:textId="77777777" w:rsidR="00471170" w:rsidRPr="00923B0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7F0FA9E5" w14:textId="4744787C" w:rsidR="00471170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8" w:type="dxa"/>
          </w:tcPr>
          <w:p w14:paraId="16F5C1C9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D17FEC7" w14:textId="6E3A9293" w:rsidR="00471170" w:rsidRDefault="00471170" w:rsidP="0047117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96126D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344DBC6F" w14:textId="5E713FE0" w:rsidR="00471170" w:rsidRDefault="00471170" w:rsidP="0047117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71170" w:rsidRPr="009E2F97" w14:paraId="7ECA0E1C" w14:textId="77777777" w:rsidTr="005F630B">
        <w:tc>
          <w:tcPr>
            <w:tcW w:w="4065" w:type="dxa"/>
          </w:tcPr>
          <w:p w14:paraId="0EA3773F" w14:textId="77777777" w:rsidR="00471170" w:rsidRPr="009E2F97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</w:tcPr>
          <w:p w14:paraId="3022680E" w14:textId="0DB336F7" w:rsidR="00471170" w:rsidRPr="00923B0A" w:rsidRDefault="00D371FF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</w:tcPr>
          <w:p w14:paraId="32FEB575" w14:textId="77777777" w:rsidR="00471170" w:rsidRPr="00923B0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70841135" w14:textId="28CF1739" w:rsidR="00471170" w:rsidRPr="00B425BB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8" w:type="dxa"/>
          </w:tcPr>
          <w:p w14:paraId="159517F1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3C42B6E" w14:textId="1DFF700D" w:rsidR="00471170" w:rsidRPr="00B425BB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7C2DB3F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3961FA3F" w14:textId="39AC5063" w:rsidR="00471170" w:rsidRPr="00B425BB" w:rsidRDefault="00471170" w:rsidP="00471170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71170" w:rsidRPr="009E2F97" w14:paraId="43FDB7B7" w14:textId="77777777" w:rsidTr="005F630B">
        <w:tc>
          <w:tcPr>
            <w:tcW w:w="4065" w:type="dxa"/>
          </w:tcPr>
          <w:p w14:paraId="288C5676" w14:textId="77777777" w:rsidR="00471170" w:rsidRPr="009E2F97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14:paraId="2ADDC44F" w14:textId="77777777" w:rsidR="00471170" w:rsidRPr="00923B0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18C0E391" w14:textId="77777777" w:rsidR="00471170" w:rsidRPr="00923B0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AE6F57D" w14:textId="77777777" w:rsidR="00471170" w:rsidRPr="00B425BB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49647EA6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2F5B6FA9" w14:textId="77777777" w:rsidR="00471170" w:rsidRPr="00B425BB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D77990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225F7AFB" w14:textId="77777777" w:rsidR="00471170" w:rsidRPr="00B425BB" w:rsidRDefault="00471170" w:rsidP="0047117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71170" w:rsidRPr="009E2F97" w14:paraId="79890A08" w14:textId="77777777" w:rsidTr="005F630B">
        <w:tc>
          <w:tcPr>
            <w:tcW w:w="4065" w:type="dxa"/>
          </w:tcPr>
          <w:p w14:paraId="777DBAB9" w14:textId="78884682" w:rsidR="00471170" w:rsidRPr="009E2F97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55" w:type="dxa"/>
          </w:tcPr>
          <w:p w14:paraId="2D7143D8" w14:textId="77777777" w:rsidR="00471170" w:rsidRPr="00923B0A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6D447A07" w14:textId="77777777" w:rsidR="00471170" w:rsidRPr="00923B0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770A4019" w14:textId="77777777" w:rsidR="00471170" w:rsidRPr="00B425BB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5F49EC1A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31F38660" w14:textId="77777777" w:rsidR="00471170" w:rsidRPr="00B425BB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76DE0D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79317601" w14:textId="77777777" w:rsidR="00471170" w:rsidRPr="00B425BB" w:rsidRDefault="00471170" w:rsidP="0047117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71170" w:rsidRPr="009E2F97" w14:paraId="4D73A31B" w14:textId="77777777" w:rsidTr="005F630B">
        <w:tc>
          <w:tcPr>
            <w:tcW w:w="4065" w:type="dxa"/>
          </w:tcPr>
          <w:p w14:paraId="1952D6E9" w14:textId="31A20636" w:rsidR="00471170" w:rsidRPr="009E2F97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เช่าและบริการ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55" w:type="dxa"/>
          </w:tcPr>
          <w:p w14:paraId="1A0B61D1" w14:textId="65EB28C7" w:rsidR="00471170" w:rsidRPr="00923B0A" w:rsidRDefault="00DC2C55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269" w:type="dxa"/>
          </w:tcPr>
          <w:p w14:paraId="41B4591B" w14:textId="77777777" w:rsidR="00471170" w:rsidRPr="00923B0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ECB33E8" w14:textId="0BDDF3AF" w:rsidR="00471170" w:rsidRPr="00B425BB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248" w:type="dxa"/>
          </w:tcPr>
          <w:p w14:paraId="14930F9E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8CAED0C" w14:textId="447ECB10" w:rsidR="00471170" w:rsidRPr="00B425BB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4BF4DE98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0C0C4304" w14:textId="3B501C4B" w:rsidR="00471170" w:rsidRPr="00B425BB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</w:tr>
      <w:tr w:rsidR="00471170" w:rsidRPr="009E2F97" w14:paraId="1271C300" w14:textId="77777777" w:rsidTr="008D4DE4">
        <w:tc>
          <w:tcPr>
            <w:tcW w:w="4065" w:type="dxa"/>
          </w:tcPr>
          <w:p w14:paraId="2DC79E76" w14:textId="77777777" w:rsidR="00471170" w:rsidRPr="009E2F97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</w:tcPr>
          <w:p w14:paraId="5E16F021" w14:textId="4AB1DD99" w:rsidR="00471170" w:rsidRPr="00923B0A" w:rsidRDefault="00DC2C55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69" w:type="dxa"/>
          </w:tcPr>
          <w:p w14:paraId="310704F8" w14:textId="77777777" w:rsidR="00471170" w:rsidRPr="00923B0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755675E8" w14:textId="04746058" w:rsidR="00471170" w:rsidRPr="00B425BB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23D8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8" w:type="dxa"/>
          </w:tcPr>
          <w:p w14:paraId="10F640FE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5227FF8D" w14:textId="0BD4FA13" w:rsidR="00471170" w:rsidRPr="00B425BB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70" w:type="dxa"/>
          </w:tcPr>
          <w:p w14:paraId="6383B5AA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4EDD14BF" w14:textId="0B5A4051" w:rsidR="00471170" w:rsidRPr="00B425BB" w:rsidRDefault="00471170" w:rsidP="00471170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471170" w:rsidRPr="009E2F97" w14:paraId="730CD983" w14:textId="77777777" w:rsidTr="00577A72">
        <w:tc>
          <w:tcPr>
            <w:tcW w:w="4065" w:type="dxa"/>
          </w:tcPr>
          <w:p w14:paraId="2011256E" w14:textId="0FEDC03E" w:rsidR="00471170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C0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CC04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CC0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55" w:type="dxa"/>
          </w:tcPr>
          <w:p w14:paraId="4CD5B92A" w14:textId="77777777" w:rsidR="00471170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3E2D4FAF" w14:textId="77777777" w:rsidR="00471170" w:rsidRPr="00923B0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6B56B4BA" w14:textId="77777777" w:rsidR="00471170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86040B3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F9EFA0E" w14:textId="77777777" w:rsidR="00471170" w:rsidRDefault="00471170" w:rsidP="0047117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0EBBBA3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5E8A19CE" w14:textId="77777777" w:rsidR="00471170" w:rsidRDefault="00471170" w:rsidP="00471170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C2C55" w:rsidRPr="009E2F97" w14:paraId="66F7CAC7" w14:textId="77777777" w:rsidTr="00577A72">
        <w:tc>
          <w:tcPr>
            <w:tcW w:w="4065" w:type="dxa"/>
          </w:tcPr>
          <w:p w14:paraId="20851D21" w14:textId="5487ACC6" w:rsidR="00DC2C55" w:rsidRDefault="00DC2C55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5" w:type="dxa"/>
          </w:tcPr>
          <w:p w14:paraId="2DBB3BF4" w14:textId="57CE69B1" w:rsidR="00DC2C55" w:rsidRDefault="00DC2C55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</w:tcPr>
          <w:p w14:paraId="02F7C5A1" w14:textId="77777777" w:rsidR="00DC2C55" w:rsidRPr="00923B0A" w:rsidRDefault="00DC2C55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766557A0" w14:textId="3BE015E7" w:rsidR="00DC2C55" w:rsidRDefault="00DC2C55" w:rsidP="00DC2C5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8DF806D" w14:textId="77777777" w:rsidR="00DC2C55" w:rsidRPr="00B425BB" w:rsidRDefault="00DC2C55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214EA459" w14:textId="1EB52246" w:rsidR="00DC2C55" w:rsidRDefault="00DC2C55" w:rsidP="0047117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03C07F" w14:textId="77777777" w:rsidR="00DC2C55" w:rsidRPr="00B425BB" w:rsidRDefault="00DC2C55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67FCC3FE" w14:textId="25F0ABBA" w:rsidR="00DC2C55" w:rsidRDefault="00DC2C55" w:rsidP="00471170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71170" w:rsidRPr="009E2F97" w14:paraId="64E7BC46" w14:textId="77777777" w:rsidTr="00577A72">
        <w:tc>
          <w:tcPr>
            <w:tcW w:w="4065" w:type="dxa"/>
          </w:tcPr>
          <w:p w14:paraId="5F2A44FD" w14:textId="45DD3CC2" w:rsidR="00471170" w:rsidRPr="009E2F97" w:rsidRDefault="00471170" w:rsidP="004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</w:tcPr>
          <w:p w14:paraId="73A5853C" w14:textId="21729A05" w:rsidR="00471170" w:rsidRDefault="00DC2C55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69" w:type="dxa"/>
          </w:tcPr>
          <w:p w14:paraId="2FF53B25" w14:textId="77777777" w:rsidR="00471170" w:rsidRPr="00923B0A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6DEAC717" w14:textId="420827ED" w:rsidR="00471170" w:rsidRPr="005634BB" w:rsidRDefault="00471170" w:rsidP="004711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48" w:type="dxa"/>
          </w:tcPr>
          <w:p w14:paraId="62E4B696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7B3D94CC" w14:textId="2EF4CC63" w:rsidR="00471170" w:rsidRDefault="00471170" w:rsidP="0047117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823D11" w14:textId="77777777" w:rsidR="00471170" w:rsidRPr="00B425BB" w:rsidRDefault="00471170" w:rsidP="004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136D5878" w14:textId="20621974" w:rsidR="00471170" w:rsidRDefault="00471170" w:rsidP="00471170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23D8C" w:rsidRPr="009E2F97" w14:paraId="2FBCADA4" w14:textId="77777777" w:rsidTr="00577A72">
        <w:tc>
          <w:tcPr>
            <w:tcW w:w="4065" w:type="dxa"/>
          </w:tcPr>
          <w:p w14:paraId="719EAF3E" w14:textId="584615D0" w:rsidR="00123D8C" w:rsidRDefault="00123D8C" w:rsidP="0012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3D8C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1155" w:type="dxa"/>
          </w:tcPr>
          <w:p w14:paraId="6FB5C2AD" w14:textId="3DBDE84B" w:rsidR="00123D8C" w:rsidRPr="00123D8C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8F32D9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69" w:type="dxa"/>
          </w:tcPr>
          <w:p w14:paraId="2AFA4915" w14:textId="77777777" w:rsidR="00123D8C" w:rsidRPr="00123D8C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</w:tcPr>
          <w:p w14:paraId="5ED26333" w14:textId="44FC0ED2" w:rsidR="00123D8C" w:rsidRDefault="00123D8C" w:rsidP="00123D8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48347AB0" w14:textId="77777777" w:rsidR="00123D8C" w:rsidRPr="00B425BB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20537FA4" w14:textId="14D1741F" w:rsidR="00123D8C" w:rsidRDefault="00123D8C" w:rsidP="00123D8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5477EB" w14:textId="77777777" w:rsidR="00123D8C" w:rsidRPr="00B425BB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498934D5" w14:textId="426076F8" w:rsidR="00123D8C" w:rsidRDefault="00123D8C" w:rsidP="00123D8C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23D8C" w:rsidRPr="009E2F97" w14:paraId="4AA97DE2" w14:textId="77777777" w:rsidTr="001626F9">
        <w:tc>
          <w:tcPr>
            <w:tcW w:w="4065" w:type="dxa"/>
          </w:tcPr>
          <w:p w14:paraId="1E739428" w14:textId="67D0D840" w:rsidR="00123D8C" w:rsidRPr="00987EB2" w:rsidRDefault="00123D8C" w:rsidP="0012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987EB2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1155" w:type="dxa"/>
            <w:vAlign w:val="bottom"/>
          </w:tcPr>
          <w:p w14:paraId="53078451" w14:textId="5B1325E1" w:rsidR="00123D8C" w:rsidRDefault="00123D8C" w:rsidP="00123D8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626C03B2" w14:textId="77777777" w:rsidR="00123D8C" w:rsidRPr="00923B0A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64D6AF8F" w14:textId="4759DBE7" w:rsidR="00123D8C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48" w:type="dxa"/>
          </w:tcPr>
          <w:p w14:paraId="1B19F05F" w14:textId="77777777" w:rsidR="00123D8C" w:rsidRPr="00B425BB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4D2723CF" w14:textId="0051BED8" w:rsidR="00123D8C" w:rsidRDefault="00123D8C" w:rsidP="00123D8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9597FC" w14:textId="77777777" w:rsidR="00123D8C" w:rsidRPr="00B425BB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12F48BF2" w14:textId="35747084" w:rsidR="00123D8C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142</w:t>
            </w:r>
          </w:p>
        </w:tc>
      </w:tr>
      <w:tr w:rsidR="00123D8C" w:rsidRPr="009E2F97" w14:paraId="009259E3" w14:textId="77777777" w:rsidTr="005F630B">
        <w:tc>
          <w:tcPr>
            <w:tcW w:w="4065" w:type="dxa"/>
          </w:tcPr>
          <w:p w14:paraId="6D1304DB" w14:textId="1E9D8234" w:rsidR="00123D8C" w:rsidRPr="009E2F97" w:rsidRDefault="00123D8C" w:rsidP="0012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ต้นทุนการให้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55" w:type="dxa"/>
          </w:tcPr>
          <w:p w14:paraId="0DAE4A43" w14:textId="321CCEB3" w:rsidR="00123D8C" w:rsidRPr="00923B0A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69" w:type="dxa"/>
          </w:tcPr>
          <w:p w14:paraId="726393D3" w14:textId="77777777" w:rsidR="00123D8C" w:rsidRPr="00923B0A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712AFB49" w14:textId="5D5600B0" w:rsidR="00123D8C" w:rsidRPr="00B425BB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48" w:type="dxa"/>
          </w:tcPr>
          <w:p w14:paraId="18F7269E" w14:textId="77777777" w:rsidR="00123D8C" w:rsidRPr="00B425BB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5C91420E" w14:textId="273701EF" w:rsidR="00123D8C" w:rsidRPr="00B425BB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</w:tcPr>
          <w:p w14:paraId="4B9FF7F0" w14:textId="77777777" w:rsidR="00123D8C" w:rsidRPr="00B425BB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52F79EC2" w14:textId="4F0D3804" w:rsidR="00123D8C" w:rsidRPr="00B425BB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</w:tr>
      <w:tr w:rsidR="00123D8C" w:rsidRPr="009E2F97" w14:paraId="3C8A8347" w14:textId="77777777" w:rsidTr="005F630B">
        <w:tc>
          <w:tcPr>
            <w:tcW w:w="4065" w:type="dxa"/>
          </w:tcPr>
          <w:p w14:paraId="098F120A" w14:textId="64FAE487" w:rsidR="00123D8C" w:rsidRPr="009E2F97" w:rsidRDefault="00123D8C" w:rsidP="0012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155" w:type="dxa"/>
          </w:tcPr>
          <w:p w14:paraId="50B3C26E" w14:textId="69F9BB6D" w:rsidR="00123D8C" w:rsidRPr="00923B0A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69" w:type="dxa"/>
          </w:tcPr>
          <w:p w14:paraId="1B36CF2A" w14:textId="77777777" w:rsidR="00123D8C" w:rsidRPr="00923B0A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20B64E49" w14:textId="47653CA0" w:rsidR="00123D8C" w:rsidRPr="00B425BB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48" w:type="dxa"/>
          </w:tcPr>
          <w:p w14:paraId="0CE5F9B3" w14:textId="77777777" w:rsidR="00123D8C" w:rsidRPr="00B425BB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DA8FDD3" w14:textId="0451F037" w:rsidR="00123D8C" w:rsidRPr="00B425BB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71E7188" w14:textId="77777777" w:rsidR="00123D8C" w:rsidRPr="00B425BB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35F614D8" w14:textId="492AD6E8" w:rsidR="00123D8C" w:rsidRPr="00B425BB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123D8C" w:rsidRPr="009E2F97" w14:paraId="651FC055" w14:textId="77777777" w:rsidTr="005F630B">
        <w:tc>
          <w:tcPr>
            <w:tcW w:w="4065" w:type="dxa"/>
          </w:tcPr>
          <w:p w14:paraId="295FAA2C" w14:textId="77777777" w:rsidR="00123D8C" w:rsidRPr="009E2F97" w:rsidRDefault="00123D8C" w:rsidP="0012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</w:tcPr>
          <w:p w14:paraId="56101D92" w14:textId="3294619A" w:rsidR="00123D8C" w:rsidRPr="00923B0A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69" w:type="dxa"/>
          </w:tcPr>
          <w:p w14:paraId="434B3DBC" w14:textId="77777777" w:rsidR="00123D8C" w:rsidRPr="00923B0A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88C2B04" w14:textId="11D3940E" w:rsidR="00123D8C" w:rsidRPr="00B425BB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48" w:type="dxa"/>
          </w:tcPr>
          <w:p w14:paraId="745B0A7F" w14:textId="77777777" w:rsidR="00123D8C" w:rsidRPr="00B425BB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3AEA65E" w14:textId="7574F78A" w:rsidR="00123D8C" w:rsidRPr="00B425BB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3E314448" w14:textId="77777777" w:rsidR="00123D8C" w:rsidRPr="00B425BB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031559B9" w14:textId="0B8359E0" w:rsidR="00123D8C" w:rsidRPr="00B425BB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</w:tr>
      <w:tr w:rsidR="00123D8C" w:rsidRPr="009E2F97" w14:paraId="7B119082" w14:textId="77777777" w:rsidTr="006072C5">
        <w:tc>
          <w:tcPr>
            <w:tcW w:w="4065" w:type="dxa"/>
          </w:tcPr>
          <w:p w14:paraId="0A512903" w14:textId="3FD8634F" w:rsidR="00123D8C" w:rsidRPr="009E2F97" w:rsidRDefault="00123D8C" w:rsidP="0012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5" w:type="dxa"/>
            <w:vAlign w:val="bottom"/>
          </w:tcPr>
          <w:p w14:paraId="669EFC21" w14:textId="0C702454" w:rsidR="00123D8C" w:rsidRPr="00923B0A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7C3B65FC" w14:textId="77777777" w:rsidR="00123D8C" w:rsidRPr="00923B0A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0DC47940" w14:textId="7CE38CF6" w:rsidR="00123D8C" w:rsidRPr="005634BB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8" w:type="dxa"/>
          </w:tcPr>
          <w:p w14:paraId="456C33BD" w14:textId="77777777" w:rsidR="00123D8C" w:rsidRPr="00B425BB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309A8EF" w14:textId="7FA39B92" w:rsidR="00123D8C" w:rsidRPr="00B425BB" w:rsidRDefault="00123D8C" w:rsidP="00123D8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A2B969" w14:textId="77777777" w:rsidR="00123D8C" w:rsidRPr="00B425BB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71AFA9CA" w14:textId="491BA6D0" w:rsidR="00123D8C" w:rsidRDefault="00123D8C" w:rsidP="00123D8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23D8C" w:rsidRPr="009E2F97" w14:paraId="74BCCDF5" w14:textId="77777777" w:rsidTr="005F630B">
        <w:tc>
          <w:tcPr>
            <w:tcW w:w="4065" w:type="dxa"/>
          </w:tcPr>
          <w:p w14:paraId="0E226A94" w14:textId="621D8ABA" w:rsidR="00123D8C" w:rsidRPr="009E2F97" w:rsidRDefault="00123D8C" w:rsidP="0012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14:paraId="595F773F" w14:textId="77777777" w:rsidR="00123D8C" w:rsidRPr="009E2F97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3E6E90AA" w14:textId="77777777" w:rsidR="00123D8C" w:rsidRPr="009E2F97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2B0AF5D" w14:textId="77777777" w:rsidR="00123D8C" w:rsidRPr="00B425BB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F4441F3" w14:textId="77777777" w:rsidR="00123D8C" w:rsidRPr="00B425BB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38A2E5D6" w14:textId="77777777" w:rsidR="00123D8C" w:rsidRPr="00B425BB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58256C" w14:textId="77777777" w:rsidR="00123D8C" w:rsidRPr="00B425BB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3CA0828A" w14:textId="77777777" w:rsidR="00123D8C" w:rsidRPr="00B425BB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23D8C" w:rsidRPr="009E2F97" w14:paraId="0267092C" w14:textId="77777777" w:rsidTr="005F630B">
        <w:tc>
          <w:tcPr>
            <w:tcW w:w="4065" w:type="dxa"/>
          </w:tcPr>
          <w:p w14:paraId="0A362A71" w14:textId="77777777" w:rsidR="00123D8C" w:rsidRPr="009E2F97" w:rsidRDefault="00123D8C" w:rsidP="0012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55" w:type="dxa"/>
          </w:tcPr>
          <w:p w14:paraId="5B06DD08" w14:textId="77777777" w:rsidR="00123D8C" w:rsidRPr="009E2F97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315A6DA6" w14:textId="77777777" w:rsidR="00123D8C" w:rsidRPr="009E2F97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52D48CD" w14:textId="77777777" w:rsidR="00123D8C" w:rsidRPr="00B425BB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54ED5F5" w14:textId="77777777" w:rsidR="00123D8C" w:rsidRPr="00B425BB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C731104" w14:textId="77777777" w:rsidR="00123D8C" w:rsidRPr="00B425BB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608758" w14:textId="77777777" w:rsidR="00123D8C" w:rsidRPr="00B425BB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6334F9FB" w14:textId="77777777" w:rsidR="00123D8C" w:rsidRPr="00B425BB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23D8C" w:rsidRPr="009E2F97" w14:paraId="0C2547F6" w14:textId="77777777" w:rsidTr="005F630B">
        <w:tc>
          <w:tcPr>
            <w:tcW w:w="4065" w:type="dxa"/>
          </w:tcPr>
          <w:p w14:paraId="45D7A18B" w14:textId="77777777" w:rsidR="00123D8C" w:rsidRPr="009E2F97" w:rsidRDefault="00123D8C" w:rsidP="0012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55" w:type="dxa"/>
          </w:tcPr>
          <w:p w14:paraId="7C5D330D" w14:textId="77777777" w:rsidR="00123D8C" w:rsidRPr="009E2F97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1E7C7D99" w14:textId="77777777" w:rsidR="00123D8C" w:rsidRPr="009E2F97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28EB246F" w14:textId="77777777" w:rsidR="00123D8C" w:rsidRPr="00B425BB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5FE18599" w14:textId="77777777" w:rsidR="00123D8C" w:rsidRPr="00B425BB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9CF1F2A" w14:textId="77777777" w:rsidR="00123D8C" w:rsidRPr="00B425BB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EB6D44" w14:textId="77777777" w:rsidR="00123D8C" w:rsidRPr="00B425BB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67CBAFD4" w14:textId="77777777" w:rsidR="00123D8C" w:rsidRPr="00B425BB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23D8C" w:rsidRPr="009E2F97" w14:paraId="4FD354DB" w14:textId="77777777" w:rsidTr="005F630B">
        <w:tc>
          <w:tcPr>
            <w:tcW w:w="4065" w:type="dxa"/>
          </w:tcPr>
          <w:p w14:paraId="0D466A15" w14:textId="77777777" w:rsidR="00123D8C" w:rsidRPr="009E2F97" w:rsidRDefault="00123D8C" w:rsidP="0012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55" w:type="dxa"/>
          </w:tcPr>
          <w:p w14:paraId="61606691" w14:textId="3893E6FC" w:rsidR="00123D8C" w:rsidRPr="00C31384" w:rsidRDefault="00FE04C0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69" w:type="dxa"/>
          </w:tcPr>
          <w:p w14:paraId="4A4BB8B1" w14:textId="77777777" w:rsidR="00123D8C" w:rsidRPr="00C31384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55F94D58" w14:textId="3BCF4847" w:rsidR="00123D8C" w:rsidRPr="00C31384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1384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48" w:type="dxa"/>
          </w:tcPr>
          <w:p w14:paraId="58190A26" w14:textId="77777777" w:rsidR="00123D8C" w:rsidRPr="00C31384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53A74432" w14:textId="5205F2B5" w:rsidR="00123D8C" w:rsidRPr="00C31384" w:rsidRDefault="00FE04C0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</w:tcPr>
          <w:p w14:paraId="52F01DAF" w14:textId="77777777" w:rsidR="00123D8C" w:rsidRPr="00906816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60AFB583" w14:textId="79C5978C" w:rsidR="00123D8C" w:rsidRPr="00B425BB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</w:tr>
      <w:tr w:rsidR="00123D8C" w:rsidRPr="009E2F97" w14:paraId="22594987" w14:textId="77777777" w:rsidTr="005F630B">
        <w:tc>
          <w:tcPr>
            <w:tcW w:w="4065" w:type="dxa"/>
          </w:tcPr>
          <w:p w14:paraId="796B2F78" w14:textId="77777777" w:rsidR="00123D8C" w:rsidRPr="009E2F97" w:rsidRDefault="00123D8C" w:rsidP="0012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20090D99" w14:textId="38275637" w:rsidR="00123D8C" w:rsidRPr="00C31384" w:rsidRDefault="00FE04C0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</w:tcPr>
          <w:p w14:paraId="165B7BEE" w14:textId="77777777" w:rsidR="00123D8C" w:rsidRPr="00C31384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EAE08AA" w14:textId="1A14B2BF" w:rsidR="00123D8C" w:rsidRPr="00C31384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1384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48" w:type="dxa"/>
          </w:tcPr>
          <w:p w14:paraId="058F4C3C" w14:textId="77777777" w:rsidR="00123D8C" w:rsidRPr="00C31384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56C518B" w14:textId="3F64565B" w:rsidR="00123D8C" w:rsidRPr="00C31384" w:rsidRDefault="00FE04C0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78120BC" w14:textId="77777777" w:rsidR="00123D8C" w:rsidRPr="00906816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7FD17A99" w14:textId="2C53D22B" w:rsidR="00123D8C" w:rsidRPr="00B425BB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123D8C" w:rsidRPr="009E2F97" w14:paraId="14EF8D6D" w14:textId="77777777" w:rsidTr="005F630B">
        <w:tc>
          <w:tcPr>
            <w:tcW w:w="4065" w:type="dxa"/>
          </w:tcPr>
          <w:p w14:paraId="566682F4" w14:textId="77777777" w:rsidR="00123D8C" w:rsidRPr="009E2F97" w:rsidRDefault="00123D8C" w:rsidP="00123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35BAAC59" w14:textId="73786762" w:rsidR="00123D8C" w:rsidRPr="00C31384" w:rsidRDefault="00FE04C0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69" w:type="dxa"/>
          </w:tcPr>
          <w:p w14:paraId="5572A6C6" w14:textId="77777777" w:rsidR="00123D8C" w:rsidRPr="00C31384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A74EEF8" w14:textId="271A12E5" w:rsidR="00123D8C" w:rsidRPr="00C31384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313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48" w:type="dxa"/>
          </w:tcPr>
          <w:p w14:paraId="63006F4B" w14:textId="77777777" w:rsidR="00123D8C" w:rsidRPr="00C31384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BA69DD" w14:textId="1E323558" w:rsidR="00123D8C" w:rsidRPr="00C31384" w:rsidRDefault="00FE04C0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</w:tcPr>
          <w:p w14:paraId="647C000D" w14:textId="77777777" w:rsidR="00123D8C" w:rsidRPr="00906816" w:rsidRDefault="00123D8C" w:rsidP="00123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AD87B" w14:textId="26B27C49" w:rsidR="00123D8C" w:rsidRPr="00B425BB" w:rsidRDefault="00123D8C" w:rsidP="00123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</w:t>
            </w:r>
          </w:p>
        </w:tc>
      </w:tr>
    </w:tbl>
    <w:p w14:paraId="368A1E77" w14:textId="3670DF88" w:rsidR="00DF30DC" w:rsidRDefault="00DF3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7"/>
        <w:gridCol w:w="1160"/>
        <w:gridCol w:w="283"/>
        <w:gridCol w:w="1116"/>
        <w:gridCol w:w="270"/>
        <w:gridCol w:w="1080"/>
        <w:gridCol w:w="262"/>
        <w:gridCol w:w="8"/>
        <w:gridCol w:w="1156"/>
      </w:tblGrid>
      <w:tr w:rsidR="007D378E" w:rsidRPr="003A3205" w14:paraId="33A30818" w14:textId="77777777" w:rsidTr="00EB4320">
        <w:trPr>
          <w:trHeight w:val="60"/>
          <w:tblHeader/>
        </w:trPr>
        <w:tc>
          <w:tcPr>
            <w:tcW w:w="4047" w:type="dxa"/>
          </w:tcPr>
          <w:p w14:paraId="4051A361" w14:textId="7EDC298F" w:rsidR="007D378E" w:rsidRPr="003A3205" w:rsidRDefault="007D378E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9" w:type="dxa"/>
            <w:gridSpan w:val="3"/>
          </w:tcPr>
          <w:p w14:paraId="16F591FD" w14:textId="77777777" w:rsidR="007D378E" w:rsidRPr="003A3205" w:rsidRDefault="007D378E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EE50E7" w14:textId="77777777" w:rsidR="007D378E" w:rsidRPr="003A3205" w:rsidRDefault="007D378E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6" w:type="dxa"/>
            <w:gridSpan w:val="4"/>
          </w:tcPr>
          <w:p w14:paraId="02A29E64" w14:textId="77777777" w:rsidR="007D378E" w:rsidRPr="003A3205" w:rsidRDefault="007D378E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3513" w:rsidRPr="003A3205" w14:paraId="43B97EBB" w14:textId="77777777" w:rsidTr="00EB4320">
        <w:trPr>
          <w:tblHeader/>
        </w:trPr>
        <w:tc>
          <w:tcPr>
            <w:tcW w:w="4047" w:type="dxa"/>
          </w:tcPr>
          <w:p w14:paraId="107A492E" w14:textId="47DE4C95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160" w:type="dxa"/>
            <w:vAlign w:val="center"/>
          </w:tcPr>
          <w:p w14:paraId="3E5626A1" w14:textId="1A8B57CC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</w:tcPr>
          <w:p w14:paraId="0A14BBD1" w14:textId="77777777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14:paraId="587605C9" w14:textId="5CC3A263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42C8C716" w14:textId="77777777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B8A7361" w14:textId="6324CBE8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</w:tcPr>
          <w:p w14:paraId="797928A7" w14:textId="77777777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38197565" w14:textId="36D7E26D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FD3513" w:rsidRPr="003A3205" w14:paraId="1CE6F8E9" w14:textId="77777777" w:rsidTr="00EB4320">
        <w:trPr>
          <w:tblHeader/>
        </w:trPr>
        <w:tc>
          <w:tcPr>
            <w:tcW w:w="4047" w:type="dxa"/>
          </w:tcPr>
          <w:p w14:paraId="635F3E18" w14:textId="77D2A1F8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FF0C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160" w:type="dxa"/>
            <w:vAlign w:val="center"/>
          </w:tcPr>
          <w:p w14:paraId="57DE0093" w14:textId="718708D7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283" w:type="dxa"/>
          </w:tcPr>
          <w:p w14:paraId="7AC8E9C8" w14:textId="77777777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14:paraId="08BD8A75" w14:textId="402DB86A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A755416" w14:textId="77777777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227C8ED" w14:textId="04B692E0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262" w:type="dxa"/>
          </w:tcPr>
          <w:p w14:paraId="3B540C62" w14:textId="77777777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226BCEBD" w14:textId="5318BF6F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</w:tr>
      <w:tr w:rsidR="003A3205" w:rsidRPr="003A3205" w14:paraId="1EBBF281" w14:textId="77777777" w:rsidTr="00EB4320">
        <w:trPr>
          <w:tblHeader/>
        </w:trPr>
        <w:tc>
          <w:tcPr>
            <w:tcW w:w="4047" w:type="dxa"/>
          </w:tcPr>
          <w:p w14:paraId="3E3F9A02" w14:textId="77777777" w:rsidR="003A3205" w:rsidRPr="003A3205" w:rsidRDefault="003A3205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5" w:type="dxa"/>
            <w:gridSpan w:val="8"/>
          </w:tcPr>
          <w:p w14:paraId="290422E8" w14:textId="77777777" w:rsidR="003A3205" w:rsidRPr="003A3205" w:rsidRDefault="003A3205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A3205" w:rsidRPr="003A3205" w14:paraId="3028DE1B" w14:textId="77777777" w:rsidTr="00EB4320">
        <w:tc>
          <w:tcPr>
            <w:tcW w:w="4047" w:type="dxa"/>
          </w:tcPr>
          <w:p w14:paraId="5AA6E821" w14:textId="0FAAD7D6" w:rsidR="003A3205" w:rsidRPr="003A3205" w:rsidRDefault="003A3205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60" w:type="dxa"/>
          </w:tcPr>
          <w:p w14:paraId="50241673" w14:textId="77777777" w:rsidR="003A3205" w:rsidRPr="003A3205" w:rsidRDefault="003A3205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137E192A" w14:textId="77777777" w:rsidR="003A3205" w:rsidRPr="003A3205" w:rsidRDefault="003A3205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7981C80" w14:textId="77777777" w:rsidR="003A3205" w:rsidRPr="003A3205" w:rsidRDefault="003A3205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8A35D6" w14:textId="77777777" w:rsidR="003A3205" w:rsidRPr="003A3205" w:rsidRDefault="003A3205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403CB1" w14:textId="77777777" w:rsidR="003A3205" w:rsidRPr="003A3205" w:rsidRDefault="003A3205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416525FF" w14:textId="77777777" w:rsidR="003A3205" w:rsidRPr="003A3205" w:rsidRDefault="003A3205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606F7D5A" w14:textId="77777777" w:rsidR="003A3205" w:rsidRPr="003A3205" w:rsidRDefault="003A3205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F30DC" w:rsidRPr="003A3205" w14:paraId="5BF5060E" w14:textId="77777777" w:rsidTr="00EB4320">
        <w:tc>
          <w:tcPr>
            <w:tcW w:w="4047" w:type="dxa"/>
          </w:tcPr>
          <w:p w14:paraId="10748136" w14:textId="558339E7" w:rsidR="00DF30DC" w:rsidRPr="003A3205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  <w:r w:rsidRPr="00373D55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60" w:type="dxa"/>
          </w:tcPr>
          <w:p w14:paraId="608DA56E" w14:textId="07F52CD1" w:rsidR="00DF30DC" w:rsidRPr="003A3205" w:rsidRDefault="00A0518B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3" w:type="dxa"/>
          </w:tcPr>
          <w:p w14:paraId="351066FC" w14:textId="77777777" w:rsidR="00DF30DC" w:rsidRPr="003A3205" w:rsidRDefault="00DF30DC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14B90A3" w14:textId="3BAD717B" w:rsidR="00DF30DC" w:rsidRPr="003A3205" w:rsidRDefault="00DF30DC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AF894CE" w14:textId="77777777" w:rsidR="00DF30DC" w:rsidRPr="003A3205" w:rsidRDefault="00DF30DC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7189A4" w14:textId="29BA4462" w:rsidR="00DF30DC" w:rsidRPr="003A3205" w:rsidRDefault="00D659E7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2" w:type="dxa"/>
          </w:tcPr>
          <w:p w14:paraId="57BA1425" w14:textId="77777777" w:rsidR="00DF30DC" w:rsidRPr="003A3205" w:rsidRDefault="00DF30DC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18A3B8CB" w14:textId="2D4A4A60" w:rsidR="00DF30DC" w:rsidRPr="003A3205" w:rsidRDefault="00DF30DC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DF30DC" w:rsidRPr="003A3205" w14:paraId="716BDC06" w14:textId="77777777" w:rsidTr="00EB4320">
        <w:tc>
          <w:tcPr>
            <w:tcW w:w="4047" w:type="dxa"/>
          </w:tcPr>
          <w:p w14:paraId="2B52F8A2" w14:textId="77777777" w:rsidR="00DF30DC" w:rsidRPr="003A3205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</w:tcPr>
          <w:p w14:paraId="29193A6A" w14:textId="63C4F32A" w:rsidR="00DF30DC" w:rsidRPr="003A3205" w:rsidRDefault="00A0518B" w:rsidP="005D2860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7E2CCFF" w14:textId="77777777" w:rsidR="00DF30DC" w:rsidRPr="003A3205" w:rsidRDefault="00DF30DC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2DF4054" w14:textId="07E7560D" w:rsidR="00DF30DC" w:rsidRPr="003A3205" w:rsidRDefault="00DF30DC" w:rsidP="002F78B9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B3D3B9" w14:textId="77777777" w:rsidR="00DF30DC" w:rsidRPr="003A3205" w:rsidRDefault="00DF30DC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CE27B0" w14:textId="24D0E9A5" w:rsidR="00DF30DC" w:rsidRPr="003A3205" w:rsidRDefault="00D659E7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129</w:t>
            </w:r>
          </w:p>
        </w:tc>
        <w:tc>
          <w:tcPr>
            <w:tcW w:w="262" w:type="dxa"/>
          </w:tcPr>
          <w:p w14:paraId="69D56FB7" w14:textId="77777777" w:rsidR="00DF30DC" w:rsidRPr="003A3205" w:rsidRDefault="00DF30DC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3C2BA529" w14:textId="1613FEDF" w:rsidR="00DF30DC" w:rsidRPr="003A3205" w:rsidRDefault="00DF30DC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156</w:t>
            </w:r>
          </w:p>
        </w:tc>
      </w:tr>
      <w:tr w:rsidR="0041637B" w:rsidRPr="003A3205" w14:paraId="70C97196" w14:textId="77777777" w:rsidTr="00EB4320">
        <w:tc>
          <w:tcPr>
            <w:tcW w:w="4047" w:type="dxa"/>
          </w:tcPr>
          <w:p w14:paraId="6C83ED1C" w14:textId="30B3BC75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160" w:type="dxa"/>
          </w:tcPr>
          <w:p w14:paraId="1C2C30DA" w14:textId="3B603416" w:rsidR="0041637B" w:rsidRPr="003A3205" w:rsidRDefault="00A0518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83" w:type="dxa"/>
          </w:tcPr>
          <w:p w14:paraId="665AE167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7860DD3" w14:textId="5477F77D" w:rsidR="0041637B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87EB2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</w:tcPr>
          <w:p w14:paraId="7CCD3695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3F7A6" w14:textId="1E441E60" w:rsidR="0041637B" w:rsidRPr="003A3205" w:rsidRDefault="00D2034E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62" w:type="dxa"/>
          </w:tcPr>
          <w:p w14:paraId="7E308F84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27FEB098" w14:textId="169134C7" w:rsidR="0041637B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41637B" w:rsidRPr="003A3205" w14:paraId="108540FD" w14:textId="77777777" w:rsidTr="00EB4320">
        <w:tc>
          <w:tcPr>
            <w:tcW w:w="4047" w:type="dxa"/>
          </w:tcPr>
          <w:p w14:paraId="385BAB46" w14:textId="53D2F7DB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15C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</w:tcPr>
          <w:p w14:paraId="2FC66BA1" w14:textId="46E23D23" w:rsidR="0041637B" w:rsidRDefault="00A0518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83" w:type="dxa"/>
          </w:tcPr>
          <w:p w14:paraId="6A1BD91A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9649D93" w14:textId="56330B24" w:rsidR="0041637B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87EB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3FDF628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929A2" w14:textId="72CBDDF8" w:rsidR="0041637B" w:rsidRDefault="00D2034E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</w:t>
            </w:r>
          </w:p>
        </w:tc>
        <w:tc>
          <w:tcPr>
            <w:tcW w:w="262" w:type="dxa"/>
          </w:tcPr>
          <w:p w14:paraId="161F022C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3EA30F0D" w14:textId="5BA2759B" w:rsidR="0041637B" w:rsidRDefault="00B42D5C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41637B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41637B" w:rsidRPr="003A3205" w14:paraId="3615F4E5" w14:textId="77777777" w:rsidTr="00EB4320">
        <w:tc>
          <w:tcPr>
            <w:tcW w:w="4047" w:type="dxa"/>
          </w:tcPr>
          <w:p w14:paraId="6931EB2B" w14:textId="77005566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3B17B314" w14:textId="54294D16" w:rsidR="0041637B" w:rsidRPr="003A3205" w:rsidRDefault="00A0518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="00123D8C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83" w:type="dxa"/>
          </w:tcPr>
          <w:p w14:paraId="173DD3AB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9EE12F3" w14:textId="150AC8A4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</w:t>
            </w:r>
          </w:p>
        </w:tc>
        <w:tc>
          <w:tcPr>
            <w:tcW w:w="270" w:type="dxa"/>
          </w:tcPr>
          <w:p w14:paraId="7D59C738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3CB277" w14:textId="75B89D13" w:rsidR="0041637B" w:rsidRPr="003A3205" w:rsidRDefault="00D2034E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62" w:type="dxa"/>
          </w:tcPr>
          <w:p w14:paraId="4B977AA3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</w:tcPr>
          <w:p w14:paraId="0D489F5A" w14:textId="67B4A6FF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1637B" w:rsidRPr="003A3205" w14:paraId="77DB903E" w14:textId="77777777" w:rsidTr="00EB4320">
        <w:trPr>
          <w:trHeight w:val="50"/>
        </w:trPr>
        <w:tc>
          <w:tcPr>
            <w:tcW w:w="4047" w:type="dxa"/>
          </w:tcPr>
          <w:p w14:paraId="0360CDB0" w14:textId="34FC0EBD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33BF79E8" w14:textId="5D69850C" w:rsidR="0041637B" w:rsidRPr="003A3205" w:rsidRDefault="00D659E7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123D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83" w:type="dxa"/>
          </w:tcPr>
          <w:p w14:paraId="53B4901F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5109E31B" w14:textId="59BFEEAE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70" w:type="dxa"/>
          </w:tcPr>
          <w:p w14:paraId="035A6797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44CB18" w14:textId="1240273C" w:rsidR="0041637B" w:rsidRPr="00A6477A" w:rsidRDefault="00D659E7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262" w:type="dxa"/>
          </w:tcPr>
          <w:p w14:paraId="70303D3E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</w:tcBorders>
            <w:vAlign w:val="bottom"/>
          </w:tcPr>
          <w:p w14:paraId="05AA7873" w14:textId="1877775B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175</w:t>
            </w:r>
          </w:p>
        </w:tc>
      </w:tr>
      <w:tr w:rsidR="0041637B" w:rsidRPr="003A3205" w14:paraId="6F971F27" w14:textId="77777777" w:rsidTr="00EB4320">
        <w:trPr>
          <w:trHeight w:val="50"/>
        </w:trPr>
        <w:tc>
          <w:tcPr>
            <w:tcW w:w="4047" w:type="dxa"/>
          </w:tcPr>
          <w:p w14:paraId="2FE5E38C" w14:textId="73E6430A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0E74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480E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</w:t>
            </w:r>
            <w:r w:rsidRPr="00480E7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ะ</w:t>
            </w:r>
            <w:r w:rsidRPr="00480E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21574BED" w14:textId="45F748D3" w:rsidR="0041637B" w:rsidRPr="00D4618E" w:rsidRDefault="00D2034E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83" w:type="dxa"/>
          </w:tcPr>
          <w:p w14:paraId="2D088350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AA26117" w14:textId="33345E68" w:rsidR="0041637B" w:rsidRPr="008552FA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23B7">
              <w:rPr>
                <w:rFonts w:ascii="Angsana New" w:hAnsi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02737EB5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D0A6F2" w14:textId="77A68467" w:rsidR="0041637B" w:rsidRPr="00D4618E" w:rsidRDefault="00D2034E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62" w:type="dxa"/>
          </w:tcPr>
          <w:p w14:paraId="16A14672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</w:tcPr>
          <w:p w14:paraId="44183431" w14:textId="3A2A950F" w:rsidR="0041637B" w:rsidRPr="007037FE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04CA">
              <w:rPr>
                <w:rFonts w:ascii="Angsana New" w:hAnsi="Angsana New"/>
                <w:sz w:val="30"/>
                <w:szCs w:val="30"/>
                <w:lang w:bidi="th-TH"/>
              </w:rPr>
              <w:t>(1)</w:t>
            </w:r>
          </w:p>
        </w:tc>
      </w:tr>
      <w:tr w:rsidR="0041637B" w:rsidRPr="003A3205" w14:paraId="68E1A10F" w14:textId="77777777" w:rsidTr="00EB4320">
        <w:trPr>
          <w:trHeight w:val="50"/>
        </w:trPr>
        <w:tc>
          <w:tcPr>
            <w:tcW w:w="4047" w:type="dxa"/>
          </w:tcPr>
          <w:p w14:paraId="2785F31B" w14:textId="00F51E85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C1CE9" w14:textId="279BE5DB" w:rsidR="0041637B" w:rsidRPr="003A3205" w:rsidRDefault="00D2034E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23D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83" w:type="dxa"/>
          </w:tcPr>
          <w:p w14:paraId="297E0923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3314C2B" w14:textId="7B168369" w:rsidR="0041637B" w:rsidRPr="008552FA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270" w:type="dxa"/>
          </w:tcPr>
          <w:p w14:paraId="75440042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AE0BB" w14:textId="316E5704" w:rsidR="0041637B" w:rsidRPr="00A6477A" w:rsidRDefault="00D2034E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62" w:type="dxa"/>
          </w:tcPr>
          <w:p w14:paraId="1E1C5069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4583E4" w14:textId="0EA5205E" w:rsidR="0041637B" w:rsidRPr="007037FE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174</w:t>
            </w:r>
          </w:p>
        </w:tc>
      </w:tr>
      <w:tr w:rsidR="0041637B" w:rsidRPr="003A3205" w14:paraId="3A6CF04E" w14:textId="77777777" w:rsidTr="00EB4320">
        <w:tc>
          <w:tcPr>
            <w:tcW w:w="4047" w:type="dxa"/>
          </w:tcPr>
          <w:p w14:paraId="6A064904" w14:textId="2ABC7E4E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1160" w:type="dxa"/>
          </w:tcPr>
          <w:p w14:paraId="0E2C07E1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A370C05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CD4E805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D5D73D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F2DAD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77842FA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0BAE57DA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1637B" w:rsidRPr="003A3205" w14:paraId="22B6D478" w14:textId="77777777" w:rsidTr="00EB4320">
        <w:trPr>
          <w:trHeight w:val="56"/>
        </w:trPr>
        <w:tc>
          <w:tcPr>
            <w:tcW w:w="4047" w:type="dxa"/>
          </w:tcPr>
          <w:p w14:paraId="2CE8EC7F" w14:textId="43A9C3A3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ที่ยังไม่เรียกชำระ</w:t>
            </w:r>
          </w:p>
        </w:tc>
        <w:tc>
          <w:tcPr>
            <w:tcW w:w="1160" w:type="dxa"/>
          </w:tcPr>
          <w:p w14:paraId="7EC58826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7B051F2C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</w:tcPr>
          <w:p w14:paraId="0E89E77A" w14:textId="77777777" w:rsidR="0041637B" w:rsidRPr="00EB047F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B81FCF9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4D2CB81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45D5CEAF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gridSpan w:val="2"/>
          </w:tcPr>
          <w:p w14:paraId="3666D99B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1637B" w:rsidRPr="003A3205" w14:paraId="64C7A360" w14:textId="77777777" w:rsidTr="00EB4320">
        <w:tc>
          <w:tcPr>
            <w:tcW w:w="4047" w:type="dxa"/>
          </w:tcPr>
          <w:p w14:paraId="4FF2ECAC" w14:textId="01424561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3A9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356E6FA8" w14:textId="53410721" w:rsidR="0041637B" w:rsidRPr="00A045A8" w:rsidRDefault="00EB05FF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</w:t>
            </w:r>
          </w:p>
        </w:tc>
        <w:tc>
          <w:tcPr>
            <w:tcW w:w="283" w:type="dxa"/>
          </w:tcPr>
          <w:p w14:paraId="68BE4C75" w14:textId="77777777" w:rsidR="0041637B" w:rsidRPr="00A045A8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678808D5" w14:textId="391534F6" w:rsidR="0041637B" w:rsidRPr="00A045A8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45A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39</w:t>
            </w:r>
          </w:p>
        </w:tc>
        <w:tc>
          <w:tcPr>
            <w:tcW w:w="270" w:type="dxa"/>
          </w:tcPr>
          <w:p w14:paraId="68C7B588" w14:textId="77777777" w:rsidR="0041637B" w:rsidRPr="00A045A8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08C20A9" w14:textId="2C3CE4BB" w:rsidR="0041637B" w:rsidRPr="00A045A8" w:rsidRDefault="00EB05FF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</w:t>
            </w:r>
          </w:p>
        </w:tc>
        <w:tc>
          <w:tcPr>
            <w:tcW w:w="262" w:type="dxa"/>
          </w:tcPr>
          <w:p w14:paraId="2ACDCFB5" w14:textId="77777777" w:rsidR="0041637B" w:rsidRPr="00A045A8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gridSpan w:val="2"/>
            <w:tcBorders>
              <w:bottom w:val="double" w:sz="4" w:space="0" w:color="auto"/>
            </w:tcBorders>
          </w:tcPr>
          <w:p w14:paraId="34A62434" w14:textId="233847D7" w:rsidR="0041637B" w:rsidRPr="00A045A8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45A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</w:t>
            </w:r>
          </w:p>
        </w:tc>
      </w:tr>
      <w:tr w:rsidR="0041637B" w:rsidRPr="003A3205" w14:paraId="7406F41D" w14:textId="77777777" w:rsidTr="00EB4320">
        <w:tc>
          <w:tcPr>
            <w:tcW w:w="4047" w:type="dxa"/>
          </w:tcPr>
          <w:p w14:paraId="35BECFC8" w14:textId="77777777" w:rsidR="0041637B" w:rsidRPr="00987EB2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</w:tcPr>
          <w:p w14:paraId="74360CE9" w14:textId="77777777" w:rsidR="0041637B" w:rsidRPr="00987EB2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589A3E01" w14:textId="77777777" w:rsidR="0041637B" w:rsidRPr="00987EB2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304993D7" w14:textId="77777777" w:rsidR="0041637B" w:rsidRPr="00987EB2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1B97307" w14:textId="77777777" w:rsidR="0041637B" w:rsidRPr="00987EB2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27E97CE" w14:textId="77777777" w:rsidR="0041637B" w:rsidRPr="00987EB2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2" w:type="dxa"/>
          </w:tcPr>
          <w:p w14:paraId="1D927F86" w14:textId="77777777" w:rsidR="0041637B" w:rsidRPr="00987EB2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gridSpan w:val="2"/>
            <w:tcBorders>
              <w:top w:val="double" w:sz="4" w:space="0" w:color="auto"/>
            </w:tcBorders>
          </w:tcPr>
          <w:p w14:paraId="1832E850" w14:textId="77777777" w:rsidR="0041637B" w:rsidRPr="00987EB2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41637B" w:rsidRPr="003A3205" w14:paraId="3DD80112" w14:textId="77777777" w:rsidTr="00EB4320">
        <w:tc>
          <w:tcPr>
            <w:tcW w:w="4047" w:type="dxa"/>
          </w:tcPr>
          <w:p w14:paraId="497487EF" w14:textId="172804A6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60" w:type="dxa"/>
          </w:tcPr>
          <w:p w14:paraId="168FC194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40217DE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F5A75F6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6C6829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4C83B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4E26961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5CF1A872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1637B" w:rsidRPr="003A3205" w14:paraId="5F2CCD46" w14:textId="77777777" w:rsidTr="00EB4320">
        <w:tc>
          <w:tcPr>
            <w:tcW w:w="4047" w:type="dxa"/>
          </w:tcPr>
          <w:p w14:paraId="78B8610D" w14:textId="704CDF35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</w:tcPr>
          <w:p w14:paraId="547027C2" w14:textId="5B0183FF" w:rsidR="0041637B" w:rsidRPr="003A3205" w:rsidRDefault="00EB05FF" w:rsidP="00653F84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DB21703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429D09D" w14:textId="730C0E2A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3335010F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76771E" w14:textId="00BB7088" w:rsidR="0041637B" w:rsidRPr="003A3205" w:rsidRDefault="00EB05FF" w:rsidP="00180BD8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2C46522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03689BC7" w14:textId="62C105A0" w:rsidR="0041637B" w:rsidRPr="003A3205" w:rsidRDefault="0041637B" w:rsidP="0041637B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637B" w:rsidRPr="003A3205" w14:paraId="764E649A" w14:textId="77777777" w:rsidTr="00EB4320">
        <w:tc>
          <w:tcPr>
            <w:tcW w:w="4047" w:type="dxa"/>
          </w:tcPr>
          <w:p w14:paraId="212741BB" w14:textId="58BDBE02" w:rsidR="0041637B" w:rsidRPr="006375B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</w:tcPr>
          <w:p w14:paraId="7A11664A" w14:textId="3999705C" w:rsidR="0041637B" w:rsidRPr="003A3205" w:rsidRDefault="00653F84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83" w:type="dxa"/>
          </w:tcPr>
          <w:p w14:paraId="088E3067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1E39B49" w14:textId="308867E8" w:rsidR="0041637B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</w:t>
            </w:r>
          </w:p>
        </w:tc>
        <w:tc>
          <w:tcPr>
            <w:tcW w:w="270" w:type="dxa"/>
          </w:tcPr>
          <w:p w14:paraId="23C91E61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9F476D" w14:textId="31D8C854" w:rsidR="0041637B" w:rsidRPr="003A3205" w:rsidRDefault="00EB05FF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2" w:type="dxa"/>
          </w:tcPr>
          <w:p w14:paraId="7A8418C8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38B797FC" w14:textId="2201ADA8" w:rsidR="0041637B" w:rsidRPr="007037FE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1637B" w:rsidRPr="003A3205" w14:paraId="602795EA" w14:textId="77777777" w:rsidTr="00EB4320">
        <w:tc>
          <w:tcPr>
            <w:tcW w:w="4047" w:type="dxa"/>
          </w:tcPr>
          <w:p w14:paraId="458593C9" w14:textId="6AA77BFD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3A9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30836840" w14:textId="75450F5E" w:rsidR="0041637B" w:rsidRPr="003A3205" w:rsidRDefault="00653F84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85</w:t>
            </w:r>
          </w:p>
        </w:tc>
        <w:tc>
          <w:tcPr>
            <w:tcW w:w="283" w:type="dxa"/>
          </w:tcPr>
          <w:p w14:paraId="3C433E1C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AB2905C" w14:textId="7C06F27D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</w:t>
            </w:r>
          </w:p>
        </w:tc>
        <w:tc>
          <w:tcPr>
            <w:tcW w:w="270" w:type="dxa"/>
          </w:tcPr>
          <w:p w14:paraId="2F59119C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054EA3" w14:textId="21A70ECB" w:rsidR="0041637B" w:rsidRPr="003A3205" w:rsidRDefault="00EB05FF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</w:t>
            </w:r>
          </w:p>
        </w:tc>
        <w:tc>
          <w:tcPr>
            <w:tcW w:w="262" w:type="dxa"/>
          </w:tcPr>
          <w:p w14:paraId="71A68932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</w:tcPr>
          <w:p w14:paraId="1CEA3608" w14:textId="356FDA6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41637B" w:rsidRPr="003A3205" w14:paraId="79E0922B" w14:textId="77777777" w:rsidTr="00EB4320">
        <w:tc>
          <w:tcPr>
            <w:tcW w:w="4047" w:type="dxa"/>
          </w:tcPr>
          <w:p w14:paraId="69AF1702" w14:textId="1420CC5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2A23B" w14:textId="04243592" w:rsidR="0041637B" w:rsidRPr="003A3205" w:rsidRDefault="00653F84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83" w:type="dxa"/>
          </w:tcPr>
          <w:p w14:paraId="4EE6B0F6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FAD34" w14:textId="3191A2FE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70" w:type="dxa"/>
          </w:tcPr>
          <w:p w14:paraId="71446394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D0DBE" w14:textId="16E49A56" w:rsidR="0041637B" w:rsidRPr="003A3205" w:rsidRDefault="00EB05FF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49</w:t>
            </w:r>
          </w:p>
        </w:tc>
        <w:tc>
          <w:tcPr>
            <w:tcW w:w="262" w:type="dxa"/>
          </w:tcPr>
          <w:p w14:paraId="74F50EDB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7E9C8" w14:textId="1F1A6920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41637B" w:rsidRPr="003A3205" w14:paraId="11C1A626" w14:textId="77777777" w:rsidTr="00EB4320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6673D384" w14:textId="33A82A04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160" w:type="dxa"/>
          </w:tcPr>
          <w:p w14:paraId="04866113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3246BB84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5E9497D5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591C144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AFFCFC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/>
              <w:rPr>
                <w:rFonts w:ascii="Angsana New" w:hAnsi="Angsana New"/>
              </w:rPr>
            </w:pPr>
          </w:p>
        </w:tc>
        <w:tc>
          <w:tcPr>
            <w:tcW w:w="270" w:type="dxa"/>
            <w:gridSpan w:val="2"/>
          </w:tcPr>
          <w:p w14:paraId="51891AA0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3CF461E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/>
              <w:rPr>
                <w:rFonts w:ascii="Angsana New" w:hAnsi="Angsana New"/>
              </w:rPr>
            </w:pPr>
          </w:p>
        </w:tc>
      </w:tr>
      <w:tr w:rsidR="0041637B" w:rsidRPr="003A3205" w14:paraId="6D2F0987" w14:textId="77777777" w:rsidTr="00EB4320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349173E2" w14:textId="5560B01F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160" w:type="dxa"/>
          </w:tcPr>
          <w:p w14:paraId="4B177CEB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F2018B6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6D60FA0C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588D5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3F3191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95D4783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0A8D6381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1637B" w:rsidRPr="003A3205" w14:paraId="6881E4F9" w14:textId="77777777" w:rsidTr="00EB4320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2F875389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</w:tcPr>
          <w:p w14:paraId="759C8BC1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1AA54EA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4E885AC4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EEF29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9EF8E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A67F780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518EA5F7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35E94" w:rsidRPr="003A3205" w14:paraId="305160E9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A3A020B" w14:textId="5BF57AB7" w:rsidR="00135E94" w:rsidRPr="003A3205" w:rsidRDefault="00135E94" w:rsidP="00135E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60" w:type="dxa"/>
          </w:tcPr>
          <w:p w14:paraId="7E6D34D0" w14:textId="3F9533F2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83" w:type="dxa"/>
          </w:tcPr>
          <w:p w14:paraId="3E900114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35863D4C" w14:textId="2A8961FB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79EA6F10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3AC94" w14:textId="0EE64D1E" w:rsidR="00135E94" w:rsidRPr="003A3205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4F075AB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7DEFB09" w14:textId="68B8CF4E" w:rsidR="00135E94" w:rsidRPr="003A3205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5E94" w:rsidRPr="003A3205" w14:paraId="629314BD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3CFF9FEA" w14:textId="7006349D" w:rsidR="00135E94" w:rsidRPr="003A3205" w:rsidRDefault="00135E94" w:rsidP="00135E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0" w:type="dxa"/>
          </w:tcPr>
          <w:p w14:paraId="35A6A29C" w14:textId="200D91AF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283" w:type="dxa"/>
          </w:tcPr>
          <w:p w14:paraId="54B902E7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58B135A7" w14:textId="7380B2E5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270" w:type="dxa"/>
          </w:tcPr>
          <w:p w14:paraId="21642A6D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C5A83" w14:textId="34293843" w:rsidR="00135E94" w:rsidRPr="003A3205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6E90EEF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5EEBB44" w14:textId="14F5E4BD" w:rsidR="00135E94" w:rsidRPr="003A3205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5E94" w:rsidRPr="003A3205" w14:paraId="1FED5E03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DF0F2E0" w14:textId="39B6CB37" w:rsidR="00135E94" w:rsidRPr="003A3205" w:rsidRDefault="00135E94" w:rsidP="00135E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1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3A9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</w:tcPr>
          <w:p w14:paraId="7FA26EC3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1580248E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70071CD9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EA92B0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0A4C78" w14:textId="77777777" w:rsidR="00135E94" w:rsidRPr="003A3205" w:rsidRDefault="00135E94" w:rsidP="00135E94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3246BF7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74EAA6F" w14:textId="77777777" w:rsidR="00135E94" w:rsidRPr="003A3205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E94" w:rsidRPr="003A3205" w14:paraId="41B9B1E6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24955D8E" w14:textId="349ED027" w:rsidR="00135E94" w:rsidRPr="003A3205" w:rsidRDefault="00135E94" w:rsidP="00135E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1132CFAE" w14:textId="09EB4B63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2,362</w:t>
            </w:r>
          </w:p>
        </w:tc>
        <w:tc>
          <w:tcPr>
            <w:tcW w:w="283" w:type="dxa"/>
          </w:tcPr>
          <w:p w14:paraId="655602F0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FBBA6A4" w14:textId="2B5BFDCB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2,352</w:t>
            </w:r>
          </w:p>
        </w:tc>
        <w:tc>
          <w:tcPr>
            <w:tcW w:w="270" w:type="dxa"/>
          </w:tcPr>
          <w:p w14:paraId="4CF49D85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4BDD24" w14:textId="2C603D4E" w:rsidR="00135E94" w:rsidRPr="003A3205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C6FA882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2A07BC9" w14:textId="3854F4BC" w:rsidR="00135E94" w:rsidRPr="003A3205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5E94" w:rsidRPr="00DF30DC" w14:paraId="53C00E88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A8A5BCF" w14:textId="0EB1216E" w:rsidR="00135E94" w:rsidRPr="00DF30DC" w:rsidRDefault="00135E94" w:rsidP="00135E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0" w:right="-3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30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48F0E4F9" w14:textId="32B189C1" w:rsidR="00135E94" w:rsidRPr="00DF30DC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2,921</w:t>
            </w:r>
          </w:p>
        </w:tc>
        <w:tc>
          <w:tcPr>
            <w:tcW w:w="283" w:type="dxa"/>
          </w:tcPr>
          <w:p w14:paraId="5C8CF6F4" w14:textId="77777777" w:rsidR="00135E94" w:rsidRPr="00DF30DC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6EAC7F5" w14:textId="03241F4E" w:rsidR="00135E94" w:rsidRPr="00DF30DC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0DC">
              <w:rPr>
                <w:rFonts w:ascii="Angsana New" w:hAnsi="Angsana New"/>
                <w:b/>
                <w:bCs/>
                <w:sz w:val="30"/>
                <w:szCs w:val="30"/>
              </w:rPr>
              <w:t>2,915</w:t>
            </w:r>
          </w:p>
        </w:tc>
        <w:tc>
          <w:tcPr>
            <w:tcW w:w="270" w:type="dxa"/>
          </w:tcPr>
          <w:p w14:paraId="1805C943" w14:textId="77777777" w:rsidR="00135E94" w:rsidRPr="00DF30DC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06DF37" w14:textId="031CA072" w:rsidR="00135E94" w:rsidRPr="00DF30DC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F78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FAE0C95" w14:textId="77777777" w:rsidR="00135E94" w:rsidRPr="00DF30DC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03259489" w14:textId="2E3DB47A" w:rsidR="00135E94" w:rsidRPr="002F78B9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2F78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5E94" w:rsidRPr="00DF30DC" w14:paraId="776161D7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07C8CC2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</w:tcPr>
          <w:p w14:paraId="4530AD08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776AF030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5C8D4F81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430019F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0BB10F9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270" w:type="dxa"/>
            <w:gridSpan w:val="2"/>
          </w:tcPr>
          <w:p w14:paraId="1386DCA1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37CABA7F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</w:tr>
      <w:tr w:rsidR="00135E94" w:rsidRPr="003A3205" w14:paraId="535EAD08" w14:textId="77777777" w:rsidTr="00EB4320">
        <w:tblPrEx>
          <w:tblLook w:val="0000" w:firstRow="0" w:lastRow="0" w:firstColumn="0" w:lastColumn="0" w:noHBand="0" w:noVBand="0"/>
        </w:tblPrEx>
        <w:trPr>
          <w:trHeight w:val="56"/>
        </w:trPr>
        <w:tc>
          <w:tcPr>
            <w:tcW w:w="4047" w:type="dxa"/>
          </w:tcPr>
          <w:p w14:paraId="09071C44" w14:textId="74B2CFB1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60" w:type="dxa"/>
          </w:tcPr>
          <w:p w14:paraId="70D423CF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56EA481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0A99658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991A0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5470EE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37D3114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4D0A536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E94" w:rsidRPr="003A3205" w14:paraId="15D1B2B0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4D7C4EF6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0" w:type="dxa"/>
          </w:tcPr>
          <w:p w14:paraId="34EE21BD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E91187E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F656288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1BD32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3ED12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BEAB770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68C0CBF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E94" w:rsidRPr="003A3205" w14:paraId="585CAAD5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28C0BF5D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</w:tcPr>
          <w:p w14:paraId="057A19D2" w14:textId="4D75D45E" w:rsidR="00135E94" w:rsidRPr="003A3205" w:rsidRDefault="00EF1D6E" w:rsidP="00135E9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83D4842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209E3F2" w14:textId="562A49E1" w:rsidR="00135E94" w:rsidRPr="003A3205" w:rsidRDefault="00135E94" w:rsidP="00135E9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7A77D4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53F3B5" w14:textId="6677512B" w:rsidR="00135E94" w:rsidRPr="003A3205" w:rsidRDefault="005F2941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13,68</w:t>
            </w:r>
            <w:r w:rsidR="00FB708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20B92B9E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ACAFD19" w14:textId="249B9656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11,605</w:t>
            </w:r>
          </w:p>
        </w:tc>
      </w:tr>
      <w:tr w:rsidR="00135E94" w:rsidRPr="003A3205" w14:paraId="7646E538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61285DE" w14:textId="2770A890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</w:tcPr>
          <w:p w14:paraId="3FA68358" w14:textId="3C60F39D" w:rsidR="00135E94" w:rsidRPr="003A3205" w:rsidRDefault="00EF1D6E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72099DCF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5F7FC0B" w14:textId="2F6118D4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58D16ED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B54F59" w14:textId="652067D0" w:rsidR="00135E94" w:rsidRPr="003A3205" w:rsidRDefault="005F2941" w:rsidP="00135E9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6B1ED96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2F46EAF" w14:textId="7FE31CBB" w:rsidR="00135E94" w:rsidRPr="003A3205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5E94" w:rsidRPr="003A3205" w14:paraId="6CD72EF1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4B8AD88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160" w:type="dxa"/>
          </w:tcPr>
          <w:p w14:paraId="0BE5E618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0DB8D63A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06FF28B2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5C8DBEE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5A9F3D5" w14:textId="77777777" w:rsidR="00135E94" w:rsidRPr="00CC0414" w:rsidRDefault="00135E94" w:rsidP="00135E9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10" w:right="-79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63FBF8F6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548AD340" w14:textId="77777777" w:rsidR="00135E94" w:rsidRPr="00CC0414" w:rsidRDefault="00135E94" w:rsidP="00135E9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10" w:right="-79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135E94" w:rsidRPr="003A3205" w14:paraId="098C7335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8D497A6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60" w:type="dxa"/>
          </w:tcPr>
          <w:p w14:paraId="2ECA80EA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9C06108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4574972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97694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36CF48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CBAA385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F1FFF27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E94" w:rsidRPr="003A3205" w14:paraId="5545E2F2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C2C6B6D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</w:tcPr>
          <w:p w14:paraId="7F22371F" w14:textId="273B8755" w:rsidR="00135E94" w:rsidRPr="003A3205" w:rsidRDefault="005F2941" w:rsidP="00135E9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EA98A49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92AED42" w14:textId="3B02398F" w:rsidR="00135E94" w:rsidRPr="003A3205" w:rsidRDefault="00135E94" w:rsidP="00135E9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DCD58A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F903CC" w14:textId="28774BBA" w:rsidR="00135E94" w:rsidRPr="003A3205" w:rsidRDefault="004C4B35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11,625</w:t>
            </w:r>
          </w:p>
        </w:tc>
        <w:tc>
          <w:tcPr>
            <w:tcW w:w="270" w:type="dxa"/>
            <w:gridSpan w:val="2"/>
          </w:tcPr>
          <w:p w14:paraId="74137BE7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A85421C" w14:textId="46D23AAD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11,615</w:t>
            </w:r>
          </w:p>
        </w:tc>
      </w:tr>
      <w:tr w:rsidR="00135E94" w:rsidRPr="003A3205" w14:paraId="09EB40B7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5202F49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</w:tcPr>
          <w:p w14:paraId="6EC2E765" w14:textId="31C38984" w:rsidR="00135E94" w:rsidRPr="003A3205" w:rsidRDefault="005F2941" w:rsidP="005F294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63412D7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6C39367" w14:textId="5F66F3CC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E90A31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27FAB355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E8058" w14:textId="03A0DFB0" w:rsidR="00135E94" w:rsidRPr="003A3205" w:rsidRDefault="004C4B35" w:rsidP="00135E9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24EA036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D651533" w14:textId="0A21EBB9" w:rsidR="00135E94" w:rsidRPr="003A3205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5E94" w:rsidRPr="003A3205" w14:paraId="2BDF2AD6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C40C2BE" w14:textId="4DE447F2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290D3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</w:tcPr>
          <w:p w14:paraId="2B7BB33D" w14:textId="71A71296" w:rsidR="00135E94" w:rsidRPr="003A3205" w:rsidRDefault="004C4B35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4397F830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81918CA" w14:textId="0BA3B294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5D8BE92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3C1ED" w14:textId="4DB2107E" w:rsidR="00135E94" w:rsidRPr="003A3205" w:rsidRDefault="004C4B35" w:rsidP="00135E9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C03879A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E75E501" w14:textId="525CC8C3" w:rsidR="00135E94" w:rsidRPr="003A3205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5E94" w:rsidRPr="003A3205" w14:paraId="0A8A82D0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CD4F260" w14:textId="77777777" w:rsidR="00135E94" w:rsidRPr="00D017D0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0" w:type="dxa"/>
          </w:tcPr>
          <w:p w14:paraId="406337DF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39634E8A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31C8C685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E74B39B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E1B3299" w14:textId="77777777" w:rsidR="00135E94" w:rsidRPr="00CC0414" w:rsidRDefault="00135E94" w:rsidP="00135E9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10" w:right="-79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547109FF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0F99637E" w14:textId="77777777" w:rsidR="00135E94" w:rsidRPr="00CC0414" w:rsidRDefault="00135E94" w:rsidP="00135E9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10" w:right="-79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017D0" w:rsidRPr="003A3205" w14:paraId="4C2DB15A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3B4402E" w14:textId="77777777" w:rsidR="00D017D0" w:rsidRPr="00D017D0" w:rsidRDefault="00D017D0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0" w:type="dxa"/>
          </w:tcPr>
          <w:p w14:paraId="050EEE98" w14:textId="77777777" w:rsidR="00D017D0" w:rsidRPr="00CC0414" w:rsidRDefault="00D017D0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28E3F471" w14:textId="77777777" w:rsidR="00D017D0" w:rsidRPr="00CC0414" w:rsidRDefault="00D017D0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4C2567DF" w14:textId="77777777" w:rsidR="00D017D0" w:rsidRPr="00CC0414" w:rsidRDefault="00D017D0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20EA12A" w14:textId="77777777" w:rsidR="00D017D0" w:rsidRPr="00CC0414" w:rsidRDefault="00D017D0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649A938" w14:textId="77777777" w:rsidR="00D017D0" w:rsidRPr="00CC0414" w:rsidRDefault="00D017D0" w:rsidP="00135E9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10" w:right="-79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22ED7E78" w14:textId="77777777" w:rsidR="00D017D0" w:rsidRPr="00CC0414" w:rsidRDefault="00D017D0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0C19931F" w14:textId="77777777" w:rsidR="00D017D0" w:rsidRPr="00CC0414" w:rsidRDefault="00D017D0" w:rsidP="00135E9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10" w:right="-79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5036D" w:rsidRPr="003A3205" w14:paraId="27C0E713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06149B1" w14:textId="77777777" w:rsidR="0055036D" w:rsidRPr="00D017D0" w:rsidRDefault="0055036D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0" w:type="dxa"/>
          </w:tcPr>
          <w:p w14:paraId="2F54B4BD" w14:textId="77777777" w:rsidR="0055036D" w:rsidRPr="00CC0414" w:rsidRDefault="0055036D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5FA67B4B" w14:textId="77777777" w:rsidR="0055036D" w:rsidRPr="00CC0414" w:rsidRDefault="0055036D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10D4E329" w14:textId="77777777" w:rsidR="0055036D" w:rsidRPr="00CC0414" w:rsidRDefault="0055036D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21B597C" w14:textId="77777777" w:rsidR="0055036D" w:rsidRPr="00CC0414" w:rsidRDefault="0055036D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E44CFB9" w14:textId="77777777" w:rsidR="0055036D" w:rsidRPr="00CC0414" w:rsidRDefault="0055036D" w:rsidP="00135E9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10" w:right="-79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30E1D8B4" w14:textId="77777777" w:rsidR="0055036D" w:rsidRPr="00CC0414" w:rsidRDefault="0055036D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63434BD4" w14:textId="77777777" w:rsidR="0055036D" w:rsidRPr="00CC0414" w:rsidRDefault="0055036D" w:rsidP="00135E9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10" w:right="-79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C3DBC" w:rsidRPr="003A3205" w14:paraId="148EC278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20D3668" w14:textId="77777777" w:rsidR="008C3DBC" w:rsidRPr="00D017D0" w:rsidRDefault="008C3DBC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0" w:type="dxa"/>
          </w:tcPr>
          <w:p w14:paraId="4FECE90E" w14:textId="77777777" w:rsidR="008C3DBC" w:rsidRPr="00CC0414" w:rsidRDefault="008C3DBC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4EB59D8C" w14:textId="77777777" w:rsidR="008C3DBC" w:rsidRPr="00CC0414" w:rsidRDefault="008C3DBC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2869DE13" w14:textId="77777777" w:rsidR="008C3DBC" w:rsidRPr="00CC0414" w:rsidRDefault="008C3DBC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0794D0F" w14:textId="77777777" w:rsidR="008C3DBC" w:rsidRPr="00CC0414" w:rsidRDefault="008C3DBC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88DD6DF" w14:textId="77777777" w:rsidR="008C3DBC" w:rsidRPr="00CC0414" w:rsidRDefault="008C3DBC" w:rsidP="00135E9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10" w:right="-79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0478F91D" w14:textId="77777777" w:rsidR="008C3DBC" w:rsidRPr="00CC0414" w:rsidRDefault="008C3DBC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2FF99325" w14:textId="77777777" w:rsidR="008C3DBC" w:rsidRPr="00CC0414" w:rsidRDefault="008C3DBC" w:rsidP="00135E9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10" w:right="-79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F42E8" w:rsidRPr="003A3205" w14:paraId="60BDA0B4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2EB1A21" w14:textId="2B09F8C7" w:rsidR="000F42E8" w:rsidRPr="003A3205" w:rsidRDefault="000F42E8" w:rsidP="000F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60" w:type="dxa"/>
          </w:tcPr>
          <w:p w14:paraId="6056101F" w14:textId="77777777" w:rsidR="000F42E8" w:rsidRPr="003A3205" w:rsidRDefault="000F42E8" w:rsidP="000F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0B54E93" w14:textId="77777777" w:rsidR="000F42E8" w:rsidRPr="003A3205" w:rsidRDefault="000F42E8" w:rsidP="000F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6944B06" w14:textId="77777777" w:rsidR="000F42E8" w:rsidRPr="003A3205" w:rsidRDefault="000F42E8" w:rsidP="000F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EF50E" w14:textId="77777777" w:rsidR="000F42E8" w:rsidRPr="003A3205" w:rsidRDefault="000F42E8" w:rsidP="000F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DBE5B1" w14:textId="77777777" w:rsidR="000F42E8" w:rsidRPr="003A3205" w:rsidRDefault="000F42E8" w:rsidP="000F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9077558" w14:textId="77777777" w:rsidR="000F42E8" w:rsidRPr="003A3205" w:rsidRDefault="000F42E8" w:rsidP="000F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E2D73BA" w14:textId="77777777" w:rsidR="000F42E8" w:rsidRPr="003A3205" w:rsidRDefault="000F42E8" w:rsidP="000F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2E8" w:rsidRPr="003A3205" w14:paraId="74D6A25E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B71CE91" w14:textId="0543ED43" w:rsidR="000F42E8" w:rsidRPr="003A3205" w:rsidRDefault="000F42E8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60" w:type="dxa"/>
          </w:tcPr>
          <w:p w14:paraId="780E627F" w14:textId="77777777" w:rsidR="000F42E8" w:rsidRPr="003A3205" w:rsidRDefault="000F42E8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E58976" w14:textId="77777777" w:rsidR="000F42E8" w:rsidRPr="003A3205" w:rsidRDefault="000F42E8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2D7604A" w14:textId="77777777" w:rsidR="000F42E8" w:rsidRPr="003A3205" w:rsidRDefault="000F42E8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95CA5B" w14:textId="77777777" w:rsidR="000F42E8" w:rsidRPr="003A3205" w:rsidRDefault="000F42E8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80C5E0" w14:textId="77777777" w:rsidR="000F42E8" w:rsidRPr="003A3205" w:rsidRDefault="000F42E8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333DA6C" w14:textId="77777777" w:rsidR="000F42E8" w:rsidRPr="003A3205" w:rsidRDefault="000F42E8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74F35FB" w14:textId="77777777" w:rsidR="000F42E8" w:rsidRPr="003A3205" w:rsidRDefault="000F42E8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E94" w:rsidRPr="003A3205" w14:paraId="0F7B403A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5CAF63A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</w:tcPr>
          <w:p w14:paraId="3654EAEF" w14:textId="432F9C66" w:rsidR="00135E94" w:rsidRPr="003A3205" w:rsidRDefault="004C4B35" w:rsidP="00135E9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2C5A0D2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2B79BDE" w14:textId="22068699" w:rsidR="00135E94" w:rsidRPr="003A3205" w:rsidRDefault="00135E94" w:rsidP="00135E9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E3459F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F2EAE2" w14:textId="116A5991" w:rsidR="00135E94" w:rsidRPr="003A3205" w:rsidRDefault="00E23A33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70" w:type="dxa"/>
            <w:gridSpan w:val="2"/>
          </w:tcPr>
          <w:p w14:paraId="1F29BF56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F9E1AEA" w14:textId="4C8EAF4A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135E94" w:rsidRPr="003A3205" w14:paraId="59D9CEEA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65BB3E9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711A606" w14:textId="18F5A2C0" w:rsidR="00135E94" w:rsidRPr="00123D8C" w:rsidRDefault="004E258D" w:rsidP="004E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123D8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4B1AE662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2050BE6" w14:textId="6F666336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76A66FA3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15AE6F" w14:textId="37FACE3E" w:rsidR="00135E94" w:rsidRPr="003A3205" w:rsidRDefault="00E23A33" w:rsidP="00135E9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CD1B9A8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4CC39FF" w14:textId="18E78A8B" w:rsidR="00135E94" w:rsidRPr="003A3205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5E94" w:rsidRPr="003A3205" w14:paraId="5AFDBAF2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3E3DAC6" w14:textId="2CE64AC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74CA9C2" w14:textId="742D603A" w:rsidR="00135E94" w:rsidRPr="00123D8C" w:rsidRDefault="004E258D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D8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43194A6C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C48EDFF" w14:textId="45F90155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F5D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54DF2488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894788" w14:textId="408F83E7" w:rsidR="00135E94" w:rsidRPr="003A3205" w:rsidRDefault="00E23A33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25,3</w:t>
            </w:r>
            <w:r w:rsidR="00FB7089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70" w:type="dxa"/>
            <w:gridSpan w:val="2"/>
          </w:tcPr>
          <w:p w14:paraId="2089E2E2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4D1AD99" w14:textId="05BAB61D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F5D">
              <w:rPr>
                <w:rFonts w:ascii="Angsana New" w:hAnsi="Angsana New"/>
                <w:b/>
                <w:bCs/>
                <w:sz w:val="30"/>
                <w:szCs w:val="30"/>
              </w:rPr>
              <w:t>23,298</w:t>
            </w:r>
          </w:p>
        </w:tc>
      </w:tr>
      <w:tr w:rsidR="00135E94" w:rsidRPr="003A3205" w14:paraId="0B95DD8F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059AAF7" w14:textId="483F6C6C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3A32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1B00A57E" w14:textId="055BEF11" w:rsidR="00135E94" w:rsidRPr="00123D8C" w:rsidRDefault="004C4B35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123D8C">
              <w:rPr>
                <w:rFonts w:ascii="Angsana New" w:hAnsi="Angsana New"/>
                <w:sz w:val="30"/>
                <w:szCs w:val="30"/>
              </w:rPr>
              <w:t>(</w:t>
            </w:r>
            <w:r w:rsidR="004E258D" w:rsidRPr="00123D8C">
              <w:rPr>
                <w:rFonts w:ascii="Angsana New" w:hAnsi="Angsana New"/>
                <w:sz w:val="30"/>
                <w:szCs w:val="30"/>
              </w:rPr>
              <w:t>7</w:t>
            </w:r>
            <w:r w:rsidRPr="00123D8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02D98B80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EC94DDE" w14:textId="7CB4F750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70" w:type="dxa"/>
          </w:tcPr>
          <w:p w14:paraId="3BBD2979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ECE00C" w14:textId="324A2E90" w:rsidR="00135E94" w:rsidRPr="003A3205" w:rsidRDefault="00FB7089" w:rsidP="00FB7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  <w:gridSpan w:val="2"/>
          </w:tcPr>
          <w:p w14:paraId="345C0513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93B8624" w14:textId="66E9322D" w:rsidR="00135E94" w:rsidRPr="003A3205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5E94" w:rsidRPr="003A3205" w14:paraId="5554CDF6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F617F8F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2A6744CD" w14:textId="321D61C7" w:rsidR="00135E94" w:rsidRPr="003A3205" w:rsidRDefault="004C4B35" w:rsidP="004C4B35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6C73A9F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3420D0E9" w14:textId="4580A54F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F5D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69FB4ABE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6F3B87" w14:textId="4E4E54A6" w:rsidR="00135E94" w:rsidRPr="003A3205" w:rsidRDefault="00E23A33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25,3</w:t>
            </w:r>
            <w:r w:rsidR="00FB7089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  <w:gridSpan w:val="2"/>
          </w:tcPr>
          <w:p w14:paraId="0E4BA873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078A07AB" w14:textId="1B36D8AB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F5D">
              <w:rPr>
                <w:rFonts w:ascii="Angsana New" w:hAnsi="Angsana New"/>
                <w:b/>
                <w:bCs/>
                <w:sz w:val="30"/>
                <w:szCs w:val="30"/>
              </w:rPr>
              <w:t>23,298</w:t>
            </w:r>
          </w:p>
        </w:tc>
      </w:tr>
      <w:tr w:rsidR="00135E94" w:rsidRPr="003A3205" w14:paraId="314C0208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46B055B" w14:textId="77777777" w:rsidR="00135E94" w:rsidRPr="00D50DC7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bookmarkStart w:id="1" w:name="_Hlk110521800"/>
          </w:p>
        </w:tc>
        <w:tc>
          <w:tcPr>
            <w:tcW w:w="1160" w:type="dxa"/>
            <w:tcBorders>
              <w:top w:val="double" w:sz="4" w:space="0" w:color="auto"/>
            </w:tcBorders>
          </w:tcPr>
          <w:p w14:paraId="68B92D00" w14:textId="77777777" w:rsidR="00135E94" w:rsidRPr="00D50DC7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3005B01" w14:textId="77777777" w:rsidR="00135E94" w:rsidRPr="00D50DC7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5FAFEE75" w14:textId="77777777" w:rsidR="00135E94" w:rsidRPr="00D50DC7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B5BE813" w14:textId="77777777" w:rsidR="00135E94" w:rsidRPr="00D50DC7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E31E7C" w14:textId="77777777" w:rsidR="00135E94" w:rsidRPr="00D50DC7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7153F02" w14:textId="77777777" w:rsidR="00135E94" w:rsidRPr="00D50DC7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251EFFE7" w14:textId="77777777" w:rsidR="00135E94" w:rsidRPr="00D50DC7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1"/>
      <w:tr w:rsidR="00135E94" w:rsidRPr="003A3205" w14:paraId="60F0ADF2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75D0892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60" w:type="dxa"/>
          </w:tcPr>
          <w:p w14:paraId="471ECA11" w14:textId="2B88CC76" w:rsidR="00135E94" w:rsidRPr="003A3205" w:rsidRDefault="006F3B7E" w:rsidP="00135E9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33ABFED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FE1A117" w14:textId="73529B3E" w:rsidR="00135E94" w:rsidRPr="003A3205" w:rsidRDefault="00135E94" w:rsidP="00135E9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EDDFD4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B084C7" w14:textId="2B837E25" w:rsidR="00135E94" w:rsidRPr="003A3205" w:rsidRDefault="00C5760F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13,770</w:t>
            </w:r>
          </w:p>
        </w:tc>
        <w:tc>
          <w:tcPr>
            <w:tcW w:w="270" w:type="dxa"/>
            <w:gridSpan w:val="2"/>
          </w:tcPr>
          <w:p w14:paraId="03E2D26A" w14:textId="6CB8ED30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FAED366" w14:textId="2222D650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11,683</w:t>
            </w:r>
          </w:p>
        </w:tc>
      </w:tr>
      <w:tr w:rsidR="00135E94" w:rsidRPr="003A3205" w14:paraId="51E6F42A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C4DF81B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2633D976" w14:textId="3A189798" w:rsidR="00135E94" w:rsidRPr="003A3205" w:rsidRDefault="006F3B7E" w:rsidP="006F3B7E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E2A3971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4EA7905" w14:textId="431A87AB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52318DE8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1DD5FF" w14:textId="0101578F" w:rsidR="00135E94" w:rsidRPr="003A3205" w:rsidRDefault="006F3B7E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11,625</w:t>
            </w:r>
          </w:p>
        </w:tc>
        <w:tc>
          <w:tcPr>
            <w:tcW w:w="270" w:type="dxa"/>
            <w:gridSpan w:val="2"/>
          </w:tcPr>
          <w:p w14:paraId="5DA773DF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C1522DA" w14:textId="2D848BC3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11,615</w:t>
            </w:r>
          </w:p>
        </w:tc>
      </w:tr>
      <w:tr w:rsidR="00135E94" w:rsidRPr="003A3205" w14:paraId="39320836" w14:textId="77777777" w:rsidTr="00EB4320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4047" w:type="dxa"/>
          </w:tcPr>
          <w:p w14:paraId="2431C98C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250DD4FB" w14:textId="5C7C878F" w:rsidR="00135E94" w:rsidRPr="003A3205" w:rsidRDefault="006F3B7E" w:rsidP="006F3B7E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EB061D9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FA6924D" w14:textId="6BD3858F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F5D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64479752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850EAA" w14:textId="4DB7BC15" w:rsidR="00135E94" w:rsidRPr="003A3205" w:rsidRDefault="00C5760F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25,395</w:t>
            </w:r>
          </w:p>
        </w:tc>
        <w:tc>
          <w:tcPr>
            <w:tcW w:w="270" w:type="dxa"/>
            <w:gridSpan w:val="2"/>
          </w:tcPr>
          <w:p w14:paraId="70905C7B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6D38DAE2" w14:textId="50F2835E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F5D">
              <w:rPr>
                <w:rFonts w:ascii="Angsana New" w:hAnsi="Angsana New"/>
                <w:b/>
                <w:bCs/>
                <w:sz w:val="30"/>
                <w:szCs w:val="30"/>
              </w:rPr>
              <w:t>23,298</w:t>
            </w:r>
          </w:p>
        </w:tc>
      </w:tr>
    </w:tbl>
    <w:p w14:paraId="6F34EA58" w14:textId="77777777" w:rsidR="00F27D97" w:rsidRPr="008175EA" w:rsidRDefault="00F27D97">
      <w:pPr>
        <w:rPr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97"/>
        <w:gridCol w:w="1134"/>
        <w:gridCol w:w="270"/>
        <w:gridCol w:w="1124"/>
        <w:gridCol w:w="270"/>
        <w:gridCol w:w="1135"/>
      </w:tblGrid>
      <w:tr w:rsidR="009F3B1A" w:rsidRPr="006375B5" w14:paraId="2B793567" w14:textId="77777777" w:rsidTr="00EB4320">
        <w:trPr>
          <w:tblHeader/>
        </w:trPr>
        <w:tc>
          <w:tcPr>
            <w:tcW w:w="4050" w:type="dxa"/>
          </w:tcPr>
          <w:p w14:paraId="3C56FA07" w14:textId="36FD46F7" w:rsidR="009F3B1A" w:rsidRPr="002E605F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605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601" w:type="dxa"/>
            <w:gridSpan w:val="3"/>
          </w:tcPr>
          <w:p w14:paraId="6FC2A6B2" w14:textId="3C88C946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81F7CC" w14:textId="77777777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2A0C0DC6" w14:textId="335246D0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5B79" w:rsidRPr="006375B5" w14:paraId="067DFB51" w14:textId="77777777" w:rsidTr="00EB4320">
        <w:trPr>
          <w:tblHeader/>
        </w:trPr>
        <w:tc>
          <w:tcPr>
            <w:tcW w:w="4050" w:type="dxa"/>
          </w:tcPr>
          <w:p w14:paraId="64028D67" w14:textId="0104DD7F" w:rsidR="00865B79" w:rsidRPr="006375B5" w:rsidRDefault="00865B79" w:rsidP="008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1637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41637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4D4D3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D4D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D4D3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41637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center"/>
          </w:tcPr>
          <w:p w14:paraId="50F79237" w14:textId="1FE81D8D" w:rsidR="00865B79" w:rsidRPr="00940F06" w:rsidRDefault="00865B79" w:rsidP="008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0F06">
              <w:rPr>
                <w:rFonts w:asciiTheme="majorBidi" w:hAnsiTheme="majorBidi" w:cstheme="majorBidi" w:hint="cs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297" w:type="dxa"/>
          </w:tcPr>
          <w:p w14:paraId="44B1341A" w14:textId="77777777" w:rsidR="00865B79" w:rsidRPr="00940F06" w:rsidRDefault="00865B79" w:rsidP="008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D28A767" w14:textId="2D6999C9" w:rsidR="00865B79" w:rsidRPr="00940F06" w:rsidRDefault="00865B79" w:rsidP="008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0F06">
              <w:rPr>
                <w:rFonts w:asciiTheme="majorBidi" w:hAnsiTheme="majorBidi" w:cstheme="majorBidi" w:hint="cs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BAB1213" w14:textId="77777777" w:rsidR="00865B79" w:rsidRPr="00940F06" w:rsidRDefault="00865B79" w:rsidP="008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6CE1662D" w14:textId="22FC9CC6" w:rsidR="00865B79" w:rsidRPr="00940F06" w:rsidRDefault="00865B79" w:rsidP="008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0F06">
              <w:rPr>
                <w:rFonts w:asciiTheme="majorBidi" w:hAnsiTheme="majorBidi" w:cstheme="majorBidi" w:hint="cs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E19AF2E" w14:textId="77777777" w:rsidR="00865B79" w:rsidRPr="00940F06" w:rsidRDefault="00865B79" w:rsidP="008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center"/>
          </w:tcPr>
          <w:p w14:paraId="5A6241AA" w14:textId="20C11393" w:rsidR="00865B79" w:rsidRPr="00940F06" w:rsidRDefault="00865B79" w:rsidP="008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0F06">
              <w:rPr>
                <w:rFonts w:asciiTheme="majorBidi" w:hAnsiTheme="majorBidi" w:cstheme="majorBidi" w:hint="cs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</w:tr>
      <w:tr w:rsidR="00865B79" w:rsidRPr="006375B5" w14:paraId="48E06081" w14:textId="77777777" w:rsidTr="00EB4320">
        <w:trPr>
          <w:tblHeader/>
        </w:trPr>
        <w:tc>
          <w:tcPr>
            <w:tcW w:w="4050" w:type="dxa"/>
          </w:tcPr>
          <w:p w14:paraId="49F0B072" w14:textId="77777777" w:rsidR="00865B79" w:rsidRPr="006375B5" w:rsidRDefault="00865B79" w:rsidP="008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center"/>
          </w:tcPr>
          <w:p w14:paraId="3EBF3851" w14:textId="6AE3580B" w:rsidR="00865B79" w:rsidRPr="000E564C" w:rsidRDefault="00865B79" w:rsidP="008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65B79" w:rsidRPr="006375B5" w14:paraId="47667735" w14:textId="77777777" w:rsidTr="00EB4320">
        <w:tblPrEx>
          <w:tblLook w:val="0000" w:firstRow="0" w:lastRow="0" w:firstColumn="0" w:lastColumn="0" w:noHBand="0" w:noVBand="0"/>
        </w:tblPrEx>
        <w:trPr>
          <w:trHeight w:val="442"/>
        </w:trPr>
        <w:tc>
          <w:tcPr>
            <w:tcW w:w="4050" w:type="dxa"/>
          </w:tcPr>
          <w:p w14:paraId="6EC4158C" w14:textId="54E7DEF4" w:rsidR="00865B79" w:rsidRDefault="00865B79" w:rsidP="008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37B93E4" w14:textId="19F8D357" w:rsidR="00865B79" w:rsidRPr="000A7AE4" w:rsidRDefault="004E258D" w:rsidP="004E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3D8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97" w:type="dxa"/>
          </w:tcPr>
          <w:p w14:paraId="66E591BB" w14:textId="77777777" w:rsidR="00865B79" w:rsidRPr="000A7AE4" w:rsidRDefault="00865B79" w:rsidP="008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0148F2C" w14:textId="510890C5" w:rsidR="00865B79" w:rsidRPr="000A7AE4" w:rsidRDefault="00264618" w:rsidP="008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FC55576" w14:textId="77777777" w:rsidR="00865B79" w:rsidRPr="000A7AE4" w:rsidRDefault="00865B79" w:rsidP="008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506C7ED6" w14:textId="51D30A49" w:rsidR="00865B79" w:rsidRPr="000A7AE4" w:rsidRDefault="004773EB" w:rsidP="008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D4AB207" w14:textId="77777777" w:rsidR="00865B79" w:rsidRPr="000A7AE4" w:rsidRDefault="00865B79" w:rsidP="008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659CB206" w14:textId="50A6B1CD" w:rsidR="00865B79" w:rsidRPr="000A7AE4" w:rsidRDefault="00264618" w:rsidP="00865B79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40B01BD" w14:textId="5BD62A3D" w:rsidR="0041780B" w:rsidRPr="008175EA" w:rsidRDefault="00417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314"/>
        <w:gridCol w:w="1078"/>
        <w:gridCol w:w="8"/>
        <w:gridCol w:w="310"/>
        <w:gridCol w:w="1080"/>
        <w:gridCol w:w="270"/>
        <w:gridCol w:w="1170"/>
      </w:tblGrid>
      <w:tr w:rsidR="00956E34" w:rsidRPr="006375B5" w14:paraId="1914CEB4" w14:textId="77777777" w:rsidTr="00EB4320">
        <w:trPr>
          <w:trHeight w:val="60"/>
          <w:tblHeader/>
        </w:trPr>
        <w:tc>
          <w:tcPr>
            <w:tcW w:w="4140" w:type="dxa"/>
          </w:tcPr>
          <w:p w14:paraId="12494394" w14:textId="6F55F078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2" w:type="dxa"/>
            <w:gridSpan w:val="3"/>
          </w:tcPr>
          <w:p w14:paraId="158E4CF1" w14:textId="1DF9F79D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8" w:type="dxa"/>
            <w:gridSpan w:val="2"/>
          </w:tcPr>
          <w:p w14:paraId="0F2A7D97" w14:textId="77777777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0D511B3" w14:textId="27CA1C46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EBD" w:rsidRPr="006375B5" w14:paraId="2C908479" w14:textId="77777777" w:rsidTr="00EB4320">
        <w:trPr>
          <w:trHeight w:val="60"/>
          <w:tblHeader/>
        </w:trPr>
        <w:tc>
          <w:tcPr>
            <w:tcW w:w="4140" w:type="dxa"/>
          </w:tcPr>
          <w:p w14:paraId="655725E1" w14:textId="51FAFCCA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5B5503A0" w14:textId="0C780069" w:rsidR="00050EBD" w:rsidRPr="005B6A2A" w:rsidRDefault="005B6A2A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B6A2A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="00372713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314" w:type="dxa"/>
          </w:tcPr>
          <w:p w14:paraId="6778F7A0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26C0A18C" w14:textId="7396C99B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318" w:type="dxa"/>
            <w:gridSpan w:val="2"/>
          </w:tcPr>
          <w:p w14:paraId="47024B54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E10BCB1" w14:textId="2C049323" w:rsidR="00050EBD" w:rsidRPr="005B6A2A" w:rsidRDefault="005B6A2A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B6A2A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="00372713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323B0B6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B3F0ADD" w14:textId="5E9DC52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050EBD" w:rsidRPr="006375B5" w14:paraId="78BB369B" w14:textId="77777777" w:rsidTr="00EB4320">
        <w:trPr>
          <w:trHeight w:val="60"/>
          <w:tblHeader/>
        </w:trPr>
        <w:tc>
          <w:tcPr>
            <w:tcW w:w="4140" w:type="dxa"/>
          </w:tcPr>
          <w:p w14:paraId="32E7B001" w14:textId="0163DE5B" w:rsidR="00050EBD" w:rsidRPr="007F6663" w:rsidRDefault="00582522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87F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8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80" w:type="dxa"/>
            <w:vAlign w:val="center"/>
          </w:tcPr>
          <w:p w14:paraId="7D57F359" w14:textId="11CB9A2D" w:rsidR="00050EBD" w:rsidRPr="007F6663" w:rsidRDefault="00DF4E16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72713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314" w:type="dxa"/>
          </w:tcPr>
          <w:p w14:paraId="321F8722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7E8FE91B" w14:textId="4ADFC044" w:rsidR="00050EBD" w:rsidRPr="007F6663" w:rsidRDefault="00DF4E16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318" w:type="dxa"/>
            <w:gridSpan w:val="2"/>
          </w:tcPr>
          <w:p w14:paraId="71EEB52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DA7AACC" w14:textId="7BC4EC8A" w:rsidR="00050EBD" w:rsidRPr="007F6663" w:rsidRDefault="00DF4E16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72713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4503F08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58EF78A" w14:textId="166DE641" w:rsidR="00050EBD" w:rsidRPr="007F6663" w:rsidRDefault="00DF4E16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</w:tr>
      <w:tr w:rsidR="00050EBD" w:rsidRPr="006375B5" w14:paraId="68394F16" w14:textId="77777777" w:rsidTr="00EB4320">
        <w:trPr>
          <w:trHeight w:val="60"/>
          <w:tblHeader/>
        </w:trPr>
        <w:tc>
          <w:tcPr>
            <w:tcW w:w="4140" w:type="dxa"/>
          </w:tcPr>
          <w:p w14:paraId="4AE7971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8"/>
          </w:tcPr>
          <w:p w14:paraId="5325B263" w14:textId="09DDD562" w:rsidR="00050EBD" w:rsidRPr="000F42E8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4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0EBD" w:rsidRPr="006375B5" w14:paraId="2E498EFF" w14:textId="77777777" w:rsidTr="00EB4320">
        <w:trPr>
          <w:trHeight w:val="442"/>
        </w:trPr>
        <w:tc>
          <w:tcPr>
            <w:tcW w:w="4140" w:type="dxa"/>
          </w:tcPr>
          <w:p w14:paraId="295F51A2" w14:textId="485CA84A" w:rsidR="00050EBD" w:rsidRPr="00E663BB" w:rsidRDefault="009174F4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63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1080" w:type="dxa"/>
          </w:tcPr>
          <w:p w14:paraId="48CB7830" w14:textId="77777777" w:rsidR="00050EBD" w:rsidRPr="007F6663" w:rsidRDefault="00050EBD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40CE9617" w14:textId="77777777" w:rsidR="00050EBD" w:rsidRPr="007F6663" w:rsidRDefault="00050EBD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060C33A" w14:textId="77777777" w:rsidR="00050EBD" w:rsidRPr="007F6663" w:rsidRDefault="00050EBD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2B2E5DDD" w14:textId="77777777" w:rsidR="00050EBD" w:rsidRPr="007F6663" w:rsidRDefault="00050EBD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D3C04D" w14:textId="77777777" w:rsidR="00050EBD" w:rsidRPr="007F6663" w:rsidRDefault="00050EBD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851BB8" w14:textId="77777777" w:rsidR="00050EBD" w:rsidRPr="007F6663" w:rsidRDefault="00050EBD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54233" w14:textId="77777777" w:rsidR="00050EBD" w:rsidRPr="007F6663" w:rsidRDefault="00050EBD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174F4" w:rsidRPr="006375B5" w14:paraId="40820B49" w14:textId="77777777" w:rsidTr="00EB4320">
        <w:trPr>
          <w:trHeight w:val="442"/>
        </w:trPr>
        <w:tc>
          <w:tcPr>
            <w:tcW w:w="4140" w:type="dxa"/>
          </w:tcPr>
          <w:p w14:paraId="25F6FDA6" w14:textId="5F0A5358" w:rsidR="009174F4" w:rsidRPr="00E663BB" w:rsidRDefault="00E663BB" w:rsidP="00E66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9174F4" w:rsidRPr="00E663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080" w:type="dxa"/>
          </w:tcPr>
          <w:p w14:paraId="0F6D8600" w14:textId="77777777" w:rsidR="009174F4" w:rsidRPr="007F6663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77BA666B" w14:textId="77777777" w:rsidR="009174F4" w:rsidRPr="007F6663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4F80E75" w14:textId="77777777" w:rsidR="009174F4" w:rsidRPr="007F6663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7B4F7472" w14:textId="77777777" w:rsidR="009174F4" w:rsidRPr="007F6663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33205E" w14:textId="77777777" w:rsidR="009174F4" w:rsidRPr="007F6663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D7FCD" w14:textId="77777777" w:rsidR="009174F4" w:rsidRPr="007F6663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CCCA83" w14:textId="77777777" w:rsidR="009174F4" w:rsidRPr="007F6663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174F4" w:rsidRPr="006375B5" w14:paraId="6CA109BB" w14:textId="77777777" w:rsidTr="00E663BB">
        <w:trPr>
          <w:trHeight w:val="442"/>
        </w:trPr>
        <w:tc>
          <w:tcPr>
            <w:tcW w:w="4140" w:type="dxa"/>
          </w:tcPr>
          <w:p w14:paraId="759B6EF5" w14:textId="5C11B47A" w:rsidR="009174F4" w:rsidRPr="00E663BB" w:rsidRDefault="00E663BB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63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FC9620" w14:textId="54F24E08" w:rsidR="009174F4" w:rsidRPr="00E663BB" w:rsidRDefault="00E663BB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6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314" w:type="dxa"/>
          </w:tcPr>
          <w:p w14:paraId="031843D6" w14:textId="77777777" w:rsidR="009174F4" w:rsidRPr="00E663BB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54EF2608" w14:textId="6EA85CC0" w:rsidR="009174F4" w:rsidRPr="00E663BB" w:rsidRDefault="00E663BB" w:rsidP="00E663B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6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8" w:type="dxa"/>
            <w:gridSpan w:val="2"/>
          </w:tcPr>
          <w:p w14:paraId="7592F113" w14:textId="77777777" w:rsidR="009174F4" w:rsidRPr="00E663BB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1375386" w14:textId="4BFB1567" w:rsidR="009174F4" w:rsidRPr="00E663BB" w:rsidRDefault="00E663BB" w:rsidP="00E663B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6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8C0BA0" w14:textId="77777777" w:rsidR="009174F4" w:rsidRPr="00E663BB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A6F20F" w14:textId="7A7100BB" w:rsidR="009174F4" w:rsidRPr="00E663BB" w:rsidRDefault="00E663BB" w:rsidP="00E663B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6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174F4" w:rsidRPr="006375B5" w14:paraId="2016920B" w14:textId="77777777" w:rsidTr="00E663BB">
        <w:trPr>
          <w:trHeight w:val="442"/>
        </w:trPr>
        <w:tc>
          <w:tcPr>
            <w:tcW w:w="4140" w:type="dxa"/>
          </w:tcPr>
          <w:p w14:paraId="3B0770EE" w14:textId="77777777" w:rsidR="009174F4" w:rsidRDefault="009174F4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5A0A21B" w14:textId="77777777" w:rsidR="00183F99" w:rsidRDefault="00183F99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5A07F39" w14:textId="77777777" w:rsidR="00183F99" w:rsidRPr="007F6663" w:rsidRDefault="00183F99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93D5E2F" w14:textId="77777777" w:rsidR="009174F4" w:rsidRPr="007F6663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42531EEB" w14:textId="77777777" w:rsidR="009174F4" w:rsidRPr="007F6663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09D6024E" w14:textId="77777777" w:rsidR="009174F4" w:rsidRPr="007F6663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72231125" w14:textId="77777777" w:rsidR="009174F4" w:rsidRPr="007F6663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655BC17" w14:textId="77777777" w:rsidR="009174F4" w:rsidRPr="007F6663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D9DBD" w14:textId="77777777" w:rsidR="009174F4" w:rsidRPr="007F6663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5393E45" w14:textId="77777777" w:rsidR="009174F4" w:rsidRPr="007F6663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174F4" w:rsidRPr="006375B5" w14:paraId="115C938F" w14:textId="77777777" w:rsidTr="00EB4320">
        <w:trPr>
          <w:trHeight w:val="442"/>
        </w:trPr>
        <w:tc>
          <w:tcPr>
            <w:tcW w:w="4140" w:type="dxa"/>
          </w:tcPr>
          <w:p w14:paraId="6F5269BD" w14:textId="104EEEF3" w:rsidR="009174F4" w:rsidRPr="007F6663" w:rsidRDefault="009174F4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1080" w:type="dxa"/>
          </w:tcPr>
          <w:p w14:paraId="47AF6B0D" w14:textId="77777777" w:rsidR="009174F4" w:rsidRPr="007F6663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2FAAA113" w14:textId="77777777" w:rsidR="009174F4" w:rsidRPr="007F6663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FF21717" w14:textId="77777777" w:rsidR="009174F4" w:rsidRPr="007F6663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456CA83E" w14:textId="77777777" w:rsidR="009174F4" w:rsidRPr="007F6663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7F3906" w14:textId="77777777" w:rsidR="009174F4" w:rsidRPr="007F6663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B879A" w14:textId="77777777" w:rsidR="009174F4" w:rsidRPr="007F6663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DF27D" w14:textId="77777777" w:rsidR="009174F4" w:rsidRPr="007F6663" w:rsidRDefault="009174F4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E16" w:rsidRPr="006375B5" w14:paraId="1CCF5A3D" w14:textId="77777777" w:rsidTr="00EB4320">
        <w:trPr>
          <w:trHeight w:val="60"/>
        </w:trPr>
        <w:tc>
          <w:tcPr>
            <w:tcW w:w="4140" w:type="dxa"/>
          </w:tcPr>
          <w:p w14:paraId="5DDC3329" w14:textId="1F371D86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373D55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63A387AE" w14:textId="7169E87B" w:rsidR="00DF4E16" w:rsidRPr="007F6663" w:rsidRDefault="00EA7BE3" w:rsidP="009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0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14" w:type="dxa"/>
          </w:tcPr>
          <w:p w14:paraId="13990B9C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15F1AA3" w14:textId="005831C7" w:rsidR="00DF4E16" w:rsidRPr="00D4618E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18" w:type="dxa"/>
            <w:gridSpan w:val="2"/>
          </w:tcPr>
          <w:p w14:paraId="688DDD8B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900EE" w14:textId="0F00F4A8" w:rsidR="00DF4E16" w:rsidRPr="00BD2781" w:rsidRDefault="00EA7BE3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E255F5D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C82F66" w14:textId="71DB8CC3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F4E16" w:rsidRPr="006375B5" w14:paraId="131E3C86" w14:textId="77777777" w:rsidTr="00EB4320">
        <w:trPr>
          <w:trHeight w:val="60"/>
        </w:trPr>
        <w:tc>
          <w:tcPr>
            <w:tcW w:w="4140" w:type="dxa"/>
          </w:tcPr>
          <w:p w14:paraId="6396FFD9" w14:textId="0F0B4480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2E2142E" w14:textId="6FD0C8A9" w:rsidR="00DF4E16" w:rsidRPr="007F6663" w:rsidRDefault="00EA7BE3" w:rsidP="009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0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314" w:type="dxa"/>
          </w:tcPr>
          <w:p w14:paraId="262CF537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5C803EB" w14:textId="527A4D00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318" w:type="dxa"/>
            <w:gridSpan w:val="2"/>
          </w:tcPr>
          <w:p w14:paraId="054B060C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33AC43" w14:textId="32B69B96" w:rsidR="00DF4E16" w:rsidRPr="007F6663" w:rsidRDefault="00EA7BE3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B645F22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A25831" w14:textId="0EB413C6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F4E16" w:rsidRPr="006375B5" w14:paraId="5C1F1BC9" w14:textId="77777777" w:rsidTr="00EB4320">
        <w:trPr>
          <w:trHeight w:val="60"/>
        </w:trPr>
        <w:tc>
          <w:tcPr>
            <w:tcW w:w="4140" w:type="dxa"/>
          </w:tcPr>
          <w:p w14:paraId="2FDDC85A" w14:textId="53913B10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5BE31C" w14:textId="4E2517D8" w:rsidR="00DF4E16" w:rsidRPr="007F6663" w:rsidRDefault="00EA7BE3" w:rsidP="009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0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314" w:type="dxa"/>
          </w:tcPr>
          <w:p w14:paraId="62248EC6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F862775" w14:textId="38E8CB33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318" w:type="dxa"/>
            <w:gridSpan w:val="2"/>
          </w:tcPr>
          <w:p w14:paraId="48A49210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84527E" w14:textId="227B9911" w:rsidR="00DF4E16" w:rsidRPr="007F6663" w:rsidRDefault="00EA7BE3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B5D8E15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207B18" w14:textId="2D673B05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F4E16" w:rsidRPr="006375B5" w14:paraId="53472956" w14:textId="77777777" w:rsidTr="00EB4320">
        <w:trPr>
          <w:trHeight w:val="50"/>
        </w:trPr>
        <w:tc>
          <w:tcPr>
            <w:tcW w:w="4140" w:type="dxa"/>
          </w:tcPr>
          <w:p w14:paraId="711EFE63" w14:textId="47125B12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120949" w14:textId="180CA292" w:rsidR="00DF4E16" w:rsidRPr="007F6663" w:rsidRDefault="00EA7BE3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314" w:type="dxa"/>
          </w:tcPr>
          <w:p w14:paraId="47FB0FF5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5A00D10" w14:textId="55C82F5B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318" w:type="dxa"/>
            <w:gridSpan w:val="2"/>
          </w:tcPr>
          <w:p w14:paraId="6821D73B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4AEA04" w14:textId="3239E098" w:rsidR="00DF4E16" w:rsidRPr="007F6663" w:rsidRDefault="00EA7BE3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60097C2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CAD480" w14:textId="6C4FE91C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</w:tr>
      <w:tr w:rsidR="00DF4E16" w:rsidRPr="006375B5" w14:paraId="3CD59F5D" w14:textId="77777777" w:rsidTr="00C273EE">
        <w:trPr>
          <w:trHeight w:val="62"/>
        </w:trPr>
        <w:tc>
          <w:tcPr>
            <w:tcW w:w="4140" w:type="dxa"/>
          </w:tcPr>
          <w:p w14:paraId="1AD971BD" w14:textId="77777777" w:rsidR="00DF4E16" w:rsidRPr="00C273EE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ED2A71" w14:textId="77777777" w:rsidR="00DF4E16" w:rsidRPr="00C273EE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" w:type="dxa"/>
          </w:tcPr>
          <w:p w14:paraId="7F81EF2A" w14:textId="77777777" w:rsidR="00DF4E16" w:rsidRPr="00C273EE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6C10E5A" w14:textId="77777777" w:rsidR="00DF4E16" w:rsidRPr="00C273EE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18" w:type="dxa"/>
            <w:gridSpan w:val="2"/>
          </w:tcPr>
          <w:p w14:paraId="27506259" w14:textId="77777777" w:rsidR="00DF4E16" w:rsidRPr="00C273EE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D9A707" w14:textId="77777777" w:rsidR="00DF4E16" w:rsidRPr="00C273EE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25E9A850" w14:textId="77777777" w:rsidR="00DF4E16" w:rsidRPr="00C273EE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EAC6B4" w14:textId="77777777" w:rsidR="00DF4E16" w:rsidRPr="00C273EE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</w:rPr>
            </w:pPr>
          </w:p>
        </w:tc>
      </w:tr>
      <w:tr w:rsidR="00DF4E16" w:rsidRPr="006375B5" w14:paraId="3D4E97B7" w14:textId="77777777" w:rsidTr="00EB4320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40" w:type="dxa"/>
          </w:tcPr>
          <w:p w14:paraId="21BDA0BD" w14:textId="24F6DFBC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02CC27F0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6D24DB48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9FD42BC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43F5EE27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BE2F6D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E3999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6463A0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4E16" w:rsidRPr="006375B5" w14:paraId="36575DA7" w14:textId="77777777" w:rsidTr="00EB4320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40" w:type="dxa"/>
          </w:tcPr>
          <w:p w14:paraId="38676503" w14:textId="2BF37001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19AFFF3" w14:textId="351EAA1E" w:rsidR="00DF4E16" w:rsidRPr="007F6663" w:rsidRDefault="00B8707C" w:rsidP="009E0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4" w:type="dxa"/>
          </w:tcPr>
          <w:p w14:paraId="625A01A4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1FDCDDD" w14:textId="477A201E" w:rsidR="00DF4E16" w:rsidRPr="007F6663" w:rsidRDefault="00DF4E16" w:rsidP="00076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8" w:type="dxa"/>
            <w:gridSpan w:val="2"/>
          </w:tcPr>
          <w:p w14:paraId="70CF7697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0580DB" w14:textId="1022BAF8" w:rsidR="00DF4E16" w:rsidRPr="007F6663" w:rsidRDefault="00B8707C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82D3119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C12FE6" w14:textId="1017C05D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F4E16" w:rsidRPr="006375B5" w14:paraId="5DBE48DF" w14:textId="77777777" w:rsidTr="00EB4320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40" w:type="dxa"/>
          </w:tcPr>
          <w:p w14:paraId="72013331" w14:textId="078E48EA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315DFC1" w14:textId="747112B8" w:rsidR="00DF4E16" w:rsidRPr="007F6663" w:rsidRDefault="00B8707C" w:rsidP="00B8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4" w:type="dxa"/>
          </w:tcPr>
          <w:p w14:paraId="6935B9D1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D266470" w14:textId="332EEC60" w:rsidR="00DF4E16" w:rsidRPr="007F6663" w:rsidRDefault="00DF4E16" w:rsidP="00940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18" w:type="dxa"/>
            <w:gridSpan w:val="2"/>
          </w:tcPr>
          <w:p w14:paraId="54E7EA89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D7F68" w14:textId="1F6B69E1" w:rsidR="00DF4E16" w:rsidRPr="007F6663" w:rsidRDefault="00B8707C" w:rsidP="0066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AD995D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163CC" w14:textId="7A3B5938" w:rsidR="00DF4E16" w:rsidRPr="0007683D" w:rsidRDefault="00DF4E16" w:rsidP="00076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4E16" w:rsidRPr="006375B5" w14:paraId="1ED84694" w14:textId="77777777" w:rsidTr="00EB4320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50B09400" w14:textId="06E1EFFA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2AB704" w14:textId="66DAD4D1" w:rsidR="00DF4E16" w:rsidRPr="007F6663" w:rsidRDefault="00B8707C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14" w:type="dxa"/>
          </w:tcPr>
          <w:p w14:paraId="7EBBE752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9A630F3" w14:textId="2A2EF1AC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18" w:type="dxa"/>
            <w:gridSpan w:val="2"/>
          </w:tcPr>
          <w:p w14:paraId="47B08D01" w14:textId="77777777" w:rsidR="00DF4E16" w:rsidRPr="006C6D97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1E3814" w14:textId="76C98F89" w:rsidR="00DF4E16" w:rsidRPr="006C6D97" w:rsidRDefault="00B8707C" w:rsidP="0066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5A3381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76A657" w14:textId="51DAA457" w:rsidR="00DF4E16" w:rsidRPr="0007683D" w:rsidRDefault="00DF4E16" w:rsidP="00076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4E16" w:rsidRPr="006375B5" w14:paraId="44287422" w14:textId="77777777" w:rsidTr="00EB4320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6A184FB0" w14:textId="77777777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B60E6B" w14:textId="74234C03" w:rsidR="00DF4E16" w:rsidRPr="007F6663" w:rsidRDefault="00B8707C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14" w:type="dxa"/>
          </w:tcPr>
          <w:p w14:paraId="005405E7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2731907" w14:textId="65FA224F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18" w:type="dxa"/>
            <w:gridSpan w:val="2"/>
          </w:tcPr>
          <w:p w14:paraId="0493FE89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98793A" w14:textId="2D9480D1" w:rsidR="00DF4E16" w:rsidRPr="007F6663" w:rsidRDefault="00B8707C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06F8D66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90480A" w14:textId="4BDF8621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DF4E16" w:rsidRPr="006375B5" w14:paraId="2637340B" w14:textId="77777777" w:rsidTr="00EB4320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25D944B1" w14:textId="77777777" w:rsidR="00DF4E16" w:rsidRPr="00C273EE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B2CF738" w14:textId="77777777" w:rsidR="00DF4E16" w:rsidRPr="00C273EE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" w:type="dxa"/>
          </w:tcPr>
          <w:p w14:paraId="2714ECAC" w14:textId="77777777" w:rsidR="00DF4E16" w:rsidRPr="00C273EE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68C84757" w14:textId="77777777" w:rsidR="00DF4E16" w:rsidRPr="00C273EE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8" w:type="dxa"/>
            <w:gridSpan w:val="2"/>
          </w:tcPr>
          <w:p w14:paraId="6665D209" w14:textId="77777777" w:rsidR="00DF4E16" w:rsidRPr="00C273EE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B377FA7" w14:textId="77777777" w:rsidR="00DF4E16" w:rsidRPr="00C273EE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4B292872" w14:textId="77777777" w:rsidR="00DF4E16" w:rsidRPr="00C273EE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5018425" w14:textId="77777777" w:rsidR="00DF4E16" w:rsidRPr="00C273EE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F4E16" w:rsidRPr="006375B5" w14:paraId="271874FB" w14:textId="77777777" w:rsidTr="00EB4320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78A72AAD" w14:textId="0CD9C784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401D1A98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37921ADA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B1CEAAB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1F639B48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48E80E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B4531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9A360E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E16" w:rsidRPr="006375B5" w14:paraId="531D1F3C" w14:textId="77777777" w:rsidTr="00EB4320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50DD6151" w14:textId="1ABCD496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7EB4E45" w14:textId="554C7FBB" w:rsidR="00DF4E16" w:rsidRPr="007F6663" w:rsidRDefault="004F52F9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14" w:type="dxa"/>
          </w:tcPr>
          <w:p w14:paraId="792691D7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7B5F112" w14:textId="662CC51C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18" w:type="dxa"/>
            <w:gridSpan w:val="2"/>
          </w:tcPr>
          <w:p w14:paraId="79EE2510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10DBBC" w14:textId="050A0A42" w:rsidR="00DF4E16" w:rsidRPr="007F6663" w:rsidRDefault="00A23782" w:rsidP="00A2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1CA9E20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2121DE" w14:textId="7721A376" w:rsidR="00DF4E16" w:rsidRPr="0007683D" w:rsidRDefault="00DF4E16" w:rsidP="00076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4E16" w:rsidRPr="006375B5" w14:paraId="059C1F20" w14:textId="77777777" w:rsidTr="00EB4320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7EC7AE77" w14:textId="20A48ED0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7CF853" w14:textId="477ECDA5" w:rsidR="00DF4E16" w:rsidRPr="007F6663" w:rsidRDefault="004F52F9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314" w:type="dxa"/>
          </w:tcPr>
          <w:p w14:paraId="4E4F73F9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920FFE8" w14:textId="5E929F55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318" w:type="dxa"/>
            <w:gridSpan w:val="2"/>
          </w:tcPr>
          <w:p w14:paraId="62064910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2DC63A" w14:textId="20E9E9D9" w:rsidR="00DF4E16" w:rsidRPr="007F6663" w:rsidRDefault="00A23782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51A69A0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52EEB3" w14:textId="6088E9AA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DF4E16" w:rsidRPr="006375B5" w14:paraId="59DC8C3F" w14:textId="77777777" w:rsidTr="00EB4320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2DB3E87C" w14:textId="751E460A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EA9A69" w14:textId="59DD12DB" w:rsidR="00DF4E16" w:rsidRPr="007F6663" w:rsidRDefault="004F52F9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314" w:type="dxa"/>
          </w:tcPr>
          <w:p w14:paraId="6832A547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9FB8DA6" w14:textId="39F769C1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318" w:type="dxa"/>
            <w:gridSpan w:val="2"/>
          </w:tcPr>
          <w:p w14:paraId="427618FC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A942CE" w14:textId="156838FD" w:rsidR="00DF4E16" w:rsidRPr="007F6663" w:rsidRDefault="00A23782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374A8B6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7919B8" w14:textId="7F790C13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</w:tr>
      <w:tr w:rsidR="00DF4E16" w:rsidRPr="006375B5" w14:paraId="6606E260" w14:textId="77777777" w:rsidTr="00C273EE">
        <w:tblPrEx>
          <w:tblLook w:val="01E0" w:firstRow="1" w:lastRow="1" w:firstColumn="1" w:lastColumn="1" w:noHBand="0" w:noVBand="0"/>
        </w:tblPrEx>
        <w:trPr>
          <w:trHeight w:val="34"/>
        </w:trPr>
        <w:tc>
          <w:tcPr>
            <w:tcW w:w="4140" w:type="dxa"/>
          </w:tcPr>
          <w:p w14:paraId="3A0E0DFD" w14:textId="77777777" w:rsidR="00DF4E16" w:rsidRPr="00C273EE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3B6526" w14:textId="77777777" w:rsidR="00DF4E16" w:rsidRPr="00C273EE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" w:type="dxa"/>
          </w:tcPr>
          <w:p w14:paraId="29A42C29" w14:textId="77777777" w:rsidR="00DF4E16" w:rsidRPr="00C273EE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A3EF411" w14:textId="77777777" w:rsidR="00DF4E16" w:rsidRPr="00C273EE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8" w:type="dxa"/>
            <w:gridSpan w:val="2"/>
          </w:tcPr>
          <w:p w14:paraId="7C25FB7A" w14:textId="77777777" w:rsidR="00DF4E16" w:rsidRPr="00C273EE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2D6637" w14:textId="77777777" w:rsidR="00DF4E16" w:rsidRPr="00C273EE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60B71F39" w14:textId="77777777" w:rsidR="00DF4E16" w:rsidRPr="00C273EE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35C657" w14:textId="77777777" w:rsidR="00DF4E16" w:rsidRPr="00C273EE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65830" w:rsidRPr="006375B5" w14:paraId="61C689CE" w14:textId="77777777" w:rsidTr="00C65830">
        <w:tblPrEx>
          <w:tblLook w:val="01E0" w:firstRow="1" w:lastRow="1" w:firstColumn="1" w:lastColumn="1" w:noHBand="0" w:noVBand="0"/>
        </w:tblPrEx>
        <w:trPr>
          <w:trHeight w:val="359"/>
        </w:trPr>
        <w:tc>
          <w:tcPr>
            <w:tcW w:w="4140" w:type="dxa"/>
          </w:tcPr>
          <w:p w14:paraId="6D432823" w14:textId="7F1E16AA" w:rsidR="00C65830" w:rsidRPr="00204224" w:rsidRDefault="00C65830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4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2042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  <w:r w:rsidRPr="00204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4467C472" w14:textId="77777777" w:rsidR="00C65830" w:rsidRPr="00204224" w:rsidRDefault="00C65830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5BE81B76" w14:textId="77777777" w:rsidR="00C65830" w:rsidRPr="00204224" w:rsidRDefault="00C65830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7253BB" w14:textId="77777777" w:rsidR="00C65830" w:rsidRPr="00204224" w:rsidRDefault="00C65830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27033348" w14:textId="77777777" w:rsidR="00C65830" w:rsidRPr="00204224" w:rsidRDefault="00C65830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D31EDB" w14:textId="77777777" w:rsidR="00C65830" w:rsidRPr="00204224" w:rsidRDefault="00C65830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539F42" w14:textId="77777777" w:rsidR="00C65830" w:rsidRPr="00204224" w:rsidRDefault="00C65830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118FCD" w14:textId="77777777" w:rsidR="00C65830" w:rsidRPr="00204224" w:rsidRDefault="00C65830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5830" w:rsidRPr="006375B5" w14:paraId="2E3EFC6B" w14:textId="77777777" w:rsidTr="00C65830">
        <w:tblPrEx>
          <w:tblLook w:val="01E0" w:firstRow="1" w:lastRow="1" w:firstColumn="1" w:lastColumn="1" w:noHBand="0" w:noVBand="0"/>
        </w:tblPrEx>
        <w:trPr>
          <w:trHeight w:val="359"/>
        </w:trPr>
        <w:tc>
          <w:tcPr>
            <w:tcW w:w="4140" w:type="dxa"/>
          </w:tcPr>
          <w:p w14:paraId="301B4950" w14:textId="05F39042" w:rsidR="00C65830" w:rsidRPr="00204224" w:rsidRDefault="00C65830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422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1D84294" w14:textId="2822D15C" w:rsidR="00C65830" w:rsidRPr="00204224" w:rsidRDefault="00C65830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4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314" w:type="dxa"/>
          </w:tcPr>
          <w:p w14:paraId="007EEA4E" w14:textId="77777777" w:rsidR="00C65830" w:rsidRPr="00204224" w:rsidRDefault="00C65830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1FEF7134" w14:textId="7E56AB73" w:rsidR="00C65830" w:rsidRPr="00204224" w:rsidRDefault="00C65830" w:rsidP="00C65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422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8" w:type="dxa"/>
            <w:gridSpan w:val="2"/>
          </w:tcPr>
          <w:p w14:paraId="3FD69A94" w14:textId="77777777" w:rsidR="00C65830" w:rsidRPr="00204224" w:rsidRDefault="00C65830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F4F812" w14:textId="5D1C0167" w:rsidR="00C65830" w:rsidRPr="00204224" w:rsidRDefault="00C65830" w:rsidP="00C65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4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DD93AC" w14:textId="77777777" w:rsidR="00C65830" w:rsidRPr="00204224" w:rsidRDefault="00C65830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76EBC0" w14:textId="6CEB20FD" w:rsidR="00C65830" w:rsidRPr="00204224" w:rsidRDefault="00C65830" w:rsidP="00C65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422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65830" w:rsidRPr="006375B5" w14:paraId="5408CF8C" w14:textId="77777777" w:rsidTr="00C65830">
        <w:tblPrEx>
          <w:tblLook w:val="01E0" w:firstRow="1" w:lastRow="1" w:firstColumn="1" w:lastColumn="1" w:noHBand="0" w:noVBand="0"/>
        </w:tblPrEx>
        <w:trPr>
          <w:trHeight w:val="125"/>
        </w:trPr>
        <w:tc>
          <w:tcPr>
            <w:tcW w:w="4140" w:type="dxa"/>
          </w:tcPr>
          <w:p w14:paraId="41D148B9" w14:textId="77777777" w:rsidR="00C65830" w:rsidRPr="00C273EE" w:rsidRDefault="00C65830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4DFC889" w14:textId="77777777" w:rsidR="00C65830" w:rsidRPr="00C273EE" w:rsidRDefault="00C65830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" w:type="dxa"/>
          </w:tcPr>
          <w:p w14:paraId="681CF5C0" w14:textId="77777777" w:rsidR="00C65830" w:rsidRPr="00C273EE" w:rsidRDefault="00C65830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3A0CB99E" w14:textId="77777777" w:rsidR="00C65830" w:rsidRPr="00C273EE" w:rsidRDefault="00C65830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8" w:type="dxa"/>
            <w:gridSpan w:val="2"/>
          </w:tcPr>
          <w:p w14:paraId="1539A756" w14:textId="77777777" w:rsidR="00C65830" w:rsidRPr="00C273EE" w:rsidRDefault="00C65830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FD545EA" w14:textId="77777777" w:rsidR="00C65830" w:rsidRPr="00C273EE" w:rsidRDefault="00C65830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3E7FA47" w14:textId="77777777" w:rsidR="00C65830" w:rsidRPr="00C273EE" w:rsidRDefault="00C65830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5792838" w14:textId="77777777" w:rsidR="00C65830" w:rsidRPr="00C273EE" w:rsidRDefault="00C65830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F4E16" w:rsidRPr="006375B5" w14:paraId="4145B91D" w14:textId="77777777" w:rsidTr="00EB4320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0F154D72" w14:textId="736293AD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80" w:type="dxa"/>
          </w:tcPr>
          <w:p w14:paraId="3F48D273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67BE5CEB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0CFF86BB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41E061DD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174263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AA769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D519A6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E16" w:rsidRPr="006375B5" w14:paraId="10BA2E21" w14:textId="77777777" w:rsidTr="00EB4320">
        <w:tc>
          <w:tcPr>
            <w:tcW w:w="4140" w:type="dxa"/>
          </w:tcPr>
          <w:p w14:paraId="3E9AEBAA" w14:textId="0C836EED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584FA40F" w14:textId="7A5DAE74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0255C259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F0D7D37" w14:textId="0AABC2D2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" w:type="dxa"/>
            <w:gridSpan w:val="2"/>
          </w:tcPr>
          <w:p w14:paraId="33897941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FD8E07" w14:textId="7577A96D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E6D1A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EC27A8" w14:textId="51885026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4E16" w:rsidRPr="006375B5" w14:paraId="7A8A5275" w14:textId="77777777" w:rsidTr="00EB4320">
        <w:tc>
          <w:tcPr>
            <w:tcW w:w="4140" w:type="dxa"/>
          </w:tcPr>
          <w:p w14:paraId="3FD12B34" w14:textId="1057FC2A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67340F5" w14:textId="17FB8BDB" w:rsidR="00DF4E16" w:rsidRPr="007F6663" w:rsidRDefault="00250824" w:rsidP="002C0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4" w:type="dxa"/>
          </w:tcPr>
          <w:p w14:paraId="1E8FD365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EAD7BBF" w14:textId="2282B3BB" w:rsidR="00DF4E16" w:rsidRPr="007F6663" w:rsidRDefault="00DF4E16" w:rsidP="00076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8" w:type="dxa"/>
            <w:gridSpan w:val="2"/>
          </w:tcPr>
          <w:p w14:paraId="30710EC0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4FB6B6" w14:textId="7D7A07A9" w:rsidR="00DF4E16" w:rsidRPr="007F6663" w:rsidRDefault="00250824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9215197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3CFDE" w14:textId="3F04005B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C273EE" w:rsidRPr="006375B5" w14:paraId="4F6A7EF4" w14:textId="77777777" w:rsidTr="00EB4320">
        <w:tc>
          <w:tcPr>
            <w:tcW w:w="4140" w:type="dxa"/>
          </w:tcPr>
          <w:p w14:paraId="05142704" w14:textId="3A238226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71298111" w14:textId="7F44C51E" w:rsidR="00C273EE" w:rsidRDefault="00C273EE" w:rsidP="00FC6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314" w:type="dxa"/>
          </w:tcPr>
          <w:p w14:paraId="6049675A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B0EE366" w14:textId="3BEDDC49" w:rsidR="00C273EE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8" w:type="dxa"/>
            <w:gridSpan w:val="2"/>
          </w:tcPr>
          <w:p w14:paraId="0536BBFD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D69D2C" w14:textId="33ECA744" w:rsidR="00C273EE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5866AC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67851C" w14:textId="18D9AE47" w:rsidR="00C273EE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7683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73EE" w:rsidRPr="006375B5" w14:paraId="69534D0C" w14:textId="77777777" w:rsidTr="00EB4320">
        <w:tc>
          <w:tcPr>
            <w:tcW w:w="4140" w:type="dxa"/>
          </w:tcPr>
          <w:p w14:paraId="6049375E" w14:textId="1A7198D3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73DDF2C7" w14:textId="7777777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24B7B022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ECDB4C" w14:textId="7777777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" w:type="dxa"/>
            <w:gridSpan w:val="2"/>
          </w:tcPr>
          <w:p w14:paraId="5AA5CF5F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114468" w14:textId="7777777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A1BE6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8D49C2" w14:textId="7777777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73EE" w:rsidRPr="006375B5" w14:paraId="608B4AE1" w14:textId="77777777" w:rsidTr="00EB4320">
        <w:tc>
          <w:tcPr>
            <w:tcW w:w="4140" w:type="dxa"/>
          </w:tcPr>
          <w:p w14:paraId="5D44A9DD" w14:textId="23C6B765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E356511" w14:textId="5D114624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4" w:type="dxa"/>
          </w:tcPr>
          <w:p w14:paraId="51731896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7832369" w14:textId="0B35D17F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318" w:type="dxa"/>
            <w:gridSpan w:val="2"/>
          </w:tcPr>
          <w:p w14:paraId="0CF242B9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F662F0" w14:textId="4D84D142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3E5FB7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EAB0BE" w14:textId="178E734F" w:rsidR="00C273EE" w:rsidRPr="0007683D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683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73EE" w:rsidRPr="006375B5" w14:paraId="6CED5215" w14:textId="77777777" w:rsidTr="00EB4320">
        <w:tc>
          <w:tcPr>
            <w:tcW w:w="4140" w:type="dxa"/>
          </w:tcPr>
          <w:p w14:paraId="413E63C6" w14:textId="19765F8E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80" w:type="dxa"/>
          </w:tcPr>
          <w:p w14:paraId="118670EF" w14:textId="7777777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6DA737AB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30F99D3" w14:textId="118129E1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" w:type="dxa"/>
            <w:gridSpan w:val="2"/>
          </w:tcPr>
          <w:p w14:paraId="488D137C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316219" w14:textId="7777777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8D420E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2BFF49" w14:textId="33EEC7F7" w:rsidR="00C273EE" w:rsidRPr="0007683D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73EE" w:rsidRPr="006375B5" w14:paraId="0DEC32CD" w14:textId="77777777" w:rsidTr="00EB4320">
        <w:tc>
          <w:tcPr>
            <w:tcW w:w="4140" w:type="dxa"/>
          </w:tcPr>
          <w:p w14:paraId="4BCFE918" w14:textId="7225AC2B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2E098D" w14:textId="61F827B2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314" w:type="dxa"/>
          </w:tcPr>
          <w:p w14:paraId="3B3112CE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4AB4599" w14:textId="669E4DA8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318" w:type="dxa"/>
            <w:gridSpan w:val="2"/>
          </w:tcPr>
          <w:p w14:paraId="1999EA7B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C539BD" w14:textId="7B5CBC58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44E551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1E5694" w14:textId="6A7A16BC" w:rsidR="00C273EE" w:rsidRPr="0007683D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683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73EE" w:rsidRPr="006375B5" w14:paraId="0DB9262D" w14:textId="77777777" w:rsidTr="00EB4320">
        <w:tc>
          <w:tcPr>
            <w:tcW w:w="4140" w:type="dxa"/>
          </w:tcPr>
          <w:p w14:paraId="47A0F0A9" w14:textId="3B172251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3D5E70" w14:textId="27240296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314" w:type="dxa"/>
          </w:tcPr>
          <w:p w14:paraId="415C9666" w14:textId="77777777" w:rsidR="00C273EE" w:rsidRPr="0077537A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802AB3D" w14:textId="62160ABC" w:rsidR="00C273EE" w:rsidRPr="0077537A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53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318" w:type="dxa"/>
            <w:gridSpan w:val="2"/>
          </w:tcPr>
          <w:p w14:paraId="396FF104" w14:textId="77777777" w:rsidR="00C273EE" w:rsidRPr="0077537A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7E0697" w14:textId="6EFEC262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BCF840D" w14:textId="77777777" w:rsidR="00C273EE" w:rsidRPr="0077537A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09E593" w14:textId="3929BF88" w:rsidR="00C273EE" w:rsidRPr="007D373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37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</w:tr>
      <w:tr w:rsidR="00C273EE" w:rsidRPr="006375B5" w14:paraId="5DAE30ED" w14:textId="77777777" w:rsidTr="00C65830">
        <w:tc>
          <w:tcPr>
            <w:tcW w:w="4140" w:type="dxa"/>
          </w:tcPr>
          <w:p w14:paraId="15956B17" w14:textId="5DC6E66D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80" w:type="dxa"/>
          </w:tcPr>
          <w:p w14:paraId="203A0967" w14:textId="77777777" w:rsidR="00C273EE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6D878929" w14:textId="77777777" w:rsidR="00C273EE" w:rsidRPr="0077537A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03A5D472" w14:textId="77777777" w:rsidR="00C273EE" w:rsidRPr="0077537A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0BD3D848" w14:textId="77777777" w:rsidR="00C273EE" w:rsidRPr="0077537A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D04D7" w14:textId="77777777" w:rsidR="00C273EE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4F9F45" w14:textId="77777777" w:rsidR="00C273EE" w:rsidRPr="0077537A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9DFAE1" w14:textId="77777777" w:rsidR="00C273EE" w:rsidRPr="007D373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73EE" w:rsidRPr="006375B5" w14:paraId="079872E8" w14:textId="77777777" w:rsidTr="000F42E8">
        <w:tc>
          <w:tcPr>
            <w:tcW w:w="4140" w:type="dxa"/>
          </w:tcPr>
          <w:p w14:paraId="1C04E6FB" w14:textId="4EE62BA6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080" w:type="dxa"/>
          </w:tcPr>
          <w:p w14:paraId="031DDD3D" w14:textId="534F40D3" w:rsidR="00C273EE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637</w:t>
            </w:r>
          </w:p>
        </w:tc>
        <w:tc>
          <w:tcPr>
            <w:tcW w:w="314" w:type="dxa"/>
          </w:tcPr>
          <w:p w14:paraId="2BBD2D86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38848A6" w14:textId="08C81BDF" w:rsidR="00C273EE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8" w:type="dxa"/>
            <w:gridSpan w:val="2"/>
          </w:tcPr>
          <w:p w14:paraId="6E57C00D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F91F5" w14:textId="7FE20144" w:rsidR="00C273EE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4E3F38BF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70E1EF" w14:textId="1C5783F1" w:rsidR="00C273EE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C273EE" w:rsidRPr="006375B5" w14:paraId="12253587" w14:textId="77777777" w:rsidTr="00EB4320">
        <w:tc>
          <w:tcPr>
            <w:tcW w:w="4140" w:type="dxa"/>
          </w:tcPr>
          <w:p w14:paraId="425E1135" w14:textId="3F7B2670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C6EC41" w14:textId="1554F459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4" w:type="dxa"/>
          </w:tcPr>
          <w:p w14:paraId="436256D3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EA9B4FF" w14:textId="3CEA8863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318" w:type="dxa"/>
            <w:gridSpan w:val="2"/>
          </w:tcPr>
          <w:p w14:paraId="3F915408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5195FE" w14:textId="78247C5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3F801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7E2A2F" w14:textId="5752BB3B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73EE" w:rsidRPr="006375B5" w14:paraId="5F5805A3" w14:textId="77777777" w:rsidTr="00EB4320">
        <w:trPr>
          <w:trHeight w:val="442"/>
        </w:trPr>
        <w:tc>
          <w:tcPr>
            <w:tcW w:w="4140" w:type="dxa"/>
          </w:tcPr>
          <w:p w14:paraId="38833776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F38548" w14:textId="1A36B63A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314" w:type="dxa"/>
          </w:tcPr>
          <w:p w14:paraId="454CE5B6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21546B1" w14:textId="0C7F14CF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318" w:type="dxa"/>
            <w:gridSpan w:val="2"/>
          </w:tcPr>
          <w:p w14:paraId="7545CA64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725338" w14:textId="15AD600A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9EF4C9B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5AB82B" w14:textId="1BE5A179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</w:tr>
      <w:tr w:rsidR="00C273EE" w:rsidRPr="006375B5" w14:paraId="01550E25" w14:textId="77777777" w:rsidTr="00EB4320">
        <w:trPr>
          <w:trHeight w:val="125"/>
        </w:trPr>
        <w:tc>
          <w:tcPr>
            <w:tcW w:w="4140" w:type="dxa"/>
          </w:tcPr>
          <w:p w14:paraId="2A9F4E28" w14:textId="77777777" w:rsidR="00C273EE" w:rsidRPr="00940F0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C862AC6" w14:textId="77777777" w:rsidR="00C273EE" w:rsidRPr="00940F0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0223CA65" w14:textId="77777777" w:rsidR="00C273EE" w:rsidRPr="00940F0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32183DB7" w14:textId="77777777" w:rsidR="00C273EE" w:rsidRPr="00940F0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670451B9" w14:textId="77777777" w:rsidR="00C273EE" w:rsidRPr="00940F0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BC0188D" w14:textId="77777777" w:rsidR="00C273EE" w:rsidRPr="00940F0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7A93BF" w14:textId="77777777" w:rsidR="00C273EE" w:rsidRPr="00940F0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082B48C" w14:textId="77777777" w:rsidR="00C273EE" w:rsidRPr="00940F0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73EE" w:rsidRPr="00DF4E16" w14:paraId="14AE3805" w14:textId="77777777" w:rsidTr="00EB4320">
        <w:trPr>
          <w:trHeight w:val="125"/>
        </w:trPr>
        <w:tc>
          <w:tcPr>
            <w:tcW w:w="4140" w:type="dxa"/>
          </w:tcPr>
          <w:p w14:paraId="12F98F88" w14:textId="2598D009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B0414C6" w14:textId="77777777" w:rsidR="00C273EE" w:rsidRPr="00DF4E1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369DA488" w14:textId="77777777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8BDBC83" w14:textId="77777777" w:rsidR="00C273EE" w:rsidRPr="00DF4E1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01F5D5E5" w14:textId="77777777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1B5FAC" w14:textId="77777777" w:rsidR="00C273EE" w:rsidRPr="00DF4E1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322D24" w14:textId="77777777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FA9EE2" w14:textId="77777777" w:rsidR="00C273EE" w:rsidRPr="00DF4E1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73EE" w:rsidRPr="00DF4E16" w14:paraId="72F8CBBE" w14:textId="77777777" w:rsidTr="00EB4320">
        <w:trPr>
          <w:trHeight w:val="125"/>
        </w:trPr>
        <w:tc>
          <w:tcPr>
            <w:tcW w:w="4140" w:type="dxa"/>
          </w:tcPr>
          <w:p w14:paraId="3908E662" w14:textId="7271BCD0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3FE0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Pr="00956E34">
              <w:rPr>
                <w:rFonts w:ascii="Angsana New" w:hAnsi="Angsana New"/>
                <w:sz w:val="30"/>
                <w:szCs w:val="30"/>
                <w:cs/>
              </w:rPr>
              <w:t>ที่จะ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ถึงกำหนดชำระ</w:t>
            </w:r>
            <w:r w:rsidRPr="00956E3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14:paraId="257B07C8" w14:textId="77777777" w:rsidR="00C273EE" w:rsidRPr="00DF4E1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7BE656C0" w14:textId="77777777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E9AEE73" w14:textId="77777777" w:rsidR="00C273EE" w:rsidRPr="00DF4E1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28BA7E6E" w14:textId="77777777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114D6" w14:textId="77777777" w:rsidR="00C273EE" w:rsidRPr="00DF4E1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052B" w14:textId="77777777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A84201" w14:textId="77777777" w:rsidR="00C273EE" w:rsidRPr="00DF4E1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73EE" w:rsidRPr="00DF4E16" w14:paraId="524708E0" w14:textId="77777777" w:rsidTr="00EB4320">
        <w:trPr>
          <w:trHeight w:val="125"/>
        </w:trPr>
        <w:tc>
          <w:tcPr>
            <w:tcW w:w="4140" w:type="dxa"/>
          </w:tcPr>
          <w:p w14:paraId="29300CBA" w14:textId="5DE3FB2C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364F9B0" w14:textId="117A0F17" w:rsidR="00C273EE" w:rsidRPr="00350775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14" w:type="dxa"/>
          </w:tcPr>
          <w:p w14:paraId="43CB9EAB" w14:textId="77777777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592D5C4" w14:textId="1C78D653" w:rsidR="00C273EE" w:rsidRPr="00DF4E1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B46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318" w:type="dxa"/>
            <w:gridSpan w:val="2"/>
          </w:tcPr>
          <w:p w14:paraId="1D1FC3A1" w14:textId="77777777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A0C20A" w14:textId="58392BB6" w:rsidR="00C273EE" w:rsidRPr="00350775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040EF92" w14:textId="77777777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338A22" w14:textId="3C578756" w:rsidR="00C273EE" w:rsidRPr="00DF4E1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273EE" w:rsidRPr="00DF4E16" w14:paraId="07D781A7" w14:textId="77777777" w:rsidTr="00EB4320">
        <w:trPr>
          <w:trHeight w:val="125"/>
        </w:trPr>
        <w:tc>
          <w:tcPr>
            <w:tcW w:w="4140" w:type="dxa"/>
          </w:tcPr>
          <w:p w14:paraId="5405ACD0" w14:textId="7DE359DA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77AA">
              <w:rPr>
                <w:rFonts w:ascii="Angsana New" w:hAnsi="Angsana New"/>
                <w:sz w:val="30"/>
                <w:szCs w:val="30"/>
                <w:cs/>
              </w:rPr>
              <w:t>ส่วนที่จะ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ถึงกำหนดชำระ</w:t>
            </w:r>
            <w:r w:rsidRPr="008F77AA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</w:p>
        </w:tc>
        <w:tc>
          <w:tcPr>
            <w:tcW w:w="1080" w:type="dxa"/>
          </w:tcPr>
          <w:p w14:paraId="78C39601" w14:textId="77777777" w:rsidR="00C273EE" w:rsidRPr="00350775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025E9A87" w14:textId="77777777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025AF1C2" w14:textId="77777777" w:rsidR="00C273EE" w:rsidRPr="00DF4E1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75F9423E" w14:textId="77777777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6F4026" w14:textId="77777777" w:rsidR="00C273EE" w:rsidRPr="00350775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FCDF47" w14:textId="77777777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0E68CF" w14:textId="77777777" w:rsidR="00C273EE" w:rsidRPr="00DF4E1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73EE" w:rsidRPr="00DF4E16" w14:paraId="3F59A83E" w14:textId="77777777" w:rsidTr="00EB4320">
        <w:trPr>
          <w:trHeight w:val="125"/>
        </w:trPr>
        <w:tc>
          <w:tcPr>
            <w:tcW w:w="4140" w:type="dxa"/>
          </w:tcPr>
          <w:p w14:paraId="4D40C3A3" w14:textId="5EE74A6A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9E27B8" w14:textId="1D6EF9DD" w:rsidR="00C273EE" w:rsidRPr="00350775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314" w:type="dxa"/>
          </w:tcPr>
          <w:p w14:paraId="7666A012" w14:textId="77777777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A17D7C3" w14:textId="62C2FA8B" w:rsidR="00C273EE" w:rsidRPr="00DF4E1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B46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318" w:type="dxa"/>
            <w:gridSpan w:val="2"/>
          </w:tcPr>
          <w:p w14:paraId="5FBD2C2E" w14:textId="77777777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54C077" w14:textId="244EDCC8" w:rsidR="00C273EE" w:rsidRPr="00350775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9689AAE" w14:textId="77777777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02CC06" w14:textId="04EFBCB2" w:rsidR="00C273EE" w:rsidRPr="00DF4E1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B4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273EE" w:rsidRPr="00DF4E16" w14:paraId="00B488B5" w14:textId="77777777" w:rsidTr="00EB4320">
        <w:trPr>
          <w:trHeight w:val="125"/>
        </w:trPr>
        <w:tc>
          <w:tcPr>
            <w:tcW w:w="4140" w:type="dxa"/>
          </w:tcPr>
          <w:p w14:paraId="45BDDD87" w14:textId="5A08D244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E85232" w14:textId="0366429B" w:rsidR="00C273EE" w:rsidRPr="00350775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</w:t>
            </w:r>
          </w:p>
        </w:tc>
        <w:tc>
          <w:tcPr>
            <w:tcW w:w="314" w:type="dxa"/>
          </w:tcPr>
          <w:p w14:paraId="2EA60CF3" w14:textId="77777777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34B9660" w14:textId="6D128B29" w:rsidR="00C273EE" w:rsidRPr="00DF4E1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B46">
              <w:rPr>
                <w:rFonts w:ascii="Angsana New" w:hAnsi="Angsana New"/>
                <w:b/>
                <w:bCs/>
                <w:sz w:val="30"/>
                <w:szCs w:val="30"/>
              </w:rPr>
              <w:t>379</w:t>
            </w:r>
          </w:p>
        </w:tc>
        <w:tc>
          <w:tcPr>
            <w:tcW w:w="318" w:type="dxa"/>
            <w:gridSpan w:val="2"/>
          </w:tcPr>
          <w:p w14:paraId="75D4C161" w14:textId="77777777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0BA4A4" w14:textId="00789B35" w:rsidR="00C273EE" w:rsidRPr="00350775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FB811E7" w14:textId="77777777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939B2A" w14:textId="7C26B2F4" w:rsidR="00C273EE" w:rsidRPr="00DF4E1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B4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C273EE" w:rsidRPr="00DF4E16" w14:paraId="39C0EFC6" w14:textId="77777777" w:rsidTr="00EB4320">
        <w:trPr>
          <w:trHeight w:val="125"/>
        </w:trPr>
        <w:tc>
          <w:tcPr>
            <w:tcW w:w="4140" w:type="dxa"/>
          </w:tcPr>
          <w:p w14:paraId="106AAF08" w14:textId="77777777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7C9751C" w14:textId="77777777" w:rsidR="00C273EE" w:rsidRPr="00DF4E1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369E9DA5" w14:textId="77777777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7E12A10C" w14:textId="77777777" w:rsidR="00C273EE" w:rsidRPr="00DF4E1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2BB94EF5" w14:textId="77777777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F16E1BF" w14:textId="77777777" w:rsidR="00C273EE" w:rsidRPr="00DF4E1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DF46F0" w14:textId="77777777" w:rsidR="00C273EE" w:rsidRPr="00DF4E1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FB1240E" w14:textId="77777777" w:rsidR="00C273EE" w:rsidRPr="00DF4E1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73EE" w:rsidRPr="006375B5" w14:paraId="4D9C3405" w14:textId="77777777" w:rsidTr="00EB4320">
        <w:trPr>
          <w:trHeight w:val="442"/>
        </w:trPr>
        <w:tc>
          <w:tcPr>
            <w:tcW w:w="4140" w:type="dxa"/>
          </w:tcPr>
          <w:p w14:paraId="3B8424A9" w14:textId="77E2140B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  <w:tc>
          <w:tcPr>
            <w:tcW w:w="1080" w:type="dxa"/>
          </w:tcPr>
          <w:p w14:paraId="577F4295" w14:textId="7777777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482A2A24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49F8305" w14:textId="7777777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4672056C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46D954" w14:textId="7777777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0C1DDD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E2A9E2" w14:textId="7777777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73EE" w:rsidRPr="006375B5" w14:paraId="4B606391" w14:textId="77777777" w:rsidTr="00EB4320">
        <w:trPr>
          <w:trHeight w:val="442"/>
        </w:trPr>
        <w:tc>
          <w:tcPr>
            <w:tcW w:w="4140" w:type="dxa"/>
          </w:tcPr>
          <w:p w14:paraId="06334F45" w14:textId="0AA26410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974CA5A" w14:textId="7777777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1083D90E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D2AB964" w14:textId="7777777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5B16F9DB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7C402B" w14:textId="7777777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683E5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EEAC99" w14:textId="7777777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73EE" w:rsidRPr="006375B5" w14:paraId="54A1E12E" w14:textId="77777777" w:rsidTr="00EB4320">
        <w:trPr>
          <w:trHeight w:val="442"/>
        </w:trPr>
        <w:tc>
          <w:tcPr>
            <w:tcW w:w="4140" w:type="dxa"/>
          </w:tcPr>
          <w:p w14:paraId="335C040C" w14:textId="12E5656D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ส่วนที่จะรับรู้ภายในหนึ่งปี  </w:t>
            </w:r>
          </w:p>
        </w:tc>
        <w:tc>
          <w:tcPr>
            <w:tcW w:w="1080" w:type="dxa"/>
            <w:tcBorders>
              <w:bottom w:val="nil"/>
            </w:tcBorders>
          </w:tcPr>
          <w:p w14:paraId="6C13FEC6" w14:textId="20E4CE15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314" w:type="dxa"/>
          </w:tcPr>
          <w:p w14:paraId="5621D788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14:paraId="6B5661EF" w14:textId="437A3069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318" w:type="dxa"/>
            <w:gridSpan w:val="2"/>
          </w:tcPr>
          <w:p w14:paraId="6BF7EC62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1344E6F" w14:textId="2875E9D8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EB1C247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4770259" w14:textId="76420814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273EE" w:rsidRPr="006375B5" w14:paraId="5832A0AB" w14:textId="77777777" w:rsidTr="00EB4320">
        <w:trPr>
          <w:trHeight w:val="442"/>
        </w:trPr>
        <w:tc>
          <w:tcPr>
            <w:tcW w:w="4140" w:type="dxa"/>
          </w:tcPr>
          <w:p w14:paraId="4698215C" w14:textId="23BB48C2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ส่วนที่จะรับรู้หลังจากหนึ่งปี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44A86D" w14:textId="588FAFEB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314" w:type="dxa"/>
          </w:tcPr>
          <w:p w14:paraId="45FE4DEA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7FFEE90" w14:textId="419FF74C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861</w:t>
            </w:r>
          </w:p>
        </w:tc>
        <w:tc>
          <w:tcPr>
            <w:tcW w:w="318" w:type="dxa"/>
            <w:gridSpan w:val="2"/>
          </w:tcPr>
          <w:p w14:paraId="406FDB03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31CD9F" w14:textId="7755F0F6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77AA03D5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61EFA0" w14:textId="5E3CE644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</w:tr>
      <w:tr w:rsidR="00C273EE" w:rsidRPr="006375B5" w14:paraId="4DA71EE8" w14:textId="77777777" w:rsidTr="00EB4320">
        <w:trPr>
          <w:trHeight w:val="442"/>
        </w:trPr>
        <w:tc>
          <w:tcPr>
            <w:tcW w:w="4140" w:type="dxa"/>
          </w:tcPr>
          <w:p w14:paraId="3E21085D" w14:textId="30F60441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4A9DC5" w14:textId="49DE1C3D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893</w:t>
            </w:r>
          </w:p>
        </w:tc>
        <w:tc>
          <w:tcPr>
            <w:tcW w:w="314" w:type="dxa"/>
          </w:tcPr>
          <w:p w14:paraId="0D935B12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69198679" w14:textId="30DEFF91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318" w:type="dxa"/>
            <w:gridSpan w:val="2"/>
          </w:tcPr>
          <w:p w14:paraId="1348ADFF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47C189" w14:textId="652067B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14:paraId="69D8A3EC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1577F1" w14:textId="615ABA68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</w:p>
        </w:tc>
      </w:tr>
      <w:tr w:rsidR="00C273EE" w:rsidRPr="006375B5" w14:paraId="72E2F3CB" w14:textId="77777777" w:rsidTr="00EB4320">
        <w:trPr>
          <w:trHeight w:val="125"/>
        </w:trPr>
        <w:tc>
          <w:tcPr>
            <w:tcW w:w="4140" w:type="dxa"/>
          </w:tcPr>
          <w:p w14:paraId="2B8E5829" w14:textId="77777777" w:rsidR="00C273EE" w:rsidRPr="00940F0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ED8F7A3" w14:textId="77777777" w:rsidR="00C273EE" w:rsidRPr="00940F0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34A0DA6B" w14:textId="77777777" w:rsidR="00C273EE" w:rsidRPr="00940F0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9E8092C" w14:textId="77777777" w:rsidR="00C273EE" w:rsidRPr="00940F0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75B4AFB4" w14:textId="77777777" w:rsidR="00C273EE" w:rsidRPr="00940F0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FC57A9D" w14:textId="77777777" w:rsidR="00C273EE" w:rsidRPr="00940F0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D9401" w14:textId="77777777" w:rsidR="00C273EE" w:rsidRPr="00940F0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23C255" w14:textId="77777777" w:rsidR="00C273EE" w:rsidRPr="00940F0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73EE" w:rsidRPr="006375B5" w14:paraId="44A5339A" w14:textId="77777777" w:rsidTr="00EB4320">
        <w:trPr>
          <w:trHeight w:val="442"/>
        </w:trPr>
        <w:tc>
          <w:tcPr>
            <w:tcW w:w="4140" w:type="dxa"/>
          </w:tcPr>
          <w:p w14:paraId="3226FF2C" w14:textId="41B0E733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80" w:type="dxa"/>
          </w:tcPr>
          <w:p w14:paraId="1D181307" w14:textId="7777777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3F9EB76E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6EFC02A" w14:textId="7777777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76ABF6DA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2A031B" w14:textId="7777777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5EAAA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85D03" w14:textId="7777777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73EE" w:rsidRPr="006375B5" w14:paraId="133A7DD7" w14:textId="77777777" w:rsidTr="00EB4320">
        <w:trPr>
          <w:trHeight w:val="442"/>
        </w:trPr>
        <w:tc>
          <w:tcPr>
            <w:tcW w:w="4140" w:type="dxa"/>
          </w:tcPr>
          <w:p w14:paraId="46C08452" w14:textId="3AA275F4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A106D8" w14:textId="0A137B82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314" w:type="dxa"/>
          </w:tcPr>
          <w:p w14:paraId="56906A21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7D444FC6" w14:textId="3FB6ED70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318" w:type="dxa"/>
            <w:gridSpan w:val="2"/>
          </w:tcPr>
          <w:p w14:paraId="40B54C53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63DED7D" w14:textId="210F72EC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CC8604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3E045F" w14:textId="67BFC185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C273EE" w:rsidRPr="006375B5" w14:paraId="58F57D0F" w14:textId="77777777" w:rsidTr="00C65830">
        <w:trPr>
          <w:trHeight w:val="80"/>
        </w:trPr>
        <w:tc>
          <w:tcPr>
            <w:tcW w:w="4140" w:type="dxa"/>
          </w:tcPr>
          <w:p w14:paraId="537F9BBD" w14:textId="77777777" w:rsidR="00C273EE" w:rsidRPr="00940F0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8686D0" w14:textId="77777777" w:rsidR="00C273EE" w:rsidRPr="00940F0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00EEBBA6" w14:textId="77777777" w:rsidR="00C273EE" w:rsidRPr="00940F0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61A179DD" w14:textId="77777777" w:rsidR="00C273EE" w:rsidRPr="00940F0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0ACCF3B9" w14:textId="77777777" w:rsidR="00C273EE" w:rsidRPr="00940F0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AEB661" w14:textId="77777777" w:rsidR="00C273EE" w:rsidRPr="00940F0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78D98" w14:textId="77777777" w:rsidR="00C273EE" w:rsidRPr="00940F06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1FB87E" w14:textId="77777777" w:rsidR="00C273EE" w:rsidRPr="00940F06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73EE" w:rsidRPr="006375B5" w14:paraId="52BB645D" w14:textId="77777777" w:rsidTr="00EB4320">
        <w:trPr>
          <w:trHeight w:val="442"/>
        </w:trPr>
        <w:tc>
          <w:tcPr>
            <w:tcW w:w="4140" w:type="dxa"/>
          </w:tcPr>
          <w:p w14:paraId="79F370F7" w14:textId="0B4519A3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</w:tcPr>
          <w:p w14:paraId="0B41B2AA" w14:textId="7777777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726FCBD7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5EBFE20" w14:textId="7777777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0980F7C2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AD70B2" w14:textId="7777777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91E61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F2E2F" w14:textId="77777777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73EE" w:rsidRPr="006375B5" w14:paraId="60636F28" w14:textId="77777777" w:rsidTr="00EB4320">
        <w:trPr>
          <w:trHeight w:val="56"/>
        </w:trPr>
        <w:tc>
          <w:tcPr>
            <w:tcW w:w="4140" w:type="dxa"/>
          </w:tcPr>
          <w:p w14:paraId="03372A9F" w14:textId="3EDB1C8E" w:rsidR="00C273EE" w:rsidRPr="006375B5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66AC902" w14:textId="68041F3D" w:rsidR="00C273EE" w:rsidRPr="00636B87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14" w:type="dxa"/>
          </w:tcPr>
          <w:p w14:paraId="79AE5B38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0EE701A" w14:textId="656DA1E4" w:rsidR="00C273EE" w:rsidRPr="00636B87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18" w:type="dxa"/>
            <w:gridSpan w:val="2"/>
          </w:tcPr>
          <w:p w14:paraId="464F598E" w14:textId="77777777" w:rsidR="00C273EE" w:rsidRPr="00636B87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B7AB2" w14:textId="4D124310" w:rsidR="00C273EE" w:rsidRPr="00636B87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0EDDE6" w14:textId="77777777" w:rsidR="00C273EE" w:rsidRPr="00636B87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63954D" w14:textId="6C034131" w:rsidR="00C273EE" w:rsidRPr="00636B87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73EE" w:rsidRPr="006375B5" w14:paraId="3F2189F3" w14:textId="77777777" w:rsidTr="00EB4320">
        <w:trPr>
          <w:trHeight w:val="56"/>
        </w:trPr>
        <w:tc>
          <w:tcPr>
            <w:tcW w:w="4140" w:type="dxa"/>
          </w:tcPr>
          <w:p w14:paraId="286444CC" w14:textId="1D3FCF6B" w:rsidR="00C273EE" w:rsidRPr="006375B5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B00CD8" w14:textId="77335BBF" w:rsidR="00C273EE" w:rsidRPr="00204224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042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314" w:type="dxa"/>
          </w:tcPr>
          <w:p w14:paraId="61E97FED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5DD8F8C" w14:textId="39E89946" w:rsidR="00C273EE" w:rsidRPr="00636B87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318" w:type="dxa"/>
            <w:gridSpan w:val="2"/>
          </w:tcPr>
          <w:p w14:paraId="2FD8CFA4" w14:textId="77777777" w:rsidR="00C273EE" w:rsidRPr="00636B87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A2A1FE" w14:textId="50A3A650" w:rsidR="00C273EE" w:rsidRPr="00636B87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2D57D4" w14:textId="77777777" w:rsidR="00C273EE" w:rsidRPr="00636B87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8F2F96" w14:textId="53E8E80A" w:rsidR="00C273EE" w:rsidRPr="0007683D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73EE" w:rsidRPr="006375B5" w14:paraId="2D6C43AB" w14:textId="77777777" w:rsidTr="00EB4320">
        <w:trPr>
          <w:trHeight w:val="442"/>
        </w:trPr>
        <w:tc>
          <w:tcPr>
            <w:tcW w:w="4140" w:type="dxa"/>
          </w:tcPr>
          <w:p w14:paraId="5DF501BD" w14:textId="3F1CD3A9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509BA2" w14:textId="0E5D7D05" w:rsidR="00C273EE" w:rsidRPr="00204224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4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314" w:type="dxa"/>
          </w:tcPr>
          <w:p w14:paraId="7E6F65DF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2A41BEB" w14:textId="2B4CDD0F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318" w:type="dxa"/>
            <w:gridSpan w:val="2"/>
          </w:tcPr>
          <w:p w14:paraId="3CCFBC3F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75875F" w14:textId="31301B50" w:rsidR="00C273EE" w:rsidRPr="007F66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683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D6E9C2" w14:textId="77777777" w:rsidR="00C273EE" w:rsidRPr="007F6663" w:rsidRDefault="00C273EE" w:rsidP="00C2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D26B54" w14:textId="291AAF8F" w:rsidR="00C273EE" w:rsidRPr="0007683D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683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273EE" w:rsidRPr="00CD0E61" w14:paraId="01B14DC6" w14:textId="77777777" w:rsidTr="00EB4320">
        <w:trPr>
          <w:trHeight w:val="56"/>
          <w:tblHeader/>
        </w:trPr>
        <w:tc>
          <w:tcPr>
            <w:tcW w:w="4140" w:type="dxa"/>
          </w:tcPr>
          <w:p w14:paraId="071A5C2E" w14:textId="7A152258" w:rsidR="00C273EE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EF7E7" w14:textId="77777777" w:rsidR="00C273EE" w:rsidRPr="006375B5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4" w:type="dxa"/>
          </w:tcPr>
          <w:p w14:paraId="05890C53" w14:textId="77777777" w:rsidR="00C273EE" w:rsidRPr="006375B5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75AA707D" w14:textId="77777777" w:rsidR="00C273EE" w:rsidRPr="006375B5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dxa"/>
          </w:tcPr>
          <w:p w14:paraId="26AA6F49" w14:textId="77777777" w:rsidR="00C273EE" w:rsidRPr="006375B5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7C115E" w14:textId="77777777" w:rsidR="00C273EE" w:rsidRPr="00CD0E61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338C8" w14:textId="77777777" w:rsidR="00C273EE" w:rsidRPr="00CD0E61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9657C0" w14:textId="77777777" w:rsidR="00C273EE" w:rsidRPr="00CD0E61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73EE" w:rsidRPr="00CD0E61" w14:paraId="758EAEF4" w14:textId="77777777" w:rsidTr="00EB4320">
        <w:trPr>
          <w:trHeight w:val="56"/>
          <w:tblHeader/>
        </w:trPr>
        <w:tc>
          <w:tcPr>
            <w:tcW w:w="4140" w:type="dxa"/>
          </w:tcPr>
          <w:p w14:paraId="0A3063A1" w14:textId="2743DF39" w:rsidR="00C273EE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</w:p>
        </w:tc>
        <w:tc>
          <w:tcPr>
            <w:tcW w:w="1080" w:type="dxa"/>
          </w:tcPr>
          <w:p w14:paraId="7D6AC2CB" w14:textId="77777777" w:rsidR="00C273EE" w:rsidRPr="006375B5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4" w:type="dxa"/>
          </w:tcPr>
          <w:p w14:paraId="03BFE581" w14:textId="77777777" w:rsidR="00C273EE" w:rsidRPr="006375B5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73D42DCC" w14:textId="77777777" w:rsidR="00C273EE" w:rsidRPr="006375B5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dxa"/>
          </w:tcPr>
          <w:p w14:paraId="2DEDE432" w14:textId="77777777" w:rsidR="00C273EE" w:rsidRPr="006375B5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581A06" w14:textId="77777777" w:rsidR="00C273EE" w:rsidRPr="00CD0E61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B1313" w14:textId="77777777" w:rsidR="00C273EE" w:rsidRPr="00CD0E61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4790E7" w14:textId="77777777" w:rsidR="00C273EE" w:rsidRPr="00CD0E61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73EE" w:rsidRPr="00CD0E61" w14:paraId="15F903AE" w14:textId="77777777" w:rsidTr="00EB4320">
        <w:trPr>
          <w:tblHeader/>
        </w:trPr>
        <w:tc>
          <w:tcPr>
            <w:tcW w:w="4140" w:type="dxa"/>
          </w:tcPr>
          <w:p w14:paraId="2EC95A4D" w14:textId="0D0EE269" w:rsidR="00C273EE" w:rsidRPr="006F1263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ภาระผ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ูก</w:t>
            </w: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ัน</w:t>
            </w: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ตามสัญญาเช่าระยะสั้นหรือมีมูลค่าต่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9A09E5" w14:textId="34ED32B7" w:rsidR="00C273EE" w:rsidRPr="00F82E8A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314" w:type="dxa"/>
          </w:tcPr>
          <w:p w14:paraId="197A92CD" w14:textId="77777777" w:rsidR="00C273EE" w:rsidRPr="006375B5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bottom w:val="double" w:sz="4" w:space="0" w:color="auto"/>
            </w:tcBorders>
          </w:tcPr>
          <w:p w14:paraId="0E5E78A6" w14:textId="37018854" w:rsidR="00C273EE" w:rsidRPr="00F82E8A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310" w:type="dxa"/>
          </w:tcPr>
          <w:p w14:paraId="5947384B" w14:textId="77777777" w:rsidR="00C273EE" w:rsidRPr="006375B5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C4773BC" w14:textId="0ABF5486" w:rsidR="00C273EE" w:rsidRPr="00CD0E61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C2FA8A4" w14:textId="77777777" w:rsidR="00C273EE" w:rsidRPr="00CD0E61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65A85E" w14:textId="50D7DA87" w:rsidR="00C273EE" w:rsidRDefault="00C273EE" w:rsidP="00C27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0B90B1D5" w14:textId="77777777" w:rsidR="00183F99" w:rsidRDefault="00183F99" w:rsidP="00183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714A60" w14:textId="1B2F95C0" w:rsidR="00156FEE" w:rsidRPr="00E33C74" w:rsidRDefault="00156FEE" w:rsidP="00183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33C7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14:paraId="3BF1FD82" w14:textId="77777777" w:rsidR="00D600F7" w:rsidRPr="008471F4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19DFC465" w14:textId="0FDD682B" w:rsidR="00D600F7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6375B5">
        <w:rPr>
          <w:rFonts w:ascii="Angsana New" w:hAnsi="Angsana New"/>
          <w:i/>
          <w:iCs/>
          <w:sz w:val="30"/>
          <w:szCs w:val="30"/>
          <w:cs/>
        </w:rPr>
        <w:t>สัญญาเงินกู้ยืม</w:t>
      </w:r>
      <w:r w:rsidRPr="006375B5">
        <w:rPr>
          <w:rFonts w:ascii="Angsana New" w:hAnsi="Angsana New" w:hint="cs"/>
          <w:i/>
          <w:iCs/>
          <w:sz w:val="30"/>
          <w:szCs w:val="30"/>
          <w:cs/>
        </w:rPr>
        <w:t>ระหว่างกัน</w:t>
      </w:r>
    </w:p>
    <w:p w14:paraId="387E24D8" w14:textId="77777777" w:rsidR="00D600F7" w:rsidRPr="008E241D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5A583740" w14:textId="1557C667" w:rsidR="00D600F7" w:rsidRPr="00BF6303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6303">
        <w:rPr>
          <w:rFonts w:ascii="Angsana New" w:hAnsi="Angsana New" w:hint="cs"/>
          <w:sz w:val="30"/>
          <w:szCs w:val="30"/>
          <w:cs/>
        </w:rPr>
        <w:t>บริษัทได้ทำสัญญาเงินให้กู้ยืมระยะสั้นประเภทไม่มีหลักประกันกับบริษัทย่อยหลายแห่ง</w:t>
      </w:r>
      <w:r w:rsidRPr="00BF6303">
        <w:rPr>
          <w:rFonts w:ascii="Angsana New" w:hAnsi="Angsana New"/>
          <w:sz w:val="30"/>
          <w:szCs w:val="30"/>
          <w:cs/>
        </w:rPr>
        <w:t xml:space="preserve"> </w:t>
      </w:r>
      <w:r w:rsidRPr="00BF6303">
        <w:rPr>
          <w:rFonts w:ascii="Angsana New" w:hAnsi="Angsana New" w:hint="cs"/>
          <w:sz w:val="30"/>
          <w:szCs w:val="30"/>
          <w:cs/>
        </w:rPr>
        <w:t>โดยมีอัตราดอกเบี้ย</w:t>
      </w:r>
      <w:r>
        <w:rPr>
          <w:rFonts w:ascii="Angsana New" w:hAnsi="Angsana New"/>
          <w:sz w:val="30"/>
          <w:szCs w:val="30"/>
        </w:rPr>
        <w:br/>
      </w:r>
      <w:r w:rsidRPr="00BF6303">
        <w:rPr>
          <w:rFonts w:ascii="Angsana New" w:hAnsi="Angsana New" w:hint="cs"/>
          <w:sz w:val="30"/>
          <w:szCs w:val="30"/>
          <w:cs/>
        </w:rPr>
        <w:t>ร้อยละ</w:t>
      </w:r>
      <w:r w:rsidRPr="00BF6303">
        <w:rPr>
          <w:rFonts w:ascii="Angsana New" w:hAnsi="Angsana New"/>
          <w:sz w:val="30"/>
          <w:szCs w:val="30"/>
          <w:cs/>
        </w:rPr>
        <w:t xml:space="preserve"> </w:t>
      </w:r>
      <w:r w:rsidR="00C517B0">
        <w:rPr>
          <w:rFonts w:ascii="Angsana New" w:hAnsi="Angsana New"/>
          <w:sz w:val="30"/>
          <w:szCs w:val="30"/>
        </w:rPr>
        <w:t>2.</w:t>
      </w:r>
      <w:r w:rsidR="00BA1E5F">
        <w:rPr>
          <w:rFonts w:ascii="Angsana New" w:hAnsi="Angsana New"/>
          <w:sz w:val="30"/>
          <w:szCs w:val="30"/>
        </w:rPr>
        <w:t>80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C517B0">
        <w:rPr>
          <w:rFonts w:ascii="Angsana New" w:hAnsi="Angsana New"/>
          <w:sz w:val="30"/>
          <w:szCs w:val="30"/>
        </w:rPr>
        <w:t>3.0</w:t>
      </w:r>
      <w:r w:rsidR="00BA1E5F">
        <w:rPr>
          <w:rFonts w:ascii="Angsana New" w:hAnsi="Angsana New"/>
          <w:sz w:val="30"/>
          <w:szCs w:val="30"/>
        </w:rPr>
        <w:t>5</w:t>
      </w:r>
      <w:r w:rsidR="007746DB">
        <w:rPr>
          <w:rFonts w:ascii="Angsana New" w:hAnsi="Angsana New"/>
          <w:sz w:val="30"/>
          <w:szCs w:val="30"/>
        </w:rPr>
        <w:t xml:space="preserve"> </w:t>
      </w:r>
      <w:r w:rsidRPr="00BF6303">
        <w:rPr>
          <w:rFonts w:ascii="Angsana New" w:hAnsi="Angsana New" w:hint="cs"/>
          <w:sz w:val="30"/>
          <w:szCs w:val="30"/>
          <w:cs/>
        </w:rPr>
        <w:t>ต่อปี</w:t>
      </w:r>
      <w:r w:rsidRPr="00BF6303">
        <w:rPr>
          <w:rFonts w:ascii="Angsana New" w:hAnsi="Angsana New"/>
          <w:sz w:val="30"/>
          <w:szCs w:val="30"/>
          <w:cs/>
        </w:rPr>
        <w:t xml:space="preserve"> </w:t>
      </w:r>
      <w:r w:rsidRPr="00BF6303">
        <w:rPr>
          <w:rFonts w:ascii="Angsana New" w:hAnsi="Angsana New"/>
          <w:i/>
          <w:iCs/>
          <w:sz w:val="30"/>
          <w:szCs w:val="30"/>
          <w:cs/>
        </w:rPr>
        <w:t>(</w:t>
      </w:r>
      <w:r w:rsidRPr="005634BB">
        <w:rPr>
          <w:rFonts w:ascii="Angsana New" w:hAnsi="Angsana New"/>
          <w:i/>
          <w:iCs/>
          <w:sz w:val="30"/>
          <w:szCs w:val="30"/>
        </w:rPr>
        <w:t>31</w:t>
      </w:r>
      <w:r w:rsidRPr="00CA6CD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96CEF">
        <w:rPr>
          <w:rFonts w:ascii="Angsana New" w:hAnsi="Angsana New" w:hint="cs"/>
          <w:i/>
          <w:iCs/>
          <w:sz w:val="30"/>
          <w:szCs w:val="30"/>
          <w:cs/>
        </w:rPr>
        <w:t xml:space="preserve">มีนาคม </w:t>
      </w:r>
      <w:r w:rsidRPr="00BF6303">
        <w:rPr>
          <w:rFonts w:ascii="Angsana New" w:hAnsi="Angsana New"/>
          <w:i/>
          <w:iCs/>
          <w:sz w:val="30"/>
          <w:szCs w:val="30"/>
        </w:rPr>
        <w:t>256</w:t>
      </w:r>
      <w:r w:rsidR="00F96CEF">
        <w:rPr>
          <w:rFonts w:ascii="Angsana New" w:hAnsi="Angsana New"/>
          <w:i/>
          <w:iCs/>
          <w:sz w:val="30"/>
          <w:szCs w:val="30"/>
        </w:rPr>
        <w:t>8</w:t>
      </w:r>
      <w:r w:rsidRPr="00BF6303">
        <w:rPr>
          <w:rFonts w:ascii="Angsana New" w:hAnsi="Angsana New"/>
          <w:i/>
          <w:iCs/>
          <w:sz w:val="30"/>
          <w:szCs w:val="30"/>
        </w:rPr>
        <w:t xml:space="preserve">: </w:t>
      </w:r>
      <w:r w:rsidRPr="00BF6303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BF630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E04AC">
        <w:rPr>
          <w:rFonts w:ascii="Angsana New" w:hAnsi="Angsana New"/>
          <w:i/>
          <w:iCs/>
          <w:sz w:val="30"/>
          <w:szCs w:val="30"/>
        </w:rPr>
        <w:t>3.07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ถึงร้อยละ</w:t>
      </w:r>
      <w:r w:rsidR="008E04AC">
        <w:rPr>
          <w:rFonts w:ascii="Angsana New" w:hAnsi="Angsana New"/>
          <w:i/>
          <w:iCs/>
          <w:sz w:val="30"/>
          <w:szCs w:val="30"/>
        </w:rPr>
        <w:t xml:space="preserve"> 3.09</w:t>
      </w:r>
      <w:r w:rsidRPr="00BF6303">
        <w:rPr>
          <w:rFonts w:ascii="Angsana New" w:hAnsi="Angsana New"/>
          <w:i/>
          <w:iCs/>
          <w:sz w:val="30"/>
          <w:szCs w:val="30"/>
        </w:rPr>
        <w:t xml:space="preserve"> </w:t>
      </w:r>
      <w:r w:rsidRPr="00BF6303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BF6303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54C88B7" w14:textId="77777777" w:rsidR="00D600F7" w:rsidRPr="008471F4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64258E9F" w14:textId="7085D28C" w:rsidR="00D600F7" w:rsidRPr="00A507A2" w:rsidRDefault="00D600F7" w:rsidP="00D600F7">
      <w:pPr>
        <w:tabs>
          <w:tab w:val="clear" w:pos="227"/>
          <w:tab w:val="clear" w:pos="454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123613">
        <w:rPr>
          <w:rFonts w:ascii="Angsana New" w:hAnsi="Angsana New" w:hint="cs"/>
          <w:sz w:val="30"/>
          <w:szCs w:val="30"/>
          <w:cs/>
        </w:rPr>
        <w:t>บริษัทได้ทำสัญญาเงินให้กู้ยืมระยะยาวประเภทไม่มีหลักประกันกับบริษัทย่อยหลายแห่ง</w:t>
      </w:r>
      <w:r w:rsidRPr="00123613">
        <w:rPr>
          <w:rFonts w:ascii="Angsana New" w:hAnsi="Angsana New"/>
          <w:sz w:val="30"/>
          <w:szCs w:val="30"/>
          <w:cs/>
        </w:rPr>
        <w:t xml:space="preserve"> </w:t>
      </w:r>
      <w:r w:rsidRPr="00123613">
        <w:rPr>
          <w:rFonts w:ascii="Angsana New" w:hAnsi="Angsana New" w:hint="cs"/>
          <w:sz w:val="30"/>
          <w:szCs w:val="30"/>
          <w:cs/>
        </w:rPr>
        <w:t>โดยมีอัตราดอกเบี้ย</w:t>
      </w:r>
      <w:r>
        <w:rPr>
          <w:rFonts w:ascii="Angsana New" w:hAnsi="Angsana New"/>
          <w:sz w:val="30"/>
          <w:szCs w:val="30"/>
        </w:rPr>
        <w:br/>
      </w:r>
      <w:r w:rsidRPr="00123613">
        <w:rPr>
          <w:rFonts w:ascii="Angsana New" w:hAnsi="Angsana New" w:hint="cs"/>
          <w:sz w:val="30"/>
          <w:szCs w:val="30"/>
          <w:cs/>
        </w:rPr>
        <w:t>ร้อยละ</w:t>
      </w:r>
      <w:r w:rsidRPr="00123613">
        <w:rPr>
          <w:rFonts w:ascii="Angsana New" w:hAnsi="Angsana New" w:hint="eastAsia"/>
          <w:sz w:val="30"/>
          <w:szCs w:val="30"/>
        </w:rPr>
        <w:t> </w:t>
      </w:r>
      <w:r w:rsidR="00BA1E5F">
        <w:rPr>
          <w:rFonts w:ascii="Angsana New" w:hAnsi="Angsana New"/>
          <w:sz w:val="30"/>
          <w:szCs w:val="30"/>
        </w:rPr>
        <w:t>2</w:t>
      </w:r>
      <w:r w:rsidR="00C517B0">
        <w:rPr>
          <w:rFonts w:ascii="Angsana New" w:hAnsi="Angsana New"/>
          <w:sz w:val="30"/>
          <w:szCs w:val="30"/>
        </w:rPr>
        <w:t>.</w:t>
      </w:r>
      <w:r w:rsidR="00BA1E5F">
        <w:rPr>
          <w:rFonts w:ascii="Angsana New" w:hAnsi="Angsana New"/>
          <w:sz w:val="30"/>
          <w:szCs w:val="30"/>
        </w:rPr>
        <w:t>84</w:t>
      </w:r>
      <w:r w:rsidRPr="008E04AC">
        <w:rPr>
          <w:rFonts w:ascii="Angsana New" w:hAnsi="Angsana New"/>
          <w:sz w:val="30"/>
          <w:szCs w:val="30"/>
          <w:cs/>
        </w:rPr>
        <w:t xml:space="preserve"> </w:t>
      </w:r>
      <w:r w:rsidRPr="008E04AC">
        <w:rPr>
          <w:rFonts w:ascii="Angsana New" w:hAnsi="Angsana New" w:hint="cs"/>
          <w:sz w:val="30"/>
          <w:szCs w:val="30"/>
          <w:cs/>
        </w:rPr>
        <w:t>ถึ</w:t>
      </w:r>
      <w:r w:rsidRPr="00123613">
        <w:rPr>
          <w:rFonts w:ascii="Angsana New" w:hAnsi="Angsana New" w:hint="cs"/>
          <w:sz w:val="30"/>
          <w:szCs w:val="30"/>
          <w:cs/>
        </w:rPr>
        <w:t>งร้อยละ</w:t>
      </w:r>
      <w:r w:rsidRPr="00123613">
        <w:rPr>
          <w:rFonts w:ascii="Angsana New" w:hAnsi="Angsana New" w:hint="eastAsia"/>
          <w:sz w:val="30"/>
          <w:szCs w:val="30"/>
        </w:rPr>
        <w:t> </w:t>
      </w:r>
      <w:r w:rsidR="00C517B0">
        <w:rPr>
          <w:rFonts w:ascii="Angsana New" w:hAnsi="Angsana New"/>
          <w:sz w:val="30"/>
          <w:szCs w:val="30"/>
        </w:rPr>
        <w:t>3.0</w:t>
      </w:r>
      <w:r w:rsidR="00BA1E5F">
        <w:rPr>
          <w:rFonts w:ascii="Angsana New" w:hAnsi="Angsana New"/>
          <w:sz w:val="30"/>
          <w:szCs w:val="30"/>
        </w:rPr>
        <w:t>9</w:t>
      </w:r>
      <w:r w:rsidR="007746DB">
        <w:rPr>
          <w:rFonts w:ascii="Angsana New" w:hAnsi="Angsana New"/>
          <w:sz w:val="30"/>
          <w:szCs w:val="30"/>
        </w:rPr>
        <w:t xml:space="preserve"> </w:t>
      </w:r>
      <w:r w:rsidRPr="00123613">
        <w:rPr>
          <w:rFonts w:ascii="Angsana New" w:hAnsi="Angsana New" w:hint="cs"/>
          <w:sz w:val="30"/>
          <w:szCs w:val="30"/>
          <w:cs/>
        </w:rPr>
        <w:t>ต่อปี</w:t>
      </w:r>
      <w:r w:rsidRPr="00123613">
        <w:rPr>
          <w:rFonts w:ascii="Angsana New" w:hAnsi="Angsana New"/>
          <w:sz w:val="30"/>
          <w:szCs w:val="30"/>
          <w:cs/>
        </w:rPr>
        <w:t xml:space="preserve"> </w:t>
      </w:r>
      <w:r w:rsidRPr="00123613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 xml:space="preserve">31 </w:t>
      </w:r>
      <w:r w:rsidR="007746DB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123613">
        <w:rPr>
          <w:rFonts w:ascii="Angsana New" w:hAnsi="Angsana New"/>
          <w:i/>
          <w:iCs/>
          <w:sz w:val="30"/>
          <w:szCs w:val="30"/>
        </w:rPr>
        <w:t>256</w:t>
      </w:r>
      <w:r w:rsidR="007746DB">
        <w:rPr>
          <w:rFonts w:ascii="Angsana New" w:hAnsi="Angsana New"/>
          <w:i/>
          <w:iCs/>
          <w:sz w:val="30"/>
          <w:szCs w:val="30"/>
        </w:rPr>
        <w:t>8</w:t>
      </w:r>
      <w:r w:rsidRPr="0012361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123613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8E04AC">
        <w:rPr>
          <w:rFonts w:ascii="Angsana New" w:hAnsi="Angsana New"/>
          <w:i/>
          <w:iCs/>
          <w:sz w:val="30"/>
          <w:szCs w:val="30"/>
        </w:rPr>
        <w:t xml:space="preserve"> 3.11</w:t>
      </w:r>
      <w:r w:rsidRPr="001236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23613">
        <w:rPr>
          <w:rFonts w:ascii="Angsana New" w:hAnsi="Angsana New" w:hint="cs"/>
          <w:i/>
          <w:iCs/>
          <w:sz w:val="30"/>
          <w:szCs w:val="30"/>
          <w:cs/>
        </w:rPr>
        <w:t>ถึงร้อยละ</w:t>
      </w:r>
      <w:r w:rsidR="008E04AC">
        <w:rPr>
          <w:rFonts w:ascii="Angsana New" w:hAnsi="Angsana New"/>
          <w:i/>
          <w:iCs/>
          <w:sz w:val="30"/>
          <w:szCs w:val="30"/>
        </w:rPr>
        <w:t xml:space="preserve"> 3.13</w:t>
      </w:r>
      <w:r w:rsidRPr="001236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23613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123613">
        <w:rPr>
          <w:rFonts w:ascii="Angsana New" w:hAnsi="Angsana New"/>
          <w:i/>
          <w:iCs/>
          <w:sz w:val="30"/>
          <w:szCs w:val="30"/>
          <w:cs/>
        </w:rPr>
        <w:t>)</w:t>
      </w:r>
      <w:r w:rsidRPr="00123613">
        <w:rPr>
          <w:rFonts w:ascii="Angsana New" w:hAnsi="Angsana New"/>
          <w:sz w:val="30"/>
          <w:szCs w:val="30"/>
          <w:cs/>
        </w:rPr>
        <w:t xml:space="preserve"> </w:t>
      </w:r>
    </w:p>
    <w:p w14:paraId="3D10EE73" w14:textId="77777777" w:rsidR="000B65DE" w:rsidRPr="008471F4" w:rsidRDefault="000B65D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5FA5C1A" w14:textId="1F488604" w:rsidR="000B65DE" w:rsidRPr="006375B5" w:rsidRDefault="000B65DE" w:rsidP="000B6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375B5">
        <w:rPr>
          <w:rFonts w:ascii="Angsana New" w:hAnsi="Angsana New"/>
          <w:i/>
          <w:iCs/>
          <w:sz w:val="30"/>
          <w:szCs w:val="30"/>
          <w:cs/>
        </w:rPr>
        <w:t>เงินกู้ยืม</w:t>
      </w:r>
      <w:r w:rsidR="008471F4">
        <w:rPr>
          <w:rFonts w:ascii="Angsana New" w:hAnsi="Angsana New" w:hint="cs"/>
          <w:i/>
          <w:iCs/>
          <w:sz w:val="30"/>
          <w:szCs w:val="30"/>
          <w:cs/>
        </w:rPr>
        <w:t>ระยะสั้น</w:t>
      </w:r>
      <w:r w:rsidRPr="006375B5">
        <w:rPr>
          <w:rFonts w:ascii="Angsana New" w:hAnsi="Angsana New"/>
          <w:i/>
          <w:iCs/>
          <w:sz w:val="30"/>
          <w:szCs w:val="30"/>
          <w:cs/>
        </w:rPr>
        <w:t>จากกิจการที่เกี่ยวข้องกัน</w:t>
      </w:r>
    </w:p>
    <w:p w14:paraId="10AC236C" w14:textId="77777777" w:rsidR="000B65DE" w:rsidRPr="008E241D" w:rsidRDefault="000B65DE" w:rsidP="000B6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4CE30A" w14:textId="1C375349" w:rsidR="008471F4" w:rsidRPr="006375B5" w:rsidRDefault="00582A32" w:rsidP="00847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82A32">
        <w:rPr>
          <w:rFonts w:ascii="Angsana New" w:hAnsi="Angsana New" w:hint="cs"/>
          <w:sz w:val="30"/>
          <w:szCs w:val="30"/>
          <w:cs/>
        </w:rPr>
        <w:t>บริษัทย่อยแห่งหนึ่งมีเงินกู้ยืมระยะสั้นจากผู้ถือหุ้นของบริษัทย่อย</w:t>
      </w:r>
      <w:r w:rsidRPr="00582A32">
        <w:rPr>
          <w:rFonts w:ascii="Angsana New" w:hAnsi="Angsana New"/>
          <w:sz w:val="30"/>
          <w:szCs w:val="30"/>
          <w:cs/>
        </w:rPr>
        <w:t xml:space="preserve"> </w:t>
      </w:r>
      <w:r w:rsidRPr="00582A32">
        <w:rPr>
          <w:rFonts w:ascii="Angsana New" w:hAnsi="Angsana New" w:hint="cs"/>
          <w:sz w:val="30"/>
          <w:szCs w:val="30"/>
          <w:cs/>
        </w:rPr>
        <w:t>เงินกู้ยืมมีเงื่อนไขการเรียกชำระคืนเมื่อทวงถาม</w:t>
      </w:r>
      <w:r w:rsidRPr="00582A32">
        <w:rPr>
          <w:rFonts w:ascii="Angsana New" w:hAnsi="Angsana New"/>
          <w:sz w:val="30"/>
          <w:szCs w:val="30"/>
          <w:cs/>
        </w:rPr>
        <w:t xml:space="preserve"> </w:t>
      </w:r>
      <w:r w:rsidRPr="00582A32">
        <w:rPr>
          <w:rFonts w:ascii="Angsana New" w:hAnsi="Angsana New" w:hint="cs"/>
          <w:sz w:val="30"/>
          <w:szCs w:val="30"/>
          <w:cs/>
        </w:rPr>
        <w:t>โดยมีอัตราดอกเบี้ยตามที่ระบุไว้ในสัญญา</w:t>
      </w:r>
      <w:r w:rsidRPr="00582A32">
        <w:rPr>
          <w:rFonts w:ascii="Angsana New" w:hAnsi="Angsana New"/>
          <w:sz w:val="30"/>
          <w:szCs w:val="30"/>
          <w:cs/>
        </w:rPr>
        <w:t xml:space="preserve"> </w:t>
      </w:r>
      <w:r w:rsidRPr="00582A32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582A32">
        <w:rPr>
          <w:rFonts w:ascii="Angsana New" w:hAnsi="Angsana New"/>
          <w:sz w:val="30"/>
          <w:szCs w:val="30"/>
          <w:cs/>
        </w:rPr>
        <w:t xml:space="preserve"> </w:t>
      </w:r>
      <w:r w:rsidRPr="00582A32">
        <w:rPr>
          <w:rFonts w:ascii="Angsana New" w:hAnsi="Angsana New" w:hint="cs"/>
          <w:sz w:val="30"/>
          <w:szCs w:val="30"/>
          <w:cs/>
        </w:rPr>
        <w:t>ณ</w:t>
      </w:r>
      <w:r w:rsidRPr="00582A32">
        <w:rPr>
          <w:rFonts w:ascii="Angsana New" w:hAnsi="Angsana New"/>
          <w:sz w:val="30"/>
          <w:szCs w:val="30"/>
          <w:cs/>
        </w:rPr>
        <w:t xml:space="preserve"> 30 </w:t>
      </w:r>
      <w:r w:rsidRPr="00582A32">
        <w:rPr>
          <w:rFonts w:ascii="Angsana New" w:hAnsi="Angsana New" w:hint="cs"/>
          <w:sz w:val="30"/>
          <w:szCs w:val="30"/>
          <w:cs/>
        </w:rPr>
        <w:t>กันยายน</w:t>
      </w:r>
      <w:r w:rsidRPr="00582A32">
        <w:rPr>
          <w:rFonts w:ascii="Angsana New" w:hAnsi="Angsana New"/>
          <w:sz w:val="30"/>
          <w:szCs w:val="30"/>
          <w:cs/>
        </w:rPr>
        <w:t xml:space="preserve"> 2568 </w:t>
      </w:r>
      <w:r w:rsidRPr="00582A32">
        <w:rPr>
          <w:rFonts w:ascii="Angsana New" w:hAnsi="Angsana New" w:hint="cs"/>
          <w:sz w:val="30"/>
          <w:szCs w:val="30"/>
          <w:cs/>
        </w:rPr>
        <w:t>เงินกู้ยืมดังกล่าวถูกจัดประเภทเป็นหนี้สินระยะยาว</w:t>
      </w:r>
      <w:r w:rsidRPr="00582A32">
        <w:rPr>
          <w:rFonts w:ascii="Angsana New" w:hAnsi="Angsana New"/>
          <w:sz w:val="30"/>
          <w:szCs w:val="30"/>
          <w:cs/>
        </w:rPr>
        <w:t xml:space="preserve"> </w:t>
      </w:r>
      <w:r w:rsidRPr="00582A32">
        <w:rPr>
          <w:rFonts w:ascii="Angsana New" w:hAnsi="Angsana New" w:hint="cs"/>
          <w:sz w:val="30"/>
          <w:szCs w:val="30"/>
          <w:cs/>
        </w:rPr>
        <w:t>เนื่องจากผู้ให้กู้ตกลงที่จะไม่เรียกชำระคืนเงินกู้ภายในสิบสองเดือนนับจากวันสิ้นงวด</w:t>
      </w:r>
    </w:p>
    <w:p w14:paraId="363EFA26" w14:textId="7CB3EFA1" w:rsidR="00156FEE" w:rsidRPr="008471F4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290F6344" w14:textId="77777777" w:rsidR="00156FEE" w:rsidRPr="005810B8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10B8">
        <w:rPr>
          <w:rFonts w:ascii="Angsana New" w:hAnsi="Angsana New" w:hint="cs"/>
          <w:i/>
          <w:iCs/>
          <w:sz w:val="30"/>
          <w:szCs w:val="30"/>
          <w:cs/>
        </w:rPr>
        <w:t xml:space="preserve">หนี้สินที่อาจจะเกิดขึ้นกับกิจการที่เกี่ยวข้องกัน </w:t>
      </w:r>
    </w:p>
    <w:p w14:paraId="4E5FEAEA" w14:textId="77777777" w:rsidR="00156FEE" w:rsidRPr="008471F4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0C3EA39" w14:textId="4A661C69" w:rsidR="00156FEE" w:rsidRPr="007502B3" w:rsidRDefault="00156FEE" w:rsidP="00140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02B3">
        <w:rPr>
          <w:rFonts w:ascii="Angsana New" w:hAnsi="Angsana New" w:hint="cs"/>
          <w:sz w:val="30"/>
          <w:szCs w:val="30"/>
          <w:cs/>
        </w:rPr>
        <w:t>ณ</w:t>
      </w:r>
      <w:r w:rsidRPr="007502B3">
        <w:rPr>
          <w:rFonts w:ascii="Angsana New" w:hAnsi="Angsana New"/>
          <w:sz w:val="30"/>
          <w:szCs w:val="30"/>
          <w:cs/>
        </w:rPr>
        <w:t xml:space="preserve"> </w:t>
      </w:r>
      <w:r w:rsidR="004E118C" w:rsidRPr="007502B3">
        <w:rPr>
          <w:rFonts w:ascii="Angsana New" w:hAnsi="Angsana New" w:hint="cs"/>
          <w:sz w:val="30"/>
          <w:szCs w:val="30"/>
          <w:cs/>
        </w:rPr>
        <w:t>วันที่</w:t>
      </w:r>
      <w:r w:rsidR="004E118C" w:rsidRPr="007502B3">
        <w:rPr>
          <w:rFonts w:ascii="Angsana New" w:hAnsi="Angsana New"/>
          <w:sz w:val="30"/>
          <w:szCs w:val="30"/>
          <w:cs/>
        </w:rPr>
        <w:t xml:space="preserve"> </w:t>
      </w:r>
      <w:r w:rsidR="004E118C" w:rsidRPr="007502B3">
        <w:rPr>
          <w:rFonts w:ascii="Angsana New" w:hAnsi="Angsana New"/>
          <w:sz w:val="30"/>
          <w:szCs w:val="30"/>
        </w:rPr>
        <w:t>31</w:t>
      </w:r>
      <w:r w:rsidR="004E118C" w:rsidRPr="007502B3">
        <w:rPr>
          <w:rFonts w:ascii="Angsana New" w:hAnsi="Angsana New"/>
          <w:sz w:val="30"/>
          <w:szCs w:val="30"/>
          <w:cs/>
        </w:rPr>
        <w:t xml:space="preserve"> </w:t>
      </w:r>
      <w:r w:rsidR="007746D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4E118C" w:rsidRPr="007502B3">
        <w:rPr>
          <w:rFonts w:ascii="Angsana New" w:hAnsi="Angsana New"/>
          <w:sz w:val="30"/>
          <w:szCs w:val="30"/>
        </w:rPr>
        <w:t>256</w:t>
      </w:r>
      <w:r w:rsidR="007746DB">
        <w:rPr>
          <w:rFonts w:ascii="Angsana New" w:hAnsi="Angsana New"/>
          <w:sz w:val="30"/>
          <w:szCs w:val="30"/>
        </w:rPr>
        <w:t>9</w:t>
      </w:r>
      <w:r w:rsidR="004E118C" w:rsidRPr="007502B3">
        <w:rPr>
          <w:rFonts w:ascii="Angsana New" w:hAnsi="Angsana New" w:hint="cs"/>
          <w:sz w:val="30"/>
          <w:szCs w:val="30"/>
          <w:cs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E6FF6" w:rsidRPr="007502B3">
        <w:rPr>
          <w:rFonts w:ascii="Angsana New" w:hAnsi="Angsana New" w:hint="cs"/>
          <w:sz w:val="30"/>
          <w:szCs w:val="30"/>
          <w:cs/>
        </w:rPr>
        <w:t>และบริษัท</w:t>
      </w:r>
      <w:r w:rsidRPr="007502B3">
        <w:rPr>
          <w:rFonts w:ascii="Angsana New" w:hAnsi="Angsana New"/>
          <w:sz w:val="30"/>
          <w:szCs w:val="30"/>
          <w:cs/>
        </w:rPr>
        <w:t>มี</w:t>
      </w:r>
      <w:r w:rsidRPr="007502B3">
        <w:rPr>
          <w:rFonts w:ascii="Angsana New" w:hAnsi="Angsana New" w:hint="cs"/>
          <w:sz w:val="30"/>
          <w:szCs w:val="30"/>
          <w:cs/>
        </w:rPr>
        <w:t>หนี้สินที่อาจจะเกิดขึ้นกับกิจการที่เกี่ยวข้องกัน</w:t>
      </w:r>
      <w:r w:rsidRPr="007502B3">
        <w:rPr>
          <w:rFonts w:ascii="Angsana New" w:hAnsi="Angsana New"/>
          <w:sz w:val="30"/>
          <w:szCs w:val="30"/>
          <w:cs/>
        </w:rPr>
        <w:t>จากการค้ำประกันหนี้สินที่มีภาระดอกเบี้ยและหนังสือค้ำประกันของบริษัทย่อย</w:t>
      </w:r>
      <w:r w:rsidR="000E6FF6" w:rsidRPr="007502B3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7502B3">
        <w:rPr>
          <w:rFonts w:ascii="Angsana New" w:hAnsi="Angsana New" w:hint="cs"/>
          <w:sz w:val="30"/>
          <w:szCs w:val="30"/>
          <w:cs/>
        </w:rPr>
        <w:t>ที่มีต่อสถาบันการเงิน</w:t>
      </w:r>
      <w:r w:rsidRPr="007502B3">
        <w:rPr>
          <w:rFonts w:ascii="Angsana New" w:hAnsi="Angsana New"/>
          <w:sz w:val="30"/>
          <w:szCs w:val="30"/>
          <w:cs/>
        </w:rPr>
        <w:t>ที่เบิกใช้แล้ว</w:t>
      </w:r>
      <w:r w:rsidR="007502B3">
        <w:rPr>
          <w:rFonts w:ascii="Angsana New" w:hAnsi="Angsana New"/>
          <w:sz w:val="30"/>
          <w:szCs w:val="30"/>
          <w:cs/>
        </w:rPr>
        <w:br/>
      </w:r>
      <w:r w:rsidRPr="007502B3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CF2757">
        <w:rPr>
          <w:rFonts w:ascii="Angsana New" w:hAnsi="Angsana New"/>
          <w:sz w:val="30"/>
          <w:szCs w:val="30"/>
        </w:rPr>
        <w:t>5,154.66</w:t>
      </w:r>
      <w:r w:rsidRPr="007502B3">
        <w:rPr>
          <w:rFonts w:ascii="Angsana New" w:hAnsi="Angsana New" w:hint="cs"/>
          <w:sz w:val="30"/>
          <w:szCs w:val="30"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E42D2" w:rsidRPr="007502B3">
        <w:rPr>
          <w:rFonts w:ascii="Angsana New" w:hAnsi="Angsana New" w:hint="cs"/>
          <w:sz w:val="30"/>
          <w:szCs w:val="30"/>
          <w:cs/>
        </w:rPr>
        <w:t>และ</w:t>
      </w:r>
      <w:r w:rsidR="007502B3">
        <w:rPr>
          <w:rFonts w:ascii="Angsana New" w:hAnsi="Angsana New" w:hint="cs"/>
          <w:sz w:val="30"/>
          <w:szCs w:val="30"/>
          <w:cs/>
        </w:rPr>
        <w:t xml:space="preserve"> </w:t>
      </w:r>
      <w:r w:rsidR="00CF2757">
        <w:rPr>
          <w:rFonts w:ascii="Angsana New" w:hAnsi="Angsana New"/>
          <w:sz w:val="30"/>
          <w:szCs w:val="30"/>
        </w:rPr>
        <w:t>3,377.22</w:t>
      </w:r>
      <w:r w:rsidR="007746DB">
        <w:rPr>
          <w:rFonts w:ascii="Angsana New" w:hAnsi="Angsana New"/>
          <w:sz w:val="30"/>
          <w:szCs w:val="30"/>
        </w:rPr>
        <w:t xml:space="preserve"> </w:t>
      </w:r>
      <w:r w:rsidR="005E42D2" w:rsidRPr="007502B3">
        <w:rPr>
          <w:rFonts w:ascii="Angsana New" w:hAnsi="Angsana New" w:hint="cs"/>
          <w:sz w:val="30"/>
          <w:szCs w:val="30"/>
          <w:cs/>
        </w:rPr>
        <w:t>ล้านบาท</w:t>
      </w:r>
      <w:r w:rsidR="007502B3" w:rsidRPr="007502B3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5E42D2" w:rsidRPr="007502B3">
        <w:rPr>
          <w:rFonts w:ascii="Angsana New" w:hAnsi="Angsana New" w:hint="cs"/>
          <w:sz w:val="30"/>
          <w:szCs w:val="30"/>
          <w:cs/>
        </w:rPr>
        <w:t xml:space="preserve"> </w:t>
      </w:r>
      <w:r w:rsidRPr="001408CA">
        <w:rPr>
          <w:rFonts w:ascii="Angsana New" w:hAnsi="Angsana New"/>
          <w:i/>
          <w:iCs/>
          <w:sz w:val="30"/>
          <w:szCs w:val="30"/>
          <w:cs/>
        </w:rPr>
        <w:t>(</w:t>
      </w:r>
      <w:r w:rsidR="007037FE" w:rsidRPr="001408CA">
        <w:rPr>
          <w:rFonts w:ascii="Angsana New" w:hAnsi="Angsana New"/>
          <w:i/>
          <w:iCs/>
          <w:sz w:val="30"/>
          <w:szCs w:val="30"/>
        </w:rPr>
        <w:t>30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08CA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037FE" w:rsidRPr="001408CA">
        <w:rPr>
          <w:rFonts w:ascii="Angsana New" w:hAnsi="Angsana New"/>
          <w:i/>
          <w:iCs/>
          <w:sz w:val="30"/>
          <w:szCs w:val="30"/>
        </w:rPr>
        <w:t>25</w:t>
      </w:r>
      <w:r w:rsidR="001952D6">
        <w:rPr>
          <w:rFonts w:ascii="Angsana New" w:hAnsi="Angsana New"/>
          <w:i/>
          <w:iCs/>
          <w:sz w:val="30"/>
          <w:szCs w:val="30"/>
        </w:rPr>
        <w:t>68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952D6">
        <w:rPr>
          <w:rFonts w:ascii="Angsana New" w:hAnsi="Angsana New"/>
          <w:i/>
          <w:iCs/>
          <w:sz w:val="30"/>
          <w:szCs w:val="30"/>
        </w:rPr>
        <w:t>5,237.88</w:t>
      </w:r>
      <w:r w:rsidR="00EF0248" w:rsidRPr="001408CA">
        <w:rPr>
          <w:rFonts w:ascii="Angsana New" w:hAnsi="Angsana New"/>
          <w:i/>
          <w:iCs/>
          <w:sz w:val="30"/>
          <w:szCs w:val="30"/>
        </w:rPr>
        <w:t xml:space="preserve"> </w:t>
      </w:r>
      <w:r w:rsidR="00EF0248" w:rsidRPr="001408C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EF0248"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F0248" w:rsidRPr="001408CA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EF0248"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502B3" w:rsidRPr="001408CA">
        <w:rPr>
          <w:rFonts w:ascii="Angsana New" w:hAnsi="Angsana New"/>
          <w:i/>
          <w:iCs/>
          <w:sz w:val="30"/>
          <w:szCs w:val="30"/>
          <w:cs/>
        </w:rPr>
        <w:br/>
      </w:r>
      <w:r w:rsidR="001952D6">
        <w:rPr>
          <w:rFonts w:ascii="Angsana New" w:hAnsi="Angsana New"/>
          <w:i/>
          <w:iCs/>
          <w:sz w:val="30"/>
          <w:szCs w:val="30"/>
        </w:rPr>
        <w:t>2,937.47</w:t>
      </w:r>
      <w:r w:rsidR="00EF0248" w:rsidRPr="001408CA">
        <w:rPr>
          <w:rFonts w:ascii="Angsana New" w:hAnsi="Angsana New"/>
          <w:i/>
          <w:iCs/>
          <w:sz w:val="30"/>
          <w:szCs w:val="30"/>
        </w:rPr>
        <w:t xml:space="preserve"> </w:t>
      </w:r>
      <w:r w:rsidR="00EF0248" w:rsidRPr="001408C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7502B3" w:rsidRPr="001408CA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1408CA">
        <w:rPr>
          <w:rFonts w:ascii="Angsana New" w:hAnsi="Angsana New"/>
          <w:i/>
          <w:iCs/>
          <w:sz w:val="30"/>
          <w:szCs w:val="30"/>
          <w:cs/>
        </w:rPr>
        <w:t>)</w:t>
      </w:r>
      <w:r w:rsidRPr="001408CA">
        <w:rPr>
          <w:rFonts w:ascii="Angsana New" w:hAnsi="Angsana New" w:hint="cs"/>
          <w:sz w:val="30"/>
          <w:szCs w:val="30"/>
          <w:cs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และที่ยังไม่ได้เบิกใช้จำนวนเงิน</w:t>
      </w:r>
      <w:r w:rsidR="001952D6">
        <w:rPr>
          <w:rFonts w:ascii="Angsana New" w:hAnsi="Angsana New"/>
          <w:sz w:val="30"/>
          <w:szCs w:val="30"/>
        </w:rPr>
        <w:t xml:space="preserve"> </w:t>
      </w:r>
      <w:r w:rsidR="00CF2757">
        <w:rPr>
          <w:rFonts w:ascii="Angsana New" w:hAnsi="Angsana New"/>
          <w:sz w:val="30"/>
          <w:szCs w:val="30"/>
        </w:rPr>
        <w:t>2,531.42</w:t>
      </w:r>
      <w:r w:rsidR="00E57119">
        <w:rPr>
          <w:rFonts w:ascii="Angsana New" w:hAnsi="Angsana New"/>
          <w:sz w:val="30"/>
          <w:szCs w:val="30"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ล้านบาท</w:t>
      </w:r>
      <w:r w:rsidR="005E42D2" w:rsidRPr="007502B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F2757">
        <w:rPr>
          <w:rFonts w:ascii="Angsana New" w:hAnsi="Angsana New"/>
          <w:sz w:val="30"/>
          <w:szCs w:val="30"/>
        </w:rPr>
        <w:t>1,031.42</w:t>
      </w:r>
      <w:r w:rsidR="00E57119">
        <w:rPr>
          <w:rFonts w:ascii="Angsana New" w:hAnsi="Angsana New"/>
          <w:sz w:val="30"/>
          <w:szCs w:val="30"/>
        </w:rPr>
        <w:t xml:space="preserve"> </w:t>
      </w:r>
      <w:r w:rsidR="005E42D2" w:rsidRPr="007502B3">
        <w:rPr>
          <w:rFonts w:ascii="Angsana New" w:hAnsi="Angsana New" w:hint="cs"/>
          <w:sz w:val="30"/>
          <w:szCs w:val="30"/>
          <w:cs/>
        </w:rPr>
        <w:t>ล้านบาท</w:t>
      </w:r>
      <w:r w:rsidR="007502B3">
        <w:rPr>
          <w:rFonts w:ascii="Angsana New" w:hAnsi="Angsana New" w:hint="cs"/>
          <w:sz w:val="30"/>
          <w:szCs w:val="30"/>
          <w:cs/>
        </w:rPr>
        <w:t xml:space="preserve"> </w:t>
      </w:r>
      <w:r w:rsidR="007502B3" w:rsidRPr="007502B3">
        <w:rPr>
          <w:rFonts w:ascii="Angsana New" w:hAnsi="Angsana New" w:hint="cs"/>
          <w:sz w:val="30"/>
          <w:szCs w:val="30"/>
          <w:cs/>
        </w:rPr>
        <w:t>ตามลำดับ</w:t>
      </w:r>
      <w:r w:rsidRPr="007502B3">
        <w:rPr>
          <w:rFonts w:ascii="Angsana New" w:hAnsi="Angsana New"/>
          <w:sz w:val="30"/>
          <w:szCs w:val="30"/>
          <w:cs/>
        </w:rPr>
        <w:t xml:space="preserve"> </w:t>
      </w:r>
      <w:r w:rsidRPr="001408CA">
        <w:rPr>
          <w:rFonts w:ascii="Angsana New" w:hAnsi="Angsana New"/>
          <w:i/>
          <w:iCs/>
          <w:sz w:val="30"/>
          <w:szCs w:val="30"/>
          <w:cs/>
        </w:rPr>
        <w:t>(</w:t>
      </w:r>
      <w:r w:rsidR="007037FE" w:rsidRPr="001408CA">
        <w:rPr>
          <w:rFonts w:ascii="Angsana New" w:hAnsi="Angsana New"/>
          <w:i/>
          <w:iCs/>
          <w:sz w:val="30"/>
          <w:szCs w:val="30"/>
        </w:rPr>
        <w:t>30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08CA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037FE" w:rsidRPr="001408CA">
        <w:rPr>
          <w:rFonts w:ascii="Angsana New" w:hAnsi="Angsana New"/>
          <w:i/>
          <w:iCs/>
          <w:sz w:val="30"/>
          <w:szCs w:val="30"/>
        </w:rPr>
        <w:t>256</w:t>
      </w:r>
      <w:r w:rsidR="001952D6">
        <w:rPr>
          <w:rFonts w:ascii="Angsana New" w:hAnsi="Angsana New"/>
          <w:i/>
          <w:iCs/>
          <w:sz w:val="30"/>
          <w:szCs w:val="30"/>
        </w:rPr>
        <w:t>8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952D6">
        <w:rPr>
          <w:rFonts w:ascii="Angsana New" w:hAnsi="Angsana New"/>
          <w:i/>
          <w:iCs/>
          <w:sz w:val="30"/>
          <w:szCs w:val="30"/>
        </w:rPr>
        <w:t>3,028.06</w:t>
      </w:r>
      <w:r w:rsidR="0097442D" w:rsidRPr="001408CA">
        <w:rPr>
          <w:rFonts w:ascii="Angsana New" w:hAnsi="Angsana New"/>
          <w:i/>
          <w:iCs/>
          <w:sz w:val="30"/>
          <w:szCs w:val="30"/>
        </w:rPr>
        <w:t xml:space="preserve"> </w:t>
      </w:r>
      <w:r w:rsidR="0097442D" w:rsidRPr="001408C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97442D"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7442D" w:rsidRPr="001408CA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97442D"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952D6">
        <w:rPr>
          <w:rFonts w:ascii="Angsana New" w:hAnsi="Angsana New"/>
          <w:i/>
          <w:iCs/>
          <w:sz w:val="30"/>
          <w:szCs w:val="30"/>
        </w:rPr>
        <w:t>1,528.06</w:t>
      </w:r>
      <w:r w:rsidR="0097442D" w:rsidRPr="001408CA">
        <w:rPr>
          <w:rFonts w:ascii="Angsana New" w:hAnsi="Angsana New"/>
          <w:i/>
          <w:iCs/>
          <w:sz w:val="30"/>
          <w:szCs w:val="30"/>
        </w:rPr>
        <w:t xml:space="preserve"> </w:t>
      </w:r>
      <w:r w:rsidR="0097442D" w:rsidRPr="001408C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23886" w:rsidRPr="001408CA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1408CA">
        <w:rPr>
          <w:rFonts w:ascii="Angsana New" w:hAnsi="Angsana New"/>
          <w:i/>
          <w:iCs/>
          <w:sz w:val="30"/>
          <w:szCs w:val="30"/>
          <w:cs/>
        </w:rPr>
        <w:t>)</w:t>
      </w:r>
      <w:r w:rsidRPr="007502B3">
        <w:rPr>
          <w:rFonts w:ascii="Angsana New" w:hAnsi="Angsana New"/>
          <w:sz w:val="30"/>
          <w:szCs w:val="30"/>
          <w:cs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โดยทั่วไป</w:t>
      </w:r>
      <w:r w:rsidR="000B65DE" w:rsidRPr="007502B3">
        <w:rPr>
          <w:rFonts w:ascii="Angsana New" w:hAnsi="Angsana New"/>
          <w:sz w:val="30"/>
          <w:szCs w:val="30"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การค้ำประกันนี้มีผลผูกพันต่อบริษัทนานเท่าที่ภาระหนี้สินยังไม่ได้ชำระ</w:t>
      </w:r>
    </w:p>
    <w:p w14:paraId="3B988F49" w14:textId="77777777" w:rsidR="00183F99" w:rsidRPr="00D47A38" w:rsidRDefault="00183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7B7AE193" w14:textId="69D2B43D" w:rsidR="00D600F7" w:rsidRPr="009123CF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10BBE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สัญญาขายอสังหาริมทรัพย์เพื่อการลงทุน</w:t>
      </w:r>
    </w:p>
    <w:p w14:paraId="25D368E7" w14:textId="77777777" w:rsidR="00217803" w:rsidRPr="00D47A38" w:rsidRDefault="00D600F7" w:rsidP="00217803">
      <w:pPr>
        <w:rPr>
          <w:rFonts w:asciiTheme="majorBidi" w:hAnsiTheme="majorBidi" w:cstheme="majorBidi"/>
          <w:sz w:val="24"/>
          <w:szCs w:val="24"/>
          <w:lang w:val="x-none" w:eastAsia="x-none"/>
        </w:rPr>
      </w:pPr>
      <w:r w:rsidRPr="001952D6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</w:p>
    <w:p w14:paraId="3A6C3019" w14:textId="5CBB7620" w:rsidR="00217803" w:rsidRDefault="00217803" w:rsidP="00217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23C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18</w:t>
      </w:r>
      <w:r w:rsidRPr="009123CF">
        <w:rPr>
          <w:rFonts w:ascii="Angsana New" w:hAnsi="Angsana New"/>
          <w:sz w:val="30"/>
          <w:szCs w:val="30"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ธันวาคม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9123CF">
        <w:rPr>
          <w:rFonts w:ascii="Angsana New" w:hAnsi="Angsana New"/>
          <w:sz w:val="30"/>
          <w:szCs w:val="30"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9123CF">
        <w:rPr>
          <w:rFonts w:ascii="Angsana New" w:hAnsi="Angsana New" w:hint="cs"/>
          <w:sz w:val="30"/>
          <w:szCs w:val="30"/>
          <w:cs/>
        </w:rPr>
        <w:t>ขายที่ดินและสิ่งปลูกสร้างให้กับกิจการที่เกี่ยวข้องกันแห่งหนึ่ง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มูลค่ารวมทั้งสิ้นประมาณ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235.90</w:t>
      </w:r>
      <w:r w:rsidRPr="009123CF">
        <w:rPr>
          <w:rFonts w:ascii="Angsana New" w:hAnsi="Angsana New"/>
          <w:sz w:val="30"/>
          <w:szCs w:val="30"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ล้านบาท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โดยมีการโอนกรรมสิทธิ์ในวันเดียวกันและเกิดกำไรจากการขายอสังหาริมทรัพย์เพื่อการลงทุนจำนวน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217803">
        <w:rPr>
          <w:rFonts w:ascii="Angsana New" w:hAnsi="Angsana New"/>
          <w:sz w:val="30"/>
          <w:szCs w:val="30"/>
        </w:rPr>
        <w:t xml:space="preserve">89.73 </w:t>
      </w:r>
      <w:r w:rsidRPr="009123CF">
        <w:rPr>
          <w:rFonts w:ascii="Angsana New" w:hAnsi="Angsana New" w:hint="cs"/>
          <w:sz w:val="30"/>
          <w:szCs w:val="30"/>
          <w:cs/>
        </w:rPr>
        <w:t>ล้านบาท</w:t>
      </w:r>
    </w:p>
    <w:p w14:paraId="342CB240" w14:textId="637E022D" w:rsidR="00D600F7" w:rsidRPr="00D47A38" w:rsidRDefault="00D600F7" w:rsidP="00D600F7">
      <w:pPr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32C2A560" w14:textId="77777777" w:rsidR="00183F99" w:rsidRDefault="005A5CD5" w:rsidP="00D47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52D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952D6">
        <w:rPr>
          <w:rFonts w:asciiTheme="majorBidi" w:hAnsiTheme="majorBidi" w:cstheme="majorBidi"/>
          <w:sz w:val="30"/>
          <w:szCs w:val="30"/>
        </w:rPr>
        <w:t>28</w:t>
      </w:r>
      <w:r w:rsidRPr="001952D6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1952D6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1952D6">
        <w:rPr>
          <w:rFonts w:asciiTheme="majorBidi" w:hAnsiTheme="majorBidi" w:cstheme="majorBidi"/>
          <w:sz w:val="30"/>
          <w:szCs w:val="30"/>
          <w:cs/>
        </w:rPr>
        <w:t xml:space="preserve"> บริษัทขายที่ดิน</w:t>
      </w:r>
      <w:r w:rsidR="00E4770F">
        <w:rPr>
          <w:rFonts w:asciiTheme="majorBidi" w:hAnsiTheme="majorBidi" w:cstheme="majorBidi" w:hint="cs"/>
          <w:sz w:val="30"/>
          <w:szCs w:val="30"/>
          <w:cs/>
        </w:rPr>
        <w:t>และสิ่งปลูกสร้าง</w:t>
      </w:r>
      <w:r w:rsidRPr="001952D6">
        <w:rPr>
          <w:rFonts w:asciiTheme="majorBidi" w:hAnsiTheme="majorBidi" w:cstheme="majorBidi"/>
          <w:sz w:val="30"/>
          <w:szCs w:val="30"/>
          <w:cs/>
        </w:rPr>
        <w:t>ให้กับกิจการที่เกี่ยวข้องกันแห่งหนึ่ง มูลค่ารวม</w:t>
      </w:r>
      <w:r w:rsidR="00E4770F">
        <w:rPr>
          <w:rFonts w:asciiTheme="majorBidi" w:hAnsiTheme="majorBidi" w:cstheme="majorBidi"/>
          <w:sz w:val="30"/>
          <w:szCs w:val="30"/>
          <w:cs/>
        </w:rPr>
        <w:br/>
      </w:r>
      <w:r w:rsidRPr="001952D6">
        <w:rPr>
          <w:rFonts w:asciiTheme="majorBidi" w:hAnsiTheme="majorBidi" w:cstheme="majorBidi"/>
          <w:sz w:val="30"/>
          <w:szCs w:val="30"/>
          <w:cs/>
        </w:rPr>
        <w:t xml:space="preserve">ทั้งสิ้นประมาณ </w:t>
      </w:r>
      <w:r>
        <w:rPr>
          <w:rFonts w:asciiTheme="majorBidi" w:hAnsiTheme="majorBidi" w:cstheme="majorBidi"/>
          <w:sz w:val="30"/>
          <w:szCs w:val="30"/>
        </w:rPr>
        <w:t>218</w:t>
      </w:r>
      <w:r w:rsidRPr="001952D6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8</w:t>
      </w:r>
      <w:r w:rsidRPr="001952D6">
        <w:rPr>
          <w:rFonts w:asciiTheme="majorBidi" w:hAnsiTheme="majorBidi" w:cstheme="majorBidi"/>
          <w:sz w:val="30"/>
          <w:szCs w:val="30"/>
        </w:rPr>
        <w:t>0</w:t>
      </w:r>
      <w:r w:rsidRPr="001952D6">
        <w:rPr>
          <w:rFonts w:asciiTheme="majorBidi" w:hAnsiTheme="majorBidi" w:cstheme="majorBidi"/>
          <w:sz w:val="30"/>
          <w:szCs w:val="30"/>
          <w:cs/>
        </w:rPr>
        <w:t xml:space="preserve"> ล้านบาท โดยมีการโอนกรรมสิทธิ์ในวันเดียวกันและเกิดกำไรจากการขายอสังหาริมทรัพย์เพื่อการลงทุนจำนวน </w:t>
      </w:r>
      <w:r w:rsidRPr="00217803">
        <w:rPr>
          <w:rFonts w:asciiTheme="majorBidi" w:hAnsiTheme="majorBidi" w:cstheme="majorBidi"/>
          <w:sz w:val="30"/>
          <w:szCs w:val="30"/>
        </w:rPr>
        <w:t>1</w:t>
      </w:r>
      <w:r w:rsidR="00217803" w:rsidRPr="00217803">
        <w:rPr>
          <w:rFonts w:asciiTheme="majorBidi" w:hAnsiTheme="majorBidi" w:cstheme="majorBidi"/>
          <w:sz w:val="30"/>
          <w:szCs w:val="30"/>
        </w:rPr>
        <w:t>13</w:t>
      </w:r>
      <w:r w:rsidR="009F7D0A" w:rsidRPr="00217803">
        <w:rPr>
          <w:rFonts w:asciiTheme="majorBidi" w:hAnsiTheme="majorBidi" w:cstheme="majorBidi"/>
          <w:sz w:val="30"/>
          <w:szCs w:val="30"/>
        </w:rPr>
        <w:t>.</w:t>
      </w:r>
      <w:r w:rsidR="00217803" w:rsidRPr="00217803">
        <w:rPr>
          <w:rFonts w:asciiTheme="majorBidi" w:hAnsiTheme="majorBidi" w:cstheme="majorBidi"/>
          <w:sz w:val="30"/>
          <w:szCs w:val="30"/>
        </w:rPr>
        <w:t>41</w:t>
      </w:r>
      <w:r w:rsidRPr="0021780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25CAF77C" w14:textId="77777777" w:rsidR="00183F99" w:rsidRDefault="00183F99" w:rsidP="00D47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8523E3" w14:textId="0CC19B8E" w:rsidR="00183F99" w:rsidRPr="009123CF" w:rsidRDefault="00183F99" w:rsidP="00183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10BBE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>
        <w:rPr>
          <w:rFonts w:ascii="Angsana New" w:hAnsi="Angsana New" w:hint="cs"/>
          <w:i/>
          <w:iCs/>
          <w:sz w:val="30"/>
          <w:szCs w:val="30"/>
          <w:cs/>
        </w:rPr>
        <w:t>ซื้</w:t>
      </w:r>
      <w:r w:rsidRPr="00183F99">
        <w:rPr>
          <w:rFonts w:ascii="Angsana New" w:hAnsi="Angsana New"/>
          <w:i/>
          <w:iCs/>
          <w:sz w:val="30"/>
          <w:szCs w:val="30"/>
          <w:cs/>
        </w:rPr>
        <w:t>อขายหุ้น</w:t>
      </w:r>
    </w:p>
    <w:p w14:paraId="6CBEC57B" w14:textId="77777777" w:rsidR="00183F99" w:rsidRPr="00D47A38" w:rsidRDefault="00183F99" w:rsidP="00183F99">
      <w:pPr>
        <w:rPr>
          <w:rFonts w:asciiTheme="majorBidi" w:hAnsiTheme="majorBidi" w:cstheme="majorBidi"/>
          <w:sz w:val="24"/>
          <w:szCs w:val="24"/>
          <w:lang w:val="x-none" w:eastAsia="x-none"/>
        </w:rPr>
      </w:pPr>
      <w:r w:rsidRPr="001952D6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</w:p>
    <w:p w14:paraId="4DD14B05" w14:textId="27A153EB" w:rsidR="009A307A" w:rsidRDefault="00A2352C" w:rsidP="00183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352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83F99" w:rsidRPr="00183F99">
        <w:rPr>
          <w:rFonts w:ascii="Angsana New" w:hAnsi="Angsana New"/>
          <w:sz w:val="30"/>
          <w:szCs w:val="30"/>
          <w:cs/>
        </w:rPr>
        <w:t>ได้ทำสัญญาซื้อขายหุ้น บริษัท หนองเสือช้างชลบุรี จำกัด กับกิจการที่เกี่ยวข้องกันหลายแห่ง โดย</w:t>
      </w:r>
      <w:r w:rsidR="00947006">
        <w:rPr>
          <w:rFonts w:ascii="Angsana New" w:hAnsi="Angsana New" w:hint="cs"/>
          <w:sz w:val="30"/>
          <w:szCs w:val="30"/>
          <w:cs/>
        </w:rPr>
        <w:t>มีกำหนด</w:t>
      </w:r>
      <w:r w:rsidR="00183F99" w:rsidRPr="00183F99">
        <w:rPr>
          <w:rFonts w:ascii="Angsana New" w:hAnsi="Angsana New"/>
          <w:sz w:val="30"/>
          <w:szCs w:val="30"/>
          <w:cs/>
        </w:rPr>
        <w:t>ชำระ</w:t>
      </w:r>
      <w:r w:rsidR="00947006">
        <w:rPr>
          <w:rFonts w:ascii="Angsana New" w:hAnsi="Angsana New" w:hint="cs"/>
          <w:sz w:val="30"/>
          <w:szCs w:val="30"/>
          <w:cs/>
        </w:rPr>
        <w:t>เงิน</w:t>
      </w:r>
      <w:r w:rsidR="00183F99" w:rsidRPr="00183F99">
        <w:rPr>
          <w:rFonts w:ascii="Angsana New" w:hAnsi="Angsana New"/>
          <w:sz w:val="30"/>
          <w:szCs w:val="30"/>
          <w:cs/>
        </w:rPr>
        <w:t xml:space="preserve">ตามที่กำหนดไว้ในสัญญา </w:t>
      </w:r>
      <w:r w:rsidR="00947006">
        <w:rPr>
          <w:rFonts w:ascii="Angsana New" w:hAnsi="Angsana New" w:hint="cs"/>
          <w:sz w:val="30"/>
          <w:szCs w:val="30"/>
          <w:cs/>
        </w:rPr>
        <w:t xml:space="preserve">เงินค้างชำระค่าหุ้นมีกำหนดชำระภายใน </w:t>
      </w:r>
      <w:r w:rsidR="006C2197">
        <w:rPr>
          <w:rFonts w:ascii="Angsana New" w:hAnsi="Angsana New"/>
          <w:sz w:val="30"/>
          <w:szCs w:val="30"/>
        </w:rPr>
        <w:t>2</w:t>
      </w:r>
      <w:r w:rsidR="00947006">
        <w:rPr>
          <w:rFonts w:ascii="Angsana New" w:hAnsi="Angsana New"/>
          <w:sz w:val="30"/>
          <w:szCs w:val="30"/>
        </w:rPr>
        <w:t xml:space="preserve"> </w:t>
      </w:r>
      <w:r w:rsidR="00947006">
        <w:rPr>
          <w:rFonts w:ascii="Angsana New" w:hAnsi="Angsana New" w:hint="cs"/>
          <w:sz w:val="30"/>
          <w:szCs w:val="30"/>
          <w:cs/>
        </w:rPr>
        <w:t>ปี</w:t>
      </w:r>
      <w:r w:rsidR="00183F99" w:rsidRPr="00183F99">
        <w:rPr>
          <w:rFonts w:ascii="Angsana New" w:hAnsi="Angsana New"/>
          <w:sz w:val="30"/>
          <w:szCs w:val="30"/>
          <w:cs/>
        </w:rPr>
        <w:t>มี</w:t>
      </w:r>
      <w:r w:rsidR="00C9621F">
        <w:rPr>
          <w:rFonts w:ascii="Angsana New" w:hAnsi="Angsana New" w:hint="cs"/>
          <w:sz w:val="30"/>
          <w:szCs w:val="30"/>
          <w:cs/>
        </w:rPr>
        <w:t>อัตรา</w:t>
      </w:r>
      <w:r w:rsidR="00183F99" w:rsidRPr="00183F99">
        <w:rPr>
          <w:rFonts w:ascii="Angsana New" w:hAnsi="Angsana New"/>
          <w:sz w:val="30"/>
          <w:szCs w:val="30"/>
          <w:cs/>
        </w:rPr>
        <w:t>ดอกเบี้ย</w:t>
      </w:r>
      <w:r w:rsidR="00CC5827">
        <w:rPr>
          <w:rFonts w:ascii="Angsana New" w:hAnsi="Angsana New"/>
          <w:sz w:val="30"/>
          <w:szCs w:val="30"/>
          <w:cs/>
        </w:rPr>
        <w:br/>
      </w:r>
      <w:r w:rsidR="00183F99" w:rsidRPr="00183F99">
        <w:rPr>
          <w:rFonts w:ascii="Angsana New" w:hAnsi="Angsana New"/>
          <w:sz w:val="30"/>
          <w:szCs w:val="30"/>
          <w:cs/>
        </w:rPr>
        <w:t xml:space="preserve">ร้อยละ </w:t>
      </w:r>
      <w:r w:rsidR="006C2197">
        <w:rPr>
          <w:rFonts w:ascii="Angsana New" w:hAnsi="Angsana New"/>
          <w:sz w:val="30"/>
          <w:szCs w:val="30"/>
        </w:rPr>
        <w:t>5</w:t>
      </w:r>
      <w:r w:rsidR="00183F99" w:rsidRPr="00183F99">
        <w:rPr>
          <w:rFonts w:ascii="Angsana New" w:hAnsi="Angsana New"/>
          <w:sz w:val="30"/>
          <w:szCs w:val="30"/>
        </w:rPr>
        <w:t xml:space="preserve"> </w:t>
      </w:r>
      <w:r w:rsidR="00183F99" w:rsidRPr="00183F99">
        <w:rPr>
          <w:rFonts w:ascii="Angsana New" w:hAnsi="Angsana New"/>
          <w:sz w:val="30"/>
          <w:szCs w:val="30"/>
          <w:cs/>
        </w:rPr>
        <w:t>ต่อปี</w:t>
      </w:r>
    </w:p>
    <w:p w14:paraId="0B43D3D6" w14:textId="77777777" w:rsidR="00183F99" w:rsidRPr="00183F99" w:rsidRDefault="00183F99" w:rsidP="00183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BF7B49A" w14:textId="12EDF4B4" w:rsidR="00006DA1" w:rsidRPr="000160C6" w:rsidRDefault="00006DA1" w:rsidP="004C2839">
      <w:pPr>
        <w:pStyle w:val="Heading6"/>
        <w:numPr>
          <w:ilvl w:val="0"/>
          <w:numId w:val="20"/>
        </w:numPr>
        <w:ind w:left="540" w:hanging="567"/>
        <w:jc w:val="both"/>
        <w:rPr>
          <w:rFonts w:ascii="Angsana New" w:hAnsi="Angsana New"/>
          <w:sz w:val="30"/>
          <w:szCs w:val="30"/>
        </w:rPr>
      </w:pPr>
      <w:r w:rsidRPr="000160C6">
        <w:rPr>
          <w:rFonts w:ascii="Angsana New" w:hAnsi="Angsana New"/>
          <w:sz w:val="30"/>
          <w:szCs w:val="30"/>
          <w:cs/>
        </w:rPr>
        <w:t>อสังหาริมทรัพย์พัฒนา</w:t>
      </w:r>
      <w:r w:rsidR="007201A1" w:rsidRPr="000160C6">
        <w:rPr>
          <w:rFonts w:ascii="Angsana New" w:hAnsi="Angsana New" w:hint="cs"/>
          <w:sz w:val="30"/>
          <w:szCs w:val="30"/>
          <w:cs/>
        </w:rPr>
        <w:t>เพื่อ</w:t>
      </w:r>
      <w:r w:rsidR="00C34409" w:rsidRPr="000160C6">
        <w:rPr>
          <w:rFonts w:ascii="Angsana New" w:hAnsi="Angsana New" w:hint="cs"/>
          <w:sz w:val="30"/>
          <w:szCs w:val="30"/>
          <w:cs/>
        </w:rPr>
        <w:t>ขาย</w:t>
      </w:r>
    </w:p>
    <w:p w14:paraId="2C83A0F6" w14:textId="50C2CCA4" w:rsidR="006C41CB" w:rsidRPr="00657B05" w:rsidRDefault="006C41CB" w:rsidP="006C41CB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tbl>
      <w:tblPr>
        <w:tblW w:w="4798" w:type="pct"/>
        <w:tblInd w:w="423" w:type="dxa"/>
        <w:tblLayout w:type="fixed"/>
        <w:tblLook w:val="01E0" w:firstRow="1" w:lastRow="1" w:firstColumn="1" w:lastColumn="1" w:noHBand="0" w:noVBand="0"/>
      </w:tblPr>
      <w:tblGrid>
        <w:gridCol w:w="3187"/>
        <w:gridCol w:w="898"/>
        <w:gridCol w:w="1082"/>
        <w:gridCol w:w="264"/>
        <w:gridCol w:w="1080"/>
        <w:gridCol w:w="269"/>
        <w:gridCol w:w="1080"/>
        <w:gridCol w:w="269"/>
        <w:gridCol w:w="1088"/>
      </w:tblGrid>
      <w:tr w:rsidR="00153639" w:rsidRPr="006375B5" w14:paraId="4966856E" w14:textId="77777777" w:rsidTr="001B6B42">
        <w:trPr>
          <w:tblHeader/>
        </w:trPr>
        <w:tc>
          <w:tcPr>
            <w:tcW w:w="1729" w:type="pct"/>
          </w:tcPr>
          <w:p w14:paraId="4685B504" w14:textId="77777777" w:rsidR="006C41CB" w:rsidRPr="006375B5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7" w:type="pct"/>
          </w:tcPr>
          <w:p w14:paraId="127E2323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16" w:type="pct"/>
            <w:gridSpan w:val="3"/>
          </w:tcPr>
          <w:p w14:paraId="0C16B089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D7F41CC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760C1AA1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68A6" w:rsidRPr="006375B5" w14:paraId="26A84B09" w14:textId="77777777" w:rsidTr="001B6B42">
        <w:trPr>
          <w:tblHeader/>
        </w:trPr>
        <w:tc>
          <w:tcPr>
            <w:tcW w:w="1729" w:type="pct"/>
          </w:tcPr>
          <w:p w14:paraId="7D199902" w14:textId="77777777" w:rsidR="005468A6" w:rsidRPr="006375B5" w:rsidRDefault="005468A6" w:rsidP="00546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7" w:type="pct"/>
          </w:tcPr>
          <w:p w14:paraId="5A0FEFF0" w14:textId="1A322DF5" w:rsidR="005468A6" w:rsidRPr="006375B5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074C11A" w14:textId="00E6FA0E" w:rsidR="005468A6" w:rsidRPr="006375B5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0A20C00A" w14:textId="388A19B0" w:rsidR="005468A6" w:rsidRPr="006375B5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86" w:type="pct"/>
          </w:tcPr>
          <w:p w14:paraId="2573FEF3" w14:textId="442108CB" w:rsidR="005468A6" w:rsidRPr="006375B5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6E087668" w14:textId="4A83B05B" w:rsidR="005468A6" w:rsidRPr="006375B5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86" w:type="pct"/>
          </w:tcPr>
          <w:p w14:paraId="55B37495" w14:textId="4F56DD0F" w:rsidR="005468A6" w:rsidRPr="006375B5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608C5B42" w14:textId="66859597" w:rsidR="005468A6" w:rsidRPr="006375B5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90" w:type="pct"/>
          </w:tcPr>
          <w:p w14:paraId="0395D8BC" w14:textId="3E4CCC89" w:rsidR="005468A6" w:rsidRPr="006375B5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5468A6" w:rsidRPr="006375B5" w14:paraId="33E57B93" w14:textId="77777777" w:rsidTr="001B6B42">
        <w:trPr>
          <w:tblHeader/>
        </w:trPr>
        <w:tc>
          <w:tcPr>
            <w:tcW w:w="1729" w:type="pct"/>
          </w:tcPr>
          <w:p w14:paraId="61F1B87C" w14:textId="77777777" w:rsidR="005468A6" w:rsidRPr="006375B5" w:rsidRDefault="005468A6" w:rsidP="00546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7" w:type="pct"/>
          </w:tcPr>
          <w:p w14:paraId="113F4A69" w14:textId="77777777" w:rsidR="005468A6" w:rsidRPr="006375B5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44165E0F" w14:textId="63692F7A" w:rsidR="005468A6" w:rsidRPr="000E564C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29233CF8" w14:textId="6E01F9CC" w:rsidR="005468A6" w:rsidRPr="006375B5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86" w:type="pct"/>
          </w:tcPr>
          <w:p w14:paraId="47E6AF90" w14:textId="30D9DD98" w:rsidR="005468A6" w:rsidRPr="00D6167E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77EA0D5D" w14:textId="0CD21BA0" w:rsidR="005468A6" w:rsidRPr="006375B5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586" w:type="pct"/>
          </w:tcPr>
          <w:p w14:paraId="690F91C2" w14:textId="7AB818CC" w:rsidR="005468A6" w:rsidRPr="000E564C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6" w:type="pct"/>
          </w:tcPr>
          <w:p w14:paraId="1557ABC0" w14:textId="3B2AE737" w:rsidR="005468A6" w:rsidRPr="006375B5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90" w:type="pct"/>
          </w:tcPr>
          <w:p w14:paraId="5F64AA48" w14:textId="72BF822A" w:rsidR="005468A6" w:rsidRPr="00D6167E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50EBD" w:rsidRPr="006375B5" w14:paraId="70059C9D" w14:textId="77777777" w:rsidTr="001B6B42">
        <w:trPr>
          <w:tblHeader/>
        </w:trPr>
        <w:tc>
          <w:tcPr>
            <w:tcW w:w="1729" w:type="pct"/>
          </w:tcPr>
          <w:p w14:paraId="21536E97" w14:textId="77777777" w:rsidR="00050EBD" w:rsidRPr="006375B5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7" w:type="pct"/>
          </w:tcPr>
          <w:p w14:paraId="18C653ED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4" w:type="pct"/>
            <w:gridSpan w:val="7"/>
          </w:tcPr>
          <w:p w14:paraId="0B8E6000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0EBD" w:rsidRPr="006375B5" w14:paraId="181E6E52" w14:textId="77777777" w:rsidTr="001B6B42">
        <w:tc>
          <w:tcPr>
            <w:tcW w:w="1729" w:type="pct"/>
          </w:tcPr>
          <w:p w14:paraId="22563137" w14:textId="77777777" w:rsidR="00050EBD" w:rsidRPr="006375B5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487" w:type="pct"/>
          </w:tcPr>
          <w:p w14:paraId="5FAAE052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4" w:type="pct"/>
            <w:gridSpan w:val="7"/>
          </w:tcPr>
          <w:p w14:paraId="396CA5B9" w14:textId="77777777" w:rsidR="00050EBD" w:rsidRPr="009E6BC2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E622E" w:rsidRPr="006375B5" w14:paraId="4B7403FA" w14:textId="77777777" w:rsidTr="001B6B42">
        <w:tc>
          <w:tcPr>
            <w:tcW w:w="1729" w:type="pct"/>
          </w:tcPr>
          <w:p w14:paraId="627AF789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487" w:type="pct"/>
          </w:tcPr>
          <w:p w14:paraId="22772201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F605508" w14:textId="5172E5BA" w:rsidR="003E622E" w:rsidRPr="006375B5" w:rsidRDefault="007E33B9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3E622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143" w:type="pct"/>
          </w:tcPr>
          <w:p w14:paraId="3DAAF77D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2E5393F" w14:textId="484FE1D3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17,142</w:t>
            </w:r>
          </w:p>
        </w:tc>
        <w:tc>
          <w:tcPr>
            <w:tcW w:w="146" w:type="pct"/>
          </w:tcPr>
          <w:p w14:paraId="0ED200A1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96ED2B1" w14:textId="7CAB58D9" w:rsidR="003E622E" w:rsidRPr="00DD6C07" w:rsidRDefault="003E622E" w:rsidP="003E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B959E9A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5F24CAA" w14:textId="6CDBCB05" w:rsidR="003E622E" w:rsidRPr="00DD6C07" w:rsidRDefault="003E622E" w:rsidP="003E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622E" w:rsidRPr="006375B5" w14:paraId="18898B97" w14:textId="77777777" w:rsidTr="001B6B42">
        <w:tc>
          <w:tcPr>
            <w:tcW w:w="1729" w:type="pct"/>
          </w:tcPr>
          <w:p w14:paraId="3CC96F14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87" w:type="pct"/>
          </w:tcPr>
          <w:p w14:paraId="16B72344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AD0A8BF" w14:textId="44A3790A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</w:t>
            </w:r>
            <w:r w:rsidR="007E33B9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3" w:type="pct"/>
          </w:tcPr>
          <w:p w14:paraId="01E64DFB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B4A3833" w14:textId="3B972C0D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6,638</w:t>
            </w:r>
          </w:p>
        </w:tc>
        <w:tc>
          <w:tcPr>
            <w:tcW w:w="146" w:type="pct"/>
          </w:tcPr>
          <w:p w14:paraId="695AE833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F8ADE0B" w14:textId="547C6F65" w:rsidR="003E622E" w:rsidRPr="00DD6C07" w:rsidRDefault="003E622E" w:rsidP="003E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D752CF3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34A6821" w14:textId="4708829D" w:rsidR="003E622E" w:rsidRPr="00DD6C07" w:rsidRDefault="003E622E" w:rsidP="003E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622E" w:rsidRPr="006375B5" w14:paraId="4FE64E47" w14:textId="77777777" w:rsidTr="001B6B42">
        <w:tc>
          <w:tcPr>
            <w:tcW w:w="1729" w:type="pct"/>
          </w:tcPr>
          <w:p w14:paraId="6FBCCBE9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487" w:type="pct"/>
          </w:tcPr>
          <w:p w14:paraId="38E7A25B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4C4883" w14:textId="65B3B128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</w:t>
            </w:r>
            <w:r w:rsidR="00AC2434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3" w:type="pct"/>
          </w:tcPr>
          <w:p w14:paraId="6E86A00E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DB72A74" w14:textId="3181C4BE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4,052</w:t>
            </w:r>
          </w:p>
        </w:tc>
        <w:tc>
          <w:tcPr>
            <w:tcW w:w="146" w:type="pct"/>
          </w:tcPr>
          <w:p w14:paraId="36E4773D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5BF237E" w14:textId="44CA6B8E" w:rsidR="003E622E" w:rsidRPr="00DD6C07" w:rsidRDefault="003E622E" w:rsidP="003E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0C18BCA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C1C9754" w14:textId="2C87AE5B" w:rsidR="003E622E" w:rsidRPr="00DD6C07" w:rsidRDefault="003E622E" w:rsidP="003E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622E" w:rsidRPr="006375B5" w14:paraId="01335FAA" w14:textId="77777777" w:rsidTr="001B6B42">
        <w:tc>
          <w:tcPr>
            <w:tcW w:w="1729" w:type="pct"/>
          </w:tcPr>
          <w:p w14:paraId="5155CEB0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487" w:type="pct"/>
          </w:tcPr>
          <w:p w14:paraId="63E7080F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12D0449" w14:textId="02E5D4E8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7E33B9">
              <w:rPr>
                <w:rFonts w:ascii="Angsana New" w:hAnsi="Angsana New"/>
                <w:sz w:val="30"/>
                <w:szCs w:val="30"/>
              </w:rPr>
              <w:t>676</w:t>
            </w:r>
          </w:p>
        </w:tc>
        <w:tc>
          <w:tcPr>
            <w:tcW w:w="143" w:type="pct"/>
          </w:tcPr>
          <w:p w14:paraId="270A4062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F54BD9A" w14:textId="5A657494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1,653</w:t>
            </w:r>
          </w:p>
        </w:tc>
        <w:tc>
          <w:tcPr>
            <w:tcW w:w="146" w:type="pct"/>
          </w:tcPr>
          <w:p w14:paraId="00FA9A29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8F8C8E0" w14:textId="248CF5B6" w:rsidR="003E622E" w:rsidRPr="00DD6C07" w:rsidRDefault="003E622E" w:rsidP="003E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B3EF2C5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8F45A26" w14:textId="6C38B36B" w:rsidR="003E622E" w:rsidRPr="00DD6C07" w:rsidRDefault="003E622E" w:rsidP="003E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622E" w:rsidRPr="006375B5" w14:paraId="1E7C027E" w14:textId="77777777" w:rsidTr="001B6B42">
        <w:tc>
          <w:tcPr>
            <w:tcW w:w="1729" w:type="pct"/>
          </w:tcPr>
          <w:p w14:paraId="2AE9B9E7" w14:textId="77777777" w:rsidR="003E622E" w:rsidRPr="006375B5" w:rsidRDefault="003E622E" w:rsidP="003E622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</w:tcPr>
          <w:p w14:paraId="638D8EC9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48AB9F61" w14:textId="29009C85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</w:t>
            </w:r>
            <w:r w:rsidR="007E33B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C243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683B4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7B0E3309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AC8E890" w14:textId="01363D84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29,485</w:t>
            </w:r>
          </w:p>
        </w:tc>
        <w:tc>
          <w:tcPr>
            <w:tcW w:w="146" w:type="pct"/>
          </w:tcPr>
          <w:p w14:paraId="388EC5BD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844AD04" w14:textId="4EBB19C3" w:rsidR="003E622E" w:rsidRPr="00DD04FD" w:rsidRDefault="003E622E" w:rsidP="003E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DAE459F" w14:textId="77777777" w:rsidR="003E622E" w:rsidRPr="00DD04FD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01B1D66F" w14:textId="56481252" w:rsidR="003E622E" w:rsidRPr="00DD04FD" w:rsidRDefault="003E622E" w:rsidP="003E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E622E" w:rsidRPr="006375B5" w14:paraId="4920244E" w14:textId="77777777" w:rsidTr="001B6B42">
        <w:tc>
          <w:tcPr>
            <w:tcW w:w="1729" w:type="pct"/>
          </w:tcPr>
          <w:p w14:paraId="16786F06" w14:textId="77777777" w:rsidR="003E622E" w:rsidRPr="006375B5" w:rsidRDefault="003E622E" w:rsidP="003E62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ที่พัฒนาเสร็จแล้ว</w:t>
            </w:r>
          </w:p>
        </w:tc>
        <w:tc>
          <w:tcPr>
            <w:tcW w:w="487" w:type="pct"/>
          </w:tcPr>
          <w:p w14:paraId="2547FC18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59EE010" w14:textId="51E2DD19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7E33B9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83B4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4B069A42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758A4A6" w14:textId="18E2AC13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4,376</w:t>
            </w:r>
          </w:p>
        </w:tc>
        <w:tc>
          <w:tcPr>
            <w:tcW w:w="146" w:type="pct"/>
          </w:tcPr>
          <w:p w14:paraId="7EB169DD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7374342" w14:textId="7AD83516" w:rsidR="003E622E" w:rsidRPr="006375B5" w:rsidRDefault="003E622E" w:rsidP="003E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1C4479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D7B956C" w14:textId="25F3B6C5" w:rsidR="003E622E" w:rsidRPr="006375B5" w:rsidRDefault="003E622E" w:rsidP="003E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622E" w:rsidRPr="006375B5" w14:paraId="27ADBFDD" w14:textId="77777777" w:rsidTr="001B6B42">
        <w:tc>
          <w:tcPr>
            <w:tcW w:w="1729" w:type="pct"/>
          </w:tcPr>
          <w:p w14:paraId="711D9688" w14:textId="77777777" w:rsidR="003E622E" w:rsidRPr="006375B5" w:rsidRDefault="003E622E" w:rsidP="003E62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รวมอสังหาริมทรัพย์</w:t>
            </w: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487" w:type="pct"/>
          </w:tcPr>
          <w:p w14:paraId="1724C337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7861C65B" w14:textId="79F369BF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</w:t>
            </w:r>
            <w:r w:rsidR="00AC2434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683B4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5A0385CC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430BCF3" w14:textId="4AF01471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33,861</w:t>
            </w:r>
          </w:p>
        </w:tc>
        <w:tc>
          <w:tcPr>
            <w:tcW w:w="146" w:type="pct"/>
          </w:tcPr>
          <w:p w14:paraId="6CCD87F2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3E54EAB" w14:textId="537998BC" w:rsidR="003E622E" w:rsidRPr="00DD04FD" w:rsidRDefault="003E622E" w:rsidP="003E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F07C46C" w14:textId="77777777" w:rsidR="003E622E" w:rsidRPr="00DD04FD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80735F4" w14:textId="11B77B63" w:rsidR="003E622E" w:rsidRPr="00DD04FD" w:rsidRDefault="003E622E" w:rsidP="003E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E622E" w:rsidRPr="006375B5" w14:paraId="613AF2F4" w14:textId="77777777" w:rsidTr="001B6B42">
        <w:tc>
          <w:tcPr>
            <w:tcW w:w="1729" w:type="pct"/>
          </w:tcPr>
          <w:p w14:paraId="4FA63C2E" w14:textId="77777777" w:rsidR="003E622E" w:rsidRPr="006375B5" w:rsidRDefault="003E622E" w:rsidP="003E622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</w:t>
            </w:r>
          </w:p>
        </w:tc>
        <w:tc>
          <w:tcPr>
            <w:tcW w:w="487" w:type="pct"/>
          </w:tcPr>
          <w:p w14:paraId="375F81B6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5FFE427" w14:textId="3C3FDF15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</w:t>
            </w:r>
            <w:r w:rsidR="00683B4A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4E09F7C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853206D" w14:textId="774D1996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(414)</w:t>
            </w:r>
          </w:p>
        </w:tc>
        <w:tc>
          <w:tcPr>
            <w:tcW w:w="146" w:type="pct"/>
          </w:tcPr>
          <w:p w14:paraId="080FE146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441EE94" w14:textId="7AE534FE" w:rsidR="003E622E" w:rsidRPr="006375B5" w:rsidRDefault="003E622E" w:rsidP="003E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6A8DCA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2CE590C" w14:textId="470533F2" w:rsidR="003E622E" w:rsidRPr="00DD6C07" w:rsidRDefault="003E622E" w:rsidP="003E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622E" w:rsidRPr="006375B5" w14:paraId="7D7D7D13" w14:textId="77777777" w:rsidTr="001B6B42">
        <w:tc>
          <w:tcPr>
            <w:tcW w:w="1729" w:type="pct"/>
          </w:tcPr>
          <w:p w14:paraId="2D87736D" w14:textId="77777777" w:rsidR="003E622E" w:rsidRPr="006375B5" w:rsidRDefault="003E622E" w:rsidP="003E622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7" w:type="pct"/>
          </w:tcPr>
          <w:p w14:paraId="4063EEF2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4D2854A" w14:textId="3C6EDD88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36,4</w:t>
            </w:r>
            <w:r w:rsidR="00AC2434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43" w:type="pct"/>
          </w:tcPr>
          <w:p w14:paraId="2B505DBF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5293783" w14:textId="63DB929D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33,447</w:t>
            </w:r>
          </w:p>
        </w:tc>
        <w:tc>
          <w:tcPr>
            <w:tcW w:w="146" w:type="pct"/>
          </w:tcPr>
          <w:p w14:paraId="59436F3C" w14:textId="77777777" w:rsidR="003E622E" w:rsidRPr="006375B5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B0F380D" w14:textId="462EE62A" w:rsidR="003E622E" w:rsidRPr="00DD04FD" w:rsidRDefault="003E622E" w:rsidP="003E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E609BC" w14:textId="77777777" w:rsidR="003E622E" w:rsidRPr="00DD04FD" w:rsidRDefault="003E622E" w:rsidP="003E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1106848" w14:textId="2DA6A07C" w:rsidR="003E622E" w:rsidRPr="00DD04FD" w:rsidRDefault="003E622E" w:rsidP="003E6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4AE40D2" w14:textId="29C85CB1" w:rsidR="00724193" w:rsidRDefault="00642EF4" w:rsidP="00EE0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375B5">
        <w:rPr>
          <w:rFonts w:ascii="Angsana New" w:eastAsia="Times New Roman" w:hAnsi="Angsana New"/>
          <w:sz w:val="30"/>
          <w:szCs w:val="30"/>
          <w:cs/>
        </w:rPr>
        <w:lastRenderedPageBreak/>
        <w:t>อสังหาริมทรัพย์พัฒนา</w:t>
      </w:r>
      <w:r w:rsidR="00764F0D" w:rsidRPr="006375B5">
        <w:rPr>
          <w:rFonts w:ascii="Angsana New" w:eastAsia="Times New Roman" w:hAnsi="Angsana New" w:hint="cs"/>
          <w:sz w:val="30"/>
          <w:szCs w:val="30"/>
          <w:cs/>
        </w:rPr>
        <w:t>เพื่อ</w:t>
      </w:r>
      <w:r w:rsidR="00C34409" w:rsidRPr="006375B5">
        <w:rPr>
          <w:rFonts w:ascii="Angsana New" w:eastAsia="Times New Roman" w:hAnsi="Angsana New" w:hint="cs"/>
          <w:sz w:val="30"/>
          <w:szCs w:val="30"/>
          <w:cs/>
        </w:rPr>
        <w:t>ขาย</w:t>
      </w:r>
      <w:r w:rsidR="003D05CE" w:rsidRPr="006375B5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6375B5">
        <w:rPr>
          <w:rFonts w:ascii="Angsana New" w:eastAsia="Times New Roman" w:hAnsi="Angsana New"/>
          <w:sz w:val="30"/>
          <w:szCs w:val="30"/>
          <w:cs/>
        </w:rPr>
        <w:t xml:space="preserve">ประกอบด้วย บ้านเดี่ยว บ้านแฝด ทาวน์เฮ้าส์ </w:t>
      </w:r>
      <w:r w:rsidR="007037FE" w:rsidRPr="007037FE">
        <w:rPr>
          <w:rFonts w:ascii="Angsana New" w:eastAsia="Times New Roman" w:hAnsi="Angsana New"/>
          <w:sz w:val="30"/>
          <w:szCs w:val="30"/>
        </w:rPr>
        <w:t>2</w:t>
      </w:r>
      <w:r w:rsidRPr="006375B5">
        <w:rPr>
          <w:rFonts w:ascii="Angsana New" w:eastAsia="Times New Roman" w:hAnsi="Angsana New"/>
          <w:sz w:val="30"/>
          <w:szCs w:val="30"/>
          <w:cs/>
        </w:rPr>
        <w:t xml:space="preserve"> ชั้น</w:t>
      </w:r>
      <w:r w:rsidR="00F81176" w:rsidRPr="006375B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ทาวน์เฮ้าส์ </w:t>
      </w:r>
      <w:r w:rsidR="007037FE" w:rsidRPr="007037FE">
        <w:rPr>
          <w:rFonts w:ascii="Angsana New" w:eastAsia="Times New Roman" w:hAnsi="Angsana New"/>
          <w:sz w:val="30"/>
          <w:szCs w:val="30"/>
        </w:rPr>
        <w:t>3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 ชั้น อาคารพาณิชย์ และห้องชุดซึ่งเป็นโครงการบ้านที่ดำเนินการและ</w:t>
      </w:r>
      <w:r w:rsidR="00006DA1" w:rsidRPr="0010582B">
        <w:rPr>
          <w:rFonts w:ascii="Angsana New" w:eastAsia="Times New Roman" w:hAnsi="Angsana New"/>
          <w:sz w:val="30"/>
          <w:szCs w:val="30"/>
          <w:cs/>
        </w:rPr>
        <w:t>เริ่มขายแล้วรวม</w:t>
      </w:r>
      <w:r w:rsidR="00EE023A" w:rsidRPr="0010582B">
        <w:rPr>
          <w:rFonts w:ascii="Angsana New" w:eastAsia="Times New Roman" w:hAnsi="Angsana New"/>
          <w:sz w:val="30"/>
          <w:szCs w:val="30"/>
        </w:rPr>
        <w:t xml:space="preserve"> </w:t>
      </w:r>
      <w:r w:rsidR="00EE023A" w:rsidRPr="00412625">
        <w:rPr>
          <w:rFonts w:ascii="Angsana New" w:eastAsia="Times New Roman" w:hAnsi="Angsana New"/>
          <w:sz w:val="30"/>
          <w:szCs w:val="30"/>
        </w:rPr>
        <w:t>7</w:t>
      </w:r>
      <w:r w:rsidR="005114AB" w:rsidRPr="00412625">
        <w:rPr>
          <w:rFonts w:ascii="Angsana New" w:eastAsia="Times New Roman" w:hAnsi="Angsana New" w:hint="cs"/>
          <w:sz w:val="30"/>
          <w:szCs w:val="30"/>
        </w:rPr>
        <w:t>3</w:t>
      </w:r>
      <w:r w:rsidR="00EE023A" w:rsidRPr="0010582B">
        <w:rPr>
          <w:rFonts w:ascii="Angsana New" w:eastAsia="Times New Roman" w:hAnsi="Angsana New"/>
          <w:sz w:val="30"/>
          <w:szCs w:val="30"/>
        </w:rPr>
        <w:t xml:space="preserve"> </w:t>
      </w:r>
      <w:r w:rsidR="00006DA1" w:rsidRPr="0010582B">
        <w:rPr>
          <w:rFonts w:ascii="Angsana New" w:eastAsia="Times New Roman" w:hAnsi="Angsana New"/>
          <w:sz w:val="30"/>
          <w:szCs w:val="30"/>
          <w:cs/>
        </w:rPr>
        <w:t>โครงการ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 และส่วนหนึ่งเป็น</w:t>
      </w:r>
      <w:r w:rsidR="00322FAD" w:rsidRPr="006375B5">
        <w:rPr>
          <w:rFonts w:ascii="Angsana New" w:eastAsia="Times New Roman" w:hAnsi="Angsana New" w:hint="cs"/>
          <w:sz w:val="30"/>
          <w:szCs w:val="30"/>
          <w:cs/>
        </w:rPr>
        <w:t>อสังหาริมทรัพย์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>ระหว่างพัฒนา</w:t>
      </w:r>
    </w:p>
    <w:p w14:paraId="0F3F56AF" w14:textId="06145AF4" w:rsidR="009123CF" w:rsidRDefault="00912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30"/>
          <w:szCs w:val="30"/>
          <w:cs/>
        </w:rPr>
      </w:pPr>
    </w:p>
    <w:p w14:paraId="490A866E" w14:textId="0ED4A80B" w:rsidR="00006DA1" w:rsidRPr="006375B5" w:rsidRDefault="00400B7B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375B5">
        <w:rPr>
          <w:rFonts w:ascii="Angsana New" w:eastAsia="Times New Roman" w:hAnsi="Angsana New" w:hint="cs"/>
          <w:i/>
          <w:iCs/>
          <w:sz w:val="30"/>
          <w:szCs w:val="30"/>
          <w:cs/>
        </w:rPr>
        <w:t>สินทรัพย์ที่ใช้เป็นหลักประกัน</w:t>
      </w:r>
    </w:p>
    <w:p w14:paraId="2180F21E" w14:textId="77777777" w:rsidR="00400B7B" w:rsidRPr="003511B4" w:rsidRDefault="00400B7B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22"/>
          <w:szCs w:val="22"/>
          <w:cs/>
          <w:lang w:val="en-GB"/>
        </w:rPr>
      </w:pPr>
    </w:p>
    <w:p w14:paraId="38CD3835" w14:textId="72D10A18" w:rsidR="009953F6" w:rsidRPr="009953F6" w:rsidRDefault="009953F6" w:rsidP="009953F6">
      <w:pPr>
        <w:autoSpaceDE w:val="0"/>
        <w:autoSpaceDN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2D6BCB">
        <w:rPr>
          <w:rFonts w:ascii="Angsana New" w:eastAsia="Times New Roman" w:hAnsi="Angsana New"/>
          <w:sz w:val="30"/>
          <w:szCs w:val="30"/>
          <w:cs/>
        </w:rPr>
        <w:t>บริษัทย่อย</w:t>
      </w:r>
      <w:r w:rsidR="00455A64">
        <w:rPr>
          <w:rFonts w:ascii="Angsana New" w:eastAsia="Times New Roman" w:hAnsi="Angsana New" w:hint="cs"/>
          <w:sz w:val="30"/>
          <w:szCs w:val="30"/>
          <w:cs/>
        </w:rPr>
        <w:t>ของบริษัท</w:t>
      </w:r>
      <w:r w:rsidRPr="002D6BCB">
        <w:rPr>
          <w:rFonts w:ascii="Angsana New" w:eastAsia="Times New Roman" w:hAnsi="Angsana New"/>
          <w:sz w:val="30"/>
          <w:szCs w:val="30"/>
          <w:cs/>
        </w:rPr>
        <w:t>ได้นำที่ดินพร้อมสิ่งปลูกสร้างส่วนใหญ่และสิ่งปลูกสร้างที่มีในภายหน้าไปจดจำนอง</w:t>
      </w:r>
      <w:r w:rsidR="004A4CD3">
        <w:rPr>
          <w:rFonts w:ascii="Angsana New" w:eastAsia="Times New Roman" w:hAnsi="Angsana New"/>
          <w:sz w:val="30"/>
          <w:szCs w:val="30"/>
        </w:rPr>
        <w:br/>
      </w:r>
      <w:r w:rsidRPr="002D6BCB">
        <w:rPr>
          <w:rFonts w:ascii="Angsana New" w:eastAsia="Times New Roman" w:hAnsi="Angsana New"/>
          <w:sz w:val="30"/>
          <w:szCs w:val="30"/>
          <w:cs/>
        </w:rPr>
        <w:t>เพื่อใช้เป็นหลักประกันเงินกู้ยืมจากสถาบันการเงินเป็นจำนวนเงิ</w:t>
      </w:r>
      <w:r w:rsidR="00982D45">
        <w:rPr>
          <w:rFonts w:ascii="Angsana New" w:eastAsia="Times New Roman" w:hAnsi="Angsana New" w:hint="cs"/>
          <w:sz w:val="30"/>
          <w:szCs w:val="30"/>
          <w:cs/>
        </w:rPr>
        <w:t xml:space="preserve">น </w:t>
      </w:r>
      <w:r w:rsidR="001C6A90">
        <w:rPr>
          <w:rFonts w:ascii="Angsana New" w:eastAsia="Times New Roman" w:hAnsi="Angsana New"/>
          <w:sz w:val="30"/>
          <w:szCs w:val="30"/>
        </w:rPr>
        <w:t>11,8</w:t>
      </w:r>
      <w:r w:rsidR="005A18D0">
        <w:rPr>
          <w:rFonts w:ascii="Angsana New" w:eastAsia="Times New Roman" w:hAnsi="Angsana New"/>
          <w:sz w:val="30"/>
          <w:szCs w:val="30"/>
        </w:rPr>
        <w:t>73</w:t>
      </w:r>
      <w:r w:rsidR="001C6A90">
        <w:rPr>
          <w:rFonts w:ascii="Angsana New" w:eastAsia="Times New Roman" w:hAnsi="Angsana New"/>
          <w:sz w:val="30"/>
          <w:szCs w:val="30"/>
        </w:rPr>
        <w:t>.</w:t>
      </w:r>
      <w:r w:rsidR="005A18D0">
        <w:rPr>
          <w:rFonts w:ascii="Angsana New" w:eastAsia="Times New Roman" w:hAnsi="Angsana New"/>
          <w:sz w:val="30"/>
          <w:szCs w:val="30"/>
        </w:rPr>
        <w:t>28</w:t>
      </w:r>
      <w:r w:rsidR="002D6BCB">
        <w:rPr>
          <w:rFonts w:ascii="Angsana New" w:hAnsi="Angsana New"/>
          <w:spacing w:val="-2"/>
          <w:sz w:val="30"/>
          <w:szCs w:val="30"/>
        </w:rPr>
        <w:t xml:space="preserve"> </w:t>
      </w:r>
      <w:r w:rsidRPr="002D6BCB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2D6BCB">
        <w:rPr>
          <w:rFonts w:ascii="Angsana New" w:eastAsia="Times New Roman" w:hAnsi="Angsana New"/>
          <w:sz w:val="30"/>
          <w:szCs w:val="30"/>
        </w:rPr>
        <w:t xml:space="preserve"> </w:t>
      </w:r>
      <w:r w:rsidRPr="00DF6B47">
        <w:rPr>
          <w:rFonts w:ascii="Angsana New" w:eastAsia="Times New Roman" w:hAnsi="Angsana New"/>
          <w:i/>
          <w:iCs/>
          <w:sz w:val="30"/>
          <w:szCs w:val="30"/>
        </w:rPr>
        <w:t>(</w:t>
      </w:r>
      <w:r w:rsidR="007037FE" w:rsidRPr="00DF6B47">
        <w:rPr>
          <w:rFonts w:ascii="Angsana New" w:eastAsia="Times New Roman" w:hAnsi="Angsana New"/>
          <w:i/>
          <w:iCs/>
          <w:sz w:val="30"/>
          <w:szCs w:val="30"/>
        </w:rPr>
        <w:t>30</w:t>
      </w:r>
      <w:r w:rsidRPr="00DF6B47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Pr="00DF6B47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กันยายน </w:t>
      </w:r>
      <w:r w:rsidR="007037FE" w:rsidRPr="00DF6B47">
        <w:rPr>
          <w:rFonts w:ascii="Angsana New" w:eastAsia="Times New Roman" w:hAnsi="Angsana New"/>
          <w:i/>
          <w:iCs/>
          <w:sz w:val="30"/>
          <w:szCs w:val="30"/>
        </w:rPr>
        <w:t>256</w:t>
      </w:r>
      <w:r w:rsidR="00982D45">
        <w:rPr>
          <w:rFonts w:ascii="Angsana New" w:eastAsia="Times New Roman" w:hAnsi="Angsana New"/>
          <w:i/>
          <w:iCs/>
          <w:sz w:val="30"/>
          <w:szCs w:val="30"/>
        </w:rPr>
        <w:t>8</w:t>
      </w:r>
      <w:r w:rsidRPr="00DF6B47">
        <w:rPr>
          <w:rFonts w:ascii="Angsana New" w:eastAsia="Times New Roman" w:hAnsi="Angsana New"/>
          <w:i/>
          <w:iCs/>
          <w:sz w:val="30"/>
          <w:szCs w:val="30"/>
        </w:rPr>
        <w:t xml:space="preserve">: </w:t>
      </w:r>
      <w:r w:rsidR="00C97A9A">
        <w:rPr>
          <w:rFonts w:asciiTheme="majorBidi" w:hAnsiTheme="majorBidi" w:cstheme="majorBidi"/>
          <w:i/>
          <w:iCs/>
          <w:spacing w:val="-2"/>
          <w:sz w:val="30"/>
          <w:szCs w:val="30"/>
        </w:rPr>
        <w:t>13,383.55</w:t>
      </w:r>
      <w:r w:rsidR="005417ED" w:rsidRPr="00DF6B4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DF6B47">
        <w:rPr>
          <w:rFonts w:ascii="Angsana New" w:eastAsia="Times New Roman" w:hAnsi="Angsana New" w:hint="cs"/>
          <w:i/>
          <w:iCs/>
          <w:sz w:val="30"/>
          <w:szCs w:val="30"/>
          <w:cs/>
        </w:rPr>
        <w:t>ล้านบาท</w:t>
      </w:r>
      <w:r w:rsidRPr="00DF6B47">
        <w:rPr>
          <w:rFonts w:ascii="Angsana New" w:eastAsia="Times New Roman" w:hAnsi="Angsana New"/>
          <w:i/>
          <w:iCs/>
          <w:sz w:val="30"/>
          <w:szCs w:val="30"/>
        </w:rPr>
        <w:t>)</w:t>
      </w:r>
    </w:p>
    <w:p w14:paraId="1BAA947D" w14:textId="7A0F5340" w:rsidR="00AB6386" w:rsidRPr="003511B4" w:rsidRDefault="00AB6386" w:rsidP="004859A0">
      <w:pPr>
        <w:autoSpaceDE w:val="0"/>
        <w:autoSpaceDN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22"/>
          <w:szCs w:val="22"/>
        </w:rPr>
      </w:pPr>
    </w:p>
    <w:p w14:paraId="3F810B79" w14:textId="11CDD9FB" w:rsidR="009B073D" w:rsidRDefault="00263B5E" w:rsidP="004267BB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hAnsi="Angsana New"/>
          <w:spacing w:val="-2"/>
          <w:sz w:val="30"/>
          <w:szCs w:val="30"/>
        </w:rPr>
      </w:pPr>
      <w:r w:rsidRPr="007B6DC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50EBD" w:rsidRPr="007B6DC1">
        <w:rPr>
          <w:rFonts w:ascii="Angsana New" w:hAnsi="Angsana New"/>
          <w:sz w:val="30"/>
          <w:szCs w:val="30"/>
        </w:rPr>
        <w:t>3</w:t>
      </w:r>
      <w:r w:rsidR="00AE7249" w:rsidRPr="007B6DC1">
        <w:rPr>
          <w:rFonts w:ascii="Angsana New" w:hAnsi="Angsana New"/>
          <w:sz w:val="30"/>
          <w:szCs w:val="30"/>
        </w:rPr>
        <w:t xml:space="preserve">1 </w:t>
      </w:r>
      <w:r w:rsidR="0027502B" w:rsidRPr="007B6DC1">
        <w:rPr>
          <w:rFonts w:ascii="Angsana New" w:hAnsi="Angsana New" w:hint="cs"/>
          <w:sz w:val="30"/>
          <w:szCs w:val="30"/>
          <w:cs/>
        </w:rPr>
        <w:t>มีนาคม</w:t>
      </w:r>
      <w:r w:rsidRPr="007B6DC1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7B6DC1">
        <w:rPr>
          <w:rFonts w:ascii="Angsana New" w:hAnsi="Angsana New"/>
          <w:sz w:val="30"/>
          <w:szCs w:val="30"/>
        </w:rPr>
        <w:t>256</w:t>
      </w:r>
      <w:r w:rsidR="00F96896" w:rsidRPr="007B6DC1">
        <w:rPr>
          <w:rFonts w:ascii="Angsana New" w:hAnsi="Angsana New"/>
          <w:sz w:val="30"/>
          <w:szCs w:val="30"/>
        </w:rPr>
        <w:t>9</w:t>
      </w:r>
      <w:r w:rsidRPr="007B6DC1">
        <w:rPr>
          <w:rFonts w:ascii="Angsana New" w:hAnsi="Angsana New"/>
          <w:sz w:val="30"/>
          <w:szCs w:val="30"/>
        </w:rPr>
        <w:t xml:space="preserve"> </w:t>
      </w:r>
      <w:r w:rsidRPr="007B6DC1">
        <w:rPr>
          <w:rFonts w:ascii="Angsana New" w:hAnsi="Angsana New" w:hint="cs"/>
          <w:sz w:val="30"/>
          <w:szCs w:val="30"/>
          <w:cs/>
        </w:rPr>
        <w:t>ที่ดินพัฒนาเพื่อขายของกลุ่มบริษัทจำนวน</w:t>
      </w:r>
      <w:r w:rsidR="00A8397C" w:rsidRPr="007B6DC1">
        <w:rPr>
          <w:rFonts w:ascii="Angsana New" w:hAnsi="Angsana New"/>
          <w:sz w:val="30"/>
          <w:szCs w:val="30"/>
        </w:rPr>
        <w:t xml:space="preserve"> </w:t>
      </w:r>
      <w:r w:rsidR="003C46AB" w:rsidRPr="007B6DC1">
        <w:rPr>
          <w:rFonts w:ascii="Angsana New" w:hAnsi="Angsana New"/>
          <w:sz w:val="30"/>
          <w:szCs w:val="30"/>
        </w:rPr>
        <w:t>1,074.58</w:t>
      </w:r>
      <w:r w:rsidRPr="007B6DC1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5417ED" w:rsidRPr="007B6DC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7037FE" w:rsidRPr="007B6DC1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5417ED" w:rsidRPr="007B6D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417ED" w:rsidRPr="007B6DC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="007037FE" w:rsidRPr="007B6DC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82D45" w:rsidRPr="007B6DC1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5417ED" w:rsidRPr="007B6DC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82D45" w:rsidRPr="007B6DC1">
        <w:rPr>
          <w:rFonts w:asciiTheme="majorBidi" w:hAnsiTheme="majorBidi" w:cstheme="majorBidi"/>
          <w:i/>
          <w:iCs/>
          <w:sz w:val="30"/>
          <w:szCs w:val="30"/>
        </w:rPr>
        <w:t>2,542.21</w:t>
      </w:r>
      <w:r w:rsidR="005417ED" w:rsidRPr="007B6D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417ED" w:rsidRPr="007B6DC1">
        <w:rPr>
          <w:rFonts w:asciiTheme="majorBidi" w:hAnsiTheme="majorBidi" w:cstheme="majorBidi"/>
          <w:sz w:val="30"/>
          <w:szCs w:val="30"/>
        </w:rPr>
        <w:t xml:space="preserve"> </w:t>
      </w:r>
      <w:r w:rsidR="005417ED" w:rsidRPr="007B6DC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5417ED" w:rsidRPr="007B6DC1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537B7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 xml:space="preserve">คาดว่าจะมีแผนพัฒนาในระยะเวลาเกินกว่า </w:t>
      </w:r>
      <w:r w:rsidR="007037FE" w:rsidRPr="007037FE">
        <w:rPr>
          <w:rFonts w:ascii="Angsana New" w:hAnsi="Angsana New"/>
          <w:spacing w:val="-2"/>
          <w:sz w:val="30"/>
          <w:szCs w:val="30"/>
        </w:rPr>
        <w:t>1</w:t>
      </w:r>
      <w:r w:rsidRPr="00537B75">
        <w:rPr>
          <w:rFonts w:ascii="Angsana New" w:hAnsi="Angsana New"/>
          <w:spacing w:val="-2"/>
          <w:sz w:val="30"/>
          <w:szCs w:val="30"/>
        </w:rPr>
        <w:t xml:space="preserve"> 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>ปี นับจากรอบระยะเวลารายงาน</w:t>
      </w:r>
    </w:p>
    <w:p w14:paraId="6BABD251" w14:textId="44227F1A" w:rsidR="00E31AB9" w:rsidRDefault="00E31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lang w:val="x-none" w:eastAsia="x-none"/>
        </w:rPr>
      </w:pPr>
    </w:p>
    <w:p w14:paraId="3EF999C9" w14:textId="657D62E0" w:rsidR="00EF0F6D" w:rsidRPr="006375B5" w:rsidRDefault="00EF0F6D" w:rsidP="004C2839">
      <w:pPr>
        <w:pStyle w:val="Heading6"/>
        <w:numPr>
          <w:ilvl w:val="0"/>
          <w:numId w:val="20"/>
        </w:numPr>
        <w:ind w:left="540" w:hanging="567"/>
        <w:jc w:val="both"/>
        <w:rPr>
          <w:rFonts w:ascii="Angsana New" w:hAnsi="Angsana New"/>
          <w:sz w:val="30"/>
          <w:szCs w:val="30"/>
          <w:lang w:val="en-US"/>
        </w:rPr>
      </w:pPr>
      <w:r w:rsidRPr="006375B5">
        <w:rPr>
          <w:rFonts w:ascii="Angsana New" w:hAnsi="Angsana New" w:hint="cs"/>
          <w:sz w:val="30"/>
          <w:szCs w:val="30"/>
          <w:cs/>
        </w:rPr>
        <w:t>เงินลงทุนในบริษัทร่วมและการร่วมค้</w:t>
      </w:r>
      <w:r w:rsidRPr="006375B5">
        <w:rPr>
          <w:rFonts w:ascii="Angsana New" w:hAnsi="Angsana New" w:hint="cs"/>
          <w:sz w:val="30"/>
          <w:szCs w:val="30"/>
          <w:cs/>
          <w:lang w:val="en-US"/>
        </w:rPr>
        <w:t xml:space="preserve">า </w:t>
      </w:r>
    </w:p>
    <w:p w14:paraId="3762FB4C" w14:textId="3D329136" w:rsidR="00EF0F6D" w:rsidRPr="003511B4" w:rsidRDefault="00EF0F6D" w:rsidP="00EF0F6D">
      <w:pPr>
        <w:rPr>
          <w:rFonts w:asciiTheme="majorBidi" w:hAnsiTheme="majorBidi" w:cstheme="majorBidi"/>
          <w:sz w:val="22"/>
          <w:szCs w:val="22"/>
          <w:lang w:eastAsia="x-none"/>
        </w:rPr>
      </w:pPr>
    </w:p>
    <w:tbl>
      <w:tblPr>
        <w:tblW w:w="928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284"/>
        <w:gridCol w:w="1083"/>
        <w:gridCol w:w="238"/>
        <w:gridCol w:w="1073"/>
        <w:gridCol w:w="270"/>
        <w:gridCol w:w="1047"/>
        <w:gridCol w:w="240"/>
        <w:gridCol w:w="1047"/>
      </w:tblGrid>
      <w:tr w:rsidR="00457FEC" w:rsidRPr="00CE6558" w14:paraId="6546C299" w14:textId="77777777" w:rsidTr="00B86FF0">
        <w:trPr>
          <w:trHeight w:val="307"/>
          <w:tblHeader/>
        </w:trPr>
        <w:tc>
          <w:tcPr>
            <w:tcW w:w="4284" w:type="dxa"/>
          </w:tcPr>
          <w:p w14:paraId="1B77E040" w14:textId="3BA241DE" w:rsidR="00457FEC" w:rsidRPr="00CE6558" w:rsidRDefault="00457FEC" w:rsidP="00CE6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4" w:type="dxa"/>
            <w:gridSpan w:val="3"/>
            <w:vAlign w:val="bottom"/>
          </w:tcPr>
          <w:p w14:paraId="60E2C2DA" w14:textId="77777777" w:rsidR="00457FEC" w:rsidRPr="00CE6558" w:rsidRDefault="00457FEC" w:rsidP="00CE6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65A0999" w14:textId="77777777" w:rsidR="00457FEC" w:rsidRPr="00CE6558" w:rsidRDefault="00457FEC" w:rsidP="00CE655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  <w:vAlign w:val="bottom"/>
          </w:tcPr>
          <w:p w14:paraId="772F1BB4" w14:textId="77777777" w:rsidR="00457FEC" w:rsidRPr="00CE6558" w:rsidRDefault="00457FEC" w:rsidP="00CE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CE6558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6896" w:rsidRPr="00CE6558" w14:paraId="518A5A71" w14:textId="77777777" w:rsidTr="00537B75">
        <w:trPr>
          <w:trHeight w:val="307"/>
          <w:tblHeader/>
        </w:trPr>
        <w:tc>
          <w:tcPr>
            <w:tcW w:w="4284" w:type="dxa"/>
          </w:tcPr>
          <w:p w14:paraId="66A44B4F" w14:textId="5AC5C7A0" w:rsidR="00F96896" w:rsidRPr="00CE6558" w:rsidRDefault="00F96896" w:rsidP="00F9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vAlign w:val="bottom"/>
          </w:tcPr>
          <w:p w14:paraId="47EA0CD6" w14:textId="09E80A6E" w:rsidR="00F96896" w:rsidRPr="00CE6558" w:rsidRDefault="00F96896" w:rsidP="00F9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  <w:vAlign w:val="bottom"/>
          </w:tcPr>
          <w:p w14:paraId="78FB403C" w14:textId="77777777" w:rsidR="00F96896" w:rsidRPr="00CE6558" w:rsidRDefault="00F96896" w:rsidP="00F9689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59DC3D79" w14:textId="42A8B401" w:rsidR="00F96896" w:rsidRPr="00CE6558" w:rsidRDefault="00F96896" w:rsidP="00F9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712F3893" w14:textId="77777777" w:rsidR="00F96896" w:rsidRPr="00CE6558" w:rsidRDefault="00F96896" w:rsidP="00F9689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3B9A55A4" w14:textId="1171B031" w:rsidR="00F96896" w:rsidRPr="00CE6558" w:rsidRDefault="00F96896" w:rsidP="00F9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0" w:type="dxa"/>
            <w:vAlign w:val="bottom"/>
          </w:tcPr>
          <w:p w14:paraId="2AD44055" w14:textId="77777777" w:rsidR="00F96896" w:rsidRPr="00CE6558" w:rsidRDefault="00F96896" w:rsidP="00F9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7" w:type="dxa"/>
            <w:vAlign w:val="bottom"/>
          </w:tcPr>
          <w:p w14:paraId="2BB4C8DC" w14:textId="5F3701CE" w:rsidR="00F96896" w:rsidRPr="00CE6558" w:rsidRDefault="00F96896" w:rsidP="00F9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96896" w:rsidRPr="00CE6558" w14:paraId="3A1FFFA7" w14:textId="77777777" w:rsidTr="00537B75">
        <w:trPr>
          <w:trHeight w:val="307"/>
          <w:tblHeader/>
        </w:trPr>
        <w:tc>
          <w:tcPr>
            <w:tcW w:w="4284" w:type="dxa"/>
          </w:tcPr>
          <w:p w14:paraId="43BC7592" w14:textId="77777777" w:rsidR="00F96896" w:rsidRPr="00CE6558" w:rsidRDefault="00F96896" w:rsidP="00F96896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98" w:type="dxa"/>
            <w:gridSpan w:val="7"/>
            <w:vAlign w:val="bottom"/>
          </w:tcPr>
          <w:p w14:paraId="2FF737AF" w14:textId="77777777" w:rsidR="00F96896" w:rsidRPr="00CE6558" w:rsidRDefault="00F96896" w:rsidP="00F96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(ล้านบาท)</w:t>
            </w:r>
          </w:p>
        </w:tc>
      </w:tr>
      <w:tr w:rsidR="00F96896" w:rsidRPr="00CE6558" w14:paraId="083DF4EE" w14:textId="77777777" w:rsidTr="00537B75">
        <w:trPr>
          <w:trHeight w:val="71"/>
        </w:trPr>
        <w:tc>
          <w:tcPr>
            <w:tcW w:w="4284" w:type="dxa"/>
          </w:tcPr>
          <w:p w14:paraId="789F83A7" w14:textId="77777777" w:rsidR="00F96896" w:rsidRPr="00CE6558" w:rsidRDefault="00F96896" w:rsidP="00F96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14:paraId="1A8AA3A4" w14:textId="77777777" w:rsidR="00F96896" w:rsidRPr="00CE6558" w:rsidRDefault="00F96896" w:rsidP="00F9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3B49BB9" w14:textId="77777777" w:rsidR="00F96896" w:rsidRPr="00CE6558" w:rsidRDefault="00F96896" w:rsidP="00F96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52C6FD8B" w14:textId="77777777" w:rsidR="00F96896" w:rsidRPr="00CE6558" w:rsidRDefault="00F96896" w:rsidP="00F9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F9A892" w14:textId="77777777" w:rsidR="00F96896" w:rsidRPr="00CE6558" w:rsidRDefault="00F96896" w:rsidP="00F96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22C4B22C" w14:textId="77777777" w:rsidR="00F96896" w:rsidRPr="00CE6558" w:rsidRDefault="00F96896" w:rsidP="00F9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6EF4003F" w14:textId="77777777" w:rsidR="00F96896" w:rsidRPr="00CE6558" w:rsidRDefault="00F96896" w:rsidP="00F96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21BA6EEB" w14:textId="77777777" w:rsidR="00F96896" w:rsidRPr="00CE6558" w:rsidRDefault="00F96896" w:rsidP="00F9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64E3" w:rsidRPr="00CE6558" w14:paraId="1903060C" w14:textId="77777777" w:rsidTr="00537B75">
        <w:trPr>
          <w:trHeight w:val="307"/>
        </w:trPr>
        <w:tc>
          <w:tcPr>
            <w:tcW w:w="4284" w:type="dxa"/>
          </w:tcPr>
          <w:p w14:paraId="4BEA13D8" w14:textId="75774BC8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E655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E6558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="00261584">
              <w:rPr>
                <w:rFonts w:ascii="Angsana New" w:hAnsi="Angsana New"/>
                <w:sz w:val="30"/>
                <w:szCs w:val="30"/>
              </w:rPr>
              <w:t>2568 / 2567</w:t>
            </w:r>
          </w:p>
        </w:tc>
        <w:tc>
          <w:tcPr>
            <w:tcW w:w="1083" w:type="dxa"/>
          </w:tcPr>
          <w:p w14:paraId="6E0826F3" w14:textId="6D349226" w:rsidR="002C64E3" w:rsidRPr="00CE6558" w:rsidRDefault="001E64D3" w:rsidP="00D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11,201</w:t>
            </w:r>
          </w:p>
        </w:tc>
        <w:tc>
          <w:tcPr>
            <w:tcW w:w="238" w:type="dxa"/>
            <w:vAlign w:val="bottom"/>
          </w:tcPr>
          <w:p w14:paraId="49CB1E2E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1051A5C1" w14:textId="3E47663A" w:rsidR="002C64E3" w:rsidRPr="00CE6558" w:rsidRDefault="002C64E3" w:rsidP="00D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11,178</w:t>
            </w:r>
          </w:p>
        </w:tc>
        <w:tc>
          <w:tcPr>
            <w:tcW w:w="270" w:type="dxa"/>
            <w:vAlign w:val="bottom"/>
          </w:tcPr>
          <w:p w14:paraId="275084D4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570476D5" w14:textId="7E51A9B8" w:rsidR="002C64E3" w:rsidRPr="00CE6558" w:rsidRDefault="001E64D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6,893</w:t>
            </w:r>
          </w:p>
        </w:tc>
        <w:tc>
          <w:tcPr>
            <w:tcW w:w="240" w:type="dxa"/>
            <w:vAlign w:val="bottom"/>
          </w:tcPr>
          <w:p w14:paraId="614F9D99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465DD6B7" w14:textId="45C7859A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6,893</w:t>
            </w:r>
          </w:p>
        </w:tc>
      </w:tr>
      <w:tr w:rsidR="002C64E3" w:rsidRPr="00CE6558" w14:paraId="38A1ED78" w14:textId="77777777" w:rsidTr="00537B75">
        <w:trPr>
          <w:trHeight w:val="307"/>
        </w:trPr>
        <w:tc>
          <w:tcPr>
            <w:tcW w:w="4284" w:type="dxa"/>
          </w:tcPr>
          <w:p w14:paraId="2EA7F5F8" w14:textId="1B32789E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3" w:type="dxa"/>
          </w:tcPr>
          <w:p w14:paraId="7C93FBCA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42F6646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397368DE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8AD388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37E1DBCD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EBA27AE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769120BD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64E3" w:rsidRPr="00CE6558" w14:paraId="22708B0F" w14:textId="77777777" w:rsidTr="00537B75">
        <w:trPr>
          <w:trHeight w:val="307"/>
        </w:trPr>
        <w:tc>
          <w:tcPr>
            <w:tcW w:w="4284" w:type="dxa"/>
          </w:tcPr>
          <w:p w14:paraId="371FE358" w14:textId="6D6F2448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sz w:val="30"/>
                <w:szCs w:val="30"/>
                <w:cs/>
              </w:rPr>
              <w:t>สุทธิจากกำไรที่ยังไม่เกิดขึ้นจากการ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3" w:type="dxa"/>
          </w:tcPr>
          <w:p w14:paraId="5D617D23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00A7D36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2D723DC3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B81DB6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3C589540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D6292B1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39A24CFE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64E3" w:rsidRPr="00CE6558" w14:paraId="4E3FE65D" w14:textId="77777777" w:rsidTr="00537B75">
        <w:trPr>
          <w:trHeight w:val="307"/>
        </w:trPr>
        <w:tc>
          <w:tcPr>
            <w:tcW w:w="4284" w:type="dxa"/>
          </w:tcPr>
          <w:p w14:paraId="52938FAC" w14:textId="79272192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04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  <w:cs/>
              </w:rPr>
              <w:t xml:space="preserve">อสังหาริมทรัพย์เพื่อการลงทุนให้บริษัทร่วม   </w:t>
            </w:r>
          </w:p>
        </w:tc>
        <w:tc>
          <w:tcPr>
            <w:tcW w:w="1083" w:type="dxa"/>
          </w:tcPr>
          <w:p w14:paraId="01FB8F6E" w14:textId="772AB3A5" w:rsidR="002C64E3" w:rsidRPr="00CE6558" w:rsidRDefault="0037236A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F32D9">
              <w:rPr>
                <w:rFonts w:ascii="Angsana New" w:hAnsi="Angsana New"/>
                <w:sz w:val="30"/>
                <w:szCs w:val="30"/>
              </w:rPr>
              <w:t>1,318</w:t>
            </w:r>
          </w:p>
        </w:tc>
        <w:tc>
          <w:tcPr>
            <w:tcW w:w="238" w:type="dxa"/>
            <w:vAlign w:val="bottom"/>
          </w:tcPr>
          <w:p w14:paraId="2ABA2F8D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3BEFDBB" w14:textId="54299A1B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14:paraId="1118C0AF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7DA4B391" w14:textId="40501308" w:rsidR="002C64E3" w:rsidRPr="00CE6558" w:rsidRDefault="001E64D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3289B225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78401A4" w14:textId="125D44B5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64E3" w:rsidRPr="00CE6558" w14:paraId="54235574" w14:textId="77777777" w:rsidTr="00537B75">
        <w:trPr>
          <w:trHeight w:val="307"/>
        </w:trPr>
        <w:tc>
          <w:tcPr>
            <w:tcW w:w="4284" w:type="dxa"/>
          </w:tcPr>
          <w:p w14:paraId="40866FBE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3" w:type="dxa"/>
          </w:tcPr>
          <w:p w14:paraId="0079AB43" w14:textId="0C493CA0" w:rsidR="002C64E3" w:rsidRPr="008F32D9" w:rsidRDefault="0037236A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8F32D9">
              <w:rPr>
                <w:rFonts w:ascii="Angsana New" w:hAnsi="Angsana New"/>
                <w:sz w:val="30"/>
                <w:szCs w:val="30"/>
              </w:rPr>
              <w:t>(43</w:t>
            </w:r>
            <w:r w:rsidR="00D2682B">
              <w:rPr>
                <w:rFonts w:ascii="Angsana New" w:hAnsi="Angsana New"/>
                <w:sz w:val="30"/>
                <w:szCs w:val="30"/>
              </w:rPr>
              <w:t>5</w:t>
            </w:r>
            <w:r w:rsidRPr="008F32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56ABD7A5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97CB886" w14:textId="279F3F11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(415)</w:t>
            </w:r>
          </w:p>
        </w:tc>
        <w:tc>
          <w:tcPr>
            <w:tcW w:w="270" w:type="dxa"/>
            <w:vAlign w:val="bottom"/>
          </w:tcPr>
          <w:p w14:paraId="60BFBAFA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367501E8" w14:textId="5AF6E7E8" w:rsidR="002C64E3" w:rsidRPr="00CE6558" w:rsidRDefault="001E64D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41D6E923" w14:textId="77777777" w:rsidR="002C64E3" w:rsidRPr="00CE6558" w:rsidRDefault="002C64E3" w:rsidP="002C6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CBAC4F8" w14:textId="6516EB0D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2BEE" w:rsidRPr="00CE6558" w14:paraId="7CAFF34B" w14:textId="77777777" w:rsidTr="00537B75">
        <w:trPr>
          <w:trHeight w:val="307"/>
        </w:trPr>
        <w:tc>
          <w:tcPr>
            <w:tcW w:w="4284" w:type="dxa"/>
          </w:tcPr>
          <w:p w14:paraId="724C5B69" w14:textId="04497CD0" w:rsidR="00BB2BEE" w:rsidRPr="00CE6558" w:rsidRDefault="00BB2BEE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083" w:type="dxa"/>
          </w:tcPr>
          <w:p w14:paraId="765BAE92" w14:textId="673DF498" w:rsidR="00BB2BEE" w:rsidRPr="008F32D9" w:rsidRDefault="0037236A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8F32D9">
              <w:rPr>
                <w:rFonts w:ascii="Angsana New" w:hAnsi="Angsana New"/>
                <w:sz w:val="30"/>
                <w:szCs w:val="30"/>
              </w:rPr>
              <w:t>(5</w:t>
            </w:r>
            <w:r w:rsidR="00D2682B">
              <w:rPr>
                <w:rFonts w:ascii="Angsana New" w:hAnsi="Angsana New"/>
                <w:sz w:val="30"/>
                <w:szCs w:val="30"/>
              </w:rPr>
              <w:t>7</w:t>
            </w:r>
            <w:r w:rsidRPr="008F32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364518BE" w14:textId="77777777" w:rsidR="00BB2BEE" w:rsidRPr="00CE6558" w:rsidRDefault="00BB2BEE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3D2F4B0" w14:textId="25446C8C" w:rsidR="00BB2BEE" w:rsidRDefault="00BB2BEE" w:rsidP="00BB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F01B83D" w14:textId="77777777" w:rsidR="00BB2BEE" w:rsidRPr="00CE6558" w:rsidRDefault="00BB2BEE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005CDC2" w14:textId="1FA848F8" w:rsidR="00BB2BEE" w:rsidRPr="00CE6558" w:rsidRDefault="001E64D3" w:rsidP="001E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(4,911)</w:t>
            </w:r>
          </w:p>
        </w:tc>
        <w:tc>
          <w:tcPr>
            <w:tcW w:w="240" w:type="dxa"/>
            <w:vAlign w:val="bottom"/>
          </w:tcPr>
          <w:p w14:paraId="19B35DE6" w14:textId="77777777" w:rsidR="00BB2BEE" w:rsidRPr="00CE6558" w:rsidRDefault="00BB2BEE" w:rsidP="002C6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112612E7" w14:textId="10A501D8" w:rsidR="00BB2BEE" w:rsidRDefault="00BB2BEE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64E3" w:rsidRPr="00CE6558" w14:paraId="36D94AE0" w14:textId="77777777" w:rsidTr="00C73F2A">
        <w:trPr>
          <w:trHeight w:val="307"/>
        </w:trPr>
        <w:tc>
          <w:tcPr>
            <w:tcW w:w="4284" w:type="dxa"/>
          </w:tcPr>
          <w:p w14:paraId="54F7E1C2" w14:textId="03D58763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E65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49CB5E7" w14:textId="20381F33" w:rsidR="002C64E3" w:rsidRPr="00CE6558" w:rsidRDefault="0020653A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12,027</w:t>
            </w:r>
          </w:p>
        </w:tc>
        <w:tc>
          <w:tcPr>
            <w:tcW w:w="238" w:type="dxa"/>
            <w:vAlign w:val="bottom"/>
          </w:tcPr>
          <w:p w14:paraId="4AFB445F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247AC81B" w14:textId="23434366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11,099</w:t>
            </w:r>
          </w:p>
        </w:tc>
        <w:tc>
          <w:tcPr>
            <w:tcW w:w="270" w:type="dxa"/>
            <w:vAlign w:val="bottom"/>
          </w:tcPr>
          <w:p w14:paraId="155B7440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08776D1" w14:textId="1DBEEB28" w:rsidR="002C64E3" w:rsidRPr="00CE6558" w:rsidRDefault="001E64D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1,982</w:t>
            </w:r>
          </w:p>
        </w:tc>
        <w:tc>
          <w:tcPr>
            <w:tcW w:w="240" w:type="dxa"/>
            <w:vAlign w:val="bottom"/>
          </w:tcPr>
          <w:p w14:paraId="17E61947" w14:textId="77777777" w:rsidR="002C64E3" w:rsidRPr="00CE6558" w:rsidRDefault="002C64E3" w:rsidP="002C6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1647B40" w14:textId="3B443D8C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6,893</w:t>
            </w:r>
          </w:p>
        </w:tc>
      </w:tr>
      <w:tr w:rsidR="002C64E3" w:rsidRPr="00CE6558" w14:paraId="5252E397" w14:textId="77777777" w:rsidTr="00C73F2A">
        <w:trPr>
          <w:trHeight w:val="307"/>
        </w:trPr>
        <w:tc>
          <w:tcPr>
            <w:tcW w:w="4284" w:type="dxa"/>
          </w:tcPr>
          <w:p w14:paraId="03E5EBDA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2695B5CE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86C6EBC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</w:tcPr>
          <w:p w14:paraId="52E10666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BF6AAC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</w:tcPr>
          <w:p w14:paraId="536C0660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23D6C0F" w14:textId="77777777" w:rsidR="002C64E3" w:rsidRPr="00CE6558" w:rsidRDefault="002C64E3" w:rsidP="002C6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</w:tcPr>
          <w:p w14:paraId="39677DD3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64E3" w:rsidRPr="00CE6558" w14:paraId="3E519A57" w14:textId="77777777" w:rsidTr="00C73F2A">
        <w:trPr>
          <w:trHeight w:val="307"/>
        </w:trPr>
        <w:tc>
          <w:tcPr>
            <w:tcW w:w="4284" w:type="dxa"/>
          </w:tcPr>
          <w:p w14:paraId="29685974" w14:textId="3E08284B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3" w:type="dxa"/>
          </w:tcPr>
          <w:p w14:paraId="233C6FCA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0995825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75D77362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725EAD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6FA6F839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38D99B1" w14:textId="77777777" w:rsidR="002C64E3" w:rsidRPr="00CE6558" w:rsidRDefault="002C64E3" w:rsidP="002C6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1A4E063A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3AD3" w:rsidRPr="00CE6558" w14:paraId="73B9A896" w14:textId="77777777" w:rsidTr="00C73F2A">
        <w:trPr>
          <w:trHeight w:val="307"/>
        </w:trPr>
        <w:tc>
          <w:tcPr>
            <w:tcW w:w="4284" w:type="dxa"/>
          </w:tcPr>
          <w:p w14:paraId="6E17474C" w14:textId="1B63B2F4" w:rsidR="00A83AD3" w:rsidRPr="00CE6558" w:rsidRDefault="00A83AD3" w:rsidP="00A83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E655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E6558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="00261584">
              <w:rPr>
                <w:rFonts w:ascii="Angsana New" w:hAnsi="Angsana New"/>
                <w:sz w:val="30"/>
                <w:szCs w:val="30"/>
              </w:rPr>
              <w:t>2568 / 2567</w:t>
            </w:r>
          </w:p>
        </w:tc>
        <w:tc>
          <w:tcPr>
            <w:tcW w:w="1083" w:type="dxa"/>
          </w:tcPr>
          <w:p w14:paraId="0E171B69" w14:textId="5EFB105F" w:rsidR="00A83AD3" w:rsidRPr="00FE7F5A" w:rsidRDefault="001E64D3" w:rsidP="007B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FE7F5A">
              <w:rPr>
                <w:rFonts w:ascii="Angsana New" w:hAnsi="Angsana New"/>
                <w:sz w:val="30"/>
                <w:szCs w:val="30"/>
              </w:rPr>
              <w:t>2,119</w:t>
            </w:r>
          </w:p>
        </w:tc>
        <w:tc>
          <w:tcPr>
            <w:tcW w:w="238" w:type="dxa"/>
            <w:vAlign w:val="bottom"/>
          </w:tcPr>
          <w:p w14:paraId="278334BB" w14:textId="77777777" w:rsidR="00A83AD3" w:rsidRPr="00CE6558" w:rsidRDefault="00A83AD3" w:rsidP="00A83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6F8ABC81" w14:textId="286D8B77" w:rsidR="00A83AD3" w:rsidRPr="00CE6558" w:rsidRDefault="00A83AD3" w:rsidP="00A83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2,093</w:t>
            </w:r>
          </w:p>
        </w:tc>
        <w:tc>
          <w:tcPr>
            <w:tcW w:w="270" w:type="dxa"/>
            <w:vAlign w:val="bottom"/>
          </w:tcPr>
          <w:p w14:paraId="386E8126" w14:textId="77777777" w:rsidR="00A83AD3" w:rsidRPr="00CE6558" w:rsidRDefault="00A83AD3" w:rsidP="00A83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025D5205" w14:textId="45B972B5" w:rsidR="00A83AD3" w:rsidRPr="009D57FF" w:rsidRDefault="009D57FF" w:rsidP="00A83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9D57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51203AAB" w14:textId="77777777" w:rsidR="00A83AD3" w:rsidRPr="00CE6558" w:rsidRDefault="00A83AD3" w:rsidP="00A83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5C779C72" w14:textId="207EC85A" w:rsidR="00A83AD3" w:rsidRPr="00CE6558" w:rsidRDefault="00E9610F" w:rsidP="00A83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3AD3" w:rsidRPr="00CE6558" w14:paraId="10B04F2A" w14:textId="77777777" w:rsidTr="00C73F2A">
        <w:trPr>
          <w:trHeight w:val="307"/>
        </w:trPr>
        <w:tc>
          <w:tcPr>
            <w:tcW w:w="4284" w:type="dxa"/>
          </w:tcPr>
          <w:p w14:paraId="5F6D9C82" w14:textId="6DB02ABF" w:rsidR="00A83AD3" w:rsidRPr="00CE6558" w:rsidRDefault="00A83AD3" w:rsidP="00A83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spacing w:val="-4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83" w:type="dxa"/>
          </w:tcPr>
          <w:p w14:paraId="0B1A1DD7" w14:textId="3D9AAC42" w:rsidR="00A83AD3" w:rsidRPr="00B42815" w:rsidRDefault="00B42815" w:rsidP="00A83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B42815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38" w:type="dxa"/>
            <w:vAlign w:val="bottom"/>
          </w:tcPr>
          <w:p w14:paraId="03F78931" w14:textId="77777777" w:rsidR="00A83AD3" w:rsidRPr="00CE6558" w:rsidRDefault="00A83AD3" w:rsidP="00A83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4A56C63C" w14:textId="0D8C2588" w:rsidR="00A83AD3" w:rsidRPr="00CE6558" w:rsidRDefault="00A83AD3" w:rsidP="00A83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  <w:vAlign w:val="bottom"/>
          </w:tcPr>
          <w:p w14:paraId="7DFFD6CB" w14:textId="77777777" w:rsidR="00A83AD3" w:rsidRPr="00CE6558" w:rsidRDefault="00A83AD3" w:rsidP="00A83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5AE01245" w14:textId="76726C5B" w:rsidR="00A83AD3" w:rsidRPr="009D57FF" w:rsidRDefault="009D57FF" w:rsidP="00A83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9D57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6129C9E4" w14:textId="77777777" w:rsidR="00A83AD3" w:rsidRPr="00CE6558" w:rsidRDefault="00A83AD3" w:rsidP="00A83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1B330E17" w14:textId="3AD8D77F" w:rsidR="00A83AD3" w:rsidRPr="00CE6558" w:rsidRDefault="00E9610F" w:rsidP="00A83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3AD3" w:rsidRPr="00CE6558" w14:paraId="7245BA16" w14:textId="77777777" w:rsidTr="00C73F2A">
        <w:trPr>
          <w:trHeight w:val="307"/>
        </w:trPr>
        <w:tc>
          <w:tcPr>
            <w:tcW w:w="4284" w:type="dxa"/>
          </w:tcPr>
          <w:p w14:paraId="4D9EBB88" w14:textId="6B2821FA" w:rsidR="00A83AD3" w:rsidRPr="00CE6558" w:rsidRDefault="00A83AD3" w:rsidP="00A83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E65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5D8D32B6" w14:textId="2FA59349" w:rsidR="00A83AD3" w:rsidRPr="00CE6558" w:rsidRDefault="0020653A" w:rsidP="00A83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2,166</w:t>
            </w:r>
          </w:p>
        </w:tc>
        <w:tc>
          <w:tcPr>
            <w:tcW w:w="238" w:type="dxa"/>
            <w:vAlign w:val="bottom"/>
          </w:tcPr>
          <w:p w14:paraId="0CDF55F3" w14:textId="77777777" w:rsidR="00A83AD3" w:rsidRPr="00CE6558" w:rsidRDefault="00A83AD3" w:rsidP="00A83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6EF0F8FB" w14:textId="266626B3" w:rsidR="00A83AD3" w:rsidRPr="00CE6558" w:rsidRDefault="00FF6BDC" w:rsidP="00A83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2,117</w:t>
            </w:r>
          </w:p>
        </w:tc>
        <w:tc>
          <w:tcPr>
            <w:tcW w:w="270" w:type="dxa"/>
            <w:vAlign w:val="bottom"/>
          </w:tcPr>
          <w:p w14:paraId="2D8CADBF" w14:textId="77777777" w:rsidR="00A83AD3" w:rsidRPr="00CE6558" w:rsidRDefault="00A83AD3" w:rsidP="00A83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8F235E8" w14:textId="1EB3E0C3" w:rsidR="00A83AD3" w:rsidRPr="00CE6558" w:rsidRDefault="009D57FF" w:rsidP="00A83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4F0ABDA0" w14:textId="77777777" w:rsidR="00A83AD3" w:rsidRPr="00CE6558" w:rsidRDefault="00A83AD3" w:rsidP="00A83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6A1993BD" w14:textId="68D9C502" w:rsidR="00A83AD3" w:rsidRPr="00CE6558" w:rsidRDefault="00FF6BDC" w:rsidP="00A83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219BDEA" w14:textId="77777777" w:rsidR="00C73F2A" w:rsidRDefault="00C73F2A" w:rsidP="00DC29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25211439" w14:textId="582AEEE5" w:rsidR="00546A89" w:rsidRPr="006375B5" w:rsidRDefault="00546A89" w:rsidP="00546A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</w:t>
      </w:r>
      <w:r w:rsidR="00261584">
        <w:rPr>
          <w:rFonts w:ascii="Angsana New" w:hAnsi="Angsana New" w:hint="cs"/>
          <w:i/>
          <w:iCs/>
          <w:sz w:val="30"/>
          <w:szCs w:val="30"/>
          <w:cs/>
        </w:rPr>
        <w:t>ท</w:t>
      </w:r>
      <w:r>
        <w:rPr>
          <w:rFonts w:ascii="Angsana New" w:hAnsi="Angsana New" w:hint="cs"/>
          <w:i/>
          <w:iCs/>
          <w:sz w:val="30"/>
          <w:szCs w:val="30"/>
          <w:cs/>
        </w:rPr>
        <w:t>ร่วม</w:t>
      </w:r>
    </w:p>
    <w:p w14:paraId="0111A57A" w14:textId="77777777" w:rsidR="00546A89" w:rsidRDefault="00546A89" w:rsidP="00546A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</w:p>
    <w:p w14:paraId="1D05F9D6" w14:textId="3C47850B" w:rsidR="00546A89" w:rsidRDefault="00546A89" w:rsidP="00546A89">
      <w:pPr>
        <w:pStyle w:val="ListParagraph"/>
        <w:tabs>
          <w:tab w:val="clear" w:pos="227"/>
          <w:tab w:val="clear" w:pos="454"/>
          <w:tab w:val="left" w:pos="63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</w:t>
      </w:r>
      <w:r w:rsidR="007E33B9">
        <w:rPr>
          <w:rFonts w:ascii="Angsana New" w:eastAsia="Times New Roman" w:hAnsi="Angsana New"/>
          <w:sz w:val="30"/>
          <w:szCs w:val="30"/>
        </w:rPr>
        <w:t>10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="00342A80">
        <w:rPr>
          <w:rFonts w:ascii="Angsana New" w:eastAsia="Times New Roman" w:hAnsi="Angsana New" w:hint="cs"/>
          <w:sz w:val="30"/>
          <w:szCs w:val="30"/>
          <w:cs/>
        </w:rPr>
        <w:t>มีนาคม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2569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บริษัท</w:t>
      </w:r>
      <w:r w:rsidR="00AD145E">
        <w:rPr>
          <w:rFonts w:ascii="Angsana New" w:eastAsia="Times New Roman" w:hAnsi="Angsana New" w:hint="cs"/>
          <w:sz w:val="30"/>
          <w:szCs w:val="30"/>
          <w:cs/>
        </w:rPr>
        <w:t>ย่อยแห่งหนึ่ง</w:t>
      </w:r>
      <w:r>
        <w:rPr>
          <w:rFonts w:ascii="Angsana New" w:eastAsia="Times New Roman" w:hAnsi="Angsana New" w:hint="cs"/>
          <w:sz w:val="30"/>
          <w:szCs w:val="30"/>
          <w:cs/>
        </w:rPr>
        <w:t>ได้จำหน่ายหุ้นสามัญทั้งหมดใน</w:t>
      </w:r>
      <w:r w:rsidRPr="00546A89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546A8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46A89">
        <w:rPr>
          <w:rFonts w:ascii="Angsana New" w:eastAsia="Times New Roman" w:hAnsi="Angsana New" w:hint="cs"/>
          <w:sz w:val="30"/>
          <w:szCs w:val="30"/>
          <w:cs/>
        </w:rPr>
        <w:t>นอร์ท</w:t>
      </w:r>
      <w:r w:rsidRPr="00546A8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46A89">
        <w:rPr>
          <w:rFonts w:ascii="Angsana New" w:eastAsia="Times New Roman" w:hAnsi="Angsana New" w:hint="cs"/>
          <w:sz w:val="30"/>
          <w:szCs w:val="30"/>
          <w:cs/>
        </w:rPr>
        <w:t>สาธร</w:t>
      </w:r>
      <w:r w:rsidRPr="00546A8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46A89">
        <w:rPr>
          <w:rFonts w:ascii="Angsana New" w:eastAsia="Times New Roman" w:hAnsi="Angsana New" w:hint="cs"/>
          <w:sz w:val="30"/>
          <w:szCs w:val="30"/>
          <w:cs/>
        </w:rPr>
        <w:t>โฮเต็ล</w:t>
      </w:r>
      <w:r w:rsidRPr="00546A8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46A89">
        <w:rPr>
          <w:rFonts w:ascii="Angsana New" w:eastAsia="Times New Roman" w:hAnsi="Angsana New" w:hint="cs"/>
          <w:sz w:val="30"/>
          <w:szCs w:val="30"/>
          <w:cs/>
        </w:rPr>
        <w:t>จำกัด</w:t>
      </w:r>
      <w:r w:rsidRPr="00546A89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ซึ่งเป็นบริษั</w:t>
      </w:r>
      <w:r w:rsidR="00261584">
        <w:rPr>
          <w:rFonts w:ascii="Angsana New" w:eastAsia="Times New Roman" w:hAnsi="Angsana New" w:hint="cs"/>
          <w:sz w:val="30"/>
          <w:szCs w:val="30"/>
          <w:cs/>
        </w:rPr>
        <w:t>ท</w:t>
      </w:r>
      <w:r>
        <w:rPr>
          <w:rFonts w:ascii="Angsana New" w:eastAsia="Times New Roman" w:hAnsi="Angsana New" w:hint="cs"/>
          <w:sz w:val="30"/>
          <w:szCs w:val="30"/>
          <w:cs/>
        </w:rPr>
        <w:t>ร่วมของกลุ่มบริษัท</w:t>
      </w:r>
      <w:r w:rsidRPr="000603E4">
        <w:rPr>
          <w:rFonts w:ascii="Angsana New" w:eastAsia="Times New Roman" w:hAnsi="Angsana New" w:hint="cs"/>
          <w:sz w:val="30"/>
          <w:szCs w:val="30"/>
          <w:cs/>
        </w:rPr>
        <w:t>ให้แก่</w:t>
      </w:r>
      <w:r w:rsidR="00676139">
        <w:rPr>
          <w:rFonts w:ascii="Angsana New" w:eastAsia="Times New Roman" w:hAnsi="Angsana New" w:hint="cs"/>
          <w:sz w:val="30"/>
          <w:szCs w:val="30"/>
          <w:cs/>
        </w:rPr>
        <w:t>กิจการที่เกี่ยวข้องกัน</w:t>
      </w:r>
      <w:r w:rsidR="004D24EC">
        <w:rPr>
          <w:rFonts w:ascii="Angsana New" w:eastAsia="Times New Roman" w:hAnsi="Angsana New" w:hint="cs"/>
          <w:sz w:val="30"/>
          <w:szCs w:val="30"/>
          <w:cs/>
        </w:rPr>
        <w:t>แห่งหนึ่ง</w:t>
      </w:r>
      <w:r w:rsidR="00342A80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เป็นจำนวนเงิน </w:t>
      </w:r>
      <w:r w:rsidR="00342A80">
        <w:rPr>
          <w:rFonts w:ascii="Angsana New" w:eastAsia="Times New Roman" w:hAnsi="Angsana New"/>
          <w:sz w:val="30"/>
          <w:szCs w:val="30"/>
        </w:rPr>
        <w:t>123.5</w:t>
      </w:r>
      <w:r w:rsidR="00AD145E">
        <w:rPr>
          <w:rFonts w:ascii="Angsana New" w:eastAsia="Times New Roman" w:hAnsi="Angsana New"/>
          <w:sz w:val="30"/>
          <w:szCs w:val="30"/>
        </w:rPr>
        <w:t>9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ล้านบาท กลุ่มบริษัท</w:t>
      </w:r>
      <w:r w:rsidR="004D24EC">
        <w:rPr>
          <w:rFonts w:ascii="Angsana New" w:eastAsia="Times New Roman" w:hAnsi="Angsana New"/>
          <w:sz w:val="30"/>
          <w:szCs w:val="30"/>
          <w:cs/>
        </w:rPr>
        <w:br/>
      </w:r>
      <w:r>
        <w:rPr>
          <w:rFonts w:ascii="Angsana New" w:eastAsia="Times New Roman" w:hAnsi="Angsana New" w:hint="cs"/>
          <w:sz w:val="30"/>
          <w:szCs w:val="30"/>
          <w:cs/>
        </w:rPr>
        <w:t>รับรู้กำไรจากการจำหน่ายเงินลงทุนในบริษัทร่วมในงบกำไรขาดทุน</w:t>
      </w:r>
      <w:r w:rsidR="00865237">
        <w:rPr>
          <w:rFonts w:ascii="Angsana New" w:eastAsia="Times New Roman" w:hAnsi="Angsana New" w:hint="cs"/>
          <w:sz w:val="30"/>
          <w:szCs w:val="30"/>
          <w:cs/>
        </w:rPr>
        <w:t>รวม</w:t>
      </w:r>
      <w:r>
        <w:rPr>
          <w:rFonts w:ascii="Angsana New" w:eastAsia="Times New Roman" w:hAnsi="Angsana New" w:hint="cs"/>
          <w:sz w:val="30"/>
          <w:szCs w:val="30"/>
          <w:cs/>
        </w:rPr>
        <w:t>สำหรับงวดหกเดือนสิ้นสุดวันที่</w:t>
      </w:r>
      <w:r w:rsidR="004D24EC">
        <w:rPr>
          <w:rFonts w:ascii="Angsana New" w:eastAsia="Times New Roman" w:hAnsi="Angsana New"/>
          <w:sz w:val="30"/>
          <w:szCs w:val="30"/>
          <w:cs/>
        </w:rPr>
        <w:br/>
      </w:r>
      <w:r>
        <w:rPr>
          <w:rFonts w:ascii="Angsana New" w:eastAsia="Times New Roman" w:hAnsi="Angsana New"/>
          <w:sz w:val="30"/>
          <w:szCs w:val="30"/>
        </w:rPr>
        <w:t>3</w:t>
      </w:r>
      <w:r w:rsidR="00A565FD">
        <w:rPr>
          <w:rFonts w:ascii="Angsana New" w:eastAsia="Times New Roman" w:hAnsi="Angsana New"/>
          <w:sz w:val="30"/>
          <w:szCs w:val="30"/>
        </w:rPr>
        <w:t>1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มีนาคม </w:t>
      </w:r>
      <w:r w:rsidRPr="007037FE">
        <w:rPr>
          <w:rFonts w:ascii="Angsana New" w:eastAsia="Times New Roman" w:hAnsi="Angsana New" w:hint="cs"/>
          <w:sz w:val="30"/>
          <w:szCs w:val="30"/>
        </w:rPr>
        <w:t>256</w:t>
      </w:r>
      <w:r>
        <w:rPr>
          <w:rFonts w:ascii="Angsana New" w:eastAsia="Times New Roman" w:hAnsi="Angsana New"/>
          <w:sz w:val="30"/>
          <w:szCs w:val="30"/>
        </w:rPr>
        <w:t>9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เป็น</w:t>
      </w:r>
      <w:r w:rsidR="00676139">
        <w:rPr>
          <w:rFonts w:ascii="Angsana New" w:eastAsia="Times New Roman" w:hAnsi="Angsana New" w:hint="cs"/>
          <w:sz w:val="30"/>
          <w:szCs w:val="30"/>
          <w:cs/>
        </w:rPr>
        <w:t>จำนวนเงิน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342A80">
        <w:rPr>
          <w:rFonts w:ascii="Angsana New" w:eastAsia="Times New Roman" w:hAnsi="Angsana New"/>
          <w:sz w:val="30"/>
          <w:szCs w:val="30"/>
        </w:rPr>
        <w:t>65.94</w:t>
      </w:r>
      <w:r>
        <w:rPr>
          <w:rFonts w:ascii="Angsana New" w:eastAsia="Times New Roman" w:hAnsi="Angsana New" w:hint="cs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5D93B72A" w14:textId="77777777" w:rsidR="00F2376F" w:rsidRDefault="00F2376F" w:rsidP="00546A89">
      <w:pPr>
        <w:pStyle w:val="ListParagraph"/>
        <w:tabs>
          <w:tab w:val="clear" w:pos="227"/>
          <w:tab w:val="clear" w:pos="454"/>
          <w:tab w:val="left" w:pos="63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</w:p>
    <w:p w14:paraId="09087945" w14:textId="2FC1F5CA" w:rsidR="00546A89" w:rsidRPr="004D24EC" w:rsidRDefault="00F2376F" w:rsidP="004D24EC">
      <w:pPr>
        <w:pStyle w:val="ListParagraph"/>
        <w:tabs>
          <w:tab w:val="clear" w:pos="227"/>
          <w:tab w:val="clear" w:pos="454"/>
          <w:tab w:val="left" w:pos="63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/>
          <w:sz w:val="30"/>
          <w:szCs w:val="30"/>
        </w:rPr>
        <w:t xml:space="preserve">10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มีนาคม </w:t>
      </w:r>
      <w:r>
        <w:rPr>
          <w:rFonts w:ascii="Angsana New" w:eastAsia="Times New Roman" w:hAnsi="Angsana New"/>
          <w:sz w:val="30"/>
          <w:szCs w:val="30"/>
        </w:rPr>
        <w:t>2569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บริษัทได้จำหน่ายหุ้นสามัญทั้งหมดใน</w:t>
      </w:r>
      <w:r w:rsidRPr="00546A89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546A8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sz w:val="30"/>
          <w:szCs w:val="30"/>
          <w:cs/>
        </w:rPr>
        <w:t>อารยะ</w:t>
      </w:r>
      <w:r w:rsidRPr="00F2376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sz w:val="30"/>
          <w:szCs w:val="30"/>
          <w:cs/>
        </w:rPr>
        <w:t>แลนด์</w:t>
      </w:r>
      <w:r w:rsidRPr="00F2376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sz w:val="30"/>
          <w:szCs w:val="30"/>
          <w:cs/>
        </w:rPr>
        <w:t>ดีเวลลอปเม้นต์</w:t>
      </w:r>
      <w:r w:rsidRPr="00F2376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sz w:val="30"/>
          <w:szCs w:val="30"/>
          <w:cs/>
        </w:rPr>
        <w:t>จำกัด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ซึ่งเป็น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บริษั</w:t>
      </w:r>
      <w:r w:rsidR="00261584">
        <w:rPr>
          <w:rFonts w:ascii="Angsana New" w:eastAsia="Times New Roman" w:hAnsi="Angsana New" w:hint="cs"/>
          <w:sz w:val="30"/>
          <w:szCs w:val="30"/>
          <w:cs/>
        </w:rPr>
        <w:t>ท</w:t>
      </w:r>
      <w:r>
        <w:rPr>
          <w:rFonts w:ascii="Angsana New" w:eastAsia="Times New Roman" w:hAnsi="Angsana New" w:hint="cs"/>
          <w:sz w:val="30"/>
          <w:szCs w:val="30"/>
          <w:cs/>
        </w:rPr>
        <w:t>ร่วมของบริษัทให้แก่</w:t>
      </w:r>
      <w:r w:rsidRPr="00F2376F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F2376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sz w:val="30"/>
          <w:szCs w:val="30"/>
          <w:cs/>
        </w:rPr>
        <w:t>เฟรเซอร์ส</w:t>
      </w:r>
      <w:r w:rsidRPr="00F2376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sz w:val="30"/>
          <w:szCs w:val="30"/>
          <w:cs/>
        </w:rPr>
        <w:t>พร็อพเพอร์ตี้</w:t>
      </w:r>
      <w:r w:rsidRPr="00F2376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sz w:val="30"/>
          <w:szCs w:val="30"/>
          <w:cs/>
        </w:rPr>
        <w:t>อินดัสเทรียล</w:t>
      </w:r>
      <w:r w:rsidRPr="00F2376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sz w:val="30"/>
          <w:szCs w:val="30"/>
          <w:cs/>
        </w:rPr>
        <w:t>เอสเตท</w:t>
      </w:r>
      <w:r w:rsidRPr="00F2376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sz w:val="30"/>
          <w:szCs w:val="30"/>
          <w:cs/>
        </w:rPr>
        <w:t>จำกัด</w:t>
      </w:r>
      <w:r w:rsidRPr="00F2376F">
        <w:rPr>
          <w:rFonts w:ascii="Angsana New" w:eastAsia="Times New Roman" w:hAnsi="Angsana New"/>
          <w:sz w:val="30"/>
          <w:szCs w:val="30"/>
          <w:cs/>
        </w:rPr>
        <w:t xml:space="preserve"> (“</w:t>
      </w:r>
      <w:r w:rsidRPr="00F2376F">
        <w:rPr>
          <w:rFonts w:ascii="Angsana New" w:eastAsia="Times New Roman" w:hAnsi="Angsana New"/>
          <w:sz w:val="30"/>
          <w:szCs w:val="30"/>
        </w:rPr>
        <w:t xml:space="preserve">FPIE”) </w:t>
      </w:r>
      <w:r w:rsidRPr="00F2376F">
        <w:rPr>
          <w:rFonts w:ascii="Angsana New" w:eastAsia="Times New Roman" w:hAnsi="Angsana New"/>
          <w:i/>
          <w:iCs/>
          <w:sz w:val="30"/>
          <w:szCs w:val="30"/>
        </w:rPr>
        <w:t>(</w:t>
      </w:r>
      <w:r w:rsidRPr="00F2376F">
        <w:rPr>
          <w:rFonts w:ascii="Angsana New" w:eastAsia="Times New Roman" w:hAnsi="Angsana New" w:hint="cs"/>
          <w:i/>
          <w:iCs/>
          <w:sz w:val="30"/>
          <w:szCs w:val="30"/>
          <w:cs/>
        </w:rPr>
        <w:t>เดิมชื่อ</w:t>
      </w:r>
      <w:r w:rsidRPr="00F2376F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i/>
          <w:iCs/>
          <w:sz w:val="30"/>
          <w:szCs w:val="30"/>
          <w:cs/>
        </w:rPr>
        <w:t>บริษัท</w:t>
      </w:r>
      <w:r w:rsidRPr="00F2376F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i/>
          <w:iCs/>
          <w:sz w:val="30"/>
          <w:szCs w:val="30"/>
          <w:cs/>
        </w:rPr>
        <w:t>นารายณ์</w:t>
      </w:r>
      <w:r w:rsidRPr="00F2376F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i/>
          <w:iCs/>
          <w:sz w:val="30"/>
          <w:szCs w:val="30"/>
          <w:cs/>
        </w:rPr>
        <w:t>พาวิลเลียน</w:t>
      </w:r>
      <w:r w:rsidRPr="00F2376F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i/>
          <w:iCs/>
          <w:sz w:val="30"/>
          <w:szCs w:val="30"/>
          <w:cs/>
        </w:rPr>
        <w:t>จำกัด</w:t>
      </w:r>
      <w:r w:rsidRPr="00F2376F">
        <w:rPr>
          <w:rFonts w:ascii="Angsana New" w:eastAsia="Times New Roman" w:hAnsi="Angsana New"/>
          <w:i/>
          <w:iCs/>
          <w:sz w:val="30"/>
          <w:szCs w:val="30"/>
          <w:cs/>
        </w:rPr>
        <w:t>)</w:t>
      </w:r>
      <w:r w:rsidRPr="00F2376F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เป็นจำนวนเงิน </w:t>
      </w:r>
      <w:r w:rsidR="00865237">
        <w:rPr>
          <w:rFonts w:ascii="Angsana New" w:eastAsia="Times New Roman" w:hAnsi="Angsana New"/>
          <w:sz w:val="30"/>
          <w:szCs w:val="30"/>
        </w:rPr>
        <w:t>4,924.36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ล้านบาท </w:t>
      </w:r>
      <w:r w:rsidR="00676139">
        <w:rPr>
          <w:rFonts w:ascii="Angsana New" w:eastAsia="Times New Roman" w:hAnsi="Angsana New" w:hint="cs"/>
          <w:sz w:val="30"/>
          <w:szCs w:val="30"/>
          <w:cs/>
        </w:rPr>
        <w:t xml:space="preserve">ส่งผลให้บริษัทดังกล่าวเป็นบริษัทร่วมทางอ้อมของกลุ่มบริษัท </w:t>
      </w:r>
      <w:r>
        <w:rPr>
          <w:rFonts w:ascii="Angsana New" w:eastAsia="Times New Roman" w:hAnsi="Angsana New" w:hint="cs"/>
          <w:sz w:val="30"/>
          <w:szCs w:val="30"/>
          <w:cs/>
        </w:rPr>
        <w:t>บริษัทรับรู้กำไรจากการจำหน่ายเงินลงทุนในบริษัทร่วมในงบกำไรขาดทุน</w:t>
      </w:r>
      <w:r w:rsidR="00865237">
        <w:rPr>
          <w:rFonts w:ascii="Angsana New" w:eastAsia="Times New Roman" w:hAnsi="Angsana New" w:hint="cs"/>
          <w:sz w:val="30"/>
          <w:szCs w:val="30"/>
          <w:cs/>
        </w:rPr>
        <w:t>เฉพาะกิจการ</w:t>
      </w:r>
      <w:r>
        <w:rPr>
          <w:rFonts w:ascii="Angsana New" w:eastAsia="Times New Roman" w:hAnsi="Angsana New" w:hint="cs"/>
          <w:sz w:val="30"/>
          <w:szCs w:val="30"/>
          <w:cs/>
        </w:rPr>
        <w:t>สำหรับ</w:t>
      </w:r>
      <w:r w:rsidR="004D24EC">
        <w:rPr>
          <w:rFonts w:ascii="Angsana New" w:eastAsia="Times New Roman" w:hAnsi="Angsana New"/>
          <w:sz w:val="30"/>
          <w:szCs w:val="30"/>
          <w:cs/>
        </w:rPr>
        <w:br/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งวดหกเดือนสิ้นสุดวันที่ </w:t>
      </w:r>
      <w:r>
        <w:rPr>
          <w:rFonts w:ascii="Angsana New" w:eastAsia="Times New Roman" w:hAnsi="Angsana New"/>
          <w:sz w:val="30"/>
          <w:szCs w:val="30"/>
        </w:rPr>
        <w:t xml:space="preserve">31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มีนาคม </w:t>
      </w:r>
      <w:r w:rsidRPr="007037FE">
        <w:rPr>
          <w:rFonts w:ascii="Angsana New" w:eastAsia="Times New Roman" w:hAnsi="Angsana New" w:hint="cs"/>
          <w:sz w:val="30"/>
          <w:szCs w:val="30"/>
        </w:rPr>
        <w:t>256</w:t>
      </w:r>
      <w:r>
        <w:rPr>
          <w:rFonts w:ascii="Angsana New" w:eastAsia="Times New Roman" w:hAnsi="Angsana New"/>
          <w:sz w:val="30"/>
          <w:szCs w:val="30"/>
        </w:rPr>
        <w:t>9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676139">
        <w:rPr>
          <w:rFonts w:ascii="Angsana New" w:eastAsia="Times New Roman" w:hAnsi="Angsana New" w:hint="cs"/>
          <w:sz w:val="30"/>
          <w:szCs w:val="30"/>
          <w:cs/>
        </w:rPr>
        <w:t>เป็นจำนวนเงิน</w:t>
      </w:r>
      <w:r w:rsidR="004D24EC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865237">
        <w:rPr>
          <w:rFonts w:ascii="Angsana New" w:eastAsia="Times New Roman" w:hAnsi="Angsana New"/>
          <w:sz w:val="30"/>
          <w:szCs w:val="30"/>
        </w:rPr>
        <w:t>8.38</w:t>
      </w:r>
      <w:r>
        <w:rPr>
          <w:rFonts w:ascii="Angsana New" w:eastAsia="Times New Roman" w:hAnsi="Angsana New" w:hint="cs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2839D9A0" w14:textId="77777777" w:rsidR="009123CF" w:rsidRDefault="00912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4"/>
          <w:sz w:val="30"/>
          <w:szCs w:val="30"/>
          <w:cs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br w:type="page"/>
      </w:r>
    </w:p>
    <w:p w14:paraId="70E0E5DA" w14:textId="314139D6" w:rsidR="00B533DC" w:rsidRPr="009D3E52" w:rsidRDefault="00B533DC" w:rsidP="009D3E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  <w:sectPr w:rsidR="00B533DC" w:rsidRPr="009D3E52" w:rsidSect="0043015A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245"/>
        </w:sectPr>
      </w:pPr>
    </w:p>
    <w:tbl>
      <w:tblPr>
        <w:tblW w:w="15750" w:type="dxa"/>
        <w:tblInd w:w="-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48"/>
        <w:gridCol w:w="1620"/>
        <w:gridCol w:w="181"/>
        <w:gridCol w:w="719"/>
        <w:gridCol w:w="183"/>
        <w:gridCol w:w="627"/>
        <w:gridCol w:w="180"/>
        <w:gridCol w:w="720"/>
        <w:gridCol w:w="180"/>
        <w:gridCol w:w="812"/>
        <w:gridCol w:w="180"/>
        <w:gridCol w:w="720"/>
        <w:gridCol w:w="180"/>
        <w:gridCol w:w="720"/>
        <w:gridCol w:w="270"/>
        <w:gridCol w:w="717"/>
        <w:gridCol w:w="183"/>
        <w:gridCol w:w="718"/>
        <w:gridCol w:w="182"/>
        <w:gridCol w:w="720"/>
        <w:gridCol w:w="180"/>
        <w:gridCol w:w="630"/>
        <w:gridCol w:w="180"/>
        <w:gridCol w:w="809"/>
        <w:gridCol w:w="181"/>
        <w:gridCol w:w="810"/>
      </w:tblGrid>
      <w:tr w:rsidR="00505780" w:rsidRPr="00505780" w14:paraId="16B69C9C" w14:textId="77777777" w:rsidTr="00711BAD">
        <w:trPr>
          <w:cantSplit/>
          <w:trHeight w:val="20"/>
          <w:tblHeader/>
        </w:trPr>
        <w:tc>
          <w:tcPr>
            <w:tcW w:w="6478" w:type="dxa"/>
            <w:gridSpan w:val="6"/>
            <w:hideMark/>
          </w:tcPr>
          <w:p w14:paraId="518D9196" w14:textId="7741DF12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3F171257" w14:textId="77777777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712" w:type="dxa"/>
            <w:gridSpan w:val="3"/>
            <w:hideMark/>
          </w:tcPr>
          <w:p w14:paraId="73276E31" w14:textId="2317F2B0" w:rsidR="00176EA7" w:rsidRPr="00505780" w:rsidRDefault="00176EA7" w:rsidP="001248CA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ABB3ECB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220" w:type="dxa"/>
            <w:gridSpan w:val="11"/>
            <w:hideMark/>
          </w:tcPr>
          <w:p w14:paraId="0C64C84B" w14:textId="6FC3C1CD" w:rsidR="00176EA7" w:rsidRPr="00505780" w:rsidRDefault="00176EA7" w:rsidP="001248CA">
            <w:pPr>
              <w:pStyle w:val="acctmergecolhdg"/>
              <w:spacing w:line="300" w:lineRule="exact"/>
              <w:ind w:left="-85" w:right="-66"/>
              <w:rPr>
                <w:rFonts w:ascii="Angsana New" w:hAnsi="Angsana New" w:cs="Angsana New"/>
                <w:bCs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cs="Angsana New" w:hint="cs"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116490DC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A15F075" w14:textId="77777777" w:rsidR="00176EA7" w:rsidRPr="00505780" w:rsidRDefault="00176EA7" w:rsidP="001248CA">
            <w:pPr>
              <w:pStyle w:val="acctmergecolhdg"/>
              <w:spacing w:line="300" w:lineRule="exact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</w:tr>
      <w:tr w:rsidR="00022BE3" w:rsidRPr="00505780" w14:paraId="7540A049" w14:textId="77777777" w:rsidTr="00711BAD">
        <w:trPr>
          <w:cantSplit/>
          <w:trHeight w:val="20"/>
          <w:tblHeader/>
        </w:trPr>
        <w:tc>
          <w:tcPr>
            <w:tcW w:w="3148" w:type="dxa"/>
            <w:vAlign w:val="bottom"/>
          </w:tcPr>
          <w:p w14:paraId="76A2D9EC" w14:textId="77777777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color w:val="0000FF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608F16FD" w14:textId="77777777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  <w:p w14:paraId="6C71C33F" w14:textId="77777777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81" w:type="dxa"/>
          </w:tcPr>
          <w:p w14:paraId="62F0B296" w14:textId="01EBE26D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529" w:type="dxa"/>
            <w:gridSpan w:val="3"/>
            <w:hideMark/>
          </w:tcPr>
          <w:p w14:paraId="47000826" w14:textId="77777777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สัดส่วน</w:t>
            </w:r>
          </w:p>
          <w:p w14:paraId="6745639B" w14:textId="77777777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180" w:type="dxa"/>
          </w:tcPr>
          <w:p w14:paraId="6C0B2E49" w14:textId="77777777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712" w:type="dxa"/>
            <w:gridSpan w:val="3"/>
            <w:hideMark/>
          </w:tcPr>
          <w:p w14:paraId="03FBA5D4" w14:textId="77777777" w:rsidR="00176EA7" w:rsidRPr="00505780" w:rsidRDefault="00176EA7" w:rsidP="001248CA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มูลค่าตาม</w:t>
            </w:r>
          </w:p>
          <w:p w14:paraId="68155A81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163DF250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6185ACAB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</w:t>
            </w:r>
          </w:p>
        </w:tc>
        <w:tc>
          <w:tcPr>
            <w:tcW w:w="270" w:type="dxa"/>
          </w:tcPr>
          <w:p w14:paraId="603E1282" w14:textId="77777777" w:rsidR="00176EA7" w:rsidRPr="00505780" w:rsidRDefault="00176EA7" w:rsidP="001248CA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618" w:type="dxa"/>
            <w:gridSpan w:val="3"/>
            <w:vAlign w:val="bottom"/>
            <w:hideMark/>
          </w:tcPr>
          <w:p w14:paraId="4858DEC4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การด้อยค่า</w:t>
            </w:r>
          </w:p>
        </w:tc>
        <w:tc>
          <w:tcPr>
            <w:tcW w:w="182" w:type="dxa"/>
          </w:tcPr>
          <w:p w14:paraId="1466E15E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49E096A9" w14:textId="77777777" w:rsidR="00176EA7" w:rsidRPr="00505780" w:rsidRDefault="00176EA7" w:rsidP="001248CA">
            <w:pPr>
              <w:pStyle w:val="acctmergecolhdg"/>
              <w:spacing w:line="300" w:lineRule="exact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48009E1F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5ABEE519" w14:textId="77777777" w:rsidR="00176EA7" w:rsidRPr="00505780" w:rsidRDefault="00176EA7" w:rsidP="001248CA">
            <w:pPr>
              <w:pStyle w:val="acctmergecolhdg"/>
              <w:spacing w:line="300" w:lineRule="exact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มูลค่ายุติธรรมสำหรับ</w:t>
            </w:r>
          </w:p>
          <w:p w14:paraId="6867E81D" w14:textId="741556B2" w:rsidR="00176EA7" w:rsidRPr="00505780" w:rsidRDefault="00176EA7" w:rsidP="001248CA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หลักทรัพย์จดทะเบียนฯ</w:t>
            </w:r>
          </w:p>
        </w:tc>
      </w:tr>
      <w:tr w:rsidR="00E7114C" w:rsidRPr="00505780" w14:paraId="06FB7F14" w14:textId="77777777" w:rsidTr="005D799F">
        <w:trPr>
          <w:cantSplit/>
          <w:trHeight w:val="20"/>
          <w:tblHeader/>
        </w:trPr>
        <w:tc>
          <w:tcPr>
            <w:tcW w:w="3148" w:type="dxa"/>
          </w:tcPr>
          <w:p w14:paraId="4B52051C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249ACEED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62012613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611E87C8" w14:textId="442A7136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1</w:t>
            </w:r>
          </w:p>
        </w:tc>
        <w:tc>
          <w:tcPr>
            <w:tcW w:w="183" w:type="dxa"/>
            <w:vAlign w:val="center"/>
          </w:tcPr>
          <w:p w14:paraId="6B4BFE89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5D70C9C6" w14:textId="16B0DF21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4AF9A272" w14:textId="77777777" w:rsidR="00E7114C" w:rsidRPr="00505780" w:rsidRDefault="00E7114C" w:rsidP="00E7114C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65D9D05F" w14:textId="1F453FAE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1</w:t>
            </w:r>
          </w:p>
        </w:tc>
        <w:tc>
          <w:tcPr>
            <w:tcW w:w="180" w:type="dxa"/>
            <w:vAlign w:val="center"/>
          </w:tcPr>
          <w:p w14:paraId="701BA7FF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7008D985" w14:textId="5DA92490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1E8DB523" w14:textId="77777777" w:rsidR="00E7114C" w:rsidRPr="00505780" w:rsidRDefault="00E7114C" w:rsidP="00E7114C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D6AAFE5" w14:textId="6D41349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1</w:t>
            </w:r>
          </w:p>
        </w:tc>
        <w:tc>
          <w:tcPr>
            <w:tcW w:w="180" w:type="dxa"/>
            <w:vAlign w:val="center"/>
          </w:tcPr>
          <w:p w14:paraId="40EAB62A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75B3829" w14:textId="2BC7DE2B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270" w:type="dxa"/>
          </w:tcPr>
          <w:p w14:paraId="51863AA2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25844C78" w14:textId="62DCEEAF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1</w:t>
            </w:r>
          </w:p>
        </w:tc>
        <w:tc>
          <w:tcPr>
            <w:tcW w:w="183" w:type="dxa"/>
            <w:vAlign w:val="center"/>
          </w:tcPr>
          <w:p w14:paraId="5F76557C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59BA513C" w14:textId="168C2D36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2" w:type="dxa"/>
          </w:tcPr>
          <w:p w14:paraId="5BCB46CF" w14:textId="77777777" w:rsidR="00E7114C" w:rsidRPr="00505780" w:rsidRDefault="00E7114C" w:rsidP="00E7114C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20684F23" w14:textId="73588F2E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1</w:t>
            </w:r>
          </w:p>
        </w:tc>
        <w:tc>
          <w:tcPr>
            <w:tcW w:w="180" w:type="dxa"/>
            <w:vAlign w:val="center"/>
          </w:tcPr>
          <w:p w14:paraId="5CB0C6AF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04C300AB" w14:textId="4EECFD5E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47FD5279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5C51C831" w14:textId="5113C89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1</w:t>
            </w:r>
          </w:p>
        </w:tc>
        <w:tc>
          <w:tcPr>
            <w:tcW w:w="181" w:type="dxa"/>
            <w:vAlign w:val="center"/>
          </w:tcPr>
          <w:p w14:paraId="4879F0A5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0911B28D" w14:textId="7931701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</w:tr>
      <w:tr w:rsidR="00E7114C" w:rsidRPr="00505780" w14:paraId="567BACC6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6C9A9BBC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025565B3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212B34CF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1195A632" w14:textId="65BC2E95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3" w:type="dxa"/>
            <w:vAlign w:val="center"/>
          </w:tcPr>
          <w:p w14:paraId="35159119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176C4A1F" w14:textId="77BC5CAB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3064392A" w14:textId="77777777" w:rsidR="00E7114C" w:rsidRPr="00505780" w:rsidRDefault="00E7114C" w:rsidP="00E7114C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FF1D90D" w14:textId="698DBF12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4C208490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168A7509" w14:textId="5621AD59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58B8A340" w14:textId="77777777" w:rsidR="00E7114C" w:rsidRPr="00505780" w:rsidRDefault="00E7114C" w:rsidP="00E7114C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E5BA4F1" w14:textId="77F82824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5CD39175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B802286" w14:textId="729D7233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270" w:type="dxa"/>
          </w:tcPr>
          <w:p w14:paraId="3DB95389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09C674FB" w14:textId="136A0C61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3" w:type="dxa"/>
            <w:vAlign w:val="center"/>
          </w:tcPr>
          <w:p w14:paraId="1D827C3B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31E49C01" w14:textId="144BA8C1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2" w:type="dxa"/>
          </w:tcPr>
          <w:p w14:paraId="2A41B186" w14:textId="77777777" w:rsidR="00E7114C" w:rsidRPr="00505780" w:rsidRDefault="00E7114C" w:rsidP="00E7114C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5442F62" w14:textId="0515A386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13DA83F1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41047703" w14:textId="53CD0612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63568C59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0A531F82" w14:textId="398453BD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1" w:type="dxa"/>
            <w:vAlign w:val="center"/>
          </w:tcPr>
          <w:p w14:paraId="31EC644B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54D04F36" w14:textId="055C6076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</w:tr>
      <w:tr w:rsidR="00E7114C" w:rsidRPr="00505780" w14:paraId="390BB560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1AC9573D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392490E8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4AD7F4A4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59D101AE" w14:textId="50D3C6C9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2569</w:t>
            </w:r>
          </w:p>
        </w:tc>
        <w:tc>
          <w:tcPr>
            <w:tcW w:w="183" w:type="dxa"/>
            <w:vAlign w:val="center"/>
          </w:tcPr>
          <w:p w14:paraId="423A62B4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54E95BD8" w14:textId="434FF766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180" w:type="dxa"/>
          </w:tcPr>
          <w:p w14:paraId="1775601D" w14:textId="77777777" w:rsidR="00E7114C" w:rsidRPr="00505780" w:rsidRDefault="00E7114C" w:rsidP="00E7114C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CF4E891" w14:textId="485B10F1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2A8AC6B6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28F60B43" w14:textId="2613DD5B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180" w:type="dxa"/>
          </w:tcPr>
          <w:p w14:paraId="021AC656" w14:textId="77777777" w:rsidR="00E7114C" w:rsidRPr="00505780" w:rsidRDefault="00E7114C" w:rsidP="00E7114C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58377F2C" w14:textId="6BCA6D66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6416A216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53551470" w14:textId="4F86BC50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270" w:type="dxa"/>
          </w:tcPr>
          <w:p w14:paraId="01FDDC7E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03006C0C" w14:textId="7E1CBEBE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2569</w:t>
            </w:r>
          </w:p>
        </w:tc>
        <w:tc>
          <w:tcPr>
            <w:tcW w:w="183" w:type="dxa"/>
            <w:vAlign w:val="center"/>
          </w:tcPr>
          <w:p w14:paraId="423DCA86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578F5010" w14:textId="361C625C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182" w:type="dxa"/>
          </w:tcPr>
          <w:p w14:paraId="2FFF62C2" w14:textId="77777777" w:rsidR="00E7114C" w:rsidRPr="00505780" w:rsidRDefault="00E7114C" w:rsidP="00E7114C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737C8A5C" w14:textId="655631DA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0BD4DC1E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000D2592" w14:textId="5ECFF84D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180" w:type="dxa"/>
          </w:tcPr>
          <w:p w14:paraId="13670E22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7395FBC0" w14:textId="5A6D8254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2569</w:t>
            </w:r>
          </w:p>
        </w:tc>
        <w:tc>
          <w:tcPr>
            <w:tcW w:w="181" w:type="dxa"/>
            <w:vAlign w:val="center"/>
          </w:tcPr>
          <w:p w14:paraId="5BE7F498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6C9F5EFB" w14:textId="594BEC36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</w:tr>
      <w:tr w:rsidR="00E7114C" w:rsidRPr="00505780" w14:paraId="11BADE72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7946CA0D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2BC23FDF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56191E42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29" w:type="dxa"/>
            <w:gridSpan w:val="3"/>
            <w:hideMark/>
          </w:tcPr>
          <w:p w14:paraId="1CAAB86C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 w:eastAsia="en-GB"/>
              </w:rPr>
              <w:t>(ร้อยละ)</w:t>
            </w:r>
          </w:p>
        </w:tc>
        <w:tc>
          <w:tcPr>
            <w:tcW w:w="180" w:type="dxa"/>
          </w:tcPr>
          <w:p w14:paraId="5C71D708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9092" w:type="dxa"/>
            <w:gridSpan w:val="19"/>
            <w:hideMark/>
          </w:tcPr>
          <w:p w14:paraId="165338E8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E7114C" w:rsidRPr="00505780" w14:paraId="66F89A10" w14:textId="77777777" w:rsidTr="00711BAD">
        <w:trPr>
          <w:cantSplit/>
          <w:trHeight w:val="20"/>
        </w:trPr>
        <w:tc>
          <w:tcPr>
            <w:tcW w:w="3148" w:type="dxa"/>
            <w:hideMark/>
          </w:tcPr>
          <w:p w14:paraId="48F47DCD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บริษัทร่วม</w:t>
            </w:r>
          </w:p>
        </w:tc>
        <w:tc>
          <w:tcPr>
            <w:tcW w:w="1620" w:type="dxa"/>
          </w:tcPr>
          <w:p w14:paraId="668AF8C3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7C764221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5FD3DE67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E07FD58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738EF055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4DA6E523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6B15E16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2D733AD3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38A47969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8D272EF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C9000BB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B78F1D5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9E24170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7F51CFC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</w:tcPr>
          <w:p w14:paraId="2165CB56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</w:tcPr>
          <w:p w14:paraId="59366946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177183C4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2" w:type="dxa"/>
          </w:tcPr>
          <w:p w14:paraId="78D8A7CD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AAA6D1E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6728E54C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26F186CD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ACD396C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</w:tcPr>
          <w:p w14:paraId="4E209AA2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53D90DBF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48F12A82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5C79BB" w:rsidRPr="00505780" w14:paraId="5FCB1C42" w14:textId="77777777" w:rsidTr="005D799F">
        <w:trPr>
          <w:cantSplit/>
          <w:trHeight w:val="20"/>
        </w:trPr>
        <w:tc>
          <w:tcPr>
            <w:tcW w:w="3148" w:type="dxa"/>
            <w:hideMark/>
          </w:tcPr>
          <w:p w14:paraId="3B1DB098" w14:textId="77777777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ทรัสต์เพื่อการลงทุนในอสังหาริมทรัพย์</w:t>
            </w:r>
          </w:p>
          <w:p w14:paraId="7D0C9C12" w14:textId="77777777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และสิทธิการเช่าอสังหาริมทรัพย์เพื่อ</w:t>
            </w:r>
          </w:p>
          <w:p w14:paraId="6A3B33AC" w14:textId="41601EDA" w:rsidR="005C79BB" w:rsidRPr="00505780" w:rsidRDefault="005C79BB" w:rsidP="005C79BB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อุตสาหกรรม เฟรเซอร์ส พร็อพเพอร์ตี้</w:t>
            </w:r>
            <w:r>
              <w:rPr>
                <w:rFonts w:ascii="Angsana New" w:hAnsi="Angsana New"/>
                <w:sz w:val="24"/>
                <w:szCs w:val="24"/>
              </w:rPr>
              <w:t xml:space="preserve"> *</w:t>
            </w:r>
          </w:p>
        </w:tc>
        <w:tc>
          <w:tcPr>
            <w:tcW w:w="1620" w:type="dxa"/>
            <w:hideMark/>
          </w:tcPr>
          <w:p w14:paraId="7C3A41D8" w14:textId="4E1E9DBB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ลงทุนในอสังหาริมทรัพย์</w:t>
            </w:r>
          </w:p>
        </w:tc>
        <w:tc>
          <w:tcPr>
            <w:tcW w:w="181" w:type="dxa"/>
          </w:tcPr>
          <w:p w14:paraId="61FCFF0B" w14:textId="515A1224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58242B55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E9F2FB8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41D12156" w14:textId="3BF6AFDD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28.31</w:t>
            </w:r>
          </w:p>
        </w:tc>
        <w:tc>
          <w:tcPr>
            <w:tcW w:w="183" w:type="dxa"/>
          </w:tcPr>
          <w:p w14:paraId="0EF8C001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hideMark/>
          </w:tcPr>
          <w:p w14:paraId="7B56893C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41DBC9F8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7EA9F15" w14:textId="0EC6A14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28.31</w:t>
            </w:r>
          </w:p>
        </w:tc>
        <w:tc>
          <w:tcPr>
            <w:tcW w:w="180" w:type="dxa"/>
          </w:tcPr>
          <w:p w14:paraId="7EE5D5B9" w14:textId="77777777" w:rsidR="005C79BB" w:rsidRPr="00505780" w:rsidRDefault="005C79BB" w:rsidP="005C79B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F96A282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50E54398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52450607" w14:textId="60440995" w:rsidR="005C79BB" w:rsidRPr="006F4DE5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5,</w:t>
            </w:r>
            <w:r w:rsidR="00F45274">
              <w:rPr>
                <w:rFonts w:ascii="Angsana New" w:hAnsi="Angsana New"/>
                <w:sz w:val="24"/>
                <w:szCs w:val="24"/>
                <w:lang w:eastAsia="en-GB"/>
              </w:rPr>
              <w:t>09</w:t>
            </w:r>
            <w:r w:rsidR="00A843EE">
              <w:rPr>
                <w:rFonts w:ascii="Angsana New" w:hAnsi="Angsana New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80" w:type="dxa"/>
          </w:tcPr>
          <w:p w14:paraId="3D052312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hideMark/>
          </w:tcPr>
          <w:p w14:paraId="08E72D07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27B70996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091F2BEE" w14:textId="043DD7DA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5,230</w:t>
            </w:r>
          </w:p>
        </w:tc>
        <w:tc>
          <w:tcPr>
            <w:tcW w:w="180" w:type="dxa"/>
          </w:tcPr>
          <w:p w14:paraId="0BE4FA65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6C4D02D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27732B69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6A669941" w14:textId="0855258D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1,982</w:t>
            </w:r>
          </w:p>
        </w:tc>
        <w:tc>
          <w:tcPr>
            <w:tcW w:w="180" w:type="dxa"/>
          </w:tcPr>
          <w:p w14:paraId="7D124506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614AC1CD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0BF9C0D9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40EF0565" w14:textId="0768037A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1,982</w:t>
            </w:r>
          </w:p>
        </w:tc>
        <w:tc>
          <w:tcPr>
            <w:tcW w:w="270" w:type="dxa"/>
          </w:tcPr>
          <w:p w14:paraId="2CAEC43E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47AB3C1D" w14:textId="2A339828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0F2E0A37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hideMark/>
          </w:tcPr>
          <w:p w14:paraId="744AA61C" w14:textId="40293DD4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6ED380F9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F150D3F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25A9EEE6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4307B396" w14:textId="033EAC33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1,982</w:t>
            </w:r>
          </w:p>
        </w:tc>
        <w:tc>
          <w:tcPr>
            <w:tcW w:w="180" w:type="dxa"/>
          </w:tcPr>
          <w:p w14:paraId="19816753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hideMark/>
          </w:tcPr>
          <w:p w14:paraId="1E716051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7E88C8F5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146588DD" w14:textId="60924E6C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1,982</w:t>
            </w:r>
          </w:p>
        </w:tc>
        <w:tc>
          <w:tcPr>
            <w:tcW w:w="180" w:type="dxa"/>
          </w:tcPr>
          <w:p w14:paraId="1640321F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5A511B3E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748F1215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7CF8CB4" w14:textId="7EB6A944" w:rsidR="005C79BB" w:rsidRPr="00105F3B" w:rsidRDefault="005C79BB" w:rsidP="005C79BB">
            <w:pPr>
              <w:pStyle w:val="acctfourfigures"/>
              <w:tabs>
                <w:tab w:val="decimal" w:pos="369"/>
              </w:tabs>
              <w:spacing w:line="300" w:lineRule="exact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9,</w:t>
            </w:r>
            <w:r w:rsidR="00801568">
              <w:rPr>
                <w:rFonts w:ascii="Angsana New" w:hAnsi="Angsana New"/>
                <w:sz w:val="24"/>
                <w:szCs w:val="24"/>
              </w:rPr>
              <w:t>947</w:t>
            </w:r>
          </w:p>
        </w:tc>
        <w:tc>
          <w:tcPr>
            <w:tcW w:w="181" w:type="dxa"/>
          </w:tcPr>
          <w:p w14:paraId="3055AD22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hideMark/>
          </w:tcPr>
          <w:p w14:paraId="78B890BA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5B9515B2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61DFBFBA" w14:textId="6EC974AE" w:rsidR="005C79BB" w:rsidRPr="00505780" w:rsidRDefault="005C79BB" w:rsidP="005C79BB">
            <w:pPr>
              <w:pStyle w:val="acctfourfigures"/>
              <w:tabs>
                <w:tab w:val="decimal" w:pos="369"/>
              </w:tabs>
              <w:spacing w:line="300" w:lineRule="exact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9,482</w:t>
            </w:r>
          </w:p>
        </w:tc>
      </w:tr>
      <w:tr w:rsidR="005C79BB" w:rsidRPr="00505780" w14:paraId="1EE3A73B" w14:textId="77777777" w:rsidTr="00711BAD">
        <w:trPr>
          <w:cantSplit/>
          <w:trHeight w:val="20"/>
        </w:trPr>
        <w:tc>
          <w:tcPr>
            <w:tcW w:w="3148" w:type="dxa"/>
          </w:tcPr>
          <w:p w14:paraId="1453B382" w14:textId="07CB3B13" w:rsidR="005C79BB" w:rsidRPr="001825DF" w:rsidRDefault="005C79BB" w:rsidP="005C79BB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825DF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บริษัท อารยะ แลนด์ ดีเวลลอปเม้นต์ จำกัด</w:t>
            </w:r>
            <w:r w:rsidR="001825DF" w:rsidRPr="001825DF">
              <w:rPr>
                <w:rFonts w:ascii="Angsana New" w:hAnsi="Angsana New"/>
                <w:spacing w:val="-4"/>
                <w:sz w:val="24"/>
                <w:szCs w:val="24"/>
              </w:rPr>
              <w:t>*****</w:t>
            </w:r>
          </w:p>
        </w:tc>
        <w:tc>
          <w:tcPr>
            <w:tcW w:w="1620" w:type="dxa"/>
          </w:tcPr>
          <w:p w14:paraId="6A1A4D61" w14:textId="5CBF83A6" w:rsidR="005C79BB" w:rsidRPr="00E4770F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4770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0E176333" w14:textId="77777777" w:rsidR="005C79BB" w:rsidRPr="00E4770F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9" w:type="dxa"/>
          </w:tcPr>
          <w:p w14:paraId="324550A7" w14:textId="01C57B3E" w:rsidR="005C79BB" w:rsidRPr="00E4770F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bidi="th-TH"/>
              </w:rPr>
              <w:t>50</w:t>
            </w:r>
            <w:r w:rsidRPr="00E4770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3" w:type="dxa"/>
          </w:tcPr>
          <w:p w14:paraId="2833E831" w14:textId="77777777" w:rsidR="005C79BB" w:rsidRPr="00E4770F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7" w:type="dxa"/>
          </w:tcPr>
          <w:p w14:paraId="6A5F6B40" w14:textId="4AA12ACC" w:rsidR="005C79BB" w:rsidRPr="00E4770F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bidi="th-TH"/>
              </w:rPr>
              <w:t>50</w:t>
            </w:r>
            <w:r w:rsidRPr="00E4770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9A27314" w14:textId="77777777" w:rsidR="005C79BB" w:rsidRPr="00E4770F" w:rsidRDefault="005C79BB" w:rsidP="005C79B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25B7A3" w14:textId="3BD90AAA" w:rsidR="005C79BB" w:rsidRPr="00505780" w:rsidRDefault="00F45274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5C79BB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96</w:t>
            </w:r>
            <w:r w:rsidR="00A843E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7A0294DE" w14:textId="77777777" w:rsidR="005C79BB" w:rsidRPr="00E4770F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501612BE" w14:textId="78D4716E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4,917</w:t>
            </w:r>
          </w:p>
        </w:tc>
        <w:tc>
          <w:tcPr>
            <w:tcW w:w="180" w:type="dxa"/>
          </w:tcPr>
          <w:p w14:paraId="79D9D3DE" w14:textId="77777777" w:rsidR="005C79BB" w:rsidRPr="00E4770F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4A1EB7A" w14:textId="6A01576C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2D37CAA" w14:textId="77777777" w:rsidR="005C79BB" w:rsidRPr="00E4770F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6625B53" w14:textId="13747E31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4,911</w:t>
            </w:r>
          </w:p>
        </w:tc>
        <w:tc>
          <w:tcPr>
            <w:tcW w:w="270" w:type="dxa"/>
          </w:tcPr>
          <w:p w14:paraId="465669A0" w14:textId="77777777" w:rsidR="005C79BB" w:rsidRPr="00E4770F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</w:tcPr>
          <w:p w14:paraId="7C1EFD3B" w14:textId="1860F387" w:rsidR="005C79BB" w:rsidRPr="00E4770F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4770F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BE5C608" w14:textId="77777777" w:rsidR="005C79BB" w:rsidRPr="00E4770F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8" w:type="dxa"/>
          </w:tcPr>
          <w:p w14:paraId="48EAF5A6" w14:textId="6032A5C8" w:rsidR="005C79BB" w:rsidRPr="00E4770F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4770F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8DECBD9" w14:textId="77777777" w:rsidR="005C79BB" w:rsidRPr="00E4770F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63F4F47" w14:textId="1AD785DE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5D10B9F" w14:textId="77777777" w:rsidR="005C79BB" w:rsidRPr="00E4770F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0FB7886A" w14:textId="5A79A4BF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4,911</w:t>
            </w:r>
          </w:p>
        </w:tc>
        <w:tc>
          <w:tcPr>
            <w:tcW w:w="180" w:type="dxa"/>
          </w:tcPr>
          <w:p w14:paraId="0EF90016" w14:textId="77777777" w:rsidR="005C79BB" w:rsidRPr="00E4770F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</w:tcPr>
          <w:p w14:paraId="0184FA9A" w14:textId="63E5E110" w:rsidR="005C79BB" w:rsidRPr="00E4770F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4770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58E98AB" w14:textId="77777777" w:rsidR="005C79BB" w:rsidRPr="00E4770F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A83D734" w14:textId="49A57E1D" w:rsidR="005C79BB" w:rsidRPr="00E4770F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4770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C79BB" w:rsidRPr="00505780" w14:paraId="37F264ED" w14:textId="77777777" w:rsidTr="00711BAD">
        <w:trPr>
          <w:cantSplit/>
          <w:trHeight w:val="20"/>
        </w:trPr>
        <w:tc>
          <w:tcPr>
            <w:tcW w:w="3148" w:type="dxa"/>
          </w:tcPr>
          <w:p w14:paraId="268854D1" w14:textId="3570FD76" w:rsidR="005C79BB" w:rsidRPr="00505780" w:rsidRDefault="005C79BB" w:rsidP="005C79BB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นอร์ท สาธร โฮเต็ล จำกัด **</w:t>
            </w:r>
          </w:p>
        </w:tc>
        <w:tc>
          <w:tcPr>
            <w:tcW w:w="1620" w:type="dxa"/>
          </w:tcPr>
          <w:p w14:paraId="572AA98B" w14:textId="512E92F9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81" w:type="dxa"/>
          </w:tcPr>
          <w:p w14:paraId="1AB72E9D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0083ECD8" w14:textId="3A48E783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83" w:type="dxa"/>
          </w:tcPr>
          <w:p w14:paraId="6021C999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0B3FD617" w14:textId="1029CA4F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20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2B04F7B0" w14:textId="77777777" w:rsidR="005C79BB" w:rsidRPr="00505780" w:rsidRDefault="005C79BB" w:rsidP="005C79B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89EF1C7" w14:textId="4D8C639A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4AE4D24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2DD21CA5" w14:textId="592AADF4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52</w:t>
            </w:r>
          </w:p>
        </w:tc>
        <w:tc>
          <w:tcPr>
            <w:tcW w:w="180" w:type="dxa"/>
          </w:tcPr>
          <w:p w14:paraId="70A1B31D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6616330" w14:textId="0033FD43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126E175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BA4281C" w14:textId="761B2A2C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3A39582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45AB862D" w14:textId="5A6B2FF9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6047400A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2870BBB7" w14:textId="44488615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7DE2D88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18569E8" w14:textId="3D4FD082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63CEFA1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AC1C131" w14:textId="0BD23985" w:rsidR="005C79BB" w:rsidRPr="00505780" w:rsidRDefault="005C79BB" w:rsidP="005C79BB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61D3623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69B2C58A" w14:textId="04F8178E" w:rsidR="005C79BB" w:rsidRPr="00505780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0A511D65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64E1727F" w14:textId="117E0732" w:rsidR="005C79BB" w:rsidRPr="00505780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C79BB" w:rsidRPr="00505780" w14:paraId="489DEFE8" w14:textId="77777777" w:rsidTr="00711BAD">
        <w:trPr>
          <w:cantSplit/>
          <w:trHeight w:val="20"/>
        </w:trPr>
        <w:tc>
          <w:tcPr>
            <w:tcW w:w="3148" w:type="dxa"/>
          </w:tcPr>
          <w:p w14:paraId="156EC07C" w14:textId="4AB86711" w:rsidR="005C79BB" w:rsidRPr="00505780" w:rsidRDefault="005C79BB" w:rsidP="005C79BB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อสังหาริมทรัพย์โกลเด้นเวนเจอร์</w:t>
            </w: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</w:t>
            </w:r>
          </w:p>
        </w:tc>
        <w:tc>
          <w:tcPr>
            <w:tcW w:w="1620" w:type="dxa"/>
          </w:tcPr>
          <w:p w14:paraId="54DB1C9A" w14:textId="06B61242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อสังหาริมทรัพย์และ</w:t>
            </w:r>
          </w:p>
        </w:tc>
        <w:tc>
          <w:tcPr>
            <w:tcW w:w="181" w:type="dxa"/>
          </w:tcPr>
          <w:p w14:paraId="74E52BB0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2C35B82F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16CA06C9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5F730CA2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E42E19D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5BB884DB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50CDB5E0" w14:textId="77777777" w:rsidR="005C79BB" w:rsidRPr="00505780" w:rsidRDefault="005C79BB" w:rsidP="005C79B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EC736ED" w14:textId="77777777" w:rsidR="005C79BB" w:rsidRPr="00505780" w:rsidRDefault="005C79BB" w:rsidP="005C79BB">
            <w:pPr>
              <w:pStyle w:val="acctfourfigures"/>
              <w:tabs>
                <w:tab w:val="decimal" w:pos="555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B931929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15390580" w14:textId="77777777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794BD8A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0384042" w14:textId="77777777" w:rsidR="005C79BB" w:rsidRPr="00505780" w:rsidRDefault="005C79BB" w:rsidP="005C79BB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7905F7BE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4FE3712" w14:textId="77777777" w:rsidR="005C79BB" w:rsidRPr="00505780" w:rsidRDefault="005C79BB" w:rsidP="005C79BB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5793A1E7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55B6F834" w14:textId="77777777" w:rsidR="005C79BB" w:rsidRPr="00505780" w:rsidRDefault="005C79BB" w:rsidP="005C79BB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675CC233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6C92FA2A" w14:textId="77777777" w:rsidR="005C79BB" w:rsidRPr="00505780" w:rsidRDefault="005C79BB" w:rsidP="005C79BB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D93FCB7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152E235" w14:textId="77777777" w:rsidR="005C79BB" w:rsidRPr="00505780" w:rsidRDefault="005C79BB" w:rsidP="005C79BB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3BCCA0B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6C9FEA13" w14:textId="77777777" w:rsidR="005C79BB" w:rsidRPr="00505780" w:rsidRDefault="005C79BB" w:rsidP="005C79BB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4DE3D230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38035BDF" w14:textId="77777777" w:rsidR="005C79BB" w:rsidRPr="00505780" w:rsidRDefault="005C79BB" w:rsidP="005C79BB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73E84B15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31955300" w14:textId="77777777" w:rsidR="005C79BB" w:rsidRPr="00505780" w:rsidRDefault="005C79BB" w:rsidP="005C79BB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</w:tr>
      <w:tr w:rsidR="005C79BB" w:rsidRPr="00505780" w14:paraId="2BFF507D" w14:textId="77777777" w:rsidTr="00711BAD">
        <w:trPr>
          <w:cantSplit/>
          <w:trHeight w:val="20"/>
        </w:trPr>
        <w:tc>
          <w:tcPr>
            <w:tcW w:w="3148" w:type="dxa"/>
          </w:tcPr>
          <w:p w14:paraId="2BC93A53" w14:textId="77777777" w:rsidR="005C79BB" w:rsidRPr="00505780" w:rsidRDefault="005C79BB" w:rsidP="005C79BB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1CF4104" w14:textId="7CEA57E5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181" w:type="dxa"/>
          </w:tcPr>
          <w:p w14:paraId="66FE1F80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3E0B64AA" w14:textId="23E79F3E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75</w:t>
            </w:r>
          </w:p>
        </w:tc>
        <w:tc>
          <w:tcPr>
            <w:tcW w:w="183" w:type="dxa"/>
          </w:tcPr>
          <w:p w14:paraId="5621AE90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6532BE3A" w14:textId="6A87E29F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75</w:t>
            </w:r>
          </w:p>
        </w:tc>
        <w:tc>
          <w:tcPr>
            <w:tcW w:w="180" w:type="dxa"/>
          </w:tcPr>
          <w:p w14:paraId="66B890D5" w14:textId="77777777" w:rsidR="005C79BB" w:rsidRPr="00505780" w:rsidRDefault="005C79BB" w:rsidP="005C79B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51992C72" w14:textId="5BAD7BC8" w:rsidR="005C79BB" w:rsidRPr="00505780" w:rsidRDefault="00F45274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971</w:t>
            </w:r>
          </w:p>
        </w:tc>
        <w:tc>
          <w:tcPr>
            <w:tcW w:w="180" w:type="dxa"/>
          </w:tcPr>
          <w:p w14:paraId="7C4AEEEC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61BCC7F2" w14:textId="7590BBB6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1,002</w:t>
            </w:r>
          </w:p>
        </w:tc>
        <w:tc>
          <w:tcPr>
            <w:tcW w:w="180" w:type="dxa"/>
          </w:tcPr>
          <w:p w14:paraId="224F84A1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F9FD5AD" w14:textId="65879AC0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1D528BD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9889ACD" w14:textId="76D94F0C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8A77088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5A94E4E0" w14:textId="5D1C4A8F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1D1D4C8E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080E9BA3" w14:textId="1D25888E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3756A99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A8733C4" w14:textId="0087474B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FD9CB47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1586446" w14:textId="504084BB" w:rsidR="005C79BB" w:rsidRPr="00505780" w:rsidRDefault="005C79BB" w:rsidP="005C79BB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70B801D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5F3E923A" w14:textId="4E16A2A0" w:rsidR="005C79BB" w:rsidRPr="00505780" w:rsidRDefault="005C79BB" w:rsidP="005C79BB">
            <w:pPr>
              <w:pStyle w:val="acctfourfigures"/>
              <w:tabs>
                <w:tab w:val="decimal" w:pos="369"/>
              </w:tabs>
              <w:spacing w:line="300" w:lineRule="exact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1,3</w:t>
            </w:r>
            <w:r w:rsidR="00801568"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181" w:type="dxa"/>
          </w:tcPr>
          <w:p w14:paraId="7E7CB606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1600728" w14:textId="122620B1" w:rsidR="005C79BB" w:rsidRPr="004E43FB" w:rsidRDefault="005C79BB" w:rsidP="005C79BB">
            <w:pPr>
              <w:pStyle w:val="acctfourfigures"/>
              <w:tabs>
                <w:tab w:val="decimal" w:pos="369"/>
              </w:tabs>
              <w:spacing w:line="300" w:lineRule="exact"/>
              <w:ind w:left="-79" w:right="-12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1,354</w:t>
            </w:r>
          </w:p>
        </w:tc>
      </w:tr>
      <w:tr w:rsidR="005C79BB" w:rsidRPr="00505780" w14:paraId="167AEEEC" w14:textId="77777777" w:rsidTr="005D799F">
        <w:trPr>
          <w:cantSplit/>
          <w:trHeight w:val="20"/>
        </w:trPr>
        <w:tc>
          <w:tcPr>
            <w:tcW w:w="3148" w:type="dxa"/>
          </w:tcPr>
          <w:p w14:paraId="022D8315" w14:textId="77777777" w:rsidR="005C79BB" w:rsidRPr="00505780" w:rsidRDefault="005C79BB" w:rsidP="005C79BB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270A611F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543CA759" w14:textId="77777777" w:rsidR="005C79BB" w:rsidRPr="00505780" w:rsidRDefault="005C79BB" w:rsidP="005C79BB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35ECDDF2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B0B53DF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5C9D6C60" w14:textId="77777777" w:rsidR="005C79BB" w:rsidRPr="00505780" w:rsidRDefault="005C79BB" w:rsidP="005C79BB">
            <w:pPr>
              <w:tabs>
                <w:tab w:val="clear" w:pos="454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1E537AF7" w14:textId="77777777" w:rsidR="005C79BB" w:rsidRPr="00505780" w:rsidRDefault="005C79BB" w:rsidP="005C79B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11247" w14:textId="14754269" w:rsidR="005C79BB" w:rsidRPr="006F4DE5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F45274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F45274">
              <w:rPr>
                <w:rFonts w:ascii="Angsana New" w:hAnsi="Angsana New"/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180" w:type="dxa"/>
          </w:tcPr>
          <w:p w14:paraId="5546D847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E3F543" w14:textId="0F9D8F6F" w:rsidR="005C79BB" w:rsidRPr="006F4DE5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11,201</w:t>
            </w:r>
          </w:p>
        </w:tc>
        <w:tc>
          <w:tcPr>
            <w:tcW w:w="180" w:type="dxa"/>
          </w:tcPr>
          <w:p w14:paraId="5944BA2B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6F19E" w14:textId="3D56118D" w:rsidR="005C79BB" w:rsidRPr="006F4DE5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1,982</w:t>
            </w:r>
          </w:p>
        </w:tc>
        <w:tc>
          <w:tcPr>
            <w:tcW w:w="180" w:type="dxa"/>
          </w:tcPr>
          <w:p w14:paraId="6B9006BF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5FD11D" w14:textId="50BFC006" w:rsidR="005C79BB" w:rsidRPr="006F4DE5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270" w:type="dxa"/>
          </w:tcPr>
          <w:p w14:paraId="69E60599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1A409" w14:textId="21652765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C5F2B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7AAEC4DC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C312BA" w14:textId="440CC483" w:rsidR="005C79BB" w:rsidRPr="001C5F2B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1C5F2B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FB22523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79910" w14:textId="44C8C69C" w:rsidR="005C79BB" w:rsidRPr="000F232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1,982</w:t>
            </w:r>
          </w:p>
        </w:tc>
        <w:tc>
          <w:tcPr>
            <w:tcW w:w="180" w:type="dxa"/>
          </w:tcPr>
          <w:p w14:paraId="65C7E37C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6F02BC" w14:textId="28A0F6F8" w:rsidR="005C79BB" w:rsidRPr="000F232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180" w:type="dxa"/>
          </w:tcPr>
          <w:p w14:paraId="7DC8B558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17E1E303" w14:textId="5B0EAA72" w:rsidR="005C79BB" w:rsidRPr="00505780" w:rsidRDefault="005C79BB" w:rsidP="005C79BB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4FCEAF3F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25F6D4" w14:textId="4302BCB8" w:rsidR="005C79BB" w:rsidRPr="00505780" w:rsidRDefault="005C79BB" w:rsidP="005C79BB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</w:tr>
      <w:tr w:rsidR="005C79BB" w:rsidRPr="00505780" w14:paraId="1A3A5BB7" w14:textId="77777777" w:rsidTr="00711BAD">
        <w:trPr>
          <w:cantSplit/>
          <w:trHeight w:val="20"/>
        </w:trPr>
        <w:tc>
          <w:tcPr>
            <w:tcW w:w="3148" w:type="dxa"/>
            <w:hideMark/>
          </w:tcPr>
          <w:p w14:paraId="052C874A" w14:textId="77777777" w:rsidR="005C79BB" w:rsidRPr="00505780" w:rsidRDefault="005C79BB" w:rsidP="005C79BB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การร่วมค้า</w:t>
            </w:r>
          </w:p>
        </w:tc>
        <w:tc>
          <w:tcPr>
            <w:tcW w:w="1620" w:type="dxa"/>
          </w:tcPr>
          <w:p w14:paraId="184ED42A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1" w:type="dxa"/>
          </w:tcPr>
          <w:p w14:paraId="232DFE2A" w14:textId="77777777" w:rsidR="005C79BB" w:rsidRPr="00505780" w:rsidRDefault="005C79BB" w:rsidP="005C79BB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367C5FDC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C764327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3FFB0CE7" w14:textId="77777777" w:rsidR="005C79BB" w:rsidRPr="00505780" w:rsidRDefault="005C79BB" w:rsidP="005C79BB">
            <w:pPr>
              <w:tabs>
                <w:tab w:val="clear" w:pos="454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1D2ADCAD" w14:textId="77777777" w:rsidR="005C79BB" w:rsidRPr="00505780" w:rsidRDefault="005C79BB" w:rsidP="005C79B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10609BC3" w14:textId="77777777" w:rsidR="005C79BB" w:rsidRPr="00505780" w:rsidRDefault="005C79BB" w:rsidP="005C79BB">
            <w:pPr>
              <w:pStyle w:val="acctfourfigures"/>
              <w:tabs>
                <w:tab w:val="decimal" w:pos="555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6544432E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</w:tcPr>
          <w:p w14:paraId="06D23686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49825AFE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8E99179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237EA893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D15CC2B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270" w:type="dxa"/>
          </w:tcPr>
          <w:p w14:paraId="5846735F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21C4F6FA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1C43AB24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6B094124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D1503B4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0A3BF386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38FA1B12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6DED4EA3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43EEBFE5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3944979F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1" w:type="dxa"/>
          </w:tcPr>
          <w:p w14:paraId="17798A07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2CB0EB29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</w:tr>
      <w:tr w:rsidR="005C79BB" w:rsidRPr="00505780" w14:paraId="5AB62981" w14:textId="77777777" w:rsidTr="007F32E7">
        <w:trPr>
          <w:cantSplit/>
          <w:trHeight w:val="20"/>
        </w:trPr>
        <w:tc>
          <w:tcPr>
            <w:tcW w:w="3148" w:type="dxa"/>
            <w:hideMark/>
          </w:tcPr>
          <w:p w14:paraId="4BDD2A76" w14:textId="17A025CF" w:rsidR="005C79BB" w:rsidRPr="00505780" w:rsidRDefault="005C79BB" w:rsidP="005C79BB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เพาเวอร์ </w:t>
            </w:r>
            <w:r w:rsidRPr="007037FE">
              <w:rPr>
                <w:rFonts w:ascii="Angsana New" w:hAnsi="Angsana New" w:hint="cs"/>
                <w:spacing w:val="-4"/>
                <w:sz w:val="24"/>
                <w:szCs w:val="24"/>
              </w:rPr>
              <w:t>6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จำกัด ***</w:t>
            </w:r>
          </w:p>
        </w:tc>
        <w:tc>
          <w:tcPr>
            <w:tcW w:w="1620" w:type="dxa"/>
            <w:hideMark/>
          </w:tcPr>
          <w:p w14:paraId="7EB2C66F" w14:textId="2292C245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81" w:type="dxa"/>
          </w:tcPr>
          <w:p w14:paraId="2B737ACD" w14:textId="7182B981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07D4E1E5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83AC24C" w14:textId="0CEAD5E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513C9D73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hideMark/>
          </w:tcPr>
          <w:p w14:paraId="3EAB88E6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1D711554" w14:textId="55AFB6EC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164BF51C" w14:textId="77777777" w:rsidR="005C79BB" w:rsidRPr="00505780" w:rsidRDefault="005C79BB" w:rsidP="005C79B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B06F27C" w14:textId="49A1FDC1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54916B8B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hideMark/>
          </w:tcPr>
          <w:p w14:paraId="69D78DEF" w14:textId="61815D20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0D6CECE2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6C85286" w14:textId="642549F6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E12AFE6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5DF306DC" w14:textId="41CE604C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F5B0CF3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730C96BF" w14:textId="40A50032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450020BC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hideMark/>
          </w:tcPr>
          <w:p w14:paraId="30F4B62C" w14:textId="3103B78F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6FD82B6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68C59F5" w14:textId="764B8943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163DDAD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hideMark/>
          </w:tcPr>
          <w:p w14:paraId="2F3C0F3D" w14:textId="4D3D72F0" w:rsidR="005C79BB" w:rsidRPr="00505780" w:rsidRDefault="005C79BB" w:rsidP="005C79BB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E216563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523B52B7" w14:textId="3A68B5BE" w:rsidR="005C79BB" w:rsidRPr="00505780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8E128D2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hideMark/>
          </w:tcPr>
          <w:p w14:paraId="00E7E12D" w14:textId="4BFBC46C" w:rsidR="005C79BB" w:rsidRPr="00505780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5C79BB" w:rsidRPr="00505780" w14:paraId="221CE2A9" w14:textId="77777777" w:rsidTr="00711BAD">
        <w:trPr>
          <w:cantSplit/>
          <w:trHeight w:val="20"/>
        </w:trPr>
        <w:tc>
          <w:tcPr>
            <w:tcW w:w="3148" w:type="dxa"/>
          </w:tcPr>
          <w:p w14:paraId="56576994" w14:textId="550DA9EA" w:rsidR="005C79BB" w:rsidRPr="00505780" w:rsidRDefault="005C79BB" w:rsidP="005C79BB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8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เพาเวอร์ </w:t>
            </w:r>
            <w:r w:rsidRPr="007037FE">
              <w:rPr>
                <w:rFonts w:ascii="Angsana New" w:hAnsi="Angsana New" w:hint="cs"/>
                <w:spacing w:val="-8"/>
                <w:sz w:val="24"/>
                <w:szCs w:val="24"/>
              </w:rPr>
              <w:t>11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จำกัด ***</w:t>
            </w:r>
          </w:p>
        </w:tc>
        <w:tc>
          <w:tcPr>
            <w:tcW w:w="1620" w:type="dxa"/>
          </w:tcPr>
          <w:p w14:paraId="727A4255" w14:textId="5911FFE4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81" w:type="dxa"/>
          </w:tcPr>
          <w:p w14:paraId="574FA27A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81CABE0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518F5DE" w14:textId="6EFA899D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00</w:t>
            </w:r>
          </w:p>
        </w:tc>
        <w:tc>
          <w:tcPr>
            <w:tcW w:w="183" w:type="dxa"/>
          </w:tcPr>
          <w:p w14:paraId="499D0D6E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6CF407C8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9190F40" w14:textId="68DB6BE1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00</w:t>
            </w:r>
          </w:p>
        </w:tc>
        <w:tc>
          <w:tcPr>
            <w:tcW w:w="180" w:type="dxa"/>
          </w:tcPr>
          <w:p w14:paraId="416ADF5E" w14:textId="77777777" w:rsidR="005C79BB" w:rsidRPr="00505780" w:rsidRDefault="005C79BB" w:rsidP="005C79B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3C08002D" w14:textId="6690C188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19FB8ED3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62A2EB46" w14:textId="7B750CCB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1F28C63B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A498B30" w14:textId="05933C36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26DB4C2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5BC6E49" w14:textId="45F11CC0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8DFD171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D72BDAF" w14:textId="150541FA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55E3B00D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AE5B585" w14:textId="78699F6B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79717E23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2010838" w14:textId="4ADDCB92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CA4F76D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FB4FB71" w14:textId="69F80A02" w:rsidR="005C79BB" w:rsidRPr="00505780" w:rsidRDefault="005C79BB" w:rsidP="005C79BB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D1F1F01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7DF53410" w14:textId="5E111BA7" w:rsidR="005C79BB" w:rsidRPr="00505780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2DB4DB0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24026C9" w14:textId="31385497" w:rsidR="005C79BB" w:rsidRPr="00505780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5C79BB" w:rsidRPr="00505780" w14:paraId="0D253C9C" w14:textId="77777777" w:rsidTr="00845BB0">
        <w:trPr>
          <w:cantSplit/>
          <w:trHeight w:val="20"/>
        </w:trPr>
        <w:tc>
          <w:tcPr>
            <w:tcW w:w="3148" w:type="dxa"/>
          </w:tcPr>
          <w:p w14:paraId="445273A4" w14:textId="77777777" w:rsidR="005C79BB" w:rsidRPr="00505780" w:rsidRDefault="005C79BB" w:rsidP="005C79BB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เฟรเซอร์ส พร็อพเพอร์ตี้ บีเอฟทีแซด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จำกัด ***</w:t>
            </w:r>
          </w:p>
        </w:tc>
        <w:tc>
          <w:tcPr>
            <w:tcW w:w="1620" w:type="dxa"/>
          </w:tcPr>
          <w:p w14:paraId="2A2B280E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54AC73E1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1C7E32B0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6E673EC" w14:textId="306B5E15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59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83" w:type="dxa"/>
          </w:tcPr>
          <w:p w14:paraId="01FA283D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74E6573E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43ADD060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59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80" w:type="dxa"/>
          </w:tcPr>
          <w:p w14:paraId="7E1FBE2D" w14:textId="77777777" w:rsidR="005C79BB" w:rsidRPr="00505780" w:rsidRDefault="005C79BB" w:rsidP="005C79B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22CFB33E" w14:textId="5D6A07CB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5</w:t>
            </w:r>
            <w:r w:rsidR="00071A85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180" w:type="dxa"/>
          </w:tcPr>
          <w:p w14:paraId="151C24C6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73BB6BD6" w14:textId="77777777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55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7824DB83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9062AA6" w14:textId="7C798EEC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C9EF819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9A0B019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49080D4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6AB2560" w14:textId="05C0D610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3EC59DFB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3E4A7250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49102F85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CFBCD99" w14:textId="39D7802C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  <w:tab w:val="left" w:pos="4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30B169D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B6F4912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7530EAF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18670C92" w14:textId="515EC982" w:rsidR="005C79BB" w:rsidRPr="00505780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459EAF8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8981332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5C79BB" w:rsidRPr="00505780" w14:paraId="1C04C4FE" w14:textId="77777777" w:rsidTr="00711BAD">
        <w:trPr>
          <w:cantSplit/>
          <w:trHeight w:val="20"/>
        </w:trPr>
        <w:tc>
          <w:tcPr>
            <w:tcW w:w="3148" w:type="dxa"/>
          </w:tcPr>
          <w:p w14:paraId="7BB31F90" w14:textId="77777777" w:rsidR="005C79BB" w:rsidRPr="00505780" w:rsidRDefault="005C79BB" w:rsidP="005C79BB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1CEDB0A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17B5CEB3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4C7681E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60F21E7D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43888836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67DE618C" w14:textId="77777777" w:rsidR="005C79BB" w:rsidRPr="00505780" w:rsidRDefault="005C79BB" w:rsidP="005C79B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59512135" w14:textId="77777777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873D6EE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2F0938C9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D44612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D90EC37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BC2E55B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EE592B3" w14:textId="77777777" w:rsidR="005C79BB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839B12B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084EBE27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4FE1977D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C7D6E87" w14:textId="77777777" w:rsidR="005C79BB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1305FBE6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79D6BA3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D373830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A735975" w14:textId="77777777" w:rsidR="005C79BB" w:rsidRDefault="005C79BB" w:rsidP="005C79BB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63BDD68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21A9BAF2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0775996E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58BB753" w14:textId="77777777" w:rsidR="005C79BB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5C79BB" w:rsidRPr="00505780" w14:paraId="54AF17F8" w14:textId="77777777" w:rsidTr="00711BAD">
        <w:trPr>
          <w:cantSplit/>
          <w:trHeight w:val="20"/>
        </w:trPr>
        <w:tc>
          <w:tcPr>
            <w:tcW w:w="3148" w:type="dxa"/>
          </w:tcPr>
          <w:p w14:paraId="277455DA" w14:textId="77777777" w:rsidR="005C79BB" w:rsidRPr="00505780" w:rsidRDefault="005C79BB" w:rsidP="005C79BB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350E63A3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04113D15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4611271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3B0D3B4A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05A84F3E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24F4AA55" w14:textId="77777777" w:rsidR="005C79BB" w:rsidRPr="00505780" w:rsidRDefault="005C79BB" w:rsidP="005C79B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59374A2E" w14:textId="77777777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925B59B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76B4CE8D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64EFDC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8528F7B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257433E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8BB6808" w14:textId="77777777" w:rsidR="005C79BB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892D1D3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73885A19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50F5781A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40D6392" w14:textId="77777777" w:rsidR="005C79BB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40B1C7FB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F51D068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0B51906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3E8DBCBE" w14:textId="77777777" w:rsidR="005C79BB" w:rsidRDefault="005C79BB" w:rsidP="005C79BB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E8E9C64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201285B1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019F9738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278F07F" w14:textId="77777777" w:rsidR="005C79BB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5C79BB" w:rsidRPr="00505780" w14:paraId="35E68ED6" w14:textId="77777777" w:rsidTr="00711BAD">
        <w:trPr>
          <w:cantSplit/>
          <w:trHeight w:val="20"/>
        </w:trPr>
        <w:tc>
          <w:tcPr>
            <w:tcW w:w="3148" w:type="dxa"/>
          </w:tcPr>
          <w:p w14:paraId="270F2744" w14:textId="77777777" w:rsidR="005C79BB" w:rsidRPr="00505780" w:rsidRDefault="005C79BB" w:rsidP="005C79BB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B622EF4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50AFF28C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08F8CFA3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4C424D79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6A2E9B5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52EC9AEC" w14:textId="77777777" w:rsidR="005C79BB" w:rsidRPr="00505780" w:rsidRDefault="005C79BB" w:rsidP="005C79B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5A00253A" w14:textId="77777777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2A10593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065FBAA3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87B7B7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E9F994E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BC93D85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249FEA4" w14:textId="77777777" w:rsidR="005C79BB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BBAC600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674AC18B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39EFDFA4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426370DE" w14:textId="77777777" w:rsidR="005C79BB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7BEDC9C3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C624B3A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1ECE6FC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8660F36" w14:textId="77777777" w:rsidR="005C79BB" w:rsidRDefault="005C79BB" w:rsidP="005C79BB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E627744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72862DB6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2094A04C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0D63CC9" w14:textId="77777777" w:rsidR="005C79BB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5C79BB" w:rsidRPr="00505780" w14:paraId="5BD0F31D" w14:textId="77777777" w:rsidTr="00E859C5">
        <w:trPr>
          <w:cantSplit/>
          <w:trHeight w:val="20"/>
        </w:trPr>
        <w:tc>
          <w:tcPr>
            <w:tcW w:w="3148" w:type="dxa"/>
          </w:tcPr>
          <w:p w14:paraId="52355A14" w14:textId="30F3A9A4" w:rsidR="005C79BB" w:rsidRPr="00505780" w:rsidRDefault="005C79BB" w:rsidP="005C79BB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lastRenderedPageBreak/>
              <w:t>การร่วมค้า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(ต่อ)</w:t>
            </w:r>
          </w:p>
        </w:tc>
        <w:tc>
          <w:tcPr>
            <w:tcW w:w="1620" w:type="dxa"/>
          </w:tcPr>
          <w:p w14:paraId="63CD8D80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5FBA5857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0ADBF094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32A9119E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B15A88D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28EFEE02" w14:textId="77777777" w:rsidR="005C79BB" w:rsidRPr="00505780" w:rsidRDefault="005C79BB" w:rsidP="005C79B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78A92D4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A2F8929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CADC1EF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F5D813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26F1A1C" w14:textId="77777777" w:rsidR="005C79BB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B496967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A5D8E53" w14:textId="77777777" w:rsidR="005C79BB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229F45E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4E90C1D8" w14:textId="77777777" w:rsidR="005C79BB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2695383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3DB58C7A" w14:textId="77777777" w:rsidR="005C79BB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8DAED86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1D71948" w14:textId="77777777" w:rsidR="005C79BB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F18C57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4A1AD63" w14:textId="77777777" w:rsidR="005C79BB" w:rsidRDefault="005C79BB" w:rsidP="005C79BB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85A041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661D007" w14:textId="77777777" w:rsidR="005C79BB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1768465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AC1E73D" w14:textId="77777777" w:rsidR="005C79BB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5C79BB" w:rsidRPr="00505780" w14:paraId="2A7FD2B8" w14:textId="77777777" w:rsidTr="00711BAD">
        <w:trPr>
          <w:cantSplit/>
          <w:trHeight w:val="20"/>
        </w:trPr>
        <w:tc>
          <w:tcPr>
            <w:tcW w:w="3148" w:type="dxa"/>
          </w:tcPr>
          <w:p w14:paraId="6CE0E216" w14:textId="41BDFC20" w:rsidR="005C79BB" w:rsidRPr="00505780" w:rsidRDefault="005C79BB" w:rsidP="005C79BB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บางปะกง โลจิสติกส์ พาร์ค จำกัด ***</w:t>
            </w:r>
          </w:p>
        </w:tc>
        <w:tc>
          <w:tcPr>
            <w:tcW w:w="1620" w:type="dxa"/>
          </w:tcPr>
          <w:p w14:paraId="0A4E4621" w14:textId="3B57FB6A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77E51542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A6D8ACD" w14:textId="406B7B95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47729DD5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31DD989" w14:textId="7581FDD2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7B2F187C" w14:textId="77777777" w:rsidR="005C79BB" w:rsidRPr="00505780" w:rsidRDefault="005C79BB" w:rsidP="005C79B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58CB4455" w14:textId="4238717D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071A8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09095151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5813B23" w14:textId="01227440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307</w:t>
            </w:r>
          </w:p>
        </w:tc>
        <w:tc>
          <w:tcPr>
            <w:tcW w:w="180" w:type="dxa"/>
          </w:tcPr>
          <w:p w14:paraId="09C675B9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D9F030A" w14:textId="503E810D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8445F63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20C411D" w14:textId="7A087FD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B2AE1F4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72B478D" w14:textId="34DCEEF5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7264B400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C5A64A8" w14:textId="489B5635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2D42FDC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13CF8EB" w14:textId="6252A6D0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  <w:tab w:val="left" w:pos="4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B261BBA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0026591" w14:textId="7FF74740" w:rsidR="005C79BB" w:rsidRPr="00505780" w:rsidRDefault="005C79BB" w:rsidP="005C79BB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6FF51F5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BF7D529" w14:textId="33DF33B4" w:rsidR="005C79BB" w:rsidRPr="00505780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DB93F5D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6C0B8D7" w14:textId="3F54CB0F" w:rsidR="005C79BB" w:rsidRPr="00505780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5C79BB" w:rsidRPr="00505780" w14:paraId="1A5072E8" w14:textId="77777777" w:rsidTr="00711BAD">
        <w:trPr>
          <w:cantSplit/>
          <w:trHeight w:val="20"/>
        </w:trPr>
        <w:tc>
          <w:tcPr>
            <w:tcW w:w="3148" w:type="dxa"/>
          </w:tcPr>
          <w:p w14:paraId="0FB22842" w14:textId="732B4937" w:rsidR="005C79BB" w:rsidRPr="00505780" w:rsidRDefault="005C79BB" w:rsidP="005C79BB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บริษัท พีบีเอ โรบอทิคส์ (ประเทศไทย) จำกัด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****</w:t>
            </w:r>
          </w:p>
        </w:tc>
        <w:tc>
          <w:tcPr>
            <w:tcW w:w="1620" w:type="dxa"/>
          </w:tcPr>
          <w:p w14:paraId="40BF2299" w14:textId="281758B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บริการระบบปฏิบัติการ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อัตโนมัติ</w:t>
            </w:r>
          </w:p>
        </w:tc>
        <w:tc>
          <w:tcPr>
            <w:tcW w:w="181" w:type="dxa"/>
          </w:tcPr>
          <w:p w14:paraId="7F9F3161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7670D2DA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1936425D" w14:textId="6155D939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519CA175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29F488F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0EADDC6" w14:textId="03AF5A23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4D4AA75B" w14:textId="77777777" w:rsidR="005C79BB" w:rsidRPr="00505780" w:rsidRDefault="005C79BB" w:rsidP="005C79B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7757756" w14:textId="77777777" w:rsidR="005C79BB" w:rsidRDefault="005C79BB" w:rsidP="005C79B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4033144" w14:textId="707020B1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985CF86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091F4880" w14:textId="77777777" w:rsidR="005C79BB" w:rsidRDefault="005C79BB" w:rsidP="005C79B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D772F02" w14:textId="102D13DF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05325B5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8E9A31F" w14:textId="77777777" w:rsidR="005C79BB" w:rsidRDefault="005C79BB" w:rsidP="005C79B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0DA839F" w14:textId="0623961C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9F82FB1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9EB4483" w14:textId="77777777" w:rsidR="005C79BB" w:rsidRDefault="005C79BB" w:rsidP="005C79B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14A9DB3" w14:textId="21B01E92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690B45E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86459E8" w14:textId="1AC7FD08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1CD9F85E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119F4E1" w14:textId="0FA9E775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BD44790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7D67233" w14:textId="77777777" w:rsidR="005C79BB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9CA2179" w14:textId="18E7D2F1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  <w:tab w:val="left" w:pos="4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A7307B6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DCD73C8" w14:textId="77777777" w:rsidR="005C79BB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9FB820B" w14:textId="5DDFA09D" w:rsidR="005C79BB" w:rsidRPr="00505780" w:rsidRDefault="005C79BB" w:rsidP="005C79BB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0B8D14A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D41CFF0" w14:textId="14CF54D6" w:rsidR="005C79BB" w:rsidRPr="00505780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0D2EBAD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6A81C3F" w14:textId="0FA98B3A" w:rsidR="005C79BB" w:rsidRPr="00505780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5C79BB" w:rsidRPr="00505780" w14:paraId="30E2E8E9" w14:textId="77777777" w:rsidTr="00E63188">
        <w:trPr>
          <w:cantSplit/>
          <w:trHeight w:val="20"/>
        </w:trPr>
        <w:tc>
          <w:tcPr>
            <w:tcW w:w="3148" w:type="dxa"/>
          </w:tcPr>
          <w:p w14:paraId="09E25994" w14:textId="71BB70BD" w:rsidR="005C79BB" w:rsidRPr="00505780" w:rsidRDefault="005C79BB" w:rsidP="005C79BB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เกษมทรัพย์ภักดี จำกัด **</w:t>
            </w:r>
          </w:p>
        </w:tc>
        <w:tc>
          <w:tcPr>
            <w:tcW w:w="1620" w:type="dxa"/>
          </w:tcPr>
          <w:p w14:paraId="75AED7F3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  <w:p w14:paraId="4B93339E" w14:textId="4F9F82B5" w:rsidR="005C79BB" w:rsidRPr="00A34EF2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เพื่อให้เช่าและเพื่อขาย</w:t>
            </w:r>
          </w:p>
        </w:tc>
        <w:tc>
          <w:tcPr>
            <w:tcW w:w="181" w:type="dxa"/>
          </w:tcPr>
          <w:p w14:paraId="69301EB8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57B4C6E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6176F61" w14:textId="562FE0F1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49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7C18C3B6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C53EA14" w14:textId="77777777" w:rsidR="005C79BB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5D191779" w14:textId="5A47AFF2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49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26A66EA0" w14:textId="77777777" w:rsidR="005C79BB" w:rsidRPr="00505780" w:rsidRDefault="005C79BB" w:rsidP="005C79B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8A30949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59EEB8A8" w14:textId="26C17C56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071A85">
              <w:rPr>
                <w:rFonts w:ascii="Angsana New" w:hAnsi="Angsana New"/>
                <w:sz w:val="24"/>
                <w:szCs w:val="24"/>
              </w:rPr>
              <w:t>106</w:t>
            </w:r>
          </w:p>
        </w:tc>
        <w:tc>
          <w:tcPr>
            <w:tcW w:w="180" w:type="dxa"/>
          </w:tcPr>
          <w:p w14:paraId="362ED847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79638DBA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E2BEE11" w14:textId="5771032C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1,068</w:t>
            </w:r>
          </w:p>
        </w:tc>
        <w:tc>
          <w:tcPr>
            <w:tcW w:w="180" w:type="dxa"/>
          </w:tcPr>
          <w:p w14:paraId="3658C696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E426C57" w14:textId="77777777" w:rsidR="005C79BB" w:rsidRDefault="005C79BB" w:rsidP="005C79B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6C73C1E" w14:textId="754319F9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459F349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95CEED7" w14:textId="77777777" w:rsidR="005C79BB" w:rsidRDefault="005C79BB" w:rsidP="005C79B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9D70DB0" w14:textId="7D439B1F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A34EE6E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0542CF16" w14:textId="77777777" w:rsidR="005C79BB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BABD578" w14:textId="6F0F34CA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2A291877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8566B63" w14:textId="77777777" w:rsidR="005C79BB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59C45BB" w14:textId="40E04F7E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72BC8C3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09414D0" w14:textId="77777777" w:rsidR="005C79BB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5C1B2A9" w14:textId="1BEF17F4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  <w:tab w:val="left" w:pos="4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2EFE4B9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0B992035" w14:textId="77777777" w:rsidR="005C79BB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265331" w14:textId="0C753659" w:rsidR="005C79BB" w:rsidRPr="00505780" w:rsidRDefault="005C79BB" w:rsidP="005C79BB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524B4E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70F6646A" w14:textId="77777777" w:rsidR="005C79BB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D1FB445" w14:textId="37772C12" w:rsidR="005C79BB" w:rsidRPr="00505780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0453991B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4C9F402" w14:textId="77777777" w:rsidR="005C79BB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62552B7" w14:textId="056DEA80" w:rsidR="005C79BB" w:rsidRPr="00505780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5C79BB" w:rsidRPr="00505780" w14:paraId="244B4DA2" w14:textId="77777777" w:rsidTr="00E63188">
        <w:trPr>
          <w:cantSplit/>
          <w:trHeight w:val="20"/>
        </w:trPr>
        <w:tc>
          <w:tcPr>
            <w:tcW w:w="3148" w:type="dxa"/>
          </w:tcPr>
          <w:p w14:paraId="5FE0A6A1" w14:textId="3EE100B1" w:rsidR="005C79BB" w:rsidRPr="00505780" w:rsidRDefault="005C79BB" w:rsidP="005C79BB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บ้านแม่พิมพ์ จำกัด **</w:t>
            </w:r>
          </w:p>
        </w:tc>
        <w:tc>
          <w:tcPr>
            <w:tcW w:w="1620" w:type="dxa"/>
          </w:tcPr>
          <w:p w14:paraId="486552BE" w14:textId="2D3D9B3D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72241E35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EA7D9A0" w14:textId="05D5543F" w:rsidR="005C79BB" w:rsidRPr="0069147C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65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3854D16D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8F317A5" w14:textId="26B9430E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65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10DECEA4" w14:textId="77777777" w:rsidR="005C79BB" w:rsidRPr="00505780" w:rsidRDefault="005C79BB" w:rsidP="005C79B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EAA17CF" w14:textId="615793AB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180" w:type="dxa"/>
          </w:tcPr>
          <w:p w14:paraId="6E603CCF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D09BE84" w14:textId="0108492E" w:rsidR="005C79BB" w:rsidRPr="00505780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180" w:type="dxa"/>
          </w:tcPr>
          <w:p w14:paraId="79DECEC0" w14:textId="77777777" w:rsidR="005C79BB" w:rsidRPr="00505780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3AEA53E" w14:textId="2A48538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E06215B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C3A4DD8" w14:textId="7932B7D5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3C90A46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29BD8C0" w14:textId="35691342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3FD715DE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396EB081" w14:textId="211A154F" w:rsidR="005C79BB" w:rsidRPr="00505780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667609F2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96874E2" w14:textId="3E769B72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  <w:tab w:val="left" w:pos="4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758F87E" w14:textId="77777777" w:rsidR="005C79BB" w:rsidRPr="00505780" w:rsidRDefault="005C79BB" w:rsidP="005C79BB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B41ACF3" w14:textId="6B5B27B0" w:rsidR="005C79BB" w:rsidRPr="00505780" w:rsidRDefault="005C79BB" w:rsidP="005C79BB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94C271" w14:textId="77777777" w:rsidR="005C79BB" w:rsidRPr="00505780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32F42C90" w14:textId="71E2883A" w:rsidR="005C79BB" w:rsidRPr="00505780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5C5E5D0A" w14:textId="77777777" w:rsidR="005C79BB" w:rsidRPr="00505780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B242279" w14:textId="22E4C917" w:rsidR="005C79BB" w:rsidRPr="00505780" w:rsidRDefault="005C79BB" w:rsidP="005C79BB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5C79BB" w:rsidRPr="00505780" w14:paraId="593D5D09" w14:textId="77777777" w:rsidTr="00E63188">
        <w:trPr>
          <w:cantSplit/>
          <w:trHeight w:val="20"/>
        </w:trPr>
        <w:tc>
          <w:tcPr>
            <w:tcW w:w="3148" w:type="dxa"/>
          </w:tcPr>
          <w:p w14:paraId="00698269" w14:textId="77777777" w:rsidR="005C79BB" w:rsidRPr="00505780" w:rsidRDefault="005C79BB" w:rsidP="005C79BB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6ABCAAAB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62EC489F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1DAAF692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42C20DB7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2994F4AE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527B90D3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FD1C8" w14:textId="0CB10DBB" w:rsidR="005C79BB" w:rsidRPr="00FE274A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2,1</w:t>
            </w:r>
            <w:r w:rsidR="00071A85">
              <w:rPr>
                <w:rFonts w:ascii="Angsana New" w:hAnsi="Angsana New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80" w:type="dxa"/>
          </w:tcPr>
          <w:p w14:paraId="01CFCB6A" w14:textId="77777777" w:rsidR="005C79BB" w:rsidRPr="00216EC6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BB4840" w14:textId="3CBDCC2A" w:rsidR="005C79BB" w:rsidRPr="00FE274A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2,119</w:t>
            </w:r>
          </w:p>
        </w:tc>
        <w:tc>
          <w:tcPr>
            <w:tcW w:w="180" w:type="dxa"/>
          </w:tcPr>
          <w:p w14:paraId="7ACF6F34" w14:textId="77777777" w:rsidR="005C79BB" w:rsidRPr="00216EC6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EA1854" w14:textId="33B93570" w:rsidR="005C79BB" w:rsidRPr="00216EC6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9B3FA7F" w14:textId="77777777" w:rsidR="005C79BB" w:rsidRPr="00216EC6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9DCBE2" w14:textId="49D2C1F9" w:rsidR="005C79BB" w:rsidRPr="00216EC6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8A35D3E" w14:textId="77777777" w:rsidR="005C79BB" w:rsidRPr="00216EC6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3CD995" w14:textId="1B1497C8" w:rsidR="005C79BB" w:rsidRPr="00216EC6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0F73FC9A" w14:textId="77777777" w:rsidR="005C79BB" w:rsidRPr="00216EC6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AE60C1" w14:textId="41291EF5" w:rsidR="005C79BB" w:rsidRPr="00216EC6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0FC2D0E4" w14:textId="77777777" w:rsidR="005C79BB" w:rsidRPr="00216EC6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D46936" w14:textId="673639E8" w:rsidR="005C79BB" w:rsidRPr="0033337B" w:rsidRDefault="005C79BB" w:rsidP="005C79BB">
            <w:pPr>
              <w:pStyle w:val="acctfourfigures"/>
              <w:tabs>
                <w:tab w:val="clear" w:pos="765"/>
                <w:tab w:val="decimal" w:pos="192"/>
                <w:tab w:val="left" w:pos="4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2D500CD" w14:textId="77777777" w:rsidR="005C79BB" w:rsidRPr="0033337B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8C9D8D" w14:textId="7EF72184" w:rsidR="005C79BB" w:rsidRPr="0040523D" w:rsidRDefault="005C79BB" w:rsidP="005C79BB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D850556" w14:textId="77777777" w:rsidR="005C79BB" w:rsidRPr="00216EC6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332A8949" w14:textId="7068E8C5" w:rsidR="005C79BB" w:rsidRPr="00216EC6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01E19595" w14:textId="77777777" w:rsidR="005C79BB" w:rsidRPr="00216EC6" w:rsidRDefault="005C79BB" w:rsidP="005C79BB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300" w:lineRule="exact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634235C" w14:textId="4E1AACED" w:rsidR="005C79BB" w:rsidRPr="00216EC6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5C79BB" w:rsidRPr="00505780" w14:paraId="45F1C033" w14:textId="77777777" w:rsidTr="00E63188">
        <w:trPr>
          <w:cantSplit/>
          <w:trHeight w:val="20"/>
        </w:trPr>
        <w:tc>
          <w:tcPr>
            <w:tcW w:w="3148" w:type="dxa"/>
          </w:tcPr>
          <w:p w14:paraId="629DD74C" w14:textId="74726C5E" w:rsidR="005C79BB" w:rsidRPr="00100E3F" w:rsidRDefault="005C79BB" w:rsidP="005C79BB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620" w:type="dxa"/>
          </w:tcPr>
          <w:p w14:paraId="5C59724A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6E825CD1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1A2FB943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33E2F238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24730EA2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6D0530D8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2FC00F" w14:textId="79E3FD95" w:rsidR="005C79BB" w:rsidRPr="00FE274A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071A85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071A85">
              <w:rPr>
                <w:rFonts w:ascii="Angsana New" w:hAnsi="Angsana New"/>
                <w:b/>
                <w:bCs/>
                <w:sz w:val="24"/>
                <w:szCs w:val="24"/>
              </w:rPr>
              <w:t>193</w:t>
            </w:r>
          </w:p>
        </w:tc>
        <w:tc>
          <w:tcPr>
            <w:tcW w:w="180" w:type="dxa"/>
          </w:tcPr>
          <w:p w14:paraId="71E7E75F" w14:textId="77777777" w:rsidR="005C79BB" w:rsidRPr="00216EC6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42550" w14:textId="67669500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13,320</w:t>
            </w:r>
          </w:p>
        </w:tc>
        <w:tc>
          <w:tcPr>
            <w:tcW w:w="180" w:type="dxa"/>
          </w:tcPr>
          <w:p w14:paraId="7C386D5D" w14:textId="77777777" w:rsidR="005C79BB" w:rsidRPr="00216EC6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C879EE" w14:textId="10DFCC5B" w:rsidR="005C79BB" w:rsidRPr="00216EC6" w:rsidRDefault="001645DE" w:rsidP="005C79BB">
            <w:pPr>
              <w:pStyle w:val="acctfourfigures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5C79B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982</w:t>
            </w:r>
          </w:p>
        </w:tc>
        <w:tc>
          <w:tcPr>
            <w:tcW w:w="180" w:type="dxa"/>
          </w:tcPr>
          <w:p w14:paraId="74FA5DB9" w14:textId="77777777" w:rsidR="005C79BB" w:rsidRPr="00216EC6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A803D" w14:textId="4ADAE49B" w:rsidR="005C79BB" w:rsidRDefault="005C79BB" w:rsidP="005C79BB">
            <w:pPr>
              <w:pStyle w:val="acctfourfigures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270" w:type="dxa"/>
          </w:tcPr>
          <w:p w14:paraId="16466BB8" w14:textId="77777777" w:rsidR="005C79BB" w:rsidRPr="00216EC6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F373B" w14:textId="000F8E1B" w:rsidR="005C79BB" w:rsidRPr="00216EC6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45168D8D" w14:textId="77777777" w:rsidR="005C79BB" w:rsidRPr="00216EC6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414021" w14:textId="674E65D6" w:rsidR="005C79BB" w:rsidRPr="00216EC6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1B45E6AA" w14:textId="77777777" w:rsidR="005C79BB" w:rsidRPr="00216EC6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ED5D5" w14:textId="77662ABD" w:rsidR="005C79BB" w:rsidRPr="0033337B" w:rsidRDefault="001645DE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5C79B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982</w:t>
            </w:r>
          </w:p>
        </w:tc>
        <w:tc>
          <w:tcPr>
            <w:tcW w:w="180" w:type="dxa"/>
          </w:tcPr>
          <w:p w14:paraId="454E308F" w14:textId="77777777" w:rsidR="005C79BB" w:rsidRPr="0033337B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9B22B" w14:textId="57EE9241" w:rsidR="005C79BB" w:rsidRDefault="005C79BB" w:rsidP="005C79BB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180" w:type="dxa"/>
          </w:tcPr>
          <w:p w14:paraId="0024FBC2" w14:textId="77777777" w:rsidR="005C79BB" w:rsidRPr="00216EC6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25DAF6AD" w14:textId="77777777" w:rsidR="005C79BB" w:rsidRPr="00216EC6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5C362357" w14:textId="77777777" w:rsidR="005C79BB" w:rsidRPr="00216EC6" w:rsidRDefault="005C79BB" w:rsidP="005C79BB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300" w:lineRule="exact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3F69653" w14:textId="77777777" w:rsidR="005C79BB" w:rsidRPr="00216EC6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5C79BB" w:rsidRPr="00505780" w14:paraId="4A79EE9F" w14:textId="77777777" w:rsidTr="003754EA">
        <w:trPr>
          <w:cantSplit/>
          <w:trHeight w:val="20"/>
        </w:trPr>
        <w:tc>
          <w:tcPr>
            <w:tcW w:w="3148" w:type="dxa"/>
            <w:vAlign w:val="bottom"/>
          </w:tcPr>
          <w:p w14:paraId="42FB954C" w14:textId="02BC535C" w:rsidR="005C79BB" w:rsidRDefault="005C79BB" w:rsidP="005C79BB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489B633E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0C3B2B2D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54F4152B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32DCF8D3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62428733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2D49937C" w14:textId="77777777" w:rsidR="005C79BB" w:rsidRPr="00505780" w:rsidRDefault="005C79BB" w:rsidP="005C79BB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AABBB5C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93FA4EB" w14:textId="77777777" w:rsidR="005C79BB" w:rsidRPr="00216EC6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09A6A5D0" w14:textId="77777777" w:rsidR="005C79BB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933D941" w14:textId="77777777" w:rsidR="005C79BB" w:rsidRPr="00216EC6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5227166" w14:textId="77777777" w:rsidR="005C79BB" w:rsidRDefault="005C79BB" w:rsidP="005C79BB">
            <w:pPr>
              <w:pStyle w:val="acctfourfigures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5652748" w14:textId="77777777" w:rsidR="005C79BB" w:rsidRPr="00216EC6" w:rsidRDefault="005C79BB" w:rsidP="005C7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4A0A4BD" w14:textId="77777777" w:rsidR="005C79BB" w:rsidRDefault="005C79BB" w:rsidP="005C79BB">
            <w:pPr>
              <w:pStyle w:val="acctfourfigures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DCA73F" w14:textId="77777777" w:rsidR="005C79BB" w:rsidRPr="00216EC6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39090BC1" w14:textId="77777777" w:rsidR="005C79BB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2B14CC4C" w14:textId="77777777" w:rsidR="005C79BB" w:rsidRPr="00216EC6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</w:tcPr>
          <w:p w14:paraId="57EE49A3" w14:textId="77777777" w:rsidR="005C79BB" w:rsidRPr="00216EC6" w:rsidRDefault="005C79BB" w:rsidP="005C79B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6B8BDDBC" w14:textId="77777777" w:rsidR="005C79BB" w:rsidRPr="00216EC6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FC6683C" w14:textId="77777777" w:rsidR="005C79BB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999B837" w14:textId="77777777" w:rsidR="005C79BB" w:rsidRPr="0033337B" w:rsidRDefault="005C79BB" w:rsidP="005C79BB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93CD78C" w14:textId="77777777" w:rsidR="005C79BB" w:rsidRDefault="005C79BB" w:rsidP="005C79BB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E25C6DC" w14:textId="77777777" w:rsidR="005C79BB" w:rsidRPr="00216EC6" w:rsidRDefault="005C79BB" w:rsidP="005C79BB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0A4ADE2F" w14:textId="77777777" w:rsidR="005C79BB" w:rsidRPr="00216EC6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753A7914" w14:textId="77777777" w:rsidR="005C79BB" w:rsidRPr="00216EC6" w:rsidRDefault="005C79BB" w:rsidP="005C79BB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300" w:lineRule="exact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F43E375" w14:textId="77777777" w:rsidR="005C79BB" w:rsidRPr="00216EC6" w:rsidRDefault="005C79BB" w:rsidP="005C79BB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</w:tbl>
    <w:tbl>
      <w:tblPr>
        <w:tblpPr w:leftFromText="180" w:rightFromText="180" w:vertAnchor="text" w:horzAnchor="margin" w:tblpXSpec="center" w:tblpY="298"/>
        <w:tblW w:w="15570" w:type="dxa"/>
        <w:tblLayout w:type="fixed"/>
        <w:tblLook w:val="0000" w:firstRow="0" w:lastRow="0" w:firstColumn="0" w:lastColumn="0" w:noHBand="0" w:noVBand="0"/>
      </w:tblPr>
      <w:tblGrid>
        <w:gridCol w:w="15570"/>
      </w:tblGrid>
      <w:tr w:rsidR="007833FC" w:rsidRPr="00505780" w14:paraId="6D31FE6E" w14:textId="77777777" w:rsidTr="007833FC">
        <w:trPr>
          <w:trHeight w:val="181"/>
        </w:trPr>
        <w:tc>
          <w:tcPr>
            <w:tcW w:w="15570" w:type="dxa"/>
            <w:tcMar>
              <w:left w:w="115" w:type="dxa"/>
              <w:right w:w="115" w:type="dxa"/>
            </w:tcMar>
          </w:tcPr>
          <w:p w14:paraId="33415A4D" w14:textId="2B27940B" w:rsidR="007833FC" w:rsidRPr="007833FC" w:rsidRDefault="007833FC" w:rsidP="007833FC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  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*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ถือหุ้นผ่านทาง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Frasers Property Thailand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International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)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Pte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.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Ltd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และ บริษัท เฟรเซอร์ส พร็อพเพอร์ตี้ (ประเทศไทย) จำกัด (มหาชน)</w:t>
            </w:r>
          </w:p>
        </w:tc>
      </w:tr>
      <w:tr w:rsidR="007833FC" w:rsidRPr="00505780" w14:paraId="7CA12F72" w14:textId="77777777" w:rsidTr="007833FC">
        <w:trPr>
          <w:trHeight w:val="127"/>
        </w:trPr>
        <w:tc>
          <w:tcPr>
            <w:tcW w:w="15570" w:type="dxa"/>
            <w:tcMar>
              <w:left w:w="115" w:type="dxa"/>
              <w:right w:w="115" w:type="dxa"/>
            </w:tcMar>
          </w:tcPr>
          <w:p w14:paraId="31FAC696" w14:textId="77777777" w:rsidR="007833FC" w:rsidRPr="007833FC" w:rsidRDefault="007833FC" w:rsidP="007833FC">
            <w:pPr>
              <w:pStyle w:val="acctfourfigures"/>
              <w:tabs>
                <w:tab w:val="clear" w:pos="765"/>
                <w:tab w:val="decimal" w:pos="335"/>
              </w:tabs>
              <w:spacing w:line="30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** ถือหุ้นผ่านทาง บริษัท แผ่นดินทอง พร็อพเพอร์ตี้ ดีเวลลอปเม้นท์ จำกัด (มหาชน)</w:t>
            </w:r>
          </w:p>
        </w:tc>
      </w:tr>
      <w:tr w:rsidR="007833FC" w:rsidRPr="00505780" w14:paraId="57852650" w14:textId="77777777" w:rsidTr="007833FC">
        <w:tc>
          <w:tcPr>
            <w:tcW w:w="15570" w:type="dxa"/>
            <w:tcMar>
              <w:left w:w="115" w:type="dxa"/>
              <w:right w:w="115" w:type="dxa"/>
            </w:tcMar>
          </w:tcPr>
          <w:p w14:paraId="4EA62924" w14:textId="6B955EE5" w:rsidR="007833FC" w:rsidRPr="007833FC" w:rsidRDefault="007833FC" w:rsidP="007833F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*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** ถือหุ้นผ่านทาง บริษัท เฟรเซอร์ส พร็อพเพอร์ตี้ อินดัสเทรียล (ประเทศไทย) จำกัด </w:t>
            </w:r>
          </w:p>
        </w:tc>
      </w:tr>
      <w:tr w:rsidR="007833FC" w:rsidRPr="00505780" w14:paraId="74751A5C" w14:textId="77777777" w:rsidTr="007833FC">
        <w:tc>
          <w:tcPr>
            <w:tcW w:w="15570" w:type="dxa"/>
            <w:tcMar>
              <w:left w:w="115" w:type="dxa"/>
              <w:right w:w="115" w:type="dxa"/>
            </w:tcMar>
          </w:tcPr>
          <w:p w14:paraId="18118DAE" w14:textId="5C666E2D" w:rsidR="007833FC" w:rsidRPr="007833FC" w:rsidRDefault="007833FC" w:rsidP="007833FC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</w:t>
            </w:r>
            <w:r w:rsidR="00A35068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**** ถือหุ้นผ่านทางบริษัท ออโตเมชั่น แอสเซ็ท จำกัด</w:t>
            </w:r>
          </w:p>
        </w:tc>
      </w:tr>
      <w:tr w:rsidR="001825DF" w:rsidRPr="00505780" w14:paraId="79DAE177" w14:textId="77777777" w:rsidTr="007833FC">
        <w:tc>
          <w:tcPr>
            <w:tcW w:w="15570" w:type="dxa"/>
            <w:tcMar>
              <w:left w:w="115" w:type="dxa"/>
              <w:right w:w="115" w:type="dxa"/>
            </w:tcMar>
          </w:tcPr>
          <w:p w14:paraId="12B30BDD" w14:textId="2CF79B98" w:rsidR="001825DF" w:rsidRPr="00AE464D" w:rsidRDefault="001825DF" w:rsidP="00AE464D">
            <w:pPr>
              <w:pStyle w:val="acctfourfigures"/>
              <w:tabs>
                <w:tab w:val="left" w:pos="630"/>
                <w:tab w:val="decimal" w:pos="2430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****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*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ถือหุ้นผ่านทาง</w:t>
            </w:r>
            <w:r w:rsidRPr="001825D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บริษัท</w:t>
            </w:r>
            <w:r w:rsidRPr="001825DF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1825D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เฟรเซอร์ส</w:t>
            </w:r>
            <w:r w:rsidRPr="001825DF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1825D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พร็อพเพอร์ตี้</w:t>
            </w:r>
            <w:r w:rsidRPr="001825DF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1825D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อินดัสเทรียล</w:t>
            </w:r>
            <w:r w:rsidRPr="001825DF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1825D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เอสเตท</w:t>
            </w:r>
            <w:r w:rsidRPr="001825DF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1825D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จำกัด</w:t>
            </w:r>
            <w:r w:rsidR="003264EA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AE464D" w:rsidRPr="00AE464D"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 w:rsidR="00AE464D" w:rsidRPr="00AE464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เดิมชื่อ</w:t>
            </w:r>
            <w:r w:rsidR="00AE464D" w:rsidRPr="00AE464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AE464D" w:rsidRPr="00AE464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บริษัท</w:t>
            </w:r>
            <w:r w:rsidR="00AE464D" w:rsidRPr="00AE464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AE464D" w:rsidRPr="00AE464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นารายณ์</w:t>
            </w:r>
            <w:r w:rsidR="00AE464D" w:rsidRPr="00AE464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AE464D" w:rsidRPr="00AE464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พาวิลเลียน</w:t>
            </w:r>
            <w:r w:rsidR="00AE464D" w:rsidRPr="00AE464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AE464D" w:rsidRPr="00AE464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จำกัด</w:t>
            </w:r>
            <w:r w:rsidR="00AE464D" w:rsidRPr="00AE464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)</w:t>
            </w:r>
            <w:r w:rsidR="00AE464D" w:rsidRPr="00AE464D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ตั้งแต่วันที่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10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มีนาคม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2569</w:t>
            </w:r>
          </w:p>
        </w:tc>
      </w:tr>
      <w:tr w:rsidR="007833FC" w:rsidRPr="00505780" w14:paraId="41F74ACB" w14:textId="77777777" w:rsidTr="007833FC">
        <w:tc>
          <w:tcPr>
            <w:tcW w:w="15570" w:type="dxa"/>
            <w:tcMar>
              <w:left w:w="115" w:type="dxa"/>
              <w:right w:w="115" w:type="dxa"/>
            </w:tcMar>
          </w:tcPr>
          <w:p w14:paraId="697B8056" w14:textId="77777777" w:rsidR="007833FC" w:rsidRPr="00100E3F" w:rsidRDefault="007833FC" w:rsidP="007833FC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bidi="th-TH"/>
              </w:rPr>
            </w:pPr>
          </w:p>
        </w:tc>
      </w:tr>
    </w:tbl>
    <w:p w14:paraId="0B4CC20F" w14:textId="3BCA1798" w:rsidR="00D118ED" w:rsidRPr="00D118ED" w:rsidRDefault="00D118ED" w:rsidP="007833FC">
      <w:pPr>
        <w:pStyle w:val="block"/>
        <w:ind w:left="-450"/>
        <w:jc w:val="thaiDistribute"/>
        <w:rPr>
          <w:rFonts w:ascii="Angsana New" w:hAnsi="Angsana New"/>
          <w:sz w:val="24"/>
          <w:szCs w:val="24"/>
          <w:cs/>
        </w:rPr>
      </w:pPr>
      <w:r w:rsidRPr="00D118ED">
        <w:rPr>
          <w:rFonts w:ascii="Angsana New" w:hAnsi="Angsana New"/>
          <w:sz w:val="24"/>
          <w:szCs w:val="24"/>
          <w:cs/>
        </w:rPr>
        <w:t>บริษัทร่วมและการร่วมค้าทั้งหมดดำเนินธุรกิจในประเทศไทย</w:t>
      </w:r>
    </w:p>
    <w:p w14:paraId="0E92DA7A" w14:textId="230B221C" w:rsidR="00E7708F" w:rsidRPr="00D118ED" w:rsidRDefault="00E7708F" w:rsidP="00D11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/>
        </w:rPr>
        <w:sectPr w:rsidR="00E7708F" w:rsidRPr="00D118ED" w:rsidSect="00B849B1">
          <w:head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616D55D" w14:textId="4E752014" w:rsidR="00F81176" w:rsidRPr="00F144E4" w:rsidRDefault="00D118ED" w:rsidP="004C2839">
      <w:pPr>
        <w:pStyle w:val="Heading6"/>
        <w:numPr>
          <w:ilvl w:val="0"/>
          <w:numId w:val="20"/>
        </w:num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44E4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เงินลงทุนในบริษัทย่อย</w:t>
      </w:r>
    </w:p>
    <w:p w14:paraId="604273FF" w14:textId="77777777" w:rsidR="003D0D2C" w:rsidRPr="00C14508" w:rsidRDefault="003D0D2C" w:rsidP="00040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20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8"/>
        <w:gridCol w:w="1080"/>
        <w:gridCol w:w="456"/>
        <w:gridCol w:w="1260"/>
        <w:gridCol w:w="270"/>
        <w:gridCol w:w="1260"/>
      </w:tblGrid>
      <w:tr w:rsidR="00105F3B" w:rsidRPr="004F6F8B" w14:paraId="0470CFBF" w14:textId="77777777" w:rsidTr="00E44BD9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12B1164F" w14:textId="694164F4" w:rsidR="00105F3B" w:rsidRPr="004F6F8B" w:rsidRDefault="00105F3B" w:rsidP="006E677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B18F4B" w14:textId="77777777" w:rsidR="00105F3B" w:rsidRPr="004F6F8B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CD30BBB" w14:textId="77777777" w:rsidR="00105F3B" w:rsidRPr="004F6F8B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75FCD1" w14:textId="77777777" w:rsidR="00105F3B" w:rsidRPr="00F636B9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36B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5F3B" w:rsidRPr="004F6F8B" w14:paraId="21D352C6" w14:textId="77777777" w:rsidTr="00E44BD9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76DE8290" w14:textId="0CCADC28" w:rsidR="00105F3B" w:rsidRPr="004F6F8B" w:rsidRDefault="00105F3B" w:rsidP="006E677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43C6A6" w14:textId="77777777" w:rsidR="00105F3B" w:rsidRPr="004F6F8B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0289D5B" w14:textId="77777777" w:rsidR="00105F3B" w:rsidRPr="004F6F8B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pacing w:val="-4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2977BD" w14:textId="3D226841" w:rsidR="00105F3B" w:rsidRPr="00F636B9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36B9">
              <w:rPr>
                <w:rFonts w:ascii="Angsana New" w:hAnsi="Angsana New" w:hint="cs"/>
                <w:spacing w:val="-4"/>
                <w:sz w:val="30"/>
                <w:szCs w:val="30"/>
                <w:lang w:val="en-US" w:bidi="th-TH"/>
              </w:rPr>
              <w:t>256</w:t>
            </w:r>
            <w:r w:rsidR="00953D9C" w:rsidRPr="00F636B9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352AB" w14:textId="77777777" w:rsidR="00105F3B" w:rsidRPr="00F636B9" w:rsidRDefault="00105F3B" w:rsidP="006E677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E74F21" w14:textId="21213B26" w:rsidR="00105F3B" w:rsidRPr="00F636B9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36B9">
              <w:rPr>
                <w:rFonts w:ascii="Angsana New" w:hAnsi="Angsana New" w:hint="cs"/>
                <w:spacing w:val="-4"/>
                <w:sz w:val="30"/>
                <w:szCs w:val="30"/>
                <w:lang w:val="en-US" w:bidi="th-TH"/>
              </w:rPr>
              <w:t>256</w:t>
            </w:r>
            <w:r w:rsidR="001C7D11" w:rsidRPr="00F636B9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8</w:t>
            </w:r>
          </w:p>
        </w:tc>
      </w:tr>
      <w:tr w:rsidR="00105F3B" w:rsidRPr="004F6F8B" w14:paraId="31069089" w14:textId="77777777" w:rsidTr="00E44BD9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431B28BC" w14:textId="77777777" w:rsidR="00105F3B" w:rsidRPr="004F6F8B" w:rsidRDefault="00105F3B" w:rsidP="006E677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F684A0" w14:textId="77777777" w:rsidR="00105F3B" w:rsidRPr="004F6F8B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34A96D0" w14:textId="77777777" w:rsidR="00105F3B" w:rsidRPr="004F6F8B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88753D" w14:textId="77777777" w:rsidR="00105F3B" w:rsidRPr="00F636B9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36B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05F3B" w:rsidRPr="004F6F8B" w14:paraId="549F3C59" w14:textId="77777777" w:rsidTr="00E44BD9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63E3967C" w14:textId="07B64E2A" w:rsidR="00105F3B" w:rsidRPr="00F144E4" w:rsidRDefault="00105F3B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4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144E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144E4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F144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31C8B">
              <w:rPr>
                <w:rFonts w:ascii="Angsana New" w:hAnsi="Angsana New"/>
                <w:sz w:val="30"/>
                <w:szCs w:val="30"/>
              </w:rPr>
              <w:t>2568 / 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10EE29" w14:textId="77777777" w:rsidR="00105F3B" w:rsidRPr="004F6F8B" w:rsidRDefault="00105F3B" w:rsidP="006E677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D8D6FEF" w14:textId="77777777" w:rsidR="00105F3B" w:rsidRPr="004F6F8B" w:rsidRDefault="00105F3B" w:rsidP="006E677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0C2A3F" w14:textId="08C9040A" w:rsidR="00105F3B" w:rsidRPr="00D834E6" w:rsidRDefault="00D834E6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BD87A2" w14:textId="77777777" w:rsidR="00105F3B" w:rsidRPr="00D834E6" w:rsidRDefault="00105F3B" w:rsidP="006E6775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09160A" w14:textId="7D8EC58B" w:rsidR="00105F3B" w:rsidRPr="00D834E6" w:rsidRDefault="00D834E6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D834E6">
              <w:rPr>
                <w:rFonts w:ascii="Angsana New" w:hAnsi="Angsana New"/>
                <w:sz w:val="30"/>
                <w:szCs w:val="30"/>
              </w:rPr>
              <w:t>42,822</w:t>
            </w:r>
          </w:p>
        </w:tc>
      </w:tr>
      <w:tr w:rsidR="009C5B6C" w:rsidRPr="004F6F8B" w14:paraId="3DF4BFD6" w14:textId="77777777" w:rsidTr="00E44BD9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0ABDDE0F" w14:textId="5C4F39F1" w:rsidR="009C5B6C" w:rsidRPr="00F144E4" w:rsidRDefault="00F144E4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4E4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FC9EFF" w14:textId="77777777" w:rsidR="009C5B6C" w:rsidRPr="004F6F8B" w:rsidRDefault="009C5B6C" w:rsidP="006E677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66C634B" w14:textId="77777777" w:rsidR="009C5B6C" w:rsidRPr="004F6F8B" w:rsidRDefault="009C5B6C" w:rsidP="006E677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2A1919" w14:textId="59FC9439" w:rsidR="009C5B6C" w:rsidRPr="00D834E6" w:rsidRDefault="00D834E6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11C0A7" w14:textId="77777777" w:rsidR="009C5B6C" w:rsidRPr="00D834E6" w:rsidRDefault="009C5B6C" w:rsidP="006E6775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18A814" w14:textId="35DD7522" w:rsidR="009C5B6C" w:rsidRPr="00D834E6" w:rsidRDefault="00D834E6" w:rsidP="00D83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5F3B" w:rsidRPr="004F6F8B" w14:paraId="357427DB" w14:textId="77777777" w:rsidTr="00E44BD9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7BDAFD71" w14:textId="77777777" w:rsidR="00105F3B" w:rsidRPr="00F144E4" w:rsidRDefault="00105F3B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4E4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39DEED" w14:textId="77777777" w:rsidR="00105F3B" w:rsidRPr="004F6F8B" w:rsidRDefault="00105F3B" w:rsidP="006E677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629DBC7" w14:textId="77777777" w:rsidR="00105F3B" w:rsidRPr="004F6F8B" w:rsidRDefault="00105F3B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E1252D" w14:textId="6412998C" w:rsidR="00105F3B" w:rsidRPr="00D834E6" w:rsidRDefault="00D834E6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5C1EEA" w14:textId="77777777" w:rsidR="00105F3B" w:rsidRPr="00D834E6" w:rsidRDefault="00105F3B" w:rsidP="006E6775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1AE29B" w14:textId="0BE364A8" w:rsidR="00105F3B" w:rsidRPr="00D834E6" w:rsidRDefault="00D834E6" w:rsidP="000A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5F3B" w:rsidRPr="0028372D" w14:paraId="1E90F30F" w14:textId="77777777" w:rsidTr="00E44BD9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4429C457" w14:textId="52FA9D6C" w:rsidR="00105F3B" w:rsidRPr="00F144E4" w:rsidRDefault="00105F3B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4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44E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144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1C7D11" w:rsidRPr="00F144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5E17E6" w14:textId="77777777" w:rsidR="00105F3B" w:rsidRPr="004F6F8B" w:rsidRDefault="00105F3B" w:rsidP="006E677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1C7814F" w14:textId="77777777" w:rsidR="00105F3B" w:rsidRPr="004F6F8B" w:rsidRDefault="00105F3B" w:rsidP="006E677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B89ABA" w14:textId="1E2D658E" w:rsidR="00105F3B" w:rsidRPr="00D834E6" w:rsidRDefault="00D834E6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43,520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14A20A" w14:textId="77777777" w:rsidR="00105F3B" w:rsidRPr="00D834E6" w:rsidRDefault="00105F3B" w:rsidP="006E6775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995CFC" w14:textId="44A691AA" w:rsidR="00105F3B" w:rsidRPr="00D834E6" w:rsidRDefault="00D834E6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42,822</w:t>
            </w:r>
          </w:p>
        </w:tc>
      </w:tr>
    </w:tbl>
    <w:p w14:paraId="50359F19" w14:textId="77777777" w:rsidR="00CC4947" w:rsidRPr="00C14508" w:rsidRDefault="00CC4947" w:rsidP="00F14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10D86C" w14:textId="066B8F61" w:rsidR="00F144E4" w:rsidRPr="001508B7" w:rsidRDefault="00F144E4" w:rsidP="00ED5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1508B7">
        <w:rPr>
          <w:rFonts w:ascii="Angsana New" w:eastAsia="Times New Roman" w:hAnsi="Angsana New"/>
          <w:i/>
          <w:iCs/>
          <w:sz w:val="30"/>
          <w:szCs w:val="30"/>
          <w:cs/>
        </w:rPr>
        <w:t>การซื้อ</w:t>
      </w:r>
      <w:r w:rsidR="00CC4947" w:rsidRPr="001508B7">
        <w:rPr>
          <w:rFonts w:ascii="Angsana New" w:eastAsia="Times New Roman" w:hAnsi="Angsana New" w:hint="cs"/>
          <w:i/>
          <w:iCs/>
          <w:sz w:val="30"/>
          <w:szCs w:val="30"/>
          <w:cs/>
        </w:rPr>
        <w:t>บริษัท</w:t>
      </w:r>
      <w:r w:rsidR="001825DF">
        <w:rPr>
          <w:rFonts w:ascii="Angsana New" w:eastAsia="Times New Roman" w:hAnsi="Angsana New" w:hint="cs"/>
          <w:i/>
          <w:iCs/>
          <w:sz w:val="30"/>
          <w:szCs w:val="30"/>
          <w:cs/>
        </w:rPr>
        <w:t>ย่อยทางตรง</w:t>
      </w:r>
    </w:p>
    <w:p w14:paraId="65BC0A70" w14:textId="77777777" w:rsidR="00ED5FF5" w:rsidRPr="00C14508" w:rsidRDefault="00ED5FF5" w:rsidP="00CC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765615CC" w14:textId="245E354B" w:rsidR="007354E6" w:rsidRPr="00404357" w:rsidRDefault="007354E6" w:rsidP="0073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  <w:r w:rsidRPr="00D73556">
        <w:rPr>
          <w:rFonts w:ascii="Angsana New" w:hAnsi="Angsana New" w:hint="cs"/>
          <w:sz w:val="30"/>
          <w:szCs w:val="30"/>
          <w:cs/>
        </w:rPr>
        <w:t>เ</w:t>
      </w:r>
      <w:r w:rsidRPr="00ED5FF5">
        <w:rPr>
          <w:rFonts w:ascii="Angsana New" w:eastAsia="Times New Roman" w:hAnsi="Angsana New" w:hint="cs"/>
          <w:sz w:val="30"/>
          <w:szCs w:val="30"/>
          <w:cs/>
        </w:rPr>
        <w:t>มื่อวันที่</w:t>
      </w:r>
      <w:r w:rsidRPr="00ED5FF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D5FF5">
        <w:rPr>
          <w:rFonts w:ascii="Angsana New" w:eastAsia="Times New Roman" w:hAnsi="Angsana New"/>
          <w:sz w:val="30"/>
          <w:szCs w:val="30"/>
        </w:rPr>
        <w:t>2</w:t>
      </w:r>
      <w:r w:rsidRPr="00ED5FF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D5FF5">
        <w:rPr>
          <w:rFonts w:ascii="Angsana New" w:eastAsia="Times New Roman" w:hAnsi="Angsana New" w:hint="cs"/>
          <w:sz w:val="30"/>
          <w:szCs w:val="30"/>
          <w:cs/>
        </w:rPr>
        <w:t>กุมภาพันธ์</w:t>
      </w:r>
      <w:r w:rsidRPr="00ED5FF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D5FF5">
        <w:rPr>
          <w:rFonts w:ascii="Angsana New" w:eastAsia="Times New Roman" w:hAnsi="Angsana New"/>
          <w:sz w:val="30"/>
          <w:szCs w:val="30"/>
        </w:rPr>
        <w:t>2569</w:t>
      </w:r>
      <w:r w:rsidRPr="00ED5FF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D5FF5">
        <w:rPr>
          <w:rFonts w:ascii="Angsana New" w:eastAsia="Times New Roman" w:hAnsi="Angsana New" w:hint="cs"/>
          <w:sz w:val="30"/>
          <w:szCs w:val="30"/>
          <w:cs/>
        </w:rPr>
        <w:t>บริษัทซื้อหุ้นสามัญ</w:t>
      </w:r>
      <w:r>
        <w:rPr>
          <w:rFonts w:ascii="Angsana New" w:eastAsia="Times New Roman" w:hAnsi="Angsana New" w:hint="cs"/>
          <w:sz w:val="30"/>
          <w:szCs w:val="30"/>
          <w:cs/>
        </w:rPr>
        <w:t>ทั้งหมด</w:t>
      </w:r>
      <w:r w:rsidRPr="00ED5FF5">
        <w:rPr>
          <w:rFonts w:ascii="Angsana New" w:eastAsia="Times New Roman" w:hAnsi="Angsana New" w:hint="cs"/>
          <w:sz w:val="30"/>
          <w:szCs w:val="30"/>
          <w:cs/>
        </w:rPr>
        <w:t>ของบริษัท</w:t>
      </w:r>
      <w:r w:rsidRPr="00ED5FF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D5FF5">
        <w:rPr>
          <w:rFonts w:ascii="Angsana New" w:eastAsia="Times New Roman" w:hAnsi="Angsana New" w:hint="cs"/>
          <w:sz w:val="30"/>
          <w:szCs w:val="30"/>
          <w:cs/>
        </w:rPr>
        <w:t xml:space="preserve">เฟรเซอร์ส พร็อพเพอร์ตี้ อินดัสเทรียล เอสเตท จำกัด </w:t>
      </w:r>
      <w:r>
        <w:rPr>
          <w:rFonts w:ascii="Angsana New" w:hAnsi="Angsana New"/>
          <w:sz w:val="30"/>
          <w:szCs w:val="30"/>
        </w:rPr>
        <w:t xml:space="preserve">(“FPIE”) </w:t>
      </w:r>
      <w:r w:rsidRPr="00E41519">
        <w:rPr>
          <w:rFonts w:ascii="Angsana New" w:eastAsia="Times New Roman" w:hAnsi="Angsana New" w:hint="cs"/>
          <w:i/>
          <w:iCs/>
          <w:sz w:val="30"/>
          <w:szCs w:val="30"/>
          <w:cs/>
        </w:rPr>
        <w:t>(เดิมชื่อ บริษัท</w:t>
      </w:r>
      <w:r w:rsidRPr="00E41519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  <w:r w:rsidRPr="00E41519">
        <w:rPr>
          <w:rFonts w:ascii="Angsana New" w:eastAsia="Times New Roman" w:hAnsi="Angsana New" w:hint="cs"/>
          <w:i/>
          <w:iCs/>
          <w:sz w:val="30"/>
          <w:szCs w:val="30"/>
          <w:cs/>
        </w:rPr>
        <w:t>นารายณ์</w:t>
      </w:r>
      <w:r w:rsidRPr="00E41519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  <w:r w:rsidRPr="00E41519">
        <w:rPr>
          <w:rFonts w:ascii="Angsana New" w:eastAsia="Times New Roman" w:hAnsi="Angsana New" w:hint="cs"/>
          <w:i/>
          <w:iCs/>
          <w:sz w:val="30"/>
          <w:szCs w:val="30"/>
          <w:cs/>
        </w:rPr>
        <w:t>พาวิลเลียน</w:t>
      </w:r>
      <w:r w:rsidRPr="00E41519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  <w:r w:rsidRPr="00E41519">
        <w:rPr>
          <w:rFonts w:ascii="Angsana New" w:eastAsia="Times New Roman" w:hAnsi="Angsana New" w:hint="cs"/>
          <w:i/>
          <w:iCs/>
          <w:sz w:val="30"/>
          <w:szCs w:val="30"/>
          <w:cs/>
        </w:rPr>
        <w:t>จำกัด)</w:t>
      </w:r>
      <w:r w:rsidRPr="00ED5FF5">
        <w:rPr>
          <w:rFonts w:ascii="Angsana New" w:eastAsia="Times New Roman" w:hAnsi="Angsana New" w:hint="cs"/>
          <w:sz w:val="30"/>
          <w:szCs w:val="30"/>
          <w:cs/>
        </w:rPr>
        <w:t xml:space="preserve"> จากบริษัทย่อยแห่งหนึ่ง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เป็นจำนวนเงิน </w:t>
      </w:r>
      <w:r>
        <w:rPr>
          <w:rFonts w:ascii="Angsana New" w:eastAsia="Times New Roman" w:hAnsi="Angsana New"/>
          <w:sz w:val="30"/>
          <w:szCs w:val="30"/>
        </w:rPr>
        <w:t xml:space="preserve">526.34 </w:t>
      </w:r>
      <w:r w:rsidR="00673569">
        <w:rPr>
          <w:rFonts w:ascii="Angsana New" w:eastAsia="Times New Roman" w:hAnsi="Angsana New"/>
          <w:sz w:val="30"/>
          <w:szCs w:val="30"/>
          <w:cs/>
        </w:rPr>
        <w:br/>
      </w:r>
      <w:r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ED5FF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D5FF5">
        <w:rPr>
          <w:rFonts w:ascii="Angsana New" w:eastAsia="Times New Roman" w:hAnsi="Angsana New" w:hint="cs"/>
          <w:sz w:val="30"/>
          <w:szCs w:val="30"/>
          <w:cs/>
        </w:rPr>
        <w:t>โดยได้ดำเนินการเสร็จสิ้นตามข้อตกลงที่ระบุไว้ครบถ้วนแล้วในวันเดียวกัน</w:t>
      </w:r>
    </w:p>
    <w:p w14:paraId="0AE10A55" w14:textId="77777777" w:rsidR="007354E6" w:rsidRPr="00C14508" w:rsidRDefault="007354E6" w:rsidP="00CC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4B54E550" w14:textId="0B6FB52C" w:rsidR="009A307A" w:rsidRPr="009A307A" w:rsidRDefault="009A307A" w:rsidP="0073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751AE0">
        <w:rPr>
          <w:rFonts w:ascii="Angsana New" w:eastAsia="Times New Roman" w:hAnsi="Angsana New"/>
          <w:i/>
          <w:iCs/>
          <w:sz w:val="30"/>
          <w:szCs w:val="30"/>
          <w:cs/>
        </w:rPr>
        <w:t>การพิจารณาการด้อยค่าของเงินลงทุนในบริษัทย่อย</w:t>
      </w:r>
      <w:r w:rsidR="001825DF">
        <w:rPr>
          <w:rFonts w:ascii="Angsana New" w:eastAsia="Times New Roman" w:hAnsi="Angsana New" w:hint="cs"/>
          <w:i/>
          <w:iCs/>
          <w:sz w:val="30"/>
          <w:szCs w:val="30"/>
          <w:cs/>
        </w:rPr>
        <w:t>ทางตรง</w:t>
      </w:r>
    </w:p>
    <w:p w14:paraId="7CA31FBD" w14:textId="77777777" w:rsidR="009A307A" w:rsidRPr="001825DF" w:rsidRDefault="009A307A" w:rsidP="009A3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20"/>
          <w:szCs w:val="20"/>
        </w:rPr>
      </w:pPr>
    </w:p>
    <w:p w14:paraId="70E1EFA2" w14:textId="77777777" w:rsidR="009A307A" w:rsidRDefault="009A307A" w:rsidP="009A3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  <w:r w:rsidRPr="009A307A">
        <w:rPr>
          <w:rFonts w:ascii="Angsana New" w:eastAsia="Times New Roman" w:hAnsi="Angsana New"/>
          <w:sz w:val="30"/>
          <w:szCs w:val="30"/>
          <w:cs/>
        </w:rPr>
        <w:t xml:space="preserve">บริษัทรับรู้ค่าเผื่อการด้อยค่าของเงินลงทุนในบริษัท เฟรเซอร์ส พร็อพเพอร์ตี้ ศูนย์บริหารเงิน (ประเทศไทย) จำกัด จำนวน </w:t>
      </w:r>
      <w:r w:rsidRPr="009A307A">
        <w:rPr>
          <w:rFonts w:ascii="Angsana New" w:eastAsia="Times New Roman" w:hAnsi="Angsana New"/>
          <w:sz w:val="30"/>
          <w:szCs w:val="30"/>
        </w:rPr>
        <w:t>2.18</w:t>
      </w:r>
      <w:r w:rsidRPr="009A307A">
        <w:rPr>
          <w:rFonts w:ascii="Angsana New" w:eastAsia="Times New Roman" w:hAnsi="Angsana New"/>
          <w:sz w:val="30"/>
          <w:szCs w:val="30"/>
          <w:cs/>
        </w:rPr>
        <w:t xml:space="preserve"> ล้านบาท เนื่องจากมูลค่าที่คาดว่าจะได้รับคืนของเงินลงทุนในบริษัทดังกล่าวมีมูลค่าต่ำกว่ามูลค่าทางบัญชี โดยมูลค่าที่คาดว่าจะได้รับคืนเท่ากับสินทรัพย์สุทธิของบริษัทดังกล่าว</w:t>
      </w:r>
    </w:p>
    <w:p w14:paraId="27FF339A" w14:textId="77777777" w:rsidR="001825DF" w:rsidRPr="00C14508" w:rsidRDefault="001825DF" w:rsidP="00182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4B5CAAC4" w14:textId="68722A8F" w:rsidR="001825DF" w:rsidRPr="001508B7" w:rsidRDefault="001825DF" w:rsidP="00182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1508B7">
        <w:rPr>
          <w:rFonts w:ascii="Angsana New" w:eastAsia="Times New Roman" w:hAnsi="Angsana New"/>
          <w:i/>
          <w:iCs/>
          <w:sz w:val="30"/>
          <w:szCs w:val="30"/>
          <w:cs/>
        </w:rPr>
        <w:t>การซื้อ</w:t>
      </w:r>
      <w:r w:rsidRPr="001508B7">
        <w:rPr>
          <w:rFonts w:ascii="Angsana New" w:eastAsia="Times New Roman" w:hAnsi="Angsana New" w:hint="cs"/>
          <w:i/>
          <w:iCs/>
          <w:sz w:val="30"/>
          <w:szCs w:val="30"/>
          <w:cs/>
        </w:rPr>
        <w:t>บริษัท</w:t>
      </w:r>
      <w:r>
        <w:rPr>
          <w:rFonts w:ascii="Angsana New" w:eastAsia="Times New Roman" w:hAnsi="Angsana New" w:hint="cs"/>
          <w:i/>
          <w:iCs/>
          <w:sz w:val="30"/>
          <w:szCs w:val="30"/>
          <w:cs/>
        </w:rPr>
        <w:t>ย่อยทางอ้อม</w:t>
      </w:r>
    </w:p>
    <w:p w14:paraId="71BFFCC6" w14:textId="77777777" w:rsidR="001825DF" w:rsidRPr="00C14508" w:rsidRDefault="001825DF" w:rsidP="009A3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3EA483EC" w14:textId="30360E50" w:rsidR="001825DF" w:rsidRDefault="001825DF" w:rsidP="00182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/>
          <w:sz w:val="30"/>
          <w:szCs w:val="30"/>
        </w:rPr>
        <w:t xml:space="preserve">6 </w:t>
      </w:r>
      <w:r>
        <w:rPr>
          <w:rFonts w:ascii="Angsana New" w:eastAsia="Times New Roman" w:hAnsi="Angsana New" w:hint="cs"/>
          <w:sz w:val="30"/>
          <w:szCs w:val="30"/>
          <w:cs/>
        </w:rPr>
        <w:t>กุมภาพันธ์</w:t>
      </w:r>
      <w:r w:rsidRPr="00F144E4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144E4">
        <w:rPr>
          <w:rFonts w:ascii="Angsana New" w:eastAsia="Times New Roman" w:hAnsi="Angsana New"/>
          <w:sz w:val="30"/>
          <w:szCs w:val="30"/>
        </w:rPr>
        <w:t>256</w:t>
      </w:r>
      <w:r>
        <w:rPr>
          <w:rFonts w:ascii="Angsana New" w:eastAsia="Times New Roman" w:hAnsi="Angsana New"/>
          <w:sz w:val="30"/>
          <w:szCs w:val="30"/>
        </w:rPr>
        <w:t>9</w:t>
      </w:r>
      <w:r w:rsidRPr="00F144E4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90629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E90629">
        <w:rPr>
          <w:rFonts w:ascii="Angsana New" w:eastAsia="Times New Roman" w:hAnsi="Angsana New"/>
          <w:sz w:val="30"/>
          <w:szCs w:val="30"/>
          <w:cs/>
        </w:rPr>
        <w:t>ซื้อหุ้นสามัญ</w:t>
      </w:r>
      <w:r w:rsidRPr="00E90629">
        <w:rPr>
          <w:rFonts w:ascii="Angsana New" w:eastAsia="Times New Roman" w:hAnsi="Angsana New" w:hint="cs"/>
          <w:sz w:val="30"/>
          <w:szCs w:val="30"/>
          <w:cs/>
        </w:rPr>
        <w:t>ทั้งหมด</w:t>
      </w:r>
      <w:r w:rsidRPr="00E90629">
        <w:rPr>
          <w:rFonts w:ascii="Angsana New" w:eastAsia="Times New Roman" w:hAnsi="Angsana New"/>
          <w:sz w:val="30"/>
          <w:szCs w:val="30"/>
          <w:cs/>
        </w:rPr>
        <w:t>ของ</w:t>
      </w:r>
      <w:r w:rsidRPr="00E90629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E906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90629">
        <w:rPr>
          <w:rFonts w:ascii="Angsana New" w:eastAsia="Times New Roman" w:hAnsi="Angsana New" w:hint="cs"/>
          <w:sz w:val="30"/>
          <w:szCs w:val="30"/>
          <w:cs/>
        </w:rPr>
        <w:t>หนองเสือช้างชลบุรี</w:t>
      </w:r>
      <w:r w:rsidRPr="00E906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90629">
        <w:rPr>
          <w:rFonts w:ascii="Angsana New" w:eastAsia="Times New Roman" w:hAnsi="Angsana New" w:hint="cs"/>
          <w:sz w:val="30"/>
          <w:szCs w:val="30"/>
          <w:cs/>
        </w:rPr>
        <w:t xml:space="preserve">จำกัด </w:t>
      </w:r>
      <w:r>
        <w:rPr>
          <w:rFonts w:ascii="Angsana New" w:eastAsia="Times New Roman" w:hAnsi="Angsana New" w:hint="cs"/>
          <w:sz w:val="30"/>
          <w:szCs w:val="30"/>
          <w:cs/>
        </w:rPr>
        <w:t>จาก</w:t>
      </w:r>
      <w:r w:rsidR="00484C11">
        <w:rPr>
          <w:rFonts w:ascii="Angsana New" w:eastAsia="Times New Roman" w:hAnsi="Angsana New" w:hint="cs"/>
          <w:sz w:val="30"/>
          <w:szCs w:val="30"/>
          <w:cs/>
        </w:rPr>
        <w:t>กิจการ</w:t>
      </w:r>
      <w:r w:rsidRPr="00C9621F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  <w:cs/>
        </w:rPr>
        <w:br/>
      </w:r>
      <w:r w:rsidR="00484C11">
        <w:rPr>
          <w:rFonts w:ascii="Angsana New" w:eastAsia="Times New Roman" w:hAnsi="Angsana New" w:hint="cs"/>
          <w:sz w:val="30"/>
          <w:szCs w:val="30"/>
          <w:cs/>
        </w:rPr>
        <w:t>ที่เกี่ยวข้องกันหลายแห่ง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E90629">
        <w:rPr>
          <w:rFonts w:ascii="Angsana New" w:eastAsia="Times New Roman" w:hAnsi="Angsana New"/>
          <w:sz w:val="30"/>
          <w:szCs w:val="30"/>
          <w:cs/>
        </w:rPr>
        <w:t>โดย</w:t>
      </w:r>
      <w:r>
        <w:rPr>
          <w:rFonts w:ascii="Angsana New" w:eastAsia="Times New Roman" w:hAnsi="Angsana New" w:hint="cs"/>
          <w:sz w:val="30"/>
          <w:szCs w:val="30"/>
          <w:cs/>
        </w:rPr>
        <w:t>มี</w:t>
      </w:r>
      <w:r w:rsidRPr="00E90629">
        <w:rPr>
          <w:rFonts w:ascii="Angsana New" w:eastAsia="Times New Roman" w:hAnsi="Angsana New"/>
          <w:sz w:val="30"/>
          <w:szCs w:val="30"/>
          <w:cs/>
        </w:rPr>
        <w:t>สิ่งตอบแทนที่กลุ่มบริษัท</w:t>
      </w:r>
      <w:r>
        <w:rPr>
          <w:rFonts w:ascii="Angsana New" w:eastAsia="Times New Roman" w:hAnsi="Angsana New" w:hint="cs"/>
          <w:sz w:val="30"/>
          <w:szCs w:val="30"/>
          <w:cs/>
        </w:rPr>
        <w:t>ต้อง</w:t>
      </w:r>
      <w:r w:rsidRPr="00E90629">
        <w:rPr>
          <w:rFonts w:ascii="Angsana New" w:eastAsia="Times New Roman" w:hAnsi="Angsana New"/>
          <w:sz w:val="30"/>
          <w:szCs w:val="30"/>
          <w:cs/>
        </w:rPr>
        <w:t xml:space="preserve">จ่ายประกอบด้วยเงินสดจำนวน </w:t>
      </w:r>
      <w:r>
        <w:rPr>
          <w:rFonts w:ascii="Angsana New" w:eastAsia="Times New Roman" w:hAnsi="Angsana New"/>
          <w:sz w:val="30"/>
          <w:szCs w:val="30"/>
        </w:rPr>
        <w:t>3,653.40</w:t>
      </w:r>
      <w:r w:rsidRPr="00E90629">
        <w:rPr>
          <w:rFonts w:ascii="Angsana New" w:eastAsia="Times New Roman" w:hAnsi="Angsana New"/>
          <w:sz w:val="30"/>
          <w:szCs w:val="30"/>
        </w:rPr>
        <w:t xml:space="preserve"> </w:t>
      </w:r>
      <w:r w:rsidRPr="00E90629">
        <w:rPr>
          <w:rFonts w:ascii="Angsana New" w:eastAsia="Times New Roman" w:hAnsi="Angsana New"/>
          <w:sz w:val="30"/>
          <w:szCs w:val="30"/>
          <w:cs/>
        </w:rPr>
        <w:t>ล้านบ</w:t>
      </w:r>
      <w:r w:rsidRPr="00E90629">
        <w:rPr>
          <w:rFonts w:ascii="Angsana New" w:eastAsia="Times New Roman" w:hAnsi="Angsana New" w:hint="cs"/>
          <w:sz w:val="30"/>
          <w:szCs w:val="30"/>
          <w:cs/>
        </w:rPr>
        <w:t>าท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โดยจ่ายชำระเป็นเงินสดในวันที่เกิดรายการจำนวน </w:t>
      </w:r>
      <w:r>
        <w:rPr>
          <w:rFonts w:ascii="Angsana New" w:eastAsia="Times New Roman" w:hAnsi="Angsana New"/>
          <w:sz w:val="30"/>
          <w:szCs w:val="30"/>
        </w:rPr>
        <w:t xml:space="preserve">1,826.70 </w:t>
      </w:r>
      <w:r>
        <w:rPr>
          <w:rFonts w:ascii="Angsana New" w:eastAsia="Times New Roman" w:hAnsi="Angsana New" w:hint="cs"/>
          <w:sz w:val="30"/>
          <w:szCs w:val="30"/>
          <w:cs/>
        </w:rPr>
        <w:t>ล้านบาท และแบ่งชำระส่วนที่เหลือเป็นงวด</w:t>
      </w:r>
      <w:r w:rsidR="00484C1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ๆ </w:t>
      </w:r>
      <w:r w:rsidR="00484C11">
        <w:rPr>
          <w:rFonts w:ascii="Angsana New" w:eastAsia="Times New Roman" w:hAnsi="Angsana New"/>
          <w:sz w:val="30"/>
          <w:szCs w:val="30"/>
          <w:cs/>
        </w:rPr>
        <w:br/>
      </w:r>
      <w:r>
        <w:rPr>
          <w:rFonts w:ascii="Angsana New" w:eastAsia="Times New Roman" w:hAnsi="Angsana New" w:hint="cs"/>
          <w:sz w:val="30"/>
          <w:szCs w:val="30"/>
          <w:cs/>
        </w:rPr>
        <w:t>ตามสัญญา</w:t>
      </w:r>
      <w:r w:rsidRPr="00E90629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484C11">
        <w:rPr>
          <w:rFonts w:ascii="Angsana New" w:eastAsia="Times New Roman" w:hAnsi="Angsana New" w:hint="cs"/>
          <w:sz w:val="30"/>
          <w:szCs w:val="30"/>
          <w:cs/>
        </w:rPr>
        <w:t>ทั้งนี้</w:t>
      </w:r>
      <w:r w:rsidRPr="00E90629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E906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90629">
        <w:rPr>
          <w:rFonts w:ascii="Angsana New" w:eastAsia="Times New Roman" w:hAnsi="Angsana New" w:hint="cs"/>
          <w:sz w:val="30"/>
          <w:szCs w:val="30"/>
          <w:cs/>
        </w:rPr>
        <w:t>หนองเสือช้างชลบุรี</w:t>
      </w:r>
      <w:r w:rsidRPr="00E906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90629">
        <w:rPr>
          <w:rFonts w:ascii="Angsana New" w:eastAsia="Times New Roman" w:hAnsi="Angsana New" w:hint="cs"/>
          <w:sz w:val="30"/>
          <w:szCs w:val="30"/>
          <w:cs/>
        </w:rPr>
        <w:t xml:space="preserve">จำกัด </w:t>
      </w:r>
      <w:r w:rsidRPr="00E90629">
        <w:rPr>
          <w:rFonts w:ascii="Angsana New" w:eastAsia="Times New Roman" w:hAnsi="Angsana New"/>
          <w:sz w:val="30"/>
          <w:szCs w:val="30"/>
          <w:cs/>
        </w:rPr>
        <w:t>ดำเนินธุรกิจหลักเกี่ยวกับ</w:t>
      </w:r>
      <w:r>
        <w:rPr>
          <w:rFonts w:ascii="Angsana New" w:eastAsia="Times New Roman" w:hAnsi="Angsana New" w:hint="cs"/>
          <w:sz w:val="30"/>
          <w:szCs w:val="30"/>
          <w:cs/>
        </w:rPr>
        <w:t>การพัฒนาอสังหาริมทรัพย์</w:t>
      </w:r>
      <w:r w:rsidRPr="00E90629">
        <w:rPr>
          <w:rFonts w:ascii="Angsana New" w:eastAsia="Times New Roman" w:hAnsi="Angsana New"/>
          <w:sz w:val="30"/>
          <w:szCs w:val="30"/>
        </w:rPr>
        <w:t xml:space="preserve"> </w:t>
      </w:r>
      <w:r w:rsidRPr="00E90629">
        <w:rPr>
          <w:rFonts w:ascii="Angsana New" w:eastAsia="Times New Roman" w:hAnsi="Angsana New"/>
          <w:sz w:val="30"/>
          <w:szCs w:val="30"/>
          <w:cs/>
        </w:rPr>
        <w:t>และ</w:t>
      </w:r>
      <w:r w:rsidR="002061FD">
        <w:rPr>
          <w:rFonts w:ascii="Angsana New" w:eastAsia="Times New Roman" w:hAnsi="Angsana New"/>
          <w:sz w:val="30"/>
          <w:szCs w:val="30"/>
          <w:cs/>
        </w:rPr>
        <w:br/>
      </w:r>
      <w:r w:rsidRPr="00E90629">
        <w:rPr>
          <w:rFonts w:ascii="Angsana New" w:eastAsia="Times New Roman" w:hAnsi="Angsana New"/>
          <w:sz w:val="30"/>
          <w:szCs w:val="30"/>
          <w:cs/>
        </w:rPr>
        <w:t>มีสินทรัพย์ที่ระบุได้ส่วนใหญ่เป็น</w:t>
      </w:r>
      <w:r w:rsidRPr="002C1E83">
        <w:rPr>
          <w:rFonts w:ascii="Angsana New" w:eastAsia="Times New Roman" w:hAnsi="Angsana New" w:hint="cs"/>
          <w:sz w:val="30"/>
          <w:szCs w:val="30"/>
          <w:cs/>
        </w:rPr>
        <w:t>อสังหาริมทรัพย์พัฒนาเพื่อขาย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Pr="00E90629">
        <w:rPr>
          <w:rFonts w:ascii="Angsana New" w:eastAsia="Times New Roman" w:hAnsi="Angsana New"/>
          <w:sz w:val="30"/>
          <w:szCs w:val="30"/>
          <w:cs/>
        </w:rPr>
        <w:t>รายการนี้รับรู้เป็นการซื้อสินทรัพย์เนื่องจากมูลค่า</w:t>
      </w:r>
      <w:r w:rsidRPr="00F144E4">
        <w:rPr>
          <w:rFonts w:ascii="Angsana New" w:eastAsia="Times New Roman" w:hAnsi="Angsana New"/>
          <w:sz w:val="30"/>
          <w:szCs w:val="30"/>
          <w:cs/>
        </w:rPr>
        <w:t>ยุติธรรมเกือบทั้งหมดของสินทรัพย์ที่ได้รับมากระจุกตัวที่กลุ่มของสินทรัพย์ที่ระบุได้ที่มีลักษณะคล้ายคลึงกัน</w:t>
      </w:r>
    </w:p>
    <w:p w14:paraId="4865D2FE" w14:textId="77777777" w:rsidR="001825DF" w:rsidRPr="008D3AC7" w:rsidRDefault="001825DF" w:rsidP="00182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24"/>
          <w:szCs w:val="24"/>
        </w:rPr>
      </w:pP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5850"/>
        <w:gridCol w:w="270"/>
        <w:gridCol w:w="990"/>
        <w:gridCol w:w="270"/>
        <w:gridCol w:w="1440"/>
      </w:tblGrid>
      <w:tr w:rsidR="001825DF" w:rsidRPr="00E90629" w14:paraId="49C2EDB7" w14:textId="77777777" w:rsidTr="007C63A4">
        <w:trPr>
          <w:tblHeader/>
        </w:trPr>
        <w:tc>
          <w:tcPr>
            <w:tcW w:w="5850" w:type="dxa"/>
            <w:hideMark/>
          </w:tcPr>
          <w:p w14:paraId="055C4773" w14:textId="77777777" w:rsidR="001825DF" w:rsidRPr="00E90629" w:rsidRDefault="001825DF" w:rsidP="007C63A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06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</w:t>
            </w:r>
          </w:p>
        </w:tc>
        <w:tc>
          <w:tcPr>
            <w:tcW w:w="270" w:type="dxa"/>
          </w:tcPr>
          <w:p w14:paraId="402DACD7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4C9870" w14:textId="77777777" w:rsidR="001825DF" w:rsidRPr="00E90629" w:rsidRDefault="001825DF" w:rsidP="007C63A4">
            <w:pPr>
              <w:pStyle w:val="block"/>
              <w:spacing w:after="0" w:line="240" w:lineRule="auto"/>
              <w:ind w:left="0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0BC7C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11CB9294" w14:textId="77777777" w:rsidR="001825DF" w:rsidRPr="00210FB5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0F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825DF" w:rsidRPr="00E90629" w14:paraId="3BE12679" w14:textId="77777777" w:rsidTr="007C63A4">
        <w:trPr>
          <w:tblHeader/>
        </w:trPr>
        <w:tc>
          <w:tcPr>
            <w:tcW w:w="5850" w:type="dxa"/>
          </w:tcPr>
          <w:p w14:paraId="562656ED" w14:textId="77777777" w:rsidR="001825DF" w:rsidRPr="00E90629" w:rsidRDefault="001825DF" w:rsidP="007C63A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E1ACF3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B49A81" w14:textId="77777777" w:rsidR="001825DF" w:rsidRPr="00E90629" w:rsidRDefault="001825DF" w:rsidP="007C63A4">
            <w:pPr>
              <w:pStyle w:val="block"/>
              <w:spacing w:after="0" w:line="240" w:lineRule="auto"/>
              <w:ind w:left="0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8117D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E3E551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06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90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E906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825DF" w:rsidRPr="00E90629" w14:paraId="334DBCD3" w14:textId="77777777" w:rsidTr="007C63A4">
        <w:tc>
          <w:tcPr>
            <w:tcW w:w="5850" w:type="dxa"/>
            <w:hideMark/>
          </w:tcPr>
          <w:p w14:paraId="478DC5D3" w14:textId="77777777" w:rsidR="001825DF" w:rsidRPr="00E90629" w:rsidRDefault="001825DF" w:rsidP="007C63A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062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24EB0FA3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C3ADD7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F0F1D7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777A8BAF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825DF" w:rsidRPr="00E90629" w14:paraId="286D5B24" w14:textId="77777777" w:rsidTr="007C63A4">
        <w:tc>
          <w:tcPr>
            <w:tcW w:w="5850" w:type="dxa"/>
            <w:hideMark/>
          </w:tcPr>
          <w:p w14:paraId="4851B50E" w14:textId="77777777" w:rsidR="001825DF" w:rsidRPr="00E90629" w:rsidRDefault="001825DF" w:rsidP="007C63A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4A95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270" w:type="dxa"/>
          </w:tcPr>
          <w:p w14:paraId="019BC217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71A454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B9F84B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5A772904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3,651</w:t>
            </w:r>
          </w:p>
        </w:tc>
      </w:tr>
      <w:tr w:rsidR="001825DF" w:rsidRPr="00E90629" w14:paraId="61BB95BC" w14:textId="77777777" w:rsidTr="007C63A4">
        <w:tc>
          <w:tcPr>
            <w:tcW w:w="5850" w:type="dxa"/>
            <w:hideMark/>
          </w:tcPr>
          <w:p w14:paraId="064E4202" w14:textId="77777777" w:rsidR="001825DF" w:rsidRPr="00E90629" w:rsidRDefault="001825DF" w:rsidP="007C63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E906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ที่ระบุได้</w:t>
            </w:r>
          </w:p>
        </w:tc>
        <w:tc>
          <w:tcPr>
            <w:tcW w:w="270" w:type="dxa"/>
          </w:tcPr>
          <w:p w14:paraId="0346F69C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46F74C5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DF88F4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95CBE2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3,653</w:t>
            </w:r>
          </w:p>
        </w:tc>
      </w:tr>
      <w:tr w:rsidR="001825DF" w:rsidRPr="00E90629" w14:paraId="67915F27" w14:textId="77777777" w:rsidTr="007C63A4">
        <w:tc>
          <w:tcPr>
            <w:tcW w:w="5850" w:type="dxa"/>
          </w:tcPr>
          <w:p w14:paraId="746C3811" w14:textId="77777777" w:rsidR="001825DF" w:rsidRPr="00E90629" w:rsidRDefault="001825DF" w:rsidP="007C63A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AFDE28" w14:textId="77777777" w:rsidR="001825DF" w:rsidRPr="00E90629" w:rsidRDefault="001825DF" w:rsidP="007C63A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3EA99A5" w14:textId="77777777" w:rsidR="001825DF" w:rsidRPr="00E90629" w:rsidRDefault="001825DF" w:rsidP="007C63A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5252E" w14:textId="77777777" w:rsidR="001825DF" w:rsidRPr="00E90629" w:rsidRDefault="001825DF" w:rsidP="007C63A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405889" w14:textId="77777777" w:rsidR="001825DF" w:rsidRPr="00E90629" w:rsidRDefault="001825DF" w:rsidP="007C63A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  <w:tab w:val="decimal" w:pos="1061"/>
              </w:tabs>
              <w:spacing w:line="240" w:lineRule="auto"/>
              <w:ind w:left="900" w:right="7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825DF" w:rsidRPr="00E90629" w14:paraId="53DF13E9" w14:textId="77777777" w:rsidTr="007C63A4">
        <w:tc>
          <w:tcPr>
            <w:tcW w:w="5850" w:type="dxa"/>
            <w:hideMark/>
          </w:tcPr>
          <w:p w14:paraId="4EFC3DC6" w14:textId="5858551D" w:rsidR="001825DF" w:rsidRPr="00E90629" w:rsidRDefault="001825DF" w:rsidP="007C63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62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เงินสดของบริษัทย่อย</w:t>
            </w:r>
            <w:r w:rsidR="00870C1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ทางอ้อม</w:t>
            </w:r>
            <w:r w:rsidRPr="00E90629">
              <w:rPr>
                <w:rFonts w:asciiTheme="majorBidi" w:hAnsiTheme="majorBidi" w:cstheme="majorBidi"/>
                <w:sz w:val="30"/>
                <w:szCs w:val="30"/>
                <w:cs/>
              </w:rPr>
              <w:t>ที่ได้มาจากการซื้อ</w:t>
            </w:r>
            <w:r w:rsidRPr="00E90629" w:rsidDel="00F631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3DDAB045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A90AA8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A7C5D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6E51D180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1825DF" w:rsidRPr="00E90629" w14:paraId="3F9B2FAB" w14:textId="77777777" w:rsidTr="007C63A4">
        <w:tc>
          <w:tcPr>
            <w:tcW w:w="5850" w:type="dxa"/>
            <w:hideMark/>
          </w:tcPr>
          <w:p w14:paraId="300BA797" w14:textId="77777777" w:rsidR="001825DF" w:rsidRPr="00E90629" w:rsidRDefault="001825DF" w:rsidP="007C63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62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70" w:type="dxa"/>
          </w:tcPr>
          <w:p w14:paraId="4A290C72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CF3AEC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142A7A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AE73C0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1,827</w:t>
            </w:r>
          </w:p>
        </w:tc>
      </w:tr>
      <w:tr w:rsidR="001825DF" w:rsidRPr="00CC4947" w14:paraId="5184433B" w14:textId="77777777" w:rsidTr="007C63A4">
        <w:tc>
          <w:tcPr>
            <w:tcW w:w="5850" w:type="dxa"/>
            <w:hideMark/>
          </w:tcPr>
          <w:p w14:paraId="3F807F53" w14:textId="77777777" w:rsidR="001825DF" w:rsidRPr="00E90629" w:rsidRDefault="001825DF" w:rsidP="007C63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6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70" w:type="dxa"/>
          </w:tcPr>
          <w:p w14:paraId="3FA16E0A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075C23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6670C6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012F67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1,825</w:t>
            </w:r>
          </w:p>
        </w:tc>
      </w:tr>
    </w:tbl>
    <w:p w14:paraId="073BE67C" w14:textId="77777777" w:rsidR="009A307A" w:rsidRPr="00C14508" w:rsidRDefault="009A307A" w:rsidP="009A3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3D71DFB0" w14:textId="5A814116" w:rsidR="006B217C" w:rsidRPr="002D4228" w:rsidRDefault="00A4580B" w:rsidP="002073ED">
      <w:pPr>
        <w:pStyle w:val="Heading6"/>
        <w:numPr>
          <w:ilvl w:val="0"/>
          <w:numId w:val="20"/>
        </w:num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2D4228">
        <w:rPr>
          <w:rFonts w:ascii="Angsana New" w:hAnsi="Angsana New"/>
          <w:sz w:val="30"/>
          <w:szCs w:val="30"/>
        </w:rPr>
        <w:t xml:space="preserve">  </w:t>
      </w:r>
    </w:p>
    <w:p w14:paraId="136C135E" w14:textId="77777777" w:rsidR="0094016F" w:rsidRPr="00C14508" w:rsidRDefault="0094016F" w:rsidP="009A3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5C58E38" w14:textId="0BCC5ED0" w:rsidR="0094016F" w:rsidRPr="00A4580B" w:rsidRDefault="00A4580B" w:rsidP="00F6658A">
      <w:pPr>
        <w:pStyle w:val="block"/>
        <w:spacing w:line="240" w:lineRule="atLeast"/>
        <w:ind w:left="540"/>
        <w:rPr>
          <w:rFonts w:ascii="Angsana New" w:hAnsi="Angsana New"/>
          <w:spacing w:val="-2"/>
          <w:sz w:val="30"/>
          <w:szCs w:val="30"/>
          <w:lang w:val="en-US"/>
        </w:rPr>
      </w:pPr>
      <w:r w:rsidRPr="00A4580B">
        <w:rPr>
          <w:rFonts w:ascii="Angsana New" w:hAnsi="Angsana New" w:hint="cs"/>
          <w:spacing w:val="-2"/>
          <w:sz w:val="30"/>
          <w:szCs w:val="30"/>
          <w:cs/>
        </w:rPr>
        <w:t>การซื้อ</w:t>
      </w:r>
      <w:r w:rsidRPr="00A4580B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2D4228" w:rsidRPr="00A4580B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>จำหน่ายอสังหาริมทรัพย์เพื่อการลงทุนระหว่าง</w:t>
      </w:r>
      <w:r w:rsidR="009B5FF5" w:rsidRPr="004F2180">
        <w:rPr>
          <w:rFonts w:asciiTheme="majorBidi" w:hAnsiTheme="majorBidi" w:cstheme="majorBidi"/>
          <w:sz w:val="30"/>
          <w:szCs w:val="30"/>
          <w:cs/>
        </w:rPr>
        <w:t>งวด</w:t>
      </w:r>
      <w:r w:rsidR="00C90799">
        <w:rPr>
          <w:rFonts w:asciiTheme="majorBidi" w:hAnsiTheme="majorBidi" w:cstheme="majorBidi" w:hint="cs"/>
          <w:sz w:val="30"/>
          <w:szCs w:val="30"/>
          <w:cs/>
          <w:lang w:bidi="th-TH"/>
        </w:rPr>
        <w:t>หก</w:t>
      </w:r>
      <w:r w:rsidR="009B5FF5" w:rsidRPr="004F218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B5FF5" w:rsidRPr="004F2180">
        <w:rPr>
          <w:rFonts w:asciiTheme="majorBidi" w:hAnsiTheme="majorBidi" w:cstheme="majorBidi"/>
          <w:sz w:val="30"/>
          <w:szCs w:val="30"/>
        </w:rPr>
        <w:t>31</w:t>
      </w:r>
      <w:r w:rsidR="00C9079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มีนาคม 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>มีดังนี้</w:t>
      </w:r>
    </w:p>
    <w:tbl>
      <w:tblPr>
        <w:tblW w:w="9126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3411"/>
        <w:gridCol w:w="964"/>
        <w:gridCol w:w="962"/>
        <w:gridCol w:w="266"/>
        <w:gridCol w:w="984"/>
        <w:gridCol w:w="263"/>
        <w:gridCol w:w="993"/>
        <w:gridCol w:w="263"/>
        <w:gridCol w:w="1020"/>
      </w:tblGrid>
      <w:tr w:rsidR="0094016F" w:rsidRPr="009E2F97" w14:paraId="12C8F776" w14:textId="77777777" w:rsidTr="007A7287">
        <w:trPr>
          <w:trHeight w:val="337"/>
          <w:tblHeader/>
        </w:trPr>
        <w:tc>
          <w:tcPr>
            <w:tcW w:w="3411" w:type="dxa"/>
            <w:vAlign w:val="bottom"/>
          </w:tcPr>
          <w:p w14:paraId="26EDC905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x-none" w:bidi="th-TH"/>
              </w:rPr>
            </w:pPr>
          </w:p>
        </w:tc>
        <w:tc>
          <w:tcPr>
            <w:tcW w:w="964" w:type="dxa"/>
          </w:tcPr>
          <w:p w14:paraId="0B459405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12" w:type="dxa"/>
            <w:gridSpan w:val="3"/>
            <w:vAlign w:val="bottom"/>
          </w:tcPr>
          <w:p w14:paraId="074C3712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vAlign w:val="bottom"/>
          </w:tcPr>
          <w:p w14:paraId="11E96A4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76" w:type="dxa"/>
            <w:gridSpan w:val="3"/>
            <w:vAlign w:val="bottom"/>
          </w:tcPr>
          <w:p w14:paraId="42A01817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0799" w:rsidRPr="009E2F97" w14:paraId="13A85E4E" w14:textId="77777777" w:rsidTr="007A7287">
        <w:trPr>
          <w:trHeight w:val="337"/>
          <w:tblHeader/>
        </w:trPr>
        <w:tc>
          <w:tcPr>
            <w:tcW w:w="3411" w:type="dxa"/>
            <w:vAlign w:val="bottom"/>
          </w:tcPr>
          <w:p w14:paraId="42CA19D2" w14:textId="77777777" w:rsidR="00C90799" w:rsidRPr="009E2F97" w:rsidRDefault="00C90799" w:rsidP="00C9079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4" w:type="dxa"/>
          </w:tcPr>
          <w:p w14:paraId="5E4D70B8" w14:textId="77777777" w:rsidR="00C90799" w:rsidRPr="009E2F97" w:rsidRDefault="00C90799" w:rsidP="00C90799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5BEA1E1B" w14:textId="4CA19CFB" w:rsidR="00C90799" w:rsidRPr="009E2F97" w:rsidRDefault="00C90799" w:rsidP="00C90799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66" w:type="dxa"/>
            <w:vAlign w:val="bottom"/>
          </w:tcPr>
          <w:p w14:paraId="3F91D4CA" w14:textId="77777777" w:rsidR="00C90799" w:rsidRPr="009E2F97" w:rsidRDefault="00C90799" w:rsidP="00C9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589D2133" w14:textId="586756FF" w:rsidR="00C90799" w:rsidRPr="009E2F97" w:rsidRDefault="00C90799" w:rsidP="00C9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3" w:type="dxa"/>
            <w:vAlign w:val="bottom"/>
          </w:tcPr>
          <w:p w14:paraId="1F0F76DF" w14:textId="77777777" w:rsidR="00C90799" w:rsidRPr="009E2F97" w:rsidRDefault="00C90799" w:rsidP="00C9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F501E95" w14:textId="2147F690" w:rsidR="00C90799" w:rsidRPr="009E2F97" w:rsidRDefault="00C90799" w:rsidP="00C90799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63" w:type="dxa"/>
            <w:vAlign w:val="bottom"/>
          </w:tcPr>
          <w:p w14:paraId="2FB1FE3D" w14:textId="77777777" w:rsidR="00C90799" w:rsidRPr="009E2F97" w:rsidRDefault="00C90799" w:rsidP="00C9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A734845" w14:textId="590D8AA4" w:rsidR="00C90799" w:rsidRPr="009E2F97" w:rsidRDefault="00C90799" w:rsidP="00C9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C90799" w:rsidRPr="009E2F97" w14:paraId="16C6CEAD" w14:textId="77777777" w:rsidTr="007A7287">
        <w:trPr>
          <w:trHeight w:val="327"/>
          <w:tblHeader/>
        </w:trPr>
        <w:tc>
          <w:tcPr>
            <w:tcW w:w="3411" w:type="dxa"/>
            <w:vAlign w:val="bottom"/>
          </w:tcPr>
          <w:p w14:paraId="3D3684A4" w14:textId="77777777" w:rsidR="00C90799" w:rsidRPr="009E2F97" w:rsidRDefault="00C90799" w:rsidP="00C9079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4" w:type="dxa"/>
          </w:tcPr>
          <w:p w14:paraId="6F8B6B28" w14:textId="1F7DC3EF" w:rsidR="00C90799" w:rsidRPr="009E2F97" w:rsidRDefault="00C90799" w:rsidP="007A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1" w:type="dxa"/>
            <w:gridSpan w:val="7"/>
            <w:vAlign w:val="bottom"/>
          </w:tcPr>
          <w:p w14:paraId="529AC6BB" w14:textId="77777777" w:rsidR="00C90799" w:rsidRPr="009E2F97" w:rsidRDefault="00C90799" w:rsidP="00C9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90799" w:rsidRPr="009E2F97" w14:paraId="30B70FC7" w14:textId="77777777" w:rsidTr="007A7287">
        <w:trPr>
          <w:trHeight w:val="327"/>
          <w:tblHeader/>
        </w:trPr>
        <w:tc>
          <w:tcPr>
            <w:tcW w:w="3411" w:type="dxa"/>
            <w:vAlign w:val="bottom"/>
          </w:tcPr>
          <w:p w14:paraId="63F3750C" w14:textId="77777777" w:rsidR="00C90799" w:rsidRPr="009E2F97" w:rsidRDefault="00C90799" w:rsidP="00C90799">
            <w:pPr>
              <w:tabs>
                <w:tab w:val="clear" w:pos="3515"/>
                <w:tab w:val="clear" w:pos="3742"/>
              </w:tabs>
              <w:ind w:left="90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64" w:type="dxa"/>
          </w:tcPr>
          <w:p w14:paraId="0DDE4207" w14:textId="77777777" w:rsidR="00C90799" w:rsidRPr="009E2F97" w:rsidRDefault="00C90799" w:rsidP="00C9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1" w:type="dxa"/>
            <w:gridSpan w:val="7"/>
            <w:vAlign w:val="bottom"/>
          </w:tcPr>
          <w:p w14:paraId="2297B2E7" w14:textId="77777777" w:rsidR="00C90799" w:rsidRPr="009E2F97" w:rsidRDefault="00C90799" w:rsidP="00C9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C90799" w:rsidRPr="009E2F97" w14:paraId="5F30CE9E" w14:textId="77777777" w:rsidTr="007A7287">
        <w:trPr>
          <w:trHeight w:val="71"/>
        </w:trPr>
        <w:tc>
          <w:tcPr>
            <w:tcW w:w="3411" w:type="dxa"/>
            <w:vAlign w:val="bottom"/>
          </w:tcPr>
          <w:p w14:paraId="79E5002F" w14:textId="01AAA4D7" w:rsidR="00C90799" w:rsidRPr="009E2F97" w:rsidRDefault="00C90799" w:rsidP="00C90799">
            <w:pPr>
              <w:tabs>
                <w:tab w:val="clear" w:pos="3515"/>
                <w:tab w:val="clear" w:pos="3742"/>
              </w:tabs>
              <w:ind w:left="90" w:right="-113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B475D">
              <w:rPr>
                <w:rFonts w:ascii="Angsana New" w:hAnsi="Angsana New"/>
                <w:sz w:val="30"/>
                <w:szCs w:val="30"/>
              </w:rPr>
              <w:t>2568 / 2567</w:t>
            </w:r>
          </w:p>
        </w:tc>
        <w:tc>
          <w:tcPr>
            <w:tcW w:w="964" w:type="dxa"/>
          </w:tcPr>
          <w:p w14:paraId="6145026F" w14:textId="77777777" w:rsidR="00C90799" w:rsidRPr="009E2F97" w:rsidRDefault="00C90799" w:rsidP="00C907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2F7B43CD" w14:textId="2E8BEC12" w:rsidR="00C90799" w:rsidRPr="00313878" w:rsidRDefault="007848CF" w:rsidP="00C90799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37,505</w:t>
            </w:r>
          </w:p>
        </w:tc>
        <w:tc>
          <w:tcPr>
            <w:tcW w:w="266" w:type="dxa"/>
            <w:vAlign w:val="bottom"/>
          </w:tcPr>
          <w:p w14:paraId="26E4E365" w14:textId="77777777" w:rsidR="00C90799" w:rsidRPr="009E2F97" w:rsidRDefault="00C90799" w:rsidP="00C9079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vAlign w:val="bottom"/>
          </w:tcPr>
          <w:p w14:paraId="35F45DF4" w14:textId="3539E6BF" w:rsidR="00C90799" w:rsidRPr="00303FA6" w:rsidRDefault="00C90799" w:rsidP="00C9079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5C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</w:t>
            </w:r>
            <w:r w:rsidRPr="00BC2D74">
              <w:rPr>
                <w:rFonts w:ascii="Angsana New" w:hAnsi="Angsana New"/>
                <w:sz w:val="30"/>
                <w:szCs w:val="30"/>
                <w:lang w:val="en-US" w:bidi="th-TH"/>
              </w:rPr>
              <w:t>743</w:t>
            </w:r>
          </w:p>
        </w:tc>
        <w:tc>
          <w:tcPr>
            <w:tcW w:w="263" w:type="dxa"/>
            <w:vAlign w:val="bottom"/>
          </w:tcPr>
          <w:p w14:paraId="7AC51F52" w14:textId="77777777" w:rsidR="00C90799" w:rsidRPr="00303FA6" w:rsidRDefault="00C90799" w:rsidP="00C9079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774F8A24" w14:textId="247C2B96" w:rsidR="00C90799" w:rsidRPr="00DB4442" w:rsidRDefault="007848CF" w:rsidP="00C907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2,663</w:t>
            </w:r>
          </w:p>
        </w:tc>
        <w:tc>
          <w:tcPr>
            <w:tcW w:w="263" w:type="dxa"/>
            <w:vAlign w:val="bottom"/>
          </w:tcPr>
          <w:p w14:paraId="417382EF" w14:textId="77777777" w:rsidR="00C90799" w:rsidRPr="00303FA6" w:rsidRDefault="00C90799" w:rsidP="00C9079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0772EE68" w14:textId="2AB39C58" w:rsidR="00C90799" w:rsidRPr="00303FA6" w:rsidRDefault="00C90799" w:rsidP="002742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1640E">
              <w:rPr>
                <w:rFonts w:ascii="Angsana New" w:hAnsi="Angsana New"/>
                <w:sz w:val="30"/>
                <w:szCs w:val="30"/>
                <w:lang w:val="en-US" w:bidi="th-TH"/>
              </w:rPr>
              <w:t>3,643</w:t>
            </w:r>
          </w:p>
        </w:tc>
      </w:tr>
      <w:tr w:rsidR="00C90799" w:rsidRPr="009E2F97" w14:paraId="237D3F90" w14:textId="77777777" w:rsidTr="007A7287">
        <w:trPr>
          <w:trHeight w:val="55"/>
        </w:trPr>
        <w:tc>
          <w:tcPr>
            <w:tcW w:w="3411" w:type="dxa"/>
            <w:vAlign w:val="bottom"/>
          </w:tcPr>
          <w:p w14:paraId="7235AA6E" w14:textId="11EC41D2" w:rsidR="00C90799" w:rsidRPr="009E2F97" w:rsidRDefault="00C90799" w:rsidP="00C90799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964" w:type="dxa"/>
          </w:tcPr>
          <w:p w14:paraId="0FD82D15" w14:textId="77777777" w:rsidR="00C90799" w:rsidRPr="009E2F97" w:rsidRDefault="00C90799" w:rsidP="00C907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7346407D" w14:textId="4ACCEFA8" w:rsidR="00C90799" w:rsidRPr="009E2F97" w:rsidRDefault="0071540A" w:rsidP="00C90799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2,22</w:t>
            </w:r>
            <w:r w:rsidR="001B475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6" w:type="dxa"/>
            <w:vAlign w:val="bottom"/>
          </w:tcPr>
          <w:p w14:paraId="6924EEA6" w14:textId="77777777" w:rsidR="00C90799" w:rsidRPr="009E2F97" w:rsidRDefault="00C90799" w:rsidP="00C90799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vAlign w:val="bottom"/>
          </w:tcPr>
          <w:p w14:paraId="48E43E3B" w14:textId="353C6404" w:rsidR="00C90799" w:rsidRPr="00303FA6" w:rsidRDefault="00CD55BB" w:rsidP="00C9079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1,519</w:t>
            </w:r>
          </w:p>
        </w:tc>
        <w:tc>
          <w:tcPr>
            <w:tcW w:w="263" w:type="dxa"/>
            <w:vAlign w:val="bottom"/>
          </w:tcPr>
          <w:p w14:paraId="773434CC" w14:textId="77777777" w:rsidR="00C90799" w:rsidRPr="00303FA6" w:rsidRDefault="00C90799" w:rsidP="00C9079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28DA6E5F" w14:textId="7653F5AE" w:rsidR="00C90799" w:rsidRPr="00303FA6" w:rsidRDefault="00AF650F" w:rsidP="00C90799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263" w:type="dxa"/>
            <w:vAlign w:val="bottom"/>
          </w:tcPr>
          <w:p w14:paraId="5EC8FA84" w14:textId="77777777" w:rsidR="00C90799" w:rsidRPr="00303FA6" w:rsidRDefault="00C90799" w:rsidP="00C9079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5F3F8925" w14:textId="3088A04F" w:rsidR="00C90799" w:rsidRPr="00303FA6" w:rsidRDefault="00EA0757" w:rsidP="00EA07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EE61D0" w:rsidRPr="009E2F97" w14:paraId="4F27F736" w14:textId="77777777" w:rsidTr="007A7287">
        <w:trPr>
          <w:trHeight w:val="327"/>
        </w:trPr>
        <w:tc>
          <w:tcPr>
            <w:tcW w:w="3411" w:type="dxa"/>
            <w:vAlign w:val="bottom"/>
          </w:tcPr>
          <w:p w14:paraId="27A7BA7F" w14:textId="4471553E" w:rsidR="00EE61D0" w:rsidRPr="009E2F97" w:rsidRDefault="00EE61D0" w:rsidP="00EE61D0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สินทรัพย์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64" w:type="dxa"/>
          </w:tcPr>
          <w:p w14:paraId="68AA71A7" w14:textId="77777777" w:rsidR="00EE61D0" w:rsidRPr="009E2F97" w:rsidRDefault="00EE61D0" w:rsidP="00EE6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6DD6F380" w14:textId="4A5DE66F" w:rsidR="00EE61D0" w:rsidRPr="009E2F97" w:rsidRDefault="00AF650F" w:rsidP="00EE61D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(268)</w:t>
            </w:r>
          </w:p>
        </w:tc>
        <w:tc>
          <w:tcPr>
            <w:tcW w:w="266" w:type="dxa"/>
            <w:vAlign w:val="bottom"/>
          </w:tcPr>
          <w:p w14:paraId="6A485B8D" w14:textId="77777777" w:rsidR="00EE61D0" w:rsidRPr="009E2F97" w:rsidRDefault="00EE61D0" w:rsidP="00EE61D0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vAlign w:val="bottom"/>
          </w:tcPr>
          <w:p w14:paraId="74ED1958" w14:textId="043134CA" w:rsidR="00EE61D0" w:rsidRPr="00303FA6" w:rsidRDefault="00EE61D0" w:rsidP="00EE61D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87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3A387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3A387C">
              <w:rPr>
                <w:rFonts w:ascii="Angsana New" w:hAnsi="Angsana New"/>
                <w:sz w:val="30"/>
                <w:szCs w:val="30"/>
                <w:lang w:val="en-US" w:bidi="th-TH"/>
              </w:rPr>
              <w:t>,847)</w:t>
            </w:r>
          </w:p>
        </w:tc>
        <w:tc>
          <w:tcPr>
            <w:tcW w:w="263" w:type="dxa"/>
            <w:vAlign w:val="bottom"/>
          </w:tcPr>
          <w:p w14:paraId="46F23F1A" w14:textId="77777777" w:rsidR="00EE61D0" w:rsidRPr="00303FA6" w:rsidRDefault="00EE61D0" w:rsidP="00EE61D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566BA548" w14:textId="33866973" w:rsidR="00EE61D0" w:rsidRPr="00303FA6" w:rsidRDefault="00AF650F" w:rsidP="00EE61D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(157)</w:t>
            </w:r>
          </w:p>
        </w:tc>
        <w:tc>
          <w:tcPr>
            <w:tcW w:w="263" w:type="dxa"/>
            <w:vAlign w:val="bottom"/>
          </w:tcPr>
          <w:p w14:paraId="7AB09704" w14:textId="77777777" w:rsidR="00EE61D0" w:rsidRPr="00303FA6" w:rsidRDefault="00EE61D0" w:rsidP="00EE61D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639E68D1" w14:textId="2AE4CC72" w:rsidR="00EE61D0" w:rsidRPr="00303FA6" w:rsidRDefault="00EE61D0" w:rsidP="00EE61D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(541)</w:t>
            </w:r>
          </w:p>
        </w:tc>
      </w:tr>
      <w:tr w:rsidR="00EE61D0" w:rsidRPr="009E2F97" w14:paraId="35530B3D" w14:textId="77777777" w:rsidTr="007A7287">
        <w:trPr>
          <w:trHeight w:val="327"/>
        </w:trPr>
        <w:tc>
          <w:tcPr>
            <w:tcW w:w="3411" w:type="dxa"/>
            <w:vAlign w:val="bottom"/>
          </w:tcPr>
          <w:p w14:paraId="5750F5E0" w14:textId="20B1E2A7" w:rsidR="00EE61D0" w:rsidRPr="009E2F97" w:rsidRDefault="00EE61D0" w:rsidP="00EE61D0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64" w:type="dxa"/>
          </w:tcPr>
          <w:p w14:paraId="57F57BCC" w14:textId="77777777" w:rsidR="00EE61D0" w:rsidRPr="009E2F97" w:rsidRDefault="00EE61D0" w:rsidP="00EE6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7F9B30C0" w14:textId="0F5E0213" w:rsidR="00EE61D0" w:rsidRPr="009E2F97" w:rsidRDefault="00AF650F" w:rsidP="008860C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7FAA2850" w14:textId="77777777" w:rsidR="00EE61D0" w:rsidRPr="009E2F97" w:rsidRDefault="00EE61D0" w:rsidP="00EE61D0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vAlign w:val="bottom"/>
          </w:tcPr>
          <w:p w14:paraId="3DD97AED" w14:textId="6EC2C926" w:rsidR="00EE61D0" w:rsidRPr="00BA6EFC" w:rsidRDefault="00EE61D0" w:rsidP="00EE61D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87C">
              <w:rPr>
                <w:rFonts w:ascii="Angsana New" w:hAnsi="Angsana New"/>
                <w:sz w:val="30"/>
                <w:szCs w:val="30"/>
                <w:lang w:val="en-US" w:bidi="th-TH"/>
              </w:rPr>
              <w:t>(20)</w:t>
            </w:r>
          </w:p>
        </w:tc>
        <w:tc>
          <w:tcPr>
            <w:tcW w:w="263" w:type="dxa"/>
            <w:vAlign w:val="bottom"/>
          </w:tcPr>
          <w:p w14:paraId="5B4DA54C" w14:textId="77777777" w:rsidR="00EE61D0" w:rsidRPr="00303FA6" w:rsidRDefault="00EE61D0" w:rsidP="00EE61D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4CCB2E39" w14:textId="468841BC" w:rsidR="00EE61D0" w:rsidRPr="00303FA6" w:rsidRDefault="00AF650F" w:rsidP="00AF650F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29B923D7" w14:textId="77777777" w:rsidR="00EE61D0" w:rsidRPr="00303FA6" w:rsidRDefault="00EE61D0" w:rsidP="00EE61D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3EA0AE7F" w14:textId="2683EC62" w:rsidR="00EE61D0" w:rsidRDefault="00EE61D0" w:rsidP="00EE61D0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E61D0" w:rsidRPr="009E2F97" w14:paraId="4FA2E176" w14:textId="77777777" w:rsidTr="007A7287">
        <w:trPr>
          <w:trHeight w:val="327"/>
        </w:trPr>
        <w:tc>
          <w:tcPr>
            <w:tcW w:w="3411" w:type="dxa"/>
            <w:vAlign w:val="bottom"/>
          </w:tcPr>
          <w:p w14:paraId="0C315C49" w14:textId="124D3E73" w:rsidR="00EE61D0" w:rsidRPr="009E2F97" w:rsidRDefault="00EE61D0" w:rsidP="00EE61D0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64" w:type="dxa"/>
          </w:tcPr>
          <w:p w14:paraId="5CAE0F78" w14:textId="77777777" w:rsidR="00EE61D0" w:rsidRPr="009E2F97" w:rsidRDefault="00EE61D0" w:rsidP="00EE6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1C945C37" w14:textId="37B39170" w:rsidR="00EE61D0" w:rsidRPr="009E2F97" w:rsidRDefault="00AF650F" w:rsidP="00EE61D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(534)</w:t>
            </w:r>
          </w:p>
        </w:tc>
        <w:tc>
          <w:tcPr>
            <w:tcW w:w="266" w:type="dxa"/>
            <w:vAlign w:val="bottom"/>
          </w:tcPr>
          <w:p w14:paraId="02A279DC" w14:textId="77777777" w:rsidR="00EE61D0" w:rsidRPr="009E2F97" w:rsidRDefault="00EE61D0" w:rsidP="00EE61D0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vAlign w:val="bottom"/>
          </w:tcPr>
          <w:p w14:paraId="2E29922A" w14:textId="73AF9870" w:rsidR="00EE61D0" w:rsidRPr="00303FA6" w:rsidRDefault="00EE61D0" w:rsidP="00EE61D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(583)</w:t>
            </w:r>
          </w:p>
        </w:tc>
        <w:tc>
          <w:tcPr>
            <w:tcW w:w="263" w:type="dxa"/>
            <w:vAlign w:val="bottom"/>
          </w:tcPr>
          <w:p w14:paraId="0BD9134E" w14:textId="77777777" w:rsidR="00EE61D0" w:rsidRPr="00303FA6" w:rsidRDefault="00EE61D0" w:rsidP="00EE61D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21C64ABD" w14:textId="0B228BDD" w:rsidR="00EE61D0" w:rsidRPr="00303FA6" w:rsidRDefault="00AF650F" w:rsidP="00EE61D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(37)</w:t>
            </w:r>
          </w:p>
        </w:tc>
        <w:tc>
          <w:tcPr>
            <w:tcW w:w="263" w:type="dxa"/>
            <w:vAlign w:val="bottom"/>
          </w:tcPr>
          <w:p w14:paraId="4F2DFF5D" w14:textId="77777777" w:rsidR="00EE61D0" w:rsidRPr="00303FA6" w:rsidRDefault="00EE61D0" w:rsidP="00EE61D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32AA704C" w14:textId="40FCF4F5" w:rsidR="00EE61D0" w:rsidRPr="00303FA6" w:rsidRDefault="00EE61D0" w:rsidP="00EE61D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(41)</w:t>
            </w:r>
          </w:p>
        </w:tc>
      </w:tr>
      <w:tr w:rsidR="00EE61D0" w:rsidRPr="009E2F97" w14:paraId="1D792106" w14:textId="77777777" w:rsidTr="007A7287">
        <w:trPr>
          <w:trHeight w:val="337"/>
        </w:trPr>
        <w:tc>
          <w:tcPr>
            <w:tcW w:w="3411" w:type="dxa"/>
            <w:vAlign w:val="bottom"/>
          </w:tcPr>
          <w:p w14:paraId="34D4094D" w14:textId="1EA6CD47" w:rsidR="00EE61D0" w:rsidRDefault="00EE61D0" w:rsidP="00EE61D0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เปลี่ยน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แปลงอัตรา</w:t>
            </w:r>
          </w:p>
          <w:p w14:paraId="4B43B1ED" w14:textId="5CD9C9E7" w:rsidR="00EE61D0" w:rsidRPr="009E2F97" w:rsidRDefault="00EE61D0" w:rsidP="00EE61D0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964" w:type="dxa"/>
          </w:tcPr>
          <w:p w14:paraId="7F0DACBB" w14:textId="77777777" w:rsidR="00EE61D0" w:rsidRPr="009E2F97" w:rsidRDefault="00EE61D0" w:rsidP="00EE6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4AA887C1" w14:textId="574E4779" w:rsidR="00EE61D0" w:rsidRPr="009E2F97" w:rsidRDefault="00AF650F" w:rsidP="00EE61D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66" w:type="dxa"/>
            <w:vAlign w:val="bottom"/>
          </w:tcPr>
          <w:p w14:paraId="3E6CE0D6" w14:textId="77777777" w:rsidR="00EE61D0" w:rsidRPr="009E2F97" w:rsidRDefault="00EE61D0" w:rsidP="00EE61D0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vAlign w:val="bottom"/>
          </w:tcPr>
          <w:p w14:paraId="71FA56E5" w14:textId="457ED478" w:rsidR="00EE61D0" w:rsidRPr="00303FA6" w:rsidRDefault="00EE61D0" w:rsidP="00EE61D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(173)</w:t>
            </w:r>
          </w:p>
        </w:tc>
        <w:tc>
          <w:tcPr>
            <w:tcW w:w="263" w:type="dxa"/>
            <w:vAlign w:val="bottom"/>
          </w:tcPr>
          <w:p w14:paraId="2BE47146" w14:textId="77777777" w:rsidR="00EE61D0" w:rsidRPr="00303FA6" w:rsidRDefault="00EE61D0" w:rsidP="00EE61D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75DA5B6D" w14:textId="3E5E547A" w:rsidR="00EE61D0" w:rsidRPr="00303FA6" w:rsidRDefault="00AF650F" w:rsidP="00EE61D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54F24BFF" w14:textId="77777777" w:rsidR="00EE61D0" w:rsidRPr="00303FA6" w:rsidRDefault="00EE61D0" w:rsidP="00EE61D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6E5A68F3" w14:textId="7FF4AC24" w:rsidR="00EE61D0" w:rsidRPr="00303FA6" w:rsidRDefault="00EE61D0" w:rsidP="00EE61D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E61D0" w:rsidRPr="009E2F97" w14:paraId="7E4756CD" w14:textId="77777777" w:rsidTr="007A7287">
        <w:trPr>
          <w:trHeight w:val="337"/>
        </w:trPr>
        <w:tc>
          <w:tcPr>
            <w:tcW w:w="3411" w:type="dxa"/>
            <w:vAlign w:val="bottom"/>
          </w:tcPr>
          <w:p w14:paraId="4AF4A8A3" w14:textId="58A68E20" w:rsidR="00EE61D0" w:rsidRPr="007F1F2D" w:rsidRDefault="00EE61D0" w:rsidP="00EE61D0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64" w:type="dxa"/>
          </w:tcPr>
          <w:p w14:paraId="26F65DAB" w14:textId="77777777" w:rsidR="00EE61D0" w:rsidRPr="009E2F97" w:rsidRDefault="00EE61D0" w:rsidP="00EE61D0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4248A" w14:textId="2F30ACA8" w:rsidR="00EE61D0" w:rsidRPr="00AF674C" w:rsidRDefault="007848CF" w:rsidP="00EE61D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38,989</w:t>
            </w:r>
          </w:p>
        </w:tc>
        <w:tc>
          <w:tcPr>
            <w:tcW w:w="266" w:type="dxa"/>
            <w:vAlign w:val="bottom"/>
          </w:tcPr>
          <w:p w14:paraId="06AA9D8D" w14:textId="77777777" w:rsidR="00EE61D0" w:rsidRPr="009E2F97" w:rsidRDefault="00EE61D0" w:rsidP="00EE61D0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ACE69" w14:textId="65E52191" w:rsidR="00EE61D0" w:rsidRPr="00303FA6" w:rsidRDefault="00EE61D0" w:rsidP="00EE61D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38,639</w:t>
            </w:r>
          </w:p>
        </w:tc>
        <w:tc>
          <w:tcPr>
            <w:tcW w:w="263" w:type="dxa"/>
            <w:vAlign w:val="bottom"/>
          </w:tcPr>
          <w:p w14:paraId="4E7D8815" w14:textId="77777777" w:rsidR="00EE61D0" w:rsidRPr="00303FA6" w:rsidRDefault="00EE61D0" w:rsidP="00EE61D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A63B9" w14:textId="34D928DC" w:rsidR="00EE61D0" w:rsidRPr="00286B1A" w:rsidRDefault="007848CF" w:rsidP="00EE61D0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2,948</w:t>
            </w:r>
          </w:p>
        </w:tc>
        <w:tc>
          <w:tcPr>
            <w:tcW w:w="263" w:type="dxa"/>
            <w:vAlign w:val="bottom"/>
          </w:tcPr>
          <w:p w14:paraId="15307EBC" w14:textId="77777777" w:rsidR="00EE61D0" w:rsidRPr="00303FA6" w:rsidRDefault="00EE61D0" w:rsidP="00EE61D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AB390" w14:textId="08BE54CA" w:rsidR="00EE61D0" w:rsidRPr="00303FA6" w:rsidRDefault="00EA0757" w:rsidP="00EE61D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3,063</w:t>
            </w:r>
          </w:p>
        </w:tc>
      </w:tr>
    </w:tbl>
    <w:p w14:paraId="5D3746BB" w14:textId="2F7AE48B" w:rsidR="00F97F07" w:rsidRDefault="00F97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/>
        </w:rPr>
      </w:pPr>
    </w:p>
    <w:p w14:paraId="189E6318" w14:textId="77777777" w:rsidR="00F97F07" w:rsidRDefault="00F97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/>
        </w:rPr>
      </w:pPr>
      <w:r>
        <w:rPr>
          <w:rFonts w:ascii="Angsana New" w:hAnsi="Angsana New"/>
          <w:sz w:val="30"/>
          <w:szCs w:val="30"/>
          <w:cs/>
          <w:lang w:val="en-GB" w:eastAsia="x-none"/>
        </w:rPr>
        <w:br w:type="page"/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00"/>
        <w:gridCol w:w="270"/>
        <w:gridCol w:w="990"/>
        <w:gridCol w:w="270"/>
        <w:gridCol w:w="1080"/>
      </w:tblGrid>
      <w:tr w:rsidR="0094016F" w:rsidRPr="009E2F97" w14:paraId="385A9BB0" w14:textId="77777777" w:rsidTr="00BF0767">
        <w:trPr>
          <w:trHeight w:val="361"/>
          <w:tblHeader/>
        </w:trPr>
        <w:tc>
          <w:tcPr>
            <w:tcW w:w="4410" w:type="dxa"/>
            <w:vAlign w:val="bottom"/>
          </w:tcPr>
          <w:p w14:paraId="3296FB2F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52F06C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824C04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4F28EB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C53" w:rsidRPr="009E2F97" w14:paraId="494F4627" w14:textId="77777777" w:rsidTr="00BF0767">
        <w:trPr>
          <w:trHeight w:val="361"/>
          <w:tblHeader/>
        </w:trPr>
        <w:tc>
          <w:tcPr>
            <w:tcW w:w="4410" w:type="dxa"/>
            <w:vAlign w:val="bottom"/>
          </w:tcPr>
          <w:p w14:paraId="07137D2B" w14:textId="12BE6ADE" w:rsidR="00300C53" w:rsidRPr="009E2F97" w:rsidRDefault="00300C53" w:rsidP="00300C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หก</w:t>
            </w: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เดือนสิ้นสุดวันที่ </w:t>
            </w: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31</w:t>
            </w: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11B58003" w14:textId="3B89DA35" w:rsidR="00300C53" w:rsidRPr="009E2F97" w:rsidRDefault="00300C53" w:rsidP="00300C5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70" w:type="dxa"/>
            <w:vAlign w:val="bottom"/>
          </w:tcPr>
          <w:p w14:paraId="7AFCBF10" w14:textId="77777777" w:rsidR="00300C53" w:rsidRPr="009E2F97" w:rsidRDefault="00300C53" w:rsidP="0030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3AD00F" w14:textId="32BA95B8" w:rsidR="00300C53" w:rsidRPr="009E2F97" w:rsidRDefault="00300C53" w:rsidP="0030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644CA40B" w14:textId="77777777" w:rsidR="00300C53" w:rsidRPr="009E2F97" w:rsidRDefault="00300C53" w:rsidP="0030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3E169B" w14:textId="65D1C74E" w:rsidR="00300C53" w:rsidRPr="009E2F97" w:rsidRDefault="00300C53" w:rsidP="00300C5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70" w:type="dxa"/>
            <w:vAlign w:val="bottom"/>
          </w:tcPr>
          <w:p w14:paraId="47F625A1" w14:textId="77777777" w:rsidR="00300C53" w:rsidRPr="009E2F97" w:rsidRDefault="00300C53" w:rsidP="0030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0E6BED" w14:textId="6236AFB9" w:rsidR="00300C53" w:rsidRPr="009E2F97" w:rsidRDefault="00300C53" w:rsidP="0030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300C53" w:rsidRPr="009E2F97" w14:paraId="3BCF753B" w14:textId="77777777" w:rsidTr="00BF0767">
        <w:trPr>
          <w:trHeight w:val="352"/>
          <w:tblHeader/>
        </w:trPr>
        <w:tc>
          <w:tcPr>
            <w:tcW w:w="4410" w:type="dxa"/>
            <w:vAlign w:val="bottom"/>
          </w:tcPr>
          <w:p w14:paraId="014324F5" w14:textId="77777777" w:rsidR="00300C53" w:rsidRPr="009E2F97" w:rsidRDefault="00300C53" w:rsidP="00300C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07ED75DE" w14:textId="77777777" w:rsidR="00300C53" w:rsidRPr="009E2F97" w:rsidRDefault="00300C53" w:rsidP="0030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0C53" w:rsidRPr="009E2F97" w14:paraId="702ED1CB" w14:textId="77777777" w:rsidTr="00A5614A">
        <w:trPr>
          <w:trHeight w:val="352"/>
        </w:trPr>
        <w:tc>
          <w:tcPr>
            <w:tcW w:w="4410" w:type="dxa"/>
            <w:vAlign w:val="bottom"/>
          </w:tcPr>
          <w:p w14:paraId="69019688" w14:textId="5430A67B" w:rsidR="00300C53" w:rsidRPr="009618A7" w:rsidRDefault="00300C53" w:rsidP="00300C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จำนวนที่รับรู้ในกำไรหรือขาดทุน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 xml:space="preserve"> </w:t>
            </w:r>
          </w:p>
        </w:tc>
        <w:tc>
          <w:tcPr>
            <w:tcW w:w="4770" w:type="dxa"/>
            <w:gridSpan w:val="7"/>
            <w:vAlign w:val="bottom"/>
          </w:tcPr>
          <w:p w14:paraId="7CF8CF1F" w14:textId="77777777" w:rsidR="00300C53" w:rsidRPr="009E2F97" w:rsidRDefault="00300C53" w:rsidP="0030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12938" w:rsidRPr="009E2F97" w14:paraId="034284C4" w14:textId="77777777" w:rsidTr="00A5614A">
        <w:trPr>
          <w:trHeight w:val="352"/>
        </w:trPr>
        <w:tc>
          <w:tcPr>
            <w:tcW w:w="4410" w:type="dxa"/>
            <w:vAlign w:val="bottom"/>
          </w:tcPr>
          <w:p w14:paraId="5D63ECB8" w14:textId="22662AE4" w:rsidR="00212938" w:rsidRPr="009E2F97" w:rsidRDefault="00212938" w:rsidP="00212938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รายได้จากการให้เช่าและบริ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าร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D7D28AE" w14:textId="7F1B643F" w:rsidR="00212938" w:rsidRPr="00477790" w:rsidRDefault="00B00943" w:rsidP="0085607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1,572</w:t>
            </w:r>
          </w:p>
        </w:tc>
        <w:tc>
          <w:tcPr>
            <w:tcW w:w="270" w:type="dxa"/>
            <w:vAlign w:val="bottom"/>
          </w:tcPr>
          <w:p w14:paraId="258E933F" w14:textId="77777777" w:rsidR="00212938" w:rsidRPr="00477790" w:rsidRDefault="00212938" w:rsidP="002129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9B3B146" w14:textId="41A0247D" w:rsidR="00212938" w:rsidRPr="00477790" w:rsidRDefault="00212938" w:rsidP="00212938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1,632</w:t>
            </w:r>
          </w:p>
        </w:tc>
        <w:tc>
          <w:tcPr>
            <w:tcW w:w="270" w:type="dxa"/>
            <w:vAlign w:val="bottom"/>
          </w:tcPr>
          <w:p w14:paraId="2DA4BF05" w14:textId="77777777" w:rsidR="00212938" w:rsidRPr="00477790" w:rsidRDefault="00212938" w:rsidP="002129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440EE92" w14:textId="3904417D" w:rsidR="00212938" w:rsidRPr="00477790" w:rsidRDefault="00B00943" w:rsidP="002129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70" w:type="dxa"/>
            <w:vAlign w:val="bottom"/>
          </w:tcPr>
          <w:p w14:paraId="6A0D2304" w14:textId="77777777" w:rsidR="00212938" w:rsidRPr="00303FA6" w:rsidRDefault="00212938" w:rsidP="002129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5053157" w14:textId="4D35A92F" w:rsidR="00212938" w:rsidRPr="00303FA6" w:rsidRDefault="00212938" w:rsidP="002129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181</w:t>
            </w:r>
          </w:p>
        </w:tc>
      </w:tr>
      <w:tr w:rsidR="00212938" w:rsidRPr="009E2F97" w14:paraId="3A6300E0" w14:textId="77777777" w:rsidTr="00A5614A">
        <w:trPr>
          <w:trHeight w:val="343"/>
        </w:trPr>
        <w:tc>
          <w:tcPr>
            <w:tcW w:w="4410" w:type="dxa"/>
            <w:vAlign w:val="bottom"/>
          </w:tcPr>
          <w:p w14:paraId="29EC027C" w14:textId="77777777" w:rsidR="00212938" w:rsidRPr="009E2F97" w:rsidRDefault="00212938" w:rsidP="00212938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ค่าซ่อมแซมและค่าบำรุงรักษา</w:t>
            </w:r>
          </w:p>
        </w:tc>
        <w:tc>
          <w:tcPr>
            <w:tcW w:w="990" w:type="dxa"/>
            <w:vAlign w:val="bottom"/>
          </w:tcPr>
          <w:p w14:paraId="5E281A20" w14:textId="13DA6EFE" w:rsidR="00212938" w:rsidRPr="00477790" w:rsidRDefault="00B00943" w:rsidP="0085607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70" w:type="dxa"/>
            <w:vAlign w:val="bottom"/>
          </w:tcPr>
          <w:p w14:paraId="437F2E9E" w14:textId="77777777" w:rsidR="00212938" w:rsidRPr="00477790" w:rsidRDefault="00212938" w:rsidP="002129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2C39F2" w14:textId="40B3684E" w:rsidR="00212938" w:rsidRPr="00477790" w:rsidRDefault="00212938" w:rsidP="00212938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  <w:vAlign w:val="bottom"/>
          </w:tcPr>
          <w:p w14:paraId="18B7A486" w14:textId="77777777" w:rsidR="00212938" w:rsidRPr="00477790" w:rsidRDefault="00212938" w:rsidP="002129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82F7794" w14:textId="3FA2D1CA" w:rsidR="00212938" w:rsidRPr="00477790" w:rsidRDefault="00B00943" w:rsidP="002129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300B585F" w14:textId="77777777" w:rsidR="00212938" w:rsidRPr="00303FA6" w:rsidRDefault="00212938" w:rsidP="002129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E4A1060" w14:textId="3BC349AD" w:rsidR="00212938" w:rsidRPr="00303FA6" w:rsidRDefault="00212938" w:rsidP="002129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212938" w:rsidRPr="009E2F97" w14:paraId="051F3B33" w14:textId="77777777" w:rsidTr="00A5614A">
        <w:trPr>
          <w:trHeight w:val="352"/>
        </w:trPr>
        <w:tc>
          <w:tcPr>
            <w:tcW w:w="4410" w:type="dxa"/>
            <w:vAlign w:val="bottom"/>
          </w:tcPr>
          <w:p w14:paraId="03256E97" w14:textId="3C3334E3" w:rsidR="00212938" w:rsidRPr="009E2F97" w:rsidRDefault="00212938" w:rsidP="002129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ค่าเสื่อมราคาบันทึกเป็นส่วนหนึ่งใน</w:t>
            </w:r>
            <w:r w:rsidRPr="009E2F97">
              <w:rPr>
                <w:rFonts w:ascii="Angsana New" w:hAnsi="Angsana New"/>
                <w:sz w:val="30"/>
                <w:szCs w:val="30"/>
                <w:lang w:eastAsia="x-none"/>
              </w:rPr>
              <w:t>:</w:t>
            </w:r>
          </w:p>
        </w:tc>
        <w:tc>
          <w:tcPr>
            <w:tcW w:w="990" w:type="dxa"/>
            <w:vAlign w:val="bottom"/>
          </w:tcPr>
          <w:p w14:paraId="4E1048D5" w14:textId="77777777" w:rsidR="00212938" w:rsidRPr="00477790" w:rsidRDefault="00212938" w:rsidP="002129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1C6F323" w14:textId="77777777" w:rsidR="00212938" w:rsidRPr="00477790" w:rsidRDefault="00212938" w:rsidP="002129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86A7BCE" w14:textId="77777777" w:rsidR="00212938" w:rsidRPr="00477790" w:rsidRDefault="00212938" w:rsidP="002129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1C4B81" w14:textId="77777777" w:rsidR="00212938" w:rsidRPr="00477790" w:rsidRDefault="00212938" w:rsidP="002129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0895A26" w14:textId="77777777" w:rsidR="00212938" w:rsidRPr="00477790" w:rsidRDefault="00212938" w:rsidP="002129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5425D2" w14:textId="77777777" w:rsidR="00212938" w:rsidRPr="00303FA6" w:rsidRDefault="00212938" w:rsidP="002129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73B9DBD" w14:textId="77777777" w:rsidR="00212938" w:rsidRPr="00303FA6" w:rsidRDefault="00212938" w:rsidP="002129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12938" w:rsidRPr="009E2F97" w14:paraId="0D8C817E" w14:textId="77777777" w:rsidTr="00A5614A">
        <w:trPr>
          <w:trHeight w:val="57"/>
        </w:trPr>
        <w:tc>
          <w:tcPr>
            <w:tcW w:w="4410" w:type="dxa"/>
            <w:vAlign w:val="bottom"/>
          </w:tcPr>
          <w:p w14:paraId="1A2EC5BB" w14:textId="5C37769C" w:rsidR="00212938" w:rsidRPr="009E2F97" w:rsidRDefault="00212938" w:rsidP="0021293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DA6359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ต้นทุนการให้เช่าและบริการ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0F64653D" w14:textId="786C77D3" w:rsidR="00212938" w:rsidRPr="00477790" w:rsidRDefault="00B00943" w:rsidP="002129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270" w:type="dxa"/>
            <w:vAlign w:val="bottom"/>
          </w:tcPr>
          <w:p w14:paraId="198C8185" w14:textId="77777777" w:rsidR="00212938" w:rsidRPr="00477790" w:rsidRDefault="00212938" w:rsidP="002129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E51932C" w14:textId="6F8EA07C" w:rsidR="00212938" w:rsidRPr="00477790" w:rsidRDefault="00212938" w:rsidP="00212938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463</w:t>
            </w:r>
          </w:p>
        </w:tc>
        <w:tc>
          <w:tcPr>
            <w:tcW w:w="270" w:type="dxa"/>
            <w:vAlign w:val="bottom"/>
          </w:tcPr>
          <w:p w14:paraId="5A87E03D" w14:textId="77777777" w:rsidR="00212938" w:rsidRPr="00477790" w:rsidRDefault="00212938" w:rsidP="002129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9B27B86" w14:textId="705CD6C4" w:rsidR="00212938" w:rsidRPr="00477790" w:rsidRDefault="00B00943" w:rsidP="002129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  <w:vAlign w:val="bottom"/>
          </w:tcPr>
          <w:p w14:paraId="3F3984B8" w14:textId="77777777" w:rsidR="00212938" w:rsidRPr="00303FA6" w:rsidRDefault="00212938" w:rsidP="002129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CA553CC" w14:textId="4A3C2C36" w:rsidR="00212938" w:rsidRPr="00303FA6" w:rsidRDefault="00212938" w:rsidP="002129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</w:tr>
      <w:tr w:rsidR="00212938" w:rsidRPr="009E2F97" w14:paraId="4EE7F14C" w14:textId="77777777" w:rsidTr="00A5614A">
        <w:trPr>
          <w:trHeight w:val="57"/>
        </w:trPr>
        <w:tc>
          <w:tcPr>
            <w:tcW w:w="4410" w:type="dxa"/>
            <w:vAlign w:val="bottom"/>
          </w:tcPr>
          <w:p w14:paraId="62508415" w14:textId="38D49F57" w:rsidR="00212938" w:rsidRPr="009E2F97" w:rsidRDefault="00212938" w:rsidP="0021293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-  </w:t>
            </w:r>
            <w:r w:rsidRPr="00DA6359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E7F424" w14:textId="0154B57C" w:rsidR="00212938" w:rsidRPr="00477790" w:rsidRDefault="00B00943" w:rsidP="002129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vAlign w:val="bottom"/>
          </w:tcPr>
          <w:p w14:paraId="6E8DF319" w14:textId="77777777" w:rsidR="00212938" w:rsidRPr="00477790" w:rsidRDefault="00212938" w:rsidP="002129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B4071C" w14:textId="651A546A" w:rsidR="00212938" w:rsidRPr="00477790" w:rsidRDefault="00212938" w:rsidP="00212938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0" w:type="dxa"/>
            <w:vAlign w:val="bottom"/>
          </w:tcPr>
          <w:p w14:paraId="53818EEB" w14:textId="77777777" w:rsidR="00212938" w:rsidRPr="00477790" w:rsidRDefault="00212938" w:rsidP="002129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54ADBB" w14:textId="34A80D5F" w:rsidR="00212938" w:rsidRPr="00477790" w:rsidRDefault="00B00943" w:rsidP="002129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4799A90A" w14:textId="77777777" w:rsidR="00212938" w:rsidRPr="00303FA6" w:rsidRDefault="00212938" w:rsidP="002129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F6B0C2" w14:textId="1928DCEF" w:rsidR="00212938" w:rsidRPr="00303FA6" w:rsidRDefault="00212938" w:rsidP="002129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212938" w:rsidRPr="009E2F97" w14:paraId="6E248B23" w14:textId="77777777" w:rsidTr="00A5614A">
        <w:trPr>
          <w:trHeight w:val="57"/>
        </w:trPr>
        <w:tc>
          <w:tcPr>
            <w:tcW w:w="4410" w:type="dxa"/>
            <w:vAlign w:val="bottom"/>
          </w:tcPr>
          <w:p w14:paraId="3320BCF6" w14:textId="77777777" w:rsidR="00212938" w:rsidRPr="009E2F97" w:rsidRDefault="00212938" w:rsidP="00212938">
            <w:pPr>
              <w:ind w:left="90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E06BB" w14:textId="3BDC1344" w:rsidR="00212938" w:rsidRPr="00477790" w:rsidRDefault="00B00943" w:rsidP="002129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529</w:t>
            </w:r>
          </w:p>
        </w:tc>
        <w:tc>
          <w:tcPr>
            <w:tcW w:w="270" w:type="dxa"/>
            <w:vAlign w:val="bottom"/>
          </w:tcPr>
          <w:p w14:paraId="7154F3D8" w14:textId="77777777" w:rsidR="00212938" w:rsidRPr="00477790" w:rsidRDefault="00212938" w:rsidP="0021293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BA359" w14:textId="38756D3C" w:rsidR="00212938" w:rsidRPr="00477790" w:rsidRDefault="00212938" w:rsidP="00212938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270" w:type="dxa"/>
            <w:vAlign w:val="bottom"/>
          </w:tcPr>
          <w:p w14:paraId="36566D2B" w14:textId="77777777" w:rsidR="00212938" w:rsidRPr="00477790" w:rsidRDefault="00212938" w:rsidP="0021293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6CA50" w14:textId="1547C6CD" w:rsidR="00212938" w:rsidRPr="00477790" w:rsidRDefault="00B00943" w:rsidP="002129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vAlign w:val="bottom"/>
          </w:tcPr>
          <w:p w14:paraId="15AC21AD" w14:textId="77777777" w:rsidR="00212938" w:rsidRPr="00303FA6" w:rsidRDefault="00212938" w:rsidP="0021293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4AFAF" w14:textId="41C23543" w:rsidR="00212938" w:rsidRPr="00303FA6" w:rsidRDefault="00212938" w:rsidP="0021293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</w:p>
        </w:tc>
      </w:tr>
    </w:tbl>
    <w:p w14:paraId="718E9733" w14:textId="77777777" w:rsidR="00BE215E" w:rsidRDefault="00BE215E" w:rsidP="00631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4B3A57A4" w14:textId="5D6472A2" w:rsidR="0094016F" w:rsidRDefault="0094016F" w:rsidP="00631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อสังหาริมทรัพย์เพื่อการลงทุนของกลุ่มกิจการประกอบด้วย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อสังหาริมทรัพย์เพื่อการลงทุนเพื่ออุตสาหกรรมและอสังหาริมทรัพย์เพื่อการลงทุนเพื่อการพาณิชย์</w:t>
      </w:r>
    </w:p>
    <w:p w14:paraId="18410918" w14:textId="77777777" w:rsidR="0094016F" w:rsidRPr="009A307A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1206A162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อสังหาริมทรัพย์เพื่อการลงทุน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>เพื่ออุตสาหกรรม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ประกอบด้วย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ที่ดินและส่วนปรับปรุงที่ดิน งานระหว่างก่อสร้า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ง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สินทรัพย์ส่วนกลาง อาคารโรงงานและคลังสินค้า</w:t>
      </w:r>
    </w:p>
    <w:p w14:paraId="2369E0E7" w14:textId="77777777" w:rsidR="0094016F" w:rsidRPr="009A307A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  <w:cs/>
          <w:lang w:val="en-GB" w:eastAsia="x-none"/>
        </w:rPr>
      </w:pPr>
    </w:p>
    <w:p w14:paraId="2FE5CF84" w14:textId="77777777" w:rsidR="0094016F" w:rsidRPr="009E2F9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อสังหาริมทรัพย์เพื่อการพาณิชย์ ประกอบด้วย อาคารสำนักงานที่ให้เช่าซึ่งส่วนหนึ่งเป็นสินทรัพย์ที่ตั้งอยู่บนที่ดินเช่าซึ่ง</w:t>
      </w:r>
      <w:r w:rsidRPr="009E2F97">
        <w:rPr>
          <w:rFonts w:ascii="Angsana New" w:hAnsi="Angsana New" w:hint="cs"/>
          <w:sz w:val="30"/>
          <w:szCs w:val="30"/>
          <w:cs/>
        </w:rPr>
        <w:t>บริษัทย่อย</w:t>
      </w:r>
      <w:r w:rsidRPr="009E2F97">
        <w:rPr>
          <w:rFonts w:ascii="Angsana New" w:hAnsi="Angsana New"/>
          <w:sz w:val="30"/>
          <w:szCs w:val="30"/>
          <w:cs/>
        </w:rPr>
        <w:t>จ่ายค่าเช่าที่ดินจ่ายล่วงหน้า โดยกรรมสิทธิ์จะตกเป็นสิทธิ์ของเจ้าของที่ดินตามเงื่อนไขในที่ระบุไว้ในสัญญาเช่าที่แตกต่างกันในแต่ละสัญญา</w:t>
      </w:r>
    </w:p>
    <w:p w14:paraId="1E56CD60" w14:textId="77777777" w:rsidR="0094016F" w:rsidRPr="009A307A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eastAsia="x-none"/>
        </w:rPr>
      </w:pPr>
    </w:p>
    <w:p w14:paraId="0311AE3A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58558C15" w14:textId="77777777" w:rsidR="0094016F" w:rsidRPr="009A307A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091ED5D5" w14:textId="738F2BC4" w:rsidR="00F87166" w:rsidRDefault="0094016F" w:rsidP="00097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16EF8">
        <w:rPr>
          <w:rFonts w:ascii="Angsana New" w:hAnsi="Angsana New"/>
          <w:sz w:val="30"/>
          <w:szCs w:val="30"/>
          <w:cs/>
        </w:rPr>
        <w:t>กลุ่มบริษัทได้นำอสังหาริมทรัพย์เพื่อการลงทุนเพื่ออุตสาหกรรม</w:t>
      </w:r>
      <w:r w:rsidR="004F4A9B">
        <w:rPr>
          <w:rFonts w:ascii="Angsana New" w:hAnsi="Angsana New" w:hint="cs"/>
          <w:sz w:val="30"/>
          <w:szCs w:val="30"/>
          <w:cs/>
        </w:rPr>
        <w:t>และเพื่อการพาณิชย์</w:t>
      </w:r>
      <w:r w:rsidRPr="00D16EF8">
        <w:rPr>
          <w:rFonts w:ascii="Angsana New" w:hAnsi="Angsana New"/>
          <w:sz w:val="30"/>
          <w:szCs w:val="30"/>
          <w:cs/>
        </w:rPr>
        <w:t>ไปจดจำนองเพื่อใช้เป็นหลักประกันเงินกู้ยืมจากสถาบันการเงินเป็น</w:t>
      </w:r>
      <w:r w:rsidRPr="00704A23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1C6A90">
        <w:rPr>
          <w:rFonts w:ascii="Angsana New" w:hAnsi="Angsana New"/>
          <w:sz w:val="30"/>
          <w:szCs w:val="30"/>
        </w:rPr>
        <w:t>7,778.04</w:t>
      </w:r>
      <w:r w:rsidR="00680DC5" w:rsidRPr="00704A23">
        <w:rPr>
          <w:rFonts w:ascii="Angsana New" w:hAnsi="Angsana New"/>
          <w:sz w:val="30"/>
          <w:szCs w:val="30"/>
        </w:rPr>
        <w:t xml:space="preserve"> </w:t>
      </w:r>
      <w:r w:rsidR="00680DC5" w:rsidRPr="00704A23">
        <w:rPr>
          <w:rFonts w:ascii="Angsana New" w:hAnsi="Angsana New" w:hint="cs"/>
          <w:sz w:val="30"/>
          <w:szCs w:val="30"/>
          <w:cs/>
        </w:rPr>
        <w:t>ล้านบาท</w:t>
      </w:r>
      <w:r w:rsidR="00680DC5" w:rsidRPr="00FC412C">
        <w:rPr>
          <w:rFonts w:ascii="Angsana New" w:hAnsi="Angsana New" w:hint="cs"/>
          <w:sz w:val="30"/>
          <w:szCs w:val="30"/>
          <w:cs/>
        </w:rPr>
        <w:t xml:space="preserve"> </w:t>
      </w:r>
      <w:r w:rsidR="00680DC5" w:rsidRPr="00CC305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94F0F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8552B">
        <w:rPr>
          <w:rFonts w:asciiTheme="majorBidi" w:hAnsiTheme="majorBidi" w:cstheme="majorBidi"/>
          <w:i/>
          <w:iCs/>
          <w:sz w:val="30"/>
          <w:szCs w:val="30"/>
        </w:rPr>
        <w:t>7,</w:t>
      </w:r>
      <w:r w:rsidR="001C6134">
        <w:rPr>
          <w:rFonts w:asciiTheme="majorBidi" w:hAnsiTheme="majorBidi" w:cstheme="majorBidi"/>
          <w:i/>
          <w:iCs/>
          <w:sz w:val="30"/>
          <w:szCs w:val="30"/>
        </w:rPr>
        <w:t>609.83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80DC5" w:rsidRPr="00CC3059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3A821C13" w14:textId="064B8461" w:rsidR="00BE215E" w:rsidRDefault="00BE2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5BCC817" w14:textId="2FA5DD12" w:rsidR="008D002E" w:rsidRDefault="008D002E" w:rsidP="004C2839">
      <w:pPr>
        <w:pStyle w:val="Heading6"/>
        <w:numPr>
          <w:ilvl w:val="0"/>
          <w:numId w:val="20"/>
        </w:numPr>
        <w:tabs>
          <w:tab w:val="left" w:pos="540"/>
        </w:tabs>
        <w:ind w:right="65"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ที่ดิน อาคารและอุปกรณ์</w:t>
      </w:r>
    </w:p>
    <w:p w14:paraId="33525A9D" w14:textId="77777777" w:rsidR="00EA65A7" w:rsidRPr="003232C7" w:rsidRDefault="00EA65A7" w:rsidP="008D2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2"/>
          <w:szCs w:val="22"/>
        </w:rPr>
      </w:pPr>
    </w:p>
    <w:p w14:paraId="796AFE0A" w14:textId="2B5F08EC" w:rsidR="001E4F69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การซื้อ</w:t>
      </w:r>
      <w:r w:rsidR="00E4770F">
        <w:rPr>
          <w:rFonts w:ascii="Angsana New" w:hAnsi="Angsana New" w:hint="cs"/>
          <w:sz w:val="30"/>
          <w:szCs w:val="30"/>
          <w:cs/>
        </w:rPr>
        <w:t xml:space="preserve">และจำหน่าย </w:t>
      </w:r>
      <w:r w:rsidRPr="009E2F97">
        <w:rPr>
          <w:rFonts w:ascii="Angsana New" w:hAnsi="Angsana New" w:hint="cs"/>
          <w:sz w:val="30"/>
          <w:szCs w:val="30"/>
          <w:cs/>
        </w:rPr>
        <w:t>ที่ดิน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9E2F97">
        <w:rPr>
          <w:rFonts w:ascii="Angsana New" w:hAnsi="Angsana New"/>
          <w:sz w:val="30"/>
          <w:szCs w:val="30"/>
          <w:cs/>
        </w:rPr>
        <w:t>ระหว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าง</w:t>
      </w:r>
      <w:r w:rsidR="002126CE" w:rsidRPr="006263D0">
        <w:rPr>
          <w:rFonts w:asciiTheme="majorBidi" w:hAnsiTheme="majorBidi" w:cstheme="majorBidi"/>
          <w:sz w:val="30"/>
          <w:szCs w:val="30"/>
          <w:cs/>
        </w:rPr>
        <w:t>งวด</w:t>
      </w:r>
      <w:r w:rsidR="00D11882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2126CE" w:rsidRPr="006263D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126CE" w:rsidRPr="006263D0">
        <w:rPr>
          <w:rFonts w:asciiTheme="majorBidi" w:hAnsiTheme="majorBidi" w:cstheme="majorBidi"/>
          <w:sz w:val="30"/>
          <w:szCs w:val="30"/>
        </w:rPr>
        <w:t xml:space="preserve">31 </w:t>
      </w:r>
      <w:r w:rsidR="00D1188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C078A2">
        <w:rPr>
          <w:rFonts w:ascii="Angsana New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มีด</w:t>
      </w:r>
      <w:r w:rsidRPr="009E2F97">
        <w:rPr>
          <w:rFonts w:ascii="Angsana New" w:hAnsi="Angsana New" w:hint="cs"/>
          <w:sz w:val="30"/>
          <w:szCs w:val="30"/>
          <w:cs/>
        </w:rPr>
        <w:t>ั</w:t>
      </w:r>
      <w:r w:rsidRPr="009E2F97">
        <w:rPr>
          <w:rFonts w:ascii="Angsana New" w:hAnsi="Angsana New"/>
          <w:sz w:val="30"/>
          <w:szCs w:val="30"/>
          <w:cs/>
        </w:rPr>
        <w:t>งน</w:t>
      </w:r>
      <w:r w:rsidRPr="009E2F97">
        <w:rPr>
          <w:rFonts w:ascii="Angsana New" w:hAnsi="Angsana New" w:hint="cs"/>
          <w:sz w:val="30"/>
          <w:szCs w:val="30"/>
          <w:cs/>
        </w:rPr>
        <w:t>ี้</w:t>
      </w:r>
    </w:p>
    <w:p w14:paraId="30F9C843" w14:textId="77777777" w:rsidR="009D2652" w:rsidRPr="00F97F07" w:rsidRDefault="009D2652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22"/>
          <w:szCs w:val="22"/>
        </w:rPr>
      </w:pPr>
    </w:p>
    <w:tbl>
      <w:tblPr>
        <w:tblW w:w="90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63"/>
        <w:gridCol w:w="760"/>
        <w:gridCol w:w="954"/>
        <w:gridCol w:w="238"/>
        <w:gridCol w:w="943"/>
        <w:gridCol w:w="238"/>
        <w:gridCol w:w="903"/>
        <w:gridCol w:w="238"/>
        <w:gridCol w:w="934"/>
      </w:tblGrid>
      <w:tr w:rsidR="001E4F69" w:rsidRPr="009E2F97" w14:paraId="2E247162" w14:textId="77777777" w:rsidTr="00BB6309">
        <w:trPr>
          <w:trHeight w:val="299"/>
          <w:tblHeader/>
        </w:trPr>
        <w:tc>
          <w:tcPr>
            <w:tcW w:w="2129" w:type="pct"/>
          </w:tcPr>
          <w:p w14:paraId="6C7EC124" w14:textId="77777777" w:rsidR="001E4F69" w:rsidRPr="009E2F97" w:rsidRDefault="001E4F69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9" w:type="pct"/>
          </w:tcPr>
          <w:p w14:paraId="55C4819B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6EACF724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7C920621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pct"/>
            <w:gridSpan w:val="3"/>
          </w:tcPr>
          <w:p w14:paraId="0902091E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56E" w:rsidRPr="009E2F97" w14:paraId="1C667EB7" w14:textId="77777777" w:rsidTr="00BB6309">
        <w:trPr>
          <w:trHeight w:val="284"/>
          <w:tblHeader/>
        </w:trPr>
        <w:tc>
          <w:tcPr>
            <w:tcW w:w="2129" w:type="pct"/>
          </w:tcPr>
          <w:p w14:paraId="471E79E5" w14:textId="231BD27A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9" w:type="pct"/>
          </w:tcPr>
          <w:p w14:paraId="77370FFE" w14:textId="77777777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6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26" w:type="pct"/>
          </w:tcPr>
          <w:p w14:paraId="166D8042" w14:textId="53CD106C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1" w:type="pct"/>
          </w:tcPr>
          <w:p w14:paraId="01DE168F" w14:textId="77777777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4014105D" w14:textId="672D83C4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" w:type="pct"/>
          </w:tcPr>
          <w:p w14:paraId="5CC4A444" w14:textId="77777777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7EDEA56F" w14:textId="075E4DE9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1" w:type="pct"/>
          </w:tcPr>
          <w:p w14:paraId="3E7D8045" w14:textId="77777777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6FAEB519" w14:textId="67C69128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BB656E" w:rsidRPr="009E2F97" w14:paraId="0EA75EF5" w14:textId="77777777" w:rsidTr="00BB6309">
        <w:trPr>
          <w:trHeight w:val="284"/>
          <w:tblHeader/>
        </w:trPr>
        <w:tc>
          <w:tcPr>
            <w:tcW w:w="2129" w:type="pct"/>
          </w:tcPr>
          <w:p w14:paraId="2317E50F" w14:textId="77777777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9" w:type="pct"/>
          </w:tcPr>
          <w:p w14:paraId="66BB3B3A" w14:textId="77777777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2" w:type="pct"/>
            <w:gridSpan w:val="7"/>
          </w:tcPr>
          <w:p w14:paraId="37DC048D" w14:textId="77777777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656E" w:rsidRPr="009E2F97" w14:paraId="4DA08A6D" w14:textId="77777777" w:rsidTr="00BB6309">
        <w:trPr>
          <w:trHeight w:val="284"/>
          <w:tblHeader/>
        </w:trPr>
        <w:tc>
          <w:tcPr>
            <w:tcW w:w="2129" w:type="pct"/>
            <w:vAlign w:val="bottom"/>
          </w:tcPr>
          <w:p w14:paraId="45F2864A" w14:textId="77777777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19" w:type="pct"/>
          </w:tcPr>
          <w:p w14:paraId="0416A1F3" w14:textId="77777777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2" w:type="pct"/>
            <w:gridSpan w:val="7"/>
          </w:tcPr>
          <w:p w14:paraId="734F8B51" w14:textId="77777777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80424" w:rsidRPr="009E2F97" w14:paraId="574F73E9" w14:textId="77777777" w:rsidTr="00BB6309">
        <w:trPr>
          <w:trHeight w:val="292"/>
          <w:tblHeader/>
        </w:trPr>
        <w:tc>
          <w:tcPr>
            <w:tcW w:w="2129" w:type="pct"/>
            <w:vAlign w:val="bottom"/>
          </w:tcPr>
          <w:p w14:paraId="22EB55EF" w14:textId="52AB9C9F" w:rsidR="00780424" w:rsidRPr="009E2F97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16DF">
              <w:rPr>
                <w:rFonts w:ascii="Angsana New" w:hAnsi="Angsana New"/>
                <w:sz w:val="30"/>
                <w:szCs w:val="30"/>
              </w:rPr>
              <w:t>2568 / 2567</w:t>
            </w:r>
          </w:p>
        </w:tc>
        <w:tc>
          <w:tcPr>
            <w:tcW w:w="419" w:type="pct"/>
          </w:tcPr>
          <w:p w14:paraId="394C7F9A" w14:textId="77777777" w:rsidR="00780424" w:rsidRPr="009E2F97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46C7FF40" w14:textId="1BA3130B" w:rsidR="00780424" w:rsidRPr="009E2F97" w:rsidRDefault="00763831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2,416</w:t>
            </w:r>
          </w:p>
        </w:tc>
        <w:tc>
          <w:tcPr>
            <w:tcW w:w="131" w:type="pct"/>
          </w:tcPr>
          <w:p w14:paraId="01981EF5" w14:textId="77777777" w:rsidR="00780424" w:rsidRPr="009E2F97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43E85546" w14:textId="3B4B5FD7" w:rsidR="00780424" w:rsidRPr="007B3F5E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2,499</w:t>
            </w:r>
          </w:p>
        </w:tc>
        <w:tc>
          <w:tcPr>
            <w:tcW w:w="131" w:type="pct"/>
          </w:tcPr>
          <w:p w14:paraId="431C4814" w14:textId="77777777" w:rsidR="00780424" w:rsidRPr="007B3F5E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2F0610EA" w14:textId="5723220A" w:rsidR="00780424" w:rsidRPr="007B3F5E" w:rsidRDefault="00763831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31" w:type="pct"/>
          </w:tcPr>
          <w:p w14:paraId="16C3BF32" w14:textId="77777777" w:rsidR="00780424" w:rsidRPr="007B3F5E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6E8AA100" w14:textId="3DF6DB42" w:rsidR="00780424" w:rsidRPr="007B3F5E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AA6D8C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780424" w:rsidRPr="009E2F97" w14:paraId="38391AC5" w14:textId="77777777" w:rsidTr="00BB6309">
        <w:trPr>
          <w:trHeight w:val="292"/>
          <w:tblHeader/>
        </w:trPr>
        <w:tc>
          <w:tcPr>
            <w:tcW w:w="2129" w:type="pct"/>
          </w:tcPr>
          <w:p w14:paraId="1E1E95AD" w14:textId="418587BD" w:rsidR="00780424" w:rsidRPr="009E2F97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419" w:type="pct"/>
          </w:tcPr>
          <w:p w14:paraId="1660D422" w14:textId="77777777" w:rsidR="00780424" w:rsidRPr="009E2F97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1BB6DE5E" w14:textId="7816E04B" w:rsidR="00780424" w:rsidRPr="009E2F97" w:rsidRDefault="008F6DF2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31" w:type="pct"/>
          </w:tcPr>
          <w:p w14:paraId="517D7099" w14:textId="77777777" w:rsidR="00780424" w:rsidRPr="009E2F97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54557D1D" w14:textId="3EE57F68" w:rsidR="00780424" w:rsidRPr="007B3F5E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FE53B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1" w:type="pct"/>
          </w:tcPr>
          <w:p w14:paraId="6EADB213" w14:textId="77777777" w:rsidR="00780424" w:rsidRPr="007B3F5E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18957C5D" w14:textId="7B4128E4" w:rsidR="00780424" w:rsidRPr="007B3F5E" w:rsidRDefault="00AE1CAC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31" w:type="pct"/>
          </w:tcPr>
          <w:p w14:paraId="39D0C032" w14:textId="77777777" w:rsidR="00780424" w:rsidRPr="007B3F5E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186A11C9" w14:textId="3A4A361D" w:rsidR="00780424" w:rsidRPr="007B3F5E" w:rsidRDefault="00B520FD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269D0" w:rsidRPr="009E2F97" w14:paraId="65B73C4A" w14:textId="77777777" w:rsidTr="00BB6309">
        <w:trPr>
          <w:trHeight w:val="292"/>
          <w:tblHeader/>
        </w:trPr>
        <w:tc>
          <w:tcPr>
            <w:tcW w:w="2129" w:type="pct"/>
          </w:tcPr>
          <w:p w14:paraId="0A9F6B4A" w14:textId="16D5E03A" w:rsidR="00B269D0" w:rsidRPr="009E2F97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สินทรัพย์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419" w:type="pct"/>
          </w:tcPr>
          <w:p w14:paraId="20E3BCC4" w14:textId="77777777" w:rsidR="00B269D0" w:rsidRPr="009E2F97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BCD7E99" w14:textId="53A10B01" w:rsidR="00B269D0" w:rsidRDefault="008F6DF2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520F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757E93C9" w14:textId="77777777" w:rsidR="00B269D0" w:rsidRPr="009E2F97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13F88EEB" w14:textId="3274A02B" w:rsidR="00B269D0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31" w:type="pct"/>
          </w:tcPr>
          <w:p w14:paraId="418F7B74" w14:textId="77777777" w:rsidR="00B269D0" w:rsidRPr="007B3F5E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387FDFD1" w14:textId="0DCA9B48" w:rsidR="00B269D0" w:rsidRDefault="00AE1CAC" w:rsidP="00B269D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CBA2421" w14:textId="77777777" w:rsidR="00B269D0" w:rsidRPr="007B3F5E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2C08B93E" w14:textId="6A79B95D" w:rsidR="00B269D0" w:rsidRDefault="00B269D0" w:rsidP="00B269D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69D0" w:rsidRPr="009E2F97" w14:paraId="06B0DC1C" w14:textId="77777777" w:rsidTr="003D2816">
        <w:trPr>
          <w:trHeight w:val="292"/>
          <w:tblHeader/>
        </w:trPr>
        <w:tc>
          <w:tcPr>
            <w:tcW w:w="2129" w:type="pct"/>
          </w:tcPr>
          <w:p w14:paraId="0FFCF878" w14:textId="77777777" w:rsidR="00B269D0" w:rsidRPr="009E2F97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19" w:type="pct"/>
          </w:tcPr>
          <w:p w14:paraId="76D4D9F3" w14:textId="77777777" w:rsidR="00B269D0" w:rsidRPr="009E2F97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EBA2E9F" w14:textId="0BBB621E" w:rsidR="00B269D0" w:rsidRPr="009E2F97" w:rsidRDefault="008F6DF2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(64)</w:t>
            </w:r>
          </w:p>
        </w:tc>
        <w:tc>
          <w:tcPr>
            <w:tcW w:w="131" w:type="pct"/>
          </w:tcPr>
          <w:p w14:paraId="279B609B" w14:textId="77777777" w:rsidR="00B269D0" w:rsidRPr="009E2F97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0ED5E1CB" w14:textId="63901B15" w:rsidR="00B269D0" w:rsidRPr="007B3F5E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(93)</w:t>
            </w:r>
          </w:p>
        </w:tc>
        <w:tc>
          <w:tcPr>
            <w:tcW w:w="131" w:type="pct"/>
          </w:tcPr>
          <w:p w14:paraId="3E43E729" w14:textId="77777777" w:rsidR="00B269D0" w:rsidRPr="007B3F5E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4E07F57F" w14:textId="2DA67E43" w:rsidR="00B269D0" w:rsidRPr="007B3F5E" w:rsidRDefault="00AE1CAC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131" w:type="pct"/>
          </w:tcPr>
          <w:p w14:paraId="2261EEAB" w14:textId="77777777" w:rsidR="00B269D0" w:rsidRPr="007B3F5E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220DCE52" w14:textId="708E9BBC" w:rsidR="00B269D0" w:rsidRPr="007B3F5E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</w:tr>
      <w:tr w:rsidR="00B269D0" w:rsidRPr="009E2F97" w14:paraId="091F1752" w14:textId="77777777" w:rsidTr="003D2816">
        <w:trPr>
          <w:trHeight w:val="292"/>
          <w:tblHeader/>
        </w:trPr>
        <w:tc>
          <w:tcPr>
            <w:tcW w:w="2129" w:type="pct"/>
          </w:tcPr>
          <w:p w14:paraId="1FAE5B03" w14:textId="2BCDD8A5" w:rsidR="00B269D0" w:rsidRPr="009E2F97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419" w:type="pct"/>
          </w:tcPr>
          <w:p w14:paraId="7EE63902" w14:textId="77777777" w:rsidR="00B269D0" w:rsidRPr="009E2F97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61260766" w14:textId="2EAFD0CC" w:rsidR="00B269D0" w:rsidRPr="009E2F97" w:rsidRDefault="008F6DF2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14:paraId="0AF6AFB2" w14:textId="77777777" w:rsidR="00B269D0" w:rsidRPr="009E2F97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34BEF8C3" w14:textId="2A6BEFD0" w:rsidR="00B269D0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14:paraId="1D5A140E" w14:textId="77777777" w:rsidR="00B269D0" w:rsidRPr="007B3F5E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23C00DF1" w14:textId="6746A0BC" w:rsidR="00B269D0" w:rsidRPr="007B3F5E" w:rsidRDefault="00AE1CAC" w:rsidP="00AE1CA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9E39A83" w14:textId="77777777" w:rsidR="00B269D0" w:rsidRPr="007B3F5E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4BAB63C3" w14:textId="29F97ECC" w:rsidR="00B269D0" w:rsidRDefault="00B269D0" w:rsidP="00B269D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69D0" w:rsidRPr="009E2F97" w14:paraId="44EAF074" w14:textId="77777777" w:rsidTr="003D2816">
        <w:trPr>
          <w:trHeight w:val="292"/>
          <w:tblHeader/>
        </w:trPr>
        <w:tc>
          <w:tcPr>
            <w:tcW w:w="2129" w:type="pct"/>
          </w:tcPr>
          <w:p w14:paraId="470C7C37" w14:textId="75F1C686" w:rsidR="00B269D0" w:rsidRPr="009E2F97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073ED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73ED">
              <w:rPr>
                <w:rFonts w:ascii="Angsana New" w:hAnsi="Angsana New" w:hint="cs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419" w:type="pct"/>
          </w:tcPr>
          <w:p w14:paraId="450637C0" w14:textId="77777777" w:rsidR="00B269D0" w:rsidRPr="009E2F97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0D994BCD" w14:textId="77777777" w:rsidR="00B269D0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1A959E90" w14:textId="4CFDB570" w:rsidR="008F6DF2" w:rsidRPr="009E2F97" w:rsidRDefault="008F6DF2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14:paraId="78F0BDAB" w14:textId="77777777" w:rsidR="00B269D0" w:rsidRPr="009E2F97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4FD65270" w14:textId="77777777" w:rsidR="00B269D0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46A954A3" w14:textId="6C256E2C" w:rsidR="00B269D0" w:rsidRPr="007B3F5E" w:rsidRDefault="00B269D0" w:rsidP="00442B4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920D372" w14:textId="77777777" w:rsidR="00B269D0" w:rsidRPr="007B3F5E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2F9E02C5" w14:textId="77777777" w:rsidR="00B269D0" w:rsidRDefault="00B269D0" w:rsidP="00B269D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2B5C9B46" w14:textId="5BDD04F3" w:rsidR="00AE1CAC" w:rsidRPr="007B3F5E" w:rsidRDefault="00AE1CAC" w:rsidP="00B269D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ABDA49F" w14:textId="77777777" w:rsidR="00B269D0" w:rsidRPr="007B3F5E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13811770" w14:textId="77777777" w:rsidR="00B269D0" w:rsidRDefault="00B269D0" w:rsidP="00B269D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78613995" w14:textId="5A6CD7E9" w:rsidR="00B269D0" w:rsidRPr="007B3F5E" w:rsidRDefault="00B269D0" w:rsidP="00B269D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69D0" w:rsidRPr="009E2F97" w14:paraId="504E47AB" w14:textId="77777777" w:rsidTr="00CB3E6C">
        <w:trPr>
          <w:trHeight w:val="292"/>
          <w:tblHeader/>
        </w:trPr>
        <w:tc>
          <w:tcPr>
            <w:tcW w:w="2129" w:type="pct"/>
          </w:tcPr>
          <w:p w14:paraId="49F8DA1D" w14:textId="13D5B210" w:rsidR="00B269D0" w:rsidRPr="009E2F97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19" w:type="pct"/>
          </w:tcPr>
          <w:p w14:paraId="6AD4705C" w14:textId="77777777" w:rsidR="00B269D0" w:rsidRPr="009E2F97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72E773DA" w14:textId="245DE04D" w:rsidR="00B269D0" w:rsidRPr="009E2F97" w:rsidRDefault="00763831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2,407</w:t>
            </w:r>
          </w:p>
        </w:tc>
        <w:tc>
          <w:tcPr>
            <w:tcW w:w="131" w:type="pct"/>
          </w:tcPr>
          <w:p w14:paraId="34546AE8" w14:textId="77777777" w:rsidR="00B269D0" w:rsidRPr="009E2F97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259611BC" w14:textId="761C8776" w:rsidR="00B269D0" w:rsidRPr="007B3F5E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2,460</w:t>
            </w:r>
          </w:p>
        </w:tc>
        <w:tc>
          <w:tcPr>
            <w:tcW w:w="131" w:type="pct"/>
          </w:tcPr>
          <w:p w14:paraId="09332FC5" w14:textId="77777777" w:rsidR="00B269D0" w:rsidRPr="007B3F5E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0BBC3D36" w14:textId="418E1C6F" w:rsidR="00B269D0" w:rsidRPr="007B3F5E" w:rsidRDefault="00763831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31" w:type="pct"/>
          </w:tcPr>
          <w:p w14:paraId="4F84ED46" w14:textId="77777777" w:rsidR="00B269D0" w:rsidRPr="007B3F5E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</w:tcPr>
          <w:p w14:paraId="398F7A29" w14:textId="5939A1C1" w:rsidR="00B269D0" w:rsidRPr="007B3F5E" w:rsidRDefault="00B269D0" w:rsidP="00B26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</w:tr>
    </w:tbl>
    <w:p w14:paraId="3ADC4B2E" w14:textId="6554A91D" w:rsidR="002661C6" w:rsidRPr="00F97F07" w:rsidRDefault="002661C6" w:rsidP="00CC138F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pacing w:val="-2"/>
          <w:sz w:val="22"/>
          <w:szCs w:val="22"/>
        </w:rPr>
      </w:pPr>
    </w:p>
    <w:p w14:paraId="09C5B5E9" w14:textId="2A488327" w:rsidR="001E4F69" w:rsidRDefault="001E4F69" w:rsidP="002661C6">
      <w:pPr>
        <w:spacing w:line="240" w:lineRule="auto"/>
        <w:ind w:left="518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00E0668B" w14:textId="77777777" w:rsidR="001E4F69" w:rsidRPr="00F97F07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3BCA8D22" w14:textId="50CBDE03" w:rsidR="001E4F69" w:rsidRDefault="001E4F69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13C41">
        <w:rPr>
          <w:rFonts w:ascii="Angsana New" w:hAnsi="Angsana New"/>
          <w:sz w:val="30"/>
          <w:szCs w:val="30"/>
          <w:cs/>
        </w:rPr>
        <w:t>บริษัทย่อย</w:t>
      </w:r>
      <w:r w:rsidR="005712FA">
        <w:rPr>
          <w:rFonts w:ascii="Angsana New" w:hAnsi="Angsana New" w:hint="cs"/>
          <w:sz w:val="30"/>
          <w:szCs w:val="30"/>
          <w:cs/>
        </w:rPr>
        <w:t>หลาย</w:t>
      </w:r>
      <w:r w:rsidRPr="00213C41">
        <w:rPr>
          <w:rFonts w:ascii="Angsana New" w:hAnsi="Angsana New"/>
          <w:sz w:val="30"/>
          <w:szCs w:val="30"/>
          <w:cs/>
        </w:rPr>
        <w:t>แห่</w:t>
      </w:r>
      <w:r w:rsidR="005712FA">
        <w:rPr>
          <w:rFonts w:ascii="Angsana New" w:hAnsi="Angsana New" w:hint="cs"/>
          <w:sz w:val="30"/>
          <w:szCs w:val="30"/>
          <w:cs/>
        </w:rPr>
        <w:t>ง</w:t>
      </w:r>
      <w:r w:rsidRPr="00213C41">
        <w:rPr>
          <w:rFonts w:ascii="Angsana New" w:hAnsi="Angsana New"/>
          <w:sz w:val="30"/>
          <w:szCs w:val="30"/>
          <w:cs/>
        </w:rPr>
        <w:t>ของบริษัท</w:t>
      </w:r>
      <w:r w:rsidRPr="00213C41">
        <w:rPr>
          <w:sz w:val="30"/>
          <w:szCs w:val="30"/>
          <w:cs/>
        </w:rPr>
        <w:t>ได้นำที่ดินพร้อมสิ่งปลูกสร้างส่วนใหญ่ไปจดจำนองเพื่อใช้เป็นหลักประกันเงินกู้ยืมจากสถาบันการเงินเป็น</w:t>
      </w:r>
      <w:r w:rsidRPr="00704A23">
        <w:rPr>
          <w:sz w:val="30"/>
          <w:szCs w:val="30"/>
          <w:cs/>
        </w:rPr>
        <w:t>จำนวน</w:t>
      </w:r>
      <w:r w:rsidRPr="00704A23">
        <w:rPr>
          <w:rFonts w:ascii="Angsana New" w:hAnsi="Angsana New"/>
          <w:sz w:val="30"/>
          <w:szCs w:val="30"/>
          <w:cs/>
        </w:rPr>
        <w:t xml:space="preserve">เงิน </w:t>
      </w:r>
      <w:r w:rsidR="001C6A90">
        <w:rPr>
          <w:rFonts w:ascii="Angsana New" w:hAnsi="Angsana New"/>
          <w:sz w:val="30"/>
          <w:szCs w:val="30"/>
        </w:rPr>
        <w:t>637.13</w:t>
      </w:r>
      <w:r w:rsidRPr="00704A23">
        <w:rPr>
          <w:sz w:val="30"/>
          <w:szCs w:val="30"/>
          <w:cs/>
        </w:rPr>
        <w:t xml:space="preserve"> ล้านบาท</w:t>
      </w:r>
      <w:r w:rsidRPr="000162AE">
        <w:rPr>
          <w:sz w:val="30"/>
          <w:szCs w:val="30"/>
          <w:cs/>
        </w:rPr>
        <w:t xml:space="preserve"> </w:t>
      </w:r>
      <w:r w:rsidRPr="00B15EBC">
        <w:rPr>
          <w:rFonts w:ascii="Angsana New" w:hAnsi="Angsana New"/>
          <w:i/>
          <w:iCs/>
          <w:sz w:val="30"/>
          <w:szCs w:val="30"/>
          <w:cs/>
        </w:rPr>
        <w:t>(</w:t>
      </w:r>
      <w:r w:rsidR="007037FE" w:rsidRPr="00B15EBC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CD17B9" w:rsidRPr="00B15EB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D17B9" w:rsidRPr="00B15E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="007037FE" w:rsidRPr="00B15EB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F1CF8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CD17B9" w:rsidRPr="00B15E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1703CA">
        <w:rPr>
          <w:rFonts w:asciiTheme="majorBidi" w:hAnsiTheme="majorBidi"/>
          <w:i/>
          <w:iCs/>
          <w:sz w:val="30"/>
          <w:szCs w:val="30"/>
        </w:rPr>
        <w:t>64</w:t>
      </w:r>
      <w:r w:rsidR="0078552B">
        <w:rPr>
          <w:rFonts w:asciiTheme="majorBidi" w:hAnsiTheme="majorBidi"/>
          <w:i/>
          <w:iCs/>
          <w:sz w:val="30"/>
          <w:szCs w:val="30"/>
        </w:rPr>
        <w:t>6.80</w:t>
      </w:r>
      <w:r w:rsidR="00CD17B9" w:rsidRPr="00B15EB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D17B9" w:rsidRPr="00B15EB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15EBC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BBBE59E" w14:textId="77777777" w:rsidR="002951BF" w:rsidRPr="00F97F07" w:rsidRDefault="00295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val="x-none" w:eastAsia="x-none"/>
        </w:rPr>
      </w:pPr>
    </w:p>
    <w:p w14:paraId="5D8E6DBC" w14:textId="3AB52212" w:rsidR="00370B2A" w:rsidRPr="002412E3" w:rsidRDefault="00370B2A" w:rsidP="004C2839">
      <w:pPr>
        <w:pStyle w:val="Heading6"/>
        <w:numPr>
          <w:ilvl w:val="0"/>
          <w:numId w:val="20"/>
        </w:numPr>
        <w:ind w:left="540"/>
        <w:jc w:val="both"/>
        <w:rPr>
          <w:rFonts w:ascii="Angsana New" w:hAnsi="Angsana New"/>
          <w:sz w:val="30"/>
          <w:szCs w:val="30"/>
        </w:rPr>
      </w:pPr>
      <w:r w:rsidRPr="00AE75F0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3E7C621B" w14:textId="77777777" w:rsidR="00E45C73" w:rsidRPr="00F97F07" w:rsidRDefault="00E45C73" w:rsidP="00370B2A">
      <w:pPr>
        <w:tabs>
          <w:tab w:val="clear" w:pos="454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1080"/>
        <w:gridCol w:w="990"/>
        <w:gridCol w:w="270"/>
        <w:gridCol w:w="1080"/>
        <w:gridCol w:w="1080"/>
      </w:tblGrid>
      <w:tr w:rsidR="00E45C73" w14:paraId="70A5CA49" w14:textId="77777777" w:rsidTr="000218F4">
        <w:trPr>
          <w:cantSplit/>
          <w:trHeight w:val="144"/>
          <w:tblHeader/>
        </w:trPr>
        <w:tc>
          <w:tcPr>
            <w:tcW w:w="4680" w:type="dxa"/>
          </w:tcPr>
          <w:p w14:paraId="55C1656E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775D2046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270" w:type="dxa"/>
          </w:tcPr>
          <w:p w14:paraId="4AAC0C2C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  <w:gridSpan w:val="2"/>
            <w:hideMark/>
          </w:tcPr>
          <w:p w14:paraId="455BDFCE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269D0" w14:paraId="3D49F083" w14:textId="77777777" w:rsidTr="000218F4">
        <w:trPr>
          <w:cantSplit/>
          <w:trHeight w:val="144"/>
          <w:tblHeader/>
        </w:trPr>
        <w:tc>
          <w:tcPr>
            <w:tcW w:w="4680" w:type="dxa"/>
            <w:hideMark/>
          </w:tcPr>
          <w:p w14:paraId="234E344E" w14:textId="21B7228B" w:rsidR="00B269D0" w:rsidRDefault="00B269D0" w:rsidP="00B2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63D0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eastAsia="Cordia New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263D0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263D0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eastAsia="Cordia New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  <w:vAlign w:val="center"/>
            <w:hideMark/>
          </w:tcPr>
          <w:p w14:paraId="0A394977" w14:textId="62698A15" w:rsidR="00B269D0" w:rsidRDefault="00B269D0" w:rsidP="00B2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2569</w:t>
            </w:r>
          </w:p>
        </w:tc>
        <w:tc>
          <w:tcPr>
            <w:tcW w:w="990" w:type="dxa"/>
            <w:vAlign w:val="center"/>
            <w:hideMark/>
          </w:tcPr>
          <w:p w14:paraId="52C40563" w14:textId="7AD76D17" w:rsidR="00B269D0" w:rsidRDefault="00B269D0" w:rsidP="00B2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450F98C8" w14:textId="5547CC6A" w:rsidR="00B269D0" w:rsidRDefault="00B269D0" w:rsidP="00B2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  <w:hideMark/>
          </w:tcPr>
          <w:p w14:paraId="02650721" w14:textId="21A16C05" w:rsidR="00B269D0" w:rsidRDefault="00B269D0" w:rsidP="00B2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2569</w:t>
            </w:r>
          </w:p>
        </w:tc>
        <w:tc>
          <w:tcPr>
            <w:tcW w:w="1080" w:type="dxa"/>
            <w:vAlign w:val="center"/>
            <w:hideMark/>
          </w:tcPr>
          <w:p w14:paraId="78CF21A0" w14:textId="1B970798" w:rsidR="00B269D0" w:rsidRDefault="00B269D0" w:rsidP="00B2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</w:tr>
      <w:tr w:rsidR="00B269D0" w14:paraId="1CAB941E" w14:textId="77777777" w:rsidTr="000218F4">
        <w:trPr>
          <w:cantSplit/>
          <w:trHeight w:val="144"/>
          <w:tblHeader/>
        </w:trPr>
        <w:tc>
          <w:tcPr>
            <w:tcW w:w="4680" w:type="dxa"/>
          </w:tcPr>
          <w:p w14:paraId="589CA608" w14:textId="77777777" w:rsidR="00B269D0" w:rsidRDefault="00B269D0" w:rsidP="00B2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  <w:hideMark/>
          </w:tcPr>
          <w:p w14:paraId="0C9A75F3" w14:textId="77777777" w:rsidR="00B269D0" w:rsidRDefault="00B269D0" w:rsidP="00B269D0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269D0" w14:paraId="1E8EF6DC" w14:textId="77777777" w:rsidTr="000218F4">
        <w:trPr>
          <w:cantSplit/>
          <w:trHeight w:val="144"/>
        </w:trPr>
        <w:tc>
          <w:tcPr>
            <w:tcW w:w="4680" w:type="dxa"/>
            <w:hideMark/>
          </w:tcPr>
          <w:p w14:paraId="7D5DF625" w14:textId="4280AF88" w:rsidR="00B269D0" w:rsidRDefault="00B269D0" w:rsidP="00B2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18B8F2F0" w14:textId="77777777" w:rsidR="00B269D0" w:rsidRDefault="00B269D0" w:rsidP="00B269D0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0A4CA0A8" w14:textId="77777777" w:rsidR="00B269D0" w:rsidRDefault="00B269D0" w:rsidP="00B269D0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8BBFABD" w14:textId="77777777" w:rsidR="00B269D0" w:rsidRDefault="00B269D0" w:rsidP="00B269D0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B269D0" w:rsidRPr="00D62881" w14:paraId="5A967F1E" w14:textId="77777777" w:rsidTr="000218F4">
        <w:trPr>
          <w:cantSplit/>
          <w:trHeight w:val="191"/>
        </w:trPr>
        <w:tc>
          <w:tcPr>
            <w:tcW w:w="4680" w:type="dxa"/>
            <w:hideMark/>
          </w:tcPr>
          <w:p w14:paraId="6DA1135C" w14:textId="2FE7A666" w:rsidR="00B269D0" w:rsidRPr="00AC4B54" w:rsidRDefault="00B269D0" w:rsidP="00B26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 w:rsidRPr="00AC4B5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1080" w:type="dxa"/>
          </w:tcPr>
          <w:p w14:paraId="5770AE86" w14:textId="34523630" w:rsidR="00B269D0" w:rsidRPr="00916DA3" w:rsidRDefault="00392CE9" w:rsidP="00184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509</w:t>
            </w:r>
          </w:p>
        </w:tc>
        <w:tc>
          <w:tcPr>
            <w:tcW w:w="990" w:type="dxa"/>
            <w:hideMark/>
          </w:tcPr>
          <w:p w14:paraId="18E43F7F" w14:textId="2C06094E" w:rsidR="00B269D0" w:rsidRPr="00AC4B54" w:rsidRDefault="00392CE9" w:rsidP="00184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470</w:t>
            </w:r>
          </w:p>
        </w:tc>
        <w:tc>
          <w:tcPr>
            <w:tcW w:w="270" w:type="dxa"/>
          </w:tcPr>
          <w:p w14:paraId="0764A56F" w14:textId="77777777" w:rsidR="00B269D0" w:rsidRPr="00AC4B54" w:rsidRDefault="00B269D0" w:rsidP="00B2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3B2B52F0" w14:textId="2E557FA7" w:rsidR="00B269D0" w:rsidRPr="00AC4B54" w:rsidRDefault="00392CE9" w:rsidP="00B26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6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59</w:t>
            </w:r>
          </w:p>
        </w:tc>
        <w:tc>
          <w:tcPr>
            <w:tcW w:w="1080" w:type="dxa"/>
            <w:hideMark/>
          </w:tcPr>
          <w:p w14:paraId="0819A333" w14:textId="0C4434BB" w:rsidR="00B269D0" w:rsidRPr="00AC4B54" w:rsidRDefault="00392CE9" w:rsidP="003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6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442B40" w:rsidRPr="00D62881" w14:paraId="23B4220E" w14:textId="77777777" w:rsidTr="000218F4">
        <w:trPr>
          <w:cantSplit/>
          <w:trHeight w:val="191"/>
        </w:trPr>
        <w:tc>
          <w:tcPr>
            <w:tcW w:w="4680" w:type="dxa"/>
          </w:tcPr>
          <w:p w14:paraId="1C425E7C" w14:textId="6DAE688A" w:rsidR="00442B40" w:rsidRDefault="00442B40" w:rsidP="00442B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ดอกเบี้ยรับของลูกหนี้สัญญาเช่าเงินทุน</w:t>
            </w:r>
            <w:r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92F84C7" w14:textId="636FECA2" w:rsidR="00442B40" w:rsidRPr="00916DA3" w:rsidRDefault="00806405" w:rsidP="00184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990" w:type="dxa"/>
          </w:tcPr>
          <w:p w14:paraId="6F0595F0" w14:textId="25677B65" w:rsidR="00442B40" w:rsidRDefault="00442B40" w:rsidP="00184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44561B9D" w14:textId="77777777" w:rsidR="00442B40" w:rsidRPr="007B3F5E" w:rsidRDefault="00442B40" w:rsidP="0044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366E2097" w14:textId="6FEDE4F9" w:rsidR="00442B40" w:rsidRDefault="00806405" w:rsidP="00442B4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9E5106E" w14:textId="491F29EA" w:rsidR="00442B40" w:rsidRDefault="00442B40" w:rsidP="00442B4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      - </w:t>
            </w:r>
          </w:p>
        </w:tc>
      </w:tr>
      <w:tr w:rsidR="000218F4" w14:paraId="7D610038" w14:textId="77777777" w:rsidTr="000218F4">
        <w:trPr>
          <w:cantSplit/>
          <w:trHeight w:val="144"/>
        </w:trPr>
        <w:tc>
          <w:tcPr>
            <w:tcW w:w="4680" w:type="dxa"/>
            <w:hideMark/>
          </w:tcPr>
          <w:p w14:paraId="5A978673" w14:textId="77777777" w:rsidR="000218F4" w:rsidRDefault="000218F4" w:rsidP="000218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20DE0D8" w14:textId="4A723564" w:rsidR="000218F4" w:rsidRPr="00916DA3" w:rsidRDefault="000218F4" w:rsidP="00184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990" w:type="dxa"/>
            <w:hideMark/>
          </w:tcPr>
          <w:p w14:paraId="697763A2" w14:textId="23BF9DB8" w:rsidR="000218F4" w:rsidRPr="007B3F5E" w:rsidRDefault="000218F4" w:rsidP="00184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80</w:t>
            </w:r>
          </w:p>
        </w:tc>
        <w:tc>
          <w:tcPr>
            <w:tcW w:w="270" w:type="dxa"/>
          </w:tcPr>
          <w:p w14:paraId="24361B4B" w14:textId="77777777" w:rsidR="000218F4" w:rsidRPr="007B3F5E" w:rsidRDefault="000218F4" w:rsidP="0002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C1C3C5" w14:textId="7AC6B4E0" w:rsidR="000218F4" w:rsidRPr="007B3F5E" w:rsidRDefault="000218F4" w:rsidP="000218F4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080" w:type="dxa"/>
            <w:hideMark/>
          </w:tcPr>
          <w:p w14:paraId="068026E6" w14:textId="55D1DCEC" w:rsidR="000218F4" w:rsidRPr="007B3F5E" w:rsidRDefault="000218F4" w:rsidP="00021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</w:t>
            </w:r>
          </w:p>
        </w:tc>
      </w:tr>
      <w:tr w:rsidR="000218F4" w14:paraId="33C800EB" w14:textId="77777777" w:rsidTr="000218F4">
        <w:trPr>
          <w:cantSplit/>
          <w:trHeight w:val="144"/>
        </w:trPr>
        <w:tc>
          <w:tcPr>
            <w:tcW w:w="4680" w:type="dxa"/>
            <w:hideMark/>
          </w:tcPr>
          <w:p w14:paraId="0D526D2B" w14:textId="77777777" w:rsidR="000218F4" w:rsidRDefault="000218F4" w:rsidP="000218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 และสัญญาเช่าสินทรัพย์ที่มีมูลค่าต่ำ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52C9DEC6" w14:textId="77777777" w:rsidR="000218F4" w:rsidRDefault="000218F4" w:rsidP="00021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DC2BF6" w14:textId="7857CCDA" w:rsidR="000218F4" w:rsidRPr="00916DA3" w:rsidRDefault="000218F4" w:rsidP="00021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990" w:type="dxa"/>
          </w:tcPr>
          <w:p w14:paraId="223FA302" w14:textId="77777777" w:rsidR="000218F4" w:rsidRDefault="000218F4" w:rsidP="00184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1F6618D6" w14:textId="7E5D5984" w:rsidR="000218F4" w:rsidRPr="007B3F5E" w:rsidRDefault="000218F4" w:rsidP="00184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20</w:t>
            </w:r>
          </w:p>
        </w:tc>
        <w:tc>
          <w:tcPr>
            <w:tcW w:w="270" w:type="dxa"/>
          </w:tcPr>
          <w:p w14:paraId="2AD39798" w14:textId="77777777" w:rsidR="000218F4" w:rsidRPr="007B3F5E" w:rsidRDefault="000218F4" w:rsidP="0002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2673F68" w14:textId="77777777" w:rsidR="000218F4" w:rsidRDefault="000218F4" w:rsidP="000218F4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3EEDCF5B" w14:textId="0D0D3257" w:rsidR="000218F4" w:rsidRPr="007B3F5E" w:rsidRDefault="000218F4" w:rsidP="000218F4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12</w:t>
            </w:r>
          </w:p>
        </w:tc>
        <w:tc>
          <w:tcPr>
            <w:tcW w:w="1080" w:type="dxa"/>
          </w:tcPr>
          <w:p w14:paraId="19A94893" w14:textId="77777777" w:rsidR="000218F4" w:rsidRDefault="000218F4" w:rsidP="000218F4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4E87334D" w14:textId="0E51FFF4" w:rsidR="000218F4" w:rsidRPr="007B3F5E" w:rsidRDefault="000218F4" w:rsidP="00021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</w:t>
            </w:r>
          </w:p>
        </w:tc>
      </w:tr>
      <w:tr w:rsidR="00F97F07" w14:paraId="78C668D2" w14:textId="77777777" w:rsidTr="000218F4">
        <w:trPr>
          <w:cantSplit/>
          <w:trHeight w:val="144"/>
        </w:trPr>
        <w:tc>
          <w:tcPr>
            <w:tcW w:w="4680" w:type="dxa"/>
          </w:tcPr>
          <w:p w14:paraId="4F920571" w14:textId="2286AC2C" w:rsidR="00F97F07" w:rsidRDefault="00F97F07" w:rsidP="000218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97F0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F97F07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F97F0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2FE796E5" w14:textId="77777777" w:rsidR="00F97F07" w:rsidRDefault="00F97F07" w:rsidP="00021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9496AC" w14:textId="77777777" w:rsidR="00F97F07" w:rsidRDefault="00F97F07" w:rsidP="00184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9652942" w14:textId="77777777" w:rsidR="00F97F07" w:rsidRPr="007B3F5E" w:rsidRDefault="00F97F07" w:rsidP="0002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8ECD4F2" w14:textId="77777777" w:rsidR="00F97F07" w:rsidRDefault="00F97F07" w:rsidP="000218F4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70B20713" w14:textId="77777777" w:rsidR="00F97F07" w:rsidRDefault="00F97F07" w:rsidP="000218F4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0218F4" w14:paraId="7E852060" w14:textId="77777777" w:rsidTr="000218F4">
        <w:trPr>
          <w:cantSplit/>
          <w:trHeight w:val="144"/>
        </w:trPr>
        <w:tc>
          <w:tcPr>
            <w:tcW w:w="4680" w:type="dxa"/>
            <w:hideMark/>
          </w:tcPr>
          <w:p w14:paraId="1AD7F916" w14:textId="77777777" w:rsidR="000218F4" w:rsidRDefault="000218F4" w:rsidP="000218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ค่าเสื่อมราคาของสินทรัพย์สิทธิการใช้อสังหาริมทรัพย์</w:t>
            </w:r>
            <w:r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080" w:type="dxa"/>
          </w:tcPr>
          <w:p w14:paraId="0FB28E55" w14:textId="77777777" w:rsidR="000218F4" w:rsidRDefault="000218F4" w:rsidP="00021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E7BD7B" w14:textId="51E00427" w:rsidR="000218F4" w:rsidRPr="00916DA3" w:rsidRDefault="000218F4" w:rsidP="00021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990" w:type="dxa"/>
          </w:tcPr>
          <w:p w14:paraId="5C8BBAA0" w14:textId="77777777" w:rsidR="000218F4" w:rsidRDefault="000218F4" w:rsidP="0002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751830F7" w14:textId="77836C7B" w:rsidR="000218F4" w:rsidRPr="007B3F5E" w:rsidRDefault="000218F4" w:rsidP="00184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71</w:t>
            </w:r>
          </w:p>
        </w:tc>
        <w:tc>
          <w:tcPr>
            <w:tcW w:w="270" w:type="dxa"/>
          </w:tcPr>
          <w:p w14:paraId="3C1B6420" w14:textId="77777777" w:rsidR="000218F4" w:rsidRPr="007B3F5E" w:rsidRDefault="000218F4" w:rsidP="000218F4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0150125" w14:textId="77777777" w:rsidR="000218F4" w:rsidRDefault="000218F4" w:rsidP="000218F4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1241BF99" w14:textId="20D9DAEF" w:rsidR="000218F4" w:rsidRPr="007B3F5E" w:rsidRDefault="000218F4" w:rsidP="000218F4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</w:t>
            </w:r>
          </w:p>
        </w:tc>
        <w:tc>
          <w:tcPr>
            <w:tcW w:w="1080" w:type="dxa"/>
          </w:tcPr>
          <w:p w14:paraId="56374A1C" w14:textId="77777777" w:rsidR="000218F4" w:rsidRDefault="000218F4" w:rsidP="000218F4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2531B1F7" w14:textId="222300BF" w:rsidR="000218F4" w:rsidRPr="007B3F5E" w:rsidRDefault="000218F4" w:rsidP="00021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</w:t>
            </w:r>
          </w:p>
        </w:tc>
      </w:tr>
      <w:tr w:rsidR="000218F4" w14:paraId="0FC01642" w14:textId="77777777" w:rsidTr="000218F4">
        <w:trPr>
          <w:cantSplit/>
          <w:trHeight w:val="144"/>
        </w:trPr>
        <w:tc>
          <w:tcPr>
            <w:tcW w:w="4680" w:type="dxa"/>
            <w:hideMark/>
          </w:tcPr>
          <w:p w14:paraId="5438064C" w14:textId="77777777" w:rsidR="000218F4" w:rsidRDefault="000218F4" w:rsidP="000218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ค่าเสื่อมราคาของสินทรัพย์สิทธิการใช้ที่ดิน อาคารและ</w:t>
            </w:r>
            <w:r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7973556E" w14:textId="77777777" w:rsidR="000218F4" w:rsidRDefault="000218F4" w:rsidP="00021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DA449F" w14:textId="40FBABF4" w:rsidR="000218F4" w:rsidRPr="00916DA3" w:rsidRDefault="000218F4" w:rsidP="00021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990" w:type="dxa"/>
          </w:tcPr>
          <w:p w14:paraId="0E7DF360" w14:textId="77777777" w:rsidR="000218F4" w:rsidRDefault="000218F4" w:rsidP="0002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5B68AB4C" w14:textId="10EE52F0" w:rsidR="000218F4" w:rsidRPr="007B3F5E" w:rsidRDefault="000218F4" w:rsidP="00184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30</w:t>
            </w:r>
          </w:p>
        </w:tc>
        <w:tc>
          <w:tcPr>
            <w:tcW w:w="270" w:type="dxa"/>
          </w:tcPr>
          <w:p w14:paraId="59806A3C" w14:textId="77777777" w:rsidR="000218F4" w:rsidRPr="007B3F5E" w:rsidRDefault="000218F4" w:rsidP="000218F4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A4ADDFC" w14:textId="77777777" w:rsidR="000218F4" w:rsidRDefault="000218F4" w:rsidP="000218F4">
            <w:pPr>
              <w:tabs>
                <w:tab w:val="clear" w:pos="227"/>
                <w:tab w:val="clear" w:pos="454"/>
                <w:tab w:val="clear" w:pos="680"/>
                <w:tab w:val="left" w:pos="57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5B47260C" w14:textId="78C4FD25" w:rsidR="000218F4" w:rsidRPr="007B3F5E" w:rsidRDefault="000218F4" w:rsidP="000218F4">
            <w:pPr>
              <w:tabs>
                <w:tab w:val="clear" w:pos="227"/>
                <w:tab w:val="clear" w:pos="454"/>
                <w:tab w:val="clear" w:pos="680"/>
                <w:tab w:val="left" w:pos="57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</w:t>
            </w:r>
          </w:p>
        </w:tc>
        <w:tc>
          <w:tcPr>
            <w:tcW w:w="1080" w:type="dxa"/>
          </w:tcPr>
          <w:p w14:paraId="40FA0CE5" w14:textId="77777777" w:rsidR="000218F4" w:rsidRDefault="000218F4" w:rsidP="000218F4">
            <w:pPr>
              <w:tabs>
                <w:tab w:val="clear" w:pos="227"/>
                <w:tab w:val="clear" w:pos="454"/>
                <w:tab w:val="clear" w:pos="680"/>
                <w:tab w:val="left" w:pos="57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2ACCD97B" w14:textId="53CD8C59" w:rsidR="000218F4" w:rsidRPr="007B3F5E" w:rsidRDefault="000218F4" w:rsidP="00021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12</w:t>
            </w:r>
          </w:p>
        </w:tc>
      </w:tr>
      <w:tr w:rsidR="000218F4" w14:paraId="5098A587" w14:textId="77777777" w:rsidTr="000218F4">
        <w:trPr>
          <w:cantSplit/>
          <w:trHeight w:val="144"/>
        </w:trPr>
        <w:tc>
          <w:tcPr>
            <w:tcW w:w="4680" w:type="dxa"/>
          </w:tcPr>
          <w:p w14:paraId="475E5BE9" w14:textId="6CCAC4BC" w:rsidR="000218F4" w:rsidRPr="00AC4B54" w:rsidRDefault="000218F4" w:rsidP="000218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</w:pPr>
            <w:r w:rsidRPr="00AC4B54"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รายได้ค่าเช่าที่ผันแปรตามยอดขาย</w:t>
            </w:r>
          </w:p>
        </w:tc>
        <w:tc>
          <w:tcPr>
            <w:tcW w:w="1080" w:type="dxa"/>
          </w:tcPr>
          <w:p w14:paraId="09F8E2EC" w14:textId="3830758B" w:rsidR="000218F4" w:rsidRPr="00916DA3" w:rsidRDefault="000218F4" w:rsidP="00021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90" w:type="dxa"/>
          </w:tcPr>
          <w:p w14:paraId="2C263314" w14:textId="40199726" w:rsidR="000218F4" w:rsidRPr="00442B40" w:rsidRDefault="000218F4" w:rsidP="00184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8445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11</w:t>
            </w:r>
          </w:p>
        </w:tc>
        <w:tc>
          <w:tcPr>
            <w:tcW w:w="270" w:type="dxa"/>
          </w:tcPr>
          <w:p w14:paraId="50825AB6" w14:textId="77777777" w:rsidR="000218F4" w:rsidRPr="00AC4B54" w:rsidRDefault="000218F4" w:rsidP="000218F4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3DEC6CB" w14:textId="30C85509" w:rsidR="000218F4" w:rsidRPr="00AC4B54" w:rsidRDefault="000218F4" w:rsidP="000218F4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047D28F3" w14:textId="0730BC35" w:rsidR="000218F4" w:rsidRPr="00AC4B54" w:rsidRDefault="000218F4" w:rsidP="000218F4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15F1A61" w14:textId="77777777" w:rsidR="00D07122" w:rsidRPr="003264EA" w:rsidRDefault="00D07122" w:rsidP="00650529">
      <w:pPr>
        <w:rPr>
          <w:rFonts w:asciiTheme="majorBidi" w:hAnsiTheme="majorBidi" w:cstheme="majorBidi"/>
          <w:sz w:val="24"/>
          <w:szCs w:val="24"/>
        </w:rPr>
      </w:pPr>
    </w:p>
    <w:p w14:paraId="60D4443F" w14:textId="50C65BE3" w:rsidR="008110A5" w:rsidRDefault="00C72EC8" w:rsidP="006505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650529">
        <w:rPr>
          <w:rFonts w:ascii="Angsana New" w:hAnsi="Angsana New"/>
          <w:spacing w:val="-2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</w:t>
      </w:r>
      <w:r w:rsidR="00C24504" w:rsidRPr="00650529">
        <w:rPr>
          <w:rFonts w:ascii="Angsana New" w:hAnsi="Angsana New"/>
          <w:spacing w:val="-2"/>
          <w:sz w:val="30"/>
          <w:szCs w:val="30"/>
        </w:rPr>
        <w:br/>
      </w:r>
      <w:r w:rsidRPr="00650529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442B40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650529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A873A1" w:rsidRPr="006263D0">
        <w:rPr>
          <w:rFonts w:asciiTheme="majorBidi" w:hAnsiTheme="majorBidi" w:cstheme="majorBidi"/>
          <w:sz w:val="30"/>
          <w:szCs w:val="30"/>
        </w:rPr>
        <w:t xml:space="preserve">31 </w:t>
      </w:r>
      <w:r w:rsidR="00442B4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A873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037FE" w:rsidRPr="00650529">
        <w:rPr>
          <w:rFonts w:ascii="Angsana New" w:hAnsi="Angsana New"/>
          <w:spacing w:val="-2"/>
          <w:sz w:val="30"/>
          <w:szCs w:val="30"/>
        </w:rPr>
        <w:t>256</w:t>
      </w:r>
      <w:r w:rsidR="00442B40">
        <w:rPr>
          <w:rFonts w:ascii="Angsana New" w:hAnsi="Angsana New"/>
          <w:spacing w:val="-2"/>
          <w:sz w:val="30"/>
          <w:szCs w:val="30"/>
        </w:rPr>
        <w:t>9</w:t>
      </w:r>
      <w:r w:rsidRPr="00650529">
        <w:rPr>
          <w:rFonts w:ascii="Angsana New" w:hAnsi="Angsana New"/>
          <w:spacing w:val="-2"/>
          <w:sz w:val="30"/>
          <w:szCs w:val="30"/>
          <w:cs/>
        </w:rPr>
        <w:t xml:space="preserve"> มี</w:t>
      </w:r>
      <w:r w:rsidRPr="00E4770F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117294" w:rsidRPr="00E4770F">
        <w:rPr>
          <w:rFonts w:ascii="Angsana New" w:hAnsi="Angsana New"/>
          <w:spacing w:val="-2"/>
          <w:sz w:val="30"/>
          <w:szCs w:val="30"/>
        </w:rPr>
        <w:t xml:space="preserve"> </w:t>
      </w:r>
      <w:r w:rsidR="00381E6C">
        <w:rPr>
          <w:rFonts w:ascii="Angsana New" w:hAnsi="Angsana New"/>
          <w:spacing w:val="-2"/>
          <w:sz w:val="30"/>
          <w:szCs w:val="30"/>
        </w:rPr>
        <w:t>299.3</w:t>
      </w:r>
      <w:r w:rsidR="002C16DF">
        <w:rPr>
          <w:rFonts w:ascii="Angsana New" w:hAnsi="Angsana New"/>
          <w:spacing w:val="-2"/>
          <w:sz w:val="30"/>
          <w:szCs w:val="30"/>
        </w:rPr>
        <w:t>9</w:t>
      </w:r>
      <w:r w:rsidRPr="00E4770F">
        <w:rPr>
          <w:rFonts w:ascii="Angsana New" w:hAnsi="Angsana New"/>
          <w:spacing w:val="-2"/>
          <w:sz w:val="30"/>
          <w:szCs w:val="30"/>
        </w:rPr>
        <w:t xml:space="preserve"> </w:t>
      </w:r>
      <w:r w:rsidRPr="00E4770F">
        <w:rPr>
          <w:rFonts w:ascii="Angsana New" w:hAnsi="Angsana New"/>
          <w:spacing w:val="-2"/>
          <w:sz w:val="30"/>
          <w:szCs w:val="30"/>
          <w:cs/>
        </w:rPr>
        <w:t>ล้านบาทและ</w:t>
      </w:r>
      <w:r w:rsidR="00117294" w:rsidRPr="00E4770F">
        <w:rPr>
          <w:rFonts w:ascii="Angsana New" w:hAnsi="Angsana New"/>
          <w:spacing w:val="-2"/>
          <w:sz w:val="30"/>
          <w:szCs w:val="30"/>
        </w:rPr>
        <w:t xml:space="preserve"> </w:t>
      </w:r>
      <w:r w:rsidR="00381E6C">
        <w:rPr>
          <w:rFonts w:ascii="Angsana New" w:hAnsi="Angsana New"/>
          <w:spacing w:val="-2"/>
          <w:sz w:val="30"/>
          <w:szCs w:val="30"/>
        </w:rPr>
        <w:t>31.31</w:t>
      </w:r>
      <w:r w:rsidR="00442B40">
        <w:rPr>
          <w:rFonts w:ascii="Angsana New" w:hAnsi="Angsana New"/>
          <w:spacing w:val="-2"/>
          <w:sz w:val="30"/>
          <w:szCs w:val="30"/>
        </w:rPr>
        <w:t xml:space="preserve"> </w:t>
      </w:r>
      <w:r w:rsidRPr="00E4770F">
        <w:rPr>
          <w:rFonts w:ascii="Angsana New" w:hAnsi="Angsana New"/>
          <w:spacing w:val="-2"/>
          <w:sz w:val="30"/>
          <w:szCs w:val="30"/>
          <w:cs/>
        </w:rPr>
        <w:t>ล้าน</w:t>
      </w:r>
      <w:r w:rsidRPr="00650529">
        <w:rPr>
          <w:rFonts w:ascii="Angsana New" w:hAnsi="Angsana New"/>
          <w:spacing w:val="-2"/>
          <w:sz w:val="30"/>
          <w:szCs w:val="30"/>
          <w:cs/>
        </w:rPr>
        <w:t>บาท ตามลำดับ</w:t>
      </w:r>
      <w:r w:rsidRPr="00650529">
        <w:rPr>
          <w:rFonts w:ascii="Angsana New" w:hAnsi="Angsana New"/>
          <w:spacing w:val="-2"/>
          <w:sz w:val="30"/>
          <w:szCs w:val="30"/>
        </w:rPr>
        <w:t xml:space="preserve"> </w:t>
      </w:r>
      <w:r w:rsidRPr="00650529">
        <w:rPr>
          <w:rFonts w:ascii="Angsana New" w:hAnsi="Angsana New"/>
          <w:spacing w:val="-2"/>
          <w:sz w:val="30"/>
          <w:szCs w:val="30"/>
          <w:cs/>
        </w:rPr>
        <w:br/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A90E9A" w:rsidRPr="009E1F51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442B40">
        <w:rPr>
          <w:rFonts w:asciiTheme="majorBidi" w:hAnsiTheme="majorBidi" w:cstheme="majorBidi" w:hint="cs"/>
          <w:i/>
          <w:iCs/>
          <w:sz w:val="30"/>
          <w:szCs w:val="30"/>
          <w:cs/>
        </w:rPr>
        <w:t>มีนาคม</w:t>
      </w:r>
      <w:r w:rsidR="00A90E9A" w:rsidRPr="009E1F5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037FE" w:rsidRPr="00650529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442B40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Pr="00650529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Pr="00650529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442B40">
        <w:rPr>
          <w:rFonts w:ascii="Angsana New" w:hAnsi="Angsana New"/>
          <w:i/>
          <w:iCs/>
          <w:spacing w:val="-2"/>
          <w:sz w:val="30"/>
          <w:szCs w:val="30"/>
        </w:rPr>
        <w:t>271.14</w:t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50529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50529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และ </w:t>
      </w:r>
      <w:r w:rsidR="002A2AE8">
        <w:rPr>
          <w:rFonts w:ascii="Angsana New" w:hAnsi="Angsana New"/>
          <w:i/>
          <w:iCs/>
          <w:spacing w:val="-2"/>
          <w:sz w:val="30"/>
          <w:szCs w:val="30"/>
        </w:rPr>
        <w:t>24.22</w:t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50529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 ตามลำดับ</w:t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14:paraId="11D47923" w14:textId="77777777" w:rsidR="0009766A" w:rsidRPr="00BE215E" w:rsidRDefault="0009766A" w:rsidP="00BA144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i/>
          <w:iCs/>
          <w:spacing w:val="-2"/>
          <w:sz w:val="22"/>
          <w:szCs w:val="22"/>
        </w:rPr>
      </w:pPr>
    </w:p>
    <w:p w14:paraId="5C506C38" w14:textId="32C0A5E9" w:rsidR="00D120CE" w:rsidRPr="007A7287" w:rsidRDefault="00D120CE" w:rsidP="00D120CE">
      <w:pPr>
        <w:pStyle w:val="Heading6"/>
        <w:numPr>
          <w:ilvl w:val="0"/>
          <w:numId w:val="20"/>
        </w:numPr>
        <w:ind w:left="540"/>
        <w:jc w:val="both"/>
        <w:rPr>
          <w:rFonts w:ascii="Angsana New" w:hAnsi="Angsana New"/>
          <w:spacing w:val="-2"/>
          <w:sz w:val="30"/>
          <w:szCs w:val="30"/>
        </w:rPr>
      </w:pPr>
      <w:r w:rsidRPr="007A7287">
        <w:rPr>
          <w:rFonts w:ascii="Angsana New" w:hAnsi="Angsana New" w:hint="cs"/>
          <w:spacing w:val="-2"/>
          <w:sz w:val="30"/>
          <w:szCs w:val="30"/>
          <w:cs/>
        </w:rPr>
        <w:t>หุ้นกู้</w:t>
      </w:r>
    </w:p>
    <w:p w14:paraId="417F99BA" w14:textId="77777777" w:rsidR="00117314" w:rsidRPr="003264EA" w:rsidRDefault="00117314" w:rsidP="00117314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227A094E" w14:textId="18E06E9D" w:rsidR="001378FF" w:rsidRPr="007A7287" w:rsidRDefault="001378FF" w:rsidP="001378F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7A7287">
        <w:rPr>
          <w:rFonts w:asciiTheme="majorBidi" w:hAnsiTheme="majorBidi"/>
          <w:sz w:val="30"/>
          <w:szCs w:val="30"/>
          <w:cs/>
          <w:lang w:eastAsia="x-none"/>
        </w:rPr>
        <w:t>การ</w:t>
      </w:r>
      <w:r w:rsidR="008860CA">
        <w:rPr>
          <w:rFonts w:asciiTheme="majorBidi" w:hAnsiTheme="majorBidi" w:hint="cs"/>
          <w:sz w:val="30"/>
          <w:szCs w:val="30"/>
          <w:cs/>
          <w:lang w:eastAsia="x-none"/>
        </w:rPr>
        <w:t>ออกหุ้นกู้ และการ</w:t>
      </w:r>
      <w:r w:rsidRPr="007A7287">
        <w:rPr>
          <w:rFonts w:asciiTheme="majorBidi" w:hAnsiTheme="majorBidi"/>
          <w:sz w:val="30"/>
          <w:szCs w:val="30"/>
          <w:cs/>
          <w:lang w:eastAsia="x-none"/>
        </w:rPr>
        <w:t>ไถ่ถอนหุ้นกู้ระหว่างงวด</w:t>
      </w:r>
      <w:r w:rsidR="002A2AE8" w:rsidRPr="007A7287">
        <w:rPr>
          <w:rFonts w:asciiTheme="majorBidi" w:hAnsiTheme="majorBidi" w:hint="cs"/>
          <w:sz w:val="30"/>
          <w:szCs w:val="30"/>
          <w:cs/>
          <w:lang w:eastAsia="x-none"/>
        </w:rPr>
        <w:t>หก</w:t>
      </w:r>
      <w:r w:rsidRPr="007A7287">
        <w:rPr>
          <w:rFonts w:asciiTheme="majorBidi" w:hAnsiTheme="majorBidi"/>
          <w:sz w:val="30"/>
          <w:szCs w:val="30"/>
          <w:cs/>
          <w:lang w:eastAsia="x-none"/>
        </w:rPr>
        <w:t xml:space="preserve">เดือนสิ้นสุด ณ วันที่ </w:t>
      </w:r>
      <w:r w:rsidRPr="007A7287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="002A2AE8" w:rsidRPr="007A7287">
        <w:rPr>
          <w:rFonts w:asciiTheme="majorBidi" w:hAnsiTheme="majorBidi" w:hint="cs"/>
          <w:sz w:val="30"/>
          <w:szCs w:val="30"/>
          <w:cs/>
          <w:lang w:eastAsia="x-none"/>
        </w:rPr>
        <w:t>มีนาคม</w:t>
      </w:r>
      <w:r w:rsidRPr="007A7287">
        <w:rPr>
          <w:rFonts w:asciiTheme="majorBidi" w:hAnsiTheme="majorBidi"/>
          <w:sz w:val="30"/>
          <w:szCs w:val="30"/>
          <w:cs/>
          <w:lang w:eastAsia="x-none"/>
        </w:rPr>
        <w:t xml:space="preserve"> มีดังนี้</w:t>
      </w:r>
    </w:p>
    <w:p w14:paraId="4271C351" w14:textId="77777777" w:rsidR="00C642EA" w:rsidRPr="00BE215E" w:rsidRDefault="00C642EA" w:rsidP="001378F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Theme="majorBidi" w:hAnsiTheme="majorBidi"/>
          <w:sz w:val="24"/>
          <w:szCs w:val="24"/>
          <w:lang w:eastAsia="x-none"/>
        </w:rPr>
      </w:pPr>
    </w:p>
    <w:tbl>
      <w:tblPr>
        <w:tblW w:w="90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63"/>
        <w:gridCol w:w="760"/>
        <w:gridCol w:w="954"/>
        <w:gridCol w:w="238"/>
        <w:gridCol w:w="943"/>
        <w:gridCol w:w="238"/>
        <w:gridCol w:w="903"/>
        <w:gridCol w:w="238"/>
        <w:gridCol w:w="934"/>
      </w:tblGrid>
      <w:tr w:rsidR="00C642EA" w:rsidRPr="007A7287" w14:paraId="7B6722EA" w14:textId="77777777" w:rsidTr="00A91A80">
        <w:trPr>
          <w:trHeight w:val="299"/>
          <w:tblHeader/>
        </w:trPr>
        <w:tc>
          <w:tcPr>
            <w:tcW w:w="2129" w:type="pct"/>
          </w:tcPr>
          <w:p w14:paraId="3D526E4C" w14:textId="77777777" w:rsidR="00C642EA" w:rsidRPr="007A7287" w:rsidRDefault="00C642EA" w:rsidP="00A9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9" w:type="pct"/>
          </w:tcPr>
          <w:p w14:paraId="1E5E358C" w14:textId="77777777" w:rsidR="00C642EA" w:rsidRPr="007A728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1F3910D5" w14:textId="77777777" w:rsidR="00C642EA" w:rsidRPr="007A728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2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B476E1A" w14:textId="77777777" w:rsidR="00C642EA" w:rsidRPr="007A728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pct"/>
            <w:gridSpan w:val="3"/>
          </w:tcPr>
          <w:p w14:paraId="2E57DA86" w14:textId="77777777" w:rsidR="00C642EA" w:rsidRPr="007A728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2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38BC" w:rsidRPr="007A7287" w14:paraId="298D0889" w14:textId="77777777" w:rsidTr="00A91A80">
        <w:trPr>
          <w:trHeight w:val="284"/>
          <w:tblHeader/>
        </w:trPr>
        <w:tc>
          <w:tcPr>
            <w:tcW w:w="2129" w:type="pct"/>
          </w:tcPr>
          <w:p w14:paraId="3EB35BDA" w14:textId="77777777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9" w:type="pct"/>
          </w:tcPr>
          <w:p w14:paraId="01D782F4" w14:textId="77777777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6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26" w:type="pct"/>
          </w:tcPr>
          <w:p w14:paraId="43C78C6E" w14:textId="397F5E3B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7287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1" w:type="pct"/>
          </w:tcPr>
          <w:p w14:paraId="59631DDF" w14:textId="77777777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4A7DD08C" w14:textId="76D10AB0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728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" w:type="pct"/>
          </w:tcPr>
          <w:p w14:paraId="57B67136" w14:textId="77777777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0D22031B" w14:textId="473AFE5B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7287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1" w:type="pct"/>
          </w:tcPr>
          <w:p w14:paraId="6CDDD828" w14:textId="77777777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15BA5CF6" w14:textId="5E448C47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728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B838BC" w:rsidRPr="007A7287" w14:paraId="172CE09C" w14:textId="77777777" w:rsidTr="00A91A80">
        <w:trPr>
          <w:trHeight w:val="284"/>
          <w:tblHeader/>
        </w:trPr>
        <w:tc>
          <w:tcPr>
            <w:tcW w:w="2129" w:type="pct"/>
          </w:tcPr>
          <w:p w14:paraId="228D27F8" w14:textId="77777777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9" w:type="pct"/>
          </w:tcPr>
          <w:p w14:paraId="1C43116A" w14:textId="77777777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2" w:type="pct"/>
            <w:gridSpan w:val="7"/>
          </w:tcPr>
          <w:p w14:paraId="53FFCB73" w14:textId="77777777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72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A5843" w:rsidRPr="007A7287" w14:paraId="6A464F36" w14:textId="77777777" w:rsidTr="00A91A80">
        <w:trPr>
          <w:trHeight w:val="292"/>
          <w:tblHeader/>
        </w:trPr>
        <w:tc>
          <w:tcPr>
            <w:tcW w:w="2129" w:type="pct"/>
            <w:vAlign w:val="bottom"/>
          </w:tcPr>
          <w:p w14:paraId="1F4EA450" w14:textId="452D829E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A72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A728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A728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7A72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16DF">
              <w:rPr>
                <w:rFonts w:ascii="Angsana New" w:hAnsi="Angsana New"/>
                <w:sz w:val="30"/>
                <w:szCs w:val="30"/>
              </w:rPr>
              <w:t>2568 / 2567</w:t>
            </w:r>
          </w:p>
        </w:tc>
        <w:tc>
          <w:tcPr>
            <w:tcW w:w="419" w:type="pct"/>
          </w:tcPr>
          <w:p w14:paraId="2702448A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1D0C33CF" w14:textId="73044FB8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A7287">
              <w:rPr>
                <w:rFonts w:ascii="Angsana New" w:hAnsi="Angsana New"/>
                <w:sz w:val="30"/>
                <w:szCs w:val="30"/>
              </w:rPr>
              <w:t>33,944</w:t>
            </w:r>
          </w:p>
        </w:tc>
        <w:tc>
          <w:tcPr>
            <w:tcW w:w="131" w:type="pct"/>
          </w:tcPr>
          <w:p w14:paraId="782C3F39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5482624B" w14:textId="30B53B20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A7287">
              <w:rPr>
                <w:rFonts w:ascii="Angsana New" w:hAnsi="Angsana New"/>
                <w:sz w:val="30"/>
                <w:szCs w:val="30"/>
              </w:rPr>
              <w:t>33,</w:t>
            </w: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3720C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1" w:type="pct"/>
          </w:tcPr>
          <w:p w14:paraId="2901C95D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4496C0C3" w14:textId="633AAD81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A7287">
              <w:rPr>
                <w:rFonts w:ascii="Angsana New" w:hAnsi="Angsana New"/>
                <w:sz w:val="30"/>
                <w:szCs w:val="30"/>
              </w:rPr>
              <w:t>33,944</w:t>
            </w:r>
          </w:p>
        </w:tc>
        <w:tc>
          <w:tcPr>
            <w:tcW w:w="131" w:type="pct"/>
          </w:tcPr>
          <w:p w14:paraId="666DD9B8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1F4662BA" w14:textId="48A20405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A728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1,71</w:t>
            </w:r>
            <w:r w:rsidR="008860C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A5843" w:rsidRPr="007A7287" w14:paraId="1516538A" w14:textId="77777777" w:rsidTr="00A91A80">
        <w:trPr>
          <w:trHeight w:val="292"/>
          <w:tblHeader/>
        </w:trPr>
        <w:tc>
          <w:tcPr>
            <w:tcW w:w="2129" w:type="pct"/>
            <w:vAlign w:val="bottom"/>
          </w:tcPr>
          <w:p w14:paraId="782393ED" w14:textId="1140A103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กระแสเงินสดรับจากการออกหุ้นกู้</w:t>
            </w:r>
          </w:p>
        </w:tc>
        <w:tc>
          <w:tcPr>
            <w:tcW w:w="419" w:type="pct"/>
          </w:tcPr>
          <w:p w14:paraId="07EEE190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72500B87" w14:textId="390E2B3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3,435</w:t>
            </w:r>
          </w:p>
        </w:tc>
        <w:tc>
          <w:tcPr>
            <w:tcW w:w="131" w:type="pct"/>
          </w:tcPr>
          <w:p w14:paraId="03D73F6B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73A8ABA2" w14:textId="28C6D69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131" w:type="pct"/>
          </w:tcPr>
          <w:p w14:paraId="28CD55CC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686134F8" w14:textId="5D1F1E08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3,435</w:t>
            </w:r>
          </w:p>
        </w:tc>
        <w:tc>
          <w:tcPr>
            <w:tcW w:w="131" w:type="pct"/>
          </w:tcPr>
          <w:p w14:paraId="743A0155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705201A7" w14:textId="23FE886C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</w:tr>
      <w:tr w:rsidR="005A5843" w:rsidRPr="007A7287" w14:paraId="36C4B3B6" w14:textId="77777777" w:rsidTr="00A91A80">
        <w:trPr>
          <w:trHeight w:val="292"/>
          <w:tblHeader/>
        </w:trPr>
        <w:tc>
          <w:tcPr>
            <w:tcW w:w="2129" w:type="pct"/>
          </w:tcPr>
          <w:p w14:paraId="2659BC0F" w14:textId="2836569A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7A7287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กระแสเงินสดจ่ายคืนเงินต้น</w:t>
            </w:r>
          </w:p>
        </w:tc>
        <w:tc>
          <w:tcPr>
            <w:tcW w:w="419" w:type="pct"/>
          </w:tcPr>
          <w:p w14:paraId="5B906570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4D90594C" w14:textId="00741C22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(5,971)</w:t>
            </w:r>
          </w:p>
        </w:tc>
        <w:tc>
          <w:tcPr>
            <w:tcW w:w="131" w:type="pct"/>
          </w:tcPr>
          <w:p w14:paraId="35BE89C2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69B7A673" w14:textId="545B31FB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(4,300)</w:t>
            </w:r>
          </w:p>
        </w:tc>
        <w:tc>
          <w:tcPr>
            <w:tcW w:w="131" w:type="pct"/>
          </w:tcPr>
          <w:p w14:paraId="457974DA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5F849853" w14:textId="0DCFEF8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(5,971)</w:t>
            </w:r>
          </w:p>
        </w:tc>
        <w:tc>
          <w:tcPr>
            <w:tcW w:w="131" w:type="pct"/>
          </w:tcPr>
          <w:p w14:paraId="7CD48CC7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0129AC54" w14:textId="60DADEE4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(2,800)</w:t>
            </w:r>
          </w:p>
        </w:tc>
      </w:tr>
      <w:tr w:rsidR="005A5843" w:rsidRPr="007A7287" w14:paraId="6EAD1B95" w14:textId="77777777" w:rsidTr="00A91A80">
        <w:trPr>
          <w:trHeight w:val="292"/>
          <w:tblHeader/>
        </w:trPr>
        <w:tc>
          <w:tcPr>
            <w:tcW w:w="2129" w:type="pct"/>
          </w:tcPr>
          <w:p w14:paraId="332F1281" w14:textId="2823B25F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7A7287">
              <w:rPr>
                <w:rFonts w:ascii="Angsana New" w:hAnsi="Angsana New" w:hint="cs"/>
                <w:sz w:val="30"/>
                <w:szCs w:val="30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419" w:type="pct"/>
          </w:tcPr>
          <w:p w14:paraId="2FE5A572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1808E44D" w14:textId="27D52CFF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(76)</w:t>
            </w:r>
          </w:p>
        </w:tc>
        <w:tc>
          <w:tcPr>
            <w:tcW w:w="131" w:type="pct"/>
          </w:tcPr>
          <w:p w14:paraId="282B284E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1AB5F302" w14:textId="1D4A9D24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</w:t>
            </w:r>
            <w:r w:rsidR="003720C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51384FD1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785AF8B0" w14:textId="7D24C09E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(76)</w:t>
            </w:r>
          </w:p>
        </w:tc>
        <w:tc>
          <w:tcPr>
            <w:tcW w:w="131" w:type="pct"/>
          </w:tcPr>
          <w:p w14:paraId="55036A21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7F0B46EE" w14:textId="150F6B08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</w:t>
            </w:r>
            <w:r w:rsidR="008860CA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A5843" w:rsidRPr="009E2F97" w14:paraId="04DC52A9" w14:textId="77777777" w:rsidTr="00A91A80">
        <w:trPr>
          <w:trHeight w:val="292"/>
          <w:tblHeader/>
        </w:trPr>
        <w:tc>
          <w:tcPr>
            <w:tcW w:w="2129" w:type="pct"/>
          </w:tcPr>
          <w:p w14:paraId="475FBC3D" w14:textId="30CC41AA" w:rsidR="005A5843" w:rsidRPr="009E2F9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2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</w:t>
            </w:r>
            <w:r w:rsidRPr="007A7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A7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A72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19" w:type="pct"/>
          </w:tcPr>
          <w:p w14:paraId="3EC54FD8" w14:textId="77777777" w:rsidR="005A5843" w:rsidRPr="009E2F9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3294E996" w14:textId="0D2DFB17" w:rsidR="005A5843" w:rsidRPr="009E2F9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31,332</w:t>
            </w:r>
          </w:p>
        </w:tc>
        <w:tc>
          <w:tcPr>
            <w:tcW w:w="131" w:type="pct"/>
          </w:tcPr>
          <w:p w14:paraId="15D1EA59" w14:textId="77777777" w:rsidR="005A5843" w:rsidRPr="009E2F9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31181D6B" w14:textId="2C0B50A1" w:rsidR="005A5843" w:rsidRPr="007B3F5E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30,837</w:t>
            </w:r>
          </w:p>
        </w:tc>
        <w:tc>
          <w:tcPr>
            <w:tcW w:w="131" w:type="pct"/>
          </w:tcPr>
          <w:p w14:paraId="052D577C" w14:textId="77777777" w:rsidR="005A5843" w:rsidRPr="007B3F5E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3781D9B5" w14:textId="05FE5E8B" w:rsidR="005A5843" w:rsidRPr="007B3F5E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31,332</w:t>
            </w:r>
          </w:p>
        </w:tc>
        <w:tc>
          <w:tcPr>
            <w:tcW w:w="131" w:type="pct"/>
          </w:tcPr>
          <w:p w14:paraId="0B89CE4C" w14:textId="77777777" w:rsidR="005A5843" w:rsidRPr="007B3F5E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</w:tcPr>
          <w:p w14:paraId="40BBEF68" w14:textId="199AFB37" w:rsidR="005A5843" w:rsidRPr="00F8663D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30,837</w:t>
            </w:r>
          </w:p>
        </w:tc>
      </w:tr>
    </w:tbl>
    <w:p w14:paraId="16B6313A" w14:textId="77777777" w:rsidR="00916DA3" w:rsidRPr="00BE215E" w:rsidRDefault="00916DA3" w:rsidP="00D51657">
      <w:pPr>
        <w:rPr>
          <w:rFonts w:asciiTheme="majorBidi" w:hAnsiTheme="majorBidi" w:cstheme="majorBidi"/>
          <w:sz w:val="24"/>
          <w:szCs w:val="24"/>
        </w:rPr>
      </w:pPr>
    </w:p>
    <w:p w14:paraId="47B092C4" w14:textId="11EEC892" w:rsidR="00F97F07" w:rsidRDefault="00F97F07" w:rsidP="000603E4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F97F07">
        <w:rPr>
          <w:rFonts w:ascii="Angsana New" w:hAnsi="Angsana New" w:hint="cs"/>
          <w:sz w:val="30"/>
          <w:szCs w:val="30"/>
          <w:cs/>
        </w:rPr>
        <w:t>ในระหว่างงวดหกเดือนสิ้นสุดวันที่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31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มีนาค</w:t>
      </w:r>
      <w:r>
        <w:rPr>
          <w:rFonts w:ascii="Angsana New" w:hAnsi="Angsana New" w:hint="cs"/>
          <w:sz w:val="30"/>
          <w:szCs w:val="30"/>
          <w:cs/>
        </w:rPr>
        <w:t xml:space="preserve">ม </w:t>
      </w:r>
      <w:r>
        <w:rPr>
          <w:rFonts w:ascii="Angsana New" w:hAnsi="Angsana New"/>
          <w:sz w:val="30"/>
          <w:szCs w:val="30"/>
        </w:rPr>
        <w:t xml:space="preserve">2569 </w:t>
      </w:r>
      <w:r w:rsidRPr="00F97F07">
        <w:rPr>
          <w:rFonts w:ascii="Angsana New" w:hAnsi="Angsana New" w:hint="cs"/>
          <w:sz w:val="30"/>
          <w:szCs w:val="30"/>
          <w:cs/>
        </w:rPr>
        <w:t>บริษัทได้ออกหุ้นกู้ชนิดระบุชื่อผู้ถือ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ประเภทไม่ด้อยสิทธิ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ไม่มีหลักประกัน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ทั้งมีและไม่มีผู้แทนผู้ถือหุ้นกู้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โดยมีมูลค่าที่ตราไว้หน่วยละ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1,000 </w:t>
      </w:r>
      <w:r w:rsidRPr="00F97F07">
        <w:rPr>
          <w:rFonts w:ascii="Angsana New" w:hAnsi="Angsana New" w:hint="cs"/>
          <w:sz w:val="30"/>
          <w:szCs w:val="30"/>
          <w:cs/>
        </w:rPr>
        <w:t>บาท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มีราคาเสนอขายหน่วยละ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942.12228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บาท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905.49089 </w:t>
      </w:r>
      <w:r w:rsidRPr="00F97F07">
        <w:rPr>
          <w:rFonts w:ascii="Angsana New" w:hAnsi="Angsana New" w:hint="cs"/>
          <w:sz w:val="30"/>
          <w:szCs w:val="30"/>
          <w:cs/>
        </w:rPr>
        <w:t>บาท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ซึ่งเป็นหุ้นกู้ประเภทที่ไม่มีการจ่ายชำระดอกเบี้ยตลอดอายุหุ้นกู้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โดยหุ้นกู้ประเภทที่ไม่มีการจ่ายชำระดอกเบี้ยทั้งสองชุดมีอัตราคิดลดร้อยละ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="000F0213">
        <w:rPr>
          <w:rFonts w:ascii="Angsana New" w:hAnsi="Angsana New"/>
          <w:sz w:val="30"/>
          <w:szCs w:val="30"/>
        </w:rPr>
        <w:t>2.00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ต่อปี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และร้อยละ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="000F0213">
        <w:rPr>
          <w:rFonts w:ascii="Angsana New" w:hAnsi="Angsana New"/>
          <w:sz w:val="30"/>
          <w:szCs w:val="30"/>
        </w:rPr>
        <w:t>2.50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ต่อปี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และราคาเสนอขายหน่วยละ</w:t>
      </w:r>
      <w:r>
        <w:rPr>
          <w:rFonts w:ascii="Angsana New" w:hAnsi="Angsana New"/>
          <w:sz w:val="30"/>
          <w:szCs w:val="30"/>
        </w:rPr>
        <w:t xml:space="preserve"> 1,000 </w:t>
      </w:r>
      <w:r w:rsidRPr="00F97F07">
        <w:rPr>
          <w:rFonts w:ascii="Angsana New" w:hAnsi="Angsana New" w:hint="cs"/>
          <w:sz w:val="30"/>
          <w:szCs w:val="30"/>
          <w:cs/>
        </w:rPr>
        <w:t>บาท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ซึ่งเป็นหุ้นกู้ประเภทที่มีการจ่ายชำระดอกเบี้ยทุก</w:t>
      </w:r>
      <w:r w:rsidRPr="00F97F07">
        <w:rPr>
          <w:rFonts w:ascii="Angsana New" w:hAnsi="Angsana New"/>
          <w:sz w:val="30"/>
          <w:szCs w:val="30"/>
          <w:cs/>
        </w:rPr>
        <w:t xml:space="preserve"> 6 </w:t>
      </w:r>
      <w:r w:rsidRPr="00F97F07">
        <w:rPr>
          <w:rFonts w:ascii="Angsana New" w:hAnsi="Angsana New" w:hint="cs"/>
          <w:sz w:val="30"/>
          <w:szCs w:val="30"/>
          <w:cs/>
        </w:rPr>
        <w:t>เดือน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ทั้งนี้บริษัทต้องปฏิบัติตามเงื่อนไขที่กำหนด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255ECB71" w14:textId="5B744634" w:rsidR="0050668D" w:rsidRPr="00A04E91" w:rsidRDefault="009164C8" w:rsidP="002073ED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ส่</w:t>
      </w:r>
      <w:r w:rsidR="00A04E91" w:rsidRPr="006375B5">
        <w:rPr>
          <w:rFonts w:ascii="Angsana New" w:hAnsi="Angsana New"/>
          <w:sz w:val="30"/>
          <w:szCs w:val="30"/>
          <w:cs/>
        </w:rPr>
        <w:t>วนงานดำเนินงาน</w:t>
      </w:r>
      <w:r w:rsidR="00A04E91" w:rsidRPr="006375B5">
        <w:rPr>
          <w:rFonts w:ascii="Angsana New" w:hAnsi="Angsana New" w:hint="cs"/>
          <w:sz w:val="30"/>
          <w:szCs w:val="30"/>
          <w:cs/>
          <w:lang w:val="en-US"/>
        </w:rPr>
        <w:t>และการจำแนกรายได้</w:t>
      </w:r>
    </w:p>
    <w:p w14:paraId="4E88DAB8" w14:textId="77777777" w:rsidR="009A45B0" w:rsidRPr="003264EA" w:rsidRDefault="009A45B0">
      <w:pPr>
        <w:spacing w:line="240" w:lineRule="auto"/>
        <w:rPr>
          <w:rFonts w:ascii="Angsana New" w:hAnsi="Angsana New"/>
          <w:color w:val="2E74B5"/>
          <w:sz w:val="16"/>
          <w:szCs w:val="16"/>
        </w:rPr>
      </w:pPr>
    </w:p>
    <w:p w14:paraId="0C696813" w14:textId="4BF011E9" w:rsidR="002073ED" w:rsidRPr="006375B5" w:rsidRDefault="002073ED" w:rsidP="002073ED">
      <w:pPr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Pr="006375B5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="000603E4">
        <w:rPr>
          <w:rFonts w:ascii="Angsana New" w:hAnsi="Angsana New"/>
          <w:sz w:val="30"/>
          <w:szCs w:val="30"/>
        </w:rPr>
        <w:t xml:space="preserve"> 4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>
        <w:rPr>
          <w:rFonts w:ascii="Angsana New" w:hAnsi="Angsana New"/>
          <w:sz w:val="30"/>
          <w:szCs w:val="30"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6375B5">
        <w:rPr>
          <w:rFonts w:ascii="Angsana New" w:hAnsi="Angsana New" w:hint="cs"/>
          <w:sz w:val="30"/>
          <w:szCs w:val="30"/>
          <w:cs/>
        </w:rPr>
        <w:t>ลุ่มบริษัท</w:t>
      </w:r>
      <w:r>
        <w:rPr>
          <w:rFonts w:ascii="Angsana New" w:hAnsi="Angsana New" w:hint="cs"/>
          <w:sz w:val="30"/>
          <w:szCs w:val="30"/>
          <w:cs/>
        </w:rPr>
        <w:t>ที่มี</w:t>
      </w:r>
      <w:r w:rsidRPr="006375B5">
        <w:rPr>
          <w:rFonts w:ascii="Angsana New" w:hAnsi="Angsana New" w:hint="cs"/>
          <w:sz w:val="30"/>
          <w:szCs w:val="30"/>
          <w:cs/>
        </w:rPr>
        <w:t>ธุรกิจและบริการที่แตกต่างกัน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เนื่องจากการใช้เทคโนโลยีและกลยุทธ์ทางการตลาดที่แตกต่างกัน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42CA502F" w14:textId="77777777" w:rsidR="002073ED" w:rsidRPr="003264EA" w:rsidRDefault="002073ED" w:rsidP="002073ED">
      <w:pPr>
        <w:ind w:left="518"/>
        <w:jc w:val="thaiDistribute"/>
        <w:rPr>
          <w:rFonts w:ascii="Angsana New" w:hAnsi="Angsana New"/>
          <w:sz w:val="16"/>
          <w:szCs w:val="16"/>
        </w:rPr>
      </w:pPr>
    </w:p>
    <w:p w14:paraId="6672E626" w14:textId="77777777" w:rsidR="002073ED" w:rsidRPr="006375B5" w:rsidRDefault="002073ED" w:rsidP="0020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0E564C">
        <w:rPr>
          <w:rFonts w:ascii="Angsana New" w:hAnsi="Angsana New"/>
          <w:sz w:val="30"/>
          <w:szCs w:val="30"/>
        </w:rPr>
        <w:t>1</w:t>
      </w:r>
      <w:r w:rsidRPr="006375B5">
        <w:rPr>
          <w:rFonts w:ascii="Angsana New" w:hAnsi="Angsana New"/>
          <w:sz w:val="30"/>
          <w:szCs w:val="30"/>
          <w:cs/>
        </w:rPr>
        <w:t xml:space="preserve"> 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ธุรกิจพัฒนาอสังหาริมทรัพย์เพื่อขาย</w:t>
      </w:r>
    </w:p>
    <w:p w14:paraId="60F44028" w14:textId="77777777" w:rsidR="002073ED" w:rsidRPr="006375B5" w:rsidRDefault="002073ED" w:rsidP="0020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0E564C">
        <w:rPr>
          <w:rFonts w:ascii="Angsana New" w:hAnsi="Angsana New"/>
          <w:sz w:val="30"/>
          <w:szCs w:val="30"/>
        </w:rPr>
        <w:t>2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ธุรกิจ</w:t>
      </w:r>
      <w:r w:rsidRPr="006375B5">
        <w:rPr>
          <w:rFonts w:ascii="Angsana New" w:hAnsi="Angsana New" w:hint="cs"/>
          <w:sz w:val="30"/>
          <w:szCs w:val="30"/>
          <w:cs/>
        </w:rPr>
        <w:t>พัฒนาอสังหาริมทรัพย์เพื่อการลงทุนเพื่ออุตสาหกรรม</w:t>
      </w:r>
    </w:p>
    <w:p w14:paraId="154E1E25" w14:textId="77777777" w:rsidR="002073ED" w:rsidRPr="006375B5" w:rsidRDefault="002073ED" w:rsidP="0020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0E564C">
        <w:rPr>
          <w:rFonts w:ascii="Angsana New" w:hAnsi="Angsana New"/>
          <w:sz w:val="30"/>
          <w:szCs w:val="30"/>
        </w:rPr>
        <w:t>3</w:t>
      </w:r>
      <w:r w:rsidRPr="006375B5">
        <w:rPr>
          <w:rFonts w:ascii="Angsana New" w:hAnsi="Angsana New"/>
          <w:sz w:val="30"/>
          <w:szCs w:val="30"/>
          <w:cs/>
        </w:rPr>
        <w:tab/>
        <w:t xml:space="preserve">   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ธุรกิจให้เช่าและบริการอาคารเพื่อการพาณิชย์</w:t>
      </w:r>
    </w:p>
    <w:p w14:paraId="70E71C39" w14:textId="77777777" w:rsidR="002073ED" w:rsidRPr="006375B5" w:rsidRDefault="002073ED" w:rsidP="0020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0E564C">
        <w:rPr>
          <w:rFonts w:ascii="Angsana New" w:hAnsi="Angsana New"/>
          <w:sz w:val="30"/>
          <w:szCs w:val="30"/>
        </w:rPr>
        <w:t>4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ธุรกิจโรงแรม</w:t>
      </w:r>
    </w:p>
    <w:p w14:paraId="6D32AC0B" w14:textId="77777777" w:rsidR="002073ED" w:rsidRPr="003264EA" w:rsidRDefault="002073ED" w:rsidP="002073E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4BFF0D38" w14:textId="57ECC387" w:rsidR="002073ED" w:rsidRDefault="002073ED" w:rsidP="002073E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E1F92">
        <w:rPr>
          <w:rFonts w:ascii="Angsana New" w:hAnsi="Angsana New" w:hint="cs"/>
          <w:sz w:val="30"/>
          <w:szCs w:val="30"/>
          <w:cs/>
        </w:rPr>
        <w:t>ธุรกิจอื่นได้รวมหน่วยธุรกิจที่หยุดดำเนินธุรกิจแล้วและอื่นๆ ไม่มีส่วนงานใดที่เข้าเกณฑ์เชิงปริมาณเพื่</w:t>
      </w:r>
      <w:r w:rsidRPr="008736E8">
        <w:rPr>
          <w:rFonts w:ascii="Angsana New" w:hAnsi="Angsana New" w:hint="cs"/>
          <w:sz w:val="30"/>
          <w:szCs w:val="30"/>
          <w:cs/>
        </w:rPr>
        <w:t>อกำหนด</w:t>
      </w:r>
      <w:r>
        <w:rPr>
          <w:rFonts w:ascii="Angsana New" w:hAnsi="Angsana New"/>
          <w:sz w:val="30"/>
          <w:szCs w:val="30"/>
          <w:cs/>
        </w:rPr>
        <w:br/>
      </w:r>
      <w:r w:rsidRPr="008736E8">
        <w:rPr>
          <w:rFonts w:ascii="Angsana New" w:hAnsi="Angsana New" w:hint="cs"/>
          <w:sz w:val="30"/>
          <w:szCs w:val="30"/>
          <w:cs/>
        </w:rPr>
        <w:t xml:space="preserve">ส่วนงานที่รายงานในปี </w:t>
      </w:r>
      <w:r w:rsidRPr="008736E8">
        <w:rPr>
          <w:rFonts w:ascii="Angsana New" w:hAnsi="Angsana New" w:hint="cs"/>
          <w:sz w:val="30"/>
          <w:szCs w:val="30"/>
        </w:rPr>
        <w:t>256</w:t>
      </w:r>
      <w:r w:rsidR="00E20B73">
        <w:rPr>
          <w:rFonts w:ascii="Angsana New" w:hAnsi="Angsana New"/>
          <w:sz w:val="30"/>
          <w:szCs w:val="30"/>
        </w:rPr>
        <w:t>9</w:t>
      </w:r>
      <w:r w:rsidRPr="008736E8">
        <w:rPr>
          <w:rFonts w:ascii="Angsana New" w:hAnsi="Angsana New" w:hint="cs"/>
          <w:sz w:val="30"/>
          <w:szCs w:val="30"/>
          <w:cs/>
        </w:rPr>
        <w:t xml:space="preserve"> หรือ </w:t>
      </w:r>
      <w:r w:rsidRPr="008736E8">
        <w:rPr>
          <w:rFonts w:ascii="Angsana New" w:hAnsi="Angsana New" w:hint="cs"/>
          <w:sz w:val="30"/>
          <w:szCs w:val="30"/>
        </w:rPr>
        <w:t>256</w:t>
      </w:r>
      <w:r w:rsidR="00E20B73">
        <w:rPr>
          <w:rFonts w:ascii="Angsana New" w:hAnsi="Angsana New"/>
          <w:sz w:val="30"/>
          <w:szCs w:val="30"/>
        </w:rPr>
        <w:t>8</w:t>
      </w:r>
    </w:p>
    <w:p w14:paraId="6940F772" w14:textId="77777777" w:rsidR="00AD58A3" w:rsidRPr="003264EA" w:rsidRDefault="00AD58A3" w:rsidP="002073E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43721C67" w14:textId="77777777" w:rsidR="002073ED" w:rsidRPr="005C0921" w:rsidRDefault="002073ED" w:rsidP="002073E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C0921">
        <w:rPr>
          <w:rFonts w:ascii="Angsana New" w:hAnsi="Angsana New" w:hint="cs"/>
          <w:sz w:val="30"/>
          <w:szCs w:val="30"/>
          <w:cs/>
        </w:rPr>
        <w:t>ผลการดำเนินงานของแต่ละส่วนงานวัดโดยใช้กำไรก่อนต้นทุนทางการเงินและภาษีเงินได้ของส่วนงาน</w:t>
      </w:r>
      <w:r w:rsidRPr="005C0921">
        <w:rPr>
          <w:rFonts w:ascii="Angsana New" w:hAnsi="Angsana New"/>
          <w:sz w:val="30"/>
          <w:szCs w:val="30"/>
          <w:cs/>
        </w:rPr>
        <w:t xml:space="preserve"> </w:t>
      </w:r>
      <w:r w:rsidRPr="005C0921">
        <w:rPr>
          <w:rFonts w:ascii="Angsana New" w:hAnsi="Angsana New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5C0921">
        <w:rPr>
          <w:rFonts w:ascii="Angsana New" w:hAnsi="Angsana New"/>
          <w:sz w:val="30"/>
          <w:szCs w:val="30"/>
          <w:cs/>
        </w:rPr>
        <w:t xml:space="preserve"> </w:t>
      </w:r>
      <w:r w:rsidRPr="005C0921">
        <w:rPr>
          <w:rFonts w:ascii="Angsana New" w:hAnsi="Angsana New" w:hint="cs"/>
          <w:sz w:val="30"/>
          <w:szCs w:val="30"/>
          <w:cs/>
        </w:rPr>
        <w:t>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5C0921">
        <w:rPr>
          <w:rFonts w:ascii="Angsana New" w:hAnsi="Angsana New"/>
          <w:sz w:val="30"/>
          <w:szCs w:val="30"/>
          <w:cs/>
        </w:rPr>
        <w:t xml:space="preserve"> </w:t>
      </w:r>
      <w:r w:rsidRPr="005C0921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ทั้งนี้การกำหนดราคาระหว่างกันนั้นเป็นไปตามการซื้อขายตามปกติธุรกิจ</w:t>
      </w:r>
    </w:p>
    <w:p w14:paraId="7D2E225A" w14:textId="689E2CA2" w:rsidR="00E4770F" w:rsidRPr="003264EA" w:rsidRDefault="00E4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  <w:cs/>
        </w:rPr>
      </w:pPr>
    </w:p>
    <w:p w14:paraId="7B176FBC" w14:textId="2A64EEE9" w:rsidR="00A06BEB" w:rsidRPr="00533EB7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33EB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575835DE" w14:textId="7BEB28B9" w:rsidR="00A06BEB" w:rsidRPr="003264EA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786459C" w14:textId="063FD27E" w:rsidR="00A06BEB" w:rsidRPr="00A06BEB" w:rsidRDefault="00A06BEB" w:rsidP="00AC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A06BEB">
        <w:rPr>
          <w:rFonts w:ascii="Angsana New" w:hAnsi="Angsana New" w:hint="cs"/>
          <w:sz w:val="30"/>
          <w:szCs w:val="30"/>
          <w:cs/>
        </w:rPr>
        <w:t>บริษัทดำเนินธุรกิจหล</w:t>
      </w:r>
      <w:r>
        <w:rPr>
          <w:rFonts w:ascii="Angsana New" w:hAnsi="Angsana New" w:hint="cs"/>
          <w:sz w:val="30"/>
          <w:szCs w:val="30"/>
          <w:cs/>
        </w:rPr>
        <w:t>ัก</w:t>
      </w:r>
      <w:r w:rsidRPr="00A06BEB">
        <w:rPr>
          <w:rFonts w:ascii="Angsana New" w:hAnsi="Angsana New" w:hint="cs"/>
          <w:sz w:val="30"/>
          <w:szCs w:val="30"/>
          <w:cs/>
        </w:rPr>
        <w:t>ในประเทศเท่าน</w:t>
      </w:r>
      <w:r>
        <w:rPr>
          <w:rFonts w:ascii="Angsana New" w:hAnsi="Angsana New" w:hint="cs"/>
          <w:sz w:val="30"/>
          <w:szCs w:val="30"/>
          <w:cs/>
        </w:rPr>
        <w:t>ั้น</w:t>
      </w:r>
      <w:r w:rsidRPr="00A06BEB">
        <w:rPr>
          <w:rFonts w:ascii="Angsana New" w:hAnsi="Angsana New"/>
          <w:sz w:val="30"/>
          <w:szCs w:val="30"/>
          <w:cs/>
        </w:rPr>
        <w:t xml:space="preserve"> </w:t>
      </w:r>
      <w:r w:rsidRPr="00A06BEB">
        <w:rPr>
          <w:rFonts w:ascii="Angsana New" w:hAnsi="Angsana New" w:hint="cs"/>
          <w:sz w:val="30"/>
          <w:szCs w:val="30"/>
          <w:cs/>
        </w:rPr>
        <w:t>ไม่มีรายไ</w:t>
      </w:r>
      <w:r>
        <w:rPr>
          <w:rFonts w:ascii="Angsana New" w:hAnsi="Angsana New" w:hint="cs"/>
          <w:sz w:val="30"/>
          <w:szCs w:val="30"/>
          <w:cs/>
        </w:rPr>
        <w:t>ด้จา</w:t>
      </w:r>
      <w:r w:rsidRPr="00A06BEB">
        <w:rPr>
          <w:rFonts w:ascii="Angsana New" w:hAnsi="Angsana New" w:hint="cs"/>
          <w:sz w:val="30"/>
          <w:szCs w:val="30"/>
          <w:cs/>
        </w:rPr>
        <w:t>กต่างประเทศ</w:t>
      </w:r>
      <w:r w:rsidR="00AC4B54">
        <w:rPr>
          <w:rFonts w:ascii="Angsana New" w:hAnsi="Angsana New" w:hint="cs"/>
          <w:sz w:val="30"/>
          <w:szCs w:val="30"/>
          <w:cs/>
        </w:rPr>
        <w:t>หรือสินทรัพย์ในต่างประเทศ</w:t>
      </w:r>
      <w:r w:rsidRPr="00A06BEB">
        <w:rPr>
          <w:rFonts w:ascii="Angsana New" w:hAnsi="Angsana New" w:hint="cs"/>
          <w:sz w:val="30"/>
          <w:szCs w:val="30"/>
          <w:cs/>
        </w:rPr>
        <w:t>ที่มีสาระส</w:t>
      </w:r>
      <w:r>
        <w:rPr>
          <w:rFonts w:ascii="Angsana New" w:hAnsi="Angsana New" w:hint="cs"/>
          <w:sz w:val="30"/>
          <w:szCs w:val="30"/>
          <w:cs/>
        </w:rPr>
        <w:t>ำคัญ</w:t>
      </w:r>
    </w:p>
    <w:p w14:paraId="77DEBB43" w14:textId="77777777" w:rsidR="002E6595" w:rsidRPr="003264EA" w:rsidRDefault="002E6595" w:rsidP="00097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noProof/>
          <w:sz w:val="16"/>
          <w:szCs w:val="16"/>
        </w:rPr>
      </w:pPr>
    </w:p>
    <w:p w14:paraId="7982A909" w14:textId="77777777" w:rsidR="00401988" w:rsidRDefault="00401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4248F83" w14:textId="69D3B2E3" w:rsidR="00274F3B" w:rsidRDefault="00D47038" w:rsidP="00C64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659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ภาพรวมรายได้ตาม</w:t>
      </w:r>
      <w:r w:rsidRPr="002E6595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048E093A" w14:textId="77777777" w:rsidR="00401988" w:rsidRDefault="00401988" w:rsidP="00C64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noProof/>
          <w:sz w:val="30"/>
          <w:szCs w:val="30"/>
          <w:lang w:val="th-TH"/>
        </w:rPr>
      </w:pPr>
    </w:p>
    <w:p w14:paraId="4115BBA3" w14:textId="7BA53B7D" w:rsidR="00401988" w:rsidRPr="00401988" w:rsidRDefault="00401988" w:rsidP="00401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01988">
        <w:rPr>
          <w:rFonts w:ascii="Angsana New" w:hAnsi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49CFB9BF" wp14:editId="4B6CAD50">
            <wp:extent cx="5876566" cy="3210328"/>
            <wp:effectExtent l="0" t="0" r="0" b="0"/>
            <wp:docPr id="83450097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464" cy="321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E01A9F" w14:textId="1C0364FE" w:rsidR="002E6595" w:rsidRPr="002E6595" w:rsidRDefault="002E6595" w:rsidP="002E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CF90829" w14:textId="02D289D0" w:rsidR="002E6595" w:rsidRPr="00C642EA" w:rsidRDefault="002E6595" w:rsidP="00C64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2E6595" w:rsidRPr="00C642EA" w:rsidSect="000E4911">
          <w:foot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tbl>
      <w:tblPr>
        <w:tblW w:w="1536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420"/>
        <w:gridCol w:w="990"/>
        <w:gridCol w:w="990"/>
        <w:gridCol w:w="900"/>
        <w:gridCol w:w="900"/>
        <w:gridCol w:w="810"/>
        <w:gridCol w:w="810"/>
        <w:gridCol w:w="810"/>
        <w:gridCol w:w="900"/>
        <w:gridCol w:w="810"/>
        <w:gridCol w:w="810"/>
        <w:gridCol w:w="810"/>
        <w:gridCol w:w="810"/>
        <w:gridCol w:w="810"/>
        <w:gridCol w:w="783"/>
      </w:tblGrid>
      <w:tr w:rsidR="006973A9" w:rsidRPr="009E2F97" w14:paraId="779C026C" w14:textId="77777777" w:rsidTr="00061919">
        <w:trPr>
          <w:trHeight w:val="64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A088F3" w14:textId="77777777" w:rsidR="006973A9" w:rsidRPr="009E2F97" w:rsidRDefault="006973A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lastRenderedPageBreak/>
              <w:br w:type="page"/>
            </w:r>
            <w:r w:rsidRPr="003B7D7B">
              <w:rPr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>
              <w:rPr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column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11943" w:type="dxa"/>
            <w:gridSpan w:val="14"/>
            <w:tcBorders>
              <w:top w:val="nil"/>
              <w:left w:val="nil"/>
              <w:bottom w:val="nil"/>
            </w:tcBorders>
            <w:vAlign w:val="bottom"/>
          </w:tcPr>
          <w:p w14:paraId="78B29F73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973A9" w:rsidRPr="009E2F97" w14:paraId="24441C33" w14:textId="77777777" w:rsidTr="00061919">
        <w:trPr>
          <w:trHeight w:val="64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15EEFB" w14:textId="39302D99" w:rsidR="006973A9" w:rsidRPr="009E2F97" w:rsidRDefault="006973A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F5DD" w14:textId="3C1BA1AD" w:rsidR="006973A9" w:rsidRPr="00C73F2A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3F2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C73F2A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E0196" w14:textId="0B666034" w:rsidR="006973A9" w:rsidRPr="00C73F2A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3F2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C73F2A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FE3B0" w14:textId="23787457" w:rsidR="006973A9" w:rsidRPr="00C73F2A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3F2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C73F2A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E84B8" w14:textId="26609E28" w:rsidR="006973A9" w:rsidRPr="00C73F2A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3F2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C73F2A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14:paraId="02666003" w14:textId="77777777" w:rsidR="006973A9" w:rsidRPr="00C73F2A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C73F2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620" w:type="dxa"/>
            <w:gridSpan w:val="2"/>
            <w:vAlign w:val="bottom"/>
          </w:tcPr>
          <w:p w14:paraId="2C7E0C69" w14:textId="77777777" w:rsidR="006973A9" w:rsidRPr="00C73F2A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3F2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593" w:type="dxa"/>
            <w:gridSpan w:val="2"/>
            <w:vAlign w:val="bottom"/>
          </w:tcPr>
          <w:p w14:paraId="7AAEF042" w14:textId="77777777" w:rsidR="006973A9" w:rsidRPr="00C73F2A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3F2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E3F10" w:rsidRPr="009E2F97" w14:paraId="5D84A0C7" w14:textId="77777777" w:rsidTr="00061919">
        <w:trPr>
          <w:trHeight w:val="146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FA8CB1" w14:textId="030F8BA1" w:rsidR="001E3F10" w:rsidRPr="009E2F97" w:rsidRDefault="001E3F10" w:rsidP="001E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 w:bidi="ar-SA"/>
              </w:rPr>
            </w:pPr>
            <w:r w:rsidRPr="006263D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6263D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Pr="006263D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45D09" w14:textId="06E92AC1" w:rsidR="001E3F10" w:rsidRPr="009E2F97" w:rsidRDefault="001E3F10" w:rsidP="001E3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E9FA" w14:textId="105FF378" w:rsidR="001E3F10" w:rsidRPr="009E2F97" w:rsidRDefault="001E3F10" w:rsidP="001E3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9EF24" w14:textId="24CFE08D" w:rsidR="001E3F10" w:rsidRPr="009E2F97" w:rsidRDefault="001E3F10" w:rsidP="001E3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1152" w14:textId="7F437D5F" w:rsidR="001E3F10" w:rsidRPr="009E2F97" w:rsidRDefault="001E3F10" w:rsidP="001E3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3714" w14:textId="502508E8" w:rsidR="001E3F10" w:rsidRPr="009E2F97" w:rsidRDefault="001E3F10" w:rsidP="001E3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6CE43" w14:textId="4890C7A6" w:rsidR="001E3F10" w:rsidRPr="009E2F97" w:rsidRDefault="001E3F10" w:rsidP="001E3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3AB92" w14:textId="12967AAF" w:rsidR="001E3F10" w:rsidRPr="009E2F97" w:rsidRDefault="001E3F10" w:rsidP="001E3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9C19A" w14:textId="73E69AEB" w:rsidR="001E3F10" w:rsidRPr="009E2F97" w:rsidRDefault="001E3F10" w:rsidP="001E3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084F" w14:textId="172102D0" w:rsidR="001E3F10" w:rsidRPr="009E2F97" w:rsidRDefault="001E3F10" w:rsidP="001E3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B6F7" w14:textId="05CFC007" w:rsidR="001E3F10" w:rsidRPr="009E2F97" w:rsidRDefault="001E3F10" w:rsidP="001E3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C34D" w14:textId="3B2D0860" w:rsidR="001E3F10" w:rsidRPr="009E2F97" w:rsidRDefault="001E3F10" w:rsidP="001E3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22D6" w14:textId="2DF8BDFB" w:rsidR="001E3F10" w:rsidRPr="009E2F97" w:rsidRDefault="001E3F10" w:rsidP="001E3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10" w:type="dxa"/>
            <w:vAlign w:val="bottom"/>
          </w:tcPr>
          <w:p w14:paraId="30DD389F" w14:textId="069D8B58" w:rsidR="001E3F10" w:rsidRPr="009E2F97" w:rsidRDefault="001E3F10" w:rsidP="001E3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783" w:type="dxa"/>
            <w:vAlign w:val="bottom"/>
          </w:tcPr>
          <w:p w14:paraId="31D1ED2D" w14:textId="0071C4A1" w:rsidR="001E3F10" w:rsidRPr="009E2F97" w:rsidRDefault="001E3F10" w:rsidP="001E3F1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1E3F10" w:rsidRPr="009E2F97" w14:paraId="4C799522" w14:textId="77777777" w:rsidTr="00061919">
        <w:trPr>
          <w:trHeight w:val="173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18CC6F" w14:textId="67A5C4C1" w:rsidR="001E3F10" w:rsidRPr="009E2F97" w:rsidRDefault="001E3F10" w:rsidP="001E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1943" w:type="dxa"/>
            <w:gridSpan w:val="14"/>
            <w:tcBorders>
              <w:top w:val="nil"/>
              <w:left w:val="nil"/>
            </w:tcBorders>
          </w:tcPr>
          <w:p w14:paraId="06678583" w14:textId="77777777" w:rsidR="001E3F10" w:rsidRPr="009E2F97" w:rsidRDefault="001E3F10" w:rsidP="001E3F10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E2F9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C65B9" w:rsidRPr="009E2F97" w14:paraId="558BD747" w14:textId="77777777" w:rsidTr="00061919">
        <w:trPr>
          <w:trHeight w:val="21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0913" w14:textId="77777777" w:rsidR="003C65B9" w:rsidRPr="00061919" w:rsidRDefault="003C65B9" w:rsidP="0006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4" w:firstLine="1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1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7801EF" w14:textId="03D59ADB" w:rsidR="003C65B9" w:rsidRPr="009E2F97" w:rsidRDefault="00D47BF7" w:rsidP="003C65B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3,674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0EEF42F" w14:textId="0C8E98E4" w:rsidR="003C65B9" w:rsidRPr="000058E3" w:rsidRDefault="003C65B9" w:rsidP="003C65B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3,757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A1A780F" w14:textId="52D37148" w:rsidR="003C65B9" w:rsidRPr="000058E3" w:rsidRDefault="00D47BF7" w:rsidP="003C65B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1,451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7C87C7" w14:textId="4FB22349" w:rsidR="003C65B9" w:rsidRPr="000058E3" w:rsidRDefault="003C65B9" w:rsidP="003C65B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1,512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71BD34" w14:textId="2816FB79" w:rsidR="003C65B9" w:rsidRPr="000058E3" w:rsidRDefault="00D47BF7" w:rsidP="003C65B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E743A8D" w14:textId="43DFA2DA" w:rsidR="003C65B9" w:rsidRPr="000058E3" w:rsidRDefault="003C65B9" w:rsidP="003C65B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A843C4">
              <w:rPr>
                <w:rFonts w:ascii="Angsana New" w:hAnsi="Angsana New"/>
                <w:sz w:val="24"/>
                <w:szCs w:val="24"/>
              </w:rPr>
              <w:t>85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BF6F1B7" w14:textId="19B83AE7" w:rsidR="003C65B9" w:rsidRPr="000058E3" w:rsidRDefault="00D47BF7" w:rsidP="003C65B9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BA3BFB1" w14:textId="09DBB9F4" w:rsidR="003C65B9" w:rsidRPr="000058E3" w:rsidRDefault="00A843C4" w:rsidP="003C65B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210</w:t>
            </w:r>
          </w:p>
        </w:tc>
        <w:tc>
          <w:tcPr>
            <w:tcW w:w="810" w:type="dxa"/>
            <w:vAlign w:val="bottom"/>
          </w:tcPr>
          <w:p w14:paraId="23FDA459" w14:textId="16D83D1E" w:rsidR="003C65B9" w:rsidRPr="000058E3" w:rsidRDefault="00D47BF7" w:rsidP="003C65B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810" w:type="dxa"/>
            <w:vAlign w:val="bottom"/>
          </w:tcPr>
          <w:p w14:paraId="5496A2E7" w14:textId="63592C98" w:rsidR="003C65B9" w:rsidRPr="000058E3" w:rsidRDefault="003C65B9" w:rsidP="003C65B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810" w:type="dxa"/>
          </w:tcPr>
          <w:p w14:paraId="31F45714" w14:textId="04A4D3DD" w:rsidR="003C65B9" w:rsidRPr="000058E3" w:rsidRDefault="00D47BF7" w:rsidP="003C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5BD67F8" w14:textId="5A85F765" w:rsidR="003C65B9" w:rsidRPr="000058E3" w:rsidRDefault="003C65B9" w:rsidP="003C65B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E4A566E" w14:textId="5FDE3538" w:rsidR="003C65B9" w:rsidRPr="000058E3" w:rsidRDefault="00D47BF7" w:rsidP="003C65B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5,877</w:t>
            </w:r>
          </w:p>
        </w:tc>
        <w:tc>
          <w:tcPr>
            <w:tcW w:w="783" w:type="dxa"/>
            <w:vAlign w:val="bottom"/>
          </w:tcPr>
          <w:p w14:paraId="14E2A2CA" w14:textId="51DD31E8" w:rsidR="003C65B9" w:rsidRPr="000058E3" w:rsidRDefault="003C65B9" w:rsidP="003C65B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5,9</w:t>
            </w:r>
            <w:r w:rsidR="00A843C4">
              <w:rPr>
                <w:rFonts w:ascii="Angsana New" w:hAnsi="Angsana New"/>
                <w:sz w:val="24"/>
                <w:szCs w:val="24"/>
              </w:rPr>
              <w:t>92</w:t>
            </w:r>
          </w:p>
        </w:tc>
      </w:tr>
      <w:tr w:rsidR="003C65B9" w:rsidRPr="009E2F97" w14:paraId="230F24AB" w14:textId="77777777" w:rsidTr="00061919">
        <w:trPr>
          <w:trHeight w:val="2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EABF6" w14:textId="77777777" w:rsidR="003C65B9" w:rsidRPr="00061919" w:rsidRDefault="003C65B9" w:rsidP="0006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4" w:firstLine="1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1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3A7EF28" w14:textId="34A285F3" w:rsidR="003C65B9" w:rsidRPr="000A2B73" w:rsidRDefault="00D47BF7" w:rsidP="003C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C8EB5DD" w14:textId="7BC76E6B" w:rsidR="003C65B9" w:rsidRPr="003C7BC4" w:rsidRDefault="003C65B9" w:rsidP="003C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9E39B14" w14:textId="3538289D" w:rsidR="003C65B9" w:rsidRPr="000058E3" w:rsidRDefault="00D47BF7" w:rsidP="003C65B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BC12629" w14:textId="3058221C" w:rsidR="003C65B9" w:rsidRPr="000058E3" w:rsidRDefault="003C65B9" w:rsidP="003C65B9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250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E1A8D7" w14:textId="14BA0DCD" w:rsidR="003C65B9" w:rsidRPr="000058E3" w:rsidRDefault="00D47BF7" w:rsidP="003C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B1737EA" w14:textId="6527CD64" w:rsidR="003C65B9" w:rsidRPr="000058E3" w:rsidRDefault="003C65B9" w:rsidP="003C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C8F6DB" w14:textId="4BB86AF6" w:rsidR="003C65B9" w:rsidRPr="000058E3" w:rsidRDefault="00D47BF7" w:rsidP="003C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CB30A4B" w14:textId="312122F4" w:rsidR="003C65B9" w:rsidRPr="000058E3" w:rsidRDefault="003C65B9" w:rsidP="003C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B9EDE2D" w14:textId="00AD67AB" w:rsidR="003C65B9" w:rsidRPr="000058E3" w:rsidRDefault="00D47BF7" w:rsidP="003C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8BE32CD" w14:textId="6B633A40" w:rsidR="003C65B9" w:rsidRPr="000058E3" w:rsidRDefault="003C65B9" w:rsidP="003C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3AF9CC5" w14:textId="42608AE5" w:rsidR="003C65B9" w:rsidRPr="000058E3" w:rsidRDefault="00D47BF7" w:rsidP="003C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31DF12F" w14:textId="5E8E55F7" w:rsidR="003C65B9" w:rsidRPr="000058E3" w:rsidRDefault="003C65B9" w:rsidP="003C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EBA53B8" w14:textId="08CA1E11" w:rsidR="003C65B9" w:rsidRPr="000058E3" w:rsidRDefault="00D47BF7" w:rsidP="003C65B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279</w:t>
            </w:r>
          </w:p>
        </w:tc>
        <w:tc>
          <w:tcPr>
            <w:tcW w:w="783" w:type="dxa"/>
            <w:vAlign w:val="bottom"/>
          </w:tcPr>
          <w:p w14:paraId="3D2A83CD" w14:textId="4FC3E619" w:rsidR="003C65B9" w:rsidRPr="000058E3" w:rsidRDefault="003C65B9" w:rsidP="003C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250</w:t>
            </w:r>
          </w:p>
        </w:tc>
      </w:tr>
      <w:tr w:rsidR="003C65B9" w:rsidRPr="009E2F97" w14:paraId="70B0BE77" w14:textId="77777777" w:rsidTr="00061919">
        <w:trPr>
          <w:trHeight w:val="18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E7BC1" w14:textId="77777777" w:rsidR="003C65B9" w:rsidRPr="00061919" w:rsidRDefault="003C65B9" w:rsidP="0006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4" w:firstLine="1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1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DE6777" w14:textId="59F98333" w:rsidR="003C65B9" w:rsidRPr="00061919" w:rsidRDefault="00D47BF7" w:rsidP="003C65B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619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341D97" w14:textId="3E2B36C6" w:rsidR="003C65B9" w:rsidRPr="000058E3" w:rsidRDefault="003C65B9" w:rsidP="003C65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6191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601023" w14:textId="2B00A536" w:rsidR="003C65B9" w:rsidRPr="00061919" w:rsidRDefault="00416044" w:rsidP="003E53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619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47BF7" w:rsidRPr="00061919">
              <w:rPr>
                <w:rFonts w:ascii="Angsana New" w:hAnsi="Angsana New"/>
                <w:sz w:val="24"/>
                <w:szCs w:val="24"/>
              </w:rPr>
              <w:t>173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057BFDE" w14:textId="5AC0F2A7" w:rsidR="003C65B9" w:rsidRPr="00061919" w:rsidRDefault="003C65B9" w:rsidP="003E53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61919">
              <w:rPr>
                <w:rFonts w:ascii="Angsana New" w:hAnsi="Angsana New"/>
                <w:sz w:val="24"/>
                <w:szCs w:val="24"/>
              </w:rPr>
              <w:t>171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68877B" w14:textId="40B037D5" w:rsidR="003C65B9" w:rsidRPr="000058E3" w:rsidRDefault="00D47BF7" w:rsidP="003C65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225FBD" w14:textId="5C0502D2" w:rsidR="003C65B9" w:rsidRPr="000058E3" w:rsidRDefault="003C65B9" w:rsidP="003C65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BF9845" w14:textId="7CEC3E4C" w:rsidR="003C65B9" w:rsidRPr="00794E76" w:rsidRDefault="00D47BF7" w:rsidP="003C65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0417B44" w14:textId="3856FB15" w:rsidR="003C65B9" w:rsidRPr="000058E3" w:rsidRDefault="003C65B9" w:rsidP="003C65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B229E44" w14:textId="176EB9D7" w:rsidR="003C65B9" w:rsidRPr="000058E3" w:rsidRDefault="00D47BF7" w:rsidP="003C65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5A1E8A3E" w14:textId="204794A3" w:rsidR="003C65B9" w:rsidRPr="000058E3" w:rsidRDefault="003C65B9" w:rsidP="003C65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0AA49CF" w14:textId="226FB9CC" w:rsidR="003C65B9" w:rsidRPr="000058E3" w:rsidRDefault="00D47BF7" w:rsidP="003C65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(173)</w:t>
            </w:r>
          </w:p>
        </w:tc>
        <w:tc>
          <w:tcPr>
            <w:tcW w:w="810" w:type="dxa"/>
          </w:tcPr>
          <w:p w14:paraId="7FDE6981" w14:textId="23ABF4E4" w:rsidR="003C65B9" w:rsidRPr="000058E3" w:rsidRDefault="003C65B9" w:rsidP="003C65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(171)</w:t>
            </w:r>
          </w:p>
        </w:tc>
        <w:tc>
          <w:tcPr>
            <w:tcW w:w="810" w:type="dxa"/>
            <w:vAlign w:val="bottom"/>
          </w:tcPr>
          <w:p w14:paraId="12827BDE" w14:textId="4CF03071" w:rsidR="003C65B9" w:rsidRPr="000058E3" w:rsidRDefault="00D47BF7" w:rsidP="003C65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14:paraId="32D6ACD2" w14:textId="41230BE4" w:rsidR="003C65B9" w:rsidRPr="000058E3" w:rsidRDefault="003C65B9" w:rsidP="003C65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C65B9" w:rsidRPr="009E2F97" w14:paraId="08A02E66" w14:textId="77777777" w:rsidTr="00061919">
        <w:trPr>
          <w:trHeight w:val="7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7D4B0" w14:textId="77777777" w:rsidR="003C65B9" w:rsidRPr="00061919" w:rsidRDefault="003C65B9" w:rsidP="0006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1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0F74EB6" w14:textId="49F9BD98" w:rsidR="003C65B9" w:rsidRPr="009E2F97" w:rsidRDefault="00D47BF7" w:rsidP="003C65B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3,674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A936FBC" w14:textId="4C0BD862" w:rsidR="003C65B9" w:rsidRPr="000058E3" w:rsidRDefault="003C65B9" w:rsidP="003C65B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3,757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5327469" w14:textId="22037D64" w:rsidR="003C65B9" w:rsidRPr="000058E3" w:rsidRDefault="00D47BF7" w:rsidP="003C65B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1,903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BA8B64F" w14:textId="5BDFD127" w:rsidR="003C65B9" w:rsidRPr="000058E3" w:rsidRDefault="003C65B9" w:rsidP="003C65B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1,933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66F08E" w14:textId="4DE3BF71" w:rsidR="003C65B9" w:rsidRPr="000058E3" w:rsidRDefault="00D47BF7" w:rsidP="003C65B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479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2275B2B" w14:textId="63042B3C" w:rsidR="003C65B9" w:rsidRPr="000058E3" w:rsidRDefault="003C65B9" w:rsidP="00C157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A843C4">
              <w:rPr>
                <w:rFonts w:ascii="Angsana New" w:hAnsi="Angsana New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AE14375" w14:textId="5675CF2A" w:rsidR="003C65B9" w:rsidRPr="000058E3" w:rsidRDefault="00D47BF7" w:rsidP="003C65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193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EE5BA3E" w14:textId="646C1A3A" w:rsidR="003C65B9" w:rsidRPr="000058E3" w:rsidRDefault="00A843C4" w:rsidP="003C65B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210</w:t>
            </w:r>
          </w:p>
        </w:tc>
        <w:tc>
          <w:tcPr>
            <w:tcW w:w="810" w:type="dxa"/>
          </w:tcPr>
          <w:p w14:paraId="7E26CC17" w14:textId="552EEF72" w:rsidR="003C65B9" w:rsidRPr="000058E3" w:rsidRDefault="00D47BF7" w:rsidP="003C65B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810" w:type="dxa"/>
          </w:tcPr>
          <w:p w14:paraId="31707A07" w14:textId="1B72D715" w:rsidR="003C65B9" w:rsidRPr="000058E3" w:rsidRDefault="003C65B9" w:rsidP="003C65B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810" w:type="dxa"/>
          </w:tcPr>
          <w:p w14:paraId="43063922" w14:textId="48EF90D1" w:rsidR="003C65B9" w:rsidRPr="000058E3" w:rsidRDefault="00D47BF7" w:rsidP="003C65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(173)</w:t>
            </w:r>
          </w:p>
        </w:tc>
        <w:tc>
          <w:tcPr>
            <w:tcW w:w="810" w:type="dxa"/>
          </w:tcPr>
          <w:p w14:paraId="60CA97FA" w14:textId="728FCC9E" w:rsidR="003C65B9" w:rsidRPr="00DF7462" w:rsidRDefault="003C65B9" w:rsidP="003C65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(171)</w:t>
            </w:r>
          </w:p>
        </w:tc>
        <w:tc>
          <w:tcPr>
            <w:tcW w:w="810" w:type="dxa"/>
          </w:tcPr>
          <w:p w14:paraId="57354EBA" w14:textId="1098D1C7" w:rsidR="003C65B9" w:rsidRPr="000058E3" w:rsidRDefault="00D47BF7" w:rsidP="003C65B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6,156</w:t>
            </w:r>
          </w:p>
        </w:tc>
        <w:tc>
          <w:tcPr>
            <w:tcW w:w="783" w:type="dxa"/>
          </w:tcPr>
          <w:p w14:paraId="331A078B" w14:textId="0060E6BB" w:rsidR="003C65B9" w:rsidRPr="000058E3" w:rsidRDefault="003C65B9" w:rsidP="003C65B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6,2</w:t>
            </w:r>
            <w:r w:rsidR="00A843C4">
              <w:rPr>
                <w:rFonts w:ascii="Angsana New" w:hAnsi="Angsana New"/>
                <w:b/>
                <w:bCs/>
                <w:sz w:val="24"/>
                <w:szCs w:val="24"/>
              </w:rPr>
              <w:t>42</w:t>
            </w:r>
          </w:p>
        </w:tc>
      </w:tr>
      <w:tr w:rsidR="00D47BF7" w:rsidRPr="009E2F97" w14:paraId="1520E619" w14:textId="77777777" w:rsidTr="00061919">
        <w:trPr>
          <w:trHeight w:val="72"/>
        </w:trPr>
        <w:tc>
          <w:tcPr>
            <w:tcW w:w="3420" w:type="dxa"/>
            <w:tcBorders>
              <w:top w:val="nil"/>
              <w:left w:val="nil"/>
              <w:bottom w:val="nil"/>
            </w:tcBorders>
            <w:vAlign w:val="bottom"/>
          </w:tcPr>
          <w:p w14:paraId="3F4C68A2" w14:textId="0B302D04" w:rsidR="00D47BF7" w:rsidRPr="00061919" w:rsidRDefault="00D47BF7" w:rsidP="0006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191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990" w:type="dxa"/>
            <w:tcBorders>
              <w:right w:val="nil"/>
            </w:tcBorders>
            <w:vAlign w:val="bottom"/>
          </w:tcPr>
          <w:p w14:paraId="7156EB03" w14:textId="77777777" w:rsidR="00D47BF7" w:rsidRPr="009E2F97" w:rsidRDefault="00D47BF7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82BBF7" w14:textId="77777777" w:rsidR="00D47BF7" w:rsidRPr="000058E3" w:rsidRDefault="00D47BF7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71BF88" w14:textId="77777777" w:rsidR="00D47BF7" w:rsidRPr="000058E3" w:rsidRDefault="00D47BF7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CDA536" w14:textId="77777777" w:rsidR="00D47BF7" w:rsidRPr="000058E3" w:rsidRDefault="00D47BF7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247FC88" w14:textId="77777777" w:rsidR="00D47BF7" w:rsidRPr="000058E3" w:rsidRDefault="00D47BF7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EAFC73E" w14:textId="77777777" w:rsidR="00D47BF7" w:rsidRPr="000058E3" w:rsidRDefault="00D47BF7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87B8D8F" w14:textId="77777777" w:rsidR="00D47BF7" w:rsidRPr="000058E3" w:rsidRDefault="00D47BF7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F2807C" w14:textId="77777777" w:rsidR="00D47BF7" w:rsidRPr="000058E3" w:rsidRDefault="00D47BF7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0381792" w14:textId="77777777" w:rsidR="00D47BF7" w:rsidRPr="000058E3" w:rsidRDefault="00D47BF7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ED2611" w14:textId="77777777" w:rsidR="00D47BF7" w:rsidRPr="000058E3" w:rsidRDefault="00D47BF7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EDA0E7A" w14:textId="77777777" w:rsidR="00D47BF7" w:rsidRPr="000058E3" w:rsidRDefault="00D47BF7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E6A2FEA" w14:textId="77777777" w:rsidR="00D47BF7" w:rsidRPr="000058E3" w:rsidRDefault="00D47BF7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ABD1CCB" w14:textId="53B00046" w:rsidR="00D47BF7" w:rsidRPr="000058E3" w:rsidRDefault="00D47BF7" w:rsidP="00D47B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783" w:type="dxa"/>
          </w:tcPr>
          <w:p w14:paraId="54066A17" w14:textId="083F5D17" w:rsidR="00D47BF7" w:rsidRDefault="00D47BF7" w:rsidP="00D4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10028" w:rsidRPr="009E2F97" w14:paraId="3D147AF2" w14:textId="77777777" w:rsidTr="00FC1FCC">
        <w:trPr>
          <w:trHeight w:val="308"/>
        </w:trPr>
        <w:tc>
          <w:tcPr>
            <w:tcW w:w="3420" w:type="dxa"/>
            <w:tcBorders>
              <w:top w:val="nil"/>
              <w:left w:val="nil"/>
              <w:bottom w:val="nil"/>
            </w:tcBorders>
            <w:vAlign w:val="bottom"/>
          </w:tcPr>
          <w:p w14:paraId="2F8BB728" w14:textId="61DC04D4" w:rsidR="00D10028" w:rsidRPr="00061919" w:rsidRDefault="00D10028" w:rsidP="0006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191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right w:val="nil"/>
            </w:tcBorders>
            <w:vAlign w:val="bottom"/>
          </w:tcPr>
          <w:p w14:paraId="1DFE3421" w14:textId="77777777" w:rsidR="00D10028" w:rsidRPr="009E2F97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228B1D" w14:textId="77777777" w:rsidR="00D10028" w:rsidRPr="000058E3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3FA90F" w14:textId="77777777" w:rsidR="00D10028" w:rsidRPr="000058E3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456FE6" w14:textId="77777777" w:rsidR="00D10028" w:rsidRPr="000058E3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7E2C763" w14:textId="77777777" w:rsidR="00D10028" w:rsidRPr="000058E3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207EBF8" w14:textId="77777777" w:rsidR="00D10028" w:rsidRPr="000058E3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4F45C1D" w14:textId="77777777" w:rsidR="00D10028" w:rsidRPr="000058E3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7EA843" w14:textId="77777777" w:rsidR="00D10028" w:rsidRPr="000058E3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F0A097A" w14:textId="77777777" w:rsidR="00D10028" w:rsidRPr="000058E3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F1A5FF8" w14:textId="77777777" w:rsidR="00D10028" w:rsidRPr="000058E3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1E06DFC" w14:textId="77777777" w:rsidR="00D10028" w:rsidRPr="000058E3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9E81B90" w14:textId="77777777" w:rsidR="00D10028" w:rsidRPr="000058E3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87633F0" w14:textId="728D0563" w:rsidR="00D10028" w:rsidRPr="000058E3" w:rsidRDefault="00D47BF7" w:rsidP="00D1002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783" w:type="dxa"/>
          </w:tcPr>
          <w:p w14:paraId="09B342C0" w14:textId="789685B9" w:rsidR="00D10028" w:rsidRDefault="00A843C4" w:rsidP="00D1002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</w:t>
            </w:r>
          </w:p>
        </w:tc>
      </w:tr>
      <w:tr w:rsidR="00D10028" w:rsidRPr="009E2F97" w14:paraId="3AD8C6DB" w14:textId="77777777" w:rsidTr="00061919">
        <w:trPr>
          <w:trHeight w:val="6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5451D" w14:textId="77777777" w:rsidR="00D10028" w:rsidRPr="00061919" w:rsidRDefault="00D10028" w:rsidP="0006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191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9392AF3" w14:textId="77777777" w:rsidR="00D10028" w:rsidRPr="009E2F97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13175B5" w14:textId="77777777" w:rsidR="00D10028" w:rsidRPr="000058E3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7D7AE4" w14:textId="77777777" w:rsidR="00D10028" w:rsidRPr="000058E3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E06A5F" w14:textId="77777777" w:rsidR="00D10028" w:rsidRPr="000058E3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5DADC8" w14:textId="77777777" w:rsidR="00D10028" w:rsidRPr="000058E3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E0A162" w14:textId="77777777" w:rsidR="00D10028" w:rsidRPr="000058E3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9BEA45" w14:textId="77777777" w:rsidR="00D10028" w:rsidRPr="000058E3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771F5A" w14:textId="77777777" w:rsidR="00D10028" w:rsidRPr="000058E3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1FA81B5" w14:textId="77777777" w:rsidR="00D10028" w:rsidRPr="000058E3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4ED792" w14:textId="77777777" w:rsidR="00D10028" w:rsidRPr="000058E3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5B0C0AC" w14:textId="77777777" w:rsidR="00D10028" w:rsidRPr="000058E3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8DC6F03" w14:textId="77777777" w:rsidR="00D10028" w:rsidRPr="000058E3" w:rsidRDefault="00D10028" w:rsidP="00D1002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B9B888D" w14:textId="1D0413EF" w:rsidR="00D10028" w:rsidRPr="000058E3" w:rsidRDefault="00D47BF7" w:rsidP="00D1002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6,372</w:t>
            </w:r>
          </w:p>
        </w:tc>
        <w:tc>
          <w:tcPr>
            <w:tcW w:w="783" w:type="dxa"/>
          </w:tcPr>
          <w:p w14:paraId="78D2677B" w14:textId="3C50A65B" w:rsidR="00D10028" w:rsidRPr="000058E3" w:rsidRDefault="00576E53" w:rsidP="00D1002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</w:t>
            </w:r>
            <w:r w:rsidR="00A843C4">
              <w:rPr>
                <w:rFonts w:ascii="Angsana New" w:hAnsi="Angsana New"/>
                <w:b/>
                <w:bCs/>
                <w:sz w:val="24"/>
                <w:szCs w:val="24"/>
              </w:rPr>
              <w:t>326</w:t>
            </w:r>
          </w:p>
        </w:tc>
      </w:tr>
      <w:tr w:rsidR="00D10028" w:rsidRPr="009E2F97" w14:paraId="1B3A1629" w14:textId="77777777" w:rsidTr="00061919">
        <w:trPr>
          <w:trHeight w:val="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8C10" w14:textId="77777777" w:rsidR="00D10028" w:rsidRPr="009E2F97" w:rsidRDefault="00D10028" w:rsidP="00D1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7706BF" w14:textId="77777777" w:rsidR="00D10028" w:rsidRPr="009E2F97" w:rsidRDefault="00D10028" w:rsidP="00D10028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94AAB6C" w14:textId="77777777" w:rsidR="00D10028" w:rsidRPr="000058E3" w:rsidRDefault="00D10028" w:rsidP="00D10028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9F2680" w14:textId="77777777" w:rsidR="00D10028" w:rsidRPr="000058E3" w:rsidRDefault="00D10028" w:rsidP="00D10028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94D54B" w14:textId="77777777" w:rsidR="00D10028" w:rsidRPr="000058E3" w:rsidRDefault="00D10028" w:rsidP="00D10028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CC75B16" w14:textId="77777777" w:rsidR="00D10028" w:rsidRPr="000058E3" w:rsidRDefault="00D10028" w:rsidP="00D10028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FE47B6" w14:textId="77777777" w:rsidR="00D10028" w:rsidRPr="000058E3" w:rsidRDefault="00D10028" w:rsidP="00D10028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4120076" w14:textId="77777777" w:rsidR="00D10028" w:rsidRPr="000058E3" w:rsidRDefault="00D10028" w:rsidP="00D10028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A88590" w14:textId="77777777" w:rsidR="00D10028" w:rsidRPr="000058E3" w:rsidRDefault="00D10028" w:rsidP="00D10028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39189EDC" w14:textId="77777777" w:rsidR="00D10028" w:rsidRPr="000058E3" w:rsidRDefault="00D10028" w:rsidP="00D10028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00932496" w14:textId="77777777" w:rsidR="00D10028" w:rsidRPr="000058E3" w:rsidRDefault="00D10028" w:rsidP="00D10028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27EF3216" w14:textId="77777777" w:rsidR="00D10028" w:rsidRPr="000058E3" w:rsidRDefault="00D10028" w:rsidP="00D10028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1E613430" w14:textId="77777777" w:rsidR="00D10028" w:rsidRPr="000058E3" w:rsidRDefault="00D10028" w:rsidP="00D10028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121BCB47" w14:textId="77777777" w:rsidR="00D10028" w:rsidRPr="000058E3" w:rsidRDefault="00D10028" w:rsidP="00D10028">
            <w:pPr>
              <w:pStyle w:val="BodyText3"/>
              <w:spacing w:line="360" w:lineRule="auto"/>
              <w:rPr>
                <w:sz w:val="6"/>
                <w:szCs w:val="6"/>
              </w:rPr>
            </w:pPr>
          </w:p>
        </w:tc>
        <w:tc>
          <w:tcPr>
            <w:tcW w:w="783" w:type="dxa"/>
          </w:tcPr>
          <w:p w14:paraId="4F52169B" w14:textId="77777777" w:rsidR="00D10028" w:rsidRPr="000058E3" w:rsidRDefault="00D10028" w:rsidP="00D10028">
            <w:pPr>
              <w:pStyle w:val="BodyText3"/>
              <w:spacing w:line="360" w:lineRule="auto"/>
              <w:rPr>
                <w:sz w:val="6"/>
                <w:szCs w:val="6"/>
              </w:rPr>
            </w:pPr>
          </w:p>
        </w:tc>
      </w:tr>
      <w:tr w:rsidR="00D10028" w:rsidRPr="009E2F97" w14:paraId="5B0DCCAD" w14:textId="77777777" w:rsidTr="00061919">
        <w:trPr>
          <w:trHeight w:val="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0D699" w14:textId="5CE04095" w:rsidR="00D10028" w:rsidRPr="006115A4" w:rsidRDefault="00D10028" w:rsidP="00D1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eastAsia="Times New Roman" w:hAnsi="Angsana New"/>
                <w:sz w:val="24"/>
                <w:szCs w:val="24"/>
              </w:rPr>
            </w:pP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กำไร (ขาดทุน) 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ตาม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>ส่วนงา</w:t>
            </w:r>
            <w:r w:rsidRPr="006115A4">
              <w:rPr>
                <w:rFonts w:ascii="Angsana New" w:eastAsia="Times New Roman" w:hAnsi="Angsana New" w:hint="cs"/>
                <w:sz w:val="24"/>
                <w:szCs w:val="24"/>
                <w:cs/>
              </w:rPr>
              <w:t>น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>ก่อน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br/>
            </w:r>
            <w:r w:rsidRPr="006115A4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ต้นทุนทางการเงินและภาษีเงินได้   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E56BCB" w14:textId="293C1B9C" w:rsidR="00D10028" w:rsidRPr="00ED375A" w:rsidRDefault="00D47BF7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653E23" w14:textId="3AFFC478" w:rsidR="00D10028" w:rsidRPr="000058E3" w:rsidRDefault="006745C8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40D9410" w14:textId="3BCECC1F" w:rsidR="00D10028" w:rsidRPr="000058E3" w:rsidRDefault="00D47BF7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903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F6115D" w14:textId="5726E159" w:rsidR="00D10028" w:rsidRPr="000058E3" w:rsidRDefault="006745C8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04F7AD" w14:textId="70F9D7B3" w:rsidR="00D10028" w:rsidRPr="000058E3" w:rsidRDefault="00D47BF7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79E67FC" w14:textId="5F386013" w:rsidR="00D10028" w:rsidRPr="000058E3" w:rsidRDefault="00243A8C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081AF7" w14:textId="6F1269CD" w:rsidR="00D10028" w:rsidRPr="000058E3" w:rsidRDefault="00D47BF7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FF6F91" w14:textId="7D39E5DD" w:rsidR="00D10028" w:rsidRPr="000058E3" w:rsidRDefault="00243A8C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810" w:type="dxa"/>
            <w:vAlign w:val="bottom"/>
          </w:tcPr>
          <w:p w14:paraId="1A67CEA4" w14:textId="378F6F69" w:rsidR="00D10028" w:rsidRPr="000058E3" w:rsidRDefault="00D47BF7" w:rsidP="00D10028">
            <w:pPr>
              <w:tabs>
                <w:tab w:val="clear" w:pos="680"/>
                <w:tab w:val="decimal" w:pos="578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(249)</w:t>
            </w:r>
          </w:p>
        </w:tc>
        <w:tc>
          <w:tcPr>
            <w:tcW w:w="810" w:type="dxa"/>
            <w:vAlign w:val="bottom"/>
          </w:tcPr>
          <w:p w14:paraId="1B6F2F90" w14:textId="7E03D1D5" w:rsidR="00D10028" w:rsidRPr="000058E3" w:rsidRDefault="00D10028" w:rsidP="0004027B">
            <w:pPr>
              <w:tabs>
                <w:tab w:val="clear" w:pos="680"/>
                <w:tab w:val="decimal" w:pos="578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42B4B">
              <w:rPr>
                <w:rFonts w:asciiTheme="majorBidi" w:hAnsiTheme="majorBidi" w:cstheme="majorBidi"/>
                <w:sz w:val="24"/>
                <w:szCs w:val="24"/>
              </w:rPr>
              <w:t>231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0" w:type="dxa"/>
          </w:tcPr>
          <w:p w14:paraId="6FBC32FA" w14:textId="77777777" w:rsidR="00D47BF7" w:rsidRDefault="00D47BF7" w:rsidP="00D1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1E7DDDC" w14:textId="0701EBB5" w:rsidR="00D10028" w:rsidRPr="00AC4B54" w:rsidRDefault="00D47BF7" w:rsidP="00D1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B475A2C" w14:textId="77777777" w:rsidR="00D10028" w:rsidRDefault="00D10028" w:rsidP="00D1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AB7546" w14:textId="7A9CC53B" w:rsidR="00D10028" w:rsidRPr="000058E3" w:rsidRDefault="00D10028" w:rsidP="00D1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7172AF1A" w14:textId="77777777" w:rsidR="00D10028" w:rsidRDefault="00D10028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996482" w14:textId="7698266E" w:rsidR="00D47BF7" w:rsidRPr="000058E3" w:rsidRDefault="00D47BF7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937</w:t>
            </w:r>
          </w:p>
        </w:tc>
        <w:tc>
          <w:tcPr>
            <w:tcW w:w="783" w:type="dxa"/>
          </w:tcPr>
          <w:p w14:paraId="77BD0958" w14:textId="77777777" w:rsidR="00D10028" w:rsidRDefault="00D10028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8832B3" w14:textId="6E5E357B" w:rsidR="00D10028" w:rsidRPr="000058E3" w:rsidRDefault="00264990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907</w:t>
            </w:r>
          </w:p>
        </w:tc>
      </w:tr>
      <w:tr w:rsidR="00D10028" w:rsidRPr="009E2F97" w14:paraId="0DE4D755" w14:textId="77777777" w:rsidTr="00061919">
        <w:trPr>
          <w:trHeight w:val="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E5E9" w14:textId="77777777" w:rsidR="00D10028" w:rsidRPr="006115A4" w:rsidRDefault="00D10028" w:rsidP="00D1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115A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B8DE60D" w14:textId="77777777" w:rsidR="00D10028" w:rsidRPr="00ED375A" w:rsidRDefault="00D10028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BF425C" w14:textId="77777777" w:rsidR="00D10028" w:rsidRPr="000058E3" w:rsidRDefault="00D10028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61A1C2" w14:textId="77777777" w:rsidR="00D10028" w:rsidRPr="000058E3" w:rsidRDefault="00D10028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875D41" w14:textId="77777777" w:rsidR="00D10028" w:rsidRPr="000058E3" w:rsidRDefault="00D10028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114EEB" w14:textId="77777777" w:rsidR="00D10028" w:rsidRPr="000058E3" w:rsidRDefault="00D10028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40D7213" w14:textId="77777777" w:rsidR="00D10028" w:rsidRPr="000058E3" w:rsidRDefault="00D10028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DE218A" w14:textId="77777777" w:rsidR="00D10028" w:rsidRPr="000058E3" w:rsidRDefault="00D10028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B96E6C" w14:textId="77777777" w:rsidR="00D10028" w:rsidRPr="000058E3" w:rsidRDefault="00D10028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CDDD0F" w14:textId="77777777" w:rsidR="00D10028" w:rsidRPr="000058E3" w:rsidRDefault="00D10028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A65F4A" w14:textId="77777777" w:rsidR="00D10028" w:rsidRPr="000058E3" w:rsidRDefault="00D10028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A287BA" w14:textId="77777777" w:rsidR="00D10028" w:rsidRPr="000058E3" w:rsidRDefault="00D10028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3DCF59" w14:textId="77777777" w:rsidR="00D10028" w:rsidRPr="000058E3" w:rsidRDefault="00D10028" w:rsidP="00D100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486EEE" w14:textId="6955B3D6" w:rsidR="00D10028" w:rsidRPr="000058E3" w:rsidRDefault="00D47BF7" w:rsidP="00D10028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</w:t>
            </w:r>
            <w:r w:rsidR="006A1D1A">
              <w:rPr>
                <w:rFonts w:asciiTheme="majorBidi" w:hAnsiTheme="majorBidi" w:cstheme="majorBidi"/>
                <w:sz w:val="24"/>
                <w:szCs w:val="24"/>
              </w:rPr>
              <w:t>08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83" w:type="dxa"/>
          </w:tcPr>
          <w:p w14:paraId="24D4AC5B" w14:textId="01EB8CE6" w:rsidR="00D10028" w:rsidRPr="000058E3" w:rsidRDefault="00D10028" w:rsidP="00D10028">
            <w:pP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64990">
              <w:rPr>
                <w:rFonts w:asciiTheme="majorBidi" w:hAnsiTheme="majorBidi" w:cstheme="majorBidi"/>
                <w:sz w:val="24"/>
                <w:szCs w:val="24"/>
              </w:rPr>
              <w:t>628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C2D3B" w:rsidRPr="009E2F97" w14:paraId="2E84102A" w14:textId="77777777" w:rsidTr="00061919">
        <w:trPr>
          <w:trHeight w:val="4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8ED5A" w14:textId="323B421A" w:rsidR="00FC2D3B" w:rsidRPr="00980E26" w:rsidRDefault="00FC2D3B" w:rsidP="00FC2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ส่วนแบ่งกำไรจากเงินลงทุนในบริษัทร่วมและ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การร่วมค้าสุทธิจากกำไรที่ยังไม่เกิดขึ้นจากการ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จำหน่ายอสังหาริมทรัพย์เพื่อการลงทุนให้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บริษัทร่วมและการร่วมค้า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C66F9C" w14:textId="77777777" w:rsidR="00FC2D3B" w:rsidRPr="00ED375A" w:rsidRDefault="00FC2D3B" w:rsidP="00FC2D3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BB48C50" w14:textId="77777777" w:rsidR="00FC2D3B" w:rsidRPr="000058E3" w:rsidRDefault="00FC2D3B" w:rsidP="00FC2D3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77AE55" w14:textId="77777777" w:rsidR="00FC2D3B" w:rsidRPr="000058E3" w:rsidRDefault="00FC2D3B" w:rsidP="00FC2D3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67C17A" w14:textId="77777777" w:rsidR="00FC2D3B" w:rsidRPr="000058E3" w:rsidRDefault="00FC2D3B" w:rsidP="00FC2D3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17653EA" w14:textId="77777777" w:rsidR="00FC2D3B" w:rsidRPr="000058E3" w:rsidRDefault="00FC2D3B" w:rsidP="00FC2D3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7E15BE" w14:textId="77777777" w:rsidR="00FC2D3B" w:rsidRPr="000058E3" w:rsidRDefault="00FC2D3B" w:rsidP="00FC2D3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714FCC7" w14:textId="77777777" w:rsidR="00FC2D3B" w:rsidRPr="000058E3" w:rsidRDefault="00FC2D3B" w:rsidP="00FC2D3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3247B8" w14:textId="77777777" w:rsidR="00FC2D3B" w:rsidRPr="000058E3" w:rsidRDefault="00FC2D3B" w:rsidP="00FC2D3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F62720" w14:textId="77777777" w:rsidR="00FC2D3B" w:rsidRPr="000058E3" w:rsidRDefault="00FC2D3B" w:rsidP="00FC2D3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47C2D3" w14:textId="77777777" w:rsidR="00FC2D3B" w:rsidRPr="000058E3" w:rsidRDefault="00FC2D3B" w:rsidP="00FC2D3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0A0E70" w14:textId="77777777" w:rsidR="00FC2D3B" w:rsidRPr="000058E3" w:rsidRDefault="00FC2D3B" w:rsidP="00FC2D3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D8CD35" w14:textId="77777777" w:rsidR="00FC2D3B" w:rsidRPr="000058E3" w:rsidRDefault="00FC2D3B" w:rsidP="00FC2D3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3DC43B1" w14:textId="04B154D2" w:rsidR="00FC2D3B" w:rsidRPr="000058E3" w:rsidRDefault="00D47BF7" w:rsidP="00FC2D3B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1,365</w:t>
            </w:r>
          </w:p>
        </w:tc>
        <w:tc>
          <w:tcPr>
            <w:tcW w:w="783" w:type="dxa"/>
          </w:tcPr>
          <w:p w14:paraId="58A4F120" w14:textId="77777777" w:rsidR="00FC2D3B" w:rsidRDefault="00FC2D3B" w:rsidP="00FC2D3B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C32D85" w14:textId="77777777" w:rsidR="00FC2D3B" w:rsidRDefault="00FC2D3B" w:rsidP="00FC2D3B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B61970" w14:textId="77777777" w:rsidR="00FC2D3B" w:rsidRDefault="00FC2D3B" w:rsidP="00FC2D3B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4977C1" w14:textId="30FABA86" w:rsidR="00FC2D3B" w:rsidRPr="000058E3" w:rsidRDefault="00FC2D3B" w:rsidP="00FC2D3B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</w:tr>
      <w:tr w:rsidR="00FC2D3B" w:rsidRPr="009E2F97" w14:paraId="204F9FB1" w14:textId="77777777" w:rsidTr="00061919">
        <w:trPr>
          <w:trHeight w:val="39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CE810" w14:textId="77777777" w:rsidR="00FC2D3B" w:rsidRPr="009E2F97" w:rsidRDefault="00FC2D3B" w:rsidP="00FC2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0F6842" w14:textId="77777777" w:rsidR="00FC2D3B" w:rsidRPr="00ED375A" w:rsidRDefault="00FC2D3B" w:rsidP="00FC2D3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1F7987" w14:textId="77777777" w:rsidR="00FC2D3B" w:rsidRPr="000058E3" w:rsidRDefault="00FC2D3B" w:rsidP="00FC2D3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8609CE" w14:textId="77777777" w:rsidR="00FC2D3B" w:rsidRPr="000058E3" w:rsidRDefault="00FC2D3B" w:rsidP="00FC2D3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3314E7" w14:textId="77777777" w:rsidR="00FC2D3B" w:rsidRPr="000058E3" w:rsidRDefault="00FC2D3B" w:rsidP="00FC2D3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FB5BF80" w14:textId="77777777" w:rsidR="00FC2D3B" w:rsidRPr="000058E3" w:rsidRDefault="00FC2D3B" w:rsidP="00FC2D3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808CAE" w14:textId="77777777" w:rsidR="00FC2D3B" w:rsidRPr="000058E3" w:rsidRDefault="00FC2D3B" w:rsidP="00FC2D3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A1E0BB" w14:textId="77777777" w:rsidR="00FC2D3B" w:rsidRPr="000058E3" w:rsidRDefault="00FC2D3B" w:rsidP="00FC2D3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37209A" w14:textId="77777777" w:rsidR="00FC2D3B" w:rsidRPr="000058E3" w:rsidRDefault="00FC2D3B" w:rsidP="00FC2D3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6EA9666" w14:textId="77777777" w:rsidR="00FC2D3B" w:rsidRPr="000058E3" w:rsidRDefault="00FC2D3B" w:rsidP="00FC2D3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098BAD3" w14:textId="77777777" w:rsidR="00FC2D3B" w:rsidRPr="000058E3" w:rsidRDefault="00FC2D3B" w:rsidP="00FC2D3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E43D61D" w14:textId="77777777" w:rsidR="00FC2D3B" w:rsidRPr="000058E3" w:rsidRDefault="00FC2D3B" w:rsidP="00FC2D3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B7A0FD9" w14:textId="77777777" w:rsidR="00FC2D3B" w:rsidRPr="000058E3" w:rsidRDefault="00FC2D3B" w:rsidP="00FC2D3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4BEB9D8" w14:textId="230F39BB" w:rsidR="00FC2D3B" w:rsidRPr="000058E3" w:rsidRDefault="00D47BF7" w:rsidP="00FC2D3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</w:t>
            </w:r>
            <w:r w:rsidR="006A1D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783" w:type="dxa"/>
          </w:tcPr>
          <w:p w14:paraId="03EC6E49" w14:textId="2FE6DC7F" w:rsidR="00FC2D3B" w:rsidRPr="000058E3" w:rsidRDefault="00FC2D3B" w:rsidP="00FC2D3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1DFC">
              <w:rPr>
                <w:rFonts w:ascii="Angsana New" w:hAnsi="Angsana New"/>
                <w:b/>
                <w:bCs/>
                <w:sz w:val="24"/>
                <w:szCs w:val="24"/>
              </w:rPr>
              <w:t>64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</w:tr>
    </w:tbl>
    <w:p w14:paraId="3CB3F463" w14:textId="77777777" w:rsidR="00E7587C" w:rsidRDefault="00E7587C" w:rsidP="006C1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3026BD0" w14:textId="77777777" w:rsidR="00D974B2" w:rsidRDefault="00D97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yellow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highlight w:val="yellow"/>
          <w:cs/>
        </w:rPr>
        <w:br w:type="page"/>
      </w:r>
    </w:p>
    <w:p w14:paraId="4CF0B4D9" w14:textId="0F7AA253" w:rsidR="00EA22A9" w:rsidRPr="002E6595" w:rsidRDefault="006C1A2D" w:rsidP="009D5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2E659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ภาพรวมสินทรัพย์ตาม</w:t>
      </w:r>
      <w:r w:rsidRPr="002E6595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6A9BE9CE" w14:textId="77777777" w:rsidR="005B7035" w:rsidRDefault="005B7035" w:rsidP="009D5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9E1C09B" w14:textId="42B0FA1F" w:rsidR="00260F99" w:rsidRDefault="002E6595" w:rsidP="002E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E6595">
        <w:rPr>
          <w:rFonts w:ascii="Angsana New" w:hAnsi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07975554" wp14:editId="32BDDCE5">
            <wp:extent cx="9226296" cy="3776447"/>
            <wp:effectExtent l="0" t="0" r="0" b="0"/>
            <wp:docPr id="51120438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4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296" cy="3776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60F9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C018EA4" w14:textId="359A5935" w:rsidR="00AF5253" w:rsidRDefault="00260F99" w:rsidP="009D5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0467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ภาพรวมหนี้สินตาม</w:t>
      </w:r>
      <w:r w:rsidRPr="00304674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71DF8A1C" w14:textId="77777777" w:rsidR="005B7035" w:rsidRDefault="005B7035" w:rsidP="009D5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F457EAA" w14:textId="378C065C" w:rsidR="00304674" w:rsidRPr="00304674" w:rsidRDefault="00F05DBA" w:rsidP="00304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F05DBA">
        <w:rPr>
          <w:rFonts w:ascii="Angsana New" w:hAnsi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11DCCC65" wp14:editId="229A4C55">
            <wp:extent cx="9226550" cy="3898900"/>
            <wp:effectExtent l="0" t="0" r="0" b="0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D690F839-6BD5-1DEF-88FA-7BC15F0B4D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D690F839-6BD5-1DEF-88FA-7BC15F0B4D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226550" cy="389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252CB7" w14:textId="77777777" w:rsidR="00304674" w:rsidRPr="009D5956" w:rsidRDefault="00304674" w:rsidP="009D5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A1E37D9" w14:textId="0802FD16" w:rsidR="00AF5253" w:rsidRPr="00EA22A9" w:rsidRDefault="00AF5253" w:rsidP="00304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noProof/>
          <w:sz w:val="30"/>
          <w:szCs w:val="30"/>
        </w:rPr>
      </w:pPr>
    </w:p>
    <w:p w14:paraId="1ACB3A46" w14:textId="2B3F6915" w:rsidR="006C1A2D" w:rsidRPr="006375B5" w:rsidRDefault="006C1A2D" w:rsidP="00304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6375B5">
        <w:br w:type="page"/>
      </w:r>
    </w:p>
    <w:tbl>
      <w:tblPr>
        <w:tblW w:w="14580" w:type="dxa"/>
        <w:tblInd w:w="9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990"/>
        <w:gridCol w:w="900"/>
        <w:gridCol w:w="990"/>
        <w:gridCol w:w="990"/>
        <w:gridCol w:w="990"/>
        <w:gridCol w:w="990"/>
        <w:gridCol w:w="990"/>
        <w:gridCol w:w="990"/>
        <w:gridCol w:w="990"/>
        <w:gridCol w:w="1080"/>
        <w:gridCol w:w="990"/>
      </w:tblGrid>
      <w:tr w:rsidR="00F2761F" w:rsidRPr="006375B5" w14:paraId="5E5A5C7B" w14:textId="77777777" w:rsidTr="00FC5826">
        <w:trPr>
          <w:trHeight w:val="70"/>
          <w:tblHeader/>
        </w:trPr>
        <w:tc>
          <w:tcPr>
            <w:tcW w:w="2790" w:type="dxa"/>
            <w:tcBorders>
              <w:left w:val="nil"/>
              <w:right w:val="nil"/>
            </w:tcBorders>
            <w:noWrap/>
            <w:vAlign w:val="bottom"/>
          </w:tcPr>
          <w:p w14:paraId="4D68C3ED" w14:textId="77777777" w:rsidR="00F2761F" w:rsidRPr="00FE7C1C" w:rsidRDefault="00F2761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90" w:type="dxa"/>
            <w:gridSpan w:val="12"/>
            <w:tcBorders>
              <w:left w:val="nil"/>
              <w:bottom w:val="nil"/>
            </w:tcBorders>
            <w:vAlign w:val="bottom"/>
          </w:tcPr>
          <w:p w14:paraId="14550C23" w14:textId="77777777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F2761F" w:rsidRPr="006375B5" w14:paraId="056E2593" w14:textId="77777777" w:rsidTr="00FC5826">
        <w:trPr>
          <w:trHeight w:val="70"/>
          <w:tblHeader/>
        </w:trPr>
        <w:tc>
          <w:tcPr>
            <w:tcW w:w="2790" w:type="dxa"/>
            <w:tcBorders>
              <w:left w:val="nil"/>
              <w:right w:val="nil"/>
            </w:tcBorders>
            <w:noWrap/>
            <w:vAlign w:val="bottom"/>
          </w:tcPr>
          <w:p w14:paraId="0759CB10" w14:textId="77777777" w:rsidR="00F2761F" w:rsidRPr="00FE7C1C" w:rsidRDefault="00F2761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ACFCAF4" w14:textId="48C37F3A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A9B793" w14:textId="49F4BC48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F4606F" w14:textId="0EA71E93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F2480F4" w14:textId="5CE62411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2673E995" w14:textId="77777777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070" w:type="dxa"/>
            <w:gridSpan w:val="2"/>
            <w:vAlign w:val="bottom"/>
          </w:tcPr>
          <w:p w14:paraId="47D4C3E8" w14:textId="77C07CCD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16883" w:rsidRPr="007363FB" w14:paraId="6FAAE753" w14:textId="77777777" w:rsidTr="00FC5826">
        <w:trPr>
          <w:trHeight w:val="263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2CCA39" w14:textId="6EB4288B" w:rsidR="00D16883" w:rsidRPr="007363FB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6C97E" w14:textId="098ECF54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14:paraId="4656EEA2" w14:textId="7DFAD867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D957F" w14:textId="68EE1D55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E36AD" w14:textId="77777777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14:paraId="742CD80A" w14:textId="1C847985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EC98" w14:textId="4C9B378B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9FB0E" w14:textId="77777777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14:paraId="0F4971E4" w14:textId="0741206E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F63F" w14:textId="13418FA4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D22E4" w14:textId="77777777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14:paraId="79CD8E1F" w14:textId="29106975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4727" w14:textId="3EBCCB48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4A7DE" w14:textId="77777777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14:paraId="670081CD" w14:textId="4C48D82C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07F20" w14:textId="09FE80F2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13D05" w14:textId="77777777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14:paraId="7199A672" w14:textId="77FEC619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3499E" w14:textId="18BF8FC7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</w:tr>
      <w:tr w:rsidR="00D16883" w:rsidRPr="007363FB" w14:paraId="795CDF01" w14:textId="77777777" w:rsidTr="00FC5826">
        <w:trPr>
          <w:trHeight w:val="263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C0C68D" w14:textId="77777777" w:rsidR="00D16883" w:rsidRPr="007363FB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DEE4E" w14:textId="3E4B558F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C1382" w14:textId="2B5F43AE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2EA7" w14:textId="47E76889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A0FF" w14:textId="6EC23033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38CC" w14:textId="7156E324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B9BA2" w14:textId="527E47EB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9886" w14:textId="29C69043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447D" w14:textId="73C862C4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65A41" w14:textId="2AE81B97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170B6" w14:textId="5E304DB3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DF520" w14:textId="769071BF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17B89" w14:textId="6893D8D0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16883" w:rsidRPr="006375B5" w14:paraId="4D1DAD14" w14:textId="77777777" w:rsidTr="00FC5826">
        <w:trPr>
          <w:trHeight w:val="70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7947A7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90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14:paraId="16F20B17" w14:textId="77777777" w:rsidR="00D16883" w:rsidRPr="00FE7C1C" w:rsidRDefault="00D16883" w:rsidP="00D168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16883" w:rsidRPr="006375B5" w14:paraId="2C45B207" w14:textId="77777777" w:rsidTr="00FC5826">
        <w:trPr>
          <w:trHeight w:val="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B70E" w14:textId="77777777" w:rsidR="00D16883" w:rsidRPr="00FE7C1C" w:rsidRDefault="00D16883" w:rsidP="00D16883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2CC3EF2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0979FDC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3DC7B82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C7B1A18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9A4F74B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8AFB34A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7DFCD1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58BD16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5AC2B2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EBE800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3030D4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CDECEA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883" w:rsidRPr="006375B5" w14:paraId="6399D4B8" w14:textId="77777777" w:rsidTr="00FC5826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B7257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สินทรัพย์ตาม</w:t>
            </w:r>
            <w:r w:rsidRPr="00A41F29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EE2521" w14:textId="4EDF0F9D" w:rsidR="00D16883" w:rsidRPr="00FE7C1C" w:rsidRDefault="00C82E4F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</w:t>
            </w:r>
            <w:r w:rsidR="0082327D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1365A9" w14:textId="5A1E8276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34,657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2FFC34" w14:textId="00A424E9" w:rsidR="00D16883" w:rsidRPr="00FE7C1C" w:rsidRDefault="00C82E4F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38,158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EB41D0" w14:textId="1180E763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36,525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48AA32" w14:textId="41DB9914" w:rsidR="00D16883" w:rsidRPr="00FE7C1C" w:rsidRDefault="00C82E4F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5,896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B60DA4" w14:textId="03118146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5,996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5361F60" w14:textId="0037C336" w:rsidR="00D16883" w:rsidRPr="00FE7C1C" w:rsidRDefault="00C82E4F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5E74B4" w14:textId="62366F78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1,972</w:t>
            </w:r>
          </w:p>
        </w:tc>
        <w:tc>
          <w:tcPr>
            <w:tcW w:w="990" w:type="dxa"/>
            <w:vAlign w:val="bottom"/>
          </w:tcPr>
          <w:p w14:paraId="4AAFD42A" w14:textId="3DD838E0" w:rsidR="00D16883" w:rsidRPr="00FE7C1C" w:rsidRDefault="00C82E4F" w:rsidP="00AF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</w:t>
            </w:r>
            <w:r w:rsidR="0082327D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990" w:type="dxa"/>
            <w:vAlign w:val="bottom"/>
          </w:tcPr>
          <w:p w14:paraId="566B20A1" w14:textId="76F89070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1080" w:type="dxa"/>
            <w:vAlign w:val="bottom"/>
          </w:tcPr>
          <w:p w14:paraId="66CFA45E" w14:textId="722AB93A" w:rsidR="00D16883" w:rsidRPr="00FE7C1C" w:rsidRDefault="00AF3A7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82327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2327D">
              <w:rPr>
                <w:rFonts w:ascii="Angsana New" w:hAnsi="Angsana New"/>
                <w:sz w:val="30"/>
                <w:szCs w:val="30"/>
              </w:rPr>
              <w:t>003</w:t>
            </w:r>
          </w:p>
        </w:tc>
        <w:tc>
          <w:tcPr>
            <w:tcW w:w="990" w:type="dxa"/>
            <w:vAlign w:val="bottom"/>
          </w:tcPr>
          <w:p w14:paraId="46E188DC" w14:textId="2B8D0279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79,736</w:t>
            </w:r>
          </w:p>
        </w:tc>
      </w:tr>
      <w:tr w:rsidR="00D16883" w:rsidRPr="006375B5" w14:paraId="39EA8167" w14:textId="77777777" w:rsidTr="00FC5826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8A3C" w14:textId="77777777" w:rsidR="00D16883" w:rsidRPr="00A41F29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 w:rsidRPr="00A41F2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FDEF25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CC45FE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4A5FC4F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CD5722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4BDE5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45CE7D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0F5227" w14:textId="39A4B7EF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CF5340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B970C1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275FEC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97C955" w14:textId="2DC868F7" w:rsidR="00D16883" w:rsidRPr="00FE7C1C" w:rsidRDefault="00AF3A7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12,027</w:t>
            </w:r>
          </w:p>
        </w:tc>
        <w:tc>
          <w:tcPr>
            <w:tcW w:w="990" w:type="dxa"/>
            <w:vAlign w:val="bottom"/>
          </w:tcPr>
          <w:p w14:paraId="5E13B198" w14:textId="7A39B5DB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11,201</w:t>
            </w:r>
          </w:p>
        </w:tc>
      </w:tr>
      <w:tr w:rsidR="00D16883" w:rsidRPr="006375B5" w14:paraId="4E4A61D7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1FA9" w14:textId="77777777" w:rsidR="00D16883" w:rsidRPr="00A41F29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1F29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928F07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85EA77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80B8DE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40C3C3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A2E2A4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DD560A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3A9AC4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5048EF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0B0338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8741B3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F05F5E" w14:textId="7D29635E" w:rsidR="00D16883" w:rsidRPr="00FE7C1C" w:rsidRDefault="00AF3A7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2,166</w:t>
            </w:r>
          </w:p>
        </w:tc>
        <w:tc>
          <w:tcPr>
            <w:tcW w:w="990" w:type="dxa"/>
            <w:vAlign w:val="bottom"/>
          </w:tcPr>
          <w:p w14:paraId="17879635" w14:textId="2DC3AF84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2,119</w:t>
            </w:r>
          </w:p>
        </w:tc>
      </w:tr>
      <w:tr w:rsidR="00D16883" w:rsidRPr="006375B5" w14:paraId="12F1D5A2" w14:textId="77777777" w:rsidTr="00FC5826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861AE" w14:textId="77777777" w:rsidR="00D16883" w:rsidRPr="00A41F29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 w:rsidRPr="00A41F29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E819A3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2C82B7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9F941A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017951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980A64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D382BB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4B2910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72F84B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AC38E6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0FBFB8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AF2D4" w14:textId="229EA5A4" w:rsidR="00D16883" w:rsidRPr="00FE7C1C" w:rsidRDefault="00AF3A73" w:rsidP="00D168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B16599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990" w:type="dxa"/>
            <w:vAlign w:val="bottom"/>
          </w:tcPr>
          <w:p w14:paraId="63826197" w14:textId="6A241979" w:rsidR="00D16883" w:rsidRPr="00FE7C1C" w:rsidRDefault="00D16883" w:rsidP="00D168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822</w:t>
            </w:r>
          </w:p>
        </w:tc>
      </w:tr>
      <w:tr w:rsidR="00D16883" w:rsidRPr="006375B5" w14:paraId="74C37BD8" w14:textId="77777777" w:rsidTr="00FC5826">
        <w:trPr>
          <w:trHeight w:val="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5123" w14:textId="77777777" w:rsidR="00D16883" w:rsidRPr="00A41F29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1F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3E9447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3CB40CF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8216F2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4B72245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AAA188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03D0E6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71D002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45CF5E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311F8B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93DB88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59C78C" w14:textId="0586E864" w:rsidR="00D16883" w:rsidRPr="00D37A19" w:rsidRDefault="00AF3A73" w:rsidP="00D168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98,</w:t>
            </w:r>
            <w:r w:rsidR="0082327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16599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990" w:type="dxa"/>
            <w:vAlign w:val="bottom"/>
          </w:tcPr>
          <w:p w14:paraId="11492938" w14:textId="55AF8523" w:rsidR="00D16883" w:rsidRPr="00D37A19" w:rsidRDefault="00D16883" w:rsidP="00D168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7A19">
              <w:rPr>
                <w:rFonts w:ascii="Angsana New" w:hAnsi="Angsana New"/>
                <w:b/>
                <w:bCs/>
                <w:sz w:val="30"/>
                <w:szCs w:val="30"/>
              </w:rPr>
              <w:t>93,878</w:t>
            </w:r>
          </w:p>
        </w:tc>
      </w:tr>
      <w:tr w:rsidR="00D16883" w:rsidRPr="006375B5" w14:paraId="475DCB8A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0CB3" w14:textId="77777777" w:rsidR="00D16883" w:rsidRPr="00FE7C1C" w:rsidRDefault="00D16883" w:rsidP="00D16883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BAF2FC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08A415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8BA140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B61C8B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71E9EC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27CC04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CA81A8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DCD975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8F25A9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A49B2A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E15AC5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642077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883" w:rsidRPr="006375B5" w14:paraId="1C062EE3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63583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4FCE43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A8BAED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180717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D4D3E5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D1F088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053A17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927666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2D50324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E65EFC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D6BA65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B98E29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8F69B9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883" w:rsidRPr="006375B5" w14:paraId="2FC07FBA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17A61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00B2C1" w14:textId="66E40DD6" w:rsidR="00D16883" w:rsidRPr="00FE7C1C" w:rsidRDefault="00AF3A7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82327D">
              <w:rPr>
                <w:rFonts w:ascii="Angsana New" w:hAnsi="Angsana New"/>
                <w:sz w:val="30"/>
                <w:szCs w:val="30"/>
              </w:rPr>
              <w:t>908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D675F2" w14:textId="3C04FFDE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6,074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77AAF8" w14:textId="6A8BDCBC" w:rsidR="00D16883" w:rsidRPr="00FE7C1C" w:rsidRDefault="00AF3A7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45,474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E6AEB5" w14:textId="035B138D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45,853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C91B97" w14:textId="1374A295" w:rsidR="00D16883" w:rsidRPr="00FE7C1C" w:rsidRDefault="00AF3A7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4,953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342E6B" w14:textId="40D3F28C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E5B26A" w14:textId="7DC8AE92" w:rsidR="00D16883" w:rsidRPr="00FE7C1C" w:rsidRDefault="00AF3A7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FA436E" w14:textId="40B3A04A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1,043</w:t>
            </w:r>
          </w:p>
        </w:tc>
        <w:tc>
          <w:tcPr>
            <w:tcW w:w="990" w:type="dxa"/>
            <w:vAlign w:val="bottom"/>
          </w:tcPr>
          <w:p w14:paraId="22F9B246" w14:textId="0B697D7F" w:rsidR="00D16883" w:rsidRPr="00FE7C1C" w:rsidRDefault="00AF3A73" w:rsidP="00AF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1,851</w:t>
            </w:r>
          </w:p>
        </w:tc>
        <w:tc>
          <w:tcPr>
            <w:tcW w:w="990" w:type="dxa"/>
            <w:vAlign w:val="bottom"/>
          </w:tcPr>
          <w:p w14:paraId="6038DCB4" w14:textId="4CE24103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  <w:vAlign w:val="bottom"/>
          </w:tcPr>
          <w:p w14:paraId="0077C4DA" w14:textId="5845FD7A" w:rsidR="00D16883" w:rsidRPr="00FE7C1C" w:rsidRDefault="00AF3A7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</w:t>
            </w:r>
            <w:r w:rsidR="0082327D"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990" w:type="dxa"/>
            <w:vAlign w:val="bottom"/>
          </w:tcPr>
          <w:p w14:paraId="0DC7A269" w14:textId="7CD19BBA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57,042</w:t>
            </w:r>
          </w:p>
        </w:tc>
      </w:tr>
      <w:tr w:rsidR="00D16883" w:rsidRPr="006375B5" w14:paraId="197800D8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031A8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9DBD8C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7D4A39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95468B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C03A88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924CCC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8FC56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153AFE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85149E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74ABEC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F42AE3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1E4279" w14:textId="09C86248" w:rsidR="00D16883" w:rsidRPr="00FE7C1C" w:rsidRDefault="00AF3A73" w:rsidP="00D168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2327D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990" w:type="dxa"/>
            <w:vAlign w:val="bottom"/>
          </w:tcPr>
          <w:p w14:paraId="06E8E71D" w14:textId="6FC15D84" w:rsidR="00D16883" w:rsidRPr="00FE7C1C" w:rsidRDefault="00D16883" w:rsidP="00D168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D16883" w:rsidRPr="006375B5" w14:paraId="67966382" w14:textId="77777777" w:rsidTr="00FC5826">
        <w:trPr>
          <w:trHeight w:val="43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529EC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E61934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61AAE5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E5E636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BD8958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4AEC1B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509A4F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3C7BA6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607CED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A55FF8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5F9F10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65E6EE" w14:textId="76BC7135" w:rsidR="00D16883" w:rsidRPr="00D37A19" w:rsidRDefault="00AF3A73" w:rsidP="00D168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</w:t>
            </w:r>
            <w:r w:rsidR="0082327D">
              <w:rPr>
                <w:rFonts w:ascii="Angsana New" w:hAnsi="Angsana New"/>
                <w:b/>
                <w:bCs/>
                <w:sz w:val="30"/>
                <w:szCs w:val="30"/>
              </w:rPr>
              <w:t>840</w:t>
            </w:r>
          </w:p>
        </w:tc>
        <w:tc>
          <w:tcPr>
            <w:tcW w:w="990" w:type="dxa"/>
            <w:vAlign w:val="bottom"/>
          </w:tcPr>
          <w:p w14:paraId="69590230" w14:textId="67EB5DC9" w:rsidR="00D16883" w:rsidRPr="00D37A19" w:rsidRDefault="00D16883" w:rsidP="00D168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7A19">
              <w:rPr>
                <w:rFonts w:ascii="Angsana New" w:hAnsi="Angsana New"/>
                <w:b/>
                <w:bCs/>
                <w:sz w:val="30"/>
                <w:szCs w:val="30"/>
              </w:rPr>
              <w:t>57,658</w:t>
            </w:r>
          </w:p>
        </w:tc>
      </w:tr>
    </w:tbl>
    <w:p w14:paraId="74C931D0" w14:textId="578CC240" w:rsidR="007363FB" w:rsidRDefault="007363FB">
      <w:pPr>
        <w:rPr>
          <w:rFonts w:ascii="Angsana New" w:hAnsi="Angsana New"/>
          <w:sz w:val="10"/>
          <w:szCs w:val="10"/>
        </w:rPr>
      </w:pPr>
    </w:p>
    <w:p w14:paraId="4E050683" w14:textId="77777777" w:rsidR="007363FB" w:rsidRDefault="0073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tbl>
      <w:tblPr>
        <w:tblW w:w="14670" w:type="dxa"/>
        <w:tblLayout w:type="fixed"/>
        <w:tblLook w:val="00A0" w:firstRow="1" w:lastRow="0" w:firstColumn="1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00"/>
        <w:gridCol w:w="990"/>
        <w:gridCol w:w="990"/>
        <w:gridCol w:w="990"/>
        <w:gridCol w:w="990"/>
        <w:gridCol w:w="1170"/>
      </w:tblGrid>
      <w:tr w:rsidR="00407B93" w:rsidRPr="006263D0" w14:paraId="23E52F10" w14:textId="77777777" w:rsidTr="000C5844">
        <w:trPr>
          <w:trHeight w:val="47"/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325E586D" w14:textId="77777777" w:rsidR="00407B93" w:rsidRPr="006263D0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970" w:type="dxa"/>
            <w:gridSpan w:val="12"/>
            <w:tcBorders>
              <w:left w:val="nil"/>
            </w:tcBorders>
          </w:tcPr>
          <w:p w14:paraId="687321D1" w14:textId="77777777" w:rsidR="00407B93" w:rsidRPr="006263D0" w:rsidRDefault="00407B93" w:rsidP="000C584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407B93" w:rsidRPr="006263D0" w14:paraId="457A7EE9" w14:textId="77777777" w:rsidTr="000C5844">
        <w:trPr>
          <w:trHeight w:val="47"/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center"/>
          </w:tcPr>
          <w:p w14:paraId="2A4B2E03" w14:textId="08C4130E" w:rsidR="00407B93" w:rsidRPr="006263D0" w:rsidRDefault="005659C3" w:rsidP="0040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426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1310195" w14:textId="53A851BC" w:rsidR="00407B93" w:rsidRPr="0003773C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0167875" w14:textId="7C4E589D" w:rsidR="00407B93" w:rsidRPr="0003773C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181DB6" w14:textId="35EDA46B" w:rsidR="00407B93" w:rsidRPr="0003773C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D3896AD" w14:textId="217DB814" w:rsidR="00407B93" w:rsidRPr="0003773C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1EF9303C" w14:textId="77777777" w:rsidR="00407B93" w:rsidRPr="0003773C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3773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160" w:type="dxa"/>
            <w:gridSpan w:val="2"/>
            <w:vAlign w:val="bottom"/>
          </w:tcPr>
          <w:p w14:paraId="58BC28EA" w14:textId="77777777" w:rsidR="00407B93" w:rsidRPr="0003773C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42658" w:rsidRPr="006263D0" w14:paraId="2FC2396B" w14:textId="77777777" w:rsidTr="0007674A">
        <w:trPr>
          <w:trHeight w:val="47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7638BB0" w14:textId="4BBED24C" w:rsidR="00E42658" w:rsidRPr="006263D0" w:rsidRDefault="00E42658" w:rsidP="00E4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286A7" w14:textId="7B3E9CCA" w:rsidR="00E42658" w:rsidRPr="006263D0" w:rsidRDefault="00E42658" w:rsidP="00E4265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4727C" w14:textId="4431FE7C" w:rsidR="00E42658" w:rsidRPr="006263D0" w:rsidRDefault="00E42658" w:rsidP="00E4265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8D344" w14:textId="0F66588F" w:rsidR="00E42658" w:rsidRPr="006263D0" w:rsidRDefault="00E42658" w:rsidP="00E4265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DB7D6" w14:textId="58C4595A" w:rsidR="00E42658" w:rsidRPr="006263D0" w:rsidRDefault="00E42658" w:rsidP="00E4265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2684D" w14:textId="207D849A" w:rsidR="00E42658" w:rsidRPr="006263D0" w:rsidRDefault="00E42658" w:rsidP="00E4265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50D4" w14:textId="720294BF" w:rsidR="00E42658" w:rsidRPr="006263D0" w:rsidRDefault="00E42658" w:rsidP="00E4265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9C6B" w14:textId="0F5C36C2" w:rsidR="00E42658" w:rsidRPr="006263D0" w:rsidRDefault="00E42658" w:rsidP="00E4265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AB90C" w14:textId="1898A80F" w:rsidR="00E42658" w:rsidRPr="006263D0" w:rsidRDefault="00E42658" w:rsidP="00E4265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9C4B7" w14:textId="1EE877CC" w:rsidR="00E42658" w:rsidRPr="006263D0" w:rsidRDefault="00E42658" w:rsidP="00E4265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CABFF" w14:textId="14572235" w:rsidR="00E42658" w:rsidRPr="006263D0" w:rsidRDefault="00E42658" w:rsidP="00E4265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F37DE" w14:textId="72CC974E" w:rsidR="00E42658" w:rsidRPr="006263D0" w:rsidRDefault="00E42658" w:rsidP="00E4265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F1E82" w14:textId="72F585C9" w:rsidR="00E42658" w:rsidRPr="006263D0" w:rsidRDefault="00E42658" w:rsidP="00E4265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42658" w:rsidRPr="006263D0" w14:paraId="3591C679" w14:textId="77777777" w:rsidTr="000C5844">
        <w:trPr>
          <w:trHeight w:val="4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18FB1" w14:textId="77777777" w:rsidR="00E42658" w:rsidRPr="006263D0" w:rsidRDefault="00E42658" w:rsidP="00E42658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0" w:type="dxa"/>
            <w:gridSpan w:val="12"/>
            <w:tcBorders>
              <w:top w:val="nil"/>
              <w:left w:val="nil"/>
            </w:tcBorders>
          </w:tcPr>
          <w:p w14:paraId="279260A1" w14:textId="77777777" w:rsidR="00E42658" w:rsidRPr="006263D0" w:rsidRDefault="00E42658" w:rsidP="00E4265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42658" w:rsidRPr="006263D0" w14:paraId="6B9E5A14" w14:textId="77777777" w:rsidTr="000C5844">
        <w:trPr>
          <w:trHeight w:val="4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7DC76" w14:textId="77777777" w:rsidR="00E42658" w:rsidRPr="006263D0" w:rsidRDefault="00E42658" w:rsidP="00E42658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5515FCC" w14:textId="77777777" w:rsidR="00E42658" w:rsidRPr="006263D0" w:rsidRDefault="00E42658" w:rsidP="00E4265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DD51982" w14:textId="77777777" w:rsidR="00E42658" w:rsidRPr="006263D0" w:rsidRDefault="00E42658" w:rsidP="00E4265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3406892" w14:textId="77777777" w:rsidR="00E42658" w:rsidRPr="006263D0" w:rsidRDefault="00E42658" w:rsidP="00E4265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8F8626F" w14:textId="77777777" w:rsidR="00E42658" w:rsidRPr="006263D0" w:rsidRDefault="00E42658" w:rsidP="00E4265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E51B69" w14:textId="77777777" w:rsidR="00E42658" w:rsidRPr="006263D0" w:rsidRDefault="00E42658" w:rsidP="00E4265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F5968E2" w14:textId="77777777" w:rsidR="00E42658" w:rsidRPr="006263D0" w:rsidRDefault="00E42658" w:rsidP="00E4265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419627F" w14:textId="77777777" w:rsidR="00E42658" w:rsidRPr="006263D0" w:rsidRDefault="00E42658" w:rsidP="00E4265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CE4650D" w14:textId="77777777" w:rsidR="00E42658" w:rsidRPr="006263D0" w:rsidRDefault="00E42658" w:rsidP="00E4265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055F11" w14:textId="77777777" w:rsidR="00E42658" w:rsidRPr="006263D0" w:rsidRDefault="00E42658" w:rsidP="00E4265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CE39E" w14:textId="77777777" w:rsidR="00E42658" w:rsidRPr="006263D0" w:rsidRDefault="00E42658" w:rsidP="00E4265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551970" w14:textId="77777777" w:rsidR="00E42658" w:rsidRPr="006263D0" w:rsidRDefault="00E42658" w:rsidP="00E4265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DACE3" w14:textId="77777777" w:rsidR="00E42658" w:rsidRPr="006263D0" w:rsidRDefault="00E42658" w:rsidP="00E4265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385E" w:rsidRPr="006263D0" w14:paraId="2FDA1003" w14:textId="77777777" w:rsidTr="000C5844">
        <w:trPr>
          <w:trHeight w:val="4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29466" w14:textId="77777777" w:rsidR="0074385E" w:rsidRPr="006263D0" w:rsidRDefault="0074385E" w:rsidP="0074385E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33CC85" w14:textId="656A87E9" w:rsidR="0074385E" w:rsidRPr="006263D0" w:rsidRDefault="00AF3A73" w:rsidP="00743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3,674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39DE63" w14:textId="241C3C76" w:rsidR="0074385E" w:rsidRPr="006263D0" w:rsidRDefault="0074385E" w:rsidP="00743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3,757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154E29" w14:textId="2616BAF8" w:rsidR="0074385E" w:rsidRPr="003109D3" w:rsidRDefault="00AF3A73" w:rsidP="00743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2645EB3" w14:textId="48509504" w:rsidR="0074385E" w:rsidRPr="006263D0" w:rsidRDefault="0074385E" w:rsidP="00743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F91D0C4" w14:textId="553F894B" w:rsidR="0074385E" w:rsidRPr="006263D0" w:rsidRDefault="00AF3A73" w:rsidP="00E9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02E3F2" w14:textId="132F5A53" w:rsidR="0074385E" w:rsidRPr="006263D0" w:rsidRDefault="0074385E" w:rsidP="00E9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1EF6E64" w14:textId="4A3E131E" w:rsidR="0074385E" w:rsidRPr="006263D0" w:rsidRDefault="00AF3A73" w:rsidP="00743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687B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6AC401" w14:textId="56F4DB34" w:rsidR="0074385E" w:rsidRPr="006263D0" w:rsidRDefault="0074385E" w:rsidP="00743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</w:t>
            </w:r>
          </w:p>
        </w:tc>
        <w:tc>
          <w:tcPr>
            <w:tcW w:w="990" w:type="dxa"/>
          </w:tcPr>
          <w:p w14:paraId="2FEE0D64" w14:textId="321B0512" w:rsidR="0074385E" w:rsidRPr="006263D0" w:rsidRDefault="00AF3A73" w:rsidP="00E9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5A84838D" w14:textId="4D14465B" w:rsidR="0074385E" w:rsidRPr="006263D0" w:rsidRDefault="0074385E" w:rsidP="00E9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28B7AA57" w14:textId="77671BCD" w:rsidR="0074385E" w:rsidRPr="006263D0" w:rsidRDefault="00AF3A73" w:rsidP="00743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3,96</w:t>
            </w:r>
            <w:r w:rsidR="00687B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1170" w:type="dxa"/>
          </w:tcPr>
          <w:p w14:paraId="290E9796" w14:textId="07D9C7CE" w:rsidR="0074385E" w:rsidRPr="006263D0" w:rsidRDefault="0074385E" w:rsidP="00743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4,018</w:t>
            </w:r>
          </w:p>
        </w:tc>
      </w:tr>
      <w:tr w:rsidR="0074385E" w:rsidRPr="006263D0" w14:paraId="77E024F4" w14:textId="77777777" w:rsidTr="000C5844">
        <w:trPr>
          <w:trHeight w:val="4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5179C" w14:textId="77777777" w:rsidR="0074385E" w:rsidRPr="006263D0" w:rsidRDefault="0074385E" w:rsidP="0074385E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7879150" w14:textId="42ECD7E0" w:rsidR="0074385E" w:rsidRPr="006263D0" w:rsidRDefault="00AF3A73" w:rsidP="00E90D9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DE9B81" w14:textId="71EC8C2F" w:rsidR="0074385E" w:rsidRPr="006263D0" w:rsidRDefault="0074385E" w:rsidP="0086293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007DDA" w14:textId="6E07AABA" w:rsidR="0074385E" w:rsidRPr="006263D0" w:rsidRDefault="00AF3A73" w:rsidP="0074385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1,451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E8F3CD" w14:textId="5D80FC5B" w:rsidR="0074385E" w:rsidRPr="006263D0" w:rsidRDefault="0074385E" w:rsidP="0074385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1,512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DDF6FB" w14:textId="52272BEA" w:rsidR="0074385E" w:rsidRPr="006263D0" w:rsidRDefault="00AF3A73" w:rsidP="0074385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479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58F098" w14:textId="24B8A8C6" w:rsidR="0074385E" w:rsidRPr="006263D0" w:rsidRDefault="0074385E" w:rsidP="0074385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 w:rsidR="00D612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85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12E956" w14:textId="4EEE0B78" w:rsidR="0074385E" w:rsidRPr="006263D0" w:rsidRDefault="00AF3A73" w:rsidP="0074385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</w:t>
            </w:r>
            <w:r w:rsidR="00687B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8E5438" w14:textId="3C63FDDD" w:rsidR="0074385E" w:rsidRPr="006263D0" w:rsidRDefault="0074385E" w:rsidP="0074385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D612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</w:t>
            </w:r>
          </w:p>
        </w:tc>
        <w:tc>
          <w:tcPr>
            <w:tcW w:w="990" w:type="dxa"/>
          </w:tcPr>
          <w:p w14:paraId="6541C939" w14:textId="4040C8A4" w:rsidR="0074385E" w:rsidRPr="006263D0" w:rsidRDefault="00AF3A73" w:rsidP="0074385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80</w:t>
            </w:r>
          </w:p>
        </w:tc>
        <w:tc>
          <w:tcPr>
            <w:tcW w:w="990" w:type="dxa"/>
          </w:tcPr>
          <w:p w14:paraId="27D18AAB" w14:textId="17CC96DE" w:rsidR="0074385E" w:rsidRPr="006263D0" w:rsidRDefault="0074385E" w:rsidP="0074385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</w:t>
            </w:r>
          </w:p>
        </w:tc>
        <w:tc>
          <w:tcPr>
            <w:tcW w:w="990" w:type="dxa"/>
            <w:vAlign w:val="bottom"/>
          </w:tcPr>
          <w:p w14:paraId="2CC1785F" w14:textId="78C3660B" w:rsidR="0074385E" w:rsidRPr="006263D0" w:rsidRDefault="00AF3A73" w:rsidP="0074385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2,19</w:t>
            </w:r>
            <w:r w:rsidR="00687B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14:paraId="15339B79" w14:textId="197B35E2" w:rsidR="0074385E" w:rsidRPr="006263D0" w:rsidRDefault="0074385E" w:rsidP="0074385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</w:t>
            </w:r>
            <w:r w:rsidR="00D612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224</w:t>
            </w:r>
          </w:p>
        </w:tc>
      </w:tr>
      <w:tr w:rsidR="0074385E" w:rsidRPr="006263D0" w14:paraId="728589EF" w14:textId="77777777" w:rsidTr="000C5844">
        <w:trPr>
          <w:trHeight w:val="2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6A717" w14:textId="77777777" w:rsidR="0074385E" w:rsidRPr="006263D0" w:rsidRDefault="0074385E" w:rsidP="0074385E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750056" w14:textId="69FC6065" w:rsidR="0074385E" w:rsidRPr="006263D0" w:rsidRDefault="00AF3A73" w:rsidP="0074385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3,674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9ABB23" w14:textId="747C2785" w:rsidR="0074385E" w:rsidRPr="006263D0" w:rsidRDefault="0074385E" w:rsidP="0074385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3,757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09E3A9" w14:textId="121F48FB" w:rsidR="0074385E" w:rsidRPr="006263D0" w:rsidRDefault="00AF3A73" w:rsidP="0074385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1,730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6FC234" w14:textId="0F4DDA44" w:rsidR="0074385E" w:rsidRPr="006263D0" w:rsidRDefault="0074385E" w:rsidP="0074385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1,762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7A2FD0" w14:textId="4814B131" w:rsidR="0074385E" w:rsidRPr="006263D0" w:rsidRDefault="00AF3A73" w:rsidP="0074385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479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89201F" w14:textId="1AA7F61C" w:rsidR="0074385E" w:rsidRPr="006263D0" w:rsidRDefault="0074385E" w:rsidP="0074385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="00D61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85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A20BC4" w14:textId="62109B19" w:rsidR="0074385E" w:rsidRPr="006263D0" w:rsidRDefault="00AF3A73" w:rsidP="0074385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AA5B7C" w14:textId="7C950649" w:rsidR="0074385E" w:rsidRPr="006263D0" w:rsidRDefault="00D61256" w:rsidP="0074385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210</w:t>
            </w:r>
          </w:p>
        </w:tc>
        <w:tc>
          <w:tcPr>
            <w:tcW w:w="990" w:type="dxa"/>
          </w:tcPr>
          <w:p w14:paraId="4184727F" w14:textId="0182DCEA" w:rsidR="0074385E" w:rsidRPr="006263D0" w:rsidRDefault="00AF3A73" w:rsidP="0074385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80</w:t>
            </w:r>
          </w:p>
        </w:tc>
        <w:tc>
          <w:tcPr>
            <w:tcW w:w="990" w:type="dxa"/>
          </w:tcPr>
          <w:p w14:paraId="112952CC" w14:textId="75BA4FD7" w:rsidR="0074385E" w:rsidRPr="006263D0" w:rsidRDefault="0074385E" w:rsidP="0074385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</w:t>
            </w:r>
          </w:p>
        </w:tc>
        <w:tc>
          <w:tcPr>
            <w:tcW w:w="990" w:type="dxa"/>
            <w:vAlign w:val="bottom"/>
          </w:tcPr>
          <w:p w14:paraId="795A1BB8" w14:textId="48A91600" w:rsidR="0074385E" w:rsidRPr="006263D0" w:rsidRDefault="00AF3A73" w:rsidP="0074385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6,156</w:t>
            </w:r>
          </w:p>
        </w:tc>
        <w:tc>
          <w:tcPr>
            <w:tcW w:w="1170" w:type="dxa"/>
            <w:vAlign w:val="bottom"/>
          </w:tcPr>
          <w:p w14:paraId="10E66A37" w14:textId="31E3F06B" w:rsidR="0074385E" w:rsidRPr="006263D0" w:rsidRDefault="0074385E" w:rsidP="0074385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6,2</w:t>
            </w:r>
            <w:r w:rsidR="00D612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42</w:t>
            </w:r>
          </w:p>
        </w:tc>
      </w:tr>
    </w:tbl>
    <w:p w14:paraId="2F1595BD" w14:textId="77777777" w:rsidR="00407B93" w:rsidRDefault="00407B93" w:rsidP="001618A0">
      <w:pPr>
        <w:spacing w:line="240" w:lineRule="auto"/>
        <w:rPr>
          <w:rFonts w:ascii="Angsana New" w:hAnsi="Angsana New"/>
          <w:color w:val="2E74B5"/>
          <w:sz w:val="30"/>
          <w:szCs w:val="30"/>
          <w:cs/>
        </w:rPr>
      </w:pPr>
    </w:p>
    <w:tbl>
      <w:tblPr>
        <w:tblW w:w="14660" w:type="dxa"/>
        <w:tblLayout w:type="fixed"/>
        <w:tblLook w:val="00A0" w:firstRow="1" w:lastRow="0" w:firstColumn="1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00"/>
        <w:gridCol w:w="990"/>
        <w:gridCol w:w="990"/>
        <w:gridCol w:w="990"/>
        <w:gridCol w:w="990"/>
        <w:gridCol w:w="1160"/>
      </w:tblGrid>
      <w:tr w:rsidR="00407B93" w:rsidRPr="006263D0" w14:paraId="5FE55E50" w14:textId="77777777" w:rsidTr="000C5844">
        <w:trPr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6A1E337F" w14:textId="77777777" w:rsidR="00407B93" w:rsidRPr="006263D0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960" w:type="dxa"/>
            <w:gridSpan w:val="12"/>
            <w:tcBorders>
              <w:left w:val="nil"/>
            </w:tcBorders>
          </w:tcPr>
          <w:p w14:paraId="23AA860D" w14:textId="77777777" w:rsidR="00407B93" w:rsidRPr="006263D0" w:rsidRDefault="00407B93" w:rsidP="000C584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543E4" w:rsidRPr="006263D0" w14:paraId="0807EF36" w14:textId="77777777" w:rsidTr="000C5844">
        <w:trPr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center"/>
          </w:tcPr>
          <w:p w14:paraId="7D6008BD" w14:textId="3754D27D" w:rsidR="004543E4" w:rsidRPr="006263D0" w:rsidRDefault="004543E4" w:rsidP="0045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A69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83C2727" w14:textId="5EF08651" w:rsidR="004543E4" w:rsidRPr="0003773C" w:rsidRDefault="004543E4" w:rsidP="004543E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03773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6B703F8" w14:textId="06FF83F3" w:rsidR="004543E4" w:rsidRPr="0003773C" w:rsidRDefault="004543E4" w:rsidP="004543E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03773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6202427" w14:textId="4934CA9B" w:rsidR="004543E4" w:rsidRPr="0003773C" w:rsidRDefault="004543E4" w:rsidP="004543E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03773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17A496" w14:textId="4AE9FE54" w:rsidR="004543E4" w:rsidRPr="0003773C" w:rsidRDefault="004543E4" w:rsidP="004543E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0377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28120614" w14:textId="77777777" w:rsidR="004543E4" w:rsidRPr="0003773C" w:rsidRDefault="004543E4" w:rsidP="004543E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3773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150" w:type="dxa"/>
            <w:gridSpan w:val="2"/>
            <w:vAlign w:val="bottom"/>
          </w:tcPr>
          <w:p w14:paraId="56800335" w14:textId="77777777" w:rsidR="004543E4" w:rsidRPr="0003773C" w:rsidRDefault="004543E4" w:rsidP="004543E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A6984" w:rsidRPr="006263D0" w14:paraId="2F3402CA" w14:textId="77777777" w:rsidTr="00CD25B9">
        <w:trPr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3708DC2" w14:textId="32E2EA09" w:rsidR="004A6984" w:rsidRPr="006263D0" w:rsidRDefault="004A6984" w:rsidP="004A6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B2C94" w14:textId="19A37CC6" w:rsidR="004A6984" w:rsidRPr="006263D0" w:rsidRDefault="004A6984" w:rsidP="004A69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A398D" w14:textId="1AB72FA3" w:rsidR="004A6984" w:rsidRPr="006263D0" w:rsidRDefault="004A6984" w:rsidP="004A69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EC5F0" w14:textId="1339246E" w:rsidR="004A6984" w:rsidRPr="006263D0" w:rsidRDefault="004A6984" w:rsidP="004A69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81B8" w14:textId="6CB5B645" w:rsidR="004A6984" w:rsidRPr="006263D0" w:rsidRDefault="004A6984" w:rsidP="004A69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961AA" w14:textId="380509D0" w:rsidR="004A6984" w:rsidRPr="006263D0" w:rsidRDefault="004A6984" w:rsidP="004A69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66DD" w14:textId="6E6857F7" w:rsidR="004A6984" w:rsidRPr="006263D0" w:rsidRDefault="004A6984" w:rsidP="004A69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F74A" w14:textId="37910986" w:rsidR="004A6984" w:rsidRPr="006263D0" w:rsidRDefault="004A6984" w:rsidP="004A69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DA4E7" w14:textId="4263C458" w:rsidR="004A6984" w:rsidRPr="006263D0" w:rsidRDefault="004A6984" w:rsidP="004A69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C15A5" w14:textId="391C85EB" w:rsidR="004A6984" w:rsidRPr="006263D0" w:rsidRDefault="004A6984" w:rsidP="004A69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75213" w14:textId="3EEB8030" w:rsidR="004A6984" w:rsidRPr="006263D0" w:rsidRDefault="004A6984" w:rsidP="004A69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49BC3" w14:textId="511C169F" w:rsidR="004A6984" w:rsidRPr="006263D0" w:rsidRDefault="004A6984" w:rsidP="004A69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6128" w14:textId="3DA10DEE" w:rsidR="004A6984" w:rsidRPr="006263D0" w:rsidRDefault="004A6984" w:rsidP="004A69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A6984" w:rsidRPr="006263D0" w14:paraId="52432C3E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CF41" w14:textId="77777777" w:rsidR="004A6984" w:rsidRPr="006263D0" w:rsidRDefault="004A6984" w:rsidP="004A698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60" w:type="dxa"/>
            <w:gridSpan w:val="12"/>
            <w:tcBorders>
              <w:top w:val="nil"/>
              <w:left w:val="nil"/>
            </w:tcBorders>
          </w:tcPr>
          <w:p w14:paraId="522AE294" w14:textId="77777777" w:rsidR="004A6984" w:rsidRPr="006263D0" w:rsidRDefault="004A6984" w:rsidP="004A69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A6984" w:rsidRPr="006263D0" w14:paraId="60FC92C1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5369D" w14:textId="77777777" w:rsidR="004A6984" w:rsidRPr="006263D0" w:rsidRDefault="004A6984" w:rsidP="004A698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10D1B0C" w14:textId="77777777" w:rsidR="004A6984" w:rsidRPr="006263D0" w:rsidRDefault="004A6984" w:rsidP="004A698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ED3787F" w14:textId="77777777" w:rsidR="004A6984" w:rsidRPr="006263D0" w:rsidRDefault="004A6984" w:rsidP="004A698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1C27183" w14:textId="77777777" w:rsidR="004A6984" w:rsidRPr="006263D0" w:rsidRDefault="004A6984" w:rsidP="004A698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B896C1C" w14:textId="77777777" w:rsidR="004A6984" w:rsidRPr="006263D0" w:rsidRDefault="004A6984" w:rsidP="004A698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2052686" w14:textId="77777777" w:rsidR="004A6984" w:rsidRPr="006263D0" w:rsidRDefault="004A6984" w:rsidP="004A698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AA39D93" w14:textId="77777777" w:rsidR="004A6984" w:rsidRPr="006263D0" w:rsidRDefault="004A6984" w:rsidP="004A698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1E0E168" w14:textId="77777777" w:rsidR="004A6984" w:rsidRPr="006263D0" w:rsidRDefault="004A6984" w:rsidP="004A698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B340475" w14:textId="77777777" w:rsidR="004A6984" w:rsidRPr="006263D0" w:rsidRDefault="004A6984" w:rsidP="004A698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9BE6C1" w14:textId="77777777" w:rsidR="004A6984" w:rsidRPr="006263D0" w:rsidRDefault="004A6984" w:rsidP="004A698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F04379" w14:textId="77777777" w:rsidR="004A6984" w:rsidRPr="006263D0" w:rsidRDefault="004A6984" w:rsidP="004A698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5925C3" w14:textId="77777777" w:rsidR="004A6984" w:rsidRPr="006263D0" w:rsidRDefault="004A6984" w:rsidP="004A698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B0A9B81" w14:textId="77777777" w:rsidR="004A6984" w:rsidRPr="006263D0" w:rsidRDefault="004A6984" w:rsidP="004A698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3DB3" w:rsidRPr="006263D0" w14:paraId="01AA05FC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6EFB9" w14:textId="77777777" w:rsidR="00E73DB3" w:rsidRPr="006263D0" w:rsidRDefault="00E73DB3" w:rsidP="00E73DB3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D775E7B" w14:textId="19BDD1C6" w:rsidR="00E73DB3" w:rsidRPr="001206D9" w:rsidRDefault="00AF3A73" w:rsidP="00862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7705918" w14:textId="77777777" w:rsidR="00E73DB3" w:rsidRPr="001206D9" w:rsidRDefault="00E73DB3" w:rsidP="00862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C16C157" w14:textId="7F657F9F" w:rsidR="00E73DB3" w:rsidRPr="001206D9" w:rsidRDefault="00AF3A73" w:rsidP="00E73DB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03F55B" w14:textId="49E4AEA8" w:rsidR="00E73DB3" w:rsidRPr="001206D9" w:rsidRDefault="00E73DB3" w:rsidP="00E7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2E87A3A" w14:textId="021382DF" w:rsidR="00E73DB3" w:rsidRPr="001206D9" w:rsidRDefault="00AF3A73" w:rsidP="00862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A5D890" w14:textId="77777777" w:rsidR="00E73DB3" w:rsidRPr="001206D9" w:rsidRDefault="00E73DB3" w:rsidP="00E7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71EFD1" w14:textId="4BBC7D1A" w:rsidR="00E73DB3" w:rsidRPr="001206D9" w:rsidRDefault="00AF3A73" w:rsidP="00E7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0A0729" w14:textId="77777777" w:rsidR="00E73DB3" w:rsidRPr="001206D9" w:rsidRDefault="00E73DB3" w:rsidP="00862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25C16864" w14:textId="3AFE57C7" w:rsidR="00E73DB3" w:rsidRPr="001206D9" w:rsidRDefault="00AF3A73" w:rsidP="00862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07CE9C86" w14:textId="3EDA6F08" w:rsidR="00E73DB3" w:rsidRPr="001206D9" w:rsidRDefault="00E73DB3" w:rsidP="00862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1C576C24" w14:textId="16053340" w:rsidR="00E73DB3" w:rsidRPr="001206D9" w:rsidRDefault="00AF3A73" w:rsidP="00E73DB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1160" w:type="dxa"/>
          </w:tcPr>
          <w:p w14:paraId="60DC620A" w14:textId="3AC37F09" w:rsidR="00E73DB3" w:rsidRPr="001206D9" w:rsidRDefault="00E73DB3" w:rsidP="00E7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</w:tr>
      <w:tr w:rsidR="00E73DB3" w:rsidRPr="006263D0" w14:paraId="590E5F7C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3AAF" w14:textId="77777777" w:rsidR="00E73DB3" w:rsidRPr="006263D0" w:rsidRDefault="00E73DB3" w:rsidP="00E73DB3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3C36E0" w14:textId="22254F41" w:rsidR="00E73DB3" w:rsidRPr="001206D9" w:rsidRDefault="00AF3A73" w:rsidP="0086293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C11F296" w14:textId="77777777" w:rsidR="00E73DB3" w:rsidRPr="001206D9" w:rsidRDefault="00E73DB3" w:rsidP="0086293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943BB5" w14:textId="21D3955A" w:rsidR="00E73DB3" w:rsidRPr="001206D9" w:rsidRDefault="00AF3A73" w:rsidP="00E73DB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</w:t>
            </w:r>
            <w:r w:rsidR="00687B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C37914" w14:textId="486942BC" w:rsidR="00E73DB3" w:rsidRPr="001206D9" w:rsidRDefault="00E73DB3" w:rsidP="00E73DB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208C471" w14:textId="419060A8" w:rsidR="00E73DB3" w:rsidRPr="001206D9" w:rsidRDefault="00AF3A73" w:rsidP="0086293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564E429" w14:textId="77777777" w:rsidR="00E73DB3" w:rsidRPr="001206D9" w:rsidRDefault="00E73DB3" w:rsidP="00E73DB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91F32E" w14:textId="19183C71" w:rsidR="00E73DB3" w:rsidRPr="001206D9" w:rsidRDefault="00AF3A73" w:rsidP="00E73DB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2AEFF9" w14:textId="77777777" w:rsidR="00E73DB3" w:rsidRPr="001206D9" w:rsidRDefault="00E73DB3" w:rsidP="0086293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6644E923" w14:textId="54612A6B" w:rsidR="00E73DB3" w:rsidRPr="001206D9" w:rsidRDefault="00AF3A73" w:rsidP="00E73DB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317</w:t>
            </w:r>
          </w:p>
        </w:tc>
        <w:tc>
          <w:tcPr>
            <w:tcW w:w="990" w:type="dxa"/>
          </w:tcPr>
          <w:p w14:paraId="7CB0E111" w14:textId="737FF40E" w:rsidR="00E73DB3" w:rsidRPr="001206D9" w:rsidRDefault="00E73DB3" w:rsidP="00E73DB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259</w:t>
            </w:r>
          </w:p>
        </w:tc>
        <w:tc>
          <w:tcPr>
            <w:tcW w:w="990" w:type="dxa"/>
            <w:vAlign w:val="bottom"/>
          </w:tcPr>
          <w:p w14:paraId="28B744F6" w14:textId="48A18769" w:rsidR="00E73DB3" w:rsidRPr="001206D9" w:rsidRDefault="00AF3A73" w:rsidP="00E73DB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47</w:t>
            </w:r>
            <w:r w:rsidR="00687B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</w:p>
        </w:tc>
        <w:tc>
          <w:tcPr>
            <w:tcW w:w="1160" w:type="dxa"/>
            <w:vAlign w:val="bottom"/>
          </w:tcPr>
          <w:p w14:paraId="19DD478B" w14:textId="41588103" w:rsidR="00E73DB3" w:rsidRPr="001206D9" w:rsidRDefault="00E73DB3" w:rsidP="00E73DB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440</w:t>
            </w:r>
          </w:p>
        </w:tc>
      </w:tr>
      <w:tr w:rsidR="00E73DB3" w:rsidRPr="006263D0" w14:paraId="3B68F629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1F689" w14:textId="77777777" w:rsidR="00E73DB3" w:rsidRPr="006263D0" w:rsidRDefault="00E73DB3" w:rsidP="00E73DB3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A0B9B1F" w14:textId="0C5E3E8B" w:rsidR="00E73DB3" w:rsidRPr="0086293B" w:rsidRDefault="00AF3A73" w:rsidP="0086293B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629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4AB452" w14:textId="77777777" w:rsidR="00E73DB3" w:rsidRPr="0086293B" w:rsidRDefault="00E73DB3" w:rsidP="0086293B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629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F4B99C" w14:textId="4AD9DCFA" w:rsidR="00E73DB3" w:rsidRPr="006263D0" w:rsidRDefault="00AF3A73" w:rsidP="00E73DB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33</w:t>
            </w:r>
            <w:r w:rsidR="00687B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81470D" w14:textId="5E810D48" w:rsidR="00E73DB3" w:rsidRPr="006263D0" w:rsidRDefault="00E73DB3" w:rsidP="00E73DB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414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8F8C19" w14:textId="5AD8D6FD" w:rsidR="00E73DB3" w:rsidRPr="0086293B" w:rsidRDefault="00AF3A73" w:rsidP="0086293B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629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FE74C5" w14:textId="77777777" w:rsidR="00E73DB3" w:rsidRPr="0086293B" w:rsidRDefault="00E73DB3" w:rsidP="00E73DB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629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D293AA" w14:textId="51D38767" w:rsidR="00E73DB3" w:rsidRPr="0086293B" w:rsidRDefault="00AF3A73" w:rsidP="00E73DB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629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77C263" w14:textId="77777777" w:rsidR="00E73DB3" w:rsidRPr="0086293B" w:rsidRDefault="00E73DB3" w:rsidP="0086293B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629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626943E1" w14:textId="0A3829F4" w:rsidR="00E73DB3" w:rsidRPr="006263D0" w:rsidRDefault="00AF3A73" w:rsidP="00E73DB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317</w:t>
            </w:r>
          </w:p>
        </w:tc>
        <w:tc>
          <w:tcPr>
            <w:tcW w:w="990" w:type="dxa"/>
          </w:tcPr>
          <w:p w14:paraId="7B5DE880" w14:textId="5FD35267" w:rsidR="00E73DB3" w:rsidRPr="006263D0" w:rsidRDefault="00E73DB3" w:rsidP="00E73DB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259</w:t>
            </w:r>
          </w:p>
        </w:tc>
        <w:tc>
          <w:tcPr>
            <w:tcW w:w="990" w:type="dxa"/>
            <w:vAlign w:val="bottom"/>
          </w:tcPr>
          <w:p w14:paraId="5CAD6791" w14:textId="345BA7C5" w:rsidR="00E73DB3" w:rsidRPr="006263D0" w:rsidRDefault="00AF3A73" w:rsidP="00E73DB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65</w:t>
            </w:r>
            <w:r w:rsidR="00687B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</w:p>
        </w:tc>
        <w:tc>
          <w:tcPr>
            <w:tcW w:w="1160" w:type="dxa"/>
            <w:vAlign w:val="bottom"/>
          </w:tcPr>
          <w:p w14:paraId="036B0344" w14:textId="4C552927" w:rsidR="00E73DB3" w:rsidRPr="006263D0" w:rsidRDefault="00E73DB3" w:rsidP="00E73DB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673</w:t>
            </w:r>
          </w:p>
        </w:tc>
      </w:tr>
    </w:tbl>
    <w:p w14:paraId="05CE5D59" w14:textId="29F42275" w:rsidR="00407B93" w:rsidRPr="006375B5" w:rsidRDefault="00407B93" w:rsidP="001618A0">
      <w:pPr>
        <w:spacing w:line="240" w:lineRule="auto"/>
        <w:rPr>
          <w:rFonts w:ascii="Angsana New" w:hAnsi="Angsana New"/>
          <w:color w:val="2E74B5"/>
          <w:sz w:val="30"/>
          <w:szCs w:val="30"/>
        </w:rPr>
        <w:sectPr w:rsidR="00407B93" w:rsidRPr="006375B5" w:rsidSect="00971795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4CC5A261" w14:textId="77777777" w:rsidR="005171B5" w:rsidRDefault="005171B5" w:rsidP="004C2839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ภาษีเงินได้</w:t>
      </w:r>
    </w:p>
    <w:p w14:paraId="5425A94F" w14:textId="77777777" w:rsidR="001F407A" w:rsidRPr="009E5843" w:rsidRDefault="001F407A" w:rsidP="001F407A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52BF3E4E" w14:textId="081A0465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กับรายได้ก่อนภาษีของงวดระหว่างกาล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E73DB3">
        <w:rPr>
          <w:rFonts w:ascii="Angsana New" w:hAnsi="Angsana New" w:hint="cs"/>
          <w:sz w:val="30"/>
          <w:szCs w:val="30"/>
          <w:cs/>
        </w:rPr>
        <w:t>หก</w:t>
      </w:r>
      <w:r w:rsidR="00752724" w:rsidRPr="009E2F97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752724" w:rsidRPr="001F2B94">
        <w:rPr>
          <w:rFonts w:ascii="Angsana New" w:hAnsi="Angsana New" w:hint="cs"/>
          <w:sz w:val="30"/>
          <w:szCs w:val="30"/>
          <w:cs/>
        </w:rPr>
        <w:t>วันที่</w:t>
      </w:r>
      <w:r w:rsidR="00752724" w:rsidRPr="001F2B94">
        <w:rPr>
          <w:rFonts w:ascii="Angsana New" w:hAnsi="Angsana New" w:hint="eastAsia"/>
          <w:sz w:val="30"/>
          <w:szCs w:val="30"/>
        </w:rPr>
        <w:t> </w:t>
      </w:r>
      <w:r w:rsidR="00752724" w:rsidRPr="001F2B94">
        <w:rPr>
          <w:rFonts w:ascii="Angsana New" w:hAnsi="Angsana New"/>
          <w:sz w:val="30"/>
          <w:szCs w:val="30"/>
        </w:rPr>
        <w:t>31 </w:t>
      </w:r>
      <w:r w:rsidR="00E73DB3">
        <w:rPr>
          <w:rFonts w:ascii="Angsana New" w:hAnsi="Angsana New" w:hint="cs"/>
          <w:sz w:val="30"/>
          <w:szCs w:val="30"/>
          <w:cs/>
        </w:rPr>
        <w:t>มีนาคม</w:t>
      </w:r>
      <w:r w:rsidRPr="003522EE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</w:t>
      </w:r>
      <w:r w:rsidR="00E73DB3">
        <w:rPr>
          <w:rFonts w:ascii="Angsana New" w:hAnsi="Angsana New"/>
          <w:sz w:val="30"/>
          <w:szCs w:val="30"/>
        </w:rPr>
        <w:t>9</w:t>
      </w:r>
      <w:r w:rsidRPr="003522EE">
        <w:rPr>
          <w:rFonts w:ascii="Angsana New" w:hAnsi="Angsana New"/>
          <w:sz w:val="30"/>
          <w:szCs w:val="30"/>
        </w:rPr>
        <w:t> </w:t>
      </w:r>
      <w:r w:rsidRPr="003522EE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0F4D31">
        <w:rPr>
          <w:rFonts w:ascii="Angsana New" w:hAnsi="Angsana New"/>
          <w:sz w:val="30"/>
          <w:szCs w:val="30"/>
        </w:rPr>
        <w:t>5.</w:t>
      </w:r>
      <w:r w:rsidR="00B16599">
        <w:rPr>
          <w:rFonts w:ascii="Angsana New" w:hAnsi="Angsana New"/>
          <w:sz w:val="30"/>
          <w:szCs w:val="30"/>
        </w:rPr>
        <w:t>75</w:t>
      </w:r>
      <w:r w:rsidRPr="003522EE">
        <w:rPr>
          <w:rFonts w:ascii="Angsana New" w:hAnsi="Angsana New"/>
          <w:sz w:val="30"/>
          <w:szCs w:val="30"/>
        </w:rPr>
        <w:t xml:space="preserve"> </w:t>
      </w:r>
      <w:r w:rsidRPr="003522EE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B16599">
        <w:rPr>
          <w:rFonts w:ascii="Angsana New" w:hAnsi="Angsana New"/>
          <w:sz w:val="30"/>
          <w:szCs w:val="30"/>
        </w:rPr>
        <w:t>20</w:t>
      </w:r>
      <w:r w:rsidR="000F4D31">
        <w:rPr>
          <w:rFonts w:ascii="Angsana New" w:hAnsi="Angsana New"/>
          <w:sz w:val="30"/>
          <w:szCs w:val="30"/>
        </w:rPr>
        <w:t>.</w:t>
      </w:r>
      <w:r w:rsidR="00B16599">
        <w:rPr>
          <w:rFonts w:ascii="Angsana New" w:hAnsi="Angsana New"/>
          <w:sz w:val="30"/>
          <w:szCs w:val="30"/>
        </w:rPr>
        <w:t>67</w:t>
      </w:r>
      <w:r w:rsidR="00E73DB3">
        <w:rPr>
          <w:rFonts w:ascii="Angsana New" w:hAnsi="Angsana New"/>
          <w:sz w:val="30"/>
          <w:szCs w:val="30"/>
        </w:rPr>
        <w:t xml:space="preserve"> </w:t>
      </w:r>
      <w:r w:rsidRPr="003522EE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0DC61533" w14:textId="77777777" w:rsidR="00937CF9" w:rsidRPr="009E5843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0327F75C" w14:textId="3A7B1BAD" w:rsidR="00937CF9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จำนวนภาษีเงินได้ในงบกำไรขาดทุน</w:t>
      </w:r>
      <w:r w:rsidR="00401988">
        <w:rPr>
          <w:rFonts w:ascii="Angsana New" w:hAnsi="Angsana New" w:hint="cs"/>
          <w:sz w:val="30"/>
          <w:szCs w:val="30"/>
          <w:cs/>
        </w:rPr>
        <w:t>รวม</w:t>
      </w:r>
      <w:r w:rsidRPr="00401988">
        <w:rPr>
          <w:rFonts w:ascii="Angsana New" w:hAnsi="Angsana New" w:hint="cs"/>
          <w:sz w:val="30"/>
          <w:szCs w:val="30"/>
          <w:cs/>
        </w:rPr>
        <w:t>แตกต่างจากจำนวนภาษีเงินได้ที่คำนวณโดยการใช้อัตราภาษีเงินได้คูณกับ</w:t>
      </w:r>
      <w:r w:rsidR="001825DF" w:rsidRPr="00401988">
        <w:rPr>
          <w:rFonts w:ascii="Angsana New" w:hAnsi="Angsana New"/>
          <w:sz w:val="30"/>
          <w:szCs w:val="30"/>
          <w:cs/>
        </w:rPr>
        <w:br/>
      </w:r>
      <w:r w:rsidRPr="00401988">
        <w:rPr>
          <w:rFonts w:ascii="Angsana New" w:hAnsi="Angsana New" w:hint="cs"/>
          <w:sz w:val="30"/>
          <w:szCs w:val="30"/>
          <w:cs/>
        </w:rPr>
        <w:t>ยอดกำไรสุทธิตามบัญชีสำหรับงวด</w:t>
      </w:r>
      <w:r w:rsidRPr="00401988">
        <w:rPr>
          <w:rFonts w:ascii="Angsana New" w:hAnsi="Angsana New"/>
          <w:sz w:val="30"/>
          <w:szCs w:val="30"/>
          <w:cs/>
        </w:rPr>
        <w:t xml:space="preserve"> </w:t>
      </w:r>
      <w:r w:rsidR="001C10DF" w:rsidRPr="00401988">
        <w:rPr>
          <w:rFonts w:ascii="Angsana New" w:hAnsi="Angsana New" w:hint="cs"/>
          <w:sz w:val="30"/>
          <w:szCs w:val="30"/>
          <w:cs/>
        </w:rPr>
        <w:t>สาเหตุหลักเนื่องจากการรับรู้</w:t>
      </w:r>
      <w:r w:rsidR="001825DF" w:rsidRPr="00401988">
        <w:rPr>
          <w:rFonts w:ascii="Angsana New" w:hAnsi="Angsana New" w:hint="cs"/>
          <w:sz w:val="30"/>
          <w:szCs w:val="30"/>
          <w:cs/>
        </w:rPr>
        <w:t>ส่วนแบ่งกำไรจากเงินลงทุนในบริษัทร่วม</w:t>
      </w:r>
      <w:r w:rsidR="001825DF" w:rsidRPr="00401988">
        <w:rPr>
          <w:rFonts w:ascii="Angsana New" w:hAnsi="Angsana New"/>
          <w:sz w:val="30"/>
          <w:szCs w:val="30"/>
          <w:cs/>
        </w:rPr>
        <w:br/>
      </w:r>
      <w:r w:rsidR="001825DF" w:rsidRPr="00401988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62D6E55B" w14:textId="77777777" w:rsidR="00656BEA" w:rsidRPr="009E2F97" w:rsidRDefault="00656BEA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D2E60F" w14:textId="36D1A625" w:rsidR="00172555" w:rsidRDefault="00656BEA" w:rsidP="00656BEA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58385F77" w14:textId="77777777" w:rsidR="00656BEA" w:rsidRDefault="00656BEA" w:rsidP="00656BEA">
      <w:pPr>
        <w:rPr>
          <w:lang w:val="x-none" w:eastAsia="x-none"/>
        </w:rPr>
      </w:pPr>
    </w:p>
    <w:p w14:paraId="665959B9" w14:textId="14822C4C" w:rsidR="00E3514C" w:rsidRPr="00E3514C" w:rsidRDefault="00E3514C" w:rsidP="00131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</w:t>
      </w:r>
      <w:r w:rsidRPr="00E3514C">
        <w:rPr>
          <w:rFonts w:ascii="Angsana New" w:hAnsi="Angsana New" w:hint="cs"/>
          <w:sz w:val="30"/>
          <w:szCs w:val="30"/>
          <w:cs/>
        </w:rPr>
        <w:t xml:space="preserve">นการประชุมสามัญผู้ถือหุ้นของบริษัท เมื่อวันที่ </w:t>
      </w:r>
      <w:r w:rsidRPr="00E3514C">
        <w:rPr>
          <w:rFonts w:ascii="Angsana New" w:hAnsi="Angsana New" w:hint="cs"/>
          <w:sz w:val="30"/>
          <w:szCs w:val="30"/>
        </w:rPr>
        <w:t xml:space="preserve">15 </w:t>
      </w:r>
      <w:r w:rsidRPr="00E3514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E3514C">
        <w:rPr>
          <w:rFonts w:ascii="Angsana New" w:hAnsi="Angsana New" w:hint="cs"/>
          <w:sz w:val="30"/>
          <w:szCs w:val="30"/>
        </w:rPr>
        <w:t xml:space="preserve">2569 </w:t>
      </w:r>
      <w:r w:rsidRPr="00E3514C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ผู้ถือหุ้นมีมติอนุมัติการจ่ายเงินปันผล</w:t>
      </w:r>
      <w:r w:rsidR="00B16599">
        <w:rPr>
          <w:rFonts w:ascii="Angsana New" w:hAnsi="Angsana New"/>
          <w:sz w:val="30"/>
          <w:szCs w:val="30"/>
        </w:rPr>
        <w:br/>
      </w:r>
      <w:r w:rsidRPr="00E3514C">
        <w:rPr>
          <w:rFonts w:ascii="Angsana New" w:hAnsi="Angsana New" w:hint="cs"/>
          <w:sz w:val="30"/>
          <w:szCs w:val="30"/>
          <w:cs/>
        </w:rPr>
        <w:t xml:space="preserve">จากการดำเนินงานสำหรับปีสิ้นสุดวันที่ </w:t>
      </w:r>
      <w:r w:rsidRPr="00E3514C">
        <w:rPr>
          <w:rFonts w:ascii="Angsana New" w:hAnsi="Angsana New" w:hint="cs"/>
          <w:sz w:val="30"/>
          <w:szCs w:val="30"/>
        </w:rPr>
        <w:t>30</w:t>
      </w:r>
      <w:r w:rsidRPr="00E3514C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E3514C">
        <w:rPr>
          <w:rFonts w:ascii="Angsana New" w:hAnsi="Angsana New" w:hint="cs"/>
          <w:sz w:val="30"/>
          <w:szCs w:val="30"/>
        </w:rPr>
        <w:t xml:space="preserve">2568 </w:t>
      </w:r>
      <w:r w:rsidRPr="00E3514C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E3514C">
        <w:rPr>
          <w:rFonts w:ascii="Angsana New" w:hAnsi="Angsana New" w:hint="cs"/>
          <w:sz w:val="30"/>
          <w:szCs w:val="30"/>
        </w:rPr>
        <w:t xml:space="preserve">0.32 </w:t>
      </w:r>
      <w:r w:rsidRPr="00E3514C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Pr="00E3514C">
        <w:rPr>
          <w:rFonts w:ascii="Angsana New" w:hAnsi="Angsana New" w:hint="cs"/>
          <w:sz w:val="30"/>
          <w:szCs w:val="30"/>
        </w:rPr>
        <w:t>2,</w:t>
      </w:r>
      <w:r>
        <w:rPr>
          <w:rFonts w:ascii="Angsana New" w:hAnsi="Angsana New"/>
          <w:sz w:val="30"/>
          <w:szCs w:val="30"/>
        </w:rPr>
        <w:t>298</w:t>
      </w:r>
      <w:r w:rsidRPr="00E3514C">
        <w:rPr>
          <w:rFonts w:ascii="Angsana New" w:hAnsi="Angsana New" w:hint="cs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33</w:t>
      </w:r>
      <w:r w:rsidRPr="00E3514C">
        <w:rPr>
          <w:rFonts w:ascii="Angsana New" w:hAnsi="Angsana New" w:hint="cs"/>
          <w:sz w:val="30"/>
          <w:szCs w:val="30"/>
        </w:rPr>
        <w:t xml:space="preserve"> </w:t>
      </w:r>
      <w:r w:rsidRPr="00047857">
        <w:rPr>
          <w:rFonts w:ascii="Angsana New" w:hAnsi="Angsana New" w:hint="cs"/>
          <w:spacing w:val="-12"/>
          <w:sz w:val="30"/>
          <w:szCs w:val="30"/>
          <w:cs/>
        </w:rPr>
        <w:t>ล้านหุ้น</w:t>
      </w:r>
      <w:r w:rsidRPr="00E3514C">
        <w:rPr>
          <w:rFonts w:ascii="Angsana New" w:hAnsi="Angsana New" w:hint="cs"/>
          <w:sz w:val="30"/>
          <w:szCs w:val="30"/>
          <w:cs/>
        </w:rPr>
        <w:t xml:space="preserve"> เป็นจำนวนเงินรวม </w:t>
      </w:r>
      <w:r w:rsidRPr="00E3514C">
        <w:rPr>
          <w:rFonts w:ascii="Angsana New" w:hAnsi="Angsana New" w:hint="cs"/>
          <w:sz w:val="30"/>
          <w:szCs w:val="30"/>
        </w:rPr>
        <w:t>7</w:t>
      </w:r>
      <w:r w:rsidR="005E5627">
        <w:rPr>
          <w:rFonts w:ascii="Angsana New" w:hAnsi="Angsana New"/>
          <w:sz w:val="30"/>
          <w:szCs w:val="30"/>
        </w:rPr>
        <w:t>35</w:t>
      </w:r>
      <w:r w:rsidRPr="00E3514C">
        <w:rPr>
          <w:rFonts w:ascii="Angsana New" w:hAnsi="Angsana New" w:hint="cs"/>
          <w:sz w:val="30"/>
          <w:szCs w:val="30"/>
        </w:rPr>
        <w:t>.</w:t>
      </w:r>
      <w:r w:rsidR="005E5627">
        <w:rPr>
          <w:rFonts w:ascii="Angsana New" w:hAnsi="Angsana New"/>
          <w:sz w:val="30"/>
          <w:szCs w:val="30"/>
        </w:rPr>
        <w:t>4</w:t>
      </w:r>
      <w:r w:rsidR="007354E6">
        <w:rPr>
          <w:rFonts w:ascii="Angsana New" w:hAnsi="Angsana New"/>
          <w:sz w:val="30"/>
          <w:szCs w:val="30"/>
        </w:rPr>
        <w:t>7</w:t>
      </w:r>
      <w:r w:rsidRPr="00E3514C">
        <w:rPr>
          <w:rFonts w:ascii="Angsana New" w:hAnsi="Angsana New" w:hint="cs"/>
          <w:sz w:val="30"/>
          <w:szCs w:val="30"/>
        </w:rPr>
        <w:t xml:space="preserve"> </w:t>
      </w:r>
      <w:r w:rsidRPr="00E3514C">
        <w:rPr>
          <w:rFonts w:ascii="Angsana New" w:hAnsi="Angsana New" w:hint="cs"/>
          <w:sz w:val="30"/>
          <w:szCs w:val="30"/>
          <w:cs/>
        </w:rPr>
        <w:t xml:space="preserve">ล้านบาท โดยกำหนดจ่ายเงินปันผลวันที่ </w:t>
      </w:r>
      <w:r w:rsidRPr="00E3514C">
        <w:rPr>
          <w:rFonts w:ascii="Angsana New" w:hAnsi="Angsana New" w:hint="cs"/>
          <w:sz w:val="30"/>
          <w:szCs w:val="30"/>
        </w:rPr>
        <w:t xml:space="preserve">13 </w:t>
      </w:r>
      <w:r w:rsidRPr="00E3514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E3514C">
        <w:rPr>
          <w:rFonts w:ascii="Angsana New" w:hAnsi="Angsana New" w:hint="cs"/>
          <w:sz w:val="30"/>
          <w:szCs w:val="30"/>
        </w:rPr>
        <w:t>2569</w:t>
      </w:r>
    </w:p>
    <w:p w14:paraId="768D9E27" w14:textId="0CD3F922" w:rsidR="00656BEA" w:rsidRPr="00E3514C" w:rsidRDefault="00656BEA" w:rsidP="00131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5E482BC" w14:textId="7B048D81" w:rsidR="00047857" w:rsidRPr="00E3514C" w:rsidRDefault="00047857" w:rsidP="00131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</w:t>
      </w:r>
      <w:r w:rsidRPr="00E3514C">
        <w:rPr>
          <w:rFonts w:ascii="Angsana New" w:hAnsi="Angsana New" w:hint="cs"/>
          <w:sz w:val="30"/>
          <w:szCs w:val="30"/>
          <w:cs/>
        </w:rPr>
        <w:t xml:space="preserve">นการประชุมสามัญผู้ถือหุ้นของบริษัท เมื่อวันที่ </w:t>
      </w:r>
      <w:r w:rsidRPr="00E3514C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3</w:t>
      </w:r>
      <w:r w:rsidRPr="00E3514C">
        <w:rPr>
          <w:rFonts w:ascii="Angsana New" w:hAnsi="Angsana New" w:hint="cs"/>
          <w:sz w:val="30"/>
          <w:szCs w:val="30"/>
        </w:rPr>
        <w:t xml:space="preserve"> </w:t>
      </w:r>
      <w:r w:rsidRPr="00E3514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E3514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E3514C">
        <w:rPr>
          <w:rFonts w:ascii="Angsana New" w:hAnsi="Angsana New" w:hint="cs"/>
          <w:sz w:val="30"/>
          <w:szCs w:val="30"/>
        </w:rPr>
        <w:t xml:space="preserve"> </w:t>
      </w:r>
      <w:r w:rsidRPr="00E3514C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ผู้ถือหุ้นมีมติอนุมัติการจ่ายเงินปันผล</w:t>
      </w:r>
      <w:r w:rsidR="00B16599">
        <w:rPr>
          <w:rFonts w:ascii="Angsana New" w:hAnsi="Angsana New"/>
          <w:sz w:val="30"/>
          <w:szCs w:val="30"/>
        </w:rPr>
        <w:br/>
      </w:r>
      <w:r w:rsidRPr="00E3514C">
        <w:rPr>
          <w:rFonts w:ascii="Angsana New" w:hAnsi="Angsana New" w:hint="cs"/>
          <w:sz w:val="30"/>
          <w:szCs w:val="30"/>
          <w:cs/>
        </w:rPr>
        <w:t xml:space="preserve">จากการดำเนินงานสำหรับปีสิ้นสุดวันที่ </w:t>
      </w:r>
      <w:r w:rsidRPr="00E3514C">
        <w:rPr>
          <w:rFonts w:ascii="Angsana New" w:hAnsi="Angsana New" w:hint="cs"/>
          <w:sz w:val="30"/>
          <w:szCs w:val="30"/>
        </w:rPr>
        <w:t>30</w:t>
      </w:r>
      <w:r w:rsidRPr="00E3514C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E3514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E3514C">
        <w:rPr>
          <w:rFonts w:ascii="Angsana New" w:hAnsi="Angsana New" w:hint="cs"/>
          <w:sz w:val="30"/>
          <w:szCs w:val="30"/>
        </w:rPr>
        <w:t xml:space="preserve"> </w:t>
      </w:r>
      <w:r w:rsidRPr="00E3514C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E3514C">
        <w:rPr>
          <w:rFonts w:ascii="Angsana New" w:hAnsi="Angsana New" w:hint="cs"/>
          <w:sz w:val="30"/>
          <w:szCs w:val="30"/>
        </w:rPr>
        <w:t>0.3</w:t>
      </w:r>
      <w:r>
        <w:rPr>
          <w:rFonts w:ascii="Angsana New" w:hAnsi="Angsana New"/>
          <w:sz w:val="30"/>
          <w:szCs w:val="30"/>
        </w:rPr>
        <w:t>1</w:t>
      </w:r>
      <w:r w:rsidRPr="00E3514C">
        <w:rPr>
          <w:rFonts w:ascii="Angsana New" w:hAnsi="Angsana New" w:hint="cs"/>
          <w:sz w:val="30"/>
          <w:szCs w:val="30"/>
        </w:rPr>
        <w:t xml:space="preserve"> </w:t>
      </w:r>
      <w:r w:rsidRPr="00E3514C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Pr="00E3514C">
        <w:rPr>
          <w:rFonts w:ascii="Angsana New" w:hAnsi="Angsana New" w:hint="cs"/>
          <w:sz w:val="30"/>
          <w:szCs w:val="30"/>
        </w:rPr>
        <w:t>2,</w:t>
      </w:r>
      <w:r>
        <w:rPr>
          <w:rFonts w:ascii="Angsana New" w:hAnsi="Angsana New"/>
          <w:sz w:val="30"/>
          <w:szCs w:val="30"/>
        </w:rPr>
        <w:t>319</w:t>
      </w:r>
      <w:r w:rsidRPr="00E3514C">
        <w:rPr>
          <w:rFonts w:ascii="Angsana New" w:hAnsi="Angsana New" w:hint="cs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28</w:t>
      </w:r>
      <w:r w:rsidRPr="00E3514C">
        <w:rPr>
          <w:rFonts w:ascii="Angsana New" w:hAnsi="Angsana New" w:hint="cs"/>
          <w:sz w:val="30"/>
          <w:szCs w:val="30"/>
        </w:rPr>
        <w:t xml:space="preserve"> </w:t>
      </w:r>
      <w:r w:rsidRPr="00047857">
        <w:rPr>
          <w:rFonts w:ascii="Angsana New" w:hAnsi="Angsana New" w:hint="cs"/>
          <w:spacing w:val="-12"/>
          <w:sz w:val="30"/>
          <w:szCs w:val="30"/>
          <w:cs/>
        </w:rPr>
        <w:t>ล้านหุ้น</w:t>
      </w:r>
      <w:r w:rsidRPr="00E3514C">
        <w:rPr>
          <w:rFonts w:ascii="Angsana New" w:hAnsi="Angsana New" w:hint="cs"/>
          <w:sz w:val="30"/>
          <w:szCs w:val="30"/>
          <w:cs/>
        </w:rPr>
        <w:t xml:space="preserve"> เป็นจำนวนเงินรวม </w:t>
      </w:r>
      <w:r w:rsidRPr="00E3514C">
        <w:rPr>
          <w:rFonts w:ascii="Angsana New" w:hAnsi="Angsana New" w:hint="cs"/>
          <w:sz w:val="30"/>
          <w:szCs w:val="30"/>
        </w:rPr>
        <w:t>7</w:t>
      </w:r>
      <w:r w:rsidR="005E5627">
        <w:rPr>
          <w:rFonts w:ascii="Angsana New" w:hAnsi="Angsana New"/>
          <w:sz w:val="30"/>
          <w:szCs w:val="30"/>
        </w:rPr>
        <w:t>18</w:t>
      </w:r>
      <w:r w:rsidRPr="00E3514C">
        <w:rPr>
          <w:rFonts w:ascii="Angsana New" w:hAnsi="Angsana New" w:hint="cs"/>
          <w:sz w:val="30"/>
          <w:szCs w:val="30"/>
        </w:rPr>
        <w:t>.</w:t>
      </w:r>
      <w:r w:rsidR="005E5627">
        <w:rPr>
          <w:rFonts w:ascii="Angsana New" w:hAnsi="Angsana New"/>
          <w:sz w:val="30"/>
          <w:szCs w:val="30"/>
        </w:rPr>
        <w:t>98</w:t>
      </w:r>
      <w:r w:rsidRPr="00E3514C">
        <w:rPr>
          <w:rFonts w:ascii="Angsana New" w:hAnsi="Angsana New" w:hint="cs"/>
          <w:sz w:val="30"/>
          <w:szCs w:val="30"/>
        </w:rPr>
        <w:t xml:space="preserve"> </w:t>
      </w:r>
      <w:r w:rsidRPr="00E3514C">
        <w:rPr>
          <w:rFonts w:ascii="Angsana New" w:hAnsi="Angsana New" w:hint="cs"/>
          <w:sz w:val="30"/>
          <w:szCs w:val="30"/>
          <w:cs/>
        </w:rPr>
        <w:t xml:space="preserve">ล้านบาท โดยกำหนดจ่ายเงินปันผลวันที่ </w:t>
      </w:r>
      <w:r w:rsidRPr="00E3514C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1</w:t>
      </w:r>
      <w:r w:rsidRPr="00E3514C">
        <w:rPr>
          <w:rFonts w:ascii="Angsana New" w:hAnsi="Angsana New" w:hint="cs"/>
          <w:sz w:val="30"/>
          <w:szCs w:val="30"/>
        </w:rPr>
        <w:t xml:space="preserve"> </w:t>
      </w:r>
      <w:r w:rsidRPr="00E3514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E3514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</w:p>
    <w:p w14:paraId="6929C74C" w14:textId="70596BD3" w:rsidR="00656BEA" w:rsidRPr="003264EA" w:rsidRDefault="00656BEA" w:rsidP="003264EA">
      <w:pPr>
        <w:rPr>
          <w:sz w:val="30"/>
          <w:szCs w:val="30"/>
          <w:cs/>
        </w:rPr>
      </w:pPr>
    </w:p>
    <w:p w14:paraId="2A6BF3F3" w14:textId="70877651" w:rsidR="00541AE6" w:rsidRPr="00E8222D" w:rsidRDefault="00541AE6" w:rsidP="004C2839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E8222D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8C0E80F" w14:textId="4B937F2F" w:rsidR="00541AE6" w:rsidRPr="009E5843" w:rsidRDefault="00541AE6" w:rsidP="00541AE6">
      <w:pPr>
        <w:rPr>
          <w:rFonts w:ascii="Angsana New" w:hAnsi="Angsana New"/>
          <w:sz w:val="24"/>
          <w:szCs w:val="24"/>
          <w:lang w:val="x-none" w:eastAsia="x-none"/>
        </w:rPr>
      </w:pPr>
    </w:p>
    <w:p w14:paraId="41AC751F" w14:textId="77777777" w:rsidR="006B7605" w:rsidRDefault="006B7605" w:rsidP="006B7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>มูลค่า</w:t>
      </w:r>
      <w:r w:rsidRPr="00CD2F73">
        <w:rPr>
          <w:rFonts w:asciiTheme="majorBidi" w:hAnsiTheme="majorBidi" w:cstheme="majorBidi"/>
          <w:i/>
          <w:iCs/>
          <w:sz w:val="30"/>
          <w:szCs w:val="30"/>
          <w:cs/>
        </w:rPr>
        <w:t>ตาม</w:t>
      </w:r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บัญชีและมูลค่ายุติธรรม </w:t>
      </w:r>
    </w:p>
    <w:p w14:paraId="39804A5D" w14:textId="7CF51579" w:rsidR="00502E37" w:rsidRDefault="006B7605" w:rsidP="00752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รวมถึง </w:t>
      </w:r>
      <w:r w:rsidRPr="006263D0">
        <w:rPr>
          <w:rFonts w:asciiTheme="majorBidi" w:hAnsiTheme="majorBidi" w:cstheme="majorBidi"/>
          <w:sz w:val="30"/>
          <w:szCs w:val="30"/>
        </w:rPr>
        <w:t xml:space="preserve">    </w:t>
      </w:r>
      <w:r w:rsidRPr="006263D0">
        <w:rPr>
          <w:rFonts w:asciiTheme="majorBidi" w:hAnsiTheme="majorBidi" w:cstheme="majorBidi"/>
          <w:sz w:val="30"/>
          <w:szCs w:val="30"/>
          <w:cs/>
        </w:rPr>
        <w:t>ลําดับชั้นมูลค่ายุติธรรม แต่ไม่รวมถึงการแสดงข้อมูลมูลค่ายุติธรรมสําหรับสินทรัพย์ทางการเงินและหนี้สินทางการเงินที่วัดมูลค่าด้วย</w:t>
      </w:r>
      <w:r>
        <w:rPr>
          <w:rFonts w:asciiTheme="majorBidi" w:hAnsiTheme="majorBidi" w:cstheme="majorBidi" w:hint="cs"/>
          <w:sz w:val="30"/>
          <w:szCs w:val="30"/>
          <w:cs/>
        </w:rPr>
        <w:t>ราคาทุนตัดจำหน่าย</w:t>
      </w:r>
      <w:r w:rsidRPr="006263D0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15E75EAB" w14:textId="77777777" w:rsidR="00210FB5" w:rsidRDefault="00210FB5" w:rsidP="00752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78F482" w14:textId="77777777" w:rsidR="00210FB5" w:rsidRDefault="00210FB5" w:rsidP="00752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0A0694" w14:textId="77777777" w:rsidR="00210FB5" w:rsidRDefault="00210FB5" w:rsidP="00752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FAB356" w14:textId="77777777" w:rsidR="000B670F" w:rsidRPr="009E5843" w:rsidRDefault="000B670F" w:rsidP="00752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47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50"/>
        <w:gridCol w:w="1124"/>
        <w:gridCol w:w="243"/>
        <w:gridCol w:w="927"/>
        <w:gridCol w:w="236"/>
        <w:gridCol w:w="1013"/>
        <w:gridCol w:w="239"/>
        <w:gridCol w:w="934"/>
        <w:gridCol w:w="236"/>
        <w:gridCol w:w="1145"/>
      </w:tblGrid>
      <w:tr w:rsidR="00541AE6" w:rsidRPr="006375B5" w14:paraId="5BAE58D6" w14:textId="77777777" w:rsidTr="000B670F">
        <w:trPr>
          <w:tblHeader/>
        </w:trPr>
        <w:tc>
          <w:tcPr>
            <w:tcW w:w="3150" w:type="dxa"/>
          </w:tcPr>
          <w:p w14:paraId="351E5C7B" w14:textId="7124B419" w:rsidR="00541AE6" w:rsidRPr="006375B5" w:rsidRDefault="00C40B18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097" w:type="dxa"/>
            <w:gridSpan w:val="9"/>
          </w:tcPr>
          <w:p w14:paraId="68CEAC2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41AE6" w:rsidRPr="006375B5" w14:paraId="1339866C" w14:textId="77777777" w:rsidTr="000B670F">
        <w:trPr>
          <w:tblHeader/>
        </w:trPr>
        <w:tc>
          <w:tcPr>
            <w:tcW w:w="3150" w:type="dxa"/>
          </w:tcPr>
          <w:p w14:paraId="4A92E45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24" w:type="dxa"/>
          </w:tcPr>
          <w:p w14:paraId="004E5B83" w14:textId="77777777" w:rsidR="00541AE6" w:rsidRPr="0003773C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</w:tcPr>
          <w:p w14:paraId="591960C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</w:tcPr>
          <w:p w14:paraId="3DA2378A" w14:textId="77777777" w:rsidR="00541AE6" w:rsidRPr="0003773C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41AE6" w:rsidRPr="006375B5" w14:paraId="6A45C902" w14:textId="77777777" w:rsidTr="000B670F">
        <w:trPr>
          <w:tblHeader/>
        </w:trPr>
        <w:tc>
          <w:tcPr>
            <w:tcW w:w="3150" w:type="dxa"/>
          </w:tcPr>
          <w:p w14:paraId="20E6962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491C3E59" w14:textId="77777777" w:rsidR="00541AE6" w:rsidRPr="0003773C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</w:tcPr>
          <w:p w14:paraId="5B90BBC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5A811DF5" w14:textId="5DAF7992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67173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5BF2A9AA" w14:textId="4062534A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0763D54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1BFA85B9" w14:textId="535BF1A5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E8DE2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249E5C4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41AE6" w:rsidRPr="006375B5" w14:paraId="58558EB5" w14:textId="77777777" w:rsidTr="000B670F">
        <w:trPr>
          <w:tblHeader/>
        </w:trPr>
        <w:tc>
          <w:tcPr>
            <w:tcW w:w="3150" w:type="dxa"/>
          </w:tcPr>
          <w:p w14:paraId="123D2FB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97" w:type="dxa"/>
            <w:gridSpan w:val="9"/>
          </w:tcPr>
          <w:p w14:paraId="505B443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1AE6" w:rsidRPr="006375B5" w14:paraId="1EDFEB03" w14:textId="77777777" w:rsidTr="00862B1D">
        <w:tc>
          <w:tcPr>
            <w:tcW w:w="3150" w:type="dxa"/>
          </w:tcPr>
          <w:p w14:paraId="65509895" w14:textId="3BB50B70" w:rsidR="00541AE6" w:rsidRPr="006375B5" w:rsidRDefault="0065360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E5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5A1C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7037FE"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A1C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124" w:type="dxa"/>
          </w:tcPr>
          <w:p w14:paraId="5FFA7C5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782261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46FC61E7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44A61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3A3E17E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10EA09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934EBB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43EAB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E8FD4B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2ABC" w:rsidRPr="006375B5" w14:paraId="08573EB8" w14:textId="77777777" w:rsidTr="00862B1D">
        <w:tc>
          <w:tcPr>
            <w:tcW w:w="3150" w:type="dxa"/>
          </w:tcPr>
          <w:p w14:paraId="07C177FB" w14:textId="44C85FC9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</w:tcPr>
          <w:p w14:paraId="24249D45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BB225AD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6C5C2DDE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589D8E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DA10676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581A758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9FDC9F1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38D679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788DB70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02B6" w:rsidRPr="006375B5" w14:paraId="5900FC7D" w14:textId="77777777" w:rsidTr="00862B1D">
        <w:tc>
          <w:tcPr>
            <w:tcW w:w="3150" w:type="dxa"/>
          </w:tcPr>
          <w:p w14:paraId="19FBB1C3" w14:textId="4C1A1C9F" w:rsidR="00DF02B6" w:rsidRPr="006375B5" w:rsidRDefault="00DF02B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  <w:r w:rsidRPr="00DF02B6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24" w:type="dxa"/>
          </w:tcPr>
          <w:p w14:paraId="67DF526A" w14:textId="2545AF3A" w:rsidR="00DF02B6" w:rsidRDefault="00DF02B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43" w:type="dxa"/>
          </w:tcPr>
          <w:p w14:paraId="7D699EC5" w14:textId="77777777" w:rsidR="00DF02B6" w:rsidRPr="006375B5" w:rsidRDefault="00DF02B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57FCEBD8" w14:textId="38457D4B" w:rsidR="00DF02B6" w:rsidRPr="00435EAC" w:rsidRDefault="00DF02B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F0961D" w14:textId="77777777" w:rsidR="00DF02B6" w:rsidRPr="006375B5" w:rsidRDefault="00DF02B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4BB8570" w14:textId="1C5756AA" w:rsidR="00DF02B6" w:rsidRPr="00435EAC" w:rsidRDefault="00A46B4B" w:rsidP="00BF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  <w:tc>
          <w:tcPr>
            <w:tcW w:w="239" w:type="dxa"/>
          </w:tcPr>
          <w:p w14:paraId="38FB0EA7" w14:textId="77777777" w:rsidR="00DF02B6" w:rsidRPr="006375B5" w:rsidRDefault="00DF02B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26DE4E7" w14:textId="5CE46A94" w:rsidR="00DF02B6" w:rsidRDefault="00DF02B6" w:rsidP="00DA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F3294B" w14:textId="77777777" w:rsidR="00DF02B6" w:rsidRPr="006375B5" w:rsidRDefault="00DF02B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3783DEA4" w14:textId="076F85F2" w:rsidR="00DF02B6" w:rsidRDefault="00A46B4B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</w:tr>
      <w:tr w:rsidR="00786860" w:rsidRPr="006375B5" w14:paraId="2CE0AFFA" w14:textId="77777777" w:rsidTr="00862B1D">
        <w:tc>
          <w:tcPr>
            <w:tcW w:w="3150" w:type="dxa"/>
          </w:tcPr>
          <w:p w14:paraId="40FEC3C0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vAlign w:val="bottom"/>
          </w:tcPr>
          <w:p w14:paraId="08A8711F" w14:textId="1BB58D6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C02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C0206"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  <w:tc>
          <w:tcPr>
            <w:tcW w:w="243" w:type="dxa"/>
            <w:vAlign w:val="bottom"/>
          </w:tcPr>
          <w:p w14:paraId="410879F8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7D3BF269" w14:textId="1AC4C132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FCFA5BE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5C16771D" w14:textId="391B208F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C02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C0206">
              <w:rPr>
                <w:rFonts w:asciiTheme="majorBidi" w:hAnsiTheme="majorBidi" w:cstheme="majorBidi"/>
                <w:sz w:val="30"/>
                <w:szCs w:val="30"/>
              </w:rPr>
              <w:t>824</w:t>
            </w:r>
          </w:p>
        </w:tc>
        <w:tc>
          <w:tcPr>
            <w:tcW w:w="239" w:type="dxa"/>
            <w:vAlign w:val="bottom"/>
          </w:tcPr>
          <w:p w14:paraId="64E46E92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A72CB7B" w14:textId="38D06332" w:rsidR="00786860" w:rsidRPr="006375B5" w:rsidRDefault="00786860" w:rsidP="00DA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0F4EB81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EFB61B9" w14:textId="2A244BA5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C02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C0206">
              <w:rPr>
                <w:rFonts w:asciiTheme="majorBidi" w:hAnsiTheme="majorBidi" w:cstheme="majorBidi"/>
                <w:sz w:val="30"/>
                <w:szCs w:val="30"/>
              </w:rPr>
              <w:t>824</w:t>
            </w:r>
          </w:p>
        </w:tc>
      </w:tr>
      <w:tr w:rsidR="00786860" w:rsidRPr="006375B5" w14:paraId="52F2ECAA" w14:textId="77777777" w:rsidTr="00862B1D">
        <w:tc>
          <w:tcPr>
            <w:tcW w:w="3150" w:type="dxa"/>
          </w:tcPr>
          <w:p w14:paraId="42CBE562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vAlign w:val="bottom"/>
          </w:tcPr>
          <w:p w14:paraId="232BB918" w14:textId="671C20F7" w:rsidR="00786860" w:rsidRPr="006375B5" w:rsidRDefault="00BC020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243" w:type="dxa"/>
            <w:vAlign w:val="bottom"/>
          </w:tcPr>
          <w:p w14:paraId="5F68950D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4A2AEA90" w14:textId="0708F93A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B758428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165BD750" w14:textId="7E4DCF6D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5C5FD760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3D66A5F" w14:textId="617F04A1" w:rsidR="00786860" w:rsidRPr="006375B5" w:rsidRDefault="00BC020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236" w:type="dxa"/>
            <w:vAlign w:val="bottom"/>
          </w:tcPr>
          <w:p w14:paraId="33BB98F4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EE78555" w14:textId="2DBABCEA" w:rsidR="00786860" w:rsidRPr="006375B5" w:rsidRDefault="00BC020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</w:tr>
      <w:tr w:rsidR="00786860" w:rsidRPr="006375B5" w14:paraId="1FE35972" w14:textId="77777777" w:rsidTr="00862B1D">
        <w:tc>
          <w:tcPr>
            <w:tcW w:w="3150" w:type="dxa"/>
          </w:tcPr>
          <w:p w14:paraId="430CC6CF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vAlign w:val="bottom"/>
          </w:tcPr>
          <w:p w14:paraId="5C33D13C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AEEC310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4BE159A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B4F9826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478CD687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010EC207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E3636E0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0E3E8EB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726B77E4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6860" w:rsidRPr="006375B5" w14:paraId="41811608" w14:textId="77777777" w:rsidTr="00862B1D">
        <w:tc>
          <w:tcPr>
            <w:tcW w:w="3150" w:type="dxa"/>
          </w:tcPr>
          <w:p w14:paraId="7A0E6B93" w14:textId="120CFF09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E5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24" w:type="dxa"/>
            <w:vAlign w:val="bottom"/>
          </w:tcPr>
          <w:p w14:paraId="1641E9AE" w14:textId="77777777" w:rsidR="00786860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9AE74AD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34BF0117" w14:textId="77777777" w:rsidR="00786860" w:rsidRPr="00435EAC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E99AD18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08922E1D" w14:textId="77777777" w:rsidR="00786860" w:rsidRPr="00435EAC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6AFFD172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312E41E" w14:textId="77777777" w:rsidR="00786860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C64DB5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09FE780" w14:textId="77777777" w:rsidR="00786860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860" w:rsidRPr="006375B5" w14:paraId="47897096" w14:textId="77777777" w:rsidTr="00862B1D">
        <w:tc>
          <w:tcPr>
            <w:tcW w:w="3150" w:type="dxa"/>
          </w:tcPr>
          <w:p w14:paraId="73FF96CF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</w:tcPr>
          <w:p w14:paraId="2F497DDC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16E21BC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691107B4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617F7F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06515B0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0FDBFA7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1AE44C9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9181B3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A299017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860" w:rsidRPr="006375B5" w14:paraId="120C6E73" w14:textId="77777777" w:rsidTr="00862B1D">
        <w:tc>
          <w:tcPr>
            <w:tcW w:w="3150" w:type="dxa"/>
          </w:tcPr>
          <w:p w14:paraId="7EB1071A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</w:tcPr>
          <w:p w14:paraId="2A145E2F" w14:textId="77777777" w:rsidR="00786860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9C02A4" w14:textId="39B0EFC4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43" w:type="dxa"/>
          </w:tcPr>
          <w:p w14:paraId="231E30A3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27455F70" w14:textId="044567CC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6B21A2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74EB467" w14:textId="77777777" w:rsidR="00786860" w:rsidRPr="00435EAC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152C8E" w14:textId="016BC23E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B5B24B1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3193FED" w14:textId="6BFA21AE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236" w:type="dxa"/>
          </w:tcPr>
          <w:p w14:paraId="0AB63A59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46AA102" w14:textId="77777777" w:rsidR="00786860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BA52F0" w14:textId="7593EC10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</w:tr>
      <w:tr w:rsidR="00786860" w:rsidRPr="006375B5" w14:paraId="0131006B" w14:textId="77777777" w:rsidTr="00862B1D">
        <w:tc>
          <w:tcPr>
            <w:tcW w:w="3150" w:type="dxa"/>
          </w:tcPr>
          <w:p w14:paraId="01F5DA2B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vAlign w:val="bottom"/>
          </w:tcPr>
          <w:p w14:paraId="4FBF536D" w14:textId="551C8D38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34,510</w:t>
            </w:r>
          </w:p>
        </w:tc>
        <w:tc>
          <w:tcPr>
            <w:tcW w:w="243" w:type="dxa"/>
            <w:vAlign w:val="bottom"/>
          </w:tcPr>
          <w:p w14:paraId="79F05217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138A36DE" w14:textId="73313DC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8679587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78E01C54" w14:textId="32EA820A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34,661</w:t>
            </w:r>
          </w:p>
        </w:tc>
        <w:tc>
          <w:tcPr>
            <w:tcW w:w="239" w:type="dxa"/>
            <w:vAlign w:val="bottom"/>
          </w:tcPr>
          <w:p w14:paraId="48ABBCE0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F79A8AD" w14:textId="0BE7CA69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948E3BD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C55C344" w14:textId="756C2386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34,661</w:t>
            </w:r>
          </w:p>
        </w:tc>
      </w:tr>
      <w:tr w:rsidR="00786860" w:rsidRPr="006375B5" w14:paraId="1E249C4E" w14:textId="77777777" w:rsidTr="00862B1D">
        <w:tc>
          <w:tcPr>
            <w:tcW w:w="3150" w:type="dxa"/>
          </w:tcPr>
          <w:p w14:paraId="4FE9ADF6" w14:textId="2CF79B30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vAlign w:val="bottom"/>
          </w:tcPr>
          <w:p w14:paraId="52C38CD6" w14:textId="4101B328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243" w:type="dxa"/>
            <w:vAlign w:val="bottom"/>
          </w:tcPr>
          <w:p w14:paraId="32FEC436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72BA169E" w14:textId="50FEF464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802A4C8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8787063" w14:textId="76C69873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4F7C56BD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0186327" w14:textId="1C075E7A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36" w:type="dxa"/>
            <w:vAlign w:val="bottom"/>
          </w:tcPr>
          <w:p w14:paraId="72A0CED8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E2C2217" w14:textId="2DECCC99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</w:tr>
    </w:tbl>
    <w:p w14:paraId="51F36900" w14:textId="77777777" w:rsidR="000B670F" w:rsidRPr="00463EE1" w:rsidRDefault="000B670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47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50"/>
        <w:gridCol w:w="1124"/>
        <w:gridCol w:w="243"/>
        <w:gridCol w:w="927"/>
        <w:gridCol w:w="236"/>
        <w:gridCol w:w="1013"/>
        <w:gridCol w:w="239"/>
        <w:gridCol w:w="934"/>
        <w:gridCol w:w="236"/>
        <w:gridCol w:w="1145"/>
      </w:tblGrid>
      <w:tr w:rsidR="00584129" w:rsidRPr="006375B5" w14:paraId="01B6477B" w14:textId="77777777" w:rsidTr="000B670F">
        <w:trPr>
          <w:tblHeader/>
        </w:trPr>
        <w:tc>
          <w:tcPr>
            <w:tcW w:w="3150" w:type="dxa"/>
          </w:tcPr>
          <w:p w14:paraId="16179523" w14:textId="5D08C4D9" w:rsidR="00584129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7" w:type="dxa"/>
            <w:gridSpan w:val="9"/>
          </w:tcPr>
          <w:p w14:paraId="3BF35951" w14:textId="07B46842" w:rsidR="00584129" w:rsidRPr="00325AF1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84F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84F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84129" w:rsidRPr="006375B5" w14:paraId="75D44E62" w14:textId="77777777" w:rsidTr="000B670F">
        <w:trPr>
          <w:tblHeader/>
        </w:trPr>
        <w:tc>
          <w:tcPr>
            <w:tcW w:w="3150" w:type="dxa"/>
          </w:tcPr>
          <w:p w14:paraId="5275FFE8" w14:textId="77777777" w:rsidR="00584129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13E74E9C" w14:textId="072D2AAA" w:rsidR="00584129" w:rsidRPr="0003773C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</w:tcPr>
          <w:p w14:paraId="2BBF7CA8" w14:textId="77777777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</w:tcPr>
          <w:p w14:paraId="17857488" w14:textId="11E2F733" w:rsidR="00584129" w:rsidRPr="0003773C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84129" w:rsidRPr="006375B5" w14:paraId="2FF0ABDA" w14:textId="77777777" w:rsidTr="000B670F">
        <w:trPr>
          <w:tblHeader/>
        </w:trPr>
        <w:tc>
          <w:tcPr>
            <w:tcW w:w="3150" w:type="dxa"/>
          </w:tcPr>
          <w:p w14:paraId="00C1FAF3" w14:textId="77777777" w:rsidR="00584129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2CC4EB09" w14:textId="6ACA8184" w:rsidR="00584129" w:rsidRPr="0003773C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</w:tcPr>
          <w:p w14:paraId="197978F0" w14:textId="77777777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642144CC" w14:textId="265FBDC8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B5931BE" w14:textId="77777777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7D63045" w14:textId="42005CA0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4F06B6C9" w14:textId="77777777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F9F1030" w14:textId="22EE3E18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43CF31B" w14:textId="77777777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51471B57" w14:textId="28D0DBA3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84129" w:rsidRPr="006375B5" w14:paraId="0D653F5E" w14:textId="77777777" w:rsidTr="000B670F">
        <w:trPr>
          <w:tblHeader/>
        </w:trPr>
        <w:tc>
          <w:tcPr>
            <w:tcW w:w="3150" w:type="dxa"/>
          </w:tcPr>
          <w:p w14:paraId="5B37E928" w14:textId="77777777" w:rsidR="00584129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7" w:type="dxa"/>
            <w:gridSpan w:val="9"/>
          </w:tcPr>
          <w:p w14:paraId="202A2F4C" w14:textId="7682D288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84129" w:rsidRPr="006375B5" w14:paraId="624FC4C0" w14:textId="77777777" w:rsidTr="00862B1D">
        <w:tc>
          <w:tcPr>
            <w:tcW w:w="3150" w:type="dxa"/>
          </w:tcPr>
          <w:p w14:paraId="0484C471" w14:textId="5B84AFCD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E5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5A1C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A1C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124" w:type="dxa"/>
          </w:tcPr>
          <w:p w14:paraId="7470DBEB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8B1C168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46557026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BC3294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CED2A44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17B25A9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C606549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1A97C2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C3CC49F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129" w:rsidRPr="006375B5" w14:paraId="17024459" w14:textId="77777777" w:rsidTr="00862B1D">
        <w:tc>
          <w:tcPr>
            <w:tcW w:w="3150" w:type="dxa"/>
          </w:tcPr>
          <w:p w14:paraId="293BF469" w14:textId="2A9B1EB8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ไม่ได้วัดด้วยมูลค่ายุติธรรม</w:t>
            </w:r>
          </w:p>
        </w:tc>
        <w:tc>
          <w:tcPr>
            <w:tcW w:w="1124" w:type="dxa"/>
          </w:tcPr>
          <w:p w14:paraId="7C1C20E1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E26558B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7FAC8E6F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E12978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E009EDB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8DB3597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CA3A969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A70CE5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CA66875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6860" w:rsidRPr="006375B5" w14:paraId="65B3FB5E" w14:textId="77777777" w:rsidTr="00862B1D">
        <w:tc>
          <w:tcPr>
            <w:tcW w:w="3150" w:type="dxa"/>
          </w:tcPr>
          <w:p w14:paraId="0E2D12F7" w14:textId="63BC4D6D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  <w:r w:rsidRPr="00786860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24" w:type="dxa"/>
            <w:vAlign w:val="bottom"/>
          </w:tcPr>
          <w:p w14:paraId="723D4D7E" w14:textId="68E1E264" w:rsidR="00786860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43" w:type="dxa"/>
            <w:vAlign w:val="bottom"/>
          </w:tcPr>
          <w:p w14:paraId="34D2CAB8" w14:textId="77777777" w:rsidR="00786860" w:rsidRPr="004057F6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15B7B6B5" w14:textId="3CB70227" w:rsidR="00786860" w:rsidRPr="00435EAC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3E90AA1" w14:textId="77777777" w:rsidR="00786860" w:rsidRPr="004057F6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5E49AA43" w14:textId="17CABA3D" w:rsidR="00786860" w:rsidRDefault="00A46B4B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993</w:t>
            </w:r>
          </w:p>
        </w:tc>
        <w:tc>
          <w:tcPr>
            <w:tcW w:w="239" w:type="dxa"/>
            <w:vAlign w:val="bottom"/>
          </w:tcPr>
          <w:p w14:paraId="4B15BC22" w14:textId="77777777" w:rsidR="00786860" w:rsidRPr="004057F6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BDF3E7E" w14:textId="53DA5441" w:rsidR="00786860" w:rsidRPr="00435EAC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6D2EF4" w14:textId="77777777" w:rsidR="00786860" w:rsidRPr="004057F6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DAF35E9" w14:textId="51E5DFC4" w:rsidR="00786860" w:rsidRDefault="00A46B4B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993</w:t>
            </w:r>
          </w:p>
        </w:tc>
      </w:tr>
      <w:tr w:rsidR="00786860" w:rsidRPr="006375B5" w14:paraId="7C16EB74" w14:textId="77777777" w:rsidTr="00862B1D">
        <w:tc>
          <w:tcPr>
            <w:tcW w:w="3150" w:type="dxa"/>
          </w:tcPr>
          <w:p w14:paraId="4D04B6EA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vAlign w:val="bottom"/>
          </w:tcPr>
          <w:p w14:paraId="48EA0BC5" w14:textId="1602EA6B" w:rsidR="00786860" w:rsidRPr="004057F6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C020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C0206">
              <w:rPr>
                <w:rFonts w:ascii="Angsana New" w:hAnsi="Angsana New"/>
                <w:sz w:val="30"/>
                <w:szCs w:val="30"/>
              </w:rPr>
              <w:t>974</w:t>
            </w:r>
          </w:p>
        </w:tc>
        <w:tc>
          <w:tcPr>
            <w:tcW w:w="243" w:type="dxa"/>
            <w:vAlign w:val="bottom"/>
          </w:tcPr>
          <w:p w14:paraId="55D25976" w14:textId="77777777" w:rsidR="00786860" w:rsidRPr="004057F6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01BED5FE" w14:textId="3686A4D5" w:rsidR="00786860" w:rsidRPr="004057F6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12427C0" w14:textId="77777777" w:rsidR="00786860" w:rsidRPr="004057F6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3315A641" w14:textId="0B7C88F0" w:rsidR="00786860" w:rsidRPr="004057F6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C020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C0206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239" w:type="dxa"/>
            <w:vAlign w:val="bottom"/>
          </w:tcPr>
          <w:p w14:paraId="6097CA40" w14:textId="77777777" w:rsidR="00786860" w:rsidRPr="004057F6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A36F3C2" w14:textId="3133B899" w:rsidR="00786860" w:rsidRPr="004057F6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3232A4" w14:textId="77777777" w:rsidR="00786860" w:rsidRPr="004057F6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5CD9D43" w14:textId="60354417" w:rsidR="00786860" w:rsidRPr="004057F6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C020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C0206">
              <w:rPr>
                <w:rFonts w:ascii="Angsana New" w:hAnsi="Angsana New"/>
                <w:sz w:val="30"/>
                <w:szCs w:val="30"/>
              </w:rPr>
              <w:t>824</w:t>
            </w:r>
          </w:p>
        </w:tc>
      </w:tr>
      <w:tr w:rsidR="00786860" w:rsidRPr="006375B5" w14:paraId="44233A8C" w14:textId="77777777" w:rsidTr="00862B1D">
        <w:tc>
          <w:tcPr>
            <w:tcW w:w="3150" w:type="dxa"/>
          </w:tcPr>
          <w:p w14:paraId="1653B25C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vAlign w:val="bottom"/>
          </w:tcPr>
          <w:p w14:paraId="23EE3895" w14:textId="727E26EF" w:rsidR="00786860" w:rsidRPr="006375B5" w:rsidRDefault="00BC020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43" w:type="dxa"/>
            <w:vAlign w:val="bottom"/>
          </w:tcPr>
          <w:p w14:paraId="04FD78B6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0B0C83A9" w14:textId="715857AB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A239DF1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36F258E" w14:textId="65283CAC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1A008DEF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251B908" w14:textId="36E6FCD9" w:rsidR="00786860" w:rsidRPr="006375B5" w:rsidRDefault="00BC020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36" w:type="dxa"/>
            <w:vAlign w:val="bottom"/>
          </w:tcPr>
          <w:p w14:paraId="34342C04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50897390" w14:textId="1237004C" w:rsidR="00786860" w:rsidRPr="006375B5" w:rsidRDefault="00BC020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786860" w:rsidRPr="00A75B33" w14:paraId="5E543CC0" w14:textId="77777777" w:rsidTr="00862B1D">
        <w:tc>
          <w:tcPr>
            <w:tcW w:w="3150" w:type="dxa"/>
          </w:tcPr>
          <w:p w14:paraId="1B4CE254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24" w:type="dxa"/>
            <w:vAlign w:val="bottom"/>
          </w:tcPr>
          <w:p w14:paraId="6F936EB4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60AE675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6B37BBBE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42A4C6D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75C2DAB8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4F4DBEFA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4A459A7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105DE4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EEEE857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3EE1" w:rsidRPr="00A75B33" w14:paraId="4B0A4D1E" w14:textId="77777777" w:rsidTr="00862B1D">
        <w:tc>
          <w:tcPr>
            <w:tcW w:w="3150" w:type="dxa"/>
          </w:tcPr>
          <w:p w14:paraId="0B06ADA5" w14:textId="77777777" w:rsidR="00463EE1" w:rsidRPr="009E5843" w:rsidRDefault="00463EE1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24" w:type="dxa"/>
            <w:vAlign w:val="bottom"/>
          </w:tcPr>
          <w:p w14:paraId="1A404EF6" w14:textId="77777777" w:rsidR="00463EE1" w:rsidRPr="009E5843" w:rsidRDefault="00463EE1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021F9CD" w14:textId="77777777" w:rsidR="00463EE1" w:rsidRPr="009E5843" w:rsidRDefault="00463EE1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2278FD6C" w14:textId="77777777" w:rsidR="00463EE1" w:rsidRPr="009E5843" w:rsidRDefault="00463EE1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69EEACF" w14:textId="77777777" w:rsidR="00463EE1" w:rsidRPr="009E5843" w:rsidRDefault="00463EE1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69A2C11E" w14:textId="77777777" w:rsidR="00463EE1" w:rsidRPr="009E5843" w:rsidRDefault="00463EE1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23D78566" w14:textId="77777777" w:rsidR="00463EE1" w:rsidRPr="009E5843" w:rsidRDefault="00463EE1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E256A4E" w14:textId="77777777" w:rsidR="00463EE1" w:rsidRPr="009E5843" w:rsidRDefault="00463EE1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6BFA6B" w14:textId="77777777" w:rsidR="00463EE1" w:rsidRPr="009E5843" w:rsidRDefault="00463EE1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572AAAB" w14:textId="77777777" w:rsidR="00463EE1" w:rsidRPr="009E5843" w:rsidRDefault="00463EE1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6860" w:rsidRPr="006375B5" w14:paraId="5B371FFD" w14:textId="77777777" w:rsidTr="00862B1D">
        <w:tc>
          <w:tcPr>
            <w:tcW w:w="3150" w:type="dxa"/>
          </w:tcPr>
          <w:p w14:paraId="71105478" w14:textId="7BC72099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24" w:type="dxa"/>
          </w:tcPr>
          <w:p w14:paraId="1A856D84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BC7266A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72197298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4E1300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F3BC27D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2A106EF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693CA48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C3DC43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AE5C157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6860" w:rsidRPr="006375B5" w14:paraId="42DCACEB" w14:textId="77777777" w:rsidTr="00862B1D">
        <w:tc>
          <w:tcPr>
            <w:tcW w:w="3150" w:type="dxa"/>
          </w:tcPr>
          <w:p w14:paraId="6CD310A3" w14:textId="1BF65169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ไม่ได้วัดด้วยมูลค่ายุติธรรม</w:t>
            </w:r>
          </w:p>
        </w:tc>
        <w:tc>
          <w:tcPr>
            <w:tcW w:w="1124" w:type="dxa"/>
          </w:tcPr>
          <w:p w14:paraId="78323459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90F3358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173177EF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D2D1CE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5C7BEB4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AEBC453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1D78230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AA43B4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5F4292E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6860" w:rsidRPr="006375B5" w14:paraId="7D85F255" w14:textId="77777777" w:rsidTr="00862B1D">
        <w:tc>
          <w:tcPr>
            <w:tcW w:w="3150" w:type="dxa"/>
          </w:tcPr>
          <w:p w14:paraId="26E279BB" w14:textId="7F05367A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vAlign w:val="bottom"/>
          </w:tcPr>
          <w:p w14:paraId="5964C3EA" w14:textId="0B371D74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34,510</w:t>
            </w:r>
          </w:p>
        </w:tc>
        <w:tc>
          <w:tcPr>
            <w:tcW w:w="243" w:type="dxa"/>
            <w:vAlign w:val="bottom"/>
          </w:tcPr>
          <w:p w14:paraId="09BCBEB4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28ECB8F0" w14:textId="0F3A1CB2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C7F95D9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65A46452" w14:textId="2B204D4B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34,661</w:t>
            </w:r>
          </w:p>
        </w:tc>
        <w:tc>
          <w:tcPr>
            <w:tcW w:w="239" w:type="dxa"/>
            <w:vAlign w:val="bottom"/>
          </w:tcPr>
          <w:p w14:paraId="6EA98A5C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92DCCD3" w14:textId="2EABD453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D17BFF3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32BAC83" w14:textId="28A55CF9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34,661</w:t>
            </w:r>
          </w:p>
        </w:tc>
      </w:tr>
      <w:tr w:rsidR="00786860" w:rsidRPr="006375B5" w14:paraId="1F5D4985" w14:textId="77777777" w:rsidTr="00862B1D">
        <w:tc>
          <w:tcPr>
            <w:tcW w:w="3150" w:type="dxa"/>
          </w:tcPr>
          <w:p w14:paraId="16AE916E" w14:textId="299F0EE5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vAlign w:val="bottom"/>
          </w:tcPr>
          <w:p w14:paraId="420DE7D3" w14:textId="24DE929B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43" w:type="dxa"/>
            <w:vAlign w:val="bottom"/>
          </w:tcPr>
          <w:p w14:paraId="2A8372B4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0FD43032" w14:textId="0F878EFB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A49A89B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56D63639" w14:textId="29E28678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72EB0278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CCAA6A9" w14:textId="6E21C2D3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36" w:type="dxa"/>
            <w:vAlign w:val="bottom"/>
          </w:tcPr>
          <w:p w14:paraId="45687EFB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54DC3800" w14:textId="0ED92F9B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</w:tbl>
    <w:p w14:paraId="724C3814" w14:textId="77777777" w:rsidR="00501BDC" w:rsidRPr="009E5843" w:rsidRDefault="00501BDC" w:rsidP="00541AE6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5E7273E9" w14:textId="77777777" w:rsidR="00541AE6" w:rsidRPr="006375B5" w:rsidRDefault="00541AE6" w:rsidP="00541AE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375B5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</w:t>
      </w:r>
      <w:r w:rsidRPr="006375B5">
        <w:rPr>
          <w:rFonts w:ascii="Angsana New" w:hAnsi="Angsana New" w:hint="cs"/>
          <w:sz w:val="30"/>
          <w:szCs w:val="30"/>
          <w:cs/>
          <w:lang w:bidi="th-TH"/>
        </w:rPr>
        <w:t>อื่น</w:t>
      </w:r>
      <w:r w:rsidRPr="006375B5">
        <w:rPr>
          <w:rFonts w:ascii="Angsana New" w:hAnsi="Angsana New"/>
          <w:sz w:val="30"/>
          <w:szCs w:val="30"/>
          <w:cs/>
          <w:lang w:bidi="th-TH"/>
        </w:rPr>
        <w:t>เป็นมูลค่าที่ใกล้เคียงกับมูลค่าตามบัญชีเนื่องจากเครื่องมือทางการเงินเหล่านั้นจะครบกำหนดในระยะเวลาอันสั้น</w:t>
      </w:r>
    </w:p>
    <w:p w14:paraId="67D58902" w14:textId="5164AD84" w:rsidR="00541AE6" w:rsidRPr="009E5843" w:rsidRDefault="00541AE6" w:rsidP="00541AE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B2E277E" w14:textId="7199F984" w:rsidR="000B670F" w:rsidRPr="00213DB0" w:rsidRDefault="00541AE6" w:rsidP="00213DB0">
      <w:pPr>
        <w:pStyle w:val="block"/>
        <w:spacing w:after="0" w:line="240" w:lineRule="auto"/>
        <w:ind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75E95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ใกล้เคียงกับมูลค่าตามบัญชี </w:t>
      </w:r>
      <w:r w:rsidRPr="00875E95">
        <w:rPr>
          <w:rFonts w:ascii="Angsana New" w:hAnsi="Angsana New"/>
          <w:spacing w:val="-2"/>
          <w:sz w:val="30"/>
          <w:szCs w:val="30"/>
          <w:cs/>
          <w:lang w:bidi="th-TH"/>
        </w:rPr>
        <w:t>เนื่องจากเครื่องมือทางการเงินเหล่านั้นมีอัตราดอกเบี้ย</w:t>
      </w:r>
      <w:r w:rsidRPr="00875E95">
        <w:rPr>
          <w:rFonts w:ascii="Angsana New" w:hAnsi="Angsana New"/>
          <w:spacing w:val="-2"/>
          <w:sz w:val="30"/>
          <w:szCs w:val="30"/>
          <w:cs/>
          <w:lang w:val="en-US" w:bidi="th-TH"/>
        </w:rPr>
        <w:t>ใกล้เคียงกับอัตราดอกเบี้ยในตลาด</w:t>
      </w:r>
      <w:bookmarkStart w:id="2" w:name="_Hlk66816455"/>
      <w:r w:rsidR="00875E95">
        <w:rPr>
          <w:rFonts w:ascii="Angsana New" w:hAnsi="Angsana New"/>
          <w:spacing w:val="-2"/>
          <w:sz w:val="30"/>
          <w:szCs w:val="30"/>
          <w:cs/>
          <w:lang w:val="en-US" w:bidi="th-TH"/>
        </w:rPr>
        <w:br/>
      </w:r>
      <w:bookmarkEnd w:id="2"/>
    </w:p>
    <w:p w14:paraId="3C9F622E" w14:textId="52845E9A" w:rsidR="00ED72A0" w:rsidRPr="009E6868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i/>
          <w:iCs/>
          <w:color w:val="000000"/>
          <w:sz w:val="30"/>
          <w:szCs w:val="30"/>
        </w:rPr>
      </w:pPr>
      <w:r w:rsidRPr="009E6868">
        <w:rPr>
          <w:rFonts w:ascii="Angsana New" w:eastAsia="Cordia New" w:hAnsi="Angsana New"/>
          <w:i/>
          <w:iCs/>
          <w:color w:val="000000"/>
          <w:sz w:val="30"/>
          <w:szCs w:val="30"/>
          <w:cs/>
        </w:rPr>
        <w:t>ความเสี่ยงด้านเครดิต</w:t>
      </w:r>
    </w:p>
    <w:p w14:paraId="498646CB" w14:textId="7F3B96B6" w:rsidR="00ED72A0" w:rsidRDefault="00ED72A0" w:rsidP="00C67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bookmarkStart w:id="3" w:name="_Hlk60128622"/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ค่าเผื่อผลขาดทุน</w:t>
      </w:r>
      <w:r w:rsidRPr="0091096D">
        <w:rPr>
          <w:rFonts w:ascii="Angsana New" w:eastAsia="Cordia New" w:hAnsi="Angsana New" w:hint="cs"/>
          <w:color w:val="000000"/>
          <w:sz w:val="30"/>
          <w:szCs w:val="30"/>
          <w:cs/>
        </w:rPr>
        <w:t>ด้านเครดิต</w:t>
      </w:r>
      <w:r>
        <w:rPr>
          <w:rFonts w:ascii="Angsana New" w:eastAsia="Cordia New" w:hAnsi="Angsana New" w:hint="cs"/>
          <w:color w:val="000000"/>
          <w:sz w:val="30"/>
          <w:szCs w:val="30"/>
          <w:cs/>
        </w:rPr>
        <w:t>ที่คาดว่าจะเกิดขึ้น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ของลูกหนี้การค้า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91096D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91096D" w:rsidDel="005B6E1D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</w:t>
      </w:r>
    </w:p>
    <w:p w14:paraId="2C11B27D" w14:textId="77777777" w:rsidR="00247382" w:rsidRPr="000A31D6" w:rsidRDefault="00247382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</w:p>
    <w:tbl>
      <w:tblPr>
        <w:tblW w:w="9224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620"/>
        <w:gridCol w:w="1179"/>
        <w:gridCol w:w="269"/>
        <w:gridCol w:w="1171"/>
        <w:gridCol w:w="362"/>
        <w:gridCol w:w="1171"/>
        <w:gridCol w:w="269"/>
        <w:gridCol w:w="1183"/>
      </w:tblGrid>
      <w:tr w:rsidR="00D71D8E" w:rsidRPr="00EC3F2E" w14:paraId="6BF84EC1" w14:textId="77777777" w:rsidTr="003E6518">
        <w:trPr>
          <w:tblHeader/>
        </w:trPr>
        <w:tc>
          <w:tcPr>
            <w:tcW w:w="1962" w:type="pct"/>
          </w:tcPr>
          <w:p w14:paraId="1B0C45FB" w14:textId="75A48C39" w:rsidR="00D71D8E" w:rsidRPr="00EC3F2E" w:rsidRDefault="00ED72A0" w:rsidP="00A71D3C">
            <w:pPr>
              <w:ind w:left="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3F2E"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br w:type="page"/>
            </w:r>
            <w:r w:rsidR="00D71D8E" w:rsidRPr="00EC3F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20" w:type="pct"/>
            <w:gridSpan w:val="3"/>
          </w:tcPr>
          <w:p w14:paraId="40E568A1" w14:textId="77777777" w:rsidR="00D71D8E" w:rsidRPr="00EC3F2E" w:rsidRDefault="00D71D8E" w:rsidP="004A7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" w:type="pct"/>
          </w:tcPr>
          <w:p w14:paraId="3BEBB60A" w14:textId="77777777" w:rsidR="00D71D8E" w:rsidRPr="00EC3F2E" w:rsidRDefault="00D71D8E" w:rsidP="004A7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5CB37765" w14:textId="77777777" w:rsidR="00D71D8E" w:rsidRPr="00EC3F2E" w:rsidRDefault="00D71D8E" w:rsidP="004A7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1C15" w:rsidRPr="00EC3F2E" w14:paraId="4F5A6A6F" w14:textId="77777777" w:rsidTr="003E6518">
        <w:trPr>
          <w:tblHeader/>
        </w:trPr>
        <w:tc>
          <w:tcPr>
            <w:tcW w:w="1962" w:type="pct"/>
          </w:tcPr>
          <w:p w14:paraId="2FF245FD" w14:textId="77777777" w:rsidR="005A1C15" w:rsidRPr="00EC3F2E" w:rsidRDefault="005A1C15" w:rsidP="005A1C1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7C73C8C2" w14:textId="6E081B79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00E9B01E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20162945" w14:textId="32E2D453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C3F2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96" w:type="pct"/>
          </w:tcPr>
          <w:p w14:paraId="0D3A02A7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58483B2" w14:textId="0A19C889" w:rsidR="005A1C15" w:rsidRPr="00EC3F2E" w:rsidRDefault="005A1C15" w:rsidP="000E3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47BCF647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3740E33D" w14:textId="49AFA823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C3F2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A1C15" w:rsidRPr="00EC3F2E" w14:paraId="7218199F" w14:textId="77777777" w:rsidTr="003E6518">
        <w:trPr>
          <w:tblHeader/>
        </w:trPr>
        <w:tc>
          <w:tcPr>
            <w:tcW w:w="1962" w:type="pct"/>
          </w:tcPr>
          <w:p w14:paraId="5AB204E8" w14:textId="77777777" w:rsidR="005A1C15" w:rsidRPr="00EC3F2E" w:rsidRDefault="005A1C15" w:rsidP="005A1C1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7A731749" w14:textId="15EC0F69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2C515803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47AA34BF" w14:textId="7569490B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6" w:type="pct"/>
          </w:tcPr>
          <w:p w14:paraId="67B64C11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791095B" w14:textId="1623BECA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7220D873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711C9F4C" w14:textId="673D068A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5A1C15" w:rsidRPr="00EC3F2E" w14:paraId="563AA3BC" w14:textId="77777777" w:rsidTr="003E6518">
        <w:trPr>
          <w:tblHeader/>
        </w:trPr>
        <w:tc>
          <w:tcPr>
            <w:tcW w:w="1962" w:type="pct"/>
          </w:tcPr>
          <w:p w14:paraId="219BE213" w14:textId="77777777" w:rsidR="005A1C15" w:rsidRPr="00EC3F2E" w:rsidRDefault="005A1C15" w:rsidP="005A1C1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38" w:type="pct"/>
            <w:gridSpan w:val="7"/>
          </w:tcPr>
          <w:p w14:paraId="743CA95F" w14:textId="77777777" w:rsidR="005A1C15" w:rsidRPr="00EC3F2E" w:rsidRDefault="005A1C15" w:rsidP="005A1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A1C15" w:rsidRPr="00EC3F2E" w14:paraId="0CC94F77" w14:textId="77777777" w:rsidTr="003E6518">
        <w:trPr>
          <w:trHeight w:val="80"/>
        </w:trPr>
        <w:tc>
          <w:tcPr>
            <w:tcW w:w="1962" w:type="pct"/>
          </w:tcPr>
          <w:p w14:paraId="22A857D0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9" w:type="pct"/>
          </w:tcPr>
          <w:p w14:paraId="2F3D8B59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717A56E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1324D79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51D2CCA2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F014D1A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F7A7A7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AE776E7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15" w:rsidRPr="00EC3F2E" w14:paraId="660F4C77" w14:textId="77777777" w:rsidTr="003E6518">
        <w:trPr>
          <w:trHeight w:val="80"/>
        </w:trPr>
        <w:tc>
          <w:tcPr>
            <w:tcW w:w="1962" w:type="pct"/>
          </w:tcPr>
          <w:p w14:paraId="21FA5004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rPr>
                <w:rFonts w:ascii="Angsana New" w:hAnsi="Angsana New"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39" w:type="pct"/>
          </w:tcPr>
          <w:p w14:paraId="1ADC5D62" w14:textId="09C06D83" w:rsidR="005A1C15" w:rsidRPr="00EC3F2E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146" w:type="pct"/>
          </w:tcPr>
          <w:p w14:paraId="12F7275C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EADB516" w14:textId="5E5AE1AF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96" w:type="pct"/>
          </w:tcPr>
          <w:p w14:paraId="5908DD77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424FB37" w14:textId="1492FBBE" w:rsidR="005A1C15" w:rsidRPr="00CE03DA" w:rsidRDefault="00C43369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E03DA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46" w:type="pct"/>
          </w:tcPr>
          <w:p w14:paraId="59C656C7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8FBFC6B" w14:textId="2D5B8FAD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5A1C15" w:rsidRPr="00EC3F2E" w14:paraId="7A55855B" w14:textId="77777777" w:rsidTr="003E6518">
        <w:trPr>
          <w:trHeight w:val="80"/>
        </w:trPr>
        <w:tc>
          <w:tcPr>
            <w:tcW w:w="1962" w:type="pct"/>
          </w:tcPr>
          <w:p w14:paraId="73F568E3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rPr>
                <w:rFonts w:ascii="Angsana New" w:hAnsi="Angsana New"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EC3F2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9" w:type="pct"/>
          </w:tcPr>
          <w:p w14:paraId="28C5CFBE" w14:textId="515A1059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BF687E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51873A8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6619AB40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1CBB170" w14:textId="77777777" w:rsidR="005A1C15" w:rsidRPr="00CE03DA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62BA79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C98BB48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15" w:rsidRPr="00EC3F2E" w14:paraId="66FF62AD" w14:textId="77777777" w:rsidTr="003E6518">
        <w:trPr>
          <w:trHeight w:val="80"/>
        </w:trPr>
        <w:tc>
          <w:tcPr>
            <w:tcW w:w="1962" w:type="pct"/>
          </w:tcPr>
          <w:p w14:paraId="45738CEE" w14:textId="2420214F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rPr>
                <w:rFonts w:ascii="Angsana New" w:hAnsi="Angsana New"/>
                <w:sz w:val="30"/>
                <w:szCs w:val="30"/>
                <w:cs/>
              </w:rPr>
            </w:pP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น้อยกว่า </w:t>
            </w:r>
            <w:r w:rsidRPr="00EC3F2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9" w:type="pct"/>
          </w:tcPr>
          <w:p w14:paraId="7CF26D2F" w14:textId="67EB274E" w:rsidR="005A1C15" w:rsidRPr="00B16599" w:rsidRDefault="00E8222D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1659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7B53A566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2FD27AD" w14:textId="51AC6346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96" w:type="pct"/>
          </w:tcPr>
          <w:p w14:paraId="54E7E7CC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FB44FAE" w14:textId="65D06D55" w:rsidR="005A1C15" w:rsidRPr="00CE03DA" w:rsidRDefault="00C43369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E03D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2361A67F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43D1945" w14:textId="2CA39FC3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1C15" w:rsidRPr="00EC3F2E" w14:paraId="122024AA" w14:textId="77777777" w:rsidTr="003E6518">
        <w:trPr>
          <w:trHeight w:val="80"/>
        </w:trPr>
        <w:tc>
          <w:tcPr>
            <w:tcW w:w="1962" w:type="pct"/>
          </w:tcPr>
          <w:p w14:paraId="3DE9E9D9" w14:textId="236E1F45" w:rsidR="005A1C15" w:rsidRPr="00EC3F2E" w:rsidRDefault="005A1C15" w:rsidP="005A1C15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น้อยกว่า </w:t>
            </w:r>
            <w:r>
              <w:rPr>
                <w:rFonts w:ascii="Angsana New" w:eastAsia="Batang" w:hAnsi="Angsana New"/>
                <w:sz w:val="30"/>
                <w:szCs w:val="30"/>
              </w:rPr>
              <w:t>6</w:t>
            </w: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9" w:type="pct"/>
          </w:tcPr>
          <w:p w14:paraId="51BCF1FD" w14:textId="50D4F300" w:rsidR="005A1C15" w:rsidRPr="00B16599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 w:rsidRPr="00B165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89C4DAD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F5CCCB8" w14:textId="5D695755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6" w:type="pct"/>
          </w:tcPr>
          <w:p w14:paraId="2626BE1C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757F70A" w14:textId="07FF3065" w:rsidR="005A1C15" w:rsidRPr="00EC3F2E" w:rsidRDefault="00C43369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4ACFD52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3B7EFF97" w14:textId="1C34D35C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1C15" w:rsidRPr="00EC3F2E" w14:paraId="41CCFB1A" w14:textId="77777777" w:rsidTr="003E6518">
        <w:trPr>
          <w:trHeight w:val="80"/>
        </w:trPr>
        <w:tc>
          <w:tcPr>
            <w:tcW w:w="1962" w:type="pct"/>
          </w:tcPr>
          <w:p w14:paraId="762B5B4E" w14:textId="77777777" w:rsidR="005A1C15" w:rsidRPr="00EC3F2E" w:rsidRDefault="005A1C15" w:rsidP="005A1C15">
            <w:pPr>
              <w:tabs>
                <w:tab w:val="decimal" w:pos="72"/>
              </w:tabs>
              <w:ind w:left="72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785ABF76" w14:textId="08E6C071" w:rsidR="005A1C15" w:rsidRPr="00B16599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599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E8222D" w:rsidRPr="00B1659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4C700315" w14:textId="77777777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00332828" w14:textId="3C52937C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6518">
              <w:rPr>
                <w:rFonts w:ascii="Angsana New" w:hAnsi="Angsana New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196" w:type="pct"/>
          </w:tcPr>
          <w:p w14:paraId="45982CBF" w14:textId="77777777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79F9674A" w14:textId="6DC7BC04" w:rsidR="005A1C15" w:rsidRPr="003E6518" w:rsidRDefault="00C43369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146" w:type="pct"/>
          </w:tcPr>
          <w:p w14:paraId="6FFC6A2E" w14:textId="77777777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418260EB" w14:textId="0A51A1B7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6518"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</w:p>
        </w:tc>
      </w:tr>
      <w:tr w:rsidR="005A1C15" w:rsidRPr="00EC3F2E" w14:paraId="6C40CCCE" w14:textId="77777777" w:rsidTr="003E6518">
        <w:trPr>
          <w:trHeight w:val="80"/>
        </w:trPr>
        <w:tc>
          <w:tcPr>
            <w:tcW w:w="1962" w:type="pct"/>
          </w:tcPr>
          <w:p w14:paraId="0796237E" w14:textId="68AB0F4A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กิจการอื่นๆ</w:t>
            </w:r>
          </w:p>
        </w:tc>
        <w:tc>
          <w:tcPr>
            <w:tcW w:w="639" w:type="pct"/>
          </w:tcPr>
          <w:p w14:paraId="25DC4356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E0FF451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51C7223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7F5370B8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F18320A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447264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2E5281E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A1C15" w:rsidRPr="00EC3F2E" w14:paraId="362B62E0" w14:textId="77777777" w:rsidTr="003E6518">
        <w:trPr>
          <w:trHeight w:val="80"/>
        </w:trPr>
        <w:tc>
          <w:tcPr>
            <w:tcW w:w="1962" w:type="pct"/>
          </w:tcPr>
          <w:p w14:paraId="6F11C504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39" w:type="pct"/>
          </w:tcPr>
          <w:p w14:paraId="17C01D79" w14:textId="21F0BF24" w:rsidR="005A1C15" w:rsidRPr="00EC3F2E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46" w:type="pct"/>
          </w:tcPr>
          <w:p w14:paraId="4037578A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62625E5" w14:textId="6D1654DC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96" w:type="pct"/>
          </w:tcPr>
          <w:p w14:paraId="20889716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318F91D" w14:textId="005EF322" w:rsidR="005A1C15" w:rsidRPr="00EC3F2E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6019AA5F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53A9DA5F" w14:textId="79F963D5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A1C15" w:rsidRPr="00EC3F2E" w14:paraId="41CB42CF" w14:textId="77777777" w:rsidTr="003E6518">
        <w:trPr>
          <w:trHeight w:val="80"/>
        </w:trPr>
        <w:tc>
          <w:tcPr>
            <w:tcW w:w="1962" w:type="pct"/>
          </w:tcPr>
          <w:p w14:paraId="397D0896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EC3F2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9" w:type="pct"/>
          </w:tcPr>
          <w:p w14:paraId="0CBF3AD6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F40DD24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67066CD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71248D34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249EFB7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7E01A5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211D954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15" w:rsidRPr="00EC3F2E" w14:paraId="15F26F21" w14:textId="77777777" w:rsidTr="003E6518">
        <w:trPr>
          <w:trHeight w:val="80"/>
        </w:trPr>
        <w:tc>
          <w:tcPr>
            <w:tcW w:w="1962" w:type="pct"/>
          </w:tcPr>
          <w:p w14:paraId="2DCECA21" w14:textId="58C8D1FA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น้อยกว่า </w:t>
            </w:r>
            <w:r w:rsidRPr="00EC3F2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9" w:type="pct"/>
          </w:tcPr>
          <w:p w14:paraId="712D200A" w14:textId="05E8D5C5" w:rsidR="005A1C15" w:rsidRPr="00EC3F2E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46" w:type="pct"/>
          </w:tcPr>
          <w:p w14:paraId="6B33077B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FB2F099" w14:textId="199CC658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96" w:type="pct"/>
          </w:tcPr>
          <w:p w14:paraId="2EC4DB40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11BEC88" w14:textId="55A20E41" w:rsidR="005A1C15" w:rsidRPr="00EC3F2E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74E05C8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740A478" w14:textId="6F77EA4C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A1C15" w:rsidRPr="00EC3F2E" w14:paraId="4B5B6C01" w14:textId="77777777" w:rsidTr="003E6518">
        <w:trPr>
          <w:trHeight w:val="80"/>
        </w:trPr>
        <w:tc>
          <w:tcPr>
            <w:tcW w:w="1962" w:type="pct"/>
          </w:tcPr>
          <w:p w14:paraId="109E0F2C" w14:textId="2D4AC570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  </w:t>
            </w:r>
            <w:r w:rsidRPr="00EC3F2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- </w:t>
            </w:r>
            <w:r w:rsidRPr="00EC3F2E">
              <w:rPr>
                <w:rFonts w:ascii="Angsana New" w:eastAsia="Batang" w:hAnsi="Angsana New"/>
                <w:sz w:val="30"/>
                <w:szCs w:val="30"/>
              </w:rPr>
              <w:t xml:space="preserve">6 </w:t>
            </w: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</w:tcPr>
          <w:p w14:paraId="1AB8B7B8" w14:textId="68B89D64" w:rsidR="005A1C15" w:rsidRPr="00EC3F2E" w:rsidRDefault="00CE03DA" w:rsidP="00CE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B6CD22E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8C7FB5D" w14:textId="2E71DA5D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6" w:type="pct"/>
          </w:tcPr>
          <w:p w14:paraId="0B02F1A9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AFD8FD4" w14:textId="4509C894" w:rsidR="005A1C15" w:rsidRPr="00EC3F2E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C836AAB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89FF3DF" w14:textId="666452A1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1C15" w:rsidRPr="00EC3F2E" w14:paraId="3CD577F2" w14:textId="77777777" w:rsidTr="003E6518">
        <w:trPr>
          <w:trHeight w:val="80"/>
        </w:trPr>
        <w:tc>
          <w:tcPr>
            <w:tcW w:w="1962" w:type="pct"/>
          </w:tcPr>
          <w:p w14:paraId="0D4B52D6" w14:textId="2FE1B6BB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มากกว่า </w:t>
            </w:r>
            <w:r w:rsidRPr="00EC3F2E">
              <w:rPr>
                <w:rFonts w:ascii="Angsana New" w:eastAsia="Batang" w:hAnsi="Angsana New"/>
                <w:sz w:val="30"/>
                <w:szCs w:val="30"/>
              </w:rPr>
              <w:t xml:space="preserve">12  </w:t>
            </w: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1DB58182" w14:textId="2FC6625F" w:rsidR="005A1C15" w:rsidRPr="00EC3F2E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6" w:type="pct"/>
          </w:tcPr>
          <w:p w14:paraId="573620AE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5290A5DA" w14:textId="159C6260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96" w:type="pct"/>
          </w:tcPr>
          <w:p w14:paraId="12377297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433CEE3" w14:textId="04351347" w:rsidR="005A1C15" w:rsidRPr="00EC3F2E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6" w:type="pct"/>
          </w:tcPr>
          <w:p w14:paraId="0294D7F9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32E2887" w14:textId="199C090D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5A1C15" w:rsidRPr="00EC3F2E" w14:paraId="2AB37279" w14:textId="77777777" w:rsidTr="003E6518">
        <w:trPr>
          <w:trHeight w:val="80"/>
        </w:trPr>
        <w:tc>
          <w:tcPr>
            <w:tcW w:w="1962" w:type="pct"/>
          </w:tcPr>
          <w:p w14:paraId="64675288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6AD62084" w14:textId="485A6516" w:rsidR="005A1C15" w:rsidRPr="00EC3F2E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146" w:type="pct"/>
          </w:tcPr>
          <w:p w14:paraId="33AA647C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2ADDBEB1" w14:textId="678FAD68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196" w:type="pct"/>
          </w:tcPr>
          <w:p w14:paraId="17E95762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6DC9FE3A" w14:textId="14C6DC60" w:rsidR="005A1C15" w:rsidRPr="00EC3F2E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46" w:type="pct"/>
          </w:tcPr>
          <w:p w14:paraId="792AD6AD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7B7AA25B" w14:textId="21B70F41" w:rsidR="005A1C15" w:rsidRPr="005B7035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035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</w:tr>
      <w:tr w:rsidR="005A1C15" w:rsidRPr="00EC3F2E" w14:paraId="086F0459" w14:textId="77777777" w:rsidTr="003E6518">
        <w:trPr>
          <w:trHeight w:val="80"/>
        </w:trPr>
        <w:tc>
          <w:tcPr>
            <w:tcW w:w="1962" w:type="pct"/>
          </w:tcPr>
          <w:p w14:paraId="413B57B6" w14:textId="77777777" w:rsidR="005A1C15" w:rsidRPr="00EC3F2E" w:rsidRDefault="005A1C15" w:rsidP="005A1C15">
            <w:pPr>
              <w:ind w:left="72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EC3F2E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ตามสัญญาเช่าดำเนินงาน</w:t>
            </w:r>
            <w:r w:rsidRPr="00EC3F2E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br/>
              <w:t xml:space="preserve">   ที่ยังไม่เรียกชำระ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3DAAA8B0" w14:textId="77777777" w:rsidR="005A1C15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B1D529A" w14:textId="72E951B4" w:rsidR="00CE03DA" w:rsidRPr="00EC3F2E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599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E8222D" w:rsidRPr="00B1659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0EF6B278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832029D" w14:textId="77777777" w:rsidR="005A1C15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A9E074" w14:textId="7A33F692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411</w:t>
            </w:r>
          </w:p>
        </w:tc>
        <w:tc>
          <w:tcPr>
            <w:tcW w:w="196" w:type="pct"/>
          </w:tcPr>
          <w:p w14:paraId="5D149C21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1FCEEBE" w14:textId="77777777" w:rsidR="005A1C15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5FD27BB" w14:textId="684E918A" w:rsidR="00CE03DA" w:rsidRPr="00EC3F2E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1659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1BE9FFFC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171014ED" w14:textId="77777777" w:rsidR="005A1C15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A9A014" w14:textId="0C902CEB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</w:tr>
      <w:tr w:rsidR="005A1C15" w:rsidRPr="00EC3F2E" w14:paraId="3E68CE2C" w14:textId="77777777" w:rsidTr="003E6518">
        <w:trPr>
          <w:trHeight w:val="82"/>
        </w:trPr>
        <w:tc>
          <w:tcPr>
            <w:tcW w:w="1962" w:type="pct"/>
          </w:tcPr>
          <w:p w14:paraId="26067F15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62461DAC" w14:textId="76A9CC92" w:rsidR="005A1C15" w:rsidRPr="00EC3F2E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="00640FF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36ED2F8B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4445BC17" w14:textId="789E34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720</w:t>
            </w:r>
          </w:p>
        </w:tc>
        <w:tc>
          <w:tcPr>
            <w:tcW w:w="196" w:type="pct"/>
          </w:tcPr>
          <w:p w14:paraId="424D9AF8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363EE30D" w14:textId="07F2F171" w:rsidR="005A1C15" w:rsidRPr="00EC3F2E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B1659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25994417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03D5DC15" w14:textId="6D710232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221</w:t>
            </w:r>
          </w:p>
        </w:tc>
      </w:tr>
      <w:tr w:rsidR="005A1C15" w:rsidRPr="003E6518" w14:paraId="4AB6C6D7" w14:textId="77777777" w:rsidTr="003E6518">
        <w:trPr>
          <w:trHeight w:val="82"/>
        </w:trPr>
        <w:tc>
          <w:tcPr>
            <w:tcW w:w="1962" w:type="pct"/>
          </w:tcPr>
          <w:p w14:paraId="55BA3ED5" w14:textId="35132FC9" w:rsidR="005A1C15" w:rsidRPr="00EC3F2E" w:rsidRDefault="005A1C15" w:rsidP="005A1C15">
            <w:pPr>
              <w:ind w:left="72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C3F2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EC3F2E">
              <w:rPr>
                <w:rFonts w:ascii="Angsana New" w:hAnsi="Angsana New"/>
                <w:sz w:val="30"/>
                <w:szCs w:val="30"/>
                <w:cs/>
              </w:rPr>
              <w:br/>
              <w:t xml:space="preserve"> </w:t>
            </w:r>
            <w:r w:rsidR="006D2A93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F20B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C3F2E">
              <w:rPr>
                <w:rFonts w:ascii="Angsana New" w:hAnsi="Angsana New"/>
                <w:sz w:val="30"/>
                <w:szCs w:val="30"/>
                <w:cs/>
              </w:rPr>
              <w:t xml:space="preserve">  ที่คาดว่าจะเกิดขึ้น 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3F41DDEE" w14:textId="77777777" w:rsidR="005A1C15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308915AA" w14:textId="7EBC54C9" w:rsidR="00CE03DA" w:rsidRPr="003E6518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640FF2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1610E264" w14:textId="77777777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548CB473" w14:textId="77777777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7C0A0A91" w14:textId="5743FC5E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E6518">
              <w:rPr>
                <w:rFonts w:ascii="Angsana New" w:hAnsi="Angsana New"/>
                <w:sz w:val="30"/>
                <w:szCs w:val="30"/>
              </w:rPr>
              <w:t>(21)</w:t>
            </w:r>
          </w:p>
        </w:tc>
        <w:tc>
          <w:tcPr>
            <w:tcW w:w="196" w:type="pct"/>
          </w:tcPr>
          <w:p w14:paraId="28446951" w14:textId="77777777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8311266" w14:textId="77777777" w:rsidR="005A1C15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1E9E2042" w14:textId="4277ECE8" w:rsidR="00CE03DA" w:rsidRPr="003E6518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B1659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33483F8C" w14:textId="77777777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55922A09" w14:textId="77777777" w:rsidR="005A1C15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13B96726" w14:textId="7220866B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</w:tr>
      <w:tr w:rsidR="005A1C15" w:rsidRPr="00EC3F2E" w14:paraId="52EA90E9" w14:textId="77777777" w:rsidTr="003E6518">
        <w:trPr>
          <w:trHeight w:val="82"/>
        </w:trPr>
        <w:tc>
          <w:tcPr>
            <w:tcW w:w="1962" w:type="pct"/>
          </w:tcPr>
          <w:p w14:paraId="60F6FC1F" w14:textId="77777777" w:rsidR="005A1C15" w:rsidRPr="00EC3F2E" w:rsidRDefault="005A1C15" w:rsidP="005A1C15">
            <w:pPr>
              <w:ind w:left="255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7E331F2E" w14:textId="6ADD0CE8" w:rsidR="005A1C15" w:rsidRPr="003E6518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46" w:type="pct"/>
          </w:tcPr>
          <w:p w14:paraId="0A401376" w14:textId="77777777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7375122" w14:textId="205BB9F3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6518">
              <w:rPr>
                <w:rFonts w:ascii="Angsana New" w:hAnsi="Angsana New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196" w:type="pct"/>
          </w:tcPr>
          <w:p w14:paraId="00307932" w14:textId="77777777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EA61F98" w14:textId="453F4468" w:rsidR="005A1C15" w:rsidRPr="003E6518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146" w:type="pct"/>
          </w:tcPr>
          <w:p w14:paraId="2616FF69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5B51244D" w14:textId="2BF45D42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</w:tr>
    </w:tbl>
    <w:p w14:paraId="24B3D3F0" w14:textId="69A16CB7" w:rsidR="00ED72A0" w:rsidRPr="000A31D6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36349667" w14:textId="3F18E12D" w:rsidR="00EC3F2E" w:rsidRDefault="00516610" w:rsidP="00D3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6610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 w:rsidR="007037FE" w:rsidRPr="007037FE">
        <w:rPr>
          <w:rFonts w:asciiTheme="majorBidi" w:hAnsiTheme="majorBidi" w:cstheme="majorBidi"/>
          <w:sz w:val="30"/>
          <w:szCs w:val="30"/>
        </w:rPr>
        <w:t>30</w:t>
      </w:r>
      <w:r w:rsidRPr="00516610">
        <w:rPr>
          <w:rFonts w:asciiTheme="majorBidi" w:hAnsiTheme="majorBidi" w:cstheme="majorBidi"/>
          <w:sz w:val="30"/>
          <w:szCs w:val="30"/>
        </w:rPr>
        <w:t xml:space="preserve"> </w:t>
      </w:r>
      <w:r w:rsidRPr="00516610">
        <w:rPr>
          <w:rFonts w:asciiTheme="majorBidi" w:hAnsiTheme="majorBidi" w:cstheme="majorBidi"/>
          <w:sz w:val="30"/>
          <w:szCs w:val="30"/>
          <w:cs/>
        </w:rPr>
        <w:t xml:space="preserve">วันถึง </w:t>
      </w:r>
      <w:r w:rsidR="007037FE" w:rsidRPr="007037FE">
        <w:rPr>
          <w:rFonts w:asciiTheme="majorBidi" w:hAnsiTheme="majorBidi" w:cstheme="majorBidi"/>
          <w:sz w:val="30"/>
          <w:szCs w:val="30"/>
        </w:rPr>
        <w:t>60</w:t>
      </w:r>
      <w:r w:rsidRPr="00516610">
        <w:rPr>
          <w:rFonts w:asciiTheme="majorBidi" w:hAnsiTheme="majorBidi" w:cstheme="majorBidi"/>
          <w:sz w:val="30"/>
          <w:szCs w:val="30"/>
        </w:rPr>
        <w:t xml:space="preserve"> </w:t>
      </w:r>
      <w:r w:rsidRPr="00516610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210068C4" w14:textId="77777777" w:rsidR="00213DB0" w:rsidRDefault="00213DB0" w:rsidP="00D3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8"/>
        <w:gridCol w:w="1041"/>
        <w:gridCol w:w="274"/>
        <w:gridCol w:w="1100"/>
        <w:gridCol w:w="274"/>
        <w:gridCol w:w="1034"/>
        <w:gridCol w:w="274"/>
        <w:gridCol w:w="1032"/>
      </w:tblGrid>
      <w:tr w:rsidR="00A808DA" w:rsidRPr="005F7B7E" w14:paraId="18E87259" w14:textId="77777777" w:rsidTr="00EC3F2E">
        <w:trPr>
          <w:cantSplit/>
          <w:trHeight w:val="20"/>
          <w:tblHeader/>
        </w:trPr>
        <w:tc>
          <w:tcPr>
            <w:tcW w:w="4158" w:type="dxa"/>
          </w:tcPr>
          <w:p w14:paraId="27FF0527" w14:textId="77777777" w:rsidR="00A808DA" w:rsidRPr="007039DA" w:rsidRDefault="00A808DA" w:rsidP="00F00AAC">
            <w:pPr>
              <w:pStyle w:val="acctfourfigures"/>
              <w:tabs>
                <w:tab w:val="clear" w:pos="765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39D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15" w:type="dxa"/>
            <w:gridSpan w:val="3"/>
          </w:tcPr>
          <w:p w14:paraId="7D756E40" w14:textId="77777777" w:rsidR="00A808DA" w:rsidRPr="007039DA" w:rsidRDefault="00A808DA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4" w:type="dxa"/>
          </w:tcPr>
          <w:p w14:paraId="1D137939" w14:textId="77777777" w:rsidR="00A808DA" w:rsidRPr="007039DA" w:rsidRDefault="00A808DA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F1E4FCF" w14:textId="77777777" w:rsidR="00A808DA" w:rsidRPr="007039DA" w:rsidRDefault="00A808DA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90058" w:rsidRPr="005F7B7E" w14:paraId="3622B676" w14:textId="77777777" w:rsidTr="00EC3F2E">
        <w:trPr>
          <w:cantSplit/>
          <w:trHeight w:val="20"/>
          <w:tblHeader/>
        </w:trPr>
        <w:tc>
          <w:tcPr>
            <w:tcW w:w="4158" w:type="dxa"/>
          </w:tcPr>
          <w:p w14:paraId="28777203" w14:textId="77777777" w:rsidR="00790058" w:rsidRPr="007039DA" w:rsidRDefault="00790058" w:rsidP="007900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95DA0FB" w14:textId="3E895752" w:rsidR="00790058" w:rsidRPr="007039DA" w:rsidRDefault="00790058" w:rsidP="0079005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4" w:type="dxa"/>
          </w:tcPr>
          <w:p w14:paraId="67F56006" w14:textId="77777777" w:rsidR="00790058" w:rsidRPr="007039DA" w:rsidRDefault="00790058" w:rsidP="0079005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4B71B1C7" w14:textId="1521A854" w:rsidR="00790058" w:rsidRPr="007039DA" w:rsidRDefault="00790058" w:rsidP="0079005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4" w:type="dxa"/>
          </w:tcPr>
          <w:p w14:paraId="63BDF2D6" w14:textId="77777777" w:rsidR="00790058" w:rsidRPr="007039DA" w:rsidRDefault="00790058" w:rsidP="0079005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34" w:type="dxa"/>
          </w:tcPr>
          <w:p w14:paraId="0919E9E4" w14:textId="6DC45E74" w:rsidR="00790058" w:rsidRPr="007039DA" w:rsidRDefault="00790058" w:rsidP="0079005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4" w:type="dxa"/>
          </w:tcPr>
          <w:p w14:paraId="422E83C1" w14:textId="77777777" w:rsidR="00790058" w:rsidRPr="007039DA" w:rsidRDefault="00790058" w:rsidP="0079005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0D81583C" w14:textId="3E3B7812" w:rsidR="00790058" w:rsidRPr="007039DA" w:rsidRDefault="00790058" w:rsidP="0079005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790058" w:rsidRPr="005F7B7E" w14:paraId="0A425DBC" w14:textId="77777777" w:rsidTr="00EC3F2E">
        <w:trPr>
          <w:cantSplit/>
          <w:trHeight w:val="20"/>
          <w:tblHeader/>
        </w:trPr>
        <w:tc>
          <w:tcPr>
            <w:tcW w:w="4158" w:type="dxa"/>
          </w:tcPr>
          <w:p w14:paraId="6CBE9D56" w14:textId="77777777" w:rsidR="00790058" w:rsidRPr="007039DA" w:rsidRDefault="00790058" w:rsidP="0079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29" w:type="dxa"/>
            <w:gridSpan w:val="7"/>
            <w:vAlign w:val="bottom"/>
          </w:tcPr>
          <w:p w14:paraId="67A6EF97" w14:textId="77777777" w:rsidR="00790058" w:rsidRPr="007039DA" w:rsidRDefault="00790058" w:rsidP="007900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039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934FC" w:rsidRPr="005F7B7E" w14:paraId="613C9B2D" w14:textId="77777777" w:rsidTr="00EC3F2E">
        <w:trPr>
          <w:cantSplit/>
          <w:trHeight w:val="20"/>
        </w:trPr>
        <w:tc>
          <w:tcPr>
            <w:tcW w:w="4158" w:type="dxa"/>
          </w:tcPr>
          <w:p w14:paraId="2F129BA9" w14:textId="638DB76D" w:rsidR="00F934FC" w:rsidRPr="007039DA" w:rsidRDefault="00B2179F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 / 2567</w:t>
            </w:r>
          </w:p>
        </w:tc>
        <w:tc>
          <w:tcPr>
            <w:tcW w:w="1041" w:type="dxa"/>
            <w:vAlign w:val="bottom"/>
          </w:tcPr>
          <w:p w14:paraId="77EA7C3B" w14:textId="69CAE1F7" w:rsidR="00F934FC" w:rsidRPr="006F138A" w:rsidRDefault="00CE03DA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4" w:type="dxa"/>
            <w:vAlign w:val="bottom"/>
          </w:tcPr>
          <w:p w14:paraId="79ACDB77" w14:textId="77777777" w:rsidR="00F934FC" w:rsidRPr="005F7B7E" w:rsidRDefault="00F934FC" w:rsidP="00F934FC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vAlign w:val="bottom"/>
          </w:tcPr>
          <w:p w14:paraId="776C6421" w14:textId="58831563" w:rsidR="00F934FC" w:rsidRPr="00E6715F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138A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4" w:type="dxa"/>
            <w:vAlign w:val="bottom"/>
          </w:tcPr>
          <w:p w14:paraId="144A4897" w14:textId="77777777" w:rsidR="00F934FC" w:rsidRPr="005F7B7E" w:rsidRDefault="00F934FC" w:rsidP="00F934FC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4" w:type="dxa"/>
            <w:vAlign w:val="bottom"/>
          </w:tcPr>
          <w:p w14:paraId="00CF936A" w14:textId="0217D314" w:rsidR="00F934FC" w:rsidRPr="000D22D7" w:rsidRDefault="00CE03DA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4" w:type="dxa"/>
            <w:vAlign w:val="bottom"/>
          </w:tcPr>
          <w:p w14:paraId="3656F2B8" w14:textId="77777777" w:rsidR="00F934FC" w:rsidRPr="005F7B7E" w:rsidRDefault="00F934FC" w:rsidP="00F934FC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  <w:vAlign w:val="bottom"/>
          </w:tcPr>
          <w:p w14:paraId="40AA52F0" w14:textId="41A6B738" w:rsidR="00F934FC" w:rsidRPr="00E6715F" w:rsidRDefault="00F934FC" w:rsidP="00F934FC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22D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F934FC" w:rsidRPr="005F7B7E" w14:paraId="79961DF9" w14:textId="77777777" w:rsidTr="00EC3F2E">
        <w:trPr>
          <w:cantSplit/>
          <w:trHeight w:val="20"/>
        </w:trPr>
        <w:tc>
          <w:tcPr>
            <w:tcW w:w="4158" w:type="dxa"/>
          </w:tcPr>
          <w:p w14:paraId="749D8839" w14:textId="77777777" w:rsidR="00F934FC" w:rsidRPr="007039DA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9DA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41" w:type="dxa"/>
          </w:tcPr>
          <w:p w14:paraId="5A7FE4F9" w14:textId="5F2BE265" w:rsidR="00F934FC" w:rsidRPr="0037441A" w:rsidRDefault="00640FF2" w:rsidP="0064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4" w:type="dxa"/>
          </w:tcPr>
          <w:p w14:paraId="777FFE71" w14:textId="77777777" w:rsidR="00F934FC" w:rsidRPr="005F7B7E" w:rsidRDefault="00F934FC" w:rsidP="00F934FC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</w:tcPr>
          <w:p w14:paraId="04513B07" w14:textId="37D8687B" w:rsidR="00F934FC" w:rsidRPr="00E6715F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90" w:right="-10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74" w:type="dxa"/>
          </w:tcPr>
          <w:p w14:paraId="3B522654" w14:textId="77777777" w:rsidR="00F934FC" w:rsidRPr="005F7B7E" w:rsidRDefault="00F934FC" w:rsidP="00F934FC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4" w:type="dxa"/>
          </w:tcPr>
          <w:p w14:paraId="5995337D" w14:textId="5B199D46" w:rsidR="00F934FC" w:rsidRPr="000D22D7" w:rsidRDefault="00B16599" w:rsidP="00B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BE52D7B" w14:textId="77777777" w:rsidR="00F934FC" w:rsidRPr="005F7B7E" w:rsidRDefault="00F934FC" w:rsidP="00F934FC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</w:tcPr>
          <w:p w14:paraId="320EB72E" w14:textId="45057A78" w:rsidR="00F934FC" w:rsidRPr="00E6715F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34FC" w:rsidRPr="00A309C7" w14:paraId="50A25129" w14:textId="77777777" w:rsidTr="00EC3F2E">
        <w:trPr>
          <w:cantSplit/>
          <w:trHeight w:val="20"/>
        </w:trPr>
        <w:tc>
          <w:tcPr>
            <w:tcW w:w="4158" w:type="dxa"/>
          </w:tcPr>
          <w:p w14:paraId="0F08D77D" w14:textId="6AFF79DE" w:rsidR="00F934FC" w:rsidRPr="007039DA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9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39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039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F9DF7" w14:textId="5B975355" w:rsidR="00F934FC" w:rsidRPr="0037441A" w:rsidRDefault="00CE03DA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40F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4" w:type="dxa"/>
            <w:vAlign w:val="bottom"/>
          </w:tcPr>
          <w:p w14:paraId="609BF87A" w14:textId="77777777" w:rsidR="00F934FC" w:rsidRPr="005F7B7E" w:rsidRDefault="00F934FC" w:rsidP="00F934FC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841CD" w14:textId="042D17A5" w:rsidR="00F934FC" w:rsidRPr="00E6715F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4" w:type="dxa"/>
            <w:vAlign w:val="bottom"/>
          </w:tcPr>
          <w:p w14:paraId="1E213B61" w14:textId="77777777" w:rsidR="00F934FC" w:rsidRPr="005F7B7E" w:rsidRDefault="00F934FC" w:rsidP="00F934FC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FACE9" w14:textId="701EC2D2" w:rsidR="00F934FC" w:rsidRPr="000D22D7" w:rsidRDefault="00CE03DA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165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4" w:type="dxa"/>
            <w:vAlign w:val="bottom"/>
          </w:tcPr>
          <w:p w14:paraId="34C95B16" w14:textId="77777777" w:rsidR="00F934FC" w:rsidRPr="005F7B7E" w:rsidRDefault="00F934FC" w:rsidP="00F934FC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818F6" w14:textId="494DF604" w:rsidR="00F934FC" w:rsidRPr="00E6715F" w:rsidRDefault="00F934FC" w:rsidP="00F934FC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</w:tr>
      <w:bookmarkEnd w:id="3"/>
    </w:tbl>
    <w:p w14:paraId="25044E6C" w14:textId="6A34E199" w:rsidR="00213DB0" w:rsidRDefault="00213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74139490" w14:textId="77777777" w:rsidR="000218F4" w:rsidRDefault="00021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1A8B25E1" w14:textId="77777777" w:rsidR="000218F4" w:rsidRDefault="00021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59647264" w14:textId="77777777" w:rsidR="00C15729" w:rsidRDefault="00C15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6FCAD0AE" w14:textId="77777777" w:rsidR="005746E0" w:rsidRPr="009E5843" w:rsidRDefault="00574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34971BD4" w14:textId="23DB0966" w:rsidR="006719AD" w:rsidRPr="006375B5" w:rsidRDefault="00C35F8B" w:rsidP="00765258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</w:rPr>
      </w:pPr>
      <w:r w:rsidRPr="006375B5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ภาระผูกพันกับ</w:t>
      </w:r>
      <w:r w:rsidR="006A2FA8" w:rsidRPr="006375B5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Pr="006375B5">
        <w:rPr>
          <w:rFonts w:asciiTheme="majorBidi" w:hAnsiTheme="majorBidi" w:cstheme="majorBidi"/>
          <w:sz w:val="30"/>
          <w:szCs w:val="30"/>
          <w:cs/>
        </w:rPr>
        <w:t>กิจการที่ไม่เกี่ยวข้องกัน</w:t>
      </w:r>
    </w:p>
    <w:p w14:paraId="24137161" w14:textId="77777777" w:rsidR="003C2AB8" w:rsidRPr="005746E0" w:rsidRDefault="003C2AB8" w:rsidP="003C2AB8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15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49"/>
        <w:gridCol w:w="988"/>
        <w:gridCol w:w="269"/>
        <w:gridCol w:w="1040"/>
        <w:gridCol w:w="276"/>
        <w:gridCol w:w="1005"/>
        <w:gridCol w:w="287"/>
        <w:gridCol w:w="1038"/>
      </w:tblGrid>
      <w:tr w:rsidR="003C2AB8" w:rsidRPr="006375B5" w14:paraId="18A8A53A" w14:textId="77777777" w:rsidTr="00D577D9">
        <w:trPr>
          <w:tblHeader/>
        </w:trPr>
        <w:tc>
          <w:tcPr>
            <w:tcW w:w="2321" w:type="pct"/>
          </w:tcPr>
          <w:p w14:paraId="18F15628" w14:textId="77777777" w:rsidR="003C2AB8" w:rsidRPr="006375B5" w:rsidRDefault="003C2AB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7D82EDAE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22E53269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4DCBA5E8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934FC" w:rsidRPr="006375B5" w14:paraId="04471EEF" w14:textId="77777777" w:rsidTr="00D577D9">
        <w:trPr>
          <w:trHeight w:val="344"/>
          <w:tblHeader/>
        </w:trPr>
        <w:tc>
          <w:tcPr>
            <w:tcW w:w="2321" w:type="pct"/>
          </w:tcPr>
          <w:p w14:paraId="18D763C9" w14:textId="77777777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A1BD4F6" w14:textId="66B57B85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38C5AB06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23ECDDD" w14:textId="324C468E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14:paraId="0E6C521B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6C969FD6" w14:textId="7E381C50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7" w:type="pct"/>
          </w:tcPr>
          <w:p w14:paraId="697EC043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EA2BD5B" w14:textId="0AC14AE6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934FC" w:rsidRPr="006375B5" w14:paraId="3102D947" w14:textId="77777777" w:rsidTr="00D577D9">
        <w:trPr>
          <w:trHeight w:val="344"/>
          <w:tblHeader/>
        </w:trPr>
        <w:tc>
          <w:tcPr>
            <w:tcW w:w="2321" w:type="pct"/>
          </w:tcPr>
          <w:p w14:paraId="61EB8297" w14:textId="77777777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2FDC688" w14:textId="3D5918C4" w:rsidR="00F934FC" w:rsidRPr="000E564C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</w:tcPr>
          <w:p w14:paraId="7CB6038E" w14:textId="116B0ED9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DB3489B" w14:textId="7F2AD2E3" w:rsidR="00F934FC" w:rsidRPr="000E564C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" w:type="pct"/>
          </w:tcPr>
          <w:p w14:paraId="11F5636A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0DF38BCA" w14:textId="132B0AC3" w:rsidR="00F934FC" w:rsidRPr="000E564C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7" w:type="pct"/>
          </w:tcPr>
          <w:p w14:paraId="53467349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0C1AC7B" w14:textId="7622E523" w:rsidR="00F934FC" w:rsidRPr="000E564C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934FC" w:rsidRPr="006375B5" w14:paraId="5305863C" w14:textId="77777777" w:rsidTr="00D577D9">
        <w:trPr>
          <w:tblHeader/>
        </w:trPr>
        <w:tc>
          <w:tcPr>
            <w:tcW w:w="2321" w:type="pct"/>
          </w:tcPr>
          <w:p w14:paraId="377A6641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9" w:type="pct"/>
            <w:gridSpan w:val="7"/>
          </w:tcPr>
          <w:p w14:paraId="6DB1A4A0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934FC" w:rsidRPr="006375B5" w14:paraId="550158CB" w14:textId="77777777" w:rsidTr="00D577D9">
        <w:tc>
          <w:tcPr>
            <w:tcW w:w="2321" w:type="pct"/>
          </w:tcPr>
          <w:p w14:paraId="15FB8C3C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0" w:type="pct"/>
          </w:tcPr>
          <w:p w14:paraId="6E3F8481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5CB373C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012C1B4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A9DE61D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7691CA90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5214E2F5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653B988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4FC" w:rsidRPr="006375B5" w14:paraId="3BAF8AA2" w14:textId="77777777" w:rsidTr="00D577D9">
        <w:tc>
          <w:tcPr>
            <w:tcW w:w="2321" w:type="pct"/>
          </w:tcPr>
          <w:p w14:paraId="2FB83B0A" w14:textId="5B3A6D81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540" w:type="pct"/>
          </w:tcPr>
          <w:p w14:paraId="49BDB990" w14:textId="052C7FDA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84955E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F62F8A4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62E9559C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2C863E0E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350766A5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7F98D52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4FC" w:rsidRPr="006375B5" w14:paraId="57F27923" w14:textId="77777777" w:rsidTr="0003773C">
        <w:tc>
          <w:tcPr>
            <w:tcW w:w="2321" w:type="pct"/>
          </w:tcPr>
          <w:p w14:paraId="58664ED4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67EAFD05" w14:textId="6D047922" w:rsidR="00F934FC" w:rsidRPr="0003773C" w:rsidRDefault="00C337B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1,098</w:t>
            </w:r>
          </w:p>
        </w:tc>
        <w:tc>
          <w:tcPr>
            <w:tcW w:w="147" w:type="pct"/>
          </w:tcPr>
          <w:p w14:paraId="3CF99922" w14:textId="77777777" w:rsidR="00F934FC" w:rsidRPr="0003773C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4E7491E8" w14:textId="7AAA83CA" w:rsidR="00F934FC" w:rsidRPr="0003773C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51" w:type="pct"/>
          </w:tcPr>
          <w:p w14:paraId="690E41FA" w14:textId="77777777" w:rsidR="00F934FC" w:rsidRPr="0003773C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14:paraId="630605B6" w14:textId="651FC4B8" w:rsidR="00F934FC" w:rsidRPr="0003773C" w:rsidRDefault="00C337B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7915F48D" w14:textId="77777777" w:rsidR="00F934FC" w:rsidRPr="0003773C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5A53B278" w14:textId="7A8EC415" w:rsidR="00F934FC" w:rsidRPr="0003773C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934FC" w:rsidRPr="006375B5" w14:paraId="6144D05C" w14:textId="77777777" w:rsidTr="0003773C">
        <w:tc>
          <w:tcPr>
            <w:tcW w:w="2321" w:type="pct"/>
          </w:tcPr>
          <w:p w14:paraId="0B908F2F" w14:textId="6040CBCA" w:rsidR="00F934FC" w:rsidRPr="009E5843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43D1BED0" w14:textId="77777777" w:rsidR="00F934FC" w:rsidRPr="009E5843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920901" w14:textId="77777777" w:rsidR="00F934FC" w:rsidRPr="009E5843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5D70443A" w14:textId="77777777" w:rsidR="00F934FC" w:rsidRPr="009E5843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6F64F3F" w14:textId="77777777" w:rsidR="00F934FC" w:rsidRPr="009E5843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</w:tcPr>
          <w:p w14:paraId="224AE620" w14:textId="77777777" w:rsidR="00F934FC" w:rsidRPr="009E5843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2E6B22FB" w14:textId="77777777" w:rsidR="00F934FC" w:rsidRPr="009E5843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5F29CA5A" w14:textId="77777777" w:rsidR="00F934FC" w:rsidRPr="009E5843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4FC" w:rsidRPr="006375B5" w14:paraId="599F049E" w14:textId="77777777" w:rsidTr="001D30A8">
        <w:tc>
          <w:tcPr>
            <w:tcW w:w="2321" w:type="pct"/>
          </w:tcPr>
          <w:p w14:paraId="1B1E637C" w14:textId="7C18D8C4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40" w:type="pct"/>
          </w:tcPr>
          <w:p w14:paraId="77DB4DD5" w14:textId="77777777" w:rsidR="00F934FC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45D0A7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8625C47" w14:textId="77777777" w:rsidR="00F934FC" w:rsidRPr="007037FE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107ADFD2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54E92E77" w14:textId="77777777" w:rsidR="00F934FC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10A86765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27935134" w14:textId="77777777" w:rsidR="00F934FC" w:rsidRPr="007037FE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4FC" w:rsidRPr="006375B5" w14:paraId="3E8E0E6A" w14:textId="77777777" w:rsidTr="001D30A8">
        <w:tc>
          <w:tcPr>
            <w:tcW w:w="2321" w:type="pct"/>
          </w:tcPr>
          <w:p w14:paraId="214DD752" w14:textId="79BD909E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847D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หรือมีมูลค่าต่ำ</w:t>
            </w:r>
          </w:p>
        </w:tc>
        <w:tc>
          <w:tcPr>
            <w:tcW w:w="540" w:type="pct"/>
          </w:tcPr>
          <w:p w14:paraId="424A16C4" w14:textId="015748FD" w:rsidR="00F934FC" w:rsidRPr="006375B5" w:rsidRDefault="00C337B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2F583CF6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7278873" w14:textId="2ED33A7A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51" w:type="pct"/>
          </w:tcPr>
          <w:p w14:paraId="72AA90DF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484A6D6" w14:textId="0C97D606" w:rsidR="00F934FC" w:rsidRPr="006375B5" w:rsidRDefault="00C337B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7" w:type="pct"/>
          </w:tcPr>
          <w:p w14:paraId="400121E7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67E83AC" w14:textId="4480CB72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934FC" w:rsidRPr="006375B5" w14:paraId="79BD1DE2" w14:textId="77777777" w:rsidTr="001D30A8">
        <w:tc>
          <w:tcPr>
            <w:tcW w:w="2321" w:type="pct"/>
          </w:tcPr>
          <w:p w14:paraId="53094E4A" w14:textId="31D7D35A" w:rsidR="00F934FC" w:rsidRPr="002847D0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0" w:type="pct"/>
          </w:tcPr>
          <w:p w14:paraId="270D3EA2" w14:textId="3E4C47CA" w:rsidR="00F934FC" w:rsidRDefault="00C337B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3,241</w:t>
            </w:r>
          </w:p>
        </w:tc>
        <w:tc>
          <w:tcPr>
            <w:tcW w:w="147" w:type="pct"/>
          </w:tcPr>
          <w:p w14:paraId="422886D9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7C9FCF0" w14:textId="24615AA8" w:rsidR="00F934FC" w:rsidRPr="00531DF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3,173</w:t>
            </w:r>
          </w:p>
        </w:tc>
        <w:tc>
          <w:tcPr>
            <w:tcW w:w="151" w:type="pct"/>
          </w:tcPr>
          <w:p w14:paraId="0AF94F51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9649EE2" w14:textId="491D68F9" w:rsidR="00F934FC" w:rsidRDefault="00C337B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57" w:type="pct"/>
          </w:tcPr>
          <w:p w14:paraId="44301061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2F12FA2" w14:textId="394F5238" w:rsidR="00F934FC" w:rsidRPr="00531DF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F934FC" w:rsidRPr="006375B5" w14:paraId="048444CA" w14:textId="77777777" w:rsidTr="001D30A8">
        <w:tc>
          <w:tcPr>
            <w:tcW w:w="2321" w:type="pct"/>
          </w:tcPr>
          <w:p w14:paraId="6ACBC36F" w14:textId="2853E06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540" w:type="pct"/>
          </w:tcPr>
          <w:p w14:paraId="26156BBE" w14:textId="37FA5BEE" w:rsidR="00F934FC" w:rsidRPr="006375B5" w:rsidRDefault="00C337BC" w:rsidP="00C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ED31997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38966DC" w14:textId="3DDA9E0E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51" w:type="pct"/>
          </w:tcPr>
          <w:p w14:paraId="693BD7D1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37D35B39" w14:textId="1AA57DD6" w:rsidR="00F934FC" w:rsidRPr="006375B5" w:rsidRDefault="00C337B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425F5B92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F48BCEA" w14:textId="3311FDD8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34FC" w:rsidRPr="006375B5" w14:paraId="49F0ACA1" w14:textId="77777777" w:rsidTr="001D30A8">
        <w:trPr>
          <w:trHeight w:val="68"/>
        </w:trPr>
        <w:tc>
          <w:tcPr>
            <w:tcW w:w="2321" w:type="pct"/>
          </w:tcPr>
          <w:p w14:paraId="614F9C73" w14:textId="3B8A0B68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5" w:right="-131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สัญญาจ้างเพื่องานอสังหาริมทรัพย์พัฒนา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631C1EB" w14:textId="6DFF4520" w:rsidR="00F934FC" w:rsidRPr="006375B5" w:rsidRDefault="00C337B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147" w:type="pct"/>
          </w:tcPr>
          <w:p w14:paraId="7DE91B8D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2D2DF7D" w14:textId="1F58F53B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1,144</w:t>
            </w:r>
          </w:p>
        </w:tc>
        <w:tc>
          <w:tcPr>
            <w:tcW w:w="151" w:type="pct"/>
          </w:tcPr>
          <w:p w14:paraId="1ED4B493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6120301C" w14:textId="750BCF6A" w:rsidR="00F934FC" w:rsidRPr="006375B5" w:rsidRDefault="00C337B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2AE291AB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50FB0B63" w14:textId="54441698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34FC" w:rsidRPr="006375B5" w14:paraId="1BE4B559" w14:textId="77777777" w:rsidTr="001D30A8">
        <w:tc>
          <w:tcPr>
            <w:tcW w:w="2321" w:type="pct"/>
          </w:tcPr>
          <w:p w14:paraId="311B8A42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893E3CA" w14:textId="6269EA05" w:rsidR="00F934FC" w:rsidRPr="006375B5" w:rsidRDefault="00C337B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4,215</w:t>
            </w:r>
          </w:p>
        </w:tc>
        <w:tc>
          <w:tcPr>
            <w:tcW w:w="147" w:type="pct"/>
          </w:tcPr>
          <w:p w14:paraId="2C967FBF" w14:textId="77777777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4AF812E" w14:textId="1A3D80BE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4,468</w:t>
            </w:r>
          </w:p>
        </w:tc>
        <w:tc>
          <w:tcPr>
            <w:tcW w:w="151" w:type="pct"/>
          </w:tcPr>
          <w:p w14:paraId="7BFB7D6D" w14:textId="77777777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7A07B5E1" w14:textId="252CB69E" w:rsidR="00F934FC" w:rsidRPr="006375B5" w:rsidRDefault="00C337B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157" w:type="pct"/>
          </w:tcPr>
          <w:p w14:paraId="14D97F8A" w14:textId="77777777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6FE7BEA" w14:textId="1785E08A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</w:tr>
    </w:tbl>
    <w:p w14:paraId="0F9CFBC4" w14:textId="5F4736C0" w:rsidR="00B16599" w:rsidRPr="005746E0" w:rsidRDefault="00B16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  <w:lang w:eastAsia="x-none"/>
        </w:rPr>
      </w:pPr>
    </w:p>
    <w:p w14:paraId="3D7CE087" w14:textId="6724F377" w:rsidR="00FB27D1" w:rsidRPr="007A7287" w:rsidRDefault="00FB27D1" w:rsidP="00FB27D1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7A7287">
        <w:rPr>
          <w:rFonts w:ascii="Angsana New" w:hAnsi="Angsana New"/>
          <w:sz w:val="30"/>
          <w:szCs w:val="30"/>
          <w:cs/>
          <w:lang w:val="en-US"/>
        </w:rPr>
        <w:t>การจัดประเภทรายการใหม่</w:t>
      </w:r>
    </w:p>
    <w:p w14:paraId="7ABE740E" w14:textId="77777777" w:rsidR="00FB27D1" w:rsidRPr="005746E0" w:rsidRDefault="00FB27D1" w:rsidP="00FB27D1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77773531" w14:textId="7CD7C291" w:rsidR="00FB27D1" w:rsidRPr="00AC4B54" w:rsidRDefault="00FB27D1" w:rsidP="00FB2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C4B54">
        <w:rPr>
          <w:rFonts w:ascii="Angsana New" w:hAnsi="Angsana New"/>
          <w:sz w:val="30"/>
          <w:szCs w:val="30"/>
          <w:cs/>
        </w:rPr>
        <w:t>รายการบางรายการในงบการเงิน</w:t>
      </w:r>
      <w:r w:rsidRPr="00AC4B54">
        <w:rPr>
          <w:rFonts w:ascii="Angsana New" w:hAnsi="Angsana New" w:hint="cs"/>
          <w:sz w:val="30"/>
          <w:szCs w:val="30"/>
          <w:cs/>
        </w:rPr>
        <w:t xml:space="preserve">ปี </w:t>
      </w:r>
      <w:r w:rsidRPr="00AC4B54">
        <w:rPr>
          <w:rFonts w:ascii="Angsana New" w:hAnsi="Angsana New"/>
          <w:sz w:val="30"/>
          <w:szCs w:val="30"/>
        </w:rPr>
        <w:t>256</w:t>
      </w:r>
      <w:r w:rsidR="004F3CCE" w:rsidRPr="00AC4B54">
        <w:rPr>
          <w:rFonts w:ascii="Angsana New" w:hAnsi="Angsana New"/>
          <w:sz w:val="30"/>
          <w:szCs w:val="30"/>
        </w:rPr>
        <w:t>8</w:t>
      </w:r>
      <w:r w:rsidRPr="00AC4B54">
        <w:rPr>
          <w:rFonts w:ascii="Angsana New" w:hAnsi="Angsana New" w:hint="cs"/>
          <w:sz w:val="30"/>
          <w:szCs w:val="30"/>
          <w:cs/>
        </w:rPr>
        <w:t xml:space="preserve"> ได้จัดประเภทรายการใหม่ให้สอดคล้องกับการนำเสนองบการเงิน</w:t>
      </w:r>
      <w:r w:rsidR="00AC4B54" w:rsidRPr="00AC4B54">
        <w:rPr>
          <w:rFonts w:ascii="Angsana New" w:hAnsi="Angsana New" w:hint="cs"/>
          <w:sz w:val="30"/>
          <w:szCs w:val="30"/>
          <w:cs/>
        </w:rPr>
        <w:t>สำหรับ</w:t>
      </w:r>
      <w:r w:rsidR="00AC4B54" w:rsidRPr="00AC4B54">
        <w:rPr>
          <w:rFonts w:ascii="Angsana New" w:hAnsi="Angsana New"/>
          <w:sz w:val="30"/>
          <w:szCs w:val="30"/>
          <w:cs/>
        </w:rPr>
        <w:br/>
      </w:r>
      <w:r w:rsidR="004F3CCE" w:rsidRPr="00AC4B54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CC2E6C">
        <w:rPr>
          <w:rFonts w:ascii="Angsana New" w:hAnsi="Angsana New" w:hint="cs"/>
          <w:sz w:val="30"/>
          <w:szCs w:val="30"/>
          <w:cs/>
        </w:rPr>
        <w:t>และหกเดือน</w:t>
      </w:r>
      <w:r w:rsidR="004F3CCE" w:rsidRPr="00AC4B5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F3CCE" w:rsidRPr="00AC4B54">
        <w:rPr>
          <w:rFonts w:ascii="Angsana New" w:hAnsi="Angsana New"/>
          <w:sz w:val="30"/>
          <w:szCs w:val="30"/>
        </w:rPr>
        <w:t xml:space="preserve">31 </w:t>
      </w:r>
      <w:r w:rsidR="00CC2E6C">
        <w:rPr>
          <w:rFonts w:ascii="Angsana New" w:hAnsi="Angsana New" w:hint="cs"/>
          <w:sz w:val="30"/>
          <w:szCs w:val="30"/>
          <w:cs/>
        </w:rPr>
        <w:t>มีนาคม</w:t>
      </w:r>
      <w:r w:rsidRPr="00AC4B54">
        <w:rPr>
          <w:rFonts w:ascii="Angsana New" w:hAnsi="Angsana New"/>
          <w:sz w:val="30"/>
          <w:szCs w:val="30"/>
        </w:rPr>
        <w:t xml:space="preserve"> 256</w:t>
      </w:r>
      <w:r w:rsidR="00131C8B">
        <w:rPr>
          <w:rFonts w:ascii="Angsana New" w:hAnsi="Angsana New"/>
          <w:sz w:val="30"/>
          <w:szCs w:val="30"/>
        </w:rPr>
        <w:t>9</w:t>
      </w:r>
      <w:r w:rsidRPr="00AC4B54">
        <w:rPr>
          <w:rFonts w:ascii="Angsana New" w:hAnsi="Angsana New"/>
          <w:sz w:val="30"/>
          <w:szCs w:val="30"/>
        </w:rPr>
        <w:t xml:space="preserve"> </w:t>
      </w:r>
      <w:r w:rsidRPr="00AC4B54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1C9872E" w14:textId="77777777" w:rsidR="000A72CC" w:rsidRPr="005746E0" w:rsidRDefault="000A7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530"/>
        <w:gridCol w:w="270"/>
        <w:gridCol w:w="1260"/>
        <w:gridCol w:w="270"/>
        <w:gridCol w:w="1713"/>
      </w:tblGrid>
      <w:tr w:rsidR="00FB27D1" w:rsidRPr="00757917" w14:paraId="25416FC8" w14:textId="77777777" w:rsidTr="00B16599">
        <w:trPr>
          <w:tblHeader/>
        </w:trPr>
        <w:tc>
          <w:tcPr>
            <w:tcW w:w="4140" w:type="dxa"/>
          </w:tcPr>
          <w:p w14:paraId="3D0A6995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3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3815FB4" w14:textId="77777777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79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27D1" w:rsidRPr="00757917" w14:paraId="1E49CC07" w14:textId="77777777" w:rsidTr="00B16599">
        <w:trPr>
          <w:trHeight w:val="370"/>
          <w:tblHeader/>
        </w:trPr>
        <w:tc>
          <w:tcPr>
            <w:tcW w:w="4140" w:type="dxa"/>
          </w:tcPr>
          <w:p w14:paraId="5A6A1B01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339ADCEA" w14:textId="27F16B94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  <w:r w:rsidR="005B7035">
              <w:rPr>
                <w:rFonts w:ascii="Angsana New" w:hAnsi="Angsana New"/>
                <w:sz w:val="30"/>
                <w:szCs w:val="30"/>
              </w:rPr>
              <w:br/>
            </w:r>
            <w:r w:rsidRPr="0075791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5719D7E5" w14:textId="77777777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7C52B2" w14:textId="73B8CF4D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  <w:r w:rsidR="005B7035">
              <w:rPr>
                <w:rFonts w:ascii="Angsana New" w:hAnsi="Angsana New"/>
                <w:sz w:val="30"/>
                <w:szCs w:val="30"/>
              </w:rPr>
              <w:br/>
            </w:r>
            <w:r w:rsidRPr="0075791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5D7D3CB8" w14:textId="77777777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hideMark/>
          </w:tcPr>
          <w:p w14:paraId="288F58AE" w14:textId="13F5A234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  <w:r w:rsidR="005B7035">
              <w:rPr>
                <w:rFonts w:ascii="Angsana New" w:hAnsi="Angsana New"/>
                <w:sz w:val="30"/>
                <w:szCs w:val="30"/>
              </w:rPr>
              <w:br/>
            </w:r>
            <w:r w:rsidRPr="0075791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FB27D1" w:rsidRPr="00757917" w14:paraId="40B73921" w14:textId="77777777" w:rsidTr="00B16599">
        <w:trPr>
          <w:trHeight w:val="317"/>
          <w:tblHeader/>
        </w:trPr>
        <w:tc>
          <w:tcPr>
            <w:tcW w:w="4140" w:type="dxa"/>
          </w:tcPr>
          <w:p w14:paraId="1024E098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3" w:type="dxa"/>
            <w:gridSpan w:val="5"/>
            <w:hideMark/>
          </w:tcPr>
          <w:p w14:paraId="71C8D599" w14:textId="77777777" w:rsidR="00FB27D1" w:rsidRPr="00757917" w:rsidRDefault="00FB27D1" w:rsidP="00C16F58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79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27D1" w:rsidRPr="00757917" w14:paraId="0940F46E" w14:textId="77777777" w:rsidTr="009E2482">
        <w:tc>
          <w:tcPr>
            <w:tcW w:w="4140" w:type="dxa"/>
            <w:hideMark/>
          </w:tcPr>
          <w:p w14:paraId="50178C37" w14:textId="515C67A7" w:rsidR="00FB27D1" w:rsidRPr="00757917" w:rsidRDefault="00FB27D1" w:rsidP="00C16F58">
            <w:pPr>
              <w:ind w:left="-14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79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530" w:type="dxa"/>
          </w:tcPr>
          <w:p w14:paraId="326B0308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016B5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53FE8F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9A7DD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2689A30D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27D1" w:rsidRPr="00757917" w14:paraId="4A0075C0" w14:textId="77777777" w:rsidTr="009E2482">
        <w:trPr>
          <w:trHeight w:val="353"/>
        </w:trPr>
        <w:tc>
          <w:tcPr>
            <w:tcW w:w="4140" w:type="dxa"/>
          </w:tcPr>
          <w:p w14:paraId="1BEDD71C" w14:textId="285786D1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7579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0E621B07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B38474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ED36B9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593638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6181C21B" w14:textId="77777777" w:rsidR="00FB27D1" w:rsidRPr="00757917" w:rsidRDefault="00FB27D1" w:rsidP="00C16F58">
            <w:pPr>
              <w:tabs>
                <w:tab w:val="clear" w:pos="680"/>
                <w:tab w:val="decimal" w:pos="612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27D1" w:rsidRPr="00757917" w14:paraId="4E19581F" w14:textId="77777777" w:rsidTr="009E2482">
        <w:tc>
          <w:tcPr>
            <w:tcW w:w="4140" w:type="dxa"/>
            <w:hideMark/>
          </w:tcPr>
          <w:p w14:paraId="0EB22ED4" w14:textId="068E70F4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64BB39F4" w14:textId="61014570" w:rsidR="00FB27D1" w:rsidRPr="00E836EE" w:rsidRDefault="002859CA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7DAB35A8" w14:textId="77777777" w:rsidR="00FB27D1" w:rsidRPr="00E836EE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365D14" w14:textId="3C91C163" w:rsidR="00FB27D1" w:rsidRPr="00E836EE" w:rsidRDefault="002859CA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18</w:t>
            </w:r>
            <w:r w:rsidR="00D46275" w:rsidRPr="00E836E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C9D833C" w14:textId="77777777" w:rsidR="00FB27D1" w:rsidRPr="00E836EE" w:rsidRDefault="00FB27D1" w:rsidP="00C16F58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01C06CC4" w14:textId="7119EAE8" w:rsidR="00FB27D1" w:rsidRPr="00E836EE" w:rsidRDefault="002859CA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361</w:t>
            </w:r>
          </w:p>
        </w:tc>
      </w:tr>
      <w:tr w:rsidR="00FB27D1" w:rsidRPr="00757917" w14:paraId="2F31E8CF" w14:textId="77777777" w:rsidTr="009E2482">
        <w:tc>
          <w:tcPr>
            <w:tcW w:w="4140" w:type="dxa"/>
          </w:tcPr>
          <w:p w14:paraId="263907BA" w14:textId="719F8E4A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27D1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</w:tcPr>
          <w:p w14:paraId="74EA24B6" w14:textId="08D1B661" w:rsidR="00FB27D1" w:rsidRPr="00E836EE" w:rsidRDefault="002859CA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270" w:type="dxa"/>
          </w:tcPr>
          <w:p w14:paraId="558F5885" w14:textId="77777777" w:rsidR="00FB27D1" w:rsidRPr="00E836EE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43D0A3" w14:textId="386CB4A8" w:rsidR="00FB27D1" w:rsidRPr="00E836EE" w:rsidRDefault="002859CA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(18</w:t>
            </w:r>
            <w:r w:rsidR="00D46275" w:rsidRPr="00E836EE">
              <w:rPr>
                <w:rFonts w:ascii="Angsana New" w:hAnsi="Angsana New"/>
                <w:sz w:val="30"/>
                <w:szCs w:val="30"/>
              </w:rPr>
              <w:t>6</w:t>
            </w:r>
            <w:r w:rsidRPr="00E836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A7F3BF" w14:textId="77777777" w:rsidR="00FB27D1" w:rsidRPr="00E836EE" w:rsidRDefault="00FB27D1" w:rsidP="00C16F58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693EF460" w14:textId="0A55C55D" w:rsidR="00FB27D1" w:rsidRPr="00E836EE" w:rsidRDefault="002859CA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311</w:t>
            </w:r>
          </w:p>
        </w:tc>
      </w:tr>
      <w:tr w:rsidR="00FB27D1" w:rsidRPr="00757917" w14:paraId="352D64E2" w14:textId="77777777" w:rsidTr="009E2482">
        <w:tc>
          <w:tcPr>
            <w:tcW w:w="4140" w:type="dxa"/>
          </w:tcPr>
          <w:p w14:paraId="42BF6F6B" w14:textId="534BDD6D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27D1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452235B6" w14:textId="0731E4B8" w:rsidR="00FB27D1" w:rsidRPr="00E836EE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(</w:t>
            </w:r>
            <w:r w:rsidR="00523C37" w:rsidRPr="00E836EE">
              <w:rPr>
                <w:rFonts w:ascii="Angsana New" w:hAnsi="Angsana New"/>
                <w:sz w:val="30"/>
                <w:szCs w:val="30"/>
              </w:rPr>
              <w:t>96</w:t>
            </w:r>
            <w:r w:rsidR="005B7035" w:rsidRPr="00E836EE">
              <w:rPr>
                <w:rFonts w:ascii="Angsana New" w:hAnsi="Angsana New"/>
                <w:sz w:val="30"/>
                <w:szCs w:val="30"/>
              </w:rPr>
              <w:t>4</w:t>
            </w:r>
            <w:r w:rsidRPr="00E836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7358CA" w14:textId="77777777" w:rsidR="00FB27D1" w:rsidRPr="00E836EE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2216C7" w14:textId="56FF12ED" w:rsidR="00FB27D1" w:rsidRPr="00E836EE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(</w:t>
            </w:r>
            <w:r w:rsidR="00523C37" w:rsidRPr="00E836EE">
              <w:rPr>
                <w:rFonts w:ascii="Angsana New" w:hAnsi="Angsana New"/>
                <w:sz w:val="30"/>
                <w:szCs w:val="30"/>
              </w:rPr>
              <w:t>27</w:t>
            </w:r>
            <w:r w:rsidRPr="00E836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D07828" w14:textId="77777777" w:rsidR="00FB27D1" w:rsidRPr="00E836EE" w:rsidRDefault="00FB27D1" w:rsidP="00FB27D1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769E6248" w14:textId="43A648FB" w:rsidR="00FB27D1" w:rsidRPr="00E836EE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(</w:t>
            </w:r>
            <w:r w:rsidR="00523C37" w:rsidRPr="00E836EE">
              <w:rPr>
                <w:rFonts w:ascii="Angsana New" w:hAnsi="Angsana New"/>
                <w:sz w:val="30"/>
                <w:szCs w:val="30"/>
              </w:rPr>
              <w:t>99</w:t>
            </w:r>
            <w:r w:rsidR="00D46275" w:rsidRPr="00E836EE">
              <w:rPr>
                <w:rFonts w:ascii="Angsana New" w:hAnsi="Angsana New"/>
                <w:sz w:val="30"/>
                <w:szCs w:val="30"/>
              </w:rPr>
              <w:t>1</w:t>
            </w:r>
            <w:r w:rsidRPr="00E836E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27D1" w:rsidRPr="00757917" w14:paraId="0AA4AC6C" w14:textId="77777777" w:rsidTr="009E2482">
        <w:tc>
          <w:tcPr>
            <w:tcW w:w="4140" w:type="dxa"/>
            <w:hideMark/>
          </w:tcPr>
          <w:p w14:paraId="3D566A97" w14:textId="1EAEF6F4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27D1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30" w:type="dxa"/>
          </w:tcPr>
          <w:p w14:paraId="3743FEB8" w14:textId="0B0608CF" w:rsidR="00FB27D1" w:rsidRPr="00E836EE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(</w:t>
            </w:r>
            <w:r w:rsidR="00523C37" w:rsidRPr="00E836EE">
              <w:rPr>
                <w:rFonts w:ascii="Angsana New" w:hAnsi="Angsana New"/>
                <w:sz w:val="30"/>
                <w:szCs w:val="30"/>
              </w:rPr>
              <w:t>50</w:t>
            </w:r>
            <w:r w:rsidR="005B7035" w:rsidRPr="00E836EE">
              <w:rPr>
                <w:rFonts w:ascii="Angsana New" w:hAnsi="Angsana New"/>
                <w:sz w:val="30"/>
                <w:szCs w:val="30"/>
              </w:rPr>
              <w:t>7</w:t>
            </w:r>
            <w:r w:rsidRPr="00E836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8FA6D8" w14:textId="77777777" w:rsidR="00FB27D1" w:rsidRPr="00E836EE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00089AF" w14:textId="1285FF0E" w:rsidR="00FB27D1" w:rsidRPr="00E836EE" w:rsidRDefault="00523C37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7FAEB08C" w14:textId="77777777" w:rsidR="00FB27D1" w:rsidRPr="00E836EE" w:rsidRDefault="00FB27D1" w:rsidP="00FB27D1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6BB7F0FB" w14:textId="17ACE80A" w:rsidR="00FB27D1" w:rsidRPr="00E836EE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(</w:t>
            </w:r>
            <w:r w:rsidR="00523C37" w:rsidRPr="00E836EE">
              <w:rPr>
                <w:rFonts w:ascii="Angsana New" w:hAnsi="Angsana New"/>
                <w:sz w:val="30"/>
                <w:szCs w:val="30"/>
              </w:rPr>
              <w:t>4</w:t>
            </w:r>
            <w:r w:rsidR="00D46275" w:rsidRPr="00E836EE">
              <w:rPr>
                <w:rFonts w:ascii="Angsana New" w:hAnsi="Angsana New"/>
                <w:sz w:val="30"/>
                <w:szCs w:val="30"/>
              </w:rPr>
              <w:t>80</w:t>
            </w:r>
            <w:r w:rsidRPr="00E836E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27D1" w:rsidRPr="00757917" w14:paraId="0B0CD79D" w14:textId="77777777" w:rsidTr="009E2482">
        <w:trPr>
          <w:trHeight w:val="235"/>
        </w:trPr>
        <w:tc>
          <w:tcPr>
            <w:tcW w:w="4140" w:type="dxa"/>
          </w:tcPr>
          <w:p w14:paraId="6A77599D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B5C694" w14:textId="77777777" w:rsidR="00FB27D1" w:rsidRPr="00757917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02734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CF771" w14:textId="77777777" w:rsidR="00FB27D1" w:rsidRPr="00757917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791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ED8624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603FCF9E" w14:textId="77777777" w:rsidR="00FB27D1" w:rsidRPr="00757917" w:rsidRDefault="00FB27D1" w:rsidP="00FB27D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63A9" w:rsidRPr="00757917" w14:paraId="39530AD2" w14:textId="77777777" w:rsidTr="009E2482">
        <w:trPr>
          <w:trHeight w:val="235"/>
        </w:trPr>
        <w:tc>
          <w:tcPr>
            <w:tcW w:w="4140" w:type="dxa"/>
          </w:tcPr>
          <w:p w14:paraId="7F56952F" w14:textId="77777777" w:rsidR="00E563A9" w:rsidRPr="00D46275" w:rsidRDefault="00E563A9" w:rsidP="006E6775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62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งบกำไรขาดทุน</w:t>
            </w:r>
          </w:p>
        </w:tc>
        <w:tc>
          <w:tcPr>
            <w:tcW w:w="1530" w:type="dxa"/>
          </w:tcPr>
          <w:p w14:paraId="37A636EB" w14:textId="77777777" w:rsidR="00E563A9" w:rsidRPr="00757917" w:rsidRDefault="00E563A9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59F2C" w14:textId="77777777" w:rsidR="00E563A9" w:rsidRPr="00757917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0857F7" w14:textId="77777777" w:rsidR="00E563A9" w:rsidRPr="00757917" w:rsidRDefault="00E563A9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377AB" w14:textId="77777777" w:rsidR="00E563A9" w:rsidRPr="00757917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6FB2CC43" w14:textId="77777777" w:rsidR="00E563A9" w:rsidRPr="00757917" w:rsidRDefault="00E563A9" w:rsidP="006E6775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63A9" w:rsidRPr="00757917" w14:paraId="62403F76" w14:textId="77777777" w:rsidTr="009E2482">
        <w:trPr>
          <w:trHeight w:val="235"/>
        </w:trPr>
        <w:tc>
          <w:tcPr>
            <w:tcW w:w="4140" w:type="dxa"/>
          </w:tcPr>
          <w:p w14:paraId="41D2E418" w14:textId="77777777" w:rsidR="00E563A9" w:rsidRPr="00D46275" w:rsidRDefault="00E563A9" w:rsidP="006E6775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56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462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</w:p>
          <w:p w14:paraId="52854356" w14:textId="0511A8DA" w:rsidR="00E563A9" w:rsidRPr="00E563A9" w:rsidRDefault="00E563A9" w:rsidP="006E6775">
            <w:pPr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2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31</w:t>
            </w:r>
            <w:r w:rsidRPr="00D462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43F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D462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462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43F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5D75132E" w14:textId="77777777" w:rsidR="00E563A9" w:rsidRPr="00757917" w:rsidRDefault="00E563A9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DBCDA" w14:textId="77777777" w:rsidR="00E563A9" w:rsidRPr="00757917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FF2DBAC" w14:textId="77777777" w:rsidR="00E563A9" w:rsidRPr="00757917" w:rsidRDefault="00E563A9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E245A8" w14:textId="77777777" w:rsidR="00E563A9" w:rsidRPr="00757917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3D96EE49" w14:textId="77777777" w:rsidR="00E563A9" w:rsidRPr="00757917" w:rsidRDefault="00E563A9" w:rsidP="006E6775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63A9" w:rsidRPr="00416F85" w14:paraId="3C382D4B" w14:textId="77777777" w:rsidTr="009E2482">
        <w:trPr>
          <w:trHeight w:val="235"/>
        </w:trPr>
        <w:tc>
          <w:tcPr>
            <w:tcW w:w="4140" w:type="dxa"/>
          </w:tcPr>
          <w:p w14:paraId="55CF73A6" w14:textId="549C9974" w:rsidR="00E563A9" w:rsidRPr="004D3E2B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3E2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  <w:r w:rsidR="00D46275" w:rsidRPr="004D3E2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</w:tcPr>
          <w:p w14:paraId="129482B8" w14:textId="20FFB832" w:rsidR="00E563A9" w:rsidRPr="004D3E2B" w:rsidRDefault="00E563A9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3E2B">
              <w:rPr>
                <w:rFonts w:ascii="Angsana New" w:hAnsi="Angsana New"/>
                <w:sz w:val="30"/>
                <w:szCs w:val="30"/>
              </w:rPr>
              <w:t>(</w:t>
            </w:r>
            <w:r w:rsidR="008C1D1A">
              <w:rPr>
                <w:rFonts w:ascii="Angsana New" w:hAnsi="Angsana New"/>
                <w:sz w:val="30"/>
                <w:szCs w:val="30"/>
              </w:rPr>
              <w:t>836</w:t>
            </w:r>
            <w:r w:rsidRPr="004D3E2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679765" w14:textId="77777777" w:rsidR="00E563A9" w:rsidRPr="004D3E2B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27F3A1" w14:textId="484F8F7D" w:rsidR="00E563A9" w:rsidRPr="004D3E2B" w:rsidRDefault="00E563A9" w:rsidP="00181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3E2B">
              <w:rPr>
                <w:rFonts w:ascii="Angsana New" w:hAnsi="Angsana New"/>
                <w:sz w:val="30"/>
                <w:szCs w:val="30"/>
              </w:rPr>
              <w:t>(</w:t>
            </w:r>
            <w:r w:rsidR="008C1D1A">
              <w:rPr>
                <w:rFonts w:ascii="Angsana New" w:hAnsi="Angsana New"/>
                <w:sz w:val="30"/>
                <w:szCs w:val="30"/>
              </w:rPr>
              <w:t>10</w:t>
            </w:r>
            <w:r w:rsidRPr="004D3E2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BA3D95" w14:textId="77777777" w:rsidR="00E563A9" w:rsidRPr="004D3E2B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45D94BA7" w14:textId="764BB49B" w:rsidR="00E563A9" w:rsidRPr="004D3E2B" w:rsidRDefault="00E563A9" w:rsidP="00181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3E2B">
              <w:rPr>
                <w:rFonts w:ascii="Angsana New" w:hAnsi="Angsana New"/>
                <w:sz w:val="30"/>
                <w:szCs w:val="30"/>
              </w:rPr>
              <w:t>(</w:t>
            </w:r>
            <w:r w:rsidR="008C1D1A">
              <w:rPr>
                <w:rFonts w:ascii="Angsana New" w:hAnsi="Angsana New"/>
                <w:sz w:val="30"/>
                <w:szCs w:val="30"/>
              </w:rPr>
              <w:t>846</w:t>
            </w:r>
            <w:r w:rsidRPr="004D3E2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63A9" w:rsidRPr="00416F85" w14:paraId="22882AEC" w14:textId="77777777" w:rsidTr="009E2482">
        <w:trPr>
          <w:trHeight w:val="235"/>
        </w:trPr>
        <w:tc>
          <w:tcPr>
            <w:tcW w:w="4140" w:type="dxa"/>
          </w:tcPr>
          <w:p w14:paraId="522E781A" w14:textId="77777777" w:rsidR="00E563A9" w:rsidRPr="004D3E2B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3E2B">
              <w:rPr>
                <w:rFonts w:ascii="Angsana New" w:hAnsi="Angsana New" w:hint="cs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1530" w:type="dxa"/>
          </w:tcPr>
          <w:p w14:paraId="5BC25FD3" w14:textId="2817259A" w:rsidR="00E563A9" w:rsidRPr="004D3E2B" w:rsidRDefault="00E563A9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3E2B">
              <w:rPr>
                <w:rFonts w:ascii="Angsana New" w:hAnsi="Angsana New"/>
                <w:sz w:val="30"/>
                <w:szCs w:val="30"/>
              </w:rPr>
              <w:t>(</w:t>
            </w:r>
            <w:r w:rsidR="008C1D1A">
              <w:rPr>
                <w:rFonts w:ascii="Angsana New" w:hAnsi="Angsana New"/>
                <w:sz w:val="30"/>
                <w:szCs w:val="30"/>
              </w:rPr>
              <w:t>90</w:t>
            </w:r>
            <w:r w:rsidRPr="004D3E2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E30E73" w14:textId="77777777" w:rsidR="00E563A9" w:rsidRPr="004D3E2B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AE21BB" w14:textId="2C76A892" w:rsidR="00E563A9" w:rsidRPr="004D3E2B" w:rsidRDefault="00E563A9" w:rsidP="00181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3E2B">
              <w:rPr>
                <w:rFonts w:ascii="Angsana New" w:hAnsi="Angsana New"/>
                <w:sz w:val="30"/>
                <w:szCs w:val="30"/>
              </w:rPr>
              <w:t>(</w:t>
            </w:r>
            <w:r w:rsidR="00131C8B">
              <w:rPr>
                <w:rFonts w:ascii="Angsana New" w:hAnsi="Angsana New"/>
                <w:sz w:val="30"/>
                <w:szCs w:val="30"/>
              </w:rPr>
              <w:t>8</w:t>
            </w:r>
            <w:r w:rsidRPr="004D3E2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50AF24" w14:textId="77777777" w:rsidR="00E563A9" w:rsidRPr="004D3E2B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145BD85D" w14:textId="7A1E3D75" w:rsidR="00E563A9" w:rsidRPr="004D3E2B" w:rsidRDefault="00E563A9" w:rsidP="00181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3E2B">
              <w:rPr>
                <w:rFonts w:ascii="Angsana New" w:hAnsi="Angsana New"/>
                <w:sz w:val="30"/>
                <w:szCs w:val="30"/>
              </w:rPr>
              <w:t>(</w:t>
            </w:r>
            <w:r w:rsidR="008C1D1A">
              <w:rPr>
                <w:rFonts w:ascii="Angsana New" w:hAnsi="Angsana New"/>
                <w:sz w:val="30"/>
                <w:szCs w:val="30"/>
              </w:rPr>
              <w:t>9</w:t>
            </w:r>
            <w:r w:rsidR="00131C8B">
              <w:rPr>
                <w:rFonts w:ascii="Angsana New" w:hAnsi="Angsana New"/>
                <w:sz w:val="30"/>
                <w:szCs w:val="30"/>
              </w:rPr>
              <w:t>8</w:t>
            </w:r>
            <w:r w:rsidRPr="004D3E2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63A9" w:rsidRPr="00416F85" w14:paraId="53D043FB" w14:textId="77777777" w:rsidTr="009E2482">
        <w:trPr>
          <w:trHeight w:val="235"/>
        </w:trPr>
        <w:tc>
          <w:tcPr>
            <w:tcW w:w="4140" w:type="dxa"/>
          </w:tcPr>
          <w:p w14:paraId="5CE36FFB" w14:textId="77777777" w:rsidR="00E563A9" w:rsidRPr="004D3E2B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3E2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1C4BDEA1" w14:textId="3B2A7120" w:rsidR="00E563A9" w:rsidRPr="004D3E2B" w:rsidRDefault="00E563A9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3E2B">
              <w:rPr>
                <w:rFonts w:ascii="Angsana New" w:hAnsi="Angsana New"/>
                <w:sz w:val="30"/>
                <w:szCs w:val="30"/>
              </w:rPr>
              <w:t>(</w:t>
            </w:r>
            <w:r w:rsidR="008C1D1A">
              <w:rPr>
                <w:rFonts w:ascii="Angsana New" w:hAnsi="Angsana New"/>
                <w:sz w:val="30"/>
                <w:szCs w:val="30"/>
              </w:rPr>
              <w:t>27</w:t>
            </w:r>
            <w:r w:rsidRPr="004D3E2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A8964A" w14:textId="77777777" w:rsidR="00E563A9" w:rsidRPr="004D3E2B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9A5984" w14:textId="1C6DEAC4" w:rsidR="00E563A9" w:rsidRPr="004D3E2B" w:rsidRDefault="00131C8B" w:rsidP="00181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F69057A" w14:textId="77777777" w:rsidR="00E563A9" w:rsidRPr="004D3E2B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2B040212" w14:textId="357B3B66" w:rsidR="00E563A9" w:rsidRPr="004D3E2B" w:rsidRDefault="00E563A9" w:rsidP="00181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3E2B">
              <w:rPr>
                <w:rFonts w:ascii="Angsana New" w:hAnsi="Angsana New"/>
                <w:sz w:val="30"/>
                <w:szCs w:val="30"/>
              </w:rPr>
              <w:t>(</w:t>
            </w:r>
            <w:r w:rsidR="008C1D1A">
              <w:rPr>
                <w:rFonts w:ascii="Angsana New" w:hAnsi="Angsana New"/>
                <w:sz w:val="30"/>
                <w:szCs w:val="30"/>
              </w:rPr>
              <w:t>2</w:t>
            </w:r>
            <w:r w:rsidR="00131C8B">
              <w:rPr>
                <w:rFonts w:ascii="Angsana New" w:hAnsi="Angsana New"/>
                <w:sz w:val="30"/>
                <w:szCs w:val="30"/>
              </w:rPr>
              <w:t>1</w:t>
            </w:r>
            <w:r w:rsidRPr="004D3E2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25819" w:rsidRPr="00416F85" w14:paraId="5DE91C31" w14:textId="77777777" w:rsidTr="009E2482">
        <w:trPr>
          <w:trHeight w:val="235"/>
        </w:trPr>
        <w:tc>
          <w:tcPr>
            <w:tcW w:w="4140" w:type="dxa"/>
          </w:tcPr>
          <w:p w14:paraId="77CCCD0C" w14:textId="59CCA352" w:rsidR="00325819" w:rsidRPr="00757917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3A9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ต้นทุนการให้เช่าและบริการ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</w:tcPr>
          <w:p w14:paraId="06E32F89" w14:textId="4C9B0936" w:rsidR="00325819" w:rsidRPr="00757917" w:rsidRDefault="008C1D1A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54A35D15" w14:textId="77777777" w:rsidR="00325819" w:rsidRPr="00757917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A36BEF4" w14:textId="1DC3DC97" w:rsidR="00325819" w:rsidRPr="00E563A9" w:rsidRDefault="008C1D1A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14865B1" w14:textId="77777777" w:rsidR="00325819" w:rsidRPr="00E563A9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117202FB" w14:textId="25476C80" w:rsidR="00325819" w:rsidRPr="00E563A9" w:rsidRDefault="008C1D1A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</w:t>
            </w:r>
          </w:p>
        </w:tc>
      </w:tr>
      <w:tr w:rsidR="00325819" w:rsidRPr="00416F85" w14:paraId="6872AE2A" w14:textId="77777777" w:rsidTr="009E2482">
        <w:trPr>
          <w:trHeight w:val="235"/>
        </w:trPr>
        <w:tc>
          <w:tcPr>
            <w:tcW w:w="4140" w:type="dxa"/>
          </w:tcPr>
          <w:p w14:paraId="52EB68CE" w14:textId="77777777" w:rsidR="00325819" w:rsidRPr="00757917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3A9">
              <w:rPr>
                <w:rFonts w:ascii="Angsana New" w:hAnsi="Angsana New" w:hint="cs"/>
                <w:sz w:val="30"/>
                <w:szCs w:val="30"/>
                <w:cs/>
              </w:rPr>
              <w:t>ต้นทุนธุรกิจโรงแรม</w:t>
            </w:r>
          </w:p>
        </w:tc>
        <w:tc>
          <w:tcPr>
            <w:tcW w:w="1530" w:type="dxa"/>
          </w:tcPr>
          <w:p w14:paraId="2C207AFB" w14:textId="3EE42B42" w:rsidR="00325819" w:rsidRPr="00757917" w:rsidRDefault="008C1D1A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751AC858" w14:textId="77777777" w:rsidR="00325819" w:rsidRPr="00757917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F84DE05" w14:textId="4812D2E6" w:rsidR="00325819" w:rsidRPr="00E563A9" w:rsidRDefault="00131C8B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74617A5" w14:textId="77777777" w:rsidR="00325819" w:rsidRPr="00E563A9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6705E6C3" w14:textId="2990D578" w:rsidR="00325819" w:rsidRPr="00E563A9" w:rsidRDefault="008C1D1A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31C8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25819" w:rsidRPr="00416F85" w14:paraId="46F2A3D6" w14:textId="77777777" w:rsidTr="009E2482">
        <w:trPr>
          <w:trHeight w:val="235"/>
        </w:trPr>
        <w:tc>
          <w:tcPr>
            <w:tcW w:w="4140" w:type="dxa"/>
          </w:tcPr>
          <w:p w14:paraId="12906D9B" w14:textId="4164B3EB" w:rsidR="00325819" w:rsidRPr="00757917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3A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49C99FCF" w14:textId="7FB47C2C" w:rsidR="00325819" w:rsidRPr="00757917" w:rsidRDefault="008C1D1A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="00AD1BD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704B37F" w14:textId="77777777" w:rsidR="00325819" w:rsidRPr="00757917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A66ED2B" w14:textId="040F5031" w:rsidR="00325819" w:rsidRPr="00E563A9" w:rsidRDefault="00131C8B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9A58941" w14:textId="77777777" w:rsidR="00325819" w:rsidRPr="00E563A9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2E8F350B" w14:textId="64147F63" w:rsidR="00325819" w:rsidRPr="00E563A9" w:rsidRDefault="008C1D1A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="00AD1BD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25819" w:rsidRPr="00757917" w14:paraId="4DA99FB8" w14:textId="77777777" w:rsidTr="009E2482">
        <w:trPr>
          <w:trHeight w:val="235"/>
        </w:trPr>
        <w:tc>
          <w:tcPr>
            <w:tcW w:w="4140" w:type="dxa"/>
          </w:tcPr>
          <w:p w14:paraId="65843576" w14:textId="77777777" w:rsidR="00325819" w:rsidRPr="00E563A9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C03DF37" w14:textId="77777777" w:rsidR="00325819" w:rsidRPr="00757917" w:rsidRDefault="00325819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6F14F" w14:textId="77777777" w:rsidR="00325819" w:rsidRPr="00757917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4439B" w14:textId="77777777" w:rsidR="00325819" w:rsidRPr="00757917" w:rsidRDefault="00325819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927E54" w14:textId="77777777" w:rsidR="00325819" w:rsidRPr="00757917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7D05415E" w14:textId="77777777" w:rsidR="00325819" w:rsidRPr="00757917" w:rsidRDefault="00325819" w:rsidP="00325819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F76E4" w:rsidRPr="00757917" w14:paraId="7D659A73" w14:textId="77777777" w:rsidTr="00B16599">
        <w:trPr>
          <w:trHeight w:val="235"/>
        </w:trPr>
        <w:tc>
          <w:tcPr>
            <w:tcW w:w="4140" w:type="dxa"/>
          </w:tcPr>
          <w:p w14:paraId="655B3978" w14:textId="77777777" w:rsidR="001F76E4" w:rsidRPr="00415069" w:rsidRDefault="001F76E4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7B8AE52" w14:textId="77777777" w:rsidR="001F76E4" w:rsidRPr="00415069" w:rsidRDefault="001F76E4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04780E" w14:textId="77777777" w:rsidR="001F76E4" w:rsidRPr="00415069" w:rsidRDefault="001F76E4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5D7E52BA" w14:textId="77777777" w:rsidR="001F76E4" w:rsidRPr="00415069" w:rsidRDefault="001F76E4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23898C4" w14:textId="77777777" w:rsidR="001F76E4" w:rsidRPr="00415069" w:rsidRDefault="001F76E4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3" w:type="dxa"/>
          </w:tcPr>
          <w:p w14:paraId="604976F6" w14:textId="77777777" w:rsidR="001F76E4" w:rsidRPr="00415069" w:rsidRDefault="001F76E4" w:rsidP="00325819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16599" w:rsidRPr="00757917" w14:paraId="1B15942C" w14:textId="77777777" w:rsidTr="00B16599">
        <w:trPr>
          <w:trHeight w:val="235"/>
        </w:trPr>
        <w:tc>
          <w:tcPr>
            <w:tcW w:w="4140" w:type="dxa"/>
          </w:tcPr>
          <w:p w14:paraId="7F35082F" w14:textId="536F5D37" w:rsidR="00B16599" w:rsidRPr="00415069" w:rsidRDefault="00B16599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462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530" w:type="dxa"/>
          </w:tcPr>
          <w:p w14:paraId="3087F72D" w14:textId="77777777" w:rsidR="00B16599" w:rsidRPr="00415069" w:rsidRDefault="00B16599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2235D0" w14:textId="77777777" w:rsidR="00B16599" w:rsidRPr="00415069" w:rsidRDefault="00B16599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A775CCF" w14:textId="77777777" w:rsidR="00B16599" w:rsidRPr="00415069" w:rsidRDefault="00B16599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0302892" w14:textId="77777777" w:rsidR="00B16599" w:rsidRPr="00415069" w:rsidRDefault="00B16599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3" w:type="dxa"/>
          </w:tcPr>
          <w:p w14:paraId="02914BCC" w14:textId="77777777" w:rsidR="00B16599" w:rsidRPr="00415069" w:rsidRDefault="00B16599" w:rsidP="00325819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F76E4" w:rsidRPr="00757917" w14:paraId="64586FE3" w14:textId="77777777" w:rsidTr="009E2482">
        <w:trPr>
          <w:trHeight w:val="235"/>
        </w:trPr>
        <w:tc>
          <w:tcPr>
            <w:tcW w:w="4140" w:type="dxa"/>
          </w:tcPr>
          <w:p w14:paraId="512117CE" w14:textId="3D5E43D9" w:rsidR="001F76E4" w:rsidRPr="00D46275" w:rsidRDefault="001F76E4" w:rsidP="001F76E4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56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462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C1D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462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  <w:p w14:paraId="75B91CBC" w14:textId="33981DC8" w:rsidR="001F76E4" w:rsidRPr="00E563A9" w:rsidRDefault="001F76E4" w:rsidP="001F76E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62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143F34" w:rsidRPr="00D462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143F34" w:rsidRPr="00D462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43F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143F34" w:rsidRPr="00D462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43F34" w:rsidRPr="00D462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43F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59904611" w14:textId="77777777" w:rsidR="001F76E4" w:rsidRPr="00757917" w:rsidRDefault="001F76E4" w:rsidP="001F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DCD810" w14:textId="77777777" w:rsidR="001F76E4" w:rsidRPr="00757917" w:rsidRDefault="001F76E4" w:rsidP="001F76E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59A824" w14:textId="77777777" w:rsidR="001F76E4" w:rsidRDefault="001F76E4" w:rsidP="001F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44E1D" w14:textId="77777777" w:rsidR="001F76E4" w:rsidRPr="00757917" w:rsidRDefault="001F76E4" w:rsidP="001F76E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47856AA1" w14:textId="77777777" w:rsidR="001F76E4" w:rsidRPr="00757917" w:rsidRDefault="001F76E4" w:rsidP="001F76E4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3E2B" w:rsidRPr="00757917" w14:paraId="498D2E22" w14:textId="77777777" w:rsidTr="009E2482">
        <w:trPr>
          <w:trHeight w:val="235"/>
        </w:trPr>
        <w:tc>
          <w:tcPr>
            <w:tcW w:w="4140" w:type="dxa"/>
          </w:tcPr>
          <w:p w14:paraId="55662B0F" w14:textId="42B8D539" w:rsidR="004D3E2B" w:rsidRPr="004D3E2B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3E2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รายได้จากการให้เช่าและบริการอื่น</w:t>
            </w:r>
          </w:p>
        </w:tc>
        <w:tc>
          <w:tcPr>
            <w:tcW w:w="1530" w:type="dxa"/>
          </w:tcPr>
          <w:p w14:paraId="4B8ED2D0" w14:textId="7F99E232" w:rsidR="004D3E2B" w:rsidRPr="00143F34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D3E2B">
              <w:rPr>
                <w:rFonts w:ascii="Angsana New" w:hAnsi="Angsana New"/>
                <w:sz w:val="30"/>
                <w:szCs w:val="30"/>
              </w:rPr>
              <w:t>(1,632)</w:t>
            </w:r>
          </w:p>
        </w:tc>
        <w:tc>
          <w:tcPr>
            <w:tcW w:w="270" w:type="dxa"/>
          </w:tcPr>
          <w:p w14:paraId="413A52C6" w14:textId="77777777" w:rsidR="004D3E2B" w:rsidRPr="00143F34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864E44" w14:textId="65ED1FE5" w:rsidR="004D3E2B" w:rsidRPr="00143F34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4D3E2B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270" w:type="dxa"/>
          </w:tcPr>
          <w:p w14:paraId="3C758CD3" w14:textId="77777777" w:rsidR="004D3E2B" w:rsidRPr="00143F34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3" w:type="dxa"/>
          </w:tcPr>
          <w:p w14:paraId="04A859E4" w14:textId="349D0F54" w:rsidR="004D3E2B" w:rsidRPr="00143F34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D3E2B">
              <w:rPr>
                <w:rFonts w:ascii="Angsana New" w:hAnsi="Angsana New"/>
                <w:sz w:val="30"/>
                <w:szCs w:val="30"/>
              </w:rPr>
              <w:t>(1,650)</w:t>
            </w:r>
          </w:p>
        </w:tc>
      </w:tr>
      <w:tr w:rsidR="004D3E2B" w:rsidRPr="00757917" w14:paraId="0C7835F5" w14:textId="77777777" w:rsidTr="009E2482">
        <w:trPr>
          <w:trHeight w:val="235"/>
        </w:trPr>
        <w:tc>
          <w:tcPr>
            <w:tcW w:w="4140" w:type="dxa"/>
          </w:tcPr>
          <w:p w14:paraId="1CF81F70" w14:textId="774B2660" w:rsidR="004D3E2B" w:rsidRPr="004D3E2B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3E2B">
              <w:rPr>
                <w:rFonts w:ascii="Angsana New" w:hAnsi="Angsana New" w:hint="cs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1530" w:type="dxa"/>
          </w:tcPr>
          <w:p w14:paraId="75DADF4E" w14:textId="2C4DE366" w:rsidR="004D3E2B" w:rsidRPr="00143F34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D3E2B">
              <w:rPr>
                <w:rFonts w:ascii="Angsana New" w:hAnsi="Angsana New"/>
                <w:sz w:val="30"/>
                <w:szCs w:val="30"/>
              </w:rPr>
              <w:t>(193)</w:t>
            </w:r>
          </w:p>
        </w:tc>
        <w:tc>
          <w:tcPr>
            <w:tcW w:w="270" w:type="dxa"/>
          </w:tcPr>
          <w:p w14:paraId="68B5A872" w14:textId="77777777" w:rsidR="004D3E2B" w:rsidRPr="00143F34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0C1A06" w14:textId="46296F45" w:rsidR="004D3E2B" w:rsidRPr="00143F34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4D3E2B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270" w:type="dxa"/>
          </w:tcPr>
          <w:p w14:paraId="174F0E48" w14:textId="77777777" w:rsidR="004D3E2B" w:rsidRPr="00143F34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3" w:type="dxa"/>
          </w:tcPr>
          <w:p w14:paraId="4EE3992D" w14:textId="64B2705F" w:rsidR="004D3E2B" w:rsidRPr="00143F34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D3E2B">
              <w:rPr>
                <w:rFonts w:ascii="Angsana New" w:hAnsi="Angsana New"/>
                <w:sz w:val="30"/>
                <w:szCs w:val="30"/>
              </w:rPr>
              <w:t>(211)</w:t>
            </w:r>
          </w:p>
        </w:tc>
      </w:tr>
      <w:tr w:rsidR="004D3E2B" w:rsidRPr="00757917" w14:paraId="612CDF11" w14:textId="77777777" w:rsidTr="009E2482">
        <w:trPr>
          <w:trHeight w:val="235"/>
        </w:trPr>
        <w:tc>
          <w:tcPr>
            <w:tcW w:w="4140" w:type="dxa"/>
          </w:tcPr>
          <w:p w14:paraId="73ACFFE8" w14:textId="11768710" w:rsidR="004D3E2B" w:rsidRPr="004D3E2B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3E2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4EE25859" w14:textId="576C4BF1" w:rsidR="004D3E2B" w:rsidRPr="00143F34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D3E2B">
              <w:rPr>
                <w:rFonts w:ascii="Angsana New" w:hAnsi="Angsana New"/>
                <w:sz w:val="30"/>
                <w:szCs w:val="30"/>
              </w:rPr>
              <w:t>(43)</w:t>
            </w:r>
          </w:p>
        </w:tc>
        <w:tc>
          <w:tcPr>
            <w:tcW w:w="270" w:type="dxa"/>
          </w:tcPr>
          <w:p w14:paraId="5C642BEB" w14:textId="77777777" w:rsidR="004D3E2B" w:rsidRPr="00143F34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9F5AB32" w14:textId="38E38675" w:rsidR="004D3E2B" w:rsidRPr="00143F34" w:rsidRDefault="00131C8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0B541F5" w14:textId="77777777" w:rsidR="004D3E2B" w:rsidRPr="00143F34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3" w:type="dxa"/>
          </w:tcPr>
          <w:p w14:paraId="34B00E99" w14:textId="157E5A70" w:rsidR="004D3E2B" w:rsidRPr="00143F34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D3E2B">
              <w:rPr>
                <w:rFonts w:ascii="Angsana New" w:hAnsi="Angsana New"/>
                <w:sz w:val="30"/>
                <w:szCs w:val="30"/>
              </w:rPr>
              <w:t>(3</w:t>
            </w:r>
            <w:r w:rsidR="00131C8B">
              <w:rPr>
                <w:rFonts w:ascii="Angsana New" w:hAnsi="Angsana New"/>
                <w:sz w:val="30"/>
                <w:szCs w:val="30"/>
              </w:rPr>
              <w:t>4</w:t>
            </w:r>
            <w:r w:rsidRPr="004D3E2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D3E2B" w:rsidRPr="00757917" w14:paraId="6A6948B7" w14:textId="77777777" w:rsidTr="009E2482">
        <w:trPr>
          <w:trHeight w:val="235"/>
        </w:trPr>
        <w:tc>
          <w:tcPr>
            <w:tcW w:w="4140" w:type="dxa"/>
          </w:tcPr>
          <w:p w14:paraId="09B19505" w14:textId="64177BF4" w:rsidR="004D3E2B" w:rsidRPr="004D3E2B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3E2B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ต้นทุนการให้เช่าและบริการอื่น</w:t>
            </w:r>
          </w:p>
        </w:tc>
        <w:tc>
          <w:tcPr>
            <w:tcW w:w="1530" w:type="dxa"/>
          </w:tcPr>
          <w:p w14:paraId="7CAE8D05" w14:textId="18DA523A" w:rsidR="004D3E2B" w:rsidRPr="00143F34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270" w:type="dxa"/>
          </w:tcPr>
          <w:p w14:paraId="4F64FF76" w14:textId="77777777" w:rsidR="004D3E2B" w:rsidRPr="00143F34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0A93B70" w14:textId="02EC51E9" w:rsidR="004D3E2B" w:rsidRPr="00143F34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75A3545" w14:textId="77777777" w:rsidR="004D3E2B" w:rsidRPr="00143F34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3" w:type="dxa"/>
          </w:tcPr>
          <w:p w14:paraId="4ABA5C07" w14:textId="3CDA5094" w:rsidR="004D3E2B" w:rsidRPr="00143F34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728</w:t>
            </w:r>
          </w:p>
        </w:tc>
      </w:tr>
      <w:tr w:rsidR="004D3E2B" w:rsidRPr="00757917" w14:paraId="340C2D65" w14:textId="77777777" w:rsidTr="009E2482">
        <w:trPr>
          <w:trHeight w:val="235"/>
        </w:trPr>
        <w:tc>
          <w:tcPr>
            <w:tcW w:w="4140" w:type="dxa"/>
          </w:tcPr>
          <w:p w14:paraId="703E1440" w14:textId="52364A37" w:rsidR="004D3E2B" w:rsidRPr="004D3E2B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3E2B">
              <w:rPr>
                <w:rFonts w:ascii="Angsana New" w:hAnsi="Angsana New" w:hint="cs"/>
                <w:sz w:val="30"/>
                <w:szCs w:val="30"/>
                <w:cs/>
              </w:rPr>
              <w:t>ต้นทุนธุรกิจโรงแรม</w:t>
            </w:r>
          </w:p>
        </w:tc>
        <w:tc>
          <w:tcPr>
            <w:tcW w:w="1530" w:type="dxa"/>
          </w:tcPr>
          <w:p w14:paraId="189BC487" w14:textId="4CBF99BB" w:rsidR="004D3E2B" w:rsidRPr="00143F34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2ACF2A76" w14:textId="77777777" w:rsidR="004D3E2B" w:rsidRPr="00143F34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89CCC47" w14:textId="6AC05C39" w:rsidR="004D3E2B" w:rsidRPr="00143F34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255B0B5" w14:textId="77777777" w:rsidR="004D3E2B" w:rsidRPr="00143F34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3" w:type="dxa"/>
          </w:tcPr>
          <w:p w14:paraId="0C6905B2" w14:textId="1D229DF1" w:rsidR="004D3E2B" w:rsidRPr="00143F34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</w:tr>
      <w:tr w:rsidR="004D3E2B" w:rsidRPr="00757917" w14:paraId="7E2F245B" w14:textId="77777777" w:rsidTr="009E2482">
        <w:trPr>
          <w:trHeight w:val="235"/>
        </w:trPr>
        <w:tc>
          <w:tcPr>
            <w:tcW w:w="4140" w:type="dxa"/>
          </w:tcPr>
          <w:p w14:paraId="61348BA0" w14:textId="7192A9FF" w:rsidR="004D3E2B" w:rsidRPr="004D3E2B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3E2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37DD5E6E" w14:textId="525C61E9" w:rsidR="004D3E2B" w:rsidRPr="00143F34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C1D1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002</w:t>
            </w:r>
          </w:p>
        </w:tc>
        <w:tc>
          <w:tcPr>
            <w:tcW w:w="270" w:type="dxa"/>
          </w:tcPr>
          <w:p w14:paraId="427C6B9E" w14:textId="77777777" w:rsidR="004D3E2B" w:rsidRPr="00143F34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A395514" w14:textId="4673F0D6" w:rsidR="004D3E2B" w:rsidRPr="00143F34" w:rsidRDefault="00131C8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481C173" w14:textId="77777777" w:rsidR="004D3E2B" w:rsidRPr="00143F34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3" w:type="dxa"/>
          </w:tcPr>
          <w:p w14:paraId="40E722CF" w14:textId="2586FF88" w:rsidR="004D3E2B" w:rsidRPr="00143F34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1,00</w:t>
            </w:r>
            <w:r w:rsidR="00131C8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D3E2B" w:rsidRPr="00757917" w14:paraId="08FC9C84" w14:textId="77777777" w:rsidTr="009E2482">
        <w:trPr>
          <w:trHeight w:val="235"/>
        </w:trPr>
        <w:tc>
          <w:tcPr>
            <w:tcW w:w="4140" w:type="dxa"/>
          </w:tcPr>
          <w:p w14:paraId="63B01639" w14:textId="77777777" w:rsidR="004D3E2B" w:rsidRPr="001F76E4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</w:tcPr>
          <w:p w14:paraId="75518443" w14:textId="77777777" w:rsidR="004D3E2B" w:rsidRPr="001F76E4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34BEC55" w14:textId="77777777" w:rsidR="004D3E2B" w:rsidRPr="001F76E4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66B99" w14:textId="191F1FEF" w:rsidR="004D3E2B" w:rsidRPr="001F76E4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4A8394" w14:textId="77777777" w:rsidR="004D3E2B" w:rsidRPr="001F76E4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3" w:type="dxa"/>
          </w:tcPr>
          <w:p w14:paraId="04A6AB0C" w14:textId="77777777" w:rsidR="004D3E2B" w:rsidRPr="001F76E4" w:rsidRDefault="004D3E2B" w:rsidP="004D3E2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1287A" w:rsidRPr="00757917" w14:paraId="2CF8E7C7" w14:textId="77777777" w:rsidTr="00A1287A">
        <w:trPr>
          <w:trHeight w:val="235"/>
        </w:trPr>
        <w:tc>
          <w:tcPr>
            <w:tcW w:w="4140" w:type="dxa"/>
          </w:tcPr>
          <w:p w14:paraId="24FFB5CC" w14:textId="77777777" w:rsidR="00A1287A" w:rsidRPr="001F76E4" w:rsidRDefault="00A1287A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</w:tcPr>
          <w:p w14:paraId="00EE0949" w14:textId="77777777" w:rsidR="00A1287A" w:rsidRPr="001F76E4" w:rsidRDefault="00A1287A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6E6F582" w14:textId="77777777" w:rsidR="00A1287A" w:rsidRPr="001F76E4" w:rsidRDefault="00A1287A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655AB7" w14:textId="77777777" w:rsidR="00A1287A" w:rsidRDefault="00A1287A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55DF4B" w14:textId="77777777" w:rsidR="00A1287A" w:rsidRPr="001F76E4" w:rsidRDefault="00A1287A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3" w:type="dxa"/>
          </w:tcPr>
          <w:p w14:paraId="45641EA8" w14:textId="77777777" w:rsidR="00A1287A" w:rsidRPr="001F76E4" w:rsidRDefault="00A1287A" w:rsidP="004D3E2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E74F5" w:rsidRPr="00757917" w14:paraId="113C44ED" w14:textId="77777777" w:rsidTr="00A1287A">
        <w:trPr>
          <w:trHeight w:val="235"/>
        </w:trPr>
        <w:tc>
          <w:tcPr>
            <w:tcW w:w="4140" w:type="dxa"/>
          </w:tcPr>
          <w:p w14:paraId="0F5D0635" w14:textId="77777777" w:rsidR="000E74F5" w:rsidRPr="001F76E4" w:rsidRDefault="000E74F5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</w:tcPr>
          <w:p w14:paraId="7EC3CE4E" w14:textId="77777777" w:rsidR="000E74F5" w:rsidRPr="001F76E4" w:rsidRDefault="000E74F5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8CE893D" w14:textId="77777777" w:rsidR="000E74F5" w:rsidRPr="001F76E4" w:rsidRDefault="000E74F5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73A939" w14:textId="77777777" w:rsidR="000E74F5" w:rsidRDefault="000E74F5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2FD528" w14:textId="77777777" w:rsidR="000E74F5" w:rsidRPr="001F76E4" w:rsidRDefault="000E74F5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3" w:type="dxa"/>
          </w:tcPr>
          <w:p w14:paraId="0C115D7D" w14:textId="77777777" w:rsidR="000E74F5" w:rsidRPr="001F76E4" w:rsidRDefault="000E74F5" w:rsidP="004D3E2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E74F5" w:rsidRPr="00757917" w14:paraId="3E87957B" w14:textId="77777777" w:rsidTr="00A1287A">
        <w:trPr>
          <w:trHeight w:val="235"/>
        </w:trPr>
        <w:tc>
          <w:tcPr>
            <w:tcW w:w="4140" w:type="dxa"/>
          </w:tcPr>
          <w:p w14:paraId="79A55F19" w14:textId="77777777" w:rsidR="000E74F5" w:rsidRPr="001F76E4" w:rsidRDefault="000E74F5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</w:tcPr>
          <w:p w14:paraId="583E2955" w14:textId="77777777" w:rsidR="000E74F5" w:rsidRPr="001F76E4" w:rsidRDefault="000E74F5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3C48768" w14:textId="77777777" w:rsidR="000E74F5" w:rsidRPr="001F76E4" w:rsidRDefault="000E74F5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8B7F58" w14:textId="77777777" w:rsidR="000E74F5" w:rsidRDefault="000E74F5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A10F49" w14:textId="77777777" w:rsidR="000E74F5" w:rsidRPr="001F76E4" w:rsidRDefault="000E74F5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3" w:type="dxa"/>
          </w:tcPr>
          <w:p w14:paraId="64D445D3" w14:textId="77777777" w:rsidR="000E74F5" w:rsidRPr="001F76E4" w:rsidRDefault="000E74F5" w:rsidP="004D3E2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14:paraId="5EB9C2F9" w14:textId="77777777" w:rsidR="000E74F5" w:rsidRDefault="000E74F5">
      <w:r>
        <w:br w:type="page"/>
      </w: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530"/>
        <w:gridCol w:w="270"/>
        <w:gridCol w:w="1260"/>
        <w:gridCol w:w="270"/>
        <w:gridCol w:w="1713"/>
      </w:tblGrid>
      <w:tr w:rsidR="00FB27D1" w:rsidRPr="00757917" w14:paraId="247E1193" w14:textId="77777777" w:rsidTr="009E2482">
        <w:tc>
          <w:tcPr>
            <w:tcW w:w="4140" w:type="dxa"/>
          </w:tcPr>
          <w:p w14:paraId="11F8B19E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3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CC2B3F2" w14:textId="6F67E1A6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79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B27D1" w:rsidRPr="00757917" w14:paraId="7F73D3EB" w14:textId="77777777" w:rsidTr="009E2482">
        <w:trPr>
          <w:trHeight w:val="370"/>
        </w:trPr>
        <w:tc>
          <w:tcPr>
            <w:tcW w:w="4140" w:type="dxa"/>
          </w:tcPr>
          <w:p w14:paraId="1374F2E5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08970167" w14:textId="3D5B6181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  <w:r w:rsidR="00D46275">
              <w:rPr>
                <w:rFonts w:ascii="Angsana New" w:hAnsi="Angsana New"/>
                <w:sz w:val="30"/>
                <w:szCs w:val="30"/>
              </w:rPr>
              <w:br/>
            </w:r>
            <w:r w:rsidRPr="0075791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241D8777" w14:textId="77777777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E298CE" w14:textId="75B86ED9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  <w:r w:rsidR="00D46275">
              <w:rPr>
                <w:rFonts w:ascii="Angsana New" w:hAnsi="Angsana New"/>
                <w:sz w:val="30"/>
                <w:szCs w:val="30"/>
              </w:rPr>
              <w:br/>
            </w:r>
            <w:r w:rsidRPr="0075791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5F0CCFA1" w14:textId="77777777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hideMark/>
          </w:tcPr>
          <w:p w14:paraId="0986478E" w14:textId="3F8164A2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  <w:r w:rsidR="00D46275">
              <w:rPr>
                <w:rFonts w:ascii="Angsana New" w:hAnsi="Angsana New"/>
                <w:sz w:val="30"/>
                <w:szCs w:val="30"/>
              </w:rPr>
              <w:br/>
            </w:r>
            <w:r w:rsidRPr="0075791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FB27D1" w:rsidRPr="00757917" w14:paraId="27856F4C" w14:textId="77777777" w:rsidTr="009E2482">
        <w:trPr>
          <w:trHeight w:val="317"/>
        </w:trPr>
        <w:tc>
          <w:tcPr>
            <w:tcW w:w="4140" w:type="dxa"/>
          </w:tcPr>
          <w:p w14:paraId="1995ED90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3" w:type="dxa"/>
            <w:gridSpan w:val="5"/>
            <w:hideMark/>
          </w:tcPr>
          <w:p w14:paraId="27C76549" w14:textId="77777777" w:rsidR="00FB27D1" w:rsidRPr="00757917" w:rsidRDefault="00FB27D1" w:rsidP="00C16F58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79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27D1" w:rsidRPr="00757917" w14:paraId="7E18EF54" w14:textId="77777777" w:rsidTr="009E2482">
        <w:tc>
          <w:tcPr>
            <w:tcW w:w="4140" w:type="dxa"/>
            <w:hideMark/>
          </w:tcPr>
          <w:p w14:paraId="450B7EEA" w14:textId="69EB6C68" w:rsidR="00FB27D1" w:rsidRPr="00757917" w:rsidRDefault="00FB27D1" w:rsidP="00C16F58">
            <w:pPr>
              <w:ind w:left="-14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79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530" w:type="dxa"/>
          </w:tcPr>
          <w:p w14:paraId="6510BBB6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E13C0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489667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BEA53E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7AD5FB5C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27D1" w:rsidRPr="00757917" w14:paraId="4531D388" w14:textId="77777777" w:rsidTr="009E2482">
        <w:trPr>
          <w:trHeight w:val="353"/>
        </w:trPr>
        <w:tc>
          <w:tcPr>
            <w:tcW w:w="4140" w:type="dxa"/>
          </w:tcPr>
          <w:p w14:paraId="1DA273E9" w14:textId="32DF5320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7579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256</w:t>
            </w:r>
            <w:r w:rsidR="00335C4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7C457800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98759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6A11D0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3A200C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7EEC2AC5" w14:textId="77777777" w:rsidR="00FB27D1" w:rsidRPr="00757917" w:rsidRDefault="00FB27D1" w:rsidP="00C16F58">
            <w:pPr>
              <w:tabs>
                <w:tab w:val="clear" w:pos="680"/>
                <w:tab w:val="decimal" w:pos="612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27D1" w:rsidRPr="00757917" w14:paraId="3BCFE411" w14:textId="77777777" w:rsidTr="009E2482">
        <w:tc>
          <w:tcPr>
            <w:tcW w:w="4140" w:type="dxa"/>
          </w:tcPr>
          <w:p w14:paraId="41EEC5A5" w14:textId="6325E886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27D1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02127B5" w14:textId="61FE609C" w:rsidR="00FB27D1" w:rsidRPr="00757917" w:rsidRDefault="00523C37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(277)</w:t>
            </w:r>
          </w:p>
        </w:tc>
        <w:tc>
          <w:tcPr>
            <w:tcW w:w="270" w:type="dxa"/>
          </w:tcPr>
          <w:p w14:paraId="12FCF94A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F437A5" w14:textId="114ED4CB" w:rsidR="00FB27D1" w:rsidRPr="00757917" w:rsidRDefault="00523C37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4627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0779C8" w14:textId="77777777" w:rsidR="00FB27D1" w:rsidRPr="00757917" w:rsidRDefault="00FB27D1" w:rsidP="00FB27D1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52D7CC92" w14:textId="52046457" w:rsidR="00FB27D1" w:rsidRPr="00757917" w:rsidRDefault="00523C37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(282)</w:t>
            </w:r>
          </w:p>
        </w:tc>
      </w:tr>
      <w:tr w:rsidR="00FB27D1" w:rsidRPr="00757917" w14:paraId="4B4C6C9A" w14:textId="77777777" w:rsidTr="009E2482">
        <w:tc>
          <w:tcPr>
            <w:tcW w:w="4140" w:type="dxa"/>
            <w:hideMark/>
          </w:tcPr>
          <w:p w14:paraId="3C4AB526" w14:textId="4905C080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27D1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30" w:type="dxa"/>
          </w:tcPr>
          <w:p w14:paraId="191458C9" w14:textId="76CD1EA1" w:rsidR="00FB27D1" w:rsidRPr="00757917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57917">
              <w:rPr>
                <w:rFonts w:ascii="Angsana New" w:hAnsi="Angsana New"/>
                <w:sz w:val="30"/>
                <w:szCs w:val="30"/>
              </w:rPr>
              <w:t>(</w:t>
            </w:r>
            <w:r w:rsidR="00523C37">
              <w:rPr>
                <w:rFonts w:ascii="Angsana New" w:hAnsi="Angsana New"/>
                <w:sz w:val="30"/>
                <w:szCs w:val="30"/>
              </w:rPr>
              <w:t>33</w:t>
            </w:r>
            <w:r w:rsidRPr="007579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C9ED2AA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4048DB7" w14:textId="582657D5" w:rsidR="00FB27D1" w:rsidRPr="00757917" w:rsidRDefault="00D46275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DBD63AC" w14:textId="77777777" w:rsidR="00FB27D1" w:rsidRPr="00757917" w:rsidRDefault="00FB27D1" w:rsidP="00FB27D1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55A58E2E" w14:textId="093630D5" w:rsidR="00FB27D1" w:rsidRPr="00757917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</w:rPr>
              <w:t>(</w:t>
            </w:r>
            <w:r w:rsidR="00523C37">
              <w:rPr>
                <w:rFonts w:ascii="Angsana New" w:hAnsi="Angsana New"/>
                <w:sz w:val="30"/>
                <w:szCs w:val="30"/>
              </w:rPr>
              <w:t>28)</w:t>
            </w:r>
          </w:p>
        </w:tc>
      </w:tr>
      <w:tr w:rsidR="00FB27D1" w:rsidRPr="00757917" w14:paraId="12BEC47F" w14:textId="77777777" w:rsidTr="009E2482">
        <w:trPr>
          <w:trHeight w:val="235"/>
        </w:trPr>
        <w:tc>
          <w:tcPr>
            <w:tcW w:w="4140" w:type="dxa"/>
          </w:tcPr>
          <w:p w14:paraId="4DEF2D61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ACCF7B" w14:textId="77777777" w:rsidR="00FB27D1" w:rsidRPr="00757917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A09B71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781E56" w14:textId="77777777" w:rsidR="00FB27D1" w:rsidRPr="00757917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791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308C61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1786357D" w14:textId="77777777" w:rsidR="00FB27D1" w:rsidRPr="00757917" w:rsidRDefault="00FB27D1" w:rsidP="00FB27D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3BC1E2C" w14:textId="49062469" w:rsidR="00FB27D1" w:rsidRDefault="00FB2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3541D70" w14:textId="77777777" w:rsidR="00A267E5" w:rsidRDefault="00A26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AFB0CE" w14:textId="0FEE9DA2" w:rsidR="00FB27D1" w:rsidRDefault="00FB2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sectPr w:rsidR="00FB27D1" w:rsidSect="00B849B1"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5D9DB" w14:textId="77777777" w:rsidR="000F1945" w:rsidRDefault="000F1945" w:rsidP="00900EE2">
      <w:r>
        <w:separator/>
      </w:r>
    </w:p>
  </w:endnote>
  <w:endnote w:type="continuationSeparator" w:id="0">
    <w:p w14:paraId="7769EF9E" w14:textId="77777777" w:rsidR="000F1945" w:rsidRDefault="000F1945" w:rsidP="00900EE2">
      <w:r>
        <w:continuationSeparator/>
      </w:r>
    </w:p>
  </w:endnote>
  <w:endnote w:type="continuationNotice" w:id="1">
    <w:p w14:paraId="31544AA9" w14:textId="77777777" w:rsidR="000F1945" w:rsidRDefault="000F194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Yu Gothic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20244659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C2CA54" w14:textId="77777777" w:rsidR="007F40F3" w:rsidRPr="00721ED0" w:rsidRDefault="007F40F3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037FE" w:rsidRPr="007037FE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7131957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7B4213" w14:textId="77777777" w:rsidR="00D13ED0" w:rsidRPr="00721ED0" w:rsidRDefault="00D13ED0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037FE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B8175" w14:textId="77777777" w:rsidR="000F1945" w:rsidRDefault="000F1945" w:rsidP="00900EE2">
      <w:r>
        <w:separator/>
      </w:r>
    </w:p>
  </w:footnote>
  <w:footnote w:type="continuationSeparator" w:id="0">
    <w:p w14:paraId="6129D722" w14:textId="77777777" w:rsidR="000F1945" w:rsidRDefault="000F1945" w:rsidP="00900EE2">
      <w:r>
        <w:continuationSeparator/>
      </w:r>
    </w:p>
  </w:footnote>
  <w:footnote w:type="continuationNotice" w:id="1">
    <w:p w14:paraId="331C6B53" w14:textId="77777777" w:rsidR="000F1945" w:rsidRDefault="000F194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C19D4" w14:textId="01E71B1A" w:rsidR="00044B3C" w:rsidRPr="00DF30DC" w:rsidRDefault="00044B3C" w:rsidP="00044B3C">
    <w:pPr>
      <w:pStyle w:val="Heading6"/>
      <w:jc w:val="both"/>
      <w:rPr>
        <w:rFonts w:ascii="Angsana New" w:hAnsi="Angsana New"/>
        <w:sz w:val="32"/>
        <w:szCs w:val="32"/>
      </w:rPr>
    </w:pPr>
    <w:r w:rsidRPr="00DF30DC">
      <w:rPr>
        <w:rFonts w:ascii="Angsana New" w:hAnsi="Angsana New" w:hint="cs"/>
        <w:sz w:val="32"/>
        <w:szCs w:val="32"/>
        <w:cs/>
      </w:rPr>
      <w:t>บริษัท</w:t>
    </w:r>
    <w:r w:rsidRPr="00DF30DC">
      <w:rPr>
        <w:rFonts w:ascii="Angsana New" w:hAnsi="Angsana New"/>
        <w:sz w:val="32"/>
        <w:szCs w:val="32"/>
        <w:cs/>
      </w:rPr>
      <w:t xml:space="preserve"> </w:t>
    </w:r>
    <w:r w:rsidRPr="00DF30DC">
      <w:rPr>
        <w:rFonts w:ascii="Angsana New" w:hAnsi="Angsana New" w:hint="cs"/>
        <w:sz w:val="32"/>
        <w:szCs w:val="32"/>
        <w:cs/>
      </w:rPr>
      <w:t>เฟรเซอร์ส</w:t>
    </w:r>
    <w:r w:rsidRPr="00DF30DC">
      <w:rPr>
        <w:rFonts w:ascii="Angsana New" w:hAnsi="Angsana New"/>
        <w:sz w:val="32"/>
        <w:szCs w:val="32"/>
        <w:cs/>
      </w:rPr>
      <w:t xml:space="preserve"> </w:t>
    </w:r>
    <w:r w:rsidRPr="00DF30DC">
      <w:rPr>
        <w:rFonts w:ascii="Angsana New" w:hAnsi="Angsana New" w:hint="cs"/>
        <w:sz w:val="32"/>
        <w:szCs w:val="32"/>
        <w:cs/>
      </w:rPr>
      <w:t>พร็อพเพอร์ตี้</w:t>
    </w:r>
    <w:r w:rsidRPr="00DF30DC">
      <w:rPr>
        <w:rFonts w:ascii="Angsana New" w:hAnsi="Angsana New"/>
        <w:sz w:val="32"/>
        <w:szCs w:val="32"/>
        <w:cs/>
      </w:rPr>
      <w:t xml:space="preserve"> (</w:t>
    </w:r>
    <w:r w:rsidRPr="00DF30DC">
      <w:rPr>
        <w:rFonts w:ascii="Angsana New" w:hAnsi="Angsana New" w:hint="cs"/>
        <w:sz w:val="32"/>
        <w:szCs w:val="32"/>
        <w:cs/>
      </w:rPr>
      <w:t>ประเทศไทย</w:t>
    </w:r>
    <w:r w:rsidRPr="00DF30DC">
      <w:rPr>
        <w:rFonts w:ascii="Angsana New" w:hAnsi="Angsana New"/>
        <w:sz w:val="32"/>
        <w:szCs w:val="32"/>
        <w:cs/>
      </w:rPr>
      <w:t xml:space="preserve">) </w:t>
    </w:r>
    <w:r w:rsidRPr="00DF30DC">
      <w:rPr>
        <w:rFonts w:ascii="Angsana New" w:hAnsi="Angsana New" w:hint="cs"/>
        <w:sz w:val="32"/>
        <w:szCs w:val="32"/>
        <w:cs/>
      </w:rPr>
      <w:t>จำกัด</w:t>
    </w:r>
    <w:r w:rsidRPr="00DF30DC">
      <w:rPr>
        <w:rFonts w:ascii="Angsana New" w:hAnsi="Angsana New"/>
        <w:sz w:val="32"/>
        <w:szCs w:val="32"/>
        <w:cs/>
      </w:rPr>
      <w:t xml:space="preserve"> (</w:t>
    </w:r>
    <w:r w:rsidRPr="00DF30DC">
      <w:rPr>
        <w:rFonts w:ascii="Angsana New" w:hAnsi="Angsana New" w:hint="cs"/>
        <w:sz w:val="32"/>
        <w:szCs w:val="32"/>
        <w:cs/>
      </w:rPr>
      <w:t>มหาชน</w:t>
    </w:r>
    <w:r w:rsidRPr="00DF30DC">
      <w:rPr>
        <w:rFonts w:ascii="Angsana New" w:hAnsi="Angsana New"/>
        <w:sz w:val="32"/>
        <w:szCs w:val="32"/>
        <w:cs/>
      </w:rPr>
      <w:t xml:space="preserve">) </w:t>
    </w:r>
    <w:r w:rsidRPr="00DF30DC">
      <w:rPr>
        <w:rFonts w:ascii="Angsana New" w:hAnsi="Angsana New" w:hint="cs"/>
        <w:sz w:val="32"/>
        <w:szCs w:val="32"/>
        <w:cs/>
      </w:rPr>
      <w:t>และบริษัทย่อย</w:t>
    </w:r>
  </w:p>
  <w:p w14:paraId="2157834E" w14:textId="77777777" w:rsidR="00044B3C" w:rsidRPr="00DF30DC" w:rsidRDefault="00044B3C" w:rsidP="00044B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DF30D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F30D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9672504" w14:textId="1353A40C" w:rsidR="00533C54" w:rsidRPr="00DF30DC" w:rsidRDefault="00533C54" w:rsidP="00533C5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DF30DC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 w:rsidR="00214F3C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DF30DC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DF30DC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DF30DC">
      <w:rPr>
        <w:rFonts w:ascii="Angsana New" w:hAnsi="Angsana New"/>
        <w:bCs/>
        <w:sz w:val="32"/>
        <w:szCs w:val="32"/>
        <w:lang w:val="en-US"/>
      </w:rPr>
      <w:t>3</w:t>
    </w:r>
    <w:r w:rsidRPr="00DF30DC">
      <w:rPr>
        <w:rFonts w:ascii="Angsana New" w:hAnsi="Angsana New"/>
        <w:bCs/>
        <w:sz w:val="32"/>
        <w:szCs w:val="32"/>
        <w:lang w:val="en-US" w:bidi="th-TH"/>
      </w:rPr>
      <w:t xml:space="preserve">1 </w:t>
    </w:r>
    <w:r w:rsidR="00214F3C">
      <w:rPr>
        <w:rFonts w:ascii="Angsana New" w:hAnsi="Angsana New" w:hint="cs"/>
        <w:bCs/>
        <w:sz w:val="32"/>
        <w:szCs w:val="32"/>
        <w:cs/>
        <w:lang w:val="en-US" w:bidi="th-TH"/>
      </w:rPr>
      <w:t>มีนาคม</w:t>
    </w:r>
    <w:r w:rsidRPr="00DF30DC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DF30DC">
      <w:rPr>
        <w:rFonts w:ascii="Angsana New" w:hAnsi="Angsana New"/>
        <w:sz w:val="32"/>
        <w:szCs w:val="32"/>
        <w:lang w:val="en-US"/>
      </w:rPr>
      <w:t>256</w:t>
    </w:r>
    <w:r w:rsidR="00214F3C">
      <w:rPr>
        <w:rFonts w:ascii="Angsana New" w:hAnsi="Angsana New"/>
        <w:sz w:val="32"/>
        <w:szCs w:val="32"/>
        <w:lang w:val="en-US" w:bidi="th-TH"/>
      </w:rPr>
      <w:t>9</w:t>
    </w:r>
    <w:r w:rsidRPr="00DF30DC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CC5827">
      <w:rPr>
        <w:rFonts w:ascii="Angsana New" w:hAnsi="Angsana New"/>
        <w:sz w:val="32"/>
        <w:szCs w:val="32"/>
        <w:lang w:bidi="th-TH"/>
      </w:rPr>
      <w:t>(</w:t>
    </w:r>
    <w:r w:rsidRPr="00DF30DC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DF30DC">
      <w:rPr>
        <w:rFonts w:ascii="Angsana New" w:hAnsi="Angsana New"/>
        <w:sz w:val="32"/>
        <w:szCs w:val="32"/>
      </w:rPr>
      <w:t>)</w:t>
    </w:r>
  </w:p>
  <w:p w14:paraId="536EF31E" w14:textId="77777777" w:rsidR="00AD7484" w:rsidRPr="00DF30DC" w:rsidRDefault="00AD7484" w:rsidP="00AD7484">
    <w:pPr>
      <w:tabs>
        <w:tab w:val="left" w:pos="720"/>
      </w:tabs>
      <w:ind w:right="-43"/>
      <w:rPr>
        <w:rFonts w:ascii="Angsana New" w:hAnsi="Angsana New"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E1EAA" w14:textId="357150B6" w:rsidR="00093AA2" w:rsidRPr="004F256C" w:rsidRDefault="00093AA2" w:rsidP="00093AA2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F1B5146" w14:textId="77777777" w:rsidR="00093AA2" w:rsidRPr="005351FF" w:rsidRDefault="00093AA2" w:rsidP="00093A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914A82B" w14:textId="6D5B77AA" w:rsidR="00892D95" w:rsidRPr="005351FF" w:rsidRDefault="00892D95" w:rsidP="00892D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 w:rsidR="00705E27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4F0895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15B4C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 w:bidi="th-TH"/>
      </w:rPr>
      <w:t xml:space="preserve">1 </w:t>
    </w:r>
    <w:r w:rsidR="00705E27">
      <w:rPr>
        <w:rFonts w:ascii="Angsana New" w:hAnsi="Angsana New" w:hint="cs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415B4C">
      <w:rPr>
        <w:rFonts w:ascii="Angsana New" w:hAnsi="Angsana New"/>
        <w:sz w:val="32"/>
        <w:szCs w:val="32"/>
        <w:lang w:val="en-US"/>
      </w:rPr>
      <w:t>256</w:t>
    </w:r>
    <w:r w:rsidR="00705E27">
      <w:rPr>
        <w:rFonts w:ascii="Angsana New" w:hAnsi="Angsana New"/>
        <w:sz w:val="32"/>
        <w:szCs w:val="32"/>
        <w:lang w:val="en-US" w:bidi="th-TH"/>
      </w:rPr>
      <w:t>9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CC5827">
      <w:rPr>
        <w:rFonts w:ascii="Angsana New" w:hAnsi="Angsana New"/>
        <w:sz w:val="32"/>
        <w:szCs w:val="32"/>
        <w:lang w:bidi="th-TH"/>
      </w:rPr>
      <w:t>(</w:t>
    </w:r>
    <w:r w:rsidRPr="004F0895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4F0895">
      <w:rPr>
        <w:rFonts w:ascii="Angsana New" w:hAnsi="Angsana New"/>
        <w:sz w:val="32"/>
        <w:szCs w:val="32"/>
      </w:rPr>
      <w:t>)</w:t>
    </w:r>
  </w:p>
  <w:p w14:paraId="2367F471" w14:textId="77777777" w:rsidR="00A40972" w:rsidRPr="00892D95" w:rsidRDefault="00A40972" w:rsidP="00C078A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102965"/>
    <w:multiLevelType w:val="hybridMultilevel"/>
    <w:tmpl w:val="68CCEC96"/>
    <w:lvl w:ilvl="0" w:tplc="0409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11" w15:restartNumberingAfterBreak="0">
    <w:nsid w:val="0F48780C"/>
    <w:multiLevelType w:val="hybridMultilevel"/>
    <w:tmpl w:val="4A0E84BE"/>
    <w:lvl w:ilvl="0" w:tplc="86E460F6">
      <w:numFmt w:val="bullet"/>
      <w:lvlText w:val="-"/>
      <w:lvlJc w:val="left"/>
      <w:pPr>
        <w:ind w:left="89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2" w15:restartNumberingAfterBreak="0">
    <w:nsid w:val="1488562B"/>
    <w:multiLevelType w:val="hybridMultilevel"/>
    <w:tmpl w:val="79F06D18"/>
    <w:lvl w:ilvl="0" w:tplc="9FF63220">
      <w:numFmt w:val="bullet"/>
      <w:lvlText w:val="-"/>
      <w:lvlJc w:val="left"/>
      <w:pPr>
        <w:ind w:left="891" w:hanging="360"/>
      </w:pPr>
      <w:rPr>
        <w:rFonts w:ascii="Angsana New" w:eastAsia="SimSun" w:hAnsi="Angsana New" w:cs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B6D2B43"/>
    <w:multiLevelType w:val="hybridMultilevel"/>
    <w:tmpl w:val="D2720956"/>
    <w:lvl w:ilvl="0" w:tplc="7946F55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1037462279">
    <w:abstractNumId w:val="6"/>
  </w:num>
  <w:num w:numId="2" w16cid:durableId="293098417">
    <w:abstractNumId w:val="5"/>
  </w:num>
  <w:num w:numId="3" w16cid:durableId="1502700021">
    <w:abstractNumId w:val="9"/>
  </w:num>
  <w:num w:numId="4" w16cid:durableId="2051301760">
    <w:abstractNumId w:val="7"/>
  </w:num>
  <w:num w:numId="5" w16cid:durableId="2028679880">
    <w:abstractNumId w:val="8"/>
  </w:num>
  <w:num w:numId="6" w16cid:durableId="1823934756">
    <w:abstractNumId w:val="3"/>
  </w:num>
  <w:num w:numId="7" w16cid:durableId="385685345">
    <w:abstractNumId w:val="2"/>
  </w:num>
  <w:num w:numId="8" w16cid:durableId="948857601">
    <w:abstractNumId w:val="0"/>
  </w:num>
  <w:num w:numId="9" w16cid:durableId="1072968901">
    <w:abstractNumId w:val="1"/>
  </w:num>
  <w:num w:numId="10" w16cid:durableId="1021053221">
    <w:abstractNumId w:val="4"/>
  </w:num>
  <w:num w:numId="11" w16cid:durableId="353725531">
    <w:abstractNumId w:val="16"/>
  </w:num>
  <w:num w:numId="12" w16cid:durableId="904148385">
    <w:abstractNumId w:val="13"/>
  </w:num>
  <w:num w:numId="13" w16cid:durableId="713850268">
    <w:abstractNumId w:val="22"/>
  </w:num>
  <w:num w:numId="14" w16cid:durableId="905994907">
    <w:abstractNumId w:val="14"/>
  </w:num>
  <w:num w:numId="15" w16cid:durableId="244842523">
    <w:abstractNumId w:val="17"/>
  </w:num>
  <w:num w:numId="16" w16cid:durableId="266891448">
    <w:abstractNumId w:val="19"/>
  </w:num>
  <w:num w:numId="17" w16cid:durableId="1567455121">
    <w:abstractNumId w:val="15"/>
  </w:num>
  <w:num w:numId="18" w16cid:durableId="1150905092">
    <w:abstractNumId w:val="20"/>
  </w:num>
  <w:num w:numId="19" w16cid:durableId="1442604119">
    <w:abstractNumId w:val="18"/>
  </w:num>
  <w:num w:numId="20" w16cid:durableId="1620378722">
    <w:abstractNumId w:val="21"/>
  </w:num>
  <w:num w:numId="21" w16cid:durableId="1868324708">
    <w:abstractNumId w:val="11"/>
  </w:num>
  <w:num w:numId="22" w16cid:durableId="1615363764">
    <w:abstractNumId w:val="10"/>
  </w:num>
  <w:num w:numId="23" w16cid:durableId="354775908">
    <w:abstractNumId w:val="12"/>
  </w:num>
  <w:num w:numId="24" w16cid:durableId="1527716254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3E7"/>
    <w:rsid w:val="0000050C"/>
    <w:rsid w:val="00000519"/>
    <w:rsid w:val="0000072B"/>
    <w:rsid w:val="0000095D"/>
    <w:rsid w:val="00000D60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F9D"/>
    <w:rsid w:val="00001FFD"/>
    <w:rsid w:val="00002198"/>
    <w:rsid w:val="00002240"/>
    <w:rsid w:val="000022B1"/>
    <w:rsid w:val="00002377"/>
    <w:rsid w:val="00002378"/>
    <w:rsid w:val="00002620"/>
    <w:rsid w:val="000027DB"/>
    <w:rsid w:val="0000291C"/>
    <w:rsid w:val="00002A9D"/>
    <w:rsid w:val="00002B1F"/>
    <w:rsid w:val="00002E24"/>
    <w:rsid w:val="00002F34"/>
    <w:rsid w:val="0000308E"/>
    <w:rsid w:val="000030BE"/>
    <w:rsid w:val="00003212"/>
    <w:rsid w:val="000033B7"/>
    <w:rsid w:val="000034C3"/>
    <w:rsid w:val="000036AC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570"/>
    <w:rsid w:val="0000460F"/>
    <w:rsid w:val="00004670"/>
    <w:rsid w:val="00004681"/>
    <w:rsid w:val="0000468B"/>
    <w:rsid w:val="00004CF2"/>
    <w:rsid w:val="00004F0C"/>
    <w:rsid w:val="00005193"/>
    <w:rsid w:val="00005223"/>
    <w:rsid w:val="00005444"/>
    <w:rsid w:val="00005497"/>
    <w:rsid w:val="000055B8"/>
    <w:rsid w:val="000056C3"/>
    <w:rsid w:val="000058E3"/>
    <w:rsid w:val="00005B19"/>
    <w:rsid w:val="00005BE0"/>
    <w:rsid w:val="00005EA5"/>
    <w:rsid w:val="00005FD3"/>
    <w:rsid w:val="00005FF5"/>
    <w:rsid w:val="00006524"/>
    <w:rsid w:val="00006700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6FE6"/>
    <w:rsid w:val="000070FA"/>
    <w:rsid w:val="0000721C"/>
    <w:rsid w:val="00007242"/>
    <w:rsid w:val="00007598"/>
    <w:rsid w:val="00007657"/>
    <w:rsid w:val="00007694"/>
    <w:rsid w:val="0000777D"/>
    <w:rsid w:val="000078C6"/>
    <w:rsid w:val="000078D1"/>
    <w:rsid w:val="000079AB"/>
    <w:rsid w:val="00007BC8"/>
    <w:rsid w:val="00007C5E"/>
    <w:rsid w:val="00007EAA"/>
    <w:rsid w:val="00007F2C"/>
    <w:rsid w:val="0001004E"/>
    <w:rsid w:val="000101FF"/>
    <w:rsid w:val="000102D1"/>
    <w:rsid w:val="0001035F"/>
    <w:rsid w:val="00010522"/>
    <w:rsid w:val="00010809"/>
    <w:rsid w:val="0001083E"/>
    <w:rsid w:val="00010897"/>
    <w:rsid w:val="0001089D"/>
    <w:rsid w:val="000108FE"/>
    <w:rsid w:val="00010959"/>
    <w:rsid w:val="00010B65"/>
    <w:rsid w:val="00010C30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BE0"/>
    <w:rsid w:val="00011C53"/>
    <w:rsid w:val="00011E4B"/>
    <w:rsid w:val="00011F78"/>
    <w:rsid w:val="00011FE4"/>
    <w:rsid w:val="00011FFA"/>
    <w:rsid w:val="00012299"/>
    <w:rsid w:val="000124DA"/>
    <w:rsid w:val="000125B8"/>
    <w:rsid w:val="0001260E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883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4CC0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7F"/>
    <w:rsid w:val="000159CD"/>
    <w:rsid w:val="00015A45"/>
    <w:rsid w:val="00015C25"/>
    <w:rsid w:val="00015E87"/>
    <w:rsid w:val="000160C6"/>
    <w:rsid w:val="0001622C"/>
    <w:rsid w:val="000162AE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C4"/>
    <w:rsid w:val="000200D7"/>
    <w:rsid w:val="0002021A"/>
    <w:rsid w:val="0002025E"/>
    <w:rsid w:val="00020346"/>
    <w:rsid w:val="0002044F"/>
    <w:rsid w:val="00020696"/>
    <w:rsid w:val="000207DE"/>
    <w:rsid w:val="000208BB"/>
    <w:rsid w:val="000208CF"/>
    <w:rsid w:val="00020BF1"/>
    <w:rsid w:val="00020D4A"/>
    <w:rsid w:val="000210E2"/>
    <w:rsid w:val="000210EB"/>
    <w:rsid w:val="000212EB"/>
    <w:rsid w:val="00021364"/>
    <w:rsid w:val="000214E7"/>
    <w:rsid w:val="000216E8"/>
    <w:rsid w:val="00021763"/>
    <w:rsid w:val="000218F4"/>
    <w:rsid w:val="00021999"/>
    <w:rsid w:val="000219FD"/>
    <w:rsid w:val="00021B0B"/>
    <w:rsid w:val="00021CC2"/>
    <w:rsid w:val="00021F18"/>
    <w:rsid w:val="00022155"/>
    <w:rsid w:val="0002234D"/>
    <w:rsid w:val="000225D0"/>
    <w:rsid w:val="000225F3"/>
    <w:rsid w:val="0002263F"/>
    <w:rsid w:val="000226BF"/>
    <w:rsid w:val="000226E4"/>
    <w:rsid w:val="000227E9"/>
    <w:rsid w:val="000228E5"/>
    <w:rsid w:val="0002294B"/>
    <w:rsid w:val="000229F6"/>
    <w:rsid w:val="00022A1A"/>
    <w:rsid w:val="00022B6D"/>
    <w:rsid w:val="00022BE3"/>
    <w:rsid w:val="00022CA1"/>
    <w:rsid w:val="00022DA5"/>
    <w:rsid w:val="0002316D"/>
    <w:rsid w:val="000233A3"/>
    <w:rsid w:val="000235ED"/>
    <w:rsid w:val="000237A3"/>
    <w:rsid w:val="00023855"/>
    <w:rsid w:val="0002389C"/>
    <w:rsid w:val="000238D0"/>
    <w:rsid w:val="000239AD"/>
    <w:rsid w:val="00023AA6"/>
    <w:rsid w:val="00023C68"/>
    <w:rsid w:val="00023D40"/>
    <w:rsid w:val="00024242"/>
    <w:rsid w:val="0002426B"/>
    <w:rsid w:val="0002435A"/>
    <w:rsid w:val="000244E0"/>
    <w:rsid w:val="000245AD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3BA"/>
    <w:rsid w:val="000264D2"/>
    <w:rsid w:val="000267DC"/>
    <w:rsid w:val="0002694E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A7F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5D3"/>
    <w:rsid w:val="00030604"/>
    <w:rsid w:val="0003063B"/>
    <w:rsid w:val="0003064E"/>
    <w:rsid w:val="00030661"/>
    <w:rsid w:val="000306FD"/>
    <w:rsid w:val="000307C9"/>
    <w:rsid w:val="00030ABC"/>
    <w:rsid w:val="00030D77"/>
    <w:rsid w:val="00030E00"/>
    <w:rsid w:val="00031096"/>
    <w:rsid w:val="00031172"/>
    <w:rsid w:val="00031270"/>
    <w:rsid w:val="000312F7"/>
    <w:rsid w:val="00031300"/>
    <w:rsid w:val="0003137A"/>
    <w:rsid w:val="000313B6"/>
    <w:rsid w:val="00031408"/>
    <w:rsid w:val="000314C1"/>
    <w:rsid w:val="000314FA"/>
    <w:rsid w:val="000316F0"/>
    <w:rsid w:val="00031791"/>
    <w:rsid w:val="00031A0D"/>
    <w:rsid w:val="00031A1F"/>
    <w:rsid w:val="00031C46"/>
    <w:rsid w:val="00031CD2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86"/>
    <w:rsid w:val="000327F2"/>
    <w:rsid w:val="00032825"/>
    <w:rsid w:val="00032852"/>
    <w:rsid w:val="00032C93"/>
    <w:rsid w:val="000330D2"/>
    <w:rsid w:val="000330EB"/>
    <w:rsid w:val="00033183"/>
    <w:rsid w:val="00033211"/>
    <w:rsid w:val="0003331E"/>
    <w:rsid w:val="000334BD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F3"/>
    <w:rsid w:val="0003541D"/>
    <w:rsid w:val="000354ED"/>
    <w:rsid w:val="000359B5"/>
    <w:rsid w:val="00036023"/>
    <w:rsid w:val="00036270"/>
    <w:rsid w:val="0003631F"/>
    <w:rsid w:val="00036333"/>
    <w:rsid w:val="000369DC"/>
    <w:rsid w:val="00036A39"/>
    <w:rsid w:val="00036C21"/>
    <w:rsid w:val="00036CA8"/>
    <w:rsid w:val="00036CBF"/>
    <w:rsid w:val="00036D04"/>
    <w:rsid w:val="00037095"/>
    <w:rsid w:val="000370C0"/>
    <w:rsid w:val="000370DF"/>
    <w:rsid w:val="0003723C"/>
    <w:rsid w:val="0003724C"/>
    <w:rsid w:val="00037303"/>
    <w:rsid w:val="00037416"/>
    <w:rsid w:val="000375C6"/>
    <w:rsid w:val="00037665"/>
    <w:rsid w:val="0003773C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27B"/>
    <w:rsid w:val="00040379"/>
    <w:rsid w:val="000404D2"/>
    <w:rsid w:val="000409DC"/>
    <w:rsid w:val="00040B06"/>
    <w:rsid w:val="00040B37"/>
    <w:rsid w:val="00040C52"/>
    <w:rsid w:val="00040C5A"/>
    <w:rsid w:val="00040CD9"/>
    <w:rsid w:val="00040DB4"/>
    <w:rsid w:val="00040E0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7F4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AF6"/>
    <w:rsid w:val="00043CAB"/>
    <w:rsid w:val="00043CB9"/>
    <w:rsid w:val="00043ED8"/>
    <w:rsid w:val="00043FFE"/>
    <w:rsid w:val="0004400F"/>
    <w:rsid w:val="0004404F"/>
    <w:rsid w:val="00044137"/>
    <w:rsid w:val="00044197"/>
    <w:rsid w:val="00044269"/>
    <w:rsid w:val="0004435F"/>
    <w:rsid w:val="00044567"/>
    <w:rsid w:val="00044604"/>
    <w:rsid w:val="000447B7"/>
    <w:rsid w:val="000447E8"/>
    <w:rsid w:val="00044817"/>
    <w:rsid w:val="0004481C"/>
    <w:rsid w:val="00044868"/>
    <w:rsid w:val="00044937"/>
    <w:rsid w:val="000449F5"/>
    <w:rsid w:val="00044B3C"/>
    <w:rsid w:val="00044CBA"/>
    <w:rsid w:val="00044F70"/>
    <w:rsid w:val="00045091"/>
    <w:rsid w:val="00045178"/>
    <w:rsid w:val="000452BC"/>
    <w:rsid w:val="000454C9"/>
    <w:rsid w:val="00045543"/>
    <w:rsid w:val="00045556"/>
    <w:rsid w:val="00045722"/>
    <w:rsid w:val="00045783"/>
    <w:rsid w:val="000458EE"/>
    <w:rsid w:val="00045D89"/>
    <w:rsid w:val="00045E3F"/>
    <w:rsid w:val="00045ECF"/>
    <w:rsid w:val="000460B9"/>
    <w:rsid w:val="00046369"/>
    <w:rsid w:val="000467AE"/>
    <w:rsid w:val="000467C8"/>
    <w:rsid w:val="00046801"/>
    <w:rsid w:val="00046AE8"/>
    <w:rsid w:val="00046D35"/>
    <w:rsid w:val="00046D85"/>
    <w:rsid w:val="00046E6B"/>
    <w:rsid w:val="00046F0D"/>
    <w:rsid w:val="00046F93"/>
    <w:rsid w:val="00046FBD"/>
    <w:rsid w:val="000470B1"/>
    <w:rsid w:val="0004733E"/>
    <w:rsid w:val="00047543"/>
    <w:rsid w:val="000477E5"/>
    <w:rsid w:val="0004781A"/>
    <w:rsid w:val="00047857"/>
    <w:rsid w:val="00047A3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7ED"/>
    <w:rsid w:val="0005088E"/>
    <w:rsid w:val="00050DC6"/>
    <w:rsid w:val="00050DD4"/>
    <w:rsid w:val="00050EBD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E75"/>
    <w:rsid w:val="00052ED3"/>
    <w:rsid w:val="00052F4F"/>
    <w:rsid w:val="00053079"/>
    <w:rsid w:val="000530A6"/>
    <w:rsid w:val="000530F4"/>
    <w:rsid w:val="000530F8"/>
    <w:rsid w:val="000534BE"/>
    <w:rsid w:val="000537E2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1AB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2DE"/>
    <w:rsid w:val="0005746E"/>
    <w:rsid w:val="000575A5"/>
    <w:rsid w:val="000575C9"/>
    <w:rsid w:val="00057604"/>
    <w:rsid w:val="0005765D"/>
    <w:rsid w:val="0005774C"/>
    <w:rsid w:val="000577F5"/>
    <w:rsid w:val="00057B4A"/>
    <w:rsid w:val="00057B71"/>
    <w:rsid w:val="00057C88"/>
    <w:rsid w:val="0006009D"/>
    <w:rsid w:val="000600D5"/>
    <w:rsid w:val="0006026A"/>
    <w:rsid w:val="0006026D"/>
    <w:rsid w:val="000603E4"/>
    <w:rsid w:val="0006048E"/>
    <w:rsid w:val="00060696"/>
    <w:rsid w:val="000606AF"/>
    <w:rsid w:val="000606CB"/>
    <w:rsid w:val="0006088F"/>
    <w:rsid w:val="000609DE"/>
    <w:rsid w:val="00060AC3"/>
    <w:rsid w:val="00060F41"/>
    <w:rsid w:val="000610F9"/>
    <w:rsid w:val="00061355"/>
    <w:rsid w:val="0006142D"/>
    <w:rsid w:val="0006158D"/>
    <w:rsid w:val="0006180C"/>
    <w:rsid w:val="000618C7"/>
    <w:rsid w:val="00061919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794"/>
    <w:rsid w:val="0006282E"/>
    <w:rsid w:val="000628D2"/>
    <w:rsid w:val="00062ADC"/>
    <w:rsid w:val="00062B9A"/>
    <w:rsid w:val="00062D5F"/>
    <w:rsid w:val="00062F23"/>
    <w:rsid w:val="000630AE"/>
    <w:rsid w:val="00063164"/>
    <w:rsid w:val="0006335F"/>
    <w:rsid w:val="000633B0"/>
    <w:rsid w:val="000635F9"/>
    <w:rsid w:val="0006367C"/>
    <w:rsid w:val="00063750"/>
    <w:rsid w:val="000637A9"/>
    <w:rsid w:val="0006392D"/>
    <w:rsid w:val="00063A4E"/>
    <w:rsid w:val="00063BD8"/>
    <w:rsid w:val="00064004"/>
    <w:rsid w:val="0006432D"/>
    <w:rsid w:val="00064391"/>
    <w:rsid w:val="0006448C"/>
    <w:rsid w:val="00064632"/>
    <w:rsid w:val="000647C0"/>
    <w:rsid w:val="00064971"/>
    <w:rsid w:val="00064A0B"/>
    <w:rsid w:val="00064A31"/>
    <w:rsid w:val="00064C0D"/>
    <w:rsid w:val="00064F19"/>
    <w:rsid w:val="00064FAB"/>
    <w:rsid w:val="0006508B"/>
    <w:rsid w:val="0006511B"/>
    <w:rsid w:val="000652DA"/>
    <w:rsid w:val="0006543F"/>
    <w:rsid w:val="00065508"/>
    <w:rsid w:val="000655C4"/>
    <w:rsid w:val="00065637"/>
    <w:rsid w:val="00065841"/>
    <w:rsid w:val="000658B0"/>
    <w:rsid w:val="000659A9"/>
    <w:rsid w:val="00065C59"/>
    <w:rsid w:val="00065C67"/>
    <w:rsid w:val="00065CF3"/>
    <w:rsid w:val="00065F11"/>
    <w:rsid w:val="00065FAD"/>
    <w:rsid w:val="00066042"/>
    <w:rsid w:val="00066130"/>
    <w:rsid w:val="00066147"/>
    <w:rsid w:val="00066607"/>
    <w:rsid w:val="00066636"/>
    <w:rsid w:val="000666E2"/>
    <w:rsid w:val="000668FF"/>
    <w:rsid w:val="00066C32"/>
    <w:rsid w:val="00066D22"/>
    <w:rsid w:val="00066ECE"/>
    <w:rsid w:val="00066FC3"/>
    <w:rsid w:val="00067032"/>
    <w:rsid w:val="000670F6"/>
    <w:rsid w:val="00067752"/>
    <w:rsid w:val="000677DA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7005E"/>
    <w:rsid w:val="000701DE"/>
    <w:rsid w:val="00070235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A30"/>
    <w:rsid w:val="00071A85"/>
    <w:rsid w:val="00071E21"/>
    <w:rsid w:val="00072162"/>
    <w:rsid w:val="0007217C"/>
    <w:rsid w:val="00072261"/>
    <w:rsid w:val="00072310"/>
    <w:rsid w:val="00072311"/>
    <w:rsid w:val="000723F1"/>
    <w:rsid w:val="00072437"/>
    <w:rsid w:val="00072490"/>
    <w:rsid w:val="00072519"/>
    <w:rsid w:val="000726C1"/>
    <w:rsid w:val="000728DA"/>
    <w:rsid w:val="000728E7"/>
    <w:rsid w:val="00072983"/>
    <w:rsid w:val="000729E3"/>
    <w:rsid w:val="00072C16"/>
    <w:rsid w:val="00072C70"/>
    <w:rsid w:val="00072D7A"/>
    <w:rsid w:val="00072D9D"/>
    <w:rsid w:val="00072FDB"/>
    <w:rsid w:val="0007310B"/>
    <w:rsid w:val="00073165"/>
    <w:rsid w:val="00073204"/>
    <w:rsid w:val="00073353"/>
    <w:rsid w:val="000733C7"/>
    <w:rsid w:val="00073597"/>
    <w:rsid w:val="000736F9"/>
    <w:rsid w:val="0007370E"/>
    <w:rsid w:val="00073A0F"/>
    <w:rsid w:val="00073BB5"/>
    <w:rsid w:val="00073C53"/>
    <w:rsid w:val="00073D91"/>
    <w:rsid w:val="00073FE1"/>
    <w:rsid w:val="00074018"/>
    <w:rsid w:val="00074247"/>
    <w:rsid w:val="00074264"/>
    <w:rsid w:val="0007432E"/>
    <w:rsid w:val="000743C3"/>
    <w:rsid w:val="00074552"/>
    <w:rsid w:val="000746A1"/>
    <w:rsid w:val="0007477B"/>
    <w:rsid w:val="000747AA"/>
    <w:rsid w:val="00074AF0"/>
    <w:rsid w:val="00074B91"/>
    <w:rsid w:val="00074BDE"/>
    <w:rsid w:val="00074C0D"/>
    <w:rsid w:val="00074D28"/>
    <w:rsid w:val="00074D9C"/>
    <w:rsid w:val="00075084"/>
    <w:rsid w:val="00075523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3D"/>
    <w:rsid w:val="0007685B"/>
    <w:rsid w:val="000768D2"/>
    <w:rsid w:val="0007697F"/>
    <w:rsid w:val="000769EC"/>
    <w:rsid w:val="00076A3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98"/>
    <w:rsid w:val="000772D4"/>
    <w:rsid w:val="00077551"/>
    <w:rsid w:val="000775BF"/>
    <w:rsid w:val="0007768E"/>
    <w:rsid w:val="000779B4"/>
    <w:rsid w:val="00077B8E"/>
    <w:rsid w:val="00077C7D"/>
    <w:rsid w:val="00077CC7"/>
    <w:rsid w:val="00077FB5"/>
    <w:rsid w:val="000800C8"/>
    <w:rsid w:val="00080165"/>
    <w:rsid w:val="000802E6"/>
    <w:rsid w:val="0008040B"/>
    <w:rsid w:val="00080420"/>
    <w:rsid w:val="000804E9"/>
    <w:rsid w:val="000804FA"/>
    <w:rsid w:val="000807D0"/>
    <w:rsid w:val="000808DA"/>
    <w:rsid w:val="00080904"/>
    <w:rsid w:val="0008094A"/>
    <w:rsid w:val="00080C0A"/>
    <w:rsid w:val="00080E88"/>
    <w:rsid w:val="00080F30"/>
    <w:rsid w:val="00081212"/>
    <w:rsid w:val="000812A3"/>
    <w:rsid w:val="00081715"/>
    <w:rsid w:val="000817C9"/>
    <w:rsid w:val="000817D7"/>
    <w:rsid w:val="00081898"/>
    <w:rsid w:val="00081A10"/>
    <w:rsid w:val="00081B55"/>
    <w:rsid w:val="00081BBB"/>
    <w:rsid w:val="00081C49"/>
    <w:rsid w:val="00081CC7"/>
    <w:rsid w:val="00081CF7"/>
    <w:rsid w:val="00081D3F"/>
    <w:rsid w:val="00081F86"/>
    <w:rsid w:val="0008214C"/>
    <w:rsid w:val="00082307"/>
    <w:rsid w:val="0008238D"/>
    <w:rsid w:val="0008241A"/>
    <w:rsid w:val="00082562"/>
    <w:rsid w:val="000825EF"/>
    <w:rsid w:val="0008283A"/>
    <w:rsid w:val="00082A47"/>
    <w:rsid w:val="00082ABB"/>
    <w:rsid w:val="00082B53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56C"/>
    <w:rsid w:val="000836D3"/>
    <w:rsid w:val="000837A8"/>
    <w:rsid w:val="00083988"/>
    <w:rsid w:val="00083B42"/>
    <w:rsid w:val="00083B65"/>
    <w:rsid w:val="00083CC4"/>
    <w:rsid w:val="00083DDB"/>
    <w:rsid w:val="00083DF7"/>
    <w:rsid w:val="0008412A"/>
    <w:rsid w:val="00084434"/>
    <w:rsid w:val="00084506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5C4"/>
    <w:rsid w:val="0008571B"/>
    <w:rsid w:val="00085A22"/>
    <w:rsid w:val="00085B99"/>
    <w:rsid w:val="00085C9C"/>
    <w:rsid w:val="00085CA6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21D"/>
    <w:rsid w:val="00087449"/>
    <w:rsid w:val="0008760C"/>
    <w:rsid w:val="0008792E"/>
    <w:rsid w:val="00087AA5"/>
    <w:rsid w:val="00087B8A"/>
    <w:rsid w:val="00087B9C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EEE"/>
    <w:rsid w:val="00090FDB"/>
    <w:rsid w:val="00091052"/>
    <w:rsid w:val="0009115D"/>
    <w:rsid w:val="000911E1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1F04"/>
    <w:rsid w:val="00092553"/>
    <w:rsid w:val="0009260C"/>
    <w:rsid w:val="0009267B"/>
    <w:rsid w:val="000926A0"/>
    <w:rsid w:val="00092730"/>
    <w:rsid w:val="000927A7"/>
    <w:rsid w:val="000929F8"/>
    <w:rsid w:val="00092A1F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AA2"/>
    <w:rsid w:val="00093DDA"/>
    <w:rsid w:val="00093EB6"/>
    <w:rsid w:val="00093F3E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50AD"/>
    <w:rsid w:val="00095238"/>
    <w:rsid w:val="00095354"/>
    <w:rsid w:val="00095444"/>
    <w:rsid w:val="0009546C"/>
    <w:rsid w:val="000954F7"/>
    <w:rsid w:val="00095510"/>
    <w:rsid w:val="0009569B"/>
    <w:rsid w:val="00095B11"/>
    <w:rsid w:val="00095CBA"/>
    <w:rsid w:val="00095CC4"/>
    <w:rsid w:val="00095CD4"/>
    <w:rsid w:val="00095CDA"/>
    <w:rsid w:val="00095F2F"/>
    <w:rsid w:val="00096015"/>
    <w:rsid w:val="00096028"/>
    <w:rsid w:val="000962B9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6A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1BB"/>
    <w:rsid w:val="000A1486"/>
    <w:rsid w:val="000A163E"/>
    <w:rsid w:val="000A16AB"/>
    <w:rsid w:val="000A18A1"/>
    <w:rsid w:val="000A19F3"/>
    <w:rsid w:val="000A1AFB"/>
    <w:rsid w:val="000A1BA6"/>
    <w:rsid w:val="000A1E3E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104"/>
    <w:rsid w:val="000A31D6"/>
    <w:rsid w:val="000A31D7"/>
    <w:rsid w:val="000A3220"/>
    <w:rsid w:val="000A3407"/>
    <w:rsid w:val="000A36C3"/>
    <w:rsid w:val="000A36C7"/>
    <w:rsid w:val="000A36CE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43"/>
    <w:rsid w:val="000A4668"/>
    <w:rsid w:val="000A46FC"/>
    <w:rsid w:val="000A47A5"/>
    <w:rsid w:val="000A48E9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28"/>
    <w:rsid w:val="000A5D30"/>
    <w:rsid w:val="000A5FF6"/>
    <w:rsid w:val="000A6127"/>
    <w:rsid w:val="000A6216"/>
    <w:rsid w:val="000A6270"/>
    <w:rsid w:val="000A6396"/>
    <w:rsid w:val="000A657B"/>
    <w:rsid w:val="000A665A"/>
    <w:rsid w:val="000A681F"/>
    <w:rsid w:val="000A683F"/>
    <w:rsid w:val="000A6913"/>
    <w:rsid w:val="000A6AA8"/>
    <w:rsid w:val="000A6D49"/>
    <w:rsid w:val="000A6E37"/>
    <w:rsid w:val="000A70D5"/>
    <w:rsid w:val="000A711B"/>
    <w:rsid w:val="000A727C"/>
    <w:rsid w:val="000A727E"/>
    <w:rsid w:val="000A72CC"/>
    <w:rsid w:val="000A7365"/>
    <w:rsid w:val="000A761E"/>
    <w:rsid w:val="000A7961"/>
    <w:rsid w:val="000A79D8"/>
    <w:rsid w:val="000A7AE4"/>
    <w:rsid w:val="000A7C66"/>
    <w:rsid w:val="000A7C7D"/>
    <w:rsid w:val="000A7D6E"/>
    <w:rsid w:val="000A7E49"/>
    <w:rsid w:val="000A7E5A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AE7"/>
    <w:rsid w:val="000B0B6E"/>
    <w:rsid w:val="000B10E5"/>
    <w:rsid w:val="000B1116"/>
    <w:rsid w:val="000B146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2AB6"/>
    <w:rsid w:val="000B2ABA"/>
    <w:rsid w:val="000B30AE"/>
    <w:rsid w:val="000B30DC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CCB"/>
    <w:rsid w:val="000B4D7C"/>
    <w:rsid w:val="000B4F3F"/>
    <w:rsid w:val="000B507D"/>
    <w:rsid w:val="000B53DE"/>
    <w:rsid w:val="000B54B4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B5"/>
    <w:rsid w:val="000B64BB"/>
    <w:rsid w:val="000B65DC"/>
    <w:rsid w:val="000B65DE"/>
    <w:rsid w:val="000B670F"/>
    <w:rsid w:val="000B67CE"/>
    <w:rsid w:val="000B67D1"/>
    <w:rsid w:val="000B681B"/>
    <w:rsid w:val="000B68B2"/>
    <w:rsid w:val="000B6B51"/>
    <w:rsid w:val="000B6C8E"/>
    <w:rsid w:val="000B6E20"/>
    <w:rsid w:val="000B6E36"/>
    <w:rsid w:val="000B7131"/>
    <w:rsid w:val="000B74C5"/>
    <w:rsid w:val="000B76DB"/>
    <w:rsid w:val="000B771B"/>
    <w:rsid w:val="000B7854"/>
    <w:rsid w:val="000B7869"/>
    <w:rsid w:val="000B78AA"/>
    <w:rsid w:val="000B79BF"/>
    <w:rsid w:val="000B7F21"/>
    <w:rsid w:val="000B7FD3"/>
    <w:rsid w:val="000C005E"/>
    <w:rsid w:val="000C023C"/>
    <w:rsid w:val="000C024F"/>
    <w:rsid w:val="000C025A"/>
    <w:rsid w:val="000C04CE"/>
    <w:rsid w:val="000C0541"/>
    <w:rsid w:val="000C06FD"/>
    <w:rsid w:val="000C09B2"/>
    <w:rsid w:val="000C0A74"/>
    <w:rsid w:val="000C0B99"/>
    <w:rsid w:val="000C0BE3"/>
    <w:rsid w:val="000C0EFF"/>
    <w:rsid w:val="000C0F10"/>
    <w:rsid w:val="000C1015"/>
    <w:rsid w:val="000C1060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889"/>
    <w:rsid w:val="000C3917"/>
    <w:rsid w:val="000C39B3"/>
    <w:rsid w:val="000C3A48"/>
    <w:rsid w:val="000C3AD4"/>
    <w:rsid w:val="000C3BA8"/>
    <w:rsid w:val="000C3E4F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4F9A"/>
    <w:rsid w:val="000C527E"/>
    <w:rsid w:val="000C5287"/>
    <w:rsid w:val="000C550E"/>
    <w:rsid w:val="000C55AB"/>
    <w:rsid w:val="000C58A4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E83"/>
    <w:rsid w:val="000C6F6E"/>
    <w:rsid w:val="000C6FE9"/>
    <w:rsid w:val="000C724F"/>
    <w:rsid w:val="000C76FE"/>
    <w:rsid w:val="000C77EB"/>
    <w:rsid w:val="000C7804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5CC"/>
    <w:rsid w:val="000D06A0"/>
    <w:rsid w:val="000D06C9"/>
    <w:rsid w:val="000D075B"/>
    <w:rsid w:val="000D0A81"/>
    <w:rsid w:val="000D0B19"/>
    <w:rsid w:val="000D0C5C"/>
    <w:rsid w:val="000D0CB7"/>
    <w:rsid w:val="000D0DA2"/>
    <w:rsid w:val="000D0FDA"/>
    <w:rsid w:val="000D10EC"/>
    <w:rsid w:val="000D14B5"/>
    <w:rsid w:val="000D1546"/>
    <w:rsid w:val="000D18D7"/>
    <w:rsid w:val="000D198F"/>
    <w:rsid w:val="000D1C3D"/>
    <w:rsid w:val="000D1C4D"/>
    <w:rsid w:val="000D1CCF"/>
    <w:rsid w:val="000D1E86"/>
    <w:rsid w:val="000D200B"/>
    <w:rsid w:val="000D2162"/>
    <w:rsid w:val="000D2190"/>
    <w:rsid w:val="000D21B9"/>
    <w:rsid w:val="000D22D7"/>
    <w:rsid w:val="000D2389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175"/>
    <w:rsid w:val="000D3240"/>
    <w:rsid w:val="000D3393"/>
    <w:rsid w:val="000D33CC"/>
    <w:rsid w:val="000D3401"/>
    <w:rsid w:val="000D340E"/>
    <w:rsid w:val="000D3580"/>
    <w:rsid w:val="000D36FB"/>
    <w:rsid w:val="000D3706"/>
    <w:rsid w:val="000D382B"/>
    <w:rsid w:val="000D3919"/>
    <w:rsid w:val="000D3A65"/>
    <w:rsid w:val="000D3CDD"/>
    <w:rsid w:val="000D3CE6"/>
    <w:rsid w:val="000D407C"/>
    <w:rsid w:val="000D4190"/>
    <w:rsid w:val="000D428B"/>
    <w:rsid w:val="000D43C2"/>
    <w:rsid w:val="000D44CE"/>
    <w:rsid w:val="000D484A"/>
    <w:rsid w:val="000D48A0"/>
    <w:rsid w:val="000D49A4"/>
    <w:rsid w:val="000D4AAC"/>
    <w:rsid w:val="000D4D69"/>
    <w:rsid w:val="000D4EE9"/>
    <w:rsid w:val="000D4F15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C72"/>
    <w:rsid w:val="000D5D2D"/>
    <w:rsid w:val="000D5EF6"/>
    <w:rsid w:val="000D5FDD"/>
    <w:rsid w:val="000D6036"/>
    <w:rsid w:val="000D605F"/>
    <w:rsid w:val="000D62E4"/>
    <w:rsid w:val="000D62FF"/>
    <w:rsid w:val="000D6426"/>
    <w:rsid w:val="000D645B"/>
    <w:rsid w:val="000D64A0"/>
    <w:rsid w:val="000D65F2"/>
    <w:rsid w:val="000D6636"/>
    <w:rsid w:val="000D6A17"/>
    <w:rsid w:val="000D6ABB"/>
    <w:rsid w:val="000D6BB0"/>
    <w:rsid w:val="000D6DFD"/>
    <w:rsid w:val="000D6F7D"/>
    <w:rsid w:val="000D7002"/>
    <w:rsid w:val="000D7361"/>
    <w:rsid w:val="000D7378"/>
    <w:rsid w:val="000D769C"/>
    <w:rsid w:val="000D7BFE"/>
    <w:rsid w:val="000D7C4F"/>
    <w:rsid w:val="000D7C80"/>
    <w:rsid w:val="000D7D09"/>
    <w:rsid w:val="000D7FD2"/>
    <w:rsid w:val="000E00E0"/>
    <w:rsid w:val="000E01EF"/>
    <w:rsid w:val="000E0262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159"/>
    <w:rsid w:val="000E131E"/>
    <w:rsid w:val="000E16A8"/>
    <w:rsid w:val="000E16BC"/>
    <w:rsid w:val="000E1823"/>
    <w:rsid w:val="000E1BDF"/>
    <w:rsid w:val="000E1C67"/>
    <w:rsid w:val="000E1D13"/>
    <w:rsid w:val="000E1D36"/>
    <w:rsid w:val="000E1E18"/>
    <w:rsid w:val="000E20E9"/>
    <w:rsid w:val="000E243C"/>
    <w:rsid w:val="000E26EE"/>
    <w:rsid w:val="000E2A02"/>
    <w:rsid w:val="000E2A3B"/>
    <w:rsid w:val="000E2B23"/>
    <w:rsid w:val="000E2B2A"/>
    <w:rsid w:val="000E2E17"/>
    <w:rsid w:val="000E2E82"/>
    <w:rsid w:val="000E2EDF"/>
    <w:rsid w:val="000E307C"/>
    <w:rsid w:val="000E32C2"/>
    <w:rsid w:val="000E352B"/>
    <w:rsid w:val="000E3569"/>
    <w:rsid w:val="000E3592"/>
    <w:rsid w:val="000E359D"/>
    <w:rsid w:val="000E3691"/>
    <w:rsid w:val="000E3770"/>
    <w:rsid w:val="000E37CA"/>
    <w:rsid w:val="000E387B"/>
    <w:rsid w:val="000E3E14"/>
    <w:rsid w:val="000E4058"/>
    <w:rsid w:val="000E4137"/>
    <w:rsid w:val="000E415C"/>
    <w:rsid w:val="000E432E"/>
    <w:rsid w:val="000E435C"/>
    <w:rsid w:val="000E43A0"/>
    <w:rsid w:val="000E4512"/>
    <w:rsid w:val="000E4581"/>
    <w:rsid w:val="000E4847"/>
    <w:rsid w:val="000E48CD"/>
    <w:rsid w:val="000E4911"/>
    <w:rsid w:val="000E4999"/>
    <w:rsid w:val="000E4CB3"/>
    <w:rsid w:val="000E4D87"/>
    <w:rsid w:val="000E4DBE"/>
    <w:rsid w:val="000E4E0B"/>
    <w:rsid w:val="000E4F05"/>
    <w:rsid w:val="000E5399"/>
    <w:rsid w:val="000E53A2"/>
    <w:rsid w:val="000E558D"/>
    <w:rsid w:val="000E5648"/>
    <w:rsid w:val="000E564C"/>
    <w:rsid w:val="000E58DB"/>
    <w:rsid w:val="000E5942"/>
    <w:rsid w:val="000E5950"/>
    <w:rsid w:val="000E5A9C"/>
    <w:rsid w:val="000E5C43"/>
    <w:rsid w:val="000E5E39"/>
    <w:rsid w:val="000E6186"/>
    <w:rsid w:val="000E626A"/>
    <w:rsid w:val="000E626B"/>
    <w:rsid w:val="000E6305"/>
    <w:rsid w:val="000E6337"/>
    <w:rsid w:val="000E6623"/>
    <w:rsid w:val="000E66A9"/>
    <w:rsid w:val="000E671D"/>
    <w:rsid w:val="000E682E"/>
    <w:rsid w:val="000E6862"/>
    <w:rsid w:val="000E6909"/>
    <w:rsid w:val="000E6E2C"/>
    <w:rsid w:val="000E6F12"/>
    <w:rsid w:val="000E6FF4"/>
    <w:rsid w:val="000E6FF6"/>
    <w:rsid w:val="000E6FF7"/>
    <w:rsid w:val="000E7218"/>
    <w:rsid w:val="000E7219"/>
    <w:rsid w:val="000E7228"/>
    <w:rsid w:val="000E73C3"/>
    <w:rsid w:val="000E7420"/>
    <w:rsid w:val="000E74F5"/>
    <w:rsid w:val="000E76A7"/>
    <w:rsid w:val="000E7AD9"/>
    <w:rsid w:val="000E7B40"/>
    <w:rsid w:val="000E7BF5"/>
    <w:rsid w:val="000E7CDF"/>
    <w:rsid w:val="000E7D89"/>
    <w:rsid w:val="000F0021"/>
    <w:rsid w:val="000F0154"/>
    <w:rsid w:val="000F0213"/>
    <w:rsid w:val="000F0273"/>
    <w:rsid w:val="000F0539"/>
    <w:rsid w:val="000F05E9"/>
    <w:rsid w:val="000F066A"/>
    <w:rsid w:val="000F06C7"/>
    <w:rsid w:val="000F0C14"/>
    <w:rsid w:val="000F0FD2"/>
    <w:rsid w:val="000F1208"/>
    <w:rsid w:val="000F12BE"/>
    <w:rsid w:val="000F12D8"/>
    <w:rsid w:val="000F1342"/>
    <w:rsid w:val="000F14B6"/>
    <w:rsid w:val="000F1630"/>
    <w:rsid w:val="000F16C4"/>
    <w:rsid w:val="000F16D0"/>
    <w:rsid w:val="000F1774"/>
    <w:rsid w:val="000F1857"/>
    <w:rsid w:val="000F1945"/>
    <w:rsid w:val="000F19F9"/>
    <w:rsid w:val="000F1A4E"/>
    <w:rsid w:val="000F1C0A"/>
    <w:rsid w:val="000F1F5D"/>
    <w:rsid w:val="000F2320"/>
    <w:rsid w:val="000F24BC"/>
    <w:rsid w:val="000F253C"/>
    <w:rsid w:val="000F25CD"/>
    <w:rsid w:val="000F26F4"/>
    <w:rsid w:val="000F29E1"/>
    <w:rsid w:val="000F2E48"/>
    <w:rsid w:val="000F2EC5"/>
    <w:rsid w:val="000F2F2E"/>
    <w:rsid w:val="000F2F57"/>
    <w:rsid w:val="000F2FCE"/>
    <w:rsid w:val="000F3200"/>
    <w:rsid w:val="000F327B"/>
    <w:rsid w:val="000F353A"/>
    <w:rsid w:val="000F35C5"/>
    <w:rsid w:val="000F35C9"/>
    <w:rsid w:val="000F35CB"/>
    <w:rsid w:val="000F35F1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2E8"/>
    <w:rsid w:val="000F4448"/>
    <w:rsid w:val="000F4510"/>
    <w:rsid w:val="000F461D"/>
    <w:rsid w:val="000F4B4F"/>
    <w:rsid w:val="000F4C0E"/>
    <w:rsid w:val="000F4D31"/>
    <w:rsid w:val="000F4DAF"/>
    <w:rsid w:val="000F4ED4"/>
    <w:rsid w:val="000F5127"/>
    <w:rsid w:val="000F5155"/>
    <w:rsid w:val="000F522B"/>
    <w:rsid w:val="000F528C"/>
    <w:rsid w:val="000F54A0"/>
    <w:rsid w:val="000F5626"/>
    <w:rsid w:val="000F5759"/>
    <w:rsid w:val="000F58B4"/>
    <w:rsid w:val="000F5928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55B"/>
    <w:rsid w:val="000F6616"/>
    <w:rsid w:val="000F6776"/>
    <w:rsid w:val="000F680B"/>
    <w:rsid w:val="000F6BD9"/>
    <w:rsid w:val="000F6C4A"/>
    <w:rsid w:val="000F6F35"/>
    <w:rsid w:val="000F6FAE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32"/>
    <w:rsid w:val="001005A7"/>
    <w:rsid w:val="00100804"/>
    <w:rsid w:val="00100866"/>
    <w:rsid w:val="00100A72"/>
    <w:rsid w:val="00100DC3"/>
    <w:rsid w:val="00100E3F"/>
    <w:rsid w:val="00101003"/>
    <w:rsid w:val="001011DB"/>
    <w:rsid w:val="001012E0"/>
    <w:rsid w:val="0010140E"/>
    <w:rsid w:val="001014A1"/>
    <w:rsid w:val="001014C1"/>
    <w:rsid w:val="00101513"/>
    <w:rsid w:val="00101539"/>
    <w:rsid w:val="0010154A"/>
    <w:rsid w:val="001015DD"/>
    <w:rsid w:val="00101739"/>
    <w:rsid w:val="00101978"/>
    <w:rsid w:val="00101C17"/>
    <w:rsid w:val="00101CEA"/>
    <w:rsid w:val="00101DB0"/>
    <w:rsid w:val="00101F54"/>
    <w:rsid w:val="0010204A"/>
    <w:rsid w:val="001021AC"/>
    <w:rsid w:val="001021CD"/>
    <w:rsid w:val="001021DB"/>
    <w:rsid w:val="00102399"/>
    <w:rsid w:val="0010243D"/>
    <w:rsid w:val="0010280E"/>
    <w:rsid w:val="001028B3"/>
    <w:rsid w:val="00102BE6"/>
    <w:rsid w:val="00103466"/>
    <w:rsid w:val="00103548"/>
    <w:rsid w:val="00103954"/>
    <w:rsid w:val="00103C3B"/>
    <w:rsid w:val="00103D0D"/>
    <w:rsid w:val="00103D70"/>
    <w:rsid w:val="00103DB7"/>
    <w:rsid w:val="00103FE0"/>
    <w:rsid w:val="0010412B"/>
    <w:rsid w:val="0010426F"/>
    <w:rsid w:val="001042B5"/>
    <w:rsid w:val="0010437D"/>
    <w:rsid w:val="00104435"/>
    <w:rsid w:val="0010445E"/>
    <w:rsid w:val="001045B4"/>
    <w:rsid w:val="00104827"/>
    <w:rsid w:val="00104A69"/>
    <w:rsid w:val="00104CD5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5"/>
    <w:rsid w:val="001057F9"/>
    <w:rsid w:val="0010582B"/>
    <w:rsid w:val="00105BB0"/>
    <w:rsid w:val="00105C5A"/>
    <w:rsid w:val="00105E19"/>
    <w:rsid w:val="00105E54"/>
    <w:rsid w:val="00105F3B"/>
    <w:rsid w:val="001060A1"/>
    <w:rsid w:val="00106554"/>
    <w:rsid w:val="00106615"/>
    <w:rsid w:val="001066F5"/>
    <w:rsid w:val="0010675B"/>
    <w:rsid w:val="001067D7"/>
    <w:rsid w:val="00106847"/>
    <w:rsid w:val="00106903"/>
    <w:rsid w:val="00106C37"/>
    <w:rsid w:val="00106C38"/>
    <w:rsid w:val="00106CF8"/>
    <w:rsid w:val="00106F0E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CB"/>
    <w:rsid w:val="001102E4"/>
    <w:rsid w:val="00110357"/>
    <w:rsid w:val="001103A0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B64"/>
    <w:rsid w:val="00113D8B"/>
    <w:rsid w:val="00113D97"/>
    <w:rsid w:val="00113F4B"/>
    <w:rsid w:val="00113FF8"/>
    <w:rsid w:val="00114004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A4"/>
    <w:rsid w:val="001151B0"/>
    <w:rsid w:val="001151FC"/>
    <w:rsid w:val="00115384"/>
    <w:rsid w:val="0011547B"/>
    <w:rsid w:val="00115759"/>
    <w:rsid w:val="001157AD"/>
    <w:rsid w:val="00115817"/>
    <w:rsid w:val="00115990"/>
    <w:rsid w:val="00115A91"/>
    <w:rsid w:val="00115C22"/>
    <w:rsid w:val="00115D12"/>
    <w:rsid w:val="00115D8E"/>
    <w:rsid w:val="00115E3D"/>
    <w:rsid w:val="0011640E"/>
    <w:rsid w:val="00116475"/>
    <w:rsid w:val="00116583"/>
    <w:rsid w:val="001167C7"/>
    <w:rsid w:val="00116838"/>
    <w:rsid w:val="00116A17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294"/>
    <w:rsid w:val="001172E8"/>
    <w:rsid w:val="00117314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49"/>
    <w:rsid w:val="00117B8B"/>
    <w:rsid w:val="00117D16"/>
    <w:rsid w:val="00117D98"/>
    <w:rsid w:val="00117DF1"/>
    <w:rsid w:val="0012004C"/>
    <w:rsid w:val="00120083"/>
    <w:rsid w:val="00120158"/>
    <w:rsid w:val="001203CA"/>
    <w:rsid w:val="001203DF"/>
    <w:rsid w:val="0012040D"/>
    <w:rsid w:val="00120423"/>
    <w:rsid w:val="00120434"/>
    <w:rsid w:val="00120ABB"/>
    <w:rsid w:val="00120C31"/>
    <w:rsid w:val="00120CF4"/>
    <w:rsid w:val="00120D8A"/>
    <w:rsid w:val="00120E21"/>
    <w:rsid w:val="00120FF3"/>
    <w:rsid w:val="0012107D"/>
    <w:rsid w:val="001211E9"/>
    <w:rsid w:val="001214BC"/>
    <w:rsid w:val="001217BA"/>
    <w:rsid w:val="00121986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86C"/>
    <w:rsid w:val="00123996"/>
    <w:rsid w:val="00123B0A"/>
    <w:rsid w:val="00123B93"/>
    <w:rsid w:val="00123BF7"/>
    <w:rsid w:val="00123D8C"/>
    <w:rsid w:val="00123DFA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8CA"/>
    <w:rsid w:val="001249FE"/>
    <w:rsid w:val="00124E5E"/>
    <w:rsid w:val="00124E81"/>
    <w:rsid w:val="00124F51"/>
    <w:rsid w:val="00125263"/>
    <w:rsid w:val="00125355"/>
    <w:rsid w:val="0012538F"/>
    <w:rsid w:val="00125487"/>
    <w:rsid w:val="00125678"/>
    <w:rsid w:val="00125908"/>
    <w:rsid w:val="00125963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4B"/>
    <w:rsid w:val="00126860"/>
    <w:rsid w:val="00126B0C"/>
    <w:rsid w:val="00126C38"/>
    <w:rsid w:val="00126C96"/>
    <w:rsid w:val="00126D98"/>
    <w:rsid w:val="00126E6B"/>
    <w:rsid w:val="0012729C"/>
    <w:rsid w:val="001272CE"/>
    <w:rsid w:val="00127431"/>
    <w:rsid w:val="0012774C"/>
    <w:rsid w:val="0012790B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8AC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6F6"/>
    <w:rsid w:val="0013175C"/>
    <w:rsid w:val="001318AB"/>
    <w:rsid w:val="00131AA4"/>
    <w:rsid w:val="00131C8B"/>
    <w:rsid w:val="00131CF5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06"/>
    <w:rsid w:val="001332BE"/>
    <w:rsid w:val="0013358D"/>
    <w:rsid w:val="00133721"/>
    <w:rsid w:val="00133850"/>
    <w:rsid w:val="00133A9C"/>
    <w:rsid w:val="00133C46"/>
    <w:rsid w:val="00133C48"/>
    <w:rsid w:val="00133C66"/>
    <w:rsid w:val="00133CE7"/>
    <w:rsid w:val="00133E67"/>
    <w:rsid w:val="00133ED6"/>
    <w:rsid w:val="001341E4"/>
    <w:rsid w:val="001342CB"/>
    <w:rsid w:val="001343EB"/>
    <w:rsid w:val="0013464F"/>
    <w:rsid w:val="00134A28"/>
    <w:rsid w:val="00134DCE"/>
    <w:rsid w:val="0013518D"/>
    <w:rsid w:val="001352AD"/>
    <w:rsid w:val="001352C2"/>
    <w:rsid w:val="00135AC9"/>
    <w:rsid w:val="00135C3C"/>
    <w:rsid w:val="00135C57"/>
    <w:rsid w:val="00135E94"/>
    <w:rsid w:val="0013608B"/>
    <w:rsid w:val="00136150"/>
    <w:rsid w:val="0013624F"/>
    <w:rsid w:val="00136269"/>
    <w:rsid w:val="001365F0"/>
    <w:rsid w:val="00136624"/>
    <w:rsid w:val="0013667B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8FF"/>
    <w:rsid w:val="001379A3"/>
    <w:rsid w:val="001379E0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7B8"/>
    <w:rsid w:val="001408CA"/>
    <w:rsid w:val="00140BF0"/>
    <w:rsid w:val="00140D06"/>
    <w:rsid w:val="00140D56"/>
    <w:rsid w:val="00140E89"/>
    <w:rsid w:val="00140F4C"/>
    <w:rsid w:val="00140FCA"/>
    <w:rsid w:val="00141184"/>
    <w:rsid w:val="00141215"/>
    <w:rsid w:val="001412CE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01E"/>
    <w:rsid w:val="0014226C"/>
    <w:rsid w:val="00142348"/>
    <w:rsid w:val="00142B70"/>
    <w:rsid w:val="00142D55"/>
    <w:rsid w:val="00142E76"/>
    <w:rsid w:val="00143170"/>
    <w:rsid w:val="001431ED"/>
    <w:rsid w:val="001431F0"/>
    <w:rsid w:val="001434B9"/>
    <w:rsid w:val="00143563"/>
    <w:rsid w:val="00143638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3F34"/>
    <w:rsid w:val="00144137"/>
    <w:rsid w:val="0014415A"/>
    <w:rsid w:val="0014419E"/>
    <w:rsid w:val="00144214"/>
    <w:rsid w:val="0014429B"/>
    <w:rsid w:val="001442EB"/>
    <w:rsid w:val="00144413"/>
    <w:rsid w:val="001444C1"/>
    <w:rsid w:val="0014464A"/>
    <w:rsid w:val="00144A2C"/>
    <w:rsid w:val="00144AB0"/>
    <w:rsid w:val="00144BB8"/>
    <w:rsid w:val="00144BE2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BD8"/>
    <w:rsid w:val="00145D8C"/>
    <w:rsid w:val="00145E40"/>
    <w:rsid w:val="00145E52"/>
    <w:rsid w:val="0014630F"/>
    <w:rsid w:val="00146387"/>
    <w:rsid w:val="001466CB"/>
    <w:rsid w:val="00146938"/>
    <w:rsid w:val="00146BC1"/>
    <w:rsid w:val="00146BD8"/>
    <w:rsid w:val="00146C2B"/>
    <w:rsid w:val="00146CFB"/>
    <w:rsid w:val="00146D3C"/>
    <w:rsid w:val="00146EFF"/>
    <w:rsid w:val="00146F37"/>
    <w:rsid w:val="0014707D"/>
    <w:rsid w:val="00147410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102"/>
    <w:rsid w:val="00150589"/>
    <w:rsid w:val="001506B9"/>
    <w:rsid w:val="001508B7"/>
    <w:rsid w:val="001509EE"/>
    <w:rsid w:val="00150B37"/>
    <w:rsid w:val="00150B6C"/>
    <w:rsid w:val="00150C62"/>
    <w:rsid w:val="00150CED"/>
    <w:rsid w:val="00150D96"/>
    <w:rsid w:val="00150D9B"/>
    <w:rsid w:val="00150DCA"/>
    <w:rsid w:val="00150DF5"/>
    <w:rsid w:val="001511D6"/>
    <w:rsid w:val="00151312"/>
    <w:rsid w:val="00151521"/>
    <w:rsid w:val="001516C4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21A1"/>
    <w:rsid w:val="00152455"/>
    <w:rsid w:val="0015247A"/>
    <w:rsid w:val="00152528"/>
    <w:rsid w:val="00152831"/>
    <w:rsid w:val="00152B5D"/>
    <w:rsid w:val="00152B90"/>
    <w:rsid w:val="00152EED"/>
    <w:rsid w:val="00153013"/>
    <w:rsid w:val="00153030"/>
    <w:rsid w:val="0015313F"/>
    <w:rsid w:val="00153156"/>
    <w:rsid w:val="00153402"/>
    <w:rsid w:val="00153553"/>
    <w:rsid w:val="0015358B"/>
    <w:rsid w:val="00153639"/>
    <w:rsid w:val="00153650"/>
    <w:rsid w:val="0015377A"/>
    <w:rsid w:val="00153830"/>
    <w:rsid w:val="00153A67"/>
    <w:rsid w:val="00153A79"/>
    <w:rsid w:val="00153BFE"/>
    <w:rsid w:val="00153C82"/>
    <w:rsid w:val="00153D1F"/>
    <w:rsid w:val="001540AA"/>
    <w:rsid w:val="0015422A"/>
    <w:rsid w:val="00154241"/>
    <w:rsid w:val="0015428D"/>
    <w:rsid w:val="001544E1"/>
    <w:rsid w:val="00154549"/>
    <w:rsid w:val="001545A9"/>
    <w:rsid w:val="00154978"/>
    <w:rsid w:val="001549AB"/>
    <w:rsid w:val="00154A9E"/>
    <w:rsid w:val="00154BDB"/>
    <w:rsid w:val="00154D47"/>
    <w:rsid w:val="00154F49"/>
    <w:rsid w:val="0015501A"/>
    <w:rsid w:val="001552AF"/>
    <w:rsid w:val="001552DC"/>
    <w:rsid w:val="00155302"/>
    <w:rsid w:val="00155554"/>
    <w:rsid w:val="0015584D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477"/>
    <w:rsid w:val="001565E1"/>
    <w:rsid w:val="00156746"/>
    <w:rsid w:val="0015692E"/>
    <w:rsid w:val="00156C48"/>
    <w:rsid w:val="00156C82"/>
    <w:rsid w:val="00156D0F"/>
    <w:rsid w:val="00156DBE"/>
    <w:rsid w:val="00156E71"/>
    <w:rsid w:val="00156E80"/>
    <w:rsid w:val="00156F20"/>
    <w:rsid w:val="00156F97"/>
    <w:rsid w:val="00156FEE"/>
    <w:rsid w:val="00157044"/>
    <w:rsid w:val="001574F3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AA0"/>
    <w:rsid w:val="00161BCB"/>
    <w:rsid w:val="00161C39"/>
    <w:rsid w:val="00161C51"/>
    <w:rsid w:val="00161D31"/>
    <w:rsid w:val="00161EEF"/>
    <w:rsid w:val="00161FED"/>
    <w:rsid w:val="001620BE"/>
    <w:rsid w:val="001621B9"/>
    <w:rsid w:val="001621D7"/>
    <w:rsid w:val="00162514"/>
    <w:rsid w:val="001625C6"/>
    <w:rsid w:val="00162728"/>
    <w:rsid w:val="00162790"/>
    <w:rsid w:val="001629AD"/>
    <w:rsid w:val="00162B37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237"/>
    <w:rsid w:val="001642F4"/>
    <w:rsid w:val="001642F8"/>
    <w:rsid w:val="00164500"/>
    <w:rsid w:val="001645DE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59"/>
    <w:rsid w:val="00164EA7"/>
    <w:rsid w:val="001651EA"/>
    <w:rsid w:val="00165330"/>
    <w:rsid w:val="00165406"/>
    <w:rsid w:val="00165745"/>
    <w:rsid w:val="001657F4"/>
    <w:rsid w:val="0016597B"/>
    <w:rsid w:val="001659BB"/>
    <w:rsid w:val="00165AFE"/>
    <w:rsid w:val="00165BFD"/>
    <w:rsid w:val="00165C0D"/>
    <w:rsid w:val="00165C5D"/>
    <w:rsid w:val="00165E02"/>
    <w:rsid w:val="0016607F"/>
    <w:rsid w:val="0016610F"/>
    <w:rsid w:val="0016611B"/>
    <w:rsid w:val="0016629B"/>
    <w:rsid w:val="001664CE"/>
    <w:rsid w:val="00166559"/>
    <w:rsid w:val="00166567"/>
    <w:rsid w:val="0016656E"/>
    <w:rsid w:val="001668F8"/>
    <w:rsid w:val="001669B4"/>
    <w:rsid w:val="00166CA9"/>
    <w:rsid w:val="00166F45"/>
    <w:rsid w:val="00166FC4"/>
    <w:rsid w:val="00167072"/>
    <w:rsid w:val="001670D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2F3"/>
    <w:rsid w:val="001703CA"/>
    <w:rsid w:val="001706BB"/>
    <w:rsid w:val="00170772"/>
    <w:rsid w:val="00170A9C"/>
    <w:rsid w:val="00170B23"/>
    <w:rsid w:val="00170C90"/>
    <w:rsid w:val="00170CB8"/>
    <w:rsid w:val="00170D6A"/>
    <w:rsid w:val="00170F8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555"/>
    <w:rsid w:val="001727C0"/>
    <w:rsid w:val="0017284A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89C"/>
    <w:rsid w:val="001738FA"/>
    <w:rsid w:val="00173B5C"/>
    <w:rsid w:val="00173CAA"/>
    <w:rsid w:val="00173D66"/>
    <w:rsid w:val="00173F80"/>
    <w:rsid w:val="00174085"/>
    <w:rsid w:val="001740D1"/>
    <w:rsid w:val="00174137"/>
    <w:rsid w:val="00174146"/>
    <w:rsid w:val="001742C4"/>
    <w:rsid w:val="001742C6"/>
    <w:rsid w:val="00174497"/>
    <w:rsid w:val="001744CD"/>
    <w:rsid w:val="00174701"/>
    <w:rsid w:val="00174726"/>
    <w:rsid w:val="0017490B"/>
    <w:rsid w:val="0017495D"/>
    <w:rsid w:val="00174A73"/>
    <w:rsid w:val="00174D69"/>
    <w:rsid w:val="00174E41"/>
    <w:rsid w:val="00175297"/>
    <w:rsid w:val="00175464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6EA7"/>
    <w:rsid w:val="00176FDC"/>
    <w:rsid w:val="00177167"/>
    <w:rsid w:val="0017724C"/>
    <w:rsid w:val="00177257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6C"/>
    <w:rsid w:val="00177CE4"/>
    <w:rsid w:val="00177DBE"/>
    <w:rsid w:val="00177DF2"/>
    <w:rsid w:val="00177E1E"/>
    <w:rsid w:val="00177F04"/>
    <w:rsid w:val="00180024"/>
    <w:rsid w:val="0018020D"/>
    <w:rsid w:val="001803BC"/>
    <w:rsid w:val="00180583"/>
    <w:rsid w:val="0018087B"/>
    <w:rsid w:val="001808DA"/>
    <w:rsid w:val="0018095E"/>
    <w:rsid w:val="001809DD"/>
    <w:rsid w:val="00180BD8"/>
    <w:rsid w:val="00180DFE"/>
    <w:rsid w:val="00180E93"/>
    <w:rsid w:val="00180FD8"/>
    <w:rsid w:val="00181064"/>
    <w:rsid w:val="001810B2"/>
    <w:rsid w:val="00181107"/>
    <w:rsid w:val="00181192"/>
    <w:rsid w:val="001812B7"/>
    <w:rsid w:val="00181348"/>
    <w:rsid w:val="001813DE"/>
    <w:rsid w:val="001813F6"/>
    <w:rsid w:val="00181454"/>
    <w:rsid w:val="001815BA"/>
    <w:rsid w:val="00181604"/>
    <w:rsid w:val="0018176D"/>
    <w:rsid w:val="00181892"/>
    <w:rsid w:val="00181964"/>
    <w:rsid w:val="00181C77"/>
    <w:rsid w:val="00181E23"/>
    <w:rsid w:val="00181E5A"/>
    <w:rsid w:val="00182057"/>
    <w:rsid w:val="001820D1"/>
    <w:rsid w:val="001821BB"/>
    <w:rsid w:val="0018223A"/>
    <w:rsid w:val="001823F9"/>
    <w:rsid w:val="00182473"/>
    <w:rsid w:val="00182587"/>
    <w:rsid w:val="001825AE"/>
    <w:rsid w:val="001825DB"/>
    <w:rsid w:val="001825DF"/>
    <w:rsid w:val="00182697"/>
    <w:rsid w:val="00182710"/>
    <w:rsid w:val="00182766"/>
    <w:rsid w:val="00182CBF"/>
    <w:rsid w:val="00182E3A"/>
    <w:rsid w:val="00182ED3"/>
    <w:rsid w:val="00182FA5"/>
    <w:rsid w:val="001830EB"/>
    <w:rsid w:val="0018312F"/>
    <w:rsid w:val="001831B4"/>
    <w:rsid w:val="001838B5"/>
    <w:rsid w:val="001839AA"/>
    <w:rsid w:val="00183A44"/>
    <w:rsid w:val="00183AB4"/>
    <w:rsid w:val="00183D9B"/>
    <w:rsid w:val="00183DC0"/>
    <w:rsid w:val="00183F88"/>
    <w:rsid w:val="00183F99"/>
    <w:rsid w:val="00184086"/>
    <w:rsid w:val="001841EB"/>
    <w:rsid w:val="001843DD"/>
    <w:rsid w:val="00184459"/>
    <w:rsid w:val="00184485"/>
    <w:rsid w:val="001845DE"/>
    <w:rsid w:val="00184AC3"/>
    <w:rsid w:val="00184D50"/>
    <w:rsid w:val="00184DF8"/>
    <w:rsid w:val="00184ED7"/>
    <w:rsid w:val="00184F8D"/>
    <w:rsid w:val="00185397"/>
    <w:rsid w:val="001854CE"/>
    <w:rsid w:val="00185576"/>
    <w:rsid w:val="00185871"/>
    <w:rsid w:val="0018588C"/>
    <w:rsid w:val="00185902"/>
    <w:rsid w:val="00185C16"/>
    <w:rsid w:val="00185C8A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6F1F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300C"/>
    <w:rsid w:val="00193420"/>
    <w:rsid w:val="00193537"/>
    <w:rsid w:val="00193656"/>
    <w:rsid w:val="00193A50"/>
    <w:rsid w:val="00193AA3"/>
    <w:rsid w:val="00193B14"/>
    <w:rsid w:val="00193B5F"/>
    <w:rsid w:val="00193C7B"/>
    <w:rsid w:val="00193DA7"/>
    <w:rsid w:val="00193E9B"/>
    <w:rsid w:val="00193F62"/>
    <w:rsid w:val="00193F97"/>
    <w:rsid w:val="00193FA8"/>
    <w:rsid w:val="00194102"/>
    <w:rsid w:val="001945C9"/>
    <w:rsid w:val="001947FC"/>
    <w:rsid w:val="00194845"/>
    <w:rsid w:val="0019489D"/>
    <w:rsid w:val="00194A04"/>
    <w:rsid w:val="00194DB5"/>
    <w:rsid w:val="00194DBC"/>
    <w:rsid w:val="00194E69"/>
    <w:rsid w:val="00194E84"/>
    <w:rsid w:val="0019503D"/>
    <w:rsid w:val="001952D6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1BA"/>
    <w:rsid w:val="00196AAD"/>
    <w:rsid w:val="00196AC6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7F1"/>
    <w:rsid w:val="001977FF"/>
    <w:rsid w:val="00197858"/>
    <w:rsid w:val="0019787D"/>
    <w:rsid w:val="00197979"/>
    <w:rsid w:val="001979A0"/>
    <w:rsid w:val="00197A5C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5FE"/>
    <w:rsid w:val="001A0643"/>
    <w:rsid w:val="001A0700"/>
    <w:rsid w:val="001A0754"/>
    <w:rsid w:val="001A07E9"/>
    <w:rsid w:val="001A08E2"/>
    <w:rsid w:val="001A0B2A"/>
    <w:rsid w:val="001A0E1C"/>
    <w:rsid w:val="001A0F1B"/>
    <w:rsid w:val="001A10CC"/>
    <w:rsid w:val="001A111B"/>
    <w:rsid w:val="001A11D9"/>
    <w:rsid w:val="001A1262"/>
    <w:rsid w:val="001A1311"/>
    <w:rsid w:val="001A1BB1"/>
    <w:rsid w:val="001A1D41"/>
    <w:rsid w:val="001A20F8"/>
    <w:rsid w:val="001A226A"/>
    <w:rsid w:val="001A2271"/>
    <w:rsid w:val="001A2291"/>
    <w:rsid w:val="001A24B0"/>
    <w:rsid w:val="001A258C"/>
    <w:rsid w:val="001A25DC"/>
    <w:rsid w:val="001A26C1"/>
    <w:rsid w:val="001A29D4"/>
    <w:rsid w:val="001A2A5C"/>
    <w:rsid w:val="001A2C88"/>
    <w:rsid w:val="001A2D85"/>
    <w:rsid w:val="001A3265"/>
    <w:rsid w:val="001A3398"/>
    <w:rsid w:val="001A33EB"/>
    <w:rsid w:val="001A3491"/>
    <w:rsid w:val="001A3549"/>
    <w:rsid w:val="001A3692"/>
    <w:rsid w:val="001A36D9"/>
    <w:rsid w:val="001A3880"/>
    <w:rsid w:val="001A38F6"/>
    <w:rsid w:val="001A3975"/>
    <w:rsid w:val="001A39A0"/>
    <w:rsid w:val="001A3BEE"/>
    <w:rsid w:val="001A4036"/>
    <w:rsid w:val="001A406E"/>
    <w:rsid w:val="001A455B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375"/>
    <w:rsid w:val="001A647E"/>
    <w:rsid w:val="001A64A8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C81"/>
    <w:rsid w:val="001A7D31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791"/>
    <w:rsid w:val="001B08FF"/>
    <w:rsid w:val="001B0974"/>
    <w:rsid w:val="001B097C"/>
    <w:rsid w:val="001B1087"/>
    <w:rsid w:val="001B10A2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53D"/>
    <w:rsid w:val="001B27AD"/>
    <w:rsid w:val="001B283A"/>
    <w:rsid w:val="001B2955"/>
    <w:rsid w:val="001B2E69"/>
    <w:rsid w:val="001B2FD6"/>
    <w:rsid w:val="001B308F"/>
    <w:rsid w:val="001B313F"/>
    <w:rsid w:val="001B338A"/>
    <w:rsid w:val="001B33C9"/>
    <w:rsid w:val="001B3925"/>
    <w:rsid w:val="001B3BC5"/>
    <w:rsid w:val="001B3C8B"/>
    <w:rsid w:val="001B4044"/>
    <w:rsid w:val="001B441C"/>
    <w:rsid w:val="001B451C"/>
    <w:rsid w:val="001B4605"/>
    <w:rsid w:val="001B4624"/>
    <w:rsid w:val="001B465F"/>
    <w:rsid w:val="001B475D"/>
    <w:rsid w:val="001B47A2"/>
    <w:rsid w:val="001B47C8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9C0"/>
    <w:rsid w:val="001B5A6B"/>
    <w:rsid w:val="001B5CAC"/>
    <w:rsid w:val="001B5D78"/>
    <w:rsid w:val="001B5F49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B42"/>
    <w:rsid w:val="001B6D4A"/>
    <w:rsid w:val="001B6E1E"/>
    <w:rsid w:val="001B6F2E"/>
    <w:rsid w:val="001B6FBC"/>
    <w:rsid w:val="001B70D2"/>
    <w:rsid w:val="001B732B"/>
    <w:rsid w:val="001B797F"/>
    <w:rsid w:val="001B7A8D"/>
    <w:rsid w:val="001B7B8B"/>
    <w:rsid w:val="001B7CA0"/>
    <w:rsid w:val="001B7CF7"/>
    <w:rsid w:val="001C0094"/>
    <w:rsid w:val="001C00C0"/>
    <w:rsid w:val="001C02CF"/>
    <w:rsid w:val="001C0484"/>
    <w:rsid w:val="001C083A"/>
    <w:rsid w:val="001C0872"/>
    <w:rsid w:val="001C0A2E"/>
    <w:rsid w:val="001C0A4A"/>
    <w:rsid w:val="001C0B36"/>
    <w:rsid w:val="001C0BB4"/>
    <w:rsid w:val="001C0BDB"/>
    <w:rsid w:val="001C0D86"/>
    <w:rsid w:val="001C0F69"/>
    <w:rsid w:val="001C10DF"/>
    <w:rsid w:val="001C12E3"/>
    <w:rsid w:val="001C1514"/>
    <w:rsid w:val="001C1A27"/>
    <w:rsid w:val="001C1A28"/>
    <w:rsid w:val="001C1D67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40BD"/>
    <w:rsid w:val="001C41C3"/>
    <w:rsid w:val="001C43AB"/>
    <w:rsid w:val="001C4647"/>
    <w:rsid w:val="001C48C6"/>
    <w:rsid w:val="001C4990"/>
    <w:rsid w:val="001C4C2D"/>
    <w:rsid w:val="001C4C8A"/>
    <w:rsid w:val="001C4CCB"/>
    <w:rsid w:val="001C5324"/>
    <w:rsid w:val="001C5440"/>
    <w:rsid w:val="001C5E30"/>
    <w:rsid w:val="001C5EFB"/>
    <w:rsid w:val="001C5F2B"/>
    <w:rsid w:val="001C6134"/>
    <w:rsid w:val="001C63EC"/>
    <w:rsid w:val="001C6451"/>
    <w:rsid w:val="001C6A29"/>
    <w:rsid w:val="001C6A90"/>
    <w:rsid w:val="001C6AE4"/>
    <w:rsid w:val="001C6B04"/>
    <w:rsid w:val="001C6B5A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950"/>
    <w:rsid w:val="001C79B9"/>
    <w:rsid w:val="001C7B38"/>
    <w:rsid w:val="001C7D11"/>
    <w:rsid w:val="001C7D4B"/>
    <w:rsid w:val="001C7D7E"/>
    <w:rsid w:val="001C7D99"/>
    <w:rsid w:val="001C7F3D"/>
    <w:rsid w:val="001C7FE6"/>
    <w:rsid w:val="001D0146"/>
    <w:rsid w:val="001D0227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6C9"/>
    <w:rsid w:val="001D28B7"/>
    <w:rsid w:val="001D28CD"/>
    <w:rsid w:val="001D2A44"/>
    <w:rsid w:val="001D2A91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40A9"/>
    <w:rsid w:val="001D4468"/>
    <w:rsid w:val="001D4470"/>
    <w:rsid w:val="001D475D"/>
    <w:rsid w:val="001D49A2"/>
    <w:rsid w:val="001D4A84"/>
    <w:rsid w:val="001D4C8D"/>
    <w:rsid w:val="001D4DE5"/>
    <w:rsid w:val="001D4F2A"/>
    <w:rsid w:val="001D5002"/>
    <w:rsid w:val="001D517D"/>
    <w:rsid w:val="001D544A"/>
    <w:rsid w:val="001D5683"/>
    <w:rsid w:val="001D5AFF"/>
    <w:rsid w:val="001D5BA3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5AA"/>
    <w:rsid w:val="001D7716"/>
    <w:rsid w:val="001D7892"/>
    <w:rsid w:val="001D78D8"/>
    <w:rsid w:val="001D7B14"/>
    <w:rsid w:val="001D7D9E"/>
    <w:rsid w:val="001D7DD9"/>
    <w:rsid w:val="001E00E6"/>
    <w:rsid w:val="001E0285"/>
    <w:rsid w:val="001E042E"/>
    <w:rsid w:val="001E0466"/>
    <w:rsid w:val="001E05A7"/>
    <w:rsid w:val="001E0675"/>
    <w:rsid w:val="001E0744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2C6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B18"/>
    <w:rsid w:val="001E2CF0"/>
    <w:rsid w:val="001E2DBE"/>
    <w:rsid w:val="001E2F97"/>
    <w:rsid w:val="001E33FE"/>
    <w:rsid w:val="001E367A"/>
    <w:rsid w:val="001E3842"/>
    <w:rsid w:val="001E3A29"/>
    <w:rsid w:val="001E3CCE"/>
    <w:rsid w:val="001E3D14"/>
    <w:rsid w:val="001E3EE6"/>
    <w:rsid w:val="001E3F10"/>
    <w:rsid w:val="001E3F13"/>
    <w:rsid w:val="001E3FD7"/>
    <w:rsid w:val="001E422F"/>
    <w:rsid w:val="001E445C"/>
    <w:rsid w:val="001E4674"/>
    <w:rsid w:val="001E46F4"/>
    <w:rsid w:val="001E4737"/>
    <w:rsid w:val="001E484C"/>
    <w:rsid w:val="001E489D"/>
    <w:rsid w:val="001E4B4F"/>
    <w:rsid w:val="001E4B62"/>
    <w:rsid w:val="001E4EAF"/>
    <w:rsid w:val="001E4EEC"/>
    <w:rsid w:val="001E4F1C"/>
    <w:rsid w:val="001E4F69"/>
    <w:rsid w:val="001E506F"/>
    <w:rsid w:val="001E51DE"/>
    <w:rsid w:val="001E5345"/>
    <w:rsid w:val="001E538C"/>
    <w:rsid w:val="001E5568"/>
    <w:rsid w:val="001E588F"/>
    <w:rsid w:val="001E59DC"/>
    <w:rsid w:val="001E59EB"/>
    <w:rsid w:val="001E5BAE"/>
    <w:rsid w:val="001E5BDA"/>
    <w:rsid w:val="001E5C6F"/>
    <w:rsid w:val="001E5C90"/>
    <w:rsid w:val="001E5D47"/>
    <w:rsid w:val="001E5D9B"/>
    <w:rsid w:val="001E5FE3"/>
    <w:rsid w:val="001E61CB"/>
    <w:rsid w:val="001E64D3"/>
    <w:rsid w:val="001E68B2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88A"/>
    <w:rsid w:val="001F18F5"/>
    <w:rsid w:val="001F1AD5"/>
    <w:rsid w:val="001F1B67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87A"/>
    <w:rsid w:val="001F28C5"/>
    <w:rsid w:val="001F290B"/>
    <w:rsid w:val="001F2A28"/>
    <w:rsid w:val="001F2B36"/>
    <w:rsid w:val="001F2F27"/>
    <w:rsid w:val="001F31D7"/>
    <w:rsid w:val="001F3229"/>
    <w:rsid w:val="001F3284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7A"/>
    <w:rsid w:val="001F40FA"/>
    <w:rsid w:val="001F4243"/>
    <w:rsid w:val="001F42B8"/>
    <w:rsid w:val="001F44A1"/>
    <w:rsid w:val="001F4584"/>
    <w:rsid w:val="001F46F1"/>
    <w:rsid w:val="001F48C3"/>
    <w:rsid w:val="001F4C34"/>
    <w:rsid w:val="001F4DD0"/>
    <w:rsid w:val="001F4E8F"/>
    <w:rsid w:val="001F50E7"/>
    <w:rsid w:val="001F5148"/>
    <w:rsid w:val="001F545A"/>
    <w:rsid w:val="001F571A"/>
    <w:rsid w:val="001F57FF"/>
    <w:rsid w:val="001F5859"/>
    <w:rsid w:val="001F588F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BC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2EC"/>
    <w:rsid w:val="001F73D5"/>
    <w:rsid w:val="001F766D"/>
    <w:rsid w:val="001F76BC"/>
    <w:rsid w:val="001F76E4"/>
    <w:rsid w:val="001F78C4"/>
    <w:rsid w:val="001F78CE"/>
    <w:rsid w:val="001F7949"/>
    <w:rsid w:val="001F7A28"/>
    <w:rsid w:val="001F7AE5"/>
    <w:rsid w:val="001F7C5E"/>
    <w:rsid w:val="001F7D44"/>
    <w:rsid w:val="00200173"/>
    <w:rsid w:val="00200537"/>
    <w:rsid w:val="00200603"/>
    <w:rsid w:val="0020082C"/>
    <w:rsid w:val="00200B90"/>
    <w:rsid w:val="00200FA4"/>
    <w:rsid w:val="002012A1"/>
    <w:rsid w:val="002013A1"/>
    <w:rsid w:val="002014A0"/>
    <w:rsid w:val="002014CA"/>
    <w:rsid w:val="00201849"/>
    <w:rsid w:val="00201976"/>
    <w:rsid w:val="0020199F"/>
    <w:rsid w:val="00201BD7"/>
    <w:rsid w:val="00201DE3"/>
    <w:rsid w:val="00201E33"/>
    <w:rsid w:val="00201E60"/>
    <w:rsid w:val="00201F86"/>
    <w:rsid w:val="00201F96"/>
    <w:rsid w:val="002020B5"/>
    <w:rsid w:val="00202357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41A4"/>
    <w:rsid w:val="00204224"/>
    <w:rsid w:val="00204284"/>
    <w:rsid w:val="002042EB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6048"/>
    <w:rsid w:val="002061FD"/>
    <w:rsid w:val="002062E3"/>
    <w:rsid w:val="002063EF"/>
    <w:rsid w:val="002064F5"/>
    <w:rsid w:val="0020653A"/>
    <w:rsid w:val="0020669B"/>
    <w:rsid w:val="002066D8"/>
    <w:rsid w:val="00206750"/>
    <w:rsid w:val="0020685C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75"/>
    <w:rsid w:val="00207187"/>
    <w:rsid w:val="0020718E"/>
    <w:rsid w:val="002073BD"/>
    <w:rsid w:val="002073BE"/>
    <w:rsid w:val="002073ED"/>
    <w:rsid w:val="00207D09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A96"/>
    <w:rsid w:val="00210AB4"/>
    <w:rsid w:val="00210AE0"/>
    <w:rsid w:val="00210B08"/>
    <w:rsid w:val="00210CD3"/>
    <w:rsid w:val="00210FB5"/>
    <w:rsid w:val="002111D1"/>
    <w:rsid w:val="002113AE"/>
    <w:rsid w:val="00211500"/>
    <w:rsid w:val="0021158B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6CE"/>
    <w:rsid w:val="00212938"/>
    <w:rsid w:val="002129A2"/>
    <w:rsid w:val="00212A76"/>
    <w:rsid w:val="0021301D"/>
    <w:rsid w:val="00213188"/>
    <w:rsid w:val="0021333C"/>
    <w:rsid w:val="002133CA"/>
    <w:rsid w:val="00213649"/>
    <w:rsid w:val="00213677"/>
    <w:rsid w:val="0021387D"/>
    <w:rsid w:val="0021388A"/>
    <w:rsid w:val="002139B2"/>
    <w:rsid w:val="00213C41"/>
    <w:rsid w:val="00213DB0"/>
    <w:rsid w:val="00213DDC"/>
    <w:rsid w:val="00213DFB"/>
    <w:rsid w:val="00213E81"/>
    <w:rsid w:val="00213FD6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A8A"/>
    <w:rsid w:val="00214B3A"/>
    <w:rsid w:val="00214D29"/>
    <w:rsid w:val="00214F3C"/>
    <w:rsid w:val="002150FF"/>
    <w:rsid w:val="0021515B"/>
    <w:rsid w:val="002151D6"/>
    <w:rsid w:val="00215567"/>
    <w:rsid w:val="002155A5"/>
    <w:rsid w:val="002157EB"/>
    <w:rsid w:val="00215AD7"/>
    <w:rsid w:val="00215ADE"/>
    <w:rsid w:val="00215C29"/>
    <w:rsid w:val="00215DF7"/>
    <w:rsid w:val="00215FE4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803"/>
    <w:rsid w:val="00217C08"/>
    <w:rsid w:val="00217DFD"/>
    <w:rsid w:val="00217E94"/>
    <w:rsid w:val="00217FFA"/>
    <w:rsid w:val="00220079"/>
    <w:rsid w:val="002200BC"/>
    <w:rsid w:val="002205E5"/>
    <w:rsid w:val="0022070E"/>
    <w:rsid w:val="002207BF"/>
    <w:rsid w:val="002209C7"/>
    <w:rsid w:val="002209DD"/>
    <w:rsid w:val="00220AAB"/>
    <w:rsid w:val="00220AFE"/>
    <w:rsid w:val="00220DEF"/>
    <w:rsid w:val="00220ED1"/>
    <w:rsid w:val="00220F11"/>
    <w:rsid w:val="0022101F"/>
    <w:rsid w:val="002212F0"/>
    <w:rsid w:val="002212F4"/>
    <w:rsid w:val="002213D3"/>
    <w:rsid w:val="002213DD"/>
    <w:rsid w:val="00221784"/>
    <w:rsid w:val="0022190A"/>
    <w:rsid w:val="0022194A"/>
    <w:rsid w:val="00221C89"/>
    <w:rsid w:val="00221CD6"/>
    <w:rsid w:val="00221DF0"/>
    <w:rsid w:val="00221F2D"/>
    <w:rsid w:val="002220FC"/>
    <w:rsid w:val="002220FE"/>
    <w:rsid w:val="00222113"/>
    <w:rsid w:val="00222140"/>
    <w:rsid w:val="00222154"/>
    <w:rsid w:val="00222236"/>
    <w:rsid w:val="00222267"/>
    <w:rsid w:val="00222544"/>
    <w:rsid w:val="00222792"/>
    <w:rsid w:val="00222976"/>
    <w:rsid w:val="00222A69"/>
    <w:rsid w:val="00222AEC"/>
    <w:rsid w:val="00222BDD"/>
    <w:rsid w:val="00222CE3"/>
    <w:rsid w:val="00222D03"/>
    <w:rsid w:val="00222FB8"/>
    <w:rsid w:val="0022327E"/>
    <w:rsid w:val="002232C9"/>
    <w:rsid w:val="0022343D"/>
    <w:rsid w:val="00223886"/>
    <w:rsid w:val="00223995"/>
    <w:rsid w:val="00223A62"/>
    <w:rsid w:val="00223BE0"/>
    <w:rsid w:val="00223CE6"/>
    <w:rsid w:val="00223DBF"/>
    <w:rsid w:val="00223F02"/>
    <w:rsid w:val="00223F08"/>
    <w:rsid w:val="00223F6A"/>
    <w:rsid w:val="0022407F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C9D"/>
    <w:rsid w:val="00225DB2"/>
    <w:rsid w:val="00225EEC"/>
    <w:rsid w:val="00225EF5"/>
    <w:rsid w:val="002262DC"/>
    <w:rsid w:val="00226384"/>
    <w:rsid w:val="002263A8"/>
    <w:rsid w:val="002263F6"/>
    <w:rsid w:val="0022647F"/>
    <w:rsid w:val="0022656E"/>
    <w:rsid w:val="00226637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B"/>
    <w:rsid w:val="002278B1"/>
    <w:rsid w:val="00227D01"/>
    <w:rsid w:val="00227D3B"/>
    <w:rsid w:val="00227D5C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060"/>
    <w:rsid w:val="0023148E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31"/>
    <w:rsid w:val="002338AC"/>
    <w:rsid w:val="002339F3"/>
    <w:rsid w:val="00233B76"/>
    <w:rsid w:val="00233BD4"/>
    <w:rsid w:val="00233CA6"/>
    <w:rsid w:val="00233CFB"/>
    <w:rsid w:val="00233D65"/>
    <w:rsid w:val="00233DC6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F47"/>
    <w:rsid w:val="002353EC"/>
    <w:rsid w:val="00235582"/>
    <w:rsid w:val="00235686"/>
    <w:rsid w:val="00235770"/>
    <w:rsid w:val="00235840"/>
    <w:rsid w:val="00235A78"/>
    <w:rsid w:val="00235AF6"/>
    <w:rsid w:val="00235B65"/>
    <w:rsid w:val="00235C3E"/>
    <w:rsid w:val="00235C4B"/>
    <w:rsid w:val="00235E92"/>
    <w:rsid w:val="00235F36"/>
    <w:rsid w:val="00235F43"/>
    <w:rsid w:val="00235FF1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7B"/>
    <w:rsid w:val="002369C8"/>
    <w:rsid w:val="00236AE8"/>
    <w:rsid w:val="00236B9A"/>
    <w:rsid w:val="00236F1A"/>
    <w:rsid w:val="00237057"/>
    <w:rsid w:val="0023721F"/>
    <w:rsid w:val="002374CB"/>
    <w:rsid w:val="002375DD"/>
    <w:rsid w:val="00237620"/>
    <w:rsid w:val="00237B6C"/>
    <w:rsid w:val="00237B8D"/>
    <w:rsid w:val="00237CE9"/>
    <w:rsid w:val="00237E65"/>
    <w:rsid w:val="002400F0"/>
    <w:rsid w:val="00240179"/>
    <w:rsid w:val="002401B0"/>
    <w:rsid w:val="002401D2"/>
    <w:rsid w:val="002402C1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0E7A"/>
    <w:rsid w:val="00240F84"/>
    <w:rsid w:val="002410B0"/>
    <w:rsid w:val="002411BC"/>
    <w:rsid w:val="002412E3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F4"/>
    <w:rsid w:val="00242149"/>
    <w:rsid w:val="00242226"/>
    <w:rsid w:val="0024223C"/>
    <w:rsid w:val="0024228E"/>
    <w:rsid w:val="00242598"/>
    <w:rsid w:val="002426DD"/>
    <w:rsid w:val="002426E0"/>
    <w:rsid w:val="002427C6"/>
    <w:rsid w:val="0024288E"/>
    <w:rsid w:val="00242C5A"/>
    <w:rsid w:val="00242D47"/>
    <w:rsid w:val="00242F6C"/>
    <w:rsid w:val="00243089"/>
    <w:rsid w:val="00243203"/>
    <w:rsid w:val="002434BB"/>
    <w:rsid w:val="002437A0"/>
    <w:rsid w:val="0024383C"/>
    <w:rsid w:val="0024390E"/>
    <w:rsid w:val="00243959"/>
    <w:rsid w:val="00243A8C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91"/>
    <w:rsid w:val="002455E9"/>
    <w:rsid w:val="00245743"/>
    <w:rsid w:val="0024577A"/>
    <w:rsid w:val="00245840"/>
    <w:rsid w:val="00245995"/>
    <w:rsid w:val="002459B1"/>
    <w:rsid w:val="00245CF8"/>
    <w:rsid w:val="00245DC2"/>
    <w:rsid w:val="00245F6D"/>
    <w:rsid w:val="002462CB"/>
    <w:rsid w:val="00246426"/>
    <w:rsid w:val="002464A3"/>
    <w:rsid w:val="00246C60"/>
    <w:rsid w:val="00246FBB"/>
    <w:rsid w:val="002470A5"/>
    <w:rsid w:val="00247271"/>
    <w:rsid w:val="002472CF"/>
    <w:rsid w:val="00247382"/>
    <w:rsid w:val="002473B7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24"/>
    <w:rsid w:val="0025088C"/>
    <w:rsid w:val="002508D5"/>
    <w:rsid w:val="00250AF2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DD"/>
    <w:rsid w:val="002528DF"/>
    <w:rsid w:val="00252A4B"/>
    <w:rsid w:val="00252AF1"/>
    <w:rsid w:val="00252CBD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3D5"/>
    <w:rsid w:val="002545F5"/>
    <w:rsid w:val="00254669"/>
    <w:rsid w:val="00254785"/>
    <w:rsid w:val="002547FA"/>
    <w:rsid w:val="00254DE5"/>
    <w:rsid w:val="002552A2"/>
    <w:rsid w:val="002552FB"/>
    <w:rsid w:val="00255375"/>
    <w:rsid w:val="002555F0"/>
    <w:rsid w:val="00255605"/>
    <w:rsid w:val="0025598F"/>
    <w:rsid w:val="002559ED"/>
    <w:rsid w:val="00255B60"/>
    <w:rsid w:val="00255B68"/>
    <w:rsid w:val="00255D7E"/>
    <w:rsid w:val="00255D9F"/>
    <w:rsid w:val="00255F13"/>
    <w:rsid w:val="00255F15"/>
    <w:rsid w:val="00255F69"/>
    <w:rsid w:val="00255FCB"/>
    <w:rsid w:val="00255FE2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5795D"/>
    <w:rsid w:val="0026001A"/>
    <w:rsid w:val="0026020D"/>
    <w:rsid w:val="0026038F"/>
    <w:rsid w:val="00260526"/>
    <w:rsid w:val="002605D1"/>
    <w:rsid w:val="002609A8"/>
    <w:rsid w:val="00260F99"/>
    <w:rsid w:val="00260FBA"/>
    <w:rsid w:val="0026109F"/>
    <w:rsid w:val="00261256"/>
    <w:rsid w:val="00261326"/>
    <w:rsid w:val="00261349"/>
    <w:rsid w:val="00261584"/>
    <w:rsid w:val="002615EC"/>
    <w:rsid w:val="00261817"/>
    <w:rsid w:val="0026186A"/>
    <w:rsid w:val="002618E8"/>
    <w:rsid w:val="00261A0A"/>
    <w:rsid w:val="00261EC9"/>
    <w:rsid w:val="0026218C"/>
    <w:rsid w:val="002622D8"/>
    <w:rsid w:val="002623DB"/>
    <w:rsid w:val="00262A58"/>
    <w:rsid w:val="00262C06"/>
    <w:rsid w:val="002633C8"/>
    <w:rsid w:val="0026350B"/>
    <w:rsid w:val="00263586"/>
    <w:rsid w:val="00263671"/>
    <w:rsid w:val="00263699"/>
    <w:rsid w:val="002636E0"/>
    <w:rsid w:val="00263B5E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618"/>
    <w:rsid w:val="00264701"/>
    <w:rsid w:val="00264990"/>
    <w:rsid w:val="00264A04"/>
    <w:rsid w:val="00264A4B"/>
    <w:rsid w:val="00264B45"/>
    <w:rsid w:val="00264C00"/>
    <w:rsid w:val="00264CF9"/>
    <w:rsid w:val="00264D75"/>
    <w:rsid w:val="00264DA4"/>
    <w:rsid w:val="00265012"/>
    <w:rsid w:val="00265096"/>
    <w:rsid w:val="00265121"/>
    <w:rsid w:val="002651F2"/>
    <w:rsid w:val="002654D9"/>
    <w:rsid w:val="002657AA"/>
    <w:rsid w:val="002657EF"/>
    <w:rsid w:val="0026586E"/>
    <w:rsid w:val="00265A56"/>
    <w:rsid w:val="00265F1E"/>
    <w:rsid w:val="00266066"/>
    <w:rsid w:val="002660CF"/>
    <w:rsid w:val="0026610D"/>
    <w:rsid w:val="0026618F"/>
    <w:rsid w:val="002661C6"/>
    <w:rsid w:val="00266299"/>
    <w:rsid w:val="0026630F"/>
    <w:rsid w:val="002663A0"/>
    <w:rsid w:val="002667DE"/>
    <w:rsid w:val="002667FE"/>
    <w:rsid w:val="002668F7"/>
    <w:rsid w:val="00266A78"/>
    <w:rsid w:val="00266A8D"/>
    <w:rsid w:val="00266B08"/>
    <w:rsid w:val="00266CC8"/>
    <w:rsid w:val="00266D37"/>
    <w:rsid w:val="00266D72"/>
    <w:rsid w:val="00266E17"/>
    <w:rsid w:val="00266E5F"/>
    <w:rsid w:val="00267197"/>
    <w:rsid w:val="002671AC"/>
    <w:rsid w:val="002671B8"/>
    <w:rsid w:val="00267281"/>
    <w:rsid w:val="00267338"/>
    <w:rsid w:val="002673FD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24F"/>
    <w:rsid w:val="00270301"/>
    <w:rsid w:val="00270418"/>
    <w:rsid w:val="00270454"/>
    <w:rsid w:val="00270663"/>
    <w:rsid w:val="00270781"/>
    <w:rsid w:val="00270820"/>
    <w:rsid w:val="002709A7"/>
    <w:rsid w:val="00270C81"/>
    <w:rsid w:val="00270CA7"/>
    <w:rsid w:val="00270EB7"/>
    <w:rsid w:val="00270F05"/>
    <w:rsid w:val="002710F7"/>
    <w:rsid w:val="0027113F"/>
    <w:rsid w:val="002712FF"/>
    <w:rsid w:val="002715F0"/>
    <w:rsid w:val="00271759"/>
    <w:rsid w:val="002717A4"/>
    <w:rsid w:val="0027186A"/>
    <w:rsid w:val="002718B3"/>
    <w:rsid w:val="00271948"/>
    <w:rsid w:val="002719AF"/>
    <w:rsid w:val="00271A16"/>
    <w:rsid w:val="00271FEF"/>
    <w:rsid w:val="0027212B"/>
    <w:rsid w:val="0027221B"/>
    <w:rsid w:val="00272431"/>
    <w:rsid w:val="002724DF"/>
    <w:rsid w:val="00272A86"/>
    <w:rsid w:val="00272B5C"/>
    <w:rsid w:val="00272EB5"/>
    <w:rsid w:val="00272EDF"/>
    <w:rsid w:val="00272F02"/>
    <w:rsid w:val="002730CA"/>
    <w:rsid w:val="002730DE"/>
    <w:rsid w:val="002731D7"/>
    <w:rsid w:val="0027344C"/>
    <w:rsid w:val="00273691"/>
    <w:rsid w:val="002736DB"/>
    <w:rsid w:val="002738A9"/>
    <w:rsid w:val="00273B58"/>
    <w:rsid w:val="00273D90"/>
    <w:rsid w:val="00273EE9"/>
    <w:rsid w:val="00273F92"/>
    <w:rsid w:val="00273FCA"/>
    <w:rsid w:val="00274097"/>
    <w:rsid w:val="0027413B"/>
    <w:rsid w:val="00274221"/>
    <w:rsid w:val="002743E2"/>
    <w:rsid w:val="00274797"/>
    <w:rsid w:val="0027479D"/>
    <w:rsid w:val="0027483A"/>
    <w:rsid w:val="00274928"/>
    <w:rsid w:val="00274A55"/>
    <w:rsid w:val="00274CAD"/>
    <w:rsid w:val="00274D60"/>
    <w:rsid w:val="00274EE2"/>
    <w:rsid w:val="00274F3B"/>
    <w:rsid w:val="0027502B"/>
    <w:rsid w:val="00275221"/>
    <w:rsid w:val="00275258"/>
    <w:rsid w:val="00275290"/>
    <w:rsid w:val="002753FE"/>
    <w:rsid w:val="00275527"/>
    <w:rsid w:val="002756A8"/>
    <w:rsid w:val="002757BB"/>
    <w:rsid w:val="002758E5"/>
    <w:rsid w:val="00275AF3"/>
    <w:rsid w:val="00275B33"/>
    <w:rsid w:val="00275F40"/>
    <w:rsid w:val="00276049"/>
    <w:rsid w:val="002765CD"/>
    <w:rsid w:val="00276613"/>
    <w:rsid w:val="002767E6"/>
    <w:rsid w:val="002768B0"/>
    <w:rsid w:val="00276919"/>
    <w:rsid w:val="00276A7C"/>
    <w:rsid w:val="00276AFC"/>
    <w:rsid w:val="00276B36"/>
    <w:rsid w:val="00276CB1"/>
    <w:rsid w:val="00276DAA"/>
    <w:rsid w:val="00276DE6"/>
    <w:rsid w:val="00276E32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4F"/>
    <w:rsid w:val="002808E9"/>
    <w:rsid w:val="00280A99"/>
    <w:rsid w:val="00280F69"/>
    <w:rsid w:val="002810A5"/>
    <w:rsid w:val="0028119D"/>
    <w:rsid w:val="002812AB"/>
    <w:rsid w:val="00281326"/>
    <w:rsid w:val="0028185C"/>
    <w:rsid w:val="002818A7"/>
    <w:rsid w:val="002818FE"/>
    <w:rsid w:val="00281978"/>
    <w:rsid w:val="0028198E"/>
    <w:rsid w:val="002819F8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72D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5138"/>
    <w:rsid w:val="0028522D"/>
    <w:rsid w:val="002852B0"/>
    <w:rsid w:val="0028554F"/>
    <w:rsid w:val="00285691"/>
    <w:rsid w:val="002856C4"/>
    <w:rsid w:val="00285719"/>
    <w:rsid w:val="002859CA"/>
    <w:rsid w:val="002859D0"/>
    <w:rsid w:val="00285A30"/>
    <w:rsid w:val="00285A5C"/>
    <w:rsid w:val="00285ABE"/>
    <w:rsid w:val="00285DA0"/>
    <w:rsid w:val="00285DDC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698"/>
    <w:rsid w:val="00286996"/>
    <w:rsid w:val="00286A6B"/>
    <w:rsid w:val="00286B1A"/>
    <w:rsid w:val="00286CF7"/>
    <w:rsid w:val="00286F5D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68"/>
    <w:rsid w:val="002879BC"/>
    <w:rsid w:val="00287B81"/>
    <w:rsid w:val="00287BB1"/>
    <w:rsid w:val="00287CFE"/>
    <w:rsid w:val="00287D64"/>
    <w:rsid w:val="00287F5A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1C6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768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1C"/>
    <w:rsid w:val="00294F71"/>
    <w:rsid w:val="002951BF"/>
    <w:rsid w:val="002952CF"/>
    <w:rsid w:val="00295473"/>
    <w:rsid w:val="0029549E"/>
    <w:rsid w:val="0029549F"/>
    <w:rsid w:val="00295555"/>
    <w:rsid w:val="0029560F"/>
    <w:rsid w:val="002959B5"/>
    <w:rsid w:val="00295ACD"/>
    <w:rsid w:val="00295AD1"/>
    <w:rsid w:val="00295CF0"/>
    <w:rsid w:val="00295E05"/>
    <w:rsid w:val="00296144"/>
    <w:rsid w:val="002961ED"/>
    <w:rsid w:val="002962F4"/>
    <w:rsid w:val="002964E0"/>
    <w:rsid w:val="0029654D"/>
    <w:rsid w:val="00296553"/>
    <w:rsid w:val="00296B2D"/>
    <w:rsid w:val="00296CAE"/>
    <w:rsid w:val="00296D2A"/>
    <w:rsid w:val="00296F59"/>
    <w:rsid w:val="0029714E"/>
    <w:rsid w:val="00297356"/>
    <w:rsid w:val="00297483"/>
    <w:rsid w:val="002974CA"/>
    <w:rsid w:val="00297796"/>
    <w:rsid w:val="002977CB"/>
    <w:rsid w:val="002978B3"/>
    <w:rsid w:val="002979A7"/>
    <w:rsid w:val="00297A25"/>
    <w:rsid w:val="00297A81"/>
    <w:rsid w:val="00297B32"/>
    <w:rsid w:val="00297E63"/>
    <w:rsid w:val="00297EA2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D71"/>
    <w:rsid w:val="002A0E90"/>
    <w:rsid w:val="002A111D"/>
    <w:rsid w:val="002A1135"/>
    <w:rsid w:val="002A11F9"/>
    <w:rsid w:val="002A1249"/>
    <w:rsid w:val="002A136F"/>
    <w:rsid w:val="002A16B7"/>
    <w:rsid w:val="002A180B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AE8"/>
    <w:rsid w:val="002A2C5A"/>
    <w:rsid w:val="002A2DA1"/>
    <w:rsid w:val="002A2E6B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25"/>
    <w:rsid w:val="002A444E"/>
    <w:rsid w:val="002A445B"/>
    <w:rsid w:val="002A4510"/>
    <w:rsid w:val="002A471A"/>
    <w:rsid w:val="002A4923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6C6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1A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812"/>
    <w:rsid w:val="002B198D"/>
    <w:rsid w:val="002B19D2"/>
    <w:rsid w:val="002B1C79"/>
    <w:rsid w:val="002B1D98"/>
    <w:rsid w:val="002B1EF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1B"/>
    <w:rsid w:val="002B330A"/>
    <w:rsid w:val="002B33B7"/>
    <w:rsid w:val="002B359A"/>
    <w:rsid w:val="002B3784"/>
    <w:rsid w:val="002B3818"/>
    <w:rsid w:val="002B38BE"/>
    <w:rsid w:val="002B397F"/>
    <w:rsid w:val="002B3C54"/>
    <w:rsid w:val="002B3DBC"/>
    <w:rsid w:val="002B3F76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A69"/>
    <w:rsid w:val="002B5AF3"/>
    <w:rsid w:val="002B5B8F"/>
    <w:rsid w:val="002B5D2D"/>
    <w:rsid w:val="002B5DF6"/>
    <w:rsid w:val="002B5E80"/>
    <w:rsid w:val="002B5F9E"/>
    <w:rsid w:val="002B615B"/>
    <w:rsid w:val="002B6450"/>
    <w:rsid w:val="002B64EC"/>
    <w:rsid w:val="002B6A0B"/>
    <w:rsid w:val="002B6A2B"/>
    <w:rsid w:val="002B6F17"/>
    <w:rsid w:val="002B6FAD"/>
    <w:rsid w:val="002B737E"/>
    <w:rsid w:val="002B7803"/>
    <w:rsid w:val="002B780A"/>
    <w:rsid w:val="002B798B"/>
    <w:rsid w:val="002B7B7D"/>
    <w:rsid w:val="002B7E40"/>
    <w:rsid w:val="002B7E72"/>
    <w:rsid w:val="002B7FA5"/>
    <w:rsid w:val="002B7FDF"/>
    <w:rsid w:val="002C019A"/>
    <w:rsid w:val="002C023A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AA"/>
    <w:rsid w:val="002C1131"/>
    <w:rsid w:val="002C1259"/>
    <w:rsid w:val="002C129B"/>
    <w:rsid w:val="002C1585"/>
    <w:rsid w:val="002C16DF"/>
    <w:rsid w:val="002C17D3"/>
    <w:rsid w:val="002C18F3"/>
    <w:rsid w:val="002C1977"/>
    <w:rsid w:val="002C1A74"/>
    <w:rsid w:val="002C1B97"/>
    <w:rsid w:val="002C1E83"/>
    <w:rsid w:val="002C222A"/>
    <w:rsid w:val="002C233B"/>
    <w:rsid w:val="002C2355"/>
    <w:rsid w:val="002C252F"/>
    <w:rsid w:val="002C2652"/>
    <w:rsid w:val="002C275A"/>
    <w:rsid w:val="002C298D"/>
    <w:rsid w:val="002C298E"/>
    <w:rsid w:val="002C2993"/>
    <w:rsid w:val="002C299E"/>
    <w:rsid w:val="002C2B0E"/>
    <w:rsid w:val="002C2BFF"/>
    <w:rsid w:val="002C2D81"/>
    <w:rsid w:val="002C2F97"/>
    <w:rsid w:val="002C31A9"/>
    <w:rsid w:val="002C320F"/>
    <w:rsid w:val="002C3246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F8E"/>
    <w:rsid w:val="002C62A3"/>
    <w:rsid w:val="002C63EC"/>
    <w:rsid w:val="002C6424"/>
    <w:rsid w:val="002C648C"/>
    <w:rsid w:val="002C64C4"/>
    <w:rsid w:val="002C64E3"/>
    <w:rsid w:val="002C6578"/>
    <w:rsid w:val="002C65BC"/>
    <w:rsid w:val="002C6737"/>
    <w:rsid w:val="002C68AF"/>
    <w:rsid w:val="002C691D"/>
    <w:rsid w:val="002C6946"/>
    <w:rsid w:val="002C6A93"/>
    <w:rsid w:val="002C6BB1"/>
    <w:rsid w:val="002C6BD3"/>
    <w:rsid w:val="002C6C3B"/>
    <w:rsid w:val="002C6CCF"/>
    <w:rsid w:val="002C6CD8"/>
    <w:rsid w:val="002C6CFB"/>
    <w:rsid w:val="002C7165"/>
    <w:rsid w:val="002C722B"/>
    <w:rsid w:val="002C72CE"/>
    <w:rsid w:val="002C738D"/>
    <w:rsid w:val="002C759B"/>
    <w:rsid w:val="002C7783"/>
    <w:rsid w:val="002C7999"/>
    <w:rsid w:val="002C7B09"/>
    <w:rsid w:val="002C7C20"/>
    <w:rsid w:val="002C7D04"/>
    <w:rsid w:val="002C7DAC"/>
    <w:rsid w:val="002C7DF7"/>
    <w:rsid w:val="002C7E3D"/>
    <w:rsid w:val="002D0068"/>
    <w:rsid w:val="002D022E"/>
    <w:rsid w:val="002D0520"/>
    <w:rsid w:val="002D06B5"/>
    <w:rsid w:val="002D07D5"/>
    <w:rsid w:val="002D07DE"/>
    <w:rsid w:val="002D0819"/>
    <w:rsid w:val="002D08D5"/>
    <w:rsid w:val="002D094E"/>
    <w:rsid w:val="002D0968"/>
    <w:rsid w:val="002D0A02"/>
    <w:rsid w:val="002D0A82"/>
    <w:rsid w:val="002D0C28"/>
    <w:rsid w:val="002D0DCF"/>
    <w:rsid w:val="002D106A"/>
    <w:rsid w:val="002D1084"/>
    <w:rsid w:val="002D11EF"/>
    <w:rsid w:val="002D11F3"/>
    <w:rsid w:val="002D14C7"/>
    <w:rsid w:val="002D1590"/>
    <w:rsid w:val="002D16F1"/>
    <w:rsid w:val="002D1C01"/>
    <w:rsid w:val="002D1E85"/>
    <w:rsid w:val="002D1FEB"/>
    <w:rsid w:val="002D2218"/>
    <w:rsid w:val="002D2414"/>
    <w:rsid w:val="002D2932"/>
    <w:rsid w:val="002D2975"/>
    <w:rsid w:val="002D2A92"/>
    <w:rsid w:val="002D2C1E"/>
    <w:rsid w:val="002D2CBC"/>
    <w:rsid w:val="002D2CD1"/>
    <w:rsid w:val="002D2E24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B03"/>
    <w:rsid w:val="002D3C95"/>
    <w:rsid w:val="002D3CF6"/>
    <w:rsid w:val="002D3EA4"/>
    <w:rsid w:val="002D3F54"/>
    <w:rsid w:val="002D3F6F"/>
    <w:rsid w:val="002D3FEC"/>
    <w:rsid w:val="002D40FC"/>
    <w:rsid w:val="002D4120"/>
    <w:rsid w:val="002D4171"/>
    <w:rsid w:val="002D4228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635"/>
    <w:rsid w:val="002D5843"/>
    <w:rsid w:val="002D5AB5"/>
    <w:rsid w:val="002D5B46"/>
    <w:rsid w:val="002D5D70"/>
    <w:rsid w:val="002D5F34"/>
    <w:rsid w:val="002D6194"/>
    <w:rsid w:val="002D62EB"/>
    <w:rsid w:val="002D6396"/>
    <w:rsid w:val="002D6847"/>
    <w:rsid w:val="002D6883"/>
    <w:rsid w:val="002D6958"/>
    <w:rsid w:val="002D6BA6"/>
    <w:rsid w:val="002D6BCB"/>
    <w:rsid w:val="002D6C76"/>
    <w:rsid w:val="002D7405"/>
    <w:rsid w:val="002D75CE"/>
    <w:rsid w:val="002D77ED"/>
    <w:rsid w:val="002D7B97"/>
    <w:rsid w:val="002D7CA2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C96"/>
    <w:rsid w:val="002E0D4C"/>
    <w:rsid w:val="002E0DDE"/>
    <w:rsid w:val="002E1016"/>
    <w:rsid w:val="002E1184"/>
    <w:rsid w:val="002E1695"/>
    <w:rsid w:val="002E16C9"/>
    <w:rsid w:val="002E1767"/>
    <w:rsid w:val="002E1C46"/>
    <w:rsid w:val="002E1CCB"/>
    <w:rsid w:val="002E1D37"/>
    <w:rsid w:val="002E2233"/>
    <w:rsid w:val="002E24E3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C8F"/>
    <w:rsid w:val="002E2E13"/>
    <w:rsid w:val="002E2E77"/>
    <w:rsid w:val="002E3149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B3"/>
    <w:rsid w:val="002E48F1"/>
    <w:rsid w:val="002E49DC"/>
    <w:rsid w:val="002E4B1D"/>
    <w:rsid w:val="002E4C05"/>
    <w:rsid w:val="002E4EF2"/>
    <w:rsid w:val="002E4FC8"/>
    <w:rsid w:val="002E5166"/>
    <w:rsid w:val="002E522F"/>
    <w:rsid w:val="002E5524"/>
    <w:rsid w:val="002E557D"/>
    <w:rsid w:val="002E55CD"/>
    <w:rsid w:val="002E5680"/>
    <w:rsid w:val="002E5726"/>
    <w:rsid w:val="002E57BD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05F"/>
    <w:rsid w:val="002E6121"/>
    <w:rsid w:val="002E631A"/>
    <w:rsid w:val="002E644F"/>
    <w:rsid w:val="002E6526"/>
    <w:rsid w:val="002E6595"/>
    <w:rsid w:val="002E688F"/>
    <w:rsid w:val="002E696D"/>
    <w:rsid w:val="002E6CF9"/>
    <w:rsid w:val="002E6EC1"/>
    <w:rsid w:val="002E6FE2"/>
    <w:rsid w:val="002E7664"/>
    <w:rsid w:val="002E7759"/>
    <w:rsid w:val="002E788A"/>
    <w:rsid w:val="002E7CE1"/>
    <w:rsid w:val="002E7D75"/>
    <w:rsid w:val="002E7D83"/>
    <w:rsid w:val="002E7DB1"/>
    <w:rsid w:val="002E7F7E"/>
    <w:rsid w:val="002F0026"/>
    <w:rsid w:val="002F008F"/>
    <w:rsid w:val="002F0203"/>
    <w:rsid w:val="002F03B9"/>
    <w:rsid w:val="002F04D7"/>
    <w:rsid w:val="002F04FC"/>
    <w:rsid w:val="002F055E"/>
    <w:rsid w:val="002F063A"/>
    <w:rsid w:val="002F07A1"/>
    <w:rsid w:val="002F08B5"/>
    <w:rsid w:val="002F0AA8"/>
    <w:rsid w:val="002F0BA9"/>
    <w:rsid w:val="002F0E49"/>
    <w:rsid w:val="002F0F12"/>
    <w:rsid w:val="002F0F7F"/>
    <w:rsid w:val="002F1113"/>
    <w:rsid w:val="002F11D8"/>
    <w:rsid w:val="002F1235"/>
    <w:rsid w:val="002F124B"/>
    <w:rsid w:val="002F1339"/>
    <w:rsid w:val="002F1370"/>
    <w:rsid w:val="002F13FE"/>
    <w:rsid w:val="002F18AA"/>
    <w:rsid w:val="002F1DAF"/>
    <w:rsid w:val="002F1DE7"/>
    <w:rsid w:val="002F1E1D"/>
    <w:rsid w:val="002F1F60"/>
    <w:rsid w:val="002F211E"/>
    <w:rsid w:val="002F217E"/>
    <w:rsid w:val="002F248E"/>
    <w:rsid w:val="002F24FA"/>
    <w:rsid w:val="002F264F"/>
    <w:rsid w:val="002F26B8"/>
    <w:rsid w:val="002F26D8"/>
    <w:rsid w:val="002F277A"/>
    <w:rsid w:val="002F2AAA"/>
    <w:rsid w:val="002F2B66"/>
    <w:rsid w:val="002F2CFB"/>
    <w:rsid w:val="002F2DA5"/>
    <w:rsid w:val="002F3017"/>
    <w:rsid w:val="002F3033"/>
    <w:rsid w:val="002F312D"/>
    <w:rsid w:val="002F3187"/>
    <w:rsid w:val="002F32A9"/>
    <w:rsid w:val="002F3317"/>
    <w:rsid w:val="002F3625"/>
    <w:rsid w:val="002F3724"/>
    <w:rsid w:val="002F37AE"/>
    <w:rsid w:val="002F37C4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3F33"/>
    <w:rsid w:val="002F3FF2"/>
    <w:rsid w:val="002F405F"/>
    <w:rsid w:val="002F416D"/>
    <w:rsid w:val="002F4420"/>
    <w:rsid w:val="002F449C"/>
    <w:rsid w:val="002F4786"/>
    <w:rsid w:val="002F4814"/>
    <w:rsid w:val="002F497A"/>
    <w:rsid w:val="002F4B7E"/>
    <w:rsid w:val="002F4BA2"/>
    <w:rsid w:val="002F4DAB"/>
    <w:rsid w:val="002F4FD6"/>
    <w:rsid w:val="002F502D"/>
    <w:rsid w:val="002F5354"/>
    <w:rsid w:val="002F53B2"/>
    <w:rsid w:val="002F5AAA"/>
    <w:rsid w:val="002F5ADF"/>
    <w:rsid w:val="002F5B25"/>
    <w:rsid w:val="002F5C6A"/>
    <w:rsid w:val="002F5D1E"/>
    <w:rsid w:val="002F5EBE"/>
    <w:rsid w:val="002F5F4E"/>
    <w:rsid w:val="002F60A5"/>
    <w:rsid w:val="002F624F"/>
    <w:rsid w:val="002F62A2"/>
    <w:rsid w:val="002F62DA"/>
    <w:rsid w:val="002F64D1"/>
    <w:rsid w:val="002F66E7"/>
    <w:rsid w:val="002F686C"/>
    <w:rsid w:val="002F68BF"/>
    <w:rsid w:val="002F6919"/>
    <w:rsid w:val="002F6B2C"/>
    <w:rsid w:val="002F6B9A"/>
    <w:rsid w:val="002F6CAF"/>
    <w:rsid w:val="002F6E41"/>
    <w:rsid w:val="002F6EB4"/>
    <w:rsid w:val="002F6EBD"/>
    <w:rsid w:val="002F6FB0"/>
    <w:rsid w:val="002F759F"/>
    <w:rsid w:val="002F75D4"/>
    <w:rsid w:val="002F78B9"/>
    <w:rsid w:val="002F7B98"/>
    <w:rsid w:val="002F7DB9"/>
    <w:rsid w:val="002F7E00"/>
    <w:rsid w:val="002F7F09"/>
    <w:rsid w:val="00300096"/>
    <w:rsid w:val="003000D2"/>
    <w:rsid w:val="00300112"/>
    <w:rsid w:val="00300183"/>
    <w:rsid w:val="00300295"/>
    <w:rsid w:val="00300362"/>
    <w:rsid w:val="00300451"/>
    <w:rsid w:val="003005C3"/>
    <w:rsid w:val="00300630"/>
    <w:rsid w:val="003006BD"/>
    <w:rsid w:val="00300C53"/>
    <w:rsid w:val="00300D39"/>
    <w:rsid w:val="00300F20"/>
    <w:rsid w:val="00301071"/>
    <w:rsid w:val="003010C8"/>
    <w:rsid w:val="00301210"/>
    <w:rsid w:val="0030172E"/>
    <w:rsid w:val="003017B5"/>
    <w:rsid w:val="003017D0"/>
    <w:rsid w:val="00301B58"/>
    <w:rsid w:val="00301CCC"/>
    <w:rsid w:val="00301E35"/>
    <w:rsid w:val="00302124"/>
    <w:rsid w:val="0030254C"/>
    <w:rsid w:val="0030262D"/>
    <w:rsid w:val="00302649"/>
    <w:rsid w:val="003026E3"/>
    <w:rsid w:val="00302767"/>
    <w:rsid w:val="00302A28"/>
    <w:rsid w:val="00302B69"/>
    <w:rsid w:val="00302C22"/>
    <w:rsid w:val="00302CEE"/>
    <w:rsid w:val="00302D67"/>
    <w:rsid w:val="00302EE5"/>
    <w:rsid w:val="00302F7D"/>
    <w:rsid w:val="003032A7"/>
    <w:rsid w:val="0030342C"/>
    <w:rsid w:val="00303463"/>
    <w:rsid w:val="0030369E"/>
    <w:rsid w:val="0030386D"/>
    <w:rsid w:val="003039F5"/>
    <w:rsid w:val="00303D96"/>
    <w:rsid w:val="00303DD5"/>
    <w:rsid w:val="00303FA6"/>
    <w:rsid w:val="003043DF"/>
    <w:rsid w:val="00304481"/>
    <w:rsid w:val="00304652"/>
    <w:rsid w:val="00304674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D8F"/>
    <w:rsid w:val="00304E04"/>
    <w:rsid w:val="0030500D"/>
    <w:rsid w:val="003050A9"/>
    <w:rsid w:val="003051EC"/>
    <w:rsid w:val="0030521E"/>
    <w:rsid w:val="00305315"/>
    <w:rsid w:val="00305387"/>
    <w:rsid w:val="003053D2"/>
    <w:rsid w:val="0030541B"/>
    <w:rsid w:val="00305964"/>
    <w:rsid w:val="00305B85"/>
    <w:rsid w:val="00305B8F"/>
    <w:rsid w:val="00305D5F"/>
    <w:rsid w:val="00305DB4"/>
    <w:rsid w:val="00305E6D"/>
    <w:rsid w:val="00306063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474"/>
    <w:rsid w:val="0030765C"/>
    <w:rsid w:val="00307882"/>
    <w:rsid w:val="00307965"/>
    <w:rsid w:val="00307CCE"/>
    <w:rsid w:val="00307D6E"/>
    <w:rsid w:val="00307DA4"/>
    <w:rsid w:val="00307E7B"/>
    <w:rsid w:val="00307ED5"/>
    <w:rsid w:val="003100E2"/>
    <w:rsid w:val="00310313"/>
    <w:rsid w:val="003105E5"/>
    <w:rsid w:val="0031062B"/>
    <w:rsid w:val="00310685"/>
    <w:rsid w:val="00310795"/>
    <w:rsid w:val="0031083E"/>
    <w:rsid w:val="0031097B"/>
    <w:rsid w:val="003109D3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8FA"/>
    <w:rsid w:val="00311B0D"/>
    <w:rsid w:val="00311DCA"/>
    <w:rsid w:val="00311F67"/>
    <w:rsid w:val="003120AE"/>
    <w:rsid w:val="00312284"/>
    <w:rsid w:val="00312486"/>
    <w:rsid w:val="003125FB"/>
    <w:rsid w:val="00312630"/>
    <w:rsid w:val="00312B93"/>
    <w:rsid w:val="00312BC4"/>
    <w:rsid w:val="00313139"/>
    <w:rsid w:val="003131E8"/>
    <w:rsid w:val="003133AD"/>
    <w:rsid w:val="003133C3"/>
    <w:rsid w:val="00313525"/>
    <w:rsid w:val="003136E7"/>
    <w:rsid w:val="00313742"/>
    <w:rsid w:val="00313763"/>
    <w:rsid w:val="003137CE"/>
    <w:rsid w:val="00313878"/>
    <w:rsid w:val="003138FA"/>
    <w:rsid w:val="0031396A"/>
    <w:rsid w:val="00313AB6"/>
    <w:rsid w:val="00313BF6"/>
    <w:rsid w:val="00313CDC"/>
    <w:rsid w:val="00313EA9"/>
    <w:rsid w:val="00313F64"/>
    <w:rsid w:val="0031415A"/>
    <w:rsid w:val="0031418D"/>
    <w:rsid w:val="003144E0"/>
    <w:rsid w:val="00314542"/>
    <w:rsid w:val="0031469C"/>
    <w:rsid w:val="003147C0"/>
    <w:rsid w:val="0031483C"/>
    <w:rsid w:val="00314910"/>
    <w:rsid w:val="003149F0"/>
    <w:rsid w:val="00314B66"/>
    <w:rsid w:val="00314D73"/>
    <w:rsid w:val="00314E0A"/>
    <w:rsid w:val="0031508F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16"/>
    <w:rsid w:val="00317197"/>
    <w:rsid w:val="003172F8"/>
    <w:rsid w:val="00317478"/>
    <w:rsid w:val="003174A1"/>
    <w:rsid w:val="003174D5"/>
    <w:rsid w:val="003175DD"/>
    <w:rsid w:val="00317656"/>
    <w:rsid w:val="003176BE"/>
    <w:rsid w:val="00317946"/>
    <w:rsid w:val="00317980"/>
    <w:rsid w:val="00317AFA"/>
    <w:rsid w:val="00317B1F"/>
    <w:rsid w:val="00317BED"/>
    <w:rsid w:val="00317F00"/>
    <w:rsid w:val="00317F09"/>
    <w:rsid w:val="00320189"/>
    <w:rsid w:val="00320448"/>
    <w:rsid w:val="0032050F"/>
    <w:rsid w:val="003207B2"/>
    <w:rsid w:val="00320C67"/>
    <w:rsid w:val="00320DCF"/>
    <w:rsid w:val="00320E37"/>
    <w:rsid w:val="00320F19"/>
    <w:rsid w:val="00320FFA"/>
    <w:rsid w:val="0032100D"/>
    <w:rsid w:val="003212AD"/>
    <w:rsid w:val="003212C4"/>
    <w:rsid w:val="003215EF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E8"/>
    <w:rsid w:val="0032252C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01C"/>
    <w:rsid w:val="003232C7"/>
    <w:rsid w:val="00323325"/>
    <w:rsid w:val="00323335"/>
    <w:rsid w:val="00323357"/>
    <w:rsid w:val="003233A5"/>
    <w:rsid w:val="00323430"/>
    <w:rsid w:val="00323451"/>
    <w:rsid w:val="00323616"/>
    <w:rsid w:val="00323741"/>
    <w:rsid w:val="003237F5"/>
    <w:rsid w:val="0032385D"/>
    <w:rsid w:val="003238D5"/>
    <w:rsid w:val="0032398E"/>
    <w:rsid w:val="00323A66"/>
    <w:rsid w:val="00323ACD"/>
    <w:rsid w:val="00323B84"/>
    <w:rsid w:val="00323B94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5CA"/>
    <w:rsid w:val="003246B6"/>
    <w:rsid w:val="00324A16"/>
    <w:rsid w:val="00324A9D"/>
    <w:rsid w:val="00324AD9"/>
    <w:rsid w:val="00324B10"/>
    <w:rsid w:val="00324BC0"/>
    <w:rsid w:val="00324EB3"/>
    <w:rsid w:val="00324FF8"/>
    <w:rsid w:val="00324FFE"/>
    <w:rsid w:val="00325024"/>
    <w:rsid w:val="0032541D"/>
    <w:rsid w:val="003255DF"/>
    <w:rsid w:val="00325725"/>
    <w:rsid w:val="00325819"/>
    <w:rsid w:val="00325A78"/>
    <w:rsid w:val="00325AF1"/>
    <w:rsid w:val="00325BB9"/>
    <w:rsid w:val="00325BC1"/>
    <w:rsid w:val="00325C26"/>
    <w:rsid w:val="00325ED1"/>
    <w:rsid w:val="0032600C"/>
    <w:rsid w:val="003261D0"/>
    <w:rsid w:val="00326293"/>
    <w:rsid w:val="00326365"/>
    <w:rsid w:val="003263B6"/>
    <w:rsid w:val="003264C2"/>
    <w:rsid w:val="003264C5"/>
    <w:rsid w:val="003264EA"/>
    <w:rsid w:val="00326500"/>
    <w:rsid w:val="00326588"/>
    <w:rsid w:val="0032659D"/>
    <w:rsid w:val="00326642"/>
    <w:rsid w:val="00326656"/>
    <w:rsid w:val="00326823"/>
    <w:rsid w:val="00326899"/>
    <w:rsid w:val="00326968"/>
    <w:rsid w:val="00326B02"/>
    <w:rsid w:val="00326C67"/>
    <w:rsid w:val="00326C6C"/>
    <w:rsid w:val="00326DA7"/>
    <w:rsid w:val="00326EE5"/>
    <w:rsid w:val="00326FDC"/>
    <w:rsid w:val="00327002"/>
    <w:rsid w:val="00327035"/>
    <w:rsid w:val="0032704A"/>
    <w:rsid w:val="00327081"/>
    <w:rsid w:val="0032711E"/>
    <w:rsid w:val="003271E8"/>
    <w:rsid w:val="00327396"/>
    <w:rsid w:val="00327724"/>
    <w:rsid w:val="003277CA"/>
    <w:rsid w:val="00327985"/>
    <w:rsid w:val="00327A89"/>
    <w:rsid w:val="00327B87"/>
    <w:rsid w:val="00327F28"/>
    <w:rsid w:val="00327F3F"/>
    <w:rsid w:val="00327FDE"/>
    <w:rsid w:val="00330097"/>
    <w:rsid w:val="003302A2"/>
    <w:rsid w:val="00330407"/>
    <w:rsid w:val="003304E7"/>
    <w:rsid w:val="003304F9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E29"/>
    <w:rsid w:val="00331FC8"/>
    <w:rsid w:val="00332011"/>
    <w:rsid w:val="00332063"/>
    <w:rsid w:val="0033265B"/>
    <w:rsid w:val="0033279F"/>
    <w:rsid w:val="00332B7E"/>
    <w:rsid w:val="00332CD8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504"/>
    <w:rsid w:val="00334793"/>
    <w:rsid w:val="00334848"/>
    <w:rsid w:val="0033484C"/>
    <w:rsid w:val="003348C0"/>
    <w:rsid w:val="00334931"/>
    <w:rsid w:val="00334D1C"/>
    <w:rsid w:val="00334F1F"/>
    <w:rsid w:val="00335148"/>
    <w:rsid w:val="003351E2"/>
    <w:rsid w:val="00335314"/>
    <w:rsid w:val="003353DF"/>
    <w:rsid w:val="0033578D"/>
    <w:rsid w:val="003358B4"/>
    <w:rsid w:val="00335AD1"/>
    <w:rsid w:val="00335C45"/>
    <w:rsid w:val="00335C4B"/>
    <w:rsid w:val="00335CD3"/>
    <w:rsid w:val="00335CF7"/>
    <w:rsid w:val="00335EE0"/>
    <w:rsid w:val="00335FB6"/>
    <w:rsid w:val="00336283"/>
    <w:rsid w:val="00336420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59"/>
    <w:rsid w:val="003375D0"/>
    <w:rsid w:val="003375D6"/>
    <w:rsid w:val="003375E6"/>
    <w:rsid w:val="003376A1"/>
    <w:rsid w:val="003378E8"/>
    <w:rsid w:val="00337934"/>
    <w:rsid w:val="00337AB4"/>
    <w:rsid w:val="00337F4C"/>
    <w:rsid w:val="003400EE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2DD"/>
    <w:rsid w:val="003423A8"/>
    <w:rsid w:val="003425AB"/>
    <w:rsid w:val="003425E0"/>
    <w:rsid w:val="00342627"/>
    <w:rsid w:val="0034268B"/>
    <w:rsid w:val="003427EC"/>
    <w:rsid w:val="00342865"/>
    <w:rsid w:val="0034288C"/>
    <w:rsid w:val="003428E0"/>
    <w:rsid w:val="003428E6"/>
    <w:rsid w:val="003429BD"/>
    <w:rsid w:val="00342A80"/>
    <w:rsid w:val="00342B0C"/>
    <w:rsid w:val="00342B12"/>
    <w:rsid w:val="00342BCD"/>
    <w:rsid w:val="00342EDB"/>
    <w:rsid w:val="00343156"/>
    <w:rsid w:val="0034321E"/>
    <w:rsid w:val="00343268"/>
    <w:rsid w:val="0034332E"/>
    <w:rsid w:val="003434F9"/>
    <w:rsid w:val="003437B0"/>
    <w:rsid w:val="003438BA"/>
    <w:rsid w:val="003438CB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12"/>
    <w:rsid w:val="003447E3"/>
    <w:rsid w:val="00344C5B"/>
    <w:rsid w:val="00344E0D"/>
    <w:rsid w:val="00344E54"/>
    <w:rsid w:val="00344F8B"/>
    <w:rsid w:val="00345022"/>
    <w:rsid w:val="003452B3"/>
    <w:rsid w:val="003452B9"/>
    <w:rsid w:val="00345698"/>
    <w:rsid w:val="003456B9"/>
    <w:rsid w:val="00345717"/>
    <w:rsid w:val="00345811"/>
    <w:rsid w:val="00345909"/>
    <w:rsid w:val="00345915"/>
    <w:rsid w:val="00345939"/>
    <w:rsid w:val="003459B8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58"/>
    <w:rsid w:val="003475DC"/>
    <w:rsid w:val="003477C1"/>
    <w:rsid w:val="003477F6"/>
    <w:rsid w:val="003478C8"/>
    <w:rsid w:val="00347917"/>
    <w:rsid w:val="00347A14"/>
    <w:rsid w:val="00347AFD"/>
    <w:rsid w:val="00347CE9"/>
    <w:rsid w:val="00347D51"/>
    <w:rsid w:val="00347E91"/>
    <w:rsid w:val="00347F34"/>
    <w:rsid w:val="00350058"/>
    <w:rsid w:val="00350310"/>
    <w:rsid w:val="0035049C"/>
    <w:rsid w:val="00350670"/>
    <w:rsid w:val="00350775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4"/>
    <w:rsid w:val="003511B6"/>
    <w:rsid w:val="00351371"/>
    <w:rsid w:val="003514FE"/>
    <w:rsid w:val="00351653"/>
    <w:rsid w:val="003516E5"/>
    <w:rsid w:val="00351770"/>
    <w:rsid w:val="003519D7"/>
    <w:rsid w:val="00351A19"/>
    <w:rsid w:val="00351BFF"/>
    <w:rsid w:val="00351C50"/>
    <w:rsid w:val="00351FF3"/>
    <w:rsid w:val="0035205A"/>
    <w:rsid w:val="003520E5"/>
    <w:rsid w:val="00352251"/>
    <w:rsid w:val="003522EE"/>
    <w:rsid w:val="00352506"/>
    <w:rsid w:val="003526B4"/>
    <w:rsid w:val="0035278A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84C"/>
    <w:rsid w:val="003538FD"/>
    <w:rsid w:val="0035391B"/>
    <w:rsid w:val="00353A52"/>
    <w:rsid w:val="00353C66"/>
    <w:rsid w:val="00353F95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B7B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85"/>
    <w:rsid w:val="00355AC3"/>
    <w:rsid w:val="00355C36"/>
    <w:rsid w:val="00355CFC"/>
    <w:rsid w:val="00355D66"/>
    <w:rsid w:val="00355D71"/>
    <w:rsid w:val="00355DED"/>
    <w:rsid w:val="00355DF8"/>
    <w:rsid w:val="00355EA2"/>
    <w:rsid w:val="00355F56"/>
    <w:rsid w:val="00356000"/>
    <w:rsid w:val="003561D8"/>
    <w:rsid w:val="00356252"/>
    <w:rsid w:val="003562D3"/>
    <w:rsid w:val="00356488"/>
    <w:rsid w:val="00356562"/>
    <w:rsid w:val="003565C7"/>
    <w:rsid w:val="00356821"/>
    <w:rsid w:val="003568B6"/>
    <w:rsid w:val="00356A25"/>
    <w:rsid w:val="00356A2F"/>
    <w:rsid w:val="00356BB0"/>
    <w:rsid w:val="00356BBE"/>
    <w:rsid w:val="00356BF8"/>
    <w:rsid w:val="00356E7F"/>
    <w:rsid w:val="00356F6E"/>
    <w:rsid w:val="003570FB"/>
    <w:rsid w:val="00357195"/>
    <w:rsid w:val="003574CF"/>
    <w:rsid w:val="003577A2"/>
    <w:rsid w:val="003577A3"/>
    <w:rsid w:val="003577D0"/>
    <w:rsid w:val="00357AB1"/>
    <w:rsid w:val="00357BFA"/>
    <w:rsid w:val="00357DB7"/>
    <w:rsid w:val="00357F46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76"/>
    <w:rsid w:val="00360FDB"/>
    <w:rsid w:val="00361011"/>
    <w:rsid w:val="00361372"/>
    <w:rsid w:val="00361591"/>
    <w:rsid w:val="003617B1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3ED"/>
    <w:rsid w:val="00363518"/>
    <w:rsid w:val="00363535"/>
    <w:rsid w:val="00363537"/>
    <w:rsid w:val="00363B93"/>
    <w:rsid w:val="00363C8E"/>
    <w:rsid w:val="00363D32"/>
    <w:rsid w:val="00363D7D"/>
    <w:rsid w:val="00363DCD"/>
    <w:rsid w:val="00363EF2"/>
    <w:rsid w:val="0036410B"/>
    <w:rsid w:val="003641B1"/>
    <w:rsid w:val="00364215"/>
    <w:rsid w:val="00364348"/>
    <w:rsid w:val="00364464"/>
    <w:rsid w:val="00364621"/>
    <w:rsid w:val="00364783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5FB"/>
    <w:rsid w:val="00365869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A4"/>
    <w:rsid w:val="00366ECA"/>
    <w:rsid w:val="00367199"/>
    <w:rsid w:val="003671C5"/>
    <w:rsid w:val="0036739E"/>
    <w:rsid w:val="0036761C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8E"/>
    <w:rsid w:val="00370B2A"/>
    <w:rsid w:val="00370BF2"/>
    <w:rsid w:val="00370CED"/>
    <w:rsid w:val="00370D20"/>
    <w:rsid w:val="00370E9A"/>
    <w:rsid w:val="00370EBF"/>
    <w:rsid w:val="00370F3D"/>
    <w:rsid w:val="003712C1"/>
    <w:rsid w:val="003712DA"/>
    <w:rsid w:val="00371357"/>
    <w:rsid w:val="003713B3"/>
    <w:rsid w:val="003715D6"/>
    <w:rsid w:val="003716C2"/>
    <w:rsid w:val="00371735"/>
    <w:rsid w:val="00371800"/>
    <w:rsid w:val="0037191D"/>
    <w:rsid w:val="003719EE"/>
    <w:rsid w:val="00371CE2"/>
    <w:rsid w:val="00372002"/>
    <w:rsid w:val="003720CF"/>
    <w:rsid w:val="00372353"/>
    <w:rsid w:val="00372360"/>
    <w:rsid w:val="0037236A"/>
    <w:rsid w:val="003723D0"/>
    <w:rsid w:val="003723E5"/>
    <w:rsid w:val="0037258B"/>
    <w:rsid w:val="00372684"/>
    <w:rsid w:val="00372713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421"/>
    <w:rsid w:val="00373650"/>
    <w:rsid w:val="00373695"/>
    <w:rsid w:val="003736ED"/>
    <w:rsid w:val="00373CE8"/>
    <w:rsid w:val="00373D55"/>
    <w:rsid w:val="00374327"/>
    <w:rsid w:val="003743EF"/>
    <w:rsid w:val="0037441A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01A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E9"/>
    <w:rsid w:val="003806C8"/>
    <w:rsid w:val="00380902"/>
    <w:rsid w:val="00380E9E"/>
    <w:rsid w:val="00380F06"/>
    <w:rsid w:val="00381019"/>
    <w:rsid w:val="0038105E"/>
    <w:rsid w:val="00381100"/>
    <w:rsid w:val="00381350"/>
    <w:rsid w:val="00381385"/>
    <w:rsid w:val="0038141B"/>
    <w:rsid w:val="003816A6"/>
    <w:rsid w:val="00381834"/>
    <w:rsid w:val="00381C7F"/>
    <w:rsid w:val="00381CB7"/>
    <w:rsid w:val="00381DA4"/>
    <w:rsid w:val="00381E6C"/>
    <w:rsid w:val="00381F82"/>
    <w:rsid w:val="00381FB1"/>
    <w:rsid w:val="00381FE9"/>
    <w:rsid w:val="0038201E"/>
    <w:rsid w:val="00382082"/>
    <w:rsid w:val="00382097"/>
    <w:rsid w:val="00382116"/>
    <w:rsid w:val="00382165"/>
    <w:rsid w:val="003826B4"/>
    <w:rsid w:val="003826DA"/>
    <w:rsid w:val="0038277D"/>
    <w:rsid w:val="003827F1"/>
    <w:rsid w:val="00382AD8"/>
    <w:rsid w:val="00382D5C"/>
    <w:rsid w:val="00382DD9"/>
    <w:rsid w:val="00383087"/>
    <w:rsid w:val="003831DF"/>
    <w:rsid w:val="0038322B"/>
    <w:rsid w:val="00383268"/>
    <w:rsid w:val="00383428"/>
    <w:rsid w:val="003838B7"/>
    <w:rsid w:val="00383A0C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123"/>
    <w:rsid w:val="003852EF"/>
    <w:rsid w:val="00385432"/>
    <w:rsid w:val="00385669"/>
    <w:rsid w:val="00385806"/>
    <w:rsid w:val="00385862"/>
    <w:rsid w:val="00385959"/>
    <w:rsid w:val="00385A98"/>
    <w:rsid w:val="00385B85"/>
    <w:rsid w:val="00385BAA"/>
    <w:rsid w:val="00386033"/>
    <w:rsid w:val="003860CE"/>
    <w:rsid w:val="00386238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64"/>
    <w:rsid w:val="00387FB7"/>
    <w:rsid w:val="00390237"/>
    <w:rsid w:val="003903B4"/>
    <w:rsid w:val="00390474"/>
    <w:rsid w:val="003904C2"/>
    <w:rsid w:val="00390613"/>
    <w:rsid w:val="0039065C"/>
    <w:rsid w:val="00390B78"/>
    <w:rsid w:val="00390D75"/>
    <w:rsid w:val="00390E87"/>
    <w:rsid w:val="00390FDA"/>
    <w:rsid w:val="003912A3"/>
    <w:rsid w:val="00391301"/>
    <w:rsid w:val="003913B1"/>
    <w:rsid w:val="00391515"/>
    <w:rsid w:val="003918C1"/>
    <w:rsid w:val="00391CFC"/>
    <w:rsid w:val="00391DBD"/>
    <w:rsid w:val="00391EE1"/>
    <w:rsid w:val="00391FA4"/>
    <w:rsid w:val="00391FF7"/>
    <w:rsid w:val="003920FF"/>
    <w:rsid w:val="003925C1"/>
    <w:rsid w:val="00392631"/>
    <w:rsid w:val="00392753"/>
    <w:rsid w:val="003927C0"/>
    <w:rsid w:val="00392A3F"/>
    <w:rsid w:val="00392A52"/>
    <w:rsid w:val="00392B37"/>
    <w:rsid w:val="00392CE9"/>
    <w:rsid w:val="00392D12"/>
    <w:rsid w:val="00392E9D"/>
    <w:rsid w:val="00392F58"/>
    <w:rsid w:val="00392F5F"/>
    <w:rsid w:val="0039318E"/>
    <w:rsid w:val="0039343F"/>
    <w:rsid w:val="00393442"/>
    <w:rsid w:val="003934CA"/>
    <w:rsid w:val="003934EC"/>
    <w:rsid w:val="00393609"/>
    <w:rsid w:val="00393880"/>
    <w:rsid w:val="003938AD"/>
    <w:rsid w:val="003939BF"/>
    <w:rsid w:val="00393A87"/>
    <w:rsid w:val="00393C6F"/>
    <w:rsid w:val="00393E4F"/>
    <w:rsid w:val="00394285"/>
    <w:rsid w:val="003948EE"/>
    <w:rsid w:val="0039498B"/>
    <w:rsid w:val="00394B4B"/>
    <w:rsid w:val="00394BA0"/>
    <w:rsid w:val="00394E83"/>
    <w:rsid w:val="00394EE6"/>
    <w:rsid w:val="0039510E"/>
    <w:rsid w:val="00395265"/>
    <w:rsid w:val="003952F7"/>
    <w:rsid w:val="003954AD"/>
    <w:rsid w:val="00395715"/>
    <w:rsid w:val="00395AEF"/>
    <w:rsid w:val="003962C7"/>
    <w:rsid w:val="0039675B"/>
    <w:rsid w:val="003968A6"/>
    <w:rsid w:val="003968CD"/>
    <w:rsid w:val="003968F9"/>
    <w:rsid w:val="00396A85"/>
    <w:rsid w:val="00396C69"/>
    <w:rsid w:val="00396C97"/>
    <w:rsid w:val="00396EC5"/>
    <w:rsid w:val="00397012"/>
    <w:rsid w:val="00397165"/>
    <w:rsid w:val="00397247"/>
    <w:rsid w:val="003973DF"/>
    <w:rsid w:val="00397496"/>
    <w:rsid w:val="003976A6"/>
    <w:rsid w:val="003976D1"/>
    <w:rsid w:val="003977E9"/>
    <w:rsid w:val="0039795F"/>
    <w:rsid w:val="00397A31"/>
    <w:rsid w:val="00397B64"/>
    <w:rsid w:val="00397D1D"/>
    <w:rsid w:val="00397F32"/>
    <w:rsid w:val="00397FA2"/>
    <w:rsid w:val="003A031B"/>
    <w:rsid w:val="003A0383"/>
    <w:rsid w:val="003A0430"/>
    <w:rsid w:val="003A0450"/>
    <w:rsid w:val="003A0474"/>
    <w:rsid w:val="003A0662"/>
    <w:rsid w:val="003A0723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9D9"/>
    <w:rsid w:val="003A1BEE"/>
    <w:rsid w:val="003A1C55"/>
    <w:rsid w:val="003A1C59"/>
    <w:rsid w:val="003A1EE2"/>
    <w:rsid w:val="003A1F32"/>
    <w:rsid w:val="003A2037"/>
    <w:rsid w:val="003A219B"/>
    <w:rsid w:val="003A2388"/>
    <w:rsid w:val="003A245A"/>
    <w:rsid w:val="003A2461"/>
    <w:rsid w:val="003A252C"/>
    <w:rsid w:val="003A26EE"/>
    <w:rsid w:val="003A2A6C"/>
    <w:rsid w:val="003A2AB0"/>
    <w:rsid w:val="003A2B0F"/>
    <w:rsid w:val="003A2B2F"/>
    <w:rsid w:val="003A2BAA"/>
    <w:rsid w:val="003A2C9A"/>
    <w:rsid w:val="003A2E65"/>
    <w:rsid w:val="003A2E9C"/>
    <w:rsid w:val="003A3066"/>
    <w:rsid w:val="003A30BF"/>
    <w:rsid w:val="003A30D2"/>
    <w:rsid w:val="003A3120"/>
    <w:rsid w:val="003A319B"/>
    <w:rsid w:val="003A3205"/>
    <w:rsid w:val="003A33D9"/>
    <w:rsid w:val="003A3682"/>
    <w:rsid w:val="003A374A"/>
    <w:rsid w:val="003A3C37"/>
    <w:rsid w:val="003A3EE6"/>
    <w:rsid w:val="003A41B1"/>
    <w:rsid w:val="003A426B"/>
    <w:rsid w:val="003A43B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5DD"/>
    <w:rsid w:val="003A6626"/>
    <w:rsid w:val="003A66C1"/>
    <w:rsid w:val="003A6D0F"/>
    <w:rsid w:val="003A6E1D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A7EF8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2C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BCA"/>
    <w:rsid w:val="003B2CB5"/>
    <w:rsid w:val="003B2E28"/>
    <w:rsid w:val="003B2E3D"/>
    <w:rsid w:val="003B318C"/>
    <w:rsid w:val="003B332E"/>
    <w:rsid w:val="003B3337"/>
    <w:rsid w:val="003B35A0"/>
    <w:rsid w:val="003B379A"/>
    <w:rsid w:val="003B3808"/>
    <w:rsid w:val="003B38B6"/>
    <w:rsid w:val="003B3969"/>
    <w:rsid w:val="003B3A45"/>
    <w:rsid w:val="003B3B8D"/>
    <w:rsid w:val="003B3D94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5D"/>
    <w:rsid w:val="003B51E6"/>
    <w:rsid w:val="003B54C7"/>
    <w:rsid w:val="003B5545"/>
    <w:rsid w:val="003B55D7"/>
    <w:rsid w:val="003B55DA"/>
    <w:rsid w:val="003B564F"/>
    <w:rsid w:val="003B569B"/>
    <w:rsid w:val="003B5792"/>
    <w:rsid w:val="003B57D4"/>
    <w:rsid w:val="003B5884"/>
    <w:rsid w:val="003B5A88"/>
    <w:rsid w:val="003B5B10"/>
    <w:rsid w:val="003B5B42"/>
    <w:rsid w:val="003B5BAC"/>
    <w:rsid w:val="003B5E10"/>
    <w:rsid w:val="003B5E45"/>
    <w:rsid w:val="003B5F22"/>
    <w:rsid w:val="003B600C"/>
    <w:rsid w:val="003B6134"/>
    <w:rsid w:val="003B6348"/>
    <w:rsid w:val="003B644E"/>
    <w:rsid w:val="003B6716"/>
    <w:rsid w:val="003B6729"/>
    <w:rsid w:val="003B67F7"/>
    <w:rsid w:val="003B6873"/>
    <w:rsid w:val="003B68C9"/>
    <w:rsid w:val="003B6966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7DE"/>
    <w:rsid w:val="003B78DA"/>
    <w:rsid w:val="003B79E0"/>
    <w:rsid w:val="003B7DAD"/>
    <w:rsid w:val="003B7FF4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0DCB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CC0"/>
    <w:rsid w:val="003C2D1C"/>
    <w:rsid w:val="003C2DBD"/>
    <w:rsid w:val="003C307C"/>
    <w:rsid w:val="003C31C2"/>
    <w:rsid w:val="003C3378"/>
    <w:rsid w:val="003C3507"/>
    <w:rsid w:val="003C3525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6AB"/>
    <w:rsid w:val="003C4711"/>
    <w:rsid w:val="003C482D"/>
    <w:rsid w:val="003C49D6"/>
    <w:rsid w:val="003C49FA"/>
    <w:rsid w:val="003C4A54"/>
    <w:rsid w:val="003C4B79"/>
    <w:rsid w:val="003C4F7D"/>
    <w:rsid w:val="003C4FF4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5F7B"/>
    <w:rsid w:val="003C6178"/>
    <w:rsid w:val="003C6267"/>
    <w:rsid w:val="003C630D"/>
    <w:rsid w:val="003C64E3"/>
    <w:rsid w:val="003C6509"/>
    <w:rsid w:val="003C652C"/>
    <w:rsid w:val="003C65AF"/>
    <w:rsid w:val="003C65B9"/>
    <w:rsid w:val="003C6673"/>
    <w:rsid w:val="003C69E5"/>
    <w:rsid w:val="003C6B56"/>
    <w:rsid w:val="003C6F7B"/>
    <w:rsid w:val="003C7270"/>
    <w:rsid w:val="003C748F"/>
    <w:rsid w:val="003C74DA"/>
    <w:rsid w:val="003C760F"/>
    <w:rsid w:val="003C7693"/>
    <w:rsid w:val="003C7699"/>
    <w:rsid w:val="003C76F6"/>
    <w:rsid w:val="003C79D5"/>
    <w:rsid w:val="003C7BC4"/>
    <w:rsid w:val="003C7C6B"/>
    <w:rsid w:val="003D01B9"/>
    <w:rsid w:val="003D01F8"/>
    <w:rsid w:val="003D01FF"/>
    <w:rsid w:val="003D03CB"/>
    <w:rsid w:val="003D03EB"/>
    <w:rsid w:val="003D0539"/>
    <w:rsid w:val="003D05CE"/>
    <w:rsid w:val="003D05E3"/>
    <w:rsid w:val="003D0689"/>
    <w:rsid w:val="003D0737"/>
    <w:rsid w:val="003D088A"/>
    <w:rsid w:val="003D0A06"/>
    <w:rsid w:val="003D0A1F"/>
    <w:rsid w:val="003D0A99"/>
    <w:rsid w:val="003D0B1B"/>
    <w:rsid w:val="003D0D2C"/>
    <w:rsid w:val="003D0DA2"/>
    <w:rsid w:val="003D0FFE"/>
    <w:rsid w:val="003D10E6"/>
    <w:rsid w:val="003D1170"/>
    <w:rsid w:val="003D11F7"/>
    <w:rsid w:val="003D1214"/>
    <w:rsid w:val="003D1498"/>
    <w:rsid w:val="003D14DD"/>
    <w:rsid w:val="003D1649"/>
    <w:rsid w:val="003D167C"/>
    <w:rsid w:val="003D17BA"/>
    <w:rsid w:val="003D17CC"/>
    <w:rsid w:val="003D18C7"/>
    <w:rsid w:val="003D190F"/>
    <w:rsid w:val="003D1914"/>
    <w:rsid w:val="003D1B3F"/>
    <w:rsid w:val="003D1BF1"/>
    <w:rsid w:val="003D1C50"/>
    <w:rsid w:val="003D1CDC"/>
    <w:rsid w:val="003D1E54"/>
    <w:rsid w:val="003D21AD"/>
    <w:rsid w:val="003D229A"/>
    <w:rsid w:val="003D2581"/>
    <w:rsid w:val="003D25C3"/>
    <w:rsid w:val="003D2650"/>
    <w:rsid w:val="003D26B6"/>
    <w:rsid w:val="003D2816"/>
    <w:rsid w:val="003D2938"/>
    <w:rsid w:val="003D298C"/>
    <w:rsid w:val="003D2E29"/>
    <w:rsid w:val="003D2F28"/>
    <w:rsid w:val="003D2F59"/>
    <w:rsid w:val="003D3150"/>
    <w:rsid w:val="003D31AC"/>
    <w:rsid w:val="003D31F4"/>
    <w:rsid w:val="003D3350"/>
    <w:rsid w:val="003D34E9"/>
    <w:rsid w:val="003D365F"/>
    <w:rsid w:val="003D36D4"/>
    <w:rsid w:val="003D37F2"/>
    <w:rsid w:val="003D38F3"/>
    <w:rsid w:val="003D390E"/>
    <w:rsid w:val="003D3C68"/>
    <w:rsid w:val="003D3D07"/>
    <w:rsid w:val="003D3E9F"/>
    <w:rsid w:val="003D41F9"/>
    <w:rsid w:val="003D4617"/>
    <w:rsid w:val="003D47F4"/>
    <w:rsid w:val="003D48EC"/>
    <w:rsid w:val="003D4CCD"/>
    <w:rsid w:val="003D4D1E"/>
    <w:rsid w:val="003D4D59"/>
    <w:rsid w:val="003D4E1F"/>
    <w:rsid w:val="003D50E5"/>
    <w:rsid w:val="003D513C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4E0"/>
    <w:rsid w:val="003D7BC9"/>
    <w:rsid w:val="003D7D18"/>
    <w:rsid w:val="003D7D9C"/>
    <w:rsid w:val="003D7D9F"/>
    <w:rsid w:val="003E00F1"/>
    <w:rsid w:val="003E011B"/>
    <w:rsid w:val="003E02D4"/>
    <w:rsid w:val="003E032D"/>
    <w:rsid w:val="003E0335"/>
    <w:rsid w:val="003E03A0"/>
    <w:rsid w:val="003E07AF"/>
    <w:rsid w:val="003E092D"/>
    <w:rsid w:val="003E09A1"/>
    <w:rsid w:val="003E0A6B"/>
    <w:rsid w:val="003E0B89"/>
    <w:rsid w:val="003E0CE5"/>
    <w:rsid w:val="003E0F03"/>
    <w:rsid w:val="003E0F05"/>
    <w:rsid w:val="003E0F47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EF8"/>
    <w:rsid w:val="003E2082"/>
    <w:rsid w:val="003E20D4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610"/>
    <w:rsid w:val="003E3772"/>
    <w:rsid w:val="003E39DF"/>
    <w:rsid w:val="003E3A2A"/>
    <w:rsid w:val="003E3C7B"/>
    <w:rsid w:val="003E3CAE"/>
    <w:rsid w:val="003E3FA6"/>
    <w:rsid w:val="003E401A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8E1"/>
    <w:rsid w:val="003E4A04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D2"/>
    <w:rsid w:val="003E53E0"/>
    <w:rsid w:val="003E55AC"/>
    <w:rsid w:val="003E575F"/>
    <w:rsid w:val="003E5842"/>
    <w:rsid w:val="003E585B"/>
    <w:rsid w:val="003E589F"/>
    <w:rsid w:val="003E5A64"/>
    <w:rsid w:val="003E5B9C"/>
    <w:rsid w:val="003E5C0D"/>
    <w:rsid w:val="003E5CA8"/>
    <w:rsid w:val="003E60E0"/>
    <w:rsid w:val="003E61E1"/>
    <w:rsid w:val="003E622E"/>
    <w:rsid w:val="003E6238"/>
    <w:rsid w:val="003E627D"/>
    <w:rsid w:val="003E6417"/>
    <w:rsid w:val="003E6518"/>
    <w:rsid w:val="003E6764"/>
    <w:rsid w:val="003E683B"/>
    <w:rsid w:val="003E6955"/>
    <w:rsid w:val="003E697F"/>
    <w:rsid w:val="003E69F5"/>
    <w:rsid w:val="003E6C8C"/>
    <w:rsid w:val="003E6CB8"/>
    <w:rsid w:val="003E6E25"/>
    <w:rsid w:val="003E71DA"/>
    <w:rsid w:val="003E7253"/>
    <w:rsid w:val="003E727F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84E"/>
    <w:rsid w:val="003F0A0E"/>
    <w:rsid w:val="003F0AB7"/>
    <w:rsid w:val="003F0DBE"/>
    <w:rsid w:val="003F0E0C"/>
    <w:rsid w:val="003F0ED6"/>
    <w:rsid w:val="003F0FE1"/>
    <w:rsid w:val="003F1186"/>
    <w:rsid w:val="003F1243"/>
    <w:rsid w:val="003F124C"/>
    <w:rsid w:val="003F1319"/>
    <w:rsid w:val="003F133B"/>
    <w:rsid w:val="003F13A7"/>
    <w:rsid w:val="003F14C3"/>
    <w:rsid w:val="003F1713"/>
    <w:rsid w:val="003F1AE8"/>
    <w:rsid w:val="003F1BA8"/>
    <w:rsid w:val="003F1D21"/>
    <w:rsid w:val="003F1F94"/>
    <w:rsid w:val="003F22CD"/>
    <w:rsid w:val="003F264D"/>
    <w:rsid w:val="003F27C8"/>
    <w:rsid w:val="003F29EB"/>
    <w:rsid w:val="003F2A86"/>
    <w:rsid w:val="003F2C55"/>
    <w:rsid w:val="003F2F2B"/>
    <w:rsid w:val="003F2FE8"/>
    <w:rsid w:val="003F30E5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319"/>
    <w:rsid w:val="003F457C"/>
    <w:rsid w:val="003F46C2"/>
    <w:rsid w:val="003F479E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022"/>
    <w:rsid w:val="003F5156"/>
    <w:rsid w:val="003F5352"/>
    <w:rsid w:val="003F549E"/>
    <w:rsid w:val="003F550F"/>
    <w:rsid w:val="003F552F"/>
    <w:rsid w:val="003F5708"/>
    <w:rsid w:val="003F5960"/>
    <w:rsid w:val="003F5C51"/>
    <w:rsid w:val="003F5F69"/>
    <w:rsid w:val="003F6106"/>
    <w:rsid w:val="003F62B4"/>
    <w:rsid w:val="003F62EB"/>
    <w:rsid w:val="003F634A"/>
    <w:rsid w:val="003F64C1"/>
    <w:rsid w:val="003F65E8"/>
    <w:rsid w:val="003F66DD"/>
    <w:rsid w:val="003F6857"/>
    <w:rsid w:val="003F6955"/>
    <w:rsid w:val="003F6B4C"/>
    <w:rsid w:val="003F6CC1"/>
    <w:rsid w:val="003F6D92"/>
    <w:rsid w:val="003F6F81"/>
    <w:rsid w:val="003F70FF"/>
    <w:rsid w:val="003F734C"/>
    <w:rsid w:val="003F7416"/>
    <w:rsid w:val="003F7575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0FD8"/>
    <w:rsid w:val="0040121A"/>
    <w:rsid w:val="0040131C"/>
    <w:rsid w:val="0040139E"/>
    <w:rsid w:val="00401487"/>
    <w:rsid w:val="004016F3"/>
    <w:rsid w:val="00401753"/>
    <w:rsid w:val="00401988"/>
    <w:rsid w:val="004020B7"/>
    <w:rsid w:val="00402250"/>
    <w:rsid w:val="00402345"/>
    <w:rsid w:val="00402412"/>
    <w:rsid w:val="00402708"/>
    <w:rsid w:val="0040288B"/>
    <w:rsid w:val="00402D07"/>
    <w:rsid w:val="00402D3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69"/>
    <w:rsid w:val="004040B9"/>
    <w:rsid w:val="004040C9"/>
    <w:rsid w:val="00404167"/>
    <w:rsid w:val="004041EC"/>
    <w:rsid w:val="00404299"/>
    <w:rsid w:val="004042FC"/>
    <w:rsid w:val="00404357"/>
    <w:rsid w:val="004044D3"/>
    <w:rsid w:val="0040460E"/>
    <w:rsid w:val="004046E3"/>
    <w:rsid w:val="0040486E"/>
    <w:rsid w:val="00404A05"/>
    <w:rsid w:val="00404C43"/>
    <w:rsid w:val="00404D72"/>
    <w:rsid w:val="00404F60"/>
    <w:rsid w:val="00404FBB"/>
    <w:rsid w:val="0040523D"/>
    <w:rsid w:val="004052A8"/>
    <w:rsid w:val="0040539F"/>
    <w:rsid w:val="00405462"/>
    <w:rsid w:val="00405513"/>
    <w:rsid w:val="004057F6"/>
    <w:rsid w:val="004057FE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B93"/>
    <w:rsid w:val="00407C74"/>
    <w:rsid w:val="00407CD5"/>
    <w:rsid w:val="00407D16"/>
    <w:rsid w:val="00407E56"/>
    <w:rsid w:val="004100B4"/>
    <w:rsid w:val="004102BC"/>
    <w:rsid w:val="004103DC"/>
    <w:rsid w:val="00410853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16B"/>
    <w:rsid w:val="00412274"/>
    <w:rsid w:val="004122A7"/>
    <w:rsid w:val="00412328"/>
    <w:rsid w:val="00412410"/>
    <w:rsid w:val="004124D5"/>
    <w:rsid w:val="004124E7"/>
    <w:rsid w:val="00412625"/>
    <w:rsid w:val="0041262A"/>
    <w:rsid w:val="004127E0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B30"/>
    <w:rsid w:val="00414D9D"/>
    <w:rsid w:val="00414F10"/>
    <w:rsid w:val="00415069"/>
    <w:rsid w:val="0041513D"/>
    <w:rsid w:val="0041526F"/>
    <w:rsid w:val="004152FA"/>
    <w:rsid w:val="00415356"/>
    <w:rsid w:val="00415454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44"/>
    <w:rsid w:val="00416076"/>
    <w:rsid w:val="0041626A"/>
    <w:rsid w:val="0041634D"/>
    <w:rsid w:val="0041637B"/>
    <w:rsid w:val="00416613"/>
    <w:rsid w:val="004166B6"/>
    <w:rsid w:val="00416890"/>
    <w:rsid w:val="00416A97"/>
    <w:rsid w:val="00416AE4"/>
    <w:rsid w:val="00416C18"/>
    <w:rsid w:val="00416D0D"/>
    <w:rsid w:val="00416D58"/>
    <w:rsid w:val="00416DF3"/>
    <w:rsid w:val="00416DFA"/>
    <w:rsid w:val="00416EF7"/>
    <w:rsid w:val="00417411"/>
    <w:rsid w:val="0041742F"/>
    <w:rsid w:val="00417547"/>
    <w:rsid w:val="0041780B"/>
    <w:rsid w:val="00417930"/>
    <w:rsid w:val="00417B88"/>
    <w:rsid w:val="00417E80"/>
    <w:rsid w:val="00417F26"/>
    <w:rsid w:val="004202CF"/>
    <w:rsid w:val="00420594"/>
    <w:rsid w:val="00420961"/>
    <w:rsid w:val="00420F92"/>
    <w:rsid w:val="00420F99"/>
    <w:rsid w:val="0042124F"/>
    <w:rsid w:val="004213B9"/>
    <w:rsid w:val="00421720"/>
    <w:rsid w:val="004217E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4D8"/>
    <w:rsid w:val="00422594"/>
    <w:rsid w:val="004226D9"/>
    <w:rsid w:val="0042270E"/>
    <w:rsid w:val="004227A6"/>
    <w:rsid w:val="004228B0"/>
    <w:rsid w:val="00422B73"/>
    <w:rsid w:val="00422C18"/>
    <w:rsid w:val="00422CB0"/>
    <w:rsid w:val="00422D17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D16"/>
    <w:rsid w:val="00425EAA"/>
    <w:rsid w:val="00425F1A"/>
    <w:rsid w:val="00426089"/>
    <w:rsid w:val="004260B3"/>
    <w:rsid w:val="00426107"/>
    <w:rsid w:val="00426280"/>
    <w:rsid w:val="004263A9"/>
    <w:rsid w:val="00426414"/>
    <w:rsid w:val="00426468"/>
    <w:rsid w:val="004264EA"/>
    <w:rsid w:val="004267AF"/>
    <w:rsid w:val="004267BB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25D"/>
    <w:rsid w:val="00427327"/>
    <w:rsid w:val="00427398"/>
    <w:rsid w:val="004273BB"/>
    <w:rsid w:val="00427407"/>
    <w:rsid w:val="004274BD"/>
    <w:rsid w:val="0042758D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5A"/>
    <w:rsid w:val="00430174"/>
    <w:rsid w:val="00430259"/>
    <w:rsid w:val="00430356"/>
    <w:rsid w:val="0043055F"/>
    <w:rsid w:val="004306C4"/>
    <w:rsid w:val="00430711"/>
    <w:rsid w:val="0043082B"/>
    <w:rsid w:val="00430840"/>
    <w:rsid w:val="0043090E"/>
    <w:rsid w:val="00430BD6"/>
    <w:rsid w:val="00430C60"/>
    <w:rsid w:val="00430F5D"/>
    <w:rsid w:val="00430FF6"/>
    <w:rsid w:val="0043100B"/>
    <w:rsid w:val="0043102C"/>
    <w:rsid w:val="00431211"/>
    <w:rsid w:val="00431304"/>
    <w:rsid w:val="00431325"/>
    <w:rsid w:val="004313CF"/>
    <w:rsid w:val="00431812"/>
    <w:rsid w:val="004318A2"/>
    <w:rsid w:val="0043193D"/>
    <w:rsid w:val="00431A6C"/>
    <w:rsid w:val="00431F50"/>
    <w:rsid w:val="0043202B"/>
    <w:rsid w:val="00432460"/>
    <w:rsid w:val="0043256B"/>
    <w:rsid w:val="00432594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B98"/>
    <w:rsid w:val="00433DD5"/>
    <w:rsid w:val="00433E19"/>
    <w:rsid w:val="00433FB7"/>
    <w:rsid w:val="004340CD"/>
    <w:rsid w:val="00434439"/>
    <w:rsid w:val="0043452A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505"/>
    <w:rsid w:val="004355C1"/>
    <w:rsid w:val="00435A08"/>
    <w:rsid w:val="00435F5A"/>
    <w:rsid w:val="00436172"/>
    <w:rsid w:val="0043668F"/>
    <w:rsid w:val="00436C1A"/>
    <w:rsid w:val="00436CA1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B93"/>
    <w:rsid w:val="00437D3E"/>
    <w:rsid w:val="00437E22"/>
    <w:rsid w:val="00440285"/>
    <w:rsid w:val="00440568"/>
    <w:rsid w:val="0044065B"/>
    <w:rsid w:val="00440864"/>
    <w:rsid w:val="00440990"/>
    <w:rsid w:val="004409CD"/>
    <w:rsid w:val="00440BBF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85"/>
    <w:rsid w:val="004411C4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1E66"/>
    <w:rsid w:val="00441E67"/>
    <w:rsid w:val="00441E70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2B40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4DD7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8D"/>
    <w:rsid w:val="0044730B"/>
    <w:rsid w:val="00447388"/>
    <w:rsid w:val="0044747B"/>
    <w:rsid w:val="004474D7"/>
    <w:rsid w:val="00447612"/>
    <w:rsid w:val="00447623"/>
    <w:rsid w:val="00447843"/>
    <w:rsid w:val="0044799E"/>
    <w:rsid w:val="00447B45"/>
    <w:rsid w:val="00447B60"/>
    <w:rsid w:val="00447CA5"/>
    <w:rsid w:val="00447E08"/>
    <w:rsid w:val="004500FC"/>
    <w:rsid w:val="00450261"/>
    <w:rsid w:val="004502AC"/>
    <w:rsid w:val="004503D9"/>
    <w:rsid w:val="0045042D"/>
    <w:rsid w:val="0045057B"/>
    <w:rsid w:val="0045099C"/>
    <w:rsid w:val="00450CCE"/>
    <w:rsid w:val="00450D0F"/>
    <w:rsid w:val="00450F54"/>
    <w:rsid w:val="00451021"/>
    <w:rsid w:val="0045108C"/>
    <w:rsid w:val="004511A8"/>
    <w:rsid w:val="00451215"/>
    <w:rsid w:val="004512CC"/>
    <w:rsid w:val="004512CF"/>
    <w:rsid w:val="00451582"/>
    <w:rsid w:val="004515CB"/>
    <w:rsid w:val="004518C0"/>
    <w:rsid w:val="00451BE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03A"/>
    <w:rsid w:val="004540F8"/>
    <w:rsid w:val="00454107"/>
    <w:rsid w:val="0045421F"/>
    <w:rsid w:val="00454300"/>
    <w:rsid w:val="00454331"/>
    <w:rsid w:val="004543E4"/>
    <w:rsid w:val="0045463C"/>
    <w:rsid w:val="00454847"/>
    <w:rsid w:val="00454A63"/>
    <w:rsid w:val="00454A74"/>
    <w:rsid w:val="00454E8D"/>
    <w:rsid w:val="00454F8A"/>
    <w:rsid w:val="00454F9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64"/>
    <w:rsid w:val="00455AE3"/>
    <w:rsid w:val="004562A2"/>
    <w:rsid w:val="00456422"/>
    <w:rsid w:val="0045652D"/>
    <w:rsid w:val="0045653F"/>
    <w:rsid w:val="004565B7"/>
    <w:rsid w:val="004568E2"/>
    <w:rsid w:val="00456F57"/>
    <w:rsid w:val="00457110"/>
    <w:rsid w:val="004571BB"/>
    <w:rsid w:val="00457227"/>
    <w:rsid w:val="00457297"/>
    <w:rsid w:val="0045735B"/>
    <w:rsid w:val="00457586"/>
    <w:rsid w:val="0045759D"/>
    <w:rsid w:val="004575B0"/>
    <w:rsid w:val="004576F3"/>
    <w:rsid w:val="004577CB"/>
    <w:rsid w:val="00457AFC"/>
    <w:rsid w:val="00457BD3"/>
    <w:rsid w:val="00457C4A"/>
    <w:rsid w:val="00457E1C"/>
    <w:rsid w:val="00457EB3"/>
    <w:rsid w:val="00457ECC"/>
    <w:rsid w:val="00457FE8"/>
    <w:rsid w:val="00457FEC"/>
    <w:rsid w:val="00460034"/>
    <w:rsid w:val="00460049"/>
    <w:rsid w:val="004604EC"/>
    <w:rsid w:val="0046054B"/>
    <w:rsid w:val="0046065D"/>
    <w:rsid w:val="00460841"/>
    <w:rsid w:val="004608A1"/>
    <w:rsid w:val="0046094C"/>
    <w:rsid w:val="004609B0"/>
    <w:rsid w:val="00460C2D"/>
    <w:rsid w:val="00460CC8"/>
    <w:rsid w:val="00460D14"/>
    <w:rsid w:val="00460DDC"/>
    <w:rsid w:val="00460F66"/>
    <w:rsid w:val="004610A8"/>
    <w:rsid w:val="0046151D"/>
    <w:rsid w:val="00461743"/>
    <w:rsid w:val="00461870"/>
    <w:rsid w:val="0046199F"/>
    <w:rsid w:val="004619E3"/>
    <w:rsid w:val="00461A3C"/>
    <w:rsid w:val="00461C89"/>
    <w:rsid w:val="00461CCB"/>
    <w:rsid w:val="00461D48"/>
    <w:rsid w:val="00461D9B"/>
    <w:rsid w:val="00462128"/>
    <w:rsid w:val="00462470"/>
    <w:rsid w:val="00462472"/>
    <w:rsid w:val="004624C8"/>
    <w:rsid w:val="00462650"/>
    <w:rsid w:val="0046281B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35"/>
    <w:rsid w:val="00463546"/>
    <w:rsid w:val="0046362C"/>
    <w:rsid w:val="00463636"/>
    <w:rsid w:val="0046390A"/>
    <w:rsid w:val="0046398B"/>
    <w:rsid w:val="00463A33"/>
    <w:rsid w:val="00463B22"/>
    <w:rsid w:val="00463DC0"/>
    <w:rsid w:val="00463EE1"/>
    <w:rsid w:val="0046453C"/>
    <w:rsid w:val="00464A25"/>
    <w:rsid w:val="00464ADE"/>
    <w:rsid w:val="00464BC0"/>
    <w:rsid w:val="00464BF6"/>
    <w:rsid w:val="00464C36"/>
    <w:rsid w:val="00464DAB"/>
    <w:rsid w:val="00464E16"/>
    <w:rsid w:val="00464EB4"/>
    <w:rsid w:val="00465440"/>
    <w:rsid w:val="0046553B"/>
    <w:rsid w:val="004659C9"/>
    <w:rsid w:val="004659E2"/>
    <w:rsid w:val="00465A6E"/>
    <w:rsid w:val="00465C50"/>
    <w:rsid w:val="00465C5F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DE7"/>
    <w:rsid w:val="00466F12"/>
    <w:rsid w:val="00466F14"/>
    <w:rsid w:val="0046700D"/>
    <w:rsid w:val="00467029"/>
    <w:rsid w:val="0046738C"/>
    <w:rsid w:val="004673B6"/>
    <w:rsid w:val="004673E6"/>
    <w:rsid w:val="00467641"/>
    <w:rsid w:val="00467657"/>
    <w:rsid w:val="004676A6"/>
    <w:rsid w:val="00467970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70"/>
    <w:rsid w:val="004711CB"/>
    <w:rsid w:val="004711D9"/>
    <w:rsid w:val="004712BE"/>
    <w:rsid w:val="0047142E"/>
    <w:rsid w:val="00471520"/>
    <w:rsid w:val="0047155C"/>
    <w:rsid w:val="004716BE"/>
    <w:rsid w:val="00471714"/>
    <w:rsid w:val="00471753"/>
    <w:rsid w:val="004717E3"/>
    <w:rsid w:val="00471864"/>
    <w:rsid w:val="0047197C"/>
    <w:rsid w:val="00471F6E"/>
    <w:rsid w:val="00471FD3"/>
    <w:rsid w:val="00472081"/>
    <w:rsid w:val="00472392"/>
    <w:rsid w:val="00472431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8F6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D31"/>
    <w:rsid w:val="00476E1C"/>
    <w:rsid w:val="00476E78"/>
    <w:rsid w:val="00477398"/>
    <w:rsid w:val="004773EB"/>
    <w:rsid w:val="004775CC"/>
    <w:rsid w:val="00477616"/>
    <w:rsid w:val="00477693"/>
    <w:rsid w:val="00477790"/>
    <w:rsid w:val="00477830"/>
    <w:rsid w:val="004778D3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55E"/>
    <w:rsid w:val="004807AA"/>
    <w:rsid w:val="00480890"/>
    <w:rsid w:val="004808E2"/>
    <w:rsid w:val="00480961"/>
    <w:rsid w:val="00480A4B"/>
    <w:rsid w:val="00480AB8"/>
    <w:rsid w:val="00480AE1"/>
    <w:rsid w:val="00480B2D"/>
    <w:rsid w:val="00480C37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50"/>
    <w:rsid w:val="004819F3"/>
    <w:rsid w:val="00481B15"/>
    <w:rsid w:val="00481D22"/>
    <w:rsid w:val="00481FFB"/>
    <w:rsid w:val="00482008"/>
    <w:rsid w:val="004820E1"/>
    <w:rsid w:val="004825C5"/>
    <w:rsid w:val="00482638"/>
    <w:rsid w:val="00482942"/>
    <w:rsid w:val="00482A65"/>
    <w:rsid w:val="00482D18"/>
    <w:rsid w:val="00482E79"/>
    <w:rsid w:val="00482E96"/>
    <w:rsid w:val="00482F86"/>
    <w:rsid w:val="00483240"/>
    <w:rsid w:val="00483322"/>
    <w:rsid w:val="0048353F"/>
    <w:rsid w:val="0048378C"/>
    <w:rsid w:val="00483917"/>
    <w:rsid w:val="00483B76"/>
    <w:rsid w:val="00483BD2"/>
    <w:rsid w:val="00483CEA"/>
    <w:rsid w:val="00483F57"/>
    <w:rsid w:val="00484076"/>
    <w:rsid w:val="004840F8"/>
    <w:rsid w:val="0048423E"/>
    <w:rsid w:val="00484316"/>
    <w:rsid w:val="00484318"/>
    <w:rsid w:val="0048436E"/>
    <w:rsid w:val="0048451E"/>
    <w:rsid w:val="00484548"/>
    <w:rsid w:val="0048470D"/>
    <w:rsid w:val="0048473C"/>
    <w:rsid w:val="00484A02"/>
    <w:rsid w:val="00484A08"/>
    <w:rsid w:val="00484BA0"/>
    <w:rsid w:val="00484BBF"/>
    <w:rsid w:val="00484C11"/>
    <w:rsid w:val="00484C2F"/>
    <w:rsid w:val="00484EB8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F63"/>
    <w:rsid w:val="004860C0"/>
    <w:rsid w:val="0048610C"/>
    <w:rsid w:val="0048611F"/>
    <w:rsid w:val="004863A0"/>
    <w:rsid w:val="0048652C"/>
    <w:rsid w:val="004866FF"/>
    <w:rsid w:val="00486747"/>
    <w:rsid w:val="004867F8"/>
    <w:rsid w:val="00486ACC"/>
    <w:rsid w:val="00486C3A"/>
    <w:rsid w:val="00486CEF"/>
    <w:rsid w:val="00486DAA"/>
    <w:rsid w:val="0048701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CC9"/>
    <w:rsid w:val="00487D4B"/>
    <w:rsid w:val="00487D94"/>
    <w:rsid w:val="00487F3C"/>
    <w:rsid w:val="004900D0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1E14"/>
    <w:rsid w:val="0049212D"/>
    <w:rsid w:val="0049217A"/>
    <w:rsid w:val="004921A0"/>
    <w:rsid w:val="00492247"/>
    <w:rsid w:val="00492280"/>
    <w:rsid w:val="00492375"/>
    <w:rsid w:val="004923FD"/>
    <w:rsid w:val="00492509"/>
    <w:rsid w:val="0049261D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070"/>
    <w:rsid w:val="0049411A"/>
    <w:rsid w:val="00494505"/>
    <w:rsid w:val="00494A24"/>
    <w:rsid w:val="00494C88"/>
    <w:rsid w:val="00494FED"/>
    <w:rsid w:val="00495131"/>
    <w:rsid w:val="004951B6"/>
    <w:rsid w:val="0049536C"/>
    <w:rsid w:val="00495455"/>
    <w:rsid w:val="004954B4"/>
    <w:rsid w:val="0049558A"/>
    <w:rsid w:val="00495625"/>
    <w:rsid w:val="0049598F"/>
    <w:rsid w:val="00495B19"/>
    <w:rsid w:val="00495EE8"/>
    <w:rsid w:val="00495FEF"/>
    <w:rsid w:val="00496016"/>
    <w:rsid w:val="00496034"/>
    <w:rsid w:val="0049603A"/>
    <w:rsid w:val="00496068"/>
    <w:rsid w:val="00496117"/>
    <w:rsid w:val="0049629B"/>
    <w:rsid w:val="004963B9"/>
    <w:rsid w:val="00496433"/>
    <w:rsid w:val="0049644D"/>
    <w:rsid w:val="00496591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F5"/>
    <w:rsid w:val="00497721"/>
    <w:rsid w:val="004978A3"/>
    <w:rsid w:val="004979F0"/>
    <w:rsid w:val="00497A97"/>
    <w:rsid w:val="00497BD5"/>
    <w:rsid w:val="00497D3F"/>
    <w:rsid w:val="00497DF4"/>
    <w:rsid w:val="00497EF1"/>
    <w:rsid w:val="00497F23"/>
    <w:rsid w:val="00497F6C"/>
    <w:rsid w:val="004A0021"/>
    <w:rsid w:val="004A0054"/>
    <w:rsid w:val="004A0110"/>
    <w:rsid w:val="004A0372"/>
    <w:rsid w:val="004A0413"/>
    <w:rsid w:val="004A0419"/>
    <w:rsid w:val="004A0734"/>
    <w:rsid w:val="004A07B6"/>
    <w:rsid w:val="004A0A2A"/>
    <w:rsid w:val="004A0B5A"/>
    <w:rsid w:val="004A0B8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A4B"/>
    <w:rsid w:val="004A1B1B"/>
    <w:rsid w:val="004A1B4E"/>
    <w:rsid w:val="004A1B60"/>
    <w:rsid w:val="004A2069"/>
    <w:rsid w:val="004A2163"/>
    <w:rsid w:val="004A2175"/>
    <w:rsid w:val="004A23A6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3E17"/>
    <w:rsid w:val="004A4046"/>
    <w:rsid w:val="004A4160"/>
    <w:rsid w:val="004A4585"/>
    <w:rsid w:val="004A46BA"/>
    <w:rsid w:val="004A46C1"/>
    <w:rsid w:val="004A485D"/>
    <w:rsid w:val="004A48E8"/>
    <w:rsid w:val="004A4AB4"/>
    <w:rsid w:val="004A4CD3"/>
    <w:rsid w:val="004A4D55"/>
    <w:rsid w:val="004A51B8"/>
    <w:rsid w:val="004A51E9"/>
    <w:rsid w:val="004A570B"/>
    <w:rsid w:val="004A57DF"/>
    <w:rsid w:val="004A589E"/>
    <w:rsid w:val="004A58C5"/>
    <w:rsid w:val="004A59C0"/>
    <w:rsid w:val="004A5A58"/>
    <w:rsid w:val="004A5AE5"/>
    <w:rsid w:val="004A5B5B"/>
    <w:rsid w:val="004A5BE9"/>
    <w:rsid w:val="004A5DDE"/>
    <w:rsid w:val="004A5EDC"/>
    <w:rsid w:val="004A5F28"/>
    <w:rsid w:val="004A63A2"/>
    <w:rsid w:val="004A64E8"/>
    <w:rsid w:val="004A6984"/>
    <w:rsid w:val="004A6A14"/>
    <w:rsid w:val="004A6FB6"/>
    <w:rsid w:val="004A71D1"/>
    <w:rsid w:val="004A72D7"/>
    <w:rsid w:val="004A7437"/>
    <w:rsid w:val="004A75C7"/>
    <w:rsid w:val="004A78D3"/>
    <w:rsid w:val="004A790F"/>
    <w:rsid w:val="004A7984"/>
    <w:rsid w:val="004A7989"/>
    <w:rsid w:val="004A7A0B"/>
    <w:rsid w:val="004A7F13"/>
    <w:rsid w:val="004A7F4F"/>
    <w:rsid w:val="004B0141"/>
    <w:rsid w:val="004B02B5"/>
    <w:rsid w:val="004B0308"/>
    <w:rsid w:val="004B031F"/>
    <w:rsid w:val="004B036F"/>
    <w:rsid w:val="004B0459"/>
    <w:rsid w:val="004B0538"/>
    <w:rsid w:val="004B0812"/>
    <w:rsid w:val="004B09D0"/>
    <w:rsid w:val="004B09F5"/>
    <w:rsid w:val="004B0CC9"/>
    <w:rsid w:val="004B0CEA"/>
    <w:rsid w:val="004B0E66"/>
    <w:rsid w:val="004B107E"/>
    <w:rsid w:val="004B118E"/>
    <w:rsid w:val="004B12D4"/>
    <w:rsid w:val="004B1318"/>
    <w:rsid w:val="004B1356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FBC"/>
    <w:rsid w:val="004B3197"/>
    <w:rsid w:val="004B3282"/>
    <w:rsid w:val="004B3403"/>
    <w:rsid w:val="004B3427"/>
    <w:rsid w:val="004B3662"/>
    <w:rsid w:val="004B3984"/>
    <w:rsid w:val="004B3A69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869"/>
    <w:rsid w:val="004B4892"/>
    <w:rsid w:val="004B49A7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B3A"/>
    <w:rsid w:val="004C0CD8"/>
    <w:rsid w:val="004C12D2"/>
    <w:rsid w:val="004C13C1"/>
    <w:rsid w:val="004C1544"/>
    <w:rsid w:val="004C1973"/>
    <w:rsid w:val="004C1AC6"/>
    <w:rsid w:val="004C1AFF"/>
    <w:rsid w:val="004C1B21"/>
    <w:rsid w:val="004C206A"/>
    <w:rsid w:val="004C218E"/>
    <w:rsid w:val="004C21A8"/>
    <w:rsid w:val="004C21F9"/>
    <w:rsid w:val="004C241E"/>
    <w:rsid w:val="004C2544"/>
    <w:rsid w:val="004C2556"/>
    <w:rsid w:val="004C268C"/>
    <w:rsid w:val="004C2736"/>
    <w:rsid w:val="004C27E7"/>
    <w:rsid w:val="004C2839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3F75"/>
    <w:rsid w:val="004C4038"/>
    <w:rsid w:val="004C40EB"/>
    <w:rsid w:val="004C4234"/>
    <w:rsid w:val="004C424D"/>
    <w:rsid w:val="004C4308"/>
    <w:rsid w:val="004C4357"/>
    <w:rsid w:val="004C45CC"/>
    <w:rsid w:val="004C4642"/>
    <w:rsid w:val="004C4806"/>
    <w:rsid w:val="004C4B1E"/>
    <w:rsid w:val="004C4B35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B1B"/>
    <w:rsid w:val="004C6135"/>
    <w:rsid w:val="004C652A"/>
    <w:rsid w:val="004C65AD"/>
    <w:rsid w:val="004C65BA"/>
    <w:rsid w:val="004C65C4"/>
    <w:rsid w:val="004C6604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7E9"/>
    <w:rsid w:val="004C78A4"/>
    <w:rsid w:val="004C7922"/>
    <w:rsid w:val="004C7BD4"/>
    <w:rsid w:val="004C7C2C"/>
    <w:rsid w:val="004C7C91"/>
    <w:rsid w:val="004C7E5F"/>
    <w:rsid w:val="004C7EF0"/>
    <w:rsid w:val="004C7FF9"/>
    <w:rsid w:val="004D008D"/>
    <w:rsid w:val="004D00C3"/>
    <w:rsid w:val="004D04D1"/>
    <w:rsid w:val="004D04F7"/>
    <w:rsid w:val="004D077A"/>
    <w:rsid w:val="004D0A84"/>
    <w:rsid w:val="004D0B55"/>
    <w:rsid w:val="004D0B56"/>
    <w:rsid w:val="004D0BA0"/>
    <w:rsid w:val="004D0C9B"/>
    <w:rsid w:val="004D0D76"/>
    <w:rsid w:val="004D0E3A"/>
    <w:rsid w:val="004D0E81"/>
    <w:rsid w:val="004D0F05"/>
    <w:rsid w:val="004D0F18"/>
    <w:rsid w:val="004D1090"/>
    <w:rsid w:val="004D112E"/>
    <w:rsid w:val="004D11A4"/>
    <w:rsid w:val="004D11E5"/>
    <w:rsid w:val="004D128F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4AF"/>
    <w:rsid w:val="004D24EC"/>
    <w:rsid w:val="004D2582"/>
    <w:rsid w:val="004D25E9"/>
    <w:rsid w:val="004D27E7"/>
    <w:rsid w:val="004D28C9"/>
    <w:rsid w:val="004D28FB"/>
    <w:rsid w:val="004D2A6C"/>
    <w:rsid w:val="004D2AA8"/>
    <w:rsid w:val="004D2B84"/>
    <w:rsid w:val="004D2E2D"/>
    <w:rsid w:val="004D32A7"/>
    <w:rsid w:val="004D336C"/>
    <w:rsid w:val="004D33BB"/>
    <w:rsid w:val="004D356F"/>
    <w:rsid w:val="004D3999"/>
    <w:rsid w:val="004D39E5"/>
    <w:rsid w:val="004D3C23"/>
    <w:rsid w:val="004D3E2B"/>
    <w:rsid w:val="004D3E6B"/>
    <w:rsid w:val="004D4276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D3F"/>
    <w:rsid w:val="004D4F1F"/>
    <w:rsid w:val="004D50EC"/>
    <w:rsid w:val="004D51D5"/>
    <w:rsid w:val="004D522E"/>
    <w:rsid w:val="004D567D"/>
    <w:rsid w:val="004D5736"/>
    <w:rsid w:val="004D57BA"/>
    <w:rsid w:val="004D57F4"/>
    <w:rsid w:val="004D58D0"/>
    <w:rsid w:val="004D5D62"/>
    <w:rsid w:val="004D5DC2"/>
    <w:rsid w:val="004D5FED"/>
    <w:rsid w:val="004D6215"/>
    <w:rsid w:val="004D6442"/>
    <w:rsid w:val="004D6528"/>
    <w:rsid w:val="004D66DB"/>
    <w:rsid w:val="004D684C"/>
    <w:rsid w:val="004D6850"/>
    <w:rsid w:val="004D68C3"/>
    <w:rsid w:val="004D6905"/>
    <w:rsid w:val="004D6A3A"/>
    <w:rsid w:val="004D6ABB"/>
    <w:rsid w:val="004D6B87"/>
    <w:rsid w:val="004D6BC3"/>
    <w:rsid w:val="004D6C57"/>
    <w:rsid w:val="004D6D4E"/>
    <w:rsid w:val="004D6E66"/>
    <w:rsid w:val="004D6E94"/>
    <w:rsid w:val="004D713B"/>
    <w:rsid w:val="004D7176"/>
    <w:rsid w:val="004D721D"/>
    <w:rsid w:val="004D753D"/>
    <w:rsid w:val="004D774D"/>
    <w:rsid w:val="004D7A53"/>
    <w:rsid w:val="004D7AAE"/>
    <w:rsid w:val="004D7CCA"/>
    <w:rsid w:val="004D7D7E"/>
    <w:rsid w:val="004D7EBF"/>
    <w:rsid w:val="004D7ED6"/>
    <w:rsid w:val="004D7F98"/>
    <w:rsid w:val="004E0009"/>
    <w:rsid w:val="004E0082"/>
    <w:rsid w:val="004E01CD"/>
    <w:rsid w:val="004E026C"/>
    <w:rsid w:val="004E0495"/>
    <w:rsid w:val="004E05F5"/>
    <w:rsid w:val="004E075B"/>
    <w:rsid w:val="004E086B"/>
    <w:rsid w:val="004E0A43"/>
    <w:rsid w:val="004E0AD5"/>
    <w:rsid w:val="004E0FCC"/>
    <w:rsid w:val="004E0FF8"/>
    <w:rsid w:val="004E1188"/>
    <w:rsid w:val="004E118C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58D"/>
    <w:rsid w:val="004E27DE"/>
    <w:rsid w:val="004E2941"/>
    <w:rsid w:val="004E29C6"/>
    <w:rsid w:val="004E2B27"/>
    <w:rsid w:val="004E2D63"/>
    <w:rsid w:val="004E2DCB"/>
    <w:rsid w:val="004E2DF7"/>
    <w:rsid w:val="004E2F90"/>
    <w:rsid w:val="004E2F9C"/>
    <w:rsid w:val="004E319A"/>
    <w:rsid w:val="004E33D5"/>
    <w:rsid w:val="004E34C7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3FB"/>
    <w:rsid w:val="004E4555"/>
    <w:rsid w:val="004E468D"/>
    <w:rsid w:val="004E46E8"/>
    <w:rsid w:val="004E4726"/>
    <w:rsid w:val="004E47BC"/>
    <w:rsid w:val="004E4952"/>
    <w:rsid w:val="004E499A"/>
    <w:rsid w:val="004E4A25"/>
    <w:rsid w:val="004E4A2A"/>
    <w:rsid w:val="004E4BF0"/>
    <w:rsid w:val="004E4DB8"/>
    <w:rsid w:val="004E4E26"/>
    <w:rsid w:val="004E4ECF"/>
    <w:rsid w:val="004E546E"/>
    <w:rsid w:val="004E5497"/>
    <w:rsid w:val="004E556C"/>
    <w:rsid w:val="004E55EE"/>
    <w:rsid w:val="004E575D"/>
    <w:rsid w:val="004E58D0"/>
    <w:rsid w:val="004E58EE"/>
    <w:rsid w:val="004E5959"/>
    <w:rsid w:val="004E59C0"/>
    <w:rsid w:val="004E5A7D"/>
    <w:rsid w:val="004E5D6A"/>
    <w:rsid w:val="004E5DDB"/>
    <w:rsid w:val="004E5E5F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BAC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2022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4C"/>
    <w:rsid w:val="004F39A9"/>
    <w:rsid w:val="004F39F8"/>
    <w:rsid w:val="004F3A04"/>
    <w:rsid w:val="004F3A2A"/>
    <w:rsid w:val="004F3A54"/>
    <w:rsid w:val="004F3CCE"/>
    <w:rsid w:val="004F3D4E"/>
    <w:rsid w:val="004F3DA0"/>
    <w:rsid w:val="004F44DC"/>
    <w:rsid w:val="004F4569"/>
    <w:rsid w:val="004F45CA"/>
    <w:rsid w:val="004F46D1"/>
    <w:rsid w:val="004F473F"/>
    <w:rsid w:val="004F4913"/>
    <w:rsid w:val="004F4A9B"/>
    <w:rsid w:val="004F4B59"/>
    <w:rsid w:val="004F4BC6"/>
    <w:rsid w:val="004F4C65"/>
    <w:rsid w:val="004F4F2D"/>
    <w:rsid w:val="004F503A"/>
    <w:rsid w:val="004F51DD"/>
    <w:rsid w:val="004F5215"/>
    <w:rsid w:val="004F5216"/>
    <w:rsid w:val="004F52F9"/>
    <w:rsid w:val="004F5433"/>
    <w:rsid w:val="004F5500"/>
    <w:rsid w:val="004F55E4"/>
    <w:rsid w:val="004F563B"/>
    <w:rsid w:val="004F5C4F"/>
    <w:rsid w:val="004F5CA4"/>
    <w:rsid w:val="004F5CEE"/>
    <w:rsid w:val="004F5D2F"/>
    <w:rsid w:val="004F5D96"/>
    <w:rsid w:val="004F5DDD"/>
    <w:rsid w:val="004F61EC"/>
    <w:rsid w:val="004F63E4"/>
    <w:rsid w:val="004F64AF"/>
    <w:rsid w:val="004F6562"/>
    <w:rsid w:val="004F6633"/>
    <w:rsid w:val="004F6646"/>
    <w:rsid w:val="004F66CD"/>
    <w:rsid w:val="004F67C8"/>
    <w:rsid w:val="004F67E9"/>
    <w:rsid w:val="004F6A62"/>
    <w:rsid w:val="004F6BC3"/>
    <w:rsid w:val="004F6BFC"/>
    <w:rsid w:val="004F6F5E"/>
    <w:rsid w:val="004F6F8B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5000AB"/>
    <w:rsid w:val="00500103"/>
    <w:rsid w:val="00500175"/>
    <w:rsid w:val="00500247"/>
    <w:rsid w:val="005002B9"/>
    <w:rsid w:val="0050032E"/>
    <w:rsid w:val="00500336"/>
    <w:rsid w:val="0050037E"/>
    <w:rsid w:val="0050045D"/>
    <w:rsid w:val="005004FE"/>
    <w:rsid w:val="00500A41"/>
    <w:rsid w:val="00500C42"/>
    <w:rsid w:val="00500EAE"/>
    <w:rsid w:val="00500F04"/>
    <w:rsid w:val="005011D5"/>
    <w:rsid w:val="005011E3"/>
    <w:rsid w:val="005018F6"/>
    <w:rsid w:val="0050197A"/>
    <w:rsid w:val="00501BDC"/>
    <w:rsid w:val="00501D3A"/>
    <w:rsid w:val="00501E23"/>
    <w:rsid w:val="005024AE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37"/>
    <w:rsid w:val="00502ED5"/>
    <w:rsid w:val="00502F64"/>
    <w:rsid w:val="00502FA8"/>
    <w:rsid w:val="00503090"/>
    <w:rsid w:val="005032A3"/>
    <w:rsid w:val="0050335F"/>
    <w:rsid w:val="00503369"/>
    <w:rsid w:val="0050346D"/>
    <w:rsid w:val="005035C5"/>
    <w:rsid w:val="0050367E"/>
    <w:rsid w:val="00503884"/>
    <w:rsid w:val="005038A5"/>
    <w:rsid w:val="00503A32"/>
    <w:rsid w:val="00503D30"/>
    <w:rsid w:val="00503D54"/>
    <w:rsid w:val="00503E35"/>
    <w:rsid w:val="00503F22"/>
    <w:rsid w:val="0050402D"/>
    <w:rsid w:val="00504167"/>
    <w:rsid w:val="0050422F"/>
    <w:rsid w:val="005044B4"/>
    <w:rsid w:val="00504517"/>
    <w:rsid w:val="0050475B"/>
    <w:rsid w:val="0050490A"/>
    <w:rsid w:val="00504AFA"/>
    <w:rsid w:val="00504C53"/>
    <w:rsid w:val="00504D99"/>
    <w:rsid w:val="00504E4C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5BE9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06"/>
    <w:rsid w:val="00507B39"/>
    <w:rsid w:val="00507BD9"/>
    <w:rsid w:val="00507D3E"/>
    <w:rsid w:val="00507DA5"/>
    <w:rsid w:val="00507FB6"/>
    <w:rsid w:val="0051004F"/>
    <w:rsid w:val="005100E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3F4"/>
    <w:rsid w:val="0051148C"/>
    <w:rsid w:val="005114AB"/>
    <w:rsid w:val="005114B8"/>
    <w:rsid w:val="00511561"/>
    <w:rsid w:val="005115BC"/>
    <w:rsid w:val="005116FF"/>
    <w:rsid w:val="00511737"/>
    <w:rsid w:val="00511846"/>
    <w:rsid w:val="00511915"/>
    <w:rsid w:val="00511948"/>
    <w:rsid w:val="0051196C"/>
    <w:rsid w:val="005119F6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6D1"/>
    <w:rsid w:val="00513A58"/>
    <w:rsid w:val="00513AD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610"/>
    <w:rsid w:val="00516850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6FBC"/>
    <w:rsid w:val="0051710D"/>
    <w:rsid w:val="005171B5"/>
    <w:rsid w:val="005171FC"/>
    <w:rsid w:val="0051734E"/>
    <w:rsid w:val="005173B9"/>
    <w:rsid w:val="005174BB"/>
    <w:rsid w:val="00517521"/>
    <w:rsid w:val="005175C9"/>
    <w:rsid w:val="00517A67"/>
    <w:rsid w:val="00517B1A"/>
    <w:rsid w:val="00517BB8"/>
    <w:rsid w:val="00517C90"/>
    <w:rsid w:val="00517F8F"/>
    <w:rsid w:val="005203AA"/>
    <w:rsid w:val="005206E0"/>
    <w:rsid w:val="00520863"/>
    <w:rsid w:val="005208F2"/>
    <w:rsid w:val="00520901"/>
    <w:rsid w:val="0052094F"/>
    <w:rsid w:val="00520A24"/>
    <w:rsid w:val="00520B00"/>
    <w:rsid w:val="00520BB6"/>
    <w:rsid w:val="00520BEF"/>
    <w:rsid w:val="00520C45"/>
    <w:rsid w:val="00520D80"/>
    <w:rsid w:val="00520EA3"/>
    <w:rsid w:val="00520F48"/>
    <w:rsid w:val="00520F92"/>
    <w:rsid w:val="00521216"/>
    <w:rsid w:val="0052136F"/>
    <w:rsid w:val="005213E1"/>
    <w:rsid w:val="005213E6"/>
    <w:rsid w:val="005214FE"/>
    <w:rsid w:val="00521517"/>
    <w:rsid w:val="00521575"/>
    <w:rsid w:val="005216B2"/>
    <w:rsid w:val="00521926"/>
    <w:rsid w:val="00521E6A"/>
    <w:rsid w:val="00522051"/>
    <w:rsid w:val="005220BB"/>
    <w:rsid w:val="005221C4"/>
    <w:rsid w:val="005222E9"/>
    <w:rsid w:val="005226F7"/>
    <w:rsid w:val="005226FB"/>
    <w:rsid w:val="0052270A"/>
    <w:rsid w:val="0052286B"/>
    <w:rsid w:val="0052287F"/>
    <w:rsid w:val="00522940"/>
    <w:rsid w:val="00522C6C"/>
    <w:rsid w:val="00522E9C"/>
    <w:rsid w:val="0052310C"/>
    <w:rsid w:val="0052311E"/>
    <w:rsid w:val="0052324C"/>
    <w:rsid w:val="00523423"/>
    <w:rsid w:val="0052350C"/>
    <w:rsid w:val="00523A24"/>
    <w:rsid w:val="00523B2A"/>
    <w:rsid w:val="00523BCA"/>
    <w:rsid w:val="00523C37"/>
    <w:rsid w:val="00523C99"/>
    <w:rsid w:val="00523E22"/>
    <w:rsid w:val="00523E48"/>
    <w:rsid w:val="00524043"/>
    <w:rsid w:val="005241DD"/>
    <w:rsid w:val="00524200"/>
    <w:rsid w:val="0052420D"/>
    <w:rsid w:val="00524363"/>
    <w:rsid w:val="0052440D"/>
    <w:rsid w:val="00524632"/>
    <w:rsid w:val="005246D6"/>
    <w:rsid w:val="00524742"/>
    <w:rsid w:val="0052486E"/>
    <w:rsid w:val="00524AF7"/>
    <w:rsid w:val="00524CBD"/>
    <w:rsid w:val="00524D24"/>
    <w:rsid w:val="00524F57"/>
    <w:rsid w:val="00524F62"/>
    <w:rsid w:val="00524F94"/>
    <w:rsid w:val="00525025"/>
    <w:rsid w:val="00525038"/>
    <w:rsid w:val="00525062"/>
    <w:rsid w:val="0052525F"/>
    <w:rsid w:val="005252C4"/>
    <w:rsid w:val="00525405"/>
    <w:rsid w:val="00525780"/>
    <w:rsid w:val="0052590A"/>
    <w:rsid w:val="00525972"/>
    <w:rsid w:val="005259BC"/>
    <w:rsid w:val="00525BB4"/>
    <w:rsid w:val="00525BD4"/>
    <w:rsid w:val="00525C86"/>
    <w:rsid w:val="00525C99"/>
    <w:rsid w:val="00525CDD"/>
    <w:rsid w:val="00525D4A"/>
    <w:rsid w:val="00525D93"/>
    <w:rsid w:val="00525DE3"/>
    <w:rsid w:val="00526078"/>
    <w:rsid w:val="0052614B"/>
    <w:rsid w:val="005261BE"/>
    <w:rsid w:val="005264FD"/>
    <w:rsid w:val="00526544"/>
    <w:rsid w:val="005267E9"/>
    <w:rsid w:val="005269BC"/>
    <w:rsid w:val="00526A51"/>
    <w:rsid w:val="00526AB1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4CF"/>
    <w:rsid w:val="005304F2"/>
    <w:rsid w:val="00530567"/>
    <w:rsid w:val="00530717"/>
    <w:rsid w:val="00530D9E"/>
    <w:rsid w:val="0053115C"/>
    <w:rsid w:val="0053122D"/>
    <w:rsid w:val="00531478"/>
    <w:rsid w:val="00531576"/>
    <w:rsid w:val="00531671"/>
    <w:rsid w:val="005317D5"/>
    <w:rsid w:val="005318C3"/>
    <w:rsid w:val="0053199D"/>
    <w:rsid w:val="00531DA1"/>
    <w:rsid w:val="00531E5B"/>
    <w:rsid w:val="005321D7"/>
    <w:rsid w:val="005321FC"/>
    <w:rsid w:val="00532276"/>
    <w:rsid w:val="005324E1"/>
    <w:rsid w:val="0053271F"/>
    <w:rsid w:val="00532732"/>
    <w:rsid w:val="00532815"/>
    <w:rsid w:val="00532872"/>
    <w:rsid w:val="00532D6F"/>
    <w:rsid w:val="0053306A"/>
    <w:rsid w:val="00533089"/>
    <w:rsid w:val="005332C1"/>
    <w:rsid w:val="005332DD"/>
    <w:rsid w:val="00533349"/>
    <w:rsid w:val="0053349B"/>
    <w:rsid w:val="005335B1"/>
    <w:rsid w:val="00533829"/>
    <w:rsid w:val="00533AE5"/>
    <w:rsid w:val="00533BC7"/>
    <w:rsid w:val="00533C54"/>
    <w:rsid w:val="00533CB8"/>
    <w:rsid w:val="00533EB7"/>
    <w:rsid w:val="0053412E"/>
    <w:rsid w:val="005341EF"/>
    <w:rsid w:val="00534299"/>
    <w:rsid w:val="00534354"/>
    <w:rsid w:val="00534554"/>
    <w:rsid w:val="00534558"/>
    <w:rsid w:val="0053469A"/>
    <w:rsid w:val="00534766"/>
    <w:rsid w:val="00534A9A"/>
    <w:rsid w:val="00534C56"/>
    <w:rsid w:val="00534D4D"/>
    <w:rsid w:val="00534DA8"/>
    <w:rsid w:val="00534DFF"/>
    <w:rsid w:val="00534E0B"/>
    <w:rsid w:val="00534EC4"/>
    <w:rsid w:val="0053505E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530"/>
    <w:rsid w:val="00537603"/>
    <w:rsid w:val="0053790D"/>
    <w:rsid w:val="0053798F"/>
    <w:rsid w:val="00537A54"/>
    <w:rsid w:val="00537A63"/>
    <w:rsid w:val="00537A6B"/>
    <w:rsid w:val="00537B75"/>
    <w:rsid w:val="00537C26"/>
    <w:rsid w:val="00540305"/>
    <w:rsid w:val="005403B8"/>
    <w:rsid w:val="00540491"/>
    <w:rsid w:val="00540620"/>
    <w:rsid w:val="005406AC"/>
    <w:rsid w:val="0054082E"/>
    <w:rsid w:val="005408F0"/>
    <w:rsid w:val="00540B63"/>
    <w:rsid w:val="00540DA9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7ED"/>
    <w:rsid w:val="0054189F"/>
    <w:rsid w:val="00541AE6"/>
    <w:rsid w:val="00541CAE"/>
    <w:rsid w:val="00541D69"/>
    <w:rsid w:val="00541F29"/>
    <w:rsid w:val="00541F96"/>
    <w:rsid w:val="00542221"/>
    <w:rsid w:val="005423F8"/>
    <w:rsid w:val="00542455"/>
    <w:rsid w:val="00542710"/>
    <w:rsid w:val="0054286E"/>
    <w:rsid w:val="005428E0"/>
    <w:rsid w:val="00542942"/>
    <w:rsid w:val="00542B14"/>
    <w:rsid w:val="00542B96"/>
    <w:rsid w:val="00542EA0"/>
    <w:rsid w:val="00542F57"/>
    <w:rsid w:val="00542FC7"/>
    <w:rsid w:val="00542FF0"/>
    <w:rsid w:val="00543044"/>
    <w:rsid w:val="005432C8"/>
    <w:rsid w:val="005434A5"/>
    <w:rsid w:val="00543AF1"/>
    <w:rsid w:val="00543B61"/>
    <w:rsid w:val="00543BBB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2A2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4AC"/>
    <w:rsid w:val="005468A6"/>
    <w:rsid w:val="005469D2"/>
    <w:rsid w:val="00546A7A"/>
    <w:rsid w:val="00546A89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47E37"/>
    <w:rsid w:val="00547EB7"/>
    <w:rsid w:val="0055008A"/>
    <w:rsid w:val="00550189"/>
    <w:rsid w:val="0055036D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84"/>
    <w:rsid w:val="00550CBB"/>
    <w:rsid w:val="00550D79"/>
    <w:rsid w:val="00550D7E"/>
    <w:rsid w:val="00550DBA"/>
    <w:rsid w:val="00550DCB"/>
    <w:rsid w:val="00550EE8"/>
    <w:rsid w:val="00550EFB"/>
    <w:rsid w:val="00550FE0"/>
    <w:rsid w:val="00551053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D6A"/>
    <w:rsid w:val="00553D84"/>
    <w:rsid w:val="00553E2A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5D"/>
    <w:rsid w:val="0055682E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98F"/>
    <w:rsid w:val="00557B04"/>
    <w:rsid w:val="00557D82"/>
    <w:rsid w:val="00557F57"/>
    <w:rsid w:val="00560135"/>
    <w:rsid w:val="00560194"/>
    <w:rsid w:val="005601BA"/>
    <w:rsid w:val="00560288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7DC"/>
    <w:rsid w:val="005618D9"/>
    <w:rsid w:val="005618FE"/>
    <w:rsid w:val="00561928"/>
    <w:rsid w:val="0056196F"/>
    <w:rsid w:val="00561B26"/>
    <w:rsid w:val="00561B99"/>
    <w:rsid w:val="00561C3A"/>
    <w:rsid w:val="00561C87"/>
    <w:rsid w:val="00561E94"/>
    <w:rsid w:val="005620E3"/>
    <w:rsid w:val="005621F7"/>
    <w:rsid w:val="00562570"/>
    <w:rsid w:val="005626E9"/>
    <w:rsid w:val="0056271E"/>
    <w:rsid w:val="005628F0"/>
    <w:rsid w:val="005629E8"/>
    <w:rsid w:val="00562A0A"/>
    <w:rsid w:val="00562AA2"/>
    <w:rsid w:val="0056306A"/>
    <w:rsid w:val="005630D7"/>
    <w:rsid w:val="00563196"/>
    <w:rsid w:val="0056325C"/>
    <w:rsid w:val="005634BB"/>
    <w:rsid w:val="00563650"/>
    <w:rsid w:val="005637BC"/>
    <w:rsid w:val="0056388E"/>
    <w:rsid w:val="00563928"/>
    <w:rsid w:val="00563995"/>
    <w:rsid w:val="00563A39"/>
    <w:rsid w:val="00563B6C"/>
    <w:rsid w:val="00563F10"/>
    <w:rsid w:val="00563F83"/>
    <w:rsid w:val="00563FE0"/>
    <w:rsid w:val="0056427C"/>
    <w:rsid w:val="00564343"/>
    <w:rsid w:val="0056458D"/>
    <w:rsid w:val="00564964"/>
    <w:rsid w:val="00564C19"/>
    <w:rsid w:val="00564D20"/>
    <w:rsid w:val="00564D34"/>
    <w:rsid w:val="00564F21"/>
    <w:rsid w:val="005650EF"/>
    <w:rsid w:val="00565260"/>
    <w:rsid w:val="005652DD"/>
    <w:rsid w:val="00565494"/>
    <w:rsid w:val="00565496"/>
    <w:rsid w:val="005656D2"/>
    <w:rsid w:val="00565731"/>
    <w:rsid w:val="00565977"/>
    <w:rsid w:val="005659C3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703"/>
    <w:rsid w:val="005677F6"/>
    <w:rsid w:val="005678E6"/>
    <w:rsid w:val="0056790F"/>
    <w:rsid w:val="00567B0A"/>
    <w:rsid w:val="00567CF5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274"/>
    <w:rsid w:val="005712FA"/>
    <w:rsid w:val="00571304"/>
    <w:rsid w:val="005714B6"/>
    <w:rsid w:val="00571592"/>
    <w:rsid w:val="005716D0"/>
    <w:rsid w:val="005717EA"/>
    <w:rsid w:val="00571882"/>
    <w:rsid w:val="00571AE4"/>
    <w:rsid w:val="00571C7E"/>
    <w:rsid w:val="00571C95"/>
    <w:rsid w:val="005721DA"/>
    <w:rsid w:val="00572496"/>
    <w:rsid w:val="00572549"/>
    <w:rsid w:val="00572624"/>
    <w:rsid w:val="005727AF"/>
    <w:rsid w:val="0057281E"/>
    <w:rsid w:val="00572921"/>
    <w:rsid w:val="00572998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4F0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547"/>
    <w:rsid w:val="00574568"/>
    <w:rsid w:val="00574607"/>
    <w:rsid w:val="0057463F"/>
    <w:rsid w:val="005746E0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B9B"/>
    <w:rsid w:val="00576C3F"/>
    <w:rsid w:val="00576E53"/>
    <w:rsid w:val="00576FF9"/>
    <w:rsid w:val="005773D2"/>
    <w:rsid w:val="005775A0"/>
    <w:rsid w:val="00577693"/>
    <w:rsid w:val="00577752"/>
    <w:rsid w:val="00577770"/>
    <w:rsid w:val="005777F5"/>
    <w:rsid w:val="00577866"/>
    <w:rsid w:val="00577877"/>
    <w:rsid w:val="005778C8"/>
    <w:rsid w:val="0057795D"/>
    <w:rsid w:val="00577998"/>
    <w:rsid w:val="00577A05"/>
    <w:rsid w:val="00577ACA"/>
    <w:rsid w:val="00577FCD"/>
    <w:rsid w:val="00580814"/>
    <w:rsid w:val="00580DFA"/>
    <w:rsid w:val="00580E95"/>
    <w:rsid w:val="00580F32"/>
    <w:rsid w:val="005810B8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66D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522"/>
    <w:rsid w:val="00582A32"/>
    <w:rsid w:val="00582CB0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13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29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507"/>
    <w:rsid w:val="0058554A"/>
    <w:rsid w:val="00585585"/>
    <w:rsid w:val="00585649"/>
    <w:rsid w:val="005856F5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317"/>
    <w:rsid w:val="0058753A"/>
    <w:rsid w:val="00587780"/>
    <w:rsid w:val="00587BE6"/>
    <w:rsid w:val="00587E39"/>
    <w:rsid w:val="00587FE6"/>
    <w:rsid w:val="0059049C"/>
    <w:rsid w:val="005904C1"/>
    <w:rsid w:val="00590564"/>
    <w:rsid w:val="00590738"/>
    <w:rsid w:val="005907BF"/>
    <w:rsid w:val="0059087F"/>
    <w:rsid w:val="00590959"/>
    <w:rsid w:val="00590A2B"/>
    <w:rsid w:val="00590A76"/>
    <w:rsid w:val="00590B2D"/>
    <w:rsid w:val="00590CA1"/>
    <w:rsid w:val="00590E4E"/>
    <w:rsid w:val="00590F76"/>
    <w:rsid w:val="00591046"/>
    <w:rsid w:val="00591061"/>
    <w:rsid w:val="005910CD"/>
    <w:rsid w:val="00591267"/>
    <w:rsid w:val="005912B1"/>
    <w:rsid w:val="00591533"/>
    <w:rsid w:val="005915CB"/>
    <w:rsid w:val="005917B1"/>
    <w:rsid w:val="005918DA"/>
    <w:rsid w:val="0059193F"/>
    <w:rsid w:val="00591D14"/>
    <w:rsid w:val="00591D85"/>
    <w:rsid w:val="00591F09"/>
    <w:rsid w:val="0059215D"/>
    <w:rsid w:val="00592352"/>
    <w:rsid w:val="0059235E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7C9"/>
    <w:rsid w:val="00594917"/>
    <w:rsid w:val="0059496C"/>
    <w:rsid w:val="00594C3E"/>
    <w:rsid w:val="00594C6A"/>
    <w:rsid w:val="00594CC6"/>
    <w:rsid w:val="00594E17"/>
    <w:rsid w:val="00594F0F"/>
    <w:rsid w:val="0059514E"/>
    <w:rsid w:val="005952B7"/>
    <w:rsid w:val="00595313"/>
    <w:rsid w:val="00595444"/>
    <w:rsid w:val="0059550D"/>
    <w:rsid w:val="0059577A"/>
    <w:rsid w:val="00595795"/>
    <w:rsid w:val="00595851"/>
    <w:rsid w:val="00595915"/>
    <w:rsid w:val="00595B68"/>
    <w:rsid w:val="00595B82"/>
    <w:rsid w:val="00595CF7"/>
    <w:rsid w:val="00595D3E"/>
    <w:rsid w:val="00595D5E"/>
    <w:rsid w:val="00595FF0"/>
    <w:rsid w:val="00595FFE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6FB2"/>
    <w:rsid w:val="00597032"/>
    <w:rsid w:val="0059711A"/>
    <w:rsid w:val="00597156"/>
    <w:rsid w:val="00597461"/>
    <w:rsid w:val="0059754B"/>
    <w:rsid w:val="00597606"/>
    <w:rsid w:val="00597759"/>
    <w:rsid w:val="00597798"/>
    <w:rsid w:val="005977AE"/>
    <w:rsid w:val="005977CD"/>
    <w:rsid w:val="00597959"/>
    <w:rsid w:val="00597BAA"/>
    <w:rsid w:val="00597CBE"/>
    <w:rsid w:val="00597D2F"/>
    <w:rsid w:val="00597D4B"/>
    <w:rsid w:val="00597D5C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7CC"/>
    <w:rsid w:val="005A0885"/>
    <w:rsid w:val="005A0978"/>
    <w:rsid w:val="005A0AAA"/>
    <w:rsid w:val="005A0E20"/>
    <w:rsid w:val="005A0ECB"/>
    <w:rsid w:val="005A0EDE"/>
    <w:rsid w:val="005A10D5"/>
    <w:rsid w:val="005A1133"/>
    <w:rsid w:val="005A14AD"/>
    <w:rsid w:val="005A14B0"/>
    <w:rsid w:val="005A15DF"/>
    <w:rsid w:val="005A1677"/>
    <w:rsid w:val="005A17F3"/>
    <w:rsid w:val="005A182D"/>
    <w:rsid w:val="005A1848"/>
    <w:rsid w:val="005A18D0"/>
    <w:rsid w:val="005A1A8F"/>
    <w:rsid w:val="005A1AF1"/>
    <w:rsid w:val="005A1B9C"/>
    <w:rsid w:val="005A1C15"/>
    <w:rsid w:val="005A1EC2"/>
    <w:rsid w:val="005A1F1D"/>
    <w:rsid w:val="005A1FEE"/>
    <w:rsid w:val="005A21E4"/>
    <w:rsid w:val="005A222C"/>
    <w:rsid w:val="005A2416"/>
    <w:rsid w:val="005A241E"/>
    <w:rsid w:val="005A24F7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A81"/>
    <w:rsid w:val="005A3B17"/>
    <w:rsid w:val="005A3EDB"/>
    <w:rsid w:val="005A4042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971"/>
    <w:rsid w:val="005A4A68"/>
    <w:rsid w:val="005A4AFF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843"/>
    <w:rsid w:val="005A5AAB"/>
    <w:rsid w:val="005A5C38"/>
    <w:rsid w:val="005A5CD5"/>
    <w:rsid w:val="005A5DBC"/>
    <w:rsid w:val="005A6203"/>
    <w:rsid w:val="005A646C"/>
    <w:rsid w:val="005A6512"/>
    <w:rsid w:val="005A6897"/>
    <w:rsid w:val="005A69FF"/>
    <w:rsid w:val="005A6B53"/>
    <w:rsid w:val="005A6F16"/>
    <w:rsid w:val="005A6F45"/>
    <w:rsid w:val="005A7152"/>
    <w:rsid w:val="005A7158"/>
    <w:rsid w:val="005A7386"/>
    <w:rsid w:val="005A73C9"/>
    <w:rsid w:val="005A74AE"/>
    <w:rsid w:val="005A7593"/>
    <w:rsid w:val="005A7680"/>
    <w:rsid w:val="005A77F6"/>
    <w:rsid w:val="005A79A5"/>
    <w:rsid w:val="005A7B0F"/>
    <w:rsid w:val="005A7B8D"/>
    <w:rsid w:val="005A7C76"/>
    <w:rsid w:val="005A7F0E"/>
    <w:rsid w:val="005B01A8"/>
    <w:rsid w:val="005B03BD"/>
    <w:rsid w:val="005B041A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220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301"/>
    <w:rsid w:val="005B25EA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3A"/>
    <w:rsid w:val="005B2FE2"/>
    <w:rsid w:val="005B32C1"/>
    <w:rsid w:val="005B33F1"/>
    <w:rsid w:val="005B35E3"/>
    <w:rsid w:val="005B36A4"/>
    <w:rsid w:val="005B373D"/>
    <w:rsid w:val="005B3895"/>
    <w:rsid w:val="005B3BB0"/>
    <w:rsid w:val="005B3C1A"/>
    <w:rsid w:val="005B3C92"/>
    <w:rsid w:val="005B4060"/>
    <w:rsid w:val="005B41A4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8E0"/>
    <w:rsid w:val="005B490B"/>
    <w:rsid w:val="005B4A48"/>
    <w:rsid w:val="005B4A73"/>
    <w:rsid w:val="005B4C9C"/>
    <w:rsid w:val="005B4D62"/>
    <w:rsid w:val="005B4FB5"/>
    <w:rsid w:val="005B51D2"/>
    <w:rsid w:val="005B547B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4D4"/>
    <w:rsid w:val="005B686C"/>
    <w:rsid w:val="005B6914"/>
    <w:rsid w:val="005B6953"/>
    <w:rsid w:val="005B6A2A"/>
    <w:rsid w:val="005B6AAB"/>
    <w:rsid w:val="005B6D60"/>
    <w:rsid w:val="005B6F62"/>
    <w:rsid w:val="005B6F64"/>
    <w:rsid w:val="005B7035"/>
    <w:rsid w:val="005B70FB"/>
    <w:rsid w:val="005B722E"/>
    <w:rsid w:val="005B72D9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E43"/>
    <w:rsid w:val="005B7F1F"/>
    <w:rsid w:val="005C012E"/>
    <w:rsid w:val="005C027E"/>
    <w:rsid w:val="005C0359"/>
    <w:rsid w:val="005C047C"/>
    <w:rsid w:val="005C04E6"/>
    <w:rsid w:val="005C065D"/>
    <w:rsid w:val="005C0943"/>
    <w:rsid w:val="005C0987"/>
    <w:rsid w:val="005C0A50"/>
    <w:rsid w:val="005C0A99"/>
    <w:rsid w:val="005C0B5D"/>
    <w:rsid w:val="005C0C61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C1E"/>
    <w:rsid w:val="005C2F05"/>
    <w:rsid w:val="005C2F25"/>
    <w:rsid w:val="005C3413"/>
    <w:rsid w:val="005C3430"/>
    <w:rsid w:val="005C3443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18"/>
    <w:rsid w:val="005C45CF"/>
    <w:rsid w:val="005C45ED"/>
    <w:rsid w:val="005C46BB"/>
    <w:rsid w:val="005C4965"/>
    <w:rsid w:val="005C49EE"/>
    <w:rsid w:val="005C4B0B"/>
    <w:rsid w:val="005C4B45"/>
    <w:rsid w:val="005C4CCC"/>
    <w:rsid w:val="005C4DC5"/>
    <w:rsid w:val="005C4FB1"/>
    <w:rsid w:val="005C5274"/>
    <w:rsid w:val="005C529C"/>
    <w:rsid w:val="005C5338"/>
    <w:rsid w:val="005C5436"/>
    <w:rsid w:val="005C5671"/>
    <w:rsid w:val="005C56D4"/>
    <w:rsid w:val="005C599A"/>
    <w:rsid w:val="005C5B94"/>
    <w:rsid w:val="005C5DF6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8D1"/>
    <w:rsid w:val="005C6DEF"/>
    <w:rsid w:val="005C6EE1"/>
    <w:rsid w:val="005C6EF7"/>
    <w:rsid w:val="005C7134"/>
    <w:rsid w:val="005C71AC"/>
    <w:rsid w:val="005C73E0"/>
    <w:rsid w:val="005C7531"/>
    <w:rsid w:val="005C7557"/>
    <w:rsid w:val="005C770D"/>
    <w:rsid w:val="005C7877"/>
    <w:rsid w:val="005C79BB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D9"/>
    <w:rsid w:val="005D0F9A"/>
    <w:rsid w:val="005D16DB"/>
    <w:rsid w:val="005D1AB0"/>
    <w:rsid w:val="005D1CD6"/>
    <w:rsid w:val="005D1CDA"/>
    <w:rsid w:val="005D1EA0"/>
    <w:rsid w:val="005D1FE7"/>
    <w:rsid w:val="005D2022"/>
    <w:rsid w:val="005D218D"/>
    <w:rsid w:val="005D2462"/>
    <w:rsid w:val="005D2860"/>
    <w:rsid w:val="005D28C7"/>
    <w:rsid w:val="005D2969"/>
    <w:rsid w:val="005D2ABC"/>
    <w:rsid w:val="005D2D56"/>
    <w:rsid w:val="005D2D75"/>
    <w:rsid w:val="005D2DBA"/>
    <w:rsid w:val="005D2F2A"/>
    <w:rsid w:val="005D37D8"/>
    <w:rsid w:val="005D38B0"/>
    <w:rsid w:val="005D3B48"/>
    <w:rsid w:val="005D3C79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3F0"/>
    <w:rsid w:val="005D57A4"/>
    <w:rsid w:val="005D58A9"/>
    <w:rsid w:val="005D58B7"/>
    <w:rsid w:val="005D5A05"/>
    <w:rsid w:val="005D5CA1"/>
    <w:rsid w:val="005D5DCC"/>
    <w:rsid w:val="005D5E17"/>
    <w:rsid w:val="005D5F93"/>
    <w:rsid w:val="005D619F"/>
    <w:rsid w:val="005D6317"/>
    <w:rsid w:val="005D6390"/>
    <w:rsid w:val="005D63D6"/>
    <w:rsid w:val="005D641E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99F"/>
    <w:rsid w:val="005D7C96"/>
    <w:rsid w:val="005D7CD3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DC6"/>
    <w:rsid w:val="005E0E00"/>
    <w:rsid w:val="005E11B3"/>
    <w:rsid w:val="005E1264"/>
    <w:rsid w:val="005E135F"/>
    <w:rsid w:val="005E1538"/>
    <w:rsid w:val="005E15A0"/>
    <w:rsid w:val="005E15DB"/>
    <w:rsid w:val="005E1770"/>
    <w:rsid w:val="005E18CA"/>
    <w:rsid w:val="005E1975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7EF"/>
    <w:rsid w:val="005E28D8"/>
    <w:rsid w:val="005E2988"/>
    <w:rsid w:val="005E29DF"/>
    <w:rsid w:val="005E2B5B"/>
    <w:rsid w:val="005E2C9B"/>
    <w:rsid w:val="005E3092"/>
    <w:rsid w:val="005E31AE"/>
    <w:rsid w:val="005E3309"/>
    <w:rsid w:val="005E351D"/>
    <w:rsid w:val="005E39B2"/>
    <w:rsid w:val="005E3ECA"/>
    <w:rsid w:val="005E3F91"/>
    <w:rsid w:val="005E4003"/>
    <w:rsid w:val="005E40DA"/>
    <w:rsid w:val="005E42D2"/>
    <w:rsid w:val="005E43C4"/>
    <w:rsid w:val="005E440B"/>
    <w:rsid w:val="005E4415"/>
    <w:rsid w:val="005E44E8"/>
    <w:rsid w:val="005E469A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4FCF"/>
    <w:rsid w:val="005E5282"/>
    <w:rsid w:val="005E52DE"/>
    <w:rsid w:val="005E5445"/>
    <w:rsid w:val="005E5627"/>
    <w:rsid w:val="005E57D5"/>
    <w:rsid w:val="005E58B6"/>
    <w:rsid w:val="005E58E1"/>
    <w:rsid w:val="005E5981"/>
    <w:rsid w:val="005E5A53"/>
    <w:rsid w:val="005E5BF7"/>
    <w:rsid w:val="005E5C1C"/>
    <w:rsid w:val="005E5EC9"/>
    <w:rsid w:val="005E6043"/>
    <w:rsid w:val="005E6079"/>
    <w:rsid w:val="005E61AC"/>
    <w:rsid w:val="005E620A"/>
    <w:rsid w:val="005E630A"/>
    <w:rsid w:val="005E64D3"/>
    <w:rsid w:val="005E68C4"/>
    <w:rsid w:val="005E69BD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80D"/>
    <w:rsid w:val="005F0A60"/>
    <w:rsid w:val="005F0BCA"/>
    <w:rsid w:val="005F0C22"/>
    <w:rsid w:val="005F0CBA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B90"/>
    <w:rsid w:val="005F1CE8"/>
    <w:rsid w:val="005F1FB6"/>
    <w:rsid w:val="005F2426"/>
    <w:rsid w:val="005F25EB"/>
    <w:rsid w:val="005F2857"/>
    <w:rsid w:val="005F2941"/>
    <w:rsid w:val="005F29D1"/>
    <w:rsid w:val="005F2A99"/>
    <w:rsid w:val="005F2C0D"/>
    <w:rsid w:val="005F2C2E"/>
    <w:rsid w:val="005F2EB4"/>
    <w:rsid w:val="005F2EEF"/>
    <w:rsid w:val="005F30F9"/>
    <w:rsid w:val="005F3750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8FB"/>
    <w:rsid w:val="005F4904"/>
    <w:rsid w:val="005F497A"/>
    <w:rsid w:val="005F4A3F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FF"/>
    <w:rsid w:val="005F5E23"/>
    <w:rsid w:val="005F5F2C"/>
    <w:rsid w:val="005F5F35"/>
    <w:rsid w:val="005F6177"/>
    <w:rsid w:val="005F628D"/>
    <w:rsid w:val="005F630B"/>
    <w:rsid w:val="005F63FB"/>
    <w:rsid w:val="005F642C"/>
    <w:rsid w:val="005F6483"/>
    <w:rsid w:val="005F64EB"/>
    <w:rsid w:val="005F64F6"/>
    <w:rsid w:val="005F6911"/>
    <w:rsid w:val="005F6A47"/>
    <w:rsid w:val="005F6A9F"/>
    <w:rsid w:val="005F6B47"/>
    <w:rsid w:val="005F6BBD"/>
    <w:rsid w:val="005F6C36"/>
    <w:rsid w:val="005F6C4B"/>
    <w:rsid w:val="005F6C50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7E"/>
    <w:rsid w:val="005F7BB3"/>
    <w:rsid w:val="005F7EFF"/>
    <w:rsid w:val="005F7F4C"/>
    <w:rsid w:val="006000DC"/>
    <w:rsid w:val="00600279"/>
    <w:rsid w:val="00600395"/>
    <w:rsid w:val="0060040D"/>
    <w:rsid w:val="00600592"/>
    <w:rsid w:val="0060069A"/>
    <w:rsid w:val="00600A7B"/>
    <w:rsid w:val="00600B91"/>
    <w:rsid w:val="00600CB8"/>
    <w:rsid w:val="00600CEB"/>
    <w:rsid w:val="00600CFF"/>
    <w:rsid w:val="00600D66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4"/>
    <w:rsid w:val="00602602"/>
    <w:rsid w:val="00602A5A"/>
    <w:rsid w:val="00602AB9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42"/>
    <w:rsid w:val="00605612"/>
    <w:rsid w:val="00605674"/>
    <w:rsid w:val="00605868"/>
    <w:rsid w:val="00605984"/>
    <w:rsid w:val="00605B10"/>
    <w:rsid w:val="00605BC9"/>
    <w:rsid w:val="00605CAB"/>
    <w:rsid w:val="00605DC8"/>
    <w:rsid w:val="00605DCE"/>
    <w:rsid w:val="00605EF6"/>
    <w:rsid w:val="00605F14"/>
    <w:rsid w:val="00606182"/>
    <w:rsid w:val="006064E0"/>
    <w:rsid w:val="00606509"/>
    <w:rsid w:val="0060662F"/>
    <w:rsid w:val="00606852"/>
    <w:rsid w:val="00606A55"/>
    <w:rsid w:val="00606B6E"/>
    <w:rsid w:val="00606E8E"/>
    <w:rsid w:val="00606F2C"/>
    <w:rsid w:val="00606FD8"/>
    <w:rsid w:val="00607107"/>
    <w:rsid w:val="0060723E"/>
    <w:rsid w:val="0060742F"/>
    <w:rsid w:val="00607699"/>
    <w:rsid w:val="006076BA"/>
    <w:rsid w:val="006077A8"/>
    <w:rsid w:val="0060788C"/>
    <w:rsid w:val="006078F2"/>
    <w:rsid w:val="00607C37"/>
    <w:rsid w:val="00607D12"/>
    <w:rsid w:val="00607DFD"/>
    <w:rsid w:val="00607E7E"/>
    <w:rsid w:val="00610140"/>
    <w:rsid w:val="006103BD"/>
    <w:rsid w:val="00610495"/>
    <w:rsid w:val="0061053A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E64"/>
    <w:rsid w:val="00610F7C"/>
    <w:rsid w:val="006110AD"/>
    <w:rsid w:val="006111C6"/>
    <w:rsid w:val="006116A5"/>
    <w:rsid w:val="0061173F"/>
    <w:rsid w:val="006118CF"/>
    <w:rsid w:val="0061196D"/>
    <w:rsid w:val="00611E17"/>
    <w:rsid w:val="00611F79"/>
    <w:rsid w:val="00611FFC"/>
    <w:rsid w:val="00612027"/>
    <w:rsid w:val="00612045"/>
    <w:rsid w:val="00612089"/>
    <w:rsid w:val="006121A3"/>
    <w:rsid w:val="006122C8"/>
    <w:rsid w:val="0061250D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7FF"/>
    <w:rsid w:val="00613826"/>
    <w:rsid w:val="006138F7"/>
    <w:rsid w:val="0061394D"/>
    <w:rsid w:val="006139BF"/>
    <w:rsid w:val="00613AFD"/>
    <w:rsid w:val="00613B85"/>
    <w:rsid w:val="00613C63"/>
    <w:rsid w:val="00613DF2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58D"/>
    <w:rsid w:val="00615712"/>
    <w:rsid w:val="0061578F"/>
    <w:rsid w:val="00615AB2"/>
    <w:rsid w:val="00615B0D"/>
    <w:rsid w:val="00615E48"/>
    <w:rsid w:val="00615EBD"/>
    <w:rsid w:val="00615FC5"/>
    <w:rsid w:val="00616070"/>
    <w:rsid w:val="00616303"/>
    <w:rsid w:val="00616380"/>
    <w:rsid w:val="006164C6"/>
    <w:rsid w:val="00616615"/>
    <w:rsid w:val="006166A9"/>
    <w:rsid w:val="006168C6"/>
    <w:rsid w:val="00616A61"/>
    <w:rsid w:val="00616F03"/>
    <w:rsid w:val="00616FC4"/>
    <w:rsid w:val="00617039"/>
    <w:rsid w:val="00617938"/>
    <w:rsid w:val="006179D4"/>
    <w:rsid w:val="006179F9"/>
    <w:rsid w:val="00617A80"/>
    <w:rsid w:val="00617C2E"/>
    <w:rsid w:val="00617C72"/>
    <w:rsid w:val="00620198"/>
    <w:rsid w:val="00620258"/>
    <w:rsid w:val="00620463"/>
    <w:rsid w:val="00620650"/>
    <w:rsid w:val="00620708"/>
    <w:rsid w:val="00620894"/>
    <w:rsid w:val="006209FE"/>
    <w:rsid w:val="00620A8E"/>
    <w:rsid w:val="00620B96"/>
    <w:rsid w:val="00620BB6"/>
    <w:rsid w:val="00620DE1"/>
    <w:rsid w:val="00620EC1"/>
    <w:rsid w:val="00620EC5"/>
    <w:rsid w:val="00620F03"/>
    <w:rsid w:val="00620F73"/>
    <w:rsid w:val="00621024"/>
    <w:rsid w:val="00621153"/>
    <w:rsid w:val="0062128A"/>
    <w:rsid w:val="00621446"/>
    <w:rsid w:val="0062158E"/>
    <w:rsid w:val="00621666"/>
    <w:rsid w:val="0062181F"/>
    <w:rsid w:val="00621995"/>
    <w:rsid w:val="00621A87"/>
    <w:rsid w:val="00621AC3"/>
    <w:rsid w:val="00621C70"/>
    <w:rsid w:val="00621DEF"/>
    <w:rsid w:val="00622104"/>
    <w:rsid w:val="00622339"/>
    <w:rsid w:val="0062236F"/>
    <w:rsid w:val="00622377"/>
    <w:rsid w:val="006224D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4E"/>
    <w:rsid w:val="006231D8"/>
    <w:rsid w:val="006233D5"/>
    <w:rsid w:val="0062346E"/>
    <w:rsid w:val="006235F0"/>
    <w:rsid w:val="0062360F"/>
    <w:rsid w:val="0062369C"/>
    <w:rsid w:val="00623737"/>
    <w:rsid w:val="00623A8D"/>
    <w:rsid w:val="00623BED"/>
    <w:rsid w:val="00623C22"/>
    <w:rsid w:val="00623D6E"/>
    <w:rsid w:val="00623DAF"/>
    <w:rsid w:val="00623E27"/>
    <w:rsid w:val="00623F4A"/>
    <w:rsid w:val="006240C0"/>
    <w:rsid w:val="00624275"/>
    <w:rsid w:val="00624426"/>
    <w:rsid w:val="006246B3"/>
    <w:rsid w:val="0062470A"/>
    <w:rsid w:val="00624932"/>
    <w:rsid w:val="00624A0C"/>
    <w:rsid w:val="00624CB1"/>
    <w:rsid w:val="00624E02"/>
    <w:rsid w:val="00624F8E"/>
    <w:rsid w:val="00625032"/>
    <w:rsid w:val="0062516A"/>
    <w:rsid w:val="00625205"/>
    <w:rsid w:val="0062529E"/>
    <w:rsid w:val="006252B0"/>
    <w:rsid w:val="00625B5F"/>
    <w:rsid w:val="00625C6F"/>
    <w:rsid w:val="00625E5E"/>
    <w:rsid w:val="00625EB1"/>
    <w:rsid w:val="00625F95"/>
    <w:rsid w:val="00626083"/>
    <w:rsid w:val="00626088"/>
    <w:rsid w:val="00626416"/>
    <w:rsid w:val="0062672E"/>
    <w:rsid w:val="00626768"/>
    <w:rsid w:val="006267AC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3D"/>
    <w:rsid w:val="006277D6"/>
    <w:rsid w:val="00627925"/>
    <w:rsid w:val="00627A28"/>
    <w:rsid w:val="00627D64"/>
    <w:rsid w:val="00627E16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BE3"/>
    <w:rsid w:val="00631DD0"/>
    <w:rsid w:val="00631E30"/>
    <w:rsid w:val="00631EAC"/>
    <w:rsid w:val="00631F58"/>
    <w:rsid w:val="0063205E"/>
    <w:rsid w:val="006320AB"/>
    <w:rsid w:val="00632146"/>
    <w:rsid w:val="006321CF"/>
    <w:rsid w:val="006322E0"/>
    <w:rsid w:val="0063244F"/>
    <w:rsid w:val="00632645"/>
    <w:rsid w:val="006326B6"/>
    <w:rsid w:val="00632818"/>
    <w:rsid w:val="0063299B"/>
    <w:rsid w:val="00632A69"/>
    <w:rsid w:val="00632A6B"/>
    <w:rsid w:val="00632D78"/>
    <w:rsid w:val="00632E84"/>
    <w:rsid w:val="0063314F"/>
    <w:rsid w:val="0063333A"/>
    <w:rsid w:val="0063334F"/>
    <w:rsid w:val="006333F6"/>
    <w:rsid w:val="006334E1"/>
    <w:rsid w:val="0063373F"/>
    <w:rsid w:val="00633744"/>
    <w:rsid w:val="00633780"/>
    <w:rsid w:val="006337D7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F83"/>
    <w:rsid w:val="00634FFE"/>
    <w:rsid w:val="00635023"/>
    <w:rsid w:val="0063509C"/>
    <w:rsid w:val="006350D2"/>
    <w:rsid w:val="006350DC"/>
    <w:rsid w:val="00635197"/>
    <w:rsid w:val="00635531"/>
    <w:rsid w:val="0063561C"/>
    <w:rsid w:val="006357E1"/>
    <w:rsid w:val="00635923"/>
    <w:rsid w:val="00635958"/>
    <w:rsid w:val="00635C43"/>
    <w:rsid w:val="00635CFC"/>
    <w:rsid w:val="00635E0D"/>
    <w:rsid w:val="00635E7F"/>
    <w:rsid w:val="0063642C"/>
    <w:rsid w:val="00636511"/>
    <w:rsid w:val="00636874"/>
    <w:rsid w:val="0063688E"/>
    <w:rsid w:val="006368D3"/>
    <w:rsid w:val="0063698E"/>
    <w:rsid w:val="0063699D"/>
    <w:rsid w:val="00636B87"/>
    <w:rsid w:val="00636BC1"/>
    <w:rsid w:val="00636C25"/>
    <w:rsid w:val="00636F16"/>
    <w:rsid w:val="00637007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E90"/>
    <w:rsid w:val="00640EBD"/>
    <w:rsid w:val="00640F62"/>
    <w:rsid w:val="00640F9A"/>
    <w:rsid w:val="00640FF2"/>
    <w:rsid w:val="00641125"/>
    <w:rsid w:val="00641135"/>
    <w:rsid w:val="00641224"/>
    <w:rsid w:val="006412CA"/>
    <w:rsid w:val="0064142D"/>
    <w:rsid w:val="0064153F"/>
    <w:rsid w:val="006415C3"/>
    <w:rsid w:val="00641637"/>
    <w:rsid w:val="006417DA"/>
    <w:rsid w:val="00641ADF"/>
    <w:rsid w:val="00641EBA"/>
    <w:rsid w:val="00641ED2"/>
    <w:rsid w:val="00641F13"/>
    <w:rsid w:val="0064210E"/>
    <w:rsid w:val="0064241F"/>
    <w:rsid w:val="00642429"/>
    <w:rsid w:val="00642436"/>
    <w:rsid w:val="006425B2"/>
    <w:rsid w:val="006425CD"/>
    <w:rsid w:val="0064293E"/>
    <w:rsid w:val="006429DC"/>
    <w:rsid w:val="00642AA0"/>
    <w:rsid w:val="00642BDA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1A8"/>
    <w:rsid w:val="006443A2"/>
    <w:rsid w:val="0064451B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CD"/>
    <w:rsid w:val="00645156"/>
    <w:rsid w:val="006453F6"/>
    <w:rsid w:val="0064540A"/>
    <w:rsid w:val="00645621"/>
    <w:rsid w:val="006456A1"/>
    <w:rsid w:val="006456FB"/>
    <w:rsid w:val="0064599D"/>
    <w:rsid w:val="00645AA9"/>
    <w:rsid w:val="00645AF5"/>
    <w:rsid w:val="00645B28"/>
    <w:rsid w:val="00645C45"/>
    <w:rsid w:val="006460AA"/>
    <w:rsid w:val="0064611E"/>
    <w:rsid w:val="00646196"/>
    <w:rsid w:val="00646516"/>
    <w:rsid w:val="006467F6"/>
    <w:rsid w:val="00646A6B"/>
    <w:rsid w:val="00646BA0"/>
    <w:rsid w:val="00646C1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526"/>
    <w:rsid w:val="00650529"/>
    <w:rsid w:val="00650533"/>
    <w:rsid w:val="00650589"/>
    <w:rsid w:val="00650673"/>
    <w:rsid w:val="0065077C"/>
    <w:rsid w:val="00650783"/>
    <w:rsid w:val="006508F8"/>
    <w:rsid w:val="00650954"/>
    <w:rsid w:val="00650A9B"/>
    <w:rsid w:val="00650E47"/>
    <w:rsid w:val="00650E68"/>
    <w:rsid w:val="00650E7C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E1E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304F"/>
    <w:rsid w:val="0065316D"/>
    <w:rsid w:val="00653606"/>
    <w:rsid w:val="0065394C"/>
    <w:rsid w:val="006539DA"/>
    <w:rsid w:val="006539FD"/>
    <w:rsid w:val="00653F5D"/>
    <w:rsid w:val="00653F5F"/>
    <w:rsid w:val="00653F84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9E5"/>
    <w:rsid w:val="00655A48"/>
    <w:rsid w:val="00655B98"/>
    <w:rsid w:val="006560C3"/>
    <w:rsid w:val="006560D9"/>
    <w:rsid w:val="00656154"/>
    <w:rsid w:val="0065621E"/>
    <w:rsid w:val="0065645E"/>
    <w:rsid w:val="006564F1"/>
    <w:rsid w:val="0065654F"/>
    <w:rsid w:val="0065665B"/>
    <w:rsid w:val="0065667F"/>
    <w:rsid w:val="00656719"/>
    <w:rsid w:val="00656765"/>
    <w:rsid w:val="00656803"/>
    <w:rsid w:val="00656A0E"/>
    <w:rsid w:val="00656AE1"/>
    <w:rsid w:val="00656AFC"/>
    <w:rsid w:val="00656B17"/>
    <w:rsid w:val="00656B8B"/>
    <w:rsid w:val="00656BEA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05"/>
    <w:rsid w:val="00657BDF"/>
    <w:rsid w:val="00657E7A"/>
    <w:rsid w:val="00657FC4"/>
    <w:rsid w:val="00657FDB"/>
    <w:rsid w:val="006601E3"/>
    <w:rsid w:val="00660472"/>
    <w:rsid w:val="006604BF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7CE"/>
    <w:rsid w:val="0066180E"/>
    <w:rsid w:val="006618D6"/>
    <w:rsid w:val="00661ADF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B6E"/>
    <w:rsid w:val="00662C7C"/>
    <w:rsid w:val="00662D98"/>
    <w:rsid w:val="00662F52"/>
    <w:rsid w:val="00662F7A"/>
    <w:rsid w:val="00663052"/>
    <w:rsid w:val="0066335A"/>
    <w:rsid w:val="006637CE"/>
    <w:rsid w:val="00663AF7"/>
    <w:rsid w:val="00663BA3"/>
    <w:rsid w:val="00663E8D"/>
    <w:rsid w:val="0066400C"/>
    <w:rsid w:val="006640F9"/>
    <w:rsid w:val="0066421D"/>
    <w:rsid w:val="006642F2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BD"/>
    <w:rsid w:val="006653CA"/>
    <w:rsid w:val="00665504"/>
    <w:rsid w:val="006655C0"/>
    <w:rsid w:val="00665644"/>
    <w:rsid w:val="0066577B"/>
    <w:rsid w:val="006657B7"/>
    <w:rsid w:val="00665817"/>
    <w:rsid w:val="00665878"/>
    <w:rsid w:val="0066597E"/>
    <w:rsid w:val="006659C6"/>
    <w:rsid w:val="00665AC7"/>
    <w:rsid w:val="00665BB1"/>
    <w:rsid w:val="00665C0C"/>
    <w:rsid w:val="00665C66"/>
    <w:rsid w:val="00665F22"/>
    <w:rsid w:val="0066606E"/>
    <w:rsid w:val="006660BA"/>
    <w:rsid w:val="00666116"/>
    <w:rsid w:val="006664C5"/>
    <w:rsid w:val="00666559"/>
    <w:rsid w:val="00666578"/>
    <w:rsid w:val="006667F8"/>
    <w:rsid w:val="006669B4"/>
    <w:rsid w:val="00666CA7"/>
    <w:rsid w:val="00666ED9"/>
    <w:rsid w:val="006676BA"/>
    <w:rsid w:val="00667757"/>
    <w:rsid w:val="00667903"/>
    <w:rsid w:val="0066795D"/>
    <w:rsid w:val="00667B0D"/>
    <w:rsid w:val="00667BA7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4F"/>
    <w:rsid w:val="00671D69"/>
    <w:rsid w:val="00671D98"/>
    <w:rsid w:val="006720A9"/>
    <w:rsid w:val="00672177"/>
    <w:rsid w:val="006722CE"/>
    <w:rsid w:val="006722D5"/>
    <w:rsid w:val="00672358"/>
    <w:rsid w:val="00672420"/>
    <w:rsid w:val="0067251A"/>
    <w:rsid w:val="0067253F"/>
    <w:rsid w:val="00672623"/>
    <w:rsid w:val="006726E2"/>
    <w:rsid w:val="00672725"/>
    <w:rsid w:val="0067289C"/>
    <w:rsid w:val="006728F5"/>
    <w:rsid w:val="00672D3E"/>
    <w:rsid w:val="00673141"/>
    <w:rsid w:val="0067331A"/>
    <w:rsid w:val="006733FF"/>
    <w:rsid w:val="0067353C"/>
    <w:rsid w:val="00673569"/>
    <w:rsid w:val="00673784"/>
    <w:rsid w:val="00673995"/>
    <w:rsid w:val="00673A23"/>
    <w:rsid w:val="00673AAB"/>
    <w:rsid w:val="00673BA8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5C8"/>
    <w:rsid w:val="00674979"/>
    <w:rsid w:val="00674A8D"/>
    <w:rsid w:val="00674C34"/>
    <w:rsid w:val="00674D5B"/>
    <w:rsid w:val="00674D5C"/>
    <w:rsid w:val="00674E1B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39"/>
    <w:rsid w:val="006761F9"/>
    <w:rsid w:val="006762DC"/>
    <w:rsid w:val="00676375"/>
    <w:rsid w:val="0067645E"/>
    <w:rsid w:val="006768A3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CE"/>
    <w:rsid w:val="0067744C"/>
    <w:rsid w:val="00677472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2A3"/>
    <w:rsid w:val="0068037D"/>
    <w:rsid w:val="006805AD"/>
    <w:rsid w:val="00680623"/>
    <w:rsid w:val="0068068C"/>
    <w:rsid w:val="0068069B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C5F"/>
    <w:rsid w:val="00680DC5"/>
    <w:rsid w:val="00680DD4"/>
    <w:rsid w:val="00680E41"/>
    <w:rsid w:val="00681269"/>
    <w:rsid w:val="006812C0"/>
    <w:rsid w:val="006814CD"/>
    <w:rsid w:val="006816A1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527"/>
    <w:rsid w:val="0068281A"/>
    <w:rsid w:val="00682971"/>
    <w:rsid w:val="00682A66"/>
    <w:rsid w:val="00682BDA"/>
    <w:rsid w:val="00682FF3"/>
    <w:rsid w:val="00683070"/>
    <w:rsid w:val="00683222"/>
    <w:rsid w:val="0068326B"/>
    <w:rsid w:val="0068326C"/>
    <w:rsid w:val="006834ED"/>
    <w:rsid w:val="00683570"/>
    <w:rsid w:val="00683607"/>
    <w:rsid w:val="0068378E"/>
    <w:rsid w:val="0068385C"/>
    <w:rsid w:val="006838B9"/>
    <w:rsid w:val="00683B4A"/>
    <w:rsid w:val="00683BE5"/>
    <w:rsid w:val="006840A4"/>
    <w:rsid w:val="00684119"/>
    <w:rsid w:val="00684384"/>
    <w:rsid w:val="0068493C"/>
    <w:rsid w:val="00684A27"/>
    <w:rsid w:val="00684A96"/>
    <w:rsid w:val="00684D17"/>
    <w:rsid w:val="00684E60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51"/>
    <w:rsid w:val="00685BF6"/>
    <w:rsid w:val="00685F74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B0A"/>
    <w:rsid w:val="00687BC6"/>
    <w:rsid w:val="00687C05"/>
    <w:rsid w:val="00687C7D"/>
    <w:rsid w:val="00687D7D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47C"/>
    <w:rsid w:val="00691580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3FD"/>
    <w:rsid w:val="006925B0"/>
    <w:rsid w:val="006925E3"/>
    <w:rsid w:val="006926B3"/>
    <w:rsid w:val="00692749"/>
    <w:rsid w:val="006929AA"/>
    <w:rsid w:val="00692A62"/>
    <w:rsid w:val="00693066"/>
    <w:rsid w:val="006936B3"/>
    <w:rsid w:val="00693775"/>
    <w:rsid w:val="006938CC"/>
    <w:rsid w:val="006939A6"/>
    <w:rsid w:val="00693A19"/>
    <w:rsid w:val="00693EFD"/>
    <w:rsid w:val="00694076"/>
    <w:rsid w:val="006941A3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A8"/>
    <w:rsid w:val="00695903"/>
    <w:rsid w:val="00695DD4"/>
    <w:rsid w:val="0069627A"/>
    <w:rsid w:val="0069629C"/>
    <w:rsid w:val="006963E8"/>
    <w:rsid w:val="00696542"/>
    <w:rsid w:val="006965BC"/>
    <w:rsid w:val="00696662"/>
    <w:rsid w:val="006966F3"/>
    <w:rsid w:val="006967E0"/>
    <w:rsid w:val="00696CCA"/>
    <w:rsid w:val="00696D68"/>
    <w:rsid w:val="00696E99"/>
    <w:rsid w:val="00696F16"/>
    <w:rsid w:val="00697052"/>
    <w:rsid w:val="00697141"/>
    <w:rsid w:val="00697269"/>
    <w:rsid w:val="006972B9"/>
    <w:rsid w:val="0069730C"/>
    <w:rsid w:val="006973A9"/>
    <w:rsid w:val="00697573"/>
    <w:rsid w:val="006975D7"/>
    <w:rsid w:val="0069764C"/>
    <w:rsid w:val="006976D5"/>
    <w:rsid w:val="006976DB"/>
    <w:rsid w:val="006976E3"/>
    <w:rsid w:val="00697728"/>
    <w:rsid w:val="006977F4"/>
    <w:rsid w:val="006979EA"/>
    <w:rsid w:val="00697C55"/>
    <w:rsid w:val="00697DCF"/>
    <w:rsid w:val="00697DDC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1A"/>
    <w:rsid w:val="006A1DDD"/>
    <w:rsid w:val="006A1F2F"/>
    <w:rsid w:val="006A20C8"/>
    <w:rsid w:val="006A2141"/>
    <w:rsid w:val="006A22D7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F6F"/>
    <w:rsid w:val="006A2FA8"/>
    <w:rsid w:val="006A304E"/>
    <w:rsid w:val="006A30A4"/>
    <w:rsid w:val="006A34F4"/>
    <w:rsid w:val="006A35AF"/>
    <w:rsid w:val="006A3B20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78F"/>
    <w:rsid w:val="006A581E"/>
    <w:rsid w:val="006A58D5"/>
    <w:rsid w:val="006A5B76"/>
    <w:rsid w:val="006A5D1F"/>
    <w:rsid w:val="006A5DAC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99"/>
    <w:rsid w:val="006A7793"/>
    <w:rsid w:val="006A77E8"/>
    <w:rsid w:val="006A7A8A"/>
    <w:rsid w:val="006A7C96"/>
    <w:rsid w:val="006A7CBF"/>
    <w:rsid w:val="006A7EB6"/>
    <w:rsid w:val="006B0150"/>
    <w:rsid w:val="006B0197"/>
    <w:rsid w:val="006B0295"/>
    <w:rsid w:val="006B03F8"/>
    <w:rsid w:val="006B0474"/>
    <w:rsid w:val="006B05F0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D9B"/>
    <w:rsid w:val="006B1F75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E42"/>
    <w:rsid w:val="006B4F00"/>
    <w:rsid w:val="006B503E"/>
    <w:rsid w:val="006B5242"/>
    <w:rsid w:val="006B5260"/>
    <w:rsid w:val="006B53DC"/>
    <w:rsid w:val="006B554F"/>
    <w:rsid w:val="006B555A"/>
    <w:rsid w:val="006B55A9"/>
    <w:rsid w:val="006B5720"/>
    <w:rsid w:val="006B5856"/>
    <w:rsid w:val="006B5862"/>
    <w:rsid w:val="006B5920"/>
    <w:rsid w:val="006B5AFE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05"/>
    <w:rsid w:val="006B767B"/>
    <w:rsid w:val="006B78D1"/>
    <w:rsid w:val="006B790B"/>
    <w:rsid w:val="006B7912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540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338"/>
    <w:rsid w:val="006C1543"/>
    <w:rsid w:val="006C1A2D"/>
    <w:rsid w:val="006C1C6C"/>
    <w:rsid w:val="006C1E09"/>
    <w:rsid w:val="006C1E4E"/>
    <w:rsid w:val="006C1EBF"/>
    <w:rsid w:val="006C1F89"/>
    <w:rsid w:val="006C2049"/>
    <w:rsid w:val="006C2197"/>
    <w:rsid w:val="006C23AD"/>
    <w:rsid w:val="006C254E"/>
    <w:rsid w:val="006C2823"/>
    <w:rsid w:val="006C28D9"/>
    <w:rsid w:val="006C2923"/>
    <w:rsid w:val="006C2CE4"/>
    <w:rsid w:val="006C2F6F"/>
    <w:rsid w:val="006C303E"/>
    <w:rsid w:val="006C32AA"/>
    <w:rsid w:val="006C358C"/>
    <w:rsid w:val="006C3657"/>
    <w:rsid w:val="006C3746"/>
    <w:rsid w:val="006C37B2"/>
    <w:rsid w:val="006C37B3"/>
    <w:rsid w:val="006C3859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019"/>
    <w:rsid w:val="006C5182"/>
    <w:rsid w:val="006C5254"/>
    <w:rsid w:val="006C55B4"/>
    <w:rsid w:val="006C563A"/>
    <w:rsid w:val="006C563C"/>
    <w:rsid w:val="006C5661"/>
    <w:rsid w:val="006C59CA"/>
    <w:rsid w:val="006C5E7A"/>
    <w:rsid w:val="006C6129"/>
    <w:rsid w:val="006C62CC"/>
    <w:rsid w:val="006C6321"/>
    <w:rsid w:val="006C632D"/>
    <w:rsid w:val="006C6386"/>
    <w:rsid w:val="006C65ED"/>
    <w:rsid w:val="006C6625"/>
    <w:rsid w:val="006C69CA"/>
    <w:rsid w:val="006C6A2D"/>
    <w:rsid w:val="006C6AE8"/>
    <w:rsid w:val="006C6C44"/>
    <w:rsid w:val="006C6D4C"/>
    <w:rsid w:val="006C6D7D"/>
    <w:rsid w:val="006C6D8A"/>
    <w:rsid w:val="006C6D97"/>
    <w:rsid w:val="006C6E25"/>
    <w:rsid w:val="006C6E81"/>
    <w:rsid w:val="006C6FB9"/>
    <w:rsid w:val="006C7089"/>
    <w:rsid w:val="006C70F3"/>
    <w:rsid w:val="006C7337"/>
    <w:rsid w:val="006C73E0"/>
    <w:rsid w:val="006C759F"/>
    <w:rsid w:val="006C7833"/>
    <w:rsid w:val="006C793E"/>
    <w:rsid w:val="006C79BB"/>
    <w:rsid w:val="006C7A87"/>
    <w:rsid w:val="006C7E7E"/>
    <w:rsid w:val="006D00BC"/>
    <w:rsid w:val="006D033D"/>
    <w:rsid w:val="006D03C3"/>
    <w:rsid w:val="006D077C"/>
    <w:rsid w:val="006D07BD"/>
    <w:rsid w:val="006D0A1B"/>
    <w:rsid w:val="006D0AD3"/>
    <w:rsid w:val="006D0BB3"/>
    <w:rsid w:val="006D0F5B"/>
    <w:rsid w:val="006D105F"/>
    <w:rsid w:val="006D114D"/>
    <w:rsid w:val="006D131E"/>
    <w:rsid w:val="006D1381"/>
    <w:rsid w:val="006D13B7"/>
    <w:rsid w:val="006D1453"/>
    <w:rsid w:val="006D14E0"/>
    <w:rsid w:val="006D16A0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1E6"/>
    <w:rsid w:val="006D2419"/>
    <w:rsid w:val="006D243D"/>
    <w:rsid w:val="006D248B"/>
    <w:rsid w:val="006D258B"/>
    <w:rsid w:val="006D2678"/>
    <w:rsid w:val="006D2735"/>
    <w:rsid w:val="006D2749"/>
    <w:rsid w:val="006D2875"/>
    <w:rsid w:val="006D2973"/>
    <w:rsid w:val="006D2A93"/>
    <w:rsid w:val="006D2BBE"/>
    <w:rsid w:val="006D2D9C"/>
    <w:rsid w:val="006D2E14"/>
    <w:rsid w:val="006D3242"/>
    <w:rsid w:val="006D326A"/>
    <w:rsid w:val="006D3281"/>
    <w:rsid w:val="006D32FF"/>
    <w:rsid w:val="006D3308"/>
    <w:rsid w:val="006D3399"/>
    <w:rsid w:val="006D33E6"/>
    <w:rsid w:val="006D3A9D"/>
    <w:rsid w:val="006D3D63"/>
    <w:rsid w:val="006D3F26"/>
    <w:rsid w:val="006D3FB5"/>
    <w:rsid w:val="006D409D"/>
    <w:rsid w:val="006D42E4"/>
    <w:rsid w:val="006D4305"/>
    <w:rsid w:val="006D435A"/>
    <w:rsid w:val="006D448B"/>
    <w:rsid w:val="006D44F2"/>
    <w:rsid w:val="006D457E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BD"/>
    <w:rsid w:val="006D5C3E"/>
    <w:rsid w:val="006D6263"/>
    <w:rsid w:val="006D63A6"/>
    <w:rsid w:val="006D64B8"/>
    <w:rsid w:val="006D64C6"/>
    <w:rsid w:val="006D6628"/>
    <w:rsid w:val="006D666E"/>
    <w:rsid w:val="006D669C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8D"/>
    <w:rsid w:val="006E0188"/>
    <w:rsid w:val="006E032A"/>
    <w:rsid w:val="006E05AC"/>
    <w:rsid w:val="006E0868"/>
    <w:rsid w:val="006E0933"/>
    <w:rsid w:val="006E0AA4"/>
    <w:rsid w:val="006E0B57"/>
    <w:rsid w:val="006E0CEE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AD3"/>
    <w:rsid w:val="006E1B0C"/>
    <w:rsid w:val="006E1CB5"/>
    <w:rsid w:val="006E1CCC"/>
    <w:rsid w:val="006E1D91"/>
    <w:rsid w:val="006E2094"/>
    <w:rsid w:val="006E20F9"/>
    <w:rsid w:val="006E216D"/>
    <w:rsid w:val="006E2280"/>
    <w:rsid w:val="006E239B"/>
    <w:rsid w:val="006E272D"/>
    <w:rsid w:val="006E278C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60"/>
    <w:rsid w:val="006E35EE"/>
    <w:rsid w:val="006E3670"/>
    <w:rsid w:val="006E3741"/>
    <w:rsid w:val="006E3746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36C"/>
    <w:rsid w:val="006E5413"/>
    <w:rsid w:val="006E54A7"/>
    <w:rsid w:val="006E567B"/>
    <w:rsid w:val="006E56C2"/>
    <w:rsid w:val="006E5914"/>
    <w:rsid w:val="006E5979"/>
    <w:rsid w:val="006E5E0C"/>
    <w:rsid w:val="006E5E51"/>
    <w:rsid w:val="006E5F3A"/>
    <w:rsid w:val="006E6022"/>
    <w:rsid w:val="006E6469"/>
    <w:rsid w:val="006E6522"/>
    <w:rsid w:val="006E6529"/>
    <w:rsid w:val="006E6732"/>
    <w:rsid w:val="006E67C0"/>
    <w:rsid w:val="006E67F9"/>
    <w:rsid w:val="006E697B"/>
    <w:rsid w:val="006E69EF"/>
    <w:rsid w:val="006E6AA7"/>
    <w:rsid w:val="006E6B53"/>
    <w:rsid w:val="006E6BAC"/>
    <w:rsid w:val="006E6D4D"/>
    <w:rsid w:val="006E6D56"/>
    <w:rsid w:val="006E6E63"/>
    <w:rsid w:val="006E6EA3"/>
    <w:rsid w:val="006E6F8E"/>
    <w:rsid w:val="006E7239"/>
    <w:rsid w:val="006E726C"/>
    <w:rsid w:val="006E740C"/>
    <w:rsid w:val="006E75BB"/>
    <w:rsid w:val="006E7631"/>
    <w:rsid w:val="006E7682"/>
    <w:rsid w:val="006E773E"/>
    <w:rsid w:val="006E7759"/>
    <w:rsid w:val="006E77F6"/>
    <w:rsid w:val="006E7865"/>
    <w:rsid w:val="006E78FB"/>
    <w:rsid w:val="006E793D"/>
    <w:rsid w:val="006E79EE"/>
    <w:rsid w:val="006E7A16"/>
    <w:rsid w:val="006E7ADB"/>
    <w:rsid w:val="006E7ADF"/>
    <w:rsid w:val="006E7B8D"/>
    <w:rsid w:val="006E7D42"/>
    <w:rsid w:val="006E7D68"/>
    <w:rsid w:val="006E7DD7"/>
    <w:rsid w:val="006E7E53"/>
    <w:rsid w:val="006E7F29"/>
    <w:rsid w:val="006F0022"/>
    <w:rsid w:val="006F00C9"/>
    <w:rsid w:val="006F015B"/>
    <w:rsid w:val="006F02FA"/>
    <w:rsid w:val="006F0488"/>
    <w:rsid w:val="006F051F"/>
    <w:rsid w:val="006F0669"/>
    <w:rsid w:val="006F076D"/>
    <w:rsid w:val="006F07C8"/>
    <w:rsid w:val="006F0828"/>
    <w:rsid w:val="006F08F7"/>
    <w:rsid w:val="006F0A88"/>
    <w:rsid w:val="006F0B89"/>
    <w:rsid w:val="006F0C4C"/>
    <w:rsid w:val="006F0C81"/>
    <w:rsid w:val="006F0FEF"/>
    <w:rsid w:val="006F117D"/>
    <w:rsid w:val="006F1263"/>
    <w:rsid w:val="006F1294"/>
    <w:rsid w:val="006F138A"/>
    <w:rsid w:val="006F1447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9D"/>
    <w:rsid w:val="006F221E"/>
    <w:rsid w:val="006F23C3"/>
    <w:rsid w:val="006F2603"/>
    <w:rsid w:val="006F2958"/>
    <w:rsid w:val="006F2962"/>
    <w:rsid w:val="006F2975"/>
    <w:rsid w:val="006F2981"/>
    <w:rsid w:val="006F2AFC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B7E"/>
    <w:rsid w:val="006F3D62"/>
    <w:rsid w:val="006F3F23"/>
    <w:rsid w:val="006F420C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418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65A"/>
    <w:rsid w:val="006F786E"/>
    <w:rsid w:val="006F7996"/>
    <w:rsid w:val="006F7A0C"/>
    <w:rsid w:val="006F7A8C"/>
    <w:rsid w:val="006F7BC8"/>
    <w:rsid w:val="006F7C40"/>
    <w:rsid w:val="006F7CAB"/>
    <w:rsid w:val="006F7DB5"/>
    <w:rsid w:val="006F7ED8"/>
    <w:rsid w:val="006F7ED9"/>
    <w:rsid w:val="0070026D"/>
    <w:rsid w:val="007007B6"/>
    <w:rsid w:val="00700994"/>
    <w:rsid w:val="007009F4"/>
    <w:rsid w:val="00700D8C"/>
    <w:rsid w:val="00700EA7"/>
    <w:rsid w:val="00701087"/>
    <w:rsid w:val="007012B3"/>
    <w:rsid w:val="00701306"/>
    <w:rsid w:val="007013BF"/>
    <w:rsid w:val="00701683"/>
    <w:rsid w:val="007018C4"/>
    <w:rsid w:val="0070202F"/>
    <w:rsid w:val="00702134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308B"/>
    <w:rsid w:val="00703199"/>
    <w:rsid w:val="0070338E"/>
    <w:rsid w:val="007037FE"/>
    <w:rsid w:val="00703822"/>
    <w:rsid w:val="00703998"/>
    <w:rsid w:val="007039C7"/>
    <w:rsid w:val="007039DA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840"/>
    <w:rsid w:val="007049DC"/>
    <w:rsid w:val="00704A23"/>
    <w:rsid w:val="00704A71"/>
    <w:rsid w:val="00704ABD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20"/>
    <w:rsid w:val="00705CA8"/>
    <w:rsid w:val="00705D33"/>
    <w:rsid w:val="00705E27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76"/>
    <w:rsid w:val="007069B5"/>
    <w:rsid w:val="007069F4"/>
    <w:rsid w:val="00706B77"/>
    <w:rsid w:val="00706EC5"/>
    <w:rsid w:val="0070701A"/>
    <w:rsid w:val="007070CA"/>
    <w:rsid w:val="00707205"/>
    <w:rsid w:val="0070734E"/>
    <w:rsid w:val="007074E2"/>
    <w:rsid w:val="0070754B"/>
    <w:rsid w:val="00707618"/>
    <w:rsid w:val="00707623"/>
    <w:rsid w:val="007079C1"/>
    <w:rsid w:val="00707AAE"/>
    <w:rsid w:val="00707C19"/>
    <w:rsid w:val="007100EF"/>
    <w:rsid w:val="007106CC"/>
    <w:rsid w:val="0071083E"/>
    <w:rsid w:val="007108AD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AD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A0D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3E"/>
    <w:rsid w:val="00713693"/>
    <w:rsid w:val="0071374B"/>
    <w:rsid w:val="0071376E"/>
    <w:rsid w:val="0071380B"/>
    <w:rsid w:val="00713931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5DB"/>
    <w:rsid w:val="007146C1"/>
    <w:rsid w:val="0071495F"/>
    <w:rsid w:val="00714A0E"/>
    <w:rsid w:val="00714F22"/>
    <w:rsid w:val="00715184"/>
    <w:rsid w:val="0071528A"/>
    <w:rsid w:val="007153D8"/>
    <w:rsid w:val="0071540A"/>
    <w:rsid w:val="00715439"/>
    <w:rsid w:val="00715443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50"/>
    <w:rsid w:val="00716092"/>
    <w:rsid w:val="007161D6"/>
    <w:rsid w:val="007162CC"/>
    <w:rsid w:val="00716364"/>
    <w:rsid w:val="0071640E"/>
    <w:rsid w:val="007164CE"/>
    <w:rsid w:val="007165EF"/>
    <w:rsid w:val="0071671F"/>
    <w:rsid w:val="00716761"/>
    <w:rsid w:val="0071691B"/>
    <w:rsid w:val="00716A57"/>
    <w:rsid w:val="00716A76"/>
    <w:rsid w:val="00716DB4"/>
    <w:rsid w:val="00717145"/>
    <w:rsid w:val="007171A2"/>
    <w:rsid w:val="007171DF"/>
    <w:rsid w:val="0071728D"/>
    <w:rsid w:val="007173B3"/>
    <w:rsid w:val="00717451"/>
    <w:rsid w:val="0071780B"/>
    <w:rsid w:val="0071783F"/>
    <w:rsid w:val="0071788D"/>
    <w:rsid w:val="00717951"/>
    <w:rsid w:val="00717959"/>
    <w:rsid w:val="00717A10"/>
    <w:rsid w:val="00717BFF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0E09"/>
    <w:rsid w:val="007210A5"/>
    <w:rsid w:val="007211CA"/>
    <w:rsid w:val="00721242"/>
    <w:rsid w:val="00721591"/>
    <w:rsid w:val="007217E4"/>
    <w:rsid w:val="0072187C"/>
    <w:rsid w:val="00721994"/>
    <w:rsid w:val="00721DAA"/>
    <w:rsid w:val="00721ED0"/>
    <w:rsid w:val="00721F19"/>
    <w:rsid w:val="00722011"/>
    <w:rsid w:val="00722091"/>
    <w:rsid w:val="007221E7"/>
    <w:rsid w:val="0072228F"/>
    <w:rsid w:val="007223AC"/>
    <w:rsid w:val="007225BE"/>
    <w:rsid w:val="007225C5"/>
    <w:rsid w:val="007227A0"/>
    <w:rsid w:val="00722814"/>
    <w:rsid w:val="007228B8"/>
    <w:rsid w:val="0072290F"/>
    <w:rsid w:val="00722A6A"/>
    <w:rsid w:val="00722F1F"/>
    <w:rsid w:val="00722F20"/>
    <w:rsid w:val="00723016"/>
    <w:rsid w:val="00723155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7C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77C"/>
    <w:rsid w:val="00725857"/>
    <w:rsid w:val="00725D7A"/>
    <w:rsid w:val="00725E55"/>
    <w:rsid w:val="0072617E"/>
    <w:rsid w:val="007261AB"/>
    <w:rsid w:val="00726222"/>
    <w:rsid w:val="00726327"/>
    <w:rsid w:val="00726580"/>
    <w:rsid w:val="007265DE"/>
    <w:rsid w:val="0072665C"/>
    <w:rsid w:val="0072680E"/>
    <w:rsid w:val="00726857"/>
    <w:rsid w:val="00726919"/>
    <w:rsid w:val="00726C41"/>
    <w:rsid w:val="00726DD8"/>
    <w:rsid w:val="00726E03"/>
    <w:rsid w:val="00726E12"/>
    <w:rsid w:val="00726EE5"/>
    <w:rsid w:val="007271D1"/>
    <w:rsid w:val="00727455"/>
    <w:rsid w:val="007276E2"/>
    <w:rsid w:val="00727797"/>
    <w:rsid w:val="007279CD"/>
    <w:rsid w:val="00727B85"/>
    <w:rsid w:val="00727D23"/>
    <w:rsid w:val="00727D97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C7D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4E6"/>
    <w:rsid w:val="007355C5"/>
    <w:rsid w:val="00735862"/>
    <w:rsid w:val="00735888"/>
    <w:rsid w:val="0073595D"/>
    <w:rsid w:val="00735C78"/>
    <w:rsid w:val="00735F51"/>
    <w:rsid w:val="00735F55"/>
    <w:rsid w:val="00735FAF"/>
    <w:rsid w:val="0073601B"/>
    <w:rsid w:val="00736256"/>
    <w:rsid w:val="007363FB"/>
    <w:rsid w:val="00736614"/>
    <w:rsid w:val="0073667C"/>
    <w:rsid w:val="00736908"/>
    <w:rsid w:val="00736AA5"/>
    <w:rsid w:val="00736B7A"/>
    <w:rsid w:val="00736C3C"/>
    <w:rsid w:val="00736CBA"/>
    <w:rsid w:val="00736DBD"/>
    <w:rsid w:val="00736EF4"/>
    <w:rsid w:val="0073713D"/>
    <w:rsid w:val="00737403"/>
    <w:rsid w:val="0073749E"/>
    <w:rsid w:val="00737605"/>
    <w:rsid w:val="00737708"/>
    <w:rsid w:val="0073771E"/>
    <w:rsid w:val="00737866"/>
    <w:rsid w:val="00737894"/>
    <w:rsid w:val="00737978"/>
    <w:rsid w:val="00737DBA"/>
    <w:rsid w:val="00737EAF"/>
    <w:rsid w:val="00737FAE"/>
    <w:rsid w:val="00740169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0A"/>
    <w:rsid w:val="00742A1D"/>
    <w:rsid w:val="00742A83"/>
    <w:rsid w:val="00742A87"/>
    <w:rsid w:val="00742B75"/>
    <w:rsid w:val="00742E19"/>
    <w:rsid w:val="00742F0D"/>
    <w:rsid w:val="00742F46"/>
    <w:rsid w:val="00742FAD"/>
    <w:rsid w:val="0074332D"/>
    <w:rsid w:val="00743424"/>
    <w:rsid w:val="0074349D"/>
    <w:rsid w:val="007434B3"/>
    <w:rsid w:val="007435C5"/>
    <w:rsid w:val="0074384A"/>
    <w:rsid w:val="0074385E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619"/>
    <w:rsid w:val="0074682D"/>
    <w:rsid w:val="0074684F"/>
    <w:rsid w:val="00746A48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950"/>
    <w:rsid w:val="00747AFE"/>
    <w:rsid w:val="007502B3"/>
    <w:rsid w:val="007503DE"/>
    <w:rsid w:val="007504DF"/>
    <w:rsid w:val="00750693"/>
    <w:rsid w:val="00750818"/>
    <w:rsid w:val="00750897"/>
    <w:rsid w:val="00750D06"/>
    <w:rsid w:val="00750D41"/>
    <w:rsid w:val="00750DCD"/>
    <w:rsid w:val="00750E04"/>
    <w:rsid w:val="00750F06"/>
    <w:rsid w:val="00750F2C"/>
    <w:rsid w:val="00751066"/>
    <w:rsid w:val="00751114"/>
    <w:rsid w:val="0075122D"/>
    <w:rsid w:val="007512A3"/>
    <w:rsid w:val="00751330"/>
    <w:rsid w:val="00751398"/>
    <w:rsid w:val="007513D9"/>
    <w:rsid w:val="007516D9"/>
    <w:rsid w:val="007516DF"/>
    <w:rsid w:val="00751912"/>
    <w:rsid w:val="00751AE0"/>
    <w:rsid w:val="00751C90"/>
    <w:rsid w:val="00751CD9"/>
    <w:rsid w:val="00751D85"/>
    <w:rsid w:val="00751DB5"/>
    <w:rsid w:val="00751E30"/>
    <w:rsid w:val="00752057"/>
    <w:rsid w:val="007523C3"/>
    <w:rsid w:val="00752591"/>
    <w:rsid w:val="00752724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3EB4"/>
    <w:rsid w:val="007543C1"/>
    <w:rsid w:val="00754484"/>
    <w:rsid w:val="007545F1"/>
    <w:rsid w:val="0075494A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47"/>
    <w:rsid w:val="0075687F"/>
    <w:rsid w:val="00756A23"/>
    <w:rsid w:val="00756A31"/>
    <w:rsid w:val="00756AD4"/>
    <w:rsid w:val="007570DE"/>
    <w:rsid w:val="00757172"/>
    <w:rsid w:val="007571C2"/>
    <w:rsid w:val="007575BD"/>
    <w:rsid w:val="00757841"/>
    <w:rsid w:val="00757913"/>
    <w:rsid w:val="007579E0"/>
    <w:rsid w:val="00757C92"/>
    <w:rsid w:val="00757F5E"/>
    <w:rsid w:val="00760077"/>
    <w:rsid w:val="0076011A"/>
    <w:rsid w:val="007602E8"/>
    <w:rsid w:val="007602F4"/>
    <w:rsid w:val="007603D1"/>
    <w:rsid w:val="007603E9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03"/>
    <w:rsid w:val="00760E57"/>
    <w:rsid w:val="007610EC"/>
    <w:rsid w:val="0076126B"/>
    <w:rsid w:val="0076136F"/>
    <w:rsid w:val="00761490"/>
    <w:rsid w:val="0076155C"/>
    <w:rsid w:val="00761886"/>
    <w:rsid w:val="00761944"/>
    <w:rsid w:val="00761B24"/>
    <w:rsid w:val="00761D94"/>
    <w:rsid w:val="00761F6F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0"/>
    <w:rsid w:val="0076313B"/>
    <w:rsid w:val="007631D1"/>
    <w:rsid w:val="007637DF"/>
    <w:rsid w:val="00763831"/>
    <w:rsid w:val="0076386E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98B"/>
    <w:rsid w:val="00764A26"/>
    <w:rsid w:val="00764A3C"/>
    <w:rsid w:val="00764C5E"/>
    <w:rsid w:val="00764D07"/>
    <w:rsid w:val="00764F0D"/>
    <w:rsid w:val="007650F7"/>
    <w:rsid w:val="007651FB"/>
    <w:rsid w:val="00765258"/>
    <w:rsid w:val="0076588D"/>
    <w:rsid w:val="0076589A"/>
    <w:rsid w:val="00765B52"/>
    <w:rsid w:val="00765B7D"/>
    <w:rsid w:val="00765E5D"/>
    <w:rsid w:val="00765F3F"/>
    <w:rsid w:val="0076614E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256"/>
    <w:rsid w:val="0076733A"/>
    <w:rsid w:val="0076745F"/>
    <w:rsid w:val="0076753A"/>
    <w:rsid w:val="0076777E"/>
    <w:rsid w:val="00767896"/>
    <w:rsid w:val="00767976"/>
    <w:rsid w:val="00767A8F"/>
    <w:rsid w:val="00767B11"/>
    <w:rsid w:val="00767B7E"/>
    <w:rsid w:val="00767BDA"/>
    <w:rsid w:val="00767BE2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08"/>
    <w:rsid w:val="007707D2"/>
    <w:rsid w:val="0077091E"/>
    <w:rsid w:val="00770C48"/>
    <w:rsid w:val="00770E05"/>
    <w:rsid w:val="00770E0B"/>
    <w:rsid w:val="00770F66"/>
    <w:rsid w:val="007711E5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428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6DB"/>
    <w:rsid w:val="00774E07"/>
    <w:rsid w:val="00774ED5"/>
    <w:rsid w:val="00774FE1"/>
    <w:rsid w:val="00775034"/>
    <w:rsid w:val="00775066"/>
    <w:rsid w:val="00775193"/>
    <w:rsid w:val="007751B7"/>
    <w:rsid w:val="007751EF"/>
    <w:rsid w:val="0077537A"/>
    <w:rsid w:val="007753BE"/>
    <w:rsid w:val="007754C6"/>
    <w:rsid w:val="007754FE"/>
    <w:rsid w:val="0077560E"/>
    <w:rsid w:val="00775761"/>
    <w:rsid w:val="0077585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15"/>
    <w:rsid w:val="00776779"/>
    <w:rsid w:val="0077685B"/>
    <w:rsid w:val="0077692E"/>
    <w:rsid w:val="00776B23"/>
    <w:rsid w:val="00776C21"/>
    <w:rsid w:val="00776D42"/>
    <w:rsid w:val="00776FD3"/>
    <w:rsid w:val="007770A8"/>
    <w:rsid w:val="007770FC"/>
    <w:rsid w:val="00777461"/>
    <w:rsid w:val="00777590"/>
    <w:rsid w:val="007777A7"/>
    <w:rsid w:val="007779F6"/>
    <w:rsid w:val="00777B9C"/>
    <w:rsid w:val="00777C98"/>
    <w:rsid w:val="00777CE2"/>
    <w:rsid w:val="007803BF"/>
    <w:rsid w:val="00780424"/>
    <w:rsid w:val="00780533"/>
    <w:rsid w:val="00780606"/>
    <w:rsid w:val="00780664"/>
    <w:rsid w:val="00780773"/>
    <w:rsid w:val="00780870"/>
    <w:rsid w:val="00780A7E"/>
    <w:rsid w:val="00780B0B"/>
    <w:rsid w:val="00780B2E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2F7"/>
    <w:rsid w:val="007823DF"/>
    <w:rsid w:val="00782560"/>
    <w:rsid w:val="007826FE"/>
    <w:rsid w:val="007827C1"/>
    <w:rsid w:val="007829C1"/>
    <w:rsid w:val="00782ACF"/>
    <w:rsid w:val="00782E17"/>
    <w:rsid w:val="007831A9"/>
    <w:rsid w:val="0078325D"/>
    <w:rsid w:val="007832D7"/>
    <w:rsid w:val="007832DA"/>
    <w:rsid w:val="007832DF"/>
    <w:rsid w:val="007833FC"/>
    <w:rsid w:val="00783409"/>
    <w:rsid w:val="00783462"/>
    <w:rsid w:val="007834D0"/>
    <w:rsid w:val="0078364C"/>
    <w:rsid w:val="007837A9"/>
    <w:rsid w:val="00783848"/>
    <w:rsid w:val="00783A93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359"/>
    <w:rsid w:val="00784454"/>
    <w:rsid w:val="00784479"/>
    <w:rsid w:val="007846CD"/>
    <w:rsid w:val="007847F5"/>
    <w:rsid w:val="0078487E"/>
    <w:rsid w:val="007848B1"/>
    <w:rsid w:val="007848CF"/>
    <w:rsid w:val="00784981"/>
    <w:rsid w:val="00784AC3"/>
    <w:rsid w:val="00784E81"/>
    <w:rsid w:val="00785185"/>
    <w:rsid w:val="007853D6"/>
    <w:rsid w:val="007854A3"/>
    <w:rsid w:val="0078552B"/>
    <w:rsid w:val="00785533"/>
    <w:rsid w:val="00785657"/>
    <w:rsid w:val="007856C0"/>
    <w:rsid w:val="00785707"/>
    <w:rsid w:val="007858A7"/>
    <w:rsid w:val="00785A36"/>
    <w:rsid w:val="00785A3F"/>
    <w:rsid w:val="00785B01"/>
    <w:rsid w:val="00785C29"/>
    <w:rsid w:val="00785CF2"/>
    <w:rsid w:val="00785E91"/>
    <w:rsid w:val="00785F5A"/>
    <w:rsid w:val="007860BD"/>
    <w:rsid w:val="0078626A"/>
    <w:rsid w:val="007862C5"/>
    <w:rsid w:val="00786448"/>
    <w:rsid w:val="007866EA"/>
    <w:rsid w:val="00786860"/>
    <w:rsid w:val="0078696A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ED5"/>
    <w:rsid w:val="00787F67"/>
    <w:rsid w:val="00790013"/>
    <w:rsid w:val="00790058"/>
    <w:rsid w:val="00790060"/>
    <w:rsid w:val="007901A6"/>
    <w:rsid w:val="00790227"/>
    <w:rsid w:val="0079040C"/>
    <w:rsid w:val="00790739"/>
    <w:rsid w:val="007909C2"/>
    <w:rsid w:val="00790A24"/>
    <w:rsid w:val="00790CBA"/>
    <w:rsid w:val="00790D03"/>
    <w:rsid w:val="007914D7"/>
    <w:rsid w:val="00791634"/>
    <w:rsid w:val="00791A66"/>
    <w:rsid w:val="00791B17"/>
    <w:rsid w:val="00791C3B"/>
    <w:rsid w:val="00791C70"/>
    <w:rsid w:val="00791D74"/>
    <w:rsid w:val="00792133"/>
    <w:rsid w:val="007921C1"/>
    <w:rsid w:val="007921CE"/>
    <w:rsid w:val="00792285"/>
    <w:rsid w:val="00792344"/>
    <w:rsid w:val="007928EB"/>
    <w:rsid w:val="00792968"/>
    <w:rsid w:val="00792DA8"/>
    <w:rsid w:val="00792DCB"/>
    <w:rsid w:val="00792DDE"/>
    <w:rsid w:val="00792F41"/>
    <w:rsid w:val="00793246"/>
    <w:rsid w:val="0079325C"/>
    <w:rsid w:val="007932C2"/>
    <w:rsid w:val="00793421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C6"/>
    <w:rsid w:val="00794C5B"/>
    <w:rsid w:val="00794DC6"/>
    <w:rsid w:val="00794E76"/>
    <w:rsid w:val="00794FBC"/>
    <w:rsid w:val="00795091"/>
    <w:rsid w:val="0079517D"/>
    <w:rsid w:val="00795201"/>
    <w:rsid w:val="0079521B"/>
    <w:rsid w:val="007953DF"/>
    <w:rsid w:val="007956DC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8C1"/>
    <w:rsid w:val="007A1908"/>
    <w:rsid w:val="007A1BF8"/>
    <w:rsid w:val="007A1C6E"/>
    <w:rsid w:val="007A1E6A"/>
    <w:rsid w:val="007A2286"/>
    <w:rsid w:val="007A2305"/>
    <w:rsid w:val="007A2358"/>
    <w:rsid w:val="007A2371"/>
    <w:rsid w:val="007A2485"/>
    <w:rsid w:val="007A24AC"/>
    <w:rsid w:val="007A24EC"/>
    <w:rsid w:val="007A264E"/>
    <w:rsid w:val="007A2670"/>
    <w:rsid w:val="007A26B3"/>
    <w:rsid w:val="007A26E5"/>
    <w:rsid w:val="007A27ED"/>
    <w:rsid w:val="007A27F5"/>
    <w:rsid w:val="007A2826"/>
    <w:rsid w:val="007A2981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B7F"/>
    <w:rsid w:val="007A3C76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824"/>
    <w:rsid w:val="007A687B"/>
    <w:rsid w:val="007A69F8"/>
    <w:rsid w:val="007A6A07"/>
    <w:rsid w:val="007A6C53"/>
    <w:rsid w:val="007A6C62"/>
    <w:rsid w:val="007A6DD9"/>
    <w:rsid w:val="007A7287"/>
    <w:rsid w:val="007A7421"/>
    <w:rsid w:val="007A7632"/>
    <w:rsid w:val="007A771F"/>
    <w:rsid w:val="007A789C"/>
    <w:rsid w:val="007A78ED"/>
    <w:rsid w:val="007A7955"/>
    <w:rsid w:val="007A7B79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BFD"/>
    <w:rsid w:val="007B2C5D"/>
    <w:rsid w:val="007B2D25"/>
    <w:rsid w:val="007B2D50"/>
    <w:rsid w:val="007B2EE2"/>
    <w:rsid w:val="007B2F53"/>
    <w:rsid w:val="007B3010"/>
    <w:rsid w:val="007B305F"/>
    <w:rsid w:val="007B30BA"/>
    <w:rsid w:val="007B31CC"/>
    <w:rsid w:val="007B327F"/>
    <w:rsid w:val="007B32E1"/>
    <w:rsid w:val="007B331F"/>
    <w:rsid w:val="007B3478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5E"/>
    <w:rsid w:val="007B3F8A"/>
    <w:rsid w:val="007B3F9A"/>
    <w:rsid w:val="007B419F"/>
    <w:rsid w:val="007B41EC"/>
    <w:rsid w:val="007B4255"/>
    <w:rsid w:val="007B4358"/>
    <w:rsid w:val="007B43B7"/>
    <w:rsid w:val="007B45F2"/>
    <w:rsid w:val="007B4832"/>
    <w:rsid w:val="007B48BF"/>
    <w:rsid w:val="007B4A01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1B0"/>
    <w:rsid w:val="007B521B"/>
    <w:rsid w:val="007B5426"/>
    <w:rsid w:val="007B546B"/>
    <w:rsid w:val="007B562E"/>
    <w:rsid w:val="007B599A"/>
    <w:rsid w:val="007B5BBD"/>
    <w:rsid w:val="007B5BDF"/>
    <w:rsid w:val="007B5D58"/>
    <w:rsid w:val="007B5D90"/>
    <w:rsid w:val="007B5DE8"/>
    <w:rsid w:val="007B5F44"/>
    <w:rsid w:val="007B5F50"/>
    <w:rsid w:val="007B6334"/>
    <w:rsid w:val="007B6735"/>
    <w:rsid w:val="007B6BE0"/>
    <w:rsid w:val="007B6C1C"/>
    <w:rsid w:val="007B6DC1"/>
    <w:rsid w:val="007B6E5C"/>
    <w:rsid w:val="007B70D5"/>
    <w:rsid w:val="007B73A7"/>
    <w:rsid w:val="007B7560"/>
    <w:rsid w:val="007B772A"/>
    <w:rsid w:val="007B7761"/>
    <w:rsid w:val="007B7B13"/>
    <w:rsid w:val="007B7BCA"/>
    <w:rsid w:val="007B7C2F"/>
    <w:rsid w:val="007B7E3F"/>
    <w:rsid w:val="007B7EE7"/>
    <w:rsid w:val="007B7FE8"/>
    <w:rsid w:val="007C0007"/>
    <w:rsid w:val="007C00B1"/>
    <w:rsid w:val="007C0347"/>
    <w:rsid w:val="007C0952"/>
    <w:rsid w:val="007C0BB6"/>
    <w:rsid w:val="007C0BE9"/>
    <w:rsid w:val="007C0CFA"/>
    <w:rsid w:val="007C0DA2"/>
    <w:rsid w:val="007C0E68"/>
    <w:rsid w:val="007C0ED2"/>
    <w:rsid w:val="007C0F48"/>
    <w:rsid w:val="007C1107"/>
    <w:rsid w:val="007C115B"/>
    <w:rsid w:val="007C1286"/>
    <w:rsid w:val="007C12EB"/>
    <w:rsid w:val="007C171B"/>
    <w:rsid w:val="007C1946"/>
    <w:rsid w:val="007C1A62"/>
    <w:rsid w:val="007C1A7E"/>
    <w:rsid w:val="007C1CA0"/>
    <w:rsid w:val="007C1D06"/>
    <w:rsid w:val="007C1DFE"/>
    <w:rsid w:val="007C20A5"/>
    <w:rsid w:val="007C21DD"/>
    <w:rsid w:val="007C227F"/>
    <w:rsid w:val="007C2710"/>
    <w:rsid w:val="007C2736"/>
    <w:rsid w:val="007C2978"/>
    <w:rsid w:val="007C29EA"/>
    <w:rsid w:val="007C2CC7"/>
    <w:rsid w:val="007C2D59"/>
    <w:rsid w:val="007C2E71"/>
    <w:rsid w:val="007C2E89"/>
    <w:rsid w:val="007C2E92"/>
    <w:rsid w:val="007C3316"/>
    <w:rsid w:val="007C3617"/>
    <w:rsid w:val="007C3698"/>
    <w:rsid w:val="007C36AF"/>
    <w:rsid w:val="007C36C7"/>
    <w:rsid w:val="007C37F3"/>
    <w:rsid w:val="007C383B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BE1"/>
    <w:rsid w:val="007C4DA8"/>
    <w:rsid w:val="007C4DC1"/>
    <w:rsid w:val="007C4F06"/>
    <w:rsid w:val="007C5047"/>
    <w:rsid w:val="007C515B"/>
    <w:rsid w:val="007C51B4"/>
    <w:rsid w:val="007C53F8"/>
    <w:rsid w:val="007C55AC"/>
    <w:rsid w:val="007C5650"/>
    <w:rsid w:val="007C586C"/>
    <w:rsid w:val="007C5B27"/>
    <w:rsid w:val="007C5B65"/>
    <w:rsid w:val="007C5E6D"/>
    <w:rsid w:val="007C5EF8"/>
    <w:rsid w:val="007C6164"/>
    <w:rsid w:val="007C6321"/>
    <w:rsid w:val="007C647A"/>
    <w:rsid w:val="007C659E"/>
    <w:rsid w:val="007C672B"/>
    <w:rsid w:val="007C6748"/>
    <w:rsid w:val="007C6879"/>
    <w:rsid w:val="007C6B0D"/>
    <w:rsid w:val="007C6E20"/>
    <w:rsid w:val="007C6FA8"/>
    <w:rsid w:val="007C70DA"/>
    <w:rsid w:val="007C712F"/>
    <w:rsid w:val="007C7233"/>
    <w:rsid w:val="007C7304"/>
    <w:rsid w:val="007C781D"/>
    <w:rsid w:val="007C78E3"/>
    <w:rsid w:val="007C79F3"/>
    <w:rsid w:val="007C7AD6"/>
    <w:rsid w:val="007C7B57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236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0D7"/>
    <w:rsid w:val="007D2235"/>
    <w:rsid w:val="007D22E1"/>
    <w:rsid w:val="007D23DB"/>
    <w:rsid w:val="007D2467"/>
    <w:rsid w:val="007D247D"/>
    <w:rsid w:val="007D269F"/>
    <w:rsid w:val="007D28BC"/>
    <w:rsid w:val="007D295B"/>
    <w:rsid w:val="007D2A25"/>
    <w:rsid w:val="007D2AB8"/>
    <w:rsid w:val="007D30C8"/>
    <w:rsid w:val="007D3313"/>
    <w:rsid w:val="007D341A"/>
    <w:rsid w:val="007D347C"/>
    <w:rsid w:val="007D354A"/>
    <w:rsid w:val="007D356D"/>
    <w:rsid w:val="007D35A6"/>
    <w:rsid w:val="007D35F4"/>
    <w:rsid w:val="007D3733"/>
    <w:rsid w:val="007D378E"/>
    <w:rsid w:val="007D38E7"/>
    <w:rsid w:val="007D3ADB"/>
    <w:rsid w:val="007D3BA1"/>
    <w:rsid w:val="007D3D34"/>
    <w:rsid w:val="007D3D6F"/>
    <w:rsid w:val="007D3FED"/>
    <w:rsid w:val="007D4021"/>
    <w:rsid w:val="007D424D"/>
    <w:rsid w:val="007D42AA"/>
    <w:rsid w:val="007D44B8"/>
    <w:rsid w:val="007D44B9"/>
    <w:rsid w:val="007D4E53"/>
    <w:rsid w:val="007D4E6C"/>
    <w:rsid w:val="007D506B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7010"/>
    <w:rsid w:val="007D71E9"/>
    <w:rsid w:val="007D71F1"/>
    <w:rsid w:val="007D7610"/>
    <w:rsid w:val="007D77C6"/>
    <w:rsid w:val="007D792A"/>
    <w:rsid w:val="007D7988"/>
    <w:rsid w:val="007D7D9A"/>
    <w:rsid w:val="007D7E03"/>
    <w:rsid w:val="007E0060"/>
    <w:rsid w:val="007E06DD"/>
    <w:rsid w:val="007E080D"/>
    <w:rsid w:val="007E08C0"/>
    <w:rsid w:val="007E0A3E"/>
    <w:rsid w:val="007E0C0E"/>
    <w:rsid w:val="007E0CA3"/>
    <w:rsid w:val="007E0EA3"/>
    <w:rsid w:val="007E0F82"/>
    <w:rsid w:val="007E104C"/>
    <w:rsid w:val="007E1146"/>
    <w:rsid w:val="007E1660"/>
    <w:rsid w:val="007E1688"/>
    <w:rsid w:val="007E1928"/>
    <w:rsid w:val="007E196C"/>
    <w:rsid w:val="007E19E1"/>
    <w:rsid w:val="007E1A6A"/>
    <w:rsid w:val="007E1D2B"/>
    <w:rsid w:val="007E220B"/>
    <w:rsid w:val="007E2257"/>
    <w:rsid w:val="007E2417"/>
    <w:rsid w:val="007E256C"/>
    <w:rsid w:val="007E25CD"/>
    <w:rsid w:val="007E2B10"/>
    <w:rsid w:val="007E2B1F"/>
    <w:rsid w:val="007E2CB6"/>
    <w:rsid w:val="007E2CFD"/>
    <w:rsid w:val="007E30AC"/>
    <w:rsid w:val="007E33B9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4EFC"/>
    <w:rsid w:val="007E50B8"/>
    <w:rsid w:val="007E52C5"/>
    <w:rsid w:val="007E58AB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790"/>
    <w:rsid w:val="007E69D5"/>
    <w:rsid w:val="007E6B8B"/>
    <w:rsid w:val="007E6F0B"/>
    <w:rsid w:val="007E6F4E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C0"/>
    <w:rsid w:val="007F05F4"/>
    <w:rsid w:val="007F06F2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381"/>
    <w:rsid w:val="007F1534"/>
    <w:rsid w:val="007F1587"/>
    <w:rsid w:val="007F1639"/>
    <w:rsid w:val="007F179F"/>
    <w:rsid w:val="007F17F3"/>
    <w:rsid w:val="007F189A"/>
    <w:rsid w:val="007F198A"/>
    <w:rsid w:val="007F1992"/>
    <w:rsid w:val="007F1A04"/>
    <w:rsid w:val="007F1A41"/>
    <w:rsid w:val="007F1CF8"/>
    <w:rsid w:val="007F1D4C"/>
    <w:rsid w:val="007F1F2D"/>
    <w:rsid w:val="007F211A"/>
    <w:rsid w:val="007F2156"/>
    <w:rsid w:val="007F2293"/>
    <w:rsid w:val="007F2B4B"/>
    <w:rsid w:val="007F2B90"/>
    <w:rsid w:val="007F2CA3"/>
    <w:rsid w:val="007F2CA4"/>
    <w:rsid w:val="007F2D7A"/>
    <w:rsid w:val="007F2E24"/>
    <w:rsid w:val="007F32E7"/>
    <w:rsid w:val="007F39F9"/>
    <w:rsid w:val="007F3CBB"/>
    <w:rsid w:val="007F3EA0"/>
    <w:rsid w:val="007F3EE0"/>
    <w:rsid w:val="007F40D0"/>
    <w:rsid w:val="007F40F3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CC0"/>
    <w:rsid w:val="007F4D65"/>
    <w:rsid w:val="007F4DB2"/>
    <w:rsid w:val="007F4E20"/>
    <w:rsid w:val="007F4EA8"/>
    <w:rsid w:val="007F500E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650D"/>
    <w:rsid w:val="007F656F"/>
    <w:rsid w:val="007F6663"/>
    <w:rsid w:val="007F67C8"/>
    <w:rsid w:val="007F68C1"/>
    <w:rsid w:val="007F69DA"/>
    <w:rsid w:val="007F6A8B"/>
    <w:rsid w:val="007F6B3C"/>
    <w:rsid w:val="007F6B9D"/>
    <w:rsid w:val="007F6DCB"/>
    <w:rsid w:val="007F70C2"/>
    <w:rsid w:val="007F71C4"/>
    <w:rsid w:val="007F7256"/>
    <w:rsid w:val="007F7451"/>
    <w:rsid w:val="007F760D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974"/>
    <w:rsid w:val="00800A35"/>
    <w:rsid w:val="00800A7C"/>
    <w:rsid w:val="00800BF5"/>
    <w:rsid w:val="00800E11"/>
    <w:rsid w:val="00800E22"/>
    <w:rsid w:val="00800EB6"/>
    <w:rsid w:val="0080113B"/>
    <w:rsid w:val="0080114C"/>
    <w:rsid w:val="0080137D"/>
    <w:rsid w:val="0080143C"/>
    <w:rsid w:val="008014F3"/>
    <w:rsid w:val="00801568"/>
    <w:rsid w:val="00801614"/>
    <w:rsid w:val="0080167A"/>
    <w:rsid w:val="0080180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D1A"/>
    <w:rsid w:val="00802DB5"/>
    <w:rsid w:val="0080322B"/>
    <w:rsid w:val="008032E0"/>
    <w:rsid w:val="00803378"/>
    <w:rsid w:val="0080344D"/>
    <w:rsid w:val="00803931"/>
    <w:rsid w:val="00803B2D"/>
    <w:rsid w:val="00803B4F"/>
    <w:rsid w:val="00803B53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CE6"/>
    <w:rsid w:val="00804D0A"/>
    <w:rsid w:val="00804E2B"/>
    <w:rsid w:val="00804E35"/>
    <w:rsid w:val="00805199"/>
    <w:rsid w:val="0080540C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05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4AA"/>
    <w:rsid w:val="00807654"/>
    <w:rsid w:val="0080776E"/>
    <w:rsid w:val="008078FF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337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0A5"/>
    <w:rsid w:val="0081140A"/>
    <w:rsid w:val="008115C0"/>
    <w:rsid w:val="008115FF"/>
    <w:rsid w:val="00811802"/>
    <w:rsid w:val="00811990"/>
    <w:rsid w:val="00811DDF"/>
    <w:rsid w:val="00811DE9"/>
    <w:rsid w:val="00811E56"/>
    <w:rsid w:val="008120C2"/>
    <w:rsid w:val="0081219C"/>
    <w:rsid w:val="008123A8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451"/>
    <w:rsid w:val="00813555"/>
    <w:rsid w:val="0081355C"/>
    <w:rsid w:val="008135BB"/>
    <w:rsid w:val="00813875"/>
    <w:rsid w:val="00813981"/>
    <w:rsid w:val="00813CDA"/>
    <w:rsid w:val="00813CF0"/>
    <w:rsid w:val="00813EF7"/>
    <w:rsid w:val="00813F8B"/>
    <w:rsid w:val="008140A5"/>
    <w:rsid w:val="008140E6"/>
    <w:rsid w:val="008141DF"/>
    <w:rsid w:val="0081424D"/>
    <w:rsid w:val="00814276"/>
    <w:rsid w:val="0081432D"/>
    <w:rsid w:val="00814470"/>
    <w:rsid w:val="0081461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7AF"/>
    <w:rsid w:val="00815938"/>
    <w:rsid w:val="0081599B"/>
    <w:rsid w:val="008159B6"/>
    <w:rsid w:val="008159F2"/>
    <w:rsid w:val="00815A03"/>
    <w:rsid w:val="00815AEF"/>
    <w:rsid w:val="00815DF3"/>
    <w:rsid w:val="00815FEF"/>
    <w:rsid w:val="00816027"/>
    <w:rsid w:val="0081604C"/>
    <w:rsid w:val="0081609E"/>
    <w:rsid w:val="0081627A"/>
    <w:rsid w:val="0081640B"/>
    <w:rsid w:val="008164A1"/>
    <w:rsid w:val="008164EF"/>
    <w:rsid w:val="0081659C"/>
    <w:rsid w:val="00816645"/>
    <w:rsid w:val="008166C5"/>
    <w:rsid w:val="00816742"/>
    <w:rsid w:val="0081680F"/>
    <w:rsid w:val="0081691B"/>
    <w:rsid w:val="00816982"/>
    <w:rsid w:val="008169B1"/>
    <w:rsid w:val="00816C62"/>
    <w:rsid w:val="00816CB7"/>
    <w:rsid w:val="00816D33"/>
    <w:rsid w:val="00816E99"/>
    <w:rsid w:val="00816FB2"/>
    <w:rsid w:val="00816FB8"/>
    <w:rsid w:val="00816FFD"/>
    <w:rsid w:val="0081701D"/>
    <w:rsid w:val="00817045"/>
    <w:rsid w:val="008170D3"/>
    <w:rsid w:val="00817156"/>
    <w:rsid w:val="008171C6"/>
    <w:rsid w:val="0081721E"/>
    <w:rsid w:val="00817289"/>
    <w:rsid w:val="00817466"/>
    <w:rsid w:val="008175EA"/>
    <w:rsid w:val="008176C1"/>
    <w:rsid w:val="0081785A"/>
    <w:rsid w:val="00817A95"/>
    <w:rsid w:val="00817AA6"/>
    <w:rsid w:val="00817B11"/>
    <w:rsid w:val="00817BAA"/>
    <w:rsid w:val="00817C30"/>
    <w:rsid w:val="00817CBB"/>
    <w:rsid w:val="00817D85"/>
    <w:rsid w:val="00817EA4"/>
    <w:rsid w:val="00820049"/>
    <w:rsid w:val="0082005F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FB6"/>
    <w:rsid w:val="00823080"/>
    <w:rsid w:val="008230F5"/>
    <w:rsid w:val="00823128"/>
    <w:rsid w:val="00823253"/>
    <w:rsid w:val="00823279"/>
    <w:rsid w:val="0082327D"/>
    <w:rsid w:val="00823485"/>
    <w:rsid w:val="0082348D"/>
    <w:rsid w:val="008235C0"/>
    <w:rsid w:val="008236AA"/>
    <w:rsid w:val="008237C9"/>
    <w:rsid w:val="008238E8"/>
    <w:rsid w:val="008239B2"/>
    <w:rsid w:val="00823C84"/>
    <w:rsid w:val="00823CF2"/>
    <w:rsid w:val="00823CF6"/>
    <w:rsid w:val="00823ECA"/>
    <w:rsid w:val="00824180"/>
    <w:rsid w:val="00824184"/>
    <w:rsid w:val="0082421F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7C4"/>
    <w:rsid w:val="00826939"/>
    <w:rsid w:val="00826A99"/>
    <w:rsid w:val="00826ACB"/>
    <w:rsid w:val="00826BB5"/>
    <w:rsid w:val="008272B5"/>
    <w:rsid w:val="00827326"/>
    <w:rsid w:val="00827432"/>
    <w:rsid w:val="008274C9"/>
    <w:rsid w:val="008275A7"/>
    <w:rsid w:val="008276A1"/>
    <w:rsid w:val="008276A9"/>
    <w:rsid w:val="008276FA"/>
    <w:rsid w:val="00827AEA"/>
    <w:rsid w:val="00827C98"/>
    <w:rsid w:val="00827D7F"/>
    <w:rsid w:val="00827E1B"/>
    <w:rsid w:val="0083039F"/>
    <w:rsid w:val="008304D8"/>
    <w:rsid w:val="00830971"/>
    <w:rsid w:val="00830AD7"/>
    <w:rsid w:val="00830B15"/>
    <w:rsid w:val="00830BC6"/>
    <w:rsid w:val="00830C90"/>
    <w:rsid w:val="00830D07"/>
    <w:rsid w:val="008314ED"/>
    <w:rsid w:val="008318AC"/>
    <w:rsid w:val="00831F26"/>
    <w:rsid w:val="00831F47"/>
    <w:rsid w:val="00831FB5"/>
    <w:rsid w:val="0083202D"/>
    <w:rsid w:val="008321D5"/>
    <w:rsid w:val="008322F8"/>
    <w:rsid w:val="008324B2"/>
    <w:rsid w:val="0083253F"/>
    <w:rsid w:val="0083255C"/>
    <w:rsid w:val="008325C2"/>
    <w:rsid w:val="008326A8"/>
    <w:rsid w:val="008326B7"/>
    <w:rsid w:val="00832947"/>
    <w:rsid w:val="008329CD"/>
    <w:rsid w:val="008329D1"/>
    <w:rsid w:val="00832A30"/>
    <w:rsid w:val="00832D3D"/>
    <w:rsid w:val="00832F25"/>
    <w:rsid w:val="00832F72"/>
    <w:rsid w:val="008331BF"/>
    <w:rsid w:val="008331C6"/>
    <w:rsid w:val="00833241"/>
    <w:rsid w:val="00833431"/>
    <w:rsid w:val="008334A3"/>
    <w:rsid w:val="00833627"/>
    <w:rsid w:val="00833775"/>
    <w:rsid w:val="00833899"/>
    <w:rsid w:val="008338AA"/>
    <w:rsid w:val="00833A0F"/>
    <w:rsid w:val="00833C2E"/>
    <w:rsid w:val="00833C51"/>
    <w:rsid w:val="0083405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8D"/>
    <w:rsid w:val="00836A93"/>
    <w:rsid w:val="00836B3C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C2C"/>
    <w:rsid w:val="00837D10"/>
    <w:rsid w:val="00837E9B"/>
    <w:rsid w:val="00837EA0"/>
    <w:rsid w:val="00840043"/>
    <w:rsid w:val="008402F7"/>
    <w:rsid w:val="00840429"/>
    <w:rsid w:val="0084047F"/>
    <w:rsid w:val="008404DE"/>
    <w:rsid w:val="0084056C"/>
    <w:rsid w:val="00840938"/>
    <w:rsid w:val="00840DBE"/>
    <w:rsid w:val="008410E5"/>
    <w:rsid w:val="00841128"/>
    <w:rsid w:val="0084125B"/>
    <w:rsid w:val="0084126E"/>
    <w:rsid w:val="00841367"/>
    <w:rsid w:val="00841416"/>
    <w:rsid w:val="008417D1"/>
    <w:rsid w:val="00841A12"/>
    <w:rsid w:val="00841A40"/>
    <w:rsid w:val="00841BA7"/>
    <w:rsid w:val="00841D5D"/>
    <w:rsid w:val="00841EB9"/>
    <w:rsid w:val="00841EFC"/>
    <w:rsid w:val="00841FBF"/>
    <w:rsid w:val="00842080"/>
    <w:rsid w:val="008421D1"/>
    <w:rsid w:val="008423DA"/>
    <w:rsid w:val="008424F0"/>
    <w:rsid w:val="0084289A"/>
    <w:rsid w:val="00842AFD"/>
    <w:rsid w:val="00842DBA"/>
    <w:rsid w:val="00842DE1"/>
    <w:rsid w:val="00842ED4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BBF"/>
    <w:rsid w:val="00843EAC"/>
    <w:rsid w:val="00843EB4"/>
    <w:rsid w:val="00843EC3"/>
    <w:rsid w:val="00843F3F"/>
    <w:rsid w:val="00844194"/>
    <w:rsid w:val="0084428A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CAC"/>
    <w:rsid w:val="00847022"/>
    <w:rsid w:val="008471F4"/>
    <w:rsid w:val="0084756A"/>
    <w:rsid w:val="00847695"/>
    <w:rsid w:val="008478C0"/>
    <w:rsid w:val="00847AFF"/>
    <w:rsid w:val="00847B70"/>
    <w:rsid w:val="00847D39"/>
    <w:rsid w:val="00847DB5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CDC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8F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B90"/>
    <w:rsid w:val="00853BB9"/>
    <w:rsid w:val="00853C1C"/>
    <w:rsid w:val="00853D24"/>
    <w:rsid w:val="00853E60"/>
    <w:rsid w:val="0085417D"/>
    <w:rsid w:val="008542F1"/>
    <w:rsid w:val="008544D8"/>
    <w:rsid w:val="00854550"/>
    <w:rsid w:val="008546B8"/>
    <w:rsid w:val="008547D2"/>
    <w:rsid w:val="00854AD5"/>
    <w:rsid w:val="00854AF6"/>
    <w:rsid w:val="00854BD2"/>
    <w:rsid w:val="00854E85"/>
    <w:rsid w:val="00855094"/>
    <w:rsid w:val="0085531A"/>
    <w:rsid w:val="0085535D"/>
    <w:rsid w:val="0085536A"/>
    <w:rsid w:val="008553E5"/>
    <w:rsid w:val="00855639"/>
    <w:rsid w:val="00855764"/>
    <w:rsid w:val="00855A20"/>
    <w:rsid w:val="00855B1C"/>
    <w:rsid w:val="00855BBF"/>
    <w:rsid w:val="00855C8E"/>
    <w:rsid w:val="00855CEA"/>
    <w:rsid w:val="00855D8D"/>
    <w:rsid w:val="00855F82"/>
    <w:rsid w:val="00855F90"/>
    <w:rsid w:val="00855FE1"/>
    <w:rsid w:val="0085607A"/>
    <w:rsid w:val="0085608B"/>
    <w:rsid w:val="008562AB"/>
    <w:rsid w:val="00856586"/>
    <w:rsid w:val="008565C1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6FFB"/>
    <w:rsid w:val="00857104"/>
    <w:rsid w:val="00857206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8CE"/>
    <w:rsid w:val="00860D51"/>
    <w:rsid w:val="00860DD9"/>
    <w:rsid w:val="00860E42"/>
    <w:rsid w:val="00860E82"/>
    <w:rsid w:val="00860F2D"/>
    <w:rsid w:val="00861152"/>
    <w:rsid w:val="0086118B"/>
    <w:rsid w:val="008611F9"/>
    <w:rsid w:val="00861277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48F"/>
    <w:rsid w:val="008624C6"/>
    <w:rsid w:val="008626A1"/>
    <w:rsid w:val="00862707"/>
    <w:rsid w:val="0086285B"/>
    <w:rsid w:val="0086293B"/>
    <w:rsid w:val="00862A49"/>
    <w:rsid w:val="00862B06"/>
    <w:rsid w:val="00862B1D"/>
    <w:rsid w:val="00862E6B"/>
    <w:rsid w:val="00863162"/>
    <w:rsid w:val="00863173"/>
    <w:rsid w:val="008631C0"/>
    <w:rsid w:val="00863225"/>
    <w:rsid w:val="008633DD"/>
    <w:rsid w:val="00863510"/>
    <w:rsid w:val="008635BD"/>
    <w:rsid w:val="008635E8"/>
    <w:rsid w:val="0086390E"/>
    <w:rsid w:val="008639E6"/>
    <w:rsid w:val="00863A8A"/>
    <w:rsid w:val="00863B2E"/>
    <w:rsid w:val="00863C90"/>
    <w:rsid w:val="00863CAF"/>
    <w:rsid w:val="00863E24"/>
    <w:rsid w:val="00863ECD"/>
    <w:rsid w:val="008640A5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C1A"/>
    <w:rsid w:val="00864C4C"/>
    <w:rsid w:val="00864D13"/>
    <w:rsid w:val="00865026"/>
    <w:rsid w:val="00865088"/>
    <w:rsid w:val="0086508E"/>
    <w:rsid w:val="008650CC"/>
    <w:rsid w:val="00865164"/>
    <w:rsid w:val="00865237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B79"/>
    <w:rsid w:val="00865C31"/>
    <w:rsid w:val="00865C59"/>
    <w:rsid w:val="00865D20"/>
    <w:rsid w:val="00865DA3"/>
    <w:rsid w:val="00865E3D"/>
    <w:rsid w:val="00865E3E"/>
    <w:rsid w:val="008660A9"/>
    <w:rsid w:val="008661A9"/>
    <w:rsid w:val="008662EC"/>
    <w:rsid w:val="008665BD"/>
    <w:rsid w:val="008666D5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3B5"/>
    <w:rsid w:val="0087055B"/>
    <w:rsid w:val="00870605"/>
    <w:rsid w:val="008707FD"/>
    <w:rsid w:val="00870C10"/>
    <w:rsid w:val="00870C90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1E88"/>
    <w:rsid w:val="0087207C"/>
    <w:rsid w:val="008720CE"/>
    <w:rsid w:val="0087213D"/>
    <w:rsid w:val="008726A9"/>
    <w:rsid w:val="008727E0"/>
    <w:rsid w:val="008728DA"/>
    <w:rsid w:val="00872ABC"/>
    <w:rsid w:val="00872B00"/>
    <w:rsid w:val="00872B0A"/>
    <w:rsid w:val="00872CC4"/>
    <w:rsid w:val="00872E06"/>
    <w:rsid w:val="00872E91"/>
    <w:rsid w:val="00872E9F"/>
    <w:rsid w:val="008730A9"/>
    <w:rsid w:val="008733CF"/>
    <w:rsid w:val="008736E8"/>
    <w:rsid w:val="00873735"/>
    <w:rsid w:val="00873743"/>
    <w:rsid w:val="008737D0"/>
    <w:rsid w:val="00873B28"/>
    <w:rsid w:val="00873C57"/>
    <w:rsid w:val="00873C60"/>
    <w:rsid w:val="00873FFA"/>
    <w:rsid w:val="00874057"/>
    <w:rsid w:val="008740A6"/>
    <w:rsid w:val="008740F8"/>
    <w:rsid w:val="0087458E"/>
    <w:rsid w:val="0087460D"/>
    <w:rsid w:val="00874721"/>
    <w:rsid w:val="0087479C"/>
    <w:rsid w:val="008747B0"/>
    <w:rsid w:val="008749B4"/>
    <w:rsid w:val="00874C1F"/>
    <w:rsid w:val="00874C66"/>
    <w:rsid w:val="00874D2C"/>
    <w:rsid w:val="00874E5C"/>
    <w:rsid w:val="00875204"/>
    <w:rsid w:val="00875290"/>
    <w:rsid w:val="008752B9"/>
    <w:rsid w:val="00875496"/>
    <w:rsid w:val="00875634"/>
    <w:rsid w:val="0087565E"/>
    <w:rsid w:val="0087577E"/>
    <w:rsid w:val="00875A0C"/>
    <w:rsid w:val="00875ACB"/>
    <w:rsid w:val="00875DDB"/>
    <w:rsid w:val="00875E4E"/>
    <w:rsid w:val="00875E95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8D"/>
    <w:rsid w:val="008771AD"/>
    <w:rsid w:val="00877266"/>
    <w:rsid w:val="00877470"/>
    <w:rsid w:val="008774A0"/>
    <w:rsid w:val="00877551"/>
    <w:rsid w:val="00877575"/>
    <w:rsid w:val="00877604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601"/>
    <w:rsid w:val="008806A0"/>
    <w:rsid w:val="008806A3"/>
    <w:rsid w:val="0088070B"/>
    <w:rsid w:val="0088079E"/>
    <w:rsid w:val="00880AB3"/>
    <w:rsid w:val="00880B08"/>
    <w:rsid w:val="00880B0B"/>
    <w:rsid w:val="00880D87"/>
    <w:rsid w:val="00880E1F"/>
    <w:rsid w:val="00880E86"/>
    <w:rsid w:val="00880ED5"/>
    <w:rsid w:val="008810C0"/>
    <w:rsid w:val="0088114B"/>
    <w:rsid w:val="00881228"/>
    <w:rsid w:val="008815D3"/>
    <w:rsid w:val="008815F0"/>
    <w:rsid w:val="008816A1"/>
    <w:rsid w:val="008817E9"/>
    <w:rsid w:val="00881DB2"/>
    <w:rsid w:val="00881E2E"/>
    <w:rsid w:val="008821A2"/>
    <w:rsid w:val="008821D9"/>
    <w:rsid w:val="008825E0"/>
    <w:rsid w:val="008828A3"/>
    <w:rsid w:val="00882B85"/>
    <w:rsid w:val="00882C3B"/>
    <w:rsid w:val="00882E2B"/>
    <w:rsid w:val="00882FAF"/>
    <w:rsid w:val="0088302D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4FE"/>
    <w:rsid w:val="008855AB"/>
    <w:rsid w:val="00885908"/>
    <w:rsid w:val="00885AF5"/>
    <w:rsid w:val="00885DBF"/>
    <w:rsid w:val="00885E54"/>
    <w:rsid w:val="00885EAD"/>
    <w:rsid w:val="00885F36"/>
    <w:rsid w:val="00886021"/>
    <w:rsid w:val="008860CA"/>
    <w:rsid w:val="00886162"/>
    <w:rsid w:val="008865CC"/>
    <w:rsid w:val="00886979"/>
    <w:rsid w:val="00886ADC"/>
    <w:rsid w:val="00886C8A"/>
    <w:rsid w:val="00886CE1"/>
    <w:rsid w:val="00886CFF"/>
    <w:rsid w:val="00886E19"/>
    <w:rsid w:val="008871B6"/>
    <w:rsid w:val="00887321"/>
    <w:rsid w:val="00887457"/>
    <w:rsid w:val="00887661"/>
    <w:rsid w:val="008876EC"/>
    <w:rsid w:val="00887867"/>
    <w:rsid w:val="008879AB"/>
    <w:rsid w:val="00887C3F"/>
    <w:rsid w:val="0089004B"/>
    <w:rsid w:val="00890200"/>
    <w:rsid w:val="00890332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A2"/>
    <w:rsid w:val="008911C4"/>
    <w:rsid w:val="00891782"/>
    <w:rsid w:val="0089180D"/>
    <w:rsid w:val="00891835"/>
    <w:rsid w:val="00891AF0"/>
    <w:rsid w:val="00891BB9"/>
    <w:rsid w:val="00891BC3"/>
    <w:rsid w:val="00891D91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D95"/>
    <w:rsid w:val="00892E9E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8C3"/>
    <w:rsid w:val="008939EA"/>
    <w:rsid w:val="00893BED"/>
    <w:rsid w:val="00893D09"/>
    <w:rsid w:val="00893E16"/>
    <w:rsid w:val="0089404E"/>
    <w:rsid w:val="008940A0"/>
    <w:rsid w:val="008941C0"/>
    <w:rsid w:val="008942CB"/>
    <w:rsid w:val="00894439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7C2"/>
    <w:rsid w:val="00895B07"/>
    <w:rsid w:val="00895B49"/>
    <w:rsid w:val="00895F71"/>
    <w:rsid w:val="0089619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E6"/>
    <w:rsid w:val="00896C95"/>
    <w:rsid w:val="008970D9"/>
    <w:rsid w:val="00897699"/>
    <w:rsid w:val="0089771A"/>
    <w:rsid w:val="00897867"/>
    <w:rsid w:val="00897883"/>
    <w:rsid w:val="008978A4"/>
    <w:rsid w:val="00897963"/>
    <w:rsid w:val="00897BC2"/>
    <w:rsid w:val="00897C4C"/>
    <w:rsid w:val="00897C59"/>
    <w:rsid w:val="00897CF6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986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1FAC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ACD"/>
    <w:rsid w:val="008A3BA7"/>
    <w:rsid w:val="008A3CCB"/>
    <w:rsid w:val="008A3DC1"/>
    <w:rsid w:val="008A4029"/>
    <w:rsid w:val="008A40BF"/>
    <w:rsid w:val="008A4119"/>
    <w:rsid w:val="008A41A7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46"/>
    <w:rsid w:val="008A4E47"/>
    <w:rsid w:val="008A4E6B"/>
    <w:rsid w:val="008A4F2C"/>
    <w:rsid w:val="008A522A"/>
    <w:rsid w:val="008A5258"/>
    <w:rsid w:val="008A5276"/>
    <w:rsid w:val="008A5437"/>
    <w:rsid w:val="008A54F0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B96"/>
    <w:rsid w:val="008B0C50"/>
    <w:rsid w:val="008B0C9B"/>
    <w:rsid w:val="008B0CE7"/>
    <w:rsid w:val="008B0D5B"/>
    <w:rsid w:val="008B0E89"/>
    <w:rsid w:val="008B0EE3"/>
    <w:rsid w:val="008B115F"/>
    <w:rsid w:val="008B14B5"/>
    <w:rsid w:val="008B1569"/>
    <w:rsid w:val="008B161B"/>
    <w:rsid w:val="008B1631"/>
    <w:rsid w:val="008B177F"/>
    <w:rsid w:val="008B1823"/>
    <w:rsid w:val="008B1903"/>
    <w:rsid w:val="008B19AB"/>
    <w:rsid w:val="008B1E4C"/>
    <w:rsid w:val="008B1ED5"/>
    <w:rsid w:val="008B1F16"/>
    <w:rsid w:val="008B225C"/>
    <w:rsid w:val="008B24B9"/>
    <w:rsid w:val="008B2610"/>
    <w:rsid w:val="008B26B1"/>
    <w:rsid w:val="008B282B"/>
    <w:rsid w:val="008B28D2"/>
    <w:rsid w:val="008B2968"/>
    <w:rsid w:val="008B2C05"/>
    <w:rsid w:val="008B31C0"/>
    <w:rsid w:val="008B3281"/>
    <w:rsid w:val="008B3454"/>
    <w:rsid w:val="008B352F"/>
    <w:rsid w:val="008B35BC"/>
    <w:rsid w:val="008B371F"/>
    <w:rsid w:val="008B37F4"/>
    <w:rsid w:val="008B390D"/>
    <w:rsid w:val="008B3960"/>
    <w:rsid w:val="008B3B5B"/>
    <w:rsid w:val="008B3EA8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4FB8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D4A"/>
    <w:rsid w:val="008B5EA1"/>
    <w:rsid w:val="008B5EDE"/>
    <w:rsid w:val="008B5FC7"/>
    <w:rsid w:val="008B600E"/>
    <w:rsid w:val="008B60B3"/>
    <w:rsid w:val="008B61C8"/>
    <w:rsid w:val="008B61EA"/>
    <w:rsid w:val="008B6278"/>
    <w:rsid w:val="008B627A"/>
    <w:rsid w:val="008B628A"/>
    <w:rsid w:val="008B62AE"/>
    <w:rsid w:val="008B639A"/>
    <w:rsid w:val="008B6586"/>
    <w:rsid w:val="008B66A5"/>
    <w:rsid w:val="008B6741"/>
    <w:rsid w:val="008B67C2"/>
    <w:rsid w:val="008B6A5D"/>
    <w:rsid w:val="008B6A93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D37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95"/>
    <w:rsid w:val="008C07B6"/>
    <w:rsid w:val="008C0817"/>
    <w:rsid w:val="008C0838"/>
    <w:rsid w:val="008C092D"/>
    <w:rsid w:val="008C0C43"/>
    <w:rsid w:val="008C0D69"/>
    <w:rsid w:val="008C1484"/>
    <w:rsid w:val="008C15FE"/>
    <w:rsid w:val="008C179B"/>
    <w:rsid w:val="008C1856"/>
    <w:rsid w:val="008C191D"/>
    <w:rsid w:val="008C1A1B"/>
    <w:rsid w:val="008C1B53"/>
    <w:rsid w:val="008C1C52"/>
    <w:rsid w:val="008C1D1A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18"/>
    <w:rsid w:val="008C2DDC"/>
    <w:rsid w:val="008C2E91"/>
    <w:rsid w:val="008C30AB"/>
    <w:rsid w:val="008C3257"/>
    <w:rsid w:val="008C32BA"/>
    <w:rsid w:val="008C32ED"/>
    <w:rsid w:val="008C3694"/>
    <w:rsid w:val="008C36D4"/>
    <w:rsid w:val="008C3AC7"/>
    <w:rsid w:val="008C3C1A"/>
    <w:rsid w:val="008C3DBC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7D"/>
    <w:rsid w:val="008C60CE"/>
    <w:rsid w:val="008C6434"/>
    <w:rsid w:val="008C677C"/>
    <w:rsid w:val="008C6B44"/>
    <w:rsid w:val="008C7022"/>
    <w:rsid w:val="008C7418"/>
    <w:rsid w:val="008C75C4"/>
    <w:rsid w:val="008C77C4"/>
    <w:rsid w:val="008C7AA3"/>
    <w:rsid w:val="008C7AC1"/>
    <w:rsid w:val="008C7B09"/>
    <w:rsid w:val="008C7B3A"/>
    <w:rsid w:val="008C7CF1"/>
    <w:rsid w:val="008C7D76"/>
    <w:rsid w:val="008C7E12"/>
    <w:rsid w:val="008C7E7D"/>
    <w:rsid w:val="008C7F15"/>
    <w:rsid w:val="008C7F51"/>
    <w:rsid w:val="008D002E"/>
    <w:rsid w:val="008D04C4"/>
    <w:rsid w:val="008D05E3"/>
    <w:rsid w:val="008D068C"/>
    <w:rsid w:val="008D071D"/>
    <w:rsid w:val="008D0A55"/>
    <w:rsid w:val="008D0CCF"/>
    <w:rsid w:val="008D0D28"/>
    <w:rsid w:val="008D1001"/>
    <w:rsid w:val="008D119A"/>
    <w:rsid w:val="008D12F7"/>
    <w:rsid w:val="008D1577"/>
    <w:rsid w:val="008D15C6"/>
    <w:rsid w:val="008D1608"/>
    <w:rsid w:val="008D187E"/>
    <w:rsid w:val="008D1AF2"/>
    <w:rsid w:val="008D1BF9"/>
    <w:rsid w:val="008D1D5E"/>
    <w:rsid w:val="008D1E61"/>
    <w:rsid w:val="008D1E84"/>
    <w:rsid w:val="008D1EEB"/>
    <w:rsid w:val="008D1F44"/>
    <w:rsid w:val="008D21D0"/>
    <w:rsid w:val="008D23FF"/>
    <w:rsid w:val="008D244F"/>
    <w:rsid w:val="008D24C6"/>
    <w:rsid w:val="008D2721"/>
    <w:rsid w:val="008D28C8"/>
    <w:rsid w:val="008D29F8"/>
    <w:rsid w:val="008D2ABC"/>
    <w:rsid w:val="008D2C62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AC7"/>
    <w:rsid w:val="008D3CF0"/>
    <w:rsid w:val="008D3D37"/>
    <w:rsid w:val="008D41BA"/>
    <w:rsid w:val="008D43A7"/>
    <w:rsid w:val="008D43DA"/>
    <w:rsid w:val="008D486D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1EE"/>
    <w:rsid w:val="008D529F"/>
    <w:rsid w:val="008D52A3"/>
    <w:rsid w:val="008D532A"/>
    <w:rsid w:val="008D5616"/>
    <w:rsid w:val="008D5684"/>
    <w:rsid w:val="008D57DD"/>
    <w:rsid w:val="008D5A88"/>
    <w:rsid w:val="008D5C3A"/>
    <w:rsid w:val="008D6059"/>
    <w:rsid w:val="008D6176"/>
    <w:rsid w:val="008D624B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67"/>
    <w:rsid w:val="008D6D83"/>
    <w:rsid w:val="008D6E03"/>
    <w:rsid w:val="008D6E89"/>
    <w:rsid w:val="008D707E"/>
    <w:rsid w:val="008D72FA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4AC"/>
    <w:rsid w:val="008E073B"/>
    <w:rsid w:val="008E084C"/>
    <w:rsid w:val="008E0963"/>
    <w:rsid w:val="008E0980"/>
    <w:rsid w:val="008E0D1D"/>
    <w:rsid w:val="008E0FD5"/>
    <w:rsid w:val="008E1065"/>
    <w:rsid w:val="008E12CC"/>
    <w:rsid w:val="008E15D4"/>
    <w:rsid w:val="008E170F"/>
    <w:rsid w:val="008E17EB"/>
    <w:rsid w:val="008E1883"/>
    <w:rsid w:val="008E1AB1"/>
    <w:rsid w:val="008E1C93"/>
    <w:rsid w:val="008E1CF3"/>
    <w:rsid w:val="008E1E34"/>
    <w:rsid w:val="008E1F34"/>
    <w:rsid w:val="008E21E9"/>
    <w:rsid w:val="008E2314"/>
    <w:rsid w:val="008E233A"/>
    <w:rsid w:val="008E241D"/>
    <w:rsid w:val="008E243C"/>
    <w:rsid w:val="008E276A"/>
    <w:rsid w:val="008E2865"/>
    <w:rsid w:val="008E2889"/>
    <w:rsid w:val="008E28AC"/>
    <w:rsid w:val="008E2977"/>
    <w:rsid w:val="008E2AD6"/>
    <w:rsid w:val="008E2BCE"/>
    <w:rsid w:val="008E2C86"/>
    <w:rsid w:val="008E2E9A"/>
    <w:rsid w:val="008E2EE4"/>
    <w:rsid w:val="008E2F24"/>
    <w:rsid w:val="008E30F6"/>
    <w:rsid w:val="008E31FA"/>
    <w:rsid w:val="008E341C"/>
    <w:rsid w:val="008E343A"/>
    <w:rsid w:val="008E3537"/>
    <w:rsid w:val="008E3609"/>
    <w:rsid w:val="008E3720"/>
    <w:rsid w:val="008E3B82"/>
    <w:rsid w:val="008E3CD7"/>
    <w:rsid w:val="008E3DB0"/>
    <w:rsid w:val="008E40B7"/>
    <w:rsid w:val="008E4109"/>
    <w:rsid w:val="008E4131"/>
    <w:rsid w:val="008E420D"/>
    <w:rsid w:val="008E425F"/>
    <w:rsid w:val="008E4286"/>
    <w:rsid w:val="008E4487"/>
    <w:rsid w:val="008E4546"/>
    <w:rsid w:val="008E4571"/>
    <w:rsid w:val="008E4A66"/>
    <w:rsid w:val="008E4B52"/>
    <w:rsid w:val="008E4B73"/>
    <w:rsid w:val="008E4C03"/>
    <w:rsid w:val="008E4C1B"/>
    <w:rsid w:val="008E4C4A"/>
    <w:rsid w:val="008E4D0C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2F9"/>
    <w:rsid w:val="008E6396"/>
    <w:rsid w:val="008E64D7"/>
    <w:rsid w:val="008E65DF"/>
    <w:rsid w:val="008E65F5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6E0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3C"/>
    <w:rsid w:val="008F11AB"/>
    <w:rsid w:val="008F1240"/>
    <w:rsid w:val="008F13EE"/>
    <w:rsid w:val="008F15FE"/>
    <w:rsid w:val="008F1694"/>
    <w:rsid w:val="008F1891"/>
    <w:rsid w:val="008F1A20"/>
    <w:rsid w:val="008F1B9F"/>
    <w:rsid w:val="008F1DE1"/>
    <w:rsid w:val="008F1E19"/>
    <w:rsid w:val="008F2022"/>
    <w:rsid w:val="008F22A5"/>
    <w:rsid w:val="008F231E"/>
    <w:rsid w:val="008F239A"/>
    <w:rsid w:val="008F23C7"/>
    <w:rsid w:val="008F282B"/>
    <w:rsid w:val="008F2A69"/>
    <w:rsid w:val="008F2A87"/>
    <w:rsid w:val="008F2B3E"/>
    <w:rsid w:val="008F2CCF"/>
    <w:rsid w:val="008F2DDA"/>
    <w:rsid w:val="008F2E5A"/>
    <w:rsid w:val="008F32D9"/>
    <w:rsid w:val="008F3308"/>
    <w:rsid w:val="008F33B2"/>
    <w:rsid w:val="008F34AB"/>
    <w:rsid w:val="008F376B"/>
    <w:rsid w:val="008F3862"/>
    <w:rsid w:val="008F3900"/>
    <w:rsid w:val="008F3A81"/>
    <w:rsid w:val="008F3D3B"/>
    <w:rsid w:val="008F3EA7"/>
    <w:rsid w:val="008F40A3"/>
    <w:rsid w:val="008F4164"/>
    <w:rsid w:val="008F41AB"/>
    <w:rsid w:val="008F4215"/>
    <w:rsid w:val="008F445A"/>
    <w:rsid w:val="008F4516"/>
    <w:rsid w:val="008F4BBB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6DF2"/>
    <w:rsid w:val="008F72C1"/>
    <w:rsid w:val="008F732C"/>
    <w:rsid w:val="008F73F9"/>
    <w:rsid w:val="008F743D"/>
    <w:rsid w:val="008F745C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72E"/>
    <w:rsid w:val="0090095B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5E7"/>
    <w:rsid w:val="00901899"/>
    <w:rsid w:val="009019C4"/>
    <w:rsid w:val="00901A12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D9C"/>
    <w:rsid w:val="00902EB5"/>
    <w:rsid w:val="00903399"/>
    <w:rsid w:val="0090341F"/>
    <w:rsid w:val="00903569"/>
    <w:rsid w:val="00903931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15"/>
    <w:rsid w:val="00905679"/>
    <w:rsid w:val="0090567D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816"/>
    <w:rsid w:val="00906DD5"/>
    <w:rsid w:val="00906EB5"/>
    <w:rsid w:val="00907117"/>
    <w:rsid w:val="0090712A"/>
    <w:rsid w:val="009074CA"/>
    <w:rsid w:val="0090777C"/>
    <w:rsid w:val="00907871"/>
    <w:rsid w:val="009078C1"/>
    <w:rsid w:val="00907CEE"/>
    <w:rsid w:val="00907FCD"/>
    <w:rsid w:val="009103A4"/>
    <w:rsid w:val="00910433"/>
    <w:rsid w:val="0091056C"/>
    <w:rsid w:val="00910596"/>
    <w:rsid w:val="00910616"/>
    <w:rsid w:val="00910629"/>
    <w:rsid w:val="0091081E"/>
    <w:rsid w:val="00910980"/>
    <w:rsid w:val="009109EA"/>
    <w:rsid w:val="00910CD7"/>
    <w:rsid w:val="00910E04"/>
    <w:rsid w:val="00910E40"/>
    <w:rsid w:val="00911102"/>
    <w:rsid w:val="009112CB"/>
    <w:rsid w:val="009113CF"/>
    <w:rsid w:val="0091147D"/>
    <w:rsid w:val="009114E2"/>
    <w:rsid w:val="00911640"/>
    <w:rsid w:val="00911730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3CF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09A"/>
    <w:rsid w:val="009132A8"/>
    <w:rsid w:val="00913400"/>
    <w:rsid w:val="0091343B"/>
    <w:rsid w:val="0091346A"/>
    <w:rsid w:val="0091358A"/>
    <w:rsid w:val="0091361C"/>
    <w:rsid w:val="00913697"/>
    <w:rsid w:val="00913C73"/>
    <w:rsid w:val="00913DB2"/>
    <w:rsid w:val="00913DB5"/>
    <w:rsid w:val="0091429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5F1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4C8"/>
    <w:rsid w:val="0091656B"/>
    <w:rsid w:val="009165B3"/>
    <w:rsid w:val="009165BB"/>
    <w:rsid w:val="00916613"/>
    <w:rsid w:val="009167F8"/>
    <w:rsid w:val="0091695C"/>
    <w:rsid w:val="00916B49"/>
    <w:rsid w:val="00916BF0"/>
    <w:rsid w:val="00916DA3"/>
    <w:rsid w:val="00916E6C"/>
    <w:rsid w:val="00917351"/>
    <w:rsid w:val="00917431"/>
    <w:rsid w:val="009174F4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72B"/>
    <w:rsid w:val="0092287D"/>
    <w:rsid w:val="0092291A"/>
    <w:rsid w:val="00922994"/>
    <w:rsid w:val="009229B4"/>
    <w:rsid w:val="00922A79"/>
    <w:rsid w:val="00922B9D"/>
    <w:rsid w:val="00922EE3"/>
    <w:rsid w:val="009230C1"/>
    <w:rsid w:val="0092322C"/>
    <w:rsid w:val="0092340B"/>
    <w:rsid w:val="00923514"/>
    <w:rsid w:val="00923624"/>
    <w:rsid w:val="0092369A"/>
    <w:rsid w:val="009238CE"/>
    <w:rsid w:val="00923AF5"/>
    <w:rsid w:val="00923B5F"/>
    <w:rsid w:val="009240ED"/>
    <w:rsid w:val="00924219"/>
    <w:rsid w:val="009242AC"/>
    <w:rsid w:val="00924383"/>
    <w:rsid w:val="009247F6"/>
    <w:rsid w:val="00924C93"/>
    <w:rsid w:val="00924F1E"/>
    <w:rsid w:val="00925110"/>
    <w:rsid w:val="0092528A"/>
    <w:rsid w:val="009252A7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4EB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7007"/>
    <w:rsid w:val="00927595"/>
    <w:rsid w:val="00927656"/>
    <w:rsid w:val="00927664"/>
    <w:rsid w:val="009277CD"/>
    <w:rsid w:val="0092786D"/>
    <w:rsid w:val="009278E1"/>
    <w:rsid w:val="0092796C"/>
    <w:rsid w:val="00927AB3"/>
    <w:rsid w:val="00927C39"/>
    <w:rsid w:val="00927D36"/>
    <w:rsid w:val="00927F36"/>
    <w:rsid w:val="00927F84"/>
    <w:rsid w:val="00927FF1"/>
    <w:rsid w:val="009304F3"/>
    <w:rsid w:val="00930675"/>
    <w:rsid w:val="009307A4"/>
    <w:rsid w:val="0093089A"/>
    <w:rsid w:val="00930931"/>
    <w:rsid w:val="0093099C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2051"/>
    <w:rsid w:val="009320EE"/>
    <w:rsid w:val="009323BB"/>
    <w:rsid w:val="0093249F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78"/>
    <w:rsid w:val="00934F8B"/>
    <w:rsid w:val="00934FD7"/>
    <w:rsid w:val="0093519B"/>
    <w:rsid w:val="0093520D"/>
    <w:rsid w:val="00935708"/>
    <w:rsid w:val="00935736"/>
    <w:rsid w:val="00935795"/>
    <w:rsid w:val="00935799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39"/>
    <w:rsid w:val="009373DB"/>
    <w:rsid w:val="00937475"/>
    <w:rsid w:val="00937515"/>
    <w:rsid w:val="0093752D"/>
    <w:rsid w:val="009375A0"/>
    <w:rsid w:val="00937BF9"/>
    <w:rsid w:val="00937C5E"/>
    <w:rsid w:val="00937CF9"/>
    <w:rsid w:val="00937E7B"/>
    <w:rsid w:val="00937F20"/>
    <w:rsid w:val="00937FDD"/>
    <w:rsid w:val="0094007E"/>
    <w:rsid w:val="0094016F"/>
    <w:rsid w:val="009401A4"/>
    <w:rsid w:val="0094029D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DD"/>
    <w:rsid w:val="00940EF6"/>
    <w:rsid w:val="00940F0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6A5"/>
    <w:rsid w:val="009417C3"/>
    <w:rsid w:val="009417C6"/>
    <w:rsid w:val="009417FE"/>
    <w:rsid w:val="00941A18"/>
    <w:rsid w:val="00941B78"/>
    <w:rsid w:val="00941BF6"/>
    <w:rsid w:val="00941BFD"/>
    <w:rsid w:val="00941F3A"/>
    <w:rsid w:val="00941FAE"/>
    <w:rsid w:val="0094220B"/>
    <w:rsid w:val="0094221E"/>
    <w:rsid w:val="00942314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89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275"/>
    <w:rsid w:val="00946372"/>
    <w:rsid w:val="009463A7"/>
    <w:rsid w:val="009467C1"/>
    <w:rsid w:val="00946DED"/>
    <w:rsid w:val="00946E28"/>
    <w:rsid w:val="00947006"/>
    <w:rsid w:val="0094703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35"/>
    <w:rsid w:val="009505CA"/>
    <w:rsid w:val="00950693"/>
    <w:rsid w:val="00950697"/>
    <w:rsid w:val="00950762"/>
    <w:rsid w:val="00950769"/>
    <w:rsid w:val="009507CA"/>
    <w:rsid w:val="0095087D"/>
    <w:rsid w:val="00950881"/>
    <w:rsid w:val="0095093D"/>
    <w:rsid w:val="0095094A"/>
    <w:rsid w:val="00950992"/>
    <w:rsid w:val="00950C00"/>
    <w:rsid w:val="00950C1E"/>
    <w:rsid w:val="00950C92"/>
    <w:rsid w:val="00950E62"/>
    <w:rsid w:val="00950E7B"/>
    <w:rsid w:val="00950E92"/>
    <w:rsid w:val="00950EC3"/>
    <w:rsid w:val="00950FA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777"/>
    <w:rsid w:val="009527FB"/>
    <w:rsid w:val="0095292B"/>
    <w:rsid w:val="00952A52"/>
    <w:rsid w:val="00952B14"/>
    <w:rsid w:val="00952BF5"/>
    <w:rsid w:val="00952C47"/>
    <w:rsid w:val="00952C98"/>
    <w:rsid w:val="00952CC9"/>
    <w:rsid w:val="0095307F"/>
    <w:rsid w:val="00953336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D9C"/>
    <w:rsid w:val="00953FC5"/>
    <w:rsid w:val="00954119"/>
    <w:rsid w:val="0095420F"/>
    <w:rsid w:val="00954508"/>
    <w:rsid w:val="009546CF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00"/>
    <w:rsid w:val="009556E9"/>
    <w:rsid w:val="0095574B"/>
    <w:rsid w:val="0095591D"/>
    <w:rsid w:val="00955924"/>
    <w:rsid w:val="00955BFE"/>
    <w:rsid w:val="00955D02"/>
    <w:rsid w:val="00955DD3"/>
    <w:rsid w:val="00955F49"/>
    <w:rsid w:val="0095649F"/>
    <w:rsid w:val="009565B3"/>
    <w:rsid w:val="0095675A"/>
    <w:rsid w:val="00956B94"/>
    <w:rsid w:val="00956D12"/>
    <w:rsid w:val="00956E34"/>
    <w:rsid w:val="0095757D"/>
    <w:rsid w:val="009575EA"/>
    <w:rsid w:val="009575EF"/>
    <w:rsid w:val="00957698"/>
    <w:rsid w:val="00957775"/>
    <w:rsid w:val="009577B3"/>
    <w:rsid w:val="009578B4"/>
    <w:rsid w:val="009578DF"/>
    <w:rsid w:val="0095790C"/>
    <w:rsid w:val="0095798E"/>
    <w:rsid w:val="00957A6E"/>
    <w:rsid w:val="00957A76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4A2"/>
    <w:rsid w:val="00960640"/>
    <w:rsid w:val="00960782"/>
    <w:rsid w:val="00960806"/>
    <w:rsid w:val="00960810"/>
    <w:rsid w:val="00960826"/>
    <w:rsid w:val="00960A16"/>
    <w:rsid w:val="00960E22"/>
    <w:rsid w:val="00960F33"/>
    <w:rsid w:val="0096129D"/>
    <w:rsid w:val="0096158E"/>
    <w:rsid w:val="009615D3"/>
    <w:rsid w:val="0096167C"/>
    <w:rsid w:val="009618A7"/>
    <w:rsid w:val="009619A5"/>
    <w:rsid w:val="00961FF1"/>
    <w:rsid w:val="0096203F"/>
    <w:rsid w:val="0096227A"/>
    <w:rsid w:val="00962314"/>
    <w:rsid w:val="00962351"/>
    <w:rsid w:val="009624D5"/>
    <w:rsid w:val="009627A4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A78"/>
    <w:rsid w:val="00963AEE"/>
    <w:rsid w:val="00963B5B"/>
    <w:rsid w:val="00963C1E"/>
    <w:rsid w:val="00963C7D"/>
    <w:rsid w:val="00963D4F"/>
    <w:rsid w:val="00963E3B"/>
    <w:rsid w:val="00963F31"/>
    <w:rsid w:val="00963F44"/>
    <w:rsid w:val="00964201"/>
    <w:rsid w:val="009642A0"/>
    <w:rsid w:val="00964394"/>
    <w:rsid w:val="009643B9"/>
    <w:rsid w:val="009643D9"/>
    <w:rsid w:val="00964487"/>
    <w:rsid w:val="00964697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837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2BC"/>
    <w:rsid w:val="00971306"/>
    <w:rsid w:val="00971371"/>
    <w:rsid w:val="0097178D"/>
    <w:rsid w:val="00971795"/>
    <w:rsid w:val="0097189A"/>
    <w:rsid w:val="009718C7"/>
    <w:rsid w:val="009718CA"/>
    <w:rsid w:val="00971A6A"/>
    <w:rsid w:val="00971A98"/>
    <w:rsid w:val="00971B2A"/>
    <w:rsid w:val="00971C87"/>
    <w:rsid w:val="009720C1"/>
    <w:rsid w:val="00972135"/>
    <w:rsid w:val="0097221F"/>
    <w:rsid w:val="009722CE"/>
    <w:rsid w:val="00972319"/>
    <w:rsid w:val="009723CA"/>
    <w:rsid w:val="009723EC"/>
    <w:rsid w:val="00972411"/>
    <w:rsid w:val="009727C4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34B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94"/>
    <w:rsid w:val="0097424F"/>
    <w:rsid w:val="00974270"/>
    <w:rsid w:val="0097436E"/>
    <w:rsid w:val="0097442D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F0E"/>
    <w:rsid w:val="00975F53"/>
    <w:rsid w:val="00975F5A"/>
    <w:rsid w:val="00975F84"/>
    <w:rsid w:val="00976125"/>
    <w:rsid w:val="00976159"/>
    <w:rsid w:val="009762A2"/>
    <w:rsid w:val="009762DB"/>
    <w:rsid w:val="009763BE"/>
    <w:rsid w:val="009764B1"/>
    <w:rsid w:val="009764BF"/>
    <w:rsid w:val="009765F4"/>
    <w:rsid w:val="0097671C"/>
    <w:rsid w:val="009769DC"/>
    <w:rsid w:val="00976B96"/>
    <w:rsid w:val="00976CB0"/>
    <w:rsid w:val="00976CBC"/>
    <w:rsid w:val="00976D78"/>
    <w:rsid w:val="00976D9F"/>
    <w:rsid w:val="00976F3D"/>
    <w:rsid w:val="00976FD5"/>
    <w:rsid w:val="00976FFE"/>
    <w:rsid w:val="00977020"/>
    <w:rsid w:val="00977365"/>
    <w:rsid w:val="0097737A"/>
    <w:rsid w:val="0097758D"/>
    <w:rsid w:val="00977739"/>
    <w:rsid w:val="0097773C"/>
    <w:rsid w:val="009778A0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AF6"/>
    <w:rsid w:val="00980C4A"/>
    <w:rsid w:val="00980D35"/>
    <w:rsid w:val="00980D9B"/>
    <w:rsid w:val="00980E26"/>
    <w:rsid w:val="0098116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A8E"/>
    <w:rsid w:val="00982CEC"/>
    <w:rsid w:val="00982D44"/>
    <w:rsid w:val="00982D45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5FC7"/>
    <w:rsid w:val="009860DD"/>
    <w:rsid w:val="009860FA"/>
    <w:rsid w:val="0098657B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23B"/>
    <w:rsid w:val="0098739A"/>
    <w:rsid w:val="00987468"/>
    <w:rsid w:val="009878C5"/>
    <w:rsid w:val="00987A17"/>
    <w:rsid w:val="00987C47"/>
    <w:rsid w:val="00987CFD"/>
    <w:rsid w:val="00987E4E"/>
    <w:rsid w:val="00987EB2"/>
    <w:rsid w:val="00987F10"/>
    <w:rsid w:val="00990037"/>
    <w:rsid w:val="009902DB"/>
    <w:rsid w:val="0099037F"/>
    <w:rsid w:val="00990517"/>
    <w:rsid w:val="009906AF"/>
    <w:rsid w:val="0099072A"/>
    <w:rsid w:val="009909D8"/>
    <w:rsid w:val="00990A57"/>
    <w:rsid w:val="009911E9"/>
    <w:rsid w:val="009912D3"/>
    <w:rsid w:val="009915B8"/>
    <w:rsid w:val="009916B9"/>
    <w:rsid w:val="009918D7"/>
    <w:rsid w:val="00991932"/>
    <w:rsid w:val="009919F3"/>
    <w:rsid w:val="00991AC6"/>
    <w:rsid w:val="00991CE0"/>
    <w:rsid w:val="00992410"/>
    <w:rsid w:val="00992513"/>
    <w:rsid w:val="0099254F"/>
    <w:rsid w:val="0099264B"/>
    <w:rsid w:val="009927B8"/>
    <w:rsid w:val="009927F7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652"/>
    <w:rsid w:val="009938E7"/>
    <w:rsid w:val="00993B2A"/>
    <w:rsid w:val="00993CFC"/>
    <w:rsid w:val="00993DD6"/>
    <w:rsid w:val="00993E33"/>
    <w:rsid w:val="0099414C"/>
    <w:rsid w:val="00994796"/>
    <w:rsid w:val="0099497E"/>
    <w:rsid w:val="00994A51"/>
    <w:rsid w:val="00994BE8"/>
    <w:rsid w:val="00994C6A"/>
    <w:rsid w:val="00994CA1"/>
    <w:rsid w:val="0099502B"/>
    <w:rsid w:val="00995217"/>
    <w:rsid w:val="00995220"/>
    <w:rsid w:val="00995335"/>
    <w:rsid w:val="0099536D"/>
    <w:rsid w:val="009953F6"/>
    <w:rsid w:val="00995640"/>
    <w:rsid w:val="009956A0"/>
    <w:rsid w:val="00995754"/>
    <w:rsid w:val="009957CE"/>
    <w:rsid w:val="009957D8"/>
    <w:rsid w:val="00995968"/>
    <w:rsid w:val="009959E1"/>
    <w:rsid w:val="00995A46"/>
    <w:rsid w:val="00995AD4"/>
    <w:rsid w:val="00995BD7"/>
    <w:rsid w:val="00995C6D"/>
    <w:rsid w:val="00995CD7"/>
    <w:rsid w:val="00995E7C"/>
    <w:rsid w:val="00995EB3"/>
    <w:rsid w:val="00995EFB"/>
    <w:rsid w:val="0099623F"/>
    <w:rsid w:val="00996244"/>
    <w:rsid w:val="00996302"/>
    <w:rsid w:val="00996337"/>
    <w:rsid w:val="00996426"/>
    <w:rsid w:val="00996819"/>
    <w:rsid w:val="00996BE2"/>
    <w:rsid w:val="00996E3B"/>
    <w:rsid w:val="00996E7F"/>
    <w:rsid w:val="009970C0"/>
    <w:rsid w:val="009971CB"/>
    <w:rsid w:val="00997429"/>
    <w:rsid w:val="00997556"/>
    <w:rsid w:val="00997631"/>
    <w:rsid w:val="0099766A"/>
    <w:rsid w:val="0099766C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07F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62E"/>
    <w:rsid w:val="009A16AC"/>
    <w:rsid w:val="009A171D"/>
    <w:rsid w:val="009A1740"/>
    <w:rsid w:val="009A19BD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07A"/>
    <w:rsid w:val="009A3110"/>
    <w:rsid w:val="009A32F4"/>
    <w:rsid w:val="009A3392"/>
    <w:rsid w:val="009A33CD"/>
    <w:rsid w:val="009A350A"/>
    <w:rsid w:val="009A35FE"/>
    <w:rsid w:val="009A3855"/>
    <w:rsid w:val="009A3883"/>
    <w:rsid w:val="009A394C"/>
    <w:rsid w:val="009A394E"/>
    <w:rsid w:val="009A39A1"/>
    <w:rsid w:val="009A39CA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393"/>
    <w:rsid w:val="009A45B0"/>
    <w:rsid w:val="009A46DA"/>
    <w:rsid w:val="009A4AAC"/>
    <w:rsid w:val="009A50C7"/>
    <w:rsid w:val="009A5172"/>
    <w:rsid w:val="009A56CB"/>
    <w:rsid w:val="009A5947"/>
    <w:rsid w:val="009A5A0E"/>
    <w:rsid w:val="009A5B2F"/>
    <w:rsid w:val="009A5C4D"/>
    <w:rsid w:val="009A5C90"/>
    <w:rsid w:val="009A5D00"/>
    <w:rsid w:val="009A5F91"/>
    <w:rsid w:val="009A62C1"/>
    <w:rsid w:val="009A63DA"/>
    <w:rsid w:val="009A64E0"/>
    <w:rsid w:val="009A64E5"/>
    <w:rsid w:val="009A6A10"/>
    <w:rsid w:val="009A6BC8"/>
    <w:rsid w:val="009A6C01"/>
    <w:rsid w:val="009A6C95"/>
    <w:rsid w:val="009A71D6"/>
    <w:rsid w:val="009A7355"/>
    <w:rsid w:val="009A7471"/>
    <w:rsid w:val="009A74EF"/>
    <w:rsid w:val="009A764C"/>
    <w:rsid w:val="009A76EC"/>
    <w:rsid w:val="009A7A5A"/>
    <w:rsid w:val="009A7C0F"/>
    <w:rsid w:val="009A7C7A"/>
    <w:rsid w:val="009A7D65"/>
    <w:rsid w:val="009A7EE9"/>
    <w:rsid w:val="009A7F9F"/>
    <w:rsid w:val="009B030F"/>
    <w:rsid w:val="009B0356"/>
    <w:rsid w:val="009B0540"/>
    <w:rsid w:val="009B073D"/>
    <w:rsid w:val="009B08E2"/>
    <w:rsid w:val="009B0995"/>
    <w:rsid w:val="009B099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C1"/>
    <w:rsid w:val="009B26DC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1D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41"/>
    <w:rsid w:val="009B4485"/>
    <w:rsid w:val="009B4593"/>
    <w:rsid w:val="009B46D7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57B"/>
    <w:rsid w:val="009B5ACE"/>
    <w:rsid w:val="009B5AE6"/>
    <w:rsid w:val="009B5CFD"/>
    <w:rsid w:val="009B5FF5"/>
    <w:rsid w:val="009B61A2"/>
    <w:rsid w:val="009B6210"/>
    <w:rsid w:val="009B6494"/>
    <w:rsid w:val="009B6676"/>
    <w:rsid w:val="009B6890"/>
    <w:rsid w:val="009B6B39"/>
    <w:rsid w:val="009B6B4B"/>
    <w:rsid w:val="009B6CBD"/>
    <w:rsid w:val="009B6F36"/>
    <w:rsid w:val="009B6F53"/>
    <w:rsid w:val="009B6FCD"/>
    <w:rsid w:val="009B7013"/>
    <w:rsid w:val="009B7073"/>
    <w:rsid w:val="009B7194"/>
    <w:rsid w:val="009B71EE"/>
    <w:rsid w:val="009B7353"/>
    <w:rsid w:val="009B736C"/>
    <w:rsid w:val="009B73F8"/>
    <w:rsid w:val="009B7445"/>
    <w:rsid w:val="009B7624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2B2"/>
    <w:rsid w:val="009C03A2"/>
    <w:rsid w:val="009C0442"/>
    <w:rsid w:val="009C0508"/>
    <w:rsid w:val="009C05F6"/>
    <w:rsid w:val="009C064B"/>
    <w:rsid w:val="009C06A0"/>
    <w:rsid w:val="009C07AE"/>
    <w:rsid w:val="009C08F9"/>
    <w:rsid w:val="009C0A3B"/>
    <w:rsid w:val="009C0A63"/>
    <w:rsid w:val="009C0ABD"/>
    <w:rsid w:val="009C0B2C"/>
    <w:rsid w:val="009C0F19"/>
    <w:rsid w:val="009C121D"/>
    <w:rsid w:val="009C1230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8B6"/>
    <w:rsid w:val="009C2906"/>
    <w:rsid w:val="009C29A0"/>
    <w:rsid w:val="009C2A14"/>
    <w:rsid w:val="009C2AB3"/>
    <w:rsid w:val="009C2BED"/>
    <w:rsid w:val="009C2C65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92"/>
    <w:rsid w:val="009C367C"/>
    <w:rsid w:val="009C3843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B6C"/>
    <w:rsid w:val="009C5E02"/>
    <w:rsid w:val="009C5E31"/>
    <w:rsid w:val="009C62EE"/>
    <w:rsid w:val="009C6473"/>
    <w:rsid w:val="009C671E"/>
    <w:rsid w:val="009C6845"/>
    <w:rsid w:val="009C68BE"/>
    <w:rsid w:val="009C6984"/>
    <w:rsid w:val="009C69C5"/>
    <w:rsid w:val="009C6A1C"/>
    <w:rsid w:val="009C6BA5"/>
    <w:rsid w:val="009C6BE7"/>
    <w:rsid w:val="009C6CA9"/>
    <w:rsid w:val="009C7176"/>
    <w:rsid w:val="009C729E"/>
    <w:rsid w:val="009C72B6"/>
    <w:rsid w:val="009C732C"/>
    <w:rsid w:val="009C7399"/>
    <w:rsid w:val="009C74FB"/>
    <w:rsid w:val="009C7545"/>
    <w:rsid w:val="009C756C"/>
    <w:rsid w:val="009C7583"/>
    <w:rsid w:val="009C76FB"/>
    <w:rsid w:val="009C78B7"/>
    <w:rsid w:val="009C78D3"/>
    <w:rsid w:val="009C7A00"/>
    <w:rsid w:val="009C7C75"/>
    <w:rsid w:val="009C7E6A"/>
    <w:rsid w:val="009C7F3B"/>
    <w:rsid w:val="009D004A"/>
    <w:rsid w:val="009D00EE"/>
    <w:rsid w:val="009D016C"/>
    <w:rsid w:val="009D0223"/>
    <w:rsid w:val="009D0461"/>
    <w:rsid w:val="009D06BA"/>
    <w:rsid w:val="009D06C4"/>
    <w:rsid w:val="009D0733"/>
    <w:rsid w:val="009D07D0"/>
    <w:rsid w:val="009D0B3A"/>
    <w:rsid w:val="009D0B78"/>
    <w:rsid w:val="009D0BE3"/>
    <w:rsid w:val="009D0CF9"/>
    <w:rsid w:val="009D0D51"/>
    <w:rsid w:val="009D0F41"/>
    <w:rsid w:val="009D1048"/>
    <w:rsid w:val="009D10B7"/>
    <w:rsid w:val="009D128E"/>
    <w:rsid w:val="009D1459"/>
    <w:rsid w:val="009D15FD"/>
    <w:rsid w:val="009D1693"/>
    <w:rsid w:val="009D16C6"/>
    <w:rsid w:val="009D1BC6"/>
    <w:rsid w:val="009D1C95"/>
    <w:rsid w:val="009D1D28"/>
    <w:rsid w:val="009D1EAD"/>
    <w:rsid w:val="009D20D7"/>
    <w:rsid w:val="009D2311"/>
    <w:rsid w:val="009D253C"/>
    <w:rsid w:val="009D25DE"/>
    <w:rsid w:val="009D2652"/>
    <w:rsid w:val="009D26AB"/>
    <w:rsid w:val="009D26EF"/>
    <w:rsid w:val="009D2742"/>
    <w:rsid w:val="009D290F"/>
    <w:rsid w:val="009D2B40"/>
    <w:rsid w:val="009D2CEF"/>
    <w:rsid w:val="009D2D88"/>
    <w:rsid w:val="009D2E30"/>
    <w:rsid w:val="009D3067"/>
    <w:rsid w:val="009D31FE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7A8"/>
    <w:rsid w:val="009D3949"/>
    <w:rsid w:val="009D3B3D"/>
    <w:rsid w:val="009D3B60"/>
    <w:rsid w:val="009D3C6D"/>
    <w:rsid w:val="009D3D86"/>
    <w:rsid w:val="009D3E52"/>
    <w:rsid w:val="009D3E76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19A"/>
    <w:rsid w:val="009D5220"/>
    <w:rsid w:val="009D52BF"/>
    <w:rsid w:val="009D5303"/>
    <w:rsid w:val="009D55A3"/>
    <w:rsid w:val="009D571C"/>
    <w:rsid w:val="009D57FF"/>
    <w:rsid w:val="009D58BD"/>
    <w:rsid w:val="009D58EF"/>
    <w:rsid w:val="009D5956"/>
    <w:rsid w:val="009D597D"/>
    <w:rsid w:val="009D5AC6"/>
    <w:rsid w:val="009D5B7F"/>
    <w:rsid w:val="009D62A6"/>
    <w:rsid w:val="009D64A7"/>
    <w:rsid w:val="009D662B"/>
    <w:rsid w:val="009D66AB"/>
    <w:rsid w:val="009D6810"/>
    <w:rsid w:val="009D6897"/>
    <w:rsid w:val="009D6917"/>
    <w:rsid w:val="009D6923"/>
    <w:rsid w:val="009D6B00"/>
    <w:rsid w:val="009D6BD7"/>
    <w:rsid w:val="009D6F13"/>
    <w:rsid w:val="009D708E"/>
    <w:rsid w:val="009D74A8"/>
    <w:rsid w:val="009D7563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14"/>
    <w:rsid w:val="009E0731"/>
    <w:rsid w:val="009E081A"/>
    <w:rsid w:val="009E08CA"/>
    <w:rsid w:val="009E08E7"/>
    <w:rsid w:val="009E0B7E"/>
    <w:rsid w:val="009E0FB1"/>
    <w:rsid w:val="009E10FB"/>
    <w:rsid w:val="009E115D"/>
    <w:rsid w:val="009E13DC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482"/>
    <w:rsid w:val="009E2561"/>
    <w:rsid w:val="009E2576"/>
    <w:rsid w:val="009E25D4"/>
    <w:rsid w:val="009E291A"/>
    <w:rsid w:val="009E2C0A"/>
    <w:rsid w:val="009E2C9D"/>
    <w:rsid w:val="009E2E2E"/>
    <w:rsid w:val="009E2F33"/>
    <w:rsid w:val="009E321A"/>
    <w:rsid w:val="009E32B8"/>
    <w:rsid w:val="009E33AF"/>
    <w:rsid w:val="009E3499"/>
    <w:rsid w:val="009E34C2"/>
    <w:rsid w:val="009E377D"/>
    <w:rsid w:val="009E381B"/>
    <w:rsid w:val="009E3835"/>
    <w:rsid w:val="009E3859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64E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C9"/>
    <w:rsid w:val="009E4FDC"/>
    <w:rsid w:val="009E5023"/>
    <w:rsid w:val="009E529F"/>
    <w:rsid w:val="009E5490"/>
    <w:rsid w:val="009E559A"/>
    <w:rsid w:val="009E570D"/>
    <w:rsid w:val="009E5843"/>
    <w:rsid w:val="009E584D"/>
    <w:rsid w:val="009E59ED"/>
    <w:rsid w:val="009E5AAF"/>
    <w:rsid w:val="009E5AD1"/>
    <w:rsid w:val="009E5BFB"/>
    <w:rsid w:val="009E5C30"/>
    <w:rsid w:val="009E5E07"/>
    <w:rsid w:val="009E5E2F"/>
    <w:rsid w:val="009E6089"/>
    <w:rsid w:val="009E622A"/>
    <w:rsid w:val="009E6489"/>
    <w:rsid w:val="009E6674"/>
    <w:rsid w:val="009E67CC"/>
    <w:rsid w:val="009E6B41"/>
    <w:rsid w:val="009E6B61"/>
    <w:rsid w:val="009E6BC2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3A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D3C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36"/>
    <w:rsid w:val="009F2D74"/>
    <w:rsid w:val="009F2DD0"/>
    <w:rsid w:val="009F2E18"/>
    <w:rsid w:val="009F2E24"/>
    <w:rsid w:val="009F2ED9"/>
    <w:rsid w:val="009F2F87"/>
    <w:rsid w:val="009F2FA9"/>
    <w:rsid w:val="009F3008"/>
    <w:rsid w:val="009F31FA"/>
    <w:rsid w:val="009F3752"/>
    <w:rsid w:val="009F3A68"/>
    <w:rsid w:val="009F3B1A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9C1"/>
    <w:rsid w:val="009F4A0E"/>
    <w:rsid w:val="009F4AB1"/>
    <w:rsid w:val="009F4BD4"/>
    <w:rsid w:val="009F4BEF"/>
    <w:rsid w:val="009F5239"/>
    <w:rsid w:val="009F5620"/>
    <w:rsid w:val="009F56C4"/>
    <w:rsid w:val="009F58DF"/>
    <w:rsid w:val="009F5B7D"/>
    <w:rsid w:val="009F5D5B"/>
    <w:rsid w:val="009F5DEC"/>
    <w:rsid w:val="009F5EEA"/>
    <w:rsid w:val="009F5F21"/>
    <w:rsid w:val="009F6176"/>
    <w:rsid w:val="009F6334"/>
    <w:rsid w:val="009F6343"/>
    <w:rsid w:val="009F6376"/>
    <w:rsid w:val="009F647C"/>
    <w:rsid w:val="009F6593"/>
    <w:rsid w:val="009F65B4"/>
    <w:rsid w:val="009F67FC"/>
    <w:rsid w:val="009F6A13"/>
    <w:rsid w:val="009F6A14"/>
    <w:rsid w:val="009F6AC1"/>
    <w:rsid w:val="009F6CAA"/>
    <w:rsid w:val="009F6D36"/>
    <w:rsid w:val="009F70E1"/>
    <w:rsid w:val="009F71A5"/>
    <w:rsid w:val="009F73E6"/>
    <w:rsid w:val="009F76FD"/>
    <w:rsid w:val="009F7799"/>
    <w:rsid w:val="009F793F"/>
    <w:rsid w:val="009F7993"/>
    <w:rsid w:val="009F79AD"/>
    <w:rsid w:val="009F7B3A"/>
    <w:rsid w:val="009F7B56"/>
    <w:rsid w:val="009F7B8B"/>
    <w:rsid w:val="009F7BAE"/>
    <w:rsid w:val="009F7CC3"/>
    <w:rsid w:val="009F7D05"/>
    <w:rsid w:val="009F7D0A"/>
    <w:rsid w:val="009F7D60"/>
    <w:rsid w:val="009F7DC4"/>
    <w:rsid w:val="00A000A3"/>
    <w:rsid w:val="00A00274"/>
    <w:rsid w:val="00A0028B"/>
    <w:rsid w:val="00A00590"/>
    <w:rsid w:val="00A00686"/>
    <w:rsid w:val="00A00B17"/>
    <w:rsid w:val="00A00BA8"/>
    <w:rsid w:val="00A00BF5"/>
    <w:rsid w:val="00A01047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B0A"/>
    <w:rsid w:val="00A01D00"/>
    <w:rsid w:val="00A01D18"/>
    <w:rsid w:val="00A01DC7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5CE"/>
    <w:rsid w:val="00A038AB"/>
    <w:rsid w:val="00A03C53"/>
    <w:rsid w:val="00A03D9C"/>
    <w:rsid w:val="00A03EF7"/>
    <w:rsid w:val="00A041FE"/>
    <w:rsid w:val="00A04443"/>
    <w:rsid w:val="00A045A8"/>
    <w:rsid w:val="00A045B5"/>
    <w:rsid w:val="00A04967"/>
    <w:rsid w:val="00A049BB"/>
    <w:rsid w:val="00A04B97"/>
    <w:rsid w:val="00A04BAF"/>
    <w:rsid w:val="00A04C98"/>
    <w:rsid w:val="00A04E91"/>
    <w:rsid w:val="00A05029"/>
    <w:rsid w:val="00A050C1"/>
    <w:rsid w:val="00A0518B"/>
    <w:rsid w:val="00A053D3"/>
    <w:rsid w:val="00A054AD"/>
    <w:rsid w:val="00A05528"/>
    <w:rsid w:val="00A0564C"/>
    <w:rsid w:val="00A05721"/>
    <w:rsid w:val="00A05871"/>
    <w:rsid w:val="00A058FC"/>
    <w:rsid w:val="00A059E0"/>
    <w:rsid w:val="00A05A96"/>
    <w:rsid w:val="00A05B30"/>
    <w:rsid w:val="00A05EB1"/>
    <w:rsid w:val="00A05EDE"/>
    <w:rsid w:val="00A05F83"/>
    <w:rsid w:val="00A05FD1"/>
    <w:rsid w:val="00A0630F"/>
    <w:rsid w:val="00A064EA"/>
    <w:rsid w:val="00A06706"/>
    <w:rsid w:val="00A06768"/>
    <w:rsid w:val="00A0693E"/>
    <w:rsid w:val="00A06B05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436"/>
    <w:rsid w:val="00A076C0"/>
    <w:rsid w:val="00A07992"/>
    <w:rsid w:val="00A07BDB"/>
    <w:rsid w:val="00A07C30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07"/>
    <w:rsid w:val="00A1068E"/>
    <w:rsid w:val="00A106B7"/>
    <w:rsid w:val="00A1076F"/>
    <w:rsid w:val="00A1089D"/>
    <w:rsid w:val="00A108B1"/>
    <w:rsid w:val="00A1097C"/>
    <w:rsid w:val="00A10BA2"/>
    <w:rsid w:val="00A10BBE"/>
    <w:rsid w:val="00A10EAE"/>
    <w:rsid w:val="00A10EE3"/>
    <w:rsid w:val="00A10EEF"/>
    <w:rsid w:val="00A111C4"/>
    <w:rsid w:val="00A1121C"/>
    <w:rsid w:val="00A112A6"/>
    <w:rsid w:val="00A113BC"/>
    <w:rsid w:val="00A11551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87A"/>
    <w:rsid w:val="00A128BD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4E59"/>
    <w:rsid w:val="00A15030"/>
    <w:rsid w:val="00A15066"/>
    <w:rsid w:val="00A1516B"/>
    <w:rsid w:val="00A15321"/>
    <w:rsid w:val="00A1535A"/>
    <w:rsid w:val="00A15389"/>
    <w:rsid w:val="00A154DD"/>
    <w:rsid w:val="00A154E7"/>
    <w:rsid w:val="00A155DE"/>
    <w:rsid w:val="00A15645"/>
    <w:rsid w:val="00A156DA"/>
    <w:rsid w:val="00A15A25"/>
    <w:rsid w:val="00A15A7F"/>
    <w:rsid w:val="00A15C48"/>
    <w:rsid w:val="00A15E57"/>
    <w:rsid w:val="00A15F00"/>
    <w:rsid w:val="00A162BB"/>
    <w:rsid w:val="00A162FA"/>
    <w:rsid w:val="00A16356"/>
    <w:rsid w:val="00A163F7"/>
    <w:rsid w:val="00A1641C"/>
    <w:rsid w:val="00A165C2"/>
    <w:rsid w:val="00A16910"/>
    <w:rsid w:val="00A16A11"/>
    <w:rsid w:val="00A16DD0"/>
    <w:rsid w:val="00A16EB2"/>
    <w:rsid w:val="00A1701D"/>
    <w:rsid w:val="00A17199"/>
    <w:rsid w:val="00A1721B"/>
    <w:rsid w:val="00A17271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1339"/>
    <w:rsid w:val="00A21914"/>
    <w:rsid w:val="00A21AB8"/>
    <w:rsid w:val="00A21C47"/>
    <w:rsid w:val="00A21DAD"/>
    <w:rsid w:val="00A21F2D"/>
    <w:rsid w:val="00A220AB"/>
    <w:rsid w:val="00A220EC"/>
    <w:rsid w:val="00A222C9"/>
    <w:rsid w:val="00A223B3"/>
    <w:rsid w:val="00A22510"/>
    <w:rsid w:val="00A22546"/>
    <w:rsid w:val="00A2264D"/>
    <w:rsid w:val="00A22678"/>
    <w:rsid w:val="00A22943"/>
    <w:rsid w:val="00A229CA"/>
    <w:rsid w:val="00A22AF6"/>
    <w:rsid w:val="00A22C05"/>
    <w:rsid w:val="00A22C67"/>
    <w:rsid w:val="00A22DB2"/>
    <w:rsid w:val="00A23072"/>
    <w:rsid w:val="00A23164"/>
    <w:rsid w:val="00A231C5"/>
    <w:rsid w:val="00A2333F"/>
    <w:rsid w:val="00A23491"/>
    <w:rsid w:val="00A234B6"/>
    <w:rsid w:val="00A2352C"/>
    <w:rsid w:val="00A23585"/>
    <w:rsid w:val="00A2358B"/>
    <w:rsid w:val="00A23782"/>
    <w:rsid w:val="00A23AB9"/>
    <w:rsid w:val="00A23C66"/>
    <w:rsid w:val="00A23C7A"/>
    <w:rsid w:val="00A23CA5"/>
    <w:rsid w:val="00A23E9A"/>
    <w:rsid w:val="00A2412E"/>
    <w:rsid w:val="00A241CF"/>
    <w:rsid w:val="00A242BF"/>
    <w:rsid w:val="00A242E1"/>
    <w:rsid w:val="00A24499"/>
    <w:rsid w:val="00A2483E"/>
    <w:rsid w:val="00A248D9"/>
    <w:rsid w:val="00A24B4C"/>
    <w:rsid w:val="00A24C5B"/>
    <w:rsid w:val="00A24CA0"/>
    <w:rsid w:val="00A25804"/>
    <w:rsid w:val="00A25B8B"/>
    <w:rsid w:val="00A25C69"/>
    <w:rsid w:val="00A25D2B"/>
    <w:rsid w:val="00A25DEB"/>
    <w:rsid w:val="00A25E82"/>
    <w:rsid w:val="00A2603F"/>
    <w:rsid w:val="00A26248"/>
    <w:rsid w:val="00A263A4"/>
    <w:rsid w:val="00A263FB"/>
    <w:rsid w:val="00A26714"/>
    <w:rsid w:val="00A267E5"/>
    <w:rsid w:val="00A269FD"/>
    <w:rsid w:val="00A26CE6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30411"/>
    <w:rsid w:val="00A30544"/>
    <w:rsid w:val="00A30605"/>
    <w:rsid w:val="00A30833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B2"/>
    <w:rsid w:val="00A317AE"/>
    <w:rsid w:val="00A31A44"/>
    <w:rsid w:val="00A31BCE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DF7"/>
    <w:rsid w:val="00A32F32"/>
    <w:rsid w:val="00A32F4C"/>
    <w:rsid w:val="00A32F92"/>
    <w:rsid w:val="00A33171"/>
    <w:rsid w:val="00A3325F"/>
    <w:rsid w:val="00A33411"/>
    <w:rsid w:val="00A334FA"/>
    <w:rsid w:val="00A3371B"/>
    <w:rsid w:val="00A33A0B"/>
    <w:rsid w:val="00A33E81"/>
    <w:rsid w:val="00A33E9A"/>
    <w:rsid w:val="00A33F3C"/>
    <w:rsid w:val="00A341A2"/>
    <w:rsid w:val="00A341F3"/>
    <w:rsid w:val="00A34206"/>
    <w:rsid w:val="00A3441A"/>
    <w:rsid w:val="00A34441"/>
    <w:rsid w:val="00A34777"/>
    <w:rsid w:val="00A347B1"/>
    <w:rsid w:val="00A3482A"/>
    <w:rsid w:val="00A34864"/>
    <w:rsid w:val="00A34C8E"/>
    <w:rsid w:val="00A34D53"/>
    <w:rsid w:val="00A34D80"/>
    <w:rsid w:val="00A34EF2"/>
    <w:rsid w:val="00A35001"/>
    <w:rsid w:val="00A35068"/>
    <w:rsid w:val="00A352DB"/>
    <w:rsid w:val="00A352F2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6538"/>
    <w:rsid w:val="00A367C0"/>
    <w:rsid w:val="00A368DF"/>
    <w:rsid w:val="00A3698A"/>
    <w:rsid w:val="00A36B58"/>
    <w:rsid w:val="00A36CEC"/>
    <w:rsid w:val="00A36F96"/>
    <w:rsid w:val="00A375A5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3F1"/>
    <w:rsid w:val="00A406DD"/>
    <w:rsid w:val="00A40886"/>
    <w:rsid w:val="00A40972"/>
    <w:rsid w:val="00A40C6A"/>
    <w:rsid w:val="00A40D87"/>
    <w:rsid w:val="00A40EAD"/>
    <w:rsid w:val="00A40FAB"/>
    <w:rsid w:val="00A4124D"/>
    <w:rsid w:val="00A412B4"/>
    <w:rsid w:val="00A412E9"/>
    <w:rsid w:val="00A41419"/>
    <w:rsid w:val="00A414D0"/>
    <w:rsid w:val="00A414FC"/>
    <w:rsid w:val="00A41753"/>
    <w:rsid w:val="00A41804"/>
    <w:rsid w:val="00A41DB6"/>
    <w:rsid w:val="00A41F29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A6F"/>
    <w:rsid w:val="00A42B38"/>
    <w:rsid w:val="00A42C8B"/>
    <w:rsid w:val="00A42F7F"/>
    <w:rsid w:val="00A430A1"/>
    <w:rsid w:val="00A433C6"/>
    <w:rsid w:val="00A433DC"/>
    <w:rsid w:val="00A43486"/>
    <w:rsid w:val="00A4351E"/>
    <w:rsid w:val="00A43711"/>
    <w:rsid w:val="00A43735"/>
    <w:rsid w:val="00A437F0"/>
    <w:rsid w:val="00A43879"/>
    <w:rsid w:val="00A43B70"/>
    <w:rsid w:val="00A44084"/>
    <w:rsid w:val="00A44105"/>
    <w:rsid w:val="00A444AD"/>
    <w:rsid w:val="00A44615"/>
    <w:rsid w:val="00A446AB"/>
    <w:rsid w:val="00A446C0"/>
    <w:rsid w:val="00A4472D"/>
    <w:rsid w:val="00A44D18"/>
    <w:rsid w:val="00A44E94"/>
    <w:rsid w:val="00A45015"/>
    <w:rsid w:val="00A450DC"/>
    <w:rsid w:val="00A451C6"/>
    <w:rsid w:val="00A4522D"/>
    <w:rsid w:val="00A455D7"/>
    <w:rsid w:val="00A456A2"/>
    <w:rsid w:val="00A4574E"/>
    <w:rsid w:val="00A4580B"/>
    <w:rsid w:val="00A4590A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B4B"/>
    <w:rsid w:val="00A46CAF"/>
    <w:rsid w:val="00A46E2E"/>
    <w:rsid w:val="00A46F43"/>
    <w:rsid w:val="00A46FF9"/>
    <w:rsid w:val="00A47067"/>
    <w:rsid w:val="00A4708D"/>
    <w:rsid w:val="00A4750F"/>
    <w:rsid w:val="00A47641"/>
    <w:rsid w:val="00A47654"/>
    <w:rsid w:val="00A4766E"/>
    <w:rsid w:val="00A47704"/>
    <w:rsid w:val="00A4782E"/>
    <w:rsid w:val="00A4795F"/>
    <w:rsid w:val="00A4798B"/>
    <w:rsid w:val="00A47A7A"/>
    <w:rsid w:val="00A47AE9"/>
    <w:rsid w:val="00A47D66"/>
    <w:rsid w:val="00A47EED"/>
    <w:rsid w:val="00A47EFD"/>
    <w:rsid w:val="00A47FA7"/>
    <w:rsid w:val="00A5005C"/>
    <w:rsid w:val="00A5026F"/>
    <w:rsid w:val="00A503A2"/>
    <w:rsid w:val="00A507BA"/>
    <w:rsid w:val="00A5084B"/>
    <w:rsid w:val="00A508AF"/>
    <w:rsid w:val="00A50968"/>
    <w:rsid w:val="00A50ABB"/>
    <w:rsid w:val="00A50BC5"/>
    <w:rsid w:val="00A50C3E"/>
    <w:rsid w:val="00A50D9A"/>
    <w:rsid w:val="00A50E27"/>
    <w:rsid w:val="00A50EC5"/>
    <w:rsid w:val="00A510E9"/>
    <w:rsid w:val="00A511D4"/>
    <w:rsid w:val="00A5131B"/>
    <w:rsid w:val="00A5165D"/>
    <w:rsid w:val="00A516AB"/>
    <w:rsid w:val="00A517A4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94"/>
    <w:rsid w:val="00A53451"/>
    <w:rsid w:val="00A534D4"/>
    <w:rsid w:val="00A53AB2"/>
    <w:rsid w:val="00A53D2F"/>
    <w:rsid w:val="00A53E25"/>
    <w:rsid w:val="00A540A9"/>
    <w:rsid w:val="00A5415F"/>
    <w:rsid w:val="00A542B1"/>
    <w:rsid w:val="00A5435F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4"/>
    <w:rsid w:val="00A54F2A"/>
    <w:rsid w:val="00A5517A"/>
    <w:rsid w:val="00A554FE"/>
    <w:rsid w:val="00A55577"/>
    <w:rsid w:val="00A55935"/>
    <w:rsid w:val="00A5594B"/>
    <w:rsid w:val="00A55A3B"/>
    <w:rsid w:val="00A55B18"/>
    <w:rsid w:val="00A55B5E"/>
    <w:rsid w:val="00A55BD8"/>
    <w:rsid w:val="00A55C25"/>
    <w:rsid w:val="00A55E0E"/>
    <w:rsid w:val="00A5614A"/>
    <w:rsid w:val="00A56184"/>
    <w:rsid w:val="00A5634A"/>
    <w:rsid w:val="00A56472"/>
    <w:rsid w:val="00A5647D"/>
    <w:rsid w:val="00A565FD"/>
    <w:rsid w:val="00A5670D"/>
    <w:rsid w:val="00A56E41"/>
    <w:rsid w:val="00A57040"/>
    <w:rsid w:val="00A57635"/>
    <w:rsid w:val="00A578F6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71"/>
    <w:rsid w:val="00A606D5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9E8"/>
    <w:rsid w:val="00A62A0F"/>
    <w:rsid w:val="00A62BC2"/>
    <w:rsid w:val="00A62DFA"/>
    <w:rsid w:val="00A62E28"/>
    <w:rsid w:val="00A62F81"/>
    <w:rsid w:val="00A6361E"/>
    <w:rsid w:val="00A636B4"/>
    <w:rsid w:val="00A6377F"/>
    <w:rsid w:val="00A6386A"/>
    <w:rsid w:val="00A63A15"/>
    <w:rsid w:val="00A63B91"/>
    <w:rsid w:val="00A63C01"/>
    <w:rsid w:val="00A63CF0"/>
    <w:rsid w:val="00A63D57"/>
    <w:rsid w:val="00A63D79"/>
    <w:rsid w:val="00A63E3F"/>
    <w:rsid w:val="00A64311"/>
    <w:rsid w:val="00A64558"/>
    <w:rsid w:val="00A6477A"/>
    <w:rsid w:val="00A647A1"/>
    <w:rsid w:val="00A64825"/>
    <w:rsid w:val="00A6488B"/>
    <w:rsid w:val="00A648AD"/>
    <w:rsid w:val="00A6498E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502"/>
    <w:rsid w:val="00A6559E"/>
    <w:rsid w:val="00A656AC"/>
    <w:rsid w:val="00A6583A"/>
    <w:rsid w:val="00A65857"/>
    <w:rsid w:val="00A65B6D"/>
    <w:rsid w:val="00A65C65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8C5"/>
    <w:rsid w:val="00A67B1C"/>
    <w:rsid w:val="00A67D0D"/>
    <w:rsid w:val="00A7008D"/>
    <w:rsid w:val="00A7013C"/>
    <w:rsid w:val="00A7019E"/>
    <w:rsid w:val="00A70263"/>
    <w:rsid w:val="00A7029E"/>
    <w:rsid w:val="00A70387"/>
    <w:rsid w:val="00A704ED"/>
    <w:rsid w:val="00A70684"/>
    <w:rsid w:val="00A706AA"/>
    <w:rsid w:val="00A706EE"/>
    <w:rsid w:val="00A7076A"/>
    <w:rsid w:val="00A7076B"/>
    <w:rsid w:val="00A70801"/>
    <w:rsid w:val="00A7082A"/>
    <w:rsid w:val="00A7086C"/>
    <w:rsid w:val="00A7086D"/>
    <w:rsid w:val="00A70935"/>
    <w:rsid w:val="00A70AEC"/>
    <w:rsid w:val="00A70BAB"/>
    <w:rsid w:val="00A70BBC"/>
    <w:rsid w:val="00A70BF5"/>
    <w:rsid w:val="00A70CD4"/>
    <w:rsid w:val="00A70CFC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3C"/>
    <w:rsid w:val="00A71D82"/>
    <w:rsid w:val="00A71FB7"/>
    <w:rsid w:val="00A72319"/>
    <w:rsid w:val="00A72452"/>
    <w:rsid w:val="00A72800"/>
    <w:rsid w:val="00A728E0"/>
    <w:rsid w:val="00A72ADF"/>
    <w:rsid w:val="00A72B10"/>
    <w:rsid w:val="00A72B17"/>
    <w:rsid w:val="00A73137"/>
    <w:rsid w:val="00A73223"/>
    <w:rsid w:val="00A73308"/>
    <w:rsid w:val="00A73361"/>
    <w:rsid w:val="00A733B7"/>
    <w:rsid w:val="00A7376A"/>
    <w:rsid w:val="00A739D2"/>
    <w:rsid w:val="00A73A3E"/>
    <w:rsid w:val="00A73D83"/>
    <w:rsid w:val="00A73E16"/>
    <w:rsid w:val="00A73F2C"/>
    <w:rsid w:val="00A73F70"/>
    <w:rsid w:val="00A740DB"/>
    <w:rsid w:val="00A7417B"/>
    <w:rsid w:val="00A74340"/>
    <w:rsid w:val="00A7434D"/>
    <w:rsid w:val="00A74551"/>
    <w:rsid w:val="00A7457C"/>
    <w:rsid w:val="00A74A99"/>
    <w:rsid w:val="00A74AC6"/>
    <w:rsid w:val="00A74D08"/>
    <w:rsid w:val="00A74D11"/>
    <w:rsid w:val="00A74E62"/>
    <w:rsid w:val="00A750F6"/>
    <w:rsid w:val="00A75310"/>
    <w:rsid w:val="00A7531E"/>
    <w:rsid w:val="00A7559C"/>
    <w:rsid w:val="00A755A1"/>
    <w:rsid w:val="00A75669"/>
    <w:rsid w:val="00A75797"/>
    <w:rsid w:val="00A75825"/>
    <w:rsid w:val="00A758B0"/>
    <w:rsid w:val="00A75ACB"/>
    <w:rsid w:val="00A75B33"/>
    <w:rsid w:val="00A75C6D"/>
    <w:rsid w:val="00A75CDC"/>
    <w:rsid w:val="00A75FB7"/>
    <w:rsid w:val="00A76080"/>
    <w:rsid w:val="00A761A9"/>
    <w:rsid w:val="00A762B0"/>
    <w:rsid w:val="00A76456"/>
    <w:rsid w:val="00A765FC"/>
    <w:rsid w:val="00A766FE"/>
    <w:rsid w:val="00A76841"/>
    <w:rsid w:val="00A76876"/>
    <w:rsid w:val="00A76950"/>
    <w:rsid w:val="00A76CDB"/>
    <w:rsid w:val="00A76D12"/>
    <w:rsid w:val="00A76D5C"/>
    <w:rsid w:val="00A76D8A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3BC"/>
    <w:rsid w:val="00A80415"/>
    <w:rsid w:val="00A8047A"/>
    <w:rsid w:val="00A805F3"/>
    <w:rsid w:val="00A8067F"/>
    <w:rsid w:val="00A806E2"/>
    <w:rsid w:val="00A807BC"/>
    <w:rsid w:val="00A807BE"/>
    <w:rsid w:val="00A80836"/>
    <w:rsid w:val="00A808DA"/>
    <w:rsid w:val="00A808EB"/>
    <w:rsid w:val="00A809F4"/>
    <w:rsid w:val="00A80A32"/>
    <w:rsid w:val="00A80B89"/>
    <w:rsid w:val="00A80BA2"/>
    <w:rsid w:val="00A80C1E"/>
    <w:rsid w:val="00A80CD1"/>
    <w:rsid w:val="00A80DF4"/>
    <w:rsid w:val="00A80E8B"/>
    <w:rsid w:val="00A810B1"/>
    <w:rsid w:val="00A810D7"/>
    <w:rsid w:val="00A8121B"/>
    <w:rsid w:val="00A81476"/>
    <w:rsid w:val="00A81510"/>
    <w:rsid w:val="00A8164F"/>
    <w:rsid w:val="00A81657"/>
    <w:rsid w:val="00A8186B"/>
    <w:rsid w:val="00A818A4"/>
    <w:rsid w:val="00A818C2"/>
    <w:rsid w:val="00A8196A"/>
    <w:rsid w:val="00A819EF"/>
    <w:rsid w:val="00A81CB8"/>
    <w:rsid w:val="00A81DF4"/>
    <w:rsid w:val="00A81E8F"/>
    <w:rsid w:val="00A822D2"/>
    <w:rsid w:val="00A82594"/>
    <w:rsid w:val="00A826E0"/>
    <w:rsid w:val="00A8289D"/>
    <w:rsid w:val="00A8297E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97C"/>
    <w:rsid w:val="00A83A0B"/>
    <w:rsid w:val="00A83AD3"/>
    <w:rsid w:val="00A83B53"/>
    <w:rsid w:val="00A83BDC"/>
    <w:rsid w:val="00A83CA4"/>
    <w:rsid w:val="00A83D39"/>
    <w:rsid w:val="00A83D5A"/>
    <w:rsid w:val="00A83DC7"/>
    <w:rsid w:val="00A83E80"/>
    <w:rsid w:val="00A83F66"/>
    <w:rsid w:val="00A83FCC"/>
    <w:rsid w:val="00A84244"/>
    <w:rsid w:val="00A84340"/>
    <w:rsid w:val="00A843BA"/>
    <w:rsid w:val="00A843C4"/>
    <w:rsid w:val="00A843EE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4F9D"/>
    <w:rsid w:val="00A85229"/>
    <w:rsid w:val="00A852BC"/>
    <w:rsid w:val="00A8593F"/>
    <w:rsid w:val="00A859E8"/>
    <w:rsid w:val="00A85A80"/>
    <w:rsid w:val="00A85DF0"/>
    <w:rsid w:val="00A85E32"/>
    <w:rsid w:val="00A85E64"/>
    <w:rsid w:val="00A85EC6"/>
    <w:rsid w:val="00A85F7F"/>
    <w:rsid w:val="00A86221"/>
    <w:rsid w:val="00A8630E"/>
    <w:rsid w:val="00A8648A"/>
    <w:rsid w:val="00A86767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3A1"/>
    <w:rsid w:val="00A87515"/>
    <w:rsid w:val="00A87557"/>
    <w:rsid w:val="00A8763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902BA"/>
    <w:rsid w:val="00A90449"/>
    <w:rsid w:val="00A904CB"/>
    <w:rsid w:val="00A90593"/>
    <w:rsid w:val="00A90672"/>
    <w:rsid w:val="00A90836"/>
    <w:rsid w:val="00A9085B"/>
    <w:rsid w:val="00A90AD3"/>
    <w:rsid w:val="00A90AE7"/>
    <w:rsid w:val="00A90AFC"/>
    <w:rsid w:val="00A90CD8"/>
    <w:rsid w:val="00A90D7A"/>
    <w:rsid w:val="00A90E9A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A6"/>
    <w:rsid w:val="00A91A27"/>
    <w:rsid w:val="00A91BC6"/>
    <w:rsid w:val="00A91C4A"/>
    <w:rsid w:val="00A91CEE"/>
    <w:rsid w:val="00A91DAF"/>
    <w:rsid w:val="00A91E0C"/>
    <w:rsid w:val="00A91E86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7EA"/>
    <w:rsid w:val="00A9381A"/>
    <w:rsid w:val="00A93859"/>
    <w:rsid w:val="00A938C7"/>
    <w:rsid w:val="00A93BCB"/>
    <w:rsid w:val="00A93C0C"/>
    <w:rsid w:val="00A93EEF"/>
    <w:rsid w:val="00A9401B"/>
    <w:rsid w:val="00A9427D"/>
    <w:rsid w:val="00A94299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47B"/>
    <w:rsid w:val="00AA0563"/>
    <w:rsid w:val="00AA0718"/>
    <w:rsid w:val="00AA0799"/>
    <w:rsid w:val="00AA0918"/>
    <w:rsid w:val="00AA0A2D"/>
    <w:rsid w:val="00AA0AAC"/>
    <w:rsid w:val="00AA0B03"/>
    <w:rsid w:val="00AA0BA6"/>
    <w:rsid w:val="00AA0BF4"/>
    <w:rsid w:val="00AA11B0"/>
    <w:rsid w:val="00AA1254"/>
    <w:rsid w:val="00AA12E1"/>
    <w:rsid w:val="00AA14B8"/>
    <w:rsid w:val="00AA1576"/>
    <w:rsid w:val="00AA159C"/>
    <w:rsid w:val="00AA16B8"/>
    <w:rsid w:val="00AA176A"/>
    <w:rsid w:val="00AA178E"/>
    <w:rsid w:val="00AA1807"/>
    <w:rsid w:val="00AA1908"/>
    <w:rsid w:val="00AA19EC"/>
    <w:rsid w:val="00AA19F1"/>
    <w:rsid w:val="00AA19FA"/>
    <w:rsid w:val="00AA1DD0"/>
    <w:rsid w:val="00AA1ED1"/>
    <w:rsid w:val="00AA201D"/>
    <w:rsid w:val="00AA2197"/>
    <w:rsid w:val="00AA21CF"/>
    <w:rsid w:val="00AA21E4"/>
    <w:rsid w:val="00AA22DB"/>
    <w:rsid w:val="00AA253A"/>
    <w:rsid w:val="00AA281C"/>
    <w:rsid w:val="00AA285F"/>
    <w:rsid w:val="00AA291D"/>
    <w:rsid w:val="00AA29A1"/>
    <w:rsid w:val="00AA2B06"/>
    <w:rsid w:val="00AA2E9D"/>
    <w:rsid w:val="00AA31A5"/>
    <w:rsid w:val="00AA31BC"/>
    <w:rsid w:val="00AA32EC"/>
    <w:rsid w:val="00AA3321"/>
    <w:rsid w:val="00AA3398"/>
    <w:rsid w:val="00AA359A"/>
    <w:rsid w:val="00AA35CE"/>
    <w:rsid w:val="00AA368D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9DD"/>
    <w:rsid w:val="00AA4A3C"/>
    <w:rsid w:val="00AA4A4D"/>
    <w:rsid w:val="00AA4B6A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412"/>
    <w:rsid w:val="00AA657C"/>
    <w:rsid w:val="00AA669F"/>
    <w:rsid w:val="00AA6705"/>
    <w:rsid w:val="00AA67FC"/>
    <w:rsid w:val="00AA68DB"/>
    <w:rsid w:val="00AA6AF1"/>
    <w:rsid w:val="00AA6C06"/>
    <w:rsid w:val="00AA6C0D"/>
    <w:rsid w:val="00AA6D34"/>
    <w:rsid w:val="00AA6D8C"/>
    <w:rsid w:val="00AA6EBD"/>
    <w:rsid w:val="00AA72A6"/>
    <w:rsid w:val="00AA72ED"/>
    <w:rsid w:val="00AA735A"/>
    <w:rsid w:val="00AA75CE"/>
    <w:rsid w:val="00AA75EB"/>
    <w:rsid w:val="00AA76D3"/>
    <w:rsid w:val="00AA76F8"/>
    <w:rsid w:val="00AA7E09"/>
    <w:rsid w:val="00AB0037"/>
    <w:rsid w:val="00AB0063"/>
    <w:rsid w:val="00AB016B"/>
    <w:rsid w:val="00AB01BF"/>
    <w:rsid w:val="00AB0200"/>
    <w:rsid w:val="00AB0236"/>
    <w:rsid w:val="00AB0557"/>
    <w:rsid w:val="00AB064E"/>
    <w:rsid w:val="00AB0668"/>
    <w:rsid w:val="00AB06AE"/>
    <w:rsid w:val="00AB0772"/>
    <w:rsid w:val="00AB07F2"/>
    <w:rsid w:val="00AB07F5"/>
    <w:rsid w:val="00AB08FE"/>
    <w:rsid w:val="00AB0A78"/>
    <w:rsid w:val="00AB0A9B"/>
    <w:rsid w:val="00AB0B77"/>
    <w:rsid w:val="00AB0B8F"/>
    <w:rsid w:val="00AB0BEC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5F2"/>
    <w:rsid w:val="00AB276C"/>
    <w:rsid w:val="00AB2844"/>
    <w:rsid w:val="00AB2A8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94"/>
    <w:rsid w:val="00AB3798"/>
    <w:rsid w:val="00AB37CE"/>
    <w:rsid w:val="00AB3983"/>
    <w:rsid w:val="00AB39A3"/>
    <w:rsid w:val="00AB3ADA"/>
    <w:rsid w:val="00AB3B83"/>
    <w:rsid w:val="00AB3BCC"/>
    <w:rsid w:val="00AB3C72"/>
    <w:rsid w:val="00AB4016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4A"/>
    <w:rsid w:val="00AB58B7"/>
    <w:rsid w:val="00AB59FD"/>
    <w:rsid w:val="00AB5A99"/>
    <w:rsid w:val="00AB5D15"/>
    <w:rsid w:val="00AB60FF"/>
    <w:rsid w:val="00AB612C"/>
    <w:rsid w:val="00AB62F6"/>
    <w:rsid w:val="00AB6386"/>
    <w:rsid w:val="00AB6457"/>
    <w:rsid w:val="00AB64F6"/>
    <w:rsid w:val="00AB6562"/>
    <w:rsid w:val="00AB6998"/>
    <w:rsid w:val="00AB6A9A"/>
    <w:rsid w:val="00AB6E25"/>
    <w:rsid w:val="00AB6F58"/>
    <w:rsid w:val="00AB70E1"/>
    <w:rsid w:val="00AB7275"/>
    <w:rsid w:val="00AB7401"/>
    <w:rsid w:val="00AB75A2"/>
    <w:rsid w:val="00AB7760"/>
    <w:rsid w:val="00AB778A"/>
    <w:rsid w:val="00AB7790"/>
    <w:rsid w:val="00AB77F8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6D2"/>
    <w:rsid w:val="00AC0AC7"/>
    <w:rsid w:val="00AC0F54"/>
    <w:rsid w:val="00AC12EC"/>
    <w:rsid w:val="00AC1352"/>
    <w:rsid w:val="00AC152B"/>
    <w:rsid w:val="00AC156C"/>
    <w:rsid w:val="00AC1597"/>
    <w:rsid w:val="00AC1896"/>
    <w:rsid w:val="00AC1955"/>
    <w:rsid w:val="00AC1A5C"/>
    <w:rsid w:val="00AC1BE3"/>
    <w:rsid w:val="00AC1D84"/>
    <w:rsid w:val="00AC1FE6"/>
    <w:rsid w:val="00AC1FFA"/>
    <w:rsid w:val="00AC202E"/>
    <w:rsid w:val="00AC2117"/>
    <w:rsid w:val="00AC2137"/>
    <w:rsid w:val="00AC215E"/>
    <w:rsid w:val="00AC2434"/>
    <w:rsid w:val="00AC24E6"/>
    <w:rsid w:val="00AC2532"/>
    <w:rsid w:val="00AC2569"/>
    <w:rsid w:val="00AC2933"/>
    <w:rsid w:val="00AC2995"/>
    <w:rsid w:val="00AC29CD"/>
    <w:rsid w:val="00AC2B57"/>
    <w:rsid w:val="00AC2B83"/>
    <w:rsid w:val="00AC2CF4"/>
    <w:rsid w:val="00AC2D28"/>
    <w:rsid w:val="00AC2E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40A"/>
    <w:rsid w:val="00AC4621"/>
    <w:rsid w:val="00AC46CE"/>
    <w:rsid w:val="00AC4A7B"/>
    <w:rsid w:val="00AC4B54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8B8"/>
    <w:rsid w:val="00AC6B63"/>
    <w:rsid w:val="00AC6CAD"/>
    <w:rsid w:val="00AC6CE5"/>
    <w:rsid w:val="00AC6D6E"/>
    <w:rsid w:val="00AC6DCE"/>
    <w:rsid w:val="00AC6F43"/>
    <w:rsid w:val="00AC6F68"/>
    <w:rsid w:val="00AC6F99"/>
    <w:rsid w:val="00AC707E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BE9"/>
    <w:rsid w:val="00AC7C2F"/>
    <w:rsid w:val="00AC7D74"/>
    <w:rsid w:val="00AC7DD9"/>
    <w:rsid w:val="00AC7E47"/>
    <w:rsid w:val="00AC7FDB"/>
    <w:rsid w:val="00AD009F"/>
    <w:rsid w:val="00AD00BF"/>
    <w:rsid w:val="00AD0109"/>
    <w:rsid w:val="00AD01F0"/>
    <w:rsid w:val="00AD053D"/>
    <w:rsid w:val="00AD05D9"/>
    <w:rsid w:val="00AD07C2"/>
    <w:rsid w:val="00AD0A30"/>
    <w:rsid w:val="00AD0ADE"/>
    <w:rsid w:val="00AD0BF8"/>
    <w:rsid w:val="00AD0C96"/>
    <w:rsid w:val="00AD0CC1"/>
    <w:rsid w:val="00AD10DA"/>
    <w:rsid w:val="00AD10E0"/>
    <w:rsid w:val="00AD12D3"/>
    <w:rsid w:val="00AD145E"/>
    <w:rsid w:val="00AD1479"/>
    <w:rsid w:val="00AD179B"/>
    <w:rsid w:val="00AD1837"/>
    <w:rsid w:val="00AD1964"/>
    <w:rsid w:val="00AD19F4"/>
    <w:rsid w:val="00AD1A49"/>
    <w:rsid w:val="00AD1B30"/>
    <w:rsid w:val="00AD1BDB"/>
    <w:rsid w:val="00AD1FAC"/>
    <w:rsid w:val="00AD1FB4"/>
    <w:rsid w:val="00AD235D"/>
    <w:rsid w:val="00AD237A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7EA"/>
    <w:rsid w:val="00AD4AB4"/>
    <w:rsid w:val="00AD4DD3"/>
    <w:rsid w:val="00AD4E96"/>
    <w:rsid w:val="00AD4EE7"/>
    <w:rsid w:val="00AD5158"/>
    <w:rsid w:val="00AD5447"/>
    <w:rsid w:val="00AD54C9"/>
    <w:rsid w:val="00AD5693"/>
    <w:rsid w:val="00AD58A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A5"/>
    <w:rsid w:val="00AD6408"/>
    <w:rsid w:val="00AD643B"/>
    <w:rsid w:val="00AD64D4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52"/>
    <w:rsid w:val="00AD71B8"/>
    <w:rsid w:val="00AD71DB"/>
    <w:rsid w:val="00AD72A3"/>
    <w:rsid w:val="00AD72F6"/>
    <w:rsid w:val="00AD736D"/>
    <w:rsid w:val="00AD7484"/>
    <w:rsid w:val="00AD751B"/>
    <w:rsid w:val="00AD759A"/>
    <w:rsid w:val="00AD77E0"/>
    <w:rsid w:val="00AD7A39"/>
    <w:rsid w:val="00AD7AB6"/>
    <w:rsid w:val="00AD7B01"/>
    <w:rsid w:val="00AD7D57"/>
    <w:rsid w:val="00AD7DED"/>
    <w:rsid w:val="00AE0331"/>
    <w:rsid w:val="00AE03D0"/>
    <w:rsid w:val="00AE0403"/>
    <w:rsid w:val="00AE0537"/>
    <w:rsid w:val="00AE065E"/>
    <w:rsid w:val="00AE08C8"/>
    <w:rsid w:val="00AE0970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8FD"/>
    <w:rsid w:val="00AE1B7F"/>
    <w:rsid w:val="00AE1C68"/>
    <w:rsid w:val="00AE1CAC"/>
    <w:rsid w:val="00AE1CF1"/>
    <w:rsid w:val="00AE1D1B"/>
    <w:rsid w:val="00AE1ED4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896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794"/>
    <w:rsid w:val="00AE387C"/>
    <w:rsid w:val="00AE3934"/>
    <w:rsid w:val="00AE3B2F"/>
    <w:rsid w:val="00AE3E6F"/>
    <w:rsid w:val="00AE3EF9"/>
    <w:rsid w:val="00AE4103"/>
    <w:rsid w:val="00AE42DF"/>
    <w:rsid w:val="00AE4559"/>
    <w:rsid w:val="00AE464D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5071"/>
    <w:rsid w:val="00AE50AE"/>
    <w:rsid w:val="00AE55B4"/>
    <w:rsid w:val="00AE59C4"/>
    <w:rsid w:val="00AE59E6"/>
    <w:rsid w:val="00AE5B16"/>
    <w:rsid w:val="00AE5B5A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49"/>
    <w:rsid w:val="00AE72D3"/>
    <w:rsid w:val="00AE737F"/>
    <w:rsid w:val="00AE75F0"/>
    <w:rsid w:val="00AE7611"/>
    <w:rsid w:val="00AE7760"/>
    <w:rsid w:val="00AE7783"/>
    <w:rsid w:val="00AE781B"/>
    <w:rsid w:val="00AE7827"/>
    <w:rsid w:val="00AE7A1A"/>
    <w:rsid w:val="00AE7F23"/>
    <w:rsid w:val="00AE7F63"/>
    <w:rsid w:val="00AF0439"/>
    <w:rsid w:val="00AF04DF"/>
    <w:rsid w:val="00AF06A6"/>
    <w:rsid w:val="00AF06B7"/>
    <w:rsid w:val="00AF06EB"/>
    <w:rsid w:val="00AF09BB"/>
    <w:rsid w:val="00AF0A0E"/>
    <w:rsid w:val="00AF0EA7"/>
    <w:rsid w:val="00AF0F61"/>
    <w:rsid w:val="00AF0F99"/>
    <w:rsid w:val="00AF1073"/>
    <w:rsid w:val="00AF10D5"/>
    <w:rsid w:val="00AF11F7"/>
    <w:rsid w:val="00AF13D9"/>
    <w:rsid w:val="00AF153C"/>
    <w:rsid w:val="00AF1709"/>
    <w:rsid w:val="00AF1A2F"/>
    <w:rsid w:val="00AF1A6E"/>
    <w:rsid w:val="00AF2553"/>
    <w:rsid w:val="00AF2698"/>
    <w:rsid w:val="00AF2A54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867"/>
    <w:rsid w:val="00AF3970"/>
    <w:rsid w:val="00AF3A73"/>
    <w:rsid w:val="00AF3AB0"/>
    <w:rsid w:val="00AF3AD4"/>
    <w:rsid w:val="00AF3B64"/>
    <w:rsid w:val="00AF3C24"/>
    <w:rsid w:val="00AF3D71"/>
    <w:rsid w:val="00AF3E9C"/>
    <w:rsid w:val="00AF4134"/>
    <w:rsid w:val="00AF4388"/>
    <w:rsid w:val="00AF447A"/>
    <w:rsid w:val="00AF4503"/>
    <w:rsid w:val="00AF45DE"/>
    <w:rsid w:val="00AF49CF"/>
    <w:rsid w:val="00AF4A0F"/>
    <w:rsid w:val="00AF4E4D"/>
    <w:rsid w:val="00AF4FAB"/>
    <w:rsid w:val="00AF4FD6"/>
    <w:rsid w:val="00AF5253"/>
    <w:rsid w:val="00AF5395"/>
    <w:rsid w:val="00AF5397"/>
    <w:rsid w:val="00AF53B0"/>
    <w:rsid w:val="00AF54F4"/>
    <w:rsid w:val="00AF5506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4E4"/>
    <w:rsid w:val="00AF650F"/>
    <w:rsid w:val="00AF6541"/>
    <w:rsid w:val="00AF6547"/>
    <w:rsid w:val="00AF6690"/>
    <w:rsid w:val="00AF674C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38B"/>
    <w:rsid w:val="00AF7405"/>
    <w:rsid w:val="00AF7455"/>
    <w:rsid w:val="00AF7473"/>
    <w:rsid w:val="00AF7569"/>
    <w:rsid w:val="00AF7746"/>
    <w:rsid w:val="00AF778B"/>
    <w:rsid w:val="00AF79FC"/>
    <w:rsid w:val="00AF7A55"/>
    <w:rsid w:val="00AF7C55"/>
    <w:rsid w:val="00AF7DAC"/>
    <w:rsid w:val="00AF7ED0"/>
    <w:rsid w:val="00B001A6"/>
    <w:rsid w:val="00B001A9"/>
    <w:rsid w:val="00B0023B"/>
    <w:rsid w:val="00B00265"/>
    <w:rsid w:val="00B00943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9"/>
    <w:rsid w:val="00B02871"/>
    <w:rsid w:val="00B0291F"/>
    <w:rsid w:val="00B02B8F"/>
    <w:rsid w:val="00B02D2B"/>
    <w:rsid w:val="00B02E88"/>
    <w:rsid w:val="00B02F72"/>
    <w:rsid w:val="00B02F90"/>
    <w:rsid w:val="00B03052"/>
    <w:rsid w:val="00B03053"/>
    <w:rsid w:val="00B03071"/>
    <w:rsid w:val="00B03072"/>
    <w:rsid w:val="00B03090"/>
    <w:rsid w:val="00B031C0"/>
    <w:rsid w:val="00B03614"/>
    <w:rsid w:val="00B03695"/>
    <w:rsid w:val="00B037E7"/>
    <w:rsid w:val="00B0386A"/>
    <w:rsid w:val="00B03997"/>
    <w:rsid w:val="00B039D2"/>
    <w:rsid w:val="00B039FD"/>
    <w:rsid w:val="00B03C81"/>
    <w:rsid w:val="00B040A7"/>
    <w:rsid w:val="00B0410A"/>
    <w:rsid w:val="00B04473"/>
    <w:rsid w:val="00B046FC"/>
    <w:rsid w:val="00B047D7"/>
    <w:rsid w:val="00B04A22"/>
    <w:rsid w:val="00B04ABC"/>
    <w:rsid w:val="00B04B7B"/>
    <w:rsid w:val="00B04C64"/>
    <w:rsid w:val="00B04C6B"/>
    <w:rsid w:val="00B04DF3"/>
    <w:rsid w:val="00B0517A"/>
    <w:rsid w:val="00B0520C"/>
    <w:rsid w:val="00B0534D"/>
    <w:rsid w:val="00B05553"/>
    <w:rsid w:val="00B05594"/>
    <w:rsid w:val="00B05811"/>
    <w:rsid w:val="00B05C10"/>
    <w:rsid w:val="00B06072"/>
    <w:rsid w:val="00B063C7"/>
    <w:rsid w:val="00B065B3"/>
    <w:rsid w:val="00B066C6"/>
    <w:rsid w:val="00B06761"/>
    <w:rsid w:val="00B06789"/>
    <w:rsid w:val="00B0696E"/>
    <w:rsid w:val="00B0698B"/>
    <w:rsid w:val="00B06DE6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511"/>
    <w:rsid w:val="00B125C2"/>
    <w:rsid w:val="00B125FE"/>
    <w:rsid w:val="00B1283A"/>
    <w:rsid w:val="00B12B38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7F6"/>
    <w:rsid w:val="00B13C28"/>
    <w:rsid w:val="00B13DF9"/>
    <w:rsid w:val="00B13FDC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B56"/>
    <w:rsid w:val="00B14C9B"/>
    <w:rsid w:val="00B15348"/>
    <w:rsid w:val="00B15520"/>
    <w:rsid w:val="00B158B5"/>
    <w:rsid w:val="00B158E3"/>
    <w:rsid w:val="00B1590B"/>
    <w:rsid w:val="00B15B99"/>
    <w:rsid w:val="00B15C7F"/>
    <w:rsid w:val="00B15D47"/>
    <w:rsid w:val="00B15EBC"/>
    <w:rsid w:val="00B1609F"/>
    <w:rsid w:val="00B16136"/>
    <w:rsid w:val="00B1618E"/>
    <w:rsid w:val="00B162A4"/>
    <w:rsid w:val="00B163E2"/>
    <w:rsid w:val="00B16453"/>
    <w:rsid w:val="00B164E2"/>
    <w:rsid w:val="00B16599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043"/>
    <w:rsid w:val="00B1717C"/>
    <w:rsid w:val="00B171C7"/>
    <w:rsid w:val="00B17297"/>
    <w:rsid w:val="00B17399"/>
    <w:rsid w:val="00B17463"/>
    <w:rsid w:val="00B1764E"/>
    <w:rsid w:val="00B17767"/>
    <w:rsid w:val="00B178C9"/>
    <w:rsid w:val="00B178CE"/>
    <w:rsid w:val="00B17971"/>
    <w:rsid w:val="00B179DC"/>
    <w:rsid w:val="00B17B50"/>
    <w:rsid w:val="00B17C12"/>
    <w:rsid w:val="00B17C45"/>
    <w:rsid w:val="00B17F09"/>
    <w:rsid w:val="00B200C5"/>
    <w:rsid w:val="00B2010D"/>
    <w:rsid w:val="00B20247"/>
    <w:rsid w:val="00B203A0"/>
    <w:rsid w:val="00B20493"/>
    <w:rsid w:val="00B20514"/>
    <w:rsid w:val="00B2054E"/>
    <w:rsid w:val="00B20569"/>
    <w:rsid w:val="00B2072F"/>
    <w:rsid w:val="00B20823"/>
    <w:rsid w:val="00B20829"/>
    <w:rsid w:val="00B2098B"/>
    <w:rsid w:val="00B2099B"/>
    <w:rsid w:val="00B209A8"/>
    <w:rsid w:val="00B20A67"/>
    <w:rsid w:val="00B20D3F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5C4"/>
    <w:rsid w:val="00B2177B"/>
    <w:rsid w:val="00B2179F"/>
    <w:rsid w:val="00B217AD"/>
    <w:rsid w:val="00B218D8"/>
    <w:rsid w:val="00B21988"/>
    <w:rsid w:val="00B21A46"/>
    <w:rsid w:val="00B21C7B"/>
    <w:rsid w:val="00B21EC9"/>
    <w:rsid w:val="00B21FFA"/>
    <w:rsid w:val="00B22038"/>
    <w:rsid w:val="00B223AB"/>
    <w:rsid w:val="00B2248E"/>
    <w:rsid w:val="00B2280A"/>
    <w:rsid w:val="00B229D7"/>
    <w:rsid w:val="00B22A4E"/>
    <w:rsid w:val="00B22BB2"/>
    <w:rsid w:val="00B22BCF"/>
    <w:rsid w:val="00B22BD7"/>
    <w:rsid w:val="00B22E81"/>
    <w:rsid w:val="00B22EC1"/>
    <w:rsid w:val="00B22EDA"/>
    <w:rsid w:val="00B22F66"/>
    <w:rsid w:val="00B2303C"/>
    <w:rsid w:val="00B23045"/>
    <w:rsid w:val="00B23348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32A"/>
    <w:rsid w:val="00B2445C"/>
    <w:rsid w:val="00B24997"/>
    <w:rsid w:val="00B24BCE"/>
    <w:rsid w:val="00B2502D"/>
    <w:rsid w:val="00B25087"/>
    <w:rsid w:val="00B25342"/>
    <w:rsid w:val="00B2539A"/>
    <w:rsid w:val="00B254CF"/>
    <w:rsid w:val="00B256E3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9D0"/>
    <w:rsid w:val="00B26A10"/>
    <w:rsid w:val="00B26A48"/>
    <w:rsid w:val="00B26AD1"/>
    <w:rsid w:val="00B26D39"/>
    <w:rsid w:val="00B26E99"/>
    <w:rsid w:val="00B26F08"/>
    <w:rsid w:val="00B27252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DF1"/>
    <w:rsid w:val="00B27F0D"/>
    <w:rsid w:val="00B27F63"/>
    <w:rsid w:val="00B27FE5"/>
    <w:rsid w:val="00B3005D"/>
    <w:rsid w:val="00B303F2"/>
    <w:rsid w:val="00B3042D"/>
    <w:rsid w:val="00B305D7"/>
    <w:rsid w:val="00B305EC"/>
    <w:rsid w:val="00B306CC"/>
    <w:rsid w:val="00B3073C"/>
    <w:rsid w:val="00B3094D"/>
    <w:rsid w:val="00B30BFB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9D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7E6"/>
    <w:rsid w:val="00B32A09"/>
    <w:rsid w:val="00B32EDE"/>
    <w:rsid w:val="00B32F3E"/>
    <w:rsid w:val="00B3304B"/>
    <w:rsid w:val="00B33193"/>
    <w:rsid w:val="00B33373"/>
    <w:rsid w:val="00B334E8"/>
    <w:rsid w:val="00B337FE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8A"/>
    <w:rsid w:val="00B3489B"/>
    <w:rsid w:val="00B348AC"/>
    <w:rsid w:val="00B34C9A"/>
    <w:rsid w:val="00B34E04"/>
    <w:rsid w:val="00B34E53"/>
    <w:rsid w:val="00B34EBA"/>
    <w:rsid w:val="00B34F5C"/>
    <w:rsid w:val="00B353FD"/>
    <w:rsid w:val="00B354CE"/>
    <w:rsid w:val="00B35557"/>
    <w:rsid w:val="00B35756"/>
    <w:rsid w:val="00B357C2"/>
    <w:rsid w:val="00B35ADB"/>
    <w:rsid w:val="00B35B1B"/>
    <w:rsid w:val="00B35B41"/>
    <w:rsid w:val="00B35BE8"/>
    <w:rsid w:val="00B35C09"/>
    <w:rsid w:val="00B35C67"/>
    <w:rsid w:val="00B35D50"/>
    <w:rsid w:val="00B35E71"/>
    <w:rsid w:val="00B36163"/>
    <w:rsid w:val="00B3662B"/>
    <w:rsid w:val="00B36786"/>
    <w:rsid w:val="00B36BC4"/>
    <w:rsid w:val="00B36DBC"/>
    <w:rsid w:val="00B36E9A"/>
    <w:rsid w:val="00B36EF5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ADE"/>
    <w:rsid w:val="00B37B6B"/>
    <w:rsid w:val="00B37B7C"/>
    <w:rsid w:val="00B37BDB"/>
    <w:rsid w:val="00B37C2E"/>
    <w:rsid w:val="00B37EEE"/>
    <w:rsid w:val="00B4013A"/>
    <w:rsid w:val="00B40283"/>
    <w:rsid w:val="00B40378"/>
    <w:rsid w:val="00B4062D"/>
    <w:rsid w:val="00B40677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133"/>
    <w:rsid w:val="00B42265"/>
    <w:rsid w:val="00B4232D"/>
    <w:rsid w:val="00B425BB"/>
    <w:rsid w:val="00B426D7"/>
    <w:rsid w:val="00B42815"/>
    <w:rsid w:val="00B4287A"/>
    <w:rsid w:val="00B42A85"/>
    <w:rsid w:val="00B42B4B"/>
    <w:rsid w:val="00B42C74"/>
    <w:rsid w:val="00B42D5C"/>
    <w:rsid w:val="00B42DED"/>
    <w:rsid w:val="00B430D1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A41"/>
    <w:rsid w:val="00B45B2E"/>
    <w:rsid w:val="00B45B3D"/>
    <w:rsid w:val="00B45C05"/>
    <w:rsid w:val="00B45C16"/>
    <w:rsid w:val="00B45DDB"/>
    <w:rsid w:val="00B45E3E"/>
    <w:rsid w:val="00B45ED3"/>
    <w:rsid w:val="00B46494"/>
    <w:rsid w:val="00B46834"/>
    <w:rsid w:val="00B4689A"/>
    <w:rsid w:val="00B46991"/>
    <w:rsid w:val="00B46B65"/>
    <w:rsid w:val="00B46CD7"/>
    <w:rsid w:val="00B46F6A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8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0FD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9B"/>
    <w:rsid w:val="00B52F64"/>
    <w:rsid w:val="00B52FB1"/>
    <w:rsid w:val="00B52FF0"/>
    <w:rsid w:val="00B533A6"/>
    <w:rsid w:val="00B533DC"/>
    <w:rsid w:val="00B53405"/>
    <w:rsid w:val="00B53644"/>
    <w:rsid w:val="00B536A3"/>
    <w:rsid w:val="00B536B4"/>
    <w:rsid w:val="00B5375E"/>
    <w:rsid w:val="00B53854"/>
    <w:rsid w:val="00B538EA"/>
    <w:rsid w:val="00B53918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85"/>
    <w:rsid w:val="00B54BB7"/>
    <w:rsid w:val="00B54C25"/>
    <w:rsid w:val="00B54C31"/>
    <w:rsid w:val="00B54CFE"/>
    <w:rsid w:val="00B54F95"/>
    <w:rsid w:val="00B550A1"/>
    <w:rsid w:val="00B5513C"/>
    <w:rsid w:val="00B5523C"/>
    <w:rsid w:val="00B552E9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31"/>
    <w:rsid w:val="00B6058E"/>
    <w:rsid w:val="00B605EA"/>
    <w:rsid w:val="00B606E5"/>
    <w:rsid w:val="00B60948"/>
    <w:rsid w:val="00B60A98"/>
    <w:rsid w:val="00B60BBD"/>
    <w:rsid w:val="00B60C39"/>
    <w:rsid w:val="00B60DD2"/>
    <w:rsid w:val="00B60E28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2F9"/>
    <w:rsid w:val="00B62318"/>
    <w:rsid w:val="00B624DC"/>
    <w:rsid w:val="00B624F8"/>
    <w:rsid w:val="00B62843"/>
    <w:rsid w:val="00B63151"/>
    <w:rsid w:val="00B631E0"/>
    <w:rsid w:val="00B6325D"/>
    <w:rsid w:val="00B63304"/>
    <w:rsid w:val="00B6353E"/>
    <w:rsid w:val="00B63837"/>
    <w:rsid w:val="00B639F7"/>
    <w:rsid w:val="00B63AD2"/>
    <w:rsid w:val="00B63B25"/>
    <w:rsid w:val="00B63C5C"/>
    <w:rsid w:val="00B63EA7"/>
    <w:rsid w:val="00B63EC0"/>
    <w:rsid w:val="00B64209"/>
    <w:rsid w:val="00B64238"/>
    <w:rsid w:val="00B643A3"/>
    <w:rsid w:val="00B6459D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4F55"/>
    <w:rsid w:val="00B650BE"/>
    <w:rsid w:val="00B65130"/>
    <w:rsid w:val="00B651D0"/>
    <w:rsid w:val="00B652DA"/>
    <w:rsid w:val="00B655F1"/>
    <w:rsid w:val="00B657CE"/>
    <w:rsid w:val="00B65997"/>
    <w:rsid w:val="00B65A1D"/>
    <w:rsid w:val="00B65A27"/>
    <w:rsid w:val="00B65CCF"/>
    <w:rsid w:val="00B65EF6"/>
    <w:rsid w:val="00B65F78"/>
    <w:rsid w:val="00B660A6"/>
    <w:rsid w:val="00B660DE"/>
    <w:rsid w:val="00B661B0"/>
    <w:rsid w:val="00B6628C"/>
    <w:rsid w:val="00B664D4"/>
    <w:rsid w:val="00B66659"/>
    <w:rsid w:val="00B668BA"/>
    <w:rsid w:val="00B66948"/>
    <w:rsid w:val="00B66BBE"/>
    <w:rsid w:val="00B66D30"/>
    <w:rsid w:val="00B66F85"/>
    <w:rsid w:val="00B66FE5"/>
    <w:rsid w:val="00B66FEA"/>
    <w:rsid w:val="00B6718D"/>
    <w:rsid w:val="00B6735B"/>
    <w:rsid w:val="00B67386"/>
    <w:rsid w:val="00B673B3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4B"/>
    <w:rsid w:val="00B72EAD"/>
    <w:rsid w:val="00B73215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425"/>
    <w:rsid w:val="00B7474C"/>
    <w:rsid w:val="00B7494E"/>
    <w:rsid w:val="00B749AF"/>
    <w:rsid w:val="00B74A3A"/>
    <w:rsid w:val="00B74AEB"/>
    <w:rsid w:val="00B74B7A"/>
    <w:rsid w:val="00B74DD7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60BA"/>
    <w:rsid w:val="00B7646A"/>
    <w:rsid w:val="00B764F7"/>
    <w:rsid w:val="00B765DB"/>
    <w:rsid w:val="00B767ED"/>
    <w:rsid w:val="00B76800"/>
    <w:rsid w:val="00B7682A"/>
    <w:rsid w:val="00B7688D"/>
    <w:rsid w:val="00B76941"/>
    <w:rsid w:val="00B769E7"/>
    <w:rsid w:val="00B76EC5"/>
    <w:rsid w:val="00B7708E"/>
    <w:rsid w:val="00B770A7"/>
    <w:rsid w:val="00B7716F"/>
    <w:rsid w:val="00B77209"/>
    <w:rsid w:val="00B7725B"/>
    <w:rsid w:val="00B77320"/>
    <w:rsid w:val="00B7732E"/>
    <w:rsid w:val="00B77393"/>
    <w:rsid w:val="00B774CF"/>
    <w:rsid w:val="00B77757"/>
    <w:rsid w:val="00B77825"/>
    <w:rsid w:val="00B77A42"/>
    <w:rsid w:val="00B77ABF"/>
    <w:rsid w:val="00B77B52"/>
    <w:rsid w:val="00B77CA0"/>
    <w:rsid w:val="00B77EB5"/>
    <w:rsid w:val="00B802DB"/>
    <w:rsid w:val="00B80416"/>
    <w:rsid w:val="00B805BD"/>
    <w:rsid w:val="00B805C2"/>
    <w:rsid w:val="00B806EA"/>
    <w:rsid w:val="00B80A48"/>
    <w:rsid w:val="00B80B5A"/>
    <w:rsid w:val="00B80C0B"/>
    <w:rsid w:val="00B80C20"/>
    <w:rsid w:val="00B80D0F"/>
    <w:rsid w:val="00B810C0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8A"/>
    <w:rsid w:val="00B82131"/>
    <w:rsid w:val="00B821CE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A3"/>
    <w:rsid w:val="00B834CC"/>
    <w:rsid w:val="00B837AE"/>
    <w:rsid w:val="00B837B0"/>
    <w:rsid w:val="00B837D5"/>
    <w:rsid w:val="00B838BC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9B1"/>
    <w:rsid w:val="00B84B6F"/>
    <w:rsid w:val="00B84C7F"/>
    <w:rsid w:val="00B84CBC"/>
    <w:rsid w:val="00B84E62"/>
    <w:rsid w:val="00B84E9F"/>
    <w:rsid w:val="00B84ECD"/>
    <w:rsid w:val="00B84F07"/>
    <w:rsid w:val="00B85108"/>
    <w:rsid w:val="00B851C4"/>
    <w:rsid w:val="00B852C6"/>
    <w:rsid w:val="00B8543A"/>
    <w:rsid w:val="00B854E3"/>
    <w:rsid w:val="00B85588"/>
    <w:rsid w:val="00B855C1"/>
    <w:rsid w:val="00B8570C"/>
    <w:rsid w:val="00B85A0D"/>
    <w:rsid w:val="00B85AAD"/>
    <w:rsid w:val="00B85CCC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CC"/>
    <w:rsid w:val="00B86E78"/>
    <w:rsid w:val="00B86F01"/>
    <w:rsid w:val="00B86FF0"/>
    <w:rsid w:val="00B8707C"/>
    <w:rsid w:val="00B8709A"/>
    <w:rsid w:val="00B87148"/>
    <w:rsid w:val="00B872F3"/>
    <w:rsid w:val="00B8732B"/>
    <w:rsid w:val="00B8740E"/>
    <w:rsid w:val="00B875F7"/>
    <w:rsid w:val="00B878FB"/>
    <w:rsid w:val="00B87A51"/>
    <w:rsid w:val="00B87A63"/>
    <w:rsid w:val="00B87C3E"/>
    <w:rsid w:val="00B87E4C"/>
    <w:rsid w:val="00B90382"/>
    <w:rsid w:val="00B906A4"/>
    <w:rsid w:val="00B90756"/>
    <w:rsid w:val="00B90799"/>
    <w:rsid w:val="00B90802"/>
    <w:rsid w:val="00B9080A"/>
    <w:rsid w:val="00B90C09"/>
    <w:rsid w:val="00B90C88"/>
    <w:rsid w:val="00B90D05"/>
    <w:rsid w:val="00B90D06"/>
    <w:rsid w:val="00B90D4D"/>
    <w:rsid w:val="00B90EF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BCA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12"/>
    <w:rsid w:val="00B93BD7"/>
    <w:rsid w:val="00B93D07"/>
    <w:rsid w:val="00B93EBD"/>
    <w:rsid w:val="00B93F86"/>
    <w:rsid w:val="00B9403F"/>
    <w:rsid w:val="00B9405E"/>
    <w:rsid w:val="00B94214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5183"/>
    <w:rsid w:val="00B952AE"/>
    <w:rsid w:val="00B95538"/>
    <w:rsid w:val="00B9557D"/>
    <w:rsid w:val="00B956F8"/>
    <w:rsid w:val="00B95775"/>
    <w:rsid w:val="00B95912"/>
    <w:rsid w:val="00B9593D"/>
    <w:rsid w:val="00B95AAE"/>
    <w:rsid w:val="00B95AD4"/>
    <w:rsid w:val="00B95E03"/>
    <w:rsid w:val="00B95F3A"/>
    <w:rsid w:val="00B9626B"/>
    <w:rsid w:val="00B96286"/>
    <w:rsid w:val="00B9631D"/>
    <w:rsid w:val="00B9639E"/>
    <w:rsid w:val="00B963D3"/>
    <w:rsid w:val="00B9666E"/>
    <w:rsid w:val="00B96ADF"/>
    <w:rsid w:val="00B96B58"/>
    <w:rsid w:val="00B96BC0"/>
    <w:rsid w:val="00B96CBA"/>
    <w:rsid w:val="00B96D4C"/>
    <w:rsid w:val="00B9707C"/>
    <w:rsid w:val="00B972EA"/>
    <w:rsid w:val="00B97343"/>
    <w:rsid w:val="00B973ED"/>
    <w:rsid w:val="00B975F0"/>
    <w:rsid w:val="00B97628"/>
    <w:rsid w:val="00B976ED"/>
    <w:rsid w:val="00B9797E"/>
    <w:rsid w:val="00B97A0E"/>
    <w:rsid w:val="00B97B26"/>
    <w:rsid w:val="00B97C34"/>
    <w:rsid w:val="00B97D30"/>
    <w:rsid w:val="00B97E54"/>
    <w:rsid w:val="00B97F36"/>
    <w:rsid w:val="00B97F60"/>
    <w:rsid w:val="00BA024D"/>
    <w:rsid w:val="00BA0398"/>
    <w:rsid w:val="00BA0405"/>
    <w:rsid w:val="00BA0588"/>
    <w:rsid w:val="00BA07CC"/>
    <w:rsid w:val="00BA080E"/>
    <w:rsid w:val="00BA0849"/>
    <w:rsid w:val="00BA08FF"/>
    <w:rsid w:val="00BA0A17"/>
    <w:rsid w:val="00BA0A2D"/>
    <w:rsid w:val="00BA0A7D"/>
    <w:rsid w:val="00BA0A82"/>
    <w:rsid w:val="00BA0A99"/>
    <w:rsid w:val="00BA0D15"/>
    <w:rsid w:val="00BA0D77"/>
    <w:rsid w:val="00BA0EFA"/>
    <w:rsid w:val="00BA10EC"/>
    <w:rsid w:val="00BA1367"/>
    <w:rsid w:val="00BA13E8"/>
    <w:rsid w:val="00BA1417"/>
    <w:rsid w:val="00BA1448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81"/>
    <w:rsid w:val="00BA1C98"/>
    <w:rsid w:val="00BA1D0B"/>
    <w:rsid w:val="00BA1DF4"/>
    <w:rsid w:val="00BA1E5F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5F9"/>
    <w:rsid w:val="00BA3761"/>
    <w:rsid w:val="00BA37AD"/>
    <w:rsid w:val="00BA37C0"/>
    <w:rsid w:val="00BA37EA"/>
    <w:rsid w:val="00BA37FD"/>
    <w:rsid w:val="00BA42FE"/>
    <w:rsid w:val="00BA4347"/>
    <w:rsid w:val="00BA45CF"/>
    <w:rsid w:val="00BA4785"/>
    <w:rsid w:val="00BA4877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EFC"/>
    <w:rsid w:val="00BA6F69"/>
    <w:rsid w:val="00BA76F2"/>
    <w:rsid w:val="00BA788B"/>
    <w:rsid w:val="00BA795E"/>
    <w:rsid w:val="00BA79C0"/>
    <w:rsid w:val="00BA7C80"/>
    <w:rsid w:val="00BA7CE1"/>
    <w:rsid w:val="00BA7E08"/>
    <w:rsid w:val="00BB0082"/>
    <w:rsid w:val="00BB0196"/>
    <w:rsid w:val="00BB0237"/>
    <w:rsid w:val="00BB04B6"/>
    <w:rsid w:val="00BB0699"/>
    <w:rsid w:val="00BB098B"/>
    <w:rsid w:val="00BB0990"/>
    <w:rsid w:val="00BB09E1"/>
    <w:rsid w:val="00BB0AD0"/>
    <w:rsid w:val="00BB0AF2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0C"/>
    <w:rsid w:val="00BB179B"/>
    <w:rsid w:val="00BB17C5"/>
    <w:rsid w:val="00BB1978"/>
    <w:rsid w:val="00BB1ABB"/>
    <w:rsid w:val="00BB1ADA"/>
    <w:rsid w:val="00BB1B41"/>
    <w:rsid w:val="00BB1B78"/>
    <w:rsid w:val="00BB1BA4"/>
    <w:rsid w:val="00BB1D20"/>
    <w:rsid w:val="00BB1EAF"/>
    <w:rsid w:val="00BB259E"/>
    <w:rsid w:val="00BB2692"/>
    <w:rsid w:val="00BB269E"/>
    <w:rsid w:val="00BB2A41"/>
    <w:rsid w:val="00BB2BE6"/>
    <w:rsid w:val="00BB2BEE"/>
    <w:rsid w:val="00BB2C84"/>
    <w:rsid w:val="00BB2D7D"/>
    <w:rsid w:val="00BB2EA9"/>
    <w:rsid w:val="00BB30C0"/>
    <w:rsid w:val="00BB3133"/>
    <w:rsid w:val="00BB315C"/>
    <w:rsid w:val="00BB3272"/>
    <w:rsid w:val="00BB33DA"/>
    <w:rsid w:val="00BB3516"/>
    <w:rsid w:val="00BB354D"/>
    <w:rsid w:val="00BB357C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09"/>
    <w:rsid w:val="00BB63AE"/>
    <w:rsid w:val="00BB656E"/>
    <w:rsid w:val="00BB6B43"/>
    <w:rsid w:val="00BB6E44"/>
    <w:rsid w:val="00BB7210"/>
    <w:rsid w:val="00BB72CE"/>
    <w:rsid w:val="00BB737A"/>
    <w:rsid w:val="00BB75C8"/>
    <w:rsid w:val="00BB763C"/>
    <w:rsid w:val="00BB769C"/>
    <w:rsid w:val="00BB79C3"/>
    <w:rsid w:val="00BB7C62"/>
    <w:rsid w:val="00BC002A"/>
    <w:rsid w:val="00BC0058"/>
    <w:rsid w:val="00BC0167"/>
    <w:rsid w:val="00BC0206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9A9"/>
    <w:rsid w:val="00BC2AFF"/>
    <w:rsid w:val="00BC2C3A"/>
    <w:rsid w:val="00BC2CD4"/>
    <w:rsid w:val="00BC2D74"/>
    <w:rsid w:val="00BC2F66"/>
    <w:rsid w:val="00BC2F6D"/>
    <w:rsid w:val="00BC2F8C"/>
    <w:rsid w:val="00BC331C"/>
    <w:rsid w:val="00BC338A"/>
    <w:rsid w:val="00BC355B"/>
    <w:rsid w:val="00BC3710"/>
    <w:rsid w:val="00BC3872"/>
    <w:rsid w:val="00BC39EB"/>
    <w:rsid w:val="00BC3A38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4F8E"/>
    <w:rsid w:val="00BC51DB"/>
    <w:rsid w:val="00BC51F3"/>
    <w:rsid w:val="00BC53AA"/>
    <w:rsid w:val="00BC54C1"/>
    <w:rsid w:val="00BC55FC"/>
    <w:rsid w:val="00BC564D"/>
    <w:rsid w:val="00BC564F"/>
    <w:rsid w:val="00BC576E"/>
    <w:rsid w:val="00BC5844"/>
    <w:rsid w:val="00BC588A"/>
    <w:rsid w:val="00BC5A2E"/>
    <w:rsid w:val="00BC5BEA"/>
    <w:rsid w:val="00BC5C7D"/>
    <w:rsid w:val="00BC5CA7"/>
    <w:rsid w:val="00BC5DCB"/>
    <w:rsid w:val="00BC5DDB"/>
    <w:rsid w:val="00BC616D"/>
    <w:rsid w:val="00BC61B7"/>
    <w:rsid w:val="00BC61F8"/>
    <w:rsid w:val="00BC63C1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9DE"/>
    <w:rsid w:val="00BC7A20"/>
    <w:rsid w:val="00BC7B74"/>
    <w:rsid w:val="00BC7BCC"/>
    <w:rsid w:val="00BC7C48"/>
    <w:rsid w:val="00BC7CF8"/>
    <w:rsid w:val="00BC7D92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96"/>
    <w:rsid w:val="00BD12D5"/>
    <w:rsid w:val="00BD1338"/>
    <w:rsid w:val="00BD137F"/>
    <w:rsid w:val="00BD1528"/>
    <w:rsid w:val="00BD1560"/>
    <w:rsid w:val="00BD161A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81"/>
    <w:rsid w:val="00BD27B9"/>
    <w:rsid w:val="00BD2939"/>
    <w:rsid w:val="00BD2A73"/>
    <w:rsid w:val="00BD2B43"/>
    <w:rsid w:val="00BD2C42"/>
    <w:rsid w:val="00BD2C57"/>
    <w:rsid w:val="00BD305A"/>
    <w:rsid w:val="00BD31D4"/>
    <w:rsid w:val="00BD336D"/>
    <w:rsid w:val="00BD3610"/>
    <w:rsid w:val="00BD3745"/>
    <w:rsid w:val="00BD3771"/>
    <w:rsid w:val="00BD38D1"/>
    <w:rsid w:val="00BD38D2"/>
    <w:rsid w:val="00BD3A54"/>
    <w:rsid w:val="00BD3B3D"/>
    <w:rsid w:val="00BD3C60"/>
    <w:rsid w:val="00BD3C67"/>
    <w:rsid w:val="00BD3E84"/>
    <w:rsid w:val="00BD40CF"/>
    <w:rsid w:val="00BD424C"/>
    <w:rsid w:val="00BD45A5"/>
    <w:rsid w:val="00BD4796"/>
    <w:rsid w:val="00BD4883"/>
    <w:rsid w:val="00BD4B2D"/>
    <w:rsid w:val="00BD4DAC"/>
    <w:rsid w:val="00BD4E82"/>
    <w:rsid w:val="00BD4F20"/>
    <w:rsid w:val="00BD507A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5D5"/>
    <w:rsid w:val="00BD599D"/>
    <w:rsid w:val="00BD59D0"/>
    <w:rsid w:val="00BD5ADD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9F9"/>
    <w:rsid w:val="00BD6A07"/>
    <w:rsid w:val="00BD6B9D"/>
    <w:rsid w:val="00BD6BA0"/>
    <w:rsid w:val="00BD6E68"/>
    <w:rsid w:val="00BD6F6B"/>
    <w:rsid w:val="00BD7111"/>
    <w:rsid w:val="00BD71DB"/>
    <w:rsid w:val="00BD72F4"/>
    <w:rsid w:val="00BD7304"/>
    <w:rsid w:val="00BD7346"/>
    <w:rsid w:val="00BD777F"/>
    <w:rsid w:val="00BD78D7"/>
    <w:rsid w:val="00BD7D87"/>
    <w:rsid w:val="00BD7EC4"/>
    <w:rsid w:val="00BE000A"/>
    <w:rsid w:val="00BE000D"/>
    <w:rsid w:val="00BE0070"/>
    <w:rsid w:val="00BE0496"/>
    <w:rsid w:val="00BE05AC"/>
    <w:rsid w:val="00BE05F4"/>
    <w:rsid w:val="00BE07C3"/>
    <w:rsid w:val="00BE0807"/>
    <w:rsid w:val="00BE08D0"/>
    <w:rsid w:val="00BE093D"/>
    <w:rsid w:val="00BE0BBA"/>
    <w:rsid w:val="00BE0BE1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15E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6C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304"/>
    <w:rsid w:val="00BE4446"/>
    <w:rsid w:val="00BE4588"/>
    <w:rsid w:val="00BE4589"/>
    <w:rsid w:val="00BE461B"/>
    <w:rsid w:val="00BE46A3"/>
    <w:rsid w:val="00BE47AF"/>
    <w:rsid w:val="00BE497E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D37"/>
    <w:rsid w:val="00BE5F3E"/>
    <w:rsid w:val="00BE61B4"/>
    <w:rsid w:val="00BE62DC"/>
    <w:rsid w:val="00BE62F2"/>
    <w:rsid w:val="00BE6405"/>
    <w:rsid w:val="00BE64B9"/>
    <w:rsid w:val="00BE6579"/>
    <w:rsid w:val="00BE6590"/>
    <w:rsid w:val="00BE65E4"/>
    <w:rsid w:val="00BE66FA"/>
    <w:rsid w:val="00BE6A2B"/>
    <w:rsid w:val="00BE6AB3"/>
    <w:rsid w:val="00BE6DE9"/>
    <w:rsid w:val="00BE6FB3"/>
    <w:rsid w:val="00BE6FE3"/>
    <w:rsid w:val="00BE7033"/>
    <w:rsid w:val="00BE7069"/>
    <w:rsid w:val="00BE7273"/>
    <w:rsid w:val="00BE73C5"/>
    <w:rsid w:val="00BE7568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E7FFC"/>
    <w:rsid w:val="00BF0044"/>
    <w:rsid w:val="00BF024A"/>
    <w:rsid w:val="00BF057B"/>
    <w:rsid w:val="00BF05C8"/>
    <w:rsid w:val="00BF062A"/>
    <w:rsid w:val="00BF0767"/>
    <w:rsid w:val="00BF09C2"/>
    <w:rsid w:val="00BF0A0C"/>
    <w:rsid w:val="00BF0A19"/>
    <w:rsid w:val="00BF0ACA"/>
    <w:rsid w:val="00BF0B90"/>
    <w:rsid w:val="00BF0CBF"/>
    <w:rsid w:val="00BF0FDD"/>
    <w:rsid w:val="00BF1019"/>
    <w:rsid w:val="00BF1247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BED"/>
    <w:rsid w:val="00BF2CB6"/>
    <w:rsid w:val="00BF300E"/>
    <w:rsid w:val="00BF30E1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46D"/>
    <w:rsid w:val="00BF45D3"/>
    <w:rsid w:val="00BF46BC"/>
    <w:rsid w:val="00BF4B75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068"/>
    <w:rsid w:val="00BF6287"/>
    <w:rsid w:val="00BF62FD"/>
    <w:rsid w:val="00BF647B"/>
    <w:rsid w:val="00BF66D1"/>
    <w:rsid w:val="00BF66FB"/>
    <w:rsid w:val="00BF6702"/>
    <w:rsid w:val="00BF674F"/>
    <w:rsid w:val="00BF6779"/>
    <w:rsid w:val="00BF67A9"/>
    <w:rsid w:val="00BF6843"/>
    <w:rsid w:val="00BF6880"/>
    <w:rsid w:val="00BF6B47"/>
    <w:rsid w:val="00BF6B60"/>
    <w:rsid w:val="00BF6C8D"/>
    <w:rsid w:val="00BF6D3A"/>
    <w:rsid w:val="00BF6D90"/>
    <w:rsid w:val="00BF7022"/>
    <w:rsid w:val="00BF72AA"/>
    <w:rsid w:val="00BF73D1"/>
    <w:rsid w:val="00BF7497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06D"/>
    <w:rsid w:val="00C00197"/>
    <w:rsid w:val="00C001A3"/>
    <w:rsid w:val="00C00390"/>
    <w:rsid w:val="00C00425"/>
    <w:rsid w:val="00C004CF"/>
    <w:rsid w:val="00C005F8"/>
    <w:rsid w:val="00C00772"/>
    <w:rsid w:val="00C00A37"/>
    <w:rsid w:val="00C00B59"/>
    <w:rsid w:val="00C00D6A"/>
    <w:rsid w:val="00C00DD3"/>
    <w:rsid w:val="00C00E88"/>
    <w:rsid w:val="00C00F5A"/>
    <w:rsid w:val="00C0143C"/>
    <w:rsid w:val="00C0146C"/>
    <w:rsid w:val="00C01705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401"/>
    <w:rsid w:val="00C02481"/>
    <w:rsid w:val="00C02534"/>
    <w:rsid w:val="00C0271E"/>
    <w:rsid w:val="00C02AFC"/>
    <w:rsid w:val="00C02D82"/>
    <w:rsid w:val="00C02E2B"/>
    <w:rsid w:val="00C02E30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73"/>
    <w:rsid w:val="00C03E8B"/>
    <w:rsid w:val="00C04137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275"/>
    <w:rsid w:val="00C05320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18E"/>
    <w:rsid w:val="00C0721C"/>
    <w:rsid w:val="00C07805"/>
    <w:rsid w:val="00C078A2"/>
    <w:rsid w:val="00C07A1E"/>
    <w:rsid w:val="00C07DAE"/>
    <w:rsid w:val="00C07DBE"/>
    <w:rsid w:val="00C07FBD"/>
    <w:rsid w:val="00C102FB"/>
    <w:rsid w:val="00C10427"/>
    <w:rsid w:val="00C106CE"/>
    <w:rsid w:val="00C106ED"/>
    <w:rsid w:val="00C107F8"/>
    <w:rsid w:val="00C1097F"/>
    <w:rsid w:val="00C10AA7"/>
    <w:rsid w:val="00C10AB8"/>
    <w:rsid w:val="00C10B6D"/>
    <w:rsid w:val="00C10C0A"/>
    <w:rsid w:val="00C10C7A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270"/>
    <w:rsid w:val="00C133D9"/>
    <w:rsid w:val="00C138D6"/>
    <w:rsid w:val="00C13AD8"/>
    <w:rsid w:val="00C13D41"/>
    <w:rsid w:val="00C14255"/>
    <w:rsid w:val="00C1434E"/>
    <w:rsid w:val="00C14508"/>
    <w:rsid w:val="00C14783"/>
    <w:rsid w:val="00C14816"/>
    <w:rsid w:val="00C1488F"/>
    <w:rsid w:val="00C149B7"/>
    <w:rsid w:val="00C14A08"/>
    <w:rsid w:val="00C14BDA"/>
    <w:rsid w:val="00C14C9A"/>
    <w:rsid w:val="00C14DF5"/>
    <w:rsid w:val="00C14E79"/>
    <w:rsid w:val="00C14FB7"/>
    <w:rsid w:val="00C15198"/>
    <w:rsid w:val="00C152C8"/>
    <w:rsid w:val="00C1559D"/>
    <w:rsid w:val="00C155CA"/>
    <w:rsid w:val="00C15729"/>
    <w:rsid w:val="00C15732"/>
    <w:rsid w:val="00C15CFD"/>
    <w:rsid w:val="00C15D6E"/>
    <w:rsid w:val="00C15D7A"/>
    <w:rsid w:val="00C16011"/>
    <w:rsid w:val="00C16066"/>
    <w:rsid w:val="00C160E0"/>
    <w:rsid w:val="00C16195"/>
    <w:rsid w:val="00C16427"/>
    <w:rsid w:val="00C164E6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8BC"/>
    <w:rsid w:val="00C17A0F"/>
    <w:rsid w:val="00C17DBC"/>
    <w:rsid w:val="00C17F19"/>
    <w:rsid w:val="00C17F40"/>
    <w:rsid w:val="00C17F76"/>
    <w:rsid w:val="00C17F8E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32C"/>
    <w:rsid w:val="00C22525"/>
    <w:rsid w:val="00C22562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504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2BE"/>
    <w:rsid w:val="00C25305"/>
    <w:rsid w:val="00C25445"/>
    <w:rsid w:val="00C25526"/>
    <w:rsid w:val="00C255EB"/>
    <w:rsid w:val="00C25632"/>
    <w:rsid w:val="00C25699"/>
    <w:rsid w:val="00C2573D"/>
    <w:rsid w:val="00C257EB"/>
    <w:rsid w:val="00C25A33"/>
    <w:rsid w:val="00C25AB5"/>
    <w:rsid w:val="00C25AE7"/>
    <w:rsid w:val="00C25FC9"/>
    <w:rsid w:val="00C261FD"/>
    <w:rsid w:val="00C2649D"/>
    <w:rsid w:val="00C2660B"/>
    <w:rsid w:val="00C2671D"/>
    <w:rsid w:val="00C26B53"/>
    <w:rsid w:val="00C26BF6"/>
    <w:rsid w:val="00C26BFC"/>
    <w:rsid w:val="00C26C78"/>
    <w:rsid w:val="00C271B2"/>
    <w:rsid w:val="00C272B6"/>
    <w:rsid w:val="00C2730E"/>
    <w:rsid w:val="00C273EE"/>
    <w:rsid w:val="00C276BB"/>
    <w:rsid w:val="00C276D6"/>
    <w:rsid w:val="00C27B85"/>
    <w:rsid w:val="00C3001F"/>
    <w:rsid w:val="00C30379"/>
    <w:rsid w:val="00C303BB"/>
    <w:rsid w:val="00C3059D"/>
    <w:rsid w:val="00C30690"/>
    <w:rsid w:val="00C30764"/>
    <w:rsid w:val="00C307D2"/>
    <w:rsid w:val="00C3080D"/>
    <w:rsid w:val="00C308CC"/>
    <w:rsid w:val="00C308DB"/>
    <w:rsid w:val="00C3110C"/>
    <w:rsid w:val="00C31384"/>
    <w:rsid w:val="00C313AF"/>
    <w:rsid w:val="00C313D3"/>
    <w:rsid w:val="00C317B0"/>
    <w:rsid w:val="00C31977"/>
    <w:rsid w:val="00C31A0D"/>
    <w:rsid w:val="00C31B20"/>
    <w:rsid w:val="00C31B75"/>
    <w:rsid w:val="00C31F00"/>
    <w:rsid w:val="00C31F54"/>
    <w:rsid w:val="00C322B8"/>
    <w:rsid w:val="00C32681"/>
    <w:rsid w:val="00C329A5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7BC"/>
    <w:rsid w:val="00C33A83"/>
    <w:rsid w:val="00C33B41"/>
    <w:rsid w:val="00C33BB9"/>
    <w:rsid w:val="00C33CC1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692"/>
    <w:rsid w:val="00C367CB"/>
    <w:rsid w:val="00C367CD"/>
    <w:rsid w:val="00C367D5"/>
    <w:rsid w:val="00C368F0"/>
    <w:rsid w:val="00C36995"/>
    <w:rsid w:val="00C369B1"/>
    <w:rsid w:val="00C36BAF"/>
    <w:rsid w:val="00C36C72"/>
    <w:rsid w:val="00C36CED"/>
    <w:rsid w:val="00C370A4"/>
    <w:rsid w:val="00C373B0"/>
    <w:rsid w:val="00C3758A"/>
    <w:rsid w:val="00C37685"/>
    <w:rsid w:val="00C3791C"/>
    <w:rsid w:val="00C37C50"/>
    <w:rsid w:val="00C37CB2"/>
    <w:rsid w:val="00C37DCA"/>
    <w:rsid w:val="00C37E65"/>
    <w:rsid w:val="00C37FE6"/>
    <w:rsid w:val="00C40047"/>
    <w:rsid w:val="00C40061"/>
    <w:rsid w:val="00C40092"/>
    <w:rsid w:val="00C40112"/>
    <w:rsid w:val="00C403B9"/>
    <w:rsid w:val="00C403E1"/>
    <w:rsid w:val="00C40517"/>
    <w:rsid w:val="00C40797"/>
    <w:rsid w:val="00C408EE"/>
    <w:rsid w:val="00C40921"/>
    <w:rsid w:val="00C409DA"/>
    <w:rsid w:val="00C40A81"/>
    <w:rsid w:val="00C40B18"/>
    <w:rsid w:val="00C40BE4"/>
    <w:rsid w:val="00C40C5E"/>
    <w:rsid w:val="00C40CF3"/>
    <w:rsid w:val="00C411B4"/>
    <w:rsid w:val="00C411DC"/>
    <w:rsid w:val="00C412D0"/>
    <w:rsid w:val="00C413F5"/>
    <w:rsid w:val="00C413F7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10E"/>
    <w:rsid w:val="00C43339"/>
    <w:rsid w:val="00C4333D"/>
    <w:rsid w:val="00C43369"/>
    <w:rsid w:val="00C433ED"/>
    <w:rsid w:val="00C43426"/>
    <w:rsid w:val="00C434AE"/>
    <w:rsid w:val="00C43CC8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B6F"/>
    <w:rsid w:val="00C44D37"/>
    <w:rsid w:val="00C44E0F"/>
    <w:rsid w:val="00C45128"/>
    <w:rsid w:val="00C451E2"/>
    <w:rsid w:val="00C45304"/>
    <w:rsid w:val="00C454B0"/>
    <w:rsid w:val="00C4559B"/>
    <w:rsid w:val="00C456B4"/>
    <w:rsid w:val="00C457E9"/>
    <w:rsid w:val="00C45915"/>
    <w:rsid w:val="00C45B2F"/>
    <w:rsid w:val="00C45C4C"/>
    <w:rsid w:val="00C45D38"/>
    <w:rsid w:val="00C4600E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1F4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8B6"/>
    <w:rsid w:val="00C5098E"/>
    <w:rsid w:val="00C50AEA"/>
    <w:rsid w:val="00C50B5A"/>
    <w:rsid w:val="00C50BE6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7B0"/>
    <w:rsid w:val="00C51895"/>
    <w:rsid w:val="00C519E7"/>
    <w:rsid w:val="00C51A17"/>
    <w:rsid w:val="00C51EE5"/>
    <w:rsid w:val="00C5244C"/>
    <w:rsid w:val="00C52910"/>
    <w:rsid w:val="00C52A06"/>
    <w:rsid w:val="00C52C87"/>
    <w:rsid w:val="00C52D21"/>
    <w:rsid w:val="00C52DD8"/>
    <w:rsid w:val="00C52FC2"/>
    <w:rsid w:val="00C530D1"/>
    <w:rsid w:val="00C53276"/>
    <w:rsid w:val="00C5354D"/>
    <w:rsid w:val="00C536AA"/>
    <w:rsid w:val="00C5378A"/>
    <w:rsid w:val="00C537A2"/>
    <w:rsid w:val="00C539E7"/>
    <w:rsid w:val="00C53A73"/>
    <w:rsid w:val="00C53AA8"/>
    <w:rsid w:val="00C53BA7"/>
    <w:rsid w:val="00C53CA5"/>
    <w:rsid w:val="00C540F0"/>
    <w:rsid w:val="00C5426D"/>
    <w:rsid w:val="00C5450A"/>
    <w:rsid w:val="00C546D3"/>
    <w:rsid w:val="00C54CCB"/>
    <w:rsid w:val="00C54F42"/>
    <w:rsid w:val="00C54FA8"/>
    <w:rsid w:val="00C55233"/>
    <w:rsid w:val="00C5537D"/>
    <w:rsid w:val="00C5541D"/>
    <w:rsid w:val="00C555D2"/>
    <w:rsid w:val="00C55D63"/>
    <w:rsid w:val="00C55E65"/>
    <w:rsid w:val="00C5612D"/>
    <w:rsid w:val="00C562FA"/>
    <w:rsid w:val="00C5632B"/>
    <w:rsid w:val="00C563C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60F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AFC"/>
    <w:rsid w:val="00C61BBF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68"/>
    <w:rsid w:val="00C631E2"/>
    <w:rsid w:val="00C63498"/>
    <w:rsid w:val="00C63513"/>
    <w:rsid w:val="00C63605"/>
    <w:rsid w:val="00C637E7"/>
    <w:rsid w:val="00C637F0"/>
    <w:rsid w:val="00C63821"/>
    <w:rsid w:val="00C638F1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60"/>
    <w:rsid w:val="00C641D3"/>
    <w:rsid w:val="00C641EA"/>
    <w:rsid w:val="00C64249"/>
    <w:rsid w:val="00C642EA"/>
    <w:rsid w:val="00C646BE"/>
    <w:rsid w:val="00C6477E"/>
    <w:rsid w:val="00C6487D"/>
    <w:rsid w:val="00C6495F"/>
    <w:rsid w:val="00C64A0A"/>
    <w:rsid w:val="00C64A6F"/>
    <w:rsid w:val="00C64A9F"/>
    <w:rsid w:val="00C65017"/>
    <w:rsid w:val="00C6523A"/>
    <w:rsid w:val="00C65492"/>
    <w:rsid w:val="00C6576B"/>
    <w:rsid w:val="00C65830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171"/>
    <w:rsid w:val="00C672FE"/>
    <w:rsid w:val="00C67419"/>
    <w:rsid w:val="00C6742A"/>
    <w:rsid w:val="00C677FC"/>
    <w:rsid w:val="00C67885"/>
    <w:rsid w:val="00C678C9"/>
    <w:rsid w:val="00C678F3"/>
    <w:rsid w:val="00C67963"/>
    <w:rsid w:val="00C67975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49B"/>
    <w:rsid w:val="00C7067A"/>
    <w:rsid w:val="00C707F3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563"/>
    <w:rsid w:val="00C726B0"/>
    <w:rsid w:val="00C727F8"/>
    <w:rsid w:val="00C72976"/>
    <w:rsid w:val="00C729BF"/>
    <w:rsid w:val="00C72A0E"/>
    <w:rsid w:val="00C72A70"/>
    <w:rsid w:val="00C72B48"/>
    <w:rsid w:val="00C72D42"/>
    <w:rsid w:val="00C72DFB"/>
    <w:rsid w:val="00C72E99"/>
    <w:rsid w:val="00C72EC8"/>
    <w:rsid w:val="00C72F75"/>
    <w:rsid w:val="00C72F7F"/>
    <w:rsid w:val="00C7306E"/>
    <w:rsid w:val="00C730B8"/>
    <w:rsid w:val="00C730DD"/>
    <w:rsid w:val="00C73122"/>
    <w:rsid w:val="00C731A6"/>
    <w:rsid w:val="00C731AD"/>
    <w:rsid w:val="00C73415"/>
    <w:rsid w:val="00C7345F"/>
    <w:rsid w:val="00C734A9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2A"/>
    <w:rsid w:val="00C73F53"/>
    <w:rsid w:val="00C73F65"/>
    <w:rsid w:val="00C741BC"/>
    <w:rsid w:val="00C74202"/>
    <w:rsid w:val="00C742F6"/>
    <w:rsid w:val="00C74338"/>
    <w:rsid w:val="00C74347"/>
    <w:rsid w:val="00C74514"/>
    <w:rsid w:val="00C746A1"/>
    <w:rsid w:val="00C747E7"/>
    <w:rsid w:val="00C748EA"/>
    <w:rsid w:val="00C74A02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82"/>
    <w:rsid w:val="00C75DC8"/>
    <w:rsid w:val="00C761C9"/>
    <w:rsid w:val="00C7634A"/>
    <w:rsid w:val="00C76408"/>
    <w:rsid w:val="00C76417"/>
    <w:rsid w:val="00C767F3"/>
    <w:rsid w:val="00C7695D"/>
    <w:rsid w:val="00C76C8B"/>
    <w:rsid w:val="00C76FE3"/>
    <w:rsid w:val="00C77072"/>
    <w:rsid w:val="00C7731B"/>
    <w:rsid w:val="00C7737C"/>
    <w:rsid w:val="00C775A4"/>
    <w:rsid w:val="00C775D7"/>
    <w:rsid w:val="00C77BDA"/>
    <w:rsid w:val="00C77C7F"/>
    <w:rsid w:val="00C77D76"/>
    <w:rsid w:val="00C77D7B"/>
    <w:rsid w:val="00C77DEF"/>
    <w:rsid w:val="00C77E2C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EC7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4D"/>
    <w:rsid w:val="00C81A7D"/>
    <w:rsid w:val="00C81B53"/>
    <w:rsid w:val="00C81B7E"/>
    <w:rsid w:val="00C81C11"/>
    <w:rsid w:val="00C81D78"/>
    <w:rsid w:val="00C81E89"/>
    <w:rsid w:val="00C82201"/>
    <w:rsid w:val="00C822B8"/>
    <w:rsid w:val="00C82427"/>
    <w:rsid w:val="00C829A3"/>
    <w:rsid w:val="00C82B70"/>
    <w:rsid w:val="00C82C2F"/>
    <w:rsid w:val="00C82C93"/>
    <w:rsid w:val="00C82D4A"/>
    <w:rsid w:val="00C82D76"/>
    <w:rsid w:val="00C82E4F"/>
    <w:rsid w:val="00C82EAC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44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8FE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C02"/>
    <w:rsid w:val="00C86D1D"/>
    <w:rsid w:val="00C87207"/>
    <w:rsid w:val="00C872B3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DEB"/>
    <w:rsid w:val="00C87E06"/>
    <w:rsid w:val="00C87F0C"/>
    <w:rsid w:val="00C900C7"/>
    <w:rsid w:val="00C9024A"/>
    <w:rsid w:val="00C9032C"/>
    <w:rsid w:val="00C90333"/>
    <w:rsid w:val="00C90442"/>
    <w:rsid w:val="00C90590"/>
    <w:rsid w:val="00C90799"/>
    <w:rsid w:val="00C90A0B"/>
    <w:rsid w:val="00C90C1E"/>
    <w:rsid w:val="00C90D8A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21E"/>
    <w:rsid w:val="00C92872"/>
    <w:rsid w:val="00C929C7"/>
    <w:rsid w:val="00C92E9D"/>
    <w:rsid w:val="00C92EE8"/>
    <w:rsid w:val="00C93120"/>
    <w:rsid w:val="00C93129"/>
    <w:rsid w:val="00C9316A"/>
    <w:rsid w:val="00C9329D"/>
    <w:rsid w:val="00C9333E"/>
    <w:rsid w:val="00C936EB"/>
    <w:rsid w:val="00C93A18"/>
    <w:rsid w:val="00C93D92"/>
    <w:rsid w:val="00C93E56"/>
    <w:rsid w:val="00C93F11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00E"/>
    <w:rsid w:val="00C951BA"/>
    <w:rsid w:val="00C951FB"/>
    <w:rsid w:val="00C9526F"/>
    <w:rsid w:val="00C953BB"/>
    <w:rsid w:val="00C9575D"/>
    <w:rsid w:val="00C957FA"/>
    <w:rsid w:val="00C9589E"/>
    <w:rsid w:val="00C95925"/>
    <w:rsid w:val="00C95EF1"/>
    <w:rsid w:val="00C960CC"/>
    <w:rsid w:val="00C9614C"/>
    <w:rsid w:val="00C9621F"/>
    <w:rsid w:val="00C9626B"/>
    <w:rsid w:val="00C96532"/>
    <w:rsid w:val="00C96716"/>
    <w:rsid w:val="00C96792"/>
    <w:rsid w:val="00C967B7"/>
    <w:rsid w:val="00C96844"/>
    <w:rsid w:val="00C96B61"/>
    <w:rsid w:val="00C96DE8"/>
    <w:rsid w:val="00C96E9C"/>
    <w:rsid w:val="00C96FCA"/>
    <w:rsid w:val="00C970CD"/>
    <w:rsid w:val="00C971A5"/>
    <w:rsid w:val="00C97494"/>
    <w:rsid w:val="00C975E8"/>
    <w:rsid w:val="00C9770A"/>
    <w:rsid w:val="00C97A45"/>
    <w:rsid w:val="00C97A9A"/>
    <w:rsid w:val="00C97BF8"/>
    <w:rsid w:val="00C97C55"/>
    <w:rsid w:val="00C97CA8"/>
    <w:rsid w:val="00C97CB6"/>
    <w:rsid w:val="00C97E24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DD"/>
    <w:rsid w:val="00CA0C2E"/>
    <w:rsid w:val="00CA0CD1"/>
    <w:rsid w:val="00CA0DCB"/>
    <w:rsid w:val="00CA0E25"/>
    <w:rsid w:val="00CA107E"/>
    <w:rsid w:val="00CA12A4"/>
    <w:rsid w:val="00CA13C9"/>
    <w:rsid w:val="00CA1428"/>
    <w:rsid w:val="00CA149A"/>
    <w:rsid w:val="00CA151F"/>
    <w:rsid w:val="00CA185B"/>
    <w:rsid w:val="00CA18AC"/>
    <w:rsid w:val="00CA191E"/>
    <w:rsid w:val="00CA1AB5"/>
    <w:rsid w:val="00CA1B36"/>
    <w:rsid w:val="00CA1B8F"/>
    <w:rsid w:val="00CA1BDE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2F75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B3"/>
    <w:rsid w:val="00CA39E9"/>
    <w:rsid w:val="00CA3BC9"/>
    <w:rsid w:val="00CA3BFD"/>
    <w:rsid w:val="00CA3C9C"/>
    <w:rsid w:val="00CA3D86"/>
    <w:rsid w:val="00CA3E44"/>
    <w:rsid w:val="00CA3F9E"/>
    <w:rsid w:val="00CA3FA2"/>
    <w:rsid w:val="00CA42CF"/>
    <w:rsid w:val="00CA4321"/>
    <w:rsid w:val="00CA44CE"/>
    <w:rsid w:val="00CA4668"/>
    <w:rsid w:val="00CA4853"/>
    <w:rsid w:val="00CA4B12"/>
    <w:rsid w:val="00CA4BB8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BC8"/>
    <w:rsid w:val="00CA6C43"/>
    <w:rsid w:val="00CA6CD3"/>
    <w:rsid w:val="00CA6D92"/>
    <w:rsid w:val="00CA706F"/>
    <w:rsid w:val="00CA70C5"/>
    <w:rsid w:val="00CA70DF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180"/>
    <w:rsid w:val="00CB07C9"/>
    <w:rsid w:val="00CB09BD"/>
    <w:rsid w:val="00CB09DD"/>
    <w:rsid w:val="00CB0B02"/>
    <w:rsid w:val="00CB1095"/>
    <w:rsid w:val="00CB11BF"/>
    <w:rsid w:val="00CB11E9"/>
    <w:rsid w:val="00CB130F"/>
    <w:rsid w:val="00CB13CA"/>
    <w:rsid w:val="00CB14FB"/>
    <w:rsid w:val="00CB150F"/>
    <w:rsid w:val="00CB1525"/>
    <w:rsid w:val="00CB15B0"/>
    <w:rsid w:val="00CB175F"/>
    <w:rsid w:val="00CB18B6"/>
    <w:rsid w:val="00CB18FF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F9"/>
    <w:rsid w:val="00CB3848"/>
    <w:rsid w:val="00CB396E"/>
    <w:rsid w:val="00CB3A24"/>
    <w:rsid w:val="00CB3B0B"/>
    <w:rsid w:val="00CB3B4E"/>
    <w:rsid w:val="00CB3D3D"/>
    <w:rsid w:val="00CB3E33"/>
    <w:rsid w:val="00CB3E6C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0D2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E73"/>
    <w:rsid w:val="00CB7F2E"/>
    <w:rsid w:val="00CC0103"/>
    <w:rsid w:val="00CC0223"/>
    <w:rsid w:val="00CC0283"/>
    <w:rsid w:val="00CC0372"/>
    <w:rsid w:val="00CC0414"/>
    <w:rsid w:val="00CC05FE"/>
    <w:rsid w:val="00CC0722"/>
    <w:rsid w:val="00CC0749"/>
    <w:rsid w:val="00CC0848"/>
    <w:rsid w:val="00CC0872"/>
    <w:rsid w:val="00CC0984"/>
    <w:rsid w:val="00CC09F5"/>
    <w:rsid w:val="00CC0AF2"/>
    <w:rsid w:val="00CC0BE5"/>
    <w:rsid w:val="00CC0C6A"/>
    <w:rsid w:val="00CC0C8B"/>
    <w:rsid w:val="00CC0CFC"/>
    <w:rsid w:val="00CC0D2E"/>
    <w:rsid w:val="00CC0DEA"/>
    <w:rsid w:val="00CC0DED"/>
    <w:rsid w:val="00CC0EA7"/>
    <w:rsid w:val="00CC0EAC"/>
    <w:rsid w:val="00CC0EF2"/>
    <w:rsid w:val="00CC10D9"/>
    <w:rsid w:val="00CC110C"/>
    <w:rsid w:val="00CC135F"/>
    <w:rsid w:val="00CC1385"/>
    <w:rsid w:val="00CC138F"/>
    <w:rsid w:val="00CC1411"/>
    <w:rsid w:val="00CC162C"/>
    <w:rsid w:val="00CC167F"/>
    <w:rsid w:val="00CC1794"/>
    <w:rsid w:val="00CC180A"/>
    <w:rsid w:val="00CC1BE8"/>
    <w:rsid w:val="00CC1C75"/>
    <w:rsid w:val="00CC2177"/>
    <w:rsid w:val="00CC2256"/>
    <w:rsid w:val="00CC2332"/>
    <w:rsid w:val="00CC24B5"/>
    <w:rsid w:val="00CC26D2"/>
    <w:rsid w:val="00CC271A"/>
    <w:rsid w:val="00CC2757"/>
    <w:rsid w:val="00CC28AD"/>
    <w:rsid w:val="00CC2A28"/>
    <w:rsid w:val="00CC2C34"/>
    <w:rsid w:val="00CC2D57"/>
    <w:rsid w:val="00CC2E6C"/>
    <w:rsid w:val="00CC2FE1"/>
    <w:rsid w:val="00CC2FF8"/>
    <w:rsid w:val="00CC3059"/>
    <w:rsid w:val="00CC30C6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151"/>
    <w:rsid w:val="00CC4583"/>
    <w:rsid w:val="00CC480B"/>
    <w:rsid w:val="00CC4845"/>
    <w:rsid w:val="00CC4947"/>
    <w:rsid w:val="00CC4EE6"/>
    <w:rsid w:val="00CC501F"/>
    <w:rsid w:val="00CC5040"/>
    <w:rsid w:val="00CC5258"/>
    <w:rsid w:val="00CC52F1"/>
    <w:rsid w:val="00CC5587"/>
    <w:rsid w:val="00CC55AD"/>
    <w:rsid w:val="00CC5827"/>
    <w:rsid w:val="00CC5970"/>
    <w:rsid w:val="00CC59AC"/>
    <w:rsid w:val="00CC59DE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B2"/>
    <w:rsid w:val="00CC6CFF"/>
    <w:rsid w:val="00CC6DA7"/>
    <w:rsid w:val="00CC6E72"/>
    <w:rsid w:val="00CC6E75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67"/>
    <w:rsid w:val="00CD0933"/>
    <w:rsid w:val="00CD094F"/>
    <w:rsid w:val="00CD0A06"/>
    <w:rsid w:val="00CD0B67"/>
    <w:rsid w:val="00CD0CE9"/>
    <w:rsid w:val="00CD0E00"/>
    <w:rsid w:val="00CD0E29"/>
    <w:rsid w:val="00CD0E61"/>
    <w:rsid w:val="00CD109A"/>
    <w:rsid w:val="00CD116A"/>
    <w:rsid w:val="00CD129F"/>
    <w:rsid w:val="00CD1425"/>
    <w:rsid w:val="00CD14C1"/>
    <w:rsid w:val="00CD17B9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BB"/>
    <w:rsid w:val="00CD1E99"/>
    <w:rsid w:val="00CD1F48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2F73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37"/>
    <w:rsid w:val="00CD42E7"/>
    <w:rsid w:val="00CD42FD"/>
    <w:rsid w:val="00CD4305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5BB"/>
    <w:rsid w:val="00CD577C"/>
    <w:rsid w:val="00CD5A63"/>
    <w:rsid w:val="00CD5AD3"/>
    <w:rsid w:val="00CD5FEA"/>
    <w:rsid w:val="00CD60D8"/>
    <w:rsid w:val="00CD62C5"/>
    <w:rsid w:val="00CD6460"/>
    <w:rsid w:val="00CD6577"/>
    <w:rsid w:val="00CD65C1"/>
    <w:rsid w:val="00CD6744"/>
    <w:rsid w:val="00CD6783"/>
    <w:rsid w:val="00CD69FE"/>
    <w:rsid w:val="00CD6D3E"/>
    <w:rsid w:val="00CD6EB2"/>
    <w:rsid w:val="00CD6F9E"/>
    <w:rsid w:val="00CD710A"/>
    <w:rsid w:val="00CD74AA"/>
    <w:rsid w:val="00CD7686"/>
    <w:rsid w:val="00CD78BE"/>
    <w:rsid w:val="00CD7918"/>
    <w:rsid w:val="00CD7AE7"/>
    <w:rsid w:val="00CD7E1D"/>
    <w:rsid w:val="00CD7FB4"/>
    <w:rsid w:val="00CE0213"/>
    <w:rsid w:val="00CE03DA"/>
    <w:rsid w:val="00CE05D9"/>
    <w:rsid w:val="00CE068C"/>
    <w:rsid w:val="00CE0718"/>
    <w:rsid w:val="00CE0842"/>
    <w:rsid w:val="00CE0955"/>
    <w:rsid w:val="00CE0DCC"/>
    <w:rsid w:val="00CE12BE"/>
    <w:rsid w:val="00CE1324"/>
    <w:rsid w:val="00CE14CC"/>
    <w:rsid w:val="00CE1547"/>
    <w:rsid w:val="00CE1626"/>
    <w:rsid w:val="00CE16E3"/>
    <w:rsid w:val="00CE172C"/>
    <w:rsid w:val="00CE1774"/>
    <w:rsid w:val="00CE1845"/>
    <w:rsid w:val="00CE1BFA"/>
    <w:rsid w:val="00CE1CF6"/>
    <w:rsid w:val="00CE1F68"/>
    <w:rsid w:val="00CE1FDA"/>
    <w:rsid w:val="00CE202B"/>
    <w:rsid w:val="00CE218C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2F2"/>
    <w:rsid w:val="00CE3366"/>
    <w:rsid w:val="00CE3506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B3E"/>
    <w:rsid w:val="00CE4B72"/>
    <w:rsid w:val="00CE4C91"/>
    <w:rsid w:val="00CE4F45"/>
    <w:rsid w:val="00CE4FD3"/>
    <w:rsid w:val="00CE52C3"/>
    <w:rsid w:val="00CE5533"/>
    <w:rsid w:val="00CE58AD"/>
    <w:rsid w:val="00CE58DF"/>
    <w:rsid w:val="00CE598C"/>
    <w:rsid w:val="00CE59C5"/>
    <w:rsid w:val="00CE5A1F"/>
    <w:rsid w:val="00CE5A80"/>
    <w:rsid w:val="00CE5B31"/>
    <w:rsid w:val="00CE5B51"/>
    <w:rsid w:val="00CE6059"/>
    <w:rsid w:val="00CE621A"/>
    <w:rsid w:val="00CE6248"/>
    <w:rsid w:val="00CE6558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5F9"/>
    <w:rsid w:val="00CE78B5"/>
    <w:rsid w:val="00CE78DF"/>
    <w:rsid w:val="00CE7967"/>
    <w:rsid w:val="00CE79F2"/>
    <w:rsid w:val="00CE7B6E"/>
    <w:rsid w:val="00CE7BC6"/>
    <w:rsid w:val="00CE7E01"/>
    <w:rsid w:val="00CE7F3B"/>
    <w:rsid w:val="00CE7F43"/>
    <w:rsid w:val="00CF0381"/>
    <w:rsid w:val="00CF0511"/>
    <w:rsid w:val="00CF08DC"/>
    <w:rsid w:val="00CF0B4A"/>
    <w:rsid w:val="00CF0B7F"/>
    <w:rsid w:val="00CF0C6E"/>
    <w:rsid w:val="00CF0CBC"/>
    <w:rsid w:val="00CF0D69"/>
    <w:rsid w:val="00CF0D6C"/>
    <w:rsid w:val="00CF0ED7"/>
    <w:rsid w:val="00CF1471"/>
    <w:rsid w:val="00CF151D"/>
    <w:rsid w:val="00CF1701"/>
    <w:rsid w:val="00CF1788"/>
    <w:rsid w:val="00CF17C1"/>
    <w:rsid w:val="00CF1927"/>
    <w:rsid w:val="00CF19DC"/>
    <w:rsid w:val="00CF1AAF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B0"/>
    <w:rsid w:val="00CF21E5"/>
    <w:rsid w:val="00CF21F9"/>
    <w:rsid w:val="00CF2261"/>
    <w:rsid w:val="00CF25D2"/>
    <w:rsid w:val="00CF25DC"/>
    <w:rsid w:val="00CF2757"/>
    <w:rsid w:val="00CF278D"/>
    <w:rsid w:val="00CF2970"/>
    <w:rsid w:val="00CF2992"/>
    <w:rsid w:val="00CF31F6"/>
    <w:rsid w:val="00CF32A6"/>
    <w:rsid w:val="00CF3359"/>
    <w:rsid w:val="00CF3377"/>
    <w:rsid w:val="00CF341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35B"/>
    <w:rsid w:val="00CF56EF"/>
    <w:rsid w:val="00CF59FF"/>
    <w:rsid w:val="00CF5F73"/>
    <w:rsid w:val="00CF644F"/>
    <w:rsid w:val="00CF64BA"/>
    <w:rsid w:val="00CF681E"/>
    <w:rsid w:val="00CF68F6"/>
    <w:rsid w:val="00CF6953"/>
    <w:rsid w:val="00CF6A0D"/>
    <w:rsid w:val="00CF6E44"/>
    <w:rsid w:val="00CF701C"/>
    <w:rsid w:val="00CF7203"/>
    <w:rsid w:val="00CF7475"/>
    <w:rsid w:val="00CF74A3"/>
    <w:rsid w:val="00CF75B9"/>
    <w:rsid w:val="00CF768C"/>
    <w:rsid w:val="00CF789A"/>
    <w:rsid w:val="00CF78B3"/>
    <w:rsid w:val="00CF78DF"/>
    <w:rsid w:val="00CF7B87"/>
    <w:rsid w:val="00CF7FC6"/>
    <w:rsid w:val="00D0024C"/>
    <w:rsid w:val="00D005AB"/>
    <w:rsid w:val="00D005FD"/>
    <w:rsid w:val="00D00684"/>
    <w:rsid w:val="00D00766"/>
    <w:rsid w:val="00D00920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7D0"/>
    <w:rsid w:val="00D0198A"/>
    <w:rsid w:val="00D019A3"/>
    <w:rsid w:val="00D01A17"/>
    <w:rsid w:val="00D01A4A"/>
    <w:rsid w:val="00D01B6B"/>
    <w:rsid w:val="00D01BDC"/>
    <w:rsid w:val="00D020E4"/>
    <w:rsid w:val="00D0216B"/>
    <w:rsid w:val="00D0218B"/>
    <w:rsid w:val="00D02242"/>
    <w:rsid w:val="00D02380"/>
    <w:rsid w:val="00D02588"/>
    <w:rsid w:val="00D025CB"/>
    <w:rsid w:val="00D0276F"/>
    <w:rsid w:val="00D02796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40E0"/>
    <w:rsid w:val="00D040E1"/>
    <w:rsid w:val="00D04351"/>
    <w:rsid w:val="00D04600"/>
    <w:rsid w:val="00D04854"/>
    <w:rsid w:val="00D048D2"/>
    <w:rsid w:val="00D048EF"/>
    <w:rsid w:val="00D04A3B"/>
    <w:rsid w:val="00D04B9B"/>
    <w:rsid w:val="00D04C77"/>
    <w:rsid w:val="00D04D3B"/>
    <w:rsid w:val="00D04D6D"/>
    <w:rsid w:val="00D050FC"/>
    <w:rsid w:val="00D05117"/>
    <w:rsid w:val="00D051D4"/>
    <w:rsid w:val="00D05353"/>
    <w:rsid w:val="00D054E2"/>
    <w:rsid w:val="00D05908"/>
    <w:rsid w:val="00D059E6"/>
    <w:rsid w:val="00D05B22"/>
    <w:rsid w:val="00D05B4C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A2"/>
    <w:rsid w:val="00D07122"/>
    <w:rsid w:val="00D07284"/>
    <w:rsid w:val="00D07369"/>
    <w:rsid w:val="00D07629"/>
    <w:rsid w:val="00D076E5"/>
    <w:rsid w:val="00D07823"/>
    <w:rsid w:val="00D078C0"/>
    <w:rsid w:val="00D078CC"/>
    <w:rsid w:val="00D079D7"/>
    <w:rsid w:val="00D07BC2"/>
    <w:rsid w:val="00D07CE0"/>
    <w:rsid w:val="00D07EB0"/>
    <w:rsid w:val="00D10028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0CB2"/>
    <w:rsid w:val="00D11067"/>
    <w:rsid w:val="00D11071"/>
    <w:rsid w:val="00D1110C"/>
    <w:rsid w:val="00D1118B"/>
    <w:rsid w:val="00D11266"/>
    <w:rsid w:val="00D1137A"/>
    <w:rsid w:val="00D113A4"/>
    <w:rsid w:val="00D1148D"/>
    <w:rsid w:val="00D11647"/>
    <w:rsid w:val="00D11882"/>
    <w:rsid w:val="00D118ED"/>
    <w:rsid w:val="00D11A56"/>
    <w:rsid w:val="00D11B3F"/>
    <w:rsid w:val="00D11D9C"/>
    <w:rsid w:val="00D11EC2"/>
    <w:rsid w:val="00D11FF4"/>
    <w:rsid w:val="00D120CE"/>
    <w:rsid w:val="00D1226F"/>
    <w:rsid w:val="00D122F0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ED0"/>
    <w:rsid w:val="00D13F22"/>
    <w:rsid w:val="00D14361"/>
    <w:rsid w:val="00D144AA"/>
    <w:rsid w:val="00D144B6"/>
    <w:rsid w:val="00D1452D"/>
    <w:rsid w:val="00D14530"/>
    <w:rsid w:val="00D146D5"/>
    <w:rsid w:val="00D14739"/>
    <w:rsid w:val="00D1476D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883"/>
    <w:rsid w:val="00D16B2C"/>
    <w:rsid w:val="00D16B5C"/>
    <w:rsid w:val="00D16B70"/>
    <w:rsid w:val="00D16C4A"/>
    <w:rsid w:val="00D16C9A"/>
    <w:rsid w:val="00D16EF8"/>
    <w:rsid w:val="00D16F67"/>
    <w:rsid w:val="00D16FD4"/>
    <w:rsid w:val="00D17463"/>
    <w:rsid w:val="00D17646"/>
    <w:rsid w:val="00D17763"/>
    <w:rsid w:val="00D17A3B"/>
    <w:rsid w:val="00D17B46"/>
    <w:rsid w:val="00D17BCB"/>
    <w:rsid w:val="00D17C49"/>
    <w:rsid w:val="00D17E48"/>
    <w:rsid w:val="00D17F45"/>
    <w:rsid w:val="00D17FC4"/>
    <w:rsid w:val="00D20214"/>
    <w:rsid w:val="00D202EC"/>
    <w:rsid w:val="00D202FF"/>
    <w:rsid w:val="00D2034E"/>
    <w:rsid w:val="00D20AA1"/>
    <w:rsid w:val="00D20E3A"/>
    <w:rsid w:val="00D20FCA"/>
    <w:rsid w:val="00D21123"/>
    <w:rsid w:val="00D2138B"/>
    <w:rsid w:val="00D21393"/>
    <w:rsid w:val="00D213EE"/>
    <w:rsid w:val="00D215DD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5E"/>
    <w:rsid w:val="00D230EF"/>
    <w:rsid w:val="00D2323F"/>
    <w:rsid w:val="00D23240"/>
    <w:rsid w:val="00D2324F"/>
    <w:rsid w:val="00D2325D"/>
    <w:rsid w:val="00D23499"/>
    <w:rsid w:val="00D234CB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5A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316"/>
    <w:rsid w:val="00D265EA"/>
    <w:rsid w:val="00D26677"/>
    <w:rsid w:val="00D2671D"/>
    <w:rsid w:val="00D267EE"/>
    <w:rsid w:val="00D26815"/>
    <w:rsid w:val="00D2682B"/>
    <w:rsid w:val="00D26AA5"/>
    <w:rsid w:val="00D26D39"/>
    <w:rsid w:val="00D26DD9"/>
    <w:rsid w:val="00D271BB"/>
    <w:rsid w:val="00D271FC"/>
    <w:rsid w:val="00D27243"/>
    <w:rsid w:val="00D272FA"/>
    <w:rsid w:val="00D274EC"/>
    <w:rsid w:val="00D277B3"/>
    <w:rsid w:val="00D278C6"/>
    <w:rsid w:val="00D27B16"/>
    <w:rsid w:val="00D27D10"/>
    <w:rsid w:val="00D27DC3"/>
    <w:rsid w:val="00D27E74"/>
    <w:rsid w:val="00D27EE6"/>
    <w:rsid w:val="00D27FEC"/>
    <w:rsid w:val="00D303DC"/>
    <w:rsid w:val="00D304A3"/>
    <w:rsid w:val="00D305BA"/>
    <w:rsid w:val="00D3064A"/>
    <w:rsid w:val="00D306FF"/>
    <w:rsid w:val="00D307D2"/>
    <w:rsid w:val="00D308E6"/>
    <w:rsid w:val="00D30C22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379"/>
    <w:rsid w:val="00D3245A"/>
    <w:rsid w:val="00D324E4"/>
    <w:rsid w:val="00D32779"/>
    <w:rsid w:val="00D329DE"/>
    <w:rsid w:val="00D329F8"/>
    <w:rsid w:val="00D32DD5"/>
    <w:rsid w:val="00D32DF6"/>
    <w:rsid w:val="00D32E91"/>
    <w:rsid w:val="00D334EF"/>
    <w:rsid w:val="00D3360C"/>
    <w:rsid w:val="00D3386D"/>
    <w:rsid w:val="00D33893"/>
    <w:rsid w:val="00D3396F"/>
    <w:rsid w:val="00D3398F"/>
    <w:rsid w:val="00D3399D"/>
    <w:rsid w:val="00D33A63"/>
    <w:rsid w:val="00D33AE2"/>
    <w:rsid w:val="00D33C70"/>
    <w:rsid w:val="00D33F94"/>
    <w:rsid w:val="00D34030"/>
    <w:rsid w:val="00D34065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5F"/>
    <w:rsid w:val="00D35598"/>
    <w:rsid w:val="00D358B2"/>
    <w:rsid w:val="00D35B40"/>
    <w:rsid w:val="00D35BBD"/>
    <w:rsid w:val="00D35C25"/>
    <w:rsid w:val="00D35D40"/>
    <w:rsid w:val="00D35D7D"/>
    <w:rsid w:val="00D35F13"/>
    <w:rsid w:val="00D360A6"/>
    <w:rsid w:val="00D360F3"/>
    <w:rsid w:val="00D36170"/>
    <w:rsid w:val="00D36201"/>
    <w:rsid w:val="00D3632D"/>
    <w:rsid w:val="00D36744"/>
    <w:rsid w:val="00D369A4"/>
    <w:rsid w:val="00D36CD9"/>
    <w:rsid w:val="00D37001"/>
    <w:rsid w:val="00D371FF"/>
    <w:rsid w:val="00D37208"/>
    <w:rsid w:val="00D37253"/>
    <w:rsid w:val="00D3755F"/>
    <w:rsid w:val="00D37591"/>
    <w:rsid w:val="00D375D0"/>
    <w:rsid w:val="00D37616"/>
    <w:rsid w:val="00D376DE"/>
    <w:rsid w:val="00D3779C"/>
    <w:rsid w:val="00D37A19"/>
    <w:rsid w:val="00D37A92"/>
    <w:rsid w:val="00D37AA1"/>
    <w:rsid w:val="00D37B78"/>
    <w:rsid w:val="00D37CE3"/>
    <w:rsid w:val="00D37DB1"/>
    <w:rsid w:val="00D37E5D"/>
    <w:rsid w:val="00D37EB6"/>
    <w:rsid w:val="00D4001E"/>
    <w:rsid w:val="00D401DB"/>
    <w:rsid w:val="00D40539"/>
    <w:rsid w:val="00D406E2"/>
    <w:rsid w:val="00D407E6"/>
    <w:rsid w:val="00D4090B"/>
    <w:rsid w:val="00D40B27"/>
    <w:rsid w:val="00D40BBC"/>
    <w:rsid w:val="00D40C40"/>
    <w:rsid w:val="00D40C45"/>
    <w:rsid w:val="00D40D9E"/>
    <w:rsid w:val="00D40EA6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4AB"/>
    <w:rsid w:val="00D4362E"/>
    <w:rsid w:val="00D43667"/>
    <w:rsid w:val="00D4375B"/>
    <w:rsid w:val="00D4396D"/>
    <w:rsid w:val="00D43986"/>
    <w:rsid w:val="00D43B4C"/>
    <w:rsid w:val="00D43C5A"/>
    <w:rsid w:val="00D43D75"/>
    <w:rsid w:val="00D43DDB"/>
    <w:rsid w:val="00D43F3D"/>
    <w:rsid w:val="00D43F6F"/>
    <w:rsid w:val="00D43F77"/>
    <w:rsid w:val="00D441CB"/>
    <w:rsid w:val="00D444F0"/>
    <w:rsid w:val="00D446EB"/>
    <w:rsid w:val="00D44805"/>
    <w:rsid w:val="00D44829"/>
    <w:rsid w:val="00D4496A"/>
    <w:rsid w:val="00D44BCF"/>
    <w:rsid w:val="00D44DE0"/>
    <w:rsid w:val="00D44DE1"/>
    <w:rsid w:val="00D45303"/>
    <w:rsid w:val="00D456F0"/>
    <w:rsid w:val="00D4579C"/>
    <w:rsid w:val="00D4585C"/>
    <w:rsid w:val="00D45D7A"/>
    <w:rsid w:val="00D45FDC"/>
    <w:rsid w:val="00D46057"/>
    <w:rsid w:val="00D4618E"/>
    <w:rsid w:val="00D46275"/>
    <w:rsid w:val="00D46335"/>
    <w:rsid w:val="00D4644B"/>
    <w:rsid w:val="00D46527"/>
    <w:rsid w:val="00D46763"/>
    <w:rsid w:val="00D467A7"/>
    <w:rsid w:val="00D46B14"/>
    <w:rsid w:val="00D46EB6"/>
    <w:rsid w:val="00D47038"/>
    <w:rsid w:val="00D47283"/>
    <w:rsid w:val="00D474AF"/>
    <w:rsid w:val="00D4764F"/>
    <w:rsid w:val="00D47712"/>
    <w:rsid w:val="00D47813"/>
    <w:rsid w:val="00D47A38"/>
    <w:rsid w:val="00D47BF7"/>
    <w:rsid w:val="00D47CE3"/>
    <w:rsid w:val="00D47DDB"/>
    <w:rsid w:val="00D47F80"/>
    <w:rsid w:val="00D500FD"/>
    <w:rsid w:val="00D50123"/>
    <w:rsid w:val="00D50180"/>
    <w:rsid w:val="00D501A6"/>
    <w:rsid w:val="00D501C0"/>
    <w:rsid w:val="00D506DA"/>
    <w:rsid w:val="00D50855"/>
    <w:rsid w:val="00D50978"/>
    <w:rsid w:val="00D50990"/>
    <w:rsid w:val="00D50B97"/>
    <w:rsid w:val="00D50C6E"/>
    <w:rsid w:val="00D50DC7"/>
    <w:rsid w:val="00D50DC8"/>
    <w:rsid w:val="00D50E30"/>
    <w:rsid w:val="00D5123F"/>
    <w:rsid w:val="00D513D2"/>
    <w:rsid w:val="00D51408"/>
    <w:rsid w:val="00D51584"/>
    <w:rsid w:val="00D515F1"/>
    <w:rsid w:val="00D51657"/>
    <w:rsid w:val="00D516F8"/>
    <w:rsid w:val="00D51760"/>
    <w:rsid w:val="00D5189C"/>
    <w:rsid w:val="00D51A78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58F"/>
    <w:rsid w:val="00D52754"/>
    <w:rsid w:val="00D52C01"/>
    <w:rsid w:val="00D52D81"/>
    <w:rsid w:val="00D53096"/>
    <w:rsid w:val="00D530FC"/>
    <w:rsid w:val="00D53211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969"/>
    <w:rsid w:val="00D53B5B"/>
    <w:rsid w:val="00D53BF7"/>
    <w:rsid w:val="00D53C55"/>
    <w:rsid w:val="00D53E64"/>
    <w:rsid w:val="00D53EBA"/>
    <w:rsid w:val="00D5418D"/>
    <w:rsid w:val="00D54231"/>
    <w:rsid w:val="00D544DD"/>
    <w:rsid w:val="00D54614"/>
    <w:rsid w:val="00D54728"/>
    <w:rsid w:val="00D54A03"/>
    <w:rsid w:val="00D54A95"/>
    <w:rsid w:val="00D54BC6"/>
    <w:rsid w:val="00D54E7A"/>
    <w:rsid w:val="00D54F5A"/>
    <w:rsid w:val="00D54F92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5E72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55"/>
    <w:rsid w:val="00D56CA5"/>
    <w:rsid w:val="00D56D47"/>
    <w:rsid w:val="00D56D7E"/>
    <w:rsid w:val="00D56E76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0F7"/>
    <w:rsid w:val="00D60132"/>
    <w:rsid w:val="00D60170"/>
    <w:rsid w:val="00D60209"/>
    <w:rsid w:val="00D60217"/>
    <w:rsid w:val="00D60258"/>
    <w:rsid w:val="00D602AB"/>
    <w:rsid w:val="00D602C8"/>
    <w:rsid w:val="00D602EB"/>
    <w:rsid w:val="00D606C2"/>
    <w:rsid w:val="00D606FE"/>
    <w:rsid w:val="00D607C0"/>
    <w:rsid w:val="00D608F9"/>
    <w:rsid w:val="00D60A14"/>
    <w:rsid w:val="00D60AF8"/>
    <w:rsid w:val="00D60C35"/>
    <w:rsid w:val="00D60CBE"/>
    <w:rsid w:val="00D60CC6"/>
    <w:rsid w:val="00D60FAD"/>
    <w:rsid w:val="00D61256"/>
    <w:rsid w:val="00D612B8"/>
    <w:rsid w:val="00D615DD"/>
    <w:rsid w:val="00D61653"/>
    <w:rsid w:val="00D6167E"/>
    <w:rsid w:val="00D616CC"/>
    <w:rsid w:val="00D61790"/>
    <w:rsid w:val="00D61913"/>
    <w:rsid w:val="00D61A30"/>
    <w:rsid w:val="00D61C61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0BD"/>
    <w:rsid w:val="00D6314F"/>
    <w:rsid w:val="00D6315C"/>
    <w:rsid w:val="00D631D2"/>
    <w:rsid w:val="00D632BE"/>
    <w:rsid w:val="00D633A0"/>
    <w:rsid w:val="00D633DA"/>
    <w:rsid w:val="00D63438"/>
    <w:rsid w:val="00D63531"/>
    <w:rsid w:val="00D6364B"/>
    <w:rsid w:val="00D63824"/>
    <w:rsid w:val="00D63934"/>
    <w:rsid w:val="00D63A0A"/>
    <w:rsid w:val="00D63A1A"/>
    <w:rsid w:val="00D63B8B"/>
    <w:rsid w:val="00D63B9D"/>
    <w:rsid w:val="00D63CE4"/>
    <w:rsid w:val="00D63CF9"/>
    <w:rsid w:val="00D63D30"/>
    <w:rsid w:val="00D63E62"/>
    <w:rsid w:val="00D642A5"/>
    <w:rsid w:val="00D6462E"/>
    <w:rsid w:val="00D6472F"/>
    <w:rsid w:val="00D6493C"/>
    <w:rsid w:val="00D64A1E"/>
    <w:rsid w:val="00D64B2D"/>
    <w:rsid w:val="00D64E66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9E7"/>
    <w:rsid w:val="00D65DBE"/>
    <w:rsid w:val="00D65DF6"/>
    <w:rsid w:val="00D65E20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02D"/>
    <w:rsid w:val="00D67184"/>
    <w:rsid w:val="00D672C9"/>
    <w:rsid w:val="00D672D8"/>
    <w:rsid w:val="00D672E4"/>
    <w:rsid w:val="00D67573"/>
    <w:rsid w:val="00D67A2D"/>
    <w:rsid w:val="00D67C4D"/>
    <w:rsid w:val="00D67C6A"/>
    <w:rsid w:val="00D67CEA"/>
    <w:rsid w:val="00D67DC0"/>
    <w:rsid w:val="00D67EAE"/>
    <w:rsid w:val="00D67EFB"/>
    <w:rsid w:val="00D67F06"/>
    <w:rsid w:val="00D70122"/>
    <w:rsid w:val="00D70509"/>
    <w:rsid w:val="00D706EB"/>
    <w:rsid w:val="00D70844"/>
    <w:rsid w:val="00D708B9"/>
    <w:rsid w:val="00D70999"/>
    <w:rsid w:val="00D70A09"/>
    <w:rsid w:val="00D70A58"/>
    <w:rsid w:val="00D70AF9"/>
    <w:rsid w:val="00D70FDA"/>
    <w:rsid w:val="00D7153C"/>
    <w:rsid w:val="00D7167A"/>
    <w:rsid w:val="00D718A3"/>
    <w:rsid w:val="00D71A8A"/>
    <w:rsid w:val="00D71A9A"/>
    <w:rsid w:val="00D71C8F"/>
    <w:rsid w:val="00D71D73"/>
    <w:rsid w:val="00D71D8E"/>
    <w:rsid w:val="00D71F13"/>
    <w:rsid w:val="00D720E4"/>
    <w:rsid w:val="00D723B2"/>
    <w:rsid w:val="00D723D6"/>
    <w:rsid w:val="00D723FB"/>
    <w:rsid w:val="00D7243D"/>
    <w:rsid w:val="00D7246F"/>
    <w:rsid w:val="00D726C7"/>
    <w:rsid w:val="00D727BB"/>
    <w:rsid w:val="00D72B3D"/>
    <w:rsid w:val="00D72D9B"/>
    <w:rsid w:val="00D72DAF"/>
    <w:rsid w:val="00D72FE9"/>
    <w:rsid w:val="00D72FED"/>
    <w:rsid w:val="00D730E6"/>
    <w:rsid w:val="00D731CB"/>
    <w:rsid w:val="00D73497"/>
    <w:rsid w:val="00D73556"/>
    <w:rsid w:val="00D73623"/>
    <w:rsid w:val="00D738C1"/>
    <w:rsid w:val="00D739CB"/>
    <w:rsid w:val="00D739E9"/>
    <w:rsid w:val="00D739F4"/>
    <w:rsid w:val="00D73AD4"/>
    <w:rsid w:val="00D73CC6"/>
    <w:rsid w:val="00D73E8D"/>
    <w:rsid w:val="00D740AF"/>
    <w:rsid w:val="00D74101"/>
    <w:rsid w:val="00D7448F"/>
    <w:rsid w:val="00D744DD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58B"/>
    <w:rsid w:val="00D80AD3"/>
    <w:rsid w:val="00D80C2A"/>
    <w:rsid w:val="00D80C50"/>
    <w:rsid w:val="00D80FF8"/>
    <w:rsid w:val="00D810E2"/>
    <w:rsid w:val="00D81567"/>
    <w:rsid w:val="00D81750"/>
    <w:rsid w:val="00D817D5"/>
    <w:rsid w:val="00D81AF9"/>
    <w:rsid w:val="00D81B75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96A"/>
    <w:rsid w:val="00D82C66"/>
    <w:rsid w:val="00D82D48"/>
    <w:rsid w:val="00D82E99"/>
    <w:rsid w:val="00D830D3"/>
    <w:rsid w:val="00D8315C"/>
    <w:rsid w:val="00D8317F"/>
    <w:rsid w:val="00D83264"/>
    <w:rsid w:val="00D834E6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E2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52"/>
    <w:rsid w:val="00D850C4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2D6"/>
    <w:rsid w:val="00D87458"/>
    <w:rsid w:val="00D876A0"/>
    <w:rsid w:val="00D87853"/>
    <w:rsid w:val="00D87AFE"/>
    <w:rsid w:val="00D87BC3"/>
    <w:rsid w:val="00D87BE1"/>
    <w:rsid w:val="00D87C8E"/>
    <w:rsid w:val="00D87D21"/>
    <w:rsid w:val="00D90442"/>
    <w:rsid w:val="00D9051B"/>
    <w:rsid w:val="00D907F5"/>
    <w:rsid w:val="00D908B7"/>
    <w:rsid w:val="00D9097C"/>
    <w:rsid w:val="00D90B2A"/>
    <w:rsid w:val="00D90B4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A2F"/>
    <w:rsid w:val="00D91C51"/>
    <w:rsid w:val="00D91CCF"/>
    <w:rsid w:val="00D91D52"/>
    <w:rsid w:val="00D91D93"/>
    <w:rsid w:val="00D91DD0"/>
    <w:rsid w:val="00D91EF9"/>
    <w:rsid w:val="00D9201B"/>
    <w:rsid w:val="00D9207D"/>
    <w:rsid w:val="00D9212D"/>
    <w:rsid w:val="00D921CA"/>
    <w:rsid w:val="00D921CF"/>
    <w:rsid w:val="00D92545"/>
    <w:rsid w:val="00D92566"/>
    <w:rsid w:val="00D9286B"/>
    <w:rsid w:val="00D92AAE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B9B"/>
    <w:rsid w:val="00D93BB6"/>
    <w:rsid w:val="00D93BD6"/>
    <w:rsid w:val="00D93CA8"/>
    <w:rsid w:val="00D93D2D"/>
    <w:rsid w:val="00D93F27"/>
    <w:rsid w:val="00D940C0"/>
    <w:rsid w:val="00D9412B"/>
    <w:rsid w:val="00D941F5"/>
    <w:rsid w:val="00D94556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7C4"/>
    <w:rsid w:val="00D95A38"/>
    <w:rsid w:val="00D95A40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72B5"/>
    <w:rsid w:val="00D97358"/>
    <w:rsid w:val="00D974B2"/>
    <w:rsid w:val="00D97646"/>
    <w:rsid w:val="00D97700"/>
    <w:rsid w:val="00D979B6"/>
    <w:rsid w:val="00D979F8"/>
    <w:rsid w:val="00D97A1C"/>
    <w:rsid w:val="00D97AE5"/>
    <w:rsid w:val="00D97B96"/>
    <w:rsid w:val="00D97CA7"/>
    <w:rsid w:val="00DA00E8"/>
    <w:rsid w:val="00DA012B"/>
    <w:rsid w:val="00DA0166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379"/>
    <w:rsid w:val="00DA14A4"/>
    <w:rsid w:val="00DA17F8"/>
    <w:rsid w:val="00DA1865"/>
    <w:rsid w:val="00DA18E9"/>
    <w:rsid w:val="00DA193F"/>
    <w:rsid w:val="00DA19B5"/>
    <w:rsid w:val="00DA1B72"/>
    <w:rsid w:val="00DA1B7B"/>
    <w:rsid w:val="00DA1BDC"/>
    <w:rsid w:val="00DA1C56"/>
    <w:rsid w:val="00DA1D92"/>
    <w:rsid w:val="00DA2081"/>
    <w:rsid w:val="00DA209D"/>
    <w:rsid w:val="00DA2385"/>
    <w:rsid w:val="00DA249B"/>
    <w:rsid w:val="00DA24FB"/>
    <w:rsid w:val="00DA2502"/>
    <w:rsid w:val="00DA2642"/>
    <w:rsid w:val="00DA2696"/>
    <w:rsid w:val="00DA2808"/>
    <w:rsid w:val="00DA2ADC"/>
    <w:rsid w:val="00DA2BC1"/>
    <w:rsid w:val="00DA2C5A"/>
    <w:rsid w:val="00DA2CB0"/>
    <w:rsid w:val="00DA2DC1"/>
    <w:rsid w:val="00DA2E71"/>
    <w:rsid w:val="00DA2EED"/>
    <w:rsid w:val="00DA2F16"/>
    <w:rsid w:val="00DA2F2D"/>
    <w:rsid w:val="00DA311C"/>
    <w:rsid w:val="00DA3170"/>
    <w:rsid w:val="00DA33AE"/>
    <w:rsid w:val="00DA363E"/>
    <w:rsid w:val="00DA3672"/>
    <w:rsid w:val="00DA375F"/>
    <w:rsid w:val="00DA38F8"/>
    <w:rsid w:val="00DA394E"/>
    <w:rsid w:val="00DA3953"/>
    <w:rsid w:val="00DA3B66"/>
    <w:rsid w:val="00DA3B7F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605"/>
    <w:rsid w:val="00DA4610"/>
    <w:rsid w:val="00DA4706"/>
    <w:rsid w:val="00DA47A5"/>
    <w:rsid w:val="00DA4836"/>
    <w:rsid w:val="00DA49B8"/>
    <w:rsid w:val="00DA4CB2"/>
    <w:rsid w:val="00DA4FFB"/>
    <w:rsid w:val="00DA5357"/>
    <w:rsid w:val="00DA53B1"/>
    <w:rsid w:val="00DA5558"/>
    <w:rsid w:val="00DA5575"/>
    <w:rsid w:val="00DA5624"/>
    <w:rsid w:val="00DA5629"/>
    <w:rsid w:val="00DA56D1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6E64"/>
    <w:rsid w:val="00DA71FA"/>
    <w:rsid w:val="00DA720C"/>
    <w:rsid w:val="00DA757A"/>
    <w:rsid w:val="00DA765E"/>
    <w:rsid w:val="00DA7766"/>
    <w:rsid w:val="00DA77C9"/>
    <w:rsid w:val="00DA78CA"/>
    <w:rsid w:val="00DA7908"/>
    <w:rsid w:val="00DA7C8F"/>
    <w:rsid w:val="00DA7E60"/>
    <w:rsid w:val="00DA7EE8"/>
    <w:rsid w:val="00DA7F38"/>
    <w:rsid w:val="00DA7F92"/>
    <w:rsid w:val="00DA7F94"/>
    <w:rsid w:val="00DB03E5"/>
    <w:rsid w:val="00DB0411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1062"/>
    <w:rsid w:val="00DB106A"/>
    <w:rsid w:val="00DB117A"/>
    <w:rsid w:val="00DB119D"/>
    <w:rsid w:val="00DB1220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6AC"/>
    <w:rsid w:val="00DB276C"/>
    <w:rsid w:val="00DB2918"/>
    <w:rsid w:val="00DB29DA"/>
    <w:rsid w:val="00DB2AD7"/>
    <w:rsid w:val="00DB2B27"/>
    <w:rsid w:val="00DB2EC8"/>
    <w:rsid w:val="00DB3057"/>
    <w:rsid w:val="00DB3297"/>
    <w:rsid w:val="00DB3353"/>
    <w:rsid w:val="00DB3389"/>
    <w:rsid w:val="00DB3509"/>
    <w:rsid w:val="00DB3A5D"/>
    <w:rsid w:val="00DB3C1C"/>
    <w:rsid w:val="00DB3D08"/>
    <w:rsid w:val="00DB3DB3"/>
    <w:rsid w:val="00DB3E72"/>
    <w:rsid w:val="00DB42A1"/>
    <w:rsid w:val="00DB43E6"/>
    <w:rsid w:val="00DB43EA"/>
    <w:rsid w:val="00DB4442"/>
    <w:rsid w:val="00DB4457"/>
    <w:rsid w:val="00DB44DC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1B2"/>
    <w:rsid w:val="00DB628C"/>
    <w:rsid w:val="00DB62AF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015"/>
    <w:rsid w:val="00DC064F"/>
    <w:rsid w:val="00DC073C"/>
    <w:rsid w:val="00DC09B9"/>
    <w:rsid w:val="00DC0A05"/>
    <w:rsid w:val="00DC0B08"/>
    <w:rsid w:val="00DC0D8C"/>
    <w:rsid w:val="00DC0DCD"/>
    <w:rsid w:val="00DC0E0A"/>
    <w:rsid w:val="00DC0E9B"/>
    <w:rsid w:val="00DC0FC5"/>
    <w:rsid w:val="00DC0FD2"/>
    <w:rsid w:val="00DC12AF"/>
    <w:rsid w:val="00DC12D5"/>
    <w:rsid w:val="00DC1331"/>
    <w:rsid w:val="00DC136F"/>
    <w:rsid w:val="00DC138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159"/>
    <w:rsid w:val="00DC2538"/>
    <w:rsid w:val="00DC259E"/>
    <w:rsid w:val="00DC26FF"/>
    <w:rsid w:val="00DC27BF"/>
    <w:rsid w:val="00DC29FB"/>
    <w:rsid w:val="00DC2C39"/>
    <w:rsid w:val="00DC2C55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99A"/>
    <w:rsid w:val="00DC4C89"/>
    <w:rsid w:val="00DC4FD3"/>
    <w:rsid w:val="00DC53F2"/>
    <w:rsid w:val="00DC542C"/>
    <w:rsid w:val="00DC5479"/>
    <w:rsid w:val="00DC5492"/>
    <w:rsid w:val="00DC560F"/>
    <w:rsid w:val="00DC571A"/>
    <w:rsid w:val="00DC58DE"/>
    <w:rsid w:val="00DC5980"/>
    <w:rsid w:val="00DC5A37"/>
    <w:rsid w:val="00DC5A59"/>
    <w:rsid w:val="00DC5EBC"/>
    <w:rsid w:val="00DC5F2B"/>
    <w:rsid w:val="00DC61D7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378"/>
    <w:rsid w:val="00DC79C1"/>
    <w:rsid w:val="00DC7A90"/>
    <w:rsid w:val="00DC7B2E"/>
    <w:rsid w:val="00DC7EBD"/>
    <w:rsid w:val="00DD0053"/>
    <w:rsid w:val="00DD028C"/>
    <w:rsid w:val="00DD02CF"/>
    <w:rsid w:val="00DD04FD"/>
    <w:rsid w:val="00DD061E"/>
    <w:rsid w:val="00DD06F9"/>
    <w:rsid w:val="00DD072E"/>
    <w:rsid w:val="00DD07E1"/>
    <w:rsid w:val="00DD09E2"/>
    <w:rsid w:val="00DD0A6C"/>
    <w:rsid w:val="00DD0D61"/>
    <w:rsid w:val="00DD0D70"/>
    <w:rsid w:val="00DD0DC3"/>
    <w:rsid w:val="00DD0EAB"/>
    <w:rsid w:val="00DD0F40"/>
    <w:rsid w:val="00DD0F99"/>
    <w:rsid w:val="00DD0FBA"/>
    <w:rsid w:val="00DD1090"/>
    <w:rsid w:val="00DD10AA"/>
    <w:rsid w:val="00DD10E4"/>
    <w:rsid w:val="00DD1371"/>
    <w:rsid w:val="00DD1402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5C"/>
    <w:rsid w:val="00DD2F6A"/>
    <w:rsid w:val="00DD3056"/>
    <w:rsid w:val="00DD306C"/>
    <w:rsid w:val="00DD307A"/>
    <w:rsid w:val="00DD3299"/>
    <w:rsid w:val="00DD32C5"/>
    <w:rsid w:val="00DD32ED"/>
    <w:rsid w:val="00DD35DE"/>
    <w:rsid w:val="00DD3B61"/>
    <w:rsid w:val="00DD3CDB"/>
    <w:rsid w:val="00DD3CE2"/>
    <w:rsid w:val="00DD3F37"/>
    <w:rsid w:val="00DD43B9"/>
    <w:rsid w:val="00DD482A"/>
    <w:rsid w:val="00DD4867"/>
    <w:rsid w:val="00DD4B0B"/>
    <w:rsid w:val="00DD4F1E"/>
    <w:rsid w:val="00DD5027"/>
    <w:rsid w:val="00DD5085"/>
    <w:rsid w:val="00DD50F2"/>
    <w:rsid w:val="00DD5131"/>
    <w:rsid w:val="00DD525C"/>
    <w:rsid w:val="00DD52FA"/>
    <w:rsid w:val="00DD5434"/>
    <w:rsid w:val="00DD5486"/>
    <w:rsid w:val="00DD5519"/>
    <w:rsid w:val="00DD5576"/>
    <w:rsid w:val="00DD557B"/>
    <w:rsid w:val="00DD55BE"/>
    <w:rsid w:val="00DD57FA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A60"/>
    <w:rsid w:val="00DD7BE2"/>
    <w:rsid w:val="00DD7C50"/>
    <w:rsid w:val="00DD7D2E"/>
    <w:rsid w:val="00DE045D"/>
    <w:rsid w:val="00DE047C"/>
    <w:rsid w:val="00DE04C3"/>
    <w:rsid w:val="00DE04CB"/>
    <w:rsid w:val="00DE0612"/>
    <w:rsid w:val="00DE067D"/>
    <w:rsid w:val="00DE0694"/>
    <w:rsid w:val="00DE06DC"/>
    <w:rsid w:val="00DE08B6"/>
    <w:rsid w:val="00DE099C"/>
    <w:rsid w:val="00DE0CA7"/>
    <w:rsid w:val="00DE0D85"/>
    <w:rsid w:val="00DE0E61"/>
    <w:rsid w:val="00DE0EAC"/>
    <w:rsid w:val="00DE0F82"/>
    <w:rsid w:val="00DE13D1"/>
    <w:rsid w:val="00DE1498"/>
    <w:rsid w:val="00DE17D8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CC5"/>
    <w:rsid w:val="00DE4DA3"/>
    <w:rsid w:val="00DE4EB3"/>
    <w:rsid w:val="00DE4F2D"/>
    <w:rsid w:val="00DE5182"/>
    <w:rsid w:val="00DE5215"/>
    <w:rsid w:val="00DE534F"/>
    <w:rsid w:val="00DE553D"/>
    <w:rsid w:val="00DE55A7"/>
    <w:rsid w:val="00DE55BA"/>
    <w:rsid w:val="00DE58F7"/>
    <w:rsid w:val="00DE5B8A"/>
    <w:rsid w:val="00DE5C92"/>
    <w:rsid w:val="00DE5CAF"/>
    <w:rsid w:val="00DE602F"/>
    <w:rsid w:val="00DE60D2"/>
    <w:rsid w:val="00DE6167"/>
    <w:rsid w:val="00DE6310"/>
    <w:rsid w:val="00DE6732"/>
    <w:rsid w:val="00DE6833"/>
    <w:rsid w:val="00DE6894"/>
    <w:rsid w:val="00DE68D9"/>
    <w:rsid w:val="00DE69C1"/>
    <w:rsid w:val="00DE6A6B"/>
    <w:rsid w:val="00DE6CF8"/>
    <w:rsid w:val="00DE6E04"/>
    <w:rsid w:val="00DE6E32"/>
    <w:rsid w:val="00DE6EDE"/>
    <w:rsid w:val="00DE6F47"/>
    <w:rsid w:val="00DE6FD1"/>
    <w:rsid w:val="00DE73F0"/>
    <w:rsid w:val="00DE7453"/>
    <w:rsid w:val="00DE7674"/>
    <w:rsid w:val="00DE7937"/>
    <w:rsid w:val="00DE7A3A"/>
    <w:rsid w:val="00DF02B6"/>
    <w:rsid w:val="00DF03A6"/>
    <w:rsid w:val="00DF03F5"/>
    <w:rsid w:val="00DF0466"/>
    <w:rsid w:val="00DF0635"/>
    <w:rsid w:val="00DF0640"/>
    <w:rsid w:val="00DF07CF"/>
    <w:rsid w:val="00DF090F"/>
    <w:rsid w:val="00DF0A93"/>
    <w:rsid w:val="00DF0A97"/>
    <w:rsid w:val="00DF0B40"/>
    <w:rsid w:val="00DF0B47"/>
    <w:rsid w:val="00DF0FCD"/>
    <w:rsid w:val="00DF112C"/>
    <w:rsid w:val="00DF120F"/>
    <w:rsid w:val="00DF1298"/>
    <w:rsid w:val="00DF1477"/>
    <w:rsid w:val="00DF18B1"/>
    <w:rsid w:val="00DF19FE"/>
    <w:rsid w:val="00DF1D39"/>
    <w:rsid w:val="00DF1ECD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DC"/>
    <w:rsid w:val="00DF30F6"/>
    <w:rsid w:val="00DF32B9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1D"/>
    <w:rsid w:val="00DF3C28"/>
    <w:rsid w:val="00DF3CD8"/>
    <w:rsid w:val="00DF3D08"/>
    <w:rsid w:val="00DF3DD0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E16"/>
    <w:rsid w:val="00DF4F4F"/>
    <w:rsid w:val="00DF4FBB"/>
    <w:rsid w:val="00DF5263"/>
    <w:rsid w:val="00DF527D"/>
    <w:rsid w:val="00DF5285"/>
    <w:rsid w:val="00DF5917"/>
    <w:rsid w:val="00DF5A6D"/>
    <w:rsid w:val="00DF5ADA"/>
    <w:rsid w:val="00DF5B6B"/>
    <w:rsid w:val="00DF601D"/>
    <w:rsid w:val="00DF64A3"/>
    <w:rsid w:val="00DF6B47"/>
    <w:rsid w:val="00DF6DD6"/>
    <w:rsid w:val="00DF6ECA"/>
    <w:rsid w:val="00DF702F"/>
    <w:rsid w:val="00DF7037"/>
    <w:rsid w:val="00DF70BF"/>
    <w:rsid w:val="00DF70D4"/>
    <w:rsid w:val="00DF72C9"/>
    <w:rsid w:val="00DF73C8"/>
    <w:rsid w:val="00DF7456"/>
    <w:rsid w:val="00DF7462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5A7"/>
    <w:rsid w:val="00E005CC"/>
    <w:rsid w:val="00E00606"/>
    <w:rsid w:val="00E0060E"/>
    <w:rsid w:val="00E006D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A53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ADE"/>
    <w:rsid w:val="00E02B22"/>
    <w:rsid w:val="00E02BEC"/>
    <w:rsid w:val="00E02C82"/>
    <w:rsid w:val="00E02F11"/>
    <w:rsid w:val="00E02F58"/>
    <w:rsid w:val="00E031C1"/>
    <w:rsid w:val="00E0328E"/>
    <w:rsid w:val="00E03353"/>
    <w:rsid w:val="00E033C2"/>
    <w:rsid w:val="00E03437"/>
    <w:rsid w:val="00E0348B"/>
    <w:rsid w:val="00E036C4"/>
    <w:rsid w:val="00E03A14"/>
    <w:rsid w:val="00E03BF8"/>
    <w:rsid w:val="00E03E1C"/>
    <w:rsid w:val="00E0418E"/>
    <w:rsid w:val="00E042A6"/>
    <w:rsid w:val="00E042F3"/>
    <w:rsid w:val="00E0433D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50E"/>
    <w:rsid w:val="00E0659F"/>
    <w:rsid w:val="00E06648"/>
    <w:rsid w:val="00E06C18"/>
    <w:rsid w:val="00E06DBF"/>
    <w:rsid w:val="00E06F3C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45B"/>
    <w:rsid w:val="00E1052E"/>
    <w:rsid w:val="00E105C4"/>
    <w:rsid w:val="00E10752"/>
    <w:rsid w:val="00E107C7"/>
    <w:rsid w:val="00E10A2B"/>
    <w:rsid w:val="00E10BB6"/>
    <w:rsid w:val="00E10E4A"/>
    <w:rsid w:val="00E11172"/>
    <w:rsid w:val="00E11285"/>
    <w:rsid w:val="00E11348"/>
    <w:rsid w:val="00E11353"/>
    <w:rsid w:val="00E1145E"/>
    <w:rsid w:val="00E114DA"/>
    <w:rsid w:val="00E11539"/>
    <w:rsid w:val="00E115BE"/>
    <w:rsid w:val="00E11832"/>
    <w:rsid w:val="00E119E8"/>
    <w:rsid w:val="00E11B45"/>
    <w:rsid w:val="00E11B7D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C9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D95"/>
    <w:rsid w:val="00E13EF3"/>
    <w:rsid w:val="00E13F3A"/>
    <w:rsid w:val="00E1406E"/>
    <w:rsid w:val="00E141D6"/>
    <w:rsid w:val="00E142DF"/>
    <w:rsid w:val="00E142E8"/>
    <w:rsid w:val="00E1442C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B9"/>
    <w:rsid w:val="00E14EA0"/>
    <w:rsid w:val="00E14F8A"/>
    <w:rsid w:val="00E15285"/>
    <w:rsid w:val="00E154A5"/>
    <w:rsid w:val="00E15588"/>
    <w:rsid w:val="00E15598"/>
    <w:rsid w:val="00E1568D"/>
    <w:rsid w:val="00E1599A"/>
    <w:rsid w:val="00E159B7"/>
    <w:rsid w:val="00E15C84"/>
    <w:rsid w:val="00E15F38"/>
    <w:rsid w:val="00E16143"/>
    <w:rsid w:val="00E161A6"/>
    <w:rsid w:val="00E1621B"/>
    <w:rsid w:val="00E163BB"/>
    <w:rsid w:val="00E167BA"/>
    <w:rsid w:val="00E167EA"/>
    <w:rsid w:val="00E1682D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3B9"/>
    <w:rsid w:val="00E204D5"/>
    <w:rsid w:val="00E20822"/>
    <w:rsid w:val="00E2085C"/>
    <w:rsid w:val="00E208EB"/>
    <w:rsid w:val="00E20B73"/>
    <w:rsid w:val="00E20C03"/>
    <w:rsid w:val="00E20CA4"/>
    <w:rsid w:val="00E211C7"/>
    <w:rsid w:val="00E2124D"/>
    <w:rsid w:val="00E2125F"/>
    <w:rsid w:val="00E21452"/>
    <w:rsid w:val="00E2152A"/>
    <w:rsid w:val="00E21657"/>
    <w:rsid w:val="00E218FA"/>
    <w:rsid w:val="00E21AE6"/>
    <w:rsid w:val="00E21AE9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89"/>
    <w:rsid w:val="00E22F9D"/>
    <w:rsid w:val="00E22FE1"/>
    <w:rsid w:val="00E2301D"/>
    <w:rsid w:val="00E23049"/>
    <w:rsid w:val="00E234C1"/>
    <w:rsid w:val="00E23A15"/>
    <w:rsid w:val="00E23A33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5A8"/>
    <w:rsid w:val="00E2567D"/>
    <w:rsid w:val="00E2597F"/>
    <w:rsid w:val="00E259BC"/>
    <w:rsid w:val="00E25A57"/>
    <w:rsid w:val="00E25C81"/>
    <w:rsid w:val="00E25D01"/>
    <w:rsid w:val="00E25EE4"/>
    <w:rsid w:val="00E25F48"/>
    <w:rsid w:val="00E2624E"/>
    <w:rsid w:val="00E26280"/>
    <w:rsid w:val="00E26493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B86"/>
    <w:rsid w:val="00E27EFF"/>
    <w:rsid w:val="00E27F25"/>
    <w:rsid w:val="00E30369"/>
    <w:rsid w:val="00E304C0"/>
    <w:rsid w:val="00E306AA"/>
    <w:rsid w:val="00E30726"/>
    <w:rsid w:val="00E307DE"/>
    <w:rsid w:val="00E30808"/>
    <w:rsid w:val="00E30ABC"/>
    <w:rsid w:val="00E30ACA"/>
    <w:rsid w:val="00E30C1A"/>
    <w:rsid w:val="00E30CE9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AB9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2FD3"/>
    <w:rsid w:val="00E33066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5E"/>
    <w:rsid w:val="00E33C62"/>
    <w:rsid w:val="00E33C74"/>
    <w:rsid w:val="00E33FD1"/>
    <w:rsid w:val="00E33FDA"/>
    <w:rsid w:val="00E3414D"/>
    <w:rsid w:val="00E342A7"/>
    <w:rsid w:val="00E342E0"/>
    <w:rsid w:val="00E342FC"/>
    <w:rsid w:val="00E34411"/>
    <w:rsid w:val="00E3446E"/>
    <w:rsid w:val="00E34561"/>
    <w:rsid w:val="00E34574"/>
    <w:rsid w:val="00E3467D"/>
    <w:rsid w:val="00E34742"/>
    <w:rsid w:val="00E34887"/>
    <w:rsid w:val="00E34901"/>
    <w:rsid w:val="00E349D5"/>
    <w:rsid w:val="00E35005"/>
    <w:rsid w:val="00E35119"/>
    <w:rsid w:val="00E3514C"/>
    <w:rsid w:val="00E35167"/>
    <w:rsid w:val="00E35208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0F"/>
    <w:rsid w:val="00E36C71"/>
    <w:rsid w:val="00E36CC9"/>
    <w:rsid w:val="00E36FAE"/>
    <w:rsid w:val="00E36FEC"/>
    <w:rsid w:val="00E370D3"/>
    <w:rsid w:val="00E373BC"/>
    <w:rsid w:val="00E374D7"/>
    <w:rsid w:val="00E37708"/>
    <w:rsid w:val="00E3777F"/>
    <w:rsid w:val="00E3778E"/>
    <w:rsid w:val="00E377B3"/>
    <w:rsid w:val="00E379FC"/>
    <w:rsid w:val="00E37A2A"/>
    <w:rsid w:val="00E37AA5"/>
    <w:rsid w:val="00E37B43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519"/>
    <w:rsid w:val="00E416D2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3B9"/>
    <w:rsid w:val="00E42658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9E"/>
    <w:rsid w:val="00E441FC"/>
    <w:rsid w:val="00E44210"/>
    <w:rsid w:val="00E44214"/>
    <w:rsid w:val="00E44215"/>
    <w:rsid w:val="00E444D3"/>
    <w:rsid w:val="00E44502"/>
    <w:rsid w:val="00E44522"/>
    <w:rsid w:val="00E445FB"/>
    <w:rsid w:val="00E44BD9"/>
    <w:rsid w:val="00E45074"/>
    <w:rsid w:val="00E45124"/>
    <w:rsid w:val="00E45155"/>
    <w:rsid w:val="00E4517D"/>
    <w:rsid w:val="00E451AE"/>
    <w:rsid w:val="00E453B1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73"/>
    <w:rsid w:val="00E45C8E"/>
    <w:rsid w:val="00E45D07"/>
    <w:rsid w:val="00E45DC9"/>
    <w:rsid w:val="00E45DF1"/>
    <w:rsid w:val="00E46022"/>
    <w:rsid w:val="00E46159"/>
    <w:rsid w:val="00E46617"/>
    <w:rsid w:val="00E466D3"/>
    <w:rsid w:val="00E467BF"/>
    <w:rsid w:val="00E46996"/>
    <w:rsid w:val="00E46A4C"/>
    <w:rsid w:val="00E46E8E"/>
    <w:rsid w:val="00E470DE"/>
    <w:rsid w:val="00E47542"/>
    <w:rsid w:val="00E4770F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BE2"/>
    <w:rsid w:val="00E50C65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AE5"/>
    <w:rsid w:val="00E53D35"/>
    <w:rsid w:val="00E53D48"/>
    <w:rsid w:val="00E53E22"/>
    <w:rsid w:val="00E53F9F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DBC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25D"/>
    <w:rsid w:val="00E563A9"/>
    <w:rsid w:val="00E569CA"/>
    <w:rsid w:val="00E56BB0"/>
    <w:rsid w:val="00E56C1D"/>
    <w:rsid w:val="00E56CEE"/>
    <w:rsid w:val="00E56D3B"/>
    <w:rsid w:val="00E56D62"/>
    <w:rsid w:val="00E56E48"/>
    <w:rsid w:val="00E56F0D"/>
    <w:rsid w:val="00E57026"/>
    <w:rsid w:val="00E57119"/>
    <w:rsid w:val="00E57872"/>
    <w:rsid w:val="00E57FE2"/>
    <w:rsid w:val="00E60275"/>
    <w:rsid w:val="00E602A6"/>
    <w:rsid w:val="00E60389"/>
    <w:rsid w:val="00E603B9"/>
    <w:rsid w:val="00E6041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DA1"/>
    <w:rsid w:val="00E62F4D"/>
    <w:rsid w:val="00E63188"/>
    <w:rsid w:val="00E632AA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0BE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5A6"/>
    <w:rsid w:val="00E6563F"/>
    <w:rsid w:val="00E659B6"/>
    <w:rsid w:val="00E65D6D"/>
    <w:rsid w:val="00E65E49"/>
    <w:rsid w:val="00E66033"/>
    <w:rsid w:val="00E66330"/>
    <w:rsid w:val="00E66391"/>
    <w:rsid w:val="00E663BB"/>
    <w:rsid w:val="00E66462"/>
    <w:rsid w:val="00E66615"/>
    <w:rsid w:val="00E66740"/>
    <w:rsid w:val="00E66778"/>
    <w:rsid w:val="00E6688A"/>
    <w:rsid w:val="00E6693A"/>
    <w:rsid w:val="00E669A5"/>
    <w:rsid w:val="00E66A86"/>
    <w:rsid w:val="00E66BDA"/>
    <w:rsid w:val="00E66BFD"/>
    <w:rsid w:val="00E66D1D"/>
    <w:rsid w:val="00E66EC4"/>
    <w:rsid w:val="00E66F6D"/>
    <w:rsid w:val="00E670EC"/>
    <w:rsid w:val="00E6715F"/>
    <w:rsid w:val="00E673AE"/>
    <w:rsid w:val="00E673F1"/>
    <w:rsid w:val="00E6757D"/>
    <w:rsid w:val="00E6771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14C"/>
    <w:rsid w:val="00E71293"/>
    <w:rsid w:val="00E713A0"/>
    <w:rsid w:val="00E71441"/>
    <w:rsid w:val="00E7149B"/>
    <w:rsid w:val="00E715D0"/>
    <w:rsid w:val="00E7166E"/>
    <w:rsid w:val="00E7167A"/>
    <w:rsid w:val="00E7188C"/>
    <w:rsid w:val="00E71977"/>
    <w:rsid w:val="00E71A20"/>
    <w:rsid w:val="00E71B16"/>
    <w:rsid w:val="00E71B81"/>
    <w:rsid w:val="00E71CE9"/>
    <w:rsid w:val="00E71DC8"/>
    <w:rsid w:val="00E71E22"/>
    <w:rsid w:val="00E7212A"/>
    <w:rsid w:val="00E722B9"/>
    <w:rsid w:val="00E722CB"/>
    <w:rsid w:val="00E72375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91F"/>
    <w:rsid w:val="00E73A62"/>
    <w:rsid w:val="00E73B67"/>
    <w:rsid w:val="00E73C57"/>
    <w:rsid w:val="00E73DB3"/>
    <w:rsid w:val="00E73EEF"/>
    <w:rsid w:val="00E73FDD"/>
    <w:rsid w:val="00E74009"/>
    <w:rsid w:val="00E7410F"/>
    <w:rsid w:val="00E7411B"/>
    <w:rsid w:val="00E74326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A6"/>
    <w:rsid w:val="00E75825"/>
    <w:rsid w:val="00E7587C"/>
    <w:rsid w:val="00E75A0F"/>
    <w:rsid w:val="00E75C94"/>
    <w:rsid w:val="00E75D4B"/>
    <w:rsid w:val="00E75E10"/>
    <w:rsid w:val="00E75E95"/>
    <w:rsid w:val="00E75F8B"/>
    <w:rsid w:val="00E76243"/>
    <w:rsid w:val="00E763CE"/>
    <w:rsid w:val="00E76518"/>
    <w:rsid w:val="00E76604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D4A"/>
    <w:rsid w:val="00E77ED7"/>
    <w:rsid w:val="00E77F77"/>
    <w:rsid w:val="00E77F81"/>
    <w:rsid w:val="00E8011C"/>
    <w:rsid w:val="00E8018E"/>
    <w:rsid w:val="00E802C6"/>
    <w:rsid w:val="00E8032C"/>
    <w:rsid w:val="00E80688"/>
    <w:rsid w:val="00E80732"/>
    <w:rsid w:val="00E80939"/>
    <w:rsid w:val="00E80CC7"/>
    <w:rsid w:val="00E80ECC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54"/>
    <w:rsid w:val="00E82085"/>
    <w:rsid w:val="00E8222D"/>
    <w:rsid w:val="00E82281"/>
    <w:rsid w:val="00E8289A"/>
    <w:rsid w:val="00E82C19"/>
    <w:rsid w:val="00E82E74"/>
    <w:rsid w:val="00E82F79"/>
    <w:rsid w:val="00E82FD8"/>
    <w:rsid w:val="00E83308"/>
    <w:rsid w:val="00E83482"/>
    <w:rsid w:val="00E836EE"/>
    <w:rsid w:val="00E83700"/>
    <w:rsid w:val="00E83846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675"/>
    <w:rsid w:val="00E848E6"/>
    <w:rsid w:val="00E849B2"/>
    <w:rsid w:val="00E84B16"/>
    <w:rsid w:val="00E84B20"/>
    <w:rsid w:val="00E84BD6"/>
    <w:rsid w:val="00E84C86"/>
    <w:rsid w:val="00E84D6E"/>
    <w:rsid w:val="00E84DA9"/>
    <w:rsid w:val="00E84E1E"/>
    <w:rsid w:val="00E84E36"/>
    <w:rsid w:val="00E84F5A"/>
    <w:rsid w:val="00E85095"/>
    <w:rsid w:val="00E85325"/>
    <w:rsid w:val="00E853E8"/>
    <w:rsid w:val="00E8546A"/>
    <w:rsid w:val="00E85600"/>
    <w:rsid w:val="00E85620"/>
    <w:rsid w:val="00E858C2"/>
    <w:rsid w:val="00E859F2"/>
    <w:rsid w:val="00E85AA8"/>
    <w:rsid w:val="00E85B2D"/>
    <w:rsid w:val="00E85B73"/>
    <w:rsid w:val="00E85B77"/>
    <w:rsid w:val="00E85CD1"/>
    <w:rsid w:val="00E85D3A"/>
    <w:rsid w:val="00E85D78"/>
    <w:rsid w:val="00E85EE6"/>
    <w:rsid w:val="00E85FD9"/>
    <w:rsid w:val="00E86055"/>
    <w:rsid w:val="00E860A4"/>
    <w:rsid w:val="00E86100"/>
    <w:rsid w:val="00E8612B"/>
    <w:rsid w:val="00E8628D"/>
    <w:rsid w:val="00E86457"/>
    <w:rsid w:val="00E86530"/>
    <w:rsid w:val="00E86936"/>
    <w:rsid w:val="00E869A9"/>
    <w:rsid w:val="00E869F3"/>
    <w:rsid w:val="00E86A88"/>
    <w:rsid w:val="00E86D61"/>
    <w:rsid w:val="00E86F67"/>
    <w:rsid w:val="00E8707E"/>
    <w:rsid w:val="00E877E0"/>
    <w:rsid w:val="00E87AE9"/>
    <w:rsid w:val="00E87CA0"/>
    <w:rsid w:val="00E87F94"/>
    <w:rsid w:val="00E87FC0"/>
    <w:rsid w:val="00E9004C"/>
    <w:rsid w:val="00E900BD"/>
    <w:rsid w:val="00E900E4"/>
    <w:rsid w:val="00E900EF"/>
    <w:rsid w:val="00E90629"/>
    <w:rsid w:val="00E90650"/>
    <w:rsid w:val="00E90769"/>
    <w:rsid w:val="00E90998"/>
    <w:rsid w:val="00E90A02"/>
    <w:rsid w:val="00E90CBC"/>
    <w:rsid w:val="00E90D0A"/>
    <w:rsid w:val="00E90D90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32DA"/>
    <w:rsid w:val="00E933A8"/>
    <w:rsid w:val="00E93488"/>
    <w:rsid w:val="00E936B7"/>
    <w:rsid w:val="00E936BF"/>
    <w:rsid w:val="00E93B3C"/>
    <w:rsid w:val="00E93B8D"/>
    <w:rsid w:val="00E93C48"/>
    <w:rsid w:val="00E93EB6"/>
    <w:rsid w:val="00E9413E"/>
    <w:rsid w:val="00E9466B"/>
    <w:rsid w:val="00E947E3"/>
    <w:rsid w:val="00E9492B"/>
    <w:rsid w:val="00E949D9"/>
    <w:rsid w:val="00E94D55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10F"/>
    <w:rsid w:val="00E967B0"/>
    <w:rsid w:val="00E967C4"/>
    <w:rsid w:val="00E96831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87"/>
    <w:rsid w:val="00E97CFE"/>
    <w:rsid w:val="00E97DE8"/>
    <w:rsid w:val="00E97E5C"/>
    <w:rsid w:val="00EA01A4"/>
    <w:rsid w:val="00EA032B"/>
    <w:rsid w:val="00EA05E6"/>
    <w:rsid w:val="00EA0757"/>
    <w:rsid w:val="00EA0784"/>
    <w:rsid w:val="00EA07D2"/>
    <w:rsid w:val="00EA0A78"/>
    <w:rsid w:val="00EA0CC2"/>
    <w:rsid w:val="00EA0D9E"/>
    <w:rsid w:val="00EA0F7B"/>
    <w:rsid w:val="00EA1055"/>
    <w:rsid w:val="00EA10C8"/>
    <w:rsid w:val="00EA1317"/>
    <w:rsid w:val="00EA13C4"/>
    <w:rsid w:val="00EA13EF"/>
    <w:rsid w:val="00EA1438"/>
    <w:rsid w:val="00EA1507"/>
    <w:rsid w:val="00EA1577"/>
    <w:rsid w:val="00EA198F"/>
    <w:rsid w:val="00EA1B45"/>
    <w:rsid w:val="00EA1C01"/>
    <w:rsid w:val="00EA20B3"/>
    <w:rsid w:val="00EA21B2"/>
    <w:rsid w:val="00EA22A9"/>
    <w:rsid w:val="00EA24FD"/>
    <w:rsid w:val="00EA2541"/>
    <w:rsid w:val="00EA2574"/>
    <w:rsid w:val="00EA27CF"/>
    <w:rsid w:val="00EA29D9"/>
    <w:rsid w:val="00EA2A8A"/>
    <w:rsid w:val="00EA2AAB"/>
    <w:rsid w:val="00EA2CB8"/>
    <w:rsid w:val="00EA2DD7"/>
    <w:rsid w:val="00EA2E61"/>
    <w:rsid w:val="00EA2E68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B9"/>
    <w:rsid w:val="00EA47EE"/>
    <w:rsid w:val="00EA4951"/>
    <w:rsid w:val="00EA4A23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352"/>
    <w:rsid w:val="00EA53AE"/>
    <w:rsid w:val="00EA53B9"/>
    <w:rsid w:val="00EA53D7"/>
    <w:rsid w:val="00EA54B6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80D"/>
    <w:rsid w:val="00EA782B"/>
    <w:rsid w:val="00EA78D3"/>
    <w:rsid w:val="00EA7900"/>
    <w:rsid w:val="00EA7A35"/>
    <w:rsid w:val="00EA7B8D"/>
    <w:rsid w:val="00EA7BE3"/>
    <w:rsid w:val="00EA7E9E"/>
    <w:rsid w:val="00EB0055"/>
    <w:rsid w:val="00EB0110"/>
    <w:rsid w:val="00EB0218"/>
    <w:rsid w:val="00EB0416"/>
    <w:rsid w:val="00EB047F"/>
    <w:rsid w:val="00EB0489"/>
    <w:rsid w:val="00EB0496"/>
    <w:rsid w:val="00EB058D"/>
    <w:rsid w:val="00EB05FF"/>
    <w:rsid w:val="00EB09BA"/>
    <w:rsid w:val="00EB0A73"/>
    <w:rsid w:val="00EB0DBC"/>
    <w:rsid w:val="00EB0FEF"/>
    <w:rsid w:val="00EB1037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D"/>
    <w:rsid w:val="00EB2901"/>
    <w:rsid w:val="00EB2A15"/>
    <w:rsid w:val="00EB2BD1"/>
    <w:rsid w:val="00EB2DCB"/>
    <w:rsid w:val="00EB2DD5"/>
    <w:rsid w:val="00EB2FBF"/>
    <w:rsid w:val="00EB30E0"/>
    <w:rsid w:val="00EB30EF"/>
    <w:rsid w:val="00EB30F6"/>
    <w:rsid w:val="00EB31E9"/>
    <w:rsid w:val="00EB3207"/>
    <w:rsid w:val="00EB3402"/>
    <w:rsid w:val="00EB3422"/>
    <w:rsid w:val="00EB36A7"/>
    <w:rsid w:val="00EB3845"/>
    <w:rsid w:val="00EB387D"/>
    <w:rsid w:val="00EB398C"/>
    <w:rsid w:val="00EB3BA6"/>
    <w:rsid w:val="00EB3D06"/>
    <w:rsid w:val="00EB3E32"/>
    <w:rsid w:val="00EB3F29"/>
    <w:rsid w:val="00EB4320"/>
    <w:rsid w:val="00EB44F2"/>
    <w:rsid w:val="00EB45C9"/>
    <w:rsid w:val="00EB46F3"/>
    <w:rsid w:val="00EB4767"/>
    <w:rsid w:val="00EB4922"/>
    <w:rsid w:val="00EB492C"/>
    <w:rsid w:val="00EB4B3B"/>
    <w:rsid w:val="00EB4DED"/>
    <w:rsid w:val="00EB4E3D"/>
    <w:rsid w:val="00EB513E"/>
    <w:rsid w:val="00EB5163"/>
    <w:rsid w:val="00EB52B3"/>
    <w:rsid w:val="00EB52B9"/>
    <w:rsid w:val="00EB5424"/>
    <w:rsid w:val="00EB55BD"/>
    <w:rsid w:val="00EB5851"/>
    <w:rsid w:val="00EB5AB5"/>
    <w:rsid w:val="00EB5DA3"/>
    <w:rsid w:val="00EB5DCF"/>
    <w:rsid w:val="00EB611D"/>
    <w:rsid w:val="00EB62C7"/>
    <w:rsid w:val="00EB633E"/>
    <w:rsid w:val="00EB637B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0AF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CA0"/>
    <w:rsid w:val="00EC0DA7"/>
    <w:rsid w:val="00EC0E22"/>
    <w:rsid w:val="00EC10B7"/>
    <w:rsid w:val="00EC1154"/>
    <w:rsid w:val="00EC1184"/>
    <w:rsid w:val="00EC16AF"/>
    <w:rsid w:val="00EC1838"/>
    <w:rsid w:val="00EC1AB8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3F2E"/>
    <w:rsid w:val="00EC40CF"/>
    <w:rsid w:val="00EC43E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E80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C14"/>
    <w:rsid w:val="00EC6CC1"/>
    <w:rsid w:val="00EC6E8D"/>
    <w:rsid w:val="00EC6FCA"/>
    <w:rsid w:val="00EC7062"/>
    <w:rsid w:val="00EC7188"/>
    <w:rsid w:val="00EC7201"/>
    <w:rsid w:val="00EC7217"/>
    <w:rsid w:val="00EC736A"/>
    <w:rsid w:val="00EC7521"/>
    <w:rsid w:val="00EC7752"/>
    <w:rsid w:val="00EC7759"/>
    <w:rsid w:val="00EC7787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41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49F"/>
    <w:rsid w:val="00ED29E4"/>
    <w:rsid w:val="00ED2BC8"/>
    <w:rsid w:val="00ED2DA7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FD"/>
    <w:rsid w:val="00ED4146"/>
    <w:rsid w:val="00ED41C1"/>
    <w:rsid w:val="00ED45CE"/>
    <w:rsid w:val="00ED47D0"/>
    <w:rsid w:val="00ED47E8"/>
    <w:rsid w:val="00ED48FE"/>
    <w:rsid w:val="00ED4BA7"/>
    <w:rsid w:val="00ED4BFC"/>
    <w:rsid w:val="00ED4C9A"/>
    <w:rsid w:val="00ED4D11"/>
    <w:rsid w:val="00ED4DE9"/>
    <w:rsid w:val="00ED5150"/>
    <w:rsid w:val="00ED562C"/>
    <w:rsid w:val="00ED56B2"/>
    <w:rsid w:val="00ED56CA"/>
    <w:rsid w:val="00ED57A2"/>
    <w:rsid w:val="00ED59D3"/>
    <w:rsid w:val="00ED5A41"/>
    <w:rsid w:val="00ED5D2F"/>
    <w:rsid w:val="00ED5EA2"/>
    <w:rsid w:val="00ED5F6E"/>
    <w:rsid w:val="00ED5FF5"/>
    <w:rsid w:val="00ED635D"/>
    <w:rsid w:val="00ED67CA"/>
    <w:rsid w:val="00ED67F6"/>
    <w:rsid w:val="00ED69E7"/>
    <w:rsid w:val="00ED6A23"/>
    <w:rsid w:val="00ED6A72"/>
    <w:rsid w:val="00ED6D22"/>
    <w:rsid w:val="00ED72A0"/>
    <w:rsid w:val="00ED74BD"/>
    <w:rsid w:val="00ED7667"/>
    <w:rsid w:val="00ED78B0"/>
    <w:rsid w:val="00ED7D3B"/>
    <w:rsid w:val="00ED7D86"/>
    <w:rsid w:val="00EE01A9"/>
    <w:rsid w:val="00EE023A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722"/>
    <w:rsid w:val="00EE1837"/>
    <w:rsid w:val="00EE19B0"/>
    <w:rsid w:val="00EE19FC"/>
    <w:rsid w:val="00EE1A24"/>
    <w:rsid w:val="00EE1B4C"/>
    <w:rsid w:val="00EE1DAA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82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21C"/>
    <w:rsid w:val="00EE544D"/>
    <w:rsid w:val="00EE57C6"/>
    <w:rsid w:val="00EE5939"/>
    <w:rsid w:val="00EE5B49"/>
    <w:rsid w:val="00EE5C01"/>
    <w:rsid w:val="00EE5C83"/>
    <w:rsid w:val="00EE5CD5"/>
    <w:rsid w:val="00EE5EF8"/>
    <w:rsid w:val="00EE5F7E"/>
    <w:rsid w:val="00EE61D0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34C"/>
    <w:rsid w:val="00EE73F9"/>
    <w:rsid w:val="00EE7478"/>
    <w:rsid w:val="00EE76D3"/>
    <w:rsid w:val="00EE7C38"/>
    <w:rsid w:val="00EE7D23"/>
    <w:rsid w:val="00EE7DD5"/>
    <w:rsid w:val="00EF002A"/>
    <w:rsid w:val="00EF0050"/>
    <w:rsid w:val="00EF0248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EA"/>
    <w:rsid w:val="00EF1BBF"/>
    <w:rsid w:val="00EF1BC7"/>
    <w:rsid w:val="00EF1D5D"/>
    <w:rsid w:val="00EF1D6E"/>
    <w:rsid w:val="00EF1E9C"/>
    <w:rsid w:val="00EF2000"/>
    <w:rsid w:val="00EF2156"/>
    <w:rsid w:val="00EF225B"/>
    <w:rsid w:val="00EF234F"/>
    <w:rsid w:val="00EF2495"/>
    <w:rsid w:val="00EF2514"/>
    <w:rsid w:val="00EF26B5"/>
    <w:rsid w:val="00EF270D"/>
    <w:rsid w:val="00EF29DE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8DF"/>
    <w:rsid w:val="00EF3A6C"/>
    <w:rsid w:val="00EF3D52"/>
    <w:rsid w:val="00EF3D9E"/>
    <w:rsid w:val="00EF3F77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9A"/>
    <w:rsid w:val="00EF4BB5"/>
    <w:rsid w:val="00EF4BC9"/>
    <w:rsid w:val="00EF4CD0"/>
    <w:rsid w:val="00EF4F0F"/>
    <w:rsid w:val="00EF5036"/>
    <w:rsid w:val="00EF5043"/>
    <w:rsid w:val="00EF5073"/>
    <w:rsid w:val="00EF5089"/>
    <w:rsid w:val="00EF50D1"/>
    <w:rsid w:val="00EF51F1"/>
    <w:rsid w:val="00EF526C"/>
    <w:rsid w:val="00EF52E1"/>
    <w:rsid w:val="00EF54B0"/>
    <w:rsid w:val="00EF565B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706A"/>
    <w:rsid w:val="00EF70C8"/>
    <w:rsid w:val="00EF716D"/>
    <w:rsid w:val="00EF71AC"/>
    <w:rsid w:val="00EF728C"/>
    <w:rsid w:val="00EF734B"/>
    <w:rsid w:val="00EF73D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8BB"/>
    <w:rsid w:val="00F00AB6"/>
    <w:rsid w:val="00F00B45"/>
    <w:rsid w:val="00F00D64"/>
    <w:rsid w:val="00F00E2A"/>
    <w:rsid w:val="00F01032"/>
    <w:rsid w:val="00F011B5"/>
    <w:rsid w:val="00F011E1"/>
    <w:rsid w:val="00F011FD"/>
    <w:rsid w:val="00F01581"/>
    <w:rsid w:val="00F016C6"/>
    <w:rsid w:val="00F01A79"/>
    <w:rsid w:val="00F01C29"/>
    <w:rsid w:val="00F01E13"/>
    <w:rsid w:val="00F021EC"/>
    <w:rsid w:val="00F02273"/>
    <w:rsid w:val="00F0232F"/>
    <w:rsid w:val="00F02450"/>
    <w:rsid w:val="00F024EF"/>
    <w:rsid w:val="00F02591"/>
    <w:rsid w:val="00F025F9"/>
    <w:rsid w:val="00F02688"/>
    <w:rsid w:val="00F029C1"/>
    <w:rsid w:val="00F02B0B"/>
    <w:rsid w:val="00F02BCC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D7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C49"/>
    <w:rsid w:val="00F05C63"/>
    <w:rsid w:val="00F05C78"/>
    <w:rsid w:val="00F05DBA"/>
    <w:rsid w:val="00F05DD3"/>
    <w:rsid w:val="00F05EE9"/>
    <w:rsid w:val="00F05F0C"/>
    <w:rsid w:val="00F0611F"/>
    <w:rsid w:val="00F06389"/>
    <w:rsid w:val="00F063B3"/>
    <w:rsid w:val="00F064A4"/>
    <w:rsid w:val="00F06657"/>
    <w:rsid w:val="00F066D6"/>
    <w:rsid w:val="00F0674B"/>
    <w:rsid w:val="00F06B1F"/>
    <w:rsid w:val="00F06B61"/>
    <w:rsid w:val="00F06B63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8C5"/>
    <w:rsid w:val="00F10C07"/>
    <w:rsid w:val="00F10C52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65E"/>
    <w:rsid w:val="00F12702"/>
    <w:rsid w:val="00F127BC"/>
    <w:rsid w:val="00F129D6"/>
    <w:rsid w:val="00F12C6E"/>
    <w:rsid w:val="00F12DA0"/>
    <w:rsid w:val="00F1303A"/>
    <w:rsid w:val="00F13068"/>
    <w:rsid w:val="00F131A7"/>
    <w:rsid w:val="00F1325F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BE"/>
    <w:rsid w:val="00F13FE6"/>
    <w:rsid w:val="00F14128"/>
    <w:rsid w:val="00F1436A"/>
    <w:rsid w:val="00F144E4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8F0"/>
    <w:rsid w:val="00F15A57"/>
    <w:rsid w:val="00F15AB5"/>
    <w:rsid w:val="00F15C64"/>
    <w:rsid w:val="00F15DAD"/>
    <w:rsid w:val="00F15E60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BCA"/>
    <w:rsid w:val="00F17D37"/>
    <w:rsid w:val="00F17FF5"/>
    <w:rsid w:val="00F20041"/>
    <w:rsid w:val="00F2011A"/>
    <w:rsid w:val="00F201F0"/>
    <w:rsid w:val="00F206F4"/>
    <w:rsid w:val="00F20A23"/>
    <w:rsid w:val="00F20A76"/>
    <w:rsid w:val="00F20B6E"/>
    <w:rsid w:val="00F20C95"/>
    <w:rsid w:val="00F20D94"/>
    <w:rsid w:val="00F20E43"/>
    <w:rsid w:val="00F211DA"/>
    <w:rsid w:val="00F2120B"/>
    <w:rsid w:val="00F212CE"/>
    <w:rsid w:val="00F21307"/>
    <w:rsid w:val="00F21507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2DF"/>
    <w:rsid w:val="00F22328"/>
    <w:rsid w:val="00F225FC"/>
    <w:rsid w:val="00F2260A"/>
    <w:rsid w:val="00F22903"/>
    <w:rsid w:val="00F22934"/>
    <w:rsid w:val="00F22975"/>
    <w:rsid w:val="00F22A68"/>
    <w:rsid w:val="00F22D97"/>
    <w:rsid w:val="00F23138"/>
    <w:rsid w:val="00F2316D"/>
    <w:rsid w:val="00F23248"/>
    <w:rsid w:val="00F232D0"/>
    <w:rsid w:val="00F235D2"/>
    <w:rsid w:val="00F23606"/>
    <w:rsid w:val="00F236A4"/>
    <w:rsid w:val="00F23731"/>
    <w:rsid w:val="00F2376F"/>
    <w:rsid w:val="00F238E1"/>
    <w:rsid w:val="00F23A3C"/>
    <w:rsid w:val="00F23A9D"/>
    <w:rsid w:val="00F23C2B"/>
    <w:rsid w:val="00F23CF7"/>
    <w:rsid w:val="00F24387"/>
    <w:rsid w:val="00F244D2"/>
    <w:rsid w:val="00F2465F"/>
    <w:rsid w:val="00F24694"/>
    <w:rsid w:val="00F246FA"/>
    <w:rsid w:val="00F247AF"/>
    <w:rsid w:val="00F2499A"/>
    <w:rsid w:val="00F24CC8"/>
    <w:rsid w:val="00F24D29"/>
    <w:rsid w:val="00F24FBE"/>
    <w:rsid w:val="00F2521D"/>
    <w:rsid w:val="00F25757"/>
    <w:rsid w:val="00F259B4"/>
    <w:rsid w:val="00F259B8"/>
    <w:rsid w:val="00F259F8"/>
    <w:rsid w:val="00F25B9A"/>
    <w:rsid w:val="00F25BBE"/>
    <w:rsid w:val="00F25BFB"/>
    <w:rsid w:val="00F25C7B"/>
    <w:rsid w:val="00F26138"/>
    <w:rsid w:val="00F26195"/>
    <w:rsid w:val="00F262DD"/>
    <w:rsid w:val="00F268B8"/>
    <w:rsid w:val="00F269E1"/>
    <w:rsid w:val="00F26A15"/>
    <w:rsid w:val="00F26A8D"/>
    <w:rsid w:val="00F26AA8"/>
    <w:rsid w:val="00F26B7E"/>
    <w:rsid w:val="00F26CE1"/>
    <w:rsid w:val="00F27092"/>
    <w:rsid w:val="00F27107"/>
    <w:rsid w:val="00F2742B"/>
    <w:rsid w:val="00F274FB"/>
    <w:rsid w:val="00F275AE"/>
    <w:rsid w:val="00F2761F"/>
    <w:rsid w:val="00F2763F"/>
    <w:rsid w:val="00F2774F"/>
    <w:rsid w:val="00F277AD"/>
    <w:rsid w:val="00F277D4"/>
    <w:rsid w:val="00F27AAD"/>
    <w:rsid w:val="00F27B69"/>
    <w:rsid w:val="00F27BAB"/>
    <w:rsid w:val="00F27CD6"/>
    <w:rsid w:val="00F27D97"/>
    <w:rsid w:val="00F27E59"/>
    <w:rsid w:val="00F27FAE"/>
    <w:rsid w:val="00F27FD6"/>
    <w:rsid w:val="00F30095"/>
    <w:rsid w:val="00F3025E"/>
    <w:rsid w:val="00F305D1"/>
    <w:rsid w:val="00F30697"/>
    <w:rsid w:val="00F3079D"/>
    <w:rsid w:val="00F30962"/>
    <w:rsid w:val="00F30A32"/>
    <w:rsid w:val="00F30E8D"/>
    <w:rsid w:val="00F3198E"/>
    <w:rsid w:val="00F31C61"/>
    <w:rsid w:val="00F31D82"/>
    <w:rsid w:val="00F31EE4"/>
    <w:rsid w:val="00F3200A"/>
    <w:rsid w:val="00F3204B"/>
    <w:rsid w:val="00F3205A"/>
    <w:rsid w:val="00F323FA"/>
    <w:rsid w:val="00F32484"/>
    <w:rsid w:val="00F32529"/>
    <w:rsid w:val="00F32808"/>
    <w:rsid w:val="00F32913"/>
    <w:rsid w:val="00F32A52"/>
    <w:rsid w:val="00F32CDD"/>
    <w:rsid w:val="00F32E17"/>
    <w:rsid w:val="00F32EC6"/>
    <w:rsid w:val="00F32EEF"/>
    <w:rsid w:val="00F32F72"/>
    <w:rsid w:val="00F33087"/>
    <w:rsid w:val="00F3308F"/>
    <w:rsid w:val="00F33299"/>
    <w:rsid w:val="00F332A5"/>
    <w:rsid w:val="00F335B5"/>
    <w:rsid w:val="00F33621"/>
    <w:rsid w:val="00F3369E"/>
    <w:rsid w:val="00F3370D"/>
    <w:rsid w:val="00F33744"/>
    <w:rsid w:val="00F3380A"/>
    <w:rsid w:val="00F33832"/>
    <w:rsid w:val="00F33DDD"/>
    <w:rsid w:val="00F34209"/>
    <w:rsid w:val="00F342AB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AF8"/>
    <w:rsid w:val="00F35B03"/>
    <w:rsid w:val="00F35DE1"/>
    <w:rsid w:val="00F35DF2"/>
    <w:rsid w:val="00F35E0F"/>
    <w:rsid w:val="00F35E81"/>
    <w:rsid w:val="00F35FC3"/>
    <w:rsid w:val="00F36043"/>
    <w:rsid w:val="00F3615B"/>
    <w:rsid w:val="00F361B2"/>
    <w:rsid w:val="00F36212"/>
    <w:rsid w:val="00F36294"/>
    <w:rsid w:val="00F36403"/>
    <w:rsid w:val="00F364B3"/>
    <w:rsid w:val="00F36882"/>
    <w:rsid w:val="00F36AAB"/>
    <w:rsid w:val="00F36B06"/>
    <w:rsid w:val="00F36B8B"/>
    <w:rsid w:val="00F36C33"/>
    <w:rsid w:val="00F36DEE"/>
    <w:rsid w:val="00F37096"/>
    <w:rsid w:val="00F370B8"/>
    <w:rsid w:val="00F37236"/>
    <w:rsid w:val="00F3730E"/>
    <w:rsid w:val="00F37589"/>
    <w:rsid w:val="00F3794F"/>
    <w:rsid w:val="00F37AEF"/>
    <w:rsid w:val="00F37B68"/>
    <w:rsid w:val="00F37BE2"/>
    <w:rsid w:val="00F37CEE"/>
    <w:rsid w:val="00F37D73"/>
    <w:rsid w:val="00F37F40"/>
    <w:rsid w:val="00F400F9"/>
    <w:rsid w:val="00F40724"/>
    <w:rsid w:val="00F40B01"/>
    <w:rsid w:val="00F40B43"/>
    <w:rsid w:val="00F40B51"/>
    <w:rsid w:val="00F40D4F"/>
    <w:rsid w:val="00F40EF4"/>
    <w:rsid w:val="00F40F39"/>
    <w:rsid w:val="00F40F58"/>
    <w:rsid w:val="00F41098"/>
    <w:rsid w:val="00F41401"/>
    <w:rsid w:val="00F41532"/>
    <w:rsid w:val="00F415E4"/>
    <w:rsid w:val="00F4176F"/>
    <w:rsid w:val="00F41814"/>
    <w:rsid w:val="00F418AC"/>
    <w:rsid w:val="00F41922"/>
    <w:rsid w:val="00F41988"/>
    <w:rsid w:val="00F41A4D"/>
    <w:rsid w:val="00F41B96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8A"/>
    <w:rsid w:val="00F431F7"/>
    <w:rsid w:val="00F434FE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3B2"/>
    <w:rsid w:val="00F44439"/>
    <w:rsid w:val="00F444AA"/>
    <w:rsid w:val="00F44624"/>
    <w:rsid w:val="00F44768"/>
    <w:rsid w:val="00F448A1"/>
    <w:rsid w:val="00F449A5"/>
    <w:rsid w:val="00F44B82"/>
    <w:rsid w:val="00F44ECC"/>
    <w:rsid w:val="00F44F6D"/>
    <w:rsid w:val="00F4506D"/>
    <w:rsid w:val="00F4510F"/>
    <w:rsid w:val="00F45161"/>
    <w:rsid w:val="00F45274"/>
    <w:rsid w:val="00F452C5"/>
    <w:rsid w:val="00F453DC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2D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911"/>
    <w:rsid w:val="00F52AED"/>
    <w:rsid w:val="00F52B59"/>
    <w:rsid w:val="00F52B95"/>
    <w:rsid w:val="00F52BEF"/>
    <w:rsid w:val="00F52D1C"/>
    <w:rsid w:val="00F52D2B"/>
    <w:rsid w:val="00F52EA3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4F94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9"/>
    <w:rsid w:val="00F559C8"/>
    <w:rsid w:val="00F55AFA"/>
    <w:rsid w:val="00F55B4A"/>
    <w:rsid w:val="00F55B51"/>
    <w:rsid w:val="00F55FC4"/>
    <w:rsid w:val="00F5606A"/>
    <w:rsid w:val="00F56078"/>
    <w:rsid w:val="00F56229"/>
    <w:rsid w:val="00F563AD"/>
    <w:rsid w:val="00F56436"/>
    <w:rsid w:val="00F566FB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BD"/>
    <w:rsid w:val="00F57B0E"/>
    <w:rsid w:val="00F57B63"/>
    <w:rsid w:val="00F57D1A"/>
    <w:rsid w:val="00F57E85"/>
    <w:rsid w:val="00F57F2C"/>
    <w:rsid w:val="00F57F6D"/>
    <w:rsid w:val="00F600CF"/>
    <w:rsid w:val="00F60245"/>
    <w:rsid w:val="00F603D2"/>
    <w:rsid w:val="00F60510"/>
    <w:rsid w:val="00F6058D"/>
    <w:rsid w:val="00F60608"/>
    <w:rsid w:val="00F60793"/>
    <w:rsid w:val="00F607AF"/>
    <w:rsid w:val="00F60828"/>
    <w:rsid w:val="00F6087D"/>
    <w:rsid w:val="00F60998"/>
    <w:rsid w:val="00F60DCA"/>
    <w:rsid w:val="00F60DDD"/>
    <w:rsid w:val="00F611A2"/>
    <w:rsid w:val="00F6136A"/>
    <w:rsid w:val="00F6155A"/>
    <w:rsid w:val="00F618AD"/>
    <w:rsid w:val="00F61ABF"/>
    <w:rsid w:val="00F61BDB"/>
    <w:rsid w:val="00F61D1C"/>
    <w:rsid w:val="00F61DEB"/>
    <w:rsid w:val="00F61E17"/>
    <w:rsid w:val="00F61ED8"/>
    <w:rsid w:val="00F620B9"/>
    <w:rsid w:val="00F62325"/>
    <w:rsid w:val="00F6239E"/>
    <w:rsid w:val="00F62475"/>
    <w:rsid w:val="00F62580"/>
    <w:rsid w:val="00F62622"/>
    <w:rsid w:val="00F62631"/>
    <w:rsid w:val="00F627B2"/>
    <w:rsid w:val="00F629B9"/>
    <w:rsid w:val="00F62B86"/>
    <w:rsid w:val="00F62C26"/>
    <w:rsid w:val="00F62C52"/>
    <w:rsid w:val="00F62D79"/>
    <w:rsid w:val="00F62F21"/>
    <w:rsid w:val="00F63144"/>
    <w:rsid w:val="00F631C7"/>
    <w:rsid w:val="00F6356E"/>
    <w:rsid w:val="00F636B9"/>
    <w:rsid w:val="00F63780"/>
    <w:rsid w:val="00F63A67"/>
    <w:rsid w:val="00F63A6D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BE3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1F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39"/>
    <w:rsid w:val="00F65E8E"/>
    <w:rsid w:val="00F65ED1"/>
    <w:rsid w:val="00F662A0"/>
    <w:rsid w:val="00F663AF"/>
    <w:rsid w:val="00F663F8"/>
    <w:rsid w:val="00F66417"/>
    <w:rsid w:val="00F66420"/>
    <w:rsid w:val="00F66465"/>
    <w:rsid w:val="00F6658A"/>
    <w:rsid w:val="00F666B0"/>
    <w:rsid w:val="00F6672A"/>
    <w:rsid w:val="00F66C79"/>
    <w:rsid w:val="00F66F70"/>
    <w:rsid w:val="00F67072"/>
    <w:rsid w:val="00F67353"/>
    <w:rsid w:val="00F673AA"/>
    <w:rsid w:val="00F673EC"/>
    <w:rsid w:val="00F67423"/>
    <w:rsid w:val="00F6785B"/>
    <w:rsid w:val="00F67BA2"/>
    <w:rsid w:val="00F70069"/>
    <w:rsid w:val="00F70291"/>
    <w:rsid w:val="00F7031F"/>
    <w:rsid w:val="00F704FC"/>
    <w:rsid w:val="00F70593"/>
    <w:rsid w:val="00F70722"/>
    <w:rsid w:val="00F7082C"/>
    <w:rsid w:val="00F70861"/>
    <w:rsid w:val="00F70A68"/>
    <w:rsid w:val="00F70BB3"/>
    <w:rsid w:val="00F70D00"/>
    <w:rsid w:val="00F710E6"/>
    <w:rsid w:val="00F711E6"/>
    <w:rsid w:val="00F716AE"/>
    <w:rsid w:val="00F71830"/>
    <w:rsid w:val="00F71870"/>
    <w:rsid w:val="00F71A67"/>
    <w:rsid w:val="00F71B36"/>
    <w:rsid w:val="00F71E35"/>
    <w:rsid w:val="00F720D9"/>
    <w:rsid w:val="00F7214D"/>
    <w:rsid w:val="00F723A8"/>
    <w:rsid w:val="00F723C6"/>
    <w:rsid w:val="00F72521"/>
    <w:rsid w:val="00F725A6"/>
    <w:rsid w:val="00F72665"/>
    <w:rsid w:val="00F72743"/>
    <w:rsid w:val="00F728A3"/>
    <w:rsid w:val="00F72922"/>
    <w:rsid w:val="00F72F83"/>
    <w:rsid w:val="00F72F8B"/>
    <w:rsid w:val="00F72FA0"/>
    <w:rsid w:val="00F7306E"/>
    <w:rsid w:val="00F7333C"/>
    <w:rsid w:val="00F73356"/>
    <w:rsid w:val="00F73988"/>
    <w:rsid w:val="00F739E8"/>
    <w:rsid w:val="00F73A86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8D5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9A6"/>
    <w:rsid w:val="00F76A06"/>
    <w:rsid w:val="00F76BBF"/>
    <w:rsid w:val="00F76C54"/>
    <w:rsid w:val="00F76CDB"/>
    <w:rsid w:val="00F76D53"/>
    <w:rsid w:val="00F76DE6"/>
    <w:rsid w:val="00F76E8E"/>
    <w:rsid w:val="00F770A0"/>
    <w:rsid w:val="00F7728C"/>
    <w:rsid w:val="00F772E7"/>
    <w:rsid w:val="00F773C4"/>
    <w:rsid w:val="00F774EC"/>
    <w:rsid w:val="00F77604"/>
    <w:rsid w:val="00F77687"/>
    <w:rsid w:val="00F7777F"/>
    <w:rsid w:val="00F777A7"/>
    <w:rsid w:val="00F77A95"/>
    <w:rsid w:val="00F77AF5"/>
    <w:rsid w:val="00F77D96"/>
    <w:rsid w:val="00F77ECC"/>
    <w:rsid w:val="00F77EE3"/>
    <w:rsid w:val="00F77F82"/>
    <w:rsid w:val="00F80043"/>
    <w:rsid w:val="00F8009B"/>
    <w:rsid w:val="00F80210"/>
    <w:rsid w:val="00F80319"/>
    <w:rsid w:val="00F803F1"/>
    <w:rsid w:val="00F80428"/>
    <w:rsid w:val="00F807AE"/>
    <w:rsid w:val="00F807D6"/>
    <w:rsid w:val="00F80891"/>
    <w:rsid w:val="00F8095E"/>
    <w:rsid w:val="00F80DDF"/>
    <w:rsid w:val="00F80E18"/>
    <w:rsid w:val="00F80F23"/>
    <w:rsid w:val="00F80F2E"/>
    <w:rsid w:val="00F80F50"/>
    <w:rsid w:val="00F8100E"/>
    <w:rsid w:val="00F81176"/>
    <w:rsid w:val="00F8141B"/>
    <w:rsid w:val="00F81433"/>
    <w:rsid w:val="00F815BD"/>
    <w:rsid w:val="00F815CF"/>
    <w:rsid w:val="00F81DCD"/>
    <w:rsid w:val="00F81ECF"/>
    <w:rsid w:val="00F81EDB"/>
    <w:rsid w:val="00F820F3"/>
    <w:rsid w:val="00F822BF"/>
    <w:rsid w:val="00F8241B"/>
    <w:rsid w:val="00F826E8"/>
    <w:rsid w:val="00F827ED"/>
    <w:rsid w:val="00F82849"/>
    <w:rsid w:val="00F8291C"/>
    <w:rsid w:val="00F82A5D"/>
    <w:rsid w:val="00F82AE0"/>
    <w:rsid w:val="00F82C9F"/>
    <w:rsid w:val="00F82D94"/>
    <w:rsid w:val="00F82E8A"/>
    <w:rsid w:val="00F82E9B"/>
    <w:rsid w:val="00F82FDF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72D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63D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D6C"/>
    <w:rsid w:val="00F86E23"/>
    <w:rsid w:val="00F86FAC"/>
    <w:rsid w:val="00F86FD7"/>
    <w:rsid w:val="00F8712C"/>
    <w:rsid w:val="00F87166"/>
    <w:rsid w:val="00F8722C"/>
    <w:rsid w:val="00F87352"/>
    <w:rsid w:val="00F8760D"/>
    <w:rsid w:val="00F879BC"/>
    <w:rsid w:val="00F87A71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0EFF"/>
    <w:rsid w:val="00F9108D"/>
    <w:rsid w:val="00F91269"/>
    <w:rsid w:val="00F9128B"/>
    <w:rsid w:val="00F915EA"/>
    <w:rsid w:val="00F917DC"/>
    <w:rsid w:val="00F918A4"/>
    <w:rsid w:val="00F918D7"/>
    <w:rsid w:val="00F91C2B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4FC"/>
    <w:rsid w:val="00F93612"/>
    <w:rsid w:val="00F9383B"/>
    <w:rsid w:val="00F9391C"/>
    <w:rsid w:val="00F93AD5"/>
    <w:rsid w:val="00F94142"/>
    <w:rsid w:val="00F94162"/>
    <w:rsid w:val="00F9418A"/>
    <w:rsid w:val="00F941F9"/>
    <w:rsid w:val="00F94284"/>
    <w:rsid w:val="00F942F6"/>
    <w:rsid w:val="00F943B5"/>
    <w:rsid w:val="00F945E0"/>
    <w:rsid w:val="00F946E1"/>
    <w:rsid w:val="00F94938"/>
    <w:rsid w:val="00F94A0F"/>
    <w:rsid w:val="00F94BBA"/>
    <w:rsid w:val="00F94DC3"/>
    <w:rsid w:val="00F94F4D"/>
    <w:rsid w:val="00F95147"/>
    <w:rsid w:val="00F9518A"/>
    <w:rsid w:val="00F953F9"/>
    <w:rsid w:val="00F95461"/>
    <w:rsid w:val="00F954BC"/>
    <w:rsid w:val="00F95694"/>
    <w:rsid w:val="00F958BC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4A5"/>
    <w:rsid w:val="00F96688"/>
    <w:rsid w:val="00F966AD"/>
    <w:rsid w:val="00F967C3"/>
    <w:rsid w:val="00F967ED"/>
    <w:rsid w:val="00F96896"/>
    <w:rsid w:val="00F968E6"/>
    <w:rsid w:val="00F969B9"/>
    <w:rsid w:val="00F96B20"/>
    <w:rsid w:val="00F96CEF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97F07"/>
    <w:rsid w:val="00FA0033"/>
    <w:rsid w:val="00FA0132"/>
    <w:rsid w:val="00FA01F0"/>
    <w:rsid w:val="00FA0220"/>
    <w:rsid w:val="00FA0463"/>
    <w:rsid w:val="00FA05E2"/>
    <w:rsid w:val="00FA082A"/>
    <w:rsid w:val="00FA0832"/>
    <w:rsid w:val="00FA092F"/>
    <w:rsid w:val="00FA0999"/>
    <w:rsid w:val="00FA0C33"/>
    <w:rsid w:val="00FA0D1F"/>
    <w:rsid w:val="00FA0F17"/>
    <w:rsid w:val="00FA0F8C"/>
    <w:rsid w:val="00FA1087"/>
    <w:rsid w:val="00FA1467"/>
    <w:rsid w:val="00FA14DC"/>
    <w:rsid w:val="00FA1598"/>
    <w:rsid w:val="00FA1623"/>
    <w:rsid w:val="00FA19DD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84"/>
    <w:rsid w:val="00FA2611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6D"/>
    <w:rsid w:val="00FA3077"/>
    <w:rsid w:val="00FA32A1"/>
    <w:rsid w:val="00FA32E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F3"/>
    <w:rsid w:val="00FA6539"/>
    <w:rsid w:val="00FA65F3"/>
    <w:rsid w:val="00FA669E"/>
    <w:rsid w:val="00FA68DC"/>
    <w:rsid w:val="00FA6956"/>
    <w:rsid w:val="00FA6B8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28F"/>
    <w:rsid w:val="00FB0365"/>
    <w:rsid w:val="00FB05F8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97F"/>
    <w:rsid w:val="00FB1A61"/>
    <w:rsid w:val="00FB1AA3"/>
    <w:rsid w:val="00FB1AB8"/>
    <w:rsid w:val="00FB1CA5"/>
    <w:rsid w:val="00FB1CD7"/>
    <w:rsid w:val="00FB1DBF"/>
    <w:rsid w:val="00FB1E07"/>
    <w:rsid w:val="00FB1E62"/>
    <w:rsid w:val="00FB2060"/>
    <w:rsid w:val="00FB21F4"/>
    <w:rsid w:val="00FB232E"/>
    <w:rsid w:val="00FB251E"/>
    <w:rsid w:val="00FB27D1"/>
    <w:rsid w:val="00FB2A4E"/>
    <w:rsid w:val="00FB2B3C"/>
    <w:rsid w:val="00FB2B5E"/>
    <w:rsid w:val="00FB2D75"/>
    <w:rsid w:val="00FB335F"/>
    <w:rsid w:val="00FB3379"/>
    <w:rsid w:val="00FB3420"/>
    <w:rsid w:val="00FB36FD"/>
    <w:rsid w:val="00FB3742"/>
    <w:rsid w:val="00FB3910"/>
    <w:rsid w:val="00FB3AD1"/>
    <w:rsid w:val="00FB3BE8"/>
    <w:rsid w:val="00FB3D00"/>
    <w:rsid w:val="00FB3D21"/>
    <w:rsid w:val="00FB3DB7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69"/>
    <w:rsid w:val="00FB4FB8"/>
    <w:rsid w:val="00FB5002"/>
    <w:rsid w:val="00FB50B3"/>
    <w:rsid w:val="00FB51CF"/>
    <w:rsid w:val="00FB51DF"/>
    <w:rsid w:val="00FB5201"/>
    <w:rsid w:val="00FB5471"/>
    <w:rsid w:val="00FB54C2"/>
    <w:rsid w:val="00FB573E"/>
    <w:rsid w:val="00FB5C74"/>
    <w:rsid w:val="00FB5DF7"/>
    <w:rsid w:val="00FB5DFB"/>
    <w:rsid w:val="00FB5EEA"/>
    <w:rsid w:val="00FB6071"/>
    <w:rsid w:val="00FB61E7"/>
    <w:rsid w:val="00FB66BC"/>
    <w:rsid w:val="00FB69C5"/>
    <w:rsid w:val="00FB6AFB"/>
    <w:rsid w:val="00FB6BFC"/>
    <w:rsid w:val="00FB6C4C"/>
    <w:rsid w:val="00FB6C4D"/>
    <w:rsid w:val="00FB6F65"/>
    <w:rsid w:val="00FB707E"/>
    <w:rsid w:val="00FB7089"/>
    <w:rsid w:val="00FB71A4"/>
    <w:rsid w:val="00FB71AA"/>
    <w:rsid w:val="00FB7329"/>
    <w:rsid w:val="00FB7525"/>
    <w:rsid w:val="00FB7537"/>
    <w:rsid w:val="00FB7776"/>
    <w:rsid w:val="00FB78FF"/>
    <w:rsid w:val="00FB7964"/>
    <w:rsid w:val="00FB79BF"/>
    <w:rsid w:val="00FB7A1A"/>
    <w:rsid w:val="00FB7C13"/>
    <w:rsid w:val="00FB7F32"/>
    <w:rsid w:val="00FB7F63"/>
    <w:rsid w:val="00FC0199"/>
    <w:rsid w:val="00FC01AC"/>
    <w:rsid w:val="00FC058F"/>
    <w:rsid w:val="00FC06C4"/>
    <w:rsid w:val="00FC078D"/>
    <w:rsid w:val="00FC07F4"/>
    <w:rsid w:val="00FC0A15"/>
    <w:rsid w:val="00FC0A1D"/>
    <w:rsid w:val="00FC0A46"/>
    <w:rsid w:val="00FC0C5B"/>
    <w:rsid w:val="00FC0C87"/>
    <w:rsid w:val="00FC1127"/>
    <w:rsid w:val="00FC112E"/>
    <w:rsid w:val="00FC113F"/>
    <w:rsid w:val="00FC1162"/>
    <w:rsid w:val="00FC12F6"/>
    <w:rsid w:val="00FC1664"/>
    <w:rsid w:val="00FC192C"/>
    <w:rsid w:val="00FC1A89"/>
    <w:rsid w:val="00FC1D83"/>
    <w:rsid w:val="00FC1E79"/>
    <w:rsid w:val="00FC1FCC"/>
    <w:rsid w:val="00FC23B1"/>
    <w:rsid w:val="00FC254E"/>
    <w:rsid w:val="00FC2585"/>
    <w:rsid w:val="00FC275B"/>
    <w:rsid w:val="00FC27CC"/>
    <w:rsid w:val="00FC28B1"/>
    <w:rsid w:val="00FC29D4"/>
    <w:rsid w:val="00FC2B34"/>
    <w:rsid w:val="00FC2D3B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D34"/>
    <w:rsid w:val="00FC3D5A"/>
    <w:rsid w:val="00FC3E2D"/>
    <w:rsid w:val="00FC3EA1"/>
    <w:rsid w:val="00FC40AB"/>
    <w:rsid w:val="00FC40C3"/>
    <w:rsid w:val="00FC411E"/>
    <w:rsid w:val="00FC412C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95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826"/>
    <w:rsid w:val="00FC59FA"/>
    <w:rsid w:val="00FC5CEE"/>
    <w:rsid w:val="00FC5DCC"/>
    <w:rsid w:val="00FC5E3A"/>
    <w:rsid w:val="00FC5EF5"/>
    <w:rsid w:val="00FC5FB2"/>
    <w:rsid w:val="00FC60DF"/>
    <w:rsid w:val="00FC64B0"/>
    <w:rsid w:val="00FC687B"/>
    <w:rsid w:val="00FC68B2"/>
    <w:rsid w:val="00FC6B73"/>
    <w:rsid w:val="00FC6B9D"/>
    <w:rsid w:val="00FC6BC0"/>
    <w:rsid w:val="00FC6C58"/>
    <w:rsid w:val="00FC6C6B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35"/>
    <w:rsid w:val="00FD05E9"/>
    <w:rsid w:val="00FD07E4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000"/>
    <w:rsid w:val="00FD337B"/>
    <w:rsid w:val="00FD3444"/>
    <w:rsid w:val="00FD3513"/>
    <w:rsid w:val="00FD359F"/>
    <w:rsid w:val="00FD36C7"/>
    <w:rsid w:val="00FD38B2"/>
    <w:rsid w:val="00FD3AAF"/>
    <w:rsid w:val="00FD3B5E"/>
    <w:rsid w:val="00FD4087"/>
    <w:rsid w:val="00FD421F"/>
    <w:rsid w:val="00FD4253"/>
    <w:rsid w:val="00FD429C"/>
    <w:rsid w:val="00FD44DF"/>
    <w:rsid w:val="00FD45B4"/>
    <w:rsid w:val="00FD4910"/>
    <w:rsid w:val="00FD4B51"/>
    <w:rsid w:val="00FD4ED5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5B"/>
    <w:rsid w:val="00FD5A6A"/>
    <w:rsid w:val="00FD5B94"/>
    <w:rsid w:val="00FD5E06"/>
    <w:rsid w:val="00FD60FA"/>
    <w:rsid w:val="00FD638E"/>
    <w:rsid w:val="00FD6501"/>
    <w:rsid w:val="00FD6617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7B6"/>
    <w:rsid w:val="00FD7882"/>
    <w:rsid w:val="00FD788F"/>
    <w:rsid w:val="00FD7CAD"/>
    <w:rsid w:val="00FD7D6D"/>
    <w:rsid w:val="00FD7FB2"/>
    <w:rsid w:val="00FD7FD6"/>
    <w:rsid w:val="00FE0037"/>
    <w:rsid w:val="00FE03AE"/>
    <w:rsid w:val="00FE04C0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74A"/>
    <w:rsid w:val="00FE2956"/>
    <w:rsid w:val="00FE29CA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845"/>
    <w:rsid w:val="00FE3D6C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34"/>
    <w:rsid w:val="00FE50F9"/>
    <w:rsid w:val="00FE5366"/>
    <w:rsid w:val="00FE542F"/>
    <w:rsid w:val="00FE563D"/>
    <w:rsid w:val="00FE57C3"/>
    <w:rsid w:val="00FE5AC0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EB"/>
    <w:rsid w:val="00FE7503"/>
    <w:rsid w:val="00FE752A"/>
    <w:rsid w:val="00FE760E"/>
    <w:rsid w:val="00FE767F"/>
    <w:rsid w:val="00FE7777"/>
    <w:rsid w:val="00FE77A3"/>
    <w:rsid w:val="00FE79AC"/>
    <w:rsid w:val="00FE7B7D"/>
    <w:rsid w:val="00FE7C1C"/>
    <w:rsid w:val="00FE7C5C"/>
    <w:rsid w:val="00FE7CA3"/>
    <w:rsid w:val="00FE7D03"/>
    <w:rsid w:val="00FE7E6C"/>
    <w:rsid w:val="00FE7F14"/>
    <w:rsid w:val="00FE7F5A"/>
    <w:rsid w:val="00FF00C5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CF1"/>
    <w:rsid w:val="00FF0FE2"/>
    <w:rsid w:val="00FF0FFE"/>
    <w:rsid w:val="00FF1179"/>
    <w:rsid w:val="00FF1180"/>
    <w:rsid w:val="00FF13CE"/>
    <w:rsid w:val="00FF163B"/>
    <w:rsid w:val="00FF1642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6B6"/>
    <w:rsid w:val="00FF294D"/>
    <w:rsid w:val="00FF2963"/>
    <w:rsid w:val="00FF2991"/>
    <w:rsid w:val="00FF29A6"/>
    <w:rsid w:val="00FF2C27"/>
    <w:rsid w:val="00FF2C3A"/>
    <w:rsid w:val="00FF2EEB"/>
    <w:rsid w:val="00FF2EEF"/>
    <w:rsid w:val="00FF2F28"/>
    <w:rsid w:val="00FF3317"/>
    <w:rsid w:val="00FF3378"/>
    <w:rsid w:val="00FF3427"/>
    <w:rsid w:val="00FF34E3"/>
    <w:rsid w:val="00FF377B"/>
    <w:rsid w:val="00FF3862"/>
    <w:rsid w:val="00FF39F1"/>
    <w:rsid w:val="00FF3B74"/>
    <w:rsid w:val="00FF3CF4"/>
    <w:rsid w:val="00FF3E19"/>
    <w:rsid w:val="00FF3F1B"/>
    <w:rsid w:val="00FF3F1E"/>
    <w:rsid w:val="00FF4105"/>
    <w:rsid w:val="00FF4333"/>
    <w:rsid w:val="00FF4380"/>
    <w:rsid w:val="00FF43E5"/>
    <w:rsid w:val="00FF4507"/>
    <w:rsid w:val="00FF4601"/>
    <w:rsid w:val="00FF46BF"/>
    <w:rsid w:val="00FF487C"/>
    <w:rsid w:val="00FF48C9"/>
    <w:rsid w:val="00FF48CA"/>
    <w:rsid w:val="00FF4AF8"/>
    <w:rsid w:val="00FF4B5A"/>
    <w:rsid w:val="00FF4C4B"/>
    <w:rsid w:val="00FF4C61"/>
    <w:rsid w:val="00FF4DB5"/>
    <w:rsid w:val="00FF4E1E"/>
    <w:rsid w:val="00FF4EAC"/>
    <w:rsid w:val="00FF53BC"/>
    <w:rsid w:val="00FF54FA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3AC"/>
    <w:rsid w:val="00FF65AA"/>
    <w:rsid w:val="00FF66BD"/>
    <w:rsid w:val="00FF6868"/>
    <w:rsid w:val="00FF6976"/>
    <w:rsid w:val="00FF6AB6"/>
    <w:rsid w:val="00FF6B8A"/>
    <w:rsid w:val="00FF6BDC"/>
    <w:rsid w:val="00FF6D42"/>
    <w:rsid w:val="00FF6DD4"/>
    <w:rsid w:val="00FF6E1F"/>
    <w:rsid w:val="00FF7067"/>
    <w:rsid w:val="00FF7170"/>
    <w:rsid w:val="00FF7404"/>
    <w:rsid w:val="00FF760B"/>
    <w:rsid w:val="00FF77EE"/>
    <w:rsid w:val="00FF7A15"/>
    <w:rsid w:val="00FF7A72"/>
    <w:rsid w:val="00FF7B3D"/>
    <w:rsid w:val="00FF7B60"/>
    <w:rsid w:val="00FF7C03"/>
    <w:rsid w:val="00FF7D0F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  <w:style w:type="character" w:customStyle="1" w:styleId="ui-provider">
    <w:name w:val="ui-provider"/>
    <w:basedOn w:val="DefaultParagraphFont"/>
    <w:rsid w:val="00B74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54A10-AA00-4CCC-B273-372136F8B4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FCD5C6-8570-4886-A3EB-D2A0BD0E8F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682AB2-7118-489C-A70E-53C78744D578}">
  <ds:schemaRefs>
    <ds:schemaRef ds:uri="http://purl.org/dc/elements/1.1/"/>
    <ds:schemaRef ds:uri="05716746-add9-412a-97a9-1b5167d151a3"/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f6ba49b0-bcda-4796-8236-5b5cc1493ace"/>
    <ds:schemaRef ds:uri="http://schemas.microsoft.com/office/infopath/2007/PartnerControls"/>
    <ds:schemaRef ds:uri="http://schemas.openxmlformats.org/package/2006/metadata/core-properties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3706</TotalTime>
  <Pages>33</Pages>
  <Words>6302</Words>
  <Characters>26082</Characters>
  <Application>Microsoft Office Word</Application>
  <DocSecurity>0</DocSecurity>
  <Lines>4535</Lines>
  <Paragraphs>1920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27244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KPMG</dc:creator>
  <cp:keywords/>
  <dc:description/>
  <cp:lastModifiedBy>Sathiravich, Sangwansirapat</cp:lastModifiedBy>
  <cp:revision>769</cp:revision>
  <cp:lastPrinted>2026-05-04T11:54:00Z</cp:lastPrinted>
  <dcterms:created xsi:type="dcterms:W3CDTF">2025-01-31T06:59:00Z</dcterms:created>
  <dcterms:modified xsi:type="dcterms:W3CDTF">2026-05-05T10:15:00Z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  <property fmtid="{D5CDD505-2E9C-101B-9397-08002B2CF9AE}" pid="4" name="ContentTypeId">
    <vt:lpwstr>0x010100FC3C573FF70E394A86433F5E112C33AA</vt:lpwstr>
  </property>
</Properties>
</file>