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0152" w14:textId="77777777" w:rsidR="000E589E" w:rsidRPr="005D17DF" w:rsidRDefault="000E589E" w:rsidP="00F37C1B">
      <w:pPr>
        <w:pStyle w:val="Header"/>
        <w:tabs>
          <w:tab w:val="clear" w:pos="4536"/>
          <w:tab w:val="clear" w:pos="9072"/>
        </w:tabs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noProof/>
          <w:sz w:val="30"/>
          <w:szCs w:val="30"/>
          <w:cs/>
        </w:rPr>
        <w:t>บริษัท เพาเวอร์ไลน์ เอ็นจิเนียริ่ง จำกัด (มหาชน) และบริษัทย่อย</w:t>
      </w:r>
    </w:p>
    <w:p w14:paraId="5BE3A3EC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noProof/>
          <w:sz w:val="30"/>
          <w:szCs w:val="30"/>
          <w:cs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47146C53" w14:textId="1F9A098A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>สำหรับงวด</w:t>
      </w:r>
      <w:r w:rsidR="00E3666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สาม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A108CD">
        <w:rPr>
          <w:rFonts w:ascii="Angsana New" w:hAnsi="Angsana New" w:cs="Angsana New"/>
          <w:b/>
          <w:bCs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36669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108CD">
        <w:rPr>
          <w:rFonts w:ascii="Angsana New" w:hAnsi="Angsana New" w:cs="Angsana New"/>
          <w:b/>
          <w:bCs/>
          <w:sz w:val="30"/>
          <w:szCs w:val="30"/>
          <w:lang w:val="en-US"/>
        </w:rPr>
        <w:t>2569</w:t>
      </w:r>
      <w:r w:rsidRPr="005D17D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(ยังไม่ได้ตรวจสอบ)</w:t>
      </w:r>
    </w:p>
    <w:p w14:paraId="758C92F3" w14:textId="77777777" w:rsidR="000E589E" w:rsidRPr="005D17DF" w:rsidRDefault="000E589E" w:rsidP="00F37C1B">
      <w:pPr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CEE7C93" w14:textId="77777777" w:rsidR="000E589E" w:rsidRPr="005D17DF" w:rsidRDefault="000E589E" w:rsidP="00F37C1B">
      <w:pPr>
        <w:pBdr>
          <w:top w:val="single" w:sz="4" w:space="1" w:color="auto"/>
        </w:pBdr>
        <w:ind w:left="3360" w:right="3237"/>
        <w:jc w:val="center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542DD676" w14:textId="77777777" w:rsidR="000A0FC4" w:rsidRPr="005D17DF" w:rsidRDefault="007534D2" w:rsidP="00EB3696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7D895C82" w14:textId="77777777" w:rsidR="00EB3696" w:rsidRPr="005D17DF" w:rsidRDefault="00EB3696" w:rsidP="00EB3696">
      <w:pPr>
        <w:pStyle w:val="BodyText2"/>
        <w:ind w:left="562" w:right="-23" w:firstLine="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9AED9CB" w14:textId="1259A24A" w:rsidR="00EB3696" w:rsidRPr="005D17DF" w:rsidRDefault="00EB3696" w:rsidP="003C3BEA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 เพาเวอร์ไลน์ เอ็นจิเนียริ่ง จำกัด (มหาชน)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(“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”)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>จดทะเบียนตามประมวลกฎหมายแพ่ง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และพาณิชย์เป็นนิติบุคคลประเภทบริษัทจำกัด  เมื่อวันที่ </w:t>
      </w:r>
      <w:r w:rsidR="00E26918" w:rsidRPr="00E26918">
        <w:rPr>
          <w:rFonts w:ascii="Angsana New" w:eastAsia="Cordia New" w:hAnsi="Angsana New" w:cs="Angsana New"/>
          <w:spacing w:val="4"/>
          <w:sz w:val="30"/>
          <w:szCs w:val="30"/>
          <w:lang w:val="en-US"/>
        </w:rPr>
        <w:t>8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</w:rPr>
        <w:t xml:space="preserve"> </w:t>
      </w:r>
      <w:r w:rsidR="00B50324"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กรกฎาคม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 </w:t>
      </w:r>
      <w:r w:rsidR="00E26918" w:rsidRPr="00E26918">
        <w:rPr>
          <w:rFonts w:ascii="Angsana New" w:eastAsia="Cordia New" w:hAnsi="Angsana New" w:cs="Angsana New"/>
          <w:spacing w:val="4"/>
          <w:sz w:val="30"/>
          <w:szCs w:val="30"/>
          <w:lang w:val="en-US"/>
        </w:rPr>
        <w:t>2531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</w:rPr>
        <w:t xml:space="preserve"> </w:t>
      </w:r>
      <w:r w:rsidRPr="00E26918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และบริษัทได้แปรสภาพเป็น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บริษัทมหาชนจำกัดเมื่อวันที่ </w:t>
      </w:r>
      <w:r w:rsidR="00E26918">
        <w:rPr>
          <w:rFonts w:ascii="Angsana New" w:eastAsia="Cordia New" w:hAnsi="Angsana New" w:cs="Angsana New"/>
          <w:sz w:val="30"/>
          <w:szCs w:val="30"/>
          <w:lang w:val="en-US"/>
        </w:rPr>
        <w:t>29</w:t>
      </w:r>
      <w:r w:rsidR="00B50324"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สิงหาคม </w:t>
      </w:r>
      <w:r w:rsidR="00E26918">
        <w:rPr>
          <w:rFonts w:ascii="Angsana New" w:eastAsia="Cordia New" w:hAnsi="Angsana New" w:cs="Angsana New"/>
          <w:sz w:val="30"/>
          <w:szCs w:val="30"/>
          <w:lang w:val="en-US"/>
        </w:rPr>
        <w:t>2545</w:t>
      </w:r>
      <w:r w:rsidRPr="005D17DF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โดยมีสำนักงานใหญ่ตั้งอยู่เลขที่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2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 xml:space="preserve"> ซอยสุขุมวิท </w:t>
      </w:r>
      <w:r w:rsidR="00E26918">
        <w:rPr>
          <w:rFonts w:ascii="Angsana New" w:hAnsi="Angsana New" w:cs="Angsana New"/>
          <w:sz w:val="30"/>
          <w:szCs w:val="30"/>
          <w:lang w:val="en-US"/>
        </w:rPr>
        <w:t xml:space="preserve">81 </w:t>
      </w:r>
      <w:r w:rsidR="00117CD1" w:rsidRPr="005D17DF">
        <w:rPr>
          <w:rFonts w:ascii="Angsana New" w:hAnsi="Angsana New" w:cs="Angsana New" w:hint="cs"/>
          <w:sz w:val="30"/>
          <w:szCs w:val="30"/>
          <w:cs/>
        </w:rPr>
        <w:t>(ศิริพจน์) ถนนสุขุมวิท แขวงบางจาก เขตพระโขนง</w:t>
      </w:r>
      <w:r w:rsidRPr="005D17DF">
        <w:rPr>
          <w:rFonts w:ascii="Angsana New" w:eastAsia="Cordia New" w:hAnsi="Angsana New" w:cs="Angsana New" w:hint="cs"/>
          <w:sz w:val="30"/>
          <w:szCs w:val="30"/>
          <w:cs/>
        </w:rPr>
        <w:t xml:space="preserve"> กรุงเทพมหานคร ประเทศไทย</w:t>
      </w:r>
    </w:p>
    <w:p w14:paraId="63E6103E" w14:textId="77777777" w:rsidR="007749BD" w:rsidRPr="005D17DF" w:rsidRDefault="007749BD" w:rsidP="003C3BE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0C0A1004" w14:textId="1278E940" w:rsidR="00745B83" w:rsidRPr="00E26918" w:rsidRDefault="00745B83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บริษัทจดทะเบียนกับตลาดหลักทรัพย์แห่งประเทศ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>ไทยเมื่อ</w:t>
      </w:r>
      <w:r w:rsidR="00331328" w:rsidRPr="005D17D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918">
        <w:rPr>
          <w:rFonts w:ascii="Angsana New" w:hAnsi="Angsana New" w:cs="Angsana New"/>
          <w:sz w:val="30"/>
          <w:szCs w:val="30"/>
          <w:lang w:val="en-US"/>
        </w:rPr>
        <w:t>12</w:t>
      </w:r>
      <w:r w:rsidR="00720294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26918">
        <w:rPr>
          <w:rFonts w:ascii="Angsana New" w:hAnsi="Angsana New" w:cs="Angsana New"/>
          <w:sz w:val="30"/>
          <w:szCs w:val="30"/>
          <w:lang w:val="en-US"/>
        </w:rPr>
        <w:t>2545</w:t>
      </w:r>
    </w:p>
    <w:p w14:paraId="791515BC" w14:textId="77777777" w:rsidR="007749BD" w:rsidRPr="005D17DF" w:rsidRDefault="007749BD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8EFB48D" w14:textId="77777777" w:rsidR="00F65BDB" w:rsidRPr="00C50DFE" w:rsidRDefault="00444966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 (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“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80BA4" w:rsidRPr="005D17DF">
        <w:rPr>
          <w:rFonts w:ascii="Angsana New" w:hAnsi="Angsana New" w:cs="Angsana New" w:hint="cs"/>
          <w:sz w:val="30"/>
          <w:szCs w:val="30"/>
          <w:cs/>
        </w:rPr>
        <w:t>”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ดำเนินธุรกิจหลักเกี่ยวกับการรับเหมาติดตั้งงานระบบไฟฟ้า </w:t>
      </w:r>
      <w:r w:rsidR="00F65BDB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ระบบปรับอากาศ ระบบสุขาภิบาล และระบบป้องกันอัคคีภัย รับเหมาก่อสร้างโยธา</w:t>
      </w:r>
      <w:r w:rsidR="00F65BDB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50DFE" w:rsidRPr="005D17DF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C50DF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อสังหาริมทรัพย์</w:t>
      </w:r>
    </w:p>
    <w:p w14:paraId="5EEE4463" w14:textId="77777777" w:rsidR="00B50324" w:rsidRPr="005D17DF" w:rsidRDefault="00B50324" w:rsidP="00B50324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75C26885" w14:textId="77777777" w:rsidR="004D19C5" w:rsidRPr="005D17DF" w:rsidRDefault="00727992" w:rsidP="00727992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323BF0EF" w14:textId="77777777" w:rsidR="009C0013" w:rsidRPr="009C0013" w:rsidRDefault="009C0013" w:rsidP="002931D3">
      <w:pPr>
        <w:suppressAutoHyphens/>
        <w:overflowPunct w:val="0"/>
        <w:autoSpaceDE w:val="0"/>
        <w:autoSpaceDN w:val="0"/>
        <w:ind w:left="426" w:firstLine="992"/>
        <w:jc w:val="thaiDistribute"/>
        <w:textAlignment w:val="baselin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328A32EB" w14:textId="1595E341" w:rsidR="002931D3" w:rsidRPr="002931D3" w:rsidRDefault="002931D3" w:rsidP="00753904">
      <w:pPr>
        <w:suppressAutoHyphens/>
        <w:overflowPunct w:val="0"/>
        <w:autoSpaceDE w:val="0"/>
        <w:autoSpaceDN w:val="0"/>
        <w:ind w:left="567" w:firstLine="851"/>
        <w:jc w:val="thaiDistribute"/>
        <w:textAlignment w:val="baseline"/>
        <w:rPr>
          <w:rFonts w:ascii="Angsana New" w:hAnsi="Angsana New" w:cs="Angsana New"/>
          <w:sz w:val="30"/>
          <w:szCs w:val="30"/>
          <w:lang w:val="en-US"/>
        </w:rPr>
      </w:pPr>
      <w:r w:rsidRPr="00E26918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งบการเงินรวมและงบการเงินเฉพาะกิจการระหว่างกาลได้จัดทำขึ้น</w:t>
      </w:r>
      <w:r w:rsidRPr="00E26918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ตามมาตรฐานการรายงาน</w:t>
      </w:r>
      <w:r w:rsidRPr="002931D3">
        <w:rPr>
          <w:rFonts w:ascii="Angsana New" w:hAnsi="Angsana New" w:cs="Angsana New"/>
          <w:spacing w:val="8"/>
          <w:sz w:val="30"/>
          <w:szCs w:val="30"/>
          <w:cs/>
          <w:lang w:val="en-US"/>
        </w:rPr>
        <w:t>ทางการเงิน รวมถึงแนวปฏิบัติทางการบัญชีที่ประกาศใช้โดย</w:t>
      </w:r>
      <w:r w:rsidRPr="002931D3">
        <w:rPr>
          <w:rFonts w:ascii="Angsana New" w:hAnsi="Angsana New" w:cs="Angsana New"/>
          <w:sz w:val="30"/>
          <w:szCs w:val="30"/>
          <w:cs/>
          <w:lang w:val="en-US"/>
        </w:rPr>
        <w:t>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</w:t>
      </w:r>
      <w:r w:rsidRPr="002931D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งบการเงินหลัก คือ งบฐานะ</w:t>
      </w:r>
      <w:r w:rsidRPr="00E26918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</w:t>
      </w:r>
      <w:r w:rsidRPr="002931D3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ที่สมบูรณ์ตามประกาศคณะกรรมการกำกับตลาดทุน 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2931D3">
        <w:rPr>
          <w:rFonts w:ascii="Angsana New" w:hAnsi="Angsana New" w:cs="Angsana New" w:hint="cs"/>
          <w:sz w:val="30"/>
          <w:szCs w:val="30"/>
          <w:lang w:val="en-US"/>
        </w:rPr>
        <w:t>34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2931D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2931D3">
        <w:rPr>
          <w:rFonts w:ascii="Angsana New" w:hAnsi="Angsana New" w:cs="Angsana New" w:hint="cs"/>
          <w:spacing w:val="-4"/>
          <w:sz w:val="30"/>
          <w:szCs w:val="30"/>
          <w:lang w:val="en-US"/>
        </w:rPr>
        <w:t>2535</w:t>
      </w:r>
    </w:p>
    <w:p w14:paraId="3B86BB45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ACB1604" w14:textId="6655B451" w:rsidR="00A309CA" w:rsidRPr="00E26918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  <w:r w:rsidRPr="005D17DF">
        <w:rPr>
          <w:rFonts w:ascii="Angsana New" w:hAnsi="Angsana New" w:cs="Angsana New" w:hint="cs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</w:t>
      </w:r>
      <w:r w:rsidR="003C2C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1C186A07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6FA8487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5F0C05E" w14:textId="77777777" w:rsidR="00B36E31" w:rsidRPr="005D17DF" w:rsidRDefault="00B36E31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</w:p>
    <w:p w14:paraId="2010A666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p w14:paraId="39CC5F23" w14:textId="77777777" w:rsidR="00A309CA" w:rsidRPr="005D17DF" w:rsidRDefault="00A309CA" w:rsidP="00A309CA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งบการเงินรวมและงบการเงินเฉพาะกิจการระหว่างกาลนี้นำเสนอเพื่อวัตถุประสงค์ของการรายงานเพื่อ</w:t>
      </w:r>
      <w:r w:rsidRPr="005D17DF">
        <w:rPr>
          <w:rFonts w:ascii="Angsana New" w:hAnsi="Angsana New" w:cs="Angsana New" w:hint="cs"/>
          <w:spacing w:val="2"/>
          <w:sz w:val="30"/>
          <w:szCs w:val="30"/>
          <w:cs/>
        </w:rPr>
        <w:t>ใช้ในประเทศไทยและจัดทำเป็นภาษาไทย งบการเงินฉบับภาษาอังกฤษได้จัดทำขึ้นเพื่อความสะดวกของผู้อ่าน</w:t>
      </w:r>
      <w:r w:rsidRPr="005D17DF">
        <w:rPr>
          <w:rFonts w:ascii="Angsana New" w:hAnsi="Angsana New" w:cs="Angsana New" w:hint="cs"/>
          <w:sz w:val="30"/>
          <w:szCs w:val="30"/>
          <w:cs/>
        </w:rPr>
        <w:t>งบการเงินที่ไม่คุ้นเคยกับภาษาไทย</w:t>
      </w:r>
    </w:p>
    <w:p w14:paraId="3E304543" w14:textId="77777777" w:rsidR="002931D3" w:rsidRPr="002931D3" w:rsidRDefault="002931D3" w:rsidP="002931D3">
      <w:pPr>
        <w:ind w:left="567" w:firstLine="992"/>
        <w:jc w:val="thaiDistribute"/>
        <w:rPr>
          <w:rFonts w:ascii="Angsana New" w:hAnsi="Angsana New" w:cs="Angsana New"/>
          <w:spacing w:val="6"/>
          <w:sz w:val="16"/>
          <w:szCs w:val="16"/>
          <w:lang w:val="en-US"/>
        </w:rPr>
      </w:pPr>
    </w:p>
    <w:p w14:paraId="6431B452" w14:textId="5DCB7F45" w:rsidR="002931D3" w:rsidRPr="002931D3" w:rsidRDefault="002931D3" w:rsidP="00226E1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931D3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สภาวิชาชีพบัญชีได้ปรับปรุงมาตรฐานการรายงานทางการเงิน</w:t>
      </w:r>
      <w:r w:rsidRPr="002931D3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บางฉบับเพื่อใช้</w:t>
      </w:r>
      <w:r w:rsidRPr="002931D3">
        <w:rPr>
          <w:rFonts w:ascii="Angsana New" w:hAnsi="Angsana New" w:cs="Angsana New"/>
          <w:spacing w:val="6"/>
          <w:sz w:val="30"/>
          <w:szCs w:val="30"/>
          <w:cs/>
          <w:lang w:val="en-US"/>
        </w:rPr>
        <w:t>กับงบการเงิน</w:t>
      </w:r>
      <w:r w:rsidRPr="002931D3"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>ที่มี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รอบระยะเวลาบัญชีที่เริ่มในหรือหลังวันที่ </w:t>
      </w:r>
      <w:r w:rsidRPr="002931D3">
        <w:rPr>
          <w:rFonts w:ascii="Angsana New" w:hAnsi="Angsana New" w:cs="Angsana New"/>
          <w:sz w:val="30"/>
          <w:szCs w:val="30"/>
          <w:lang w:val="en-US"/>
        </w:rPr>
        <w:t>1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มกราคม </w:t>
      </w:r>
      <w:r w:rsidRPr="002931D3">
        <w:rPr>
          <w:rFonts w:ascii="Angsana New" w:hAnsi="Angsana New" w:cs="Angsana New"/>
          <w:sz w:val="30"/>
          <w:szCs w:val="30"/>
          <w:lang w:val="en-US"/>
        </w:rPr>
        <w:t>2569</w:t>
      </w:r>
      <w:r w:rsidRPr="002931D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 เป็นต้นไป </w:t>
      </w:r>
      <w:r w:rsidR="00E26918" w:rsidRPr="00E26918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ถือปฏิบัติตามมาตรฐานการรายงานทางการเงินกับงบการเงินในงวดปัจจุบันซึ่งไม่มีผลกระทบอย่างเป็นสาระสำคัญต่องบการเงินของกลุ่มบริษัท</w:t>
      </w:r>
    </w:p>
    <w:p w14:paraId="5C82B42E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D473A14" w14:textId="77777777" w:rsidR="00A309CA" w:rsidRPr="005D17DF" w:rsidRDefault="00B36E31" w:rsidP="00B36E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3C2C5A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508BE449" w14:textId="77777777" w:rsidR="00A309CA" w:rsidRPr="005D17DF" w:rsidRDefault="00A309CA" w:rsidP="00A309CA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17FF446" w14:textId="052161FA" w:rsidR="00A82E25" w:rsidRDefault="00A82E25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A82E25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การเงิน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รวม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ระหว่างกาลนี้จัดทำขึ้นโดยรวมงบการเงินระหว่างกาลของ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บริษัท เพาเวอร์ไลน์ </w:t>
      </w:r>
      <w:r w:rsidR="002931D3">
        <w:rPr>
          <w:rFonts w:ascii="Angsana New" w:eastAsia="Cordia New" w:hAnsi="Angsana New" w:cs="Angsana New"/>
          <w:sz w:val="30"/>
          <w:szCs w:val="30"/>
          <w:lang w:val="en-US"/>
        </w:rPr>
        <w:t xml:space="preserve">        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เอ็นจิเนียริ่ง จำกัด (มหาชน)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31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A82E25">
        <w:rPr>
          <w:rFonts w:ascii="Angsana New" w:eastAsia="Cordia New" w:hAnsi="Angsana New" w:cs="Angsana New"/>
          <w:sz w:val="30"/>
          <w:szCs w:val="30"/>
          <w:lang w:val="en-US"/>
        </w:rPr>
        <w:t>256</w:t>
      </w:r>
      <w:r w:rsidR="002931D3">
        <w:rPr>
          <w:rFonts w:ascii="Angsana New" w:eastAsia="Cordia New" w:hAnsi="Angsana New" w:cs="Angsana New"/>
          <w:sz w:val="30"/>
          <w:szCs w:val="30"/>
          <w:lang w:val="en-US"/>
        </w:rPr>
        <w:t>8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 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โดย</w:t>
      </w:r>
      <w:r w:rsidRPr="00A82E2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ไม่</w:t>
      </w:r>
      <w:r w:rsidRPr="00A82E25">
        <w:rPr>
          <w:rFonts w:ascii="Angsana New" w:eastAsia="Cordia New" w:hAnsi="Angsana New" w:cs="Angsana New"/>
          <w:sz w:val="30"/>
          <w:szCs w:val="30"/>
          <w:cs/>
          <w:lang w:val="en-US"/>
        </w:rPr>
        <w:t>มีการเปลี่ยนแปลงโครงสร้างของกลุ่มบริษัทในระหว่างงวดปัจจุบัน</w:t>
      </w:r>
    </w:p>
    <w:p w14:paraId="5D9753BE" w14:textId="77777777" w:rsidR="0078651F" w:rsidRPr="005D17DF" w:rsidRDefault="0078651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174790B" w14:textId="4D3AC5F6" w:rsidR="002E00FF" w:rsidRPr="005D17DF" w:rsidRDefault="00EA26C9" w:rsidP="00EA26C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3C5446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81CD79A" w14:textId="7DCEB2F3" w:rsidR="00EA26C9" w:rsidRPr="00E26918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26918">
        <w:rPr>
          <w:rFonts w:ascii="Angsana New" w:hAnsi="Angsana New" w:cs="Angsana New" w:hint="cs"/>
          <w:spacing w:val="6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งบการเงินระหว่างกาลนี้กลุ่มบริษัทได้จัดทำขึ้นโดยใช้นโยบายการบัญชีและวิธีการคำนวณใน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E26918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E3666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E26918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5587D2AF" w14:textId="77777777" w:rsidR="00EA26C9" w:rsidRPr="005D17DF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6AA7610" w14:textId="77777777" w:rsidR="00EA26C9" w:rsidRPr="00A82E25" w:rsidRDefault="00EA26C9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82E25">
        <w:rPr>
          <w:rFonts w:ascii="Angsana New" w:hAnsi="Angsana New" w:cs="Angsana New" w:hint="cs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82E25">
        <w:rPr>
          <w:rFonts w:ascii="Angsana New" w:hAnsi="Angsana New" w:cs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4619A48" w14:textId="77777777" w:rsidR="000626B0" w:rsidRPr="008743D0" w:rsidRDefault="000626B0" w:rsidP="00EA26C9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p w14:paraId="25233D21" w14:textId="77777777" w:rsidR="002E00FF" w:rsidRPr="005D17DF" w:rsidRDefault="000E5F31" w:rsidP="000E5F31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3ECF161" w14:textId="77777777" w:rsidR="002E00FF" w:rsidRPr="005D17D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5C4BEE2B" w14:textId="2BFB5802" w:rsidR="002931D3" w:rsidRPr="005D17DF" w:rsidRDefault="002931D3" w:rsidP="002931D3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26918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 คือ กลุ่มศรีสุชาต ซึ่งถือหุ้นในบริษัทร้อยละ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26.76 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(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E26918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 : </w:t>
      </w:r>
      <w:r w:rsidRPr="00E26918">
        <w:rPr>
          <w:rFonts w:ascii="Angsana New" w:hAnsi="Angsana New" w:cs="Angsana New" w:hint="cs"/>
          <w:spacing w:val="-2"/>
          <w:sz w:val="30"/>
          <w:szCs w:val="30"/>
          <w:cs/>
        </w:rPr>
        <w:t>ร้อยละ</w:t>
      </w:r>
      <w:r w:rsidRPr="00E2691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26918"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19.31</w:t>
      </w:r>
      <w:r w:rsidRPr="00E26918">
        <w:rPr>
          <w:rFonts w:ascii="Angsana New" w:hAnsi="Angsana New" w:cs="Angsana New"/>
          <w:spacing w:val="-2"/>
          <w:sz w:val="30"/>
          <w:szCs w:val="30"/>
          <w:lang w:val="en-US"/>
        </w:rPr>
        <w:t>)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 </w:t>
      </w:r>
      <w:r w:rsidRPr="001C59DF">
        <w:rPr>
          <w:rFonts w:ascii="Angsana New" w:hAnsi="Angsana New" w:cs="Angsana New" w:hint="cs"/>
          <w:spacing w:val="2"/>
          <w:sz w:val="30"/>
          <w:szCs w:val="30"/>
          <w:cs/>
        </w:rPr>
        <w:t>ของทุนที่ออกและชำระแล้ว รายการค้าที่เกี่ยวข้องกับบริษัทที่กลุ่มศรีสุชาต เป็นผู้ถือหุ้นหลักหรือเป็นกรรมการ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ถือเป็นรายการระหว่างกันกับบริษัท</w:t>
      </w:r>
    </w:p>
    <w:p w14:paraId="2F2E6CE1" w14:textId="77777777" w:rsidR="00A82E25" w:rsidRDefault="00A82E25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A4FDB01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1DE90A8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0367F2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647EFD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F1AAC34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B7B39C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E10993F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D3BB6D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14FCCC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C317B8D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DCE41F6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CBFFE72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CE5819" w14:textId="77777777" w:rsidR="001C59DF" w:rsidRDefault="001C59DF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C193A6A" w14:textId="103B7050" w:rsidR="000E5F31" w:rsidRDefault="000E5F31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>รายการค้ากับบุคคลและกิจการที่เกี่ยวข้องกัน</w:t>
      </w:r>
      <w:r w:rsidR="0088621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สำหรับงวดสามเดือนสิ้นสุดวันที่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31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 w:hint="cs"/>
          <w:spacing w:val="6"/>
          <w:sz w:val="30"/>
          <w:szCs w:val="30"/>
          <w:cs/>
        </w:rPr>
        <w:t>มีนาคม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</w:t>
      </w:r>
      <w:r w:rsidR="002931D3">
        <w:rPr>
          <w:rFonts w:ascii="Angsana New" w:hAnsi="Angsana New" w:cs="Angsana New"/>
          <w:spacing w:val="6"/>
          <w:sz w:val="30"/>
          <w:szCs w:val="30"/>
          <w:lang w:val="en-US"/>
        </w:rPr>
        <w:t>9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และ </w:t>
      </w:r>
      <w:r w:rsidR="000626B0">
        <w:rPr>
          <w:rFonts w:ascii="Angsana New" w:hAnsi="Angsana New" w:cs="Angsana New"/>
          <w:spacing w:val="6"/>
          <w:sz w:val="30"/>
          <w:szCs w:val="30"/>
          <w:lang w:val="en-US"/>
        </w:rPr>
        <w:t>256</w:t>
      </w:r>
      <w:r w:rsidR="002931D3">
        <w:rPr>
          <w:rFonts w:ascii="Angsana New" w:hAnsi="Angsana New" w:cs="Angsana New"/>
          <w:spacing w:val="6"/>
          <w:sz w:val="30"/>
          <w:szCs w:val="30"/>
          <w:lang w:val="en-US"/>
        </w:rPr>
        <w:t>8</w:t>
      </w:r>
      <w:r w:rsidRPr="005D17DF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สรุปได้ดังนี้</w:t>
      </w:r>
    </w:p>
    <w:p w14:paraId="324B3201" w14:textId="77777777" w:rsidR="002931D3" w:rsidRPr="001C59DF" w:rsidRDefault="002931D3" w:rsidP="000E5F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6"/>
          <w:sz w:val="16"/>
          <w:szCs w:val="16"/>
          <w:lang w:val="en-US"/>
        </w:rPr>
      </w:pPr>
    </w:p>
    <w:p w14:paraId="4D3E4793" w14:textId="77777777" w:rsidR="002E00FF" w:rsidRPr="005D17DF" w:rsidRDefault="0053603D" w:rsidP="0053603D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94CA9D7" w14:textId="77777777" w:rsidR="002E00FF" w:rsidRDefault="002E00F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tbl>
      <w:tblPr>
        <w:tblW w:w="459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41"/>
        <w:gridCol w:w="1340"/>
        <w:gridCol w:w="1340"/>
        <w:gridCol w:w="1339"/>
        <w:gridCol w:w="1411"/>
      </w:tblGrid>
      <w:tr w:rsidR="000626B0" w:rsidRPr="00461EE9" w14:paraId="7F5760E4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87EF7D6" w14:textId="77777777" w:rsidR="000626B0" w:rsidRPr="003C2C5A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39F6C8D3" w14:textId="77777777" w:rsidR="000626B0" w:rsidRPr="003C2C5A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4B8318B3" w14:textId="77777777" w:rsidR="000626B0" w:rsidRPr="00461EE9" w:rsidRDefault="000626B0" w:rsidP="00B103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461EE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626B0" w:rsidRPr="00461EE9" w14:paraId="29FCCD47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562D112C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19F8B90D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5DFE90F" w14:textId="77777777" w:rsidR="000626B0" w:rsidRPr="00461EE9" w:rsidRDefault="000626B0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31F" w:rsidRPr="00461EE9" w14:paraId="591A9A86" w14:textId="77777777" w:rsidTr="000626B0">
        <w:trPr>
          <w:trHeight w:val="360"/>
          <w:tblHeader/>
        </w:trPr>
        <w:tc>
          <w:tcPr>
            <w:tcW w:w="3141" w:type="dxa"/>
            <w:vAlign w:val="bottom"/>
          </w:tcPr>
          <w:p w14:paraId="7DD11F9C" w14:textId="77777777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5AB6A49F" w14:textId="49FED8B3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50" w:type="dxa"/>
            <w:gridSpan w:val="2"/>
            <w:vAlign w:val="bottom"/>
          </w:tcPr>
          <w:p w14:paraId="2BD658D4" w14:textId="41B51592" w:rsidR="003A031F" w:rsidRPr="00461EE9" w:rsidRDefault="003A031F" w:rsidP="00B10356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1C59DF" w:rsidRPr="00461EE9" w14:paraId="53756908" w14:textId="77777777" w:rsidTr="00FB4921">
        <w:trPr>
          <w:trHeight w:val="360"/>
          <w:tblHeader/>
        </w:trPr>
        <w:tc>
          <w:tcPr>
            <w:tcW w:w="3141" w:type="dxa"/>
            <w:vAlign w:val="bottom"/>
          </w:tcPr>
          <w:p w14:paraId="625BD4C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7FE30FA" w14:textId="4EF0258C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2569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340" w:type="dxa"/>
          </w:tcPr>
          <w:p w14:paraId="6DA9D57D" w14:textId="6CF9F8CD" w:rsidR="001C59DF" w:rsidRPr="001C59DF" w:rsidRDefault="001C59DF" w:rsidP="001C59DF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339" w:type="dxa"/>
          </w:tcPr>
          <w:p w14:paraId="27700131" w14:textId="0C042EE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cs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  <w:lang w:val="en-US"/>
              </w:rPr>
              <w:t>2569</w:t>
            </w:r>
            <w:r w:rsidRPr="000626B0">
              <w:rPr>
                <w:rFonts w:ascii="Angsana New" w:eastAsia="Cordia New" w:hAnsi="Angsana New" w:cs="Angsana New"/>
                <w:spacing w:val="-4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11" w:type="dxa"/>
          </w:tcPr>
          <w:p w14:paraId="0EEA741E" w14:textId="570C70D2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31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0626B0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  <w:lang w:val="en-US"/>
              </w:rPr>
              <w:t>2568</w:t>
            </w:r>
          </w:p>
        </w:tc>
      </w:tr>
      <w:tr w:rsidR="001C59DF" w:rsidRPr="00461EE9" w14:paraId="3F855E1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4B325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0" w:type="dxa"/>
            <w:vAlign w:val="bottom"/>
          </w:tcPr>
          <w:p w14:paraId="11D73D0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94CEDF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751EDF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227F95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5A8CB80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A77152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45729A7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589C63E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2B26ABF" w14:textId="600DB4F7" w:rsidR="001C59DF" w:rsidRPr="00441443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lang w:val="en-US"/>
              </w:rPr>
              <w:t>73,145,067.09</w:t>
            </w:r>
          </w:p>
        </w:tc>
        <w:tc>
          <w:tcPr>
            <w:tcW w:w="1411" w:type="dxa"/>
            <w:vAlign w:val="bottom"/>
          </w:tcPr>
          <w:p w14:paraId="11B5C73B" w14:textId="216EEA10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067.09</w:t>
            </w:r>
          </w:p>
        </w:tc>
      </w:tr>
      <w:tr w:rsidR="001C59DF" w:rsidRPr="00461EE9" w14:paraId="338822C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793A64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65F7F5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A3E16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20AEEE2" w14:textId="77777777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87B0BFF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DFE32E2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8AC2BA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0" w:type="dxa"/>
            <w:vAlign w:val="bottom"/>
          </w:tcPr>
          <w:p w14:paraId="50127D7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63AD4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AFC1480" w14:textId="77777777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73AB4EE2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CB9E155" w14:textId="77777777" w:rsidTr="00AD61A3">
        <w:trPr>
          <w:trHeight w:val="95"/>
        </w:trPr>
        <w:tc>
          <w:tcPr>
            <w:tcW w:w="3141" w:type="dxa"/>
          </w:tcPr>
          <w:p w14:paraId="6BF2C87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</w:tcPr>
          <w:p w14:paraId="5C01583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</w:tcPr>
          <w:p w14:paraId="3AA13D6C" w14:textId="1B2996CC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BE281B" w14:textId="46E44125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917.94</w:t>
            </w:r>
          </w:p>
        </w:tc>
        <w:tc>
          <w:tcPr>
            <w:tcW w:w="1411" w:type="dxa"/>
            <w:vAlign w:val="bottom"/>
          </w:tcPr>
          <w:p w14:paraId="581585C6" w14:textId="5B1B4902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917.94</w:t>
            </w:r>
          </w:p>
        </w:tc>
      </w:tr>
      <w:tr w:rsidR="001C59DF" w:rsidRPr="00461EE9" w14:paraId="033FE744" w14:textId="77777777" w:rsidTr="00746E6A">
        <w:trPr>
          <w:trHeight w:val="95"/>
        </w:trPr>
        <w:tc>
          <w:tcPr>
            <w:tcW w:w="3141" w:type="dxa"/>
          </w:tcPr>
          <w:p w14:paraId="1206630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1A10F123" w14:textId="76D75419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40" w:type="dxa"/>
            <w:vAlign w:val="bottom"/>
          </w:tcPr>
          <w:p w14:paraId="16FF820A" w14:textId="258ACD7A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339" w:type="dxa"/>
            <w:vAlign w:val="bottom"/>
          </w:tcPr>
          <w:p w14:paraId="632C878E" w14:textId="7BFE5247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  <w:tc>
          <w:tcPr>
            <w:tcW w:w="1411" w:type="dxa"/>
            <w:vAlign w:val="bottom"/>
          </w:tcPr>
          <w:p w14:paraId="3E594F31" w14:textId="40CCAE30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576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947.65</w:t>
            </w:r>
          </w:p>
        </w:tc>
      </w:tr>
      <w:tr w:rsidR="001C59DF" w:rsidRPr="00461EE9" w14:paraId="04F0E3B4" w14:textId="77777777" w:rsidTr="00746E6A">
        <w:trPr>
          <w:trHeight w:val="95"/>
        </w:trPr>
        <w:tc>
          <w:tcPr>
            <w:tcW w:w="3141" w:type="dxa"/>
          </w:tcPr>
          <w:p w14:paraId="4597D4B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6CC89FD0" w14:textId="3538C3AB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340" w:type="dxa"/>
            <w:vAlign w:val="bottom"/>
          </w:tcPr>
          <w:p w14:paraId="67A7E0E7" w14:textId="58F99218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339" w:type="dxa"/>
            <w:vAlign w:val="bottom"/>
          </w:tcPr>
          <w:p w14:paraId="2E6BDEF4" w14:textId="0F5FEC1F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  <w:tc>
          <w:tcPr>
            <w:tcW w:w="1411" w:type="dxa"/>
            <w:vAlign w:val="bottom"/>
          </w:tcPr>
          <w:p w14:paraId="7B54F2BB" w14:textId="074346D3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797.96</w:t>
            </w:r>
          </w:p>
        </w:tc>
      </w:tr>
      <w:tr w:rsidR="001C59DF" w:rsidRPr="00461EE9" w14:paraId="77DDFED1" w14:textId="77777777" w:rsidTr="00746E6A">
        <w:trPr>
          <w:trHeight w:val="95"/>
        </w:trPr>
        <w:tc>
          <w:tcPr>
            <w:tcW w:w="3141" w:type="dxa"/>
          </w:tcPr>
          <w:p w14:paraId="285C15EE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6FC2255F" w14:textId="5BADB1F6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514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340" w:type="dxa"/>
            <w:vAlign w:val="bottom"/>
          </w:tcPr>
          <w:p w14:paraId="0620AC85" w14:textId="79667536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2E87194C" w14:textId="0D2E5B88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514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900.00</w:t>
            </w:r>
          </w:p>
        </w:tc>
        <w:tc>
          <w:tcPr>
            <w:tcW w:w="1411" w:type="dxa"/>
            <w:vAlign w:val="bottom"/>
          </w:tcPr>
          <w:p w14:paraId="0FE24E2E" w14:textId="3B00C8E5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1C59DF" w:rsidRPr="00461EE9" w14:paraId="7ECE15F6" w14:textId="77777777" w:rsidTr="00AA3508">
        <w:trPr>
          <w:trHeight w:val="95"/>
        </w:trPr>
        <w:tc>
          <w:tcPr>
            <w:tcW w:w="3141" w:type="dxa"/>
          </w:tcPr>
          <w:p w14:paraId="01E3BCA9" w14:textId="7527A39F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ผู้ร่วมค้า</w:t>
            </w:r>
          </w:p>
        </w:tc>
        <w:tc>
          <w:tcPr>
            <w:tcW w:w="1340" w:type="dxa"/>
            <w:vAlign w:val="bottom"/>
          </w:tcPr>
          <w:p w14:paraId="18C959B2" w14:textId="7C610F3A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784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866.40</w:t>
            </w:r>
          </w:p>
        </w:tc>
        <w:tc>
          <w:tcPr>
            <w:tcW w:w="1340" w:type="dxa"/>
            <w:vAlign w:val="bottom"/>
          </w:tcPr>
          <w:p w14:paraId="7F82B1E9" w14:textId="6AAB984B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784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427.80</w:t>
            </w:r>
          </w:p>
        </w:tc>
        <w:tc>
          <w:tcPr>
            <w:tcW w:w="1339" w:type="dxa"/>
            <w:vAlign w:val="bottom"/>
          </w:tcPr>
          <w:p w14:paraId="53F02F53" w14:textId="5E71F833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  <w:tc>
          <w:tcPr>
            <w:tcW w:w="1411" w:type="dxa"/>
            <w:vAlign w:val="bottom"/>
          </w:tcPr>
          <w:p w14:paraId="40545859" w14:textId="2827D488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186.60</w:t>
            </w:r>
          </w:p>
        </w:tc>
      </w:tr>
      <w:tr w:rsidR="001C59DF" w:rsidRPr="00461EE9" w14:paraId="6CF7CD17" w14:textId="77777777" w:rsidTr="00746E6A">
        <w:trPr>
          <w:trHeight w:val="95"/>
        </w:trPr>
        <w:tc>
          <w:tcPr>
            <w:tcW w:w="3141" w:type="dxa"/>
          </w:tcPr>
          <w:p w14:paraId="1A859C67" w14:textId="2807EDD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2CDD44B" w14:textId="32850151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923.77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D55EF8C" w14:textId="53FE62D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923.77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4D3D7CD" w14:textId="57B77896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923.77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0ABCC0" w14:textId="1B1128FF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923.77</w:t>
            </w:r>
          </w:p>
        </w:tc>
      </w:tr>
      <w:tr w:rsidR="001C59DF" w:rsidRPr="00461EE9" w14:paraId="54D662B3" w14:textId="77777777" w:rsidTr="00746E6A">
        <w:trPr>
          <w:trHeight w:val="95"/>
        </w:trPr>
        <w:tc>
          <w:tcPr>
            <w:tcW w:w="3141" w:type="dxa"/>
          </w:tcPr>
          <w:p w14:paraId="7983E62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5421A802" w14:textId="1C0EDB54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791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435.78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A372AF8" w14:textId="20DD0FE5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436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097.18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178488F" w14:textId="34DE2803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673.92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844EF9" w14:textId="235952E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901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773.92</w:t>
            </w:r>
          </w:p>
        </w:tc>
      </w:tr>
      <w:tr w:rsidR="001C59DF" w:rsidRPr="00461EE9" w14:paraId="0B7AD2A9" w14:textId="77777777" w:rsidTr="00746E6A">
        <w:trPr>
          <w:trHeight w:val="95"/>
        </w:trPr>
        <w:tc>
          <w:tcPr>
            <w:tcW w:w="3141" w:type="dxa"/>
          </w:tcPr>
          <w:p w14:paraId="3F95485E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5D0601BB" w14:textId="77777777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A7D5CFE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6551FE" w14:textId="77777777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8074F52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29FF0238" w14:textId="77777777" w:rsidTr="00746E6A">
        <w:trPr>
          <w:trHeight w:val="95"/>
        </w:trPr>
        <w:tc>
          <w:tcPr>
            <w:tcW w:w="3141" w:type="dxa"/>
          </w:tcPr>
          <w:p w14:paraId="01F0570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C470213" w14:textId="2B9DA5F8" w:rsidR="001C59DF" w:rsidRPr="00BC2A77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B279A00" w14:textId="4084BECF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4BCF96" w14:textId="6AB4CADD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67824F" w14:textId="502A35B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(699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203.41)</w:t>
            </w:r>
          </w:p>
        </w:tc>
      </w:tr>
      <w:tr w:rsidR="001C59DF" w:rsidRPr="00461EE9" w14:paraId="6BFD836F" w14:textId="77777777" w:rsidTr="00746E6A">
        <w:trPr>
          <w:trHeight w:val="95"/>
        </w:trPr>
        <w:tc>
          <w:tcPr>
            <w:tcW w:w="3141" w:type="dxa"/>
          </w:tcPr>
          <w:p w14:paraId="3704D90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62A8C" w14:textId="2CEFE181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177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150.31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B0A43" w14:textId="70B9E835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736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893.77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82B" w14:textId="14565387" w:rsidR="001C59DF" w:rsidRPr="00BC2A77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557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470.51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FDC91" w14:textId="766B5AF3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202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570.51</w:t>
            </w:r>
          </w:p>
        </w:tc>
      </w:tr>
      <w:tr w:rsidR="001C59DF" w:rsidRPr="00461EE9" w14:paraId="1783398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B2161B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AAECCD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EF4939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CEF91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A3612FC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3BB1D62A" w14:textId="77777777" w:rsidTr="00AD61A3">
        <w:trPr>
          <w:trHeight w:val="95"/>
        </w:trPr>
        <w:tc>
          <w:tcPr>
            <w:tcW w:w="3141" w:type="dxa"/>
          </w:tcPr>
          <w:p w14:paraId="2042735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0" w:type="dxa"/>
            <w:vAlign w:val="bottom"/>
          </w:tcPr>
          <w:p w14:paraId="304FAA2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3F299A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12BE2D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4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BA95F17" w14:textId="77777777" w:rsidR="001C59DF" w:rsidRPr="00461EE9" w:rsidRDefault="001C59DF" w:rsidP="001C59DF">
            <w:pPr>
              <w:pStyle w:val="BodyText"/>
              <w:tabs>
                <w:tab w:val="decimal" w:pos="512"/>
              </w:tabs>
              <w:spacing w:after="0" w:line="240" w:lineRule="atLeast"/>
              <w:ind w:left="-108" w:right="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C59DF" w:rsidRPr="00461EE9" w14:paraId="2C0CB292" w14:textId="77777777" w:rsidTr="00AD61A3">
        <w:trPr>
          <w:trHeight w:val="95"/>
        </w:trPr>
        <w:tc>
          <w:tcPr>
            <w:tcW w:w="3141" w:type="dxa"/>
          </w:tcPr>
          <w:p w14:paraId="3071D6C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A4A9CF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3B747A6F" w14:textId="4801B506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E89D1D5" w14:textId="18C4071A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  <w:tc>
          <w:tcPr>
            <w:tcW w:w="1411" w:type="dxa"/>
            <w:vAlign w:val="bottom"/>
          </w:tcPr>
          <w:p w14:paraId="0843CC99" w14:textId="0CF5699B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639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657.17</w:t>
            </w:r>
          </w:p>
        </w:tc>
      </w:tr>
      <w:tr w:rsidR="001C59DF" w:rsidRPr="00461EE9" w14:paraId="6A32D6C1" w14:textId="77777777" w:rsidTr="00AD61A3">
        <w:trPr>
          <w:trHeight w:val="95"/>
        </w:trPr>
        <w:tc>
          <w:tcPr>
            <w:tcW w:w="3141" w:type="dxa"/>
          </w:tcPr>
          <w:p w14:paraId="00AA420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EB2AFF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814CEBA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B858E" w14:textId="77777777" w:rsidR="001C59DF" w:rsidRPr="006542BB" w:rsidRDefault="001C59DF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94F81C9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59DF" w:rsidRPr="00461EE9" w14:paraId="537D15F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DE196C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40" w:type="dxa"/>
            <w:vAlign w:val="bottom"/>
          </w:tcPr>
          <w:p w14:paraId="6261EA1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15D7A9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A35130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28C0E6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F38B19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00C0797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010181" w14:textId="6C9EC007" w:rsidR="001C59DF" w:rsidRPr="000B0340" w:rsidRDefault="00220F51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8A396F2" w14:textId="6B270EA9" w:rsidR="001C59DF" w:rsidRPr="000B0340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6E28248" w14:textId="066D7863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624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455.21</w:t>
            </w:r>
          </w:p>
        </w:tc>
        <w:tc>
          <w:tcPr>
            <w:tcW w:w="1411" w:type="dxa"/>
            <w:vAlign w:val="bottom"/>
          </w:tcPr>
          <w:p w14:paraId="3AACB8C2" w14:textId="499D6B1F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632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379.02</w:t>
            </w:r>
          </w:p>
        </w:tc>
      </w:tr>
      <w:tr w:rsidR="001C59DF" w:rsidRPr="00461EE9" w14:paraId="1FB15D8B" w14:textId="77777777" w:rsidTr="00746E6A">
        <w:trPr>
          <w:trHeight w:val="95"/>
        </w:trPr>
        <w:tc>
          <w:tcPr>
            <w:tcW w:w="3141" w:type="dxa"/>
          </w:tcPr>
          <w:p w14:paraId="0D01896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0F0214CF" w14:textId="025B1D74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185.36</w:t>
            </w:r>
          </w:p>
        </w:tc>
        <w:tc>
          <w:tcPr>
            <w:tcW w:w="1340" w:type="dxa"/>
            <w:vAlign w:val="bottom"/>
          </w:tcPr>
          <w:p w14:paraId="5DE5067D" w14:textId="4AF3AE52" w:rsidR="001C59DF" w:rsidRPr="000B034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  <w:tc>
          <w:tcPr>
            <w:tcW w:w="1339" w:type="dxa"/>
            <w:vAlign w:val="bottom"/>
          </w:tcPr>
          <w:p w14:paraId="3636D994" w14:textId="0EC7CC48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185.36</w:t>
            </w:r>
          </w:p>
        </w:tc>
        <w:tc>
          <w:tcPr>
            <w:tcW w:w="1411" w:type="dxa"/>
            <w:vAlign w:val="bottom"/>
          </w:tcPr>
          <w:p w14:paraId="7145D961" w14:textId="372355B6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</w:t>
            </w:r>
          </w:p>
        </w:tc>
      </w:tr>
      <w:tr w:rsidR="001C59DF" w:rsidRPr="00461EE9" w14:paraId="07A1B27C" w14:textId="77777777" w:rsidTr="00746E6A">
        <w:trPr>
          <w:trHeight w:val="300"/>
        </w:trPr>
        <w:tc>
          <w:tcPr>
            <w:tcW w:w="3141" w:type="dxa"/>
          </w:tcPr>
          <w:p w14:paraId="725E685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2AD609C8" w14:textId="59E2A041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40" w:type="dxa"/>
            <w:vAlign w:val="bottom"/>
          </w:tcPr>
          <w:p w14:paraId="70420369" w14:textId="0173506B" w:rsidR="001C59DF" w:rsidRPr="000B034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339" w:type="dxa"/>
            <w:vAlign w:val="bottom"/>
          </w:tcPr>
          <w:p w14:paraId="2F89D778" w14:textId="6C0D147F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  <w:tc>
          <w:tcPr>
            <w:tcW w:w="1411" w:type="dxa"/>
            <w:vAlign w:val="bottom"/>
          </w:tcPr>
          <w:p w14:paraId="561BE80A" w14:textId="619BEB9A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170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079.67</w:t>
            </w:r>
          </w:p>
        </w:tc>
      </w:tr>
      <w:tr w:rsidR="001C59DF" w:rsidRPr="00461EE9" w14:paraId="31173FDE" w14:textId="77777777" w:rsidTr="00746E6A">
        <w:trPr>
          <w:trHeight w:val="95"/>
        </w:trPr>
        <w:tc>
          <w:tcPr>
            <w:tcW w:w="3141" w:type="dxa"/>
          </w:tcPr>
          <w:p w14:paraId="6148F34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0340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46A98F0F" w14:textId="28D7A57E" w:rsidR="001C59DF" w:rsidRPr="00D057C0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624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602.30</w:t>
            </w:r>
          </w:p>
        </w:tc>
        <w:tc>
          <w:tcPr>
            <w:tcW w:w="1340" w:type="dxa"/>
            <w:vAlign w:val="bottom"/>
          </w:tcPr>
          <w:p w14:paraId="71E208FD" w14:textId="3FE0B711" w:rsidR="001C59DF" w:rsidRPr="000B034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77FCA40" w14:textId="0F199B3C" w:rsidR="001C59DF" w:rsidRPr="00A078B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lang w:val="en-US"/>
              </w:rPr>
              <w:t>16,624,602.30</w:t>
            </w:r>
          </w:p>
        </w:tc>
        <w:tc>
          <w:tcPr>
            <w:tcW w:w="1411" w:type="dxa"/>
            <w:vAlign w:val="bottom"/>
          </w:tcPr>
          <w:p w14:paraId="4C7EA1F0" w14:textId="35AA4D89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550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1C59DF" w:rsidRPr="00461EE9" w14:paraId="25D079BD" w14:textId="77777777" w:rsidTr="00746E6A">
        <w:trPr>
          <w:trHeight w:val="95"/>
        </w:trPr>
        <w:tc>
          <w:tcPr>
            <w:tcW w:w="3141" w:type="dxa"/>
          </w:tcPr>
          <w:p w14:paraId="63F9ECA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5F8CE0A" w14:textId="6642B397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62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941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867.33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3505036A" w14:textId="517C4645" w:rsidR="001C59DF" w:rsidRPr="000B034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62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866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765.03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C60D2AD" w14:textId="237DC2A6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566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322.54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97EF02B" w14:textId="4523E58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499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144.05</w:t>
            </w:r>
          </w:p>
        </w:tc>
      </w:tr>
      <w:tr w:rsidR="001C59DF" w:rsidRPr="00461EE9" w14:paraId="4D38FCFB" w14:textId="77777777" w:rsidTr="00746E6A">
        <w:trPr>
          <w:trHeight w:val="95"/>
        </w:trPr>
        <w:tc>
          <w:tcPr>
            <w:tcW w:w="3141" w:type="dxa"/>
          </w:tcPr>
          <w:p w14:paraId="49DB128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0" w:type="dxa"/>
            <w:vAlign w:val="bottom"/>
          </w:tcPr>
          <w:p w14:paraId="74621709" w14:textId="77777777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21AA03D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2823AA0" w14:textId="77777777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90FC658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31835244" w14:textId="77777777" w:rsidTr="00746E6A">
        <w:trPr>
          <w:trHeight w:val="95"/>
        </w:trPr>
        <w:tc>
          <w:tcPr>
            <w:tcW w:w="3141" w:type="dxa"/>
          </w:tcPr>
          <w:p w14:paraId="1E4DFFF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7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160F428" w14:textId="1C035B1C" w:rsidR="001C59DF" w:rsidRPr="008F3BFC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185.36)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F836511" w14:textId="68159EF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685.36)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92268" w14:textId="75CC7174" w:rsidR="001C59DF" w:rsidRPr="00051DE1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lang w:val="en-US"/>
              </w:rPr>
              <w:t>(41,147,185.36)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39B28B" w14:textId="76E9AD0D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(41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146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685.36)</w:t>
            </w:r>
          </w:p>
        </w:tc>
      </w:tr>
      <w:tr w:rsidR="001C59DF" w:rsidRPr="00461EE9" w14:paraId="3489BC22" w14:textId="77777777" w:rsidTr="00746E6A">
        <w:trPr>
          <w:trHeight w:val="95"/>
        </w:trPr>
        <w:tc>
          <w:tcPr>
            <w:tcW w:w="3141" w:type="dxa"/>
          </w:tcPr>
          <w:p w14:paraId="15F7D76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EE540" w14:textId="7A7EC6D5" w:rsidR="001C59DF" w:rsidRPr="00051DE1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794</w:t>
            </w:r>
            <w:r w:rsidRPr="00220F5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681.97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DC4DB" w14:textId="1667D3FD" w:rsidR="001C59DF" w:rsidRPr="00051DE1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21</w:t>
            </w:r>
            <w:r w:rsidRPr="00AA350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720</w:t>
            </w:r>
            <w:r w:rsidRPr="00AA350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079.67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E206" w14:textId="4C74EB3A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419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137.18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CB934" w14:textId="7DA0C1F5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23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352</w:t>
            </w:r>
            <w:r w:rsidRPr="00EB16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B16F6">
              <w:rPr>
                <w:rFonts w:ascii="Angsana New" w:hAnsi="Angsana New" w:cs="Angsana New"/>
                <w:sz w:val="26"/>
                <w:szCs w:val="26"/>
                <w:cs/>
              </w:rPr>
              <w:t>458.69</w:t>
            </w:r>
          </w:p>
        </w:tc>
      </w:tr>
      <w:tr w:rsidR="001C59DF" w:rsidRPr="00461EE9" w14:paraId="4F39FBF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C52127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40" w:type="dxa"/>
            <w:vAlign w:val="bottom"/>
          </w:tcPr>
          <w:p w14:paraId="039C24B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839827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14F882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326B6A8" w14:textId="77777777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035B4DE5" w14:textId="77777777" w:rsidTr="00746E6A">
        <w:trPr>
          <w:trHeight w:val="95"/>
        </w:trPr>
        <w:tc>
          <w:tcPr>
            <w:tcW w:w="3141" w:type="dxa"/>
          </w:tcPr>
          <w:p w14:paraId="7E83D74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22E74AAA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1E281D53" w14:textId="1564408E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3F9AA29" w14:textId="1701AF91" w:rsidR="001C59DF" w:rsidRPr="00DE6753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168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334.66</w:t>
            </w:r>
          </w:p>
        </w:tc>
        <w:tc>
          <w:tcPr>
            <w:tcW w:w="1411" w:type="dxa"/>
            <w:vAlign w:val="bottom"/>
          </w:tcPr>
          <w:p w14:paraId="1C01926E" w14:textId="2600CEB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248</w:t>
            </w:r>
            <w:r w:rsidRPr="00AA35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191.54</w:t>
            </w:r>
          </w:p>
        </w:tc>
      </w:tr>
      <w:tr w:rsidR="001C59DF" w:rsidRPr="00461EE9" w14:paraId="64FDF83D" w14:textId="77777777" w:rsidTr="00746E6A">
        <w:trPr>
          <w:trHeight w:val="95"/>
        </w:trPr>
        <w:tc>
          <w:tcPr>
            <w:tcW w:w="3141" w:type="dxa"/>
          </w:tcPr>
          <w:p w14:paraId="60C80C0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758341F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4786622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96FEEF3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62E9B06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59DF" w:rsidRPr="00461EE9" w14:paraId="1917B0FC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E292BC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เงินให้กู้ยืม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0C824A0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D5F312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ECB47A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ED47EF7" w14:textId="77777777" w:rsidR="001C59DF" w:rsidRPr="00461EE9" w:rsidRDefault="001C59DF" w:rsidP="001C59DF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24AB670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CED729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C50CEE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31F91B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272E05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31D434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11D219E1" w14:textId="77777777" w:rsidTr="000626B0">
        <w:trPr>
          <w:trHeight w:val="95"/>
        </w:trPr>
        <w:tc>
          <w:tcPr>
            <w:tcW w:w="3141" w:type="dxa"/>
          </w:tcPr>
          <w:p w14:paraId="5E9CDFD2" w14:textId="320B3D20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343586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09A41EF9" w14:textId="1306CAD0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844F3F8" w14:textId="142FC7C1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128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015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vAlign w:val="bottom"/>
          </w:tcPr>
          <w:p w14:paraId="0850762C" w14:textId="3D2A3B70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7E9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1C59DF" w:rsidRPr="00461EE9" w14:paraId="3C7AD4A4" w14:textId="77777777" w:rsidTr="00AD61A3">
        <w:trPr>
          <w:trHeight w:val="95"/>
        </w:trPr>
        <w:tc>
          <w:tcPr>
            <w:tcW w:w="3141" w:type="dxa"/>
          </w:tcPr>
          <w:p w14:paraId="44378070" w14:textId="36462B79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20472F4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ED10BA" w14:textId="268EEE4E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2A7A548" w14:textId="339B608F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300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047CA2B6" w14:textId="18370671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1C59DF" w:rsidRPr="00461EE9" w14:paraId="28D7B441" w14:textId="77777777" w:rsidTr="00AD61A3">
        <w:trPr>
          <w:trHeight w:val="95"/>
        </w:trPr>
        <w:tc>
          <w:tcPr>
            <w:tcW w:w="3141" w:type="dxa"/>
          </w:tcPr>
          <w:p w14:paraId="4F3C7E14" w14:textId="2401876A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EBDB1A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E568069" w14:textId="755750CB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88FCF5" w14:textId="37E19643" w:rsidR="001C59DF" w:rsidRPr="00D057C0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(45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700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D5D2169" w14:textId="11FECCDC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(24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1C59DF" w:rsidRPr="00461EE9" w14:paraId="44354ABF" w14:textId="77777777" w:rsidTr="00AD61A3">
        <w:trPr>
          <w:trHeight w:val="95"/>
        </w:trPr>
        <w:tc>
          <w:tcPr>
            <w:tcW w:w="3141" w:type="dxa"/>
          </w:tcPr>
          <w:p w14:paraId="762AE5DF" w14:textId="2F347D3D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880E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7E98" w14:textId="315A835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E4A36" w14:textId="497DD82F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84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615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DE9" w14:textId="7705C30C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128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015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494.00</w:t>
            </w:r>
          </w:p>
        </w:tc>
      </w:tr>
      <w:tr w:rsidR="001C59DF" w:rsidRPr="00461EE9" w14:paraId="71BFA4B1" w14:textId="77777777" w:rsidTr="00AD61A3">
        <w:trPr>
          <w:trHeight w:val="95"/>
        </w:trPr>
        <w:tc>
          <w:tcPr>
            <w:tcW w:w="3141" w:type="dxa"/>
            <w:vAlign w:val="bottom"/>
          </w:tcPr>
          <w:p w14:paraId="4B8158D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C3995E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0837C2EA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E3D4D3E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0C9333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FDAB78B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601E0C1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0" w:type="dxa"/>
            <w:vAlign w:val="bottom"/>
          </w:tcPr>
          <w:p w14:paraId="7BC3B17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1D7B0E0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D5CB3B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68E2621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8F3BFC" w14:paraId="1F3A6A50" w14:textId="77777777" w:rsidTr="00166AB3">
        <w:trPr>
          <w:trHeight w:val="95"/>
        </w:trPr>
        <w:tc>
          <w:tcPr>
            <w:tcW w:w="3141" w:type="dxa"/>
          </w:tcPr>
          <w:p w14:paraId="0D0425FE" w14:textId="5A8C1075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73322A2E" w14:textId="0A5908FF" w:rsidR="001C59DF" w:rsidRPr="008F3BFC" w:rsidRDefault="00220F51" w:rsidP="00220F51">
            <w:pPr>
              <w:pStyle w:val="BodyText"/>
              <w:spacing w:after="0" w:line="240" w:lineRule="atLeast"/>
              <w:ind w:left="-108" w:right="4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6892DA8" w14:textId="240E3949" w:rsidR="001C59DF" w:rsidRPr="008F3BFC" w:rsidRDefault="001C59DF" w:rsidP="001C59DF">
            <w:pPr>
              <w:pStyle w:val="BodyText"/>
              <w:spacing w:after="0" w:line="240" w:lineRule="atLeast"/>
              <w:ind w:left="-108" w:right="4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7A9651E" w14:textId="441D70EA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578</w:t>
            </w:r>
            <w:r w:rsidRPr="001C59D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C59DF">
              <w:rPr>
                <w:rFonts w:ascii="Angsana New" w:hAnsi="Angsana New" w:cs="Angsana New"/>
                <w:sz w:val="26"/>
                <w:szCs w:val="26"/>
                <w:cs/>
              </w:rPr>
              <w:t>373.25</w:t>
            </w:r>
          </w:p>
        </w:tc>
        <w:tc>
          <w:tcPr>
            <w:tcW w:w="1411" w:type="dxa"/>
            <w:vAlign w:val="bottom"/>
          </w:tcPr>
          <w:p w14:paraId="7898F6A1" w14:textId="7EC3D669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903.53</w:t>
            </w:r>
          </w:p>
        </w:tc>
      </w:tr>
      <w:tr w:rsidR="001C59DF" w:rsidRPr="008F3BFC" w14:paraId="40111D26" w14:textId="77777777" w:rsidTr="007D2337">
        <w:trPr>
          <w:trHeight w:val="95"/>
        </w:trPr>
        <w:tc>
          <w:tcPr>
            <w:tcW w:w="3141" w:type="dxa"/>
          </w:tcPr>
          <w:p w14:paraId="78EEC8A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40" w:type="dxa"/>
            <w:vAlign w:val="bottom"/>
          </w:tcPr>
          <w:p w14:paraId="7B94C100" w14:textId="5D5B159D" w:rsidR="001C59DF" w:rsidRPr="008F3BFC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40" w:type="dxa"/>
          </w:tcPr>
          <w:p w14:paraId="14BD1377" w14:textId="50B86210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339" w:type="dxa"/>
            <w:vAlign w:val="bottom"/>
          </w:tcPr>
          <w:p w14:paraId="34A07673" w14:textId="0810A6C3" w:rsidR="001C59DF" w:rsidRPr="008F3BF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  <w:tc>
          <w:tcPr>
            <w:tcW w:w="1411" w:type="dxa"/>
            <w:vAlign w:val="bottom"/>
          </w:tcPr>
          <w:p w14:paraId="0AECF8CA" w14:textId="3A056824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118</w:t>
            </w:r>
            <w:r w:rsidRPr="005657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657AE">
              <w:rPr>
                <w:rFonts w:ascii="Angsana New" w:hAnsi="Angsana New" w:cs="Angsana New"/>
                <w:sz w:val="26"/>
                <w:szCs w:val="26"/>
                <w:cs/>
              </w:rPr>
              <w:t>449.00</w:t>
            </w:r>
          </w:p>
        </w:tc>
      </w:tr>
      <w:tr w:rsidR="001C59DF" w:rsidRPr="008F3BFC" w14:paraId="3A13D744" w14:textId="77777777" w:rsidTr="007D2337">
        <w:trPr>
          <w:trHeight w:val="95"/>
        </w:trPr>
        <w:tc>
          <w:tcPr>
            <w:tcW w:w="3141" w:type="dxa"/>
          </w:tcPr>
          <w:p w14:paraId="6B98046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41ED0BAD" w14:textId="15D9BC53" w:rsidR="001C59DF" w:rsidRPr="008F3BFC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40" w:type="dxa"/>
          </w:tcPr>
          <w:p w14:paraId="3DE5D13A" w14:textId="4C96D0A9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39" w:type="dxa"/>
            <w:vAlign w:val="bottom"/>
          </w:tcPr>
          <w:p w14:paraId="34986EB2" w14:textId="14DD727E" w:rsidR="001C59DF" w:rsidRPr="008F3BF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411" w:type="dxa"/>
            <w:vAlign w:val="bottom"/>
          </w:tcPr>
          <w:p w14:paraId="56DB6739" w14:textId="7C78F96D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</w:tr>
      <w:tr w:rsidR="001C59DF" w:rsidRPr="008F3BFC" w14:paraId="59795CD3" w14:textId="77777777" w:rsidTr="007D2337">
        <w:trPr>
          <w:trHeight w:val="95"/>
        </w:trPr>
        <w:tc>
          <w:tcPr>
            <w:tcW w:w="3141" w:type="dxa"/>
            <w:vAlign w:val="bottom"/>
          </w:tcPr>
          <w:p w14:paraId="2636123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5788A" w14:textId="555FE17B" w:rsidR="001C59DF" w:rsidRPr="008F3BFC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961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459.80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6CDEE38" w14:textId="50CFBCDC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079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908.80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BB01" w14:textId="50D685DA" w:rsidR="001C59DF" w:rsidRPr="008F3BF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658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282.05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D4FA" w14:textId="4805CE52" w:rsidR="001C59DF" w:rsidRPr="008F3BFC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359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812.33</w:t>
            </w:r>
          </w:p>
        </w:tc>
      </w:tr>
      <w:tr w:rsidR="001C59DF" w:rsidRPr="00461EE9" w14:paraId="0D186D9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FEAFAF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4AAE0A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A79110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18E1EE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43EE4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4635E8F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D30E6E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40" w:type="dxa"/>
            <w:vAlign w:val="bottom"/>
          </w:tcPr>
          <w:p w14:paraId="581672A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03A130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EF854D2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7DAEA8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6C346859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32F6BE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D4BD34A" w14:textId="52399C14" w:rsidR="001C59DF" w:rsidRPr="00461EE9" w:rsidRDefault="00220F51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386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20F58B36" w14:textId="5760C160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339" w:type="dxa"/>
            <w:vAlign w:val="bottom"/>
          </w:tcPr>
          <w:p w14:paraId="06EA5B7B" w14:textId="39297D14" w:rsidR="001C59DF" w:rsidRPr="00D057C0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386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67C42E63" w14:textId="1DE1A4EE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442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</w:tr>
      <w:tr w:rsidR="001C59DF" w:rsidRPr="00461EE9" w14:paraId="346FDE9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1941D1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1A2DA1E7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3A8CF8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2DE86C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223A5F8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5311EEF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2BC10B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40" w:type="dxa"/>
            <w:vAlign w:val="bottom"/>
          </w:tcPr>
          <w:p w14:paraId="43D9201B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7BB1826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3E56889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72E840FC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852A16E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20A7264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5D36AA8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AAF5A1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420F562" w14:textId="77777777" w:rsidR="001C59DF" w:rsidRPr="00A305D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5F728B3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472B28FB" w14:textId="77777777" w:rsidTr="00746E6A">
        <w:trPr>
          <w:trHeight w:val="95"/>
        </w:trPr>
        <w:tc>
          <w:tcPr>
            <w:tcW w:w="3141" w:type="dxa"/>
          </w:tcPr>
          <w:p w14:paraId="2507CF81" w14:textId="133B62AD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7B059D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037335A5" w14:textId="6BDC75F3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DDB8AE" w14:textId="566EBF04" w:rsidR="001C59DF" w:rsidRPr="004730E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365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785.47</w:t>
            </w:r>
          </w:p>
        </w:tc>
        <w:tc>
          <w:tcPr>
            <w:tcW w:w="1411" w:type="dxa"/>
            <w:vAlign w:val="bottom"/>
          </w:tcPr>
          <w:p w14:paraId="5602DED3" w14:textId="0913A416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441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135</w:t>
            </w:r>
            <w:r w:rsidRPr="005C42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42BA">
              <w:rPr>
                <w:rFonts w:ascii="Angsana New" w:hAnsi="Angsana New" w:cs="Angsana New"/>
                <w:sz w:val="26"/>
                <w:szCs w:val="26"/>
                <w:cs/>
              </w:rPr>
              <w:t>423.23</w:t>
            </w:r>
          </w:p>
        </w:tc>
      </w:tr>
      <w:tr w:rsidR="001C59DF" w:rsidRPr="00461EE9" w14:paraId="369E782D" w14:textId="77777777" w:rsidTr="00AD61A3">
        <w:trPr>
          <w:trHeight w:val="95"/>
        </w:trPr>
        <w:tc>
          <w:tcPr>
            <w:tcW w:w="3141" w:type="dxa"/>
          </w:tcPr>
          <w:p w14:paraId="5DD00757" w14:textId="4165A4A3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</w:tcPr>
          <w:p w14:paraId="10B66C80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</w:tcPr>
          <w:p w14:paraId="416D2073" w14:textId="0D47F674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1282AD3A" w14:textId="123DBC23" w:rsidR="001C59DF" w:rsidRPr="00912619" w:rsidRDefault="00912619" w:rsidP="00912619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3A3C4E8E" w14:textId="518A8BE6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175.21</w:t>
            </w:r>
          </w:p>
        </w:tc>
      </w:tr>
      <w:tr w:rsidR="001C59DF" w:rsidRPr="00461EE9" w14:paraId="7C1213A2" w14:textId="77777777" w:rsidTr="00AD61A3">
        <w:trPr>
          <w:trHeight w:val="95"/>
        </w:trPr>
        <w:tc>
          <w:tcPr>
            <w:tcW w:w="3141" w:type="dxa"/>
          </w:tcPr>
          <w:p w14:paraId="787520F9" w14:textId="3EC07CDD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07EED5D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064DAD4" w14:textId="05FA92CE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82BF340" w14:textId="783E89EA" w:rsidR="001C59DF" w:rsidRPr="004730E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(6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228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704.78)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91F97DE" w14:textId="4B25E154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(85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989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812.97)</w:t>
            </w:r>
          </w:p>
        </w:tc>
      </w:tr>
      <w:tr w:rsidR="001C59DF" w:rsidRPr="00461EE9" w14:paraId="4CB29682" w14:textId="77777777" w:rsidTr="00AD61A3">
        <w:trPr>
          <w:trHeight w:val="95"/>
        </w:trPr>
        <w:tc>
          <w:tcPr>
            <w:tcW w:w="3141" w:type="dxa"/>
          </w:tcPr>
          <w:p w14:paraId="5C8834F2" w14:textId="2FC9ADC0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706414E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14:paraId="4A83F9AD" w14:textId="0F059BE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4E92" w14:textId="01D619A4" w:rsidR="001C59DF" w:rsidRPr="004730EC" w:rsidRDefault="00912619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359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463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080.69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90004" w14:textId="07422724" w:rsidR="001C59DF" w:rsidRPr="00461EE9" w:rsidRDefault="001C59DF" w:rsidP="001C59DF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365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691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785.47</w:t>
            </w:r>
          </w:p>
        </w:tc>
      </w:tr>
      <w:tr w:rsidR="001C59DF" w:rsidRPr="00461EE9" w14:paraId="11634613" w14:textId="77777777" w:rsidTr="00AD61A3">
        <w:trPr>
          <w:trHeight w:val="95"/>
        </w:trPr>
        <w:tc>
          <w:tcPr>
            <w:tcW w:w="3141" w:type="dxa"/>
          </w:tcPr>
          <w:p w14:paraId="7A44D935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E4DBA3E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6EEBD41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FDF538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9572D6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9DF" w:rsidRPr="00461EE9" w14:paraId="2EF77DB7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8840193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B3D207E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2314758A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2EDFB09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EC4622F" w14:textId="77777777" w:rsidR="001C59DF" w:rsidRPr="00461EE9" w:rsidRDefault="001C59DF" w:rsidP="001C59D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0F656A80" w14:textId="77777777" w:rsidTr="00746E6A">
        <w:trPr>
          <w:trHeight w:val="95"/>
        </w:trPr>
        <w:tc>
          <w:tcPr>
            <w:tcW w:w="3141" w:type="dxa"/>
          </w:tcPr>
          <w:p w14:paraId="679EAABF" w14:textId="3A5F6156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4D095659" w14:textId="50D57654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7A4282EC" w14:textId="0B45D331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64A59BD5" w14:textId="56ABD338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40581D36" w14:textId="2962C43A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220F51" w:rsidRPr="00461EE9" w14:paraId="12C02CC6" w14:textId="77777777" w:rsidTr="00746E6A">
        <w:trPr>
          <w:trHeight w:val="95"/>
        </w:trPr>
        <w:tc>
          <w:tcPr>
            <w:tcW w:w="3141" w:type="dxa"/>
          </w:tcPr>
          <w:p w14:paraId="40B367B9" w14:textId="63E68A13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vAlign w:val="bottom"/>
          </w:tcPr>
          <w:p w14:paraId="3D9EF907" w14:textId="28295134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vAlign w:val="bottom"/>
          </w:tcPr>
          <w:p w14:paraId="16C44CB3" w14:textId="10C3B7D3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vAlign w:val="bottom"/>
          </w:tcPr>
          <w:p w14:paraId="03BF29A0" w14:textId="041EBE66" w:rsidR="00220F51" w:rsidRPr="0091261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vAlign w:val="bottom"/>
          </w:tcPr>
          <w:p w14:paraId="57AC943F" w14:textId="4D0EA057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220F51" w:rsidRPr="00461EE9" w14:paraId="3D4736C1" w14:textId="77777777" w:rsidTr="00746E6A">
        <w:trPr>
          <w:trHeight w:val="95"/>
        </w:trPr>
        <w:tc>
          <w:tcPr>
            <w:tcW w:w="3141" w:type="dxa"/>
          </w:tcPr>
          <w:p w14:paraId="71827361" w14:textId="61D0A4CB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4914D12" w14:textId="541D05D1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54676B1" w14:textId="3F6FD5E5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444542" w14:textId="2A7AF02D" w:rsidR="00220F51" w:rsidRPr="0091261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21D077" w14:textId="4529F715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(93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000.00)</w:t>
            </w:r>
          </w:p>
        </w:tc>
      </w:tr>
      <w:tr w:rsidR="00220F51" w:rsidRPr="00461EE9" w14:paraId="4FFA2043" w14:textId="77777777" w:rsidTr="00746E6A">
        <w:trPr>
          <w:trHeight w:val="95"/>
        </w:trPr>
        <w:tc>
          <w:tcPr>
            <w:tcW w:w="3141" w:type="dxa"/>
          </w:tcPr>
          <w:p w14:paraId="700C5590" w14:textId="190C5503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7225" w14:textId="7874F92A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6C099" w14:textId="406D8D87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682E" w14:textId="07266A21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461D6" w14:textId="75F8B36C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220F51" w:rsidRPr="00461EE9" w14:paraId="2FA3BDA7" w14:textId="77777777" w:rsidTr="00746E6A">
        <w:trPr>
          <w:trHeight w:val="95"/>
        </w:trPr>
        <w:tc>
          <w:tcPr>
            <w:tcW w:w="3141" w:type="dxa"/>
          </w:tcPr>
          <w:p w14:paraId="49B49C28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78100" w14:textId="7C0F8DD1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A801" w14:textId="45DB5DFE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60163" w14:textId="3CF452F1" w:rsidR="00220F51" w:rsidRPr="00E24D2A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lang w:val="en-US"/>
              </w:rPr>
              <w:t>468,463,080.69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FF055" w14:textId="1176AB60" w:rsidR="00220F51" w:rsidRPr="00461EE9" w:rsidRDefault="00220F51" w:rsidP="00886213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6213">
              <w:rPr>
                <w:rFonts w:ascii="Angsana New" w:hAnsi="Angsana New" w:cs="Angsana New"/>
                <w:sz w:val="26"/>
                <w:szCs w:val="26"/>
              </w:rPr>
              <w:t>474,691,785.47</w:t>
            </w:r>
          </w:p>
        </w:tc>
      </w:tr>
      <w:tr w:rsidR="00220F51" w:rsidRPr="00461EE9" w14:paraId="7D8A1CE3" w14:textId="77777777" w:rsidTr="000F498B">
        <w:trPr>
          <w:trHeight w:val="95"/>
        </w:trPr>
        <w:tc>
          <w:tcPr>
            <w:tcW w:w="3141" w:type="dxa"/>
          </w:tcPr>
          <w:p w14:paraId="3F8F4550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</w:tcPr>
          <w:p w14:paraId="7662DD42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</w:tcPr>
          <w:p w14:paraId="49CF2CF4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FC6FC6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E58BE53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764F4776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4ECD11AD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40" w:type="dxa"/>
            <w:vAlign w:val="bottom"/>
          </w:tcPr>
          <w:p w14:paraId="2C2C0BAA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30C84F3A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942F14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2DEBEEC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40EB3EB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A757100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667D0602" w14:textId="3588D410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55C61FA" w14:textId="65A0DB22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4279933" w14:textId="6F24DA55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55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905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840.88</w:t>
            </w:r>
          </w:p>
        </w:tc>
        <w:tc>
          <w:tcPr>
            <w:tcW w:w="1411" w:type="dxa"/>
            <w:vAlign w:val="bottom"/>
          </w:tcPr>
          <w:p w14:paraId="1E2D0A27" w14:textId="16BF5FB1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123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635.39</w:t>
            </w:r>
          </w:p>
        </w:tc>
      </w:tr>
      <w:tr w:rsidR="00220F51" w:rsidRPr="00AB7E9D" w14:paraId="6914B093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1BD24721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CFF837E" w14:textId="7254AD4A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164760E" w14:textId="6703A6A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611C58A" w14:textId="2F731AB3" w:rsidR="00220F51" w:rsidRPr="005C42BA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2D3F96E" w14:textId="46C6C458" w:rsidR="00220F51" w:rsidRPr="00AB7E9D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</w:tr>
      <w:tr w:rsidR="00220F51" w:rsidRPr="00461EE9" w14:paraId="45C3B035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59C6D968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F5B19" w14:textId="656FDA8C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965</w:t>
            </w:r>
            <w:r w:rsidRPr="00220F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20F51">
              <w:rPr>
                <w:rFonts w:ascii="Angsana New" w:hAnsi="Angsana New" w:cs="Angsana New"/>
                <w:sz w:val="26"/>
                <w:szCs w:val="26"/>
                <w:cs/>
              </w:rPr>
              <w:t>643.84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6B2A2" w14:textId="121D45D0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767.12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FE7EA" w14:textId="3A03206B" w:rsidR="00220F51" w:rsidRPr="008B67FA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59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871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484.72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0C789" w14:textId="526742E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55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210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402.51</w:t>
            </w:r>
          </w:p>
        </w:tc>
      </w:tr>
      <w:tr w:rsidR="00220F51" w:rsidRPr="00AB7E9D" w14:paraId="0C69FB1A" w14:textId="77777777" w:rsidTr="003A031F">
        <w:trPr>
          <w:trHeight w:val="95"/>
        </w:trPr>
        <w:tc>
          <w:tcPr>
            <w:tcW w:w="3141" w:type="dxa"/>
            <w:vAlign w:val="bottom"/>
          </w:tcPr>
          <w:p w14:paraId="7F4BA822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47E1A1D" w14:textId="77777777" w:rsidR="00220F51" w:rsidRPr="005C42BA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44BC8474" w14:textId="77777777" w:rsidR="00220F51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F323FA5" w14:textId="77777777" w:rsidR="00220F51" w:rsidRPr="005C42BA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C046D4" w14:textId="77777777" w:rsidR="00220F51" w:rsidRPr="00AB7E9D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0F51" w:rsidRPr="00461EE9" w14:paraId="4C315507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58D2BDE1" w14:textId="372E3DB3" w:rsidR="00220F51" w:rsidRPr="0091261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lastRenderedPageBreak/>
              <w:t>เงินรับล่วงหน้า</w:t>
            </w:r>
            <w:r w:rsidR="006843F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จากการขาย</w:t>
            </w:r>
          </w:p>
        </w:tc>
        <w:tc>
          <w:tcPr>
            <w:tcW w:w="1340" w:type="dxa"/>
            <w:vAlign w:val="bottom"/>
          </w:tcPr>
          <w:p w14:paraId="27CB4BBD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3D2553D3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C0D880A" w14:textId="77777777" w:rsidR="00220F51" w:rsidRPr="00A305D9" w:rsidRDefault="00220F51" w:rsidP="00220F5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1" w:type="dxa"/>
            <w:vAlign w:val="bottom"/>
          </w:tcPr>
          <w:p w14:paraId="0E28BEED" w14:textId="7777777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0546946B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66A51B66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6718F4E4" w14:textId="70CBFB96" w:rsidR="00220F51" w:rsidRPr="004730EC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753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40" w:type="dxa"/>
            <w:vAlign w:val="bottom"/>
          </w:tcPr>
          <w:p w14:paraId="4377AAB1" w14:textId="691DBE6F" w:rsidR="00220F51" w:rsidRPr="00FD5F3B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853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444.00</w:t>
            </w:r>
          </w:p>
        </w:tc>
        <w:tc>
          <w:tcPr>
            <w:tcW w:w="1339" w:type="dxa"/>
            <w:vAlign w:val="bottom"/>
          </w:tcPr>
          <w:p w14:paraId="60DC164D" w14:textId="4E353455" w:rsidR="00220F51" w:rsidRPr="004730EC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  <w:vAlign w:val="bottom"/>
          </w:tcPr>
          <w:p w14:paraId="7650652E" w14:textId="6A258CD9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20F51" w:rsidRPr="00461EE9" w14:paraId="1A922DB4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2B1D7BE7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25272543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69CD34BC" w14:textId="7777777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6CEF63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284955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3A93E4C8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74F02017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340" w:type="dxa"/>
            <w:vAlign w:val="bottom"/>
          </w:tcPr>
          <w:p w14:paraId="3B0BFA0F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584D3E9" w14:textId="7777777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C26FE7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4BDE17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2A07B1D1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2E3DF17A" w14:textId="411BB93E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0" w:type="dxa"/>
            <w:vAlign w:val="bottom"/>
          </w:tcPr>
          <w:p w14:paraId="1965A259" w14:textId="50488C78" w:rsidR="00220F51" w:rsidRPr="00D057C0" w:rsidRDefault="001A48C5" w:rsidP="001A48C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vAlign w:val="bottom"/>
          </w:tcPr>
          <w:p w14:paraId="6B11FFAE" w14:textId="10361084" w:rsidR="00220F51" w:rsidRPr="00461EE9" w:rsidRDefault="00220F51" w:rsidP="001A48C5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C8A9DC3" w14:textId="56A50B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487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071.22</w:t>
            </w:r>
          </w:p>
        </w:tc>
        <w:tc>
          <w:tcPr>
            <w:tcW w:w="1411" w:type="dxa"/>
            <w:vAlign w:val="bottom"/>
          </w:tcPr>
          <w:p w14:paraId="5CD31CE0" w14:textId="7169CFE6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487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071.22</w:t>
            </w:r>
          </w:p>
        </w:tc>
      </w:tr>
      <w:tr w:rsidR="00220F51" w:rsidRPr="00461EE9" w14:paraId="3585F37B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56BCB0FC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1FDE95B5" w14:textId="4DD25758" w:rsidR="00220F51" w:rsidRPr="00D057C0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162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618.21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921F248" w14:textId="5B8E60AF" w:rsidR="00220F51" w:rsidRPr="00461EE9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187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390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758.94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6589077" w14:textId="77DBE82E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602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568.47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AB1D0A" w14:textId="03599EFF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931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725.91</w:t>
            </w:r>
          </w:p>
        </w:tc>
      </w:tr>
      <w:tr w:rsidR="00220F51" w:rsidRPr="00461EE9" w14:paraId="3D478F82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31979C42" w14:textId="700FF2E0" w:rsidR="00220F51" w:rsidRPr="00461EE9" w:rsidRDefault="00220F51" w:rsidP="00886213">
            <w:pPr>
              <w:suppressAutoHyphens/>
              <w:overflowPunct w:val="0"/>
              <w:autoSpaceDE w:val="0"/>
              <w:autoSpaceDN w:val="0"/>
              <w:ind w:left="-108" w:right="-108" w:firstLine="569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350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257FC" w14:textId="762C6F20" w:rsidR="00220F51" w:rsidRPr="00D057C0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115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162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618.21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62761" w14:textId="2BBA72A7" w:rsidR="00220F51" w:rsidRPr="00461EE9" w:rsidRDefault="0035207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187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390</w:t>
            </w:r>
            <w:r w:rsidRPr="003520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52071">
              <w:rPr>
                <w:rFonts w:ascii="Angsana New" w:hAnsi="Angsana New" w:cs="Angsana New"/>
                <w:sz w:val="26"/>
                <w:szCs w:val="26"/>
                <w:cs/>
              </w:rPr>
              <w:t>758.94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17CFF" w14:textId="0DDA3DD3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114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089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639.69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5046C" w14:textId="20355A9B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186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418</w:t>
            </w:r>
            <w:r w:rsidRPr="00D95B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95B5D">
              <w:rPr>
                <w:rFonts w:ascii="Angsana New" w:hAnsi="Angsana New" w:cs="Angsana New"/>
                <w:sz w:val="26"/>
                <w:szCs w:val="26"/>
                <w:cs/>
              </w:rPr>
              <w:t>797.13</w:t>
            </w:r>
          </w:p>
        </w:tc>
      </w:tr>
      <w:tr w:rsidR="00220F51" w:rsidRPr="00461EE9" w14:paraId="7D90FF6A" w14:textId="77777777" w:rsidTr="00AA3508">
        <w:trPr>
          <w:trHeight w:val="95"/>
        </w:trPr>
        <w:tc>
          <w:tcPr>
            <w:tcW w:w="3141" w:type="dxa"/>
            <w:vAlign w:val="bottom"/>
          </w:tcPr>
          <w:p w14:paraId="6EDA906B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51E357CD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19AC21ED" w14:textId="7777777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7B9E3B63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vAlign w:val="bottom"/>
          </w:tcPr>
          <w:p w14:paraId="0059514F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59BCD37A" w14:textId="77777777" w:rsidTr="000626B0">
        <w:trPr>
          <w:trHeight w:val="95"/>
        </w:trPr>
        <w:tc>
          <w:tcPr>
            <w:tcW w:w="3141" w:type="dxa"/>
            <w:vAlign w:val="bottom"/>
          </w:tcPr>
          <w:p w14:paraId="3EA37CCC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0" w:type="dxa"/>
            <w:vAlign w:val="bottom"/>
          </w:tcPr>
          <w:p w14:paraId="20F76691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4E2694F4" w14:textId="77777777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92D2B09" w14:textId="77777777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4D8BC4F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0F51" w:rsidRPr="00461EE9" w14:paraId="2FBE7D15" w14:textId="77777777" w:rsidTr="00746E6A">
        <w:trPr>
          <w:trHeight w:val="95"/>
        </w:trPr>
        <w:tc>
          <w:tcPr>
            <w:tcW w:w="3141" w:type="dxa"/>
          </w:tcPr>
          <w:p w14:paraId="3C09D2AD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0" w:type="dxa"/>
            <w:vAlign w:val="bottom"/>
          </w:tcPr>
          <w:p w14:paraId="5FE40B24" w14:textId="10876B86" w:rsidR="00220F51" w:rsidRPr="00D057C0" w:rsidRDefault="001A48C5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943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701.29</w:t>
            </w:r>
          </w:p>
        </w:tc>
        <w:tc>
          <w:tcPr>
            <w:tcW w:w="1340" w:type="dxa"/>
            <w:vAlign w:val="bottom"/>
          </w:tcPr>
          <w:p w14:paraId="4A8C4B2E" w14:textId="479B04D3" w:rsidR="00220F51" w:rsidRPr="00800398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514.02</w:t>
            </w:r>
          </w:p>
        </w:tc>
        <w:tc>
          <w:tcPr>
            <w:tcW w:w="1339" w:type="dxa"/>
            <w:vAlign w:val="bottom"/>
          </w:tcPr>
          <w:p w14:paraId="032CFB28" w14:textId="1B7CD80E" w:rsidR="00220F51" w:rsidRPr="00D057C0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943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701.29</w:t>
            </w:r>
          </w:p>
        </w:tc>
        <w:tc>
          <w:tcPr>
            <w:tcW w:w="1411" w:type="dxa"/>
            <w:vAlign w:val="bottom"/>
          </w:tcPr>
          <w:p w14:paraId="6FABE008" w14:textId="401849C4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514.02</w:t>
            </w:r>
          </w:p>
        </w:tc>
      </w:tr>
      <w:tr w:rsidR="00220F51" w:rsidRPr="00461EE9" w14:paraId="634FB4D8" w14:textId="77777777" w:rsidTr="00746E6A">
        <w:trPr>
          <w:trHeight w:val="95"/>
        </w:trPr>
        <w:tc>
          <w:tcPr>
            <w:tcW w:w="3141" w:type="dxa"/>
          </w:tcPr>
          <w:p w14:paraId="39D167DF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vAlign w:val="bottom"/>
          </w:tcPr>
          <w:p w14:paraId="318A964D" w14:textId="77DBDBA7" w:rsidR="00220F51" w:rsidRPr="00D057C0" w:rsidRDefault="001A48C5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185.59</w:t>
            </w:r>
          </w:p>
        </w:tc>
        <w:tc>
          <w:tcPr>
            <w:tcW w:w="1340" w:type="dxa"/>
            <w:vAlign w:val="bottom"/>
          </w:tcPr>
          <w:p w14:paraId="2CB4DBF8" w14:textId="2114EBAB" w:rsidR="00220F51" w:rsidRPr="00800398" w:rsidRDefault="00220F51" w:rsidP="008862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31678453" w14:textId="19C372A6" w:rsidR="00220F51" w:rsidRPr="004730EC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185.59</w:t>
            </w:r>
          </w:p>
        </w:tc>
        <w:tc>
          <w:tcPr>
            <w:tcW w:w="1411" w:type="dxa"/>
            <w:vAlign w:val="bottom"/>
          </w:tcPr>
          <w:p w14:paraId="6B4C25B6" w14:textId="7ED2AE27" w:rsidR="00220F51" w:rsidRPr="00461EE9" w:rsidRDefault="00220F51" w:rsidP="008862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20F51" w:rsidRPr="00461EE9" w14:paraId="6C484FF8" w14:textId="77777777" w:rsidTr="00886213">
        <w:trPr>
          <w:trHeight w:val="95"/>
        </w:trPr>
        <w:tc>
          <w:tcPr>
            <w:tcW w:w="3141" w:type="dxa"/>
          </w:tcPr>
          <w:p w14:paraId="03D9BAE2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EE9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52E31F9B" w14:textId="7110A227" w:rsidR="00220F51" w:rsidRPr="00D057C0" w:rsidRDefault="001A48C5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566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005.14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E405D4A" w14:textId="3AA1D0DE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684.81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47D3DF" w14:textId="15218940" w:rsidR="00220F51" w:rsidRPr="004730EC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12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566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005.14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C97F2BE" w14:textId="73701915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266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684.81</w:t>
            </w:r>
          </w:p>
        </w:tc>
      </w:tr>
      <w:tr w:rsidR="00220F51" w:rsidRPr="003C2C5A" w14:paraId="5C3E4E65" w14:textId="77777777" w:rsidTr="00886213">
        <w:trPr>
          <w:trHeight w:val="368"/>
        </w:trPr>
        <w:tc>
          <w:tcPr>
            <w:tcW w:w="3141" w:type="dxa"/>
          </w:tcPr>
          <w:p w14:paraId="2D30BB21" w14:textId="77777777" w:rsidR="00220F51" w:rsidRPr="00461EE9" w:rsidRDefault="00220F51" w:rsidP="00220F5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61EE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7B954" w14:textId="282177B6" w:rsidR="00220F51" w:rsidRPr="00D057C0" w:rsidRDefault="001A48C5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788</w:t>
            </w:r>
            <w:r w:rsidRPr="001A48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48C5">
              <w:rPr>
                <w:rFonts w:ascii="Angsana New" w:hAnsi="Angsana New" w:cs="Angsana New"/>
                <w:sz w:val="26"/>
                <w:szCs w:val="26"/>
                <w:cs/>
              </w:rPr>
              <w:t>892.02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DAB47" w14:textId="6CD6B501" w:rsidR="00220F51" w:rsidRPr="00461EE9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198.83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07B83" w14:textId="18048DEB" w:rsidR="00220F51" w:rsidRPr="004730EC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788</w:t>
            </w:r>
            <w:r w:rsidRPr="0091261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12619">
              <w:rPr>
                <w:rFonts w:ascii="Angsana New" w:hAnsi="Angsana New" w:cs="Angsana New"/>
                <w:sz w:val="26"/>
                <w:szCs w:val="26"/>
                <w:cs/>
              </w:rPr>
              <w:t>892.02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3DAF" w14:textId="2E7F31D7" w:rsidR="00220F51" w:rsidRPr="003C2C5A" w:rsidRDefault="00220F51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  <w:r w:rsidRPr="00A31AD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1ADE">
              <w:rPr>
                <w:rFonts w:ascii="Angsana New" w:hAnsi="Angsana New" w:cs="Angsana New"/>
                <w:sz w:val="26"/>
                <w:szCs w:val="26"/>
                <w:cs/>
              </w:rPr>
              <w:t>198.83</w:t>
            </w:r>
          </w:p>
        </w:tc>
      </w:tr>
      <w:tr w:rsidR="00886213" w:rsidRPr="003C2C5A" w14:paraId="393EF4E4" w14:textId="77777777" w:rsidTr="00886213">
        <w:trPr>
          <w:trHeight w:val="368"/>
        </w:trPr>
        <w:tc>
          <w:tcPr>
            <w:tcW w:w="3141" w:type="dxa"/>
          </w:tcPr>
          <w:p w14:paraId="07C35089" w14:textId="77777777" w:rsidR="00886213" w:rsidRPr="00461EE9" w:rsidRDefault="00886213" w:rsidP="00220F51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6AF53A4F" w14:textId="77777777" w:rsidR="00886213" w:rsidRPr="001A48C5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  <w:vAlign w:val="bottom"/>
          </w:tcPr>
          <w:p w14:paraId="5CCADEC9" w14:textId="77777777" w:rsidR="00886213" w:rsidRPr="00A31ADE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6DD1A90C" w14:textId="77777777" w:rsidR="00886213" w:rsidRPr="00912619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vAlign w:val="bottom"/>
          </w:tcPr>
          <w:p w14:paraId="1F4F1E02" w14:textId="77777777" w:rsidR="00886213" w:rsidRPr="00A31ADE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86213" w:rsidRPr="003C2C5A" w14:paraId="0E9E7106" w14:textId="77777777" w:rsidTr="00886213">
        <w:trPr>
          <w:trHeight w:val="368"/>
        </w:trPr>
        <w:tc>
          <w:tcPr>
            <w:tcW w:w="3141" w:type="dxa"/>
          </w:tcPr>
          <w:p w14:paraId="5D42A145" w14:textId="6479E782" w:rsidR="00886213" w:rsidRPr="00461EE9" w:rsidRDefault="00886213" w:rsidP="0088621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เงินรับล่วงหน้าค่าหุ้น</w:t>
            </w:r>
          </w:p>
        </w:tc>
        <w:tc>
          <w:tcPr>
            <w:tcW w:w="1340" w:type="dxa"/>
            <w:vAlign w:val="bottom"/>
          </w:tcPr>
          <w:p w14:paraId="6031B399" w14:textId="77777777" w:rsidR="00886213" w:rsidRPr="001A48C5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0" w:type="dxa"/>
            <w:vAlign w:val="bottom"/>
          </w:tcPr>
          <w:p w14:paraId="6DC3E51F" w14:textId="77777777" w:rsidR="00886213" w:rsidRPr="00A31ADE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F39CFB9" w14:textId="77777777" w:rsidR="00886213" w:rsidRPr="00912619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37E2B09E" w14:textId="77777777" w:rsidR="00886213" w:rsidRPr="00A31ADE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86213" w:rsidRPr="003C2C5A" w14:paraId="3F8A2834" w14:textId="77777777" w:rsidTr="00886213">
        <w:trPr>
          <w:trHeight w:val="368"/>
        </w:trPr>
        <w:tc>
          <w:tcPr>
            <w:tcW w:w="3141" w:type="dxa"/>
          </w:tcPr>
          <w:p w14:paraId="7F63BB20" w14:textId="5A9B3CCC" w:rsidR="00886213" w:rsidRPr="00461EE9" w:rsidRDefault="00886213" w:rsidP="00886213">
            <w:pPr>
              <w:suppressAutoHyphens/>
              <w:overflowPunct w:val="0"/>
              <w:autoSpaceDE w:val="0"/>
              <w:autoSpaceDN w:val="0"/>
              <w:ind w:left="-108" w:right="-108" w:firstLine="283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40" w:type="dxa"/>
            <w:vAlign w:val="bottom"/>
          </w:tcPr>
          <w:p w14:paraId="300EAEB1" w14:textId="206BC975" w:rsidR="00886213" w:rsidRPr="001A48C5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8862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862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0" w:type="dxa"/>
            <w:vAlign w:val="bottom"/>
          </w:tcPr>
          <w:p w14:paraId="3E507DB7" w14:textId="7DB2FCD8" w:rsidR="00886213" w:rsidRPr="00A31ADE" w:rsidRDefault="00886213" w:rsidP="008862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0F39EE9" w14:textId="08179E9C" w:rsidR="00886213" w:rsidRPr="00912619" w:rsidRDefault="00886213" w:rsidP="00220F51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77</w:t>
            </w:r>
            <w:r w:rsidRPr="008862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8621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86213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1" w:type="dxa"/>
            <w:vAlign w:val="bottom"/>
          </w:tcPr>
          <w:p w14:paraId="0D242AC9" w14:textId="0D2C75E1" w:rsidR="00886213" w:rsidRPr="00A31ADE" w:rsidRDefault="00886213" w:rsidP="00886213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027313B7" w14:textId="77777777" w:rsidR="00912619" w:rsidRPr="00912619" w:rsidRDefault="00912619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161BDBE3" w14:textId="2E66C8A7" w:rsidR="000C63E0" w:rsidRPr="005D17DF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z w:val="30"/>
          <w:szCs w:val="30"/>
        </w:rPr>
      </w:pP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เงินให้กู้ยืมระยะสั้นแก่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บริษัทย่อย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>ทั้งจำนวน</w:t>
      </w:r>
      <w:r w:rsidRPr="005D17DF">
        <w:rPr>
          <w:rFonts w:ascii="Angsana New" w:hAnsi="Angsana New" w:cs="Angsana New" w:hint="cs"/>
          <w:sz w:val="30"/>
          <w:szCs w:val="30"/>
          <w:cs/>
        </w:rPr>
        <w:t>เป็นการ</w:t>
      </w:r>
      <w:r w:rsidRPr="00CE429F">
        <w:rPr>
          <w:rFonts w:ascii="Angsana New" w:hAnsi="Angsana New" w:cs="Angsana New" w:hint="cs"/>
          <w:sz w:val="30"/>
          <w:szCs w:val="30"/>
          <w:cs/>
        </w:rPr>
        <w:t>ให้กู้ยืมในรูปแบบตั๋ว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สัญญาใช้เงิน กำหนดจ่ายคืนเมื่อทวงถาม อัตราดอกเบี้ยร้อยละ 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>7.00</w:t>
      </w:r>
      <w:r w:rsidRPr="00912619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ต่อปี 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>(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="00912619" w:rsidRPr="0091261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2568 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: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>ร้อยละ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12619">
        <w:rPr>
          <w:rFonts w:ascii="Angsana New" w:hAnsi="Angsana New" w:cs="Angsana New"/>
          <w:spacing w:val="-6"/>
          <w:sz w:val="30"/>
          <w:szCs w:val="30"/>
          <w:lang w:val="en-US"/>
        </w:rPr>
        <w:t>7.00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912619">
        <w:rPr>
          <w:rFonts w:ascii="Angsana New" w:hAnsi="Angsana New" w:cs="Angsana New" w:hint="cs"/>
          <w:spacing w:val="-6"/>
          <w:sz w:val="30"/>
          <w:szCs w:val="30"/>
          <w:cs/>
        </w:rPr>
        <w:t>ต่อปี</w:t>
      </w:r>
      <w:r w:rsidRPr="00912619">
        <w:rPr>
          <w:rFonts w:ascii="Angsana New" w:hAnsi="Angsana New" w:cs="Angsana New"/>
          <w:spacing w:val="-6"/>
          <w:sz w:val="30"/>
          <w:szCs w:val="30"/>
          <w:cs/>
        </w:rPr>
        <w:t>)</w:t>
      </w:r>
    </w:p>
    <w:p w14:paraId="0F1FBE43" w14:textId="77777777" w:rsidR="000C63E0" w:rsidRPr="00912619" w:rsidRDefault="000C63E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16"/>
          <w:szCs w:val="16"/>
          <w:lang w:val="en-US"/>
        </w:rPr>
      </w:pPr>
    </w:p>
    <w:p w14:paraId="121198AF" w14:textId="3FCC65C3" w:rsid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31ADE">
        <w:rPr>
          <w:rFonts w:ascii="Angsana New" w:hAnsi="Angsana New" w:cs="Angsana New" w:hint="cs"/>
          <w:spacing w:val="8"/>
          <w:sz w:val="30"/>
          <w:szCs w:val="30"/>
          <w:cs/>
        </w:rPr>
        <w:t>ณ วันที่</w:t>
      </w:r>
      <w:r>
        <w:rPr>
          <w:rFonts w:ascii="Angsana New" w:hAnsi="Angsana New" w:cs="Angsana New"/>
          <w:spacing w:val="8"/>
          <w:sz w:val="30"/>
          <w:szCs w:val="30"/>
          <w:lang w:val="en-US"/>
        </w:rPr>
        <w:t xml:space="preserve">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912619">
        <w:rPr>
          <w:rFonts w:ascii="Angsana New" w:hAnsi="Angsana New" w:cs="Angsana New"/>
          <w:spacing w:val="-2"/>
          <w:sz w:val="30"/>
          <w:szCs w:val="30"/>
          <w:lang w:val="en-US"/>
        </w:rPr>
        <w:t>2569</w:t>
      </w:r>
      <w:r w:rsidRPr="00CE429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31ADE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A31AD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เงินกู้ยืมระยะสั้นจากบริษัทย่อยทั้งจำนวนเป็นการกู้ยืมในรูปแบบ</w:t>
      </w:r>
      <w:r w:rsidRPr="00A31AD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ตั๋ว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สัญญาใช้เงิน กำหนดจ่ายคืนเมื่อทวงถาม อัตราดอกเบี้ย</w:t>
      </w:r>
      <w:bookmarkStart w:id="0" w:name="_Hlk166586889"/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12619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3.00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– </w:t>
      </w:r>
      <w:r w:rsidR="00912619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4.50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bookmarkEnd w:id="0"/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(</w:t>
      </w:r>
      <w:r w:rsidR="00912619" w:rsidRPr="00F94ACE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F94ACE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="00912619" w:rsidRPr="00F94ACE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:</w:t>
      </w:r>
      <w:r w:rsidR="00F94ACE" w:rsidRPr="00F94A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94A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ร้อยละ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3.00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–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4.50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CE429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)</w:t>
      </w:r>
    </w:p>
    <w:p w14:paraId="481B3622" w14:textId="77777777" w:rsidR="000C63E0" w:rsidRPr="00F0798A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p w14:paraId="2A019A8E" w14:textId="00C23B46" w:rsidR="000C63E0" w:rsidRPr="006F1325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</w:pPr>
      <w:r w:rsidRPr="00912619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="00912619" w:rsidRPr="00912619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91261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มีนาคม </w:t>
      </w:r>
      <w:r w:rsidR="00912619" w:rsidRPr="00912619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2569 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เงินกู้ยืมระยะสั้นจากบุคคลที่เกี่ยวข้องกัน จำนวนเงิน </w:t>
      </w:r>
      <w:r w:rsidRPr="0091261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32.00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ล้านบาท</w:t>
      </w:r>
      <w:r w:rsidRPr="0008532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เป็นการกู้ยืมในรูปแบบตั๋วสัญญาใช้เงิน อัตราดอกเบี้ยร้อยละ 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7.00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ต่อปี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(</w:t>
      </w:r>
      <w:r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31 </w:t>
      </w:r>
      <w:r w:rsidRPr="006F1325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6F1325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>2568</w:t>
      </w:r>
      <w:r w:rsidR="006F1325" w:rsidRPr="006F1325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: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ร้อยละ </w:t>
      </w:r>
      <w:r w:rsidR="00912619" w:rsidRPr="006F1325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7.00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</w:rPr>
        <w:t xml:space="preserve"> </w:t>
      </w:r>
      <w:r w:rsidRPr="006F1325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ต่อปี) </w:t>
      </w:r>
    </w:p>
    <w:p w14:paraId="1BF1796D" w14:textId="77777777" w:rsidR="000C63E0" w:rsidRP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32B2F5A9" w14:textId="687A858E" w:rsidR="000C63E0" w:rsidRDefault="000C63E0" w:rsidP="000C63E0">
      <w:pPr>
        <w:pStyle w:val="BodyText2"/>
        <w:ind w:left="993" w:right="-23" w:firstLine="56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12619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Pr="00912619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91261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 มีนาคม </w:t>
      </w:r>
      <w:r w:rsidR="00912619" w:rsidRPr="00912619">
        <w:rPr>
          <w:rFonts w:ascii="Angsana New" w:hAnsi="Angsana New" w:cs="Angsana New"/>
          <w:spacing w:val="2"/>
          <w:sz w:val="30"/>
          <w:szCs w:val="30"/>
          <w:lang w:val="en-US"/>
        </w:rPr>
        <w:t>2569</w:t>
      </w:r>
      <w:r w:rsidRPr="0091261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 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เงินกู้ยืมระยะสั้นจากบุคคลที่เกี่ยวข้องกัน จำนวนเงิน </w:t>
      </w:r>
      <w:r w:rsidRPr="0091261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77.00</w:t>
      </w:r>
      <w:r w:rsidRPr="0091261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ล้านบาท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เป็นการกู้ยืมในรูปแบบตั๋ว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แลก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เงิน </w:t>
      </w:r>
      <w:r w:rsidRPr="00E03C99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อัตรา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ดอกเบี้ยร้อย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ละ </w:t>
      </w:r>
      <w:r w:rsidRPr="0008532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08532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</w:t>
      </w:r>
      <w:r w:rsidR="006F1325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(</w:t>
      </w:r>
      <w:r w:rsidRPr="00A31AD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31 </w:t>
      </w:r>
      <w:r w:rsidRPr="00A31ADE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ธันวาคม</w:t>
      </w:r>
      <w:r w:rsidRPr="00A31ADE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 </w:t>
      </w:r>
      <w:r w:rsidRPr="0083591F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Pr="00960544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: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ร้อยละ </w:t>
      </w:r>
      <w:r w:rsidR="0091261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7.00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</w:rPr>
        <w:t xml:space="preserve"> </w:t>
      </w:r>
      <w:r w:rsidRPr="00960544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ต่อปี)</w:t>
      </w:r>
    </w:p>
    <w:p w14:paraId="691884E2" w14:textId="77777777" w:rsidR="000C63E0" w:rsidRDefault="000C63E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14:paraId="1C1EEED9" w14:textId="77777777" w:rsidR="000C63E0" w:rsidRPr="000C63E0" w:rsidRDefault="000C63E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</w:p>
    <w:p w14:paraId="792FB270" w14:textId="77777777" w:rsidR="000626B0" w:rsidRDefault="000626B0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6044B05E" w14:textId="77777777" w:rsidR="006F1325" w:rsidRDefault="006F1325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11284981" w14:textId="77777777" w:rsidR="006F1325" w:rsidRDefault="006F1325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67335497" w14:textId="77777777" w:rsidR="006F1325" w:rsidRDefault="006F1325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6D3E1DA6" w14:textId="77777777" w:rsidR="001A48C5" w:rsidRDefault="001A48C5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583435DF" w14:textId="77777777" w:rsidR="001A48C5" w:rsidRDefault="001A48C5" w:rsidP="000626B0">
      <w:pPr>
        <w:pStyle w:val="BodyText2"/>
        <w:ind w:left="993" w:right="-23" w:firstLine="567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  <w:lang w:val="en-US"/>
        </w:rPr>
      </w:pPr>
    </w:p>
    <w:p w14:paraId="248641A2" w14:textId="77777777" w:rsidR="002E00FF" w:rsidRPr="005D17DF" w:rsidRDefault="00995CEF" w:rsidP="00995CEF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4D90B55F" w14:textId="77777777" w:rsidR="00995CEF" w:rsidRPr="005D17D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63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369"/>
        <w:gridCol w:w="1343"/>
        <w:gridCol w:w="25"/>
        <w:gridCol w:w="1369"/>
        <w:gridCol w:w="1437"/>
      </w:tblGrid>
      <w:tr w:rsidR="00995CEF" w:rsidRPr="00517B34" w14:paraId="76B4013D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438AEF54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" w:name="_Hlk198208729"/>
          </w:p>
        </w:tc>
        <w:tc>
          <w:tcPr>
            <w:tcW w:w="2712" w:type="dxa"/>
            <w:gridSpan w:val="2"/>
            <w:vAlign w:val="bottom"/>
          </w:tcPr>
          <w:p w14:paraId="440C3FFC" w14:textId="77777777" w:rsidR="00995CEF" w:rsidRPr="00517B34" w:rsidRDefault="00995CEF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1" w:type="dxa"/>
            <w:gridSpan w:val="3"/>
            <w:vAlign w:val="bottom"/>
          </w:tcPr>
          <w:p w14:paraId="24FF718D" w14:textId="12130890" w:rsidR="00995CEF" w:rsidRPr="00517B34" w:rsidRDefault="0027566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517B3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995CEF" w:rsidRPr="00517B34" w14:paraId="15AA0EF2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72A08B40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12" w:type="dxa"/>
            <w:gridSpan w:val="2"/>
            <w:vAlign w:val="bottom"/>
          </w:tcPr>
          <w:p w14:paraId="140B0D77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1" w:type="dxa"/>
            <w:gridSpan w:val="3"/>
            <w:vAlign w:val="bottom"/>
          </w:tcPr>
          <w:p w14:paraId="07104169" w14:textId="77777777" w:rsidR="00995CEF" w:rsidRPr="00517B34" w:rsidRDefault="00995CEF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B01" w:rsidRPr="00517B34" w14:paraId="5DA668FD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380C1D6D" w14:textId="77777777" w:rsidR="003C1B01" w:rsidRPr="00517B34" w:rsidRDefault="003C1B0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543" w:type="dxa"/>
            <w:gridSpan w:val="5"/>
            <w:vAlign w:val="bottom"/>
          </w:tcPr>
          <w:p w14:paraId="43D1AB53" w14:textId="5E4CD9CF" w:rsidR="003C1B01" w:rsidRPr="00517B34" w:rsidRDefault="003C1B01" w:rsidP="003C1B01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E047A" w:rsidRPr="00517B3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305D9" w:rsidRPr="00517B3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E047A"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4E047A" w:rsidRPr="00517B34" w14:paraId="7A57A932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5416A9F2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482824F" w14:textId="79D365B7" w:rsidR="004E047A" w:rsidRPr="000C63E0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C63E0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368" w:type="dxa"/>
            <w:gridSpan w:val="2"/>
            <w:vAlign w:val="bottom"/>
          </w:tcPr>
          <w:p w14:paraId="1DCDB890" w14:textId="16D7FF60" w:rsidR="004E047A" w:rsidRPr="00517B34" w:rsidRDefault="000C63E0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369" w:type="dxa"/>
            <w:vAlign w:val="bottom"/>
          </w:tcPr>
          <w:p w14:paraId="782E3810" w14:textId="0A6CCB4A" w:rsidR="004E047A" w:rsidRPr="000C63E0" w:rsidRDefault="004E047A" w:rsidP="004E047A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0C63E0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437" w:type="dxa"/>
            <w:vAlign w:val="bottom"/>
          </w:tcPr>
          <w:p w14:paraId="2029B028" w14:textId="5CAB6772" w:rsidR="004E047A" w:rsidRPr="00517B34" w:rsidRDefault="000C63E0" w:rsidP="004E047A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4E047A" w:rsidRPr="00517B34" w14:paraId="4A173802" w14:textId="77777777" w:rsidTr="007D2E32">
        <w:trPr>
          <w:trHeight w:val="95"/>
        </w:trPr>
        <w:tc>
          <w:tcPr>
            <w:tcW w:w="3103" w:type="dxa"/>
            <w:vAlign w:val="bottom"/>
          </w:tcPr>
          <w:p w14:paraId="1002EBFD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369" w:type="dxa"/>
            <w:vAlign w:val="bottom"/>
          </w:tcPr>
          <w:p w14:paraId="5B23F01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CBEC8D9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E2BF78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14:paraId="47C42048" w14:textId="77777777" w:rsidR="004E047A" w:rsidRPr="00517B34" w:rsidRDefault="004E047A" w:rsidP="004E047A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047A" w:rsidRPr="00517B34" w14:paraId="5B6D7D87" w14:textId="77777777" w:rsidTr="007D2E32">
        <w:trPr>
          <w:trHeight w:val="95"/>
        </w:trPr>
        <w:tc>
          <w:tcPr>
            <w:tcW w:w="3103" w:type="dxa"/>
            <w:vAlign w:val="bottom"/>
          </w:tcPr>
          <w:p w14:paraId="77CC73FF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ตัดออกจากงบการเงินรวม</w:t>
            </w: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98B0494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653BA736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3C8AAFCA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  <w:vAlign w:val="bottom"/>
          </w:tcPr>
          <w:p w14:paraId="2F86A4D0" w14:textId="77777777" w:rsidR="004E047A" w:rsidRPr="00517B34" w:rsidRDefault="004E047A" w:rsidP="004E047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3E0" w:rsidRPr="00517B34" w14:paraId="6225AD3B" w14:textId="77777777" w:rsidTr="007D2E32">
        <w:trPr>
          <w:trHeight w:val="95"/>
        </w:trPr>
        <w:tc>
          <w:tcPr>
            <w:tcW w:w="3103" w:type="dxa"/>
          </w:tcPr>
          <w:p w14:paraId="4BFD4476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4E383969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5DFF431D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4BEA4CD" w14:textId="2DB07A8C" w:rsidR="000C63E0" w:rsidRPr="00517B34" w:rsidRDefault="004B0CCA" w:rsidP="004B0CC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</w:tcPr>
          <w:p w14:paraId="40C50A37" w14:textId="23AD1F3D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247,010.00</w:t>
            </w:r>
          </w:p>
        </w:tc>
      </w:tr>
      <w:tr w:rsidR="000C63E0" w:rsidRPr="00517B34" w14:paraId="04F8B3CF" w14:textId="77777777" w:rsidTr="007D2E32">
        <w:trPr>
          <w:trHeight w:val="95"/>
        </w:trPr>
        <w:tc>
          <w:tcPr>
            <w:tcW w:w="3103" w:type="dxa"/>
          </w:tcPr>
          <w:p w14:paraId="5A7394B0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9" w:type="dxa"/>
          </w:tcPr>
          <w:p w14:paraId="1F1BFF21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0174AA4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8972B26" w14:textId="401C0726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920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143.12</w:t>
            </w:r>
          </w:p>
        </w:tc>
        <w:tc>
          <w:tcPr>
            <w:tcW w:w="1437" w:type="dxa"/>
          </w:tcPr>
          <w:p w14:paraId="0A5F4C24" w14:textId="283E1DCE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/>
                <w:sz w:val="26"/>
                <w:szCs w:val="26"/>
              </w:rPr>
              <w:t>1,961,801.70</w:t>
            </w:r>
          </w:p>
        </w:tc>
      </w:tr>
      <w:tr w:rsidR="000C63E0" w:rsidRPr="00517B34" w14:paraId="61C68891" w14:textId="77777777" w:rsidTr="007D2E32">
        <w:trPr>
          <w:trHeight w:val="95"/>
        </w:trPr>
        <w:tc>
          <w:tcPr>
            <w:tcW w:w="3103" w:type="dxa"/>
          </w:tcPr>
          <w:p w14:paraId="5416BE8D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07990377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14269059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67C6EF0" w14:textId="1277C0A8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799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921.18</w:t>
            </w:r>
          </w:p>
        </w:tc>
        <w:tc>
          <w:tcPr>
            <w:tcW w:w="1437" w:type="dxa"/>
          </w:tcPr>
          <w:p w14:paraId="0EB8C768" w14:textId="0BF9D8E1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1,068,242.18</w:t>
            </w:r>
          </w:p>
        </w:tc>
      </w:tr>
      <w:tr w:rsidR="000C63E0" w:rsidRPr="00517B34" w14:paraId="2E520A99" w14:textId="77777777" w:rsidTr="007D2E32">
        <w:trPr>
          <w:trHeight w:val="95"/>
        </w:trPr>
        <w:tc>
          <w:tcPr>
            <w:tcW w:w="3103" w:type="dxa"/>
          </w:tcPr>
          <w:p w14:paraId="18720DD3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6A8927C0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2AC6D142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2856A905" w14:textId="5AA95861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873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114.58</w:t>
            </w:r>
          </w:p>
        </w:tc>
        <w:tc>
          <w:tcPr>
            <w:tcW w:w="1437" w:type="dxa"/>
          </w:tcPr>
          <w:p w14:paraId="1F9EE8B4" w14:textId="649E6DD2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3,722,514.09</w:t>
            </w:r>
          </w:p>
        </w:tc>
      </w:tr>
      <w:tr w:rsidR="00F94C1F" w:rsidRPr="00517B34" w14:paraId="390D7D35" w14:textId="77777777" w:rsidTr="007D2E32">
        <w:trPr>
          <w:trHeight w:val="95"/>
        </w:trPr>
        <w:tc>
          <w:tcPr>
            <w:tcW w:w="3103" w:type="dxa"/>
          </w:tcPr>
          <w:p w14:paraId="1FC8B7D5" w14:textId="77777777" w:rsidR="00F94C1F" w:rsidRPr="00F94C1F" w:rsidRDefault="00F94C1F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9" w:type="dxa"/>
          </w:tcPr>
          <w:p w14:paraId="724139B2" w14:textId="77777777" w:rsidR="00F94C1F" w:rsidRPr="00517B34" w:rsidRDefault="00F94C1F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4B4F6144" w14:textId="77777777" w:rsidR="00F94C1F" w:rsidRPr="00517B34" w:rsidRDefault="00F94C1F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F53546E" w14:textId="77777777" w:rsidR="00F94C1F" w:rsidRPr="00517B34" w:rsidRDefault="00F94C1F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7ADADAEC" w14:textId="77777777" w:rsidR="00F94C1F" w:rsidRPr="00517B34" w:rsidRDefault="00F94C1F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686AD144" w14:textId="77777777" w:rsidTr="007D2E32">
        <w:trPr>
          <w:trHeight w:val="95"/>
        </w:trPr>
        <w:tc>
          <w:tcPr>
            <w:tcW w:w="3103" w:type="dxa"/>
          </w:tcPr>
          <w:p w14:paraId="640AF023" w14:textId="57F7AEF7" w:rsidR="00045558" w:rsidRPr="00045558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9" w:type="dxa"/>
          </w:tcPr>
          <w:p w14:paraId="12AB49E8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3EFEEE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BC6CC67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349C3A06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1378D5D8" w14:textId="77777777" w:rsidTr="007D2E32">
        <w:trPr>
          <w:trHeight w:val="95"/>
        </w:trPr>
        <w:tc>
          <w:tcPr>
            <w:tcW w:w="3103" w:type="dxa"/>
          </w:tcPr>
          <w:p w14:paraId="62ECD14D" w14:textId="3D6BC1D4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226753A" w14:textId="1898C34E" w:rsidR="00045558" w:rsidRPr="004B0CCA" w:rsidRDefault="004B0CCA" w:rsidP="004B0CC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vAlign w:val="bottom"/>
          </w:tcPr>
          <w:p w14:paraId="086C0E63" w14:textId="024B7674" w:rsidR="00045558" w:rsidRPr="00045558" w:rsidRDefault="000C63E0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C63E0">
              <w:rPr>
                <w:rFonts w:ascii="Angsana New" w:hAnsi="Angsana New" w:cs="Angsana New"/>
                <w:sz w:val="26"/>
                <w:szCs w:val="26"/>
                <w:lang w:val="en-US"/>
              </w:rPr>
              <w:t>1,140,181.09</w:t>
            </w:r>
          </w:p>
        </w:tc>
        <w:tc>
          <w:tcPr>
            <w:tcW w:w="1369" w:type="dxa"/>
          </w:tcPr>
          <w:p w14:paraId="3470970D" w14:textId="688FECA6" w:rsidR="00045558" w:rsidRPr="00517B34" w:rsidRDefault="004B0CCA" w:rsidP="004B0CC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7" w:type="dxa"/>
            <w:vAlign w:val="bottom"/>
          </w:tcPr>
          <w:p w14:paraId="5E5F9235" w14:textId="52E97AB7" w:rsidR="00045558" w:rsidRPr="00517B34" w:rsidRDefault="000C63E0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</w:t>
            </w:r>
            <w:r w:rsidRPr="000C63E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0C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63E0">
              <w:rPr>
                <w:rFonts w:ascii="Angsana New" w:hAnsi="Angsana New" w:cs="Angsana New"/>
                <w:sz w:val="26"/>
                <w:szCs w:val="26"/>
                <w:cs/>
              </w:rPr>
              <w:t>140</w:t>
            </w:r>
            <w:r w:rsidRPr="000C63E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63E0">
              <w:rPr>
                <w:rFonts w:ascii="Angsana New" w:hAnsi="Angsana New" w:cs="Angsana New"/>
                <w:sz w:val="26"/>
                <w:szCs w:val="26"/>
                <w:cs/>
              </w:rPr>
              <w:t>181.09</w:t>
            </w:r>
          </w:p>
        </w:tc>
      </w:tr>
      <w:tr w:rsidR="00045558" w:rsidRPr="00517B34" w14:paraId="2F13BDB9" w14:textId="77777777" w:rsidTr="007D2E32">
        <w:trPr>
          <w:trHeight w:val="95"/>
        </w:trPr>
        <w:tc>
          <w:tcPr>
            <w:tcW w:w="3103" w:type="dxa"/>
          </w:tcPr>
          <w:p w14:paraId="335F24E2" w14:textId="77777777" w:rsidR="00045558" w:rsidRPr="000C63E0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69" w:type="dxa"/>
          </w:tcPr>
          <w:p w14:paraId="6416D38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ABD0129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FE2610E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AB223C9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79E889E9" w14:textId="77777777" w:rsidTr="007D2E32">
        <w:trPr>
          <w:trHeight w:val="95"/>
        </w:trPr>
        <w:tc>
          <w:tcPr>
            <w:tcW w:w="3103" w:type="dxa"/>
          </w:tcPr>
          <w:p w14:paraId="75FBA950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369" w:type="dxa"/>
          </w:tcPr>
          <w:p w14:paraId="529B6569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2E8E5705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5AD278B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7ED2D955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5ABAE8A4" w14:textId="77777777" w:rsidTr="007D2E32">
        <w:trPr>
          <w:trHeight w:val="95"/>
        </w:trPr>
        <w:tc>
          <w:tcPr>
            <w:tcW w:w="3103" w:type="dxa"/>
          </w:tcPr>
          <w:p w14:paraId="68FFAF8C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3FE6A19" w14:textId="7FCA44A3" w:rsidR="00045558" w:rsidRPr="004B0CCA" w:rsidRDefault="004B0CCA" w:rsidP="004B0CC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</w:tcPr>
          <w:p w14:paraId="42390B90" w14:textId="133D4377" w:rsidR="00045558" w:rsidRPr="00517B34" w:rsidRDefault="000C63E0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79,659.68</w:t>
            </w:r>
          </w:p>
        </w:tc>
        <w:tc>
          <w:tcPr>
            <w:tcW w:w="1369" w:type="dxa"/>
          </w:tcPr>
          <w:p w14:paraId="217D5BEC" w14:textId="0DB827B7" w:rsidR="00045558" w:rsidRPr="004B0CCA" w:rsidRDefault="004B0CCA" w:rsidP="004B0CCA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7" w:type="dxa"/>
          </w:tcPr>
          <w:p w14:paraId="613C2095" w14:textId="451A3524" w:rsidR="00045558" w:rsidRPr="00517B34" w:rsidRDefault="000C63E0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3E0">
              <w:rPr>
                <w:rFonts w:ascii="Angsana New" w:hAnsi="Angsana New" w:cs="Angsana New"/>
                <w:sz w:val="26"/>
                <w:szCs w:val="26"/>
              </w:rPr>
              <w:t>79,659.68</w:t>
            </w:r>
          </w:p>
        </w:tc>
      </w:tr>
      <w:tr w:rsidR="00045558" w:rsidRPr="00517B34" w14:paraId="2DDABE1C" w14:textId="77777777" w:rsidTr="007D2E32">
        <w:trPr>
          <w:trHeight w:val="95"/>
        </w:trPr>
        <w:tc>
          <w:tcPr>
            <w:tcW w:w="3103" w:type="dxa"/>
            <w:vAlign w:val="bottom"/>
          </w:tcPr>
          <w:p w14:paraId="4E44ABAE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3B7B1112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7B4AB7BA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C7752C0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18" w:right="-12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7" w:type="dxa"/>
            <w:vAlign w:val="bottom"/>
          </w:tcPr>
          <w:p w14:paraId="08AE9D71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45558" w:rsidRPr="00517B34" w14:paraId="3ECB7E9B" w14:textId="77777777" w:rsidTr="007D2E32">
        <w:trPr>
          <w:trHeight w:val="95"/>
        </w:trPr>
        <w:tc>
          <w:tcPr>
            <w:tcW w:w="3103" w:type="dxa"/>
          </w:tcPr>
          <w:p w14:paraId="3BBC0BA5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69" w:type="dxa"/>
          </w:tcPr>
          <w:p w14:paraId="381779C1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7A6BF85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 w:right="2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30E4C6C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6696B5DB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right="21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63E0" w:rsidRPr="00517B34" w14:paraId="0373E3BE" w14:textId="77777777" w:rsidTr="007D2E32">
        <w:trPr>
          <w:trHeight w:val="95"/>
        </w:trPr>
        <w:tc>
          <w:tcPr>
            <w:tcW w:w="3103" w:type="dxa"/>
          </w:tcPr>
          <w:p w14:paraId="1FC4D74D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9" w:type="dxa"/>
          </w:tcPr>
          <w:p w14:paraId="5D847A64" w14:textId="25B7D5FB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411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166.00</w:t>
            </w:r>
          </w:p>
        </w:tc>
        <w:tc>
          <w:tcPr>
            <w:tcW w:w="1368" w:type="dxa"/>
            <w:gridSpan w:val="2"/>
          </w:tcPr>
          <w:p w14:paraId="3E582ADD" w14:textId="387335C8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  <w:tc>
          <w:tcPr>
            <w:tcW w:w="1369" w:type="dxa"/>
          </w:tcPr>
          <w:p w14:paraId="577146A3" w14:textId="0C3AA534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411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166.00</w:t>
            </w:r>
          </w:p>
        </w:tc>
        <w:tc>
          <w:tcPr>
            <w:tcW w:w="1437" w:type="dxa"/>
          </w:tcPr>
          <w:p w14:paraId="2FAFB9B3" w14:textId="4C4844F5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354,900.00</w:t>
            </w:r>
          </w:p>
        </w:tc>
      </w:tr>
      <w:tr w:rsidR="000C63E0" w:rsidRPr="00517B34" w14:paraId="6F053AC9" w14:textId="77777777" w:rsidTr="007D2E32">
        <w:trPr>
          <w:trHeight w:val="95"/>
        </w:trPr>
        <w:tc>
          <w:tcPr>
            <w:tcW w:w="3103" w:type="dxa"/>
          </w:tcPr>
          <w:p w14:paraId="0FF4B017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369" w:type="dxa"/>
          </w:tcPr>
          <w:p w14:paraId="39142172" w14:textId="6B27F567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68" w:type="dxa"/>
            <w:gridSpan w:val="2"/>
          </w:tcPr>
          <w:p w14:paraId="5453EA01" w14:textId="400285B9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18,143,007.93</w:t>
            </w:r>
          </w:p>
        </w:tc>
        <w:tc>
          <w:tcPr>
            <w:tcW w:w="1369" w:type="dxa"/>
          </w:tcPr>
          <w:p w14:paraId="32450F2B" w14:textId="4928EB27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37" w:type="dxa"/>
          </w:tcPr>
          <w:p w14:paraId="1E63A031" w14:textId="51D36BE6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18,143,007.93</w:t>
            </w:r>
          </w:p>
        </w:tc>
      </w:tr>
      <w:tr w:rsidR="000C63E0" w:rsidRPr="00517B34" w14:paraId="52C92985" w14:textId="77777777" w:rsidTr="007D2E32">
        <w:trPr>
          <w:trHeight w:val="95"/>
        </w:trPr>
        <w:tc>
          <w:tcPr>
            <w:tcW w:w="3103" w:type="dxa"/>
          </w:tcPr>
          <w:p w14:paraId="36AD19B2" w14:textId="77777777" w:rsidR="000C63E0" w:rsidRPr="00517B34" w:rsidRDefault="000C63E0" w:rsidP="000C63E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9" w:type="dxa"/>
          </w:tcPr>
          <w:p w14:paraId="29BF9210" w14:textId="1C82D8C4" w:rsidR="000C63E0" w:rsidRPr="0072060C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260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921.11</w:t>
            </w:r>
          </w:p>
        </w:tc>
        <w:tc>
          <w:tcPr>
            <w:tcW w:w="1368" w:type="dxa"/>
            <w:gridSpan w:val="2"/>
          </w:tcPr>
          <w:p w14:paraId="355345D5" w14:textId="5830ED60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269,293.72</w:t>
            </w:r>
          </w:p>
        </w:tc>
        <w:tc>
          <w:tcPr>
            <w:tcW w:w="1369" w:type="dxa"/>
          </w:tcPr>
          <w:p w14:paraId="56AAC3EF" w14:textId="51AB2AF6" w:rsidR="000C63E0" w:rsidRPr="00517B34" w:rsidRDefault="004B0CCA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260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921.11</w:t>
            </w:r>
          </w:p>
        </w:tc>
        <w:tc>
          <w:tcPr>
            <w:tcW w:w="1437" w:type="dxa"/>
          </w:tcPr>
          <w:p w14:paraId="702B9392" w14:textId="2DCE87A8" w:rsidR="000C63E0" w:rsidRPr="00517B34" w:rsidRDefault="000C63E0" w:rsidP="000C63E0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269,293.72</w:t>
            </w:r>
          </w:p>
        </w:tc>
      </w:tr>
      <w:tr w:rsidR="00045558" w:rsidRPr="00517B34" w14:paraId="0BC2A052" w14:textId="77777777" w:rsidTr="007D2E32">
        <w:trPr>
          <w:trHeight w:val="95"/>
        </w:trPr>
        <w:tc>
          <w:tcPr>
            <w:tcW w:w="3103" w:type="dxa"/>
          </w:tcPr>
          <w:p w14:paraId="00BD410B" w14:textId="77777777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7774EE4D" w14:textId="77777777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BE6FFBA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ED5C69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77FEF9D0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68F75D5D" w14:textId="77777777" w:rsidTr="007D2E32">
        <w:trPr>
          <w:trHeight w:val="95"/>
        </w:trPr>
        <w:tc>
          <w:tcPr>
            <w:tcW w:w="3103" w:type="dxa"/>
          </w:tcPr>
          <w:p w14:paraId="44B289B3" w14:textId="451ACF1F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</w:tcPr>
          <w:p w14:paraId="105964C2" w14:textId="77777777" w:rsidR="00045558" w:rsidRPr="0072060C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07B19F4" w14:textId="77777777" w:rsidR="00045558" w:rsidRPr="00517B34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D9F7751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9B11175" w14:textId="77777777" w:rsidR="00045558" w:rsidRDefault="00045558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5558" w:rsidRPr="00517B34" w14:paraId="6B808C67" w14:textId="77777777" w:rsidTr="007D2E32">
        <w:trPr>
          <w:trHeight w:val="95"/>
        </w:trPr>
        <w:tc>
          <w:tcPr>
            <w:tcW w:w="3103" w:type="dxa"/>
          </w:tcPr>
          <w:p w14:paraId="3CAF99B0" w14:textId="05D07841" w:rsidR="00045558" w:rsidRPr="00517B34" w:rsidRDefault="00045558" w:rsidP="0004555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9" w:type="dxa"/>
          </w:tcPr>
          <w:p w14:paraId="37A7B77A" w14:textId="7FF1F17D" w:rsidR="00045558" w:rsidRPr="0072060C" w:rsidRDefault="004B0CCA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878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876.72</w:t>
            </w:r>
          </w:p>
        </w:tc>
        <w:tc>
          <w:tcPr>
            <w:tcW w:w="1368" w:type="dxa"/>
            <w:gridSpan w:val="2"/>
          </w:tcPr>
          <w:p w14:paraId="38368230" w14:textId="2F9E3813" w:rsidR="00045558" w:rsidRPr="00517B34" w:rsidRDefault="000C63E0" w:rsidP="004B0CC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</w:rPr>
              <w:t>1,971,698.63</w:t>
            </w:r>
          </w:p>
        </w:tc>
        <w:tc>
          <w:tcPr>
            <w:tcW w:w="1369" w:type="dxa"/>
          </w:tcPr>
          <w:p w14:paraId="1E2D2E20" w14:textId="624ABF0B" w:rsidR="00045558" w:rsidRPr="004B0CCA" w:rsidRDefault="004B0CCA" w:rsidP="00045558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878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876.72</w:t>
            </w:r>
          </w:p>
        </w:tc>
        <w:tc>
          <w:tcPr>
            <w:tcW w:w="1437" w:type="dxa"/>
          </w:tcPr>
          <w:p w14:paraId="464F4E6D" w14:textId="48BD75EF" w:rsidR="00045558" w:rsidRDefault="000C63E0" w:rsidP="004B0CC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</w:rPr>
              <w:t>1,971,698.63</w:t>
            </w:r>
          </w:p>
        </w:tc>
      </w:tr>
      <w:bookmarkEnd w:id="1"/>
    </w:tbl>
    <w:p w14:paraId="0A4AB94C" w14:textId="77777777" w:rsidR="00995CEF" w:rsidRDefault="00995CEF" w:rsidP="00B36E31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266E6CB5" w14:textId="77777777" w:rsidR="00C2769B" w:rsidRPr="001756D0" w:rsidRDefault="00206E78" w:rsidP="00206E78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26AA9E36" w14:textId="77777777" w:rsidR="001756D0" w:rsidRDefault="001756D0" w:rsidP="001756D0">
      <w:pPr>
        <w:pStyle w:val="BodyText2"/>
        <w:ind w:left="993" w:right="-23" w:firstLine="0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tbl>
      <w:tblPr>
        <w:tblW w:w="4632" w:type="pct"/>
        <w:tblInd w:w="993" w:type="dxa"/>
        <w:tblLayout w:type="fixed"/>
        <w:tblLook w:val="0000" w:firstRow="0" w:lastRow="0" w:firstColumn="0" w:lastColumn="0" w:noHBand="0" w:noVBand="0"/>
      </w:tblPr>
      <w:tblGrid>
        <w:gridCol w:w="3103"/>
        <w:gridCol w:w="1376"/>
        <w:gridCol w:w="907"/>
        <w:gridCol w:w="1556"/>
        <w:gridCol w:w="1704"/>
      </w:tblGrid>
      <w:tr w:rsidR="001756D0" w:rsidRPr="001756D0" w14:paraId="43A66DC6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2C721853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301C030B" w14:textId="77777777" w:rsidR="001756D0" w:rsidRPr="001756D0" w:rsidRDefault="001756D0" w:rsidP="001756D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3DAD7D23" w14:textId="77777777" w:rsidR="001756D0" w:rsidRPr="001756D0" w:rsidRDefault="001756D0" w:rsidP="001756D0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56D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1756D0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1756D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1756D0" w:rsidRPr="001756D0" w14:paraId="4C461C36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62CE1866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83" w:type="dxa"/>
            <w:gridSpan w:val="2"/>
            <w:vAlign w:val="bottom"/>
          </w:tcPr>
          <w:p w14:paraId="178AE83C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46FBFDD8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94" w:right="-108" w:hanging="17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56D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756D0" w:rsidRPr="001756D0" w14:paraId="02567CBB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0186D634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2CD44728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6BAA132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B9C32D3" w14:textId="63709A34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517B3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17B3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1756D0" w:rsidRPr="001756D0" w14:paraId="2A446E75" w14:textId="77777777" w:rsidTr="007D2E32">
        <w:trPr>
          <w:trHeight w:val="360"/>
          <w:tblHeader/>
        </w:trPr>
        <w:tc>
          <w:tcPr>
            <w:tcW w:w="3103" w:type="dxa"/>
            <w:vAlign w:val="bottom"/>
          </w:tcPr>
          <w:p w14:paraId="38B52E2A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vAlign w:val="bottom"/>
          </w:tcPr>
          <w:p w14:paraId="19B8E657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07" w:type="dxa"/>
            <w:vAlign w:val="bottom"/>
          </w:tcPr>
          <w:p w14:paraId="65694C5A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13A3141B" w14:textId="65FB94FD" w:rsidR="001756D0" w:rsidRPr="004B0CCA" w:rsidRDefault="004B0CCA" w:rsidP="001756D0">
            <w:pPr>
              <w:suppressAutoHyphens/>
              <w:overflowPunct w:val="0"/>
              <w:autoSpaceDE w:val="0"/>
              <w:autoSpaceDN w:val="0"/>
              <w:ind w:left="-249" w:right="-177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4" w:type="dxa"/>
            <w:vAlign w:val="bottom"/>
          </w:tcPr>
          <w:p w14:paraId="72470980" w14:textId="038BE10C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81" w:right="-102"/>
              <w:jc w:val="center"/>
              <w:textAlignment w:val="baseline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756D0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</w:tr>
      <w:tr w:rsidR="001756D0" w:rsidRPr="001756D0" w14:paraId="17C80CAA" w14:textId="77777777" w:rsidTr="007D2E32">
        <w:trPr>
          <w:trHeight w:val="95"/>
        </w:trPr>
        <w:tc>
          <w:tcPr>
            <w:tcW w:w="3103" w:type="dxa"/>
            <w:vAlign w:val="center"/>
          </w:tcPr>
          <w:p w14:paraId="1E4E5B31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756D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76" w:type="dxa"/>
          </w:tcPr>
          <w:p w14:paraId="3F0D34BA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78AC99CF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10959D07" w14:textId="531B4E68" w:rsidR="001756D0" w:rsidRPr="001756D0" w:rsidRDefault="004B0CCA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226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700.00</w:t>
            </w:r>
          </w:p>
        </w:tc>
        <w:tc>
          <w:tcPr>
            <w:tcW w:w="1704" w:type="dxa"/>
          </w:tcPr>
          <w:p w14:paraId="56B5CEB6" w14:textId="72DC3343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9,589,700.00</w:t>
            </w:r>
          </w:p>
        </w:tc>
      </w:tr>
      <w:tr w:rsidR="001756D0" w:rsidRPr="001756D0" w14:paraId="164FF5DE" w14:textId="77777777" w:rsidTr="007D2E32">
        <w:trPr>
          <w:trHeight w:val="95"/>
        </w:trPr>
        <w:tc>
          <w:tcPr>
            <w:tcW w:w="3103" w:type="dxa"/>
            <w:vAlign w:val="center"/>
          </w:tcPr>
          <w:p w14:paraId="709A827D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1756D0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ผลประโยชน์หลังจากออกจากงาน</w:t>
            </w:r>
          </w:p>
        </w:tc>
        <w:tc>
          <w:tcPr>
            <w:tcW w:w="1376" w:type="dxa"/>
          </w:tcPr>
          <w:p w14:paraId="728CE01B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217E5ED3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808979A" w14:textId="6D331AB5" w:rsidR="001756D0" w:rsidRPr="001756D0" w:rsidRDefault="004B0CCA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164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509.97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14:paraId="4CACA558" w14:textId="29B88824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666,841.28</w:t>
            </w:r>
          </w:p>
        </w:tc>
      </w:tr>
      <w:tr w:rsidR="001756D0" w:rsidRPr="001756D0" w14:paraId="5B9C2C44" w14:textId="77777777" w:rsidTr="007D2E32">
        <w:trPr>
          <w:trHeight w:val="95"/>
        </w:trPr>
        <w:tc>
          <w:tcPr>
            <w:tcW w:w="3103" w:type="dxa"/>
            <w:vAlign w:val="center"/>
          </w:tcPr>
          <w:p w14:paraId="1497F169" w14:textId="77777777" w:rsidR="001756D0" w:rsidRPr="001756D0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 w:firstLine="567"/>
              <w:textAlignment w:val="baseline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1756D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6" w:type="dxa"/>
          </w:tcPr>
          <w:p w14:paraId="2414FF9F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</w:tcPr>
          <w:p w14:paraId="549F2C42" w14:textId="77777777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</w:tcPr>
          <w:p w14:paraId="7971D456" w14:textId="4F5147D6" w:rsidR="001756D0" w:rsidRPr="001756D0" w:rsidRDefault="004B0CCA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391</w:t>
            </w:r>
            <w:r w:rsidRPr="004B0C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B0CCA">
              <w:rPr>
                <w:rFonts w:ascii="Angsana New" w:hAnsi="Angsana New" w:cs="Angsana New"/>
                <w:sz w:val="26"/>
                <w:szCs w:val="26"/>
                <w:cs/>
              </w:rPr>
              <w:t>209.97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</w:tcPr>
          <w:p w14:paraId="1EEBEAD2" w14:textId="1A470E74" w:rsidR="001756D0" w:rsidRPr="001756D0" w:rsidRDefault="001756D0" w:rsidP="001756D0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10,256,541.28</w:t>
            </w:r>
          </w:p>
        </w:tc>
      </w:tr>
    </w:tbl>
    <w:p w14:paraId="71568B10" w14:textId="77777777" w:rsidR="001756D0" w:rsidRDefault="001756D0" w:rsidP="001756D0">
      <w:pPr>
        <w:pStyle w:val="BodyText2"/>
        <w:ind w:left="993" w:right="-23" w:firstLine="0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0D8D58D" w14:textId="77777777" w:rsidR="004B0CCA" w:rsidRDefault="004B0CCA" w:rsidP="001756D0">
      <w:pPr>
        <w:pStyle w:val="BodyText2"/>
        <w:ind w:left="993" w:right="-23" w:firstLine="0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3904C7B2" w14:textId="77777777" w:rsidR="004B0CCA" w:rsidRDefault="004B0CCA" w:rsidP="001756D0">
      <w:pPr>
        <w:pStyle w:val="BodyText2"/>
        <w:ind w:left="993" w:right="-23" w:firstLine="0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53A11A9D" w14:textId="77777777" w:rsidR="002E00FF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นโยบายการกำหนดราคาระหว่างกัน</w:t>
      </w:r>
    </w:p>
    <w:p w14:paraId="6686CDED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510"/>
        <w:gridCol w:w="5136"/>
      </w:tblGrid>
      <w:tr w:rsidR="00CA1173" w:rsidRPr="005D17DF" w14:paraId="2081AC98" w14:textId="77777777" w:rsidTr="004B0CCA">
        <w:tc>
          <w:tcPr>
            <w:tcW w:w="3510" w:type="dxa"/>
          </w:tcPr>
          <w:p w14:paraId="5C96F595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136" w:type="dxa"/>
          </w:tcPr>
          <w:p w14:paraId="265831F8" w14:textId="77777777" w:rsidR="00CA1173" w:rsidRPr="005D17DF" w:rsidRDefault="00CA1173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CA1173" w:rsidRPr="005D17DF" w14:paraId="241D94AD" w14:textId="77777777" w:rsidTr="004B0CCA">
        <w:tc>
          <w:tcPr>
            <w:tcW w:w="3510" w:type="dxa"/>
          </w:tcPr>
          <w:p w14:paraId="540804DB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136" w:type="dxa"/>
          </w:tcPr>
          <w:p w14:paraId="52AF24A4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ราคาที่ตกลงร่วมกันและราคาเทียบเคียงกับบุคคลภายนอก</w:t>
            </w:r>
          </w:p>
        </w:tc>
      </w:tr>
      <w:tr w:rsidR="00F923FF" w:rsidRPr="005D17DF" w14:paraId="16A9DECE" w14:textId="77777777" w:rsidTr="004B0CCA">
        <w:tc>
          <w:tcPr>
            <w:tcW w:w="3510" w:type="dxa"/>
          </w:tcPr>
          <w:p w14:paraId="1DDD764F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136" w:type="dxa"/>
          </w:tcPr>
          <w:p w14:paraId="541076C9" w14:textId="4A43DA8F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7.00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  <w:tr w:rsidR="00F923FF" w:rsidRPr="005D17DF" w14:paraId="3C478364" w14:textId="77777777" w:rsidTr="004B0CCA">
        <w:tc>
          <w:tcPr>
            <w:tcW w:w="3510" w:type="dxa"/>
          </w:tcPr>
          <w:p w14:paraId="0DD539E3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5136" w:type="dxa"/>
          </w:tcPr>
          <w:p w14:paraId="481A8405" w14:textId="1F760401" w:rsidR="00F923FF" w:rsidRPr="005D17DF" w:rsidRDefault="001756D0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8D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47DF541A" w14:textId="77777777" w:rsidTr="004B0CCA">
        <w:tc>
          <w:tcPr>
            <w:tcW w:w="3510" w:type="dxa"/>
          </w:tcPr>
          <w:p w14:paraId="1E88696C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136" w:type="dxa"/>
          </w:tcPr>
          <w:p w14:paraId="724122C2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F923FF" w:rsidRPr="005D17DF" w14:paraId="3A5BF262" w14:textId="77777777" w:rsidTr="004B0CCA">
        <w:tc>
          <w:tcPr>
            <w:tcW w:w="3510" w:type="dxa"/>
          </w:tcPr>
          <w:p w14:paraId="5DAA4B60" w14:textId="77777777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136" w:type="dxa"/>
          </w:tcPr>
          <w:p w14:paraId="691A8B39" w14:textId="2A6581F3" w:rsidR="00F923FF" w:rsidRPr="005D17DF" w:rsidRDefault="00F923FF" w:rsidP="00F923FF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อัตราร้อยละ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3.00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– 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7.00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</w:tr>
    </w:tbl>
    <w:p w14:paraId="746E69EC" w14:textId="77777777" w:rsidR="00CB43CC" w:rsidRDefault="00CB43CC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E27826" w14:textId="77777777" w:rsidR="00CA1173" w:rsidRPr="005D17DF" w:rsidRDefault="00CA1173" w:rsidP="00CA117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6D28158E" w14:textId="77777777" w:rsidR="00CA1173" w:rsidRPr="005D17DF" w:rsidRDefault="00CA1173" w:rsidP="00CA1173">
      <w:pPr>
        <w:pStyle w:val="BodyText2"/>
        <w:ind w:right="-23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13" w:type="dxa"/>
        <w:tblInd w:w="993" w:type="dxa"/>
        <w:tblLook w:val="0000" w:firstRow="0" w:lastRow="0" w:firstColumn="0" w:lastColumn="0" w:noHBand="0" w:noVBand="0"/>
      </w:tblPr>
      <w:tblGrid>
        <w:gridCol w:w="3510"/>
        <w:gridCol w:w="5103"/>
      </w:tblGrid>
      <w:tr w:rsidR="00CA1173" w:rsidRPr="005D17DF" w14:paraId="04C8AF73" w14:textId="77777777" w:rsidTr="004B0CCA">
        <w:trPr>
          <w:tblHeader/>
        </w:trPr>
        <w:tc>
          <w:tcPr>
            <w:tcW w:w="3510" w:type="dxa"/>
          </w:tcPr>
          <w:p w14:paraId="35CFDAED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ชื่อกิจการ/บุคคล</w:t>
            </w:r>
          </w:p>
        </w:tc>
        <w:tc>
          <w:tcPr>
            <w:tcW w:w="5103" w:type="dxa"/>
          </w:tcPr>
          <w:p w14:paraId="020E9722" w14:textId="77777777" w:rsidR="00CA1173" w:rsidRPr="00F923FF" w:rsidRDefault="00CA1173" w:rsidP="000D3493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923FF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CA1173" w:rsidRPr="005D17DF" w14:paraId="1FE44162" w14:textId="77777777" w:rsidTr="004B0CCA">
        <w:tc>
          <w:tcPr>
            <w:tcW w:w="3510" w:type="dxa"/>
          </w:tcPr>
          <w:p w14:paraId="21FF75D2" w14:textId="77777777" w:rsidR="00CA1173" w:rsidRPr="005D17DF" w:rsidRDefault="00CA117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5103" w:type="dxa"/>
          </w:tcPr>
          <w:p w14:paraId="6057B5BF" w14:textId="77777777" w:rsidR="00CA1173" w:rsidRPr="005D17DF" w:rsidRDefault="00CA117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35BF3" w:rsidRPr="005D17DF" w14:paraId="2B08CF0B" w14:textId="77777777" w:rsidTr="004B0CCA">
        <w:tc>
          <w:tcPr>
            <w:tcW w:w="3510" w:type="dxa"/>
          </w:tcPr>
          <w:p w14:paraId="12AD186F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พีแอลอี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5103" w:type="dxa"/>
          </w:tcPr>
          <w:p w14:paraId="158F06E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3EFEA81D" w14:textId="77777777" w:rsidTr="004B0CCA">
        <w:tc>
          <w:tcPr>
            <w:tcW w:w="3510" w:type="dxa"/>
          </w:tcPr>
          <w:p w14:paraId="0BFBADE5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เอส เอ ฟิวเจอร์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 </w:t>
            </w: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5103" w:type="dxa"/>
          </w:tcPr>
          <w:p w14:paraId="514AD5F3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05CC6D4D" w14:textId="77777777" w:rsidTr="004B0CCA">
        <w:tc>
          <w:tcPr>
            <w:tcW w:w="3510" w:type="dxa"/>
          </w:tcPr>
          <w:p w14:paraId="4A843C66" w14:textId="77777777" w:rsidR="00435BF3" w:rsidRPr="005D17DF" w:rsidRDefault="00435BF3" w:rsidP="00435BF3">
            <w:pPr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 พีเออาร์</w:t>
            </w:r>
          </w:p>
        </w:tc>
        <w:tc>
          <w:tcPr>
            <w:tcW w:w="5103" w:type="dxa"/>
          </w:tcPr>
          <w:p w14:paraId="4E0DE30E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บริษัทย่อยทางตรง</w:t>
            </w:r>
          </w:p>
        </w:tc>
      </w:tr>
      <w:tr w:rsidR="00435BF3" w:rsidRPr="005D17DF" w14:paraId="24AD8E5B" w14:textId="77777777" w:rsidTr="004B0CCA">
        <w:tc>
          <w:tcPr>
            <w:tcW w:w="3510" w:type="dxa"/>
          </w:tcPr>
          <w:p w14:paraId="0E89D4F4" w14:textId="77777777" w:rsidR="00435BF3" w:rsidRPr="005D17DF" w:rsidRDefault="00435BF3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A1F0A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กิจการร่วมค้าอินเตอร์-ออส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ซี่</w:t>
            </w:r>
          </w:p>
        </w:tc>
        <w:tc>
          <w:tcPr>
            <w:tcW w:w="5103" w:type="dxa"/>
          </w:tcPr>
          <w:p w14:paraId="58BB4E09" w14:textId="77777777" w:rsidR="00435BF3" w:rsidRPr="005D17DF" w:rsidRDefault="00435BF3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23FF" w:rsidRPr="005D17DF" w14:paraId="59A0B757" w14:textId="77777777" w:rsidTr="004B0CCA">
        <w:tc>
          <w:tcPr>
            <w:tcW w:w="3510" w:type="dxa"/>
          </w:tcPr>
          <w:p w14:paraId="313AFFCB" w14:textId="77777777" w:rsidR="00F923FF" w:rsidRPr="00FA1F0A" w:rsidRDefault="00316931" w:rsidP="00CA1173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กิจ</w:t>
            </w:r>
            <w:r w:rsidR="00F923FF" w:rsidRPr="00F923FF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การร่วมค้าพีซีเอส</w:t>
            </w:r>
          </w:p>
        </w:tc>
        <w:tc>
          <w:tcPr>
            <w:tcW w:w="5103" w:type="dxa"/>
          </w:tcPr>
          <w:p w14:paraId="3F73D434" w14:textId="77777777" w:rsidR="00F923FF" w:rsidRDefault="00F923FF" w:rsidP="00C767B8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72060C" w:rsidRPr="005D17DF" w14:paraId="65F78F2F" w14:textId="77777777" w:rsidTr="004B0CCA">
        <w:tc>
          <w:tcPr>
            <w:tcW w:w="3510" w:type="dxa"/>
            <w:vAlign w:val="center"/>
          </w:tcPr>
          <w:p w14:paraId="4B95603A" w14:textId="33728713" w:rsidR="0072060C" w:rsidRPr="00245E94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cs/>
              </w:rPr>
              <w:t>บริษัท โปร อินเทลลิเจ้นซ์</w:t>
            </w: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lang w:val="en-US"/>
              </w:rPr>
              <w:t xml:space="preserve"> </w:t>
            </w:r>
            <w:r w:rsidRPr="00245E94">
              <w:rPr>
                <w:rFonts w:ascii="Angsana New" w:eastAsia="SimSun" w:hAnsi="Angsana New" w:cs="Angsana New"/>
                <w:kern w:val="28"/>
                <w:sz w:val="26"/>
                <w:szCs w:val="26"/>
                <w:cs/>
              </w:rPr>
              <w:t>แอนด์ โซลูชั่นส์ จำกัด</w:t>
            </w:r>
          </w:p>
        </w:tc>
        <w:tc>
          <w:tcPr>
            <w:tcW w:w="5103" w:type="dxa"/>
          </w:tcPr>
          <w:p w14:paraId="3C9973AD" w14:textId="7EB4AAC1" w:rsidR="0072060C" w:rsidRPr="0072060C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jc w:val="thaiDistribute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บริษัทร่วม</w:t>
            </w:r>
          </w:p>
        </w:tc>
      </w:tr>
      <w:tr w:rsidR="0072060C" w:rsidRPr="005D17DF" w14:paraId="7364B6CA" w14:textId="77777777" w:rsidTr="004B0CCA">
        <w:tc>
          <w:tcPr>
            <w:tcW w:w="3510" w:type="dxa"/>
          </w:tcPr>
          <w:p w14:paraId="05A6666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เฟรมเทคนิค จำกัด</w:t>
            </w:r>
          </w:p>
        </w:tc>
        <w:tc>
          <w:tcPr>
            <w:tcW w:w="5103" w:type="dxa"/>
          </w:tcPr>
          <w:p w14:paraId="5BB2BF60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72060C" w:rsidRPr="005D17DF" w14:paraId="63969071" w14:textId="77777777" w:rsidTr="004B0CCA">
        <w:tc>
          <w:tcPr>
            <w:tcW w:w="3510" w:type="dxa"/>
          </w:tcPr>
          <w:p w14:paraId="79C5595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ยูไนเต็ด เพาเวอร์ เอ็นจิเนียริ่ง จำกัด</w:t>
            </w:r>
          </w:p>
        </w:tc>
        <w:tc>
          <w:tcPr>
            <w:tcW w:w="5103" w:type="dxa"/>
          </w:tcPr>
          <w:p w14:paraId="23007509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1756D0" w:rsidRPr="005D17DF" w14:paraId="26037FA2" w14:textId="77777777" w:rsidTr="004B0CCA">
        <w:tc>
          <w:tcPr>
            <w:tcW w:w="3510" w:type="dxa"/>
          </w:tcPr>
          <w:p w14:paraId="22302568" w14:textId="0638ADD5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อีเอสไอ เทรดดิ้ง จำกัด</w:t>
            </w:r>
          </w:p>
        </w:tc>
        <w:tc>
          <w:tcPr>
            <w:tcW w:w="5103" w:type="dxa"/>
          </w:tcPr>
          <w:p w14:paraId="2C17BEE7" w14:textId="685D4F3A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1756D0" w:rsidRPr="005D17DF" w14:paraId="5FD8159B" w14:textId="77777777" w:rsidTr="004B0CCA">
        <w:tc>
          <w:tcPr>
            <w:tcW w:w="3510" w:type="dxa"/>
          </w:tcPr>
          <w:p w14:paraId="6F4429EA" w14:textId="6C815842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อี.เอส.อินเตอร์เนชั่นแนล (</w:t>
            </w:r>
            <w:r w:rsidR="004B0CCA">
              <w:rPr>
                <w:rFonts w:ascii="Angsana New" w:hAnsi="Angsana New" w:cs="Angsana New"/>
                <w:sz w:val="26"/>
                <w:szCs w:val="26"/>
                <w:lang w:val="en-US"/>
              </w:rPr>
              <w:t>1991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)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103" w:type="dxa"/>
          </w:tcPr>
          <w:p w14:paraId="2508DB76" w14:textId="31DEF718" w:rsidR="001756D0" w:rsidRPr="005D17DF" w:rsidRDefault="001756D0" w:rsidP="001756D0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(สิ้นสุดความสัมพันธ์ตั้งแต่วันที่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2568)</w:t>
            </w:r>
          </w:p>
        </w:tc>
      </w:tr>
      <w:tr w:rsidR="0072060C" w:rsidRPr="005D17DF" w14:paraId="3540B4CD" w14:textId="77777777" w:rsidTr="004B0CCA">
        <w:tc>
          <w:tcPr>
            <w:tcW w:w="3510" w:type="dxa"/>
          </w:tcPr>
          <w:p w14:paraId="60D4CE01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รวมนครก่อสร้าง (ประเทศไทย) จำกัด</w:t>
            </w:r>
          </w:p>
        </w:tc>
        <w:tc>
          <w:tcPr>
            <w:tcW w:w="5103" w:type="dxa"/>
          </w:tcPr>
          <w:p w14:paraId="5EEFEC14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7146C2E5" w14:textId="77777777" w:rsidTr="004B0CCA">
        <w:tc>
          <w:tcPr>
            <w:tcW w:w="3510" w:type="dxa"/>
            <w:vAlign w:val="center"/>
          </w:tcPr>
          <w:p w14:paraId="0E64E7C7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ไชน่า สเตท คอนสตรัคชั่น</w:t>
            </w: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501C85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ผู้ร่วมค้าในการร่วมค้า</w:t>
            </w:r>
          </w:p>
        </w:tc>
      </w:tr>
      <w:tr w:rsidR="0072060C" w:rsidRPr="005D17DF" w14:paraId="329DC8F6" w14:textId="77777777" w:rsidTr="004B0CCA">
        <w:tc>
          <w:tcPr>
            <w:tcW w:w="3510" w:type="dxa"/>
            <w:vAlign w:val="center"/>
          </w:tcPr>
          <w:p w14:paraId="42AFC3D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17DF">
              <w:rPr>
                <w:rFonts w:ascii="Angsana New" w:hAnsi="Angsana New" w:cs="Angsana New" w:hint="cs"/>
                <w:sz w:val="26"/>
                <w:szCs w:val="26"/>
              </w:rPr>
              <w:t xml:space="preserve">   </w:t>
            </w:r>
            <w:r w:rsidRPr="005D17DF">
              <w:rPr>
                <w:rFonts w:ascii="Angsana New" w:hAnsi="Angsana New" w:cs="Angsana New" w:hint="cs"/>
                <w:sz w:val="26"/>
                <w:szCs w:val="26"/>
                <w:cs/>
              </w:rPr>
              <w:t>เอนยิเนียริ่ง (ประเทศไทย) จำกัด</w:t>
            </w:r>
          </w:p>
        </w:tc>
        <w:tc>
          <w:tcPr>
            <w:tcW w:w="5103" w:type="dxa"/>
            <w:vAlign w:val="center"/>
          </w:tcPr>
          <w:p w14:paraId="6BF86093" w14:textId="77777777" w:rsidR="0072060C" w:rsidRPr="005D17DF" w:rsidRDefault="0072060C" w:rsidP="0072060C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6D0" w:rsidRPr="005D17DF" w14:paraId="57216D69" w14:textId="77777777" w:rsidTr="004B0CCA">
        <w:tc>
          <w:tcPr>
            <w:tcW w:w="3510" w:type="dxa"/>
            <w:vAlign w:val="center"/>
          </w:tcPr>
          <w:p w14:paraId="0F59B909" w14:textId="77777777" w:rsidR="001756D0" w:rsidRPr="005D17DF" w:rsidRDefault="001756D0" w:rsidP="004E443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F92495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5103" w:type="dxa"/>
            <w:vAlign w:val="center"/>
          </w:tcPr>
          <w:p w14:paraId="001C4220" w14:textId="77777777" w:rsidR="001756D0" w:rsidRPr="005D17DF" w:rsidRDefault="001756D0" w:rsidP="004E4435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กรรมการและผู้ถือหุ้นของบริษัท</w:t>
            </w:r>
          </w:p>
        </w:tc>
      </w:tr>
    </w:tbl>
    <w:p w14:paraId="6E3631FE" w14:textId="77777777" w:rsidR="001756D0" w:rsidRDefault="001756D0" w:rsidP="00E70C67">
      <w:pPr>
        <w:pStyle w:val="BodyText2"/>
        <w:ind w:left="993" w:right="-23" w:firstLine="0"/>
        <w:jc w:val="thaiDistribute"/>
        <w:rPr>
          <w:rFonts w:ascii="Angsana New" w:eastAsia="Angsana New" w:hAnsi="Angsana New" w:cs="Angsana New"/>
          <w:sz w:val="16"/>
          <w:szCs w:val="16"/>
          <w:u w:val="single"/>
          <w:lang w:val="en-US"/>
        </w:rPr>
      </w:pPr>
    </w:p>
    <w:p w14:paraId="4CF86708" w14:textId="77777777" w:rsidR="000D3493" w:rsidRPr="000D3493" w:rsidRDefault="000D3493" w:rsidP="000D3493">
      <w:pPr>
        <w:pStyle w:val="BodyText2"/>
        <w:numPr>
          <w:ilvl w:val="1"/>
          <w:numId w:val="34"/>
        </w:numPr>
        <w:ind w:left="993" w:right="-23" w:hanging="426"/>
        <w:jc w:val="thaiDistribute"/>
        <w:rPr>
          <w:rFonts w:ascii="Angsana New" w:eastAsia="Angsana New" w:hAnsi="Angsana New" w:cs="Angsana New"/>
          <w:sz w:val="30"/>
          <w:szCs w:val="30"/>
          <w:u w:val="single"/>
        </w:rPr>
      </w:pPr>
      <w:r w:rsidRPr="000D3493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ภาระผูกพันอื่นกับบุคคลหรือกิจการที่เกี่ยวข้องกัน</w:t>
      </w:r>
    </w:p>
    <w:p w14:paraId="70958A7A" w14:textId="77777777" w:rsidR="000D3493" w:rsidRDefault="000D3493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p w14:paraId="28F3C67E" w14:textId="277180D9" w:rsidR="001756D0" w:rsidRPr="004A6B02" w:rsidRDefault="001756D0" w:rsidP="001756D0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2F072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</w:t>
      </w:r>
      <w:bookmarkStart w:id="2" w:name="_Hlk191412853"/>
      <w:r w:rsidRPr="002F0725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4A6B0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 w:rsidR="004A6B02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มีนาคม </w:t>
      </w:r>
      <w:r w:rsidR="004A6B02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2569 </w:t>
      </w:r>
      <w:bookmarkEnd w:id="2"/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บริษัทได้ให้การค้ำประกันวงเงินสินเชื่อของบริษัทย่อย เพื่อสนับสนุน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การดำเนินธุรกิจพัฒนาอสังหาริมทรัพย์จำนวนเงิน </w:t>
      </w:r>
      <w:r w:rsidR="004B0CCA" w:rsidRPr="004B0CCA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 xml:space="preserve">187.00 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4B0CCA">
        <w:rPr>
          <w:rFonts w:ascii="Angsana New" w:eastAsia="SimSun" w:hAnsi="Angsana New" w:cs="Angsana New"/>
          <w:spacing w:val="-4"/>
          <w:sz w:val="30"/>
          <w:szCs w:val="30"/>
          <w:lang w:val="en-US"/>
        </w:rPr>
        <w:t>(</w:t>
      </w:r>
      <w:r w:rsidR="004A6B02" w:rsidRPr="004B0CCA">
        <w:rPr>
          <w:rFonts w:ascii="Angsana New" w:hAnsi="Angsana New" w:cs="Angsana New" w:hint="cs"/>
          <w:color w:val="000000"/>
          <w:spacing w:val="-4"/>
          <w:sz w:val="30"/>
          <w:szCs w:val="30"/>
        </w:rPr>
        <w:t>3</w:t>
      </w:r>
      <w:r w:rsidR="004A6B02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4A6B02"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4B0CCA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2568 </w:t>
      </w:r>
      <w:r w:rsidRPr="004B0CCA">
        <w:rPr>
          <w:rFonts w:ascii="Angsana New" w:eastAsia="SimSun" w:hAnsi="Angsana New" w:cs="Angsana New"/>
          <w:spacing w:val="-4"/>
          <w:sz w:val="30"/>
          <w:szCs w:val="30"/>
        </w:rPr>
        <w:t xml:space="preserve">: </w:t>
      </w:r>
      <w:r w:rsidRPr="004B0CCA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จำนวนเงิน</w:t>
      </w:r>
      <w:r w:rsidRPr="004B0CCA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4B0CCA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187.00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2F0725">
        <w:rPr>
          <w:rFonts w:ascii="Angsana New" w:eastAsia="SimSun" w:hAnsi="Angsana New" w:cs="Angsana New"/>
          <w:spacing w:val="-2"/>
          <w:sz w:val="30"/>
          <w:szCs w:val="30"/>
        </w:rPr>
        <w:t>)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โดยมีโครงการพัฒนาอสังหาริมทรัพย์ตามหมาย</w:t>
      </w:r>
      <w:r w:rsidRPr="003C358C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เหตุข้อ </w:t>
      </w:r>
      <w:r w:rsidR="003C358C" w:rsidRPr="003C358C">
        <w:rPr>
          <w:rFonts w:ascii="Angsana New" w:eastAsia="SimSun" w:hAnsi="Angsana New" w:cs="Angsana New"/>
          <w:spacing w:val="-2"/>
          <w:sz w:val="30"/>
          <w:szCs w:val="30"/>
          <w:lang w:val="en-US"/>
        </w:rPr>
        <w:t>8</w:t>
      </w:r>
      <w:r w:rsidRPr="002F072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2F072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ค้ำประกันร่วมกับหนังสือค้ำประกันของบริษัท</w:t>
      </w:r>
    </w:p>
    <w:p w14:paraId="1DA89151" w14:textId="77777777" w:rsidR="004A6B02" w:rsidRDefault="004A6B02" w:rsidP="004A6B02">
      <w:pPr>
        <w:pStyle w:val="BodyText2"/>
        <w:ind w:right="-23"/>
        <w:jc w:val="thaiDistribute"/>
        <w:rPr>
          <w:rFonts w:ascii="Angsana New" w:eastAsia="SimSun" w:hAnsi="Angsana New" w:cs="Angsana New"/>
          <w:spacing w:val="-2"/>
          <w:sz w:val="30"/>
          <w:szCs w:val="30"/>
          <w:lang w:val="en-US"/>
        </w:rPr>
      </w:pPr>
    </w:p>
    <w:p w14:paraId="1CDB7DF1" w14:textId="77777777" w:rsidR="004A6B02" w:rsidRPr="002F0725" w:rsidRDefault="004A6B02" w:rsidP="004A6B02">
      <w:pPr>
        <w:pStyle w:val="BodyText2"/>
        <w:ind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</w:p>
    <w:p w14:paraId="2B128FD7" w14:textId="77777777" w:rsidR="001756D0" w:rsidRPr="00C71807" w:rsidRDefault="001756D0" w:rsidP="001756D0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0224EA33" w14:textId="7A97BF7E" w:rsidR="001756D0" w:rsidRDefault="001756D0" w:rsidP="001756D0">
      <w:pPr>
        <w:pStyle w:val="BodyText2"/>
        <w:numPr>
          <w:ilvl w:val="2"/>
          <w:numId w:val="34"/>
        </w:numPr>
        <w:ind w:left="1800" w:right="-23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lastRenderedPageBreak/>
        <w:t xml:space="preserve">ณ วันที่ </w:t>
      </w:r>
      <w:r w:rsidR="004A6B02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31 </w:t>
      </w:r>
      <w:r w:rsidR="004A6B02"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4A6B02" w:rsidRPr="004B0CCA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2569 </w:t>
      </w:r>
      <w:r w:rsidRPr="004B0CCA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บริษัทมีภาระผูกพันกับธนาคารแห่งหนึ่งในการให้ออกหนังสือค้ำประกัน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จำนวนเงิน </w:t>
      </w:r>
      <w:r w:rsidR="004B0CCA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153.36</w:t>
      </w:r>
      <w:r w:rsidRPr="004B0CCA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ล้านบาท </w:t>
      </w:r>
      <w:r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(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="004A6B02" w:rsidRPr="004B0CCA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ธันวาคม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4A6B02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4A6B02"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4B0CCA">
        <w:rPr>
          <w:rFonts w:ascii="Angsana New" w:hAnsi="Angsana New" w:cs="Angsana New"/>
          <w:color w:val="000000"/>
          <w:sz w:val="30"/>
          <w:szCs w:val="30"/>
        </w:rPr>
        <w:t xml:space="preserve"> :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จำนวนเงิน </w:t>
      </w:r>
      <w:r w:rsidR="004B0CCA" w:rsidRPr="004B0CCA">
        <w:rPr>
          <w:rFonts w:ascii="Angsana New" w:hAnsi="Angsana New" w:cs="Angsana New"/>
          <w:color w:val="000000"/>
          <w:sz w:val="30"/>
          <w:szCs w:val="30"/>
          <w:lang w:val="en-US"/>
        </w:rPr>
        <w:t>153.36</w:t>
      </w:r>
      <w:r w:rsidRPr="004B0CCA">
        <w:rPr>
          <w:rFonts w:ascii="Angsana New" w:hAnsi="Angsana New" w:cs="Angsana New" w:hint="cs"/>
          <w:color w:val="000000"/>
          <w:sz w:val="30"/>
          <w:szCs w:val="30"/>
        </w:rPr>
        <w:t xml:space="preserve"> 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  <w:r w:rsidRPr="004B0CCA">
        <w:rPr>
          <w:rFonts w:ascii="Angsana New" w:hAnsi="Angsana New" w:cs="Angsana New"/>
          <w:color w:val="000000"/>
          <w:sz w:val="30"/>
          <w:szCs w:val="30"/>
        </w:rPr>
        <w:t>)</w:t>
      </w:r>
      <w:r w:rsidRPr="004B0C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โดยนำไปเป็น</w:t>
      </w:r>
      <w:r w:rsidRPr="000F48D7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หลักประกันการอุทธรณ์การประเมินภาษีอากรของกิจการร่วมค้า พีเออาร์</w:t>
      </w:r>
      <w:r w:rsidR="004B0CCA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Pr="000F48D7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(บริษัทย่อย)</w:t>
      </w:r>
    </w:p>
    <w:p w14:paraId="5D3957C1" w14:textId="77777777" w:rsidR="001756D0" w:rsidRPr="00F923FF" w:rsidRDefault="001756D0" w:rsidP="001756D0">
      <w:pPr>
        <w:pStyle w:val="BodyText2"/>
        <w:ind w:left="0" w:right="-23" w:firstLine="0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0FD2B1D4" w14:textId="77777777" w:rsidR="001756D0" w:rsidRDefault="001756D0" w:rsidP="000D3493">
      <w:pPr>
        <w:ind w:left="540"/>
        <w:jc w:val="thaiDistribute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p w14:paraId="79F5CFEC" w14:textId="77777777" w:rsidR="00CA1173" w:rsidRPr="005D17DF" w:rsidRDefault="00D107E9" w:rsidP="00D107E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D17DF">
        <w:rPr>
          <w:rFonts w:ascii="Angsana New" w:hAnsi="Angsana New" w:cs="Angsana New" w:hint="cs"/>
          <w:sz w:val="30"/>
          <w:szCs w:val="30"/>
          <w:u w:val="single"/>
          <w:cs/>
        </w:rPr>
        <w:t>ลูกหนี้การค้าและลูกหนี้หมุนเวียนอื่น</w:t>
      </w:r>
    </w:p>
    <w:p w14:paraId="663684DF" w14:textId="77777777" w:rsidR="00D107E9" w:rsidRPr="005D17DF" w:rsidRDefault="00D107E9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54944DD4" w14:textId="77777777" w:rsidR="00D107E9" w:rsidRDefault="00D107E9" w:rsidP="0082477B">
      <w:pPr>
        <w:ind w:left="567" w:firstLine="851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7E02C007" w14:textId="77777777" w:rsidR="00DC45AB" w:rsidRPr="00DC45AB" w:rsidRDefault="00DC45AB" w:rsidP="00D107E9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4A6B02" w:rsidRPr="004A6B02" w14:paraId="338AAB02" w14:textId="77777777" w:rsidTr="00FB5149">
        <w:tc>
          <w:tcPr>
            <w:tcW w:w="9606" w:type="dxa"/>
            <w:gridSpan w:val="5"/>
          </w:tcPr>
          <w:p w14:paraId="13E0D651" w14:textId="77777777" w:rsidR="004A6B02" w:rsidRPr="004A6B02" w:rsidRDefault="004A6B02" w:rsidP="004A6B0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A6B02" w:rsidRPr="004A6B02" w14:paraId="5218FE24" w14:textId="77777777" w:rsidTr="00FB5149">
        <w:tc>
          <w:tcPr>
            <w:tcW w:w="2802" w:type="dxa"/>
            <w:vAlign w:val="bottom"/>
          </w:tcPr>
          <w:p w14:paraId="69CF2D70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4C0F06FD" w14:textId="77777777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78C07ED" w14:textId="77777777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6B02" w:rsidRPr="004A6B02" w14:paraId="1DEBBB39" w14:textId="77777777" w:rsidTr="00FB5149">
        <w:tc>
          <w:tcPr>
            <w:tcW w:w="2802" w:type="dxa"/>
            <w:vAlign w:val="bottom"/>
          </w:tcPr>
          <w:p w14:paraId="43E54E29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102F6D48" w14:textId="6B5B3244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9CBE3B6" w14:textId="327FA0CD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82477B" w:rsidRPr="004A6B02" w14:paraId="52F1B935" w14:textId="77777777" w:rsidTr="00FB5149">
        <w:tc>
          <w:tcPr>
            <w:tcW w:w="2802" w:type="dxa"/>
            <w:vAlign w:val="bottom"/>
          </w:tcPr>
          <w:p w14:paraId="23DA8C69" w14:textId="77777777" w:rsidR="0082477B" w:rsidRPr="004A6B02" w:rsidRDefault="0082477B" w:rsidP="0082477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1249701D" w14:textId="672C0112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265EC574" w14:textId="008FE284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1CC9C078" w14:textId="658D9AB1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02E98075" w14:textId="032E7F51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</w:tr>
      <w:tr w:rsidR="0082477B" w:rsidRPr="004A6B02" w14:paraId="0473D454" w14:textId="77777777" w:rsidTr="00FB5149">
        <w:tc>
          <w:tcPr>
            <w:tcW w:w="2802" w:type="dxa"/>
            <w:vAlign w:val="bottom"/>
          </w:tcPr>
          <w:p w14:paraId="1E5B02A5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24813D00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D0DE04D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8629F65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A89D317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82477B" w:rsidRPr="004A6B02" w14:paraId="6C56086F" w14:textId="77777777" w:rsidTr="00FB5149">
        <w:tc>
          <w:tcPr>
            <w:tcW w:w="2802" w:type="dxa"/>
            <w:vAlign w:val="bottom"/>
          </w:tcPr>
          <w:p w14:paraId="6AA54C1E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265FE2D" w14:textId="7153EFD6" w:rsidR="0082477B" w:rsidRPr="004A6B02" w:rsidRDefault="0082477B" w:rsidP="0082477B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7DD4F809" w14:textId="42E40780" w:rsidR="0082477B" w:rsidRPr="004A6B02" w:rsidRDefault="0082477B" w:rsidP="0082477B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</w:tcPr>
          <w:p w14:paraId="6E3C5C7D" w14:textId="473096F1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  <w:tc>
          <w:tcPr>
            <w:tcW w:w="1701" w:type="dxa"/>
          </w:tcPr>
          <w:p w14:paraId="1CB524EB" w14:textId="4FD3D7E0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73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145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067.09</w:t>
            </w:r>
          </w:p>
        </w:tc>
      </w:tr>
      <w:tr w:rsidR="0082477B" w:rsidRPr="004A6B02" w14:paraId="09A81507" w14:textId="77777777" w:rsidTr="00FB5149">
        <w:tc>
          <w:tcPr>
            <w:tcW w:w="2802" w:type="dxa"/>
            <w:vAlign w:val="bottom"/>
          </w:tcPr>
          <w:p w14:paraId="3B8E8BF3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9BCC68" w14:textId="2CFC97AF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786.13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FD978A" w14:textId="4D244DA8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AB2FDE" w14:textId="354EA42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918.54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585455" w14:textId="598CAD0A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249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662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936.49</w:t>
            </w:r>
          </w:p>
        </w:tc>
      </w:tr>
      <w:tr w:rsidR="0082477B" w:rsidRPr="004A6B02" w14:paraId="2A62187A" w14:textId="77777777" w:rsidTr="00FB5149">
        <w:tc>
          <w:tcPr>
            <w:tcW w:w="2802" w:type="dxa"/>
            <w:vAlign w:val="bottom"/>
          </w:tcPr>
          <w:p w14:paraId="103B6059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EBEFA7" w14:textId="1EA4C5D8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786.13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55B1CA" w14:textId="70C5827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9236E0" w14:textId="281859F9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240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985.63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44FF476" w14:textId="53278A8B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808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003.58</w:t>
            </w:r>
          </w:p>
        </w:tc>
      </w:tr>
      <w:tr w:rsidR="0082477B" w:rsidRPr="004A6B02" w14:paraId="39E2CC38" w14:textId="77777777" w:rsidTr="00FB5149">
        <w:tc>
          <w:tcPr>
            <w:tcW w:w="2802" w:type="dxa"/>
            <w:vAlign w:val="bottom"/>
          </w:tcPr>
          <w:p w14:paraId="1051D059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2DB29982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37B7EC64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25F47BD7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2F3FB3D5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51FE79B7" w14:textId="77777777" w:rsidTr="00FB5149">
        <w:trPr>
          <w:trHeight w:val="226"/>
        </w:trPr>
        <w:tc>
          <w:tcPr>
            <w:tcW w:w="2802" w:type="dxa"/>
            <w:vAlign w:val="bottom"/>
          </w:tcPr>
          <w:p w14:paraId="4CC15204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743CD8" w14:textId="6FD290DF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821.98)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4EF8B2" w14:textId="501340DB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A7906C" w14:textId="3D505701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821.98)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5C24DA" w14:textId="6A4A800E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</w:tr>
      <w:tr w:rsidR="0082477B" w:rsidRPr="004A6B02" w14:paraId="1C5F5D58" w14:textId="77777777" w:rsidTr="00FB5149">
        <w:tc>
          <w:tcPr>
            <w:tcW w:w="2802" w:type="dxa"/>
            <w:vAlign w:val="bottom"/>
          </w:tcPr>
          <w:p w14:paraId="2A903600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7473A4" w14:textId="4A6EBD52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964.15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854C06" w14:textId="17D7153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340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844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708.51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C235F5" w14:textId="65762670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195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885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163.65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49CBF2F" w14:textId="1EADC712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750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214.94</w:t>
            </w:r>
          </w:p>
        </w:tc>
      </w:tr>
      <w:tr w:rsidR="0082477B" w:rsidRPr="004A6B02" w14:paraId="314FDA46" w14:textId="77777777" w:rsidTr="00FB5149">
        <w:tc>
          <w:tcPr>
            <w:tcW w:w="2802" w:type="dxa"/>
            <w:vAlign w:val="bottom"/>
          </w:tcPr>
          <w:p w14:paraId="118CC8B2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FC1254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580D29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FDC644" w14:textId="77777777" w:rsidR="0082477B" w:rsidRPr="004A6B02" w:rsidRDefault="0082477B" w:rsidP="0082477B">
            <w:pPr>
              <w:ind w:right="177"/>
              <w:jc w:val="right"/>
              <w:rPr>
                <w:rFonts w:ascii="Angsana New" w:eastAsia="Brush Script MT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AC1FE1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44641670" w14:textId="77777777" w:rsidTr="00FB5149">
        <w:tc>
          <w:tcPr>
            <w:tcW w:w="2802" w:type="dxa"/>
            <w:vAlign w:val="bottom"/>
          </w:tcPr>
          <w:p w14:paraId="5F75799B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701" w:type="dxa"/>
          </w:tcPr>
          <w:p w14:paraId="38C728C5" w14:textId="4AF264FD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435.78</w:t>
            </w:r>
          </w:p>
        </w:tc>
        <w:tc>
          <w:tcPr>
            <w:tcW w:w="1701" w:type="dxa"/>
          </w:tcPr>
          <w:p w14:paraId="4B73D1E7" w14:textId="5C8A830A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23,436,</w:t>
            </w:r>
            <w:r w:rsid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910.33</w:t>
            </w:r>
          </w:p>
        </w:tc>
        <w:tc>
          <w:tcPr>
            <w:tcW w:w="1701" w:type="dxa"/>
          </w:tcPr>
          <w:p w14:paraId="35485792" w14:textId="0337C56B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256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673.92</w:t>
            </w:r>
          </w:p>
        </w:tc>
        <w:tc>
          <w:tcPr>
            <w:tcW w:w="1701" w:type="dxa"/>
          </w:tcPr>
          <w:p w14:paraId="33544EE9" w14:textId="16DA78F6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23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773.92</w:t>
            </w:r>
          </w:p>
        </w:tc>
      </w:tr>
      <w:tr w:rsidR="0082477B" w:rsidRPr="004A6B02" w14:paraId="4B29D604" w14:textId="77777777" w:rsidTr="00FB5149">
        <w:tc>
          <w:tcPr>
            <w:tcW w:w="2802" w:type="dxa"/>
            <w:vAlign w:val="bottom"/>
          </w:tcPr>
          <w:p w14:paraId="4EBD9FB4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A48E23" w14:textId="4B81EB89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480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678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758.73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EDB512" w14:textId="11B2F02A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504,147,825.17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486403" w14:textId="152F7D69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480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678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324.18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316CDA" w14:textId="1C41518C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504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825.17</w:t>
            </w:r>
          </w:p>
        </w:tc>
      </w:tr>
      <w:tr w:rsidR="0082477B" w:rsidRPr="004A6B02" w14:paraId="041D5D60" w14:textId="77777777" w:rsidTr="00FB5149">
        <w:tc>
          <w:tcPr>
            <w:tcW w:w="2802" w:type="dxa"/>
            <w:vAlign w:val="bottom"/>
          </w:tcPr>
          <w:p w14:paraId="1F0423BC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DB9353" w14:textId="7D36921B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504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470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194.51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AFC18E" w14:textId="694E0CD3" w:rsidR="0082477B" w:rsidRPr="004A6B02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527,584,735.50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A1155E" w14:textId="5C4D0DA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504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934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998.10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9BD7424" w14:textId="502DC229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528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049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599.09</w:t>
            </w:r>
          </w:p>
        </w:tc>
      </w:tr>
      <w:tr w:rsidR="0082477B" w:rsidRPr="004A6B02" w14:paraId="0A7A25B6" w14:textId="77777777" w:rsidTr="00FB5149">
        <w:tc>
          <w:tcPr>
            <w:tcW w:w="2802" w:type="dxa"/>
            <w:vAlign w:val="bottom"/>
          </w:tcPr>
          <w:p w14:paraId="7593EC9C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46E91A7A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77A99342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3F833C1E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28A62F87" w14:textId="77777777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3F7F32BA" w14:textId="77777777" w:rsidTr="00FB5149">
        <w:tc>
          <w:tcPr>
            <w:tcW w:w="2802" w:type="dxa"/>
            <w:vAlign w:val="bottom"/>
          </w:tcPr>
          <w:p w14:paraId="0B057E87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D3B87D" w14:textId="25AEF1ED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053.16)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597D23" w14:textId="35C3CA1F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(36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553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626.53)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226695" w14:textId="21BBA05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053.16)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C624D1" w14:textId="3CA2B93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(36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553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626.53)</w:t>
            </w:r>
          </w:p>
        </w:tc>
      </w:tr>
      <w:tr w:rsidR="0082477B" w:rsidRPr="004A6B02" w14:paraId="6BCBC761" w14:textId="77777777" w:rsidTr="00FB5149">
        <w:tc>
          <w:tcPr>
            <w:tcW w:w="2802" w:type="dxa"/>
            <w:vAlign w:val="bottom"/>
          </w:tcPr>
          <w:p w14:paraId="0DC9EA62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63158CB" w14:textId="532D159B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466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141.35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281725" w14:textId="608A6FD1" w:rsidR="0082477B" w:rsidRPr="004A6B02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491,031,108.97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30CD782" w14:textId="3A3BE7DF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944.94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B473CF" w14:textId="4578A234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491,495,972.56</w:t>
            </w:r>
          </w:p>
        </w:tc>
      </w:tr>
      <w:tr w:rsidR="0082477B" w:rsidRPr="004A6B02" w14:paraId="5E833B53" w14:textId="77777777" w:rsidTr="00FB5149">
        <w:tc>
          <w:tcPr>
            <w:tcW w:w="2802" w:type="dxa"/>
          </w:tcPr>
          <w:p w14:paraId="03ACC5C2" w14:textId="77777777" w:rsidR="0082477B" w:rsidRPr="0082477B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247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62B5E26" w14:textId="65981DE8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761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467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105.50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C793E6" w14:textId="35B72B3B" w:rsidR="0082477B" w:rsidRPr="004A6B02" w:rsidRDefault="00054A52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831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875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A5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817.48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81ABF5" w14:textId="5D1A3986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253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108.59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AEA1D4" w14:textId="7AE74263" w:rsidR="0082477B" w:rsidRPr="004A6B02" w:rsidRDefault="0082477B" w:rsidP="0082477B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792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246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187.50</w:t>
            </w:r>
          </w:p>
        </w:tc>
      </w:tr>
    </w:tbl>
    <w:p w14:paraId="6B87BBFC" w14:textId="77777777" w:rsidR="004A6B02" w:rsidRP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1792C05C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AF2E373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81BA5DD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E98E81E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3D6B01A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EAB84D6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C20C77E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65CE77DB" w14:textId="77777777" w:rsidR="00DC45AB" w:rsidRDefault="00DC45AB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B9637E7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6F3653E" w14:textId="77777777" w:rsid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143B4C6" w14:textId="4CEBA3B0" w:rsidR="004A6B02" w:rsidRPr="004A6B02" w:rsidRDefault="004A6B02" w:rsidP="0082477B">
      <w:pPr>
        <w:ind w:left="567" w:firstLine="851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A6B02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p w14:paraId="2D7ADE15" w14:textId="77777777" w:rsidR="004A6B02" w:rsidRP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4A6B02" w:rsidRPr="004A6B02" w14:paraId="59FF029B" w14:textId="77777777" w:rsidTr="00FB5149">
        <w:tc>
          <w:tcPr>
            <w:tcW w:w="9606" w:type="dxa"/>
            <w:gridSpan w:val="5"/>
          </w:tcPr>
          <w:p w14:paraId="5DA69069" w14:textId="77777777" w:rsidR="004A6B02" w:rsidRPr="004A6B02" w:rsidRDefault="004A6B02" w:rsidP="004A6B02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A6B02" w:rsidRPr="004A6B02" w14:paraId="6977D463" w14:textId="77777777" w:rsidTr="00FB5149">
        <w:tc>
          <w:tcPr>
            <w:tcW w:w="2802" w:type="dxa"/>
            <w:vAlign w:val="bottom"/>
          </w:tcPr>
          <w:p w14:paraId="2713D4D1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3ED82DF8" w14:textId="77777777" w:rsidR="004A6B02" w:rsidRPr="004A6B02" w:rsidRDefault="004A6B02" w:rsidP="004A6B02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066846FC" w14:textId="77777777" w:rsidR="004A6B02" w:rsidRPr="004A6B02" w:rsidRDefault="004A6B02" w:rsidP="004A6B02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4A6B02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6B02" w:rsidRPr="004A6B02" w14:paraId="2A7A4C72" w14:textId="77777777" w:rsidTr="00FB5149">
        <w:tc>
          <w:tcPr>
            <w:tcW w:w="2802" w:type="dxa"/>
            <w:vAlign w:val="bottom"/>
          </w:tcPr>
          <w:p w14:paraId="34C0CA63" w14:textId="77777777" w:rsidR="004A6B02" w:rsidRPr="004A6B02" w:rsidRDefault="004A6B02" w:rsidP="004A6B02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0783D433" w14:textId="13021DD0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5DFC1339" w14:textId="533E5D53" w:rsidR="004A6B02" w:rsidRPr="004A6B02" w:rsidRDefault="004A6B02" w:rsidP="004A6B02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82477B" w:rsidRPr="004A6B02" w14:paraId="6ABCA38A" w14:textId="77777777" w:rsidTr="00FB5149">
        <w:tc>
          <w:tcPr>
            <w:tcW w:w="2802" w:type="dxa"/>
            <w:vAlign w:val="bottom"/>
          </w:tcPr>
          <w:p w14:paraId="351BC590" w14:textId="77777777" w:rsidR="0082477B" w:rsidRPr="004A6B02" w:rsidRDefault="0082477B" w:rsidP="0082477B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576F8DD" w14:textId="7B57AF52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4035D7B4" w14:textId="577AC282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6CA0EEAD" w14:textId="57A915E6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701" w:type="dxa"/>
          </w:tcPr>
          <w:p w14:paraId="74F15E54" w14:textId="58F5EBED" w:rsidR="0082477B" w:rsidRPr="004A6B02" w:rsidRDefault="0082477B" w:rsidP="0082477B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8</w:t>
            </w:r>
          </w:p>
        </w:tc>
      </w:tr>
      <w:tr w:rsidR="0082477B" w:rsidRPr="004A6B02" w14:paraId="5A590539" w14:textId="77777777" w:rsidTr="00FB5149">
        <w:tc>
          <w:tcPr>
            <w:tcW w:w="2802" w:type="dxa"/>
            <w:vAlign w:val="center"/>
          </w:tcPr>
          <w:p w14:paraId="61DADC0B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</w:tcPr>
          <w:p w14:paraId="243875F4" w14:textId="7FB32E1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243,235,382.70</w:t>
            </w:r>
          </w:p>
        </w:tc>
        <w:tc>
          <w:tcPr>
            <w:tcW w:w="1701" w:type="dxa"/>
          </w:tcPr>
          <w:p w14:paraId="2511D0F5" w14:textId="2F27EAB8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490,449,968.54</w:t>
            </w:r>
          </w:p>
        </w:tc>
        <w:tc>
          <w:tcPr>
            <w:tcW w:w="1701" w:type="dxa"/>
          </w:tcPr>
          <w:p w14:paraId="378A0D23" w14:textId="3A86E626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71,411,515.11</w:t>
            </w:r>
          </w:p>
        </w:tc>
        <w:tc>
          <w:tcPr>
            <w:tcW w:w="1701" w:type="dxa"/>
          </w:tcPr>
          <w:p w14:paraId="4626D227" w14:textId="7B65602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377,210,407.88</w:t>
            </w:r>
          </w:p>
        </w:tc>
      </w:tr>
      <w:tr w:rsidR="0082477B" w:rsidRPr="004A6B02" w14:paraId="76B9E1BF" w14:textId="77777777" w:rsidTr="00FB5149">
        <w:tc>
          <w:tcPr>
            <w:tcW w:w="2802" w:type="dxa"/>
            <w:vAlign w:val="center"/>
          </w:tcPr>
          <w:p w14:paraId="242A3A7E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0312C500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021C4095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10E654B9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F4CF758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60CD2893" w14:textId="77777777" w:rsidTr="00FB5149">
        <w:tc>
          <w:tcPr>
            <w:tcW w:w="2802" w:type="dxa"/>
            <w:vAlign w:val="center"/>
          </w:tcPr>
          <w:p w14:paraId="5416510D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น้อยกว่า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77303284" w14:textId="6A33756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316,959,330.66</w:t>
            </w:r>
          </w:p>
        </w:tc>
        <w:tc>
          <w:tcPr>
            <w:tcW w:w="1701" w:type="dxa"/>
          </w:tcPr>
          <w:p w14:paraId="0F0EE725" w14:textId="09EEE42B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355,477,246.59</w:t>
            </w:r>
          </w:p>
        </w:tc>
        <w:tc>
          <w:tcPr>
            <w:tcW w:w="1701" w:type="dxa"/>
          </w:tcPr>
          <w:p w14:paraId="49C62D37" w14:textId="197DD6E0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316,959,330.66</w:t>
            </w:r>
          </w:p>
        </w:tc>
        <w:tc>
          <w:tcPr>
            <w:tcW w:w="1701" w:type="dxa"/>
          </w:tcPr>
          <w:p w14:paraId="52C1685A" w14:textId="7FADF86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355,477,246.59</w:t>
            </w:r>
          </w:p>
        </w:tc>
      </w:tr>
      <w:tr w:rsidR="0082477B" w:rsidRPr="004A6B02" w14:paraId="1B40BC1B" w14:textId="77777777" w:rsidTr="00FB5149">
        <w:tc>
          <w:tcPr>
            <w:tcW w:w="2802" w:type="dxa"/>
            <w:vAlign w:val="center"/>
          </w:tcPr>
          <w:p w14:paraId="399A6E1D" w14:textId="05E5E980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 – 6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747F18C9" w14:textId="409473BE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303,147,714.56</w:t>
            </w:r>
          </w:p>
        </w:tc>
        <w:tc>
          <w:tcPr>
            <w:tcW w:w="1701" w:type="dxa"/>
          </w:tcPr>
          <w:p w14:paraId="4AE6D772" w14:textId="0F5C8646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39,226,009.58</w:t>
            </w:r>
          </w:p>
        </w:tc>
        <w:tc>
          <w:tcPr>
            <w:tcW w:w="1701" w:type="dxa"/>
          </w:tcPr>
          <w:p w14:paraId="14E41725" w14:textId="745B84E8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303,147,714.56</w:t>
            </w:r>
          </w:p>
        </w:tc>
        <w:tc>
          <w:tcPr>
            <w:tcW w:w="1701" w:type="dxa"/>
          </w:tcPr>
          <w:p w14:paraId="0D589B0B" w14:textId="0697296E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39,226,009.58</w:t>
            </w:r>
          </w:p>
        </w:tc>
      </w:tr>
      <w:tr w:rsidR="0082477B" w:rsidRPr="004A6B02" w14:paraId="481F7488" w14:textId="77777777" w:rsidTr="00FB5149">
        <w:tc>
          <w:tcPr>
            <w:tcW w:w="2802" w:type="dxa"/>
            <w:vAlign w:val="center"/>
          </w:tcPr>
          <w:p w14:paraId="1D7D19BF" w14:textId="1D791E04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 – 12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6351883B" w14:textId="349FA188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375,423,627.19</w:t>
            </w:r>
          </w:p>
        </w:tc>
        <w:tc>
          <w:tcPr>
            <w:tcW w:w="1701" w:type="dxa"/>
          </w:tcPr>
          <w:p w14:paraId="49E42317" w14:textId="3EB6604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359,192,149.54</w:t>
            </w:r>
          </w:p>
        </w:tc>
        <w:tc>
          <w:tcPr>
            <w:tcW w:w="1701" w:type="dxa"/>
          </w:tcPr>
          <w:p w14:paraId="5022F329" w14:textId="49B4DF6B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375,423,627.19</w:t>
            </w:r>
          </w:p>
        </w:tc>
        <w:tc>
          <w:tcPr>
            <w:tcW w:w="1701" w:type="dxa"/>
          </w:tcPr>
          <w:p w14:paraId="67D74282" w14:textId="2885E8C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359,192,149.54</w:t>
            </w:r>
          </w:p>
        </w:tc>
      </w:tr>
      <w:tr w:rsidR="0082477B" w:rsidRPr="004A6B02" w14:paraId="2EC82E57" w14:textId="77777777" w:rsidTr="00FB5149">
        <w:tc>
          <w:tcPr>
            <w:tcW w:w="2802" w:type="dxa"/>
            <w:vAlign w:val="center"/>
          </w:tcPr>
          <w:p w14:paraId="79C6502E" w14:textId="413C4C75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12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FEFF8E" w14:textId="67C3590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100,397,731.02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9EB465" w14:textId="714CE185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118,557,122.90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F7B36F3" w14:textId="27492CF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173,542,798.11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F7BADC" w14:textId="7DD1538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191,702,189.99</w:t>
            </w:r>
          </w:p>
        </w:tc>
      </w:tr>
      <w:tr w:rsidR="0082477B" w:rsidRPr="004A6B02" w14:paraId="79FCC7E6" w14:textId="77777777" w:rsidTr="00FB5149">
        <w:tc>
          <w:tcPr>
            <w:tcW w:w="2802" w:type="dxa"/>
            <w:vAlign w:val="bottom"/>
          </w:tcPr>
          <w:p w14:paraId="50A67DB8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31EBF0" w14:textId="74DBC4D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786.13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C3525D5" w14:textId="59B583A9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362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902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497.15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F95FCE" w14:textId="2388DA7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240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484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985.63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DD2C65" w14:textId="398BC58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808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003.58</w:t>
            </w:r>
          </w:p>
        </w:tc>
      </w:tr>
      <w:tr w:rsidR="0082477B" w:rsidRPr="004A6B02" w14:paraId="0CB13FC6" w14:textId="77777777" w:rsidTr="00FB5149">
        <w:tc>
          <w:tcPr>
            <w:tcW w:w="2802" w:type="dxa"/>
            <w:vAlign w:val="bottom"/>
          </w:tcPr>
          <w:p w14:paraId="718DBF03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65E5BB9E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395B7B09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058BCB8F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5F0CE4C5" w14:textId="77777777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82477B" w:rsidRPr="004A6B02" w14:paraId="4C4D66F6" w14:textId="77777777" w:rsidTr="00352071">
        <w:tc>
          <w:tcPr>
            <w:tcW w:w="2802" w:type="dxa"/>
            <w:vAlign w:val="bottom"/>
          </w:tcPr>
          <w:p w14:paraId="06E8391E" w14:textId="77777777" w:rsidR="0082477B" w:rsidRPr="004A6B02" w:rsidRDefault="0082477B" w:rsidP="0082477B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     </w:t>
            </w: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E3F17E" w14:textId="4224FCFE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821.98)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B42E16" w14:textId="4E814FC4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58EE7C" w14:textId="51DDDFFA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(44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599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821.98)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C20BD9" w14:textId="6D43681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</w:tr>
      <w:tr w:rsidR="0082477B" w:rsidRPr="004A6B02" w14:paraId="53E60158" w14:textId="77777777" w:rsidTr="00352071">
        <w:trPr>
          <w:trHeight w:val="370"/>
        </w:trPr>
        <w:tc>
          <w:tcPr>
            <w:tcW w:w="2802" w:type="dxa"/>
          </w:tcPr>
          <w:p w14:paraId="5073D11E" w14:textId="77777777" w:rsidR="0082477B" w:rsidRPr="004A6B02" w:rsidRDefault="0082477B" w:rsidP="00FB5149">
            <w:pPr>
              <w:suppressAutoHyphens/>
              <w:overflowPunct w:val="0"/>
              <w:autoSpaceDE w:val="0"/>
              <w:autoSpaceDN w:val="0"/>
              <w:ind w:left="-108" w:right="-108" w:firstLine="84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A6B0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62A5F5E" w14:textId="009A1C0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294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563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964.15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299491B" w14:textId="068412FD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340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844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708.51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D964DDF" w14:textId="13D93A62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195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885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82477B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163.65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A3665A3" w14:textId="41FF6BE3" w:rsidR="0082477B" w:rsidRPr="004A6B02" w:rsidRDefault="0082477B" w:rsidP="0082477B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300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750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4A6B0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214.94</w:t>
            </w:r>
          </w:p>
        </w:tc>
      </w:tr>
    </w:tbl>
    <w:p w14:paraId="4013F04F" w14:textId="77777777" w:rsidR="004A6B02" w:rsidRPr="004A6B02" w:rsidRDefault="004A6B02" w:rsidP="004A6B02">
      <w:pPr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</w:rPr>
      </w:pPr>
    </w:p>
    <w:p w14:paraId="0CF62D24" w14:textId="79177141" w:rsidR="004A6B02" w:rsidRPr="004A6B02" w:rsidRDefault="004A6B02" w:rsidP="0082477B">
      <w:pPr>
        <w:ind w:left="567" w:firstLine="851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82477B">
        <w:rPr>
          <w:rFonts w:ascii="Angsana New" w:hAnsi="Angsana New" w:cs="Angsana New" w:hint="cs"/>
          <w:spacing w:val="-8"/>
          <w:sz w:val="30"/>
          <w:szCs w:val="30"/>
          <w:cs/>
        </w:rPr>
        <w:t>รายการ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เปลี่ยนแปลง</w:t>
      </w:r>
      <w:r w:rsidRPr="004A6B02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ของค่าเผื่อผลขาดทุนด้านเครดิตที่คาดว่าจะเกิดขึ้นของลูกหนี้การค้า</w:t>
      </w:r>
      <w:r w:rsidR="0082477B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สำหรับ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0544D7">
        <w:rPr>
          <w:rFonts w:ascii="Angsana New" w:hAnsi="Angsana New" w:cs="Angsana New" w:hint="cs"/>
          <w:sz w:val="30"/>
          <w:szCs w:val="30"/>
          <w:cs/>
          <w:lang w:val="en-US"/>
        </w:rPr>
        <w:t>สาม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82477B">
        <w:rPr>
          <w:rFonts w:ascii="Angsana New" w:eastAsia="SimSun" w:hAnsi="Angsana New" w:cs="Angsana New"/>
          <w:sz w:val="30"/>
          <w:szCs w:val="30"/>
          <w:lang w:val="en-US"/>
        </w:rPr>
        <w:t>31</w:t>
      </w:r>
      <w:r w:rsidR="000544D7" w:rsidRPr="00A454BE">
        <w:rPr>
          <w:rFonts w:ascii="Angsana New" w:eastAsia="SimSun" w:hAnsi="Angsana New" w:cs="Angsana New"/>
          <w:sz w:val="30"/>
          <w:szCs w:val="30"/>
        </w:rPr>
        <w:t xml:space="preserve"> </w:t>
      </w:r>
      <w:r w:rsidR="000544D7"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="000544D7"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82477B">
        <w:rPr>
          <w:rFonts w:ascii="Angsana New" w:hAnsi="Angsana New" w:cs="Angsana New"/>
          <w:sz w:val="30"/>
          <w:szCs w:val="30"/>
          <w:lang w:val="en-US"/>
        </w:rPr>
        <w:t>2569</w:t>
      </w:r>
      <w:r w:rsidRPr="004A6B0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1F058BF7" w14:textId="77777777" w:rsidR="004A6B02" w:rsidRPr="0082477B" w:rsidRDefault="004A6B02" w:rsidP="00A454BE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  <w:lang w:val="en-US"/>
        </w:rPr>
      </w:pPr>
    </w:p>
    <w:tbl>
      <w:tblPr>
        <w:tblW w:w="962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2000"/>
      </w:tblGrid>
      <w:tr w:rsidR="00A454BE" w:rsidRPr="00A910B1" w14:paraId="42E3CC71" w14:textId="77777777" w:rsidTr="00F97208">
        <w:tc>
          <w:tcPr>
            <w:tcW w:w="9621" w:type="dxa"/>
            <w:gridSpan w:val="5"/>
          </w:tcPr>
          <w:p w14:paraId="65993DC6" w14:textId="4D5E60D3" w:rsidR="00A454BE" w:rsidRPr="00A910B1" w:rsidRDefault="00A454B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81AE4" w:rsidRPr="00A910B1" w14:paraId="5E8166A6" w14:textId="77777777" w:rsidTr="00F97208">
        <w:tc>
          <w:tcPr>
            <w:tcW w:w="3085" w:type="dxa"/>
          </w:tcPr>
          <w:p w14:paraId="3826DA07" w14:textId="77777777" w:rsidR="00581AE4" w:rsidRPr="00A910B1" w:rsidRDefault="00581AE4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5870341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67949DBE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B7466A7" w14:textId="77777777" w:rsidR="00581AE4" w:rsidRPr="00A910B1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4B92EC55" w14:textId="77777777" w:rsidR="00581AE4" w:rsidRPr="00A910B1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FA58E5" w:rsidRPr="00A910B1" w14:paraId="76D4252B" w14:textId="77777777" w:rsidTr="00F97208">
        <w:tc>
          <w:tcPr>
            <w:tcW w:w="3085" w:type="dxa"/>
          </w:tcPr>
          <w:p w14:paraId="254BCC1E" w14:textId="77777777" w:rsidR="00FA58E5" w:rsidRPr="00A910B1" w:rsidRDefault="00FA58E5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7E25E42" w14:textId="77777777" w:rsidR="00FA58E5" w:rsidRPr="00A910B1" w:rsidRDefault="00FA58E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7246EF21" w14:textId="77777777" w:rsidR="00FA58E5" w:rsidRPr="00A910B1" w:rsidRDefault="00FA58E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650A712" w14:textId="77777777" w:rsidR="00FA58E5" w:rsidRPr="00A910B1" w:rsidRDefault="00FA58E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000" w:type="dxa"/>
          </w:tcPr>
          <w:p w14:paraId="7F262E88" w14:textId="77777777" w:rsidR="00FA58E5" w:rsidRPr="00A910B1" w:rsidRDefault="00FA58E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A454BE" w:rsidRPr="00A910B1" w14:paraId="3A13A9C1" w14:textId="77777777" w:rsidTr="00F97208">
        <w:tc>
          <w:tcPr>
            <w:tcW w:w="3085" w:type="dxa"/>
          </w:tcPr>
          <w:p w14:paraId="43A2D5F0" w14:textId="77777777" w:rsidR="00A454BE" w:rsidRPr="00A910B1" w:rsidRDefault="00A454BE" w:rsidP="00A454B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58F620A4" w14:textId="77777777" w:rsidR="00A454BE" w:rsidRPr="00A910B1" w:rsidRDefault="00A454BE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754F2637" w14:textId="77777777" w:rsidR="00A454BE" w:rsidRPr="00A910B1" w:rsidRDefault="00A454BE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87A08BC" w14:textId="77777777" w:rsidR="00A454BE" w:rsidRPr="00A910B1" w:rsidRDefault="00A454BE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7CADFEC4" w14:textId="1CED2F09" w:rsidR="00A454BE" w:rsidRPr="00A910B1" w:rsidRDefault="000544D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(22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057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788.64)</w:t>
            </w:r>
          </w:p>
        </w:tc>
      </w:tr>
      <w:tr w:rsidR="00BD669C" w:rsidRPr="00A910B1" w14:paraId="48447B44" w14:textId="77777777" w:rsidTr="00F97208">
        <w:tc>
          <w:tcPr>
            <w:tcW w:w="3085" w:type="dxa"/>
          </w:tcPr>
          <w:p w14:paraId="1F641108" w14:textId="77777777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5CEE110F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34114C49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16A84C36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5180763A" w14:textId="58A720AD" w:rsidR="00BD669C" w:rsidRPr="00A910B1" w:rsidRDefault="0082477B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(22,560,379.42)</w:t>
            </w:r>
          </w:p>
        </w:tc>
      </w:tr>
      <w:tr w:rsidR="00BD669C" w:rsidRPr="00A910B1" w14:paraId="35EDE6BC" w14:textId="77777777" w:rsidTr="00F97208">
        <w:tc>
          <w:tcPr>
            <w:tcW w:w="3085" w:type="dxa"/>
          </w:tcPr>
          <w:p w14:paraId="0639C4A3" w14:textId="77777777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71394806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3D8D11D4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67F1D166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</w:tcPr>
          <w:p w14:paraId="42FB18A9" w14:textId="5B01237D" w:rsidR="00BD669C" w:rsidRPr="00A910B1" w:rsidRDefault="0082477B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18,346.08</w:t>
            </w:r>
          </w:p>
        </w:tc>
      </w:tr>
      <w:tr w:rsidR="00BD669C" w:rsidRPr="00A910B1" w14:paraId="7E8B2AA0" w14:textId="77777777" w:rsidTr="00F97208">
        <w:tc>
          <w:tcPr>
            <w:tcW w:w="3085" w:type="dxa"/>
          </w:tcPr>
          <w:p w14:paraId="02B97DE3" w14:textId="5198D33A" w:rsidR="00BD669C" w:rsidRPr="00A910B1" w:rsidRDefault="00BD669C" w:rsidP="00BD669C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</w:t>
            </w:r>
            <w:r w:rsidR="00F722BC"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สิ้น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</w:tcPr>
          <w:p w14:paraId="211F1ACC" w14:textId="77777777" w:rsidR="00BD669C" w:rsidRPr="00A910B1" w:rsidRDefault="00BD669C" w:rsidP="00BD669C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4153D9D4" w14:textId="77777777" w:rsidR="00BD669C" w:rsidRPr="00A910B1" w:rsidRDefault="00BD669C" w:rsidP="00BD669C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48D88311" w14:textId="77777777" w:rsidR="00BD669C" w:rsidRPr="00A910B1" w:rsidRDefault="00BD669C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3528EFFA" w14:textId="2C1B0857" w:rsidR="00BD669C" w:rsidRPr="00A910B1" w:rsidRDefault="0082477B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(44,599,821.98)</w:t>
            </w:r>
          </w:p>
        </w:tc>
      </w:tr>
    </w:tbl>
    <w:p w14:paraId="2ABB6ED8" w14:textId="77777777" w:rsidR="00CD27E3" w:rsidRPr="00581AE4" w:rsidRDefault="00CD27E3" w:rsidP="00581AE4">
      <w:pPr>
        <w:ind w:left="540" w:right="-178"/>
        <w:jc w:val="thaiDistribute"/>
        <w:rPr>
          <w:rFonts w:ascii="Angsana New" w:eastAsia="SimSun" w:hAnsi="Angsana New" w:cs="Angsana New"/>
          <w:sz w:val="16"/>
          <w:szCs w:val="16"/>
          <w:cs/>
          <w:lang w:val="en-US"/>
        </w:rPr>
      </w:pPr>
    </w:p>
    <w:p w14:paraId="3C5C6AC1" w14:textId="17BDB596" w:rsidR="000544D7" w:rsidRDefault="000544D7" w:rsidP="0082477B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รายการเปลี่ยนแปลง</w:t>
      </w:r>
      <w:r w:rsidR="00581AE4" w:rsidRPr="0082477B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ของค่าเผื่อผลขาดทุนด้านเครดิตที่คาดว่าจะเกิดขึ้นลูกหนี้</w:t>
      </w:r>
      <w:r w:rsidR="00B7015F" w:rsidRPr="0082477B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หมุนเวียนอื่น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สำหรับ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สาม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82477B">
        <w:rPr>
          <w:rFonts w:ascii="Angsana New" w:eastAsia="SimSun" w:hAnsi="Angsana New" w:cs="Angsana New"/>
          <w:sz w:val="30"/>
          <w:szCs w:val="30"/>
          <w:lang w:val="en-US"/>
        </w:rPr>
        <w:t>31</w:t>
      </w:r>
      <w:r w:rsidRPr="00A454BE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82477B">
        <w:rPr>
          <w:rFonts w:ascii="Angsana New" w:hAnsi="Angsana New" w:cs="Angsana New"/>
          <w:sz w:val="30"/>
          <w:szCs w:val="30"/>
          <w:lang w:val="en-US"/>
        </w:rPr>
        <w:t>2569</w:t>
      </w:r>
      <w:r w:rsidRPr="004A6B0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E389543" w14:textId="626FE1AC" w:rsidR="00581AE4" w:rsidRPr="00581AE4" w:rsidRDefault="00581AE4" w:rsidP="000544D7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984"/>
        <w:gridCol w:w="1985"/>
      </w:tblGrid>
      <w:tr w:rsidR="00581AE4" w:rsidRPr="00A910B1" w14:paraId="13B04721" w14:textId="77777777" w:rsidTr="00F722BC">
        <w:tc>
          <w:tcPr>
            <w:tcW w:w="9606" w:type="dxa"/>
            <w:gridSpan w:val="5"/>
          </w:tcPr>
          <w:p w14:paraId="4BC30554" w14:textId="404E702F" w:rsidR="00581AE4" w:rsidRPr="00A910B1" w:rsidRDefault="00581AE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(หน่วย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: </w:t>
            </w: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81AE4" w:rsidRPr="00A910B1" w14:paraId="5140C681" w14:textId="77777777" w:rsidTr="00F722BC">
        <w:tc>
          <w:tcPr>
            <w:tcW w:w="3085" w:type="dxa"/>
          </w:tcPr>
          <w:p w14:paraId="6CA567C5" w14:textId="77777777" w:rsidR="00581AE4" w:rsidRPr="00A910B1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08AE5E8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0BA2BA25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CCBCE24" w14:textId="77777777" w:rsidR="00581AE4" w:rsidRPr="00A910B1" w:rsidRDefault="00581AE4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31B03DD4" w14:textId="77777777" w:rsidR="00581AE4" w:rsidRPr="00A910B1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US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A93FEF" w:rsidRPr="00A910B1" w14:paraId="6ED9F9DA" w14:textId="77777777" w:rsidTr="00F722BC">
        <w:tc>
          <w:tcPr>
            <w:tcW w:w="3085" w:type="dxa"/>
          </w:tcPr>
          <w:p w14:paraId="3D0C308F" w14:textId="77777777" w:rsidR="00A93FEF" w:rsidRPr="00A910B1" w:rsidRDefault="00A93FEF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7AFB4CB" w14:textId="77777777" w:rsidR="00A93FEF" w:rsidRPr="00A910B1" w:rsidRDefault="00A93FEF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4AB7973A" w14:textId="77777777" w:rsidR="00A93FEF" w:rsidRPr="00A910B1" w:rsidRDefault="00A93FEF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03170DA" w14:textId="77777777" w:rsidR="00A93FEF" w:rsidRPr="00A910B1" w:rsidRDefault="00A93FEF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3C31A70" w14:textId="77777777" w:rsidR="00A93FEF" w:rsidRPr="00A910B1" w:rsidRDefault="00A93FEF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val="en-US" w:eastAsia="th-TH"/>
              </w:rPr>
            </w:pPr>
            <w:r w:rsidRPr="00A910B1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81AE4" w:rsidRPr="00A910B1" w14:paraId="6DBAB987" w14:textId="77777777" w:rsidTr="00F722BC">
        <w:tc>
          <w:tcPr>
            <w:tcW w:w="3085" w:type="dxa"/>
          </w:tcPr>
          <w:p w14:paraId="3B530D21" w14:textId="77777777" w:rsidR="00581AE4" w:rsidRPr="00A910B1" w:rsidRDefault="00581AE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7C2B7218" w14:textId="77777777" w:rsidR="00581AE4" w:rsidRPr="00A910B1" w:rsidRDefault="00581AE4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29C4EB05" w14:textId="77777777" w:rsidR="00581AE4" w:rsidRPr="00A910B1" w:rsidRDefault="00581AE4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278F2AA" w14:textId="77777777" w:rsidR="00581AE4" w:rsidRPr="00A910B1" w:rsidRDefault="00581AE4" w:rsidP="00BE25B3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7502210C" w14:textId="6A5F1C36" w:rsidR="00581AE4" w:rsidRPr="00A910B1" w:rsidRDefault="000544D7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(36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553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626.53)</w:t>
            </w:r>
          </w:p>
        </w:tc>
      </w:tr>
      <w:tr w:rsidR="00CB4FD1" w:rsidRPr="00A910B1" w14:paraId="711CFDAE" w14:textId="77777777" w:rsidTr="00F722BC">
        <w:tc>
          <w:tcPr>
            <w:tcW w:w="3085" w:type="dxa"/>
          </w:tcPr>
          <w:p w14:paraId="2F6C5DAA" w14:textId="77777777" w:rsidR="00CB4FD1" w:rsidRPr="00A910B1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6B5212B4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46A47C53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2F425C96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1FE6B791" w14:textId="06EF00DD" w:rsidR="00CB4FD1" w:rsidRPr="00A910B1" w:rsidRDefault="00A910B1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(1,070,149.39)</w:t>
            </w:r>
          </w:p>
        </w:tc>
      </w:tr>
      <w:tr w:rsidR="00CB4FD1" w:rsidRPr="00A910B1" w14:paraId="5B5D9262" w14:textId="77777777" w:rsidTr="00F722BC">
        <w:tc>
          <w:tcPr>
            <w:tcW w:w="3085" w:type="dxa"/>
          </w:tcPr>
          <w:p w14:paraId="003CEB69" w14:textId="77777777" w:rsidR="00CB4FD1" w:rsidRPr="00A910B1" w:rsidRDefault="00CB4FD1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3C1FBD8A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28B718EC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1343EA08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</w:tcPr>
          <w:p w14:paraId="2F75F5A5" w14:textId="24DE7F99" w:rsidR="00CB4FD1" w:rsidRPr="00A910B1" w:rsidRDefault="00A910B1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56,722.76</w:t>
            </w:r>
          </w:p>
        </w:tc>
      </w:tr>
      <w:tr w:rsidR="00CB4FD1" w:rsidRPr="00A910B1" w14:paraId="6A290AD5" w14:textId="77777777" w:rsidTr="00F722BC">
        <w:tc>
          <w:tcPr>
            <w:tcW w:w="3085" w:type="dxa"/>
          </w:tcPr>
          <w:p w14:paraId="2FC59278" w14:textId="3E3C626E" w:rsidR="00CB4FD1" w:rsidRPr="00A910B1" w:rsidRDefault="00F722BC" w:rsidP="00CB4FD1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sz w:val="26"/>
                <w:szCs w:val="26"/>
                <w:cs/>
              </w:rPr>
            </w:pPr>
            <w:r w:rsidRPr="00A910B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990C967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528B5D04" w14:textId="77777777" w:rsidR="00CB4FD1" w:rsidRPr="00A910B1" w:rsidRDefault="00CB4FD1" w:rsidP="00CB4FD1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4" w:type="dxa"/>
          </w:tcPr>
          <w:p w14:paraId="477C522C" w14:textId="77777777" w:rsidR="00CB4FD1" w:rsidRPr="00A910B1" w:rsidRDefault="00CB4FD1" w:rsidP="00CB4FD1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7693529" w14:textId="73EF0592" w:rsidR="00CB4FD1" w:rsidRPr="00A910B1" w:rsidRDefault="00A910B1" w:rsidP="00A93FEF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(37,567,053.16)</w:t>
            </w:r>
          </w:p>
        </w:tc>
      </w:tr>
    </w:tbl>
    <w:p w14:paraId="43917C46" w14:textId="77777777" w:rsidR="00581AE4" w:rsidRDefault="00581AE4" w:rsidP="00581AE4">
      <w:pPr>
        <w:ind w:left="540" w:right="-178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C500899" w14:textId="77777777" w:rsidR="00A910B1" w:rsidRDefault="00A910B1" w:rsidP="00581AE4">
      <w:pPr>
        <w:ind w:left="540" w:right="-178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3F595CAD" w14:textId="3F08007B" w:rsidR="00581AE4" w:rsidRPr="00B7015F" w:rsidRDefault="00B7015F" w:rsidP="00B7015F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015F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62452B1E" w14:textId="77777777" w:rsidR="009B67A2" w:rsidRPr="00CF01EC" w:rsidRDefault="009B67A2" w:rsidP="004414D1">
      <w:pPr>
        <w:ind w:left="539" w:right="-176"/>
        <w:jc w:val="thaiDistribute"/>
        <w:rPr>
          <w:rFonts w:ascii="Angsana New" w:hAnsi="Angsana New" w:cs="Angsana New"/>
          <w:sz w:val="16"/>
          <w:szCs w:val="16"/>
        </w:rPr>
      </w:pPr>
    </w:p>
    <w:p w14:paraId="129408AD" w14:textId="77777777" w:rsidR="00CF01EC" w:rsidRDefault="00CF01EC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E70C67">
        <w:rPr>
          <w:rFonts w:ascii="Angsana New" w:eastAsia="SimSun" w:hAnsi="Angsana New" w:cs="Angsana New" w:hint="cs"/>
          <w:sz w:val="30"/>
          <w:szCs w:val="30"/>
          <w:cs/>
        </w:rPr>
        <w:t>ประกอบด้วย</w:t>
      </w:r>
    </w:p>
    <w:p w14:paraId="7F0BA374" w14:textId="77777777" w:rsidR="00A910B1" w:rsidRPr="00A910B1" w:rsidRDefault="00A910B1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0544D7" w:rsidRPr="000544D7" w14:paraId="43956BF7" w14:textId="77777777" w:rsidTr="00D755FE">
        <w:tc>
          <w:tcPr>
            <w:tcW w:w="9606" w:type="dxa"/>
            <w:gridSpan w:val="5"/>
          </w:tcPr>
          <w:p w14:paraId="24D968C7" w14:textId="77777777" w:rsidR="000544D7" w:rsidRPr="000544D7" w:rsidRDefault="000544D7" w:rsidP="000544D7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_Hlk166438565"/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544D7" w:rsidRPr="000544D7" w14:paraId="61D6193C" w14:textId="77777777" w:rsidTr="00D755FE">
        <w:tc>
          <w:tcPr>
            <w:tcW w:w="2802" w:type="dxa"/>
            <w:vAlign w:val="bottom"/>
          </w:tcPr>
          <w:p w14:paraId="565BBC1E" w14:textId="77777777" w:rsidR="000544D7" w:rsidRPr="000544D7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</w:tcPr>
          <w:p w14:paraId="184CBF7D" w14:textId="77777777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544D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535AEA29" w14:textId="77777777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544D7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544D7" w:rsidRPr="000544D7" w14:paraId="72304104" w14:textId="77777777" w:rsidTr="00D755FE">
        <w:tc>
          <w:tcPr>
            <w:tcW w:w="2802" w:type="dxa"/>
            <w:vAlign w:val="bottom"/>
          </w:tcPr>
          <w:p w14:paraId="78D71148" w14:textId="77777777" w:rsidR="000544D7" w:rsidRPr="000544D7" w:rsidRDefault="000544D7" w:rsidP="000544D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523E34EE" w14:textId="1A56ABD2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14:paraId="7AADA217" w14:textId="0A0A588E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A910B1" w:rsidRPr="000544D7" w14:paraId="037F4D1E" w14:textId="77777777" w:rsidTr="00D755FE">
        <w:tc>
          <w:tcPr>
            <w:tcW w:w="2802" w:type="dxa"/>
            <w:vAlign w:val="bottom"/>
          </w:tcPr>
          <w:p w14:paraId="6D92F3AD" w14:textId="77777777" w:rsidR="00A910B1" w:rsidRPr="000544D7" w:rsidRDefault="00A910B1" w:rsidP="00A910B1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9B2EBB" w14:textId="65F2DF22" w:rsidR="00A910B1" w:rsidRPr="000544D7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2569</w:t>
            </w:r>
          </w:p>
        </w:tc>
        <w:tc>
          <w:tcPr>
            <w:tcW w:w="1701" w:type="dxa"/>
          </w:tcPr>
          <w:p w14:paraId="115C9194" w14:textId="55E4A9F4" w:rsidR="00A910B1" w:rsidRPr="000544D7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31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2568</w:t>
            </w:r>
          </w:p>
        </w:tc>
        <w:tc>
          <w:tcPr>
            <w:tcW w:w="1701" w:type="dxa"/>
          </w:tcPr>
          <w:p w14:paraId="2749A5D8" w14:textId="2D528E5F" w:rsidR="00A910B1" w:rsidRPr="000544D7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701" w:type="dxa"/>
          </w:tcPr>
          <w:p w14:paraId="4F6C2975" w14:textId="6FA3FAFE" w:rsidR="00A910B1" w:rsidRPr="000544D7" w:rsidRDefault="00A910B1" w:rsidP="00A910B1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8</w:t>
            </w:r>
          </w:p>
        </w:tc>
      </w:tr>
      <w:tr w:rsidR="00A910B1" w:rsidRPr="000544D7" w14:paraId="232E4BBC" w14:textId="77777777" w:rsidTr="00D755FE">
        <w:tc>
          <w:tcPr>
            <w:tcW w:w="2802" w:type="dxa"/>
            <w:vAlign w:val="bottom"/>
          </w:tcPr>
          <w:p w14:paraId="45BE22AF" w14:textId="77777777" w:rsidR="00A910B1" w:rsidRPr="000544D7" w:rsidRDefault="00A910B1" w:rsidP="00A910B1">
            <w:pPr>
              <w:suppressAutoHyphens/>
              <w:overflowPunct w:val="0"/>
              <w:autoSpaceDE w:val="0"/>
              <w:autoSpaceDN w:val="0"/>
              <w:ind w:left="-108" w:right="-108" w:hanging="5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</w:tcPr>
          <w:p w14:paraId="2A45628D" w14:textId="51BE1778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7,988,986,960.7</w:t>
            </w:r>
            <w:r w:rsidR="00CB7C8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701" w:type="dxa"/>
          </w:tcPr>
          <w:p w14:paraId="42E27FEF" w14:textId="5C6C84CA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7,607,460,950.01</w:t>
            </w:r>
          </w:p>
        </w:tc>
        <w:tc>
          <w:tcPr>
            <w:tcW w:w="1701" w:type="dxa"/>
          </w:tcPr>
          <w:p w14:paraId="0652BCF5" w14:textId="6355C678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7,988,986,960.79</w:t>
            </w:r>
          </w:p>
        </w:tc>
        <w:tc>
          <w:tcPr>
            <w:tcW w:w="1701" w:type="dxa"/>
          </w:tcPr>
          <w:p w14:paraId="2F27C145" w14:textId="1F1A07B3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7,560,614,321.77</w:t>
            </w:r>
          </w:p>
        </w:tc>
      </w:tr>
      <w:tr w:rsidR="00A910B1" w:rsidRPr="000544D7" w14:paraId="22D35F6D" w14:textId="77777777" w:rsidTr="00D755FE">
        <w:tc>
          <w:tcPr>
            <w:tcW w:w="2802" w:type="dxa"/>
            <w:vAlign w:val="bottom"/>
          </w:tcPr>
          <w:p w14:paraId="421C32B4" w14:textId="77777777" w:rsidR="00A910B1" w:rsidRPr="000544D7" w:rsidRDefault="00A910B1" w:rsidP="00A910B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4ED20133" w14:textId="77777777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6984EB40" w14:textId="77777777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B41DB68" w14:textId="77777777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701" w:type="dxa"/>
          </w:tcPr>
          <w:p w14:paraId="188AE080" w14:textId="77777777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910B1" w:rsidRPr="000544D7" w14:paraId="29CC965D" w14:textId="77777777" w:rsidTr="00D755FE">
        <w:trPr>
          <w:trHeight w:val="298"/>
        </w:trPr>
        <w:tc>
          <w:tcPr>
            <w:tcW w:w="2802" w:type="dxa"/>
            <w:vAlign w:val="bottom"/>
          </w:tcPr>
          <w:p w14:paraId="220092AB" w14:textId="77777777" w:rsidR="00A910B1" w:rsidRPr="000544D7" w:rsidRDefault="00A910B1" w:rsidP="00A910B1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077B32" w14:textId="604B50B7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(23,737,964.15)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0DF52C" w14:textId="0D5CF3B0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8361D0" w14:textId="7DB5732A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(23,737,964.15)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4C57AF" w14:textId="3583CACC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(23,676,945.53)</w:t>
            </w:r>
          </w:p>
        </w:tc>
      </w:tr>
      <w:tr w:rsidR="00A910B1" w:rsidRPr="000544D7" w14:paraId="4E933F04" w14:textId="77777777" w:rsidTr="00D755FE">
        <w:tc>
          <w:tcPr>
            <w:tcW w:w="2802" w:type="dxa"/>
            <w:vAlign w:val="bottom"/>
          </w:tcPr>
          <w:p w14:paraId="28B133B2" w14:textId="77777777" w:rsidR="00A910B1" w:rsidRPr="000544D7" w:rsidRDefault="00A910B1" w:rsidP="00A910B1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18F933" w14:textId="3A5D1F24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7,965,248,996.6</w:t>
            </w:r>
            <w:r w:rsidR="00CB7C8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61CE296" w14:textId="30C73791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583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784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004.48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2D4BCA" w14:textId="68DB2E48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A910B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7,965,248,996.64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DC1602C" w14:textId="73520AFD" w:rsidR="00A910B1" w:rsidRPr="000544D7" w:rsidRDefault="00A910B1" w:rsidP="00A910B1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7,536,937,376.24</w:t>
            </w:r>
          </w:p>
        </w:tc>
      </w:tr>
      <w:bookmarkEnd w:id="3"/>
    </w:tbl>
    <w:p w14:paraId="02B916DC" w14:textId="77777777" w:rsidR="000544D7" w:rsidRPr="003B45B4" w:rsidRDefault="000544D7" w:rsidP="00CF01EC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  <w:lang w:val="en-US"/>
        </w:rPr>
      </w:pPr>
    </w:p>
    <w:p w14:paraId="247602C3" w14:textId="77777777" w:rsidR="000544D7" w:rsidRPr="000544D7" w:rsidRDefault="000544D7" w:rsidP="000544D7">
      <w:pPr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0544D7">
        <w:rPr>
          <w:rFonts w:ascii="Angsana New" w:eastAsia="SimSun" w:hAnsi="Angsana New" w:cs="Angsana New" w:hint="cs"/>
          <w:sz w:val="30"/>
          <w:szCs w:val="30"/>
          <w:cs/>
        </w:rPr>
        <w:t>กลุ่มบริษัทพิจารณาการจัดกลุ่มอายุลูกหนี้ค่าก่อสร้างตามสัญญาที่ยังไม่ได้เรียกเก็บจากยอดคงเหลือ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ณ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0544D7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0544D7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14:paraId="5E54C363" w14:textId="77777777" w:rsidR="000544D7" w:rsidRPr="000544D7" w:rsidRDefault="000544D7" w:rsidP="000544D7">
      <w:pPr>
        <w:ind w:left="562" w:right="-23" w:firstLine="856"/>
        <w:jc w:val="thaiDistribute"/>
        <w:rPr>
          <w:rFonts w:ascii="Angsana New" w:eastAsia="SimSun" w:hAnsi="Angsana New" w:cs="Angsana New"/>
          <w:spacing w:val="-6"/>
          <w:sz w:val="16"/>
          <w:szCs w:val="16"/>
        </w:rPr>
      </w:pPr>
    </w:p>
    <w:tbl>
      <w:tblPr>
        <w:tblW w:w="960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1701"/>
        <w:gridCol w:w="1701"/>
        <w:gridCol w:w="1701"/>
      </w:tblGrid>
      <w:tr w:rsidR="000544D7" w:rsidRPr="000544D7" w14:paraId="333C6D0D" w14:textId="77777777" w:rsidTr="00D755FE">
        <w:tc>
          <w:tcPr>
            <w:tcW w:w="9606" w:type="dxa"/>
            <w:gridSpan w:val="5"/>
          </w:tcPr>
          <w:p w14:paraId="74D890EB" w14:textId="77777777" w:rsidR="000544D7" w:rsidRPr="000544D7" w:rsidRDefault="000544D7" w:rsidP="000544D7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: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0544D7" w:rsidRPr="000544D7" w14:paraId="2C0DA24A" w14:textId="77777777" w:rsidTr="00D755FE">
        <w:tc>
          <w:tcPr>
            <w:tcW w:w="2802" w:type="dxa"/>
            <w:vAlign w:val="bottom"/>
          </w:tcPr>
          <w:p w14:paraId="303051EF" w14:textId="77777777" w:rsidR="000544D7" w:rsidRPr="000544D7" w:rsidRDefault="000544D7" w:rsidP="000544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48C3F8DE" w14:textId="77777777" w:rsidR="000544D7" w:rsidRPr="000544D7" w:rsidRDefault="000544D7" w:rsidP="000544D7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544D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212F3B96" w14:textId="77777777" w:rsidR="000544D7" w:rsidRPr="000544D7" w:rsidRDefault="000544D7" w:rsidP="000544D7">
            <w:pPr>
              <w:ind w:left="-114" w:right="-11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544D7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44D7" w:rsidRPr="000544D7" w14:paraId="512F5E94" w14:textId="77777777" w:rsidTr="00D755FE">
        <w:tc>
          <w:tcPr>
            <w:tcW w:w="2802" w:type="dxa"/>
            <w:vAlign w:val="bottom"/>
          </w:tcPr>
          <w:p w14:paraId="39C350E1" w14:textId="77777777" w:rsidR="000544D7" w:rsidRPr="000544D7" w:rsidRDefault="000544D7" w:rsidP="000544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</w:tcPr>
          <w:p w14:paraId="1FF50856" w14:textId="4E25B6DB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3B0530D6" w14:textId="17E4C68E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0544D7" w:rsidRPr="000544D7" w14:paraId="584A276E" w14:textId="77777777" w:rsidTr="00D755FE">
        <w:tc>
          <w:tcPr>
            <w:tcW w:w="2802" w:type="dxa"/>
            <w:vAlign w:val="bottom"/>
          </w:tcPr>
          <w:p w14:paraId="2217BE96" w14:textId="77777777" w:rsidR="000544D7" w:rsidRPr="000544D7" w:rsidRDefault="000544D7" w:rsidP="000544D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3F741D5" w14:textId="0DBEDFDC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701" w:type="dxa"/>
          </w:tcPr>
          <w:p w14:paraId="3FA54AD7" w14:textId="56A1273A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8</w:t>
            </w:r>
          </w:p>
        </w:tc>
        <w:tc>
          <w:tcPr>
            <w:tcW w:w="1701" w:type="dxa"/>
          </w:tcPr>
          <w:p w14:paraId="4334F85E" w14:textId="252E38A1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มีนาคม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9</w:t>
            </w:r>
          </w:p>
        </w:tc>
        <w:tc>
          <w:tcPr>
            <w:tcW w:w="1701" w:type="dxa"/>
          </w:tcPr>
          <w:p w14:paraId="6228F4F4" w14:textId="0794D3C2" w:rsidR="000544D7" w:rsidRPr="000544D7" w:rsidRDefault="000544D7" w:rsidP="000544D7">
            <w:pPr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31 </w:t>
            </w:r>
            <w:r w:rsidRPr="006B7937">
              <w:rPr>
                <w:rFonts w:ascii="Angsana New" w:hAnsi="Angsana New" w:cs="Angsana New" w:hint="cs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ธันวาคม</w:t>
            </w:r>
            <w:r w:rsidRPr="006B7937"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 xml:space="preserve"> 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u w:val="single"/>
                <w:lang w:val="en-US" w:eastAsia="th-TH"/>
              </w:rPr>
              <w:t>8</w:t>
            </w:r>
          </w:p>
        </w:tc>
      </w:tr>
      <w:tr w:rsidR="000544D7" w:rsidRPr="000544D7" w14:paraId="08FDBF96" w14:textId="77777777" w:rsidTr="00D755FE">
        <w:tc>
          <w:tcPr>
            <w:tcW w:w="2802" w:type="dxa"/>
            <w:vAlign w:val="center"/>
          </w:tcPr>
          <w:p w14:paraId="2FD78B4B" w14:textId="77777777" w:rsidR="000544D7" w:rsidRPr="000544D7" w:rsidRDefault="000544D7" w:rsidP="000544D7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เกินกำหนดชำระ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701" w:type="dxa"/>
          </w:tcPr>
          <w:p w14:paraId="7B077809" w14:textId="77777777" w:rsidR="000544D7" w:rsidRPr="000544D7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6894EF86" w14:textId="77777777" w:rsidR="000544D7" w:rsidRPr="000544D7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34B5C411" w14:textId="77777777" w:rsidR="000544D7" w:rsidRPr="000544D7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3C2F9897" w14:textId="77777777" w:rsidR="000544D7" w:rsidRPr="000544D7" w:rsidRDefault="000544D7" w:rsidP="000544D7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D755FE" w:rsidRPr="000544D7" w14:paraId="0E353633" w14:textId="77777777" w:rsidTr="00D755FE">
        <w:tc>
          <w:tcPr>
            <w:tcW w:w="2802" w:type="dxa"/>
            <w:vAlign w:val="center"/>
          </w:tcPr>
          <w:p w14:paraId="09AB9218" w14:textId="5E41B0ED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161069D4" w14:textId="17CBCE09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655,353,344.00</w:t>
            </w:r>
          </w:p>
        </w:tc>
        <w:tc>
          <w:tcPr>
            <w:tcW w:w="1701" w:type="dxa"/>
          </w:tcPr>
          <w:p w14:paraId="0EB8ABF5" w14:textId="60575DB5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992,074,179.91</w:t>
            </w:r>
          </w:p>
        </w:tc>
        <w:tc>
          <w:tcPr>
            <w:tcW w:w="1701" w:type="dxa"/>
          </w:tcPr>
          <w:p w14:paraId="5DA9837C" w14:textId="4A1EC300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655,353,344.00</w:t>
            </w:r>
          </w:p>
        </w:tc>
        <w:tc>
          <w:tcPr>
            <w:tcW w:w="1701" w:type="dxa"/>
          </w:tcPr>
          <w:p w14:paraId="4B260FB3" w14:textId="0D450C94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945,227,551.67</w:t>
            </w:r>
          </w:p>
        </w:tc>
      </w:tr>
      <w:tr w:rsidR="00D755FE" w:rsidRPr="000544D7" w14:paraId="756532F3" w14:textId="77777777" w:rsidTr="00D755FE">
        <w:tc>
          <w:tcPr>
            <w:tcW w:w="2802" w:type="dxa"/>
            <w:vAlign w:val="center"/>
          </w:tcPr>
          <w:p w14:paraId="2A6CF2C8" w14:textId="14CCE3C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 – 6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30AABB99" w14:textId="00ABDF3A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1,772,746,714.98</w:t>
            </w:r>
          </w:p>
        </w:tc>
        <w:tc>
          <w:tcPr>
            <w:tcW w:w="1701" w:type="dxa"/>
          </w:tcPr>
          <w:p w14:paraId="20EBA75D" w14:textId="73440052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863,797,261.06</w:t>
            </w:r>
          </w:p>
        </w:tc>
        <w:tc>
          <w:tcPr>
            <w:tcW w:w="1701" w:type="dxa"/>
          </w:tcPr>
          <w:p w14:paraId="0B8058E7" w14:textId="33C7CB9C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1,772,746,714.98</w:t>
            </w:r>
          </w:p>
        </w:tc>
        <w:tc>
          <w:tcPr>
            <w:tcW w:w="1701" w:type="dxa"/>
          </w:tcPr>
          <w:p w14:paraId="55DF5FA5" w14:textId="00482206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863,797,261.06</w:t>
            </w:r>
          </w:p>
        </w:tc>
      </w:tr>
      <w:tr w:rsidR="00D755FE" w:rsidRPr="000544D7" w14:paraId="524B22E3" w14:textId="77777777" w:rsidTr="00D755FE">
        <w:tc>
          <w:tcPr>
            <w:tcW w:w="2802" w:type="dxa"/>
            <w:vAlign w:val="center"/>
          </w:tcPr>
          <w:p w14:paraId="466097B4" w14:textId="16122BA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 – 12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</w:tcPr>
          <w:p w14:paraId="02A89EF3" w14:textId="5C9F7123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1,841,558,914.77</w:t>
            </w:r>
          </w:p>
        </w:tc>
        <w:tc>
          <w:tcPr>
            <w:tcW w:w="1701" w:type="dxa"/>
          </w:tcPr>
          <w:p w14:paraId="19E6797E" w14:textId="688847D9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1,812,604,221.37</w:t>
            </w:r>
          </w:p>
        </w:tc>
        <w:tc>
          <w:tcPr>
            <w:tcW w:w="1701" w:type="dxa"/>
          </w:tcPr>
          <w:p w14:paraId="39CF8681" w14:textId="288F080C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1,841,558,914.77</w:t>
            </w:r>
          </w:p>
        </w:tc>
        <w:tc>
          <w:tcPr>
            <w:tcW w:w="1701" w:type="dxa"/>
          </w:tcPr>
          <w:p w14:paraId="6967E864" w14:textId="4A3614F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1,812,604,221.37</w:t>
            </w:r>
          </w:p>
        </w:tc>
      </w:tr>
      <w:tr w:rsidR="00D755FE" w:rsidRPr="000544D7" w14:paraId="781E342C" w14:textId="77777777" w:rsidTr="00D755FE">
        <w:tc>
          <w:tcPr>
            <w:tcW w:w="2802" w:type="dxa"/>
            <w:vAlign w:val="center"/>
          </w:tcPr>
          <w:p w14:paraId="27864126" w14:textId="7777777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139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rtl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12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7E0ABF" w14:textId="29908596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3,719,327,987.0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6F2737" w14:textId="6341EC24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3,938,985,287.67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403D0E" w14:textId="4134308A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3,719,327,987.0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72EDEB" w14:textId="00812D21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3,938,985,287.67</w:t>
            </w:r>
          </w:p>
        </w:tc>
      </w:tr>
      <w:tr w:rsidR="00D755FE" w:rsidRPr="000544D7" w14:paraId="5787B36E" w14:textId="77777777" w:rsidTr="00D755FE">
        <w:tc>
          <w:tcPr>
            <w:tcW w:w="2802" w:type="dxa"/>
            <w:vAlign w:val="bottom"/>
          </w:tcPr>
          <w:p w14:paraId="39C47A17" w14:textId="7777777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418C92CE" w14:textId="4102CE3D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7,988,986,960.7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701" w:type="dxa"/>
          </w:tcPr>
          <w:p w14:paraId="48E8C97E" w14:textId="559828CF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7,607,460,950.01</w:t>
            </w:r>
          </w:p>
        </w:tc>
        <w:tc>
          <w:tcPr>
            <w:tcW w:w="1701" w:type="dxa"/>
          </w:tcPr>
          <w:p w14:paraId="2586CCC1" w14:textId="2FFFC91F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7,988,986,960.7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701" w:type="dxa"/>
          </w:tcPr>
          <w:p w14:paraId="3F69C3C2" w14:textId="64BF3782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7,560,614,321.77</w:t>
            </w:r>
          </w:p>
        </w:tc>
      </w:tr>
      <w:tr w:rsidR="00D755FE" w:rsidRPr="000544D7" w14:paraId="1EACCA6A" w14:textId="77777777" w:rsidTr="00D755FE">
        <w:tc>
          <w:tcPr>
            <w:tcW w:w="2802" w:type="dxa"/>
            <w:vAlign w:val="bottom"/>
          </w:tcPr>
          <w:p w14:paraId="0BFB6785" w14:textId="7777777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701" w:type="dxa"/>
          </w:tcPr>
          <w:p w14:paraId="46BF03A7" w14:textId="7777777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28FBE933" w14:textId="7777777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632E0099" w14:textId="7777777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</w:p>
        </w:tc>
        <w:tc>
          <w:tcPr>
            <w:tcW w:w="1701" w:type="dxa"/>
          </w:tcPr>
          <w:p w14:paraId="76D9DAD3" w14:textId="7777777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D755FE" w:rsidRPr="000544D7" w14:paraId="099A1342" w14:textId="77777777" w:rsidTr="00D755FE">
        <w:tc>
          <w:tcPr>
            <w:tcW w:w="2802" w:type="dxa"/>
            <w:vAlign w:val="bottom"/>
          </w:tcPr>
          <w:p w14:paraId="65DDFE6D" w14:textId="7777777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076851A" w14:textId="3E7387A7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(23,737,964.15)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DCE055" w14:textId="5E31C6A6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(23,676,945.53)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96E4F7" w14:textId="3C5A1946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(23,737,964.15)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DA812A" w14:textId="11B92762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(23,676,945.53)</w:t>
            </w:r>
          </w:p>
        </w:tc>
      </w:tr>
      <w:tr w:rsidR="00D755FE" w:rsidRPr="000544D7" w14:paraId="60B71076" w14:textId="77777777" w:rsidTr="00D755FE">
        <w:tc>
          <w:tcPr>
            <w:tcW w:w="2802" w:type="dxa"/>
          </w:tcPr>
          <w:p w14:paraId="76E18D23" w14:textId="77777777" w:rsidR="00D755FE" w:rsidRPr="000544D7" w:rsidRDefault="00D755FE" w:rsidP="00D755FE">
            <w:pPr>
              <w:suppressAutoHyphens/>
              <w:overflowPunct w:val="0"/>
              <w:autoSpaceDE w:val="0"/>
              <w:autoSpaceDN w:val="0"/>
              <w:ind w:left="-108" w:right="-108" w:firstLine="848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5F06077" w14:textId="03B1C511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7,965,248,996.6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B18CAC" w14:textId="02FDFE94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583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784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004.48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6E7B5A" w14:textId="798080E0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cyan"/>
                <w:cs/>
                <w:lang w:val="en-US"/>
              </w:rPr>
            </w:pPr>
            <w:r w:rsidRPr="00D755FE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7,965,248,996.6</w:t>
            </w:r>
            <w:r w:rsidR="00CB7C8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7EEF81" w14:textId="3D6BBE12" w:rsidR="00D755FE" w:rsidRPr="000544D7" w:rsidRDefault="00D755FE" w:rsidP="00D755FE">
            <w:pPr>
              <w:spacing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7,536,937,376.24</w:t>
            </w:r>
          </w:p>
        </w:tc>
      </w:tr>
    </w:tbl>
    <w:p w14:paraId="2BD21AB0" w14:textId="77777777" w:rsidR="003B45B4" w:rsidRDefault="003B45B4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094F2DFA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432D8096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0AC8FC41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25194A0E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274159B7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68622A25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719C9285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13D8EFFE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17AE8EC2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14BED9FB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0C6BA9C9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26EAA309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6F3D12C6" w14:textId="77777777" w:rsid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28CAD9F2" w14:textId="77777777" w:rsidR="00D755FE" w:rsidRPr="00D755FE" w:rsidRDefault="00D755FE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pacing w:val="4"/>
          <w:sz w:val="16"/>
          <w:szCs w:val="16"/>
          <w:lang w:val="en-US"/>
        </w:rPr>
      </w:pPr>
    </w:p>
    <w:p w14:paraId="3124E48C" w14:textId="12038791" w:rsidR="003B45B4" w:rsidRDefault="003B45B4" w:rsidP="00D755FE">
      <w:pPr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755FE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รายการ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เปลี่ยนแปลง</w:t>
      </w: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ของ</w:t>
      </w:r>
      <w:r w:rsidRPr="003B45B4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สินทรัพย์ที่เกิดจากสัญญา </w:t>
      </w:r>
      <w:r w:rsidRPr="003B45B4">
        <w:rPr>
          <w:rFonts w:ascii="Angsana New" w:eastAsia="SimSun" w:hAnsi="Angsana New" w:cs="Angsana New"/>
          <w:spacing w:val="-6"/>
          <w:sz w:val="30"/>
          <w:szCs w:val="30"/>
          <w:cs/>
        </w:rPr>
        <w:t>–</w:t>
      </w:r>
      <w:r w:rsidRPr="003B45B4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3B45B4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รายได้ที่ยังไม่ได้เรียกชำระ </w:t>
      </w:r>
      <w:r w:rsidRPr="003B45B4">
        <w:rPr>
          <w:rFonts w:ascii="Angsana New" w:eastAsia="SimSun" w:hAnsi="Angsana New" w:cs="Angsana New"/>
          <w:spacing w:val="-6"/>
          <w:sz w:val="30"/>
          <w:szCs w:val="30"/>
        </w:rPr>
        <w:t xml:space="preserve"> </w:t>
      </w: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สำหรับ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สาม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7826FA">
        <w:rPr>
          <w:rFonts w:ascii="Angsana New" w:eastAsia="SimSun" w:hAnsi="Angsana New" w:cs="Angsana New"/>
          <w:sz w:val="30"/>
          <w:szCs w:val="30"/>
          <w:lang w:val="en-US"/>
        </w:rPr>
        <w:t>31</w:t>
      </w:r>
      <w:r w:rsidRPr="00A454BE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มีนาคม</w:t>
      </w:r>
      <w:r w:rsidRPr="00A454BE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7826FA">
        <w:rPr>
          <w:rFonts w:ascii="Angsana New" w:hAnsi="Angsana New" w:cs="Angsana New"/>
          <w:sz w:val="30"/>
          <w:szCs w:val="30"/>
          <w:lang w:val="en-US"/>
        </w:rPr>
        <w:t>2569</w:t>
      </w:r>
      <w:r w:rsidRPr="004A6B0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A6B02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4DB8B7D3" w14:textId="77777777" w:rsidR="003B45B4" w:rsidRPr="00D755FE" w:rsidRDefault="003B45B4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56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1843"/>
        <w:gridCol w:w="1984"/>
      </w:tblGrid>
      <w:tr w:rsidR="003B45B4" w:rsidRPr="007826FA" w14:paraId="03E5F1BD" w14:textId="77777777" w:rsidTr="00FB5149">
        <w:tc>
          <w:tcPr>
            <w:tcW w:w="93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7FD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(หน่วย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:</w:t>
            </w: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3B45B4" w:rsidRPr="007826FA" w14:paraId="7C404447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8D98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C0F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4E72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B45B4" w:rsidRPr="007826FA" w14:paraId="656579DB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841F7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78968" w14:textId="01C1DC40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7,607,460,950.01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2B1A" w14:textId="1B9AE836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7,560,614,321.77</w:t>
            </w:r>
          </w:p>
        </w:tc>
      </w:tr>
      <w:tr w:rsidR="003B45B4" w:rsidRPr="007826FA" w14:paraId="01279ACB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B8AE" w14:textId="6E24BB92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โอนจัดประเภทเป็นลูกหนี้การค้า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90D4" w14:textId="51219EC9" w:rsidR="003B45B4" w:rsidRPr="007826FA" w:rsidRDefault="007826FA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(273,827,333.22)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CF89" w14:textId="6B056F19" w:rsidR="003B45B4" w:rsidRPr="007826FA" w:rsidRDefault="007826FA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(226,980,704.98)</w:t>
            </w:r>
          </w:p>
        </w:tc>
      </w:tr>
      <w:tr w:rsidR="003B45B4" w:rsidRPr="007826FA" w14:paraId="62D6722F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BA3" w14:textId="1C9FFEAD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ส่วนของรายได้ที่รับรู้มากกว่าสิทธิในสิ่งตอบแทน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1767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B1E5" w14:textId="77777777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</w:p>
        </w:tc>
      </w:tr>
      <w:tr w:rsidR="003B45B4" w:rsidRPr="007826FA" w14:paraId="5BB5E672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66AA" w14:textId="40FA044C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left="179"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โดยไม่มีเงื่อนไขในระหว่างงวด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6FAE" w14:textId="1C7A60EA" w:rsidR="003B45B4" w:rsidRPr="007826FA" w:rsidRDefault="00CB7C88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CB7C88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655,353,344.00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63F1" w14:textId="64355906" w:rsidR="003B45B4" w:rsidRPr="007826FA" w:rsidRDefault="00CB7C88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CB7C88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655,353,344.00</w:t>
            </w:r>
          </w:p>
        </w:tc>
      </w:tr>
      <w:tr w:rsidR="003B45B4" w:rsidRPr="007826FA" w14:paraId="4B4D2DA7" w14:textId="77777777" w:rsidTr="00FB5149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CD64" w14:textId="46563181" w:rsidR="003B45B4" w:rsidRPr="007826FA" w:rsidRDefault="003B45B4" w:rsidP="003B45B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ยอดคงเหลือสิ้นงวด</w:t>
            </w:r>
            <w:r w:rsidRPr="007826F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4FD8" w14:textId="592FCC1A" w:rsidR="003B45B4" w:rsidRPr="007826FA" w:rsidRDefault="007826FA" w:rsidP="003B45B4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</w:pPr>
            <w:r w:rsidRPr="007826FA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7,988,986,960.7</w:t>
            </w:r>
            <w:r w:rsidR="00CB7C8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D521" w14:textId="566A2F8E" w:rsidR="003B45B4" w:rsidRPr="007826FA" w:rsidRDefault="007826FA" w:rsidP="003B45B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szCs w:val="28"/>
                <w:cs/>
                <w:lang w:val="en-US"/>
              </w:rPr>
            </w:pPr>
            <w:r w:rsidRPr="007826FA">
              <w:rPr>
                <w:rFonts w:ascii="Angsana New" w:eastAsia="Cordia New" w:hAnsi="Angsana New" w:cs="Angsana New"/>
                <w:sz w:val="28"/>
                <w:szCs w:val="28"/>
                <w:lang w:val="en-US"/>
              </w:rPr>
              <w:t>7,988,986,960.7</w:t>
            </w:r>
            <w:r w:rsidR="00CB7C88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</w:tr>
    </w:tbl>
    <w:p w14:paraId="451CEC4E" w14:textId="77777777" w:rsidR="003B45B4" w:rsidRPr="003B45B4" w:rsidRDefault="003B45B4" w:rsidP="003B45B4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p w14:paraId="42B9A283" w14:textId="5908D9BE" w:rsidR="000544D7" w:rsidRPr="000544D7" w:rsidRDefault="000544D7" w:rsidP="000544D7">
      <w:pPr>
        <w:pStyle w:val="BodyText2"/>
        <w:ind w:left="562" w:right="-23" w:firstLine="856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  <w:r w:rsidRPr="004A6B02">
        <w:rPr>
          <w:rFonts w:ascii="Angsana New" w:hAnsi="Angsana New" w:cs="Angsana New" w:hint="cs"/>
          <w:spacing w:val="4"/>
          <w:sz w:val="30"/>
          <w:szCs w:val="30"/>
          <w:cs/>
          <w:lang w:val="en-US"/>
        </w:rPr>
        <w:t>รายการเปลี่ยนแปลง</w:t>
      </w:r>
      <w:r w:rsidRPr="00F8384F">
        <w:rPr>
          <w:rFonts w:ascii="Angsana New" w:eastAsia="SimSun" w:hAnsi="Angsana New" w:cs="Angsana New" w:hint="cs"/>
          <w:spacing w:val="4"/>
          <w:sz w:val="30"/>
          <w:szCs w:val="30"/>
          <w:cs/>
        </w:rPr>
        <w:t>ของ</w:t>
      </w:r>
      <w:r w:rsidRPr="00CF01EC">
        <w:rPr>
          <w:rFonts w:ascii="Angsana New" w:eastAsia="SimSun" w:hAnsi="Angsana New" w:cs="Angsana New" w:hint="cs"/>
          <w:spacing w:val="2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สินทรัพย์ที่เกิดจากสัญญา –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CB7C88" w:rsidRPr="00CB7C88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รายได้ที่ยังไม่ได้เรียกชำระ</w:t>
      </w:r>
      <w:r w:rsidRPr="00CF01EC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สำหรับงวด</w:t>
      </w:r>
      <w:r w:rsidRPr="000544D7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สาม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7826FA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31</w:t>
      </w:r>
      <w:r w:rsidRPr="000544D7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r w:rsidRPr="000544D7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มีนาคม</w:t>
      </w:r>
      <w:r w:rsidRPr="000544D7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="007826FA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2569</w:t>
      </w:r>
      <w:r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สรุปได้ดังนี้</w:t>
      </w:r>
    </w:p>
    <w:p w14:paraId="669C4C36" w14:textId="77777777" w:rsidR="000544D7" w:rsidRDefault="000544D7" w:rsidP="000544D7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5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1167"/>
        <w:gridCol w:w="2552"/>
      </w:tblGrid>
      <w:tr w:rsidR="000544D7" w:rsidRPr="00676F41" w14:paraId="38E2F5B1" w14:textId="77777777" w:rsidTr="003B45B4">
        <w:tc>
          <w:tcPr>
            <w:tcW w:w="9356" w:type="dxa"/>
            <w:gridSpan w:val="5"/>
          </w:tcPr>
          <w:p w14:paraId="15249E8B" w14:textId="77777777" w:rsidR="000544D7" w:rsidRPr="00676F41" w:rsidRDefault="000544D7" w:rsidP="004E4435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0544D7" w:rsidRPr="00FD0DD8" w14:paraId="2F0CE579" w14:textId="77777777" w:rsidTr="003B45B4">
        <w:tc>
          <w:tcPr>
            <w:tcW w:w="3085" w:type="dxa"/>
          </w:tcPr>
          <w:p w14:paraId="75F84DCE" w14:textId="77777777" w:rsidR="000544D7" w:rsidRPr="00CD051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1CDD51E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075AE59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1DAE6CFE" w14:textId="77777777" w:rsidR="000544D7" w:rsidRDefault="000544D7" w:rsidP="004E443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</w:tcPr>
          <w:p w14:paraId="47980BE3" w14:textId="77777777" w:rsidR="000544D7" w:rsidRPr="0088357B" w:rsidRDefault="000544D7" w:rsidP="004E443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0544D7" w:rsidRPr="00FD0DD8" w14:paraId="413FD5B3" w14:textId="77777777" w:rsidTr="003B45B4">
        <w:tc>
          <w:tcPr>
            <w:tcW w:w="3085" w:type="dxa"/>
          </w:tcPr>
          <w:p w14:paraId="1CCC1CEA" w14:textId="77777777" w:rsidR="000544D7" w:rsidRPr="00CD0519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D7DFB32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51AA43A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2A1B109A" w14:textId="77777777" w:rsidR="000544D7" w:rsidRDefault="000544D7" w:rsidP="004E4435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552" w:type="dxa"/>
          </w:tcPr>
          <w:p w14:paraId="6B589B04" w14:textId="77777777" w:rsidR="000544D7" w:rsidRPr="0088357B" w:rsidRDefault="000544D7" w:rsidP="004E4435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544D7" w:rsidRPr="00FD0DD8" w14:paraId="24ABDF64" w14:textId="77777777" w:rsidTr="003B45B4">
        <w:tc>
          <w:tcPr>
            <w:tcW w:w="3085" w:type="dxa"/>
          </w:tcPr>
          <w:p w14:paraId="48F60792" w14:textId="77777777" w:rsidR="000544D7" w:rsidRPr="00A454BE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218D5A30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46C9975D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left w:val="nil"/>
            </w:tcBorders>
          </w:tcPr>
          <w:p w14:paraId="3EC09FE7" w14:textId="77777777" w:rsidR="000544D7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</w:tcPr>
          <w:p w14:paraId="7EC347F1" w14:textId="77777777" w:rsidR="000544D7" w:rsidRDefault="000544D7" w:rsidP="004E4435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0544D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(23,676,945.53)</w:t>
            </w:r>
          </w:p>
        </w:tc>
      </w:tr>
      <w:tr w:rsidR="000544D7" w:rsidRPr="00FD0DD8" w14:paraId="2447A5BF" w14:textId="77777777" w:rsidTr="003B45B4">
        <w:tc>
          <w:tcPr>
            <w:tcW w:w="3085" w:type="dxa"/>
          </w:tcPr>
          <w:p w14:paraId="70A5B619" w14:textId="77777777" w:rsidR="000544D7" w:rsidRPr="00A454BE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559" w:type="dxa"/>
          </w:tcPr>
          <w:p w14:paraId="2047D4D2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7EBC39F4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14:paraId="1608324A" w14:textId="77777777" w:rsidR="000544D7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</w:tcPr>
          <w:p w14:paraId="537E030B" w14:textId="5540C6BE" w:rsidR="000544D7" w:rsidRPr="0093558F" w:rsidRDefault="007826FA" w:rsidP="004E4435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(350,285.14)</w:t>
            </w:r>
          </w:p>
        </w:tc>
      </w:tr>
      <w:tr w:rsidR="000544D7" w:rsidRPr="00FD0DD8" w14:paraId="73AE01E1" w14:textId="77777777" w:rsidTr="003B45B4">
        <w:tc>
          <w:tcPr>
            <w:tcW w:w="3085" w:type="dxa"/>
          </w:tcPr>
          <w:p w14:paraId="6BAE67AD" w14:textId="77777777" w:rsidR="000544D7" w:rsidRPr="00A454BE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559" w:type="dxa"/>
          </w:tcPr>
          <w:p w14:paraId="1CCC4924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41EB621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14:paraId="093DF7D8" w14:textId="77777777" w:rsidR="000544D7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</w:tcPr>
          <w:p w14:paraId="2959C381" w14:textId="5BAA63A5" w:rsidR="000544D7" w:rsidRPr="0093558F" w:rsidRDefault="007826FA" w:rsidP="004E4435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289,266.52</w:t>
            </w:r>
          </w:p>
        </w:tc>
      </w:tr>
      <w:tr w:rsidR="000544D7" w:rsidRPr="00FD0DD8" w14:paraId="36092069" w14:textId="77777777" w:rsidTr="003B45B4">
        <w:tc>
          <w:tcPr>
            <w:tcW w:w="3085" w:type="dxa"/>
          </w:tcPr>
          <w:p w14:paraId="758B02A8" w14:textId="77777777" w:rsidR="000544D7" w:rsidRPr="00A454BE" w:rsidRDefault="000544D7" w:rsidP="004E443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70F1D2DA" w14:textId="77777777" w:rsidR="000544D7" w:rsidRDefault="000544D7" w:rsidP="004E4435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0832DDB9" w14:textId="77777777" w:rsidR="000544D7" w:rsidRDefault="000544D7" w:rsidP="004E4435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14:paraId="2270C4AC" w14:textId="77777777" w:rsidR="000544D7" w:rsidRDefault="000544D7" w:rsidP="004E4435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</w:tcPr>
          <w:p w14:paraId="5B35B261" w14:textId="09050765" w:rsidR="000544D7" w:rsidRPr="0093558F" w:rsidRDefault="007826FA" w:rsidP="004E4435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7826FA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(23,737,964.15)</w:t>
            </w:r>
          </w:p>
        </w:tc>
      </w:tr>
    </w:tbl>
    <w:p w14:paraId="172D2893" w14:textId="77777777" w:rsidR="000544D7" w:rsidRPr="00CF01EC" w:rsidRDefault="000544D7" w:rsidP="000544D7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16"/>
          <w:szCs w:val="16"/>
        </w:rPr>
      </w:pPr>
    </w:p>
    <w:p w14:paraId="52854006" w14:textId="07EEBFD4" w:rsidR="002A2068" w:rsidRDefault="002A2068" w:rsidP="002A2068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-2"/>
          <w:sz w:val="30"/>
          <w:szCs w:val="30"/>
        </w:rPr>
      </w:pPr>
      <w:r w:rsidRPr="00B501D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มี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น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าคม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2569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สิทธิในการรับเงินค่าก่อสร้างของกลุ่มบริษัท จำนวนเงิน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13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,186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</w:t>
      </w:r>
      <w:r w:rsidR="008760BF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 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จำนวนเงิน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13,468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ล้านบาท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) </w:t>
      </w:r>
      <w:r w:rsidR="009C2250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เฉพาะบริษัท</w:t>
      </w:r>
      <w:r w:rsidR="0011611A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จำนวนเงิน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11,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591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ล้านบา</w:t>
      </w:r>
      <w:r w:rsidR="008760BF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ท</w:t>
      </w:r>
      <w:r w:rsidR="009C2250"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>(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31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7826FA"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: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จำนวนเงิน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11,873 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ล้านบาท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)</w:t>
      </w:r>
      <w:r w:rsidRPr="007826FA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ตามหมายเหตุข้อ </w:t>
      </w:r>
      <w:r w:rsidRPr="007826FA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</w:t>
      </w:r>
      <w:r w:rsidR="00F84E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5</w:t>
      </w:r>
    </w:p>
    <w:p w14:paraId="1BC00DCB" w14:textId="77777777" w:rsidR="000544D7" w:rsidRPr="00A95B3D" w:rsidRDefault="000544D7" w:rsidP="00CF01EC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157270DD" w14:textId="77777777" w:rsidR="005019AA" w:rsidRPr="005A3B84" w:rsidRDefault="005019AA" w:rsidP="008760BF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A3B84">
        <w:rPr>
          <w:rFonts w:ascii="Angsana New" w:hAnsi="Angsana New" w:cs="Angsana New"/>
          <w:sz w:val="30"/>
          <w:szCs w:val="30"/>
          <w:u w:val="single"/>
          <w:cs/>
        </w:rPr>
        <w:t xml:space="preserve">สินทรัพย์ที่เกิดจากสัญญา </w:t>
      </w:r>
      <w:r>
        <w:rPr>
          <w:rFonts w:ascii="Angsana New" w:hAnsi="Angsana New" w:cs="Angsana New"/>
          <w:sz w:val="30"/>
          <w:szCs w:val="30"/>
          <w:u w:val="single"/>
          <w:cs/>
        </w:rPr>
        <w:t>–</w:t>
      </w:r>
      <w:r w:rsidRPr="005A3B84">
        <w:rPr>
          <w:rFonts w:ascii="Angsana New" w:hAnsi="Angsana New" w:cs="Angsana New"/>
          <w:sz w:val="30"/>
          <w:szCs w:val="30"/>
          <w:u w:val="single"/>
          <w:cs/>
        </w:rPr>
        <w:t xml:space="preserve"> รายได้ที่ยังไม่ได้เรียกชำระ</w:t>
      </w:r>
    </w:p>
    <w:p w14:paraId="6260947E" w14:textId="77777777" w:rsidR="005019AA" w:rsidRPr="0051008E" w:rsidRDefault="005019AA" w:rsidP="005019AA">
      <w:pPr>
        <w:pStyle w:val="BodyText2"/>
        <w:jc w:val="thaiDistribute"/>
        <w:rPr>
          <w:rFonts w:ascii="Angsana New" w:hAnsi="Angsana New" w:cs="Angsana New"/>
          <w:color w:val="000000"/>
          <w:spacing w:val="6"/>
          <w:sz w:val="16"/>
          <w:szCs w:val="16"/>
        </w:rPr>
      </w:pPr>
    </w:p>
    <w:p w14:paraId="2E2D92AF" w14:textId="579E2590" w:rsidR="005019AA" w:rsidRPr="0051008E" w:rsidRDefault="002C4EAD" w:rsidP="00F84ECE">
      <w:pPr>
        <w:pStyle w:val="BodyText2"/>
        <w:numPr>
          <w:ilvl w:val="1"/>
          <w:numId w:val="34"/>
        </w:numPr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เมื่อวันที่ </w:t>
      </w:r>
      <w:r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 xml:space="preserve">14 </w:t>
      </w:r>
      <w:r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กุมภาพันธ์ </w:t>
      </w:r>
      <w:r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2568</w:t>
      </w:r>
      <w:r w:rsidR="005019AA" w:rsidRPr="00F84EC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บริษัทได้ฟ้องร้องเรียกค่าเสียหายจากผู้ว่าจ้างซึ่งเป็นหน่วยงานภาครัฐรายหนึ่งต่อ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ศาลปกครองกลาง</w:t>
      </w:r>
      <w:r w:rsidR="00B54BA9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31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2569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และวันที่ </w:t>
      </w:r>
      <w:r w:rsidR="00F84ECE"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31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 ธันวาคม </w:t>
      </w:r>
      <w:r w:rsidR="00F84ECE" w:rsidRP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256</w:t>
      </w:r>
      <w:r w:rsidR="00F84ECE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8</w:t>
      </w:r>
      <w:r w:rsidR="00F84ECE" w:rsidRPr="00F84ECE">
        <w:rPr>
          <w:rFonts w:ascii="Angsana New" w:hAnsi="Angsana New" w:cs="Angsana New" w:hint="cs"/>
          <w:color w:val="000000"/>
          <w:spacing w:val="4"/>
          <w:sz w:val="30"/>
          <w:szCs w:val="30"/>
          <w:cs/>
          <w:lang w:val="en-US"/>
        </w:rPr>
        <w:t xml:space="preserve"> 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มียอด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วัสดุรอโอนเข้างานโครงการ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จำนวนเงิน </w:t>
      </w:r>
      <w:r w:rsidR="005019AA" w:rsidRP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57.11</w:t>
      </w:r>
      <w:r w:rsidR="005019AA" w:rsidRPr="00F84ECE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ล้านบาท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019AA" w:rsidRPr="00F84EC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มียอดคงเหลือของรายได้ที่ยังไม่เรียกชำระจำนวนเงิน </w:t>
      </w:r>
      <w:r w:rsidR="005019AA" w:rsidRPr="00F84ECE">
        <w:rPr>
          <w:rFonts w:ascii="Angsana New" w:hAnsi="Angsana New" w:cs="Angsana New"/>
          <w:color w:val="000000"/>
          <w:spacing w:val="8"/>
          <w:sz w:val="30"/>
          <w:szCs w:val="30"/>
          <w:lang w:val="en-US"/>
        </w:rPr>
        <w:t xml:space="preserve">1,070.81 </w:t>
      </w:r>
      <w:r w:rsidR="005019AA" w:rsidRPr="00F84EC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ล้านบาท และมี</w:t>
      </w:r>
      <w:r w:rsidR="005019AA" w:rsidRPr="00F84ECE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ยอดคงเหลือ</w:t>
      </w:r>
      <w:r w:rsidR="005019AA" w:rsidRPr="00F84EC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ของ</w:t>
      </w:r>
      <w:r w:rsidR="005019AA" w:rsidRPr="00F84E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เงินรับล่วงหน้าจากผู้ว่าจ้าง จำนวนเงิน </w:t>
      </w:r>
      <w:r w:rsidR="005019AA" w:rsidRPr="00F84EC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172.21 </w:t>
      </w:r>
      <w:r w:rsidR="005019AA" w:rsidRPr="00F84E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ล้านบาท</w:t>
      </w:r>
      <w:r w:rsidR="005019AA" w:rsidRPr="00F84ECE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="00CB7C8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คดีอยู่ระหว่างการพิจารณาของศาลปกครองกลาง </w:t>
      </w:r>
      <w:r w:rsidR="005019AA" w:rsidRPr="00F84ECE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บริษัทยังไม่ได้พิจารณาบันทึกผลขาดทุนด้านเครดิต</w:t>
      </w:r>
      <w:r w:rsidR="005019AA" w:rsidRPr="00F84ECE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ที่คาดว่าจะเกิดขึ้นจากผู้ว่าจ้างรายดังกล่าว  เนื่องจากฝ่ายบริหารได้ประเมินโดยอ้างอิงจากความเห็นของ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>ที่ปรึกษากฎหมายภายนอกบริษัทซึ่งได้พิจารณา</w:t>
      </w:r>
      <w:r w:rsidR="005019AA" w:rsidRPr="009A2BC0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>ข้อเท็จจริง ข้อกฎหมาย และพยานหลักฐานที่บริษัทได้ยื่นฟ้องต่อศาลปกครองกลาง</w:t>
      </w:r>
      <w:r w:rsidR="009A2BC0" w:rsidRPr="009A2BC0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และคำให้การของ</w:t>
      </w:r>
      <w:r w:rsidR="009A2BC0" w:rsidRPr="009A2BC0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ผู้</w:t>
      </w:r>
      <w:r w:rsidR="00CB7C88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ว่าจ้าง</w:t>
      </w:r>
      <w:r w:rsidR="009A2BC0" w:rsidRPr="009A2BC0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แล้ว</w:t>
      </w:r>
      <w:r w:rsidR="009A2BC0" w:rsidRPr="009A2BC0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="005019AA" w:rsidRPr="009A2BC0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>มีความเห็นว่าบริษัทมีโอกาสสูงที่ศาลปกครองกลางจะพิพากษาให้ผู้ว่าจ้าง</w:t>
      </w:r>
      <w:r w:rsidR="005019AA" w:rsidRPr="00F84ECE">
        <w:rPr>
          <w:rFonts w:ascii="Angsana New" w:hAnsi="Angsana New" w:cs="Angsana New" w:hint="cs"/>
          <w:color w:val="000000"/>
          <w:sz w:val="30"/>
          <w:szCs w:val="30"/>
          <w:cs/>
        </w:rPr>
        <w:t>รายดังกล่าวชำระหนี้ให้แก่บริษัทตามฟ้อง</w:t>
      </w:r>
    </w:p>
    <w:p w14:paraId="25610AC2" w14:textId="77777777" w:rsidR="005019AA" w:rsidRDefault="005019AA" w:rsidP="008760BF">
      <w:pPr>
        <w:pStyle w:val="BodyText2"/>
        <w:ind w:left="567" w:right="-23" w:firstLine="0"/>
        <w:jc w:val="thaiDistribute"/>
        <w:rPr>
          <w:rFonts w:ascii="Angsana New" w:hAnsi="Angsana New" w:cs="Angsana New"/>
          <w:color w:val="000000"/>
          <w:spacing w:val="6"/>
          <w:sz w:val="16"/>
          <w:szCs w:val="16"/>
        </w:rPr>
      </w:pPr>
    </w:p>
    <w:p w14:paraId="16E67D62" w14:textId="2843E804" w:rsidR="005019AA" w:rsidRPr="00F24819" w:rsidRDefault="005019AA" w:rsidP="00F84ECE">
      <w:pPr>
        <w:pStyle w:val="BodyText2"/>
        <w:numPr>
          <w:ilvl w:val="1"/>
          <w:numId w:val="34"/>
        </w:numPr>
        <w:ind w:left="1134" w:hanging="567"/>
        <w:jc w:val="thaiDistribute"/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</w:pPr>
      <w:r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lastRenderedPageBreak/>
        <w:t xml:space="preserve">ณ วันที่ </w:t>
      </w:r>
      <w:r w:rsid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31</w:t>
      </w:r>
      <w:r w:rsidRPr="00DC2E6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F84ECE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2569</w:t>
      </w:r>
      <w:r w:rsidRPr="00DC2E6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กลุ่มบริษัทมียอดคงเหลือของรายได้ที่ยังไม่ได้เรียกชำระ จำนวนเงิน 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4,270</w:t>
      </w:r>
      <w:r w:rsidR="00FB5149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ล้านบาท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(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31</w:t>
      </w:r>
      <w:r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ธันวาคม 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: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จำนวนเงิน </w:t>
      </w:r>
      <w:r w:rsidR="00AA3F42">
        <w:rPr>
          <w:rFonts w:ascii="Angsana New" w:hAnsi="Angsana New" w:cs="Angsana New"/>
          <w:sz w:val="30"/>
          <w:szCs w:val="30"/>
          <w:lang w:val="en-US"/>
        </w:rPr>
        <w:t>3,6</w:t>
      </w:r>
      <w:r w:rsidR="00F94ACE">
        <w:rPr>
          <w:rFonts w:ascii="Angsana New" w:hAnsi="Angsana New" w:cs="Angsana New"/>
          <w:sz w:val="30"/>
          <w:szCs w:val="30"/>
          <w:lang w:val="en-US"/>
        </w:rPr>
        <w:t>6</w:t>
      </w:r>
      <w:r w:rsidR="00AA3F42">
        <w:rPr>
          <w:rFonts w:ascii="Angsana New" w:hAnsi="Angsana New" w:cs="Angsana New"/>
          <w:sz w:val="30"/>
          <w:szCs w:val="30"/>
          <w:lang w:val="en-US"/>
        </w:rPr>
        <w:t>8</w:t>
      </w:r>
      <w:r w:rsidR="00C5296D" w:rsidRPr="00DC2E68">
        <w:rPr>
          <w:rFonts w:ascii="Angsana New" w:hAnsi="Angsana New" w:cs="Angsana New"/>
          <w:sz w:val="30"/>
          <w:szCs w:val="30"/>
        </w:rPr>
        <w:t xml:space="preserve"> 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ล้านบาท</w:t>
      </w:r>
      <w:r w:rsidR="00C5296D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)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ที่คาดว่าจะเรียกชำระภายในหนึ่งปี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และคาดว่าจะเรียกชำระหลังจากหนึ่งปี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จำนวนเงิน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3,719</w:t>
      </w:r>
      <w:r w:rsidR="00FB514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ล้านบาท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(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31</w:t>
      </w:r>
      <w:r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ธันวาคม 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: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จำนวนเงิน </w:t>
      </w:r>
      <w:r w:rsidR="00AA3F42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3,939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ล้านบาท</w:t>
      </w:r>
      <w:r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)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เฉพาะบริษัท จำนวนเงิน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4,270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  <w:lang w:val="en-US"/>
        </w:rPr>
        <w:t>ล้านบาท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(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31</w:t>
      </w:r>
      <w:r w:rsidR="00F24819"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 ธันวาคม 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: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จำนวนเงิน </w:t>
      </w:r>
      <w:r w:rsidR="00AA3F42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3,622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ล้านบาท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)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ที่คาดว่าจะเรียกชำระภายในหนึ่งปี และคาดว่าจะเรียกชำระหลังจากหนึ่งปี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จำนวนเงิน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3,719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ล้านบาท</w:t>
      </w:r>
      <w:r w:rsidR="00FB5149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(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31 </w:t>
      </w:r>
      <w:r w:rsidR="00F24819" w:rsidRPr="00DC2E68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 xml:space="preserve">ธันวาคม </w:t>
      </w:r>
      <w:r w:rsidR="00AA3F4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</w:rPr>
        <w:t>: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 xml:space="preserve"> จำนวนเงิน </w:t>
      </w:r>
      <w:r w:rsidR="00AA3F42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3,939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</w:rPr>
        <w:t>ล้าน</w:t>
      </w:r>
      <w:r w:rsidR="00F24819" w:rsidRPr="00DC2E68">
        <w:rPr>
          <w:rFonts w:ascii="Angsana New" w:hAnsi="Angsana New" w:cs="Angsana New" w:hint="cs"/>
          <w:color w:val="000000"/>
          <w:spacing w:val="6"/>
          <w:sz w:val="30"/>
          <w:szCs w:val="30"/>
          <w:cs/>
          <w:lang w:val="en-US"/>
        </w:rPr>
        <w:t>บาท</w:t>
      </w:r>
      <w:r w:rsidR="00F24819" w:rsidRPr="00DC2E68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>)</w:t>
      </w:r>
    </w:p>
    <w:p w14:paraId="2A3AE32A" w14:textId="77777777" w:rsidR="000544D7" w:rsidRPr="005019AA" w:rsidRDefault="000544D7" w:rsidP="00DC2E68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55013296" w14:textId="398B2978" w:rsidR="005019AA" w:rsidRPr="00C5296D" w:rsidRDefault="005019AA" w:rsidP="00F84ECE">
      <w:pPr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5296D">
        <w:rPr>
          <w:rFonts w:ascii="Angsana New" w:hAnsi="Angsana New" w:cs="Angsana New" w:hint="cs"/>
          <w:sz w:val="30"/>
          <w:szCs w:val="30"/>
          <w:u w:val="single"/>
          <w:cs/>
        </w:rPr>
        <w:t>รายได้ที่คาดว่าจะรับรู้สำหรับภาระที่ยังปฎิบัติไม่เสร็จสิ้น</w:t>
      </w:r>
    </w:p>
    <w:p w14:paraId="29FE897F" w14:textId="77777777" w:rsidR="005019AA" w:rsidRPr="0082312E" w:rsidRDefault="005019AA" w:rsidP="005019AA">
      <w:pPr>
        <w:pStyle w:val="BodyText2"/>
        <w:ind w:left="562" w:right="-23" w:firstLine="856"/>
        <w:jc w:val="thaiDistribute"/>
        <w:rPr>
          <w:rFonts w:ascii="Angsana New" w:hAnsi="Angsana New" w:cs="Angsana New"/>
          <w:color w:val="000000"/>
          <w:spacing w:val="-4"/>
          <w:sz w:val="16"/>
          <w:szCs w:val="16"/>
        </w:rPr>
      </w:pPr>
    </w:p>
    <w:p w14:paraId="24EDA148" w14:textId="42B19FBF" w:rsidR="005019AA" w:rsidRDefault="005019AA" w:rsidP="00F84ECE">
      <w:pPr>
        <w:pStyle w:val="BodyText2"/>
        <w:numPr>
          <w:ilvl w:val="1"/>
          <w:numId w:val="34"/>
        </w:numPr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84ECE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Pr="00F84ECE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Pr="00F84EC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F84ECE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มีนาคม </w:t>
      </w:r>
      <w:r w:rsidRPr="00F84ECE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2569</w:t>
      </w:r>
      <w:r w:rsidRPr="00F84ECE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F84ECE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</w:t>
      </w:r>
      <w:r w:rsidRPr="0051008E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  <w:cs/>
        </w:rPr>
        <w:t>(หรือยังไม่เสร็จสิ้นบางส่วน) ของสัญญาที่ทำกับลูกค้า</w:t>
      </w:r>
      <w:r w:rsidR="00F24819" w:rsidRPr="00F84EC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F84ECE">
        <w:rPr>
          <w:rFonts w:ascii="Angsana New" w:hAnsi="Angsana New" w:cs="Angsana New" w:hint="cs"/>
          <w:sz w:val="30"/>
          <w:szCs w:val="30"/>
        </w:rPr>
        <w:t xml:space="preserve"> </w:t>
      </w:r>
      <w:r w:rsidR="00F84ECE" w:rsidRPr="00F84ECE">
        <w:rPr>
          <w:rFonts w:ascii="Angsana New" w:hAnsi="Angsana New" w:cs="Angsana New"/>
          <w:sz w:val="30"/>
          <w:szCs w:val="30"/>
          <w:lang w:val="en-US"/>
        </w:rPr>
        <w:t xml:space="preserve">8,152 </w:t>
      </w:r>
      <w:r w:rsidRPr="00F84EC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F84ECE">
        <w:rPr>
          <w:rFonts w:ascii="Angsana New" w:hAnsi="Angsana New" w:cs="Angsana New" w:hint="cs"/>
          <w:sz w:val="30"/>
          <w:szCs w:val="30"/>
        </w:rPr>
        <w:t>(</w:t>
      </w:r>
      <w:r w:rsidRPr="00F84EC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31 </w:t>
      </w:r>
      <w:r w:rsidRPr="00F84EC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F84EC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84ECE">
        <w:rPr>
          <w:rFonts w:ascii="Angsana New" w:hAnsi="Angsana New" w:cs="Angsana New" w:hint="cs"/>
          <w:sz w:val="30"/>
          <w:szCs w:val="30"/>
        </w:rPr>
        <w:t>:</w:t>
      </w:r>
      <w:r w:rsidRPr="00F84ECE">
        <w:rPr>
          <w:rFonts w:ascii="Angsana New" w:hAnsi="Angsana New" w:cs="Angsana New" w:hint="cs"/>
          <w:sz w:val="30"/>
          <w:szCs w:val="30"/>
          <w:cs/>
        </w:rPr>
        <w:t xml:space="preserve"> จำนวนเงิน</w:t>
      </w:r>
      <w:r w:rsidRPr="00BC4F4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51008E">
        <w:rPr>
          <w:rFonts w:ascii="Angsana New" w:hAnsi="Angsana New" w:cs="Angsana New"/>
          <w:spacing w:val="-8"/>
          <w:sz w:val="30"/>
          <w:szCs w:val="30"/>
          <w:lang w:val="en-US"/>
        </w:rPr>
        <w:t>7,720</w:t>
      </w:r>
      <w:r w:rsidRPr="0051008E">
        <w:rPr>
          <w:rFonts w:ascii="Angsana New" w:hAnsi="Angsana New" w:cs="Angsana New" w:hint="cs"/>
          <w:spacing w:val="-8"/>
          <w:sz w:val="30"/>
          <w:szCs w:val="30"/>
        </w:rPr>
        <w:t xml:space="preserve"> </w:t>
      </w:r>
      <w:r w:rsidRPr="00BC4F46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818B5">
        <w:rPr>
          <w:rFonts w:ascii="Angsana New" w:hAnsi="Angsana New" w:cs="Angsana New" w:hint="cs"/>
          <w:spacing w:val="2"/>
          <w:sz w:val="30"/>
          <w:szCs w:val="30"/>
          <w:cs/>
        </w:rPr>
        <w:t xml:space="preserve">) </w:t>
      </w:r>
      <w:r w:rsidR="00F24819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เฉพาะบริษัท จำนวนเงิน</w:t>
      </w:r>
      <w:r w:rsidR="00F84E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F84ECE" w:rsidRPr="00F84ECE">
        <w:rPr>
          <w:rFonts w:ascii="Angsana New" w:hAnsi="Angsana New" w:cs="Angsana New"/>
          <w:spacing w:val="2"/>
          <w:sz w:val="30"/>
          <w:szCs w:val="30"/>
          <w:lang w:val="en-US"/>
        </w:rPr>
        <w:t>8,152</w:t>
      </w:r>
      <w:r w:rsidR="00F84E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F84ECE" w:rsidRPr="00F84ECE">
        <w:rPr>
          <w:rFonts w:ascii="Angsana New" w:hAnsi="Angsana New" w:cs="Angsana New"/>
          <w:spacing w:val="2"/>
          <w:sz w:val="30"/>
          <w:szCs w:val="30"/>
          <w:cs/>
        </w:rPr>
        <w:t>ล้านบาท</w:t>
      </w:r>
      <w:r w:rsidR="00F84ECE" w:rsidRPr="00F84ECE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</w:rPr>
        <w:t>(</w:t>
      </w:r>
      <w:r w:rsidR="00F24819"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31 </w:t>
      </w:r>
      <w:r w:rsidR="00F24819" w:rsidRPr="0051008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ธันวาคม </w:t>
      </w:r>
      <w:r w:rsidR="00F24819"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</w:rPr>
        <w:t>:</w:t>
      </w:r>
      <w:r w:rsidR="00F24819" w:rsidRPr="00BC4F4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จำนวนเงิน </w:t>
      </w:r>
      <w:r w:rsidR="00DC2E68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7,709 </w:t>
      </w:r>
      <w:r w:rsidR="00F24819" w:rsidRPr="00F84ECE">
        <w:rPr>
          <w:rFonts w:ascii="Angsana New" w:hAnsi="Angsana New" w:cs="Angsana New" w:hint="cs"/>
          <w:spacing w:val="-4"/>
          <w:sz w:val="30"/>
          <w:szCs w:val="30"/>
          <w:cs/>
        </w:rPr>
        <w:t>ล้านบาท) ซึ่</w:t>
      </w:r>
      <w:r w:rsidRPr="00F84ECE">
        <w:rPr>
          <w:rFonts w:ascii="Angsana New" w:hAnsi="Angsana New" w:cs="Angsana New" w:hint="cs"/>
          <w:spacing w:val="-4"/>
          <w:sz w:val="30"/>
          <w:szCs w:val="30"/>
          <w:cs/>
        </w:rPr>
        <w:t>งกลุ่มบริษัทคาดว่าจะปฏิบัติตามภาระที่ต้องปฏิบัติของสัญญาดังกล่าวเสร็จสิ้นภายใน</w:t>
      </w:r>
      <w:r w:rsidR="00F84ECE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3</w:t>
      </w:r>
      <w:r w:rsidR="00546783" w:rsidRPr="00F84EC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546783" w:rsidRPr="00F84ECE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51008E">
        <w:rPr>
          <w:rFonts w:ascii="Angsana New" w:hAnsi="Angsana New" w:cs="Angsana New" w:hint="cs"/>
          <w:sz w:val="30"/>
          <w:szCs w:val="30"/>
        </w:rPr>
        <w:t xml:space="preserve"> (</w:t>
      </w:r>
      <w:r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31 </w:t>
      </w:r>
      <w:r w:rsidRPr="0051008E">
        <w:rPr>
          <w:rFonts w:ascii="Angsana New" w:hAnsi="Angsana New" w:cs="Angsana New" w:hint="cs"/>
          <w:color w:val="000000"/>
          <w:spacing w:val="2"/>
          <w:sz w:val="30"/>
          <w:szCs w:val="30"/>
          <w:cs/>
          <w:lang w:val="en-US"/>
        </w:rPr>
        <w:t xml:space="preserve">ธันวาคม </w:t>
      </w:r>
      <w:r w:rsidRPr="0051008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2568</w:t>
      </w:r>
      <w:r w:rsidR="00F84ECE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</w:rPr>
        <w:t xml:space="preserve">: </w:t>
      </w:r>
      <w:r w:rsidR="00546783">
        <w:rPr>
          <w:rFonts w:ascii="Angsana New" w:hAnsi="Angsana New" w:cs="Angsana New"/>
          <w:sz w:val="30"/>
          <w:szCs w:val="30"/>
          <w:lang w:val="en-US"/>
        </w:rPr>
        <w:t xml:space="preserve">3 </w:t>
      </w:r>
      <w:r w:rsidR="00546783">
        <w:rPr>
          <w:rFonts w:ascii="Angsana New" w:hAnsi="Angsana New" w:cs="Angsana New" w:hint="cs"/>
          <w:sz w:val="30"/>
          <w:szCs w:val="30"/>
          <w:cs/>
          <w:lang w:val="en-US"/>
        </w:rPr>
        <w:t>ปี</w:t>
      </w:r>
      <w:r w:rsidRPr="00CB43CC">
        <w:rPr>
          <w:rFonts w:ascii="Angsana New" w:hAnsi="Angsana New" w:cs="Angsana New" w:hint="cs"/>
          <w:sz w:val="30"/>
          <w:szCs w:val="30"/>
        </w:rPr>
        <w:t>)</w:t>
      </w:r>
    </w:p>
    <w:p w14:paraId="02CCF479" w14:textId="77777777" w:rsidR="00546783" w:rsidRDefault="00546783" w:rsidP="00546783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84A5212" w14:textId="039BC902" w:rsidR="007665A9" w:rsidRPr="00C84FED" w:rsidRDefault="007E0DD5" w:rsidP="00FB5149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84FED">
        <w:rPr>
          <w:rFonts w:ascii="Angsana New" w:hAnsi="Angsana New" w:cs="Angsana New" w:hint="cs"/>
          <w:sz w:val="30"/>
          <w:szCs w:val="30"/>
          <w:u w:val="single"/>
          <w:cs/>
        </w:rPr>
        <w:t>ต้นทุน</w:t>
      </w:r>
      <w:r w:rsidR="00BD2EDC" w:rsidRPr="00C84FED">
        <w:rPr>
          <w:rFonts w:ascii="Angsana New" w:hAnsi="Angsana New" w:cs="Angsana New" w:hint="cs"/>
          <w:sz w:val="30"/>
          <w:szCs w:val="30"/>
          <w:u w:val="single"/>
          <w:cs/>
        </w:rPr>
        <w:t>พัฒนา</w:t>
      </w:r>
      <w:r w:rsidRPr="00C84FED">
        <w:rPr>
          <w:rFonts w:ascii="Angsana New" w:hAnsi="Angsana New" w:cs="Angsana New" w:hint="cs"/>
          <w:sz w:val="30"/>
          <w:szCs w:val="30"/>
          <w:u w:val="single"/>
          <w:cs/>
        </w:rPr>
        <w:t>อสังหาริมทรัพย์เพื่อขาย</w:t>
      </w:r>
    </w:p>
    <w:p w14:paraId="363B740D" w14:textId="77777777" w:rsidR="001B340D" w:rsidRPr="001B340D" w:rsidRDefault="001B340D" w:rsidP="001B340D">
      <w:pPr>
        <w:pStyle w:val="BodyText2"/>
        <w:ind w:left="1800" w:right="-23" w:firstLine="0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21DFE5B3" w14:textId="77777777" w:rsidR="001B340D" w:rsidRPr="00F77405" w:rsidRDefault="001B340D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6232BD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ประกอบด้วย</w:t>
      </w:r>
    </w:p>
    <w:p w14:paraId="4F91F25C" w14:textId="77777777" w:rsidR="005019AA" w:rsidRPr="00AA3F42" w:rsidRDefault="005019AA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1701"/>
      </w:tblGrid>
      <w:tr w:rsidR="00F77405" w:rsidRPr="00F77405" w14:paraId="04450328" w14:textId="77777777" w:rsidTr="00522AFE">
        <w:tc>
          <w:tcPr>
            <w:tcW w:w="5245" w:type="dxa"/>
            <w:vAlign w:val="bottom"/>
          </w:tcPr>
          <w:p w14:paraId="03049B66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62CA41A3" w14:textId="405412CA" w:rsidR="00F77405" w:rsidRPr="00F77405" w:rsidRDefault="00F77405" w:rsidP="00F77405">
            <w:pPr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F7740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77405" w:rsidRPr="00F77405" w14:paraId="376AC5AC" w14:textId="77777777" w:rsidTr="00522AFE">
        <w:tc>
          <w:tcPr>
            <w:tcW w:w="5245" w:type="dxa"/>
            <w:vAlign w:val="bottom"/>
          </w:tcPr>
          <w:p w14:paraId="79AB89AD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44CD9D98" w14:textId="77777777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F77405" w:rsidRPr="00F77405" w14:paraId="0583E7E4" w14:textId="77777777" w:rsidTr="00522AFE">
        <w:tc>
          <w:tcPr>
            <w:tcW w:w="5245" w:type="dxa"/>
            <w:vAlign w:val="bottom"/>
          </w:tcPr>
          <w:p w14:paraId="033A0A26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44" w:type="dxa"/>
            <w:gridSpan w:val="2"/>
          </w:tcPr>
          <w:p w14:paraId="043C60E3" w14:textId="2C8D3BD7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val="en-US" w:eastAsia="th-TH"/>
              </w:rPr>
              <w:t>ณ วันที่</w:t>
            </w:r>
          </w:p>
        </w:tc>
      </w:tr>
      <w:tr w:rsidR="00F77405" w:rsidRPr="00F77405" w14:paraId="563601A3" w14:textId="77777777" w:rsidTr="00522AFE">
        <w:tc>
          <w:tcPr>
            <w:tcW w:w="5245" w:type="dxa"/>
            <w:vAlign w:val="bottom"/>
          </w:tcPr>
          <w:p w14:paraId="162E2A48" w14:textId="77777777" w:rsidR="00F77405" w:rsidRPr="00F77405" w:rsidRDefault="00F77405" w:rsidP="005019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418DAFC" w14:textId="5280FA04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31 </w:t>
            </w: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มีนาคม</w:t>
            </w: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701" w:type="dxa"/>
          </w:tcPr>
          <w:p w14:paraId="4895AC52" w14:textId="7522318F" w:rsidR="00F77405" w:rsidRPr="00F77405" w:rsidRDefault="00F77405" w:rsidP="005019AA">
            <w:pPr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31 </w:t>
            </w:r>
            <w:r w:rsidRPr="00F77405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ธันวาคม</w:t>
            </w:r>
            <w:r w:rsidRPr="00F77405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  <w:t xml:space="preserve"> 2568</w:t>
            </w:r>
          </w:p>
        </w:tc>
      </w:tr>
      <w:tr w:rsidR="00F77405" w:rsidRPr="00F77405" w14:paraId="09AF31EF" w14:textId="77777777" w:rsidTr="00522AFE">
        <w:tc>
          <w:tcPr>
            <w:tcW w:w="5245" w:type="dxa"/>
          </w:tcPr>
          <w:p w14:paraId="70E9BAD4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ที่ดินโครงการ</w:t>
            </w:r>
          </w:p>
        </w:tc>
        <w:tc>
          <w:tcPr>
            <w:tcW w:w="1843" w:type="dxa"/>
          </w:tcPr>
          <w:p w14:paraId="51B15771" w14:textId="728941E4" w:rsidR="00F77405" w:rsidRPr="00F77405" w:rsidRDefault="00FB5149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  <w:r w:rsidRPr="00FB514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76,891,619.15</w:t>
            </w:r>
          </w:p>
        </w:tc>
        <w:tc>
          <w:tcPr>
            <w:tcW w:w="1701" w:type="dxa"/>
          </w:tcPr>
          <w:p w14:paraId="1B7470C8" w14:textId="3E7514B9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79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372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646.33</w:t>
            </w:r>
          </w:p>
        </w:tc>
      </w:tr>
      <w:tr w:rsidR="00F77405" w:rsidRPr="00F77405" w14:paraId="42BBDCC6" w14:textId="77777777" w:rsidTr="00522AFE">
        <w:tc>
          <w:tcPr>
            <w:tcW w:w="5245" w:type="dxa"/>
          </w:tcPr>
          <w:p w14:paraId="211B4B4F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ต้นทุนพัฒนาโครงการ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F24D2FE" w14:textId="5A73C873" w:rsidR="00F77405" w:rsidRPr="00F77405" w:rsidRDefault="00FB5149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  <w:lang w:val="en-US"/>
              </w:rPr>
            </w:pPr>
            <w:r w:rsidRPr="00FB514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294,001,729.53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BF2414" w14:textId="656E2C19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303,180,304.53</w:t>
            </w:r>
          </w:p>
        </w:tc>
      </w:tr>
      <w:tr w:rsidR="00F77405" w:rsidRPr="00F77405" w14:paraId="4AAE112C" w14:textId="77777777" w:rsidTr="00522AFE">
        <w:tc>
          <w:tcPr>
            <w:tcW w:w="5245" w:type="dxa"/>
            <w:vAlign w:val="bottom"/>
          </w:tcPr>
          <w:p w14:paraId="3C117C69" w14:textId="77777777" w:rsidR="00F77405" w:rsidRPr="00F77405" w:rsidRDefault="00F77405" w:rsidP="005019AA">
            <w:pPr>
              <w:suppressAutoHyphens/>
              <w:overflowPunct w:val="0"/>
              <w:autoSpaceDE w:val="0"/>
              <w:autoSpaceDN w:val="0"/>
              <w:ind w:left="-108" w:right="-108" w:firstLine="868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5DE91E1" w14:textId="15BA7CA2" w:rsidR="00F77405" w:rsidRPr="00F77405" w:rsidRDefault="00FB5149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FB5149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370,893,348.68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8F0E06" w14:textId="362E231D" w:rsidR="00F77405" w:rsidRPr="00F77405" w:rsidRDefault="00F77405" w:rsidP="005019AA">
            <w:pPr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382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552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F77405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950.86</w:t>
            </w:r>
          </w:p>
        </w:tc>
      </w:tr>
    </w:tbl>
    <w:p w14:paraId="12D5AA5E" w14:textId="77777777" w:rsidR="005019AA" w:rsidRPr="005019AA" w:rsidRDefault="005019AA" w:rsidP="005019AA">
      <w:pPr>
        <w:ind w:left="562" w:right="-23" w:firstLine="878"/>
        <w:jc w:val="thaiDistribute"/>
        <w:rPr>
          <w:rFonts w:ascii="Angsana New" w:hAnsi="Angsana New" w:cs="Angsana New"/>
          <w:spacing w:val="6"/>
          <w:sz w:val="16"/>
          <w:szCs w:val="16"/>
        </w:rPr>
      </w:pPr>
    </w:p>
    <w:p w14:paraId="29F58269" w14:textId="2D484331" w:rsidR="005019AA" w:rsidRPr="005019AA" w:rsidRDefault="005019AA" w:rsidP="00FB5149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267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AE267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AE267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Pr="00AE267F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2569 </w:t>
      </w:r>
      <w:r w:rsidRPr="00AE267F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และวันที่ </w:t>
      </w:r>
      <w:r w:rsidR="00FB5149" w:rsidRPr="00AE267F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AE267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="00FB5149" w:rsidRPr="00AE267F"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  <w:t>2568</w:t>
      </w:r>
      <w:r w:rsidRPr="00AE267F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AE267F" w:rsidRPr="00AE267F">
        <w:rPr>
          <w:rFonts w:ascii="Angsana New" w:eastAsia="Cordia New" w:hAnsi="Angsana New" w:cs="Angsana New"/>
          <w:spacing w:val="-2"/>
          <w:sz w:val="30"/>
          <w:szCs w:val="30"/>
          <w:cs/>
          <w:lang w:val="x-none" w:eastAsia="x-none"/>
        </w:rPr>
        <w:t>ต้นทุนพัฒนาอสังหาริมทรัพย์เพื่อขาย</w:t>
      </w:r>
      <w:r w:rsidR="00AE267F" w:rsidRPr="00AE267F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บางส่วน</w:t>
      </w:r>
      <w:r w:rsidRPr="00AE267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ของกลุ่มบริษัทถูกนำไปเป็นหลักประกันวงเงินสินเชื่อ</w:t>
      </w:r>
      <w:r w:rsidRPr="00FB5149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กับสถาบันการเงิน</w:t>
      </w:r>
      <w:r w:rsidRPr="00AE267F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 ตามหมายเหตุข้อ</w:t>
      </w:r>
      <w:r w:rsidRPr="00FB51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5149">
        <w:rPr>
          <w:rFonts w:ascii="Angsana New" w:hAnsi="Angsana New" w:cs="Angsana New"/>
          <w:sz w:val="30"/>
          <w:szCs w:val="30"/>
          <w:lang w:val="en-US"/>
        </w:rPr>
        <w:t>25</w:t>
      </w:r>
    </w:p>
    <w:p w14:paraId="07C87E3F" w14:textId="77777777" w:rsidR="005019AA" w:rsidRDefault="005019AA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A38A820" w14:textId="77777777" w:rsid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122798CB" w14:textId="77777777" w:rsid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451DD214" w14:textId="77777777" w:rsid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3E185007" w14:textId="77777777" w:rsid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62B247F0" w14:textId="77777777" w:rsid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1459DEE" w14:textId="77777777" w:rsidR="00FB5149" w:rsidRPr="00FB5149" w:rsidRDefault="00FB5149" w:rsidP="001B340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</w:p>
    <w:p w14:paraId="54D673BA" w14:textId="15872767" w:rsidR="00C933B1" w:rsidRDefault="00C933B1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933B1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เงินฝากสถาบันการเงินที่ติดภาระค้ำประกัน</w:t>
      </w:r>
    </w:p>
    <w:p w14:paraId="4222788B" w14:textId="77777777" w:rsidR="00C933B1" w:rsidRPr="00C933B1" w:rsidRDefault="00C933B1" w:rsidP="00C933B1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6E3A8C0" w14:textId="73A25DCC" w:rsidR="005E1F9A" w:rsidRDefault="005E1F9A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ณ </w:t>
      </w:r>
      <w:r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cs="Angsana New"/>
          <w:spacing w:val="6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 w:cs="Angsana New"/>
          <w:spacing w:val="6"/>
          <w:sz w:val="30"/>
          <w:szCs w:val="30"/>
          <w:lang w:val="en-US"/>
        </w:rPr>
        <w:t xml:space="preserve">2569 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US"/>
        </w:rPr>
        <w:t xml:space="preserve">และวันที่ </w:t>
      </w:r>
      <w:r w:rsidR="006232BD">
        <w:rPr>
          <w:rFonts w:ascii="Angsana New" w:hAnsi="Angsana New" w:cs="Angsana New"/>
          <w:spacing w:val="6"/>
          <w:sz w:val="30"/>
          <w:szCs w:val="30"/>
          <w:lang w:val="en-US"/>
        </w:rPr>
        <w:t>31</w:t>
      </w:r>
      <w:r w:rsidRPr="005019A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ธันวาคม </w:t>
      </w:r>
      <w:r w:rsidR="006232BD">
        <w:rPr>
          <w:rFonts w:ascii="Angsana New" w:hAnsi="Angsana New" w:cs="Angsana New"/>
          <w:spacing w:val="6"/>
          <w:sz w:val="30"/>
          <w:szCs w:val="30"/>
          <w:lang w:val="en-US"/>
        </w:rPr>
        <w:t>2568</w:t>
      </w:r>
      <w:r w:rsidRPr="005019A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>ตามงบการเงินรวมและงบการเงินเฉพาะกิจการ</w:t>
      </w:r>
      <w:r w:rsidRPr="00A96AD8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A96AD8">
        <w:rPr>
          <w:rFonts w:ascii="Angsana New" w:hAnsi="Angsana New" w:cs="Angsana New" w:hint="cs"/>
          <w:spacing w:val="-8"/>
          <w:sz w:val="30"/>
          <w:szCs w:val="30"/>
          <w:cs/>
        </w:rPr>
        <w:t>เงินฝากสถาบันการเงิน</w:t>
      </w:r>
      <w:r w:rsidRPr="00CB43CC">
        <w:rPr>
          <w:rFonts w:ascii="Angsana New" w:hAnsi="Angsana New" w:cs="Angsana New" w:hint="cs"/>
          <w:sz w:val="30"/>
          <w:szCs w:val="30"/>
          <w:cs/>
        </w:rPr>
        <w:t>ที่ติดภาระค้ำประกันทั้งจำนวนถูกนำไปเป็นหลักประกันวงเงินสินเชื่อกับสถาบันการเงิน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B43CC">
        <w:rPr>
          <w:rFonts w:ascii="Angsana New" w:hAnsi="Angsana New" w:cs="Angsana New" w:hint="cs"/>
          <w:sz w:val="30"/>
          <w:szCs w:val="30"/>
          <w:cs/>
        </w:rPr>
        <w:t>เพื่อสนับสนุน</w:t>
      </w:r>
      <w:r w:rsidRPr="00A96AD8">
        <w:rPr>
          <w:rFonts w:ascii="Angsana New" w:hAnsi="Angsana New" w:cs="Angsana New" w:hint="cs"/>
          <w:spacing w:val="-2"/>
          <w:sz w:val="30"/>
          <w:szCs w:val="30"/>
          <w:cs/>
        </w:rPr>
        <w:t>โครงการก่อสร้างบางโครงการเฉพาะเจาะจง</w:t>
      </w:r>
      <w:r w:rsidRPr="00A96AD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96AD8">
        <w:rPr>
          <w:rFonts w:ascii="Angsana New" w:hAnsi="Angsana New" w:cs="Angsana New" w:hint="cs"/>
          <w:spacing w:val="-2"/>
          <w:sz w:val="30"/>
          <w:szCs w:val="30"/>
          <w:cs/>
        </w:rPr>
        <w:t>สถาบันการเงินผู้ให้กู้ได้กำหนดเงื่อนไขให้กลุ่มบริษัท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นำเงินค่างานของโครงการนั้น</w:t>
      </w:r>
      <w:r w:rsidRPr="006232B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ๆ</w:t>
      </w:r>
      <w:r w:rsidRPr="006232BD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6232BD">
        <w:rPr>
          <w:rFonts w:ascii="Angsana New" w:hAnsi="Angsana New" w:cs="Angsana New" w:hint="cs"/>
          <w:spacing w:val="8"/>
          <w:sz w:val="30"/>
          <w:szCs w:val="30"/>
          <w:cs/>
        </w:rPr>
        <w:t>ผ่านเข้าบัญชีเงินฝากของกลุ่มบริษัทที่เปิดไว้กับสถาบันการเงินผู้ให้กู้</w:t>
      </w:r>
      <w:r w:rsidRPr="00CB43C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0013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Pr="003C358C">
        <w:rPr>
          <w:rFonts w:ascii="Angsana New" w:hAnsi="Angsana New" w:cs="Angsana New" w:hint="cs"/>
          <w:sz w:val="30"/>
          <w:szCs w:val="30"/>
          <w:cs/>
        </w:rPr>
        <w:t>ข้อ</w:t>
      </w:r>
      <w:r w:rsidRPr="003C358C">
        <w:rPr>
          <w:rFonts w:ascii="Angsana New" w:hAnsi="Angsana New" w:cs="Angsana New"/>
          <w:sz w:val="30"/>
          <w:szCs w:val="30"/>
          <w:cs/>
        </w:rPr>
        <w:t xml:space="preserve"> </w:t>
      </w:r>
      <w:r w:rsidR="006232BD">
        <w:rPr>
          <w:rFonts w:ascii="Angsana New" w:hAnsi="Angsana New" w:cs="Angsana New"/>
          <w:sz w:val="30"/>
          <w:szCs w:val="30"/>
          <w:lang w:val="en-US"/>
        </w:rPr>
        <w:t>25</w:t>
      </w:r>
    </w:p>
    <w:p w14:paraId="40EB150B" w14:textId="77777777" w:rsidR="00BB475F" w:rsidRDefault="00BB475F" w:rsidP="00BB475F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A897F09" w14:textId="70B7F9F4" w:rsidR="00ED4A8E" w:rsidRPr="006232BD" w:rsidRDefault="00ED4A8E" w:rsidP="006232B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232BD">
        <w:rPr>
          <w:rFonts w:ascii="Angsana New" w:hAnsi="Angsana New" w:cs="Angsana New" w:hint="cs"/>
          <w:sz w:val="30"/>
          <w:szCs w:val="30"/>
          <w:u w:val="single"/>
          <w:cs/>
        </w:rPr>
        <w:t>เงินฝากสถาบันการเงินที่ถูกอายัด</w:t>
      </w:r>
    </w:p>
    <w:p w14:paraId="5DE9F044" w14:textId="77777777" w:rsidR="00ED4A8E" w:rsidRPr="006232BD" w:rsidRDefault="00ED4A8E" w:rsidP="006232BD">
      <w:pPr>
        <w:ind w:left="567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FEE763F" w14:textId="4827E864" w:rsidR="00ED4A8E" w:rsidRPr="00497D91" w:rsidRDefault="00ED4A8E" w:rsidP="006232BD">
      <w:pPr>
        <w:pStyle w:val="BodyText2"/>
        <w:ind w:left="562" w:right="-23" w:firstLine="856"/>
        <w:jc w:val="thaiDistribute"/>
        <w:rPr>
          <w:rFonts w:ascii="Angsana New" w:eastAsia="Cordia New" w:hAnsi="Angsana New" w:cs="Angsana New"/>
          <w:b/>
          <w:bCs/>
          <w:sz w:val="8"/>
          <w:szCs w:val="8"/>
          <w:lang w:val="en-US"/>
        </w:rPr>
      </w:pPr>
      <w:r w:rsidRPr="006232BD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6232B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 w:rsidRPr="006232BD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6232B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6232BD">
        <w:rPr>
          <w:rFonts w:ascii="Angsana New" w:hAnsi="Angsana New" w:cs="Angsana New"/>
          <w:sz w:val="30"/>
          <w:szCs w:val="30"/>
          <w:lang w:val="en-US"/>
        </w:rPr>
        <w:t xml:space="preserve">2569 </w:t>
      </w:r>
      <w:r w:rsidRPr="006232BD">
        <w:rPr>
          <w:rFonts w:ascii="Angsana New" w:hAnsi="Angsana New" w:cs="Angsana New" w:hint="cs"/>
          <w:sz w:val="30"/>
          <w:szCs w:val="30"/>
          <w:cs/>
        </w:rPr>
        <w:t>ตามงบการเงินรวมและงบการเงินเฉพาะกิจการ</w:t>
      </w:r>
      <w:r w:rsidRPr="006232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32BD">
        <w:rPr>
          <w:rFonts w:ascii="Angsana New" w:hAnsi="Angsana New" w:cs="Angsana New" w:hint="cs"/>
          <w:sz w:val="30"/>
          <w:szCs w:val="30"/>
          <w:cs/>
        </w:rPr>
        <w:t xml:space="preserve">เงินฝากสถาบันการเงินที่ถูกอายัดจำนวนเงิน </w:t>
      </w:r>
      <w:r w:rsidR="006232BD" w:rsidRPr="006232BD">
        <w:rPr>
          <w:rFonts w:ascii="Angsana New" w:hAnsi="Angsana New" w:cs="Angsana New"/>
          <w:sz w:val="30"/>
          <w:szCs w:val="30"/>
          <w:lang w:val="en-US"/>
        </w:rPr>
        <w:t xml:space="preserve">39.76 </w:t>
      </w:r>
      <w:r w:rsidRPr="006232B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ล้านบาท </w:t>
      </w:r>
      <w:r w:rsidRPr="006232BD">
        <w:rPr>
          <w:rFonts w:asciiTheme="majorBidi" w:hAnsiTheme="majorBidi" w:cstheme="majorBidi"/>
          <w:sz w:val="30"/>
          <w:szCs w:val="30"/>
          <w:cs/>
        </w:rPr>
        <w:t>เกิดจากกรมสรรพากรได้มีคำสั่งอายัดบัญชีเงินฝากธนาคาร</w:t>
      </w:r>
      <w:r w:rsidR="00497D91">
        <w:rPr>
          <w:rFonts w:asciiTheme="majorBidi" w:hAnsiTheme="majorBidi" w:cstheme="majorBidi" w:hint="cs"/>
          <w:sz w:val="30"/>
          <w:szCs w:val="30"/>
          <w:cs/>
          <w:lang w:val="en-US"/>
        </w:rPr>
        <w:t>บางแห่ง</w:t>
      </w:r>
      <w:r w:rsidRPr="006232B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6232BD">
        <w:rPr>
          <w:rFonts w:asciiTheme="majorBidi" w:hAnsiTheme="majorBidi" w:cstheme="majorBidi" w:hint="cs"/>
          <w:sz w:val="30"/>
          <w:szCs w:val="30"/>
          <w:cs/>
        </w:rPr>
        <w:t xml:space="preserve">ตามมาตรา </w:t>
      </w:r>
      <w:r w:rsidR="006232BD" w:rsidRPr="006232BD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232BD">
        <w:rPr>
          <w:rFonts w:asciiTheme="majorBidi" w:hAnsiTheme="majorBidi" w:cstheme="majorBidi"/>
          <w:sz w:val="30"/>
          <w:szCs w:val="30"/>
        </w:rPr>
        <w:t xml:space="preserve"> </w:t>
      </w:r>
      <w:r w:rsidRPr="006232BD">
        <w:rPr>
          <w:rFonts w:asciiTheme="majorBidi" w:hAnsiTheme="majorBidi" w:cstheme="majorBidi" w:hint="cs"/>
          <w:sz w:val="30"/>
          <w:szCs w:val="30"/>
          <w:cs/>
        </w:rPr>
        <w:t xml:space="preserve">แห่งประมวลรัษฎากร </w:t>
      </w:r>
      <w:r w:rsidRPr="006232BD">
        <w:rPr>
          <w:rFonts w:asciiTheme="majorBidi" w:hAnsiTheme="majorBidi" w:cstheme="majorBidi"/>
          <w:sz w:val="30"/>
          <w:szCs w:val="30"/>
          <w:cs/>
        </w:rPr>
        <w:t>จาก</w:t>
      </w:r>
      <w:r w:rsidRPr="006232BD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6232BD">
        <w:rPr>
          <w:rFonts w:asciiTheme="majorBidi" w:hAnsiTheme="majorBidi" w:cstheme="majorBidi"/>
          <w:sz w:val="30"/>
          <w:szCs w:val="30"/>
          <w:cs/>
        </w:rPr>
        <w:t>บริษัทมีหนี้ภาษีอากรค้างชำระกับกรมสรรพากร</w:t>
      </w:r>
      <w:r w:rsidR="00497D91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โดยบริษัทคาดว่าจะชำระหนี้ให้แล้วเสร็จภายในเดือนมิถุนายน </w:t>
      </w:r>
      <w:r w:rsidR="00497D91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94FFE79" w14:textId="77777777" w:rsidR="00ED4A8E" w:rsidRDefault="00ED4A8E" w:rsidP="00ED4A8E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33FA3E32" w14:textId="6DF9283C" w:rsidR="003468E7" w:rsidRDefault="003468E7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เงินลงทุนในบริษัทร่วม</w:t>
      </w:r>
    </w:p>
    <w:p w14:paraId="1F81CBD4" w14:textId="77777777" w:rsidR="003468E7" w:rsidRPr="00020BD4" w:rsidRDefault="003468E7" w:rsidP="003468E7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05CBEAAB" w14:textId="77777777" w:rsidR="00020BD4" w:rsidRPr="00A060B7" w:rsidRDefault="00020BD4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z w:val="30"/>
          <w:szCs w:val="30"/>
        </w:rPr>
      </w:pPr>
      <w:r w:rsidRPr="00A060B7">
        <w:rPr>
          <w:rFonts w:ascii="Angsana New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p w14:paraId="291D1585" w14:textId="77777777" w:rsidR="003468E7" w:rsidRPr="006232BD" w:rsidRDefault="003468E7" w:rsidP="003468E7">
      <w:pPr>
        <w:suppressAutoHyphens/>
        <w:overflowPunct w:val="0"/>
        <w:autoSpaceDE w:val="0"/>
        <w:autoSpaceDN w:val="0"/>
        <w:ind w:left="426" w:firstLine="992"/>
        <w:jc w:val="thaiDistribute"/>
        <w:textAlignment w:val="baselin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8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3468E7" w:rsidRPr="003468E7" w14:paraId="37E48D13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F69C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8F42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BF46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C0B0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EFB4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BC64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CE6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(หน่วย : พันบาท)</w:t>
            </w:r>
          </w:p>
        </w:tc>
      </w:tr>
      <w:tr w:rsidR="003468E7" w:rsidRPr="003468E7" w14:paraId="315C3CCA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D4F7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AE80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A497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051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: พันบาท)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6A4E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08EA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7B20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3468E7" w:rsidRPr="003468E7" w14:paraId="1413A32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4D3C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D03D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D9DA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74C3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4F4B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DC70F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6078" w14:textId="5B6D5263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  <w:t>วิธี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3468E7" w:rsidRPr="003468E7" w14:paraId="5821343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D48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06B5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D4B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D14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2AB9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CA8D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3F18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3468E7" w:rsidRPr="003468E7" w14:paraId="3B5831B9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FA2D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3BCF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352A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523D" w14:textId="6EF30DDE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E107" w14:textId="5B491F16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8E7A" w14:textId="36117C77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BC5C" w14:textId="5799FD83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C753" w14:textId="5CBC413C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93F1" w14:textId="38ABFEBF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67C2" w14:textId="7B65529E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3468E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543D6" w14:textId="43C52DA4" w:rsidR="003468E7" w:rsidRPr="003468E7" w:rsidRDefault="006232BD" w:rsidP="003468E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31</w:t>
            </w:r>
            <w:r w:rsidR="003468E7"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3468E7" w:rsidRPr="003468E7" w14:paraId="21456BA7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85CE6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0C377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02" w:hanging="110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US"/>
              </w:rPr>
              <w:t>ประเภทกิจการ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772E3" w14:textId="77777777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F5351" w14:textId="73DBA0F6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3700" w14:textId="5F5C7EAF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6B60B" w14:textId="78083CF9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2A2EF" w14:textId="0B32CF98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1639E" w14:textId="017031CC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79877" w14:textId="689C6A56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0CEA5" w14:textId="1FDC4E28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US"/>
              </w:rPr>
              <w:t>9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4595F" w14:textId="155CA92C" w:rsidR="003468E7" w:rsidRPr="003468E7" w:rsidRDefault="003468E7" w:rsidP="003468E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</w:tr>
      <w:tr w:rsidR="003468E7" w:rsidRPr="003468E7" w14:paraId="44C8B9CE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9B5C" w14:textId="3C8D1448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เทคเนอร์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CDFD5" w14:textId="39602464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ก่อสร้างอาคาร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3A5D4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7961" w14:textId="5990F66F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41,250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3D07" w14:textId="24DEF22E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Cordia New" w:hAnsi="Angsana New" w:cs="Angsana New"/>
                <w:sz w:val="20"/>
                <w:szCs w:val="20"/>
                <w:lang w:val="en-US"/>
              </w:rPr>
              <w:t>41,250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17A0" w14:textId="60B46D9C" w:rsidR="003468E7" w:rsidRPr="003468E7" w:rsidRDefault="003468E7" w:rsidP="004E4435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lang w:bidi="ar-SA"/>
              </w:rPr>
              <w:t>49.99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260D" w14:textId="7C7429FD" w:rsidR="003468E7" w:rsidRPr="003468E7" w:rsidRDefault="003468E7" w:rsidP="004E4435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sz w:val="20"/>
                <w:szCs w:val="20"/>
                <w:lang w:bidi="ar-SA"/>
              </w:rPr>
              <w:t>49.99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B7ACC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28ED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DD64C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2EA71" w14:textId="77777777" w:rsidR="003468E7" w:rsidRPr="003468E7" w:rsidRDefault="003468E7" w:rsidP="004E443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CB7C88" w:rsidRPr="003468E7" w14:paraId="0014D224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938C" w14:textId="2A8A38F3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บริษัท โปร อินเทลลิเจ้นซ์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5791" w14:textId="1D84312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hanging="21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ออกแบบติดตั้ง 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6398" w14:textId="3E8B74B5" w:rsidR="00CB7C88" w:rsidRPr="008140A5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8140A5">
              <w:rPr>
                <w:rFonts w:ascii="Angsana New" w:eastAsia="Cordia New" w:hAnsi="Angsana New" w:cs="Angsana New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72E5" w14:textId="66D262B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8140A5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8944" w14:textId="30E51968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  <w:t>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6D9E2" w14:textId="3EBF63BD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hAnsi="Angsana New" w:cs="Angsana New"/>
                <w:sz w:val="20"/>
                <w:szCs w:val="20"/>
              </w:rPr>
              <w:t>49.00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8753" w14:textId="69D10DE1" w:rsidR="00CB7C88" w:rsidRPr="008140A5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140A5">
              <w:rPr>
                <w:rFonts w:ascii="Angsana New" w:hAnsi="Angsana New" w:cs="Angsana New"/>
                <w:sz w:val="20"/>
                <w:szCs w:val="20"/>
                <w:lang w:bidi="ar-SA"/>
              </w:rPr>
              <w:t>49.00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134EC" w14:textId="122E946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81D4C" w14:textId="4398298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8C51A" w14:textId="74A06AA8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E3DC7" w14:textId="3F7DCD73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</w:tr>
      <w:tr w:rsidR="00CB7C88" w:rsidRPr="003468E7" w14:paraId="7E6A07AA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5032" w14:textId="6E553D42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แอนด์ โซลูชั่นส์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72F2" w14:textId="3F9C0C95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วางระบบ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17ACA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7F2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1153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774B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3F6E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B27DD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53F60" w14:textId="77B7E0D6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038B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DB1C7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B7C88" w:rsidRPr="003468E7" w14:paraId="5650B93A" w14:textId="77777777" w:rsidTr="006232BD"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92F1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104D" w14:textId="609B8F10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 w:hanging="21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468E7">
              <w:rPr>
                <w:rFonts w:ascii="Angsana New" w:eastAsia="SimSun" w:hAnsi="Angsana New" w:cs="Angsana New"/>
                <w:kern w:val="28"/>
                <w:sz w:val="20"/>
                <w:szCs w:val="20"/>
                <w:cs/>
              </w:rPr>
              <w:t>ด้านวิศวกรรม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3144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C8A1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BAE7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17D8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790D5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33A4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E282" w14:textId="4309A3FD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79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7D73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C9804" w14:textId="43418149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CB7C88" w:rsidRPr="003468E7" w14:paraId="117EABEB" w14:textId="77777777" w:rsidTr="00F85F4C"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70FE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7A7E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12C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668C8" w14:textId="7777777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EB099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C5CE" w14:textId="77777777" w:rsidR="00CB7C88" w:rsidRPr="003468E7" w:rsidRDefault="00CB7C88" w:rsidP="00CB7C8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66313" w14:textId="510C5D3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3B7AE" w14:textId="3A8B4B5C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-179" w:hanging="223"/>
              <w:jc w:val="center"/>
              <w:textAlignment w:val="baseline"/>
              <w:rPr>
                <w:rFonts w:ascii="Angsana New" w:eastAsia="Calibri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817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A57B6" w14:textId="3651E42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E896" w14:textId="257B6167" w:rsidR="00CB7C88" w:rsidRPr="003468E7" w:rsidRDefault="00CB7C88" w:rsidP="00CB7C8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</w:pPr>
            <w:r w:rsidRPr="003468E7">
              <w:rPr>
                <w:rFonts w:ascii="Angsana New" w:hAnsi="Angsana New" w:cs="Angsana New"/>
                <w:spacing w:val="-4"/>
                <w:sz w:val="20"/>
                <w:szCs w:val="20"/>
                <w:lang w:val="en-GB"/>
              </w:rPr>
              <w:t>2,450</w:t>
            </w:r>
          </w:p>
        </w:tc>
      </w:tr>
    </w:tbl>
    <w:p w14:paraId="7339F002" w14:textId="77777777" w:rsidR="008140A5" w:rsidRPr="006232BD" w:rsidRDefault="008140A5" w:rsidP="008140A5">
      <w:pPr>
        <w:ind w:left="562" w:right="-23" w:firstLine="878"/>
        <w:jc w:val="thaiDistribute"/>
        <w:rPr>
          <w:rFonts w:ascii="Angsana New" w:eastAsia="Calibri" w:hAnsi="Angsana New" w:cs="Angsana New"/>
          <w:spacing w:val="-6"/>
          <w:sz w:val="16"/>
          <w:szCs w:val="16"/>
          <w:lang w:val="en-US"/>
        </w:rPr>
      </w:pPr>
      <w:bookmarkStart w:id="4" w:name="_Hlk194589024"/>
    </w:p>
    <w:p w14:paraId="43348D24" w14:textId="65BBA82F" w:rsidR="008140A5" w:rsidRDefault="008140A5" w:rsidP="006232BD">
      <w:pPr>
        <w:pStyle w:val="BodyText2"/>
        <w:ind w:left="562" w:right="-23" w:firstLine="856"/>
        <w:jc w:val="thaiDistribute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  <w:r w:rsidRPr="006232BD">
        <w:rPr>
          <w:rFonts w:ascii="Angsana New" w:hAnsi="Angsana New" w:cs="Angsana New" w:hint="cs"/>
          <w:sz w:val="30"/>
          <w:szCs w:val="30"/>
          <w:cs/>
        </w:rPr>
        <w:t>รายการ</w:t>
      </w:r>
      <w:r w:rsidRPr="008140A5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</w:t>
      </w:r>
      <w:r w:rsidRPr="008140A5">
        <w:rPr>
          <w:rFonts w:ascii="Angsana New" w:eastAsia="Calibri" w:hAnsi="Angsana New" w:cs="Angsana New" w:hint="cs"/>
          <w:spacing w:val="-6"/>
          <w:sz w:val="30"/>
          <w:szCs w:val="30"/>
          <w:cs/>
          <w:lang w:val="en-US"/>
        </w:rPr>
        <w:t>ของเงินลงทุนในบริษัทร่วม</w:t>
      </w:r>
      <w:r w:rsidR="006232BD">
        <w:rPr>
          <w:rFonts w:ascii="Angsana New" w:eastAsia="Calibri" w:hAnsi="Angsana New" w:cs="Angsana New"/>
          <w:spacing w:val="-6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สำหรับงวด</w:t>
      </w:r>
      <w:r w:rsidRPr="000544D7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สาม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 xml:space="preserve">เดือนสิ้นสุดวันที่ </w:t>
      </w:r>
      <w:r w:rsidR="006232BD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31</w:t>
      </w:r>
      <w:r w:rsidRPr="000544D7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r w:rsidRPr="000544D7">
        <w:rPr>
          <w:rFonts w:ascii="Angsana New" w:eastAsia="SimSun" w:hAnsi="Angsana New" w:cs="Angsana New" w:hint="cs"/>
          <w:spacing w:val="2"/>
          <w:sz w:val="30"/>
          <w:szCs w:val="30"/>
          <w:cs/>
        </w:rPr>
        <w:t>มีนาคม</w:t>
      </w:r>
      <w:r w:rsidRPr="000544D7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</w:t>
      </w:r>
      <w:r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256</w:t>
      </w:r>
      <w:r w:rsidRPr="000544D7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>9</w:t>
      </w:r>
      <w:r w:rsidRPr="004A6B02">
        <w:rPr>
          <w:rFonts w:ascii="Angsana New" w:eastAsia="SimSun" w:hAnsi="Angsana New" w:cs="Angsana New"/>
          <w:spacing w:val="2"/>
          <w:sz w:val="30"/>
          <w:szCs w:val="30"/>
          <w:lang w:val="en-US"/>
        </w:rPr>
        <w:t xml:space="preserve"> </w:t>
      </w:r>
      <w:r w:rsidRPr="004A6B02">
        <w:rPr>
          <w:rFonts w:ascii="Angsana New" w:eastAsia="SimSun" w:hAnsi="Angsana New" w:cs="Angsana New" w:hint="cs"/>
          <w:spacing w:val="2"/>
          <w:sz w:val="30"/>
          <w:szCs w:val="30"/>
          <w:cs/>
        </w:rPr>
        <w:t>สรุปได้ดังนี้</w:t>
      </w:r>
    </w:p>
    <w:p w14:paraId="65B8D6E1" w14:textId="77777777" w:rsidR="006232BD" w:rsidRPr="006232BD" w:rsidRDefault="006232BD" w:rsidP="008140A5">
      <w:pPr>
        <w:ind w:left="562" w:right="-23" w:firstLine="878"/>
        <w:jc w:val="thaiDistribute"/>
        <w:rPr>
          <w:rFonts w:ascii="Angsana New" w:eastAsia="SimSun" w:hAnsi="Angsana New" w:cs="Angsana New"/>
          <w:spacing w:val="2"/>
          <w:sz w:val="16"/>
          <w:szCs w:val="16"/>
          <w:lang w:val="en-US"/>
        </w:rPr>
      </w:pPr>
    </w:p>
    <w:tbl>
      <w:tblPr>
        <w:tblW w:w="9356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9"/>
        <w:gridCol w:w="1843"/>
        <w:gridCol w:w="1984"/>
      </w:tblGrid>
      <w:tr w:rsidR="008140A5" w:rsidRPr="003B45B4" w14:paraId="3BD7F1EC" w14:textId="77777777" w:rsidTr="006232BD">
        <w:tc>
          <w:tcPr>
            <w:tcW w:w="93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3D99" w14:textId="77777777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บาท)</w:t>
            </w:r>
          </w:p>
        </w:tc>
      </w:tr>
      <w:tr w:rsidR="008140A5" w:rsidRPr="003B45B4" w14:paraId="456BDE40" w14:textId="77777777" w:rsidTr="006232BD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AE51" w14:textId="77777777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537C" w14:textId="77777777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391C4" w14:textId="77777777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45B4">
              <w:rPr>
                <w:rFonts w:asciiTheme="majorBidi" w:eastAsia="Brush Script MT" w:hAnsiTheme="majorBidi" w:cstheme="majorBidi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8140A5" w:rsidRPr="003B45B4" w14:paraId="54820C4D" w14:textId="77777777" w:rsidTr="006232BD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131E" w14:textId="4383CFDB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40A5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มูลค่าตามบัญชีต้น</w:t>
            </w:r>
            <w:r w:rsidRPr="008140A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C45E3" w14:textId="6A7AAB06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40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816,641.27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1BCBA" w14:textId="1642188F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8140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2,449,950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</w:tr>
      <w:tr w:rsidR="008140A5" w:rsidRPr="003B45B4" w14:paraId="0A155E5F" w14:textId="77777777" w:rsidTr="006232BD"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D2EC" w14:textId="347793C0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40A5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ส่วนแบ่งกำไร</w:t>
            </w:r>
            <w:r w:rsidRPr="008140A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8140A5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(ขาดทุน)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5F41" w14:textId="6B2FF0E2" w:rsidR="008140A5" w:rsidRPr="003B45B4" w:rsidRDefault="006232BD" w:rsidP="006232BD">
            <w:pPr>
              <w:suppressAutoHyphens/>
              <w:overflowPunct w:val="0"/>
              <w:autoSpaceDE w:val="0"/>
              <w:autoSpaceDN w:val="0"/>
              <w:ind w:left="-104" w:right="-108"/>
              <w:jc w:val="center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314F" w14:textId="2938F7D4" w:rsidR="008140A5" w:rsidRPr="003B45B4" w:rsidRDefault="006232BD" w:rsidP="006232BD">
            <w:pPr>
              <w:suppressAutoHyphens/>
              <w:overflowPunct w:val="0"/>
              <w:autoSpaceDE w:val="0"/>
              <w:autoSpaceDN w:val="0"/>
              <w:ind w:left="-104" w:right="-108"/>
              <w:jc w:val="center"/>
              <w:textAlignment w:val="baselin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140A5" w:rsidRPr="003B45B4" w14:paraId="25AE75C5" w14:textId="77777777" w:rsidTr="006232BD">
        <w:trPr>
          <w:trHeight w:val="316"/>
        </w:trPr>
        <w:tc>
          <w:tcPr>
            <w:tcW w:w="5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B71" w14:textId="17847A8F" w:rsidR="008140A5" w:rsidRPr="003B45B4" w:rsidRDefault="008140A5" w:rsidP="004E4435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40A5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มูลค่าตามบัญชี</w:t>
            </w:r>
            <w:r w:rsidRPr="008140A5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CD0E2" w14:textId="3A99E02F" w:rsidR="008140A5" w:rsidRPr="003B45B4" w:rsidRDefault="006232BD" w:rsidP="004E4435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8140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816,641.27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37FC" w14:textId="0F808A5B" w:rsidR="008140A5" w:rsidRPr="003B45B4" w:rsidRDefault="006232BD" w:rsidP="004E4435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8140A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2,449,950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.00</w:t>
            </w:r>
          </w:p>
        </w:tc>
      </w:tr>
    </w:tbl>
    <w:p w14:paraId="50CFF2E7" w14:textId="77777777" w:rsidR="008140A5" w:rsidRDefault="008140A5" w:rsidP="008140A5">
      <w:pPr>
        <w:ind w:left="562" w:right="-23" w:firstLine="878"/>
        <w:jc w:val="thaiDistribute"/>
        <w:rPr>
          <w:rFonts w:ascii="Angsana New" w:eastAsia="SimSun" w:hAnsi="Angsana New" w:cs="Angsana New"/>
          <w:spacing w:val="2"/>
          <w:sz w:val="30"/>
          <w:szCs w:val="30"/>
          <w:lang w:val="en-US"/>
        </w:rPr>
      </w:pPr>
    </w:p>
    <w:bookmarkEnd w:id="4"/>
    <w:p w14:paraId="1F37A754" w14:textId="6C19C728" w:rsidR="00F808A2" w:rsidRPr="002A7807" w:rsidRDefault="002A7807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</w:t>
      </w:r>
      <w:r w:rsidRPr="002A7807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Pr="002A7807">
        <w:rPr>
          <w:rFonts w:ascii="Angsana New" w:hAnsi="Angsana New" w:cs="Angsana New" w:hint="cs"/>
          <w:sz w:val="30"/>
          <w:szCs w:val="30"/>
          <w:u w:val="single"/>
          <w:cs/>
        </w:rPr>
        <w:t>อาคารและอุปกรณ์</w:t>
      </w:r>
    </w:p>
    <w:p w14:paraId="351B0B8C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44E94CD4" w14:textId="16466EB0" w:rsidR="005E1F9A" w:rsidRPr="005E1F9A" w:rsidRDefault="005E1F9A" w:rsidP="006232BD">
      <w:pPr>
        <w:pStyle w:val="BodyText2"/>
        <w:ind w:left="562" w:right="-23" w:firstLine="856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รายการเปลี่ยนแปลงของที่ดิน อาคารและอุปกรณ์</w:t>
      </w:r>
      <w:r w:rsidRPr="005E1F9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572AEF64" w14:textId="77777777" w:rsidR="002A7807" w:rsidRPr="002A7807" w:rsidRDefault="002A7807" w:rsidP="002A780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268"/>
      </w:tblGrid>
      <w:tr w:rsidR="002A7807" w:rsidRPr="00E07136" w14:paraId="0DC5BE23" w14:textId="77777777" w:rsidTr="00E07136">
        <w:tc>
          <w:tcPr>
            <w:tcW w:w="87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C199" w14:textId="3F961813" w:rsidR="002A7807" w:rsidRPr="00E07136" w:rsidRDefault="002C2DB9" w:rsidP="002A7807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30"/>
                <w:szCs w:val="30"/>
                <w:lang w:val="en-US"/>
              </w:rPr>
            </w:pPr>
            <w:bookmarkStart w:id="5" w:name="_Hlk127070384"/>
            <w:r w:rsidRPr="00E07136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E07136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หน่วย</w:t>
            </w:r>
            <w:r w:rsidRPr="00E07136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: </w:t>
            </w:r>
            <w:r w:rsidRPr="00E07136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บาท</w:t>
            </w:r>
            <w:r w:rsidRPr="00E07136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)</w:t>
            </w:r>
          </w:p>
        </w:tc>
      </w:tr>
      <w:tr w:rsidR="002A7807" w:rsidRPr="00E07136" w14:paraId="2643190E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F6FD" w14:textId="77777777" w:rsidR="002A7807" w:rsidRPr="00E07136" w:rsidRDefault="002A7807" w:rsidP="002A7807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438B" w14:textId="77777777" w:rsidR="002A7807" w:rsidRPr="00E07136" w:rsidRDefault="002A7807" w:rsidP="002A7807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E07136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FA3E" w14:textId="77777777" w:rsidR="002A7807" w:rsidRPr="00E07136" w:rsidRDefault="002A7807" w:rsidP="002A780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30"/>
                <w:szCs w:val="30"/>
                <w:lang w:val="en-US"/>
              </w:rPr>
            </w:pPr>
            <w:r w:rsidRPr="00E07136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A7807" w:rsidRPr="00E07136" w14:paraId="03C2BF9F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503BA" w14:textId="77777777" w:rsidR="002A7807" w:rsidRPr="00E07136" w:rsidRDefault="002A7807" w:rsidP="0090728A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CE803" w14:textId="4F9A1288" w:rsidR="002A7807" w:rsidRPr="00E07136" w:rsidRDefault="00DF7CA9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879,019,038.33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D953B" w14:textId="325C17AE" w:rsidR="002A7807" w:rsidRPr="00E07136" w:rsidRDefault="00DF7CA9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876,785,446.04</w:t>
            </w:r>
          </w:p>
        </w:tc>
      </w:tr>
      <w:tr w:rsidR="009D46EA" w:rsidRPr="00E07136" w14:paraId="1E4AA8F8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D94D" w14:textId="77777777" w:rsidR="009D46EA" w:rsidRPr="00E07136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ซื้อสินทรัพย์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5510" w14:textId="199A61A0" w:rsidR="009D46EA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1,222,367.72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A047A" w14:textId="62E8687F" w:rsidR="009D46EA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1,222,367.72</w:t>
            </w:r>
          </w:p>
        </w:tc>
      </w:tr>
      <w:tr w:rsidR="006232BD" w:rsidRPr="00E07136" w14:paraId="466508EB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9704" w14:textId="4854BE98" w:rsidR="006232BD" w:rsidRPr="00E07136" w:rsidRDefault="006232BD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จำหน่ายสินทรัพย์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3424" w14:textId="6088A76E" w:rsidR="006232BD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(3,829.09)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320D" w14:textId="46E444B5" w:rsidR="006232BD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(3,829.09)</w:t>
            </w:r>
          </w:p>
        </w:tc>
      </w:tr>
      <w:tr w:rsidR="009D46EA" w:rsidRPr="00E07136" w14:paraId="45B3F9A3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459E" w14:textId="77777777" w:rsidR="009D46EA" w:rsidRPr="00E07136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BAA25" w14:textId="05DD054E" w:rsidR="009D46EA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(1,761.04)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2EEC" w14:textId="432B25EA" w:rsidR="009D46EA" w:rsidRPr="00E07136" w:rsidRDefault="006232BD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(1,761.04)</w:t>
            </w:r>
          </w:p>
        </w:tc>
      </w:tr>
      <w:tr w:rsidR="009D46EA" w:rsidRPr="00E07136" w14:paraId="5BD6DB1E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CBD41" w14:textId="77777777" w:rsidR="009D46EA" w:rsidRPr="00E07136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  <w:r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34B0" w14:textId="35269909" w:rsidR="009D46EA" w:rsidRPr="00E07136" w:rsidRDefault="00E07136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232BD"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8,662,538.89</w:t>
            </w: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81F" w14:textId="3299C306" w:rsidR="009D46EA" w:rsidRPr="00E07136" w:rsidRDefault="00E07136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6232BD"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8,619,494.13</w:t>
            </w: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9D46EA" w:rsidRPr="00E07136" w14:paraId="4C2EBB53" w14:textId="77777777" w:rsidTr="00E07136"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EE08" w14:textId="36CE51AC" w:rsidR="009D46EA" w:rsidRPr="00E07136" w:rsidRDefault="009D46EA" w:rsidP="009D46EA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ยอดคงเหลือ</w:t>
            </w:r>
            <w:r w:rsidR="005B0E4F" w:rsidRPr="00E0713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E0713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งวด</w:t>
            </w: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8478" w14:textId="0F6AEF9E" w:rsidR="009D46EA" w:rsidRPr="00E07136" w:rsidRDefault="00E07136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871,573,277.03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C816" w14:textId="5BE86424" w:rsidR="009D46EA" w:rsidRPr="00E07136" w:rsidRDefault="00E07136" w:rsidP="00B802E0">
            <w:pPr>
              <w:ind w:right="17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sz w:val="30"/>
                <w:szCs w:val="30"/>
                <w:lang w:val="en-US"/>
              </w:rPr>
              <w:t>869,382,729.50</w:t>
            </w:r>
          </w:p>
        </w:tc>
      </w:tr>
      <w:bookmarkEnd w:id="5"/>
    </w:tbl>
    <w:p w14:paraId="2BB3EE47" w14:textId="77777777" w:rsidR="00DF7CA9" w:rsidRDefault="00DF7CA9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6099388" w14:textId="4EDB95C2" w:rsidR="00DF7CA9" w:rsidRPr="00E07136" w:rsidRDefault="00DF7CA9" w:rsidP="00DF7CA9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855B8">
        <w:rPr>
          <w:rFonts w:ascii="Angsana New" w:hAnsi="Angsana New" w:cs="Angsana New" w:hint="cs"/>
          <w:sz w:val="30"/>
          <w:szCs w:val="30"/>
          <w:cs/>
        </w:rPr>
        <w:t>ณ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B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="00054A52">
        <w:rPr>
          <w:rFonts w:ascii="Angsana New" w:hAnsi="Angsana New" w:cs="Angsana New"/>
          <w:sz w:val="30"/>
          <w:szCs w:val="30"/>
          <w:lang w:val="en-US"/>
        </w:rPr>
        <w:t>31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5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</w:t>
      </w:r>
      <w:r w:rsidR="00054A52">
        <w:rPr>
          <w:rFonts w:ascii="Angsana New" w:hAnsi="Angsana New" w:cs="Angsana New"/>
          <w:sz w:val="30"/>
          <w:szCs w:val="30"/>
          <w:lang w:val="en-US"/>
        </w:rPr>
        <w:t>2569</w:t>
      </w:r>
      <w:r w:rsidRPr="004855B8">
        <w:rPr>
          <w:rFonts w:ascii="Angsana New" w:hAnsi="Angsana New" w:cs="Angsana New"/>
          <w:sz w:val="30"/>
          <w:szCs w:val="30"/>
          <w:cs/>
        </w:rPr>
        <w:t xml:space="preserve"> ตามงบการเงินรวมและงบการเงินเฉพาะกิจการ ที่ดินและอาคารส่วนหนึ่ง</w:t>
      </w:r>
      <w:r w:rsidRPr="00E07136">
        <w:rPr>
          <w:rFonts w:ascii="Angsana New" w:hAnsi="Angsana New" w:cs="Angsana New"/>
          <w:sz w:val="30"/>
          <w:szCs w:val="30"/>
          <w:cs/>
          <w:lang w:val="en-US"/>
        </w:rPr>
        <w:t xml:space="preserve"> มูลค่า</w:t>
      </w:r>
      <w:r w:rsidRPr="00E07136">
        <w:rPr>
          <w:rFonts w:ascii="Angsana New" w:hAnsi="Angsana New" w:cs="Angsana New"/>
          <w:sz w:val="30"/>
          <w:szCs w:val="30"/>
          <w:cs/>
        </w:rPr>
        <w:t>ตามบัญชี จำนวนเงิน</w:t>
      </w:r>
      <w:r w:rsidRPr="00E071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>731.90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E07136">
        <w:rPr>
          <w:rFonts w:ascii="Angsana New" w:hAnsi="Angsana New" w:cs="Angsana New"/>
          <w:sz w:val="30"/>
          <w:szCs w:val="30"/>
        </w:rPr>
        <w:t>(</w:t>
      </w:r>
      <w:r w:rsidR="00E07136">
        <w:rPr>
          <w:rFonts w:ascii="Angsana New" w:hAnsi="Angsana New" w:cs="Angsana New"/>
          <w:sz w:val="30"/>
          <w:szCs w:val="30"/>
          <w:lang w:val="en-US"/>
        </w:rPr>
        <w:t>31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Pr="00E07136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E07136">
        <w:rPr>
          <w:rFonts w:ascii="Angsana New" w:hAnsi="Angsana New" w:cs="Angsana New"/>
          <w:sz w:val="30"/>
          <w:szCs w:val="30"/>
        </w:rPr>
        <w:t xml:space="preserve">: </w:t>
      </w:r>
      <w:r w:rsidRPr="00E07136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Pr="00E07136">
        <w:rPr>
          <w:rFonts w:ascii="Angsana New" w:hAnsi="Angsana New" w:cs="Angsana New"/>
          <w:sz w:val="30"/>
          <w:szCs w:val="30"/>
          <w:lang w:val="en-US"/>
        </w:rPr>
        <w:t>732.09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E07136">
        <w:rPr>
          <w:rFonts w:ascii="Angsana New" w:hAnsi="Angsana New" w:cs="Angsana New"/>
          <w:sz w:val="30"/>
          <w:szCs w:val="30"/>
        </w:rPr>
        <w:t>)</w:t>
      </w:r>
      <w:r w:rsidRPr="00E07136">
        <w:rPr>
          <w:rFonts w:ascii="Angsana New" w:hAnsi="Angsana New" w:cs="Angsana New"/>
          <w:sz w:val="30"/>
          <w:szCs w:val="30"/>
          <w:cs/>
        </w:rPr>
        <w:t xml:space="preserve"> ถูกนำไปเป็นหลักประกันวงเงินสินเชื่อกับสถาบันการเงิน ตามหมายเหตุ</w:t>
      </w:r>
      <w:r w:rsidRPr="00E07136">
        <w:rPr>
          <w:rFonts w:ascii="Angsana New" w:hAnsi="Angsana New" w:cs="Angsana New" w:hint="cs"/>
          <w:sz w:val="30"/>
          <w:szCs w:val="30"/>
          <w:cs/>
          <w:lang w:val="en-US"/>
        </w:rPr>
        <w:t>ข้อ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="00E07136">
        <w:rPr>
          <w:rFonts w:ascii="Angsana New" w:hAnsi="Angsana New" w:cs="Angsana New"/>
          <w:sz w:val="30"/>
          <w:szCs w:val="30"/>
          <w:lang w:val="en-US"/>
        </w:rPr>
        <w:t>25</w:t>
      </w:r>
    </w:p>
    <w:p w14:paraId="1164F6F9" w14:textId="77777777" w:rsidR="00E07136" w:rsidRPr="00E07136" w:rsidRDefault="00E07136" w:rsidP="00E07136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5F4B4073" w14:textId="0DF1D42A" w:rsidR="0090728A" w:rsidRDefault="0090728A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64F4614E" w14:textId="77777777" w:rsidR="0090728A" w:rsidRPr="0090728A" w:rsidRDefault="0090728A" w:rsidP="00E07136">
      <w:pPr>
        <w:ind w:left="630" w:firstLine="81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0A65415" w14:textId="161381FD" w:rsidR="00DF7CA9" w:rsidRPr="005E1F9A" w:rsidRDefault="00DF7CA9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E07136">
        <w:rPr>
          <w:rFonts w:ascii="Angsana New" w:hAnsi="Angsana New" w:cs="Angsana New" w:hint="cs"/>
          <w:sz w:val="30"/>
          <w:szCs w:val="30"/>
          <w:cs/>
        </w:rPr>
        <w:t>รายการเปลี่ยนแปลงของสินทรัพย์สิทธิการใช้</w:t>
      </w:r>
      <w:r w:rsidRPr="00E07136">
        <w:rPr>
          <w:rFonts w:ascii="Angsana New" w:hAnsi="Angsana New" w:cs="Angsana New"/>
          <w:sz w:val="30"/>
          <w:szCs w:val="30"/>
        </w:rPr>
        <w:t xml:space="preserve"> </w:t>
      </w:r>
      <w:r w:rsidRPr="00E0713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E07136">
        <w:rPr>
          <w:rFonts w:ascii="Angsana New" w:hAnsi="Angsana New" w:cs="Angsana New"/>
          <w:sz w:val="30"/>
          <w:szCs w:val="30"/>
          <w:lang w:val="en-US"/>
        </w:rPr>
        <w:t>31</w:t>
      </w:r>
      <w:r w:rsidRPr="00E07136">
        <w:rPr>
          <w:rFonts w:ascii="Angsana New" w:hAnsi="Angsana New" w:cs="Angsana New" w:hint="cs"/>
          <w:sz w:val="30"/>
          <w:szCs w:val="30"/>
        </w:rPr>
        <w:t xml:space="preserve"> </w:t>
      </w:r>
      <w:r w:rsidRPr="00E07136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07136">
        <w:rPr>
          <w:rFonts w:ascii="Angsana New" w:hAnsi="Angsana New" w:cs="Angsana New"/>
          <w:sz w:val="30"/>
          <w:szCs w:val="30"/>
          <w:lang w:val="en-US"/>
        </w:rPr>
        <w:t>2569</w:t>
      </w:r>
      <w:r w:rsidRPr="00E07136">
        <w:rPr>
          <w:rFonts w:ascii="Angsana New" w:hAnsi="Angsana New" w:cs="Angsana New" w:hint="cs"/>
          <w:sz w:val="30"/>
          <w:szCs w:val="30"/>
          <w:cs/>
        </w:rPr>
        <w:t xml:space="preserve"> สรุป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ได้ดังนี้</w:t>
      </w:r>
    </w:p>
    <w:p w14:paraId="306CFF6A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993"/>
        <w:gridCol w:w="884"/>
        <w:gridCol w:w="2268"/>
      </w:tblGrid>
      <w:tr w:rsidR="00EA2974" w:rsidRPr="00676F41" w14:paraId="4421055F" w14:textId="77777777" w:rsidTr="00E07136">
        <w:tc>
          <w:tcPr>
            <w:tcW w:w="8789" w:type="dxa"/>
            <w:gridSpan w:val="5"/>
          </w:tcPr>
          <w:p w14:paraId="673700A7" w14:textId="77777777" w:rsidR="00EA2974" w:rsidRPr="00676F41" w:rsidRDefault="00EA2974" w:rsidP="0060423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: </w:t>
            </w:r>
            <w:r w:rsidRPr="00676F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A2974" w:rsidRPr="00FD0DD8" w14:paraId="50DDE0EF" w14:textId="77777777" w:rsidTr="00E07136">
        <w:tc>
          <w:tcPr>
            <w:tcW w:w="3085" w:type="dxa"/>
          </w:tcPr>
          <w:p w14:paraId="41D7ED45" w14:textId="77777777" w:rsidR="00EA2974" w:rsidRPr="00CD0519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3B64F27" w14:textId="77777777" w:rsidR="00EA2974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40751E6" w14:textId="77777777" w:rsidR="00EA2974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  <w:tcBorders>
              <w:left w:val="nil"/>
            </w:tcBorders>
          </w:tcPr>
          <w:p w14:paraId="37DDD061" w14:textId="77777777" w:rsidR="00EA2974" w:rsidRDefault="00EA2974" w:rsidP="00604239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</w:tcPr>
          <w:p w14:paraId="538FDB53" w14:textId="77777777" w:rsidR="00EA2974" w:rsidRPr="0088357B" w:rsidRDefault="00EA2974" w:rsidP="00604239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lang w:val="en-US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EA2974" w:rsidRPr="00FD0DD8" w14:paraId="6FA5799F" w14:textId="77777777" w:rsidTr="00E07136">
        <w:tc>
          <w:tcPr>
            <w:tcW w:w="3085" w:type="dxa"/>
          </w:tcPr>
          <w:p w14:paraId="6B0B0C3C" w14:textId="77777777" w:rsidR="00EA2974" w:rsidRPr="00CD0519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1E14AB7" w14:textId="77777777" w:rsidR="00EA2974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AFC1E21" w14:textId="77777777" w:rsidR="00EA2974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  <w:tcBorders>
              <w:left w:val="nil"/>
            </w:tcBorders>
          </w:tcPr>
          <w:p w14:paraId="151CB50D" w14:textId="77777777" w:rsidR="00EA2974" w:rsidRDefault="00EA2974" w:rsidP="00604239">
            <w:pPr>
              <w:pStyle w:val="BodyText"/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268" w:type="dxa"/>
          </w:tcPr>
          <w:p w14:paraId="095A7E21" w14:textId="77777777" w:rsidR="00EA2974" w:rsidRPr="0088357B" w:rsidRDefault="00EA2974" w:rsidP="00604239">
            <w:pPr>
              <w:pStyle w:val="BodyText"/>
              <w:tabs>
                <w:tab w:val="decimal" w:pos="512"/>
              </w:tabs>
              <w:spacing w:after="0" w:line="240" w:lineRule="atLeast"/>
              <w:ind w:left="-114" w:right="-105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</w:pPr>
            <w:r w:rsidRPr="0088357B">
              <w:rPr>
                <w:rFonts w:ascii="Angsana New" w:hAnsi="Angsana New" w:cs="Angsana New" w:hint="cs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A2974" w:rsidRPr="00FD0DD8" w14:paraId="0810EB6F" w14:textId="77777777" w:rsidTr="00E07136">
        <w:tc>
          <w:tcPr>
            <w:tcW w:w="3085" w:type="dxa"/>
          </w:tcPr>
          <w:p w14:paraId="3A37CD76" w14:textId="77777777" w:rsidR="00EA2974" w:rsidRPr="00A454BE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051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59" w:type="dxa"/>
          </w:tcPr>
          <w:p w14:paraId="09D1F5B9" w14:textId="77777777" w:rsidR="00EA2974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6CC631E" w14:textId="77777777" w:rsidR="00EA2974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  <w:tcBorders>
              <w:left w:val="nil"/>
            </w:tcBorders>
          </w:tcPr>
          <w:p w14:paraId="7A03567A" w14:textId="77777777" w:rsidR="00EA2974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</w:tcPr>
          <w:p w14:paraId="6D198BB1" w14:textId="13771857" w:rsidR="00EA2974" w:rsidRDefault="00EA2974" w:rsidP="0060423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15</w:t>
            </w: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955</w:t>
            </w: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350.82</w:t>
            </w:r>
          </w:p>
        </w:tc>
      </w:tr>
      <w:tr w:rsidR="00E07136" w:rsidRPr="00FD0DD8" w14:paraId="3C62A765" w14:textId="77777777" w:rsidTr="00E07136">
        <w:tc>
          <w:tcPr>
            <w:tcW w:w="3085" w:type="dxa"/>
          </w:tcPr>
          <w:p w14:paraId="61D9ED2E" w14:textId="21712DAC" w:rsidR="00E07136" w:rsidRPr="00CD0519" w:rsidRDefault="00E07136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071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</w:tcPr>
          <w:p w14:paraId="006CD7A1" w14:textId="77777777" w:rsidR="00E07136" w:rsidRDefault="00E07136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6A98EDC3" w14:textId="77777777" w:rsidR="00E07136" w:rsidRDefault="00E07136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  <w:tcBorders>
              <w:left w:val="nil"/>
            </w:tcBorders>
          </w:tcPr>
          <w:p w14:paraId="07E64D7A" w14:textId="77777777" w:rsidR="00E07136" w:rsidRDefault="00E07136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</w:tcPr>
          <w:p w14:paraId="2936F506" w14:textId="23E332C5" w:rsidR="00E07136" w:rsidRPr="00EA2974" w:rsidRDefault="00E07136" w:rsidP="0060423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E07136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5,964,240.63</w:t>
            </w:r>
          </w:p>
        </w:tc>
      </w:tr>
      <w:tr w:rsidR="00EA2974" w:rsidRPr="00FD0DD8" w14:paraId="5871D8E3" w14:textId="77777777" w:rsidTr="00E07136">
        <w:tc>
          <w:tcPr>
            <w:tcW w:w="3085" w:type="dxa"/>
          </w:tcPr>
          <w:p w14:paraId="0C24A49E" w14:textId="112DB196" w:rsidR="00EA2974" w:rsidRPr="00A454BE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A29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4CC0A13" w14:textId="77777777" w:rsidR="00EA2974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</w:tcPr>
          <w:p w14:paraId="52AB8272" w14:textId="77777777" w:rsidR="00EA2974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14:paraId="18B83FE2" w14:textId="77777777" w:rsidR="00EA2974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</w:tcPr>
          <w:p w14:paraId="6F778D3A" w14:textId="193D82E4" w:rsidR="00EA2974" w:rsidRPr="0093558F" w:rsidRDefault="00E07136" w:rsidP="0060423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Pr="00E07136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2,716,878.19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EA2974" w:rsidRPr="00FD0DD8" w14:paraId="54666BB3" w14:textId="77777777" w:rsidTr="00E07136">
        <w:tc>
          <w:tcPr>
            <w:tcW w:w="3085" w:type="dxa"/>
          </w:tcPr>
          <w:p w14:paraId="10740925" w14:textId="77777777" w:rsidR="00EA2974" w:rsidRPr="00A454BE" w:rsidRDefault="00EA2974" w:rsidP="00604239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color w:val="000000"/>
                <w:cs/>
              </w:rPr>
            </w:pPr>
            <w:r w:rsidRPr="00F722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ยอดคงเหลือสิ้นงวด</w:t>
            </w:r>
          </w:p>
        </w:tc>
        <w:tc>
          <w:tcPr>
            <w:tcW w:w="1559" w:type="dxa"/>
          </w:tcPr>
          <w:p w14:paraId="4E8F9646" w14:textId="77777777" w:rsidR="00EA2974" w:rsidRDefault="00EA2974" w:rsidP="00604239">
            <w:pPr>
              <w:pStyle w:val="BodyText"/>
              <w:spacing w:after="0" w:line="240" w:lineRule="atLeast"/>
              <w:ind w:left="-108" w:right="3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584E05B" w14:textId="77777777" w:rsidR="00EA2974" w:rsidRDefault="00EA2974" w:rsidP="00604239">
            <w:pPr>
              <w:pStyle w:val="BodyText"/>
              <w:tabs>
                <w:tab w:val="decimal" w:pos="642"/>
              </w:tabs>
              <w:spacing w:after="0" w:line="240" w:lineRule="atLeast"/>
              <w:ind w:left="-108" w:right="3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84" w:type="dxa"/>
          </w:tcPr>
          <w:p w14:paraId="059FF69A" w14:textId="77777777" w:rsidR="00EA2974" w:rsidRDefault="00EA2974" w:rsidP="00604239">
            <w:pPr>
              <w:pStyle w:val="BodyText"/>
              <w:spacing w:after="0" w:line="240" w:lineRule="atLeast"/>
              <w:ind w:left="-108" w:right="3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64C42904" w14:textId="1E905EED" w:rsidR="00EA2974" w:rsidRPr="0093558F" w:rsidRDefault="00E07136" w:rsidP="00604239">
            <w:pPr>
              <w:pStyle w:val="BodyText"/>
              <w:spacing w:after="0" w:line="240" w:lineRule="atLeast"/>
              <w:ind w:left="-108" w:right="3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/>
              </w:rPr>
            </w:pPr>
            <w:r w:rsidRPr="00E07136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19,202,713.26</w:t>
            </w:r>
          </w:p>
        </w:tc>
      </w:tr>
    </w:tbl>
    <w:p w14:paraId="5B2635C3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596A1F26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155BD6FE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45D8840E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52E9F02F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46D9D2C3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59BAB365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754B693A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444420D6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6790E609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72CAD966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6D376F23" w14:textId="77777777" w:rsidR="00EA2974" w:rsidRDefault="00EA2974" w:rsidP="0090728A">
      <w:pPr>
        <w:ind w:firstLine="1440"/>
        <w:jc w:val="thaiDistribute"/>
        <w:rPr>
          <w:rFonts w:ascii="Angsana New" w:hAnsi="Angsana New" w:cs="Angsana New"/>
          <w:spacing w:val="-2"/>
          <w:sz w:val="16"/>
          <w:szCs w:val="16"/>
          <w:u w:val="single"/>
          <w:lang w:val="en-US"/>
        </w:rPr>
      </w:pPr>
    </w:p>
    <w:p w14:paraId="5A2034CD" w14:textId="77777777" w:rsidR="003C7262" w:rsidRDefault="003C7262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C7262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0968D04" w14:textId="77777777" w:rsidR="003C7262" w:rsidRPr="003C7262" w:rsidRDefault="003C7262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AACA58C" w14:textId="77777777" w:rsidR="00FD3DC0" w:rsidRDefault="003C7262" w:rsidP="00E07136">
      <w:pPr>
        <w:ind w:left="630" w:firstLine="81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C7262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2786AAAF" w14:textId="77777777" w:rsidR="00574615" w:rsidRPr="00E07136" w:rsidRDefault="00574615" w:rsidP="003C7262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20"/>
        <w:gridCol w:w="1559"/>
        <w:gridCol w:w="1557"/>
      </w:tblGrid>
      <w:tr w:rsidR="00574615" w:rsidRPr="00FD40A5" w14:paraId="082EC9A8" w14:textId="77777777" w:rsidTr="00FD40A5">
        <w:trPr>
          <w:trHeight w:val="20"/>
        </w:trPr>
        <w:tc>
          <w:tcPr>
            <w:tcW w:w="3544" w:type="dxa"/>
          </w:tcPr>
          <w:p w14:paraId="00D0255B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4C35C656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16" w:type="dxa"/>
            <w:gridSpan w:val="2"/>
            <w:vAlign w:val="bottom"/>
          </w:tcPr>
          <w:p w14:paraId="4606A683" w14:textId="77777777" w:rsidR="00574615" w:rsidRPr="00FD40A5" w:rsidRDefault="00574615" w:rsidP="004E4435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(หน่วย : บาท)</w:t>
            </w:r>
          </w:p>
        </w:tc>
      </w:tr>
      <w:tr w:rsidR="00574615" w:rsidRPr="00FD40A5" w14:paraId="6A34899B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05FAF240" w14:textId="77777777" w:rsidR="00574615" w:rsidRPr="00FD40A5" w:rsidRDefault="00574615" w:rsidP="004E443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072C27EB" w14:textId="7777777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อัตราดอกเบี้ย</w:t>
            </w:r>
            <w:r w:rsidRPr="00FD40A5">
              <w:rPr>
                <w:rFonts w:asciiTheme="majorBidi" w:hAnsiTheme="majorBidi" w:cstheme="majorBidi"/>
                <w:snapToGrid w:val="0"/>
                <w:lang w:val="en-US" w:eastAsia="th-TH"/>
              </w:rPr>
              <w:t>(</w:t>
            </w: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ร้อยละต่อปี</w:t>
            </w:r>
            <w:r w:rsidRPr="00FD40A5">
              <w:rPr>
                <w:rFonts w:asciiTheme="majorBidi" w:hAnsiTheme="majorBidi" w:cstheme="majorBidi"/>
                <w:snapToGrid w:val="0"/>
                <w:lang w:val="en-US" w:eastAsia="th-TH"/>
              </w:rPr>
              <w:t>)</w:t>
            </w:r>
          </w:p>
        </w:tc>
        <w:tc>
          <w:tcPr>
            <w:tcW w:w="3116" w:type="dxa"/>
            <w:gridSpan w:val="2"/>
          </w:tcPr>
          <w:p w14:paraId="44040B5B" w14:textId="7777777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574615" w:rsidRPr="00FD40A5" w14:paraId="255C5705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11554BDB" w14:textId="77777777" w:rsidR="00574615" w:rsidRPr="00FD40A5" w:rsidRDefault="00574615" w:rsidP="004E443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8" w:type="dxa"/>
            <w:gridSpan w:val="2"/>
          </w:tcPr>
          <w:p w14:paraId="47220E21" w14:textId="38C0C957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6" w:type="dxa"/>
            <w:gridSpan w:val="2"/>
          </w:tcPr>
          <w:p w14:paraId="04FAD224" w14:textId="48F19B81" w:rsidR="00574615" w:rsidRPr="00FD40A5" w:rsidRDefault="00574615" w:rsidP="004E443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574615" w:rsidRPr="00FD40A5" w14:paraId="51F15DF9" w14:textId="77777777" w:rsidTr="00FD40A5">
        <w:trPr>
          <w:trHeight w:val="20"/>
        </w:trPr>
        <w:tc>
          <w:tcPr>
            <w:tcW w:w="3544" w:type="dxa"/>
            <w:vAlign w:val="bottom"/>
          </w:tcPr>
          <w:p w14:paraId="7C90008E" w14:textId="77777777" w:rsidR="00574615" w:rsidRPr="00FD40A5" w:rsidRDefault="00574615" w:rsidP="0057461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</w:tcPr>
          <w:p w14:paraId="3B725474" w14:textId="74AB3B8B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420" w:type="dxa"/>
          </w:tcPr>
          <w:p w14:paraId="2C1EAC33" w14:textId="04DBC7EF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2FC0F400" w14:textId="17C91692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57" w:type="dxa"/>
          </w:tcPr>
          <w:p w14:paraId="185D64D1" w14:textId="265B1185" w:rsidR="00574615" w:rsidRPr="00FD40A5" w:rsidRDefault="00574615" w:rsidP="00574615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4007FB" w:rsidRPr="00FD40A5" w14:paraId="1F7D3CBA" w14:textId="77777777" w:rsidTr="00FD40A5">
        <w:trPr>
          <w:trHeight w:val="20"/>
        </w:trPr>
        <w:tc>
          <w:tcPr>
            <w:tcW w:w="3544" w:type="dxa"/>
          </w:tcPr>
          <w:p w14:paraId="33AEEE34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8F50513" w14:textId="6D0042EA" w:rsidR="004007FB" w:rsidRPr="00FD40A5" w:rsidRDefault="00866553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lang w:val="en-US"/>
              </w:rPr>
              <w:t>2.00</w:t>
            </w:r>
            <w:r w:rsidR="004007FB" w:rsidRPr="00FD40A5">
              <w:rPr>
                <w:rFonts w:ascii="Angsana New" w:eastAsia="Brush Script MT" w:hAnsi="Angsana New" w:cs="Angsana New"/>
                <w:lang w:val="en-US"/>
              </w:rPr>
              <w:t xml:space="preserve"> – 6.34</w:t>
            </w:r>
          </w:p>
        </w:tc>
        <w:tc>
          <w:tcPr>
            <w:tcW w:w="1420" w:type="dxa"/>
          </w:tcPr>
          <w:p w14:paraId="4AD08EFB" w14:textId="2D38609D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1.90 – 6.48</w:t>
            </w:r>
          </w:p>
        </w:tc>
        <w:tc>
          <w:tcPr>
            <w:tcW w:w="1559" w:type="dxa"/>
          </w:tcPr>
          <w:p w14:paraId="3E0A0E4C" w14:textId="536D8519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50,131,690.80</w:t>
            </w:r>
          </w:p>
        </w:tc>
        <w:tc>
          <w:tcPr>
            <w:tcW w:w="1557" w:type="dxa"/>
          </w:tcPr>
          <w:p w14:paraId="22D34EA8" w14:textId="1D9C888F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54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766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591.46</w:t>
            </w:r>
          </w:p>
        </w:tc>
      </w:tr>
      <w:tr w:rsidR="004007FB" w:rsidRPr="00FD40A5" w14:paraId="303F2CEA" w14:textId="77777777" w:rsidTr="00FD40A5">
        <w:trPr>
          <w:trHeight w:val="20"/>
        </w:trPr>
        <w:tc>
          <w:tcPr>
            <w:tcW w:w="3544" w:type="dxa"/>
          </w:tcPr>
          <w:p w14:paraId="7F6924F6" w14:textId="77777777" w:rsidR="004007FB" w:rsidRPr="00FD40A5" w:rsidRDefault="004007FB" w:rsidP="004007FB">
            <w:pPr>
              <w:ind w:hanging="71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7FBBF4A3" w14:textId="2FE3DE41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4.50 – 6.62</w:t>
            </w:r>
          </w:p>
        </w:tc>
        <w:tc>
          <w:tcPr>
            <w:tcW w:w="1420" w:type="dxa"/>
          </w:tcPr>
          <w:p w14:paraId="68A51A68" w14:textId="19B811DE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cs/>
                <w:lang w:val="en-US"/>
              </w:rPr>
              <w:t xml:space="preserve">4.50 – </w:t>
            </w:r>
            <w:r w:rsidRPr="00FD40A5">
              <w:rPr>
                <w:rFonts w:asciiTheme="majorBidi" w:eastAsia="Brush Script MT" w:hAnsiTheme="majorBidi" w:cstheme="majorBidi"/>
                <w:lang w:val="en-US"/>
              </w:rPr>
              <w:t>6.72</w:t>
            </w:r>
          </w:p>
        </w:tc>
        <w:tc>
          <w:tcPr>
            <w:tcW w:w="1559" w:type="dxa"/>
          </w:tcPr>
          <w:p w14:paraId="20F2F81A" w14:textId="699A06CC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4,631,513,020.98</w:t>
            </w:r>
          </w:p>
        </w:tc>
        <w:tc>
          <w:tcPr>
            <w:tcW w:w="1557" w:type="dxa"/>
          </w:tcPr>
          <w:p w14:paraId="2424BBA3" w14:textId="5210B13D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413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615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528.47</w:t>
            </w:r>
          </w:p>
        </w:tc>
      </w:tr>
      <w:tr w:rsidR="004007FB" w:rsidRPr="00FD40A5" w14:paraId="00048319" w14:textId="77777777" w:rsidTr="00FD40A5">
        <w:trPr>
          <w:trHeight w:val="20"/>
        </w:trPr>
        <w:tc>
          <w:tcPr>
            <w:tcW w:w="3544" w:type="dxa"/>
          </w:tcPr>
          <w:p w14:paraId="02AAD88A" w14:textId="77777777" w:rsidR="004007FB" w:rsidRPr="00FD40A5" w:rsidRDefault="004007FB" w:rsidP="004007FB">
            <w:pPr>
              <w:ind w:hanging="71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6F41DD34" w14:textId="53D23655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5.00</w:t>
            </w:r>
          </w:p>
        </w:tc>
        <w:tc>
          <w:tcPr>
            <w:tcW w:w="1420" w:type="dxa"/>
          </w:tcPr>
          <w:p w14:paraId="4CD00123" w14:textId="11EF1694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4.90</w:t>
            </w:r>
          </w:p>
        </w:tc>
        <w:tc>
          <w:tcPr>
            <w:tcW w:w="1559" w:type="dxa"/>
          </w:tcPr>
          <w:p w14:paraId="62C88630" w14:textId="0C5C97A4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271,569,668.22</w:t>
            </w:r>
          </w:p>
        </w:tc>
        <w:tc>
          <w:tcPr>
            <w:tcW w:w="1557" w:type="dxa"/>
          </w:tcPr>
          <w:p w14:paraId="41D0BD8C" w14:textId="099C8D1C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239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273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302.89</w:t>
            </w:r>
          </w:p>
        </w:tc>
      </w:tr>
      <w:tr w:rsidR="004007FB" w:rsidRPr="00FD40A5" w14:paraId="32A62940" w14:textId="77777777" w:rsidTr="00FD40A5">
        <w:trPr>
          <w:trHeight w:val="20"/>
        </w:trPr>
        <w:tc>
          <w:tcPr>
            <w:tcW w:w="3544" w:type="dxa"/>
          </w:tcPr>
          <w:p w14:paraId="48260463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75832D8B" w14:textId="427B4919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5.38</w:t>
            </w:r>
          </w:p>
        </w:tc>
        <w:tc>
          <w:tcPr>
            <w:tcW w:w="1420" w:type="dxa"/>
          </w:tcPr>
          <w:p w14:paraId="4477248F" w14:textId="2554E840" w:rsidR="004007FB" w:rsidRPr="00FD40A5" w:rsidRDefault="004007FB" w:rsidP="004007FB">
            <w:pPr>
              <w:ind w:left="-105" w:right="-110"/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Theme="majorBidi" w:eastAsia="Brush Script MT" w:hAnsiTheme="majorBidi" w:cstheme="majorBidi"/>
                <w:lang w:val="en-US"/>
              </w:rPr>
              <w:t>4.65</w:t>
            </w:r>
          </w:p>
        </w:tc>
        <w:tc>
          <w:tcPr>
            <w:tcW w:w="1559" w:type="dxa"/>
          </w:tcPr>
          <w:p w14:paraId="29C24D8E" w14:textId="4763AB00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47,608,915.17</w:t>
            </w:r>
          </w:p>
        </w:tc>
        <w:tc>
          <w:tcPr>
            <w:tcW w:w="1557" w:type="dxa"/>
          </w:tcPr>
          <w:p w14:paraId="1E25FEA1" w14:textId="47DCDA5C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46,551,354.61</w:t>
            </w:r>
          </w:p>
        </w:tc>
      </w:tr>
      <w:tr w:rsidR="004007FB" w:rsidRPr="00FD40A5" w14:paraId="79006106" w14:textId="77777777" w:rsidTr="00FD40A5">
        <w:trPr>
          <w:trHeight w:val="20"/>
        </w:trPr>
        <w:tc>
          <w:tcPr>
            <w:tcW w:w="3544" w:type="dxa"/>
          </w:tcPr>
          <w:p w14:paraId="2B895005" w14:textId="77777777" w:rsidR="004007FB" w:rsidRPr="00FD40A5" w:rsidRDefault="004007FB" w:rsidP="004007FB">
            <w:pPr>
              <w:ind w:left="-109" w:firstLine="38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เงินกู้ยืมระยะยาวที่จัดประเภทเป็นเงินกู้ยืมระยะสั้น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4DCFAC81" w14:textId="0EB02558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420" w:type="dxa"/>
          </w:tcPr>
          <w:p w14:paraId="33199ECA" w14:textId="1B585B20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ED819F" w14:textId="1DDB3B93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272,642,953.42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A92B396" w14:textId="098B4348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325,162,115.18</w:t>
            </w:r>
          </w:p>
        </w:tc>
      </w:tr>
      <w:tr w:rsidR="004007FB" w:rsidRPr="00FD40A5" w14:paraId="0DA4BE07" w14:textId="77777777" w:rsidTr="00FD40A5">
        <w:trPr>
          <w:trHeight w:val="20"/>
        </w:trPr>
        <w:tc>
          <w:tcPr>
            <w:tcW w:w="3544" w:type="dxa"/>
          </w:tcPr>
          <w:p w14:paraId="1E9713B9" w14:textId="14430B79" w:rsidR="004007FB" w:rsidRPr="00FD40A5" w:rsidRDefault="004007FB" w:rsidP="004007FB">
            <w:pPr>
              <w:ind w:left="459" w:firstLine="287"/>
              <w:rPr>
                <w:rFonts w:asciiTheme="majorBidi" w:hAnsiTheme="majorBidi" w:cstheme="majorBidi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4DC7374" w14:textId="77777777" w:rsidR="004007FB" w:rsidRPr="00FD40A5" w:rsidRDefault="004007FB" w:rsidP="004007FB">
            <w:pPr>
              <w:jc w:val="both"/>
              <w:rPr>
                <w:rFonts w:asciiTheme="majorBidi" w:eastAsia="Brush Script MT" w:hAnsiTheme="majorBidi" w:cstheme="majorBidi"/>
                <w:lang w:val="en-US"/>
              </w:rPr>
            </w:pPr>
          </w:p>
        </w:tc>
        <w:tc>
          <w:tcPr>
            <w:tcW w:w="1420" w:type="dxa"/>
          </w:tcPr>
          <w:p w14:paraId="3845FB6A" w14:textId="77777777" w:rsidR="004007FB" w:rsidRPr="00FD40A5" w:rsidRDefault="004007FB" w:rsidP="004007FB">
            <w:pPr>
              <w:jc w:val="center"/>
              <w:rPr>
                <w:rFonts w:asciiTheme="majorBidi" w:eastAsia="Brush Script MT" w:hAnsiTheme="majorBidi" w:cstheme="majorBidi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CAD5EA" w14:textId="70774B21" w:rsidR="004007FB" w:rsidRPr="00FD40A5" w:rsidRDefault="004007FB" w:rsidP="004007FB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lang w:val="en-US"/>
              </w:rPr>
              <w:t>5,273,466,248.59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537D6BFD" w14:textId="38D0F621" w:rsidR="004007FB" w:rsidRPr="00FD40A5" w:rsidRDefault="004007FB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FD40A5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079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368</w:t>
            </w:r>
            <w:r w:rsidRPr="00FD40A5">
              <w:rPr>
                <w:rFonts w:asciiTheme="majorBidi" w:hAnsiTheme="majorBidi" w:cstheme="majorBidi"/>
                <w:lang w:val="en-US"/>
              </w:rPr>
              <w:t>,</w:t>
            </w:r>
            <w:r w:rsidRPr="00FD40A5">
              <w:rPr>
                <w:rFonts w:asciiTheme="majorBidi" w:hAnsiTheme="majorBidi" w:cstheme="majorBidi"/>
                <w:cs/>
                <w:lang w:val="en-US"/>
              </w:rPr>
              <w:t>892.61</w:t>
            </w:r>
          </w:p>
        </w:tc>
      </w:tr>
    </w:tbl>
    <w:p w14:paraId="291121C5" w14:textId="77777777" w:rsidR="008F5B9A" w:rsidRPr="008F5B9A" w:rsidRDefault="008F5B9A" w:rsidP="00574615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574615" w:rsidRPr="00FD40A5" w14:paraId="3632C2B3" w14:textId="77777777" w:rsidTr="00FD40A5">
        <w:tc>
          <w:tcPr>
            <w:tcW w:w="3544" w:type="dxa"/>
          </w:tcPr>
          <w:p w14:paraId="119EA5D4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E4C7329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5EAA7C4" w14:textId="77777777" w:rsidR="00574615" w:rsidRPr="00FD40A5" w:rsidRDefault="00574615" w:rsidP="004E443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574615" w:rsidRPr="00FD40A5" w14:paraId="62EA8979" w14:textId="77777777" w:rsidTr="00FD40A5">
        <w:tc>
          <w:tcPr>
            <w:tcW w:w="3544" w:type="dxa"/>
            <w:vAlign w:val="bottom"/>
          </w:tcPr>
          <w:p w14:paraId="54642538" w14:textId="77777777" w:rsidR="00574615" w:rsidRPr="00FD40A5" w:rsidRDefault="00574615" w:rsidP="004E443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20F4A72B" w14:textId="77777777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อัตราดอกเบี้ย</w:t>
            </w:r>
            <w:r w:rsidRPr="00FD40A5">
              <w:rPr>
                <w:rFonts w:ascii="Angsana New" w:hAnsi="Angsana New" w:cs="Angsana New"/>
                <w:snapToGrid w:val="0"/>
                <w:lang w:val="en-US" w:eastAsia="th-TH"/>
              </w:rPr>
              <w:t>(</w:t>
            </w: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ร้อยละต่อปี</w:t>
            </w:r>
            <w:r w:rsidRPr="00FD40A5">
              <w:rPr>
                <w:rFonts w:ascii="Angsana New" w:hAnsi="Angsana New" w:cs="Angsana New"/>
                <w:snapToGrid w:val="0"/>
                <w:lang w:val="en-US" w:eastAsia="th-TH"/>
              </w:rPr>
              <w:t>)</w:t>
            </w:r>
          </w:p>
        </w:tc>
        <w:tc>
          <w:tcPr>
            <w:tcW w:w="3119" w:type="dxa"/>
            <w:gridSpan w:val="2"/>
          </w:tcPr>
          <w:p w14:paraId="64BDDD95" w14:textId="77777777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74615" w:rsidRPr="00FD40A5" w14:paraId="253687BF" w14:textId="77777777" w:rsidTr="00FD40A5">
        <w:tc>
          <w:tcPr>
            <w:tcW w:w="3544" w:type="dxa"/>
            <w:vAlign w:val="bottom"/>
          </w:tcPr>
          <w:p w14:paraId="161DFF9B" w14:textId="77777777" w:rsidR="00574615" w:rsidRPr="00FD40A5" w:rsidRDefault="00574615" w:rsidP="004E443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13F375A1" w14:textId="16D7541C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22AB6B0D" w14:textId="5DC275EF" w:rsidR="00574615" w:rsidRPr="00FD40A5" w:rsidRDefault="00574615" w:rsidP="004E443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574615" w:rsidRPr="00FD40A5" w14:paraId="053F8C9E" w14:textId="77777777" w:rsidTr="00FD40A5">
        <w:tc>
          <w:tcPr>
            <w:tcW w:w="3544" w:type="dxa"/>
            <w:vAlign w:val="bottom"/>
          </w:tcPr>
          <w:p w14:paraId="5AA8D9D2" w14:textId="77777777" w:rsidR="00574615" w:rsidRPr="00FD40A5" w:rsidRDefault="00574615" w:rsidP="0057461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1AB93897" w14:textId="4EE9894A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417" w:type="dxa"/>
          </w:tcPr>
          <w:p w14:paraId="4EBCB087" w14:textId="1635F4CE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37CD034F" w14:textId="45699218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60" w:type="dxa"/>
          </w:tcPr>
          <w:p w14:paraId="4F04C67D" w14:textId="3EE654EF" w:rsidR="00574615" w:rsidRPr="00FD40A5" w:rsidRDefault="00574615" w:rsidP="00574615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574615" w:rsidRPr="00FD40A5" w14:paraId="19A54D36" w14:textId="77777777" w:rsidTr="00FD40A5">
        <w:tc>
          <w:tcPr>
            <w:tcW w:w="3544" w:type="dxa"/>
          </w:tcPr>
          <w:p w14:paraId="72024FC1" w14:textId="77777777" w:rsidR="00574615" w:rsidRPr="00FD40A5" w:rsidRDefault="00574615" w:rsidP="0075684E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5DBA8E75" w14:textId="61A27D0E" w:rsidR="00574615" w:rsidRPr="00FD40A5" w:rsidRDefault="00866553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>
              <w:rPr>
                <w:rFonts w:ascii="Angsana New" w:eastAsia="Brush Script MT" w:hAnsi="Angsana New" w:cs="Angsana New"/>
                <w:lang w:val="en-US"/>
              </w:rPr>
              <w:t>2.00</w:t>
            </w:r>
            <w:r w:rsidR="00FD40A5" w:rsidRPr="00FD40A5">
              <w:rPr>
                <w:rFonts w:ascii="Angsana New" w:eastAsia="Brush Script MT" w:hAnsi="Angsana New" w:cs="Angsana New"/>
                <w:lang w:val="en-US"/>
              </w:rPr>
              <w:t xml:space="preserve"> – 6.34</w:t>
            </w:r>
          </w:p>
        </w:tc>
        <w:tc>
          <w:tcPr>
            <w:tcW w:w="1417" w:type="dxa"/>
          </w:tcPr>
          <w:p w14:paraId="58F7F558" w14:textId="2F3935A0" w:rsidR="00574615" w:rsidRPr="00FD40A5" w:rsidRDefault="0057461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1.90</w:t>
            </w:r>
            <w:r w:rsidRPr="00FD40A5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FD40A5">
              <w:rPr>
                <w:rFonts w:ascii="Angsana New" w:eastAsia="Brush Script MT" w:hAnsi="Angsana New" w:cs="Angsana New"/>
                <w:cs/>
                <w:lang w:val="en-US"/>
              </w:rPr>
              <w:t>–</w:t>
            </w:r>
            <w:r w:rsidRPr="00FD40A5">
              <w:rPr>
                <w:rFonts w:ascii="Angsana New" w:eastAsia="Brush Script MT" w:hAnsi="Angsana New" w:cs="Angsana New" w:hint="cs"/>
                <w:cs/>
                <w:lang w:val="en-US"/>
              </w:rPr>
              <w:t xml:space="preserve"> </w:t>
            </w:r>
            <w:r w:rsidRPr="00FD40A5">
              <w:rPr>
                <w:rFonts w:ascii="Angsana New" w:eastAsia="Brush Script MT" w:hAnsi="Angsana New" w:cs="Angsana New"/>
                <w:lang w:val="en-US"/>
              </w:rPr>
              <w:t>6.44</w:t>
            </w:r>
          </w:p>
        </w:tc>
        <w:tc>
          <w:tcPr>
            <w:tcW w:w="1559" w:type="dxa"/>
          </w:tcPr>
          <w:p w14:paraId="3B8C1ED0" w14:textId="0CC26BDB" w:rsidR="00574615" w:rsidRPr="00FD40A5" w:rsidRDefault="00E07136" w:rsidP="005746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50,131,690.80</w:t>
            </w:r>
          </w:p>
        </w:tc>
        <w:tc>
          <w:tcPr>
            <w:tcW w:w="1560" w:type="dxa"/>
          </w:tcPr>
          <w:p w14:paraId="0986F658" w14:textId="6864270D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52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837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960.68</w:t>
            </w:r>
          </w:p>
        </w:tc>
      </w:tr>
      <w:tr w:rsidR="00574615" w:rsidRPr="00FD40A5" w14:paraId="73FA9943" w14:textId="77777777" w:rsidTr="00FD40A5">
        <w:tc>
          <w:tcPr>
            <w:tcW w:w="3544" w:type="dxa"/>
          </w:tcPr>
          <w:p w14:paraId="048F756D" w14:textId="77777777" w:rsidR="00574615" w:rsidRPr="00FD40A5" w:rsidRDefault="00574615" w:rsidP="0075684E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ตั๋วสัญญาใช้เงิน</w:t>
            </w:r>
          </w:p>
        </w:tc>
        <w:tc>
          <w:tcPr>
            <w:tcW w:w="1418" w:type="dxa"/>
          </w:tcPr>
          <w:p w14:paraId="0E989132" w14:textId="1D34ECD5" w:rsidR="00574615" w:rsidRPr="00FD40A5" w:rsidRDefault="00FD40A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4.50 – 6.62</w:t>
            </w:r>
          </w:p>
        </w:tc>
        <w:tc>
          <w:tcPr>
            <w:tcW w:w="1417" w:type="dxa"/>
          </w:tcPr>
          <w:p w14:paraId="0E06E04B" w14:textId="48550BE5" w:rsidR="00574615" w:rsidRPr="00FD40A5" w:rsidRDefault="0057461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cs/>
                <w:lang w:val="en-US"/>
              </w:rPr>
              <w:t xml:space="preserve">4.50 – </w:t>
            </w:r>
            <w:r w:rsidRPr="00FD40A5">
              <w:rPr>
                <w:rFonts w:ascii="Angsana New" w:eastAsia="Brush Script MT" w:hAnsi="Angsana New" w:cs="Angsana New"/>
                <w:lang w:val="en-US"/>
              </w:rPr>
              <w:t>6.72</w:t>
            </w:r>
          </w:p>
        </w:tc>
        <w:tc>
          <w:tcPr>
            <w:tcW w:w="1559" w:type="dxa"/>
          </w:tcPr>
          <w:p w14:paraId="38D74868" w14:textId="0371FC7A" w:rsidR="00574615" w:rsidRPr="00FD40A5" w:rsidRDefault="00E07136" w:rsidP="005746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4,438,899,931.13</w:t>
            </w:r>
          </w:p>
        </w:tc>
        <w:tc>
          <w:tcPr>
            <w:tcW w:w="1560" w:type="dxa"/>
          </w:tcPr>
          <w:p w14:paraId="3601893C" w14:textId="23C1EF45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221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002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438.62</w:t>
            </w:r>
          </w:p>
        </w:tc>
      </w:tr>
      <w:tr w:rsidR="00574615" w:rsidRPr="00FD40A5" w14:paraId="4A8724C9" w14:textId="77777777" w:rsidTr="00FD40A5">
        <w:tc>
          <w:tcPr>
            <w:tcW w:w="3544" w:type="dxa"/>
          </w:tcPr>
          <w:p w14:paraId="6FD690B4" w14:textId="77777777" w:rsidR="00574615" w:rsidRPr="00FD40A5" w:rsidRDefault="00574615" w:rsidP="0075684E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เจ้าหนี้ทรัสต์รีซีต</w:t>
            </w:r>
          </w:p>
        </w:tc>
        <w:tc>
          <w:tcPr>
            <w:tcW w:w="1418" w:type="dxa"/>
          </w:tcPr>
          <w:p w14:paraId="157A42DA" w14:textId="4EF00CF9" w:rsidR="00574615" w:rsidRPr="00FD40A5" w:rsidRDefault="00FD40A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5.00</w:t>
            </w:r>
          </w:p>
        </w:tc>
        <w:tc>
          <w:tcPr>
            <w:tcW w:w="1417" w:type="dxa"/>
          </w:tcPr>
          <w:p w14:paraId="0E63699C" w14:textId="4679CF6E" w:rsidR="00574615" w:rsidRPr="00FD40A5" w:rsidRDefault="0057461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highlight w:val="yellow"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4.90</w:t>
            </w:r>
          </w:p>
        </w:tc>
        <w:tc>
          <w:tcPr>
            <w:tcW w:w="1559" w:type="dxa"/>
          </w:tcPr>
          <w:p w14:paraId="16D732EE" w14:textId="7F82E339" w:rsidR="00574615" w:rsidRPr="00FD40A5" w:rsidRDefault="00E07136" w:rsidP="005746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271,569,668.22</w:t>
            </w:r>
          </w:p>
        </w:tc>
        <w:tc>
          <w:tcPr>
            <w:tcW w:w="1560" w:type="dxa"/>
          </w:tcPr>
          <w:p w14:paraId="58C9A336" w14:textId="71437D30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239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273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302.89</w:t>
            </w:r>
          </w:p>
        </w:tc>
      </w:tr>
      <w:tr w:rsidR="00574615" w:rsidRPr="00FD40A5" w14:paraId="63FBADFE" w14:textId="77777777" w:rsidTr="00FD40A5">
        <w:tc>
          <w:tcPr>
            <w:tcW w:w="3544" w:type="dxa"/>
          </w:tcPr>
          <w:p w14:paraId="3D9B0883" w14:textId="77777777" w:rsidR="00574615" w:rsidRPr="00FD40A5" w:rsidRDefault="00574615" w:rsidP="0075684E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7FA26D17" w14:textId="4EF56EFE" w:rsidR="00574615" w:rsidRPr="00FD40A5" w:rsidRDefault="00FD40A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5.38</w:t>
            </w:r>
          </w:p>
        </w:tc>
        <w:tc>
          <w:tcPr>
            <w:tcW w:w="1417" w:type="dxa"/>
          </w:tcPr>
          <w:p w14:paraId="154013F4" w14:textId="0286790F" w:rsidR="00574615" w:rsidRPr="00FD40A5" w:rsidRDefault="00574615" w:rsidP="00574615">
            <w:pPr>
              <w:ind w:left="-105" w:right="-110"/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D40A5">
              <w:rPr>
                <w:rFonts w:ascii="Angsana New" w:eastAsia="Brush Script MT" w:hAnsi="Angsana New" w:cs="Angsana New"/>
                <w:lang w:val="en-US"/>
              </w:rPr>
              <w:t>4.65</w:t>
            </w:r>
          </w:p>
        </w:tc>
        <w:tc>
          <w:tcPr>
            <w:tcW w:w="1559" w:type="dxa"/>
          </w:tcPr>
          <w:p w14:paraId="564A3036" w14:textId="564FDD1C" w:rsidR="00574615" w:rsidRPr="00FD40A5" w:rsidRDefault="00FD40A5" w:rsidP="005746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47,608,915.17</w:t>
            </w:r>
          </w:p>
        </w:tc>
        <w:tc>
          <w:tcPr>
            <w:tcW w:w="1560" w:type="dxa"/>
          </w:tcPr>
          <w:p w14:paraId="772866C6" w14:textId="755AB37F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007FB">
              <w:rPr>
                <w:rFonts w:asciiTheme="majorBidi" w:hAnsiTheme="majorBidi" w:cstheme="majorBidi"/>
                <w:lang w:val="en-US"/>
              </w:rPr>
              <w:t>46,551,354.61</w:t>
            </w:r>
          </w:p>
        </w:tc>
      </w:tr>
      <w:tr w:rsidR="00574615" w:rsidRPr="00FD40A5" w14:paraId="15D8E958" w14:textId="77777777" w:rsidTr="00FD40A5">
        <w:tc>
          <w:tcPr>
            <w:tcW w:w="3544" w:type="dxa"/>
          </w:tcPr>
          <w:p w14:paraId="494ED10D" w14:textId="77777777" w:rsidR="00574615" w:rsidRPr="00FD40A5" w:rsidRDefault="00574615" w:rsidP="0075684E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เงินกู้ยืมระยะ</w:t>
            </w:r>
            <w:r w:rsidRPr="00FD40A5">
              <w:rPr>
                <w:rFonts w:ascii="Angsana New" w:hAnsi="Angsana New" w:cs="Angsana New" w:hint="cs"/>
                <w:cs/>
                <w:lang w:val="en-US"/>
              </w:rPr>
              <w:t>ยาวที่จัดประเภทเป็นเงินกู้ยืมระยะสั้น</w:t>
            </w:r>
          </w:p>
        </w:tc>
        <w:tc>
          <w:tcPr>
            <w:tcW w:w="1418" w:type="dxa"/>
          </w:tcPr>
          <w:p w14:paraId="6FB6A926" w14:textId="4EF9186A" w:rsidR="00574615" w:rsidRPr="00FD40A5" w:rsidRDefault="00FD40A5" w:rsidP="00574615">
            <w:pPr>
              <w:jc w:val="center"/>
              <w:rPr>
                <w:rFonts w:ascii="Angsana New" w:eastAsia="Brush Script MT" w:hAnsi="Angsana New" w:cs="Angsana New"/>
                <w:cs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417" w:type="dxa"/>
          </w:tcPr>
          <w:p w14:paraId="4D84174E" w14:textId="7A20F471" w:rsidR="00574615" w:rsidRPr="00FD40A5" w:rsidRDefault="00DE3A13" w:rsidP="00574615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  <w:r w:rsidRPr="00FD40A5">
              <w:rPr>
                <w:rFonts w:ascii="Angsana New" w:eastAsia="Calibri" w:hAnsi="Angsana New" w:cs="Angsana New"/>
                <w:kern w:val="2"/>
                <w:lang w:val="en-US"/>
              </w:rPr>
              <w:t xml:space="preserve">MLR-1.75 </w:t>
            </w:r>
            <w:r w:rsidRPr="00FD40A5">
              <w:rPr>
                <w:rFonts w:ascii="Angsana New" w:eastAsia="Calibri" w:hAnsi="Angsana New" w:cs="Angsana New"/>
                <w:kern w:val="2"/>
                <w:cs/>
                <w:lang w:val="en-US"/>
              </w:rPr>
              <w:t>ต่อปี</w:t>
            </w:r>
          </w:p>
        </w:tc>
        <w:tc>
          <w:tcPr>
            <w:tcW w:w="1559" w:type="dxa"/>
          </w:tcPr>
          <w:p w14:paraId="5F7EF8F4" w14:textId="39751464" w:rsidR="00574615" w:rsidRPr="00FD40A5" w:rsidRDefault="00FD40A5" w:rsidP="0057461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272,642,953.42</w:t>
            </w:r>
          </w:p>
        </w:tc>
        <w:tc>
          <w:tcPr>
            <w:tcW w:w="1560" w:type="dxa"/>
          </w:tcPr>
          <w:p w14:paraId="25219EE1" w14:textId="5D8F76D5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007FB">
              <w:rPr>
                <w:rFonts w:asciiTheme="majorBidi" w:hAnsiTheme="majorBidi" w:cstheme="majorBidi"/>
                <w:lang w:val="en-US"/>
              </w:rPr>
              <w:t>325,162,115.18</w:t>
            </w:r>
          </w:p>
        </w:tc>
      </w:tr>
      <w:tr w:rsidR="00574615" w:rsidRPr="00FD40A5" w14:paraId="2A35AC49" w14:textId="77777777" w:rsidTr="00FD40A5">
        <w:tc>
          <w:tcPr>
            <w:tcW w:w="3544" w:type="dxa"/>
          </w:tcPr>
          <w:p w14:paraId="3D7C9303" w14:textId="5959BEA8" w:rsidR="00574615" w:rsidRPr="00FD40A5" w:rsidRDefault="00574615" w:rsidP="00574615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6F209CD9" w14:textId="77777777" w:rsidR="00574615" w:rsidRPr="00FD40A5" w:rsidRDefault="00574615" w:rsidP="00574615">
            <w:pPr>
              <w:jc w:val="both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417" w:type="dxa"/>
          </w:tcPr>
          <w:p w14:paraId="512E2AF7" w14:textId="77777777" w:rsidR="00574615" w:rsidRPr="00FD40A5" w:rsidRDefault="00574615" w:rsidP="00574615">
            <w:pPr>
              <w:jc w:val="center"/>
              <w:rPr>
                <w:rFonts w:ascii="Angsana New" w:eastAsia="Brush Script MT" w:hAnsi="Angsana New" w:cs="Angsana New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32290" w14:textId="26484A45" w:rsidR="00574615" w:rsidRPr="00FD40A5" w:rsidRDefault="00FD40A5" w:rsidP="005746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FD40A5">
              <w:rPr>
                <w:rFonts w:ascii="Angsana New" w:hAnsi="Angsana New" w:cs="Angsana New"/>
                <w:lang w:val="en-US"/>
              </w:rPr>
              <w:t>5,080,853,158.74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0BC1F08B" w14:textId="0B43F6E8" w:rsidR="00574615" w:rsidRPr="004007FB" w:rsidRDefault="00574615" w:rsidP="004007FB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4007FB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884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827</w:t>
            </w:r>
            <w:r w:rsidRPr="004007FB">
              <w:rPr>
                <w:rFonts w:asciiTheme="majorBidi" w:hAnsiTheme="majorBidi" w:cstheme="majorBidi"/>
                <w:lang w:val="en-US"/>
              </w:rPr>
              <w:t>,</w:t>
            </w:r>
            <w:r w:rsidRPr="004007FB">
              <w:rPr>
                <w:rFonts w:asciiTheme="majorBidi" w:hAnsiTheme="majorBidi" w:cstheme="majorBidi"/>
                <w:cs/>
                <w:lang w:val="en-US"/>
              </w:rPr>
              <w:t>171.98</w:t>
            </w:r>
          </w:p>
        </w:tc>
      </w:tr>
    </w:tbl>
    <w:p w14:paraId="681F314D" w14:textId="77777777" w:rsidR="00574615" w:rsidRDefault="00574615" w:rsidP="00574615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AC40806" w14:textId="1809D884" w:rsidR="00574615" w:rsidRDefault="00574615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เงินกู้ยืมระยะสั้นจากบุคคล</w:t>
      </w:r>
      <w:r w:rsidR="00CD6BA1">
        <w:rPr>
          <w:rFonts w:ascii="Angsana New" w:hAnsi="Angsana New" w:cs="Angsana New" w:hint="cs"/>
          <w:sz w:val="30"/>
          <w:szCs w:val="30"/>
          <w:u w:val="single"/>
          <w:cs/>
          <w:lang w:val="en-US"/>
        </w:rPr>
        <w:t>และกิจการ</w:t>
      </w:r>
      <w:r>
        <w:rPr>
          <w:rFonts w:ascii="Angsana New" w:hAnsi="Angsana New" w:cs="Angsana New" w:hint="cs"/>
          <w:sz w:val="30"/>
          <w:szCs w:val="30"/>
          <w:u w:val="single"/>
          <w:cs/>
        </w:rPr>
        <w:t>อื่น</w:t>
      </w:r>
    </w:p>
    <w:p w14:paraId="1B145290" w14:textId="77777777" w:rsidR="00574615" w:rsidRPr="00E07136" w:rsidRDefault="00574615" w:rsidP="00574615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91C8FBF" w14:textId="5DF89DC1" w:rsid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CB7C88">
        <w:rPr>
          <w:rFonts w:ascii="Angsana New" w:hAnsi="Angsana New" w:cs="Angsana New"/>
          <w:spacing w:val="2"/>
          <w:sz w:val="30"/>
          <w:szCs w:val="30"/>
          <w:cs/>
        </w:rPr>
        <w:t>ประกอบด้วย</w:t>
      </w:r>
    </w:p>
    <w:p w14:paraId="6E29D3B6" w14:textId="77777777" w:rsidR="00CB7C88" w:rsidRP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559"/>
        <w:gridCol w:w="1560"/>
      </w:tblGrid>
      <w:tr w:rsidR="00CB7C88" w:rsidRPr="00FD40A5" w14:paraId="29217507" w14:textId="77777777" w:rsidTr="009275EF">
        <w:tc>
          <w:tcPr>
            <w:tcW w:w="3544" w:type="dxa"/>
          </w:tcPr>
          <w:p w14:paraId="0698EE0D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3F11754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318CA9B" w14:textId="77777777" w:rsidR="00CB7C88" w:rsidRPr="00FD40A5" w:rsidRDefault="00CB7C88" w:rsidP="009275E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="Angsana New" w:hAnsi="Angsana New" w:cs="Angsana New"/>
                <w:cs/>
                <w:lang w:val="en-US"/>
              </w:rPr>
              <w:t>(หน่วย : บาท)</w:t>
            </w:r>
          </w:p>
        </w:tc>
      </w:tr>
      <w:tr w:rsidR="0085491E" w:rsidRPr="00FD40A5" w14:paraId="2F826F30" w14:textId="77777777" w:rsidTr="009275EF">
        <w:tc>
          <w:tcPr>
            <w:tcW w:w="3544" w:type="dxa"/>
            <w:vAlign w:val="bottom"/>
          </w:tcPr>
          <w:p w14:paraId="0393436C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438E2A5A" w14:textId="75EF18D3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FFB874D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 w:rsidRPr="00FD40A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5491E" w:rsidRPr="00FD40A5" w14:paraId="478AAB5B" w14:textId="77777777" w:rsidTr="009275EF">
        <w:tc>
          <w:tcPr>
            <w:tcW w:w="3544" w:type="dxa"/>
            <w:vAlign w:val="bottom"/>
          </w:tcPr>
          <w:p w14:paraId="39F05297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39D2FA4" w14:textId="70984E89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3119" w:type="dxa"/>
            <w:gridSpan w:val="2"/>
          </w:tcPr>
          <w:p w14:paraId="503976AD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ณ วันที่</w:t>
            </w:r>
          </w:p>
        </w:tc>
      </w:tr>
      <w:tr w:rsidR="0085491E" w:rsidRPr="00FD40A5" w14:paraId="6B456379" w14:textId="77777777" w:rsidTr="009275EF">
        <w:tc>
          <w:tcPr>
            <w:tcW w:w="3544" w:type="dxa"/>
            <w:vAlign w:val="bottom"/>
          </w:tcPr>
          <w:p w14:paraId="2DDC9A1A" w14:textId="77777777" w:rsidR="0085491E" w:rsidRPr="00FD40A5" w:rsidRDefault="0085491E" w:rsidP="0085491E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03109B56" w14:textId="394B36A1" w:rsidR="0085491E" w:rsidRPr="0085491E" w:rsidRDefault="0085491E" w:rsidP="0085491E">
            <w:pPr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</w:pPr>
            <w:r w:rsidRPr="0085491E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85491E">
              <w:rPr>
                <w:rFonts w:asciiTheme="majorBidi" w:hAnsiTheme="majorBidi" w:cstheme="majorBidi" w:hint="cs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85491E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417" w:type="dxa"/>
          </w:tcPr>
          <w:p w14:paraId="2F23D516" w14:textId="157B89F2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559" w:type="dxa"/>
          </w:tcPr>
          <w:p w14:paraId="0CB2723B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มีนาคม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560" w:type="dxa"/>
          </w:tcPr>
          <w:p w14:paraId="34D5059F" w14:textId="77777777" w:rsidR="0085491E" w:rsidRPr="00FD40A5" w:rsidRDefault="0085491E" w:rsidP="0085491E">
            <w:pPr>
              <w:jc w:val="center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31 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cs/>
                <w:lang w:val="en-US" w:eastAsia="th-TH"/>
              </w:rPr>
              <w:t>ธันวาคม</w:t>
            </w:r>
            <w:r w:rsidRPr="00FD40A5">
              <w:rPr>
                <w:rFonts w:asciiTheme="majorBidi" w:hAnsiTheme="majorBidi" w:cstheme="majorBidi"/>
                <w:snapToGrid w:val="0"/>
                <w:u w:val="single"/>
                <w:lang w:val="en-US" w:eastAsia="th-TH"/>
              </w:rPr>
              <w:t xml:space="preserve"> 2568</w:t>
            </w:r>
          </w:p>
        </w:tc>
      </w:tr>
      <w:tr w:rsidR="0085491E" w:rsidRPr="00FD40A5" w14:paraId="0F23CD60" w14:textId="77777777" w:rsidTr="009275EF">
        <w:tc>
          <w:tcPr>
            <w:tcW w:w="3544" w:type="dxa"/>
          </w:tcPr>
          <w:p w14:paraId="60061A6E" w14:textId="39E5E156" w:rsidR="0085491E" w:rsidRPr="00FD40A5" w:rsidRDefault="0085491E" w:rsidP="0085491E">
            <w:pPr>
              <w:ind w:left="-109" w:firstLine="38"/>
              <w:rPr>
                <w:rFonts w:ascii="Angsana New" w:hAnsi="Angsana New" w:cs="Angsana New"/>
                <w:cs/>
                <w:lang w:val="en-US"/>
              </w:rPr>
            </w:pPr>
            <w:r w:rsidRPr="00CB7C88">
              <w:rPr>
                <w:rFonts w:ascii="Angsana New" w:hAnsi="Angsana New" w:cs="Angsana New"/>
                <w:cs/>
                <w:lang w:val="en-US"/>
              </w:rPr>
              <w:t>เงินกู้ยืมระยะสั้นจากบุคคล</w:t>
            </w:r>
            <w:r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6530E95E" w14:textId="7071EE1F" w:rsidR="0085491E" w:rsidRPr="0085491E" w:rsidRDefault="0085491E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150,000,000.00</w:t>
            </w:r>
          </w:p>
        </w:tc>
        <w:tc>
          <w:tcPr>
            <w:tcW w:w="1417" w:type="dxa"/>
          </w:tcPr>
          <w:p w14:paraId="20759B35" w14:textId="5DC907E8" w:rsidR="0085491E" w:rsidRPr="0085491E" w:rsidRDefault="0085491E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150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000.00</w:t>
            </w:r>
          </w:p>
        </w:tc>
        <w:tc>
          <w:tcPr>
            <w:tcW w:w="1559" w:type="dxa"/>
          </w:tcPr>
          <w:p w14:paraId="5AD014D9" w14:textId="22514EDB" w:rsidR="0085491E" w:rsidRPr="00FD40A5" w:rsidRDefault="0085491E" w:rsidP="0085491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150,000,000.00</w:t>
            </w:r>
          </w:p>
        </w:tc>
        <w:tc>
          <w:tcPr>
            <w:tcW w:w="1560" w:type="dxa"/>
          </w:tcPr>
          <w:p w14:paraId="7BBCA571" w14:textId="1C99678A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150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000.00</w:t>
            </w:r>
          </w:p>
        </w:tc>
      </w:tr>
      <w:tr w:rsidR="0085491E" w:rsidRPr="00FD40A5" w14:paraId="40DF7AFB" w14:textId="77777777" w:rsidTr="0085491E">
        <w:tc>
          <w:tcPr>
            <w:tcW w:w="3544" w:type="dxa"/>
          </w:tcPr>
          <w:p w14:paraId="6B8A8FF3" w14:textId="4C4CD074" w:rsidR="0085491E" w:rsidRPr="00FD40A5" w:rsidRDefault="0085491E" w:rsidP="0085491E">
            <w:pPr>
              <w:ind w:left="-71"/>
              <w:rPr>
                <w:rFonts w:ascii="Angsana New" w:hAnsi="Angsana New" w:cs="Angsana New"/>
                <w:cs/>
                <w:lang w:val="en-US"/>
              </w:rPr>
            </w:pPr>
            <w:r w:rsidRPr="00CB7C88">
              <w:rPr>
                <w:rFonts w:ascii="Angsana New" w:hAnsi="Angsana New" w:cs="Angsana New"/>
                <w:cs/>
                <w:lang w:val="en-US"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C14055" w14:textId="640B0829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84,441,215.12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CDDBD0" w14:textId="57E08F20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79,207,747.86</w:t>
            </w:r>
          </w:p>
        </w:tc>
        <w:tc>
          <w:tcPr>
            <w:tcW w:w="1559" w:type="dxa"/>
          </w:tcPr>
          <w:p w14:paraId="297699B9" w14:textId="63062F37" w:rsidR="0085491E" w:rsidRPr="00FD40A5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54,333,333.36</w:t>
            </w:r>
          </w:p>
        </w:tc>
        <w:tc>
          <w:tcPr>
            <w:tcW w:w="1560" w:type="dxa"/>
          </w:tcPr>
          <w:p w14:paraId="45F41BE8" w14:textId="464D0094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57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333.34</w:t>
            </w:r>
          </w:p>
        </w:tc>
      </w:tr>
      <w:tr w:rsidR="0085491E" w:rsidRPr="00FD40A5" w14:paraId="5EF26458" w14:textId="77777777" w:rsidTr="0085491E">
        <w:tc>
          <w:tcPr>
            <w:tcW w:w="3544" w:type="dxa"/>
          </w:tcPr>
          <w:p w14:paraId="2F7498D3" w14:textId="77777777" w:rsidR="0085491E" w:rsidRPr="00FD40A5" w:rsidRDefault="0085491E" w:rsidP="0085491E">
            <w:pPr>
              <w:ind w:left="459" w:firstLine="287"/>
              <w:rPr>
                <w:rFonts w:ascii="Angsana New" w:hAnsi="Angsana New" w:cs="Angsana New"/>
                <w:cs/>
                <w:lang w:val="en-US"/>
              </w:rPr>
            </w:pPr>
            <w:r w:rsidRPr="00FD40A5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717A853" w14:textId="53D28BDA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234,441,215.12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1A1518B" w14:textId="023C6357" w:rsidR="0085491E" w:rsidRPr="0085491E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229,207,747.86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4C20FB9" w14:textId="3C958BB8" w:rsidR="0085491E" w:rsidRPr="00FD40A5" w:rsidRDefault="0085491E" w:rsidP="0085491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5491E">
              <w:rPr>
                <w:rFonts w:ascii="Angsana New" w:hAnsi="Angsana New" w:cs="Angsana New"/>
                <w:lang w:val="en-US"/>
              </w:rPr>
              <w:t>204,333,333.36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3E1F7F6" w14:textId="44CD3586" w:rsidR="0085491E" w:rsidRPr="0085491E" w:rsidRDefault="0085491E" w:rsidP="0085491E">
            <w:pPr>
              <w:ind w:right="119"/>
              <w:jc w:val="right"/>
              <w:rPr>
                <w:rFonts w:asciiTheme="majorBidi" w:hAnsiTheme="majorBidi" w:cstheme="majorBidi"/>
                <w:lang w:val="en-US"/>
              </w:rPr>
            </w:pPr>
            <w:r w:rsidRPr="0085491E">
              <w:rPr>
                <w:rFonts w:asciiTheme="majorBidi" w:hAnsiTheme="majorBidi" w:cstheme="majorBidi"/>
                <w:cs/>
                <w:lang w:val="en-US"/>
              </w:rPr>
              <w:t>207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833</w:t>
            </w:r>
            <w:r w:rsidRPr="0085491E">
              <w:rPr>
                <w:rFonts w:asciiTheme="majorBidi" w:hAnsiTheme="majorBidi" w:cstheme="majorBidi"/>
                <w:lang w:val="en-US"/>
              </w:rPr>
              <w:t>,</w:t>
            </w:r>
            <w:r w:rsidRPr="0085491E">
              <w:rPr>
                <w:rFonts w:asciiTheme="majorBidi" w:hAnsiTheme="majorBidi" w:cstheme="majorBidi"/>
                <w:cs/>
                <w:lang w:val="en-US"/>
              </w:rPr>
              <w:t>333.34</w:t>
            </w:r>
          </w:p>
        </w:tc>
      </w:tr>
    </w:tbl>
    <w:p w14:paraId="2DB18F0A" w14:textId="77777777" w:rsid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0AA3BD41" w14:textId="77777777" w:rsidR="00CB7C88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p w14:paraId="09C914D2" w14:textId="77777777" w:rsidR="0085491E" w:rsidRPr="0085491E" w:rsidRDefault="0085491E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p w14:paraId="0782F11E" w14:textId="77777777" w:rsidR="00CB7C88" w:rsidRPr="0085491E" w:rsidRDefault="00CB7C88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</w:p>
    <w:p w14:paraId="05CC1D54" w14:textId="46A01CF0" w:rsidR="00574615" w:rsidRPr="005E1F9A" w:rsidRDefault="00574615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855B8">
        <w:rPr>
          <w:rFonts w:ascii="Angsana New" w:hAnsi="Angsana New" w:cs="Angsana New" w:hint="cs"/>
          <w:spacing w:val="2"/>
          <w:sz w:val="30"/>
          <w:szCs w:val="30"/>
          <w:cs/>
        </w:rPr>
        <w:lastRenderedPageBreak/>
        <w:t>รายการ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เปลี่ยนแปลงของ</w:t>
      </w:r>
      <w:r w:rsidRPr="008A0E4C">
        <w:rPr>
          <w:rFonts w:ascii="Angsana New" w:hAnsi="Angsana New" w:cs="Angsana New" w:hint="cs"/>
          <w:sz w:val="30"/>
          <w:szCs w:val="30"/>
          <w:cs/>
        </w:rPr>
        <w:t>เงินกู้ยืมระยะสั้นจากบุคคล</w:t>
      </w:r>
      <w:r>
        <w:rPr>
          <w:rFonts w:ascii="Angsana New" w:hAnsi="Angsana New" w:cs="Angsana New" w:hint="cs"/>
          <w:sz w:val="30"/>
          <w:szCs w:val="30"/>
          <w:cs/>
        </w:rPr>
        <w:t>และกิจการ</w:t>
      </w:r>
      <w:r w:rsidRPr="008A0E4C">
        <w:rPr>
          <w:rFonts w:ascii="Angsana New" w:hAnsi="Angsana New" w:cs="Angsana New" w:hint="cs"/>
          <w:sz w:val="30"/>
          <w:szCs w:val="30"/>
          <w:cs/>
        </w:rPr>
        <w:t>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6ED369DE" w14:textId="77777777" w:rsidR="003F0071" w:rsidRPr="002A7807" w:rsidRDefault="003F0071" w:rsidP="003F0071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90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1984"/>
        <w:gridCol w:w="1986"/>
      </w:tblGrid>
      <w:tr w:rsidR="003F0071" w:rsidRPr="00F94ACE" w14:paraId="46FB945C" w14:textId="77777777" w:rsidTr="0085491E">
        <w:tc>
          <w:tcPr>
            <w:tcW w:w="87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5F23" w14:textId="77777777" w:rsidR="003F0071" w:rsidRPr="00F94ACE" w:rsidRDefault="003F0071" w:rsidP="004E4435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F94ACE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หน่วย</w:t>
            </w:r>
            <w:r w:rsidRPr="00F94ACE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 : </w:t>
            </w:r>
            <w:r w:rsidRPr="00F94ACE">
              <w:rPr>
                <w:rFonts w:ascii="Angsana New" w:eastAsia="Brush Script MT" w:hAnsi="Angsana New" w:cs="Angsana New" w:hint="cs"/>
                <w:color w:val="000000"/>
                <w:sz w:val="28"/>
                <w:szCs w:val="28"/>
                <w:cs/>
                <w:lang w:val="en-GB"/>
              </w:rPr>
              <w:t>บาท</w:t>
            </w:r>
            <w:r w:rsidRPr="00F94ACE">
              <w:rPr>
                <w:rFonts w:ascii="Angsana New" w:eastAsia="Brush Script MT" w:hAnsi="Angsana New" w:cs="Angsan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F0071" w:rsidRPr="00F94ACE" w14:paraId="5BC3AC34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74AC" w14:textId="77777777" w:rsidR="003F0071" w:rsidRPr="00F94ACE" w:rsidRDefault="003F0071" w:rsidP="004E4435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CFDD" w14:textId="77777777" w:rsidR="003F0071" w:rsidRPr="00F94ACE" w:rsidRDefault="003F0071" w:rsidP="004E443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F94ACE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21E8" w14:textId="77777777" w:rsidR="003F0071" w:rsidRPr="00F94ACE" w:rsidRDefault="003F0071" w:rsidP="004E4435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3F0071" w:rsidRPr="00F94ACE" w14:paraId="04614C16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22885" w14:textId="60BE82B8" w:rsidR="003F0071" w:rsidRPr="00F94ACE" w:rsidRDefault="003F0071" w:rsidP="003F0071">
            <w:pPr>
              <w:suppressAutoHyphens/>
              <w:overflowPunct w:val="0"/>
              <w:autoSpaceDE w:val="0"/>
              <w:autoSpaceDN w:val="0"/>
              <w:ind w:left="-111" w:right="-113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96A28" w14:textId="583B2875" w:rsidR="003F0071" w:rsidRPr="00F94ACE" w:rsidRDefault="003F0071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229,207,747.86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A537B" w14:textId="3B705FCE" w:rsidR="003F0071" w:rsidRPr="00F94ACE" w:rsidRDefault="003F0071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207,833,333.34</w:t>
            </w:r>
          </w:p>
        </w:tc>
      </w:tr>
      <w:tr w:rsidR="003F0071" w:rsidRPr="00F94ACE" w14:paraId="6C51578F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09686" w14:textId="5CEAD0CE" w:rsidR="003F0071" w:rsidRPr="00F94ACE" w:rsidRDefault="003F0071" w:rsidP="003F0071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B64CD" w14:textId="3EF1FDB7" w:rsidR="003F0071" w:rsidRPr="00F94ACE" w:rsidRDefault="00D136D3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8,733,467.24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E950" w14:textId="68782296" w:rsidR="003F0071" w:rsidRPr="00F94ACE" w:rsidRDefault="00D136D3" w:rsidP="00D136D3">
            <w:pPr>
              <w:ind w:left="-112" w:right="-1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F0071" w:rsidRPr="00F94ACE" w14:paraId="4FA2CB37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8FD51" w14:textId="7478C50A" w:rsidR="003F0071" w:rsidRPr="00F94ACE" w:rsidRDefault="003F0071" w:rsidP="003F0071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C35A" w14:textId="25705A96" w:rsidR="003F0071" w:rsidRPr="00F94ACE" w:rsidRDefault="00D136D3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(3,499,999.98)</w:t>
            </w:r>
          </w:p>
        </w:tc>
        <w:tc>
          <w:tcPr>
            <w:tcW w:w="19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0CA4" w14:textId="30CDF68C" w:rsidR="003F0071" w:rsidRPr="00F94ACE" w:rsidRDefault="00D136D3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4007FB"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3,499,999.98</w:t>
            </w: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F0071" w:rsidRPr="00F94ACE" w14:paraId="214923BD" w14:textId="77777777" w:rsidTr="0085491E"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B46D0" w14:textId="77777777" w:rsidR="003F0071" w:rsidRPr="00F94ACE" w:rsidRDefault="003F0071" w:rsidP="004E4435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ยอดคงเหลือสิ้น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งวด</w:t>
            </w: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A767" w14:textId="788CB5E8" w:rsidR="003F0071" w:rsidRPr="00F94ACE" w:rsidRDefault="00D136D3" w:rsidP="0085491E">
            <w:pPr>
              <w:ind w:left="-116" w:right="32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234,441,215.12</w:t>
            </w:r>
          </w:p>
        </w:tc>
        <w:tc>
          <w:tcPr>
            <w:tcW w:w="198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EE6B" w14:textId="68E19A04" w:rsidR="003F0071" w:rsidRPr="00F94ACE" w:rsidRDefault="004007FB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204,333,333.36</w:t>
            </w:r>
          </w:p>
        </w:tc>
      </w:tr>
    </w:tbl>
    <w:p w14:paraId="69B7CDF2" w14:textId="77777777" w:rsidR="00574615" w:rsidRPr="00EA2974" w:rsidRDefault="00574615" w:rsidP="00574615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D72BFD2" w14:textId="2761FBAC" w:rsidR="00F94ACE" w:rsidRDefault="00F94ACE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F94ACE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F94ACE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F94AC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F94ACE">
        <w:rPr>
          <w:rFonts w:ascii="Angsana New" w:hAnsi="Angsana New" w:cs="Angsana New"/>
          <w:sz w:val="30"/>
          <w:szCs w:val="30"/>
          <w:lang w:val="en-US"/>
        </w:rPr>
        <w:t xml:space="preserve">2569 </w:t>
      </w:r>
      <w:r w:rsidRPr="00F94ACE">
        <w:rPr>
          <w:rFonts w:ascii="Angsana New" w:hAnsi="Angsana New" w:cs="Angsana New" w:hint="cs"/>
          <w:sz w:val="30"/>
          <w:szCs w:val="30"/>
          <w:cs/>
          <w:lang w:val="en-US"/>
        </w:rPr>
        <w:t>เ</w:t>
      </w:r>
      <w:r w:rsidRPr="00F94ACE">
        <w:rPr>
          <w:rFonts w:ascii="Angsana New" w:hAnsi="Angsana New" w:cs="Angsana New" w:hint="cs"/>
          <w:sz w:val="30"/>
          <w:szCs w:val="30"/>
          <w:cs/>
        </w:rPr>
        <w:t>งินกู้ยืมระยะสั้นจากบุคคลและกิจการอื่น</w:t>
      </w:r>
      <w:r w:rsidRPr="00F94AC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94AC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F94ACE">
        <w:rPr>
          <w:rFonts w:ascii="Angsana New" w:hAnsi="Angsana New" w:cs="Angsana New"/>
          <w:sz w:val="30"/>
          <w:szCs w:val="30"/>
          <w:lang w:val="en-US"/>
        </w:rPr>
        <w:t xml:space="preserve">7 – 12 </w:t>
      </w:r>
      <w:r w:rsidRPr="00F94AC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ต่อปี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(31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ธันวาคม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: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ร้อยละ 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7 – 12 </w:t>
      </w:r>
      <w:r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ต่อปี</w:t>
      </w:r>
      <w:r>
        <w:rPr>
          <w:rFonts w:ascii="Angsana New" w:hAnsi="Angsana New" w:cs="Angsana New"/>
          <w:spacing w:val="2"/>
          <w:sz w:val="30"/>
          <w:szCs w:val="30"/>
          <w:lang w:val="en-US"/>
        </w:rPr>
        <w:t>)</w:t>
      </w:r>
    </w:p>
    <w:p w14:paraId="36B4C7A6" w14:textId="77777777" w:rsidR="00F94ACE" w:rsidRPr="00F94ACE" w:rsidRDefault="00F94ACE" w:rsidP="004855B8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6F306EDB" w14:textId="4B0FC66A" w:rsidR="003F0071" w:rsidRDefault="003F0071" w:rsidP="004855B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31 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มีนาคม </w:t>
      </w:r>
      <w:r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2569 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และวันที่ </w:t>
      </w:r>
      <w:r w:rsidR="00D136D3"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D136D3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ธันวาคม </w:t>
      </w:r>
      <w:r w:rsidR="00D136D3" w:rsidRPr="00D136D3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2568 </w:t>
      </w:r>
      <w:r w:rsidR="00D136D3" w:rsidRPr="00D136D3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เ</w:t>
      </w:r>
      <w:r w:rsidRPr="00D136D3">
        <w:rPr>
          <w:rFonts w:ascii="Angsana New" w:hAnsi="Angsana New" w:cs="Angsana New" w:hint="cs"/>
          <w:spacing w:val="2"/>
          <w:sz w:val="30"/>
          <w:szCs w:val="30"/>
          <w:cs/>
        </w:rPr>
        <w:t>งินกู้ยืมระยะสั้นจากบุคคลและกิจการอื่น</w:t>
      </w:r>
      <w:r w:rsidRPr="0082407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เป็นเงินกู้ยืมที่นำมาใช้หมุนเวียนภายในกิจการ โดยมี</w:t>
      </w:r>
      <w:r w:rsidR="003504F6">
        <w:rPr>
          <w:rFonts w:ascii="Angsana New" w:hAnsi="Angsana New" w:cs="Angsana New" w:hint="cs"/>
          <w:sz w:val="30"/>
          <w:szCs w:val="30"/>
          <w:cs/>
          <w:lang w:val="en-US"/>
        </w:rPr>
        <w:t>การนำเงินสดมาวางเป็นหลักประกัน และมี</w:t>
      </w:r>
      <w:r>
        <w:rPr>
          <w:rFonts w:ascii="Angsana New" w:hAnsi="Angsana New" w:cs="Angsana New" w:hint="cs"/>
          <w:sz w:val="30"/>
          <w:szCs w:val="30"/>
          <w:cs/>
        </w:rPr>
        <w:t>หลักทรัพย์ค้ำประกันเป็น</w:t>
      </w:r>
      <w:r w:rsidR="003504F6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504F6">
        <w:rPr>
          <w:rFonts w:ascii="Angsana New" w:hAnsi="Angsana New" w:cs="Angsana New" w:hint="cs"/>
          <w:sz w:val="30"/>
          <w:szCs w:val="30"/>
          <w:cs/>
        </w:rPr>
        <w:t>หุ้นสามัญของ</w:t>
      </w:r>
      <w:r>
        <w:rPr>
          <w:rFonts w:ascii="Angsana New" w:hAnsi="Angsana New" w:cs="Angsana New" w:hint="cs"/>
          <w:sz w:val="30"/>
          <w:szCs w:val="30"/>
          <w:cs/>
        </w:rPr>
        <w:t>กรรมการบริษัท</w:t>
      </w:r>
    </w:p>
    <w:p w14:paraId="4EE17940" w14:textId="77777777" w:rsidR="003504F6" w:rsidRDefault="003504F6" w:rsidP="004855B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p w14:paraId="372103DF" w14:textId="0EC73189" w:rsidR="00FD3DC0" w:rsidRPr="00CE46FA" w:rsidRDefault="00E50F4B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089E6359" w14:textId="77777777" w:rsidR="003B4276" w:rsidRPr="003B4276" w:rsidRDefault="003B4276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F55FEEF" w14:textId="77777777" w:rsidR="003B4276" w:rsidRPr="003432A8" w:rsidRDefault="003B4276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pacing w:val="2"/>
          <w:sz w:val="30"/>
          <w:szCs w:val="30"/>
          <w:cs/>
        </w:rPr>
        <w:t>ประกอบด้วย</w:t>
      </w:r>
    </w:p>
    <w:p w14:paraId="55584BB4" w14:textId="77777777" w:rsidR="007C7628" w:rsidRPr="00D136D3" w:rsidRDefault="007C762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86"/>
        <w:gridCol w:w="709"/>
        <w:gridCol w:w="425"/>
        <w:gridCol w:w="1984"/>
        <w:gridCol w:w="1985"/>
      </w:tblGrid>
      <w:tr w:rsidR="007C7628" w:rsidRPr="00F94ACE" w14:paraId="2619AABB" w14:textId="77777777" w:rsidTr="006C6712">
        <w:tc>
          <w:tcPr>
            <w:tcW w:w="4820" w:type="dxa"/>
            <w:gridSpan w:val="3"/>
            <w:vAlign w:val="bottom"/>
          </w:tcPr>
          <w:p w14:paraId="798B79E4" w14:textId="77777777" w:rsidR="007C7628" w:rsidRPr="00F94ACE" w:rsidRDefault="007C7628" w:rsidP="004E443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6D009EC" w14:textId="77777777" w:rsidR="007C7628" w:rsidRPr="00F94ACE" w:rsidRDefault="007C7628" w:rsidP="004E443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7C7628" w:rsidRPr="00F94ACE" w14:paraId="1674B337" w14:textId="77777777" w:rsidTr="006C6712">
        <w:tc>
          <w:tcPr>
            <w:tcW w:w="3686" w:type="dxa"/>
            <w:vAlign w:val="bottom"/>
          </w:tcPr>
          <w:p w14:paraId="41B7957C" w14:textId="77777777" w:rsidR="007C7628" w:rsidRPr="00F94ACE" w:rsidRDefault="007C7628" w:rsidP="004E443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3AEE8FD0" w14:textId="32C51C49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3969" w:type="dxa"/>
            <w:gridSpan w:val="2"/>
          </w:tcPr>
          <w:p w14:paraId="6D0FE943" w14:textId="1BB3B548" w:rsidR="007C7628" w:rsidRPr="00F94ACE" w:rsidRDefault="006C6712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94AC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7C7628" w:rsidRPr="00F94ACE" w14:paraId="41E36F39" w14:textId="77777777" w:rsidTr="006C6712">
        <w:tc>
          <w:tcPr>
            <w:tcW w:w="3686" w:type="dxa"/>
            <w:vAlign w:val="bottom"/>
          </w:tcPr>
          <w:p w14:paraId="1987A22C" w14:textId="77777777" w:rsidR="007C7628" w:rsidRPr="00F94ACE" w:rsidRDefault="007C7628" w:rsidP="004E4435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5D09F2A1" w14:textId="4EDAF0E3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3969" w:type="dxa"/>
            <w:gridSpan w:val="2"/>
          </w:tcPr>
          <w:p w14:paraId="68EC075D" w14:textId="67026E0A" w:rsidR="007C7628" w:rsidRPr="00F94ACE" w:rsidRDefault="007C7628" w:rsidP="004E4435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6C6712" w:rsidRPr="00F94ACE" w14:paraId="3208E477" w14:textId="77777777" w:rsidTr="0085491E">
        <w:tc>
          <w:tcPr>
            <w:tcW w:w="3686" w:type="dxa"/>
            <w:vAlign w:val="bottom"/>
          </w:tcPr>
          <w:p w14:paraId="160C12D5" w14:textId="77777777" w:rsidR="006C6712" w:rsidRPr="00F94ACE" w:rsidRDefault="006C6712" w:rsidP="006C67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9" w:type="dxa"/>
          </w:tcPr>
          <w:p w14:paraId="683B44A7" w14:textId="1031B518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425" w:type="dxa"/>
          </w:tcPr>
          <w:p w14:paraId="44C59B40" w14:textId="40582289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</w:p>
        </w:tc>
        <w:tc>
          <w:tcPr>
            <w:tcW w:w="1984" w:type="dxa"/>
          </w:tcPr>
          <w:p w14:paraId="6BE1C542" w14:textId="6BEDCC95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1985" w:type="dxa"/>
          </w:tcPr>
          <w:p w14:paraId="4F595B1A" w14:textId="36FA671E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94ACE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2568</w:t>
            </w:r>
          </w:p>
        </w:tc>
      </w:tr>
      <w:tr w:rsidR="006C6712" w:rsidRPr="00F94ACE" w14:paraId="5E388B0A" w14:textId="77777777" w:rsidTr="0085491E">
        <w:tc>
          <w:tcPr>
            <w:tcW w:w="3686" w:type="dxa"/>
          </w:tcPr>
          <w:p w14:paraId="1A3171EA" w14:textId="57D48AC1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9" w:type="dxa"/>
          </w:tcPr>
          <w:p w14:paraId="75EBD8D3" w14:textId="4FD909DF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73EA070B" w14:textId="5DFD0C98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741D1C84" w14:textId="623DBD16" w:rsidR="006C6712" w:rsidRPr="00F94ACE" w:rsidRDefault="006C6712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108,000,000.00</w:t>
            </w:r>
          </w:p>
        </w:tc>
        <w:tc>
          <w:tcPr>
            <w:tcW w:w="1985" w:type="dxa"/>
          </w:tcPr>
          <w:p w14:paraId="1BDBE6F8" w14:textId="0FAFF15F" w:rsidR="006C6712" w:rsidRPr="00F94ACE" w:rsidRDefault="006C6712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60,597,887.33</w:t>
            </w:r>
          </w:p>
        </w:tc>
      </w:tr>
      <w:tr w:rsidR="006C6712" w:rsidRPr="00F94ACE" w14:paraId="5FA16A60" w14:textId="77777777" w:rsidTr="0085491E">
        <w:tc>
          <w:tcPr>
            <w:tcW w:w="3686" w:type="dxa"/>
          </w:tcPr>
          <w:p w14:paraId="3A3ADB65" w14:textId="0FDBF84A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709" w:type="dxa"/>
          </w:tcPr>
          <w:p w14:paraId="7EFF8695" w14:textId="7C410BF4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25" w:type="dxa"/>
          </w:tcPr>
          <w:p w14:paraId="2BDAFA9D" w14:textId="545C8401" w:rsidR="006C6712" w:rsidRPr="00F94ACE" w:rsidRDefault="006C6712" w:rsidP="006C6712">
            <w:pPr>
              <w:ind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ACD35E0" w14:textId="6BCB93C3" w:rsidR="006C6712" w:rsidRPr="00F94ACE" w:rsidRDefault="006C6712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(8,000,000.00)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D9887DF" w14:textId="5941376E" w:rsidR="006C6712" w:rsidRPr="00F94ACE" w:rsidRDefault="006C6712" w:rsidP="0085491E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(60,597,887.33)</w:t>
            </w:r>
          </w:p>
        </w:tc>
      </w:tr>
      <w:tr w:rsidR="006C6712" w:rsidRPr="00F94ACE" w14:paraId="44547CAF" w14:textId="77777777" w:rsidTr="0085491E">
        <w:tc>
          <w:tcPr>
            <w:tcW w:w="3686" w:type="dxa"/>
          </w:tcPr>
          <w:p w14:paraId="1A037F42" w14:textId="21D718B9" w:rsidR="006C6712" w:rsidRPr="00F94ACE" w:rsidRDefault="006C6712" w:rsidP="006C6712">
            <w:pPr>
              <w:ind w:left="-109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F94ACE">
              <w:rPr>
                <w:rFonts w:ascii="Angsana New" w:hAnsi="Angsana New" w:cs="Angsana New"/>
                <w:sz w:val="28"/>
                <w:szCs w:val="28"/>
              </w:rPr>
              <w:t xml:space="preserve">– 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สุทธิจากส่วนที่ถึง</w:t>
            </w:r>
          </w:p>
        </w:tc>
        <w:tc>
          <w:tcPr>
            <w:tcW w:w="709" w:type="dxa"/>
          </w:tcPr>
          <w:p w14:paraId="1335BD27" w14:textId="77777777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25" w:type="dxa"/>
          </w:tcPr>
          <w:p w14:paraId="0FA64129" w14:textId="77777777" w:rsidR="006C6712" w:rsidRPr="00F94ACE" w:rsidRDefault="006C6712" w:rsidP="006C6712">
            <w:pPr>
              <w:ind w:right="7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1E7A03" w14:textId="35F85200" w:rsidR="006C6712" w:rsidRPr="00F94ACE" w:rsidRDefault="006C6712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43BC72A" w14:textId="77777777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6C6712" w:rsidRPr="00F94ACE" w14:paraId="42CEEE1E" w14:textId="77777777" w:rsidTr="0085491E">
        <w:trPr>
          <w:trHeight w:val="274"/>
        </w:trPr>
        <w:tc>
          <w:tcPr>
            <w:tcW w:w="3686" w:type="dxa"/>
          </w:tcPr>
          <w:p w14:paraId="4E7AC229" w14:textId="1D0D49DB" w:rsidR="006C6712" w:rsidRPr="00F94ACE" w:rsidRDefault="006C6712" w:rsidP="006C6712">
            <w:pPr>
              <w:ind w:left="233" w:hanging="14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กำหนดชำระในหนึ่งปี</w:t>
            </w:r>
          </w:p>
        </w:tc>
        <w:tc>
          <w:tcPr>
            <w:tcW w:w="709" w:type="dxa"/>
          </w:tcPr>
          <w:p w14:paraId="56777E34" w14:textId="1D1BCD1F" w:rsidR="006C6712" w:rsidRPr="00F94ACE" w:rsidRDefault="006C6712" w:rsidP="006C6712">
            <w:pPr>
              <w:ind w:right="72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41316C87" w14:textId="66747790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201D5681" w14:textId="37CCF515" w:rsidR="006C6712" w:rsidRPr="00F94ACE" w:rsidRDefault="006C6712" w:rsidP="006C6712">
            <w:pPr>
              <w:ind w:left="-116" w:right="32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100,000,000.00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208C5614" w14:textId="3ABE36F7" w:rsidR="006C6712" w:rsidRPr="00F94ACE" w:rsidRDefault="006C6712" w:rsidP="006C6712">
            <w:pPr>
              <w:ind w:left="-116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F070115" w14:textId="77777777" w:rsidR="003F0071" w:rsidRDefault="003F0071" w:rsidP="003F0071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6FA4E8C" w14:textId="77777777" w:rsidR="003F0071" w:rsidRPr="005E1F9A" w:rsidRDefault="003F0071" w:rsidP="004855B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855B8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>รายการ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เปลี่ยนแปลงของ</w:t>
      </w:r>
      <w:r w:rsidR="003B4276" w:rsidRPr="003B4276">
        <w:rPr>
          <w:rFonts w:ascii="Angsana New" w:hAnsi="Angsana New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8D69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720CAFE4" w14:textId="6BA416FE" w:rsidR="00CB5E88" w:rsidRPr="00CB5E88" w:rsidRDefault="00CB5E88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21"/>
        <w:gridCol w:w="1683"/>
        <w:gridCol w:w="1985"/>
      </w:tblGrid>
      <w:tr w:rsidR="00CB5E88" w:rsidRPr="00F94ACE" w14:paraId="4179834F" w14:textId="77777777" w:rsidTr="003504F6">
        <w:tc>
          <w:tcPr>
            <w:tcW w:w="5121" w:type="dxa"/>
            <w:vAlign w:val="bottom"/>
          </w:tcPr>
          <w:p w14:paraId="67298DD6" w14:textId="77777777" w:rsidR="00CB5E88" w:rsidRPr="00F94ACE" w:rsidRDefault="00CB5E88" w:rsidP="004E2F3A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6" w:name="_Hlk198212811"/>
          </w:p>
        </w:tc>
        <w:tc>
          <w:tcPr>
            <w:tcW w:w="1683" w:type="dxa"/>
          </w:tcPr>
          <w:p w14:paraId="40333777" w14:textId="30B121D1" w:rsidR="00CB5E88" w:rsidRPr="00F94ACE" w:rsidRDefault="00CB5E88" w:rsidP="004E2F3A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07E39937" w14:textId="438D9E2B" w:rsidR="00CB5E88" w:rsidRPr="00F94ACE" w:rsidRDefault="006C6712" w:rsidP="00866553">
            <w:pPr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94AC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6712" w:rsidRPr="00F94ACE" w14:paraId="4492BB96" w14:textId="77777777" w:rsidTr="003504F6">
        <w:tc>
          <w:tcPr>
            <w:tcW w:w="5121" w:type="dxa"/>
            <w:vAlign w:val="bottom"/>
          </w:tcPr>
          <w:p w14:paraId="52EBE9A8" w14:textId="77777777" w:rsidR="006C6712" w:rsidRPr="00F94ACE" w:rsidRDefault="006C6712" w:rsidP="006C6712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83" w:type="dxa"/>
          </w:tcPr>
          <w:p w14:paraId="3F6FA547" w14:textId="14A4536D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</w:p>
        </w:tc>
        <w:tc>
          <w:tcPr>
            <w:tcW w:w="1985" w:type="dxa"/>
          </w:tcPr>
          <w:p w14:paraId="39246711" w14:textId="60AAA1CA" w:rsidR="006C6712" w:rsidRPr="00F94ACE" w:rsidRDefault="006C6712" w:rsidP="006C6712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F94ACE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</w:t>
            </w:r>
          </w:p>
        </w:tc>
      </w:tr>
      <w:tr w:rsidR="006C6712" w:rsidRPr="00F94ACE" w14:paraId="6463B1AA" w14:textId="77777777" w:rsidTr="003504F6">
        <w:tc>
          <w:tcPr>
            <w:tcW w:w="5121" w:type="dxa"/>
            <w:vAlign w:val="center"/>
          </w:tcPr>
          <w:p w14:paraId="6DAF4D9B" w14:textId="77777777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</w:tcPr>
          <w:p w14:paraId="79412053" w14:textId="7F213025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</w:tcPr>
          <w:p w14:paraId="52821B71" w14:textId="6187A1D7" w:rsidR="006C6712" w:rsidRPr="00F94ACE" w:rsidRDefault="006C6712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60,597,887.33</w:t>
            </w:r>
          </w:p>
        </w:tc>
      </w:tr>
      <w:tr w:rsidR="006C6712" w:rsidRPr="00F94ACE" w14:paraId="5E6172C5" w14:textId="77777777" w:rsidTr="003504F6">
        <w:tc>
          <w:tcPr>
            <w:tcW w:w="5121" w:type="dxa"/>
            <w:vAlign w:val="center"/>
          </w:tcPr>
          <w:p w14:paraId="5FA3AB03" w14:textId="37A84EA2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กู้ยืมเพิ่มระหว่าง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  <w:vAlign w:val="bottom"/>
          </w:tcPr>
          <w:p w14:paraId="24E46D48" w14:textId="3740FA72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6A4118CD" w14:textId="2B588E0C" w:rsidR="006C6712" w:rsidRPr="00F94ACE" w:rsidRDefault="006C6712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100,000,000.00</w:t>
            </w:r>
          </w:p>
        </w:tc>
      </w:tr>
      <w:tr w:rsidR="006C6712" w:rsidRPr="00F94ACE" w14:paraId="3FEE7545" w14:textId="77777777" w:rsidTr="003504F6">
        <w:tc>
          <w:tcPr>
            <w:tcW w:w="5121" w:type="dxa"/>
            <w:vAlign w:val="center"/>
          </w:tcPr>
          <w:p w14:paraId="5B7CEAE6" w14:textId="77777777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cs/>
              </w:rPr>
              <w:t>จ่ายชำระคืนระหว่าง</w:t>
            </w: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83" w:type="dxa"/>
            <w:vAlign w:val="bottom"/>
          </w:tcPr>
          <w:p w14:paraId="624C52A5" w14:textId="52D4BCC2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250B5CA9" w14:textId="7F4E2D22" w:rsidR="006C6712" w:rsidRPr="00F94ACE" w:rsidRDefault="006C6712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(52,597,887.33)</w:t>
            </w:r>
          </w:p>
        </w:tc>
      </w:tr>
      <w:tr w:rsidR="006C6712" w:rsidRPr="00F94ACE" w14:paraId="49B2BB90" w14:textId="77777777" w:rsidTr="003504F6">
        <w:tc>
          <w:tcPr>
            <w:tcW w:w="5121" w:type="dxa"/>
          </w:tcPr>
          <w:p w14:paraId="3A15A28C" w14:textId="00C4B109" w:rsidR="006C6712" w:rsidRPr="00F94ACE" w:rsidRDefault="006C6712" w:rsidP="006C6712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4ACE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683" w:type="dxa"/>
          </w:tcPr>
          <w:p w14:paraId="6B099D76" w14:textId="465A340B" w:rsidR="006C6712" w:rsidRPr="00F94ACE" w:rsidRDefault="006C6712" w:rsidP="006C6712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AEAB871" w14:textId="75267C31" w:rsidR="006C6712" w:rsidRPr="00F94ACE" w:rsidRDefault="006C6712" w:rsidP="003504F6">
            <w:pPr>
              <w:ind w:left="-116" w:right="1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94ACE">
              <w:rPr>
                <w:rFonts w:ascii="Angsana New" w:hAnsi="Angsana New" w:cs="Angsana New"/>
                <w:sz w:val="28"/>
                <w:szCs w:val="28"/>
                <w:lang w:val="en-US"/>
              </w:rPr>
              <w:t>108,000,000.00</w:t>
            </w:r>
          </w:p>
        </w:tc>
      </w:tr>
    </w:tbl>
    <w:bookmarkEnd w:id="6"/>
    <w:p w14:paraId="7EE0F9A6" w14:textId="77777777" w:rsidR="007C7628" w:rsidRDefault="007C7628" w:rsidP="003432A8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270ABE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รายละเอียดของเงินกู้ยืมระยะยาวแสดงได้ดังนี้</w:t>
      </w:r>
    </w:p>
    <w:p w14:paraId="17D65CA1" w14:textId="77777777" w:rsidR="007C7628" w:rsidRPr="00064742" w:rsidRDefault="007C7628" w:rsidP="007C7628">
      <w:pPr>
        <w:tabs>
          <w:tab w:val="left" w:pos="7655"/>
        </w:tabs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851"/>
        <w:gridCol w:w="850"/>
        <w:gridCol w:w="851"/>
        <w:gridCol w:w="850"/>
        <w:gridCol w:w="1451"/>
        <w:gridCol w:w="4110"/>
      </w:tblGrid>
      <w:tr w:rsidR="007C7628" w:rsidRPr="00CA78CA" w14:paraId="61251934" w14:textId="77777777" w:rsidTr="004855B8">
        <w:trPr>
          <w:trHeight w:val="20"/>
          <w:tblHeader/>
        </w:trPr>
        <w:tc>
          <w:tcPr>
            <w:tcW w:w="1418" w:type="dxa"/>
            <w:gridSpan w:val="2"/>
          </w:tcPr>
          <w:p w14:paraId="15AC41C4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3402" w:type="dxa"/>
            <w:gridSpan w:val="4"/>
          </w:tcPr>
          <w:p w14:paraId="0C63B54D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ยอดคงเหลือของเงินกู้ยืมระยะยาว</w:t>
            </w:r>
          </w:p>
        </w:tc>
        <w:tc>
          <w:tcPr>
            <w:tcW w:w="1451" w:type="dxa"/>
          </w:tcPr>
          <w:p w14:paraId="682F0E2E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703FF84A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เงื่อนไขการชำระคืน</w:t>
            </w:r>
          </w:p>
        </w:tc>
      </w:tr>
      <w:tr w:rsidR="007C7628" w:rsidRPr="00CA78CA" w14:paraId="41DF9733" w14:textId="77777777" w:rsidTr="004855B8">
        <w:trPr>
          <w:trHeight w:val="20"/>
          <w:tblHeader/>
        </w:trPr>
        <w:tc>
          <w:tcPr>
            <w:tcW w:w="1418" w:type="dxa"/>
            <w:gridSpan w:val="2"/>
          </w:tcPr>
          <w:p w14:paraId="6744D680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วงเงิน</w:t>
            </w:r>
          </w:p>
        </w:tc>
        <w:tc>
          <w:tcPr>
            <w:tcW w:w="1701" w:type="dxa"/>
            <w:gridSpan w:val="2"/>
          </w:tcPr>
          <w:p w14:paraId="56E5DAF1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14:paraId="4B0D45B6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451" w:type="dxa"/>
          </w:tcPr>
          <w:p w14:paraId="5738421D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อัตราดอกเบี้ยตามสัญญา</w:t>
            </w:r>
          </w:p>
        </w:tc>
        <w:tc>
          <w:tcPr>
            <w:tcW w:w="4110" w:type="dxa"/>
          </w:tcPr>
          <w:p w14:paraId="244D3B10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2A3110" w:rsidRPr="00CA78CA" w14:paraId="461640FD" w14:textId="77777777" w:rsidTr="004855B8">
        <w:trPr>
          <w:trHeight w:val="20"/>
          <w:tblHeader/>
        </w:trPr>
        <w:tc>
          <w:tcPr>
            <w:tcW w:w="1418" w:type="dxa"/>
            <w:gridSpan w:val="2"/>
          </w:tcPr>
          <w:p w14:paraId="12DE489F" w14:textId="3EA1B413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701" w:type="dxa"/>
            <w:gridSpan w:val="2"/>
          </w:tcPr>
          <w:p w14:paraId="07C00114" w14:textId="73BD9127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701" w:type="dxa"/>
            <w:gridSpan w:val="2"/>
          </w:tcPr>
          <w:p w14:paraId="572BDBB3" w14:textId="18872064" w:rsidR="002A3110" w:rsidRPr="00CA78CA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569"/>
              <w:jc w:val="right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  <w:t xml:space="preserve">  </w:t>
            </w:r>
            <w:r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</w:p>
        </w:tc>
        <w:tc>
          <w:tcPr>
            <w:tcW w:w="1451" w:type="dxa"/>
          </w:tcPr>
          <w:p w14:paraId="48983892" w14:textId="77777777" w:rsidR="002A3110" w:rsidRPr="00CA78CA" w:rsidRDefault="002A3110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</w:p>
        </w:tc>
        <w:tc>
          <w:tcPr>
            <w:tcW w:w="4110" w:type="dxa"/>
          </w:tcPr>
          <w:p w14:paraId="12BF0B04" w14:textId="77777777" w:rsidR="002A3110" w:rsidRPr="00CA78CA" w:rsidRDefault="002A3110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2A3110" w:rsidRPr="00CA78CA" w14:paraId="46200652" w14:textId="77777777" w:rsidTr="004855B8">
        <w:trPr>
          <w:trHeight w:val="20"/>
          <w:tblHeader/>
        </w:trPr>
        <w:tc>
          <w:tcPr>
            <w:tcW w:w="709" w:type="dxa"/>
          </w:tcPr>
          <w:p w14:paraId="39B856D2" w14:textId="07CB7696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มีนาคม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709" w:type="dxa"/>
          </w:tcPr>
          <w:p w14:paraId="6FE78137" w14:textId="62F2C801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851" w:type="dxa"/>
          </w:tcPr>
          <w:p w14:paraId="1F550D66" w14:textId="4CDDBAF6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มีนาคม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850" w:type="dxa"/>
          </w:tcPr>
          <w:p w14:paraId="1CEFC39F" w14:textId="32E4C354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851" w:type="dxa"/>
          </w:tcPr>
          <w:p w14:paraId="35305BC4" w14:textId="596D9E91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มีนาคม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2569</w:t>
            </w:r>
          </w:p>
        </w:tc>
        <w:tc>
          <w:tcPr>
            <w:tcW w:w="850" w:type="dxa"/>
          </w:tcPr>
          <w:p w14:paraId="1B3D401A" w14:textId="1F90496E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31 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cs/>
                <w:lang w:val="en-US" w:eastAsia="th-TH"/>
              </w:rPr>
              <w:t>ธันวาคม</w:t>
            </w:r>
            <w:r w:rsidRPr="007C7628">
              <w:rPr>
                <w:rFonts w:asciiTheme="majorBidi" w:hAnsiTheme="majorBidi" w:cstheme="majorBidi"/>
                <w:snapToGrid w:val="0"/>
                <w:sz w:val="20"/>
                <w:szCs w:val="20"/>
                <w:u w:val="single"/>
                <w:lang w:val="en-US" w:eastAsia="th-TH"/>
              </w:rPr>
              <w:t xml:space="preserve"> 2568</w:t>
            </w:r>
          </w:p>
        </w:tc>
        <w:tc>
          <w:tcPr>
            <w:tcW w:w="1451" w:type="dxa"/>
          </w:tcPr>
          <w:p w14:paraId="17D0ED61" w14:textId="77777777" w:rsidR="002A3110" w:rsidRPr="007C7628" w:rsidRDefault="002A3110" w:rsidP="002A3110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hAnsi="Angsana New" w:cs="Angsana New"/>
                <w:snapToGrid w:val="0"/>
                <w:sz w:val="20"/>
                <w:szCs w:val="20"/>
                <w:u w:val="single"/>
                <w:lang w:val="en-US" w:eastAsia="th-TH"/>
              </w:rPr>
            </w:pPr>
          </w:p>
        </w:tc>
        <w:tc>
          <w:tcPr>
            <w:tcW w:w="4110" w:type="dxa"/>
          </w:tcPr>
          <w:p w14:paraId="452F641A" w14:textId="77777777" w:rsidR="002A3110" w:rsidRPr="007C7628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</w:tr>
      <w:tr w:rsidR="007C7628" w:rsidRPr="00CA78CA" w14:paraId="4794E913" w14:textId="77777777" w:rsidTr="004855B8">
        <w:trPr>
          <w:trHeight w:val="20"/>
          <w:tblHeader/>
        </w:trPr>
        <w:tc>
          <w:tcPr>
            <w:tcW w:w="709" w:type="dxa"/>
          </w:tcPr>
          <w:p w14:paraId="559F5F90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709" w:type="dxa"/>
          </w:tcPr>
          <w:p w14:paraId="5E22071B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1" w:type="dxa"/>
          </w:tcPr>
          <w:p w14:paraId="5A7770F2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0" w:type="dxa"/>
          </w:tcPr>
          <w:p w14:paraId="3334E176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1" w:type="dxa"/>
          </w:tcPr>
          <w:p w14:paraId="0EBA34C7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850" w:type="dxa"/>
          </w:tcPr>
          <w:p w14:paraId="18875FA8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ล้านบาท</w:t>
            </w:r>
          </w:p>
        </w:tc>
        <w:tc>
          <w:tcPr>
            <w:tcW w:w="1451" w:type="dxa"/>
          </w:tcPr>
          <w:p w14:paraId="1C6D6DB3" w14:textId="77777777" w:rsidR="007C7628" w:rsidRPr="00CA78CA" w:rsidRDefault="007C7628" w:rsidP="004E4435">
            <w:pPr>
              <w:overflowPunct w:val="0"/>
              <w:autoSpaceDE w:val="0"/>
              <w:autoSpaceDN w:val="0"/>
              <w:adjustRightInd w:val="0"/>
              <w:ind w:left="-82" w:right="-107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u w:val="single"/>
                <w:cs/>
                <w:lang w:val="en-US"/>
              </w:rPr>
              <w:t>ร้อยละต่อปี</w:t>
            </w:r>
          </w:p>
        </w:tc>
        <w:tc>
          <w:tcPr>
            <w:tcW w:w="4110" w:type="dxa"/>
          </w:tcPr>
          <w:p w14:paraId="2D163250" w14:textId="77777777" w:rsidR="007C7628" w:rsidRPr="00CA78CA" w:rsidRDefault="007C7628" w:rsidP="004E443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82" w:right="-107"/>
              <w:jc w:val="thaiDistribute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2A3110" w:rsidRPr="00CA78CA" w14:paraId="500B181E" w14:textId="77777777" w:rsidTr="004855B8">
        <w:trPr>
          <w:trHeight w:val="20"/>
        </w:trPr>
        <w:tc>
          <w:tcPr>
            <w:tcW w:w="709" w:type="dxa"/>
          </w:tcPr>
          <w:p w14:paraId="36BE58B7" w14:textId="2F2D1444" w:rsidR="002A3110" w:rsidRPr="00CA78CA" w:rsidRDefault="0086655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709" w:type="dxa"/>
          </w:tcPr>
          <w:p w14:paraId="3F5E4404" w14:textId="26947210" w:rsidR="002A3110" w:rsidRPr="00CA78CA" w:rsidRDefault="002A3110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851" w:type="dxa"/>
          </w:tcPr>
          <w:p w14:paraId="1E6417A2" w14:textId="62591A97" w:rsidR="002A3110" w:rsidRPr="00CA78CA" w:rsidRDefault="0086655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</w:tcPr>
          <w:p w14:paraId="00EB74F4" w14:textId="22A15B6B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851" w:type="dxa"/>
          </w:tcPr>
          <w:p w14:paraId="63F2529C" w14:textId="223CCF9B" w:rsidR="002A3110" w:rsidRPr="00CA78CA" w:rsidRDefault="0086655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</w:tcPr>
          <w:p w14:paraId="62581DB0" w14:textId="6E63979D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325.16</w:t>
            </w:r>
          </w:p>
        </w:tc>
        <w:tc>
          <w:tcPr>
            <w:tcW w:w="1451" w:type="dxa"/>
          </w:tcPr>
          <w:p w14:paraId="6977C745" w14:textId="1E14FC2E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 xml:space="preserve">MLR-1.75 </w:t>
            </w:r>
          </w:p>
        </w:tc>
        <w:tc>
          <w:tcPr>
            <w:tcW w:w="4110" w:type="dxa"/>
          </w:tcPr>
          <w:p w14:paraId="33249635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60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งวด โดยเริ่มชำระงวดแรกภายในวันที่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 xml:space="preserve">29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 xml:space="preserve">2567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>โดยมีรายละเอียดดังนี้</w:t>
            </w:r>
          </w:p>
          <w:p w14:paraId="1DA33790" w14:textId="77777777" w:rsidR="002A3110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1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23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7.50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3C52BC81" w14:textId="073539F4" w:rsidR="00866553" w:rsidRPr="00CA78CA" w:rsidRDefault="0086655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เมื่อวันที่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18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กุมภาพันธ์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2569 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มีการขยาย</w:t>
            </w:r>
            <w:r w:rsidRP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กำหนดระยะเวลาการจ่ายชำระเป็นรายงวด จำนวน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67</w:t>
            </w:r>
            <w:r w:rsidRP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งวด โดยมีรายละเอียดดังนี้</w:t>
            </w:r>
          </w:p>
          <w:p w14:paraId="19974DA8" w14:textId="73039F39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24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35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1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.00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5C8ADE4D" w14:textId="69C0DC2E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36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59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8.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567F199F" w14:textId="6D6E3C68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66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ชำระคืนเงินต้น จำนวนเงิน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9.00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ล้านบาท</w:t>
            </w:r>
          </w:p>
          <w:p w14:paraId="6506C6F2" w14:textId="01FFB85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="00866553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67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ชำระเงินต้นในส่วนที่เหลือทั้งหมด</w:t>
            </w:r>
          </w:p>
        </w:tc>
      </w:tr>
      <w:tr w:rsidR="002A3110" w:rsidRPr="00CA78CA" w14:paraId="723B40D1" w14:textId="77777777" w:rsidTr="004855B8">
        <w:trPr>
          <w:trHeight w:val="20"/>
        </w:trPr>
        <w:tc>
          <w:tcPr>
            <w:tcW w:w="709" w:type="dxa"/>
          </w:tcPr>
          <w:p w14:paraId="54A90772" w14:textId="75B92A57" w:rsidR="002A3110" w:rsidRPr="00CA78CA" w:rsidRDefault="008C7F91" w:rsidP="008C7F91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14:paraId="738F845E" w14:textId="2168785F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177</w:t>
            </w:r>
            <w:r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.00</w:t>
            </w:r>
          </w:p>
        </w:tc>
        <w:tc>
          <w:tcPr>
            <w:tcW w:w="851" w:type="dxa"/>
          </w:tcPr>
          <w:p w14:paraId="63D5EFD3" w14:textId="1FFD0495" w:rsidR="002A3110" w:rsidRPr="00CA78CA" w:rsidRDefault="00866553" w:rsidP="0086655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215E5E3A" w14:textId="4204CBA5" w:rsidR="002A3110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</w:t>
            </w:r>
            <w:r w:rsidR="002A3110" w:rsidRPr="00CA78CA"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0.60</w:t>
            </w:r>
          </w:p>
        </w:tc>
        <w:tc>
          <w:tcPr>
            <w:tcW w:w="851" w:type="dxa"/>
          </w:tcPr>
          <w:p w14:paraId="3C51921D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</w:tcPr>
          <w:p w14:paraId="205F4179" w14:textId="3BE9D453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015F77C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</w:p>
        </w:tc>
        <w:tc>
          <w:tcPr>
            <w:tcW w:w="4110" w:type="dxa"/>
          </w:tcPr>
          <w:p w14:paraId="4681F4D0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จ่ายชำระเงินต้นเป็นรายเดือน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เดือนละ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3.00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ล้านบาท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(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ดอกเบี้ยชำระต่างหาก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) </w:t>
            </w:r>
          </w:p>
          <w:p w14:paraId="0299B745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/>
                <w:spacing w:val="-6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เริ่มชำระเดือนเมษายน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2568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โดยกำหนดยอดชำระเงินต้น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ดังนี้</w:t>
            </w:r>
          </w:p>
          <w:p w14:paraId="5E1879A1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9,000,000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ภายในเดือนกรกฎาคม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2568</w:t>
            </w:r>
          </w:p>
          <w:p w14:paraId="6BFEEBBB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21,000,000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2568</w:t>
            </w:r>
          </w:p>
          <w:p w14:paraId="2DA65866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33,000,000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ภายในเดือนมกราคม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619A177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45,000,000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ภายในเดือนเมษายน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6F825ACF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ชำระเงินต้นรวมไม่น้อยกว่า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57,000,000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บาท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ภายในเดือนกรกฎาคม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76E2B4B3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กำหนด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ให้ชำระหนี้เงินกู้เสร็จสิ้น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2569</w:t>
            </w:r>
          </w:p>
        </w:tc>
      </w:tr>
      <w:tr w:rsidR="00845DA3" w:rsidRPr="00CA78CA" w14:paraId="3DF686BE" w14:textId="77777777" w:rsidTr="004855B8">
        <w:trPr>
          <w:trHeight w:val="20"/>
        </w:trPr>
        <w:tc>
          <w:tcPr>
            <w:tcW w:w="709" w:type="dxa"/>
          </w:tcPr>
          <w:p w14:paraId="73CF16A9" w14:textId="0E97EF04" w:rsidR="00845DA3" w:rsidRPr="00CA78CA" w:rsidRDefault="008C7F91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18.00</w:t>
            </w:r>
          </w:p>
        </w:tc>
        <w:tc>
          <w:tcPr>
            <w:tcW w:w="709" w:type="dxa"/>
          </w:tcPr>
          <w:p w14:paraId="6AA538A5" w14:textId="37E639E0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851" w:type="dxa"/>
          </w:tcPr>
          <w:p w14:paraId="5F7AF778" w14:textId="7BF27B60" w:rsidR="00845DA3" w:rsidRPr="00CA78CA" w:rsidRDefault="0086655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8.00</w:t>
            </w:r>
          </w:p>
        </w:tc>
        <w:tc>
          <w:tcPr>
            <w:tcW w:w="850" w:type="dxa"/>
          </w:tcPr>
          <w:p w14:paraId="0B749528" w14:textId="1B082268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10.00</w:t>
            </w:r>
          </w:p>
        </w:tc>
        <w:tc>
          <w:tcPr>
            <w:tcW w:w="851" w:type="dxa"/>
          </w:tcPr>
          <w:p w14:paraId="128ADBDA" w14:textId="207405DE" w:rsidR="00845DA3" w:rsidRPr="00CA78CA" w:rsidRDefault="0086655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0" w:type="dxa"/>
          </w:tcPr>
          <w:p w14:paraId="7420F623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2F8F828B" w14:textId="0611F3D0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-1</w:t>
            </w:r>
          </w:p>
        </w:tc>
        <w:tc>
          <w:tcPr>
            <w:tcW w:w="4110" w:type="dxa"/>
          </w:tcPr>
          <w:p w14:paraId="2F8FE2A4" w14:textId="466AA51C" w:rsidR="00845DA3" w:rsidRPr="00CA78CA" w:rsidRDefault="00845DA3" w:rsidP="00845D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จ่ายชำระเงินต้นเป็นรายเดือน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เดือนละ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1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.00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ล้านบาท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(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ดอกเบี้ยชำระต่างหาก</w:t>
            </w:r>
            <w:r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)</w:t>
            </w:r>
          </w:p>
        </w:tc>
      </w:tr>
      <w:tr w:rsidR="00845DA3" w:rsidRPr="00CA78CA" w14:paraId="7D1FFB82" w14:textId="77777777" w:rsidTr="004855B8">
        <w:trPr>
          <w:trHeight w:val="20"/>
        </w:trPr>
        <w:tc>
          <w:tcPr>
            <w:tcW w:w="709" w:type="dxa"/>
          </w:tcPr>
          <w:p w14:paraId="371B4EAC" w14:textId="77777777" w:rsidR="00845DA3" w:rsidRPr="00CA78CA" w:rsidRDefault="00845DA3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709" w:type="dxa"/>
          </w:tcPr>
          <w:p w14:paraId="2DA5DCB3" w14:textId="77777777" w:rsidR="00845DA3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4F108C0E" w14:textId="77777777" w:rsidR="00845DA3" w:rsidRPr="00CA78CA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</w:p>
        </w:tc>
        <w:tc>
          <w:tcPr>
            <w:tcW w:w="850" w:type="dxa"/>
          </w:tcPr>
          <w:p w14:paraId="48D9C46F" w14:textId="77777777" w:rsidR="00845DA3" w:rsidRDefault="00845DA3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551BDE0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0BEE1544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47B291D7" w14:textId="77777777" w:rsidR="00845DA3" w:rsidRPr="00CA78CA" w:rsidRDefault="00845DA3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891D187" w14:textId="78DBD6C2" w:rsidR="00845DA3" w:rsidRPr="00CA78CA" w:rsidRDefault="00845DA3" w:rsidP="00845DA3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</w:t>
            </w:r>
            <w:r w:rsidRPr="00CA78CA"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>กำหนด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ให้ชำระหนี้เงินกู้เสร็จสิ้น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 w:hint="cs"/>
                <w:spacing w:val="-6"/>
                <w:kern w:val="2"/>
                <w:sz w:val="20"/>
                <w:szCs w:val="20"/>
                <w:cs/>
                <w:lang w:val="en-US"/>
              </w:rPr>
              <w:t>ภายในเดือนตุลาคม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  <w:t xml:space="preserve"> </w:t>
            </w:r>
            <w:r w:rsidRPr="00CA78CA"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lang w:val="en-US"/>
              </w:rPr>
              <w:t>2569</w:t>
            </w:r>
          </w:p>
        </w:tc>
      </w:tr>
      <w:tr w:rsidR="008C7F91" w:rsidRPr="00CA78CA" w14:paraId="2E1D7C63" w14:textId="77777777" w:rsidTr="003504F6">
        <w:trPr>
          <w:trHeight w:val="20"/>
        </w:trPr>
        <w:tc>
          <w:tcPr>
            <w:tcW w:w="709" w:type="dxa"/>
            <w:tcBorders>
              <w:bottom w:val="single" w:sz="4" w:space="0" w:color="auto"/>
            </w:tcBorders>
          </w:tcPr>
          <w:p w14:paraId="7F6A25FC" w14:textId="2E63B354" w:rsidR="008C7F91" w:rsidRPr="00CA78CA" w:rsidRDefault="008C7F91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4031C1" w14:textId="33D371D2" w:rsidR="008C7F91" w:rsidRDefault="004855B8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C180AC" w14:textId="15E74208" w:rsidR="008C7F91" w:rsidRPr="00CA78CA" w:rsidRDefault="008C7F91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957039" w14:textId="77777777" w:rsidR="008C7F91" w:rsidRDefault="004855B8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  <w:p w14:paraId="25720BDF" w14:textId="5D02E6EB" w:rsidR="004855B8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3E2522" w14:textId="1E11D005" w:rsidR="008C7F91" w:rsidRPr="00CA78CA" w:rsidRDefault="00866553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2348E5" w14:textId="62F3D626" w:rsidR="008C7F91" w:rsidRPr="00CA78CA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3EB02DDE" w14:textId="2E427BC9" w:rsidR="008C7F91" w:rsidRPr="00CA78CA" w:rsidRDefault="008C7F91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MLR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+1.75%</w:t>
            </w:r>
          </w:p>
        </w:tc>
        <w:tc>
          <w:tcPr>
            <w:tcW w:w="4110" w:type="dxa"/>
          </w:tcPr>
          <w:p w14:paraId="6AB4179D" w14:textId="04E1C3A2" w:rsidR="005B5B9D" w:rsidRPr="00CA78CA" w:rsidRDefault="005B5B9D" w:rsidP="005B5B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-  งวดที่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1 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ถึงงวดที่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23</w:t>
            </w: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 xml:space="preserve"> ชำระ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เฉพาะดอกเบี้ย เริ่มชำระเดือนมีนาคม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2569</w:t>
            </w:r>
          </w:p>
          <w:p w14:paraId="5182C5F1" w14:textId="77777777" w:rsidR="004855B8" w:rsidRDefault="005B5B9D" w:rsidP="005B5B9D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69" w:hanging="69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cs/>
                <w:lang w:val="en-US"/>
              </w:rPr>
              <w:t>-  งวด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สุดท้าย ชำระหนี้เงินต้นพร้อมดอกเบี้ยค้างชำระ วันที่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25 </w:t>
            </w:r>
            <w:r>
              <w:rPr>
                <w:rFonts w:ascii="Angsana New" w:eastAsia="Calibri" w:hAnsi="Angsana New" w:cs="Angsana New" w:hint="cs"/>
                <w:spacing w:val="-4"/>
                <w:kern w:val="2"/>
                <w:sz w:val="20"/>
                <w:szCs w:val="20"/>
                <w:cs/>
                <w:lang w:val="en-US"/>
              </w:rPr>
              <w:t xml:space="preserve">กุมภาพันธ์ </w:t>
            </w: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   </w:t>
            </w:r>
            <w:r w:rsidR="004855B8"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 xml:space="preserve">  </w:t>
            </w:r>
          </w:p>
          <w:p w14:paraId="07DC6BBA" w14:textId="5C700BD5" w:rsidR="008C7F91" w:rsidRPr="00CA78CA" w:rsidRDefault="005B5B9D" w:rsidP="004855B8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69" w:firstLine="110"/>
              <w:jc w:val="thaiDistribute"/>
              <w:textAlignment w:val="baseline"/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spacing w:val="-4"/>
                <w:kern w:val="2"/>
                <w:sz w:val="20"/>
                <w:szCs w:val="20"/>
                <w:lang w:val="en-US"/>
              </w:rPr>
              <w:t>2571</w:t>
            </w:r>
          </w:p>
        </w:tc>
      </w:tr>
      <w:tr w:rsidR="002A3110" w:rsidRPr="00CA78CA" w14:paraId="5DF4E3CC" w14:textId="77777777" w:rsidTr="003504F6">
        <w:trPr>
          <w:trHeight w:val="20"/>
        </w:trPr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63293A0" w14:textId="1DB63357" w:rsidR="002A3110" w:rsidRPr="00CA78CA" w:rsidRDefault="004855B8" w:rsidP="002A3110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390.64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D564B26" w14:textId="34437D96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</w:t>
            </w:r>
            <w:r w:rsidR="00845DA3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53</w:t>
            </w: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.16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28DCB78" w14:textId="1655D273" w:rsidR="002A3110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380.64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38C32" w14:textId="57A49148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CA78CA"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385.76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CE60638" w14:textId="0E61ECB2" w:rsidR="002A3110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898B0D" w14:textId="09AD7978" w:rsidR="002A3110" w:rsidRPr="00CA78CA" w:rsidRDefault="002A3110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325.16</w:t>
            </w:r>
          </w:p>
        </w:tc>
        <w:tc>
          <w:tcPr>
            <w:tcW w:w="1451" w:type="dxa"/>
          </w:tcPr>
          <w:p w14:paraId="5AA86376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08FC9BE2" w14:textId="77777777" w:rsidR="002A3110" w:rsidRPr="00CA78CA" w:rsidRDefault="002A3110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493C67A9" w14:textId="77777777" w:rsidTr="003504F6">
        <w:trPr>
          <w:trHeight w:val="20"/>
        </w:trPr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14:paraId="5D2C09E6" w14:textId="7D4FE0FE" w:rsidR="00575199" w:rsidRPr="00CA78CA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 w:rsidRPr="00575199">
              <w:rPr>
                <w:rFonts w:ascii="Angsana New" w:eastAsia="Calibri" w:hAnsi="Angsana New" w:cs="Angsana New" w:hint="cs"/>
                <w:kern w:val="2"/>
                <w:sz w:val="20"/>
                <w:szCs w:val="20"/>
                <w:u w:val="single"/>
                <w:cs/>
                <w:lang w:val="en-US"/>
              </w:rPr>
              <w:t>หัก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 xml:space="preserve"> จัดประเภทเป็น</w:t>
            </w:r>
          </w:p>
        </w:tc>
        <w:tc>
          <w:tcPr>
            <w:tcW w:w="851" w:type="dxa"/>
          </w:tcPr>
          <w:p w14:paraId="7D84A9F2" w14:textId="08D2A68F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6578B09B" w14:textId="485B98D8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621C28B6" w14:textId="77777777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6D52B85D" w14:textId="77777777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</w:tcPr>
          <w:p w14:paraId="1977B75B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0C1E35F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34A5EEA9" w14:textId="77777777" w:rsidTr="004855B8">
        <w:trPr>
          <w:trHeight w:val="20"/>
        </w:trPr>
        <w:tc>
          <w:tcPr>
            <w:tcW w:w="1418" w:type="dxa"/>
            <w:gridSpan w:val="2"/>
          </w:tcPr>
          <w:p w14:paraId="122EAE24" w14:textId="768CD785" w:rsidR="00575199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 xml:space="preserve">      เงินกู้ยืมระยะสั้น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DB6629" w14:textId="309BF0D5" w:rsidR="00575199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EAE685" w14:textId="7D036A9C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(325.16)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9A5BEC" w14:textId="1DB97E54" w:rsidR="00575199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272</w:t>
            </w: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.</w:t>
            </w:r>
            <w:r w:rsidRPr="00866553"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  <w:t>64</w:t>
            </w: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C5643E" w14:textId="107FABEF" w:rsidR="00575199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(325.16)</w:t>
            </w:r>
          </w:p>
        </w:tc>
        <w:tc>
          <w:tcPr>
            <w:tcW w:w="1451" w:type="dxa"/>
          </w:tcPr>
          <w:p w14:paraId="33A393F0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256F29DE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  <w:tr w:rsidR="00575199" w:rsidRPr="00CA78CA" w14:paraId="57592245" w14:textId="77777777" w:rsidTr="004855B8">
        <w:trPr>
          <w:trHeight w:val="20"/>
        </w:trPr>
        <w:tc>
          <w:tcPr>
            <w:tcW w:w="1418" w:type="dxa"/>
            <w:gridSpan w:val="2"/>
          </w:tcPr>
          <w:p w14:paraId="6D511DEA" w14:textId="12F385E0" w:rsidR="00575199" w:rsidRDefault="00575199" w:rsidP="0057519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Calibri" w:hAnsi="Angsana New" w:cs="Angsana New" w:hint="cs"/>
                <w:kern w:val="2"/>
                <w:sz w:val="20"/>
                <w:szCs w:val="20"/>
                <w:cs/>
                <w:lang w:val="en-US"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BF57D5D" w14:textId="3C9FBE31" w:rsidR="00575199" w:rsidRPr="00CA78CA" w:rsidRDefault="004855B8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108.00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3D72D3A" w14:textId="544C20A7" w:rsidR="00575199" w:rsidRPr="00CA78CA" w:rsidRDefault="00575199" w:rsidP="002A311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31"/>
              <w:jc w:val="right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60.60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EEFF1C" w14:textId="703015C2" w:rsidR="00575199" w:rsidRDefault="004855B8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BBDA486" w14:textId="710EC24D" w:rsidR="00575199" w:rsidRDefault="00575199" w:rsidP="004855B8">
            <w:pPr>
              <w:tabs>
                <w:tab w:val="left" w:pos="90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  <w:r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  <w:t>-</w:t>
            </w:r>
          </w:p>
        </w:tc>
        <w:tc>
          <w:tcPr>
            <w:tcW w:w="1451" w:type="dxa"/>
          </w:tcPr>
          <w:p w14:paraId="055D69DF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alibri" w:hAnsi="Angsana New" w:cs="Angsana New"/>
                <w:kern w:val="2"/>
                <w:sz w:val="20"/>
                <w:szCs w:val="20"/>
                <w:lang w:val="en-US"/>
              </w:rPr>
            </w:pPr>
          </w:p>
        </w:tc>
        <w:tc>
          <w:tcPr>
            <w:tcW w:w="4110" w:type="dxa"/>
          </w:tcPr>
          <w:p w14:paraId="6BB34489" w14:textId="77777777" w:rsidR="00575199" w:rsidRPr="00CA78CA" w:rsidRDefault="00575199" w:rsidP="002A3110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Calibri" w:hAnsi="Angsana New" w:cs="Angsana New"/>
                <w:spacing w:val="-6"/>
                <w:kern w:val="2"/>
                <w:sz w:val="20"/>
                <w:szCs w:val="20"/>
                <w:cs/>
                <w:lang w:val="en-US"/>
              </w:rPr>
            </w:pPr>
          </w:p>
        </w:tc>
      </w:tr>
    </w:tbl>
    <w:p w14:paraId="5D25EE60" w14:textId="77777777" w:rsidR="007C7628" w:rsidRPr="004855B8" w:rsidRDefault="007C7628" w:rsidP="007C7628">
      <w:pPr>
        <w:ind w:left="540" w:firstLine="900"/>
        <w:jc w:val="thaiDistribute"/>
        <w:rPr>
          <w:rFonts w:ascii="Angsana New" w:eastAsia="Calibri" w:hAnsi="Angsana New" w:cs="Angsana New"/>
          <w:spacing w:val="-2"/>
          <w:sz w:val="16"/>
          <w:szCs w:val="16"/>
          <w:lang w:val="en-US"/>
        </w:rPr>
      </w:pPr>
    </w:p>
    <w:p w14:paraId="5E699DA8" w14:textId="2D23F743" w:rsidR="002A3110" w:rsidRPr="00216420" w:rsidRDefault="002A3110" w:rsidP="002A3110">
      <w:pPr>
        <w:ind w:left="540" w:firstLine="90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z w:val="30"/>
          <w:szCs w:val="30"/>
          <w:cs/>
        </w:rPr>
        <w:t>ตาม</w:t>
      </w:r>
      <w:r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งบการเงินรวมและงบการเงินเฉพาะกิจการ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ณ 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31 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2569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2568 </w:t>
      </w:r>
      <w:r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เงินกู้ยืมระยะยาวมีเงื่อนไข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การกู้ยืมที่สำคัญ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โดยกลุ่ม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บริษัท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สามารถ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ปฏิบัติตามข้อกำหนด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เกี่ยวกับสัดส่วนการถือหุ้นของครอบครัวศรีสุชาต ทั้งทางตรงและทางอ้อมไม่ต่ำกว่าร้อยละ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 xml:space="preserve">15 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และข้อกำหนด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ในการรักษาอัตราส่วนทางการเงิน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อัตราส่วนหนี้สินที่มีภาระดอกเบี้ยต่อทุนไม่เกิน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 xml:space="preserve">4 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เท่า ยกเว้น 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>อัตราส่วนความสามารถในการชำระหนี้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ณ ทุกสิ้นปี</w:t>
      </w:r>
      <w:r w:rsidR="00866553"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งบการเงิน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ไม่น้อยกว่า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>1.20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เท่า</w:t>
      </w:r>
      <w:r w:rsidRPr="008665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กลุ่ม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บริษัทมีอัตราส่วนทางการเงินไม่เป็นไปตามเงื่อนไขในการดำรงอัตราส่วนทางการเงินที่กำหนดไว้ในสัญญากู้ยืม </w:t>
      </w:r>
      <w:r w:rsidRPr="00866553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ดังนั้น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ณ 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31 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มีนาคม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2569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และวันที่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31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ธันวาคม </w:t>
      </w:r>
      <w:r w:rsidR="00866553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2568</w:t>
      </w:r>
      <w:r w:rsidR="00866553"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Pr="00866553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เงินกู้ยืมระยะยาวจากสถาบันการเงิน ได้ถูกจัดประเภทเป็นเงินกู้ยืมระยะสั้นทั้งจำนวน </w:t>
      </w:r>
    </w:p>
    <w:p w14:paraId="14D21D5C" w14:textId="77777777" w:rsidR="002A3110" w:rsidRPr="00B609B9" w:rsidRDefault="002A3110" w:rsidP="002A3110">
      <w:pPr>
        <w:ind w:left="360" w:firstLine="720"/>
        <w:jc w:val="thaiDistribute"/>
        <w:rPr>
          <w:rFonts w:ascii="Angsana New" w:eastAsia="Cordia New" w:hAnsi="Angsana New" w:cs="Angsana New"/>
          <w:spacing w:val="6"/>
          <w:sz w:val="16"/>
          <w:szCs w:val="16"/>
          <w:lang w:val="x-none" w:eastAsia="x-none"/>
        </w:rPr>
      </w:pPr>
    </w:p>
    <w:p w14:paraId="5BBD1867" w14:textId="553D6336" w:rsidR="002A3110" w:rsidRPr="00866553" w:rsidRDefault="002A3110" w:rsidP="002A3110">
      <w:pPr>
        <w:ind w:left="540" w:firstLine="900"/>
        <w:jc w:val="thaiDistribute"/>
        <w:rPr>
          <w:rFonts w:ascii="Angsana New" w:eastAsia="Calibri" w:hAnsi="Angsana New" w:cs="Angsana New"/>
          <w:spacing w:val="-2"/>
          <w:sz w:val="30"/>
          <w:szCs w:val="30"/>
          <w:lang w:val="en-US"/>
        </w:rPr>
      </w:pPr>
      <w:r w:rsidRPr="00866553">
        <w:rPr>
          <w:rFonts w:ascii="Angsana New" w:eastAsia="Cordia New" w:hAnsi="Angsana New" w:cs="Angsana New"/>
          <w:spacing w:val="-2"/>
          <w:sz w:val="30"/>
          <w:szCs w:val="30"/>
          <w:cs/>
          <w:lang w:val="x-none" w:eastAsia="x-none"/>
        </w:rPr>
        <w:t xml:space="preserve">ณ วันที่ 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  <w:t xml:space="preserve">31 </w:t>
      </w:r>
      <w:r w:rsidRPr="00866553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 xml:space="preserve">มีนาคม 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lang w:val="en-US" w:eastAsia="x-none"/>
        </w:rPr>
        <w:t xml:space="preserve">2569 </w:t>
      </w:r>
      <w:r w:rsidRPr="00866553">
        <w:rPr>
          <w:rFonts w:ascii="Angsana New" w:eastAsia="Cordia New" w:hAnsi="Angsana New" w:cs="Angsana New" w:hint="cs"/>
          <w:spacing w:val="-2"/>
          <w:sz w:val="30"/>
          <w:szCs w:val="30"/>
          <w:cs/>
          <w:lang w:val="en-US" w:eastAsia="x-none"/>
        </w:rPr>
        <w:t xml:space="preserve">และวันที่ 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  <w:t xml:space="preserve">31 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cs/>
          <w:lang w:val="x-none" w:eastAsia="x-none"/>
        </w:rPr>
        <w:t xml:space="preserve">ธันวาคม 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lang w:val="x-none" w:eastAsia="x-none"/>
        </w:rPr>
        <w:t>256</w:t>
      </w:r>
      <w:r w:rsidRPr="00866553">
        <w:rPr>
          <w:rFonts w:ascii="Angsana New" w:eastAsia="Cordia New" w:hAnsi="Angsana New" w:cs="Angsana New"/>
          <w:spacing w:val="-2"/>
          <w:sz w:val="30"/>
          <w:szCs w:val="30"/>
          <w:lang w:val="en-US" w:eastAsia="x-none"/>
        </w:rPr>
        <w:t xml:space="preserve">8 </w:t>
      </w:r>
      <w:r w:rsidRPr="00866553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866553">
        <w:rPr>
          <w:rFonts w:ascii="Angsana New" w:eastAsia="Cordia New" w:hAnsi="Angsana New" w:cs="Angsana New" w:hint="cs"/>
          <w:spacing w:val="-2"/>
          <w:sz w:val="30"/>
          <w:szCs w:val="30"/>
          <w:cs/>
          <w:lang w:val="en-US" w:eastAsia="x-none"/>
        </w:rPr>
        <w:t xml:space="preserve"> </w:t>
      </w:r>
      <w:r w:rsidRPr="00866553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ตาม</w:t>
      </w:r>
      <w:r w:rsidRPr="00866553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หมายเหตุ </w:t>
      </w:r>
      <w:r w:rsidR="008F5B9A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</w:t>
      </w:r>
      <w:r w:rsidR="001D03EE" w:rsidRPr="00866553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5</w:t>
      </w:r>
    </w:p>
    <w:p w14:paraId="51283B68" w14:textId="77777777" w:rsidR="00913EEC" w:rsidRDefault="00913EEC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7502D5C" w14:textId="77777777" w:rsidR="00575199" w:rsidRDefault="00575199" w:rsidP="003B4276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E754D5" w14:textId="77777777" w:rsidR="00E50F4B" w:rsidRPr="00CE46FA" w:rsidRDefault="00E50F4B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หุ้นกู้</w:t>
      </w:r>
    </w:p>
    <w:p w14:paraId="24AE7221" w14:textId="77777777" w:rsidR="00566B4D" w:rsidRPr="00566B4D" w:rsidRDefault="00566B4D" w:rsidP="003B4276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5D347A" w14:textId="77777777" w:rsidR="00566B4D" w:rsidRDefault="00566B4D" w:rsidP="003B427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432A8">
        <w:rPr>
          <w:rFonts w:ascii="Angsana New" w:eastAsia="Cordia New" w:hAnsi="Angsana New" w:cs="Angsana New" w:hint="cs"/>
          <w:spacing w:val="-2"/>
          <w:sz w:val="30"/>
          <w:szCs w:val="30"/>
          <w:cs/>
          <w:lang w:val="x-none" w:eastAsia="x-none"/>
        </w:rPr>
        <w:t>ประกอบด้วย</w:t>
      </w:r>
    </w:p>
    <w:p w14:paraId="0A78960C" w14:textId="77777777" w:rsidR="00E074A7" w:rsidRPr="004855B8" w:rsidRDefault="00E074A7" w:rsidP="003B4276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820"/>
        <w:gridCol w:w="1984"/>
        <w:gridCol w:w="1985"/>
      </w:tblGrid>
      <w:tr w:rsidR="00566B4D" w:rsidRPr="00F74869" w14:paraId="5B6B4517" w14:textId="77777777" w:rsidTr="003432A8">
        <w:tc>
          <w:tcPr>
            <w:tcW w:w="8789" w:type="dxa"/>
            <w:gridSpan w:val="3"/>
            <w:vAlign w:val="bottom"/>
          </w:tcPr>
          <w:p w14:paraId="26F9E24C" w14:textId="083D2180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7" w:name="_Hlk166615882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4B58072B" w14:textId="77777777" w:rsidTr="003432A8">
        <w:tc>
          <w:tcPr>
            <w:tcW w:w="4820" w:type="dxa"/>
            <w:vAlign w:val="bottom"/>
          </w:tcPr>
          <w:p w14:paraId="3D466822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5115C5F4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566B4D" w:rsidRPr="00F74869" w14:paraId="183F1CA3" w14:textId="77777777" w:rsidTr="003432A8">
        <w:tc>
          <w:tcPr>
            <w:tcW w:w="4820" w:type="dxa"/>
            <w:vAlign w:val="bottom"/>
          </w:tcPr>
          <w:p w14:paraId="0B17DB2F" w14:textId="77777777" w:rsidR="00566B4D" w:rsidRPr="00F74869" w:rsidRDefault="00566B4D" w:rsidP="00566B4D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D405665" w14:textId="77777777" w:rsidR="00566B4D" w:rsidRPr="00F74869" w:rsidRDefault="00566B4D" w:rsidP="00566B4D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th-TH"/>
              </w:rPr>
              <w:t>ณ วันที่</w:t>
            </w:r>
          </w:p>
        </w:tc>
      </w:tr>
      <w:tr w:rsidR="00F74869" w:rsidRPr="00F74869" w14:paraId="5CD02380" w14:textId="77777777" w:rsidTr="003432A8">
        <w:tc>
          <w:tcPr>
            <w:tcW w:w="4820" w:type="dxa"/>
            <w:vAlign w:val="bottom"/>
          </w:tcPr>
          <w:p w14:paraId="483A58AE" w14:textId="77777777" w:rsidR="00F74869" w:rsidRPr="00F74869" w:rsidRDefault="00F74869" w:rsidP="00F74869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</w:tcPr>
          <w:p w14:paraId="0168DF49" w14:textId="20E99598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มีนาคม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</w:t>
            </w:r>
            <w:r w:rsidR="00E074A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9</w:t>
            </w:r>
          </w:p>
        </w:tc>
        <w:tc>
          <w:tcPr>
            <w:tcW w:w="1985" w:type="dxa"/>
          </w:tcPr>
          <w:p w14:paraId="2F4A9F5B" w14:textId="325C9884" w:rsidR="00F74869" w:rsidRPr="00F74869" w:rsidRDefault="00F74869" w:rsidP="00F74869">
            <w:pPr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</w:pP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31 </w:t>
            </w: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ธันวาคม</w:t>
            </w:r>
            <w:r w:rsidRPr="00F7486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 xml:space="preserve"> 256</w:t>
            </w:r>
            <w:r w:rsidR="00E074A7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lang w:val="en-US" w:eastAsia="th-TH"/>
              </w:rPr>
              <w:t>8</w:t>
            </w:r>
          </w:p>
        </w:tc>
      </w:tr>
      <w:tr w:rsidR="00F74869" w:rsidRPr="00F74869" w14:paraId="511476B1" w14:textId="77777777" w:rsidTr="003432A8">
        <w:tc>
          <w:tcPr>
            <w:tcW w:w="4820" w:type="dxa"/>
          </w:tcPr>
          <w:p w14:paraId="37EEC8BE" w14:textId="77777777" w:rsidR="00F74869" w:rsidRPr="00F74869" w:rsidRDefault="00F74869" w:rsidP="00F74869">
            <w:pPr>
              <w:ind w:left="-10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984" w:type="dxa"/>
          </w:tcPr>
          <w:p w14:paraId="5E97FE15" w14:textId="7EFF4F31" w:rsidR="00F74869" w:rsidRPr="00F74869" w:rsidRDefault="004855B8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148,900,000.00</w:t>
            </w:r>
          </w:p>
        </w:tc>
        <w:tc>
          <w:tcPr>
            <w:tcW w:w="1985" w:type="dxa"/>
          </w:tcPr>
          <w:p w14:paraId="07FB5C66" w14:textId="60BB7B6D" w:rsidR="00F74869" w:rsidRPr="00F74869" w:rsidRDefault="00E074A7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148,900,000.00</w:t>
            </w:r>
          </w:p>
        </w:tc>
      </w:tr>
      <w:tr w:rsidR="00F74869" w:rsidRPr="00F74869" w14:paraId="01CB5E79" w14:textId="77777777" w:rsidTr="003432A8">
        <w:tc>
          <w:tcPr>
            <w:tcW w:w="4820" w:type="dxa"/>
          </w:tcPr>
          <w:p w14:paraId="191A42A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4" w:type="dxa"/>
          </w:tcPr>
          <w:p w14:paraId="1F7B34FE" w14:textId="4F2C2C86" w:rsidR="00F74869" w:rsidRPr="00F74869" w:rsidRDefault="004855B8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(772,299.76)</w:t>
            </w:r>
          </w:p>
        </w:tc>
        <w:tc>
          <w:tcPr>
            <w:tcW w:w="1985" w:type="dxa"/>
          </w:tcPr>
          <w:p w14:paraId="54ACBC94" w14:textId="1FE7D164" w:rsidR="00F74869" w:rsidRPr="00F74869" w:rsidRDefault="00E074A7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(934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912.42)</w:t>
            </w:r>
          </w:p>
        </w:tc>
      </w:tr>
      <w:tr w:rsidR="00F74869" w:rsidRPr="00F74869" w14:paraId="736641E9" w14:textId="77777777" w:rsidTr="003432A8">
        <w:tc>
          <w:tcPr>
            <w:tcW w:w="4820" w:type="dxa"/>
          </w:tcPr>
          <w:p w14:paraId="71F4003A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8B99AB9" w14:textId="046C8F01" w:rsidR="00F74869" w:rsidRPr="00F74869" w:rsidRDefault="004855B8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148,127,700.24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717A1B" w14:textId="73EF508E" w:rsidR="00F74869" w:rsidRPr="00E074A7" w:rsidRDefault="00E074A7" w:rsidP="00F74869">
            <w:pPr>
              <w:ind w:right="1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147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965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087.58</w:t>
            </w:r>
          </w:p>
        </w:tc>
      </w:tr>
      <w:tr w:rsidR="00F74869" w:rsidRPr="00F74869" w14:paraId="494532AA" w14:textId="77777777" w:rsidTr="003432A8">
        <w:tc>
          <w:tcPr>
            <w:tcW w:w="4820" w:type="dxa"/>
          </w:tcPr>
          <w:p w14:paraId="34FB7B43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B4774F" w14:textId="427F6D11" w:rsidR="00F74869" w:rsidRPr="00F74869" w:rsidRDefault="004855B8" w:rsidP="00F74869">
            <w:pPr>
              <w:ind w:right="253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(</w:t>
            </w: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148,127,700.24</w:t>
            </w: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1CD7E" w14:textId="0ABDD3B2" w:rsidR="00F74869" w:rsidRPr="00E074A7" w:rsidRDefault="00A861E8" w:rsidP="004855B8">
            <w:pPr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4869" w:rsidRPr="00F74869" w14:paraId="37CC6E27" w14:textId="77777777" w:rsidTr="003432A8">
        <w:tc>
          <w:tcPr>
            <w:tcW w:w="4820" w:type="dxa"/>
          </w:tcPr>
          <w:p w14:paraId="7EB58011" w14:textId="77777777" w:rsidR="00F74869" w:rsidRPr="00F74869" w:rsidRDefault="00F74869" w:rsidP="00F74869">
            <w:pPr>
              <w:ind w:left="-10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13FF03FD" w14:textId="5417AB1B" w:rsidR="00F74869" w:rsidRPr="00F74869" w:rsidRDefault="004855B8" w:rsidP="004855B8">
            <w:pPr>
              <w:ind w:left="-111" w:right="-110"/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948C578" w14:textId="5FBB63FE" w:rsidR="00F74869" w:rsidRPr="00F74869" w:rsidRDefault="00A861E8" w:rsidP="00A861E8">
            <w:pPr>
              <w:ind w:left="-71" w:right="-4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147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965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E074A7">
              <w:rPr>
                <w:rFonts w:ascii="Angsana New" w:eastAsia="Cordia New" w:hAnsi="Angsana New" w:cs="Angsana New"/>
                <w:sz w:val="28"/>
                <w:szCs w:val="28"/>
                <w:cs/>
                <w:lang w:val="en-US" w:eastAsia="x-none"/>
              </w:rPr>
              <w:t>087.58</w:t>
            </w:r>
          </w:p>
        </w:tc>
      </w:tr>
      <w:bookmarkEnd w:id="7"/>
    </w:tbl>
    <w:p w14:paraId="06E12F23" w14:textId="77777777" w:rsidR="00F74869" w:rsidRPr="00F74869" w:rsidRDefault="00F74869" w:rsidP="004855B8">
      <w:pPr>
        <w:ind w:firstLine="1418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DBCAF8B" w14:textId="77777777" w:rsidR="00E074A7" w:rsidRPr="005E1F9A" w:rsidRDefault="00E074A7" w:rsidP="003432A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</w:t>
      </w:r>
      <w:r w:rsidR="00566B4D" w:rsidRPr="00CE46FA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="00F7486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126338A8" w14:textId="4AA76DC4" w:rsidR="00566B4D" w:rsidRPr="003B4276" w:rsidRDefault="00566B4D" w:rsidP="00E074A7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43"/>
        <w:gridCol w:w="2061"/>
        <w:gridCol w:w="1985"/>
      </w:tblGrid>
      <w:tr w:rsidR="00566B4D" w:rsidRPr="00F74869" w14:paraId="10675023" w14:textId="77777777" w:rsidTr="003432A8">
        <w:trPr>
          <w:trHeight w:val="20"/>
        </w:trPr>
        <w:tc>
          <w:tcPr>
            <w:tcW w:w="8789" w:type="dxa"/>
            <w:gridSpan w:val="3"/>
            <w:vAlign w:val="bottom"/>
          </w:tcPr>
          <w:p w14:paraId="03813F55" w14:textId="479EC8CB" w:rsidR="00566B4D" w:rsidRPr="00F74869" w:rsidRDefault="00193076" w:rsidP="00566B4D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bookmarkStart w:id="8" w:name="_Hlk198215387"/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หน่วย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: 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บาท</w:t>
            </w:r>
            <w:r w:rsidRPr="00F7486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66B4D" w:rsidRPr="00F74869" w14:paraId="1B14CC34" w14:textId="77777777" w:rsidTr="003432A8">
        <w:trPr>
          <w:trHeight w:val="20"/>
        </w:trPr>
        <w:tc>
          <w:tcPr>
            <w:tcW w:w="4743" w:type="dxa"/>
          </w:tcPr>
          <w:p w14:paraId="667A014A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61" w:type="dxa"/>
          </w:tcPr>
          <w:p w14:paraId="71906506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4B807BA8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566B4D" w:rsidRPr="00F74869" w14:paraId="5C0436B7" w14:textId="77777777" w:rsidTr="003432A8">
        <w:trPr>
          <w:trHeight w:val="20"/>
        </w:trPr>
        <w:tc>
          <w:tcPr>
            <w:tcW w:w="4743" w:type="dxa"/>
          </w:tcPr>
          <w:p w14:paraId="07EA9726" w14:textId="77777777" w:rsidR="00566B4D" w:rsidRPr="00F74869" w:rsidRDefault="00566B4D" w:rsidP="00566B4D">
            <w:pPr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061" w:type="dxa"/>
          </w:tcPr>
          <w:p w14:paraId="4DB53F61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3D4D5D61" w14:textId="77777777" w:rsidR="00566B4D" w:rsidRPr="00F74869" w:rsidRDefault="00566B4D" w:rsidP="00566B4D">
            <w:pPr>
              <w:ind w:left="-111" w:right="-109"/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 w:rsidRPr="00F74869">
              <w:rPr>
                <w:rFonts w:ascii="Angsana New" w:hAnsi="Angsana New" w:cs="Angsana New" w:hint="cs"/>
                <w:snapToGrid w:val="0"/>
                <w:sz w:val="28"/>
                <w:szCs w:val="28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66B4D" w:rsidRPr="00F74869" w14:paraId="072FCD6D" w14:textId="77777777" w:rsidTr="003432A8">
        <w:trPr>
          <w:trHeight w:val="20"/>
        </w:trPr>
        <w:tc>
          <w:tcPr>
            <w:tcW w:w="4743" w:type="dxa"/>
          </w:tcPr>
          <w:p w14:paraId="28B3FA93" w14:textId="77777777" w:rsidR="00566B4D" w:rsidRPr="00F74869" w:rsidRDefault="00566B4D" w:rsidP="00566B4D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ยอดคงเหลือต้นงวด</w:t>
            </w:r>
          </w:p>
        </w:tc>
        <w:tc>
          <w:tcPr>
            <w:tcW w:w="2061" w:type="dxa"/>
          </w:tcPr>
          <w:p w14:paraId="1BA0A90E" w14:textId="77777777" w:rsidR="00566B4D" w:rsidRPr="00F74869" w:rsidRDefault="00566B4D" w:rsidP="00566B4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7D8234C8" w14:textId="7C247A84" w:rsidR="00566B4D" w:rsidRPr="00F74869" w:rsidRDefault="00E074A7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147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965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E074A7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087.58</w:t>
            </w:r>
          </w:p>
        </w:tc>
      </w:tr>
      <w:tr w:rsidR="00F74869" w:rsidRPr="00F74869" w14:paraId="17A32480" w14:textId="77777777" w:rsidTr="003432A8">
        <w:trPr>
          <w:trHeight w:val="20"/>
        </w:trPr>
        <w:tc>
          <w:tcPr>
            <w:tcW w:w="4743" w:type="dxa"/>
          </w:tcPr>
          <w:p w14:paraId="4FE8904F" w14:textId="77777777" w:rsidR="00F74869" w:rsidRPr="00F74869" w:rsidRDefault="00F74869" w:rsidP="00F74869">
            <w:pPr>
              <w:ind w:lef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061" w:type="dxa"/>
          </w:tcPr>
          <w:p w14:paraId="27F50C01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bottom"/>
          </w:tcPr>
          <w:p w14:paraId="7EDA4C04" w14:textId="599BCBDC" w:rsidR="00F74869" w:rsidRPr="00F74869" w:rsidRDefault="004855B8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4855B8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162</w:t>
            </w:r>
            <w:r w:rsidRPr="004855B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4855B8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612.66</w:t>
            </w:r>
          </w:p>
        </w:tc>
      </w:tr>
      <w:tr w:rsidR="00F74869" w:rsidRPr="00F74869" w14:paraId="78E1ADC2" w14:textId="77777777" w:rsidTr="003432A8">
        <w:trPr>
          <w:trHeight w:val="20"/>
        </w:trPr>
        <w:tc>
          <w:tcPr>
            <w:tcW w:w="4743" w:type="dxa"/>
          </w:tcPr>
          <w:p w14:paraId="68BBFD77" w14:textId="3FF36116" w:rsidR="00F74869" w:rsidRPr="00F74869" w:rsidRDefault="00F74869" w:rsidP="00F74869">
            <w:pPr>
              <w:ind w:left="-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สิ้น</w:t>
            </w:r>
            <w:r w:rsidRPr="00F7486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2061" w:type="dxa"/>
          </w:tcPr>
          <w:p w14:paraId="0EF7BC90" w14:textId="77777777" w:rsidR="00F74869" w:rsidRPr="00F74869" w:rsidRDefault="00F74869" w:rsidP="00F748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99D3A" w14:textId="21364FCF" w:rsidR="00F74869" w:rsidRPr="00F74869" w:rsidRDefault="003432A8" w:rsidP="00913EEC">
            <w:pPr>
              <w:ind w:right="170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3432A8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148,127,700.24</w:t>
            </w:r>
          </w:p>
        </w:tc>
      </w:tr>
      <w:bookmarkEnd w:id="8"/>
    </w:tbl>
    <w:p w14:paraId="61B67E6B" w14:textId="77777777" w:rsidR="00F74869" w:rsidRPr="003432A8" w:rsidRDefault="00F74869" w:rsidP="00F74869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p w14:paraId="4DE0682B" w14:textId="64E61204" w:rsidR="00E50F4B" w:rsidRPr="00CE46FA" w:rsidRDefault="00E50F4B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หนี้สินจากการค้ำประกันตามคำพิพากษา</w:t>
      </w:r>
    </w:p>
    <w:p w14:paraId="35091CFA" w14:textId="77777777" w:rsidR="0099656E" w:rsidRPr="0099656E" w:rsidRDefault="0099656E" w:rsidP="0099656E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7739DFEB" w14:textId="66B60613" w:rsidR="00E67518" w:rsidRPr="005E1F9A" w:rsidRDefault="00E67518" w:rsidP="003432A8">
      <w:pPr>
        <w:ind w:left="540" w:firstLine="90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รายการเปลี่ยนแปลงของ</w:t>
      </w:r>
      <w:r w:rsidRPr="0099656E">
        <w:rPr>
          <w:rFonts w:ascii="Angsana New" w:hAnsi="Angsana New" w:cs="Angsana New"/>
          <w:sz w:val="30"/>
          <w:szCs w:val="30"/>
          <w:cs/>
        </w:rPr>
        <w:t>หนี้สินจากการค้ำประกันตามคำพิพากษา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 xml:space="preserve">31 </w:t>
      </w:r>
      <w:r w:rsidRPr="005E1F9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5E1F9A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Pr="005E1F9A">
        <w:rPr>
          <w:rFonts w:ascii="Angsana New" w:hAnsi="Angsana New" w:cs="Angsana New"/>
          <w:sz w:val="30"/>
          <w:szCs w:val="30"/>
          <w:lang w:val="en-US"/>
        </w:rPr>
        <w:t>9</w:t>
      </w:r>
      <w:r w:rsidRPr="005E1F9A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สรุปได้ดังนี้</w:t>
      </w:r>
    </w:p>
    <w:p w14:paraId="354B7AA3" w14:textId="77777777" w:rsidR="0099656E" w:rsidRPr="0099656E" w:rsidRDefault="0099656E" w:rsidP="00FD3DC0">
      <w:pPr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816" w:type="dxa"/>
        <w:tblInd w:w="554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5040"/>
        <w:gridCol w:w="1791"/>
        <w:gridCol w:w="1985"/>
      </w:tblGrid>
      <w:tr w:rsidR="0099656E" w:rsidRPr="003432A8" w14:paraId="3BFCD25E" w14:textId="77777777" w:rsidTr="00293880">
        <w:tc>
          <w:tcPr>
            <w:tcW w:w="5040" w:type="dxa"/>
          </w:tcPr>
          <w:p w14:paraId="2BAC96A8" w14:textId="77777777" w:rsidR="0099656E" w:rsidRPr="003432A8" w:rsidRDefault="0099656E" w:rsidP="0099656E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</w:pPr>
            <w:bookmarkStart w:id="9" w:name="_Hlk166697153"/>
          </w:p>
        </w:tc>
        <w:tc>
          <w:tcPr>
            <w:tcW w:w="3776" w:type="dxa"/>
            <w:gridSpan w:val="2"/>
          </w:tcPr>
          <w:p w14:paraId="171C83E6" w14:textId="7D0EF024" w:rsidR="0099656E" w:rsidRPr="003432A8" w:rsidRDefault="008C21B3" w:rsidP="00F84B29">
            <w:pPr>
              <w:ind w:right="4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(</w:t>
            </w:r>
            <w:proofErr w:type="gramStart"/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หน่วย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:</w:t>
            </w:r>
            <w:proofErr w:type="gramEnd"/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บาท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36F5" w:rsidRPr="003432A8" w14:paraId="75BA358A" w14:textId="77777777" w:rsidTr="00293880">
        <w:tc>
          <w:tcPr>
            <w:tcW w:w="5040" w:type="dxa"/>
          </w:tcPr>
          <w:p w14:paraId="6D1F2262" w14:textId="229B326D" w:rsidR="00FC36F5" w:rsidRPr="003432A8" w:rsidRDefault="00FC36F5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5E76F951" w14:textId="77777777" w:rsidR="00FC36F5" w:rsidRPr="003432A8" w:rsidRDefault="00FC36F5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1547920A" w14:textId="77777777" w:rsidR="00FC36F5" w:rsidRPr="003432A8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3432A8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งบการเงินรวมและ</w:t>
            </w:r>
          </w:p>
        </w:tc>
      </w:tr>
      <w:tr w:rsidR="007E5902" w:rsidRPr="003432A8" w14:paraId="4E47E82E" w14:textId="77777777" w:rsidTr="00293880">
        <w:tc>
          <w:tcPr>
            <w:tcW w:w="5040" w:type="dxa"/>
          </w:tcPr>
          <w:p w14:paraId="03A4D9E9" w14:textId="77777777" w:rsidR="007E5902" w:rsidRPr="003432A8" w:rsidRDefault="007E5902" w:rsidP="00FC36F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91" w:type="dxa"/>
          </w:tcPr>
          <w:p w14:paraId="66486CF9" w14:textId="77777777" w:rsidR="007E5902" w:rsidRPr="003432A8" w:rsidRDefault="007E5902" w:rsidP="00CB43CC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0389888B" w14:textId="77777777" w:rsidR="007E5902" w:rsidRPr="003432A8" w:rsidRDefault="007E5902" w:rsidP="007E5902">
            <w:pPr>
              <w:ind w:left="-111" w:right="-10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lang w:val="en-US" w:eastAsia="th-TH"/>
              </w:rPr>
            </w:pPr>
            <w:r w:rsidRPr="003432A8">
              <w:rPr>
                <w:rFonts w:ascii="Angsana New" w:hAnsi="Angsana New" w:cs="Angsana New"/>
                <w:snapToGrid w:val="0"/>
                <w:sz w:val="30"/>
                <w:szCs w:val="30"/>
                <w:u w:val="single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93A75" w:rsidRPr="003432A8" w14:paraId="1CE4E99C" w14:textId="77777777" w:rsidTr="00293880">
        <w:tc>
          <w:tcPr>
            <w:tcW w:w="5040" w:type="dxa"/>
          </w:tcPr>
          <w:p w14:paraId="37A30294" w14:textId="77777777" w:rsidR="00293A75" w:rsidRPr="003432A8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ยอดคงเหลือต้นงวด</w:t>
            </w:r>
          </w:p>
        </w:tc>
        <w:tc>
          <w:tcPr>
            <w:tcW w:w="1791" w:type="dxa"/>
          </w:tcPr>
          <w:p w14:paraId="03A6C7C1" w14:textId="77777777" w:rsidR="00293A75" w:rsidRPr="003432A8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49DE61" w14:textId="3DBC16F1" w:rsidR="00293A75" w:rsidRPr="003432A8" w:rsidRDefault="00E67518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105,000,000.00</w:t>
            </w:r>
          </w:p>
        </w:tc>
      </w:tr>
      <w:tr w:rsidR="00E67518" w:rsidRPr="003432A8" w14:paraId="0564C6C3" w14:textId="77777777" w:rsidTr="00293880">
        <w:tc>
          <w:tcPr>
            <w:tcW w:w="5040" w:type="dxa"/>
          </w:tcPr>
          <w:p w14:paraId="0B9AC04E" w14:textId="6F2A5009" w:rsidR="00E67518" w:rsidRPr="003432A8" w:rsidRDefault="00E67518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จ่ายชำระระหว่างงวด</w:t>
            </w:r>
          </w:p>
        </w:tc>
        <w:tc>
          <w:tcPr>
            <w:tcW w:w="1791" w:type="dxa"/>
          </w:tcPr>
          <w:p w14:paraId="4AD0374B" w14:textId="77777777" w:rsidR="00E67518" w:rsidRPr="003432A8" w:rsidRDefault="00E67518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</w:tcPr>
          <w:p w14:paraId="30E6129C" w14:textId="13CB7581" w:rsidR="00E67518" w:rsidRPr="003432A8" w:rsidRDefault="003432A8" w:rsidP="00293A75">
            <w:pPr>
              <w:ind w:right="25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hAnsi="Angsana New" w:cs="Angsana New"/>
                <w:sz w:val="30"/>
                <w:szCs w:val="30"/>
                <w:lang w:val="en-US"/>
              </w:rPr>
              <w:t>(3,500,000.00)</w:t>
            </w:r>
          </w:p>
        </w:tc>
      </w:tr>
      <w:tr w:rsidR="00293A75" w:rsidRPr="003432A8" w14:paraId="7F1D81FC" w14:textId="77777777" w:rsidTr="00293880">
        <w:tc>
          <w:tcPr>
            <w:tcW w:w="5040" w:type="dxa"/>
          </w:tcPr>
          <w:p w14:paraId="19982BD9" w14:textId="44CAD443" w:rsidR="00293A75" w:rsidRPr="003432A8" w:rsidRDefault="00293A75" w:rsidP="00293A75">
            <w:pPr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</w:pP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ยอดคงเหลือ</w:t>
            </w:r>
            <w:r w:rsidRPr="003432A8">
              <w:rPr>
                <w:rFonts w:ascii="Angsana New" w:eastAsia="Calibri" w:hAnsi="Angsana New" w:cs="Angsana New" w:hint="cs"/>
                <w:sz w:val="30"/>
                <w:szCs w:val="30"/>
                <w:cs/>
                <w:lang w:val="en-US"/>
              </w:rPr>
              <w:t>สิ้น</w:t>
            </w:r>
            <w:r w:rsidRPr="003432A8">
              <w:rPr>
                <w:rFonts w:ascii="Angsana New" w:eastAsia="Calibri" w:hAnsi="Angsana New" w:cs="Angsana New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791" w:type="dxa"/>
          </w:tcPr>
          <w:p w14:paraId="7DD6D967" w14:textId="77777777" w:rsidR="00293A75" w:rsidRPr="003432A8" w:rsidRDefault="00293A75" w:rsidP="00293A75">
            <w:pPr>
              <w:ind w:right="350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65F3FC0" w14:textId="46670330" w:rsidR="00293A75" w:rsidRPr="003432A8" w:rsidRDefault="003432A8" w:rsidP="00293A75">
            <w:pPr>
              <w:ind w:right="253"/>
              <w:jc w:val="right"/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</w:pPr>
            <w:r w:rsidRPr="003432A8">
              <w:rPr>
                <w:rFonts w:ascii="Angsana New" w:eastAsia="Brush Script MT" w:hAnsi="Angsana New" w:cs="Angsana New"/>
                <w:sz w:val="30"/>
                <w:szCs w:val="30"/>
                <w:lang w:val="en-US"/>
              </w:rPr>
              <w:t>101,500,000.00</w:t>
            </w:r>
          </w:p>
        </w:tc>
      </w:tr>
      <w:bookmarkEnd w:id="9"/>
    </w:tbl>
    <w:p w14:paraId="2A10AD90" w14:textId="77777777" w:rsidR="00FD3DC0" w:rsidRDefault="00FD3DC0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FFF2FC" w14:textId="77777777" w:rsidR="003432A8" w:rsidRDefault="003432A8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5D60DDA" w14:textId="77777777" w:rsidR="003432A8" w:rsidRDefault="003432A8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CE1F56" w14:textId="77777777" w:rsidR="000C3924" w:rsidRDefault="000C3924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EDA42EE" w14:textId="77777777" w:rsidR="003432A8" w:rsidRDefault="003432A8" w:rsidP="00FD3DC0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CB6BCC" w14:textId="081212C9" w:rsidR="00E67518" w:rsidRDefault="00E67518" w:rsidP="00E67518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C3924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บริษัทมีหนี้สินจากการค้ำประกันตามคำพิพากษา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ทั้งจำนวนเป็นหนี้สินจากการค้ำประกันต่อสถาบันการเงิน 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แห่ง ในการออกหนังสือค้ำประกันโครงการให้กับ</w:t>
      </w:r>
      <w:r w:rsidRPr="00093375">
        <w:rPr>
          <w:rFonts w:ascii="Angsana New" w:hAnsi="Angsana New" w:cs="Angsana New"/>
          <w:spacing w:val="-2"/>
          <w:sz w:val="30"/>
          <w:szCs w:val="30"/>
          <w:cs/>
        </w:rPr>
        <w:t>บริษัท เทคเนอร์ จำกัด ซึ่งเป็นบริษัทร่วม สำหรับโครงการบ้านเอื้ออาทรจังหวัดอ่างทอง (วิเศษชัยชาญ) วงเงินรวม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จำนวนเงิน </w:t>
      </w:r>
      <w:r w:rsidR="003432A8">
        <w:rPr>
          <w:rFonts w:ascii="Angsana New" w:hAnsi="Angsana New" w:cs="Angsana New"/>
          <w:spacing w:val="4"/>
          <w:sz w:val="30"/>
          <w:szCs w:val="30"/>
          <w:lang w:val="en-US"/>
        </w:rPr>
        <w:t>117.95</w:t>
      </w:r>
      <w:r w:rsidRPr="00093375">
        <w:rPr>
          <w:rFonts w:ascii="Angsana New" w:hAnsi="Angsana New" w:cs="Angsana New"/>
          <w:spacing w:val="4"/>
          <w:sz w:val="30"/>
          <w:szCs w:val="30"/>
          <w:cs/>
        </w:rPr>
        <w:t xml:space="preserve"> ล้านบาท ซึ่งถูกผู้ว่าจ้างบอกเลิกสัญญา เรียกคืนเงินค่าจ้างจ่ายล่วงหน้า ริบหลักประกัน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การปฏิบัติงานตามสัญญา และเรียกร้องค่าเสียหาย จำนวนเงินรวม </w:t>
      </w:r>
      <w:r w:rsidR="003432A8">
        <w:rPr>
          <w:rFonts w:ascii="Angsana New" w:hAnsi="Angsana New" w:cs="Angsana New"/>
          <w:spacing w:val="6"/>
          <w:sz w:val="30"/>
          <w:szCs w:val="30"/>
          <w:lang w:val="en-US"/>
        </w:rPr>
        <w:t>225.14</w:t>
      </w:r>
      <w:r w:rsidRPr="00093375">
        <w:rPr>
          <w:rFonts w:ascii="Angsana New" w:hAnsi="Angsana New" w:cs="Angsana New"/>
          <w:spacing w:val="6"/>
          <w:sz w:val="30"/>
          <w:szCs w:val="30"/>
          <w:cs/>
        </w:rPr>
        <w:t xml:space="preserve"> ล้านบาท ก่อนหักกลบลบหนี้ 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เงินประกันผลงานค้างรับ และเงินฝากสถาบันการเงินที่ติดภาระค้ำประกัน จำนวนเงินรวม </w:t>
      </w:r>
      <w:r>
        <w:rPr>
          <w:rFonts w:ascii="Angsana New" w:hAnsi="Angsana New" w:cs="Angsana New"/>
          <w:sz w:val="30"/>
          <w:szCs w:val="30"/>
          <w:lang w:val="en-US"/>
        </w:rPr>
        <w:t>44.48</w:t>
      </w:r>
      <w:r w:rsidRPr="00E42DBA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99656E">
        <w:rPr>
          <w:rFonts w:ascii="Angsana New" w:hAnsi="Angsana New" w:cs="Angsana New"/>
          <w:sz w:val="30"/>
          <w:szCs w:val="30"/>
          <w:cs/>
        </w:rPr>
        <w:t>ผู้ว่าจ้างได้ยื่นฟ้องร้องต่อศาลปกครอง</w:t>
      </w:r>
      <w:r w:rsidR="00AD42CF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กลาง </w:t>
      </w:r>
      <w:r w:rsidRPr="0099656E">
        <w:rPr>
          <w:rFonts w:ascii="Angsana New" w:hAnsi="Angsana New" w:cs="Angsana New"/>
          <w:sz w:val="30"/>
          <w:szCs w:val="30"/>
          <w:cs/>
        </w:rPr>
        <w:t>เรียกค่าเสียหายจากการผิดสัญญาโครงการบ้านเอื้ออาทรจากบริษัทร่วม และศาลปกครองกลางได้มีคำพิพากษาให้บริษัทร่วมกับสถาบันการเงินแห่งหนึ่งชำระเงินค่าความเสียหายจากการผิดสัญญาร่วมดำเนินการโครงการบ้านเอื้ออาทรจังหวัดอ่างทอง (วิเศษชัยชาญ) ทั้งนี้ บริษัทได้มีการบันทึก</w:t>
      </w:r>
      <w:r w:rsidRPr="00093375">
        <w:rPr>
          <w:rFonts w:ascii="Angsana New" w:hAnsi="Angsana New" w:cs="Angsana New"/>
          <w:spacing w:val="-6"/>
          <w:sz w:val="30"/>
          <w:szCs w:val="30"/>
          <w:cs/>
        </w:rPr>
        <w:t>ดอกเบี้ยตามคำพิพากษาของศาลปกครองกลางจากภาระค้ำประกันต่อสถาบันการเงินดังกล่าวในอัตราดอกเบี้ยร้อยละ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C7807">
        <w:rPr>
          <w:rFonts w:ascii="Angsana New" w:hAnsi="Angsana New" w:cs="Angsana New"/>
          <w:spacing w:val="-2"/>
          <w:sz w:val="30"/>
          <w:szCs w:val="30"/>
        </w:rPr>
        <w:t>15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เเละ </w:t>
      </w:r>
      <w:r w:rsidRPr="00EC7807">
        <w:rPr>
          <w:rFonts w:ascii="Angsana New" w:hAnsi="Angsana New" w:cs="Angsana New"/>
          <w:spacing w:val="-2"/>
          <w:sz w:val="30"/>
          <w:szCs w:val="30"/>
        </w:rPr>
        <w:t>7.5</w:t>
      </w:r>
      <w:r w:rsidRPr="00EC7807">
        <w:rPr>
          <w:rFonts w:ascii="Angsana New" w:hAnsi="Angsana New" w:cs="Angsana New"/>
          <w:spacing w:val="-2"/>
          <w:sz w:val="30"/>
          <w:szCs w:val="30"/>
          <w:cs/>
        </w:rPr>
        <w:t xml:space="preserve"> อย่างไรก็ตาม</w:t>
      </w:r>
      <w:r w:rsidRPr="009965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32A8">
        <w:rPr>
          <w:rFonts w:ascii="Angsana New" w:hAnsi="Angsana New" w:cs="Angsana New"/>
          <w:sz w:val="30"/>
          <w:szCs w:val="30"/>
          <w:cs/>
        </w:rPr>
        <w:t>บริษัทร่วมได้ยื่นอุทธรณ์คัดค้านคำพิพากษา ปัจจุบันคดียังอยู่ระหว่างการพิจารณาของศาลปกครองสูงสุด</w:t>
      </w:r>
    </w:p>
    <w:p w14:paraId="34F352BE" w14:textId="77777777" w:rsidR="00E67518" w:rsidRPr="00F45B71" w:rsidRDefault="00E67518" w:rsidP="00E67518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BA107F" w14:textId="27A70C7C" w:rsidR="00E67518" w:rsidRDefault="00E67518" w:rsidP="00E67518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  <w:bookmarkStart w:id="10" w:name="_Hlk206079561"/>
      <w:r w:rsidRPr="009C1C8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27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บริษัทได้มีการไกล่เกลี่ยจำนวนเงินที่ต้องจ่ายชำระ</w:t>
      </w:r>
      <w:r w:rsidRPr="009C1C8B">
        <w:rPr>
          <w:rFonts w:ascii="Angsana New" w:hAnsi="Angsana New" w:cs="Angsana New" w:hint="cs"/>
          <w:sz w:val="30"/>
          <w:szCs w:val="30"/>
          <w:cs/>
          <w:lang w:val="en-US"/>
        </w:rPr>
        <w:t>หนี้สินจากการค้ำประกัน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ให้กับสถาบันการเงิน 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115.00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9C1C8B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lang w:val="en-US"/>
        </w:rPr>
        <w:t>5.00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C1C8B">
        <w:rPr>
          <w:rFonts w:ascii="Angsana New" w:hAnsi="Angsana New" w:cs="Angsana New" w:hint="cs"/>
          <w:sz w:val="30"/>
          <w:szCs w:val="30"/>
          <w:cs/>
        </w:rPr>
        <w:t>ต่อ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9C1C8B">
        <w:rPr>
          <w:rFonts w:ascii="Angsana New" w:hAnsi="Angsana New" w:cs="Angsana New" w:hint="cs"/>
          <w:sz w:val="30"/>
          <w:szCs w:val="30"/>
          <w:cs/>
        </w:rPr>
        <w:t>ผ่อนชำระเป็นเวลา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9C1C8B">
        <w:rPr>
          <w:rFonts w:ascii="Angsana New" w:hAnsi="Angsana New" w:cs="Angsana New" w:hint="cs"/>
          <w:sz w:val="30"/>
          <w:szCs w:val="30"/>
          <w:cs/>
        </w:rPr>
        <w:t>ปี</w:t>
      </w:r>
      <w:r w:rsidRPr="009C1C8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ซึ่ง</w:t>
      </w:r>
      <w:r w:rsidRPr="009C1C8B">
        <w:rPr>
          <w:rFonts w:ascii="Angsana New" w:hAnsi="Angsana New" w:cs="Angsana New" w:hint="cs"/>
          <w:sz w:val="30"/>
          <w:szCs w:val="30"/>
          <w:cs/>
        </w:rPr>
        <w:t>มีการลงนามในสัญญาประนีประนอมยอมความ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  <w:lang w:val="en-US"/>
        </w:rPr>
        <w:t>24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กรกฎาคม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2568</w:t>
      </w:r>
      <w:bookmarkEnd w:id="10"/>
      <w:r w:rsidR="00747219">
        <w:rPr>
          <w:rFonts w:ascii="Angsana New" w:hAnsi="Angsana New" w:cs="Angsana New" w:hint="cs"/>
          <w:sz w:val="30"/>
          <w:szCs w:val="30"/>
          <w:cs/>
        </w:rPr>
        <w:t xml:space="preserve">  ดังนั้น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>บริษัทจึง</w:t>
      </w:r>
      <w:r w:rsidR="00747219" w:rsidRPr="009C1C8B">
        <w:rPr>
          <w:rFonts w:ascii="Angsana New" w:hAnsi="Angsana New" w:cs="Angsana New" w:hint="cs"/>
          <w:sz w:val="30"/>
          <w:szCs w:val="30"/>
          <w:cs/>
        </w:rPr>
        <w:t>มีการโอนกลับประมาณการหนี้สินจากการค้ำประกันตามคำพิพากษา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ในปี </w:t>
      </w:r>
      <w:r w:rsidR="00747219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จำนวนเงิน </w:t>
      </w:r>
      <w:r w:rsidR="00747219">
        <w:rPr>
          <w:rFonts w:ascii="Angsana New" w:hAnsi="Angsana New" w:cs="Angsana New"/>
          <w:sz w:val="30"/>
          <w:szCs w:val="30"/>
          <w:lang w:val="en-US"/>
        </w:rPr>
        <w:t xml:space="preserve">83.13 </w:t>
      </w:r>
      <w:r w:rsidR="0074721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747219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B3D5108" w14:textId="77777777" w:rsidR="00300DC4" w:rsidRPr="00300DC4" w:rsidRDefault="00300DC4" w:rsidP="0099656E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62FCBF" w14:textId="7DE02DDF" w:rsidR="00205434" w:rsidRDefault="00205434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</w:t>
      </w:r>
    </w:p>
    <w:p w14:paraId="04F4CA04" w14:textId="77777777" w:rsidR="00205434" w:rsidRPr="002D1DBA" w:rsidRDefault="00205434" w:rsidP="00205434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F95EFE2" w14:textId="33622BEF" w:rsidR="00205434" w:rsidRDefault="00205434" w:rsidP="00205434">
      <w:pPr>
        <w:ind w:left="540" w:firstLine="900"/>
        <w:jc w:val="thaiDistribute"/>
        <w:rPr>
          <w:rFonts w:ascii="Angsana New" w:hAnsi="Angsana New" w:cs="Angsana New"/>
          <w:spacing w:val="2"/>
          <w:sz w:val="30"/>
          <w:szCs w:val="30"/>
          <w:lang w:val="en-US"/>
        </w:rPr>
      </w:pPr>
      <w:r w:rsidRPr="003432A8">
        <w:rPr>
          <w:rFonts w:ascii="Angsana New" w:hAnsi="Angsana New" w:cs="Angsana New" w:hint="cs"/>
          <w:sz w:val="30"/>
          <w:szCs w:val="30"/>
          <w:cs/>
        </w:rPr>
        <w:t>ตาม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รายงานการประชุมวิสามัญผู้ถือหุ้น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ครั้งที่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1/2569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เมื่อวันที่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27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กุมภาพันธ์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2569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โดยมีมติอนุมัติเรื่องที่สำคัญดังนี้</w:t>
      </w:r>
    </w:p>
    <w:p w14:paraId="296C25B9" w14:textId="77777777" w:rsidR="002D1DBA" w:rsidRPr="002D1DBA" w:rsidRDefault="002D1DBA" w:rsidP="00205434">
      <w:pPr>
        <w:ind w:left="540" w:firstLine="90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3620AC36" w14:textId="023DD64C" w:rsidR="00205434" w:rsidRPr="003504F6" w:rsidRDefault="00205434" w:rsidP="00205434">
      <w:pPr>
        <w:numPr>
          <w:ilvl w:val="0"/>
          <w:numId w:val="42"/>
        </w:numPr>
        <w:ind w:left="1134" w:hanging="426"/>
        <w:jc w:val="thaiDistribute"/>
        <w:rPr>
          <w:rFonts w:ascii="Angsana New" w:hAnsi="Angsana New" w:cs="Angsana New"/>
          <w:sz w:val="30"/>
          <w:szCs w:val="30"/>
        </w:rPr>
      </w:pPr>
      <w:r w:rsidRPr="003504F6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การเพิ่มทุนจดทะเบียนบริษัท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="003432A8" w:rsidRPr="003504F6">
        <w:rPr>
          <w:rFonts w:ascii="Angsana New" w:hAnsi="Angsana New" w:cs="Angsana New"/>
          <w:sz w:val="30"/>
          <w:szCs w:val="30"/>
          <w:lang w:val="en-US"/>
        </w:rPr>
        <w:t xml:space="preserve">907,878,638.00 </w:t>
      </w:r>
      <w:r w:rsidRPr="003504F6">
        <w:rPr>
          <w:rFonts w:ascii="Angsana New" w:hAnsi="Angsana New" w:cs="Angsana New" w:hint="cs"/>
          <w:sz w:val="30"/>
          <w:szCs w:val="30"/>
          <w:cs/>
        </w:rPr>
        <w:t>บาท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จากทุนจดทะเบียนเดิม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="003432A8" w:rsidRPr="003504F6">
        <w:rPr>
          <w:rFonts w:ascii="Angsana New" w:hAnsi="Angsana New" w:cs="Angsana New"/>
          <w:sz w:val="30"/>
          <w:szCs w:val="30"/>
          <w:lang w:val="en-US"/>
        </w:rPr>
        <w:t>907,878,638.00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บาท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เป็นทุนจดทะเบียนใหม่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="003432A8" w:rsidRPr="003504F6">
        <w:rPr>
          <w:rFonts w:ascii="Angsana New" w:hAnsi="Angsana New" w:cs="Angsana New"/>
          <w:sz w:val="30"/>
          <w:szCs w:val="30"/>
          <w:lang w:val="en-US"/>
        </w:rPr>
        <w:t xml:space="preserve">1,815,757,276.00 </w:t>
      </w:r>
      <w:r w:rsidRPr="003504F6">
        <w:rPr>
          <w:rFonts w:ascii="Angsana New" w:hAnsi="Angsana New" w:cs="Angsana New" w:hint="cs"/>
          <w:sz w:val="30"/>
          <w:szCs w:val="30"/>
          <w:cs/>
        </w:rPr>
        <w:t>บาท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โดยการออกหุ้นสามัญเพิ่มทุน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="003432A8" w:rsidRPr="003504F6">
        <w:rPr>
          <w:rFonts w:ascii="Angsana New" w:hAnsi="Angsana New" w:cs="Angsana New"/>
          <w:sz w:val="30"/>
          <w:szCs w:val="30"/>
          <w:lang w:val="en-US"/>
        </w:rPr>
        <w:t>1,815,757,276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="003432A8" w:rsidRPr="003504F6">
        <w:rPr>
          <w:rFonts w:ascii="Angsana New" w:hAnsi="Angsana New" w:cs="Angsana New"/>
          <w:sz w:val="30"/>
          <w:szCs w:val="30"/>
          <w:lang w:val="en-US"/>
        </w:rPr>
        <w:t>0.50</w:t>
      </w:r>
      <w:r w:rsidRPr="003504F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04F6">
        <w:rPr>
          <w:rFonts w:ascii="Angsana New" w:hAnsi="Angsana New" w:cs="Angsana New" w:hint="cs"/>
          <w:sz w:val="30"/>
          <w:szCs w:val="30"/>
          <w:cs/>
        </w:rPr>
        <w:t>บาท</w:t>
      </w:r>
      <w:r w:rsidR="002D1DBA" w:rsidRPr="003504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04F6" w:rsidRPr="003504F6">
        <w:rPr>
          <w:rFonts w:ascii="Angsana New" w:hAnsi="Angsana New" w:cs="Angsana New" w:hint="cs"/>
          <w:sz w:val="30"/>
          <w:szCs w:val="30"/>
          <w:cs/>
        </w:rPr>
        <w:t xml:space="preserve">รวมเป็นทุนจดทะเบียน จำนวน </w:t>
      </w:r>
      <w:r w:rsidR="003504F6" w:rsidRPr="003504F6">
        <w:rPr>
          <w:rFonts w:ascii="Angsana New" w:hAnsi="Angsana New" w:cs="Angsana New"/>
          <w:sz w:val="30"/>
          <w:szCs w:val="30"/>
          <w:lang w:val="en-US"/>
        </w:rPr>
        <w:t xml:space="preserve">3,631,514,552 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หุ้น มูลค่าที่ตราไว้หุ้นละ </w:t>
      </w:r>
      <w:r w:rsidR="003504F6" w:rsidRPr="003504F6">
        <w:rPr>
          <w:rFonts w:ascii="Angsana New" w:hAnsi="Angsana New" w:cs="Angsana New"/>
          <w:sz w:val="30"/>
          <w:szCs w:val="30"/>
          <w:lang w:val="en-US"/>
        </w:rPr>
        <w:t>0.50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 รวมเป็นจำนวนเงิน </w:t>
      </w:r>
      <w:r w:rsidR="003504F6" w:rsidRPr="003504F6">
        <w:rPr>
          <w:rFonts w:ascii="Angsana New" w:hAnsi="Angsana New" w:cs="Angsana New"/>
          <w:sz w:val="30"/>
          <w:szCs w:val="30"/>
          <w:lang w:val="en-US"/>
        </w:rPr>
        <w:t>1,815,757,276.00</w:t>
      </w:r>
      <w:r w:rsidR="003504F6" w:rsidRPr="003504F6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บาท</w:t>
      </w:r>
    </w:p>
    <w:p w14:paraId="0783FC79" w14:textId="77777777" w:rsidR="002D1DBA" w:rsidRPr="002D1DBA" w:rsidRDefault="002D1DBA" w:rsidP="002D1DBA">
      <w:pPr>
        <w:ind w:left="1134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1E7B57E1" w14:textId="271E5E64" w:rsidR="00205434" w:rsidRPr="00745E5D" w:rsidRDefault="00205434" w:rsidP="00205434">
      <w:pPr>
        <w:numPr>
          <w:ilvl w:val="0"/>
          <w:numId w:val="42"/>
        </w:numPr>
        <w:ind w:left="1134" w:hanging="426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การจัดสรรหุ้นสามัญเพิ่มทุนจำนวนไม่เกิน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 w:rsidRPr="003432A8">
        <w:rPr>
          <w:rFonts w:ascii="Angsana New" w:hAnsi="Angsana New" w:cs="Angsana New"/>
          <w:spacing w:val="2"/>
          <w:sz w:val="30"/>
          <w:szCs w:val="30"/>
          <w:lang w:val="en-US"/>
        </w:rPr>
        <w:t>1,815,757,276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มูลค่าที่ตราไว้หุ้นละ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0.50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บาท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เพื่อออกและเสนอขายหุ้นสามัญเพิ่มทุนให้แก่ผู้ถือหุ้นเดิมตามสัดส่วนการถือหุ้น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(</w:t>
      </w:r>
      <w:r w:rsidRPr="00745E5D">
        <w:rPr>
          <w:rFonts w:ascii="Angsana New" w:hAnsi="Angsana New" w:cs="Angsana New"/>
          <w:spacing w:val="2"/>
          <w:sz w:val="30"/>
          <w:szCs w:val="30"/>
        </w:rPr>
        <w:t xml:space="preserve">Rights Offering)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ในอัตราส่วน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หุ้นสามัญเดิม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ต่อ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หุ้นสามัญเพิ่มทุน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ในราคาเสนอขายหุ้นละ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3432A8">
        <w:rPr>
          <w:rFonts w:ascii="Angsana New" w:hAnsi="Angsana New" w:cs="Angsana New"/>
          <w:spacing w:val="2"/>
          <w:sz w:val="30"/>
          <w:szCs w:val="30"/>
          <w:lang w:val="en-US"/>
        </w:rPr>
        <w:t>0.20</w:t>
      </w:r>
      <w:r w:rsidRPr="00745E5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745E5D">
        <w:rPr>
          <w:rFonts w:ascii="Angsana New" w:hAnsi="Angsana New" w:cs="Angsana New" w:hint="cs"/>
          <w:spacing w:val="2"/>
          <w:sz w:val="30"/>
          <w:szCs w:val="30"/>
          <w:cs/>
        </w:rPr>
        <w:t>บาท</w:t>
      </w:r>
    </w:p>
    <w:p w14:paraId="4592BD31" w14:textId="77777777" w:rsidR="002D1DBA" w:rsidRPr="002D1DBA" w:rsidRDefault="002D1DBA" w:rsidP="002D1DBA">
      <w:pPr>
        <w:ind w:left="54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6863C6" w14:textId="5909C5A2" w:rsidR="002D1DBA" w:rsidRPr="003514DE" w:rsidRDefault="002D1DBA" w:rsidP="002D1DBA">
      <w:pPr>
        <w:ind w:left="540" w:firstLine="59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13431">
        <w:rPr>
          <w:rFonts w:ascii="Angsana New" w:hAnsi="Angsana New" w:cs="Angsana New" w:hint="cs"/>
          <w:sz w:val="30"/>
          <w:szCs w:val="30"/>
          <w:cs/>
        </w:rPr>
        <w:t>บริษัทได้รับชำระเงินค่าหุ้นเพิ่มทุนแล้ว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3431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="003514DE">
        <w:rPr>
          <w:rFonts w:ascii="Angsana New" w:hAnsi="Angsana New" w:cs="Angsana New"/>
          <w:sz w:val="30"/>
          <w:szCs w:val="30"/>
          <w:lang w:val="en-US"/>
        </w:rPr>
        <w:t>77.01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343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514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14DE" w:rsidRPr="00D1343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3514D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432A8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3432A8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3432A8">
        <w:rPr>
          <w:rFonts w:ascii="Angsana New" w:hAnsi="Angsana New" w:cs="Angsana New"/>
          <w:sz w:val="30"/>
          <w:szCs w:val="30"/>
          <w:lang w:val="en-US"/>
        </w:rPr>
        <w:t xml:space="preserve"> 2569</w:t>
      </w:r>
      <w:r w:rsidR="003514DE" w:rsidRPr="00D1343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3431">
        <w:rPr>
          <w:rFonts w:ascii="Angsana New" w:hAnsi="Angsana New" w:cs="Angsana New" w:hint="cs"/>
          <w:sz w:val="30"/>
          <w:szCs w:val="30"/>
          <w:cs/>
        </w:rPr>
        <w:t>และได้ดำเนินการจดทะเบียนเพิ่มทุนกับกรมพัฒนาธุรกิจการค้า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3431">
        <w:rPr>
          <w:rFonts w:ascii="Angsana New" w:hAnsi="Angsana New" w:cs="Angsana New" w:hint="cs"/>
          <w:sz w:val="30"/>
          <w:szCs w:val="30"/>
          <w:cs/>
        </w:rPr>
        <w:t>กระทรวงพาณิชย์แล้ว</w:t>
      </w:r>
      <w:r w:rsidRPr="00D13431">
        <w:rPr>
          <w:rFonts w:ascii="Angsana New" w:hAnsi="Angsana New" w:cs="Angsana New"/>
          <w:sz w:val="30"/>
          <w:szCs w:val="30"/>
          <w:cs/>
        </w:rPr>
        <w:t xml:space="preserve"> </w:t>
      </w:r>
      <w:r w:rsidR="003514D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เมื่อวันที่ </w:t>
      </w:r>
      <w:r w:rsidR="003432A8">
        <w:rPr>
          <w:rFonts w:ascii="Angsana New" w:hAnsi="Angsana New" w:cs="Angsana New"/>
          <w:sz w:val="30"/>
          <w:szCs w:val="30"/>
          <w:lang w:val="en-US"/>
        </w:rPr>
        <w:t xml:space="preserve">10 </w:t>
      </w:r>
      <w:r w:rsidR="003432A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3432A8">
        <w:rPr>
          <w:rFonts w:ascii="Angsana New" w:hAnsi="Angsana New" w:cs="Angsana New"/>
          <w:sz w:val="30"/>
          <w:szCs w:val="30"/>
          <w:lang w:val="en-US"/>
        </w:rPr>
        <w:t>2569</w:t>
      </w:r>
    </w:p>
    <w:p w14:paraId="1E1EE674" w14:textId="77777777" w:rsidR="00205434" w:rsidRDefault="00205434" w:rsidP="00205434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0CD97808" w14:textId="77777777" w:rsidR="003514DE" w:rsidRDefault="003514DE" w:rsidP="00205434">
      <w:pPr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AF9AEE8" w14:textId="77777777" w:rsidR="003514DE" w:rsidRDefault="003514DE" w:rsidP="00205434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6C21C389" w14:textId="77777777" w:rsidR="00E62EEE" w:rsidRPr="00E62EEE" w:rsidRDefault="00E62EEE" w:rsidP="00205434">
      <w:pPr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03BE051E" w14:textId="7E4118D7" w:rsidR="00FD3DC0" w:rsidRPr="00CE46FA" w:rsidRDefault="00CE46FA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E46FA">
        <w:rPr>
          <w:rFonts w:ascii="Angsana New" w:hAnsi="Angsana New" w:cs="Angsana New"/>
          <w:sz w:val="30"/>
          <w:szCs w:val="30"/>
          <w:u w:val="single"/>
          <w:cs/>
        </w:rPr>
        <w:lastRenderedPageBreak/>
        <w:t>(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Pr="00CE46FA">
        <w:rPr>
          <w:rFonts w:ascii="Angsana New" w:hAnsi="Angsana New" w:cs="Angsana New"/>
          <w:sz w:val="30"/>
          <w:szCs w:val="30"/>
          <w:u w:val="single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u w:val="single"/>
          <w:cs/>
        </w:rPr>
        <w:t>รายได้ภาษีเงินได้</w:t>
      </w:r>
    </w:p>
    <w:p w14:paraId="2BD6EF98" w14:textId="77777777" w:rsidR="00AC29B6" w:rsidRPr="00CE46FA" w:rsidRDefault="00AC29B6" w:rsidP="00CE46FA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6FB26DB0" w14:textId="700A7AE4" w:rsidR="00CE46FA" w:rsidRPr="00CE46FA" w:rsidRDefault="007C5295" w:rsidP="00CE46FA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166178149"/>
      <w:r>
        <w:rPr>
          <w:rFonts w:ascii="Angsana New" w:hAnsi="Angsana New" w:cs="Angsana New" w:hint="cs"/>
          <w:sz w:val="30"/>
          <w:szCs w:val="30"/>
          <w:cs/>
        </w:rPr>
        <w:t>(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ค่าใช้จ่าย</w:t>
      </w:r>
      <w:bookmarkEnd w:id="11"/>
      <w:r>
        <w:rPr>
          <w:rFonts w:ascii="Angsana New" w:hAnsi="Angsana New" w:cs="Angsana New" w:hint="cs"/>
          <w:sz w:val="30"/>
          <w:szCs w:val="30"/>
          <w:cs/>
        </w:rPr>
        <w:t>)</w:t>
      </w:r>
      <w:r w:rsidRPr="00CE46FA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>ภาษีเงินได้ที่รับรู้ในกำไร(ขาดทุน)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62EEE">
        <w:rPr>
          <w:rFonts w:ascii="Angsana New" w:hAnsi="Angsana New" w:cs="Angsana New"/>
          <w:sz w:val="30"/>
          <w:szCs w:val="30"/>
          <w:lang w:val="en-US"/>
        </w:rPr>
        <w:t>31</w:t>
      </w:r>
      <w:r w:rsidR="00F84B29" w:rsidRPr="00F84B29">
        <w:rPr>
          <w:rFonts w:ascii="Angsana New" w:hAnsi="Angsana New" w:cs="Angsana New"/>
          <w:sz w:val="30"/>
          <w:szCs w:val="30"/>
        </w:rPr>
        <w:t xml:space="preserve"> </w:t>
      </w:r>
      <w:r w:rsidR="00F84B29" w:rsidRPr="00F84B29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84B29" w:rsidRPr="00F84B29">
        <w:rPr>
          <w:rFonts w:ascii="Angsana New" w:hAnsi="Angsana New" w:cs="Angsana New"/>
          <w:sz w:val="30"/>
          <w:szCs w:val="30"/>
          <w:cs/>
        </w:rPr>
        <w:t xml:space="preserve"> </w:t>
      </w:r>
      <w:r w:rsidR="00E62EEE">
        <w:rPr>
          <w:rFonts w:ascii="Angsana New" w:hAnsi="Angsana New" w:cs="Angsana New"/>
          <w:sz w:val="30"/>
          <w:szCs w:val="30"/>
          <w:lang w:val="en-US"/>
        </w:rPr>
        <w:t>2569</w:t>
      </w:r>
      <w:r w:rsidR="00F84B2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62EEE">
        <w:rPr>
          <w:rFonts w:ascii="Angsana New" w:hAnsi="Angsana New" w:cs="Angsana New"/>
          <w:sz w:val="30"/>
          <w:szCs w:val="30"/>
          <w:lang w:val="en-US"/>
        </w:rPr>
        <w:t>2568</w:t>
      </w:r>
      <w:r w:rsidR="00CE46FA" w:rsidRPr="00CE46FA">
        <w:rPr>
          <w:rFonts w:ascii="Angsana New" w:hAnsi="Angsana New" w:cs="Angsana New" w:hint="cs"/>
          <w:sz w:val="30"/>
          <w:szCs w:val="30"/>
          <w:cs/>
        </w:rPr>
        <w:t xml:space="preserve"> มี</w:t>
      </w:r>
      <w:r w:rsidR="00CE46FA" w:rsidRPr="00CE46F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B26E01E" w14:textId="77777777" w:rsidR="00CE46FA" w:rsidRDefault="00CE46FA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309"/>
        <w:gridCol w:w="1276"/>
        <w:gridCol w:w="1276"/>
      </w:tblGrid>
      <w:tr w:rsidR="009C69C6" w:rsidRPr="00F84B29" w14:paraId="49F5FF78" w14:textId="77777777" w:rsidTr="00EA06AC">
        <w:tc>
          <w:tcPr>
            <w:tcW w:w="4361" w:type="dxa"/>
          </w:tcPr>
          <w:p w14:paraId="0D70970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35E7688" w14:textId="02D56479" w:rsidR="009C69C6" w:rsidRPr="00F84B29" w:rsidRDefault="008C21B3" w:rsidP="004E2F3A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หน่วย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: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บาท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9C69C6" w:rsidRPr="00F84B29" w14:paraId="4DA8BD24" w14:textId="77777777" w:rsidTr="00EA06AC">
        <w:trPr>
          <w:trHeight w:val="316"/>
        </w:trPr>
        <w:tc>
          <w:tcPr>
            <w:tcW w:w="4361" w:type="dxa"/>
          </w:tcPr>
          <w:p w14:paraId="7D56840B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85" w:type="dxa"/>
            <w:gridSpan w:val="2"/>
          </w:tcPr>
          <w:p w14:paraId="7B1497F3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60162C27" w14:textId="77777777" w:rsidR="009C69C6" w:rsidRPr="00F84B29" w:rsidRDefault="009C69C6" w:rsidP="004E2F3A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9C69C6" w:rsidRPr="00F84B29" w14:paraId="40477A99" w14:textId="77777777" w:rsidTr="00EA06AC">
        <w:tc>
          <w:tcPr>
            <w:tcW w:w="4361" w:type="dxa"/>
          </w:tcPr>
          <w:p w14:paraId="5D6CFA46" w14:textId="77777777" w:rsidR="009C69C6" w:rsidRPr="00F84B29" w:rsidRDefault="009C69C6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37" w:type="dxa"/>
            <w:gridSpan w:val="4"/>
          </w:tcPr>
          <w:p w14:paraId="38CA345C" w14:textId="0BF4FF32" w:rsidR="009C69C6" w:rsidRPr="00F84B29" w:rsidRDefault="00F84B29" w:rsidP="004E2F3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สำหรับงวดสามเดือนสิ้นสุดวันที่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84B29">
              <w:rPr>
                <w:rFonts w:ascii="Angsana New" w:hAnsi="Angsana New" w:cs="Angsana New"/>
                <w:lang w:val="en-US"/>
              </w:rPr>
              <w:t>31</w:t>
            </w:r>
            <w:r w:rsidRPr="00F84B2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F84B29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</w:tr>
      <w:tr w:rsidR="00F84B29" w:rsidRPr="00F84B29" w14:paraId="79D7936C" w14:textId="77777777" w:rsidTr="00D90858">
        <w:tc>
          <w:tcPr>
            <w:tcW w:w="4361" w:type="dxa"/>
          </w:tcPr>
          <w:p w14:paraId="11371CDF" w14:textId="77777777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</w:tcPr>
          <w:p w14:paraId="0A5B4FF6" w14:textId="37A13AC3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74721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9</w:t>
            </w:r>
          </w:p>
        </w:tc>
        <w:tc>
          <w:tcPr>
            <w:tcW w:w="1309" w:type="dxa"/>
          </w:tcPr>
          <w:p w14:paraId="6C1745A4" w14:textId="4D063F6A" w:rsidR="00F84B29" w:rsidRPr="00F84B29" w:rsidRDefault="0074721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  <w:tc>
          <w:tcPr>
            <w:tcW w:w="1276" w:type="dxa"/>
          </w:tcPr>
          <w:p w14:paraId="53D78409" w14:textId="331C7D8A" w:rsidR="00F84B29" w:rsidRPr="00F84B29" w:rsidRDefault="00F84B2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F84B2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</w:t>
            </w:r>
            <w:r w:rsidR="0074721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9</w:t>
            </w:r>
          </w:p>
        </w:tc>
        <w:tc>
          <w:tcPr>
            <w:tcW w:w="1276" w:type="dxa"/>
          </w:tcPr>
          <w:p w14:paraId="0DF136FF" w14:textId="523E4F96" w:rsidR="00F84B29" w:rsidRPr="00F84B29" w:rsidRDefault="00747219" w:rsidP="00F84B2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</w:pPr>
            <w:r w:rsidRPr="00747219">
              <w:rPr>
                <w:rFonts w:ascii="Angsana New" w:hAnsi="Angsana New" w:cs="Angsana New"/>
                <w:snapToGrid w:val="0"/>
                <w:u w:val="single"/>
                <w:lang w:val="en-US" w:eastAsia="th-TH"/>
              </w:rPr>
              <w:t>2568</w:t>
            </w:r>
          </w:p>
        </w:tc>
      </w:tr>
      <w:tr w:rsidR="00747219" w:rsidRPr="00F84B29" w14:paraId="236611EC" w14:textId="77777777" w:rsidTr="00D90858">
        <w:tc>
          <w:tcPr>
            <w:tcW w:w="4361" w:type="dxa"/>
          </w:tcPr>
          <w:p w14:paraId="5E3F9EAD" w14:textId="77777777" w:rsidR="00747219" w:rsidRPr="00F84B29" w:rsidRDefault="00747219" w:rsidP="0074721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49B74A35" w14:textId="16D947E1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E62EEE">
              <w:rPr>
                <w:rFonts w:ascii="Angsana New" w:hAnsi="Angsana New" w:cs="Angsana New"/>
                <w:lang w:val="en-US"/>
              </w:rPr>
              <w:t>459,502.13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</w:tcPr>
          <w:p w14:paraId="17A6BAA8" w14:textId="317937C2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UPC" w:eastAsia="Cordia New" w:hAnsi="AngsanaUPC" w:cs="AngsanaUPC"/>
              </w:rPr>
            </w:pPr>
            <w:r w:rsidRPr="00F84B29">
              <w:rPr>
                <w:rFonts w:ascii="Angsana New" w:hAnsi="Angsana New" w:cs="Angsana New"/>
                <w:lang w:val="en-US"/>
              </w:rPr>
              <w:t>(428,252.45)</w:t>
            </w:r>
          </w:p>
        </w:tc>
        <w:tc>
          <w:tcPr>
            <w:tcW w:w="1276" w:type="dxa"/>
          </w:tcPr>
          <w:p w14:paraId="72538BFB" w14:textId="45A50FAC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0A2E0AEE" w14:textId="1EB40DAF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 w:right="-118"/>
              <w:jc w:val="center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F84B29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747219" w:rsidRPr="00F84B29" w14:paraId="1BE03738" w14:textId="77777777" w:rsidTr="007B0D13">
        <w:tc>
          <w:tcPr>
            <w:tcW w:w="4361" w:type="dxa"/>
          </w:tcPr>
          <w:p w14:paraId="1DCA4CD3" w14:textId="77777777" w:rsidR="00747219" w:rsidRPr="00F84B29" w:rsidRDefault="00747219" w:rsidP="0074721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vAlign w:val="bottom"/>
          </w:tcPr>
          <w:p w14:paraId="74F1F611" w14:textId="77777777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309" w:type="dxa"/>
            <w:vAlign w:val="bottom"/>
          </w:tcPr>
          <w:p w14:paraId="0179EBF5" w14:textId="77777777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5DBA32" w14:textId="77777777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FBCDFBD" w14:textId="77777777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 w:right="138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</w:p>
        </w:tc>
      </w:tr>
      <w:tr w:rsidR="00747219" w:rsidRPr="00F84B29" w14:paraId="3E290745" w14:textId="77777777" w:rsidTr="007B0D13">
        <w:tc>
          <w:tcPr>
            <w:tcW w:w="4361" w:type="dxa"/>
          </w:tcPr>
          <w:p w14:paraId="03B325DB" w14:textId="77777777" w:rsidR="00747219" w:rsidRPr="00F84B29" w:rsidRDefault="00747219" w:rsidP="0074721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 w:firstLine="26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0ABFF31E" w14:textId="0AAE2484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E62EEE">
              <w:rPr>
                <w:rFonts w:ascii="Angsana New" w:hAnsi="Angsana New" w:cs="Angsana New"/>
                <w:lang w:val="en-US"/>
              </w:rPr>
              <w:t>12,205,016.74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  <w:vAlign w:val="bottom"/>
          </w:tcPr>
          <w:p w14:paraId="00DE6DFD" w14:textId="0FB01E6C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F84B29">
              <w:rPr>
                <w:rFonts w:ascii="Angsana New" w:hAnsi="Angsana New" w:cs="Angsana New"/>
                <w:lang w:val="en-US"/>
              </w:rPr>
              <w:t>12,422,450.85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702E3D34" w14:textId="460A12C5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E62EEE">
              <w:rPr>
                <w:rFonts w:ascii="Angsana New" w:hAnsi="Angsana New" w:cs="Angsana New"/>
                <w:lang w:val="en-US"/>
              </w:rPr>
              <w:t>9,683,922.77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38EED9DF" w14:textId="7FE43E04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F84B29">
              <w:rPr>
                <w:rFonts w:ascii="Angsana New" w:hAnsi="Angsana New" w:cs="Angsana New"/>
                <w:lang w:val="en-US"/>
              </w:rPr>
              <w:t>9,806,886.97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47219" w:rsidRPr="00F84B29" w14:paraId="0D02681A" w14:textId="77777777" w:rsidTr="007B0D13">
        <w:trPr>
          <w:trHeight w:val="64"/>
        </w:trPr>
        <w:tc>
          <w:tcPr>
            <w:tcW w:w="4361" w:type="dxa"/>
          </w:tcPr>
          <w:p w14:paraId="4708B1F1" w14:textId="77777777" w:rsidR="00747219" w:rsidRPr="00F84B29" w:rsidRDefault="00747219" w:rsidP="00747219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left="-109" w:right="-108"/>
              <w:textAlignment w:val="baseline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รวม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(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ค่าใช้จ่าย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)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รายได้</w:t>
            </w:r>
            <w:r w:rsidRPr="00F84B29">
              <w:rPr>
                <w:rFonts w:ascii="Angsana New" w:eastAsia="Angsana New" w:hAnsi="Angsana New" w:cs="Angsana New"/>
                <w:cs/>
                <w:lang w:val="en-US"/>
              </w:rPr>
              <w:t>ภาษีเงินได้</w:t>
            </w:r>
            <w:r w:rsidRPr="00F84B29">
              <w:rPr>
                <w:rFonts w:ascii="Angsana New" w:eastAsia="Angsana New" w:hAnsi="Angsana New" w:cs="Angsana New" w:hint="cs"/>
                <w:cs/>
                <w:lang w:val="en-US"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F3628" w14:textId="2AF9A113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E62EEE">
              <w:rPr>
                <w:rFonts w:ascii="Angsana New" w:hAnsi="Angsana New" w:cs="Angsana New"/>
                <w:lang w:val="en-US"/>
              </w:rPr>
              <w:t>12,664,518.87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ED5A92" w14:textId="7712E61F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F84B29">
              <w:rPr>
                <w:rFonts w:ascii="Angsana New" w:hAnsi="Angsana New" w:cs="Angsana New"/>
                <w:lang w:val="en-US"/>
              </w:rPr>
              <w:t>12,850,703.30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87C2B" w14:textId="1CB0A4C5" w:rsidR="00747219" w:rsidRPr="00F84B29" w:rsidRDefault="00E62EEE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E62EEE">
              <w:rPr>
                <w:rFonts w:ascii="Angsana New" w:hAnsi="Angsana New" w:cs="Angsana New"/>
                <w:lang w:val="en-US"/>
              </w:rPr>
              <w:t>9,683,922.77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02B1A" w14:textId="1ED063EC" w:rsidR="00747219" w:rsidRPr="00F84B29" w:rsidRDefault="00747219" w:rsidP="00747219">
            <w:pPr>
              <w:suppressAutoHyphens/>
              <w:overflowPunct w:val="0"/>
              <w:autoSpaceDE w:val="0"/>
              <w:autoSpaceDN w:val="0"/>
              <w:ind w:left="-132"/>
              <w:jc w:val="right"/>
              <w:textAlignment w:val="baselin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F84B29">
              <w:rPr>
                <w:rFonts w:ascii="Angsana New" w:hAnsi="Angsana New" w:cs="Angsana New"/>
                <w:lang w:val="en-US"/>
              </w:rPr>
              <w:t>9,806,886.97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08ECA95E" w14:textId="77777777" w:rsidR="00300DC4" w:rsidRPr="00300DC4" w:rsidRDefault="00300DC4" w:rsidP="00300DC4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7FCBA8DD" w14:textId="4A5A654A" w:rsidR="009C69C6" w:rsidRPr="009C69C6" w:rsidRDefault="009C69C6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C69C6">
        <w:rPr>
          <w:rFonts w:ascii="Angsana New" w:hAnsi="Angsana New" w:cs="Angsana New" w:hint="cs"/>
          <w:sz w:val="30"/>
          <w:szCs w:val="30"/>
          <w:u w:val="single"/>
          <w:cs/>
        </w:rPr>
        <w:t>กำไร(ขาดทุน)</w:t>
      </w:r>
      <w:r w:rsidRPr="009C69C6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431A2597" w14:textId="77777777" w:rsidR="000062F0" w:rsidRPr="000062F0" w:rsidRDefault="000062F0" w:rsidP="009C69C6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20DCB5" w14:textId="77777777" w:rsidR="009C69C6" w:rsidRPr="009C69C6" w:rsidRDefault="009C69C6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9C69C6">
        <w:rPr>
          <w:rFonts w:ascii="Angsana New" w:hAnsi="Angsana New" w:cs="Angsana New"/>
          <w:sz w:val="30"/>
          <w:szCs w:val="30"/>
          <w:cs/>
        </w:rPr>
        <w:t>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C69C6">
        <w:rPr>
          <w:rFonts w:ascii="Angsana New" w:hAnsi="Angsana New" w:cs="Angsana New"/>
          <w:sz w:val="30"/>
          <w:szCs w:val="30"/>
          <w:cs/>
        </w:rPr>
        <w:t>สำหรับงวดที่เป็นของผู้ถือหุ้นสามัญ (ไม่รวมกำไรขาดทุนเบ็ดเสร็จอื่น) ด้วยจำนวนหุ้นสามัญของหุ้นสามัญที่ชำระแล้วและออกจำหน่ายอยู่ในระหว่าง</w:t>
      </w:r>
      <w:r w:rsidRPr="009C69C6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50BFF733" w14:textId="77777777" w:rsidR="00767AEC" w:rsidRDefault="00767AEC" w:rsidP="009C69C6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7B4B7F" w14:textId="77777777" w:rsidR="009C69C6" w:rsidRPr="00835354" w:rsidRDefault="00835354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35354">
        <w:rPr>
          <w:rFonts w:ascii="Angsana New" w:hAnsi="Angsana New" w:cs="Angsana New" w:hint="cs"/>
          <w:sz w:val="30"/>
          <w:szCs w:val="30"/>
          <w:u w:val="single"/>
          <w:cs/>
        </w:rPr>
        <w:t>ส่วนงาน</w:t>
      </w:r>
      <w:r w:rsidR="00E37036">
        <w:rPr>
          <w:rFonts w:ascii="Angsana New" w:hAnsi="Angsana New" w:cs="Angsana New" w:hint="cs"/>
          <w:sz w:val="30"/>
          <w:szCs w:val="30"/>
          <w:u w:val="single"/>
          <w:cs/>
        </w:rPr>
        <w:t>ดำเนินงาน</w:t>
      </w:r>
    </w:p>
    <w:p w14:paraId="680C3D85" w14:textId="77777777" w:rsidR="00835354" w:rsidRPr="00835354" w:rsidRDefault="00835354" w:rsidP="00835354">
      <w:pPr>
        <w:pStyle w:val="ListParagraph"/>
        <w:spacing w:after="0" w:line="240" w:lineRule="auto"/>
        <w:ind w:left="1170"/>
        <w:jc w:val="thaiDistribute"/>
        <w:rPr>
          <w:rFonts w:ascii="Angsana New" w:eastAsia="MS Mincho" w:hAnsi="Angsana New" w:cs="Angsana New"/>
          <w:sz w:val="16"/>
          <w:szCs w:val="16"/>
        </w:rPr>
      </w:pPr>
    </w:p>
    <w:p w14:paraId="38A11738" w14:textId="0F81C3B8" w:rsidR="00835354" w:rsidRPr="00C84FED" w:rsidRDefault="00835354" w:rsidP="00E62EEE">
      <w:pPr>
        <w:pStyle w:val="ListParagraph"/>
        <w:numPr>
          <w:ilvl w:val="1"/>
          <w:numId w:val="34"/>
        </w:numPr>
        <w:tabs>
          <w:tab w:val="left" w:pos="1134"/>
        </w:tabs>
        <w:spacing w:after="0" w:line="240" w:lineRule="auto"/>
        <w:ind w:hanging="1233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C84FED">
        <w:rPr>
          <w:rFonts w:ascii="Angsana New" w:eastAsia="MS Mincho" w:hAnsi="Angsana New" w:cs="Angsana New" w:hint="cs"/>
          <w:sz w:val="30"/>
          <w:szCs w:val="30"/>
          <w:u w:val="single"/>
          <w:cs/>
        </w:rPr>
        <w:t>ข้อมูลทั่วไปเกี่ยวกับส่วนงาน</w:t>
      </w:r>
    </w:p>
    <w:p w14:paraId="17049B82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2B1FF7FC" w14:textId="77777777" w:rsidR="00F434D2" w:rsidRDefault="00F434D2" w:rsidP="00F434D2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กรรมการผู้จัดการซึ่งเป็นผู้ที่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793E2A" w14:textId="77777777" w:rsidR="00F434D2" w:rsidRPr="00835354" w:rsidRDefault="00F434D2" w:rsidP="00F434D2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3A528CE7" w14:textId="77777777" w:rsidR="00F434D2" w:rsidRDefault="00F434D2" w:rsidP="00F434D2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5D17DF">
        <w:rPr>
          <w:rFonts w:ascii="Angsana New" w:hAnsi="Angsana New" w:cs="Angsana New" w:hint="cs"/>
          <w:sz w:val="30"/>
          <w:szCs w:val="30"/>
          <w:cs/>
        </w:rPr>
        <w:t>กลุ่มบริษัทดำเนินกิจการในส่วนงานหลัก คือ การรับเหมาก่อสร้าง และการพัฒนาอสังหาริมทรัพย์ และดำเนินธุรกิจส่วนใหญ่ในส่วนงานทางภูมิศาสตร์ภายในประเทศ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เนื่องจากกลุ่มบริษัทมีรายได้ในส่วนงานการพัฒนาอสังหาริมทรัพย์ไม่มีสาระสำคัญ ดังนั้น จึงไม่มีการแสดงข้อมูลจำแนกตามส่วนงานธุรกิจ รายได้และกำไรจากการดำเนินงานทั้งหมดที่มีสาระสำคัญที่เกี่ยวข้องได้ถูกรายงานตามส่วนงานดำเนินงานและเขตภูมิศาสตร์แล้ว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82C5058" w14:textId="77777777" w:rsidR="00300DC4" w:rsidRDefault="00300DC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20259A" w14:textId="77777777" w:rsidR="002D1DBA" w:rsidRDefault="002D1DBA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960BAF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C991186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C0D072D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1D81748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87B1B80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3379E7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0BA2A0" w14:textId="77777777" w:rsidR="00E62EEE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80BE32B" w14:textId="77777777" w:rsidR="00E62EEE" w:rsidRPr="00300DC4" w:rsidRDefault="00E62EEE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70639D" w14:textId="77777777" w:rsidR="00835354" w:rsidRPr="00FA121D" w:rsidRDefault="00E37036" w:rsidP="009D08E8">
      <w:pPr>
        <w:pStyle w:val="ListParagraph"/>
        <w:numPr>
          <w:ilvl w:val="1"/>
          <w:numId w:val="34"/>
        </w:numPr>
        <w:spacing w:after="0" w:line="240" w:lineRule="auto"/>
        <w:ind w:left="1170" w:hanging="630"/>
        <w:jc w:val="thaiDistribute"/>
        <w:rPr>
          <w:rFonts w:ascii="Angsana New" w:eastAsia="MS Mincho" w:hAnsi="Angsana New" w:cs="Angsana New"/>
          <w:sz w:val="30"/>
          <w:szCs w:val="30"/>
          <w:u w:val="single"/>
        </w:rPr>
      </w:pPr>
      <w:r w:rsidRPr="00E37036">
        <w:rPr>
          <w:rFonts w:ascii="Angsana New" w:eastAsia="MS Mincho" w:hAnsi="Angsana New" w:cs="Angsana New" w:hint="cs"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</w:p>
    <w:p w14:paraId="18AA72A0" w14:textId="77777777" w:rsidR="00835354" w:rsidRPr="00835354" w:rsidRDefault="00835354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p w14:paraId="5DFC2FE0" w14:textId="06FAE592" w:rsidR="009C69C6" w:rsidRDefault="00835354" w:rsidP="00835354">
      <w:pPr>
        <w:ind w:left="1170" w:firstLine="900"/>
        <w:jc w:val="thaiDistribute"/>
        <w:rPr>
          <w:rFonts w:ascii="Angsana New" w:hAnsi="Angsana New" w:cs="Angsana New"/>
          <w:sz w:val="30"/>
          <w:szCs w:val="30"/>
        </w:rPr>
      </w:pPr>
      <w:r w:rsidRPr="00835354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B512E">
        <w:rPr>
          <w:rFonts w:ascii="Angsana New" w:hAnsi="Angsana New" w:cs="Angsana New"/>
          <w:sz w:val="30"/>
          <w:szCs w:val="30"/>
          <w:lang w:val="en-US"/>
        </w:rPr>
        <w:t>31</w:t>
      </w:r>
      <w:r w:rsidRPr="0083535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B512E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</w:t>
      </w:r>
      <w:r w:rsidR="00F434D2">
        <w:rPr>
          <w:rFonts w:ascii="Angsana New" w:hAnsi="Angsana New" w:cs="Angsana New"/>
          <w:sz w:val="30"/>
          <w:szCs w:val="30"/>
          <w:lang w:val="en-US"/>
        </w:rPr>
        <w:t>9</w:t>
      </w:r>
      <w:r w:rsidRPr="005D17DF">
        <w:rPr>
          <w:rFonts w:ascii="Angsana New" w:hAnsi="Angsana New" w:cs="Angsana New" w:hint="cs"/>
          <w:sz w:val="30"/>
          <w:szCs w:val="30"/>
        </w:rPr>
        <w:t xml:space="preserve"> 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B512E">
        <w:rPr>
          <w:rFonts w:ascii="Angsana New" w:hAnsi="Angsana New" w:cs="Angsana New"/>
          <w:sz w:val="30"/>
          <w:szCs w:val="30"/>
          <w:lang w:val="en-US"/>
        </w:rPr>
        <w:t>256</w:t>
      </w:r>
      <w:r w:rsidR="00F434D2">
        <w:rPr>
          <w:rFonts w:ascii="Angsana New" w:hAnsi="Angsana New" w:cs="Angsana New"/>
          <w:sz w:val="30"/>
          <w:szCs w:val="30"/>
          <w:lang w:val="en-US"/>
        </w:rPr>
        <w:t>8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ข้อมูลเกี่ยวกับลูกค้ารายใหญ่ที่มีมูลค่าตั้งแต่</w:t>
      </w:r>
      <w:r w:rsidRPr="0083535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Pr="00835354">
        <w:rPr>
          <w:rFonts w:ascii="Angsana New" w:hAnsi="Angsana New" w:cs="Angsana New" w:hint="cs"/>
          <w:sz w:val="30"/>
          <w:szCs w:val="30"/>
        </w:rPr>
        <w:t>10</w:t>
      </w:r>
      <w:r w:rsidRPr="005D17DF">
        <w:rPr>
          <w:rFonts w:ascii="Angsana New" w:hAnsi="Angsana New" w:cs="Angsana New" w:hint="cs"/>
          <w:sz w:val="30"/>
          <w:szCs w:val="30"/>
          <w:cs/>
        </w:rPr>
        <w:t xml:space="preserve"> ของรายได้ในงบการเงินรวมของกลุ่มบริษัท แสดงได้ดังนี้</w:t>
      </w:r>
    </w:p>
    <w:p w14:paraId="2EC596B8" w14:textId="77777777" w:rsidR="008C21B3" w:rsidRPr="008C21B3" w:rsidRDefault="008C21B3" w:rsidP="00835354">
      <w:pPr>
        <w:ind w:left="117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4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70"/>
        <w:gridCol w:w="1274"/>
        <w:gridCol w:w="1238"/>
        <w:gridCol w:w="275"/>
        <w:gridCol w:w="1525"/>
        <w:gridCol w:w="1442"/>
      </w:tblGrid>
      <w:tr w:rsidR="008C21B3" w:rsidRPr="00941204" w14:paraId="770D834D" w14:textId="77777777" w:rsidTr="00941204">
        <w:trPr>
          <w:trHeight w:val="20"/>
        </w:trPr>
        <w:tc>
          <w:tcPr>
            <w:tcW w:w="5000" w:type="pct"/>
            <w:gridSpan w:val="6"/>
          </w:tcPr>
          <w:p w14:paraId="6D33CB5C" w14:textId="50EEA53C" w:rsidR="008C21B3" w:rsidRPr="00941204" w:rsidRDefault="008C21B3" w:rsidP="008C21B3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bookmarkStart w:id="12" w:name="_Hlk198217032"/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C21B3" w:rsidRPr="00941204" w14:paraId="70E8B30C" w14:textId="77777777" w:rsidTr="00F434D2">
        <w:trPr>
          <w:trHeight w:val="20"/>
        </w:trPr>
        <w:tc>
          <w:tcPr>
            <w:tcW w:w="1585" w:type="pct"/>
          </w:tcPr>
          <w:p w14:paraId="5C731CFA" w14:textId="77777777" w:rsidR="008C21B3" w:rsidRPr="00941204" w:rsidRDefault="008C21B3" w:rsidP="008C21B3">
            <w:pPr>
              <w:keepNext/>
              <w:spacing w:line="240" w:lineRule="atLeast"/>
              <w:ind w:right="-21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472B9456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สัดส่วนต่อรายได้ </w:t>
            </w:r>
          </w:p>
        </w:tc>
        <w:tc>
          <w:tcPr>
            <w:tcW w:w="163" w:type="pct"/>
          </w:tcPr>
          <w:p w14:paraId="6DE68832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61" w:type="pct"/>
            <w:gridSpan w:val="2"/>
          </w:tcPr>
          <w:p w14:paraId="4003E804" w14:textId="77777777" w:rsidR="008C21B3" w:rsidRPr="00941204" w:rsidRDefault="008C21B3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รายได้ </w:t>
            </w:r>
          </w:p>
        </w:tc>
      </w:tr>
      <w:tr w:rsidR="00591D49" w:rsidRPr="00941204" w14:paraId="79C6B194" w14:textId="77777777" w:rsidTr="00F434D2">
        <w:trPr>
          <w:trHeight w:val="20"/>
        </w:trPr>
        <w:tc>
          <w:tcPr>
            <w:tcW w:w="1585" w:type="pct"/>
          </w:tcPr>
          <w:p w14:paraId="2A29CC25" w14:textId="77777777" w:rsidR="00591D49" w:rsidRPr="00941204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1" w:type="pct"/>
            <w:gridSpan w:val="2"/>
          </w:tcPr>
          <w:p w14:paraId="208979CA" w14:textId="77777777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i/>
                <w:iCs/>
                <w:color w:val="000000"/>
                <w:spacing w:val="-2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63" w:type="pct"/>
          </w:tcPr>
          <w:p w14:paraId="551205C2" w14:textId="77777777" w:rsidR="00591D49" w:rsidRPr="00941204" w:rsidRDefault="00591D49" w:rsidP="008C21B3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</w:tcPr>
          <w:p w14:paraId="2F73D957" w14:textId="77777777" w:rsidR="00591D49" w:rsidRPr="00941204" w:rsidRDefault="00591D49" w:rsidP="008C21B3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56" w:type="pct"/>
          </w:tcPr>
          <w:p w14:paraId="0A65ADBC" w14:textId="77777777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591D49" w:rsidRPr="00941204" w14:paraId="4E0333BE" w14:textId="77777777" w:rsidTr="00F434D2">
        <w:trPr>
          <w:trHeight w:val="20"/>
        </w:trPr>
        <w:tc>
          <w:tcPr>
            <w:tcW w:w="1585" w:type="pct"/>
          </w:tcPr>
          <w:p w14:paraId="56976204" w14:textId="77777777" w:rsidR="00591D49" w:rsidRPr="00941204" w:rsidRDefault="00591D49" w:rsidP="008C21B3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415" w:type="pct"/>
            <w:gridSpan w:val="5"/>
          </w:tcPr>
          <w:p w14:paraId="089818FC" w14:textId="7DA1F2E2" w:rsidR="00591D49" w:rsidRPr="00941204" w:rsidRDefault="00591D49" w:rsidP="008C21B3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CB512E" w:rsidRPr="00941204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31 </w:t>
            </w:r>
            <w:r w:rsidR="00CB512E" w:rsidRPr="00941204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CB512E" w:rsidRPr="00941204" w14:paraId="2D91710E" w14:textId="77777777" w:rsidTr="00F434D2">
        <w:trPr>
          <w:trHeight w:val="20"/>
        </w:trPr>
        <w:tc>
          <w:tcPr>
            <w:tcW w:w="1585" w:type="pct"/>
          </w:tcPr>
          <w:p w14:paraId="6BE4E2B4" w14:textId="77777777" w:rsidR="00CB512E" w:rsidRPr="00941204" w:rsidRDefault="00CB512E" w:rsidP="00CB512E">
            <w:pPr>
              <w:spacing w:line="240" w:lineRule="atLeast"/>
              <w:ind w:left="293" w:right="-21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6" w:type="pct"/>
          </w:tcPr>
          <w:p w14:paraId="46D9F5B2" w14:textId="3000F5ED" w:rsidR="00CB512E" w:rsidRPr="00941204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  <w:lang w:val="en-US"/>
              </w:rPr>
              <w:t>256</w:t>
            </w:r>
            <w:r w:rsidR="00F434D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  <w:t>9</w:t>
            </w:r>
          </w:p>
        </w:tc>
        <w:tc>
          <w:tcPr>
            <w:tcW w:w="735" w:type="pct"/>
          </w:tcPr>
          <w:p w14:paraId="32B3937E" w14:textId="51DB41C9" w:rsidR="00CB512E" w:rsidRPr="00941204" w:rsidRDefault="00F434D2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  <w:lang w:val="en-US"/>
              </w:rPr>
              <w:t>2568</w:t>
            </w:r>
          </w:p>
        </w:tc>
        <w:tc>
          <w:tcPr>
            <w:tcW w:w="163" w:type="pct"/>
          </w:tcPr>
          <w:p w14:paraId="2E2E1CD8" w14:textId="77777777" w:rsidR="00CB512E" w:rsidRPr="00941204" w:rsidRDefault="00CB512E" w:rsidP="00CB512E">
            <w:pPr>
              <w:spacing w:line="240" w:lineRule="atLeast"/>
              <w:ind w:left="-108" w:right="-2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05" w:type="pct"/>
          </w:tcPr>
          <w:p w14:paraId="3A155CAA" w14:textId="594ED913" w:rsidR="00CB512E" w:rsidRPr="00941204" w:rsidRDefault="00CB512E" w:rsidP="00CB512E">
            <w:pPr>
              <w:spacing w:line="240" w:lineRule="atLeast"/>
              <w:ind w:left="-108" w:right="-11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94120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  <w:lang w:val="en-US"/>
              </w:rPr>
              <w:t>256</w:t>
            </w:r>
            <w:r w:rsidR="00F434D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  <w:t>9</w:t>
            </w:r>
          </w:p>
        </w:tc>
        <w:tc>
          <w:tcPr>
            <w:tcW w:w="856" w:type="pct"/>
          </w:tcPr>
          <w:p w14:paraId="6090C990" w14:textId="404C2EFE" w:rsidR="00CB512E" w:rsidRPr="00941204" w:rsidRDefault="00F434D2" w:rsidP="00CB512E">
            <w:pPr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lang w:val="en-US"/>
              </w:rPr>
            </w:pPr>
            <w:r w:rsidRPr="00F434D2"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u w:val="single"/>
                <w:cs/>
                <w:lang w:val="en-US"/>
              </w:rPr>
              <w:t>2568</w:t>
            </w:r>
          </w:p>
        </w:tc>
      </w:tr>
      <w:tr w:rsidR="00F434D2" w:rsidRPr="00941204" w14:paraId="1630BEC3" w14:textId="77777777" w:rsidTr="00E62EEE">
        <w:trPr>
          <w:trHeight w:val="20"/>
        </w:trPr>
        <w:tc>
          <w:tcPr>
            <w:tcW w:w="1585" w:type="pct"/>
            <w:vAlign w:val="bottom"/>
          </w:tcPr>
          <w:p w14:paraId="3FAAF476" w14:textId="77777777" w:rsidR="00F434D2" w:rsidRPr="00941204" w:rsidRDefault="00F434D2" w:rsidP="00F434D2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ราชการแห่งหนึ่ง</w:t>
            </w:r>
          </w:p>
        </w:tc>
        <w:tc>
          <w:tcPr>
            <w:tcW w:w="756" w:type="pct"/>
          </w:tcPr>
          <w:p w14:paraId="1C712C8F" w14:textId="5A9A4834" w:rsidR="00F434D2" w:rsidRPr="00941204" w:rsidRDefault="00E62EEE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17.69</w:t>
            </w:r>
          </w:p>
        </w:tc>
        <w:tc>
          <w:tcPr>
            <w:tcW w:w="735" w:type="pct"/>
          </w:tcPr>
          <w:p w14:paraId="3CC72DAF" w14:textId="0D136E42" w:rsidR="00F434D2" w:rsidRPr="00941204" w:rsidRDefault="00F434D2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10.26</w:t>
            </w:r>
          </w:p>
        </w:tc>
        <w:tc>
          <w:tcPr>
            <w:tcW w:w="163" w:type="pct"/>
          </w:tcPr>
          <w:p w14:paraId="40307435" w14:textId="77777777" w:rsidR="00F434D2" w:rsidRPr="00941204" w:rsidRDefault="00F434D2" w:rsidP="00F434D2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</w:tcPr>
          <w:p w14:paraId="1DE6E2BB" w14:textId="057A490D" w:rsidR="00F434D2" w:rsidRPr="00941204" w:rsidRDefault="00E62EEE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127,689,482.56</w:t>
            </w:r>
          </w:p>
        </w:tc>
        <w:tc>
          <w:tcPr>
            <w:tcW w:w="856" w:type="pct"/>
          </w:tcPr>
          <w:p w14:paraId="3D94F2BB" w14:textId="023B5B45" w:rsidR="00F434D2" w:rsidRPr="00941204" w:rsidRDefault="00F434D2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147,145,838.83</w:t>
            </w:r>
          </w:p>
        </w:tc>
      </w:tr>
      <w:tr w:rsidR="00F434D2" w:rsidRPr="00941204" w14:paraId="393488F4" w14:textId="77777777" w:rsidTr="00E62EEE">
        <w:trPr>
          <w:trHeight w:val="20"/>
        </w:trPr>
        <w:tc>
          <w:tcPr>
            <w:tcW w:w="1585" w:type="pct"/>
            <w:vAlign w:val="bottom"/>
          </w:tcPr>
          <w:p w14:paraId="6712F59C" w14:textId="77777777" w:rsidR="00F434D2" w:rsidRPr="00941204" w:rsidRDefault="00F434D2" w:rsidP="00F434D2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เอกชนแห่งหนึ่ง</w:t>
            </w:r>
          </w:p>
        </w:tc>
        <w:tc>
          <w:tcPr>
            <w:tcW w:w="756" w:type="pct"/>
          </w:tcPr>
          <w:p w14:paraId="5D655968" w14:textId="5F66134C" w:rsidR="00F434D2" w:rsidRPr="00941204" w:rsidRDefault="00E62EEE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18.08</w:t>
            </w:r>
          </w:p>
        </w:tc>
        <w:tc>
          <w:tcPr>
            <w:tcW w:w="735" w:type="pct"/>
          </w:tcPr>
          <w:p w14:paraId="1423CEAA" w14:textId="790C85A4" w:rsidR="00F434D2" w:rsidRPr="00941204" w:rsidRDefault="00F434D2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26.93</w:t>
            </w:r>
          </w:p>
        </w:tc>
        <w:tc>
          <w:tcPr>
            <w:tcW w:w="163" w:type="pct"/>
          </w:tcPr>
          <w:p w14:paraId="3CBC081B" w14:textId="77777777" w:rsidR="00F434D2" w:rsidRPr="00941204" w:rsidRDefault="00F434D2" w:rsidP="00F434D2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</w:tcPr>
          <w:p w14:paraId="148FBE11" w14:textId="2B26EA39" w:rsidR="00F434D2" w:rsidRPr="00941204" w:rsidRDefault="00E62EEE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130,533,376.96</w:t>
            </w:r>
          </w:p>
        </w:tc>
        <w:tc>
          <w:tcPr>
            <w:tcW w:w="856" w:type="pct"/>
          </w:tcPr>
          <w:p w14:paraId="697B45E0" w14:textId="553BC160" w:rsidR="00F434D2" w:rsidRPr="00941204" w:rsidRDefault="00F434D2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386,421,808.08</w:t>
            </w:r>
          </w:p>
        </w:tc>
      </w:tr>
      <w:tr w:rsidR="00E62EEE" w:rsidRPr="00941204" w14:paraId="3D5A37B8" w14:textId="77777777" w:rsidTr="00E62EEE">
        <w:trPr>
          <w:trHeight w:val="20"/>
        </w:trPr>
        <w:tc>
          <w:tcPr>
            <w:tcW w:w="1585" w:type="pct"/>
            <w:vAlign w:val="bottom"/>
          </w:tcPr>
          <w:p w14:paraId="49EB8E0D" w14:textId="31EEE92C" w:rsidR="00E62EEE" w:rsidRPr="00941204" w:rsidRDefault="00E62EEE" w:rsidP="00F434D2">
            <w:pPr>
              <w:spacing w:line="240" w:lineRule="atLeast"/>
              <w:ind w:left="-11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เอกชนแห่ง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ที่สอง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6CB56029" w14:textId="3417D435" w:rsidR="00E62EEE" w:rsidRPr="00941204" w:rsidRDefault="00E62EEE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05370420" w14:textId="63D775FF" w:rsidR="00E62EEE" w:rsidRPr="00941204" w:rsidRDefault="00E62EEE" w:rsidP="00E62EEE">
            <w:pPr>
              <w:spacing w:line="240" w:lineRule="atLeast"/>
              <w:ind w:left="-108" w:right="-18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3" w:type="pct"/>
            <w:tcBorders>
              <w:bottom w:val="single" w:sz="4" w:space="0" w:color="auto"/>
            </w:tcBorders>
          </w:tcPr>
          <w:p w14:paraId="2AA60396" w14:textId="77777777" w:rsidR="00E62EEE" w:rsidRPr="00941204" w:rsidRDefault="00E62EEE" w:rsidP="00F434D2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3DE461AA" w14:textId="253B6549" w:rsidR="00E62EEE" w:rsidRPr="00941204" w:rsidRDefault="00E62EEE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253,411,214.95</w:t>
            </w:r>
          </w:p>
        </w:tc>
        <w:tc>
          <w:tcPr>
            <w:tcW w:w="856" w:type="pct"/>
            <w:tcBorders>
              <w:bottom w:val="single" w:sz="4" w:space="0" w:color="auto"/>
            </w:tcBorders>
          </w:tcPr>
          <w:p w14:paraId="7D839E3B" w14:textId="5BD6A0FC" w:rsidR="00E62EEE" w:rsidRPr="00941204" w:rsidRDefault="00E62EEE" w:rsidP="00E62EEE">
            <w:pPr>
              <w:spacing w:line="240" w:lineRule="atLeast"/>
              <w:ind w:left="-108" w:right="-18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434D2" w:rsidRPr="00941204" w14:paraId="0714CC41" w14:textId="77777777" w:rsidTr="00F434D2">
        <w:trPr>
          <w:trHeight w:val="20"/>
        </w:trPr>
        <w:tc>
          <w:tcPr>
            <w:tcW w:w="1585" w:type="pct"/>
            <w:vAlign w:val="center"/>
          </w:tcPr>
          <w:p w14:paraId="2F76C5AB" w14:textId="77777777" w:rsidR="00F434D2" w:rsidRPr="00941204" w:rsidRDefault="00F434D2" w:rsidP="00E62EEE">
            <w:pPr>
              <w:ind w:firstLine="881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41204">
              <w:rPr>
                <w:rFonts w:ascii="Angsana New" w:hAnsi="Angsana New" w:cs="Angsana New" w:hint="cs"/>
                <w:sz w:val="28"/>
                <w:szCs w:val="28"/>
                <w:cs/>
                <w:lang w:val="en-GB" w:bidi="ar-SA"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7A8A0078" w14:textId="442316DA" w:rsidR="00F434D2" w:rsidRPr="00941204" w:rsidRDefault="00E62EEE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70.88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B40E326" w14:textId="0D6F7803" w:rsidR="00F434D2" w:rsidRPr="00941204" w:rsidRDefault="00F434D2" w:rsidP="00F434D2">
            <w:pPr>
              <w:spacing w:line="240" w:lineRule="atLeast"/>
              <w:ind w:left="-108" w:right="29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37.19</w:t>
            </w:r>
          </w:p>
        </w:tc>
        <w:tc>
          <w:tcPr>
            <w:tcW w:w="163" w:type="pct"/>
            <w:tcBorders>
              <w:top w:val="single" w:sz="4" w:space="0" w:color="auto"/>
              <w:bottom w:val="double" w:sz="4" w:space="0" w:color="auto"/>
            </w:tcBorders>
          </w:tcPr>
          <w:p w14:paraId="2356DD7B" w14:textId="77777777" w:rsidR="00F434D2" w:rsidRPr="00941204" w:rsidRDefault="00F434D2" w:rsidP="00F434D2">
            <w:pPr>
              <w:tabs>
                <w:tab w:val="decimal" w:pos="873"/>
              </w:tabs>
              <w:spacing w:line="240" w:lineRule="atLeast"/>
              <w:ind w:left="-126" w:right="-2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67B85C2" w14:textId="5529A377" w:rsidR="00F434D2" w:rsidRPr="00941204" w:rsidRDefault="00E62EEE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511,634,074.47</w:t>
            </w: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</w:tcBorders>
          </w:tcPr>
          <w:p w14:paraId="5BC747A8" w14:textId="0BA3C1E2" w:rsidR="00F434D2" w:rsidRPr="00941204" w:rsidRDefault="00F434D2" w:rsidP="00F434D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41204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533,567,646.91</w:t>
            </w:r>
          </w:p>
        </w:tc>
      </w:tr>
      <w:bookmarkEnd w:id="12"/>
    </w:tbl>
    <w:p w14:paraId="43EC9362" w14:textId="77777777" w:rsidR="00767AEC" w:rsidRDefault="00767AEC" w:rsidP="00FA121D">
      <w:pPr>
        <w:ind w:left="567"/>
        <w:jc w:val="thaiDistribute"/>
        <w:rPr>
          <w:rFonts w:ascii="Angsana New" w:hAnsi="Angsana New" w:cs="Angsana New"/>
          <w:sz w:val="30"/>
          <w:szCs w:val="30"/>
          <w:u w:val="single"/>
          <w:lang w:val="en-US"/>
        </w:rPr>
      </w:pPr>
    </w:p>
    <w:p w14:paraId="160F6E0B" w14:textId="46C1B1B7" w:rsidR="009C69C6" w:rsidRPr="00C84FED" w:rsidRDefault="00FA121D" w:rsidP="00A86C0C">
      <w:pPr>
        <w:pStyle w:val="ListParagraph"/>
        <w:numPr>
          <w:ilvl w:val="0"/>
          <w:numId w:val="34"/>
        </w:numPr>
        <w:tabs>
          <w:tab w:val="left" w:pos="567"/>
        </w:tabs>
        <w:spacing w:after="0" w:line="240" w:lineRule="auto"/>
        <w:ind w:left="993" w:hanging="851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C84FED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68FD6B45" w14:textId="77777777" w:rsidR="009C69C6" w:rsidRDefault="009C69C6" w:rsidP="00CE46FA">
      <w:pPr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D0916A6" w14:textId="76F84153" w:rsidR="009C69C6" w:rsidRDefault="00FA121D" w:rsidP="00FA121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FA121D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Pr="00FA121D">
        <w:rPr>
          <w:rFonts w:ascii="Angsana New" w:hAnsi="Angsana New" w:cs="Angsana New"/>
          <w:sz w:val="30"/>
          <w:szCs w:val="30"/>
        </w:rPr>
        <w:t xml:space="preserve">   </w:t>
      </w:r>
      <w:r w:rsidRPr="00FA121D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FA121D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86C0C">
        <w:rPr>
          <w:rFonts w:ascii="Angsana New" w:hAnsi="Angsana New" w:cs="Angsana New"/>
          <w:sz w:val="30"/>
          <w:szCs w:val="30"/>
          <w:lang w:val="en-US"/>
        </w:rPr>
        <w:t>31</w:t>
      </w:r>
      <w:r w:rsidR="00AD0F5F" w:rsidRPr="00835354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B78D4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AD0F5F" w:rsidRPr="005D17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6C0C">
        <w:rPr>
          <w:rFonts w:ascii="Angsana New" w:hAnsi="Angsana New" w:cs="Angsana New"/>
          <w:sz w:val="30"/>
          <w:szCs w:val="30"/>
          <w:lang w:val="en-US"/>
        </w:rPr>
        <w:t>2569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86C0C">
        <w:rPr>
          <w:rFonts w:ascii="Angsana New" w:hAnsi="Angsana New" w:cs="Angsana New"/>
          <w:sz w:val="30"/>
          <w:szCs w:val="30"/>
          <w:lang w:val="en-US"/>
        </w:rPr>
        <w:t>2568</w:t>
      </w:r>
      <w:r w:rsidRPr="00FA12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121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B6BD50" w14:textId="77777777" w:rsidR="00FA121D" w:rsidRPr="00FA121D" w:rsidRDefault="00FA121D" w:rsidP="00FA121D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10" w:type="dxa"/>
        <w:tblInd w:w="648" w:type="dxa"/>
        <w:tblLook w:val="04A0" w:firstRow="1" w:lastRow="0" w:firstColumn="1" w:lastColumn="0" w:noHBand="0" w:noVBand="1"/>
      </w:tblPr>
      <w:tblGrid>
        <w:gridCol w:w="5130"/>
        <w:gridCol w:w="1985"/>
        <w:gridCol w:w="1795"/>
      </w:tblGrid>
      <w:tr w:rsidR="00FA121D" w:rsidRPr="00591D49" w14:paraId="3FAC5A50" w14:textId="77777777" w:rsidTr="00AD0F5F">
        <w:tc>
          <w:tcPr>
            <w:tcW w:w="5130" w:type="dxa"/>
          </w:tcPr>
          <w:p w14:paraId="3D898C31" w14:textId="77777777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60D3FD61" w14:textId="39C9AAE0" w:rsidR="00FA121D" w:rsidRPr="00591D49" w:rsidRDefault="00FA121D" w:rsidP="00FA121D">
            <w:pPr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 w:eastAsia="zh-CN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(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 w:eastAsia="zh-CN"/>
              </w:rPr>
              <w:t xml:space="preserve">หน่วย </w:t>
            </w: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: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 w:eastAsia="zh-CN"/>
              </w:rPr>
              <w:t xml:space="preserve"> บาท</w:t>
            </w: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 w:eastAsia="zh-CN"/>
              </w:rPr>
              <w:t>)</w:t>
            </w:r>
          </w:p>
        </w:tc>
      </w:tr>
      <w:tr w:rsidR="0088357B" w:rsidRPr="00591D49" w14:paraId="4719DE84" w14:textId="77777777" w:rsidTr="00AD0F5F">
        <w:tc>
          <w:tcPr>
            <w:tcW w:w="5130" w:type="dxa"/>
          </w:tcPr>
          <w:p w14:paraId="5211945D" w14:textId="77777777" w:rsidR="0088357B" w:rsidRPr="00591D49" w:rsidRDefault="0088357B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0775A3CF" w14:textId="77777777" w:rsidR="0088357B" w:rsidRPr="00591D49" w:rsidRDefault="0088357B" w:rsidP="0088357B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ส่วนงานดำเนินงาน</w:t>
            </w:r>
          </w:p>
        </w:tc>
      </w:tr>
      <w:tr w:rsidR="00FA121D" w:rsidRPr="00591D49" w14:paraId="3141538C" w14:textId="77777777" w:rsidTr="00AD0F5F">
        <w:tc>
          <w:tcPr>
            <w:tcW w:w="5130" w:type="dxa"/>
          </w:tcPr>
          <w:p w14:paraId="467A4F23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5D3ABBBE" w14:textId="77777777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A121D" w:rsidRPr="00591D49" w14:paraId="77691CC4" w14:textId="77777777" w:rsidTr="00AD0F5F">
        <w:tc>
          <w:tcPr>
            <w:tcW w:w="5130" w:type="dxa"/>
          </w:tcPr>
          <w:p w14:paraId="322EEE70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  <w:gridSpan w:val="2"/>
          </w:tcPr>
          <w:p w14:paraId="4D7E0A97" w14:textId="133A2C7E" w:rsidR="00FA121D" w:rsidRPr="00591D49" w:rsidRDefault="00FA121D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31</w:t>
            </w:r>
            <w:r w:rsidR="00F453FA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FA121D" w:rsidRPr="00591D49" w14:paraId="7BD79B47" w14:textId="77777777" w:rsidTr="00AD0F5F">
        <w:tc>
          <w:tcPr>
            <w:tcW w:w="5130" w:type="dxa"/>
          </w:tcPr>
          <w:p w14:paraId="16818A36" w14:textId="77777777" w:rsidR="00FA121D" w:rsidRPr="00591D49" w:rsidRDefault="00FA121D" w:rsidP="00FA121D">
            <w:pPr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hideMark/>
          </w:tcPr>
          <w:p w14:paraId="029FE89A" w14:textId="757A94FB" w:rsidR="00FA121D" w:rsidRPr="00591D49" w:rsidRDefault="00A86C0C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2569</w:t>
            </w:r>
          </w:p>
        </w:tc>
        <w:tc>
          <w:tcPr>
            <w:tcW w:w="1795" w:type="dxa"/>
            <w:hideMark/>
          </w:tcPr>
          <w:p w14:paraId="4BAB0B26" w14:textId="540BA868" w:rsidR="00FA121D" w:rsidRPr="00591D49" w:rsidRDefault="00A86C0C" w:rsidP="00FA121D">
            <w:pPr>
              <w:jc w:val="center"/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u w:val="single"/>
                <w:lang w:val="en-US"/>
              </w:rPr>
              <w:t>2568</w:t>
            </w:r>
          </w:p>
        </w:tc>
      </w:tr>
      <w:tr w:rsidR="00F434D2" w:rsidRPr="00591D49" w14:paraId="357A3E77" w14:textId="77777777" w:rsidTr="00AD0F5F">
        <w:tc>
          <w:tcPr>
            <w:tcW w:w="5130" w:type="dxa"/>
          </w:tcPr>
          <w:p w14:paraId="196CE7E9" w14:textId="77777777" w:rsidR="00F434D2" w:rsidRPr="00591D49" w:rsidRDefault="00F434D2" w:rsidP="00F434D2">
            <w:pPr>
              <w:ind w:left="-110"/>
              <w:jc w:val="both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02098587" w14:textId="404AE586" w:rsidR="00F434D2" w:rsidRPr="00A25755" w:rsidRDefault="00A86C0C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721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785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608.82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42544224" w14:textId="49CB0FFE" w:rsidR="00F434D2" w:rsidRPr="00591D49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</w:tr>
      <w:tr w:rsidR="00F434D2" w:rsidRPr="00591D49" w14:paraId="6FE5C31B" w14:textId="77777777" w:rsidTr="00AD0F5F">
        <w:trPr>
          <w:trHeight w:val="171"/>
        </w:trPr>
        <w:tc>
          <w:tcPr>
            <w:tcW w:w="5130" w:type="dxa"/>
          </w:tcPr>
          <w:p w14:paraId="2DBB2E7A" w14:textId="5ACB1244" w:rsidR="00F434D2" w:rsidRPr="00591D49" w:rsidRDefault="00F434D2" w:rsidP="00F434D2">
            <w:pPr>
              <w:ind w:left="-110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รายได้จำแนกตาม</w:t>
            </w: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</w:p>
        </w:tc>
        <w:tc>
          <w:tcPr>
            <w:tcW w:w="1985" w:type="dxa"/>
          </w:tcPr>
          <w:p w14:paraId="00F2D099" w14:textId="77777777" w:rsidR="00F434D2" w:rsidRPr="00A25755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95" w:type="dxa"/>
          </w:tcPr>
          <w:p w14:paraId="7E391BA0" w14:textId="77777777" w:rsidR="00F434D2" w:rsidRPr="00591D49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F434D2" w:rsidRPr="00591D49" w14:paraId="67774DC4" w14:textId="77777777" w:rsidTr="00AD0F5F">
        <w:trPr>
          <w:trHeight w:val="171"/>
        </w:trPr>
        <w:tc>
          <w:tcPr>
            <w:tcW w:w="5130" w:type="dxa"/>
          </w:tcPr>
          <w:p w14:paraId="5C7AE376" w14:textId="77777777" w:rsidR="00F434D2" w:rsidRPr="00591D49" w:rsidRDefault="00F434D2" w:rsidP="00F434D2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val="en-US"/>
              </w:rPr>
            </w:pPr>
            <w:r w:rsidRPr="00591D49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  <w:r w:rsidRPr="00316931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รับเหมาก่อสร้าง</w:t>
            </w:r>
          </w:p>
        </w:tc>
        <w:tc>
          <w:tcPr>
            <w:tcW w:w="1985" w:type="dxa"/>
          </w:tcPr>
          <w:p w14:paraId="7174FB0F" w14:textId="366B1B9A" w:rsidR="00F434D2" w:rsidRPr="00A86C0C" w:rsidRDefault="00A86C0C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707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389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589.82</w:t>
            </w:r>
          </w:p>
        </w:tc>
        <w:tc>
          <w:tcPr>
            <w:tcW w:w="1795" w:type="dxa"/>
          </w:tcPr>
          <w:p w14:paraId="2FD05C72" w14:textId="1840C287" w:rsidR="00F434D2" w:rsidRPr="00591D49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</w:tr>
      <w:tr w:rsidR="00F434D2" w:rsidRPr="00591D49" w14:paraId="1605875A" w14:textId="77777777" w:rsidTr="00AD0F5F">
        <w:trPr>
          <w:trHeight w:val="171"/>
        </w:trPr>
        <w:tc>
          <w:tcPr>
            <w:tcW w:w="5130" w:type="dxa"/>
          </w:tcPr>
          <w:p w14:paraId="66EF3590" w14:textId="77777777" w:rsidR="00F434D2" w:rsidRPr="00591D49" w:rsidRDefault="00F434D2" w:rsidP="00F434D2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ส่วนงาน</w:t>
            </w:r>
            <w:r w:rsidRPr="00316931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การพัฒนาอสังหาริมทรัพย์</w:t>
            </w:r>
          </w:p>
        </w:tc>
        <w:tc>
          <w:tcPr>
            <w:tcW w:w="1985" w:type="dxa"/>
          </w:tcPr>
          <w:p w14:paraId="01E6BB98" w14:textId="7C6E4903" w:rsidR="00F434D2" w:rsidRPr="00F453FA" w:rsidRDefault="00A86C0C" w:rsidP="00A86C0C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396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019.00</w:t>
            </w:r>
          </w:p>
        </w:tc>
        <w:tc>
          <w:tcPr>
            <w:tcW w:w="1795" w:type="dxa"/>
          </w:tcPr>
          <w:p w14:paraId="0BB76760" w14:textId="723E1F52" w:rsidR="00F434D2" w:rsidRPr="00591D49" w:rsidRDefault="00F434D2" w:rsidP="00F434D2">
            <w:pPr>
              <w:ind w:right="661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434D2" w:rsidRPr="00591D49" w14:paraId="5E492E09" w14:textId="77777777" w:rsidTr="00AD0F5F">
        <w:trPr>
          <w:trHeight w:val="171"/>
        </w:trPr>
        <w:tc>
          <w:tcPr>
            <w:tcW w:w="5130" w:type="dxa"/>
            <w:hideMark/>
          </w:tcPr>
          <w:p w14:paraId="6D263803" w14:textId="77777777" w:rsidR="00F434D2" w:rsidRPr="00591D49" w:rsidRDefault="00F434D2" w:rsidP="00F434D2">
            <w:pPr>
              <w:ind w:left="-11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591D49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รายได้จำแนกตามภาระที่ต้องปฏิบัติโดย</w:t>
            </w:r>
          </w:p>
        </w:tc>
        <w:tc>
          <w:tcPr>
            <w:tcW w:w="1985" w:type="dxa"/>
          </w:tcPr>
          <w:p w14:paraId="6E3FC21C" w14:textId="77777777" w:rsidR="00F434D2" w:rsidRPr="00A86C0C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95" w:type="dxa"/>
          </w:tcPr>
          <w:p w14:paraId="1F06ADE0" w14:textId="77777777" w:rsidR="00F434D2" w:rsidRPr="00591D49" w:rsidRDefault="00F434D2" w:rsidP="00F434D2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</w:p>
        </w:tc>
      </w:tr>
      <w:tr w:rsidR="00A86C0C" w:rsidRPr="00591D49" w14:paraId="34FE1B61" w14:textId="77777777" w:rsidTr="00AD0F5F">
        <w:trPr>
          <w:trHeight w:val="171"/>
        </w:trPr>
        <w:tc>
          <w:tcPr>
            <w:tcW w:w="5130" w:type="dxa"/>
          </w:tcPr>
          <w:p w14:paraId="3877E9EF" w14:textId="77777777" w:rsidR="00A86C0C" w:rsidRPr="00591D49" w:rsidRDefault="00A86C0C" w:rsidP="00A86C0C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</w:pPr>
            <w:r w:rsidRPr="00400DD7">
              <w:rPr>
                <w:rFonts w:ascii="Angsana New" w:hAnsi="Angsana New" w:cs="Angsana New" w:hint="cs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985" w:type="dxa"/>
          </w:tcPr>
          <w:p w14:paraId="6B56476B" w14:textId="70672D08" w:rsidR="00A86C0C" w:rsidRPr="00A86C0C" w:rsidRDefault="00A86C0C" w:rsidP="00A86C0C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707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389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589.82</w:t>
            </w:r>
          </w:p>
        </w:tc>
        <w:tc>
          <w:tcPr>
            <w:tcW w:w="1795" w:type="dxa"/>
          </w:tcPr>
          <w:p w14:paraId="67FECCA7" w14:textId="63AE2BC8" w:rsidR="00A86C0C" w:rsidRPr="00591D49" w:rsidRDefault="00A86C0C" w:rsidP="00A86C0C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F453FA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1,434,825,223.89</w:t>
            </w:r>
          </w:p>
        </w:tc>
      </w:tr>
      <w:tr w:rsidR="00A86C0C" w:rsidRPr="00591D49" w14:paraId="40625EDB" w14:textId="77777777" w:rsidTr="00AD0F5F">
        <w:trPr>
          <w:trHeight w:val="199"/>
        </w:trPr>
        <w:tc>
          <w:tcPr>
            <w:tcW w:w="5130" w:type="dxa"/>
            <w:hideMark/>
          </w:tcPr>
          <w:p w14:paraId="136D239F" w14:textId="77777777" w:rsidR="00A86C0C" w:rsidRPr="00591D49" w:rsidRDefault="00A86C0C" w:rsidP="00A86C0C">
            <w:pPr>
              <w:numPr>
                <w:ilvl w:val="0"/>
                <w:numId w:val="39"/>
              </w:numPr>
              <w:ind w:left="160" w:hanging="160"/>
              <w:jc w:val="thaiDistribute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7B3CF5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ณ</w:t>
            </w:r>
            <w:r w:rsidRPr="007B3CF5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7B3CF5">
              <w:rPr>
                <w:rFonts w:ascii="Angsana New" w:eastAsia="Brush Script MT" w:hAnsi="Angsana New" w:cs="Angsana New" w:hint="cs"/>
                <w:sz w:val="28"/>
                <w:szCs w:val="28"/>
                <w:cs/>
                <w:lang w:val="en-US"/>
              </w:rPr>
              <w:t>เวลาใดเวลาหนึ่ง</w:t>
            </w:r>
          </w:p>
        </w:tc>
        <w:tc>
          <w:tcPr>
            <w:tcW w:w="1985" w:type="dxa"/>
          </w:tcPr>
          <w:p w14:paraId="5CFC33E5" w14:textId="0B575C4D" w:rsidR="00A86C0C" w:rsidRPr="00F453FA" w:rsidRDefault="00A86C0C" w:rsidP="00A86C0C">
            <w:pPr>
              <w:ind w:right="145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14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396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,</w:t>
            </w:r>
            <w:r w:rsidRPr="00A86C0C">
              <w:rPr>
                <w:rFonts w:ascii="Angsana New" w:eastAsia="Brush Script MT" w:hAnsi="Angsana New" w:cs="Angsana New"/>
                <w:sz w:val="28"/>
                <w:szCs w:val="28"/>
                <w:cs/>
                <w:lang w:val="en-US"/>
              </w:rPr>
              <w:t>019.00</w:t>
            </w:r>
          </w:p>
        </w:tc>
        <w:tc>
          <w:tcPr>
            <w:tcW w:w="1795" w:type="dxa"/>
          </w:tcPr>
          <w:p w14:paraId="525FCDAE" w14:textId="461EE6DD" w:rsidR="00A86C0C" w:rsidRPr="00591D49" w:rsidRDefault="00A86C0C" w:rsidP="00A86C0C">
            <w:pPr>
              <w:ind w:right="661"/>
              <w:jc w:val="right"/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Brush Script MT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679195EF" w14:textId="77777777" w:rsidR="008F5B9A" w:rsidRDefault="008F5B9A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A6D0764" w14:textId="77777777" w:rsidR="00A86C0C" w:rsidRDefault="00A86C0C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0E3F050" w14:textId="77777777" w:rsidR="00A86C0C" w:rsidRDefault="00A86C0C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0EE9D48A" w14:textId="77777777" w:rsidR="00A86C0C" w:rsidRDefault="00A86C0C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077C44E" w14:textId="77777777" w:rsidR="00A86C0C" w:rsidRPr="00300DC4" w:rsidRDefault="00A86C0C" w:rsidP="00B45215">
      <w:pPr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249FDA2" w14:textId="77777777" w:rsidR="00405136" w:rsidRDefault="00E10F48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10F48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1D5EBE3D" w14:textId="77777777" w:rsidR="00F434D2" w:rsidRPr="00E10F48" w:rsidRDefault="00F434D2" w:rsidP="00F434D2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354C3AFB" w14:textId="77777777" w:rsidR="00DA71DD" w:rsidRDefault="00DA71DD" w:rsidP="00DA71D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192469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Pr="00192469">
        <w:rPr>
          <w:rFonts w:ascii="Angsana New" w:hAnsi="Angsana New"/>
          <w:sz w:val="30"/>
          <w:szCs w:val="30"/>
          <w:cs/>
        </w:rPr>
        <w:t>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4ECFD6F6" w14:textId="77777777" w:rsidR="00767AEC" w:rsidRDefault="00767AEC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101"/>
        <w:gridCol w:w="3685"/>
      </w:tblGrid>
      <w:tr w:rsidR="00C44AA1" w:rsidRPr="00C44AA1" w14:paraId="392AA820" w14:textId="77777777" w:rsidTr="004A2B72">
        <w:tc>
          <w:tcPr>
            <w:tcW w:w="2410" w:type="dxa"/>
          </w:tcPr>
          <w:p w14:paraId="16768ACA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5CB71EAE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14:paraId="7820D4FF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1" w:type="dxa"/>
          </w:tcPr>
          <w:p w14:paraId="1E982809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</w:tcPr>
          <w:p w14:paraId="4E449C3D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(หน่วย: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C44AA1" w:rsidRPr="00C44AA1" w14:paraId="145EB889" w14:textId="77777777" w:rsidTr="004A2B72">
        <w:tc>
          <w:tcPr>
            <w:tcW w:w="2410" w:type="dxa"/>
          </w:tcPr>
          <w:p w14:paraId="3480B6E8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12" w:type="dxa"/>
            <w:gridSpan w:val="4"/>
          </w:tcPr>
          <w:p w14:paraId="48F5AF9B" w14:textId="77777777" w:rsidR="00C44AA1" w:rsidRPr="00C44AA1" w:rsidRDefault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C44AA1" w:rsidRPr="00C44AA1" w14:paraId="1A3D3D7B" w14:textId="77777777" w:rsidTr="004A2B72">
        <w:tc>
          <w:tcPr>
            <w:tcW w:w="2410" w:type="dxa"/>
            <w:vAlign w:val="bottom"/>
          </w:tcPr>
          <w:p w14:paraId="10DA107A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18B6CE59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101" w:type="dxa"/>
            <w:vAlign w:val="bottom"/>
          </w:tcPr>
          <w:p w14:paraId="3816DE63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685" w:type="dxa"/>
            <w:vAlign w:val="bottom"/>
          </w:tcPr>
          <w:p w14:paraId="605E3C54" w14:textId="77777777" w:rsidR="00C44AA1" w:rsidRPr="00C44AA1" w:rsidRDefault="00C44AA1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0D0157B8" w14:textId="77777777" w:rsidTr="004A2B72">
        <w:tc>
          <w:tcPr>
            <w:tcW w:w="2410" w:type="dxa"/>
            <w:vMerge w:val="restart"/>
            <w:vAlign w:val="bottom"/>
          </w:tcPr>
          <w:p w14:paraId="3A6C5ECB" w14:textId="77777777" w:rsidR="004530C9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รายการสินทรัพย์</w:t>
            </w:r>
          </w:p>
          <w:p w14:paraId="6A7D53AE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6500346B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01" w:type="dxa"/>
            <w:vMerge w:val="restart"/>
            <w:vAlign w:val="bottom"/>
          </w:tcPr>
          <w:p w14:paraId="17AB270C" w14:textId="77777777" w:rsidR="000B78D4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ลำดับชั้น</w:t>
            </w:r>
          </w:p>
          <w:p w14:paraId="53E7D086" w14:textId="23BFFF20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3685" w:type="dxa"/>
            <w:vMerge w:val="restart"/>
            <w:vAlign w:val="bottom"/>
          </w:tcPr>
          <w:p w14:paraId="7F3794D8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  <w:p w14:paraId="12561F74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4530C9" w:rsidRPr="00C44AA1" w14:paraId="3614EDB2" w14:textId="77777777" w:rsidTr="004A2B72">
        <w:tc>
          <w:tcPr>
            <w:tcW w:w="2410" w:type="dxa"/>
            <w:vMerge/>
            <w:tcBorders>
              <w:bottom w:val="single" w:sz="4" w:space="0" w:color="auto"/>
            </w:tcBorders>
            <w:vAlign w:val="bottom"/>
          </w:tcPr>
          <w:p w14:paraId="078EF8A0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E4D03E" w14:textId="6784CD61" w:rsidR="004530C9" w:rsidRPr="00C44AA1" w:rsidRDefault="000B78D4" w:rsidP="00C44AA1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มีนาคม </w:t>
            </w: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</w:t>
            </w:r>
            <w:r w:rsid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15A440" w14:textId="21CB1E3F" w:rsidR="004530C9" w:rsidRPr="00C44AA1" w:rsidRDefault="00A86C0C" w:rsidP="000B78D4">
            <w:pPr>
              <w:suppressAutoHyphens/>
              <w:overflowPunct w:val="0"/>
              <w:autoSpaceDE w:val="0"/>
              <w:autoSpaceDN w:val="0"/>
              <w:ind w:left="-147" w:right="-115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31</w:t>
            </w:r>
            <w:r w:rsidR="004530C9"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0B78D4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256</w:t>
            </w:r>
            <w:r w:rsid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01" w:type="dxa"/>
            <w:vMerge/>
            <w:tcBorders>
              <w:bottom w:val="single" w:sz="4" w:space="0" w:color="auto"/>
            </w:tcBorders>
            <w:vAlign w:val="bottom"/>
          </w:tcPr>
          <w:p w14:paraId="2C4B2143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bottom"/>
          </w:tcPr>
          <w:p w14:paraId="5947E479" w14:textId="77777777" w:rsidR="004530C9" w:rsidRPr="00C44AA1" w:rsidRDefault="004530C9" w:rsidP="00C44AA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DA71DD" w:rsidRPr="00C44AA1" w14:paraId="370490DF" w14:textId="77777777" w:rsidTr="004A2B72">
        <w:tc>
          <w:tcPr>
            <w:tcW w:w="2410" w:type="dxa"/>
            <w:tcBorders>
              <w:top w:val="single" w:sz="4" w:space="0" w:color="auto"/>
            </w:tcBorders>
          </w:tcPr>
          <w:p w14:paraId="5BEF832E" w14:textId="44D5C5D4" w:rsidR="00DA71DD" w:rsidRPr="00C44AA1" w:rsidRDefault="00DA71DD" w:rsidP="00DA71DD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 xml:space="preserve">เงินลงทุนในกองทุนเปิด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885A6C" w14:textId="5634B9DD" w:rsidR="00DA71DD" w:rsidRPr="00AC58CA" w:rsidRDefault="00A86C0C" w:rsidP="00DA71D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>0.11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01AB7E" w14:textId="408029BE" w:rsidR="00DA71DD" w:rsidRPr="00C44AA1" w:rsidRDefault="00DA71DD" w:rsidP="00DA71D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0.39</w:t>
            </w: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B1CB478" w14:textId="77777777" w:rsidR="00DA71DD" w:rsidRPr="00C44AA1" w:rsidRDefault="00DA71DD" w:rsidP="00DA71DD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C44AA1">
              <w:rPr>
                <w:rFonts w:ascii="Angsana New" w:hAnsi="Angsana New" w:cs="Angsana New" w:hint="cs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17446C89" w14:textId="77777777" w:rsidR="00DA71DD" w:rsidRPr="00C44AA1" w:rsidRDefault="00DA71DD" w:rsidP="00DA71DD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44AA1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A86C0C" w:rsidRPr="00C44AA1" w14:paraId="41999239" w14:textId="77777777" w:rsidTr="004A2B72">
        <w:tc>
          <w:tcPr>
            <w:tcW w:w="2410" w:type="dxa"/>
          </w:tcPr>
          <w:p w14:paraId="45369154" w14:textId="77777777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92" w:type="dxa"/>
          </w:tcPr>
          <w:p w14:paraId="597226F2" w14:textId="29E9CB41" w:rsidR="00A86C0C" w:rsidRPr="00AC58CA" w:rsidRDefault="00A86C0C" w:rsidP="00A86C0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34" w:type="dxa"/>
          </w:tcPr>
          <w:p w14:paraId="0B4CED2E" w14:textId="746D3486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311.31</w:t>
            </w:r>
          </w:p>
        </w:tc>
        <w:tc>
          <w:tcPr>
            <w:tcW w:w="1101" w:type="dxa"/>
          </w:tcPr>
          <w:p w14:paraId="2133BA55" w14:textId="77777777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58800055" w14:textId="77777777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  <w:tr w:rsidR="00A86C0C" w:rsidRPr="00C44AA1" w14:paraId="730336F2" w14:textId="77777777" w:rsidTr="004A2B72">
        <w:tc>
          <w:tcPr>
            <w:tcW w:w="2410" w:type="dxa"/>
          </w:tcPr>
          <w:p w14:paraId="3B8B6A47" w14:textId="77777777" w:rsidR="00A86C0C" w:rsidRPr="00020D39" w:rsidRDefault="00A86C0C" w:rsidP="00A86C0C">
            <w:pPr>
              <w:suppressAutoHyphens/>
              <w:overflowPunct w:val="0"/>
              <w:autoSpaceDE w:val="0"/>
              <w:autoSpaceDN w:val="0"/>
              <w:ind w:left="-118" w:right="-115"/>
              <w:jc w:val="thaiDistribute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ที่ดิน</w:t>
            </w:r>
          </w:p>
        </w:tc>
        <w:tc>
          <w:tcPr>
            <w:tcW w:w="992" w:type="dxa"/>
          </w:tcPr>
          <w:p w14:paraId="6E78E9E6" w14:textId="09274A51" w:rsidR="00A86C0C" w:rsidRPr="00AC58CA" w:rsidRDefault="00A86C0C" w:rsidP="00A86C0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34" w:type="dxa"/>
          </w:tcPr>
          <w:p w14:paraId="2FB22107" w14:textId="33F0CBFD" w:rsidR="00A86C0C" w:rsidRDefault="00A86C0C" w:rsidP="00A86C0C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</w:pPr>
            <w:r w:rsidRPr="009A198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797.25</w:t>
            </w:r>
          </w:p>
        </w:tc>
        <w:tc>
          <w:tcPr>
            <w:tcW w:w="1101" w:type="dxa"/>
          </w:tcPr>
          <w:p w14:paraId="5FA9E8C6" w14:textId="77777777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ind w:left="-135" w:right="-103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3F0A3A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</w:tcPr>
          <w:p w14:paraId="1453EEF7" w14:textId="77777777" w:rsidR="00A86C0C" w:rsidRPr="00C44AA1" w:rsidRDefault="00A86C0C" w:rsidP="00A86C0C">
            <w:pPr>
              <w:suppressAutoHyphens/>
              <w:overflowPunct w:val="0"/>
              <w:autoSpaceDE w:val="0"/>
              <w:autoSpaceDN w:val="0"/>
              <w:ind w:left="-105" w:right="-108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020D39">
              <w:rPr>
                <w:rFonts w:ascii="Angsana New" w:eastAsia="Brush Script MT" w:hAnsi="Angsana New" w:cs="Angsana New" w:hint="cs"/>
                <w:sz w:val="20"/>
                <w:szCs w:val="20"/>
                <w:cs/>
                <w:lang w:val="en-US"/>
              </w:rPr>
              <w:t>ประเมินโดยผู้ประเมินอิสระใช้วิธีเปรียบเทียบราคาตลาด</w:t>
            </w:r>
          </w:p>
        </w:tc>
      </w:tr>
    </w:tbl>
    <w:p w14:paraId="61FD6FA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p w14:paraId="563A6E35" w14:textId="77777777" w:rsidR="00DA71DD" w:rsidRDefault="00DA71DD" w:rsidP="00DA71DD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  <w:r w:rsidRPr="00B944EA">
        <w:rPr>
          <w:rFonts w:ascii="Angsana New" w:hAnsi="Angsana New" w:cs="Angsana New" w:hint="cs"/>
          <w:spacing w:val="4"/>
          <w:sz w:val="30"/>
          <w:szCs w:val="30"/>
          <w:cs/>
        </w:rPr>
        <w:t>หนี้สิน</w:t>
      </w:r>
      <w:r w:rsidRPr="00192469">
        <w:rPr>
          <w:rFonts w:ascii="Angsana New" w:hAnsi="Angsana New"/>
          <w:sz w:val="30"/>
          <w:szCs w:val="30"/>
          <w:cs/>
        </w:rPr>
        <w:t>ทางการเงินของกลุ่มบริษัทที่เปิดเผยมูลค่ายุติธรรมแยกแสดงตามลำดับชั้นของมูลค่ายุติธรรม มีดังนี้</w:t>
      </w:r>
    </w:p>
    <w:p w14:paraId="71C51DBA" w14:textId="77777777" w:rsidR="00BC2A13" w:rsidRDefault="00BC2A13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DA71DD" w:rsidRPr="00DA71DD" w14:paraId="37A61730" w14:textId="77777777" w:rsidTr="004E4435">
        <w:trPr>
          <w:trHeight w:val="60"/>
        </w:trPr>
        <w:tc>
          <w:tcPr>
            <w:tcW w:w="1359" w:type="dxa"/>
            <w:vAlign w:val="center"/>
          </w:tcPr>
          <w:p w14:paraId="2E4928E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47B2F67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(หน่วย :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 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A71DD" w:rsidRPr="00DA71DD" w14:paraId="606AF13F" w14:textId="77777777" w:rsidTr="004E4435">
        <w:tc>
          <w:tcPr>
            <w:tcW w:w="9392" w:type="dxa"/>
            <w:gridSpan w:val="5"/>
            <w:vAlign w:val="center"/>
          </w:tcPr>
          <w:p w14:paraId="79D44BC0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A71DD" w:rsidRPr="00DA71DD" w14:paraId="2C4E76E0" w14:textId="77777777" w:rsidTr="004E4435">
        <w:tc>
          <w:tcPr>
            <w:tcW w:w="1359" w:type="dxa"/>
            <w:vAlign w:val="center"/>
          </w:tcPr>
          <w:p w14:paraId="01B5D85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3838CB35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2569</w:t>
            </w:r>
          </w:p>
        </w:tc>
        <w:tc>
          <w:tcPr>
            <w:tcW w:w="1218" w:type="dxa"/>
            <w:vAlign w:val="bottom"/>
          </w:tcPr>
          <w:p w14:paraId="75D88F0A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ลำดับชั้น</w:t>
            </w:r>
          </w:p>
        </w:tc>
        <w:tc>
          <w:tcPr>
            <w:tcW w:w="4405" w:type="dxa"/>
          </w:tcPr>
          <w:p w14:paraId="0FF45ADD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</w:tc>
      </w:tr>
      <w:tr w:rsidR="00DA71DD" w:rsidRPr="00DA71DD" w14:paraId="70EA3BB8" w14:textId="77777777" w:rsidTr="004E4435">
        <w:tc>
          <w:tcPr>
            <w:tcW w:w="1359" w:type="dxa"/>
            <w:tcBorders>
              <w:bottom w:val="single" w:sz="4" w:space="0" w:color="auto"/>
            </w:tcBorders>
          </w:tcPr>
          <w:p w14:paraId="593337C1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EED2CA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194389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140A26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77A4309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195BE4A8" w14:textId="77777777" w:rsidTr="004E4435">
        <w:tc>
          <w:tcPr>
            <w:tcW w:w="1359" w:type="dxa"/>
          </w:tcPr>
          <w:p w14:paraId="6501FAB3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276" w:type="dxa"/>
          </w:tcPr>
          <w:p w14:paraId="17FBA4C8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134" w:type="dxa"/>
          </w:tcPr>
          <w:p w14:paraId="2BED5AE2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218" w:type="dxa"/>
          </w:tcPr>
          <w:p w14:paraId="4BC45BDB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4405" w:type="dxa"/>
          </w:tcPr>
          <w:p w14:paraId="4704AC89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5E96E059" w14:textId="77777777" w:rsidTr="00A86C0C">
        <w:tc>
          <w:tcPr>
            <w:tcW w:w="1359" w:type="dxa"/>
          </w:tcPr>
          <w:p w14:paraId="2B8B258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142C3ECF" w14:textId="339D0E19" w:rsidR="00DA71DD" w:rsidRPr="00DA71DD" w:rsidRDefault="00A86C0C" w:rsidP="00DA71D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148.13</w:t>
            </w:r>
          </w:p>
        </w:tc>
        <w:tc>
          <w:tcPr>
            <w:tcW w:w="1134" w:type="dxa"/>
          </w:tcPr>
          <w:p w14:paraId="0072419A" w14:textId="2F55A197" w:rsidR="00DA71DD" w:rsidRPr="00DA71DD" w:rsidRDefault="00A86C0C" w:rsidP="00DA71D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150.10</w:t>
            </w:r>
          </w:p>
        </w:tc>
        <w:tc>
          <w:tcPr>
            <w:tcW w:w="1218" w:type="dxa"/>
          </w:tcPr>
          <w:p w14:paraId="3A4B5F7A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405" w:type="dxa"/>
          </w:tcPr>
          <w:p w14:paraId="789A9D71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31E53B5D" w14:textId="77777777" w:rsidR="00DA71DD" w:rsidRDefault="00DA71DD" w:rsidP="00E10F48">
      <w:pPr>
        <w:jc w:val="thaiDistribute"/>
        <w:rPr>
          <w:rFonts w:ascii="Angsana New" w:hAnsi="Angsana New" w:cs="Angsana New"/>
          <w:sz w:val="16"/>
          <w:szCs w:val="16"/>
          <w:u w:val="single"/>
          <w:lang w:val="en-US"/>
        </w:rPr>
      </w:pPr>
    </w:p>
    <w:tbl>
      <w:tblPr>
        <w:tblW w:w="9392" w:type="dxa"/>
        <w:tblInd w:w="450" w:type="dxa"/>
        <w:tblLook w:val="04A0" w:firstRow="1" w:lastRow="0" w:firstColumn="1" w:lastColumn="0" w:noHBand="0" w:noVBand="1"/>
      </w:tblPr>
      <w:tblGrid>
        <w:gridCol w:w="1359"/>
        <w:gridCol w:w="1276"/>
        <w:gridCol w:w="1134"/>
        <w:gridCol w:w="1218"/>
        <w:gridCol w:w="4405"/>
      </w:tblGrid>
      <w:tr w:rsidR="00DA71DD" w:rsidRPr="00DA71DD" w14:paraId="0081BA7A" w14:textId="77777777" w:rsidTr="004E4435">
        <w:tc>
          <w:tcPr>
            <w:tcW w:w="1359" w:type="dxa"/>
            <w:vAlign w:val="center"/>
          </w:tcPr>
          <w:p w14:paraId="2B9841B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33" w:type="dxa"/>
            <w:gridSpan w:val="4"/>
            <w:vAlign w:val="bottom"/>
          </w:tcPr>
          <w:p w14:paraId="0B1D5CE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(หน่วย :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lang w:val="en-US"/>
              </w:rPr>
              <w:t xml:space="preserve"> </w:t>
            </w: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DA71DD" w:rsidRPr="00DA71DD" w14:paraId="7F26B070" w14:textId="77777777" w:rsidTr="004E4435">
        <w:tc>
          <w:tcPr>
            <w:tcW w:w="9392" w:type="dxa"/>
            <w:gridSpan w:val="5"/>
            <w:vAlign w:val="center"/>
          </w:tcPr>
          <w:p w14:paraId="0BDB8269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A71DD" w:rsidRPr="00DA71DD" w14:paraId="1C872523" w14:textId="77777777" w:rsidTr="004E4435">
        <w:tc>
          <w:tcPr>
            <w:tcW w:w="1359" w:type="dxa"/>
            <w:vAlign w:val="center"/>
          </w:tcPr>
          <w:p w14:paraId="0A4BAA2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3CBFE07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218" w:type="dxa"/>
            <w:vAlign w:val="bottom"/>
          </w:tcPr>
          <w:p w14:paraId="13DD142F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ลำดับชั้น</w:t>
            </w:r>
          </w:p>
        </w:tc>
        <w:tc>
          <w:tcPr>
            <w:tcW w:w="4405" w:type="dxa"/>
          </w:tcPr>
          <w:p w14:paraId="235C070C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eastAsia="Brush Script MT" w:hAnsi="Angsana New" w:cs="Angsana New"/>
                <w:sz w:val="20"/>
                <w:szCs w:val="20"/>
                <w:cs/>
                <w:lang w:val="en-US"/>
              </w:rPr>
              <w:t>เทคนิคการประเมิน</w:t>
            </w:r>
          </w:p>
        </w:tc>
      </w:tr>
      <w:tr w:rsidR="00DA71DD" w:rsidRPr="00DA71DD" w14:paraId="18726D5C" w14:textId="77777777" w:rsidTr="004E4435">
        <w:tc>
          <w:tcPr>
            <w:tcW w:w="1359" w:type="dxa"/>
            <w:tcBorders>
              <w:bottom w:val="single" w:sz="4" w:space="0" w:color="auto"/>
            </w:tcBorders>
          </w:tcPr>
          <w:p w14:paraId="07A87806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รายการหนี้สิน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113C85" w14:textId="77777777" w:rsidR="00DA71DD" w:rsidRPr="00DA71DD" w:rsidRDefault="00DA71DD" w:rsidP="00DA71DD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4B98F3" w14:textId="77777777" w:rsidR="00DA71DD" w:rsidRPr="00DA71DD" w:rsidRDefault="00DA71DD" w:rsidP="00DA71DD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C378BEE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4405" w:type="dxa"/>
            <w:tcBorders>
              <w:bottom w:val="single" w:sz="4" w:space="0" w:color="auto"/>
            </w:tcBorders>
          </w:tcPr>
          <w:p w14:paraId="69FFE148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DA71DD" w:rsidRPr="00DA71DD" w14:paraId="1A2A56CD" w14:textId="77777777" w:rsidTr="004E4435">
        <w:tc>
          <w:tcPr>
            <w:tcW w:w="1359" w:type="dxa"/>
          </w:tcPr>
          <w:p w14:paraId="2028B204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หุ้นกู้</w:t>
            </w:r>
          </w:p>
        </w:tc>
        <w:tc>
          <w:tcPr>
            <w:tcW w:w="1276" w:type="dxa"/>
          </w:tcPr>
          <w:p w14:paraId="5441FF9F" w14:textId="34A014E0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147.97</w:t>
            </w:r>
          </w:p>
        </w:tc>
        <w:tc>
          <w:tcPr>
            <w:tcW w:w="1134" w:type="dxa"/>
          </w:tcPr>
          <w:p w14:paraId="02F84B23" w14:textId="7C7B7108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A71DD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  <w:lang w:val="en-US"/>
              </w:rPr>
              <w:t>150.30</w:t>
            </w:r>
          </w:p>
        </w:tc>
        <w:tc>
          <w:tcPr>
            <w:tcW w:w="1218" w:type="dxa"/>
          </w:tcPr>
          <w:p w14:paraId="0A671F10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ระดับ </w:t>
            </w: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405" w:type="dxa"/>
          </w:tcPr>
          <w:p w14:paraId="311F55C6" w14:textId="77777777" w:rsidR="00DA71DD" w:rsidRPr="00DA71DD" w:rsidRDefault="00DA71DD" w:rsidP="00DA71DD">
            <w:pPr>
              <w:suppressAutoHyphens/>
              <w:overflowPunct w:val="0"/>
              <w:autoSpaceDE w:val="0"/>
              <w:autoSpaceDN w:val="0"/>
              <w:ind w:right="1" w:hanging="195"/>
              <w:jc w:val="center"/>
              <w:textAlignment w:val="baselin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A71DD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มูลค่าที่ประกาศจากสมาคมตราสารหนี้ไทย ณ วันสิ้นรอบระยะเวลารายงาน</w:t>
            </w:r>
          </w:p>
        </w:tc>
      </w:tr>
    </w:tbl>
    <w:p w14:paraId="2E34FB09" w14:textId="77777777" w:rsidR="00A86C0C" w:rsidRPr="00A86C0C" w:rsidRDefault="00A86C0C" w:rsidP="000166F0">
      <w:pPr>
        <w:ind w:left="540" w:firstLine="594"/>
        <w:jc w:val="thaiDistribute"/>
        <w:rPr>
          <w:rFonts w:ascii="Angsana New" w:hAnsi="Angsana New" w:cs="Angsana New"/>
          <w:sz w:val="16"/>
          <w:szCs w:val="16"/>
          <w:lang w:val="en-US"/>
        </w:rPr>
      </w:pPr>
      <w:bookmarkStart w:id="13" w:name="_Hlk188954584"/>
    </w:p>
    <w:p w14:paraId="14837460" w14:textId="0FE70EF1" w:rsidR="00DA71DD" w:rsidRPr="000166F0" w:rsidRDefault="00DA71DD" w:rsidP="00A86C0C">
      <w:pPr>
        <w:ind w:left="540" w:firstLine="594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</w:pPr>
      <w:r w:rsidRPr="000166F0">
        <w:rPr>
          <w:rFonts w:ascii="Angsana New" w:hAnsi="Angsana New" w:cs="Angsana New"/>
          <w:sz w:val="30"/>
          <w:szCs w:val="30"/>
          <w:cs/>
          <w:lang w:val="en-US"/>
        </w:rPr>
        <w:t>กลุ่ม</w:t>
      </w:r>
      <w:r w:rsidRPr="000166F0">
        <w:rPr>
          <w:rFonts w:ascii="Angsana New" w:hAnsi="Angsana New" w:cs="Angsana New"/>
          <w:spacing w:val="-6"/>
          <w:sz w:val="30"/>
          <w:szCs w:val="30"/>
          <w:cs/>
          <w:lang w:val="x-none" w:eastAsia="x-none"/>
        </w:rPr>
        <w:t>บริษัทมีวิธีการและสมมติฐานที่ใช้ในการประมาณการมูลค่ายุติธรรมของเครื่องมือทางการเงิน ดังนี้</w:t>
      </w:r>
    </w:p>
    <w:p w14:paraId="7F1A1EBA" w14:textId="77777777" w:rsidR="000166F0" w:rsidRPr="000166F0" w:rsidRDefault="000166F0" w:rsidP="00A86C0C">
      <w:pPr>
        <w:ind w:left="540" w:firstLine="878"/>
        <w:jc w:val="thaiDistribute"/>
        <w:rPr>
          <w:rFonts w:ascii="Angsana New" w:hAnsi="Angsana New" w:cs="Angsana New"/>
          <w:sz w:val="16"/>
          <w:szCs w:val="16"/>
          <w:lang w:val="en-US"/>
        </w:rPr>
      </w:pPr>
      <w:bookmarkStart w:id="14" w:name="_Hlk188954648"/>
      <w:bookmarkEnd w:id="13"/>
    </w:p>
    <w:p w14:paraId="77D86664" w14:textId="1FE9958E" w:rsidR="000166F0" w:rsidRDefault="000166F0" w:rsidP="00A86C0C">
      <w:pPr>
        <w:numPr>
          <w:ilvl w:val="0"/>
          <w:numId w:val="43"/>
        </w:numPr>
        <w:overflowPunct w:val="0"/>
        <w:autoSpaceDE w:val="0"/>
        <w:autoSpaceDN w:val="0"/>
        <w:adjustRightInd w:val="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0166F0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</w:t>
      </w:r>
      <w:r w:rsidRPr="000166F0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Pr="000166F0">
        <w:rPr>
          <w:rFonts w:asciiTheme="majorBidi" w:eastAsia="Arial Unicode MS" w:hAnsiTheme="majorBidi" w:cstheme="majorBidi" w:hint="cs"/>
          <w:sz w:val="30"/>
          <w:szCs w:val="30"/>
          <w:cs/>
          <w:lang w:val="en-US"/>
        </w:rPr>
        <w:t>เงินกู้ยืมระยะสั้นจากธนาคาร</w:t>
      </w:r>
      <w:r w:rsidRPr="000166F0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02EC9492" w14:textId="77777777" w:rsidR="00A86C0C" w:rsidRPr="00A86C0C" w:rsidRDefault="00A86C0C" w:rsidP="00A86C0C">
      <w:pPr>
        <w:overflowPunct w:val="0"/>
        <w:autoSpaceDE w:val="0"/>
        <w:autoSpaceDN w:val="0"/>
        <w:adjustRightInd w:val="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16"/>
          <w:szCs w:val="16"/>
          <w:lang w:val="en-US"/>
        </w:rPr>
      </w:pPr>
    </w:p>
    <w:p w14:paraId="011CD345" w14:textId="6BADA218" w:rsidR="00156745" w:rsidRPr="00156745" w:rsidRDefault="00156745" w:rsidP="00A86C0C">
      <w:pPr>
        <w:pStyle w:val="ListParagraph"/>
        <w:numPr>
          <w:ilvl w:val="0"/>
          <w:numId w:val="43"/>
        </w:numPr>
        <w:spacing w:after="0" w:line="240" w:lineRule="auto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156745"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เงินกู้ยืมระยะยาว</w:t>
      </w:r>
      <w:r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และหนี้สินตามสัญญาเช่า</w:t>
      </w:r>
      <w:r w:rsidRPr="00156745">
        <w:rPr>
          <w:rFonts w:asciiTheme="majorBidi" w:eastAsia="Arial Unicode MS" w:hAnsiTheme="majorBidi" w:cs="Angsana New" w:hint="cs"/>
          <w:sz w:val="30"/>
          <w:szCs w:val="30"/>
          <w:cs/>
          <w:lang w:val="en-US"/>
        </w:rPr>
        <w:t>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F23C701" w14:textId="77777777" w:rsidR="00156745" w:rsidRDefault="00156745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691CB566" w14:textId="77777777" w:rsidR="00A86C0C" w:rsidRDefault="00A86C0C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688FB7FA" w14:textId="77777777" w:rsidR="00A86C0C" w:rsidRDefault="00A86C0C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3518AC33" w14:textId="77777777" w:rsidR="00A86C0C" w:rsidRDefault="00A86C0C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353A553D" w14:textId="77777777" w:rsidR="00A86C0C" w:rsidRDefault="00A86C0C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7AED2472" w14:textId="77777777" w:rsidR="00A86C0C" w:rsidRPr="000166F0" w:rsidRDefault="00A86C0C" w:rsidP="00156745">
      <w:pPr>
        <w:overflowPunct w:val="0"/>
        <w:autoSpaceDE w:val="0"/>
        <w:autoSpaceDN w:val="0"/>
        <w:adjustRightInd w:val="0"/>
        <w:spacing w:before="120" w:after="120"/>
        <w:ind w:left="1080" w:right="-4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0"/>
          <w:szCs w:val="30"/>
          <w:lang w:val="en-US"/>
        </w:rPr>
      </w:pPr>
    </w:p>
    <w:p w14:paraId="7F6912D0" w14:textId="77777777" w:rsidR="000166F0" w:rsidRDefault="000166F0" w:rsidP="00DA71DD">
      <w:pPr>
        <w:ind w:left="540" w:firstLine="87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14"/>
    <w:p w14:paraId="6D482670" w14:textId="77777777" w:rsidR="000F65F3" w:rsidRPr="00842D29" w:rsidRDefault="00842D29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42D2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73D6A312" w14:textId="77777777" w:rsidR="00DA71DD" w:rsidRPr="00156745" w:rsidRDefault="00DA71DD" w:rsidP="00156745">
      <w:pPr>
        <w:ind w:left="540" w:firstLine="900"/>
        <w:jc w:val="thaiDistribute"/>
        <w:rPr>
          <w:rFonts w:ascii="Angsana New" w:hAnsi="Angsana New" w:cs="Angsana New"/>
          <w:sz w:val="16"/>
          <w:szCs w:val="16"/>
        </w:rPr>
      </w:pPr>
      <w:bookmarkStart w:id="15" w:name="_Hlk166636812"/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63"/>
        <w:gridCol w:w="990"/>
        <w:gridCol w:w="90"/>
        <w:gridCol w:w="990"/>
        <w:gridCol w:w="1080"/>
        <w:gridCol w:w="1017"/>
      </w:tblGrid>
      <w:tr w:rsidR="00DA71DD" w:rsidRPr="00156745" w14:paraId="4A627890" w14:textId="77777777" w:rsidTr="004E4435">
        <w:tc>
          <w:tcPr>
            <w:tcW w:w="8730" w:type="dxa"/>
            <w:gridSpan w:val="8"/>
            <w:vAlign w:val="bottom"/>
          </w:tcPr>
          <w:p w14:paraId="0C3AE4A6" w14:textId="77777777" w:rsidR="00DA71DD" w:rsidRPr="00156745" w:rsidRDefault="00DA71DD" w:rsidP="001567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DA71DD" w:rsidRPr="00156745" w14:paraId="77CBAFEC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3EB8185C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78B586A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156745">
              <w:rPr>
                <w:rFonts w:ascii="Angsana New" w:hAnsi="Angsana New" w:cs="Angsana New"/>
                <w:snapToGrid w:val="0"/>
                <w:cs/>
                <w:lang w:val="en-US" w:eastAsia="th-TH"/>
              </w:rPr>
              <w:t>งบการเงินรวม</w:t>
            </w:r>
          </w:p>
        </w:tc>
      </w:tr>
      <w:tr w:rsidR="00156745" w:rsidRPr="00156745" w14:paraId="52A1FAB6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28898F62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404E79D2" w14:textId="7252D2A1" w:rsidR="00156745" w:rsidRDefault="00156745" w:rsidP="00156745">
            <w:pPr>
              <w:ind w:right="-33"/>
              <w:jc w:val="center"/>
              <w:rPr>
                <w:rFonts w:ascii="Angsana New" w:hAnsi="Angsana New" w:cs="Angsana New"/>
                <w:snapToGrid w:val="0"/>
                <w:cs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  <w:tc>
          <w:tcPr>
            <w:tcW w:w="90" w:type="dxa"/>
          </w:tcPr>
          <w:p w14:paraId="1DA43140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3F02346C" w14:textId="2E5CC118" w:rsidR="00156745" w:rsidRPr="00156745" w:rsidRDefault="00156745" w:rsidP="00156745">
            <w:pPr>
              <w:ind w:right="-29"/>
              <w:jc w:val="center"/>
              <w:rPr>
                <w:rFonts w:ascii="Angsana New" w:hAnsi="Angsana New" w:cs="Angsana New"/>
                <w:snapToGrid w:val="0"/>
                <w:lang w:val="en-US"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DA71DD" w:rsidRPr="00156745" w14:paraId="5E9C2C1F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5C28F3A2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2A177448" w14:textId="6E7C5032" w:rsidR="00DA71DD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มีนาคม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2569</w:t>
            </w:r>
          </w:p>
        </w:tc>
        <w:tc>
          <w:tcPr>
            <w:tcW w:w="90" w:type="dxa"/>
          </w:tcPr>
          <w:p w14:paraId="60D4AD3F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5A07217A" w14:textId="5C55E9F5" w:rsidR="00DA71DD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ธันวาคม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2568</w:t>
            </w:r>
          </w:p>
        </w:tc>
      </w:tr>
      <w:tr w:rsidR="00DA71DD" w:rsidRPr="00156745" w14:paraId="77397C6B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28558332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7396D826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CEF127A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7AA4C914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1EC300B9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9FF87CF" w14:textId="77777777" w:rsidR="00DA71DD" w:rsidRPr="00156745" w:rsidRDefault="00DA71DD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1B09D86F" w14:textId="77777777" w:rsidR="00DA71DD" w:rsidRPr="00156745" w:rsidRDefault="00DA71DD" w:rsidP="00156745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63C0D1B2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C70AB2" w:rsidRPr="00156745" w14:paraId="435BCC51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7366FE24" w14:textId="77777777" w:rsidR="00C70AB2" w:rsidRPr="00156745" w:rsidRDefault="00C70AB2" w:rsidP="00C70AB2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5130B339" w14:textId="09598B5D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96.68</w:t>
            </w:r>
          </w:p>
        </w:tc>
        <w:tc>
          <w:tcPr>
            <w:tcW w:w="963" w:type="dxa"/>
          </w:tcPr>
          <w:p w14:paraId="54586D32" w14:textId="4B44155F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(96.68)</w:t>
            </w:r>
          </w:p>
        </w:tc>
        <w:tc>
          <w:tcPr>
            <w:tcW w:w="990" w:type="dxa"/>
          </w:tcPr>
          <w:p w14:paraId="5F61E8AF" w14:textId="0DF4CC42" w:rsidR="00C70AB2" w:rsidRPr="00987ACD" w:rsidRDefault="00C70AB2" w:rsidP="00C70AB2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987A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4A287364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CDF99CC" w14:textId="0A87C988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98.68</w:t>
            </w:r>
          </w:p>
        </w:tc>
        <w:tc>
          <w:tcPr>
            <w:tcW w:w="1080" w:type="dxa"/>
          </w:tcPr>
          <w:p w14:paraId="791BF21C" w14:textId="585839DA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(94.20)</w:t>
            </w:r>
          </w:p>
        </w:tc>
        <w:tc>
          <w:tcPr>
            <w:tcW w:w="1017" w:type="dxa"/>
          </w:tcPr>
          <w:p w14:paraId="4024158E" w14:textId="458C3BF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4.48</w:t>
            </w:r>
          </w:p>
        </w:tc>
      </w:tr>
      <w:tr w:rsidR="00C70AB2" w:rsidRPr="00156745" w14:paraId="7C216AA6" w14:textId="77777777" w:rsidTr="00AA7BE3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33BA1033" w14:textId="77777777" w:rsidR="00C70AB2" w:rsidRPr="00156745" w:rsidRDefault="00C70AB2" w:rsidP="00C70AB2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40C4707" w14:textId="61DAAB09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390.64</w:t>
            </w:r>
          </w:p>
        </w:tc>
        <w:tc>
          <w:tcPr>
            <w:tcW w:w="963" w:type="dxa"/>
          </w:tcPr>
          <w:p w14:paraId="660D8A7E" w14:textId="7F7AE6EC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(380.64)</w:t>
            </w:r>
          </w:p>
        </w:tc>
        <w:tc>
          <w:tcPr>
            <w:tcW w:w="990" w:type="dxa"/>
          </w:tcPr>
          <w:p w14:paraId="3086F165" w14:textId="7A61A8EA" w:rsidR="00C70AB2" w:rsidRPr="00987ACD" w:rsidRDefault="00987ACD" w:rsidP="00987ACD">
            <w:pPr>
              <w:ind w:right="62"/>
              <w:jc w:val="right"/>
              <w:rPr>
                <w:rFonts w:ascii="Angsana New" w:hAnsi="Angsana New" w:cs="Angsana New"/>
                <w:cs/>
              </w:rPr>
            </w:pPr>
            <w:r w:rsidRPr="00987ACD">
              <w:rPr>
                <w:rFonts w:ascii="Angsana New" w:hAnsi="Angsana New" w:cs="Angsana New" w:hint="cs"/>
                <w:cs/>
              </w:rPr>
              <w:t>10.00</w:t>
            </w:r>
          </w:p>
        </w:tc>
        <w:tc>
          <w:tcPr>
            <w:tcW w:w="90" w:type="dxa"/>
          </w:tcPr>
          <w:p w14:paraId="43E77F91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315A948" w14:textId="0864497C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>553.16</w:t>
            </w:r>
          </w:p>
        </w:tc>
        <w:tc>
          <w:tcPr>
            <w:tcW w:w="1080" w:type="dxa"/>
            <w:vAlign w:val="bottom"/>
          </w:tcPr>
          <w:p w14:paraId="110BED33" w14:textId="331AF07B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(</w:t>
            </w:r>
            <w:r w:rsidRPr="00156745">
              <w:rPr>
                <w:rFonts w:ascii="Angsana New" w:hAnsi="Angsana New" w:cs="Angsana New"/>
              </w:rPr>
              <w:t>385.76</w:t>
            </w:r>
            <w:r w:rsidRPr="00156745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vAlign w:val="bottom"/>
          </w:tcPr>
          <w:p w14:paraId="1197804B" w14:textId="2B6AF689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>167.40</w:t>
            </w:r>
          </w:p>
        </w:tc>
      </w:tr>
      <w:tr w:rsidR="00C70AB2" w:rsidRPr="00156745" w14:paraId="323808CB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2905655B" w14:textId="77777777" w:rsidR="00C70AB2" w:rsidRPr="00156745" w:rsidRDefault="00C70AB2" w:rsidP="00C70AB2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4F0E220F" w14:textId="20C25BCA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15,582.94</w:t>
            </w:r>
          </w:p>
        </w:tc>
        <w:tc>
          <w:tcPr>
            <w:tcW w:w="963" w:type="dxa"/>
          </w:tcPr>
          <w:p w14:paraId="6C3D76A8" w14:textId="467E192E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(7,206.44)</w:t>
            </w:r>
          </w:p>
        </w:tc>
        <w:tc>
          <w:tcPr>
            <w:tcW w:w="990" w:type="dxa"/>
          </w:tcPr>
          <w:p w14:paraId="0CFE09BD" w14:textId="20663122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8,376.50</w:t>
            </w:r>
          </w:p>
        </w:tc>
        <w:tc>
          <w:tcPr>
            <w:tcW w:w="90" w:type="dxa"/>
          </w:tcPr>
          <w:p w14:paraId="08C85122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7DD450B" w14:textId="03B3B04E" w:rsidR="00C70AB2" w:rsidRPr="00156745" w:rsidRDefault="00C70AB2" w:rsidP="00C70AB2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16,334.38</w:t>
            </w:r>
          </w:p>
        </w:tc>
        <w:tc>
          <w:tcPr>
            <w:tcW w:w="1080" w:type="dxa"/>
          </w:tcPr>
          <w:p w14:paraId="4EAE799B" w14:textId="7197118D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(7,458.85)</w:t>
            </w:r>
          </w:p>
        </w:tc>
        <w:tc>
          <w:tcPr>
            <w:tcW w:w="1017" w:type="dxa"/>
          </w:tcPr>
          <w:p w14:paraId="167C1B82" w14:textId="6DE019ED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8,875.53</w:t>
            </w:r>
          </w:p>
        </w:tc>
      </w:tr>
      <w:tr w:rsidR="00C70AB2" w:rsidRPr="00156745" w14:paraId="55001424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2AB620ED" w14:textId="77777777" w:rsidR="00C70AB2" w:rsidRPr="00156745" w:rsidRDefault="00C70AB2" w:rsidP="00C70AB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2819DB06" w14:textId="77777777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02F42E21" w14:textId="77777777" w:rsidR="00C70AB2" w:rsidRPr="00987ACD" w:rsidRDefault="00C70AB2" w:rsidP="00C70AB2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C9A5D43" w14:textId="77777777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8F8B2CC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77F03CC2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57DA08" w14:textId="77777777" w:rsidR="00C70AB2" w:rsidRPr="00156745" w:rsidRDefault="00C70AB2" w:rsidP="00C70AB2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035452FB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C70AB2" w:rsidRPr="00156745" w14:paraId="2FBE272A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7F118251" w14:textId="77777777" w:rsidR="00C70AB2" w:rsidRPr="00156745" w:rsidRDefault="00C70AB2" w:rsidP="00C70AB2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 xml:space="preserve">    </w:t>
            </w:r>
            <w:r w:rsidRPr="00156745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C15B14" w14:textId="74CFC38D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15,309.67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DCFFFA1" w14:textId="394B006B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(5,201.02)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EBCE0" w14:textId="0914E445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10,108.65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71F09ABD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6D3BCC" w14:textId="0A913523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16,690.46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BD3C2" w14:textId="28BF2CE9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(5,164.26)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0177A5D" w14:textId="04FC8B31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11,526.20</w:t>
            </w:r>
          </w:p>
        </w:tc>
      </w:tr>
      <w:tr w:rsidR="00C70AB2" w:rsidRPr="00156745" w14:paraId="7871D303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</w:tcPr>
          <w:p w14:paraId="2CF146E2" w14:textId="77777777" w:rsidR="00C70AB2" w:rsidRPr="00156745" w:rsidRDefault="00C70AB2" w:rsidP="00C70AB2">
            <w:pPr>
              <w:ind w:left="360" w:firstLine="38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910A9" w14:textId="2CBF120D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31,379.93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B4104F4" w14:textId="68A81DEA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(12,884.78)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67CB26" w14:textId="2C853340" w:rsidR="00C70AB2" w:rsidRPr="00987ACD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987ACD">
              <w:rPr>
                <w:rFonts w:ascii="Angsana New" w:eastAsia="Cordia New" w:hAnsi="Angsana New" w:cs="Angsana New"/>
                <w:lang w:val="en-US"/>
              </w:rPr>
              <w:t>18,495.15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20E947B9" w14:textId="7777777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7152A9" w14:textId="7E8784D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33,676.68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7CD7B1" w14:textId="0EED8443" w:rsidR="00C70AB2" w:rsidRPr="00156745" w:rsidRDefault="00C70AB2" w:rsidP="00C70AB2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(13,103.07)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E6B60E9" w14:textId="64DA2927" w:rsidR="00C70AB2" w:rsidRPr="00156745" w:rsidRDefault="00C70AB2" w:rsidP="00C70AB2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20,573.61</w:t>
            </w:r>
          </w:p>
        </w:tc>
      </w:tr>
    </w:tbl>
    <w:p w14:paraId="41B90A68" w14:textId="77777777" w:rsidR="00DA71DD" w:rsidRPr="00156745" w:rsidRDefault="00DA71DD" w:rsidP="00156745">
      <w:pPr>
        <w:tabs>
          <w:tab w:val="left" w:pos="540"/>
        </w:tabs>
        <w:ind w:left="562" w:right="-16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7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963"/>
        <w:gridCol w:w="990"/>
        <w:gridCol w:w="90"/>
        <w:gridCol w:w="990"/>
        <w:gridCol w:w="1080"/>
        <w:gridCol w:w="1017"/>
      </w:tblGrid>
      <w:tr w:rsidR="00DA71DD" w:rsidRPr="00156745" w14:paraId="5B3BBFCF" w14:textId="77777777" w:rsidTr="004E4435">
        <w:tc>
          <w:tcPr>
            <w:tcW w:w="8730" w:type="dxa"/>
            <w:gridSpan w:val="8"/>
            <w:vAlign w:val="bottom"/>
          </w:tcPr>
          <w:p w14:paraId="72D11C68" w14:textId="77777777" w:rsidR="00DA71DD" w:rsidRPr="00156745" w:rsidRDefault="00DA71DD" w:rsidP="0015674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(หน่วย : ล้านบาท)</w:t>
            </w:r>
          </w:p>
        </w:tc>
      </w:tr>
      <w:tr w:rsidR="00DA71DD" w:rsidRPr="00156745" w14:paraId="7D80A36B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1E3A561F" w14:textId="77777777" w:rsidR="00DA71DD" w:rsidRPr="00156745" w:rsidRDefault="00DA71DD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6120" w:type="dxa"/>
            <w:gridSpan w:val="7"/>
          </w:tcPr>
          <w:p w14:paraId="3F06A8A5" w14:textId="77777777" w:rsidR="00DA71DD" w:rsidRPr="00156745" w:rsidRDefault="00DA71DD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lang w:val="en-US"/>
              </w:rPr>
            </w:pPr>
            <w:r w:rsidRPr="00156745"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56745" w:rsidRPr="00156745" w14:paraId="191B1CD4" w14:textId="77777777" w:rsidTr="008665E8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4F385FF0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5D8AE119" w14:textId="5764E1FB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  <w:tc>
          <w:tcPr>
            <w:tcW w:w="90" w:type="dxa"/>
          </w:tcPr>
          <w:p w14:paraId="33EA75B1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44CA1F2F" w14:textId="543E2E1A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val="en-US" w:eastAsia="th-TH"/>
              </w:rPr>
              <w:t>ณ วันที่</w:t>
            </w:r>
          </w:p>
        </w:tc>
      </w:tr>
      <w:tr w:rsidR="00156745" w:rsidRPr="00156745" w14:paraId="6C24429A" w14:textId="77777777" w:rsidTr="009F580C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5CA7BFD4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2943" w:type="dxa"/>
            <w:gridSpan w:val="3"/>
          </w:tcPr>
          <w:p w14:paraId="1B1DFA19" w14:textId="707B8611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มีนาคม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2569</w:t>
            </w:r>
          </w:p>
        </w:tc>
        <w:tc>
          <w:tcPr>
            <w:tcW w:w="90" w:type="dxa"/>
          </w:tcPr>
          <w:p w14:paraId="68104BE6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3087" w:type="dxa"/>
            <w:gridSpan w:val="3"/>
          </w:tcPr>
          <w:p w14:paraId="0D21FE45" w14:textId="4DD32639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 xml:space="preserve">31 </w:t>
            </w:r>
            <w:r w:rsidRPr="00156745">
              <w:rPr>
                <w:rFonts w:ascii="Angsana New" w:eastAsia="Cordia New" w:hAnsi="Angsana New" w:cs="Angsana New" w:hint="cs"/>
                <w:cs/>
                <w:lang w:val="en-US"/>
              </w:rPr>
              <w:t xml:space="preserve">ธันวาคม 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2568</w:t>
            </w:r>
          </w:p>
        </w:tc>
      </w:tr>
      <w:tr w:rsidR="00156745" w:rsidRPr="00156745" w14:paraId="1C205898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2610" w:type="dxa"/>
          </w:tcPr>
          <w:p w14:paraId="45214E88" w14:textId="77777777" w:rsidR="00156745" w:rsidRPr="00156745" w:rsidRDefault="00156745" w:rsidP="00156745">
            <w:pPr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90" w:type="dxa"/>
          </w:tcPr>
          <w:p w14:paraId="29CE92F9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963" w:type="dxa"/>
          </w:tcPr>
          <w:p w14:paraId="74E92396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990" w:type="dxa"/>
          </w:tcPr>
          <w:p w14:paraId="2F07161F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  <w:tc>
          <w:tcPr>
            <w:tcW w:w="90" w:type="dxa"/>
          </w:tcPr>
          <w:p w14:paraId="3DE87B01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AC3A3BE" w14:textId="77777777" w:rsidR="00156745" w:rsidRPr="00156745" w:rsidRDefault="00156745" w:rsidP="00156745">
            <w:pPr>
              <w:ind w:right="-33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วงเงิน</w:t>
            </w:r>
          </w:p>
        </w:tc>
        <w:tc>
          <w:tcPr>
            <w:tcW w:w="1080" w:type="dxa"/>
          </w:tcPr>
          <w:p w14:paraId="5E6D6359" w14:textId="77777777" w:rsidR="00156745" w:rsidRPr="00156745" w:rsidRDefault="00156745" w:rsidP="00156745">
            <w:pPr>
              <w:ind w:left="110" w:right="364"/>
              <w:jc w:val="right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ใช้ไป</w:t>
            </w:r>
          </w:p>
        </w:tc>
        <w:tc>
          <w:tcPr>
            <w:tcW w:w="1017" w:type="dxa"/>
          </w:tcPr>
          <w:p w14:paraId="2589376F" w14:textId="77777777" w:rsidR="00156745" w:rsidRPr="00156745" w:rsidRDefault="00156745" w:rsidP="00156745">
            <w:pPr>
              <w:ind w:right="-29"/>
              <w:jc w:val="center"/>
              <w:rPr>
                <w:rFonts w:ascii="Angsana New" w:eastAsia="Cordia New" w:hAnsi="Angsana New" w:cs="Angsana New"/>
                <w:u w:val="single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u w:val="single"/>
                <w:cs/>
                <w:lang w:val="en-US"/>
              </w:rPr>
              <w:t>คงเหลือ</w:t>
            </w:r>
          </w:p>
        </w:tc>
      </w:tr>
      <w:tr w:rsidR="00A86C0C" w:rsidRPr="00156745" w14:paraId="7B0DA9D1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1FF38CB2" w14:textId="77777777" w:rsidR="00A86C0C" w:rsidRPr="00156745" w:rsidRDefault="00A86C0C" w:rsidP="00A86C0C">
            <w:pPr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 w:hint="cs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5D695B75" w14:textId="7DA643F3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96.68</w:t>
            </w:r>
          </w:p>
        </w:tc>
        <w:tc>
          <w:tcPr>
            <w:tcW w:w="963" w:type="dxa"/>
          </w:tcPr>
          <w:p w14:paraId="2DE68CB1" w14:textId="3D2CFD68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</w:t>
            </w:r>
            <w:r w:rsidRPr="00A86C0C">
              <w:rPr>
                <w:rFonts w:ascii="Angsana New" w:eastAsia="Cordia New" w:hAnsi="Angsana New" w:cs="Angsana New"/>
                <w:lang w:val="en-US"/>
              </w:rPr>
              <w:t>96.68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00B03F71" w14:textId="30E6083A" w:rsidR="00A86C0C" w:rsidRPr="00C70AB2" w:rsidRDefault="00A86C0C" w:rsidP="00C70AB2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C70AB2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047E7D10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03908C55" w14:textId="163DF53C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96.68</w:t>
            </w:r>
          </w:p>
        </w:tc>
        <w:tc>
          <w:tcPr>
            <w:tcW w:w="1080" w:type="dxa"/>
          </w:tcPr>
          <w:p w14:paraId="5B645CB8" w14:textId="2C403C86" w:rsidR="00A86C0C" w:rsidRPr="00156745" w:rsidRDefault="00A86C0C" w:rsidP="00A86C0C">
            <w:pPr>
              <w:ind w:left="110" w:right="6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lang w:val="en-US" w:eastAsia="th-TH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(92.27)</w:t>
            </w:r>
          </w:p>
        </w:tc>
        <w:tc>
          <w:tcPr>
            <w:tcW w:w="1017" w:type="dxa"/>
          </w:tcPr>
          <w:p w14:paraId="3445F67B" w14:textId="43D3A3C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4.41</w:t>
            </w:r>
          </w:p>
        </w:tc>
      </w:tr>
      <w:tr w:rsidR="00A86C0C" w:rsidRPr="00156745" w14:paraId="796CA1E4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5638AEA9" w14:textId="77777777" w:rsidR="00A86C0C" w:rsidRPr="00156745" w:rsidRDefault="00A86C0C" w:rsidP="00A86C0C">
            <w:pPr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57916D6C" w14:textId="51D1F573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272.64</w:t>
            </w:r>
          </w:p>
        </w:tc>
        <w:tc>
          <w:tcPr>
            <w:tcW w:w="963" w:type="dxa"/>
          </w:tcPr>
          <w:p w14:paraId="011FB4E2" w14:textId="76A5D40A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</w:t>
            </w:r>
            <w:r w:rsidRPr="00A86C0C">
              <w:rPr>
                <w:rFonts w:ascii="Angsana New" w:eastAsia="Cordia New" w:hAnsi="Angsana New" w:cs="Angsana New"/>
                <w:lang w:val="en-US"/>
              </w:rPr>
              <w:t>272.64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386B041D" w14:textId="11AFE827" w:rsidR="00A86C0C" w:rsidRPr="00156745" w:rsidRDefault="00A86C0C" w:rsidP="00A86C0C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156745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C89A759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7E5EC54" w14:textId="6E992A21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325.16</w:t>
            </w:r>
          </w:p>
        </w:tc>
        <w:tc>
          <w:tcPr>
            <w:tcW w:w="1080" w:type="dxa"/>
          </w:tcPr>
          <w:p w14:paraId="5AA83B0A" w14:textId="5AA3AF4D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(325.16)</w:t>
            </w:r>
          </w:p>
        </w:tc>
        <w:tc>
          <w:tcPr>
            <w:tcW w:w="1017" w:type="dxa"/>
          </w:tcPr>
          <w:p w14:paraId="02EDD763" w14:textId="29BE49B4" w:rsidR="00A86C0C" w:rsidRPr="00156745" w:rsidRDefault="00A86C0C" w:rsidP="00A86C0C">
            <w:pPr>
              <w:ind w:right="-60"/>
              <w:jc w:val="center"/>
              <w:rPr>
                <w:rFonts w:ascii="Angsana New" w:hAnsi="Angsana New" w:cs="Angsana New"/>
              </w:rPr>
            </w:pPr>
            <w:r w:rsidRPr="00156745">
              <w:rPr>
                <w:rFonts w:ascii="Angsana New" w:hAnsi="Angsana New" w:cs="Angsana New"/>
              </w:rPr>
              <w:t>-</w:t>
            </w:r>
          </w:p>
        </w:tc>
      </w:tr>
      <w:tr w:rsidR="00A86C0C" w:rsidRPr="00156745" w14:paraId="1AB47360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578B991F" w14:textId="77777777" w:rsidR="00A86C0C" w:rsidRPr="00156745" w:rsidRDefault="00A86C0C" w:rsidP="00A86C0C">
            <w:pPr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</w:rPr>
              <w:t>หนังสือค้ำประกัน</w:t>
            </w:r>
          </w:p>
        </w:tc>
        <w:tc>
          <w:tcPr>
            <w:tcW w:w="990" w:type="dxa"/>
          </w:tcPr>
          <w:p w14:paraId="217E1D65" w14:textId="0D543E49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15,256.31</w:t>
            </w:r>
          </w:p>
        </w:tc>
        <w:tc>
          <w:tcPr>
            <w:tcW w:w="963" w:type="dxa"/>
          </w:tcPr>
          <w:p w14:paraId="7E3A6B14" w14:textId="4CA04EE9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</w:t>
            </w:r>
            <w:r>
              <w:rPr>
                <w:rFonts w:ascii="Angsana New" w:eastAsia="Cordia New" w:hAnsi="Angsana New" w:cs="Angsana New"/>
                <w:lang w:val="en-US"/>
              </w:rPr>
              <w:t>6,938.49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</w:tcPr>
          <w:p w14:paraId="222AD1BB" w14:textId="4DF1E3B9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8,317.82</w:t>
            </w:r>
          </w:p>
        </w:tc>
        <w:tc>
          <w:tcPr>
            <w:tcW w:w="90" w:type="dxa"/>
          </w:tcPr>
          <w:p w14:paraId="5FBCC953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8845F8C" w14:textId="1A488B53" w:rsidR="00A86C0C" w:rsidRPr="00156745" w:rsidRDefault="00A86C0C" w:rsidP="00A86C0C">
            <w:pPr>
              <w:tabs>
                <w:tab w:val="left" w:pos="875"/>
              </w:tabs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16,017.75</w:t>
            </w:r>
          </w:p>
        </w:tc>
        <w:tc>
          <w:tcPr>
            <w:tcW w:w="1080" w:type="dxa"/>
          </w:tcPr>
          <w:p w14:paraId="39527B5D" w14:textId="17C74CBD" w:rsidR="00A86C0C" w:rsidRPr="00156745" w:rsidRDefault="00A86C0C" w:rsidP="00A86C0C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(7,190.90)</w:t>
            </w:r>
          </w:p>
        </w:tc>
        <w:tc>
          <w:tcPr>
            <w:tcW w:w="1017" w:type="dxa"/>
          </w:tcPr>
          <w:p w14:paraId="2C538224" w14:textId="11CD31E4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8,826.85</w:t>
            </w:r>
          </w:p>
        </w:tc>
      </w:tr>
      <w:tr w:rsidR="00A86C0C" w:rsidRPr="00156745" w14:paraId="48A5520E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17BAEA9E" w14:textId="77777777" w:rsidR="00A86C0C" w:rsidRPr="00156745" w:rsidRDefault="00A86C0C" w:rsidP="00A86C0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156745">
              <w:rPr>
                <w:rFonts w:ascii="Angsana New" w:hAnsi="Angsana New" w:cs="Angsana New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990" w:type="dxa"/>
          </w:tcPr>
          <w:p w14:paraId="78C76079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63" w:type="dxa"/>
          </w:tcPr>
          <w:p w14:paraId="13CD0130" w14:textId="77777777" w:rsidR="00A86C0C" w:rsidRPr="00156745" w:rsidRDefault="00A86C0C" w:rsidP="00A86C0C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3AB35266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C6CE33B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48560F8C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89F41C8" w14:textId="77777777" w:rsidR="00A86C0C" w:rsidRPr="00156745" w:rsidRDefault="00A86C0C" w:rsidP="00A86C0C">
            <w:pPr>
              <w:ind w:right="-5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17" w:type="dxa"/>
          </w:tcPr>
          <w:p w14:paraId="00AB59EC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</w:p>
        </w:tc>
      </w:tr>
      <w:tr w:rsidR="00A86C0C" w:rsidRPr="00156745" w14:paraId="1CCBCA65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  <w:vAlign w:val="bottom"/>
          </w:tcPr>
          <w:p w14:paraId="0949BA15" w14:textId="77777777" w:rsidR="00A86C0C" w:rsidRPr="00156745" w:rsidRDefault="00A86C0C" w:rsidP="00A86C0C">
            <w:pPr>
              <w:ind w:left="360" w:hanging="36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</w:rPr>
              <w:t xml:space="preserve">    </w:t>
            </w:r>
            <w:r w:rsidRPr="00156745">
              <w:rPr>
                <w:rFonts w:ascii="Angsana New" w:hAnsi="Angsana New" w:cs="Angsana New"/>
                <w:cs/>
              </w:rPr>
              <w:t>ทรัสต์รีซีต และอาวัล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747225" w14:textId="5999D1C8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14,497.30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A4BF053" w14:textId="3C1B78DD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</w:t>
            </w:r>
            <w:r>
              <w:rPr>
                <w:rFonts w:ascii="Angsana New" w:eastAsia="Cordia New" w:hAnsi="Angsana New" w:cs="Angsana New"/>
                <w:lang w:val="en-US"/>
              </w:rPr>
              <w:t>5,008.41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F75CB" w14:textId="7CD0C262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9,</w:t>
            </w:r>
            <w:r w:rsidR="00C70AB2">
              <w:rPr>
                <w:rFonts w:ascii="Angsana New" w:eastAsia="Cordia New" w:hAnsi="Angsana New" w:cs="Angsana New"/>
                <w:lang w:val="en-US"/>
              </w:rPr>
              <w:t>488.89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966DE30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66B16D" w14:textId="779D9285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15,878.09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18236" w14:textId="06AD9AEA" w:rsidR="00A86C0C" w:rsidRPr="00156745" w:rsidRDefault="00A86C0C" w:rsidP="00A86C0C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(4,971.65)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4DCFC67" w14:textId="5EE5637F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10,906.44</w:t>
            </w:r>
          </w:p>
        </w:tc>
      </w:tr>
      <w:tr w:rsidR="00A86C0C" w:rsidRPr="00156745" w14:paraId="20453EDC" w14:textId="77777777" w:rsidTr="004E4435">
        <w:tblPrEx>
          <w:tblCellMar>
            <w:left w:w="30" w:type="dxa"/>
            <w:right w:w="30" w:type="dxa"/>
          </w:tblCellMar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2610" w:type="dxa"/>
          </w:tcPr>
          <w:p w14:paraId="512054E7" w14:textId="77777777" w:rsidR="00A86C0C" w:rsidRPr="00156745" w:rsidRDefault="00A86C0C" w:rsidP="00A86C0C">
            <w:pPr>
              <w:ind w:left="360" w:firstLine="38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56745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65F9B2" w14:textId="4FE1D82B" w:rsidR="00A86C0C" w:rsidRPr="00156745" w:rsidRDefault="00C70AB2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30,122.93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32906AB" w14:textId="6B9D0E5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</w:t>
            </w:r>
            <w:r w:rsidR="00C70AB2">
              <w:rPr>
                <w:rFonts w:ascii="Angsana New" w:eastAsia="Cordia New" w:hAnsi="Angsana New" w:cs="Angsana New"/>
                <w:lang w:val="en-US"/>
              </w:rPr>
              <w:t>12,316.22</w:t>
            </w:r>
            <w:r w:rsidRPr="00156745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1A245" w14:textId="52A806BB" w:rsidR="00A86C0C" w:rsidRPr="00156745" w:rsidRDefault="00C70AB2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17,806.71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2BEAE3DF" w14:textId="77777777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349B54" w14:textId="6D8F1BC3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32,317.68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7E3FF" w14:textId="0C29C226" w:rsidR="00A86C0C" w:rsidRPr="00156745" w:rsidRDefault="00A86C0C" w:rsidP="00A86C0C">
            <w:pPr>
              <w:ind w:left="110" w:right="62"/>
              <w:jc w:val="right"/>
              <w:rPr>
                <w:rFonts w:ascii="Angsana New" w:eastAsia="Cordia New" w:hAnsi="Angsana New" w:cs="Angsana New"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(12,579.98)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932787D" w14:textId="494F0FC5" w:rsidR="00A86C0C" w:rsidRPr="00156745" w:rsidRDefault="00A86C0C" w:rsidP="00A86C0C">
            <w:pPr>
              <w:ind w:right="62"/>
              <w:jc w:val="right"/>
              <w:rPr>
                <w:rFonts w:ascii="Angsana New" w:eastAsia="Cordia New" w:hAnsi="Angsana New" w:cs="Angsana New"/>
                <w:cs/>
                <w:lang w:val="en-US"/>
              </w:rPr>
            </w:pPr>
            <w:r w:rsidRPr="00156745">
              <w:rPr>
                <w:rFonts w:ascii="Angsana New" w:eastAsia="Cordia New" w:hAnsi="Angsana New" w:cs="Angsana New"/>
                <w:lang w:val="en-US"/>
              </w:rPr>
              <w:t>19,737.70</w:t>
            </w:r>
          </w:p>
        </w:tc>
      </w:tr>
    </w:tbl>
    <w:p w14:paraId="1B8943AF" w14:textId="77777777" w:rsidR="00DA71DD" w:rsidRPr="00156745" w:rsidRDefault="00DA71DD" w:rsidP="00156745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BF6482B" w14:textId="001C0E86" w:rsidR="00DA71DD" w:rsidRDefault="00DA71DD" w:rsidP="00156745">
      <w:pPr>
        <w:ind w:left="540" w:firstLine="878"/>
        <w:jc w:val="thaiDistribute"/>
        <w:rPr>
          <w:rFonts w:ascii="Angsana New" w:hAnsi="Angsana New" w:cs="Angsana New"/>
          <w:sz w:val="16"/>
          <w:szCs w:val="16"/>
        </w:rPr>
      </w:pP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บริษัทได้นำ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สินทรัพย์ที่เกิดจากสัญญา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(หมายเหตุ </w:t>
      </w:r>
      <w:r w:rsid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7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 ต้นทุนพัฒนาอสังหาริมทรัพย์เพื่อขาย (หมายเหตุ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8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)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 </w:t>
      </w:r>
      <w:r w:rsidRPr="0015674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>เงินฝากสถาบันการเงินที่ติดภาระค้ำประกัน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 (</w:t>
      </w:r>
      <w:r w:rsidRPr="00156745">
        <w:rPr>
          <w:rFonts w:ascii="Angsana New" w:eastAsia="Cordia New" w:hAnsi="Angsana New" w:cs="Angsana New" w:hint="cs"/>
          <w:sz w:val="30"/>
          <w:szCs w:val="30"/>
          <w:cs/>
          <w:lang w:val="en-US"/>
        </w:rPr>
        <w:t xml:space="preserve">หมายเหตุ </w:t>
      </w:r>
      <w:r w:rsidR="00156745">
        <w:rPr>
          <w:rFonts w:ascii="Angsana New" w:eastAsia="Cordia New" w:hAnsi="Angsana New" w:cs="Angsana New"/>
          <w:sz w:val="30"/>
          <w:szCs w:val="30"/>
          <w:lang w:val="en-US"/>
        </w:rPr>
        <w:t>9</w:t>
      </w:r>
      <w:r w:rsidRPr="00156745">
        <w:rPr>
          <w:rFonts w:ascii="Angsana New" w:eastAsia="Cordia New" w:hAnsi="Angsana New" w:cs="Angsana New"/>
          <w:sz w:val="30"/>
          <w:szCs w:val="30"/>
          <w:lang w:val="en-US"/>
        </w:rPr>
        <w:t xml:space="preserve">) 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อสังหาริมทรัพย์เพื่อการลงทุน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 xml:space="preserve"> 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 xml:space="preserve">และที่ดินและอาคาร 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(</w:t>
      </w:r>
      <w:r w:rsidRPr="00156745">
        <w:rPr>
          <w:rFonts w:ascii="Angsana New" w:eastAsia="Cordia New" w:hAnsi="Angsana New" w:cs="Angsana New" w:hint="cs"/>
          <w:spacing w:val="-6"/>
          <w:sz w:val="30"/>
          <w:szCs w:val="30"/>
          <w:cs/>
          <w:lang w:val="en-US"/>
        </w:rPr>
        <w:t>หมายเหตุ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1</w:t>
      </w:r>
      <w:r w:rsidR="009D08E8">
        <w:rPr>
          <w:rFonts w:ascii="Angsana New" w:eastAsia="Cordia New" w:hAnsi="Angsana New" w:cs="Angsana New"/>
          <w:spacing w:val="-6"/>
          <w:sz w:val="30"/>
          <w:szCs w:val="30"/>
          <w:lang w:val="en-US"/>
        </w:rPr>
        <w:t>2</w:t>
      </w:r>
      <w:r w:rsidRPr="00156745">
        <w:rPr>
          <w:rFonts w:ascii="Angsana New" w:eastAsia="Cordia New" w:hAnsi="Angsana New" w:cs="Angsana New"/>
          <w:spacing w:val="-6"/>
          <w:sz w:val="30"/>
          <w:szCs w:val="30"/>
          <w:cs/>
          <w:lang w:val="en-US"/>
        </w:rPr>
        <w:t>) ไปจดจำนองเป็นหลักทรัพย์ค้ำประกัน</w:t>
      </w:r>
    </w:p>
    <w:p w14:paraId="6B3DA304" w14:textId="77777777" w:rsidR="00DA71DD" w:rsidRDefault="00DA71DD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607F5DF0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1C01605E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7AC17D59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31F4C78B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0B592B77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4EDBFC5F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4F0E6975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6D1C2979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3D3E967C" w14:textId="77777777" w:rsid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p w14:paraId="7542B868" w14:textId="77777777" w:rsidR="00A86C0C" w:rsidRPr="00A86C0C" w:rsidRDefault="00A86C0C" w:rsidP="00361786">
      <w:pPr>
        <w:ind w:left="540" w:firstLine="878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</w:p>
    <w:bookmarkEnd w:id="15"/>
    <w:p w14:paraId="3EFECC6A" w14:textId="77777777" w:rsidR="00962A66" w:rsidRPr="006C1E22" w:rsidRDefault="006C0B6F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lastRenderedPageBreak/>
        <w:t>ภาระผูกพัน</w:t>
      </w:r>
    </w:p>
    <w:p w14:paraId="2A149993" w14:textId="77777777" w:rsidR="00DA71DD" w:rsidRPr="00156745" w:rsidRDefault="00DA71DD" w:rsidP="006C0B6F">
      <w:pPr>
        <w:ind w:left="540" w:firstLine="900"/>
        <w:jc w:val="thaiDistribute"/>
        <w:rPr>
          <w:rFonts w:ascii="Angsana New" w:hAnsi="Angsana New" w:cs="Angsana New"/>
          <w:spacing w:val="4"/>
          <w:sz w:val="16"/>
          <w:szCs w:val="16"/>
        </w:rPr>
      </w:pPr>
    </w:p>
    <w:p w14:paraId="6DC8D4C7" w14:textId="2ACD2926" w:rsidR="00DA71DD" w:rsidRPr="00727A95" w:rsidRDefault="00DA71DD" w:rsidP="00156745">
      <w:pPr>
        <w:ind w:left="540" w:firstLine="90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727A95">
        <w:rPr>
          <w:rFonts w:ascii="Angsana New" w:hAnsi="Angsana New" w:cs="Angsana New"/>
          <w:spacing w:val="-8"/>
          <w:sz w:val="30"/>
          <w:szCs w:val="30"/>
          <w:cs/>
        </w:rPr>
        <w:t xml:space="preserve">นอกจากหนี้สินที่ปรากฏในงบการเงิน ณ </w:t>
      </w:r>
      <w:r w:rsidR="00156745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="00156745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31 </w:t>
      </w:r>
      <w:r w:rsidR="00156745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156745">
        <w:rPr>
          <w:rFonts w:ascii="Angsana New" w:hAnsi="Angsana New" w:cs="Angsana New"/>
          <w:spacing w:val="-8"/>
          <w:sz w:val="30"/>
          <w:szCs w:val="30"/>
          <w:lang w:val="en-US"/>
        </w:rPr>
        <w:t xml:space="preserve">2569 </w:t>
      </w:r>
      <w:r w:rsidR="00156745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และ</w:t>
      </w:r>
      <w:r w:rsidRPr="00727A95">
        <w:rPr>
          <w:rFonts w:ascii="Angsana New" w:hAnsi="Angsana New" w:cs="Angsana New"/>
          <w:spacing w:val="-8"/>
          <w:sz w:val="30"/>
          <w:szCs w:val="30"/>
          <w:cs/>
        </w:rPr>
        <w:t xml:space="preserve">วันที่ </w:t>
      </w:r>
      <w:r w:rsidR="00C70AB2">
        <w:rPr>
          <w:rFonts w:ascii="Angsana New" w:hAnsi="Angsana New" w:cs="Angsana New"/>
          <w:spacing w:val="-8"/>
          <w:sz w:val="30"/>
          <w:szCs w:val="30"/>
          <w:lang w:val="en-US"/>
        </w:rPr>
        <w:t>31</w:t>
      </w:r>
      <w:r w:rsidRPr="00727A95">
        <w:rPr>
          <w:rFonts w:ascii="Angsana New" w:hAnsi="Angsana New" w:cs="Angsana New"/>
          <w:spacing w:val="-8"/>
          <w:sz w:val="30"/>
          <w:szCs w:val="30"/>
          <w:cs/>
        </w:rPr>
        <w:t xml:space="preserve"> ธันวาคม </w:t>
      </w:r>
      <w:r w:rsidR="00C70AB2">
        <w:rPr>
          <w:rFonts w:ascii="Angsana New" w:hAnsi="Angsana New" w:cs="Angsana New"/>
          <w:spacing w:val="-8"/>
          <w:sz w:val="30"/>
          <w:szCs w:val="30"/>
          <w:lang w:val="en-US"/>
        </w:rPr>
        <w:t>2568</w:t>
      </w:r>
      <w:r w:rsidRPr="00727A95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Pr="00727A95">
        <w:rPr>
          <w:rFonts w:ascii="Angsana New" w:hAnsi="Angsana New" w:cs="Angsana New"/>
          <w:spacing w:val="-8"/>
          <w:sz w:val="30"/>
          <w:szCs w:val="30"/>
          <w:cs/>
        </w:rPr>
        <w:t>กลุ่มบริษัทมีภาระผูกพัน ดังนี้</w:t>
      </w:r>
    </w:p>
    <w:p w14:paraId="4C97D7D8" w14:textId="77777777" w:rsidR="00DA71DD" w:rsidRPr="00C83DEC" w:rsidRDefault="00DA71DD" w:rsidP="00156745">
      <w:pPr>
        <w:ind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7840558D" w14:textId="2B815AA1" w:rsidR="00DA71DD" w:rsidRDefault="00DA71DD" w:rsidP="00C84FED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7610D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กลุ่มบริษัทมีภาระผูกพันจากการจ้างผู้รับเหมาช่วง</w:t>
      </w:r>
      <w:r w:rsidRPr="006C1E22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71F0B7D" w14:textId="77777777" w:rsidR="00DA71DD" w:rsidRPr="00205434" w:rsidRDefault="00DA71DD" w:rsidP="00156745">
      <w:pPr>
        <w:ind w:left="1170"/>
        <w:jc w:val="thaiDistribute"/>
        <w:rPr>
          <w:rFonts w:ascii="Angsana New" w:hAnsi="Angsana New" w:cs="Angsana New"/>
        </w:rPr>
      </w:pPr>
    </w:p>
    <w:tbl>
      <w:tblPr>
        <w:tblW w:w="8078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2266"/>
        <w:gridCol w:w="1418"/>
        <w:gridCol w:w="1417"/>
        <w:gridCol w:w="1418"/>
        <w:gridCol w:w="1559"/>
      </w:tblGrid>
      <w:tr w:rsidR="00DA71DD" w:rsidRPr="00522AFE" w14:paraId="3192FA3A" w14:textId="77777777" w:rsidTr="00522AFE">
        <w:tc>
          <w:tcPr>
            <w:tcW w:w="8078" w:type="dxa"/>
            <w:gridSpan w:val="5"/>
          </w:tcPr>
          <w:p w14:paraId="5D08B19F" w14:textId="77777777" w:rsidR="00DA71DD" w:rsidRPr="00522AFE" w:rsidRDefault="00DA71DD" w:rsidP="0015674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 : ล้านบาท)</w:t>
            </w:r>
          </w:p>
        </w:tc>
      </w:tr>
      <w:tr w:rsidR="00DA71DD" w:rsidRPr="00522AFE" w14:paraId="2B42A795" w14:textId="77777777" w:rsidTr="00522AFE">
        <w:tc>
          <w:tcPr>
            <w:tcW w:w="2266" w:type="dxa"/>
            <w:vAlign w:val="bottom"/>
          </w:tcPr>
          <w:p w14:paraId="6E965843" w14:textId="77777777" w:rsidR="00DA71DD" w:rsidRPr="00522AFE" w:rsidRDefault="00DA71DD" w:rsidP="0015674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18C4F056" w14:textId="77777777" w:rsidR="00DA71DD" w:rsidRPr="00522AFE" w:rsidRDefault="00DA71DD" w:rsidP="00522AFE">
            <w:pPr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644DF98" w14:textId="77777777" w:rsidR="00DA71DD" w:rsidRPr="00522AFE" w:rsidRDefault="00DA71DD" w:rsidP="00522AFE">
            <w:pPr>
              <w:ind w:left="-111" w:right="-10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56745" w:rsidRPr="00522AFE" w14:paraId="72BDFC1F" w14:textId="77777777" w:rsidTr="00522AFE">
        <w:tc>
          <w:tcPr>
            <w:tcW w:w="2266" w:type="dxa"/>
            <w:vAlign w:val="bottom"/>
          </w:tcPr>
          <w:p w14:paraId="1298BB0E" w14:textId="77777777" w:rsidR="00156745" w:rsidRPr="00522AFE" w:rsidRDefault="00156745" w:rsidP="00156745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217DCBF" w14:textId="633131E7" w:rsidR="00156745" w:rsidRPr="00522AFE" w:rsidRDefault="00156745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04029941" w14:textId="75D1D4B9" w:rsidR="00156745" w:rsidRPr="00522AFE" w:rsidRDefault="00156745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522AF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</w:p>
        </w:tc>
      </w:tr>
      <w:tr w:rsidR="00205434" w:rsidRPr="00522AFE" w14:paraId="7FB10D44" w14:textId="77777777" w:rsidTr="00522AFE">
        <w:tc>
          <w:tcPr>
            <w:tcW w:w="2266" w:type="dxa"/>
            <w:vAlign w:val="bottom"/>
          </w:tcPr>
          <w:p w14:paraId="54EAA018" w14:textId="77777777" w:rsidR="00205434" w:rsidRPr="00522AFE" w:rsidRDefault="00205434" w:rsidP="00205434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80C9E19" w14:textId="49D66F05" w:rsidR="00205434" w:rsidRPr="00522AFE" w:rsidRDefault="00205434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417" w:type="dxa"/>
          </w:tcPr>
          <w:p w14:paraId="2719F5B5" w14:textId="2C48226D" w:rsidR="00205434" w:rsidRPr="00522AFE" w:rsidRDefault="00205434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2568</w:t>
            </w:r>
          </w:p>
        </w:tc>
        <w:tc>
          <w:tcPr>
            <w:tcW w:w="1418" w:type="dxa"/>
          </w:tcPr>
          <w:p w14:paraId="29F3E551" w14:textId="34FD9229" w:rsidR="00205434" w:rsidRPr="00522AFE" w:rsidRDefault="00205434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มีนาคม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2569</w:t>
            </w:r>
          </w:p>
        </w:tc>
        <w:tc>
          <w:tcPr>
            <w:tcW w:w="1559" w:type="dxa"/>
          </w:tcPr>
          <w:p w14:paraId="0CB10F9F" w14:textId="7EDCF181" w:rsidR="00205434" w:rsidRPr="00522AFE" w:rsidRDefault="00205434" w:rsidP="00522AFE">
            <w:pPr>
              <w:ind w:left="-111" w:right="-10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lang w:val="en-US"/>
              </w:rPr>
            </w:pP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 xml:space="preserve">31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522AFE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US"/>
              </w:rPr>
              <w:t>2568</w:t>
            </w:r>
          </w:p>
        </w:tc>
      </w:tr>
      <w:tr w:rsidR="00522AFE" w:rsidRPr="00522AFE" w14:paraId="6CF0D81F" w14:textId="77777777" w:rsidTr="00522AFE">
        <w:tc>
          <w:tcPr>
            <w:tcW w:w="2266" w:type="dxa"/>
            <w:vAlign w:val="bottom"/>
          </w:tcPr>
          <w:p w14:paraId="30B5534D" w14:textId="77777777" w:rsidR="00522AFE" w:rsidRPr="00522AFE" w:rsidRDefault="00522AFE" w:rsidP="00522AFE">
            <w:pPr>
              <w:suppressAutoHyphens/>
              <w:overflowPunct w:val="0"/>
              <w:autoSpaceDE w:val="0"/>
              <w:autoSpaceDN w:val="0"/>
              <w:ind w:left="-108" w:right="-108" w:hanging="3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สัญญาจ้างช่วงรับเหมาก่อสร้าง</w:t>
            </w:r>
          </w:p>
        </w:tc>
        <w:tc>
          <w:tcPr>
            <w:tcW w:w="1418" w:type="dxa"/>
          </w:tcPr>
          <w:p w14:paraId="37498199" w14:textId="29030882" w:rsidR="00522AFE" w:rsidRPr="00522AFE" w:rsidRDefault="00522AFE" w:rsidP="00522AFE">
            <w:pPr>
              <w:ind w:right="31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/>
              </w:rPr>
            </w:pPr>
            <w:r w:rsidRPr="00522AFE">
              <w:rPr>
                <w:rFonts w:asciiTheme="majorBidi" w:eastAsia="Brush Script MT" w:hAnsiTheme="majorBidi" w:cstheme="majorBidi"/>
                <w:sz w:val="26"/>
                <w:szCs w:val="26"/>
                <w:lang w:val="en-US"/>
              </w:rPr>
              <w:t>1,756.83</w:t>
            </w:r>
          </w:p>
        </w:tc>
        <w:tc>
          <w:tcPr>
            <w:tcW w:w="1417" w:type="dxa"/>
          </w:tcPr>
          <w:p w14:paraId="19FD8F25" w14:textId="28E3DBCD" w:rsidR="00522AFE" w:rsidRPr="00522AFE" w:rsidRDefault="00522AFE" w:rsidP="00522AFE">
            <w:pPr>
              <w:ind w:right="3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1,673.38</w:t>
            </w:r>
          </w:p>
        </w:tc>
        <w:tc>
          <w:tcPr>
            <w:tcW w:w="1418" w:type="dxa"/>
          </w:tcPr>
          <w:p w14:paraId="2F6939A3" w14:textId="26ADF416" w:rsidR="00522AFE" w:rsidRPr="00522AFE" w:rsidRDefault="00522AFE" w:rsidP="00522AFE">
            <w:pPr>
              <w:ind w:right="3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1,754.79</w:t>
            </w:r>
          </w:p>
        </w:tc>
        <w:tc>
          <w:tcPr>
            <w:tcW w:w="1559" w:type="dxa"/>
            <w:vAlign w:val="bottom"/>
          </w:tcPr>
          <w:p w14:paraId="72D4E8B8" w14:textId="2A66A2E7" w:rsidR="00522AFE" w:rsidRPr="00522AFE" w:rsidRDefault="00522AFE" w:rsidP="00522AFE">
            <w:pPr>
              <w:ind w:right="3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22AFE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1,667.07</w:t>
            </w:r>
          </w:p>
        </w:tc>
      </w:tr>
    </w:tbl>
    <w:p w14:paraId="641862C7" w14:textId="77777777" w:rsidR="00DA71DD" w:rsidRDefault="00DA71DD" w:rsidP="00156745">
      <w:pPr>
        <w:ind w:left="117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69258CB" w14:textId="29040582" w:rsidR="00DA71DD" w:rsidRPr="009D08E8" w:rsidRDefault="00DA71DD" w:rsidP="00C84FED">
      <w:pPr>
        <w:numPr>
          <w:ilvl w:val="1"/>
          <w:numId w:val="34"/>
        </w:numPr>
        <w:ind w:left="1170" w:hanging="630"/>
        <w:jc w:val="thaiDistribute"/>
        <w:rPr>
          <w:rFonts w:ascii="Angsana New" w:hAnsi="Angsana New" w:cs="Angsana New"/>
          <w:sz w:val="30"/>
          <w:szCs w:val="30"/>
        </w:rPr>
      </w:pP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ในปี </w:t>
      </w:r>
      <w:r w:rsidR="00C70AB2">
        <w:rPr>
          <w:rFonts w:ascii="Angsana New" w:hAnsi="Angsana New" w:cs="Angsana New"/>
          <w:spacing w:val="2"/>
          <w:sz w:val="30"/>
          <w:szCs w:val="30"/>
          <w:lang w:val="en-US"/>
        </w:rPr>
        <w:t>2564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กิจการร่วมค้า พีเออาร์ ซึ่งเป็นบริษัทย่อย</w:t>
      </w:r>
      <w:r w:rsidRPr="006C1E22">
        <w:rPr>
          <w:rFonts w:ascii="Angsana New" w:hAnsi="Angsana New" w:cs="Angsana New"/>
          <w:sz w:val="30"/>
          <w:szCs w:val="30"/>
          <w:cs/>
        </w:rPr>
        <w:t>ถูกประเมิน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ภาษีเงินได้นิติบุคคลสำหรับรอบระยะเวลาตั้งแต่วันที่ </w:t>
      </w:r>
      <w:r w:rsidR="00C70AB2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ถึงวันที่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31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6C1E22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pacing w:val="1"/>
          <w:sz w:val="30"/>
          <w:szCs w:val="30"/>
          <w:cs/>
        </w:rPr>
        <w:t>และภาษีมูลค่าเพิ่มตั้งแต่</w:t>
      </w:r>
      <w:r w:rsidRPr="003F6115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มกราคม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3F6115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ถึงเดือนธันวาคม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2557</w:t>
      </w:r>
      <w:r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เพิ่มเติม พร้อมเบี้ยปรับและเงินเพิ่ม จำนวนเงิน </w:t>
      </w:r>
      <w:r w:rsidR="0082476B">
        <w:rPr>
          <w:rFonts w:ascii="Angsana New" w:hAnsi="Angsana New" w:cs="Angsana New"/>
          <w:spacing w:val="2"/>
          <w:sz w:val="30"/>
          <w:szCs w:val="30"/>
          <w:lang w:val="en-US"/>
        </w:rPr>
        <w:t>153.36</w:t>
      </w:r>
      <w:r w:rsidRPr="003F6115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ที่ได้ยื่นอุทธรณ์ไว้แล้ว ปัจจุบันการประเมินภาษีอากรอยู่ระหว่างการพิจารณาของคณะกรรมการพิจารณาอุทธรณ์ ฝ่ายบริหารของบริษัท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เชื่อว่ามีเหตุผลที่ดีที่จะใช้เป็นข้อต่อสู้และผลคดีจะเป็นประโยชน์ต่อบริษัท ดังนั้นบริษัทจึงยังไม่ได้พิจารณาตั้งสำรองค่าเผื่อผลเสียหายที่อาจเกิดขึ้นจากผลของคดีดังกล่าวไว้ในงบการเงิน</w:t>
      </w:r>
    </w:p>
    <w:p w14:paraId="22545B9B" w14:textId="77777777" w:rsidR="009D08E8" w:rsidRDefault="009D08E8" w:rsidP="009D08E8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C07A12" w14:textId="77777777" w:rsidR="006F7E87" w:rsidRPr="006C1E22" w:rsidRDefault="00881495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</w:rPr>
        <w:t>คดีความฟ้องร้อง</w:t>
      </w:r>
    </w:p>
    <w:p w14:paraId="229DADBA" w14:textId="77777777" w:rsidR="00DA71DD" w:rsidRDefault="00DA71DD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2F7A104" w14:textId="103BC6ED" w:rsidR="00DA71DD" w:rsidRDefault="00DA71DD" w:rsidP="00205434">
      <w:pPr>
        <w:ind w:left="540" w:firstLine="90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t>ณ วันที่</w:t>
      </w:r>
      <w:r w:rsidR="002054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5434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20543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205434">
        <w:rPr>
          <w:rFonts w:ascii="Angsana New" w:hAnsi="Angsana New" w:cs="Angsana New"/>
          <w:sz w:val="30"/>
          <w:szCs w:val="30"/>
          <w:lang w:val="en-US"/>
        </w:rPr>
        <w:t xml:space="preserve">2569 </w:t>
      </w:r>
      <w:r w:rsidRPr="006C1E22">
        <w:rPr>
          <w:rFonts w:ascii="Angsana New" w:hAnsi="Angsana New" w:cs="Angsana New"/>
          <w:sz w:val="30"/>
          <w:szCs w:val="30"/>
          <w:cs/>
        </w:rPr>
        <w:t xml:space="preserve"> บริษัทมีคดีถูกฟ้องร้องเรียกค่าเสียหายจากกิจการหลายแห่งซึ่งมีทุนทรัพย์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>ถูกฟ้องร้องทั้งสิ้นจำนวน</w:t>
      </w:r>
      <w:r w:rsidRPr="00A27E81">
        <w:rPr>
          <w:rFonts w:ascii="Angsana New" w:hAnsi="Angsana New" w:cs="Angsana New"/>
          <w:spacing w:val="-2"/>
          <w:sz w:val="30"/>
          <w:szCs w:val="30"/>
          <w:cs/>
        </w:rPr>
        <w:t>เงิน</w:t>
      </w:r>
      <w:r w:rsidRPr="00A27E8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2476B"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Pr="0082476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2476B">
        <w:rPr>
          <w:rFonts w:ascii="Angsana New" w:hAnsi="Angsana New" w:cs="Angsana New"/>
          <w:spacing w:val="-2"/>
          <w:sz w:val="30"/>
          <w:szCs w:val="30"/>
          <w:cs/>
        </w:rPr>
        <w:t>ล้า</w:t>
      </w:r>
      <w:r w:rsidRPr="005F797A">
        <w:rPr>
          <w:rFonts w:ascii="Angsana New" w:hAnsi="Angsana New" w:cs="Angsana New"/>
          <w:spacing w:val="-2"/>
          <w:sz w:val="30"/>
          <w:szCs w:val="30"/>
          <w:cs/>
        </w:rPr>
        <w:t>นบาท</w:t>
      </w:r>
      <w:r w:rsidRPr="00A27E8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(</w:t>
      </w:r>
      <w:r w:rsidR="00205434">
        <w:rPr>
          <w:rFonts w:ascii="Angsana New" w:hAnsi="Angsana New" w:cs="Angsana New"/>
          <w:sz w:val="30"/>
          <w:szCs w:val="30"/>
          <w:lang w:val="en-US"/>
        </w:rPr>
        <w:t>31</w:t>
      </w:r>
      <w:r w:rsidR="00205434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2054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05434" w:rsidRPr="00726EDC">
        <w:rPr>
          <w:rFonts w:ascii="Angsana New" w:hAnsi="Angsana New" w:cs="Angsana New"/>
          <w:sz w:val="30"/>
          <w:szCs w:val="30"/>
          <w:cs/>
        </w:rPr>
        <w:t xml:space="preserve"> </w:t>
      </w:r>
      <w:r w:rsidR="0082476B">
        <w:rPr>
          <w:rFonts w:ascii="Angsana New" w:hAnsi="Angsana New" w:cs="Angsana New"/>
          <w:sz w:val="30"/>
          <w:szCs w:val="30"/>
          <w:lang w:val="en-US"/>
        </w:rPr>
        <w:t>2568</w:t>
      </w:r>
      <w:r w:rsidR="00205434" w:rsidRPr="006C1E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C1E22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: 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>
        <w:rPr>
          <w:rFonts w:ascii="Angsana New" w:hAnsi="Angsana New" w:cs="Angsana New"/>
          <w:spacing w:val="-2"/>
          <w:sz w:val="30"/>
          <w:szCs w:val="30"/>
          <w:lang w:val="en-US"/>
        </w:rPr>
        <w:t>45.97</w:t>
      </w:r>
      <w:r w:rsidRPr="006C1E2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6C1E22">
        <w:rPr>
          <w:rFonts w:ascii="Angsana New" w:hAnsi="Angsana New" w:cs="Angsana New"/>
          <w:spacing w:val="-2"/>
          <w:sz w:val="30"/>
          <w:szCs w:val="30"/>
        </w:rPr>
        <w:t>)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จากการที่ไม่ปฏิบัติตามสัญญาและเรียกร้องให้บริษัทชดใช้ค่าเสียหาย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ปัจจุบันคดีอยู่ระหว่างการพิจารณาของศาลอุทธรณ์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 xml:space="preserve"> ในขณะนี้ฝ่ายบริหาร</w:t>
      </w:r>
      <w:r w:rsidRPr="006C1E22">
        <w:rPr>
          <w:rFonts w:ascii="Angsana New" w:hAnsi="Angsana New" w:cs="Angsana New"/>
          <w:sz w:val="30"/>
          <w:szCs w:val="30"/>
          <w:cs/>
        </w:rPr>
        <w:t>ของบริษัทเชื่อว่ามีเหตุผลที่ดีที่จะใช้เป็นข้อต่อสู้และผลคดีจะเป็นประโยชน์ต่อบริษัท ดังนั้น บริษัทจึงยังไม่ได้</w:t>
      </w:r>
      <w:r w:rsidRPr="006C1E22">
        <w:rPr>
          <w:rFonts w:ascii="Angsana New" w:hAnsi="Angsana New" w:cs="Angsana New"/>
          <w:spacing w:val="4"/>
          <w:sz w:val="30"/>
          <w:szCs w:val="30"/>
          <w:cs/>
        </w:rPr>
        <w:t>พิจารณาตั้งสำรองเผื่อผลเสียหายที่อาจเกิดขึ้นจากผลของคดีดังกล่าวไว้ในงบการเงินรวมและ</w:t>
      </w:r>
      <w:r w:rsidR="00205434">
        <w:rPr>
          <w:rFonts w:ascii="Angsana New" w:hAnsi="Angsana New" w:cs="Angsana New"/>
          <w:spacing w:val="4"/>
          <w:sz w:val="30"/>
          <w:szCs w:val="30"/>
          <w:lang w:val="en-US"/>
        </w:rPr>
        <w:t xml:space="preserve">    </w:t>
      </w:r>
      <w:r w:rsidRPr="006C1E22">
        <w:rPr>
          <w:rFonts w:ascii="Angsana New" w:hAnsi="Angsana New" w:cs="Angsana New"/>
          <w:spacing w:val="4"/>
          <w:sz w:val="30"/>
          <w:szCs w:val="30"/>
          <w:cs/>
        </w:rPr>
        <w:t>งบการเงิน</w:t>
      </w:r>
      <w:r w:rsidRPr="006C1E22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</w:p>
    <w:p w14:paraId="45DDF228" w14:textId="77777777" w:rsidR="003504F6" w:rsidRPr="003504F6" w:rsidRDefault="003504F6" w:rsidP="00205434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4F8FD45" w14:textId="2A93F3D3" w:rsidR="00FC747A" w:rsidRPr="006C1E22" w:rsidRDefault="006C1E22" w:rsidP="00C84FED">
      <w:pPr>
        <w:numPr>
          <w:ilvl w:val="0"/>
          <w:numId w:val="34"/>
        </w:numPr>
        <w:ind w:left="567" w:hanging="425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C1E22">
        <w:rPr>
          <w:rFonts w:ascii="Angsana New" w:hAnsi="Angsana New" w:cs="Angsana New"/>
          <w:sz w:val="30"/>
          <w:szCs w:val="30"/>
          <w:u w:val="single"/>
          <w:cs/>
          <w:lang w:val="en-US"/>
        </w:rPr>
        <w:t>การอนุมัติงบการเงินระหว่างกาล</w:t>
      </w:r>
    </w:p>
    <w:p w14:paraId="6F192EE2" w14:textId="77777777" w:rsidR="00A04F47" w:rsidRPr="006C1E22" w:rsidRDefault="00A04F47" w:rsidP="00842D29">
      <w:pPr>
        <w:ind w:left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42886BE" w14:textId="614DE71C" w:rsid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Pr="0082476B">
        <w:rPr>
          <w:rFonts w:ascii="Angsana New" w:hAnsi="Angsana New" w:cs="Angsana New"/>
          <w:sz w:val="30"/>
          <w:szCs w:val="30"/>
          <w:cs/>
        </w:rPr>
        <w:t>เพื่อให้ออกงบการเงินได้เมื่อวันที่</w:t>
      </w:r>
      <w:r w:rsidRPr="0082476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16" w:name="_Hlk198225627"/>
      <w:r w:rsidR="0082476B" w:rsidRPr="0082476B">
        <w:rPr>
          <w:rFonts w:ascii="Angsana New" w:hAnsi="Angsana New" w:cs="Angsana New"/>
          <w:sz w:val="30"/>
          <w:szCs w:val="30"/>
          <w:lang w:val="en-US"/>
        </w:rPr>
        <w:t>15</w:t>
      </w:r>
      <w:r w:rsidRPr="0082476B">
        <w:rPr>
          <w:rFonts w:ascii="Angsana New" w:hAnsi="Angsana New" w:cs="Angsana New"/>
          <w:sz w:val="30"/>
          <w:szCs w:val="30"/>
        </w:rPr>
        <w:t xml:space="preserve"> </w:t>
      </w:r>
      <w:r w:rsidR="007B1664" w:rsidRPr="0082476B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Pr="0082476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16"/>
      <w:r w:rsidR="0082476B" w:rsidRPr="0082476B">
        <w:rPr>
          <w:rFonts w:ascii="Angsana New" w:hAnsi="Angsana New" w:cs="Angsana New"/>
          <w:sz w:val="30"/>
          <w:szCs w:val="30"/>
          <w:lang w:val="en-US"/>
        </w:rPr>
        <w:t>2569</w:t>
      </w:r>
    </w:p>
    <w:p w14:paraId="46D93777" w14:textId="77777777" w:rsidR="008B5E14" w:rsidRPr="0082476B" w:rsidRDefault="008B5E14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39D75A5" w14:textId="77777777" w:rsidR="006C1E22" w:rsidRPr="006C1E22" w:rsidRDefault="006C1E22" w:rsidP="006C1E22">
      <w:pPr>
        <w:ind w:left="320" w:right="1" w:hanging="320"/>
        <w:jc w:val="center"/>
        <w:rPr>
          <w:rFonts w:ascii="Angsana New" w:hAnsi="Angsana New" w:cs="Angsana New"/>
          <w:snapToGrid w:val="0"/>
          <w:sz w:val="30"/>
          <w:szCs w:val="30"/>
          <w:lang w:val="en-US"/>
        </w:rPr>
      </w:pPr>
      <w:r w:rsidRPr="006C1E22">
        <w:rPr>
          <w:rFonts w:ascii="Angsana New" w:hAnsi="Angsana New" w:cs="Angsana New"/>
          <w:sz w:val="30"/>
          <w:szCs w:val="30"/>
          <w:lang w:val="en-US"/>
        </w:rPr>
        <w:t>_________________________</w:t>
      </w:r>
    </w:p>
    <w:p w14:paraId="7AB73033" w14:textId="77777777" w:rsidR="006C1E22" w:rsidRPr="006C1E22" w:rsidRDefault="006C1E22" w:rsidP="006C1E22">
      <w:pPr>
        <w:ind w:left="540" w:firstLine="900"/>
        <w:jc w:val="thaiDistribute"/>
        <w:rPr>
          <w:rFonts w:ascii="Angsana New" w:hAnsi="Angsana New" w:cs="Angsana New"/>
          <w:sz w:val="30"/>
          <w:szCs w:val="30"/>
        </w:rPr>
      </w:pPr>
    </w:p>
    <w:sectPr w:rsidR="006C1E22" w:rsidRPr="006C1E22" w:rsidSect="002931D3">
      <w:headerReference w:type="default" r:id="rId8"/>
      <w:headerReference w:type="first" r:id="rId9"/>
      <w:pgSz w:w="11909" w:h="16834" w:code="9"/>
      <w:pgMar w:top="692" w:right="1136" w:bottom="990" w:left="1440" w:header="720" w:footer="293" w:gutter="0"/>
      <w:pgNumType w:start="1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E226F" w14:textId="77777777" w:rsidR="002D402A" w:rsidRDefault="002D402A" w:rsidP="004956B4">
      <w:r>
        <w:separator/>
      </w:r>
    </w:p>
    <w:p w14:paraId="5CDBD962" w14:textId="77777777" w:rsidR="002D402A" w:rsidRDefault="002D402A"/>
  </w:endnote>
  <w:endnote w:type="continuationSeparator" w:id="0">
    <w:p w14:paraId="2CB67F27" w14:textId="77777777" w:rsidR="002D402A" w:rsidRDefault="002D402A" w:rsidP="004956B4">
      <w:r>
        <w:continuationSeparator/>
      </w:r>
    </w:p>
    <w:p w14:paraId="7038B323" w14:textId="77777777" w:rsidR="002D402A" w:rsidRDefault="002D402A"/>
  </w:endnote>
  <w:endnote w:type="continuationNotice" w:id="1">
    <w:p w14:paraId="29E14F04" w14:textId="77777777" w:rsidR="002D402A" w:rsidRDefault="002D4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F856" w14:textId="77777777" w:rsidR="002D402A" w:rsidRDefault="002D402A" w:rsidP="004956B4">
      <w:r>
        <w:separator/>
      </w:r>
    </w:p>
    <w:p w14:paraId="3272D8FB" w14:textId="77777777" w:rsidR="002D402A" w:rsidRDefault="002D402A"/>
  </w:footnote>
  <w:footnote w:type="continuationSeparator" w:id="0">
    <w:p w14:paraId="0346DDAE" w14:textId="77777777" w:rsidR="002D402A" w:rsidRDefault="002D402A" w:rsidP="004956B4">
      <w:r>
        <w:continuationSeparator/>
      </w:r>
    </w:p>
    <w:p w14:paraId="50B317A1" w14:textId="77777777" w:rsidR="002D402A" w:rsidRDefault="002D402A"/>
  </w:footnote>
  <w:footnote w:type="continuationNotice" w:id="1">
    <w:p w14:paraId="3278BD7A" w14:textId="77777777" w:rsidR="002D402A" w:rsidRDefault="002D40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82C4" w14:textId="77777777" w:rsidR="00D40ADD" w:rsidRDefault="00D40ADD">
    <w:pPr>
      <w:pStyle w:val="Header"/>
      <w:jc w:val="right"/>
      <w:rPr>
        <w:rFonts w:ascii="Angsana New" w:hAnsi="Angsana New" w:cs="Angsana New"/>
        <w:noProof/>
        <w:sz w:val="30"/>
        <w:szCs w:val="30"/>
      </w:rPr>
    </w:pPr>
    <w:r w:rsidRPr="00D40ADD">
      <w:rPr>
        <w:rFonts w:ascii="Angsana New" w:hAnsi="Angsana New" w:cs="Angsana New"/>
        <w:sz w:val="30"/>
        <w:szCs w:val="30"/>
      </w:rPr>
      <w:fldChar w:fldCharType="begin"/>
    </w:r>
    <w:r w:rsidRPr="00D40ADD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0ADD">
      <w:rPr>
        <w:rFonts w:ascii="Angsana New" w:hAnsi="Angsana New" w:cs="Angsana New"/>
        <w:sz w:val="30"/>
        <w:szCs w:val="30"/>
      </w:rPr>
      <w:fldChar w:fldCharType="separate"/>
    </w:r>
    <w:r w:rsidRPr="00D40ADD">
      <w:rPr>
        <w:rFonts w:ascii="Angsana New" w:hAnsi="Angsana New" w:cs="Angsana New"/>
        <w:noProof/>
        <w:sz w:val="30"/>
        <w:szCs w:val="30"/>
      </w:rPr>
      <w:t>2</w:t>
    </w:r>
    <w:r w:rsidRPr="00D40ADD">
      <w:rPr>
        <w:rFonts w:ascii="Angsana New" w:hAnsi="Angsana New" w:cs="Angsana New"/>
        <w:noProof/>
        <w:sz w:val="30"/>
        <w:szCs w:val="30"/>
      </w:rPr>
      <w:fldChar w:fldCharType="end"/>
    </w:r>
  </w:p>
  <w:p w14:paraId="355D797D" w14:textId="77777777" w:rsidR="009857AB" w:rsidRPr="00D40ADD" w:rsidRDefault="009857AB">
    <w:pPr>
      <w:pStyle w:val="Header"/>
      <w:jc w:val="right"/>
      <w:rPr>
        <w:rFonts w:ascii="Angsana New" w:hAnsi="Angsana New" w:cs="Angsana New"/>
        <w:sz w:val="30"/>
        <w:szCs w:val="30"/>
      </w:rPr>
    </w:pPr>
    <w:r w:rsidRPr="009857AB">
      <w:rPr>
        <w:rFonts w:ascii="Angsana New" w:hAnsi="Angsana New" w:cs="Angsana New"/>
        <w:i/>
        <w:iCs/>
        <w:sz w:val="28"/>
        <w:szCs w:val="28"/>
        <w:cs/>
        <w:lang w:val="en-US"/>
      </w:rPr>
      <w:t>(ยังไม่ได้ตรวจสอบ)</w:t>
    </w:r>
  </w:p>
  <w:p w14:paraId="5E0A738B" w14:textId="77777777" w:rsidR="006C0B6F" w:rsidRPr="006C0B6F" w:rsidRDefault="006C0B6F" w:rsidP="006C0B6F">
    <w:pPr>
      <w:pStyle w:val="Header"/>
      <w:jc w:val="right"/>
      <w:rPr>
        <w:noProof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0169" w14:textId="0A78AA36" w:rsidR="006C0B6F" w:rsidRPr="006C0B6F" w:rsidRDefault="002931D3" w:rsidP="006C0B6F">
    <w:pPr>
      <w:pStyle w:val="Header"/>
      <w:jc w:val="right"/>
      <w:rPr>
        <w:lang w:val="en-US"/>
      </w:rPr>
    </w:pPr>
    <w:r>
      <w:rPr>
        <w:rFonts w:ascii="Angsana New" w:hAnsi="Angsana New" w:cs="Angsana New"/>
        <w:noProof/>
        <w:sz w:val="30"/>
        <w:szCs w:val="30"/>
        <w:lang w:val="en-US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006E2A0E"/>
    <w:multiLevelType w:val="hybridMultilevel"/>
    <w:tmpl w:val="2B326428"/>
    <w:lvl w:ilvl="0" w:tplc="0409000F">
      <w:start w:val="1"/>
      <w:numFmt w:val="decimal"/>
      <w:lvlText w:val="%1.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0" w15:restartNumberingAfterBreak="0">
    <w:nsid w:val="052B64A4"/>
    <w:multiLevelType w:val="hybridMultilevel"/>
    <w:tmpl w:val="83745D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C9A15B1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D27DE5"/>
    <w:multiLevelType w:val="hybridMultilevel"/>
    <w:tmpl w:val="C5BC6AB6"/>
    <w:lvl w:ilvl="0" w:tplc="0730240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2A3213"/>
    <w:multiLevelType w:val="hybridMultilevel"/>
    <w:tmpl w:val="85767D12"/>
    <w:lvl w:ilvl="0" w:tplc="94C860E2">
      <w:start w:val="1"/>
      <w:numFmt w:val="decimal"/>
      <w:lvlText w:val="3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8" w15:restartNumberingAfterBreak="0">
    <w:nsid w:val="2EA06842"/>
    <w:multiLevelType w:val="multilevel"/>
    <w:tmpl w:val="D9FAC4A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2569D8"/>
    <w:multiLevelType w:val="hybridMultilevel"/>
    <w:tmpl w:val="122EBF0C"/>
    <w:lvl w:ilvl="0" w:tplc="FD3EF924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4E4774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86C0E4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0C1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A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8A2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4E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D858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E47D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4A7FC3"/>
    <w:multiLevelType w:val="multilevel"/>
    <w:tmpl w:val="5C78E63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2" w15:restartNumberingAfterBreak="0">
    <w:nsid w:val="36F17F08"/>
    <w:multiLevelType w:val="multilevel"/>
    <w:tmpl w:val="641276D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6F93A29"/>
    <w:multiLevelType w:val="multilevel"/>
    <w:tmpl w:val="02D867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71E1F26"/>
    <w:multiLevelType w:val="hybridMultilevel"/>
    <w:tmpl w:val="79DAFB2E"/>
    <w:lvl w:ilvl="0" w:tplc="04090001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30" w15:restartNumberingAfterBreak="0">
    <w:nsid w:val="47263C93"/>
    <w:multiLevelType w:val="multilevel"/>
    <w:tmpl w:val="E1D09240"/>
    <w:lvl w:ilvl="0">
      <w:start w:val="1"/>
      <w:numFmt w:val="decimal"/>
      <w:pStyle w:val="Heading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06E5380"/>
    <w:multiLevelType w:val="multilevel"/>
    <w:tmpl w:val="42DC52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E11B06"/>
    <w:multiLevelType w:val="multilevel"/>
    <w:tmpl w:val="BBF670F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FE5264F"/>
    <w:multiLevelType w:val="multilevel"/>
    <w:tmpl w:val="D46E2A1C"/>
    <w:lvl w:ilvl="0">
      <w:start w:val="1"/>
      <w:numFmt w:val="decimal"/>
      <w:lvlText w:val="%1"/>
      <w:lvlJc w:val="left"/>
      <w:pPr>
        <w:ind w:left="180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34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9D433D"/>
    <w:multiLevelType w:val="hybridMultilevel"/>
    <w:tmpl w:val="7E7033DC"/>
    <w:lvl w:ilvl="0" w:tplc="A844CA12">
      <w:start w:val="4"/>
      <w:numFmt w:val="bullet"/>
      <w:lvlText w:val="-"/>
      <w:lvlJc w:val="left"/>
      <w:pPr>
        <w:ind w:left="216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5D3B65"/>
    <w:multiLevelType w:val="hybridMultilevel"/>
    <w:tmpl w:val="A2A2B57A"/>
    <w:lvl w:ilvl="0" w:tplc="E8DA9B40">
      <w:start w:val="1"/>
      <w:numFmt w:val="decimal"/>
      <w:lvlText w:val="3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720EA"/>
    <w:multiLevelType w:val="multilevel"/>
    <w:tmpl w:val="B64633B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F66273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53125281">
    <w:abstractNumId w:val="5"/>
  </w:num>
  <w:num w:numId="2" w16cid:durableId="677000991">
    <w:abstractNumId w:val="4"/>
  </w:num>
  <w:num w:numId="3" w16cid:durableId="1783069465">
    <w:abstractNumId w:val="8"/>
  </w:num>
  <w:num w:numId="4" w16cid:durableId="1343893066">
    <w:abstractNumId w:val="6"/>
  </w:num>
  <w:num w:numId="5" w16cid:durableId="8021737">
    <w:abstractNumId w:val="7"/>
  </w:num>
  <w:num w:numId="6" w16cid:durableId="1231382270">
    <w:abstractNumId w:val="2"/>
  </w:num>
  <w:num w:numId="7" w16cid:durableId="1537113141">
    <w:abstractNumId w:val="1"/>
  </w:num>
  <w:num w:numId="8" w16cid:durableId="1499268116">
    <w:abstractNumId w:val="0"/>
  </w:num>
  <w:num w:numId="9" w16cid:durableId="581641472">
    <w:abstractNumId w:val="28"/>
  </w:num>
  <w:num w:numId="10" w16cid:durableId="581916994">
    <w:abstractNumId w:val="3"/>
  </w:num>
  <w:num w:numId="11" w16cid:durableId="4208264">
    <w:abstractNumId w:val="25"/>
  </w:num>
  <w:num w:numId="12" w16cid:durableId="1122460789">
    <w:abstractNumId w:val="14"/>
  </w:num>
  <w:num w:numId="13" w16cid:durableId="413017714">
    <w:abstractNumId w:val="35"/>
  </w:num>
  <w:num w:numId="14" w16cid:durableId="749041779">
    <w:abstractNumId w:val="19"/>
  </w:num>
  <w:num w:numId="15" w16cid:durableId="352847503">
    <w:abstractNumId w:val="26"/>
  </w:num>
  <w:num w:numId="16" w16cid:durableId="1529175226">
    <w:abstractNumId w:val="40"/>
  </w:num>
  <w:num w:numId="17" w16cid:durableId="435250892">
    <w:abstractNumId w:val="41"/>
  </w:num>
  <w:num w:numId="18" w16cid:durableId="1782610503">
    <w:abstractNumId w:val="30"/>
  </w:num>
  <w:num w:numId="19" w16cid:durableId="1065103662">
    <w:abstractNumId w:val="20"/>
  </w:num>
  <w:num w:numId="20" w16cid:durableId="2092458689">
    <w:abstractNumId w:val="33"/>
  </w:num>
  <w:num w:numId="21" w16cid:durableId="1106585522">
    <w:abstractNumId w:val="12"/>
  </w:num>
  <w:num w:numId="22" w16cid:durableId="474572042">
    <w:abstractNumId w:val="13"/>
  </w:num>
  <w:num w:numId="23" w16cid:durableId="1929343170">
    <w:abstractNumId w:val="27"/>
  </w:num>
  <w:num w:numId="24" w16cid:durableId="102725990">
    <w:abstractNumId w:val="36"/>
  </w:num>
  <w:num w:numId="25" w16cid:durableId="358437691">
    <w:abstractNumId w:val="15"/>
  </w:num>
  <w:num w:numId="26" w16cid:durableId="918096537">
    <w:abstractNumId w:val="24"/>
  </w:num>
  <w:num w:numId="27" w16cid:durableId="1402405697">
    <w:abstractNumId w:val="43"/>
  </w:num>
  <w:num w:numId="28" w16cid:durableId="29454563">
    <w:abstractNumId w:val="38"/>
  </w:num>
  <w:num w:numId="29" w16cid:durableId="2029718157">
    <w:abstractNumId w:val="23"/>
  </w:num>
  <w:num w:numId="30" w16cid:durableId="2141070380">
    <w:abstractNumId w:val="18"/>
  </w:num>
  <w:num w:numId="31" w16cid:durableId="1973512982">
    <w:abstractNumId w:val="22"/>
  </w:num>
  <w:num w:numId="32" w16cid:durableId="1719888382">
    <w:abstractNumId w:val="32"/>
  </w:num>
  <w:num w:numId="33" w16cid:durableId="2138795041">
    <w:abstractNumId w:val="7"/>
  </w:num>
  <w:num w:numId="34" w16cid:durableId="1978410624">
    <w:abstractNumId w:val="11"/>
  </w:num>
  <w:num w:numId="35" w16cid:durableId="1144929147">
    <w:abstractNumId w:val="16"/>
  </w:num>
  <w:num w:numId="36" w16cid:durableId="666400018">
    <w:abstractNumId w:val="29"/>
  </w:num>
  <w:num w:numId="37" w16cid:durableId="2009289526">
    <w:abstractNumId w:val="21"/>
  </w:num>
  <w:num w:numId="38" w16cid:durableId="192622005">
    <w:abstractNumId w:val="34"/>
  </w:num>
  <w:num w:numId="39" w16cid:durableId="851650084">
    <w:abstractNumId w:val="42"/>
  </w:num>
  <w:num w:numId="40" w16cid:durableId="1818498400">
    <w:abstractNumId w:val="10"/>
  </w:num>
  <w:num w:numId="41" w16cid:durableId="910041155">
    <w:abstractNumId w:val="9"/>
  </w:num>
  <w:num w:numId="42" w16cid:durableId="144978735">
    <w:abstractNumId w:val="37"/>
  </w:num>
  <w:num w:numId="43" w16cid:durableId="451825795">
    <w:abstractNumId w:val="17"/>
  </w:num>
  <w:num w:numId="44" w16cid:durableId="1084035938">
    <w:abstractNumId w:val="31"/>
  </w:num>
  <w:num w:numId="45" w16cid:durableId="493687389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FD"/>
    <w:rsid w:val="000005ED"/>
    <w:rsid w:val="0000079D"/>
    <w:rsid w:val="00000A1C"/>
    <w:rsid w:val="00000C2D"/>
    <w:rsid w:val="00000E83"/>
    <w:rsid w:val="000016CB"/>
    <w:rsid w:val="000019C7"/>
    <w:rsid w:val="00001DA5"/>
    <w:rsid w:val="00001FBF"/>
    <w:rsid w:val="00002354"/>
    <w:rsid w:val="0000267E"/>
    <w:rsid w:val="00002A60"/>
    <w:rsid w:val="00002B85"/>
    <w:rsid w:val="00002C98"/>
    <w:rsid w:val="00002EBA"/>
    <w:rsid w:val="00002ED6"/>
    <w:rsid w:val="00003303"/>
    <w:rsid w:val="00003378"/>
    <w:rsid w:val="00003679"/>
    <w:rsid w:val="00003CF4"/>
    <w:rsid w:val="00004714"/>
    <w:rsid w:val="00004BC5"/>
    <w:rsid w:val="00004EC5"/>
    <w:rsid w:val="0000535D"/>
    <w:rsid w:val="0000563E"/>
    <w:rsid w:val="000056A7"/>
    <w:rsid w:val="0000593B"/>
    <w:rsid w:val="00005E38"/>
    <w:rsid w:val="000062F0"/>
    <w:rsid w:val="00006888"/>
    <w:rsid w:val="0000695F"/>
    <w:rsid w:val="00006A0A"/>
    <w:rsid w:val="00006C39"/>
    <w:rsid w:val="00007165"/>
    <w:rsid w:val="0000763C"/>
    <w:rsid w:val="000079D8"/>
    <w:rsid w:val="00007C25"/>
    <w:rsid w:val="00010800"/>
    <w:rsid w:val="00010C7A"/>
    <w:rsid w:val="00010D91"/>
    <w:rsid w:val="00010EC6"/>
    <w:rsid w:val="0001110D"/>
    <w:rsid w:val="00011428"/>
    <w:rsid w:val="000114F0"/>
    <w:rsid w:val="00011750"/>
    <w:rsid w:val="00011CA0"/>
    <w:rsid w:val="0001244E"/>
    <w:rsid w:val="00012A4E"/>
    <w:rsid w:val="00012CF4"/>
    <w:rsid w:val="00013276"/>
    <w:rsid w:val="000132EA"/>
    <w:rsid w:val="0001342C"/>
    <w:rsid w:val="00013704"/>
    <w:rsid w:val="0001380C"/>
    <w:rsid w:val="0001397B"/>
    <w:rsid w:val="00013A5E"/>
    <w:rsid w:val="00013B36"/>
    <w:rsid w:val="00013CFA"/>
    <w:rsid w:val="00013D04"/>
    <w:rsid w:val="00013D8F"/>
    <w:rsid w:val="00014145"/>
    <w:rsid w:val="000141E9"/>
    <w:rsid w:val="0001452E"/>
    <w:rsid w:val="00014827"/>
    <w:rsid w:val="00014C2C"/>
    <w:rsid w:val="00014C5D"/>
    <w:rsid w:val="00014CED"/>
    <w:rsid w:val="00014E15"/>
    <w:rsid w:val="00015077"/>
    <w:rsid w:val="00015408"/>
    <w:rsid w:val="0001599D"/>
    <w:rsid w:val="00016415"/>
    <w:rsid w:val="000164A6"/>
    <w:rsid w:val="000166F0"/>
    <w:rsid w:val="000169E6"/>
    <w:rsid w:val="00016C5B"/>
    <w:rsid w:val="00016D78"/>
    <w:rsid w:val="00016F05"/>
    <w:rsid w:val="00017874"/>
    <w:rsid w:val="00020048"/>
    <w:rsid w:val="00020387"/>
    <w:rsid w:val="000204B1"/>
    <w:rsid w:val="00020520"/>
    <w:rsid w:val="00020955"/>
    <w:rsid w:val="00020BD4"/>
    <w:rsid w:val="00020D39"/>
    <w:rsid w:val="00021176"/>
    <w:rsid w:val="00021566"/>
    <w:rsid w:val="00021A27"/>
    <w:rsid w:val="000223DA"/>
    <w:rsid w:val="00022514"/>
    <w:rsid w:val="0002294D"/>
    <w:rsid w:val="00022EC9"/>
    <w:rsid w:val="00022FCD"/>
    <w:rsid w:val="0002369A"/>
    <w:rsid w:val="000237F9"/>
    <w:rsid w:val="00023ADB"/>
    <w:rsid w:val="00023D1B"/>
    <w:rsid w:val="00023E11"/>
    <w:rsid w:val="00023E63"/>
    <w:rsid w:val="00023EE5"/>
    <w:rsid w:val="00023F11"/>
    <w:rsid w:val="00023F42"/>
    <w:rsid w:val="000240BF"/>
    <w:rsid w:val="0002426A"/>
    <w:rsid w:val="00024446"/>
    <w:rsid w:val="00024B46"/>
    <w:rsid w:val="00024B70"/>
    <w:rsid w:val="00024E36"/>
    <w:rsid w:val="00024E4D"/>
    <w:rsid w:val="00024FCE"/>
    <w:rsid w:val="000252ED"/>
    <w:rsid w:val="00025B5F"/>
    <w:rsid w:val="00025CCE"/>
    <w:rsid w:val="00025CF1"/>
    <w:rsid w:val="0002637B"/>
    <w:rsid w:val="000264FD"/>
    <w:rsid w:val="00026798"/>
    <w:rsid w:val="00026882"/>
    <w:rsid w:val="00026A87"/>
    <w:rsid w:val="00026AED"/>
    <w:rsid w:val="00026BCA"/>
    <w:rsid w:val="00026BCF"/>
    <w:rsid w:val="000274EA"/>
    <w:rsid w:val="00027529"/>
    <w:rsid w:val="00027975"/>
    <w:rsid w:val="00027C1D"/>
    <w:rsid w:val="00031693"/>
    <w:rsid w:val="00031A1A"/>
    <w:rsid w:val="00031AAF"/>
    <w:rsid w:val="00031DFB"/>
    <w:rsid w:val="00031F20"/>
    <w:rsid w:val="00031F82"/>
    <w:rsid w:val="000326E1"/>
    <w:rsid w:val="00032F7D"/>
    <w:rsid w:val="00033059"/>
    <w:rsid w:val="00033519"/>
    <w:rsid w:val="0003353C"/>
    <w:rsid w:val="000336E0"/>
    <w:rsid w:val="00033962"/>
    <w:rsid w:val="000339B8"/>
    <w:rsid w:val="00033C3F"/>
    <w:rsid w:val="00033DC9"/>
    <w:rsid w:val="0003412D"/>
    <w:rsid w:val="0003459E"/>
    <w:rsid w:val="000346A2"/>
    <w:rsid w:val="000346C8"/>
    <w:rsid w:val="0003483C"/>
    <w:rsid w:val="00034892"/>
    <w:rsid w:val="00034BEA"/>
    <w:rsid w:val="00034E21"/>
    <w:rsid w:val="00034E97"/>
    <w:rsid w:val="00035AA5"/>
    <w:rsid w:val="00035BEA"/>
    <w:rsid w:val="00036759"/>
    <w:rsid w:val="00036AA6"/>
    <w:rsid w:val="00036DF3"/>
    <w:rsid w:val="000371A0"/>
    <w:rsid w:val="000371F3"/>
    <w:rsid w:val="00037200"/>
    <w:rsid w:val="00037677"/>
    <w:rsid w:val="000376E6"/>
    <w:rsid w:val="00037A89"/>
    <w:rsid w:val="00037B04"/>
    <w:rsid w:val="00037BD7"/>
    <w:rsid w:val="00040102"/>
    <w:rsid w:val="0004022C"/>
    <w:rsid w:val="000402CA"/>
    <w:rsid w:val="0004060E"/>
    <w:rsid w:val="000406A9"/>
    <w:rsid w:val="00040791"/>
    <w:rsid w:val="000408AE"/>
    <w:rsid w:val="00040BF8"/>
    <w:rsid w:val="00040C94"/>
    <w:rsid w:val="00040E86"/>
    <w:rsid w:val="000410A4"/>
    <w:rsid w:val="00041576"/>
    <w:rsid w:val="00041773"/>
    <w:rsid w:val="00041F0A"/>
    <w:rsid w:val="000423B4"/>
    <w:rsid w:val="0004257D"/>
    <w:rsid w:val="00042687"/>
    <w:rsid w:val="00042745"/>
    <w:rsid w:val="00042A0C"/>
    <w:rsid w:val="00042A63"/>
    <w:rsid w:val="00042E32"/>
    <w:rsid w:val="000438E2"/>
    <w:rsid w:val="00043B6E"/>
    <w:rsid w:val="000440F1"/>
    <w:rsid w:val="00044675"/>
    <w:rsid w:val="00044985"/>
    <w:rsid w:val="00044D2E"/>
    <w:rsid w:val="00044DC1"/>
    <w:rsid w:val="000452D9"/>
    <w:rsid w:val="000453CF"/>
    <w:rsid w:val="00045558"/>
    <w:rsid w:val="0004573E"/>
    <w:rsid w:val="00045908"/>
    <w:rsid w:val="00045C94"/>
    <w:rsid w:val="00045CD7"/>
    <w:rsid w:val="00045CF3"/>
    <w:rsid w:val="00046377"/>
    <w:rsid w:val="000463E9"/>
    <w:rsid w:val="00046574"/>
    <w:rsid w:val="000469CB"/>
    <w:rsid w:val="00046E0C"/>
    <w:rsid w:val="0004711B"/>
    <w:rsid w:val="000478A1"/>
    <w:rsid w:val="000479BE"/>
    <w:rsid w:val="00047D0B"/>
    <w:rsid w:val="00047EB7"/>
    <w:rsid w:val="00047FF7"/>
    <w:rsid w:val="00050454"/>
    <w:rsid w:val="00050546"/>
    <w:rsid w:val="00051239"/>
    <w:rsid w:val="00051470"/>
    <w:rsid w:val="00051ACB"/>
    <w:rsid w:val="00051B39"/>
    <w:rsid w:val="00051DE1"/>
    <w:rsid w:val="00051E14"/>
    <w:rsid w:val="00051EF0"/>
    <w:rsid w:val="000522FC"/>
    <w:rsid w:val="00052484"/>
    <w:rsid w:val="000526EC"/>
    <w:rsid w:val="000530AD"/>
    <w:rsid w:val="000530FD"/>
    <w:rsid w:val="000532E9"/>
    <w:rsid w:val="000539BE"/>
    <w:rsid w:val="000540B0"/>
    <w:rsid w:val="0005449F"/>
    <w:rsid w:val="000544D7"/>
    <w:rsid w:val="00054951"/>
    <w:rsid w:val="00054A52"/>
    <w:rsid w:val="00054BB7"/>
    <w:rsid w:val="00054DB2"/>
    <w:rsid w:val="00055234"/>
    <w:rsid w:val="000555E7"/>
    <w:rsid w:val="00055960"/>
    <w:rsid w:val="00055D63"/>
    <w:rsid w:val="00055D79"/>
    <w:rsid w:val="00056249"/>
    <w:rsid w:val="000564A3"/>
    <w:rsid w:val="000565EB"/>
    <w:rsid w:val="00056639"/>
    <w:rsid w:val="000566F5"/>
    <w:rsid w:val="00056906"/>
    <w:rsid w:val="00056927"/>
    <w:rsid w:val="000574DA"/>
    <w:rsid w:val="000575C7"/>
    <w:rsid w:val="00060457"/>
    <w:rsid w:val="000604B9"/>
    <w:rsid w:val="00060B03"/>
    <w:rsid w:val="00060B71"/>
    <w:rsid w:val="00060C51"/>
    <w:rsid w:val="00060FA2"/>
    <w:rsid w:val="0006135A"/>
    <w:rsid w:val="00061594"/>
    <w:rsid w:val="00061A35"/>
    <w:rsid w:val="00061AAE"/>
    <w:rsid w:val="00061D94"/>
    <w:rsid w:val="00062246"/>
    <w:rsid w:val="000622B0"/>
    <w:rsid w:val="000626B0"/>
    <w:rsid w:val="000632C5"/>
    <w:rsid w:val="000634E3"/>
    <w:rsid w:val="0006354B"/>
    <w:rsid w:val="0006369A"/>
    <w:rsid w:val="00063B73"/>
    <w:rsid w:val="00063D07"/>
    <w:rsid w:val="00064013"/>
    <w:rsid w:val="000640A0"/>
    <w:rsid w:val="000646A7"/>
    <w:rsid w:val="0006493E"/>
    <w:rsid w:val="00064B1B"/>
    <w:rsid w:val="00064DA3"/>
    <w:rsid w:val="00065672"/>
    <w:rsid w:val="000656E1"/>
    <w:rsid w:val="00065ADE"/>
    <w:rsid w:val="00065C80"/>
    <w:rsid w:val="00065F79"/>
    <w:rsid w:val="0006600B"/>
    <w:rsid w:val="00066014"/>
    <w:rsid w:val="00066F90"/>
    <w:rsid w:val="00067163"/>
    <w:rsid w:val="0006721B"/>
    <w:rsid w:val="00067772"/>
    <w:rsid w:val="00067D22"/>
    <w:rsid w:val="0007008A"/>
    <w:rsid w:val="0007034E"/>
    <w:rsid w:val="0007038C"/>
    <w:rsid w:val="000704EE"/>
    <w:rsid w:val="00070DAC"/>
    <w:rsid w:val="00070FBD"/>
    <w:rsid w:val="00071B0E"/>
    <w:rsid w:val="00071C9F"/>
    <w:rsid w:val="00072171"/>
    <w:rsid w:val="000722E1"/>
    <w:rsid w:val="0007277C"/>
    <w:rsid w:val="000730CF"/>
    <w:rsid w:val="00073135"/>
    <w:rsid w:val="00073BBF"/>
    <w:rsid w:val="00073DAC"/>
    <w:rsid w:val="000744FA"/>
    <w:rsid w:val="0007463B"/>
    <w:rsid w:val="00074AC0"/>
    <w:rsid w:val="00074B06"/>
    <w:rsid w:val="00074E1F"/>
    <w:rsid w:val="00074FE6"/>
    <w:rsid w:val="0007509B"/>
    <w:rsid w:val="000751B4"/>
    <w:rsid w:val="000753C4"/>
    <w:rsid w:val="000753F5"/>
    <w:rsid w:val="000754D3"/>
    <w:rsid w:val="0007557D"/>
    <w:rsid w:val="000755F0"/>
    <w:rsid w:val="000759B4"/>
    <w:rsid w:val="00075B69"/>
    <w:rsid w:val="00075FD1"/>
    <w:rsid w:val="0007679B"/>
    <w:rsid w:val="00076846"/>
    <w:rsid w:val="0007694D"/>
    <w:rsid w:val="00077158"/>
    <w:rsid w:val="00077439"/>
    <w:rsid w:val="00077A88"/>
    <w:rsid w:val="00077B36"/>
    <w:rsid w:val="00077CFE"/>
    <w:rsid w:val="000801FE"/>
    <w:rsid w:val="0008035F"/>
    <w:rsid w:val="000808BA"/>
    <w:rsid w:val="00080925"/>
    <w:rsid w:val="00080CE6"/>
    <w:rsid w:val="00080F13"/>
    <w:rsid w:val="000816AD"/>
    <w:rsid w:val="0008193D"/>
    <w:rsid w:val="00081F9E"/>
    <w:rsid w:val="00082018"/>
    <w:rsid w:val="0008259C"/>
    <w:rsid w:val="0008267B"/>
    <w:rsid w:val="000826E3"/>
    <w:rsid w:val="00082F02"/>
    <w:rsid w:val="00082FDC"/>
    <w:rsid w:val="0008348F"/>
    <w:rsid w:val="0008356D"/>
    <w:rsid w:val="000838AF"/>
    <w:rsid w:val="000838F4"/>
    <w:rsid w:val="00083BC4"/>
    <w:rsid w:val="00084392"/>
    <w:rsid w:val="00084539"/>
    <w:rsid w:val="000847B2"/>
    <w:rsid w:val="0008489E"/>
    <w:rsid w:val="00084995"/>
    <w:rsid w:val="00084A2D"/>
    <w:rsid w:val="00084C4F"/>
    <w:rsid w:val="0008515D"/>
    <w:rsid w:val="00085219"/>
    <w:rsid w:val="000852A7"/>
    <w:rsid w:val="00085378"/>
    <w:rsid w:val="00085531"/>
    <w:rsid w:val="000857F6"/>
    <w:rsid w:val="00085F57"/>
    <w:rsid w:val="00085F62"/>
    <w:rsid w:val="00086008"/>
    <w:rsid w:val="0008635F"/>
    <w:rsid w:val="00086747"/>
    <w:rsid w:val="00086B83"/>
    <w:rsid w:val="00086E10"/>
    <w:rsid w:val="00087300"/>
    <w:rsid w:val="00087543"/>
    <w:rsid w:val="000877AE"/>
    <w:rsid w:val="000877F1"/>
    <w:rsid w:val="00087888"/>
    <w:rsid w:val="00087C9A"/>
    <w:rsid w:val="00087EF5"/>
    <w:rsid w:val="000904AE"/>
    <w:rsid w:val="00090523"/>
    <w:rsid w:val="000908EF"/>
    <w:rsid w:val="00090AB3"/>
    <w:rsid w:val="00091D45"/>
    <w:rsid w:val="00091E9C"/>
    <w:rsid w:val="0009219F"/>
    <w:rsid w:val="00092641"/>
    <w:rsid w:val="00092A89"/>
    <w:rsid w:val="00092BF3"/>
    <w:rsid w:val="00093375"/>
    <w:rsid w:val="00093A25"/>
    <w:rsid w:val="00093CC9"/>
    <w:rsid w:val="00094184"/>
    <w:rsid w:val="00094187"/>
    <w:rsid w:val="00094255"/>
    <w:rsid w:val="0009440B"/>
    <w:rsid w:val="00094418"/>
    <w:rsid w:val="00094424"/>
    <w:rsid w:val="000945CF"/>
    <w:rsid w:val="00094A60"/>
    <w:rsid w:val="000950EB"/>
    <w:rsid w:val="00095331"/>
    <w:rsid w:val="0009533B"/>
    <w:rsid w:val="00095614"/>
    <w:rsid w:val="000957CE"/>
    <w:rsid w:val="00095938"/>
    <w:rsid w:val="00095A45"/>
    <w:rsid w:val="00095B73"/>
    <w:rsid w:val="00096176"/>
    <w:rsid w:val="000962BC"/>
    <w:rsid w:val="0009660F"/>
    <w:rsid w:val="000966FB"/>
    <w:rsid w:val="0009680C"/>
    <w:rsid w:val="000969CF"/>
    <w:rsid w:val="0009727B"/>
    <w:rsid w:val="000974CE"/>
    <w:rsid w:val="0009756E"/>
    <w:rsid w:val="0009759B"/>
    <w:rsid w:val="0009782E"/>
    <w:rsid w:val="000A0003"/>
    <w:rsid w:val="000A036D"/>
    <w:rsid w:val="000A0BE1"/>
    <w:rsid w:val="000A0BFC"/>
    <w:rsid w:val="000A0EA3"/>
    <w:rsid w:val="000A0F15"/>
    <w:rsid w:val="000A0F2E"/>
    <w:rsid w:val="000A0FC4"/>
    <w:rsid w:val="000A1623"/>
    <w:rsid w:val="000A193E"/>
    <w:rsid w:val="000A1A52"/>
    <w:rsid w:val="000A1D87"/>
    <w:rsid w:val="000A1E0A"/>
    <w:rsid w:val="000A26BE"/>
    <w:rsid w:val="000A2720"/>
    <w:rsid w:val="000A2C15"/>
    <w:rsid w:val="000A2EF8"/>
    <w:rsid w:val="000A3421"/>
    <w:rsid w:val="000A3425"/>
    <w:rsid w:val="000A363B"/>
    <w:rsid w:val="000A36C7"/>
    <w:rsid w:val="000A3797"/>
    <w:rsid w:val="000A3994"/>
    <w:rsid w:val="000A39D0"/>
    <w:rsid w:val="000A3B2B"/>
    <w:rsid w:val="000A43D0"/>
    <w:rsid w:val="000A4783"/>
    <w:rsid w:val="000A4893"/>
    <w:rsid w:val="000A4EFE"/>
    <w:rsid w:val="000A58A2"/>
    <w:rsid w:val="000A5958"/>
    <w:rsid w:val="000A5D39"/>
    <w:rsid w:val="000A62C5"/>
    <w:rsid w:val="000A6485"/>
    <w:rsid w:val="000A6495"/>
    <w:rsid w:val="000A67A9"/>
    <w:rsid w:val="000A686C"/>
    <w:rsid w:val="000A68E1"/>
    <w:rsid w:val="000A6C35"/>
    <w:rsid w:val="000A6F79"/>
    <w:rsid w:val="000A7510"/>
    <w:rsid w:val="000A762F"/>
    <w:rsid w:val="000A7B11"/>
    <w:rsid w:val="000A7B3A"/>
    <w:rsid w:val="000A7C3B"/>
    <w:rsid w:val="000A7CBF"/>
    <w:rsid w:val="000B00E8"/>
    <w:rsid w:val="000B02E5"/>
    <w:rsid w:val="000B0340"/>
    <w:rsid w:val="000B0720"/>
    <w:rsid w:val="000B0991"/>
    <w:rsid w:val="000B0B0E"/>
    <w:rsid w:val="000B0D69"/>
    <w:rsid w:val="000B0E74"/>
    <w:rsid w:val="000B0F37"/>
    <w:rsid w:val="000B146D"/>
    <w:rsid w:val="000B1854"/>
    <w:rsid w:val="000B1AB7"/>
    <w:rsid w:val="000B1B44"/>
    <w:rsid w:val="000B245A"/>
    <w:rsid w:val="000B27A1"/>
    <w:rsid w:val="000B2AD1"/>
    <w:rsid w:val="000B2F94"/>
    <w:rsid w:val="000B369F"/>
    <w:rsid w:val="000B3C21"/>
    <w:rsid w:val="000B3D36"/>
    <w:rsid w:val="000B4480"/>
    <w:rsid w:val="000B44F2"/>
    <w:rsid w:val="000B4A4C"/>
    <w:rsid w:val="000B4ABB"/>
    <w:rsid w:val="000B54B2"/>
    <w:rsid w:val="000B5628"/>
    <w:rsid w:val="000B5B08"/>
    <w:rsid w:val="000B5CE6"/>
    <w:rsid w:val="000B5E33"/>
    <w:rsid w:val="000B5EB9"/>
    <w:rsid w:val="000B6384"/>
    <w:rsid w:val="000B695E"/>
    <w:rsid w:val="000B6D20"/>
    <w:rsid w:val="000B71E8"/>
    <w:rsid w:val="000B74D0"/>
    <w:rsid w:val="000B76BD"/>
    <w:rsid w:val="000B78AD"/>
    <w:rsid w:val="000B78D4"/>
    <w:rsid w:val="000B7A60"/>
    <w:rsid w:val="000B7D9E"/>
    <w:rsid w:val="000B7F82"/>
    <w:rsid w:val="000C0365"/>
    <w:rsid w:val="000C036B"/>
    <w:rsid w:val="000C0507"/>
    <w:rsid w:val="000C06A9"/>
    <w:rsid w:val="000C0946"/>
    <w:rsid w:val="000C0CF4"/>
    <w:rsid w:val="000C108F"/>
    <w:rsid w:val="000C11F1"/>
    <w:rsid w:val="000C14DD"/>
    <w:rsid w:val="000C1822"/>
    <w:rsid w:val="000C1944"/>
    <w:rsid w:val="000C1D53"/>
    <w:rsid w:val="000C2123"/>
    <w:rsid w:val="000C2341"/>
    <w:rsid w:val="000C255E"/>
    <w:rsid w:val="000C25CC"/>
    <w:rsid w:val="000C2688"/>
    <w:rsid w:val="000C26FE"/>
    <w:rsid w:val="000C2783"/>
    <w:rsid w:val="000C2BF6"/>
    <w:rsid w:val="000C2BF9"/>
    <w:rsid w:val="000C2C1A"/>
    <w:rsid w:val="000C2F9D"/>
    <w:rsid w:val="000C3227"/>
    <w:rsid w:val="000C34DD"/>
    <w:rsid w:val="000C36E8"/>
    <w:rsid w:val="000C3924"/>
    <w:rsid w:val="000C3BF2"/>
    <w:rsid w:val="000C44AD"/>
    <w:rsid w:val="000C4B2F"/>
    <w:rsid w:val="000C4F26"/>
    <w:rsid w:val="000C4F44"/>
    <w:rsid w:val="000C4F5D"/>
    <w:rsid w:val="000C54D8"/>
    <w:rsid w:val="000C55D7"/>
    <w:rsid w:val="000C57E5"/>
    <w:rsid w:val="000C5A97"/>
    <w:rsid w:val="000C5B66"/>
    <w:rsid w:val="000C5BA6"/>
    <w:rsid w:val="000C5DC6"/>
    <w:rsid w:val="000C5EB8"/>
    <w:rsid w:val="000C5F08"/>
    <w:rsid w:val="000C63CA"/>
    <w:rsid w:val="000C63E0"/>
    <w:rsid w:val="000C669B"/>
    <w:rsid w:val="000C676D"/>
    <w:rsid w:val="000C67BB"/>
    <w:rsid w:val="000C6D34"/>
    <w:rsid w:val="000C71D5"/>
    <w:rsid w:val="000C74A7"/>
    <w:rsid w:val="000C7FD9"/>
    <w:rsid w:val="000D0115"/>
    <w:rsid w:val="000D04A4"/>
    <w:rsid w:val="000D075F"/>
    <w:rsid w:val="000D0A6C"/>
    <w:rsid w:val="000D0B4C"/>
    <w:rsid w:val="000D1044"/>
    <w:rsid w:val="000D1AB9"/>
    <w:rsid w:val="000D1E8B"/>
    <w:rsid w:val="000D234B"/>
    <w:rsid w:val="000D29EB"/>
    <w:rsid w:val="000D2AC7"/>
    <w:rsid w:val="000D2C52"/>
    <w:rsid w:val="000D2CD4"/>
    <w:rsid w:val="000D2EE9"/>
    <w:rsid w:val="000D3137"/>
    <w:rsid w:val="000D333C"/>
    <w:rsid w:val="000D33B4"/>
    <w:rsid w:val="000D3493"/>
    <w:rsid w:val="000D355A"/>
    <w:rsid w:val="000D368C"/>
    <w:rsid w:val="000D39B9"/>
    <w:rsid w:val="000D3A3A"/>
    <w:rsid w:val="000D41FB"/>
    <w:rsid w:val="000D4219"/>
    <w:rsid w:val="000D48D1"/>
    <w:rsid w:val="000D4901"/>
    <w:rsid w:val="000D4E2B"/>
    <w:rsid w:val="000D4FB3"/>
    <w:rsid w:val="000D52B8"/>
    <w:rsid w:val="000D5736"/>
    <w:rsid w:val="000D599F"/>
    <w:rsid w:val="000D5CAB"/>
    <w:rsid w:val="000D6493"/>
    <w:rsid w:val="000D6628"/>
    <w:rsid w:val="000D67E7"/>
    <w:rsid w:val="000D6830"/>
    <w:rsid w:val="000D6BDD"/>
    <w:rsid w:val="000D6C8C"/>
    <w:rsid w:val="000D6CB1"/>
    <w:rsid w:val="000D6CD8"/>
    <w:rsid w:val="000D6D86"/>
    <w:rsid w:val="000D72F8"/>
    <w:rsid w:val="000D7339"/>
    <w:rsid w:val="000D73AF"/>
    <w:rsid w:val="000D767B"/>
    <w:rsid w:val="000D7700"/>
    <w:rsid w:val="000D77AB"/>
    <w:rsid w:val="000D79DC"/>
    <w:rsid w:val="000D7A6D"/>
    <w:rsid w:val="000E036F"/>
    <w:rsid w:val="000E047D"/>
    <w:rsid w:val="000E0746"/>
    <w:rsid w:val="000E07CA"/>
    <w:rsid w:val="000E0B73"/>
    <w:rsid w:val="000E11F9"/>
    <w:rsid w:val="000E14D8"/>
    <w:rsid w:val="000E1A54"/>
    <w:rsid w:val="000E2202"/>
    <w:rsid w:val="000E236D"/>
    <w:rsid w:val="000E23B8"/>
    <w:rsid w:val="000E24F5"/>
    <w:rsid w:val="000E2A04"/>
    <w:rsid w:val="000E2B53"/>
    <w:rsid w:val="000E2B9E"/>
    <w:rsid w:val="000E2E9B"/>
    <w:rsid w:val="000E30C2"/>
    <w:rsid w:val="000E31C0"/>
    <w:rsid w:val="000E3226"/>
    <w:rsid w:val="000E3788"/>
    <w:rsid w:val="000E393E"/>
    <w:rsid w:val="000E3DA2"/>
    <w:rsid w:val="000E471D"/>
    <w:rsid w:val="000E49CB"/>
    <w:rsid w:val="000E4B3E"/>
    <w:rsid w:val="000E4BFE"/>
    <w:rsid w:val="000E511E"/>
    <w:rsid w:val="000E5582"/>
    <w:rsid w:val="000E5843"/>
    <w:rsid w:val="000E5845"/>
    <w:rsid w:val="000E589E"/>
    <w:rsid w:val="000E5BA9"/>
    <w:rsid w:val="000E5EB1"/>
    <w:rsid w:val="000E5F31"/>
    <w:rsid w:val="000E66D8"/>
    <w:rsid w:val="000E6864"/>
    <w:rsid w:val="000E68F2"/>
    <w:rsid w:val="000E6A6E"/>
    <w:rsid w:val="000E6B0F"/>
    <w:rsid w:val="000E6B60"/>
    <w:rsid w:val="000E6CEA"/>
    <w:rsid w:val="000E74E0"/>
    <w:rsid w:val="000E7583"/>
    <w:rsid w:val="000E7BF5"/>
    <w:rsid w:val="000E7E13"/>
    <w:rsid w:val="000E7E8F"/>
    <w:rsid w:val="000F05E1"/>
    <w:rsid w:val="000F06C3"/>
    <w:rsid w:val="000F0C39"/>
    <w:rsid w:val="000F0E3A"/>
    <w:rsid w:val="000F12C4"/>
    <w:rsid w:val="000F12C8"/>
    <w:rsid w:val="000F16B0"/>
    <w:rsid w:val="000F1FE4"/>
    <w:rsid w:val="000F23FB"/>
    <w:rsid w:val="000F29BC"/>
    <w:rsid w:val="000F2C64"/>
    <w:rsid w:val="000F2D94"/>
    <w:rsid w:val="000F2F13"/>
    <w:rsid w:val="000F3040"/>
    <w:rsid w:val="000F3212"/>
    <w:rsid w:val="000F34E1"/>
    <w:rsid w:val="000F3899"/>
    <w:rsid w:val="000F39E5"/>
    <w:rsid w:val="000F3A87"/>
    <w:rsid w:val="000F3E52"/>
    <w:rsid w:val="000F3EB4"/>
    <w:rsid w:val="000F41EF"/>
    <w:rsid w:val="000F4584"/>
    <w:rsid w:val="000F480A"/>
    <w:rsid w:val="000F498B"/>
    <w:rsid w:val="000F4AFB"/>
    <w:rsid w:val="000F521C"/>
    <w:rsid w:val="000F52B1"/>
    <w:rsid w:val="000F5B21"/>
    <w:rsid w:val="000F60FA"/>
    <w:rsid w:val="000F6480"/>
    <w:rsid w:val="000F6566"/>
    <w:rsid w:val="000F65F3"/>
    <w:rsid w:val="000F6936"/>
    <w:rsid w:val="000F6977"/>
    <w:rsid w:val="000F69D9"/>
    <w:rsid w:val="000F6B4B"/>
    <w:rsid w:val="000F6BD6"/>
    <w:rsid w:val="000F71EA"/>
    <w:rsid w:val="000F7227"/>
    <w:rsid w:val="000F7919"/>
    <w:rsid w:val="0010017B"/>
    <w:rsid w:val="00100259"/>
    <w:rsid w:val="001002EB"/>
    <w:rsid w:val="0010056E"/>
    <w:rsid w:val="00100E2F"/>
    <w:rsid w:val="00100FFF"/>
    <w:rsid w:val="0010102D"/>
    <w:rsid w:val="00101153"/>
    <w:rsid w:val="00101430"/>
    <w:rsid w:val="00101B3F"/>
    <w:rsid w:val="00102706"/>
    <w:rsid w:val="00102CA5"/>
    <w:rsid w:val="00102DBF"/>
    <w:rsid w:val="00103724"/>
    <w:rsid w:val="00103E6C"/>
    <w:rsid w:val="00103F33"/>
    <w:rsid w:val="00103FAF"/>
    <w:rsid w:val="00104370"/>
    <w:rsid w:val="00104539"/>
    <w:rsid w:val="001045E6"/>
    <w:rsid w:val="001047D9"/>
    <w:rsid w:val="00105599"/>
    <w:rsid w:val="001057AB"/>
    <w:rsid w:val="0010588E"/>
    <w:rsid w:val="00105C1C"/>
    <w:rsid w:val="00105CB6"/>
    <w:rsid w:val="0010627B"/>
    <w:rsid w:val="00106419"/>
    <w:rsid w:val="00106985"/>
    <w:rsid w:val="00106BB0"/>
    <w:rsid w:val="00107137"/>
    <w:rsid w:val="001077C4"/>
    <w:rsid w:val="00107886"/>
    <w:rsid w:val="00107EF7"/>
    <w:rsid w:val="00107F9B"/>
    <w:rsid w:val="001106A2"/>
    <w:rsid w:val="00110724"/>
    <w:rsid w:val="001108AC"/>
    <w:rsid w:val="00110CE0"/>
    <w:rsid w:val="00111534"/>
    <w:rsid w:val="00111B21"/>
    <w:rsid w:val="00111EC4"/>
    <w:rsid w:val="00112DC7"/>
    <w:rsid w:val="001132C7"/>
    <w:rsid w:val="00114568"/>
    <w:rsid w:val="00114660"/>
    <w:rsid w:val="001149A6"/>
    <w:rsid w:val="00114B0A"/>
    <w:rsid w:val="00114B6C"/>
    <w:rsid w:val="00114DBB"/>
    <w:rsid w:val="00115064"/>
    <w:rsid w:val="00115188"/>
    <w:rsid w:val="00115291"/>
    <w:rsid w:val="0011536E"/>
    <w:rsid w:val="001153E5"/>
    <w:rsid w:val="0011572B"/>
    <w:rsid w:val="00115A48"/>
    <w:rsid w:val="0011611A"/>
    <w:rsid w:val="00116E1C"/>
    <w:rsid w:val="00116E23"/>
    <w:rsid w:val="001174EC"/>
    <w:rsid w:val="00117510"/>
    <w:rsid w:val="001175AC"/>
    <w:rsid w:val="0011768D"/>
    <w:rsid w:val="00117AB5"/>
    <w:rsid w:val="00117C65"/>
    <w:rsid w:val="00117CD1"/>
    <w:rsid w:val="00117D21"/>
    <w:rsid w:val="001202E8"/>
    <w:rsid w:val="00120302"/>
    <w:rsid w:val="00120596"/>
    <w:rsid w:val="0012088F"/>
    <w:rsid w:val="001209C7"/>
    <w:rsid w:val="00120E97"/>
    <w:rsid w:val="00121103"/>
    <w:rsid w:val="00121317"/>
    <w:rsid w:val="00121458"/>
    <w:rsid w:val="0012162A"/>
    <w:rsid w:val="00121635"/>
    <w:rsid w:val="00121A17"/>
    <w:rsid w:val="001220CA"/>
    <w:rsid w:val="0012233D"/>
    <w:rsid w:val="0012270D"/>
    <w:rsid w:val="00122B29"/>
    <w:rsid w:val="00122CCF"/>
    <w:rsid w:val="001238C9"/>
    <w:rsid w:val="001239BD"/>
    <w:rsid w:val="00123C80"/>
    <w:rsid w:val="00123E29"/>
    <w:rsid w:val="00123E93"/>
    <w:rsid w:val="00124026"/>
    <w:rsid w:val="0012442B"/>
    <w:rsid w:val="001245F1"/>
    <w:rsid w:val="00124623"/>
    <w:rsid w:val="001251F3"/>
    <w:rsid w:val="001252A2"/>
    <w:rsid w:val="0012533D"/>
    <w:rsid w:val="001253F6"/>
    <w:rsid w:val="0012546E"/>
    <w:rsid w:val="00125870"/>
    <w:rsid w:val="0012597E"/>
    <w:rsid w:val="00125B83"/>
    <w:rsid w:val="00125CBD"/>
    <w:rsid w:val="00125F3B"/>
    <w:rsid w:val="0012610E"/>
    <w:rsid w:val="0012634C"/>
    <w:rsid w:val="0012668E"/>
    <w:rsid w:val="001269ED"/>
    <w:rsid w:val="00126ADA"/>
    <w:rsid w:val="00126B27"/>
    <w:rsid w:val="00126C10"/>
    <w:rsid w:val="00126FEE"/>
    <w:rsid w:val="00127019"/>
    <w:rsid w:val="001271FF"/>
    <w:rsid w:val="00127299"/>
    <w:rsid w:val="001275A5"/>
    <w:rsid w:val="00127659"/>
    <w:rsid w:val="00127EC2"/>
    <w:rsid w:val="00127F4E"/>
    <w:rsid w:val="00130144"/>
    <w:rsid w:val="001302CB"/>
    <w:rsid w:val="001304B0"/>
    <w:rsid w:val="001304F7"/>
    <w:rsid w:val="00130A4C"/>
    <w:rsid w:val="00130C6E"/>
    <w:rsid w:val="00130D2F"/>
    <w:rsid w:val="00130F6D"/>
    <w:rsid w:val="001314C0"/>
    <w:rsid w:val="00131790"/>
    <w:rsid w:val="00131B1F"/>
    <w:rsid w:val="00131C2C"/>
    <w:rsid w:val="00131F27"/>
    <w:rsid w:val="00131FA2"/>
    <w:rsid w:val="00132190"/>
    <w:rsid w:val="0013243C"/>
    <w:rsid w:val="00133389"/>
    <w:rsid w:val="00133533"/>
    <w:rsid w:val="00133923"/>
    <w:rsid w:val="00133B85"/>
    <w:rsid w:val="00133C59"/>
    <w:rsid w:val="00133F1E"/>
    <w:rsid w:val="001341DF"/>
    <w:rsid w:val="001344C4"/>
    <w:rsid w:val="0013489F"/>
    <w:rsid w:val="0013498A"/>
    <w:rsid w:val="00134E3A"/>
    <w:rsid w:val="00134F34"/>
    <w:rsid w:val="001350E3"/>
    <w:rsid w:val="0013526B"/>
    <w:rsid w:val="0013562D"/>
    <w:rsid w:val="001357DA"/>
    <w:rsid w:val="00136883"/>
    <w:rsid w:val="00136A71"/>
    <w:rsid w:val="00136B84"/>
    <w:rsid w:val="001372E4"/>
    <w:rsid w:val="001376EE"/>
    <w:rsid w:val="00137742"/>
    <w:rsid w:val="00137780"/>
    <w:rsid w:val="00137B9D"/>
    <w:rsid w:val="00137CFC"/>
    <w:rsid w:val="00137F9A"/>
    <w:rsid w:val="001400ED"/>
    <w:rsid w:val="001400F5"/>
    <w:rsid w:val="001405CD"/>
    <w:rsid w:val="00140C16"/>
    <w:rsid w:val="00140FB7"/>
    <w:rsid w:val="001410FA"/>
    <w:rsid w:val="0014138B"/>
    <w:rsid w:val="001413E3"/>
    <w:rsid w:val="00141B39"/>
    <w:rsid w:val="00141CB9"/>
    <w:rsid w:val="00142F5E"/>
    <w:rsid w:val="00143827"/>
    <w:rsid w:val="00143876"/>
    <w:rsid w:val="001439E9"/>
    <w:rsid w:val="001441B4"/>
    <w:rsid w:val="001441F0"/>
    <w:rsid w:val="00144771"/>
    <w:rsid w:val="0014482A"/>
    <w:rsid w:val="00144AE5"/>
    <w:rsid w:val="00144B9E"/>
    <w:rsid w:val="00144FF9"/>
    <w:rsid w:val="001453F8"/>
    <w:rsid w:val="001456F8"/>
    <w:rsid w:val="001457E2"/>
    <w:rsid w:val="00145C47"/>
    <w:rsid w:val="00145F77"/>
    <w:rsid w:val="001460B3"/>
    <w:rsid w:val="001462CC"/>
    <w:rsid w:val="00146BAA"/>
    <w:rsid w:val="00146BC8"/>
    <w:rsid w:val="00146BD5"/>
    <w:rsid w:val="00146E2C"/>
    <w:rsid w:val="00146E97"/>
    <w:rsid w:val="00146FB0"/>
    <w:rsid w:val="001471E8"/>
    <w:rsid w:val="001472A9"/>
    <w:rsid w:val="001472BD"/>
    <w:rsid w:val="00147569"/>
    <w:rsid w:val="0014760B"/>
    <w:rsid w:val="00150257"/>
    <w:rsid w:val="001504EF"/>
    <w:rsid w:val="0015061B"/>
    <w:rsid w:val="00150A16"/>
    <w:rsid w:val="00150A2B"/>
    <w:rsid w:val="00150C29"/>
    <w:rsid w:val="00151693"/>
    <w:rsid w:val="0015173C"/>
    <w:rsid w:val="001517F7"/>
    <w:rsid w:val="00151948"/>
    <w:rsid w:val="00151AF4"/>
    <w:rsid w:val="00151FD8"/>
    <w:rsid w:val="001521D0"/>
    <w:rsid w:val="001526BA"/>
    <w:rsid w:val="001527D4"/>
    <w:rsid w:val="00152B69"/>
    <w:rsid w:val="00152EF1"/>
    <w:rsid w:val="00152F5B"/>
    <w:rsid w:val="00153129"/>
    <w:rsid w:val="00153248"/>
    <w:rsid w:val="00153607"/>
    <w:rsid w:val="0015374C"/>
    <w:rsid w:val="001537F5"/>
    <w:rsid w:val="00153819"/>
    <w:rsid w:val="001538F1"/>
    <w:rsid w:val="0015391C"/>
    <w:rsid w:val="001539AD"/>
    <w:rsid w:val="00153D66"/>
    <w:rsid w:val="001541A9"/>
    <w:rsid w:val="001544E3"/>
    <w:rsid w:val="001545A0"/>
    <w:rsid w:val="001547C1"/>
    <w:rsid w:val="00154989"/>
    <w:rsid w:val="00154FF0"/>
    <w:rsid w:val="001552CD"/>
    <w:rsid w:val="00155616"/>
    <w:rsid w:val="001558D9"/>
    <w:rsid w:val="001559F5"/>
    <w:rsid w:val="001566C0"/>
    <w:rsid w:val="00156745"/>
    <w:rsid w:val="0015688C"/>
    <w:rsid w:val="001569C6"/>
    <w:rsid w:val="00156A65"/>
    <w:rsid w:val="00156FF5"/>
    <w:rsid w:val="0015707A"/>
    <w:rsid w:val="00157370"/>
    <w:rsid w:val="00157493"/>
    <w:rsid w:val="00157DB5"/>
    <w:rsid w:val="00157FF2"/>
    <w:rsid w:val="0016056C"/>
    <w:rsid w:val="001605C4"/>
    <w:rsid w:val="00160760"/>
    <w:rsid w:val="0016090B"/>
    <w:rsid w:val="0016097A"/>
    <w:rsid w:val="001609BC"/>
    <w:rsid w:val="00160A13"/>
    <w:rsid w:val="00160A71"/>
    <w:rsid w:val="00160B21"/>
    <w:rsid w:val="00160BF5"/>
    <w:rsid w:val="00160E44"/>
    <w:rsid w:val="00160FCF"/>
    <w:rsid w:val="00160FDB"/>
    <w:rsid w:val="00161618"/>
    <w:rsid w:val="001619C9"/>
    <w:rsid w:val="00161E26"/>
    <w:rsid w:val="00161F20"/>
    <w:rsid w:val="001620C9"/>
    <w:rsid w:val="0016266D"/>
    <w:rsid w:val="00162A40"/>
    <w:rsid w:val="00162BB5"/>
    <w:rsid w:val="00162DD3"/>
    <w:rsid w:val="00163392"/>
    <w:rsid w:val="0016339C"/>
    <w:rsid w:val="00163539"/>
    <w:rsid w:val="00163D49"/>
    <w:rsid w:val="001641FD"/>
    <w:rsid w:val="001642A8"/>
    <w:rsid w:val="0016450A"/>
    <w:rsid w:val="0016471E"/>
    <w:rsid w:val="001648BF"/>
    <w:rsid w:val="00164910"/>
    <w:rsid w:val="00165669"/>
    <w:rsid w:val="001656CD"/>
    <w:rsid w:val="0016584C"/>
    <w:rsid w:val="00165A69"/>
    <w:rsid w:val="00165A72"/>
    <w:rsid w:val="00165DB4"/>
    <w:rsid w:val="001660DC"/>
    <w:rsid w:val="00166107"/>
    <w:rsid w:val="0016657F"/>
    <w:rsid w:val="0016711F"/>
    <w:rsid w:val="001671CA"/>
    <w:rsid w:val="001673AE"/>
    <w:rsid w:val="001673E8"/>
    <w:rsid w:val="00167500"/>
    <w:rsid w:val="00167770"/>
    <w:rsid w:val="001678DF"/>
    <w:rsid w:val="00167955"/>
    <w:rsid w:val="00167A00"/>
    <w:rsid w:val="00167B58"/>
    <w:rsid w:val="00167C94"/>
    <w:rsid w:val="00167E24"/>
    <w:rsid w:val="00170067"/>
    <w:rsid w:val="001701CE"/>
    <w:rsid w:val="001704D9"/>
    <w:rsid w:val="0017052B"/>
    <w:rsid w:val="001707C5"/>
    <w:rsid w:val="00170822"/>
    <w:rsid w:val="00170880"/>
    <w:rsid w:val="00170C54"/>
    <w:rsid w:val="00170E4C"/>
    <w:rsid w:val="0017192F"/>
    <w:rsid w:val="00171A29"/>
    <w:rsid w:val="00171AA9"/>
    <w:rsid w:val="00171D05"/>
    <w:rsid w:val="00172152"/>
    <w:rsid w:val="0017219F"/>
    <w:rsid w:val="001722C7"/>
    <w:rsid w:val="001722EB"/>
    <w:rsid w:val="0017232B"/>
    <w:rsid w:val="0017276E"/>
    <w:rsid w:val="001733B3"/>
    <w:rsid w:val="001742DF"/>
    <w:rsid w:val="00174324"/>
    <w:rsid w:val="001745E6"/>
    <w:rsid w:val="001756D0"/>
    <w:rsid w:val="00175BEB"/>
    <w:rsid w:val="00175C31"/>
    <w:rsid w:val="00175F90"/>
    <w:rsid w:val="00176126"/>
    <w:rsid w:val="0017612F"/>
    <w:rsid w:val="00176277"/>
    <w:rsid w:val="001762AD"/>
    <w:rsid w:val="001762F1"/>
    <w:rsid w:val="0017631F"/>
    <w:rsid w:val="00176334"/>
    <w:rsid w:val="001763B6"/>
    <w:rsid w:val="0017645D"/>
    <w:rsid w:val="001764D2"/>
    <w:rsid w:val="001766F0"/>
    <w:rsid w:val="00177205"/>
    <w:rsid w:val="00177819"/>
    <w:rsid w:val="00177A21"/>
    <w:rsid w:val="0018085C"/>
    <w:rsid w:val="001808A0"/>
    <w:rsid w:val="001808C6"/>
    <w:rsid w:val="00180AF1"/>
    <w:rsid w:val="00180CCC"/>
    <w:rsid w:val="00180DBE"/>
    <w:rsid w:val="001812B6"/>
    <w:rsid w:val="001812CC"/>
    <w:rsid w:val="0018159A"/>
    <w:rsid w:val="001816F2"/>
    <w:rsid w:val="001819F8"/>
    <w:rsid w:val="00181A9D"/>
    <w:rsid w:val="00181DC9"/>
    <w:rsid w:val="0018209A"/>
    <w:rsid w:val="00182315"/>
    <w:rsid w:val="00182489"/>
    <w:rsid w:val="0018249A"/>
    <w:rsid w:val="001829C5"/>
    <w:rsid w:val="00182A5A"/>
    <w:rsid w:val="00182AD5"/>
    <w:rsid w:val="001833FE"/>
    <w:rsid w:val="001834F8"/>
    <w:rsid w:val="001839BE"/>
    <w:rsid w:val="00183A46"/>
    <w:rsid w:val="00183B67"/>
    <w:rsid w:val="00183DC5"/>
    <w:rsid w:val="001841B4"/>
    <w:rsid w:val="00184419"/>
    <w:rsid w:val="00184690"/>
    <w:rsid w:val="001846A4"/>
    <w:rsid w:val="00184878"/>
    <w:rsid w:val="00184C37"/>
    <w:rsid w:val="001850CF"/>
    <w:rsid w:val="00185104"/>
    <w:rsid w:val="0018521B"/>
    <w:rsid w:val="001853F3"/>
    <w:rsid w:val="001857A0"/>
    <w:rsid w:val="00185977"/>
    <w:rsid w:val="00185E1F"/>
    <w:rsid w:val="0018638E"/>
    <w:rsid w:val="001863C3"/>
    <w:rsid w:val="00186753"/>
    <w:rsid w:val="00186832"/>
    <w:rsid w:val="001868AA"/>
    <w:rsid w:val="00186C0D"/>
    <w:rsid w:val="00186E0B"/>
    <w:rsid w:val="00186E3E"/>
    <w:rsid w:val="00187296"/>
    <w:rsid w:val="0018739D"/>
    <w:rsid w:val="00187576"/>
    <w:rsid w:val="00190055"/>
    <w:rsid w:val="001901FF"/>
    <w:rsid w:val="0019049B"/>
    <w:rsid w:val="00190654"/>
    <w:rsid w:val="00190D7E"/>
    <w:rsid w:val="001911FB"/>
    <w:rsid w:val="001914A8"/>
    <w:rsid w:val="001915DA"/>
    <w:rsid w:val="001916FB"/>
    <w:rsid w:val="00191940"/>
    <w:rsid w:val="00191B63"/>
    <w:rsid w:val="00192018"/>
    <w:rsid w:val="001927BE"/>
    <w:rsid w:val="00192813"/>
    <w:rsid w:val="0019287B"/>
    <w:rsid w:val="00192CAF"/>
    <w:rsid w:val="00192EDA"/>
    <w:rsid w:val="00193076"/>
    <w:rsid w:val="00193334"/>
    <w:rsid w:val="001934E8"/>
    <w:rsid w:val="00193819"/>
    <w:rsid w:val="00193D18"/>
    <w:rsid w:val="00193F8D"/>
    <w:rsid w:val="001942AC"/>
    <w:rsid w:val="00194B4D"/>
    <w:rsid w:val="00194BD3"/>
    <w:rsid w:val="00195114"/>
    <w:rsid w:val="0019575E"/>
    <w:rsid w:val="0019599F"/>
    <w:rsid w:val="00195C0B"/>
    <w:rsid w:val="00195E5F"/>
    <w:rsid w:val="001961D3"/>
    <w:rsid w:val="00196613"/>
    <w:rsid w:val="001967D1"/>
    <w:rsid w:val="00196952"/>
    <w:rsid w:val="00196E64"/>
    <w:rsid w:val="0019709A"/>
    <w:rsid w:val="001970C8"/>
    <w:rsid w:val="0019727B"/>
    <w:rsid w:val="00197923"/>
    <w:rsid w:val="00197987"/>
    <w:rsid w:val="00197CB7"/>
    <w:rsid w:val="00197EC9"/>
    <w:rsid w:val="00197F01"/>
    <w:rsid w:val="001A034F"/>
    <w:rsid w:val="001A0483"/>
    <w:rsid w:val="001A067C"/>
    <w:rsid w:val="001A0F30"/>
    <w:rsid w:val="001A0FC8"/>
    <w:rsid w:val="001A170D"/>
    <w:rsid w:val="001A1712"/>
    <w:rsid w:val="001A18BF"/>
    <w:rsid w:val="001A1AB9"/>
    <w:rsid w:val="001A1D21"/>
    <w:rsid w:val="001A1EC6"/>
    <w:rsid w:val="001A2123"/>
    <w:rsid w:val="001A2260"/>
    <w:rsid w:val="001A23A5"/>
    <w:rsid w:val="001A2441"/>
    <w:rsid w:val="001A252B"/>
    <w:rsid w:val="001A29A8"/>
    <w:rsid w:val="001A2A6F"/>
    <w:rsid w:val="001A2DBB"/>
    <w:rsid w:val="001A2F81"/>
    <w:rsid w:val="001A370F"/>
    <w:rsid w:val="001A3CF8"/>
    <w:rsid w:val="001A3D25"/>
    <w:rsid w:val="001A3E65"/>
    <w:rsid w:val="001A4139"/>
    <w:rsid w:val="001A420B"/>
    <w:rsid w:val="001A4530"/>
    <w:rsid w:val="001A469D"/>
    <w:rsid w:val="001A4783"/>
    <w:rsid w:val="001A4852"/>
    <w:rsid w:val="001A48C5"/>
    <w:rsid w:val="001A4E1B"/>
    <w:rsid w:val="001A52C5"/>
    <w:rsid w:val="001A5B76"/>
    <w:rsid w:val="001A61AA"/>
    <w:rsid w:val="001A65D8"/>
    <w:rsid w:val="001A6768"/>
    <w:rsid w:val="001A6A4A"/>
    <w:rsid w:val="001A6D36"/>
    <w:rsid w:val="001A6DCA"/>
    <w:rsid w:val="001A6F23"/>
    <w:rsid w:val="001A70A4"/>
    <w:rsid w:val="001A70EA"/>
    <w:rsid w:val="001A74CA"/>
    <w:rsid w:val="001A76BD"/>
    <w:rsid w:val="001A79AD"/>
    <w:rsid w:val="001B0474"/>
    <w:rsid w:val="001B09D4"/>
    <w:rsid w:val="001B09EB"/>
    <w:rsid w:val="001B0CB2"/>
    <w:rsid w:val="001B0D12"/>
    <w:rsid w:val="001B0DD1"/>
    <w:rsid w:val="001B0DFE"/>
    <w:rsid w:val="001B0E15"/>
    <w:rsid w:val="001B116F"/>
    <w:rsid w:val="001B19E9"/>
    <w:rsid w:val="001B1C98"/>
    <w:rsid w:val="001B21A7"/>
    <w:rsid w:val="001B2202"/>
    <w:rsid w:val="001B2355"/>
    <w:rsid w:val="001B251E"/>
    <w:rsid w:val="001B313E"/>
    <w:rsid w:val="001B340D"/>
    <w:rsid w:val="001B3842"/>
    <w:rsid w:val="001B3B1D"/>
    <w:rsid w:val="001B3D42"/>
    <w:rsid w:val="001B47A0"/>
    <w:rsid w:val="001B47FA"/>
    <w:rsid w:val="001B48FC"/>
    <w:rsid w:val="001B4B29"/>
    <w:rsid w:val="001B4F27"/>
    <w:rsid w:val="001B50B3"/>
    <w:rsid w:val="001B5AFB"/>
    <w:rsid w:val="001B5B25"/>
    <w:rsid w:val="001B5D9F"/>
    <w:rsid w:val="001B5F63"/>
    <w:rsid w:val="001B6214"/>
    <w:rsid w:val="001B6335"/>
    <w:rsid w:val="001B665D"/>
    <w:rsid w:val="001B6760"/>
    <w:rsid w:val="001B6B3B"/>
    <w:rsid w:val="001B6B60"/>
    <w:rsid w:val="001B704A"/>
    <w:rsid w:val="001B7370"/>
    <w:rsid w:val="001B7907"/>
    <w:rsid w:val="001B7A0D"/>
    <w:rsid w:val="001B7B58"/>
    <w:rsid w:val="001B7D9D"/>
    <w:rsid w:val="001C0019"/>
    <w:rsid w:val="001C0059"/>
    <w:rsid w:val="001C029E"/>
    <w:rsid w:val="001C04F2"/>
    <w:rsid w:val="001C07F6"/>
    <w:rsid w:val="001C0AD3"/>
    <w:rsid w:val="001C0B9E"/>
    <w:rsid w:val="001C0F0F"/>
    <w:rsid w:val="001C117F"/>
    <w:rsid w:val="001C1681"/>
    <w:rsid w:val="001C16DA"/>
    <w:rsid w:val="001C1747"/>
    <w:rsid w:val="001C2244"/>
    <w:rsid w:val="001C29F7"/>
    <w:rsid w:val="001C2A72"/>
    <w:rsid w:val="001C2B8D"/>
    <w:rsid w:val="001C2C77"/>
    <w:rsid w:val="001C2DD6"/>
    <w:rsid w:val="001C2EB2"/>
    <w:rsid w:val="001C2FDA"/>
    <w:rsid w:val="001C330C"/>
    <w:rsid w:val="001C3324"/>
    <w:rsid w:val="001C3582"/>
    <w:rsid w:val="001C3849"/>
    <w:rsid w:val="001C4240"/>
    <w:rsid w:val="001C5191"/>
    <w:rsid w:val="001C544C"/>
    <w:rsid w:val="001C59DF"/>
    <w:rsid w:val="001C6358"/>
    <w:rsid w:val="001C6C81"/>
    <w:rsid w:val="001C6D7D"/>
    <w:rsid w:val="001C6DCF"/>
    <w:rsid w:val="001C6F70"/>
    <w:rsid w:val="001C783F"/>
    <w:rsid w:val="001C7B87"/>
    <w:rsid w:val="001C7C1F"/>
    <w:rsid w:val="001C7C3F"/>
    <w:rsid w:val="001C7DDE"/>
    <w:rsid w:val="001D013B"/>
    <w:rsid w:val="001D03EE"/>
    <w:rsid w:val="001D0448"/>
    <w:rsid w:val="001D06BB"/>
    <w:rsid w:val="001D06EA"/>
    <w:rsid w:val="001D07F0"/>
    <w:rsid w:val="001D0D76"/>
    <w:rsid w:val="001D116D"/>
    <w:rsid w:val="001D189D"/>
    <w:rsid w:val="001D1C53"/>
    <w:rsid w:val="001D20A6"/>
    <w:rsid w:val="001D2100"/>
    <w:rsid w:val="001D2246"/>
    <w:rsid w:val="001D2683"/>
    <w:rsid w:val="001D2B5D"/>
    <w:rsid w:val="001D2EB6"/>
    <w:rsid w:val="001D30E7"/>
    <w:rsid w:val="001D3522"/>
    <w:rsid w:val="001D39FD"/>
    <w:rsid w:val="001D3A73"/>
    <w:rsid w:val="001D3C2B"/>
    <w:rsid w:val="001D3FBA"/>
    <w:rsid w:val="001D4E69"/>
    <w:rsid w:val="001D5098"/>
    <w:rsid w:val="001D5416"/>
    <w:rsid w:val="001D5606"/>
    <w:rsid w:val="001D5AD6"/>
    <w:rsid w:val="001D5B97"/>
    <w:rsid w:val="001D6254"/>
    <w:rsid w:val="001D6BEA"/>
    <w:rsid w:val="001D6CA4"/>
    <w:rsid w:val="001D6D1A"/>
    <w:rsid w:val="001D7275"/>
    <w:rsid w:val="001D7310"/>
    <w:rsid w:val="001D7728"/>
    <w:rsid w:val="001D7775"/>
    <w:rsid w:val="001D77D7"/>
    <w:rsid w:val="001D790B"/>
    <w:rsid w:val="001D7C23"/>
    <w:rsid w:val="001D7DDF"/>
    <w:rsid w:val="001E022D"/>
    <w:rsid w:val="001E07EC"/>
    <w:rsid w:val="001E0E10"/>
    <w:rsid w:val="001E0E89"/>
    <w:rsid w:val="001E0F0C"/>
    <w:rsid w:val="001E0FC0"/>
    <w:rsid w:val="001E1514"/>
    <w:rsid w:val="001E158F"/>
    <w:rsid w:val="001E165B"/>
    <w:rsid w:val="001E1A8E"/>
    <w:rsid w:val="001E1C75"/>
    <w:rsid w:val="001E1DD7"/>
    <w:rsid w:val="001E1F2C"/>
    <w:rsid w:val="001E1F4B"/>
    <w:rsid w:val="001E21C4"/>
    <w:rsid w:val="001E24A4"/>
    <w:rsid w:val="001E2940"/>
    <w:rsid w:val="001E2A4F"/>
    <w:rsid w:val="001E31C1"/>
    <w:rsid w:val="001E359F"/>
    <w:rsid w:val="001E35EE"/>
    <w:rsid w:val="001E39DC"/>
    <w:rsid w:val="001E3D8B"/>
    <w:rsid w:val="001E4263"/>
    <w:rsid w:val="001E43A8"/>
    <w:rsid w:val="001E449B"/>
    <w:rsid w:val="001E466B"/>
    <w:rsid w:val="001E558D"/>
    <w:rsid w:val="001E589D"/>
    <w:rsid w:val="001E59C5"/>
    <w:rsid w:val="001E5A06"/>
    <w:rsid w:val="001E5DD2"/>
    <w:rsid w:val="001E5ED8"/>
    <w:rsid w:val="001E5F8B"/>
    <w:rsid w:val="001E6013"/>
    <w:rsid w:val="001E6265"/>
    <w:rsid w:val="001E6296"/>
    <w:rsid w:val="001E62AA"/>
    <w:rsid w:val="001E63F5"/>
    <w:rsid w:val="001E6408"/>
    <w:rsid w:val="001E6FDB"/>
    <w:rsid w:val="001E72FE"/>
    <w:rsid w:val="001E77C4"/>
    <w:rsid w:val="001E789C"/>
    <w:rsid w:val="001E7A3A"/>
    <w:rsid w:val="001E7BB8"/>
    <w:rsid w:val="001E7D3E"/>
    <w:rsid w:val="001E7E16"/>
    <w:rsid w:val="001E7E81"/>
    <w:rsid w:val="001F05AF"/>
    <w:rsid w:val="001F0AA1"/>
    <w:rsid w:val="001F0B05"/>
    <w:rsid w:val="001F0BDB"/>
    <w:rsid w:val="001F0EEC"/>
    <w:rsid w:val="001F18D0"/>
    <w:rsid w:val="001F1A1C"/>
    <w:rsid w:val="001F1AD4"/>
    <w:rsid w:val="001F1AFC"/>
    <w:rsid w:val="001F1B1A"/>
    <w:rsid w:val="001F1EF3"/>
    <w:rsid w:val="001F207C"/>
    <w:rsid w:val="001F226F"/>
    <w:rsid w:val="001F26FF"/>
    <w:rsid w:val="001F29C4"/>
    <w:rsid w:val="001F2A53"/>
    <w:rsid w:val="001F2C59"/>
    <w:rsid w:val="001F2F34"/>
    <w:rsid w:val="001F30A5"/>
    <w:rsid w:val="001F317E"/>
    <w:rsid w:val="001F3253"/>
    <w:rsid w:val="001F3D92"/>
    <w:rsid w:val="001F40FD"/>
    <w:rsid w:val="001F4134"/>
    <w:rsid w:val="001F41EF"/>
    <w:rsid w:val="001F4386"/>
    <w:rsid w:val="001F4876"/>
    <w:rsid w:val="001F4888"/>
    <w:rsid w:val="001F4C8E"/>
    <w:rsid w:val="001F4DBF"/>
    <w:rsid w:val="001F5101"/>
    <w:rsid w:val="001F56B3"/>
    <w:rsid w:val="001F588C"/>
    <w:rsid w:val="001F59AF"/>
    <w:rsid w:val="001F5C62"/>
    <w:rsid w:val="001F5D47"/>
    <w:rsid w:val="001F5D86"/>
    <w:rsid w:val="001F5DA9"/>
    <w:rsid w:val="001F5EA3"/>
    <w:rsid w:val="001F600D"/>
    <w:rsid w:val="001F624C"/>
    <w:rsid w:val="001F624D"/>
    <w:rsid w:val="001F63F5"/>
    <w:rsid w:val="001F745D"/>
    <w:rsid w:val="001F74F5"/>
    <w:rsid w:val="001F757A"/>
    <w:rsid w:val="001F7667"/>
    <w:rsid w:val="001F76CB"/>
    <w:rsid w:val="001F7A73"/>
    <w:rsid w:val="001F7BD0"/>
    <w:rsid w:val="001F7FD0"/>
    <w:rsid w:val="002006A9"/>
    <w:rsid w:val="0020085E"/>
    <w:rsid w:val="002008D7"/>
    <w:rsid w:val="00200CE8"/>
    <w:rsid w:val="00200D2C"/>
    <w:rsid w:val="0020127A"/>
    <w:rsid w:val="00201504"/>
    <w:rsid w:val="002016F8"/>
    <w:rsid w:val="0020178D"/>
    <w:rsid w:val="0020195F"/>
    <w:rsid w:val="00201A83"/>
    <w:rsid w:val="0020221B"/>
    <w:rsid w:val="00202C19"/>
    <w:rsid w:val="00203529"/>
    <w:rsid w:val="002035DE"/>
    <w:rsid w:val="00203A70"/>
    <w:rsid w:val="00203BCE"/>
    <w:rsid w:val="00203D7B"/>
    <w:rsid w:val="00203E93"/>
    <w:rsid w:val="00204410"/>
    <w:rsid w:val="002045A8"/>
    <w:rsid w:val="00204B6D"/>
    <w:rsid w:val="00204D9D"/>
    <w:rsid w:val="00204F4C"/>
    <w:rsid w:val="00204FFA"/>
    <w:rsid w:val="002052A9"/>
    <w:rsid w:val="00205434"/>
    <w:rsid w:val="002054F9"/>
    <w:rsid w:val="0020550E"/>
    <w:rsid w:val="00206207"/>
    <w:rsid w:val="0020623E"/>
    <w:rsid w:val="0020647D"/>
    <w:rsid w:val="00206A47"/>
    <w:rsid w:val="00206CBD"/>
    <w:rsid w:val="00206E78"/>
    <w:rsid w:val="00206EFC"/>
    <w:rsid w:val="002077F5"/>
    <w:rsid w:val="002078B8"/>
    <w:rsid w:val="00207DC1"/>
    <w:rsid w:val="00207FE6"/>
    <w:rsid w:val="002100BC"/>
    <w:rsid w:val="0021056F"/>
    <w:rsid w:val="00210822"/>
    <w:rsid w:val="00210824"/>
    <w:rsid w:val="00210850"/>
    <w:rsid w:val="00210FD8"/>
    <w:rsid w:val="002115BB"/>
    <w:rsid w:val="00211955"/>
    <w:rsid w:val="00211981"/>
    <w:rsid w:val="00211B3F"/>
    <w:rsid w:val="00211C6F"/>
    <w:rsid w:val="00211C96"/>
    <w:rsid w:val="00211CD0"/>
    <w:rsid w:val="00211CE4"/>
    <w:rsid w:val="00211E13"/>
    <w:rsid w:val="00212528"/>
    <w:rsid w:val="00212644"/>
    <w:rsid w:val="002130CD"/>
    <w:rsid w:val="00213EC2"/>
    <w:rsid w:val="0021434B"/>
    <w:rsid w:val="00214449"/>
    <w:rsid w:val="002146F5"/>
    <w:rsid w:val="0021495B"/>
    <w:rsid w:val="002149DB"/>
    <w:rsid w:val="00214A02"/>
    <w:rsid w:val="00214AD9"/>
    <w:rsid w:val="00214BB5"/>
    <w:rsid w:val="00214DD6"/>
    <w:rsid w:val="00215008"/>
    <w:rsid w:val="00215838"/>
    <w:rsid w:val="002158F1"/>
    <w:rsid w:val="002159F2"/>
    <w:rsid w:val="00215B43"/>
    <w:rsid w:val="00215CCC"/>
    <w:rsid w:val="00215DD3"/>
    <w:rsid w:val="0021615D"/>
    <w:rsid w:val="0021634C"/>
    <w:rsid w:val="00216C0A"/>
    <w:rsid w:val="00216C6B"/>
    <w:rsid w:val="00216D70"/>
    <w:rsid w:val="00216F89"/>
    <w:rsid w:val="00217115"/>
    <w:rsid w:val="002177EF"/>
    <w:rsid w:val="00217B9F"/>
    <w:rsid w:val="00217E88"/>
    <w:rsid w:val="00220286"/>
    <w:rsid w:val="00220568"/>
    <w:rsid w:val="00220690"/>
    <w:rsid w:val="00220CF4"/>
    <w:rsid w:val="00220E97"/>
    <w:rsid w:val="00220ECA"/>
    <w:rsid w:val="00220F51"/>
    <w:rsid w:val="00220F81"/>
    <w:rsid w:val="002211C4"/>
    <w:rsid w:val="0022163F"/>
    <w:rsid w:val="00221929"/>
    <w:rsid w:val="002219C8"/>
    <w:rsid w:val="00221CB4"/>
    <w:rsid w:val="00221EE6"/>
    <w:rsid w:val="00221F00"/>
    <w:rsid w:val="002223E5"/>
    <w:rsid w:val="00222525"/>
    <w:rsid w:val="002226F2"/>
    <w:rsid w:val="00222D63"/>
    <w:rsid w:val="0022349F"/>
    <w:rsid w:val="002235EC"/>
    <w:rsid w:val="002237ED"/>
    <w:rsid w:val="002237F4"/>
    <w:rsid w:val="002238F0"/>
    <w:rsid w:val="00223AB9"/>
    <w:rsid w:val="00224464"/>
    <w:rsid w:val="002247B8"/>
    <w:rsid w:val="00224D66"/>
    <w:rsid w:val="00224EBA"/>
    <w:rsid w:val="002254C6"/>
    <w:rsid w:val="00225993"/>
    <w:rsid w:val="002259BA"/>
    <w:rsid w:val="00225A44"/>
    <w:rsid w:val="00225F18"/>
    <w:rsid w:val="00226318"/>
    <w:rsid w:val="002268A8"/>
    <w:rsid w:val="002268BB"/>
    <w:rsid w:val="00226AD7"/>
    <w:rsid w:val="00226B4E"/>
    <w:rsid w:val="00226B6B"/>
    <w:rsid w:val="00226E11"/>
    <w:rsid w:val="00226ED7"/>
    <w:rsid w:val="00226FD4"/>
    <w:rsid w:val="002270F5"/>
    <w:rsid w:val="00227281"/>
    <w:rsid w:val="00227515"/>
    <w:rsid w:val="00227595"/>
    <w:rsid w:val="002275D9"/>
    <w:rsid w:val="00230204"/>
    <w:rsid w:val="00230291"/>
    <w:rsid w:val="002303D9"/>
    <w:rsid w:val="002304B8"/>
    <w:rsid w:val="00230970"/>
    <w:rsid w:val="00230BF6"/>
    <w:rsid w:val="00230DE8"/>
    <w:rsid w:val="00231041"/>
    <w:rsid w:val="00231242"/>
    <w:rsid w:val="002312F4"/>
    <w:rsid w:val="002317C6"/>
    <w:rsid w:val="00231B54"/>
    <w:rsid w:val="00232468"/>
    <w:rsid w:val="00232492"/>
    <w:rsid w:val="00232878"/>
    <w:rsid w:val="0023289E"/>
    <w:rsid w:val="002328B8"/>
    <w:rsid w:val="00232EFA"/>
    <w:rsid w:val="0023323C"/>
    <w:rsid w:val="00233394"/>
    <w:rsid w:val="002338E8"/>
    <w:rsid w:val="00234058"/>
    <w:rsid w:val="0023412E"/>
    <w:rsid w:val="00234387"/>
    <w:rsid w:val="00234829"/>
    <w:rsid w:val="002348A7"/>
    <w:rsid w:val="002349E2"/>
    <w:rsid w:val="00234B19"/>
    <w:rsid w:val="00234F00"/>
    <w:rsid w:val="00235951"/>
    <w:rsid w:val="00235A8D"/>
    <w:rsid w:val="00235AA6"/>
    <w:rsid w:val="00235CB8"/>
    <w:rsid w:val="00235CDB"/>
    <w:rsid w:val="00235E87"/>
    <w:rsid w:val="00236788"/>
    <w:rsid w:val="00236B43"/>
    <w:rsid w:val="00237145"/>
    <w:rsid w:val="00237680"/>
    <w:rsid w:val="00237BEA"/>
    <w:rsid w:val="00237C5A"/>
    <w:rsid w:val="00240217"/>
    <w:rsid w:val="002410AB"/>
    <w:rsid w:val="00241682"/>
    <w:rsid w:val="002417A4"/>
    <w:rsid w:val="002417F3"/>
    <w:rsid w:val="00241850"/>
    <w:rsid w:val="0024198C"/>
    <w:rsid w:val="00242054"/>
    <w:rsid w:val="0024214A"/>
    <w:rsid w:val="0024216C"/>
    <w:rsid w:val="00242298"/>
    <w:rsid w:val="002422F3"/>
    <w:rsid w:val="00242452"/>
    <w:rsid w:val="00242BE1"/>
    <w:rsid w:val="00242DAB"/>
    <w:rsid w:val="002430C8"/>
    <w:rsid w:val="0024348E"/>
    <w:rsid w:val="002438F4"/>
    <w:rsid w:val="00243B89"/>
    <w:rsid w:val="00243C10"/>
    <w:rsid w:val="00243D8D"/>
    <w:rsid w:val="00243EBF"/>
    <w:rsid w:val="00243FAE"/>
    <w:rsid w:val="00244099"/>
    <w:rsid w:val="00244919"/>
    <w:rsid w:val="00244F4E"/>
    <w:rsid w:val="0024524F"/>
    <w:rsid w:val="0024560A"/>
    <w:rsid w:val="002457EC"/>
    <w:rsid w:val="00245951"/>
    <w:rsid w:val="00245B97"/>
    <w:rsid w:val="00245C57"/>
    <w:rsid w:val="00245E94"/>
    <w:rsid w:val="002462BC"/>
    <w:rsid w:val="00246509"/>
    <w:rsid w:val="002468CC"/>
    <w:rsid w:val="00246D24"/>
    <w:rsid w:val="00246F98"/>
    <w:rsid w:val="00246FEC"/>
    <w:rsid w:val="0024723D"/>
    <w:rsid w:val="00247408"/>
    <w:rsid w:val="0024742C"/>
    <w:rsid w:val="00247ACC"/>
    <w:rsid w:val="00250565"/>
    <w:rsid w:val="00251066"/>
    <w:rsid w:val="00251266"/>
    <w:rsid w:val="002519B2"/>
    <w:rsid w:val="00251A58"/>
    <w:rsid w:val="00251C5A"/>
    <w:rsid w:val="00251D91"/>
    <w:rsid w:val="002528C3"/>
    <w:rsid w:val="0025292B"/>
    <w:rsid w:val="00253091"/>
    <w:rsid w:val="00253170"/>
    <w:rsid w:val="00253535"/>
    <w:rsid w:val="0025355C"/>
    <w:rsid w:val="002535D9"/>
    <w:rsid w:val="0025405C"/>
    <w:rsid w:val="002548AF"/>
    <w:rsid w:val="002549A2"/>
    <w:rsid w:val="00254AE3"/>
    <w:rsid w:val="00254AFC"/>
    <w:rsid w:val="00254F1B"/>
    <w:rsid w:val="00254F74"/>
    <w:rsid w:val="002553FE"/>
    <w:rsid w:val="00255535"/>
    <w:rsid w:val="00255AF5"/>
    <w:rsid w:val="002560F9"/>
    <w:rsid w:val="00256205"/>
    <w:rsid w:val="002565B5"/>
    <w:rsid w:val="00256A45"/>
    <w:rsid w:val="0025711F"/>
    <w:rsid w:val="0025733D"/>
    <w:rsid w:val="002573E7"/>
    <w:rsid w:val="00257823"/>
    <w:rsid w:val="002579C2"/>
    <w:rsid w:val="00257BF5"/>
    <w:rsid w:val="00257C99"/>
    <w:rsid w:val="00257CF0"/>
    <w:rsid w:val="00257D69"/>
    <w:rsid w:val="00257D6B"/>
    <w:rsid w:val="00257E2F"/>
    <w:rsid w:val="002600DC"/>
    <w:rsid w:val="00260100"/>
    <w:rsid w:val="0026034E"/>
    <w:rsid w:val="002603BA"/>
    <w:rsid w:val="00260DF4"/>
    <w:rsid w:val="0026119A"/>
    <w:rsid w:val="002611A8"/>
    <w:rsid w:val="00261497"/>
    <w:rsid w:val="002618FF"/>
    <w:rsid w:val="00261CA3"/>
    <w:rsid w:val="00261E34"/>
    <w:rsid w:val="00261ED5"/>
    <w:rsid w:val="00261F1B"/>
    <w:rsid w:val="00262256"/>
    <w:rsid w:val="002625A6"/>
    <w:rsid w:val="0026264C"/>
    <w:rsid w:val="0026294A"/>
    <w:rsid w:val="002635FF"/>
    <w:rsid w:val="002638BF"/>
    <w:rsid w:val="002639A2"/>
    <w:rsid w:val="00263E56"/>
    <w:rsid w:val="00263F8E"/>
    <w:rsid w:val="002642BB"/>
    <w:rsid w:val="00264343"/>
    <w:rsid w:val="00264465"/>
    <w:rsid w:val="002647B9"/>
    <w:rsid w:val="00264929"/>
    <w:rsid w:val="002649B5"/>
    <w:rsid w:val="00264FA1"/>
    <w:rsid w:val="00265017"/>
    <w:rsid w:val="00265463"/>
    <w:rsid w:val="002656CD"/>
    <w:rsid w:val="002659FC"/>
    <w:rsid w:val="00265A63"/>
    <w:rsid w:val="00265E3A"/>
    <w:rsid w:val="00265F4B"/>
    <w:rsid w:val="00265FFB"/>
    <w:rsid w:val="002660A1"/>
    <w:rsid w:val="002666D0"/>
    <w:rsid w:val="00266C31"/>
    <w:rsid w:val="00266CE5"/>
    <w:rsid w:val="00266EBE"/>
    <w:rsid w:val="00266F62"/>
    <w:rsid w:val="002672DA"/>
    <w:rsid w:val="002673F1"/>
    <w:rsid w:val="002674AA"/>
    <w:rsid w:val="0026753A"/>
    <w:rsid w:val="00267562"/>
    <w:rsid w:val="00267620"/>
    <w:rsid w:val="00267800"/>
    <w:rsid w:val="00267C8E"/>
    <w:rsid w:val="00267D53"/>
    <w:rsid w:val="00267D78"/>
    <w:rsid w:val="0027020F"/>
    <w:rsid w:val="00270257"/>
    <w:rsid w:val="002702F8"/>
    <w:rsid w:val="002707C6"/>
    <w:rsid w:val="002707D1"/>
    <w:rsid w:val="0027095D"/>
    <w:rsid w:val="00270DCC"/>
    <w:rsid w:val="00271712"/>
    <w:rsid w:val="00271804"/>
    <w:rsid w:val="00271CA1"/>
    <w:rsid w:val="00271D3A"/>
    <w:rsid w:val="00271D89"/>
    <w:rsid w:val="00271EE5"/>
    <w:rsid w:val="002721B2"/>
    <w:rsid w:val="0027240A"/>
    <w:rsid w:val="00272D3F"/>
    <w:rsid w:val="0027311D"/>
    <w:rsid w:val="00273183"/>
    <w:rsid w:val="002734D0"/>
    <w:rsid w:val="002736A6"/>
    <w:rsid w:val="00273749"/>
    <w:rsid w:val="00273763"/>
    <w:rsid w:val="00273793"/>
    <w:rsid w:val="00273937"/>
    <w:rsid w:val="002739E5"/>
    <w:rsid w:val="00273DFE"/>
    <w:rsid w:val="00274714"/>
    <w:rsid w:val="00274871"/>
    <w:rsid w:val="002748CE"/>
    <w:rsid w:val="00274909"/>
    <w:rsid w:val="00274EF1"/>
    <w:rsid w:val="00275011"/>
    <w:rsid w:val="002754E5"/>
    <w:rsid w:val="002755B4"/>
    <w:rsid w:val="00275661"/>
    <w:rsid w:val="00275951"/>
    <w:rsid w:val="002759FB"/>
    <w:rsid w:val="00275AB1"/>
    <w:rsid w:val="00275B50"/>
    <w:rsid w:val="00275BE9"/>
    <w:rsid w:val="00275C66"/>
    <w:rsid w:val="00275C71"/>
    <w:rsid w:val="00275D2F"/>
    <w:rsid w:val="00275F65"/>
    <w:rsid w:val="00276115"/>
    <w:rsid w:val="002763C9"/>
    <w:rsid w:val="0027656E"/>
    <w:rsid w:val="002767CF"/>
    <w:rsid w:val="00276874"/>
    <w:rsid w:val="002768F2"/>
    <w:rsid w:val="00276936"/>
    <w:rsid w:val="00276B2E"/>
    <w:rsid w:val="00276D56"/>
    <w:rsid w:val="00276F8F"/>
    <w:rsid w:val="00276FB4"/>
    <w:rsid w:val="00277158"/>
    <w:rsid w:val="00277348"/>
    <w:rsid w:val="00277462"/>
    <w:rsid w:val="00277782"/>
    <w:rsid w:val="00277CB8"/>
    <w:rsid w:val="00277EF7"/>
    <w:rsid w:val="002803DE"/>
    <w:rsid w:val="002804B3"/>
    <w:rsid w:val="00280A96"/>
    <w:rsid w:val="00280C31"/>
    <w:rsid w:val="00280CDF"/>
    <w:rsid w:val="00280F01"/>
    <w:rsid w:val="00281782"/>
    <w:rsid w:val="00281ACA"/>
    <w:rsid w:val="002823E5"/>
    <w:rsid w:val="0028248D"/>
    <w:rsid w:val="00282570"/>
    <w:rsid w:val="00282A55"/>
    <w:rsid w:val="00283549"/>
    <w:rsid w:val="0028355A"/>
    <w:rsid w:val="002835AF"/>
    <w:rsid w:val="002836EB"/>
    <w:rsid w:val="0028382A"/>
    <w:rsid w:val="002838B2"/>
    <w:rsid w:val="002838F1"/>
    <w:rsid w:val="00283A30"/>
    <w:rsid w:val="00283D2A"/>
    <w:rsid w:val="00283F49"/>
    <w:rsid w:val="002840F0"/>
    <w:rsid w:val="00284454"/>
    <w:rsid w:val="00284786"/>
    <w:rsid w:val="002848A4"/>
    <w:rsid w:val="00284A59"/>
    <w:rsid w:val="00285885"/>
    <w:rsid w:val="00285972"/>
    <w:rsid w:val="00285B58"/>
    <w:rsid w:val="0028622D"/>
    <w:rsid w:val="00286463"/>
    <w:rsid w:val="00286660"/>
    <w:rsid w:val="00286758"/>
    <w:rsid w:val="00286CB2"/>
    <w:rsid w:val="00286D94"/>
    <w:rsid w:val="00286DE9"/>
    <w:rsid w:val="00286E27"/>
    <w:rsid w:val="002870CF"/>
    <w:rsid w:val="0028768A"/>
    <w:rsid w:val="002900EA"/>
    <w:rsid w:val="00290194"/>
    <w:rsid w:val="0029069B"/>
    <w:rsid w:val="0029078F"/>
    <w:rsid w:val="0029092D"/>
    <w:rsid w:val="002917F3"/>
    <w:rsid w:val="00291AAC"/>
    <w:rsid w:val="00291C63"/>
    <w:rsid w:val="00291FE3"/>
    <w:rsid w:val="00292057"/>
    <w:rsid w:val="00292131"/>
    <w:rsid w:val="002927B3"/>
    <w:rsid w:val="002931D3"/>
    <w:rsid w:val="002931E7"/>
    <w:rsid w:val="00293880"/>
    <w:rsid w:val="00293A75"/>
    <w:rsid w:val="002943E4"/>
    <w:rsid w:val="00294BB1"/>
    <w:rsid w:val="00294CA2"/>
    <w:rsid w:val="002955DF"/>
    <w:rsid w:val="002957B0"/>
    <w:rsid w:val="002958D4"/>
    <w:rsid w:val="00295D2B"/>
    <w:rsid w:val="00295F30"/>
    <w:rsid w:val="00296002"/>
    <w:rsid w:val="002961C4"/>
    <w:rsid w:val="0029627E"/>
    <w:rsid w:val="002965DA"/>
    <w:rsid w:val="00297307"/>
    <w:rsid w:val="0029740F"/>
    <w:rsid w:val="002975DD"/>
    <w:rsid w:val="002976EE"/>
    <w:rsid w:val="00297B65"/>
    <w:rsid w:val="00297C51"/>
    <w:rsid w:val="00297E4D"/>
    <w:rsid w:val="00297FAA"/>
    <w:rsid w:val="00297FF0"/>
    <w:rsid w:val="002A084C"/>
    <w:rsid w:val="002A08E8"/>
    <w:rsid w:val="002A10DE"/>
    <w:rsid w:val="002A1105"/>
    <w:rsid w:val="002A19B0"/>
    <w:rsid w:val="002A1B84"/>
    <w:rsid w:val="002A2068"/>
    <w:rsid w:val="002A27FA"/>
    <w:rsid w:val="002A287D"/>
    <w:rsid w:val="002A2880"/>
    <w:rsid w:val="002A2955"/>
    <w:rsid w:val="002A2C04"/>
    <w:rsid w:val="002A3110"/>
    <w:rsid w:val="002A3492"/>
    <w:rsid w:val="002A37A2"/>
    <w:rsid w:val="002A3A3C"/>
    <w:rsid w:val="002A3BB0"/>
    <w:rsid w:val="002A3C4E"/>
    <w:rsid w:val="002A3E1A"/>
    <w:rsid w:val="002A409D"/>
    <w:rsid w:val="002A4156"/>
    <w:rsid w:val="002A41D7"/>
    <w:rsid w:val="002A431D"/>
    <w:rsid w:val="002A46EC"/>
    <w:rsid w:val="002A4D48"/>
    <w:rsid w:val="002A4E44"/>
    <w:rsid w:val="002A50DE"/>
    <w:rsid w:val="002A50FC"/>
    <w:rsid w:val="002A556C"/>
    <w:rsid w:val="002A55FD"/>
    <w:rsid w:val="002A5684"/>
    <w:rsid w:val="002A5825"/>
    <w:rsid w:val="002A5EA5"/>
    <w:rsid w:val="002A6203"/>
    <w:rsid w:val="002A65F8"/>
    <w:rsid w:val="002A6620"/>
    <w:rsid w:val="002A67B8"/>
    <w:rsid w:val="002A6928"/>
    <w:rsid w:val="002A6D53"/>
    <w:rsid w:val="002A6D81"/>
    <w:rsid w:val="002A6DBA"/>
    <w:rsid w:val="002A7448"/>
    <w:rsid w:val="002A7680"/>
    <w:rsid w:val="002A77A2"/>
    <w:rsid w:val="002A7807"/>
    <w:rsid w:val="002A79C1"/>
    <w:rsid w:val="002A7B87"/>
    <w:rsid w:val="002B0757"/>
    <w:rsid w:val="002B090D"/>
    <w:rsid w:val="002B0A93"/>
    <w:rsid w:val="002B0B71"/>
    <w:rsid w:val="002B0C99"/>
    <w:rsid w:val="002B0CC6"/>
    <w:rsid w:val="002B0F9A"/>
    <w:rsid w:val="002B158F"/>
    <w:rsid w:val="002B17E7"/>
    <w:rsid w:val="002B1899"/>
    <w:rsid w:val="002B19E6"/>
    <w:rsid w:val="002B1A5C"/>
    <w:rsid w:val="002B1AC4"/>
    <w:rsid w:val="002B2C68"/>
    <w:rsid w:val="002B2E4C"/>
    <w:rsid w:val="002B303A"/>
    <w:rsid w:val="002B3516"/>
    <w:rsid w:val="002B42A9"/>
    <w:rsid w:val="002B4307"/>
    <w:rsid w:val="002B48EF"/>
    <w:rsid w:val="002B4A88"/>
    <w:rsid w:val="002B4C08"/>
    <w:rsid w:val="002B4F1E"/>
    <w:rsid w:val="002B5279"/>
    <w:rsid w:val="002B5488"/>
    <w:rsid w:val="002B548D"/>
    <w:rsid w:val="002B54D8"/>
    <w:rsid w:val="002B5796"/>
    <w:rsid w:val="002B5BEA"/>
    <w:rsid w:val="002B5CBE"/>
    <w:rsid w:val="002B6322"/>
    <w:rsid w:val="002B643B"/>
    <w:rsid w:val="002B66F9"/>
    <w:rsid w:val="002B67D3"/>
    <w:rsid w:val="002B6ACD"/>
    <w:rsid w:val="002B7267"/>
    <w:rsid w:val="002B72C0"/>
    <w:rsid w:val="002B766E"/>
    <w:rsid w:val="002B76A1"/>
    <w:rsid w:val="002B7A7D"/>
    <w:rsid w:val="002B7B70"/>
    <w:rsid w:val="002B7E89"/>
    <w:rsid w:val="002B7E94"/>
    <w:rsid w:val="002B7EFA"/>
    <w:rsid w:val="002C03C4"/>
    <w:rsid w:val="002C0D9F"/>
    <w:rsid w:val="002C1360"/>
    <w:rsid w:val="002C13BE"/>
    <w:rsid w:val="002C159F"/>
    <w:rsid w:val="002C17D2"/>
    <w:rsid w:val="002C17E5"/>
    <w:rsid w:val="002C1CC0"/>
    <w:rsid w:val="002C1D3C"/>
    <w:rsid w:val="002C1D66"/>
    <w:rsid w:val="002C1E4B"/>
    <w:rsid w:val="002C221C"/>
    <w:rsid w:val="002C22E9"/>
    <w:rsid w:val="002C2511"/>
    <w:rsid w:val="002C272E"/>
    <w:rsid w:val="002C28D4"/>
    <w:rsid w:val="002C2C2B"/>
    <w:rsid w:val="002C2DB9"/>
    <w:rsid w:val="002C3241"/>
    <w:rsid w:val="002C35ED"/>
    <w:rsid w:val="002C3898"/>
    <w:rsid w:val="002C3C7F"/>
    <w:rsid w:val="002C40ED"/>
    <w:rsid w:val="002C422D"/>
    <w:rsid w:val="002C45E2"/>
    <w:rsid w:val="002C47EE"/>
    <w:rsid w:val="002C4A64"/>
    <w:rsid w:val="002C4B9F"/>
    <w:rsid w:val="002C4EAD"/>
    <w:rsid w:val="002C4F00"/>
    <w:rsid w:val="002C53FA"/>
    <w:rsid w:val="002C5548"/>
    <w:rsid w:val="002C59B9"/>
    <w:rsid w:val="002C5ACA"/>
    <w:rsid w:val="002C5C17"/>
    <w:rsid w:val="002C5E82"/>
    <w:rsid w:val="002C5EFA"/>
    <w:rsid w:val="002C652F"/>
    <w:rsid w:val="002C6AEF"/>
    <w:rsid w:val="002C6B65"/>
    <w:rsid w:val="002C6BF5"/>
    <w:rsid w:val="002C7346"/>
    <w:rsid w:val="002C735F"/>
    <w:rsid w:val="002C796E"/>
    <w:rsid w:val="002C7BE3"/>
    <w:rsid w:val="002D03E0"/>
    <w:rsid w:val="002D045B"/>
    <w:rsid w:val="002D0BC0"/>
    <w:rsid w:val="002D0C25"/>
    <w:rsid w:val="002D0D24"/>
    <w:rsid w:val="002D0D49"/>
    <w:rsid w:val="002D0D7F"/>
    <w:rsid w:val="002D0EAE"/>
    <w:rsid w:val="002D10E1"/>
    <w:rsid w:val="002D15D6"/>
    <w:rsid w:val="002D17FD"/>
    <w:rsid w:val="002D1927"/>
    <w:rsid w:val="002D1D48"/>
    <w:rsid w:val="002D1DBA"/>
    <w:rsid w:val="002D20A9"/>
    <w:rsid w:val="002D23D2"/>
    <w:rsid w:val="002D2450"/>
    <w:rsid w:val="002D2644"/>
    <w:rsid w:val="002D2792"/>
    <w:rsid w:val="002D296A"/>
    <w:rsid w:val="002D29F7"/>
    <w:rsid w:val="002D2CC9"/>
    <w:rsid w:val="002D402A"/>
    <w:rsid w:val="002D41B9"/>
    <w:rsid w:val="002D426F"/>
    <w:rsid w:val="002D429C"/>
    <w:rsid w:val="002D4364"/>
    <w:rsid w:val="002D43D2"/>
    <w:rsid w:val="002D4748"/>
    <w:rsid w:val="002D479F"/>
    <w:rsid w:val="002D4994"/>
    <w:rsid w:val="002D4D56"/>
    <w:rsid w:val="002D4F0B"/>
    <w:rsid w:val="002D5130"/>
    <w:rsid w:val="002D51DE"/>
    <w:rsid w:val="002D520B"/>
    <w:rsid w:val="002D5316"/>
    <w:rsid w:val="002D5939"/>
    <w:rsid w:val="002D599F"/>
    <w:rsid w:val="002D5B30"/>
    <w:rsid w:val="002D5C53"/>
    <w:rsid w:val="002D5C58"/>
    <w:rsid w:val="002D62F9"/>
    <w:rsid w:val="002D642B"/>
    <w:rsid w:val="002D64C6"/>
    <w:rsid w:val="002D656C"/>
    <w:rsid w:val="002D68ED"/>
    <w:rsid w:val="002D6CCC"/>
    <w:rsid w:val="002D6DD1"/>
    <w:rsid w:val="002D74FB"/>
    <w:rsid w:val="002D76DD"/>
    <w:rsid w:val="002D7AD5"/>
    <w:rsid w:val="002D7E15"/>
    <w:rsid w:val="002D7EF9"/>
    <w:rsid w:val="002E002A"/>
    <w:rsid w:val="002E00DC"/>
    <w:rsid w:val="002E00FF"/>
    <w:rsid w:val="002E0412"/>
    <w:rsid w:val="002E0631"/>
    <w:rsid w:val="002E10D2"/>
    <w:rsid w:val="002E1143"/>
    <w:rsid w:val="002E17B4"/>
    <w:rsid w:val="002E1EB0"/>
    <w:rsid w:val="002E1EB7"/>
    <w:rsid w:val="002E212E"/>
    <w:rsid w:val="002E21E3"/>
    <w:rsid w:val="002E2301"/>
    <w:rsid w:val="002E24FE"/>
    <w:rsid w:val="002E2783"/>
    <w:rsid w:val="002E30E6"/>
    <w:rsid w:val="002E327C"/>
    <w:rsid w:val="002E35D0"/>
    <w:rsid w:val="002E35E7"/>
    <w:rsid w:val="002E379B"/>
    <w:rsid w:val="002E3E09"/>
    <w:rsid w:val="002E413B"/>
    <w:rsid w:val="002E4246"/>
    <w:rsid w:val="002E57CB"/>
    <w:rsid w:val="002E595B"/>
    <w:rsid w:val="002E599C"/>
    <w:rsid w:val="002E5F10"/>
    <w:rsid w:val="002E5FFA"/>
    <w:rsid w:val="002E62A8"/>
    <w:rsid w:val="002E6346"/>
    <w:rsid w:val="002E64C4"/>
    <w:rsid w:val="002E6837"/>
    <w:rsid w:val="002E6D5B"/>
    <w:rsid w:val="002E765B"/>
    <w:rsid w:val="002E7835"/>
    <w:rsid w:val="002E7C1B"/>
    <w:rsid w:val="002F01AC"/>
    <w:rsid w:val="002F0201"/>
    <w:rsid w:val="002F07C3"/>
    <w:rsid w:val="002F096A"/>
    <w:rsid w:val="002F0A83"/>
    <w:rsid w:val="002F0CDF"/>
    <w:rsid w:val="002F0E00"/>
    <w:rsid w:val="002F0F13"/>
    <w:rsid w:val="002F0F2C"/>
    <w:rsid w:val="002F1819"/>
    <w:rsid w:val="002F1BB2"/>
    <w:rsid w:val="002F1CD1"/>
    <w:rsid w:val="002F1DAF"/>
    <w:rsid w:val="002F1EE1"/>
    <w:rsid w:val="002F1F07"/>
    <w:rsid w:val="002F249F"/>
    <w:rsid w:val="002F25B4"/>
    <w:rsid w:val="002F2878"/>
    <w:rsid w:val="002F2C7D"/>
    <w:rsid w:val="002F2CF4"/>
    <w:rsid w:val="002F2DEA"/>
    <w:rsid w:val="002F395E"/>
    <w:rsid w:val="002F39EE"/>
    <w:rsid w:val="002F400C"/>
    <w:rsid w:val="002F4019"/>
    <w:rsid w:val="002F4339"/>
    <w:rsid w:val="002F5029"/>
    <w:rsid w:val="002F51E5"/>
    <w:rsid w:val="002F5343"/>
    <w:rsid w:val="002F53BB"/>
    <w:rsid w:val="002F60B8"/>
    <w:rsid w:val="002F6206"/>
    <w:rsid w:val="002F66D7"/>
    <w:rsid w:val="002F6C8B"/>
    <w:rsid w:val="002F6FE9"/>
    <w:rsid w:val="002F7452"/>
    <w:rsid w:val="002F754E"/>
    <w:rsid w:val="002F782B"/>
    <w:rsid w:val="002F78F2"/>
    <w:rsid w:val="002F79F5"/>
    <w:rsid w:val="002F7AB4"/>
    <w:rsid w:val="00300121"/>
    <w:rsid w:val="00300687"/>
    <w:rsid w:val="003006B2"/>
    <w:rsid w:val="00300DC4"/>
    <w:rsid w:val="00301B7C"/>
    <w:rsid w:val="00301D75"/>
    <w:rsid w:val="00302038"/>
    <w:rsid w:val="0030208F"/>
    <w:rsid w:val="003020A9"/>
    <w:rsid w:val="00302147"/>
    <w:rsid w:val="003022A9"/>
    <w:rsid w:val="003024F3"/>
    <w:rsid w:val="0030257D"/>
    <w:rsid w:val="00302995"/>
    <w:rsid w:val="00302C1B"/>
    <w:rsid w:val="00302FE4"/>
    <w:rsid w:val="00303398"/>
    <w:rsid w:val="0030348C"/>
    <w:rsid w:val="00303927"/>
    <w:rsid w:val="00303BDF"/>
    <w:rsid w:val="00304194"/>
    <w:rsid w:val="003042E4"/>
    <w:rsid w:val="0030430C"/>
    <w:rsid w:val="003045E1"/>
    <w:rsid w:val="00304875"/>
    <w:rsid w:val="00304C3C"/>
    <w:rsid w:val="00304DFE"/>
    <w:rsid w:val="00305033"/>
    <w:rsid w:val="003055AA"/>
    <w:rsid w:val="00305688"/>
    <w:rsid w:val="003057D6"/>
    <w:rsid w:val="00305961"/>
    <w:rsid w:val="00305C04"/>
    <w:rsid w:val="00305F3E"/>
    <w:rsid w:val="00305FC7"/>
    <w:rsid w:val="0030612B"/>
    <w:rsid w:val="003061CF"/>
    <w:rsid w:val="00306591"/>
    <w:rsid w:val="00306761"/>
    <w:rsid w:val="00306867"/>
    <w:rsid w:val="0030687E"/>
    <w:rsid w:val="00306CFA"/>
    <w:rsid w:val="00306FDB"/>
    <w:rsid w:val="00306FF6"/>
    <w:rsid w:val="00307048"/>
    <w:rsid w:val="00307253"/>
    <w:rsid w:val="003073D1"/>
    <w:rsid w:val="003073F8"/>
    <w:rsid w:val="0030744F"/>
    <w:rsid w:val="00307718"/>
    <w:rsid w:val="00307BA6"/>
    <w:rsid w:val="003107BE"/>
    <w:rsid w:val="00310A73"/>
    <w:rsid w:val="00310B06"/>
    <w:rsid w:val="00310FAA"/>
    <w:rsid w:val="00310FEF"/>
    <w:rsid w:val="00311278"/>
    <w:rsid w:val="003116A0"/>
    <w:rsid w:val="00311EF1"/>
    <w:rsid w:val="00311F02"/>
    <w:rsid w:val="003120AD"/>
    <w:rsid w:val="00312903"/>
    <w:rsid w:val="00312B64"/>
    <w:rsid w:val="00313041"/>
    <w:rsid w:val="003135B7"/>
    <w:rsid w:val="00313921"/>
    <w:rsid w:val="00314467"/>
    <w:rsid w:val="003147AE"/>
    <w:rsid w:val="00314849"/>
    <w:rsid w:val="00314E14"/>
    <w:rsid w:val="00314FD3"/>
    <w:rsid w:val="003153E0"/>
    <w:rsid w:val="00315776"/>
    <w:rsid w:val="00315999"/>
    <w:rsid w:val="00315AF8"/>
    <w:rsid w:val="00315B89"/>
    <w:rsid w:val="00315C57"/>
    <w:rsid w:val="00315C99"/>
    <w:rsid w:val="00315D89"/>
    <w:rsid w:val="00315E4C"/>
    <w:rsid w:val="003167CB"/>
    <w:rsid w:val="00316931"/>
    <w:rsid w:val="00316AC4"/>
    <w:rsid w:val="00316D9C"/>
    <w:rsid w:val="0031716B"/>
    <w:rsid w:val="003173E7"/>
    <w:rsid w:val="00317510"/>
    <w:rsid w:val="00317668"/>
    <w:rsid w:val="00317BEF"/>
    <w:rsid w:val="00317F97"/>
    <w:rsid w:val="0032072B"/>
    <w:rsid w:val="00320D51"/>
    <w:rsid w:val="00320F1E"/>
    <w:rsid w:val="0032117B"/>
    <w:rsid w:val="00321271"/>
    <w:rsid w:val="00321885"/>
    <w:rsid w:val="00321ADE"/>
    <w:rsid w:val="00322316"/>
    <w:rsid w:val="00322899"/>
    <w:rsid w:val="0032308D"/>
    <w:rsid w:val="00323767"/>
    <w:rsid w:val="00323AEB"/>
    <w:rsid w:val="00324105"/>
    <w:rsid w:val="0032418B"/>
    <w:rsid w:val="00324A4F"/>
    <w:rsid w:val="00324CC3"/>
    <w:rsid w:val="00324D4A"/>
    <w:rsid w:val="003251F6"/>
    <w:rsid w:val="00325221"/>
    <w:rsid w:val="003254AD"/>
    <w:rsid w:val="00325681"/>
    <w:rsid w:val="003256C4"/>
    <w:rsid w:val="003258AF"/>
    <w:rsid w:val="00325ADD"/>
    <w:rsid w:val="0032609C"/>
    <w:rsid w:val="0032679C"/>
    <w:rsid w:val="00326D42"/>
    <w:rsid w:val="003271AC"/>
    <w:rsid w:val="003271F2"/>
    <w:rsid w:val="003274BB"/>
    <w:rsid w:val="003277F3"/>
    <w:rsid w:val="0032791E"/>
    <w:rsid w:val="00327937"/>
    <w:rsid w:val="00327A36"/>
    <w:rsid w:val="00327AE6"/>
    <w:rsid w:val="00330303"/>
    <w:rsid w:val="0033052C"/>
    <w:rsid w:val="00330621"/>
    <w:rsid w:val="00330DA2"/>
    <w:rsid w:val="00331081"/>
    <w:rsid w:val="00331272"/>
    <w:rsid w:val="00331281"/>
    <w:rsid w:val="00331301"/>
    <w:rsid w:val="00331328"/>
    <w:rsid w:val="0033132F"/>
    <w:rsid w:val="003313D5"/>
    <w:rsid w:val="00331925"/>
    <w:rsid w:val="00331A6A"/>
    <w:rsid w:val="00331A74"/>
    <w:rsid w:val="00331E7F"/>
    <w:rsid w:val="00331EEF"/>
    <w:rsid w:val="00332435"/>
    <w:rsid w:val="00332808"/>
    <w:rsid w:val="00332922"/>
    <w:rsid w:val="00332CCB"/>
    <w:rsid w:val="00332EA8"/>
    <w:rsid w:val="00333077"/>
    <w:rsid w:val="00334102"/>
    <w:rsid w:val="00334361"/>
    <w:rsid w:val="003348E4"/>
    <w:rsid w:val="00334A2F"/>
    <w:rsid w:val="00334B50"/>
    <w:rsid w:val="00334DCE"/>
    <w:rsid w:val="00334ED6"/>
    <w:rsid w:val="0033545A"/>
    <w:rsid w:val="00335CCA"/>
    <w:rsid w:val="00335EC2"/>
    <w:rsid w:val="003368FD"/>
    <w:rsid w:val="00336A51"/>
    <w:rsid w:val="00336C79"/>
    <w:rsid w:val="0033761B"/>
    <w:rsid w:val="00337A51"/>
    <w:rsid w:val="00337A61"/>
    <w:rsid w:val="00337C7F"/>
    <w:rsid w:val="00337D8F"/>
    <w:rsid w:val="0034010A"/>
    <w:rsid w:val="003403B4"/>
    <w:rsid w:val="00340642"/>
    <w:rsid w:val="00340E28"/>
    <w:rsid w:val="003410B8"/>
    <w:rsid w:val="0034125E"/>
    <w:rsid w:val="0034129A"/>
    <w:rsid w:val="0034153E"/>
    <w:rsid w:val="00341A49"/>
    <w:rsid w:val="00341E2A"/>
    <w:rsid w:val="00342315"/>
    <w:rsid w:val="00342649"/>
    <w:rsid w:val="00342B3D"/>
    <w:rsid w:val="00342B42"/>
    <w:rsid w:val="003430F5"/>
    <w:rsid w:val="003432A8"/>
    <w:rsid w:val="00343431"/>
    <w:rsid w:val="00343689"/>
    <w:rsid w:val="0034384E"/>
    <w:rsid w:val="00343B3A"/>
    <w:rsid w:val="00343DC3"/>
    <w:rsid w:val="00343FDF"/>
    <w:rsid w:val="00344026"/>
    <w:rsid w:val="003442A2"/>
    <w:rsid w:val="0034431D"/>
    <w:rsid w:val="00344735"/>
    <w:rsid w:val="00344DE6"/>
    <w:rsid w:val="003450B7"/>
    <w:rsid w:val="003451FD"/>
    <w:rsid w:val="003452F2"/>
    <w:rsid w:val="00345307"/>
    <w:rsid w:val="00345373"/>
    <w:rsid w:val="00345605"/>
    <w:rsid w:val="003456C8"/>
    <w:rsid w:val="0034599C"/>
    <w:rsid w:val="00345AB6"/>
    <w:rsid w:val="00345B43"/>
    <w:rsid w:val="00345BF2"/>
    <w:rsid w:val="0034616C"/>
    <w:rsid w:val="003468E7"/>
    <w:rsid w:val="00347664"/>
    <w:rsid w:val="003477D3"/>
    <w:rsid w:val="00347B19"/>
    <w:rsid w:val="00347B91"/>
    <w:rsid w:val="00347E04"/>
    <w:rsid w:val="00347E59"/>
    <w:rsid w:val="00347ECD"/>
    <w:rsid w:val="00350220"/>
    <w:rsid w:val="00350484"/>
    <w:rsid w:val="003504F6"/>
    <w:rsid w:val="00350509"/>
    <w:rsid w:val="00350771"/>
    <w:rsid w:val="00350783"/>
    <w:rsid w:val="003509AA"/>
    <w:rsid w:val="00350F81"/>
    <w:rsid w:val="003510A1"/>
    <w:rsid w:val="003511F1"/>
    <w:rsid w:val="00351261"/>
    <w:rsid w:val="003514DE"/>
    <w:rsid w:val="00351651"/>
    <w:rsid w:val="003516A5"/>
    <w:rsid w:val="003516DE"/>
    <w:rsid w:val="0035173D"/>
    <w:rsid w:val="00351D6B"/>
    <w:rsid w:val="00351DFA"/>
    <w:rsid w:val="00352071"/>
    <w:rsid w:val="00352648"/>
    <w:rsid w:val="003528AF"/>
    <w:rsid w:val="00352CFC"/>
    <w:rsid w:val="00352D9F"/>
    <w:rsid w:val="00353416"/>
    <w:rsid w:val="003534CE"/>
    <w:rsid w:val="003537CD"/>
    <w:rsid w:val="003539F8"/>
    <w:rsid w:val="00353B2B"/>
    <w:rsid w:val="00354146"/>
    <w:rsid w:val="00354211"/>
    <w:rsid w:val="00354290"/>
    <w:rsid w:val="00354AD4"/>
    <w:rsid w:val="00354E5E"/>
    <w:rsid w:val="00354F9C"/>
    <w:rsid w:val="0035500E"/>
    <w:rsid w:val="003550B7"/>
    <w:rsid w:val="003551B7"/>
    <w:rsid w:val="0035585D"/>
    <w:rsid w:val="0035592C"/>
    <w:rsid w:val="003559BB"/>
    <w:rsid w:val="00355E80"/>
    <w:rsid w:val="00355EE4"/>
    <w:rsid w:val="00356284"/>
    <w:rsid w:val="003569B5"/>
    <w:rsid w:val="00356A46"/>
    <w:rsid w:val="00356AB5"/>
    <w:rsid w:val="003572BB"/>
    <w:rsid w:val="00357306"/>
    <w:rsid w:val="003574C4"/>
    <w:rsid w:val="003574CD"/>
    <w:rsid w:val="00357C07"/>
    <w:rsid w:val="00360213"/>
    <w:rsid w:val="00360405"/>
    <w:rsid w:val="00360423"/>
    <w:rsid w:val="00360518"/>
    <w:rsid w:val="003608BD"/>
    <w:rsid w:val="00360958"/>
    <w:rsid w:val="00361786"/>
    <w:rsid w:val="00361AF2"/>
    <w:rsid w:val="00361F51"/>
    <w:rsid w:val="00361FE5"/>
    <w:rsid w:val="0036210C"/>
    <w:rsid w:val="00362428"/>
    <w:rsid w:val="00362720"/>
    <w:rsid w:val="003627D5"/>
    <w:rsid w:val="003629BE"/>
    <w:rsid w:val="00363080"/>
    <w:rsid w:val="00363188"/>
    <w:rsid w:val="003632F5"/>
    <w:rsid w:val="003638A9"/>
    <w:rsid w:val="00363EE3"/>
    <w:rsid w:val="003644EC"/>
    <w:rsid w:val="003648B3"/>
    <w:rsid w:val="00364904"/>
    <w:rsid w:val="00364E90"/>
    <w:rsid w:val="00364ED8"/>
    <w:rsid w:val="00365305"/>
    <w:rsid w:val="003655DC"/>
    <w:rsid w:val="003656E4"/>
    <w:rsid w:val="00365884"/>
    <w:rsid w:val="00365959"/>
    <w:rsid w:val="003659E0"/>
    <w:rsid w:val="00365CA2"/>
    <w:rsid w:val="00366255"/>
    <w:rsid w:val="00366B72"/>
    <w:rsid w:val="00366EBA"/>
    <w:rsid w:val="00366F4F"/>
    <w:rsid w:val="00367C2A"/>
    <w:rsid w:val="00367CE9"/>
    <w:rsid w:val="00367E27"/>
    <w:rsid w:val="00367E2F"/>
    <w:rsid w:val="0037004B"/>
    <w:rsid w:val="0037011F"/>
    <w:rsid w:val="003701D3"/>
    <w:rsid w:val="00370345"/>
    <w:rsid w:val="003706E4"/>
    <w:rsid w:val="00370909"/>
    <w:rsid w:val="003719FA"/>
    <w:rsid w:val="00371DFB"/>
    <w:rsid w:val="00371E4E"/>
    <w:rsid w:val="003722EE"/>
    <w:rsid w:val="00372659"/>
    <w:rsid w:val="003726A0"/>
    <w:rsid w:val="00372757"/>
    <w:rsid w:val="00372994"/>
    <w:rsid w:val="00373692"/>
    <w:rsid w:val="00373808"/>
    <w:rsid w:val="00373D05"/>
    <w:rsid w:val="003748A4"/>
    <w:rsid w:val="0037494C"/>
    <w:rsid w:val="00374A94"/>
    <w:rsid w:val="00374C18"/>
    <w:rsid w:val="00374DB1"/>
    <w:rsid w:val="00375120"/>
    <w:rsid w:val="00375284"/>
    <w:rsid w:val="00375402"/>
    <w:rsid w:val="00375555"/>
    <w:rsid w:val="0037589D"/>
    <w:rsid w:val="00375C37"/>
    <w:rsid w:val="00375C99"/>
    <w:rsid w:val="00375CF4"/>
    <w:rsid w:val="00375F5C"/>
    <w:rsid w:val="00376031"/>
    <w:rsid w:val="00376281"/>
    <w:rsid w:val="0037629B"/>
    <w:rsid w:val="00376302"/>
    <w:rsid w:val="00376484"/>
    <w:rsid w:val="00376D9B"/>
    <w:rsid w:val="0037747D"/>
    <w:rsid w:val="003776D7"/>
    <w:rsid w:val="00377821"/>
    <w:rsid w:val="00380154"/>
    <w:rsid w:val="00380168"/>
    <w:rsid w:val="0038030A"/>
    <w:rsid w:val="0038074B"/>
    <w:rsid w:val="00380811"/>
    <w:rsid w:val="00380892"/>
    <w:rsid w:val="00380994"/>
    <w:rsid w:val="00380B1E"/>
    <w:rsid w:val="003815B3"/>
    <w:rsid w:val="00381F47"/>
    <w:rsid w:val="003820EA"/>
    <w:rsid w:val="003821BA"/>
    <w:rsid w:val="00382237"/>
    <w:rsid w:val="00382250"/>
    <w:rsid w:val="00382728"/>
    <w:rsid w:val="0038285C"/>
    <w:rsid w:val="00383041"/>
    <w:rsid w:val="00383061"/>
    <w:rsid w:val="003832E0"/>
    <w:rsid w:val="003834A6"/>
    <w:rsid w:val="003834B6"/>
    <w:rsid w:val="00383B51"/>
    <w:rsid w:val="00383D21"/>
    <w:rsid w:val="00384057"/>
    <w:rsid w:val="003843C5"/>
    <w:rsid w:val="003844F8"/>
    <w:rsid w:val="00384E16"/>
    <w:rsid w:val="00385E3D"/>
    <w:rsid w:val="00385FBA"/>
    <w:rsid w:val="00386782"/>
    <w:rsid w:val="003869FC"/>
    <w:rsid w:val="00386BFA"/>
    <w:rsid w:val="003870AD"/>
    <w:rsid w:val="003870C9"/>
    <w:rsid w:val="00387842"/>
    <w:rsid w:val="003878A3"/>
    <w:rsid w:val="0038792D"/>
    <w:rsid w:val="0038796B"/>
    <w:rsid w:val="00387BF2"/>
    <w:rsid w:val="00387DFC"/>
    <w:rsid w:val="003900F6"/>
    <w:rsid w:val="003905D0"/>
    <w:rsid w:val="00390860"/>
    <w:rsid w:val="00390C8A"/>
    <w:rsid w:val="00390CAD"/>
    <w:rsid w:val="00391297"/>
    <w:rsid w:val="00391580"/>
    <w:rsid w:val="0039198E"/>
    <w:rsid w:val="00391A3E"/>
    <w:rsid w:val="00391D76"/>
    <w:rsid w:val="00391FA3"/>
    <w:rsid w:val="003923E9"/>
    <w:rsid w:val="00392819"/>
    <w:rsid w:val="00392850"/>
    <w:rsid w:val="0039295C"/>
    <w:rsid w:val="00392B41"/>
    <w:rsid w:val="00392D59"/>
    <w:rsid w:val="00392D92"/>
    <w:rsid w:val="00392E00"/>
    <w:rsid w:val="00392F6F"/>
    <w:rsid w:val="00393150"/>
    <w:rsid w:val="0039323E"/>
    <w:rsid w:val="003933A2"/>
    <w:rsid w:val="003933F4"/>
    <w:rsid w:val="003936BB"/>
    <w:rsid w:val="0039397E"/>
    <w:rsid w:val="00393A2A"/>
    <w:rsid w:val="003946D3"/>
    <w:rsid w:val="00394936"/>
    <w:rsid w:val="00394DAC"/>
    <w:rsid w:val="003951C0"/>
    <w:rsid w:val="003952DB"/>
    <w:rsid w:val="00395400"/>
    <w:rsid w:val="00395558"/>
    <w:rsid w:val="00395B6F"/>
    <w:rsid w:val="00395D96"/>
    <w:rsid w:val="00395FD1"/>
    <w:rsid w:val="00396197"/>
    <w:rsid w:val="003961A9"/>
    <w:rsid w:val="0039621D"/>
    <w:rsid w:val="00396A0F"/>
    <w:rsid w:val="00396D70"/>
    <w:rsid w:val="003974D1"/>
    <w:rsid w:val="00397D8F"/>
    <w:rsid w:val="00397E60"/>
    <w:rsid w:val="00397F91"/>
    <w:rsid w:val="003A026E"/>
    <w:rsid w:val="003A031F"/>
    <w:rsid w:val="003A0336"/>
    <w:rsid w:val="003A0999"/>
    <w:rsid w:val="003A0EE9"/>
    <w:rsid w:val="003A1367"/>
    <w:rsid w:val="003A13E9"/>
    <w:rsid w:val="003A13EB"/>
    <w:rsid w:val="003A18AF"/>
    <w:rsid w:val="003A1A0B"/>
    <w:rsid w:val="003A1C46"/>
    <w:rsid w:val="003A1D96"/>
    <w:rsid w:val="003A1DF1"/>
    <w:rsid w:val="003A22E6"/>
    <w:rsid w:val="003A23B1"/>
    <w:rsid w:val="003A26E4"/>
    <w:rsid w:val="003A28A3"/>
    <w:rsid w:val="003A2957"/>
    <w:rsid w:val="003A36F0"/>
    <w:rsid w:val="003A3B1C"/>
    <w:rsid w:val="003A42A5"/>
    <w:rsid w:val="003A442E"/>
    <w:rsid w:val="003A44D2"/>
    <w:rsid w:val="003A4853"/>
    <w:rsid w:val="003A4AD6"/>
    <w:rsid w:val="003A4B39"/>
    <w:rsid w:val="003A52D2"/>
    <w:rsid w:val="003A5537"/>
    <w:rsid w:val="003A57A5"/>
    <w:rsid w:val="003A57E2"/>
    <w:rsid w:val="003A580E"/>
    <w:rsid w:val="003A5AE2"/>
    <w:rsid w:val="003A5AF7"/>
    <w:rsid w:val="003A5C4D"/>
    <w:rsid w:val="003A5C65"/>
    <w:rsid w:val="003A60EA"/>
    <w:rsid w:val="003A62B9"/>
    <w:rsid w:val="003A65A6"/>
    <w:rsid w:val="003A6DB3"/>
    <w:rsid w:val="003A6F0C"/>
    <w:rsid w:val="003A7034"/>
    <w:rsid w:val="003A7065"/>
    <w:rsid w:val="003A7072"/>
    <w:rsid w:val="003A728A"/>
    <w:rsid w:val="003A7381"/>
    <w:rsid w:val="003A74D9"/>
    <w:rsid w:val="003A75D1"/>
    <w:rsid w:val="003A76BB"/>
    <w:rsid w:val="003A7DC0"/>
    <w:rsid w:val="003B008D"/>
    <w:rsid w:val="003B013B"/>
    <w:rsid w:val="003B01F6"/>
    <w:rsid w:val="003B02B1"/>
    <w:rsid w:val="003B036C"/>
    <w:rsid w:val="003B0517"/>
    <w:rsid w:val="003B08FF"/>
    <w:rsid w:val="003B0BF6"/>
    <w:rsid w:val="003B0CE5"/>
    <w:rsid w:val="003B1178"/>
    <w:rsid w:val="003B1212"/>
    <w:rsid w:val="003B1521"/>
    <w:rsid w:val="003B19D1"/>
    <w:rsid w:val="003B1A19"/>
    <w:rsid w:val="003B2059"/>
    <w:rsid w:val="003B20D2"/>
    <w:rsid w:val="003B22FF"/>
    <w:rsid w:val="003B25FB"/>
    <w:rsid w:val="003B292D"/>
    <w:rsid w:val="003B2FB8"/>
    <w:rsid w:val="003B30D9"/>
    <w:rsid w:val="003B329A"/>
    <w:rsid w:val="003B32C1"/>
    <w:rsid w:val="003B359F"/>
    <w:rsid w:val="003B38F1"/>
    <w:rsid w:val="003B3C88"/>
    <w:rsid w:val="003B3EA8"/>
    <w:rsid w:val="003B3F07"/>
    <w:rsid w:val="003B40C1"/>
    <w:rsid w:val="003B4276"/>
    <w:rsid w:val="003B45B4"/>
    <w:rsid w:val="003B484B"/>
    <w:rsid w:val="003B4E8C"/>
    <w:rsid w:val="003B5404"/>
    <w:rsid w:val="003B56A9"/>
    <w:rsid w:val="003B58E6"/>
    <w:rsid w:val="003B5B0A"/>
    <w:rsid w:val="003B5BF0"/>
    <w:rsid w:val="003B5C9D"/>
    <w:rsid w:val="003B5E8E"/>
    <w:rsid w:val="003B5F4B"/>
    <w:rsid w:val="003B5FBC"/>
    <w:rsid w:val="003B616C"/>
    <w:rsid w:val="003B616F"/>
    <w:rsid w:val="003B6425"/>
    <w:rsid w:val="003B6445"/>
    <w:rsid w:val="003B6757"/>
    <w:rsid w:val="003B69B2"/>
    <w:rsid w:val="003B6EE2"/>
    <w:rsid w:val="003B6FA8"/>
    <w:rsid w:val="003B70CC"/>
    <w:rsid w:val="003B7128"/>
    <w:rsid w:val="003B718F"/>
    <w:rsid w:val="003B7452"/>
    <w:rsid w:val="003B755A"/>
    <w:rsid w:val="003B783A"/>
    <w:rsid w:val="003B7A95"/>
    <w:rsid w:val="003B7BFB"/>
    <w:rsid w:val="003C012B"/>
    <w:rsid w:val="003C02F5"/>
    <w:rsid w:val="003C037C"/>
    <w:rsid w:val="003C078A"/>
    <w:rsid w:val="003C0D4E"/>
    <w:rsid w:val="003C1016"/>
    <w:rsid w:val="003C14EF"/>
    <w:rsid w:val="003C177C"/>
    <w:rsid w:val="003C1900"/>
    <w:rsid w:val="003C1B01"/>
    <w:rsid w:val="003C2094"/>
    <w:rsid w:val="003C20A7"/>
    <w:rsid w:val="003C2409"/>
    <w:rsid w:val="003C25B3"/>
    <w:rsid w:val="003C2656"/>
    <w:rsid w:val="003C2AFF"/>
    <w:rsid w:val="003C2C5A"/>
    <w:rsid w:val="003C3546"/>
    <w:rsid w:val="003C358C"/>
    <w:rsid w:val="003C3A21"/>
    <w:rsid w:val="003C3BEA"/>
    <w:rsid w:val="003C3E46"/>
    <w:rsid w:val="003C40A6"/>
    <w:rsid w:val="003C424C"/>
    <w:rsid w:val="003C438D"/>
    <w:rsid w:val="003C4C80"/>
    <w:rsid w:val="003C4CD3"/>
    <w:rsid w:val="003C50B0"/>
    <w:rsid w:val="003C529D"/>
    <w:rsid w:val="003C5790"/>
    <w:rsid w:val="003C59E7"/>
    <w:rsid w:val="003C5B0F"/>
    <w:rsid w:val="003C60DE"/>
    <w:rsid w:val="003C62E7"/>
    <w:rsid w:val="003C65F5"/>
    <w:rsid w:val="003C6697"/>
    <w:rsid w:val="003C67F8"/>
    <w:rsid w:val="003C6863"/>
    <w:rsid w:val="003C6AEA"/>
    <w:rsid w:val="003C6B34"/>
    <w:rsid w:val="003C6FF9"/>
    <w:rsid w:val="003C71FC"/>
    <w:rsid w:val="003C7262"/>
    <w:rsid w:val="003C753F"/>
    <w:rsid w:val="003C763B"/>
    <w:rsid w:val="003C79DC"/>
    <w:rsid w:val="003C7B4C"/>
    <w:rsid w:val="003C7B93"/>
    <w:rsid w:val="003C7CDA"/>
    <w:rsid w:val="003C7D4D"/>
    <w:rsid w:val="003D006E"/>
    <w:rsid w:val="003D075F"/>
    <w:rsid w:val="003D0D57"/>
    <w:rsid w:val="003D0FA3"/>
    <w:rsid w:val="003D1A8B"/>
    <w:rsid w:val="003D1D09"/>
    <w:rsid w:val="003D1E56"/>
    <w:rsid w:val="003D1F5C"/>
    <w:rsid w:val="003D1FA7"/>
    <w:rsid w:val="003D1FC1"/>
    <w:rsid w:val="003D210E"/>
    <w:rsid w:val="003D21B6"/>
    <w:rsid w:val="003D2369"/>
    <w:rsid w:val="003D2592"/>
    <w:rsid w:val="003D2EB7"/>
    <w:rsid w:val="003D325C"/>
    <w:rsid w:val="003D3288"/>
    <w:rsid w:val="003D3297"/>
    <w:rsid w:val="003D37F4"/>
    <w:rsid w:val="003D3941"/>
    <w:rsid w:val="003D3B30"/>
    <w:rsid w:val="003D3B82"/>
    <w:rsid w:val="003D3BFF"/>
    <w:rsid w:val="003D3D02"/>
    <w:rsid w:val="003D40AC"/>
    <w:rsid w:val="003D4193"/>
    <w:rsid w:val="003D450C"/>
    <w:rsid w:val="003D4643"/>
    <w:rsid w:val="003D48E6"/>
    <w:rsid w:val="003D49E0"/>
    <w:rsid w:val="003D50AE"/>
    <w:rsid w:val="003D5363"/>
    <w:rsid w:val="003D55C3"/>
    <w:rsid w:val="003D5DDB"/>
    <w:rsid w:val="003D6436"/>
    <w:rsid w:val="003D6444"/>
    <w:rsid w:val="003D6504"/>
    <w:rsid w:val="003D68F0"/>
    <w:rsid w:val="003D68FB"/>
    <w:rsid w:val="003D6A17"/>
    <w:rsid w:val="003D6A69"/>
    <w:rsid w:val="003D6E3D"/>
    <w:rsid w:val="003D74AD"/>
    <w:rsid w:val="003D74FB"/>
    <w:rsid w:val="003D7748"/>
    <w:rsid w:val="003D7865"/>
    <w:rsid w:val="003D7A0C"/>
    <w:rsid w:val="003D7A0E"/>
    <w:rsid w:val="003D7B5B"/>
    <w:rsid w:val="003D7B92"/>
    <w:rsid w:val="003D7D4A"/>
    <w:rsid w:val="003E011D"/>
    <w:rsid w:val="003E02BE"/>
    <w:rsid w:val="003E04F1"/>
    <w:rsid w:val="003E0516"/>
    <w:rsid w:val="003E082C"/>
    <w:rsid w:val="003E0893"/>
    <w:rsid w:val="003E09A6"/>
    <w:rsid w:val="003E0B64"/>
    <w:rsid w:val="003E0B8C"/>
    <w:rsid w:val="003E0E16"/>
    <w:rsid w:val="003E118F"/>
    <w:rsid w:val="003E12E0"/>
    <w:rsid w:val="003E1391"/>
    <w:rsid w:val="003E17E9"/>
    <w:rsid w:val="003E1888"/>
    <w:rsid w:val="003E18EA"/>
    <w:rsid w:val="003E18FE"/>
    <w:rsid w:val="003E1949"/>
    <w:rsid w:val="003E1A75"/>
    <w:rsid w:val="003E1A89"/>
    <w:rsid w:val="003E1ACE"/>
    <w:rsid w:val="003E1B00"/>
    <w:rsid w:val="003E1EA4"/>
    <w:rsid w:val="003E1EEC"/>
    <w:rsid w:val="003E20A2"/>
    <w:rsid w:val="003E20C5"/>
    <w:rsid w:val="003E2217"/>
    <w:rsid w:val="003E2473"/>
    <w:rsid w:val="003E27E8"/>
    <w:rsid w:val="003E29C8"/>
    <w:rsid w:val="003E2B01"/>
    <w:rsid w:val="003E2BE4"/>
    <w:rsid w:val="003E2D6F"/>
    <w:rsid w:val="003E335A"/>
    <w:rsid w:val="003E3385"/>
    <w:rsid w:val="003E3501"/>
    <w:rsid w:val="003E361E"/>
    <w:rsid w:val="003E3AE8"/>
    <w:rsid w:val="003E3FFF"/>
    <w:rsid w:val="003E41C6"/>
    <w:rsid w:val="003E433A"/>
    <w:rsid w:val="003E43C9"/>
    <w:rsid w:val="003E48B6"/>
    <w:rsid w:val="003E49A4"/>
    <w:rsid w:val="003E4AD3"/>
    <w:rsid w:val="003E4B8A"/>
    <w:rsid w:val="003E4CC3"/>
    <w:rsid w:val="003E5574"/>
    <w:rsid w:val="003E5ACA"/>
    <w:rsid w:val="003E5E2A"/>
    <w:rsid w:val="003E5E55"/>
    <w:rsid w:val="003E60B4"/>
    <w:rsid w:val="003E6122"/>
    <w:rsid w:val="003E61D4"/>
    <w:rsid w:val="003E66B3"/>
    <w:rsid w:val="003E673E"/>
    <w:rsid w:val="003E6C9A"/>
    <w:rsid w:val="003E7474"/>
    <w:rsid w:val="003E7645"/>
    <w:rsid w:val="003E7AA2"/>
    <w:rsid w:val="003F0071"/>
    <w:rsid w:val="003F072D"/>
    <w:rsid w:val="003F0B3F"/>
    <w:rsid w:val="003F0B40"/>
    <w:rsid w:val="003F14B4"/>
    <w:rsid w:val="003F15C2"/>
    <w:rsid w:val="003F1785"/>
    <w:rsid w:val="003F1B24"/>
    <w:rsid w:val="003F1C99"/>
    <w:rsid w:val="003F2227"/>
    <w:rsid w:val="003F2371"/>
    <w:rsid w:val="003F273E"/>
    <w:rsid w:val="003F288C"/>
    <w:rsid w:val="003F28BE"/>
    <w:rsid w:val="003F28FA"/>
    <w:rsid w:val="003F2FEA"/>
    <w:rsid w:val="003F303B"/>
    <w:rsid w:val="003F31C1"/>
    <w:rsid w:val="003F36AA"/>
    <w:rsid w:val="003F3740"/>
    <w:rsid w:val="003F399E"/>
    <w:rsid w:val="003F3BE9"/>
    <w:rsid w:val="003F3DD6"/>
    <w:rsid w:val="003F3E16"/>
    <w:rsid w:val="003F487A"/>
    <w:rsid w:val="003F4B72"/>
    <w:rsid w:val="003F50E3"/>
    <w:rsid w:val="003F5777"/>
    <w:rsid w:val="003F59DE"/>
    <w:rsid w:val="003F5A59"/>
    <w:rsid w:val="003F5BAA"/>
    <w:rsid w:val="003F6115"/>
    <w:rsid w:val="003F67D0"/>
    <w:rsid w:val="003F67FD"/>
    <w:rsid w:val="003F68BA"/>
    <w:rsid w:val="003F6AAF"/>
    <w:rsid w:val="003F6EEE"/>
    <w:rsid w:val="003F70CC"/>
    <w:rsid w:val="003F727B"/>
    <w:rsid w:val="003F747D"/>
    <w:rsid w:val="003F75ED"/>
    <w:rsid w:val="003F7AA0"/>
    <w:rsid w:val="003F7E18"/>
    <w:rsid w:val="004004B3"/>
    <w:rsid w:val="004007FB"/>
    <w:rsid w:val="00401124"/>
    <w:rsid w:val="00401203"/>
    <w:rsid w:val="00401741"/>
    <w:rsid w:val="00401E8C"/>
    <w:rsid w:val="00401EE8"/>
    <w:rsid w:val="00401FA9"/>
    <w:rsid w:val="004020E5"/>
    <w:rsid w:val="004021D8"/>
    <w:rsid w:val="004023B1"/>
    <w:rsid w:val="00402786"/>
    <w:rsid w:val="00402857"/>
    <w:rsid w:val="00402878"/>
    <w:rsid w:val="0040318F"/>
    <w:rsid w:val="0040353F"/>
    <w:rsid w:val="00403690"/>
    <w:rsid w:val="00403980"/>
    <w:rsid w:val="00403D6E"/>
    <w:rsid w:val="00403FC2"/>
    <w:rsid w:val="00404285"/>
    <w:rsid w:val="004045A9"/>
    <w:rsid w:val="0040491B"/>
    <w:rsid w:val="0040494E"/>
    <w:rsid w:val="00404A8D"/>
    <w:rsid w:val="00404E51"/>
    <w:rsid w:val="00405136"/>
    <w:rsid w:val="0040546D"/>
    <w:rsid w:val="00405553"/>
    <w:rsid w:val="00405AAD"/>
    <w:rsid w:val="00405B6A"/>
    <w:rsid w:val="00405F7D"/>
    <w:rsid w:val="0040609C"/>
    <w:rsid w:val="004060FF"/>
    <w:rsid w:val="00406112"/>
    <w:rsid w:val="00406854"/>
    <w:rsid w:val="004068DD"/>
    <w:rsid w:val="00406B0B"/>
    <w:rsid w:val="00406EE7"/>
    <w:rsid w:val="00406F5B"/>
    <w:rsid w:val="0040748A"/>
    <w:rsid w:val="004077B2"/>
    <w:rsid w:val="004078C7"/>
    <w:rsid w:val="004078EB"/>
    <w:rsid w:val="004079CD"/>
    <w:rsid w:val="00407C03"/>
    <w:rsid w:val="00407FB2"/>
    <w:rsid w:val="004104F7"/>
    <w:rsid w:val="00410BD7"/>
    <w:rsid w:val="0041108C"/>
    <w:rsid w:val="00411181"/>
    <w:rsid w:val="0041123A"/>
    <w:rsid w:val="004112F1"/>
    <w:rsid w:val="00411645"/>
    <w:rsid w:val="0041195C"/>
    <w:rsid w:val="00411A40"/>
    <w:rsid w:val="00411B1A"/>
    <w:rsid w:val="00411B8F"/>
    <w:rsid w:val="00411BFD"/>
    <w:rsid w:val="00411E67"/>
    <w:rsid w:val="00411EB0"/>
    <w:rsid w:val="00411F69"/>
    <w:rsid w:val="0041227D"/>
    <w:rsid w:val="0041229C"/>
    <w:rsid w:val="004122FF"/>
    <w:rsid w:val="00412C3B"/>
    <w:rsid w:val="00412F24"/>
    <w:rsid w:val="0041305F"/>
    <w:rsid w:val="0041306C"/>
    <w:rsid w:val="004130C9"/>
    <w:rsid w:val="00413142"/>
    <w:rsid w:val="004132F6"/>
    <w:rsid w:val="00413367"/>
    <w:rsid w:val="004134C1"/>
    <w:rsid w:val="0041361C"/>
    <w:rsid w:val="0041364C"/>
    <w:rsid w:val="0041385C"/>
    <w:rsid w:val="00413AEB"/>
    <w:rsid w:val="00413ECA"/>
    <w:rsid w:val="00413ED1"/>
    <w:rsid w:val="0041421B"/>
    <w:rsid w:val="004148D4"/>
    <w:rsid w:val="00414946"/>
    <w:rsid w:val="00414A20"/>
    <w:rsid w:val="004152F2"/>
    <w:rsid w:val="00415398"/>
    <w:rsid w:val="004154AA"/>
    <w:rsid w:val="004155C6"/>
    <w:rsid w:val="004157EA"/>
    <w:rsid w:val="004159D5"/>
    <w:rsid w:val="00415AC5"/>
    <w:rsid w:val="00415B15"/>
    <w:rsid w:val="00415EC9"/>
    <w:rsid w:val="00416341"/>
    <w:rsid w:val="00416A4B"/>
    <w:rsid w:val="00416E0F"/>
    <w:rsid w:val="00417160"/>
    <w:rsid w:val="004173D5"/>
    <w:rsid w:val="0041788C"/>
    <w:rsid w:val="0041792F"/>
    <w:rsid w:val="00417941"/>
    <w:rsid w:val="004179AE"/>
    <w:rsid w:val="00417BC9"/>
    <w:rsid w:val="004201BE"/>
    <w:rsid w:val="00420425"/>
    <w:rsid w:val="004206DC"/>
    <w:rsid w:val="00420741"/>
    <w:rsid w:val="004209B1"/>
    <w:rsid w:val="00420FAE"/>
    <w:rsid w:val="00421032"/>
    <w:rsid w:val="00421904"/>
    <w:rsid w:val="00421E09"/>
    <w:rsid w:val="00422027"/>
    <w:rsid w:val="00422845"/>
    <w:rsid w:val="004229C9"/>
    <w:rsid w:val="00422B6A"/>
    <w:rsid w:val="0042343D"/>
    <w:rsid w:val="0042348F"/>
    <w:rsid w:val="004234C4"/>
    <w:rsid w:val="0042380F"/>
    <w:rsid w:val="00423BE0"/>
    <w:rsid w:val="00423DC3"/>
    <w:rsid w:val="004243AF"/>
    <w:rsid w:val="004244D0"/>
    <w:rsid w:val="00424588"/>
    <w:rsid w:val="00424741"/>
    <w:rsid w:val="00424816"/>
    <w:rsid w:val="00424930"/>
    <w:rsid w:val="004249DB"/>
    <w:rsid w:val="00424CD3"/>
    <w:rsid w:val="00424D3A"/>
    <w:rsid w:val="00424F0D"/>
    <w:rsid w:val="00425314"/>
    <w:rsid w:val="00425603"/>
    <w:rsid w:val="004258EA"/>
    <w:rsid w:val="00426127"/>
    <w:rsid w:val="00426259"/>
    <w:rsid w:val="00426540"/>
    <w:rsid w:val="004269BD"/>
    <w:rsid w:val="00426BCE"/>
    <w:rsid w:val="00426F43"/>
    <w:rsid w:val="004273AB"/>
    <w:rsid w:val="00427724"/>
    <w:rsid w:val="00427BB9"/>
    <w:rsid w:val="00427C4C"/>
    <w:rsid w:val="00430A05"/>
    <w:rsid w:val="00430B8E"/>
    <w:rsid w:val="00430BC2"/>
    <w:rsid w:val="00430C10"/>
    <w:rsid w:val="00430EFE"/>
    <w:rsid w:val="0043117C"/>
    <w:rsid w:val="0043129C"/>
    <w:rsid w:val="004317A7"/>
    <w:rsid w:val="00431C9E"/>
    <w:rsid w:val="00431D39"/>
    <w:rsid w:val="00432082"/>
    <w:rsid w:val="00432556"/>
    <w:rsid w:val="004327EF"/>
    <w:rsid w:val="00432C93"/>
    <w:rsid w:val="00432EA1"/>
    <w:rsid w:val="00432F95"/>
    <w:rsid w:val="00433002"/>
    <w:rsid w:val="00433072"/>
    <w:rsid w:val="004333AA"/>
    <w:rsid w:val="00433BC1"/>
    <w:rsid w:val="00433BC6"/>
    <w:rsid w:val="00433F06"/>
    <w:rsid w:val="00433FB7"/>
    <w:rsid w:val="00434077"/>
    <w:rsid w:val="0043408B"/>
    <w:rsid w:val="00434A0D"/>
    <w:rsid w:val="00434CEE"/>
    <w:rsid w:val="00435002"/>
    <w:rsid w:val="004354F2"/>
    <w:rsid w:val="00435788"/>
    <w:rsid w:val="0043580A"/>
    <w:rsid w:val="00435BF3"/>
    <w:rsid w:val="004363F5"/>
    <w:rsid w:val="004370D6"/>
    <w:rsid w:val="004370F2"/>
    <w:rsid w:val="0043744B"/>
    <w:rsid w:val="00437679"/>
    <w:rsid w:val="0043781B"/>
    <w:rsid w:val="00437B65"/>
    <w:rsid w:val="004401C8"/>
    <w:rsid w:val="004402A9"/>
    <w:rsid w:val="0044071A"/>
    <w:rsid w:val="00440726"/>
    <w:rsid w:val="00440758"/>
    <w:rsid w:val="004407D8"/>
    <w:rsid w:val="0044081C"/>
    <w:rsid w:val="00440CE6"/>
    <w:rsid w:val="00440DCF"/>
    <w:rsid w:val="0044144A"/>
    <w:rsid w:val="004414D1"/>
    <w:rsid w:val="00441580"/>
    <w:rsid w:val="00441900"/>
    <w:rsid w:val="00442187"/>
    <w:rsid w:val="00442865"/>
    <w:rsid w:val="00442A62"/>
    <w:rsid w:val="00442B84"/>
    <w:rsid w:val="00442D60"/>
    <w:rsid w:val="0044312A"/>
    <w:rsid w:val="0044335B"/>
    <w:rsid w:val="0044351B"/>
    <w:rsid w:val="0044354A"/>
    <w:rsid w:val="00443577"/>
    <w:rsid w:val="004435DC"/>
    <w:rsid w:val="004436EC"/>
    <w:rsid w:val="004437FC"/>
    <w:rsid w:val="00444002"/>
    <w:rsid w:val="00444068"/>
    <w:rsid w:val="00444210"/>
    <w:rsid w:val="00444389"/>
    <w:rsid w:val="004443BD"/>
    <w:rsid w:val="0044487F"/>
    <w:rsid w:val="00444966"/>
    <w:rsid w:val="00444CDC"/>
    <w:rsid w:val="00444E18"/>
    <w:rsid w:val="00444ECA"/>
    <w:rsid w:val="004456A5"/>
    <w:rsid w:val="004457B5"/>
    <w:rsid w:val="00445EB7"/>
    <w:rsid w:val="00445ECB"/>
    <w:rsid w:val="004464B5"/>
    <w:rsid w:val="00446619"/>
    <w:rsid w:val="0044663F"/>
    <w:rsid w:val="00446A59"/>
    <w:rsid w:val="00446AE0"/>
    <w:rsid w:val="00446DD0"/>
    <w:rsid w:val="00446EB8"/>
    <w:rsid w:val="00446ED4"/>
    <w:rsid w:val="00446FAC"/>
    <w:rsid w:val="00447799"/>
    <w:rsid w:val="004477F4"/>
    <w:rsid w:val="00447AE9"/>
    <w:rsid w:val="00447E76"/>
    <w:rsid w:val="004500CB"/>
    <w:rsid w:val="0045094F"/>
    <w:rsid w:val="004509B9"/>
    <w:rsid w:val="00450A34"/>
    <w:rsid w:val="00450C13"/>
    <w:rsid w:val="0045144F"/>
    <w:rsid w:val="004515C8"/>
    <w:rsid w:val="00451720"/>
    <w:rsid w:val="00451990"/>
    <w:rsid w:val="004519CE"/>
    <w:rsid w:val="004519DF"/>
    <w:rsid w:val="00451AE8"/>
    <w:rsid w:val="004522A4"/>
    <w:rsid w:val="0045293C"/>
    <w:rsid w:val="00452E94"/>
    <w:rsid w:val="004530C9"/>
    <w:rsid w:val="00453291"/>
    <w:rsid w:val="0045375F"/>
    <w:rsid w:val="00453A4A"/>
    <w:rsid w:val="00453ACF"/>
    <w:rsid w:val="00454023"/>
    <w:rsid w:val="0045414B"/>
    <w:rsid w:val="004541EC"/>
    <w:rsid w:val="004542F8"/>
    <w:rsid w:val="00454339"/>
    <w:rsid w:val="0045446D"/>
    <w:rsid w:val="00454573"/>
    <w:rsid w:val="00454FB2"/>
    <w:rsid w:val="004551CD"/>
    <w:rsid w:val="004552A2"/>
    <w:rsid w:val="00455301"/>
    <w:rsid w:val="0045536C"/>
    <w:rsid w:val="00455837"/>
    <w:rsid w:val="00455FD2"/>
    <w:rsid w:val="00456268"/>
    <w:rsid w:val="004565F0"/>
    <w:rsid w:val="00456BAC"/>
    <w:rsid w:val="00456D9C"/>
    <w:rsid w:val="00456DD4"/>
    <w:rsid w:val="00456E83"/>
    <w:rsid w:val="0045711D"/>
    <w:rsid w:val="00457183"/>
    <w:rsid w:val="00457520"/>
    <w:rsid w:val="00457521"/>
    <w:rsid w:val="004575C8"/>
    <w:rsid w:val="004576F3"/>
    <w:rsid w:val="00457CD0"/>
    <w:rsid w:val="004600CF"/>
    <w:rsid w:val="0046012E"/>
    <w:rsid w:val="004609E8"/>
    <w:rsid w:val="00461776"/>
    <w:rsid w:val="00461914"/>
    <w:rsid w:val="00461A5B"/>
    <w:rsid w:val="00461AEA"/>
    <w:rsid w:val="00461EE9"/>
    <w:rsid w:val="00461FE8"/>
    <w:rsid w:val="004621ED"/>
    <w:rsid w:val="00462206"/>
    <w:rsid w:val="00462282"/>
    <w:rsid w:val="00462606"/>
    <w:rsid w:val="004628B8"/>
    <w:rsid w:val="00462DF2"/>
    <w:rsid w:val="00462E22"/>
    <w:rsid w:val="00462E77"/>
    <w:rsid w:val="0046323E"/>
    <w:rsid w:val="004636E6"/>
    <w:rsid w:val="004637B6"/>
    <w:rsid w:val="00463D67"/>
    <w:rsid w:val="004642F9"/>
    <w:rsid w:val="00464322"/>
    <w:rsid w:val="004647C6"/>
    <w:rsid w:val="0046486F"/>
    <w:rsid w:val="00464968"/>
    <w:rsid w:val="00465258"/>
    <w:rsid w:val="0046539B"/>
    <w:rsid w:val="0046540A"/>
    <w:rsid w:val="004656F9"/>
    <w:rsid w:val="00465968"/>
    <w:rsid w:val="00465A24"/>
    <w:rsid w:val="00465C8B"/>
    <w:rsid w:val="00465DA6"/>
    <w:rsid w:val="0046646D"/>
    <w:rsid w:val="00466A5B"/>
    <w:rsid w:val="00466D02"/>
    <w:rsid w:val="00466EB9"/>
    <w:rsid w:val="00466EE3"/>
    <w:rsid w:val="00466F06"/>
    <w:rsid w:val="00466F1B"/>
    <w:rsid w:val="004671F0"/>
    <w:rsid w:val="004672BE"/>
    <w:rsid w:val="0046740D"/>
    <w:rsid w:val="0046778E"/>
    <w:rsid w:val="0046797A"/>
    <w:rsid w:val="00467B14"/>
    <w:rsid w:val="00470082"/>
    <w:rsid w:val="0047033E"/>
    <w:rsid w:val="004708C5"/>
    <w:rsid w:val="0047098F"/>
    <w:rsid w:val="00470B11"/>
    <w:rsid w:val="00470B62"/>
    <w:rsid w:val="00471135"/>
    <w:rsid w:val="004711DE"/>
    <w:rsid w:val="004712B7"/>
    <w:rsid w:val="004715FA"/>
    <w:rsid w:val="00471C78"/>
    <w:rsid w:val="00471D04"/>
    <w:rsid w:val="00472125"/>
    <w:rsid w:val="0047228A"/>
    <w:rsid w:val="004727FF"/>
    <w:rsid w:val="00472BF2"/>
    <w:rsid w:val="00472E15"/>
    <w:rsid w:val="004730EC"/>
    <w:rsid w:val="00473173"/>
    <w:rsid w:val="00473348"/>
    <w:rsid w:val="00473517"/>
    <w:rsid w:val="004736A8"/>
    <w:rsid w:val="004738DB"/>
    <w:rsid w:val="00473DE2"/>
    <w:rsid w:val="00473F3F"/>
    <w:rsid w:val="00474214"/>
    <w:rsid w:val="00474AD4"/>
    <w:rsid w:val="00474B36"/>
    <w:rsid w:val="00474D58"/>
    <w:rsid w:val="00474E48"/>
    <w:rsid w:val="00475165"/>
    <w:rsid w:val="004755CB"/>
    <w:rsid w:val="00475926"/>
    <w:rsid w:val="00476067"/>
    <w:rsid w:val="004760F7"/>
    <w:rsid w:val="00476191"/>
    <w:rsid w:val="0047668F"/>
    <w:rsid w:val="00476850"/>
    <w:rsid w:val="00476FD9"/>
    <w:rsid w:val="0047714B"/>
    <w:rsid w:val="0047714F"/>
    <w:rsid w:val="00477552"/>
    <w:rsid w:val="00477B20"/>
    <w:rsid w:val="00480011"/>
    <w:rsid w:val="00480151"/>
    <w:rsid w:val="00480273"/>
    <w:rsid w:val="00480649"/>
    <w:rsid w:val="00480C18"/>
    <w:rsid w:val="00480E51"/>
    <w:rsid w:val="00481171"/>
    <w:rsid w:val="004811FE"/>
    <w:rsid w:val="00481553"/>
    <w:rsid w:val="0048190E"/>
    <w:rsid w:val="00481B0B"/>
    <w:rsid w:val="00481E99"/>
    <w:rsid w:val="00481F27"/>
    <w:rsid w:val="004820FD"/>
    <w:rsid w:val="00482171"/>
    <w:rsid w:val="004821CF"/>
    <w:rsid w:val="00482742"/>
    <w:rsid w:val="0048275B"/>
    <w:rsid w:val="00482D1E"/>
    <w:rsid w:val="00482D28"/>
    <w:rsid w:val="00482E9D"/>
    <w:rsid w:val="00483329"/>
    <w:rsid w:val="00483445"/>
    <w:rsid w:val="0048354C"/>
    <w:rsid w:val="0048399E"/>
    <w:rsid w:val="0048409E"/>
    <w:rsid w:val="004840F4"/>
    <w:rsid w:val="004841E1"/>
    <w:rsid w:val="0048452A"/>
    <w:rsid w:val="00484E4B"/>
    <w:rsid w:val="0048553F"/>
    <w:rsid w:val="0048557B"/>
    <w:rsid w:val="004855B8"/>
    <w:rsid w:val="004860E7"/>
    <w:rsid w:val="00486179"/>
    <w:rsid w:val="00486357"/>
    <w:rsid w:val="004864AE"/>
    <w:rsid w:val="00486564"/>
    <w:rsid w:val="0048693A"/>
    <w:rsid w:val="004874A1"/>
    <w:rsid w:val="00487B76"/>
    <w:rsid w:val="004900C8"/>
    <w:rsid w:val="0049014D"/>
    <w:rsid w:val="0049038D"/>
    <w:rsid w:val="004903DD"/>
    <w:rsid w:val="004906F0"/>
    <w:rsid w:val="00490706"/>
    <w:rsid w:val="0049086B"/>
    <w:rsid w:val="00490F55"/>
    <w:rsid w:val="00490F88"/>
    <w:rsid w:val="0049101F"/>
    <w:rsid w:val="0049110B"/>
    <w:rsid w:val="00491ECB"/>
    <w:rsid w:val="00491F25"/>
    <w:rsid w:val="004920AD"/>
    <w:rsid w:val="0049223D"/>
    <w:rsid w:val="004924A1"/>
    <w:rsid w:val="0049296B"/>
    <w:rsid w:val="00492BF1"/>
    <w:rsid w:val="00492C39"/>
    <w:rsid w:val="00493282"/>
    <w:rsid w:val="0049342E"/>
    <w:rsid w:val="0049375A"/>
    <w:rsid w:val="004937D4"/>
    <w:rsid w:val="00493ACE"/>
    <w:rsid w:val="00493E23"/>
    <w:rsid w:val="00493E71"/>
    <w:rsid w:val="0049471E"/>
    <w:rsid w:val="00494D38"/>
    <w:rsid w:val="00494D80"/>
    <w:rsid w:val="004950CE"/>
    <w:rsid w:val="004952A3"/>
    <w:rsid w:val="004954B3"/>
    <w:rsid w:val="004956B4"/>
    <w:rsid w:val="00495793"/>
    <w:rsid w:val="00495CC1"/>
    <w:rsid w:val="00495E28"/>
    <w:rsid w:val="00496005"/>
    <w:rsid w:val="00496126"/>
    <w:rsid w:val="004967F8"/>
    <w:rsid w:val="00496FFC"/>
    <w:rsid w:val="00497007"/>
    <w:rsid w:val="004972B1"/>
    <w:rsid w:val="004972FC"/>
    <w:rsid w:val="00497448"/>
    <w:rsid w:val="00497517"/>
    <w:rsid w:val="0049765C"/>
    <w:rsid w:val="0049766C"/>
    <w:rsid w:val="00497D91"/>
    <w:rsid w:val="00497E40"/>
    <w:rsid w:val="004A00BA"/>
    <w:rsid w:val="004A029F"/>
    <w:rsid w:val="004A0CD8"/>
    <w:rsid w:val="004A0F11"/>
    <w:rsid w:val="004A116B"/>
    <w:rsid w:val="004A11EB"/>
    <w:rsid w:val="004A1225"/>
    <w:rsid w:val="004A14F9"/>
    <w:rsid w:val="004A156C"/>
    <w:rsid w:val="004A164A"/>
    <w:rsid w:val="004A1F6F"/>
    <w:rsid w:val="004A2285"/>
    <w:rsid w:val="004A2960"/>
    <w:rsid w:val="004A2B72"/>
    <w:rsid w:val="004A2C4D"/>
    <w:rsid w:val="004A3085"/>
    <w:rsid w:val="004A3392"/>
    <w:rsid w:val="004A33CF"/>
    <w:rsid w:val="004A35FE"/>
    <w:rsid w:val="004A360C"/>
    <w:rsid w:val="004A3B8B"/>
    <w:rsid w:val="004A41E1"/>
    <w:rsid w:val="004A423C"/>
    <w:rsid w:val="004A44AC"/>
    <w:rsid w:val="004A4701"/>
    <w:rsid w:val="004A4756"/>
    <w:rsid w:val="004A4B39"/>
    <w:rsid w:val="004A4C71"/>
    <w:rsid w:val="004A4DBD"/>
    <w:rsid w:val="004A4FBC"/>
    <w:rsid w:val="004A508B"/>
    <w:rsid w:val="004A535D"/>
    <w:rsid w:val="004A53B3"/>
    <w:rsid w:val="004A59ED"/>
    <w:rsid w:val="004A5BEA"/>
    <w:rsid w:val="004A629D"/>
    <w:rsid w:val="004A63A1"/>
    <w:rsid w:val="004A6727"/>
    <w:rsid w:val="004A6A7D"/>
    <w:rsid w:val="004A6B02"/>
    <w:rsid w:val="004A6BDC"/>
    <w:rsid w:val="004A7272"/>
    <w:rsid w:val="004A74CF"/>
    <w:rsid w:val="004A7BDB"/>
    <w:rsid w:val="004A7C5E"/>
    <w:rsid w:val="004A7E40"/>
    <w:rsid w:val="004A7FDA"/>
    <w:rsid w:val="004B01B2"/>
    <w:rsid w:val="004B01FB"/>
    <w:rsid w:val="004B05E3"/>
    <w:rsid w:val="004B0CCA"/>
    <w:rsid w:val="004B0D3A"/>
    <w:rsid w:val="004B0EF5"/>
    <w:rsid w:val="004B12E7"/>
    <w:rsid w:val="004B14A3"/>
    <w:rsid w:val="004B154B"/>
    <w:rsid w:val="004B157E"/>
    <w:rsid w:val="004B163E"/>
    <w:rsid w:val="004B19C5"/>
    <w:rsid w:val="004B1AEE"/>
    <w:rsid w:val="004B1E67"/>
    <w:rsid w:val="004B1E97"/>
    <w:rsid w:val="004B1F70"/>
    <w:rsid w:val="004B2069"/>
    <w:rsid w:val="004B24D8"/>
    <w:rsid w:val="004B2CFE"/>
    <w:rsid w:val="004B31A6"/>
    <w:rsid w:val="004B3269"/>
    <w:rsid w:val="004B35E7"/>
    <w:rsid w:val="004B35EC"/>
    <w:rsid w:val="004B36C3"/>
    <w:rsid w:val="004B3A7C"/>
    <w:rsid w:val="004B3A97"/>
    <w:rsid w:val="004B3EB3"/>
    <w:rsid w:val="004B405C"/>
    <w:rsid w:val="004B439F"/>
    <w:rsid w:val="004B43FD"/>
    <w:rsid w:val="004B483A"/>
    <w:rsid w:val="004B490B"/>
    <w:rsid w:val="004B4CE8"/>
    <w:rsid w:val="004B51D2"/>
    <w:rsid w:val="004B5506"/>
    <w:rsid w:val="004B591B"/>
    <w:rsid w:val="004B5BFC"/>
    <w:rsid w:val="004B5DD8"/>
    <w:rsid w:val="004B5E8E"/>
    <w:rsid w:val="004B6074"/>
    <w:rsid w:val="004B6331"/>
    <w:rsid w:val="004B6C28"/>
    <w:rsid w:val="004B7358"/>
    <w:rsid w:val="004B744E"/>
    <w:rsid w:val="004B7463"/>
    <w:rsid w:val="004B78E2"/>
    <w:rsid w:val="004B7E48"/>
    <w:rsid w:val="004C071F"/>
    <w:rsid w:val="004C0EB7"/>
    <w:rsid w:val="004C109F"/>
    <w:rsid w:val="004C1934"/>
    <w:rsid w:val="004C1CEA"/>
    <w:rsid w:val="004C210B"/>
    <w:rsid w:val="004C23BD"/>
    <w:rsid w:val="004C2566"/>
    <w:rsid w:val="004C2590"/>
    <w:rsid w:val="004C2B6D"/>
    <w:rsid w:val="004C2CF8"/>
    <w:rsid w:val="004C2D59"/>
    <w:rsid w:val="004C2F56"/>
    <w:rsid w:val="004C3302"/>
    <w:rsid w:val="004C33FD"/>
    <w:rsid w:val="004C347A"/>
    <w:rsid w:val="004C37D2"/>
    <w:rsid w:val="004C39FB"/>
    <w:rsid w:val="004C3A16"/>
    <w:rsid w:val="004C3CFF"/>
    <w:rsid w:val="004C3EE2"/>
    <w:rsid w:val="004C3F54"/>
    <w:rsid w:val="004C4FB2"/>
    <w:rsid w:val="004C5218"/>
    <w:rsid w:val="004C529F"/>
    <w:rsid w:val="004C544F"/>
    <w:rsid w:val="004C54B1"/>
    <w:rsid w:val="004C54BA"/>
    <w:rsid w:val="004C5695"/>
    <w:rsid w:val="004C5774"/>
    <w:rsid w:val="004C5C46"/>
    <w:rsid w:val="004C5D3A"/>
    <w:rsid w:val="004C5E1C"/>
    <w:rsid w:val="004C5E77"/>
    <w:rsid w:val="004C6713"/>
    <w:rsid w:val="004C6AC1"/>
    <w:rsid w:val="004C705B"/>
    <w:rsid w:val="004C76E3"/>
    <w:rsid w:val="004C77B1"/>
    <w:rsid w:val="004C7B5D"/>
    <w:rsid w:val="004C7E81"/>
    <w:rsid w:val="004D03E0"/>
    <w:rsid w:val="004D04C3"/>
    <w:rsid w:val="004D051B"/>
    <w:rsid w:val="004D0526"/>
    <w:rsid w:val="004D0606"/>
    <w:rsid w:val="004D1266"/>
    <w:rsid w:val="004D15CE"/>
    <w:rsid w:val="004D16EE"/>
    <w:rsid w:val="004D19C5"/>
    <w:rsid w:val="004D19CC"/>
    <w:rsid w:val="004D1A19"/>
    <w:rsid w:val="004D1F4E"/>
    <w:rsid w:val="004D2405"/>
    <w:rsid w:val="004D2828"/>
    <w:rsid w:val="004D2A0D"/>
    <w:rsid w:val="004D2EEB"/>
    <w:rsid w:val="004D2F54"/>
    <w:rsid w:val="004D3395"/>
    <w:rsid w:val="004D34EA"/>
    <w:rsid w:val="004D3760"/>
    <w:rsid w:val="004D3955"/>
    <w:rsid w:val="004D3A06"/>
    <w:rsid w:val="004D3B30"/>
    <w:rsid w:val="004D3CDB"/>
    <w:rsid w:val="004D3F03"/>
    <w:rsid w:val="004D448D"/>
    <w:rsid w:val="004D462D"/>
    <w:rsid w:val="004D4CD9"/>
    <w:rsid w:val="004D4DAB"/>
    <w:rsid w:val="004D5169"/>
    <w:rsid w:val="004D52F4"/>
    <w:rsid w:val="004D542E"/>
    <w:rsid w:val="004D5460"/>
    <w:rsid w:val="004D55AC"/>
    <w:rsid w:val="004D5B43"/>
    <w:rsid w:val="004D5F15"/>
    <w:rsid w:val="004D6459"/>
    <w:rsid w:val="004D6509"/>
    <w:rsid w:val="004D6C41"/>
    <w:rsid w:val="004D6E0A"/>
    <w:rsid w:val="004D6F95"/>
    <w:rsid w:val="004D7283"/>
    <w:rsid w:val="004D72F5"/>
    <w:rsid w:val="004D76D7"/>
    <w:rsid w:val="004D77A0"/>
    <w:rsid w:val="004D7D86"/>
    <w:rsid w:val="004D7F84"/>
    <w:rsid w:val="004E03DC"/>
    <w:rsid w:val="004E047A"/>
    <w:rsid w:val="004E0969"/>
    <w:rsid w:val="004E0A40"/>
    <w:rsid w:val="004E10E7"/>
    <w:rsid w:val="004E14F0"/>
    <w:rsid w:val="004E16B7"/>
    <w:rsid w:val="004E1757"/>
    <w:rsid w:val="004E1B19"/>
    <w:rsid w:val="004E1E78"/>
    <w:rsid w:val="004E1EA0"/>
    <w:rsid w:val="004E1EE7"/>
    <w:rsid w:val="004E2084"/>
    <w:rsid w:val="004E21A9"/>
    <w:rsid w:val="004E2294"/>
    <w:rsid w:val="004E2337"/>
    <w:rsid w:val="004E25ED"/>
    <w:rsid w:val="004E27D3"/>
    <w:rsid w:val="004E27FA"/>
    <w:rsid w:val="004E2883"/>
    <w:rsid w:val="004E2ED8"/>
    <w:rsid w:val="004E2EF1"/>
    <w:rsid w:val="004E2F3A"/>
    <w:rsid w:val="004E35FA"/>
    <w:rsid w:val="004E36C6"/>
    <w:rsid w:val="004E3A06"/>
    <w:rsid w:val="004E3A14"/>
    <w:rsid w:val="004E3A19"/>
    <w:rsid w:val="004E3A1B"/>
    <w:rsid w:val="004E3BCB"/>
    <w:rsid w:val="004E3D6A"/>
    <w:rsid w:val="004E4A87"/>
    <w:rsid w:val="004E4AE8"/>
    <w:rsid w:val="004E4C8F"/>
    <w:rsid w:val="004E4DC1"/>
    <w:rsid w:val="004E5039"/>
    <w:rsid w:val="004E53D8"/>
    <w:rsid w:val="004E53E8"/>
    <w:rsid w:val="004E555A"/>
    <w:rsid w:val="004E5950"/>
    <w:rsid w:val="004E5C49"/>
    <w:rsid w:val="004E5D42"/>
    <w:rsid w:val="004E5D5D"/>
    <w:rsid w:val="004E6692"/>
    <w:rsid w:val="004E67E5"/>
    <w:rsid w:val="004E6966"/>
    <w:rsid w:val="004E71B2"/>
    <w:rsid w:val="004E7276"/>
    <w:rsid w:val="004E764E"/>
    <w:rsid w:val="004E7FBB"/>
    <w:rsid w:val="004E7FBD"/>
    <w:rsid w:val="004F04D3"/>
    <w:rsid w:val="004F0511"/>
    <w:rsid w:val="004F0742"/>
    <w:rsid w:val="004F0E3D"/>
    <w:rsid w:val="004F0F9A"/>
    <w:rsid w:val="004F104F"/>
    <w:rsid w:val="004F13F4"/>
    <w:rsid w:val="004F1670"/>
    <w:rsid w:val="004F19C1"/>
    <w:rsid w:val="004F1ED3"/>
    <w:rsid w:val="004F21ED"/>
    <w:rsid w:val="004F2326"/>
    <w:rsid w:val="004F242F"/>
    <w:rsid w:val="004F26F9"/>
    <w:rsid w:val="004F2EF5"/>
    <w:rsid w:val="004F3072"/>
    <w:rsid w:val="004F31A4"/>
    <w:rsid w:val="004F32BD"/>
    <w:rsid w:val="004F3450"/>
    <w:rsid w:val="004F36FD"/>
    <w:rsid w:val="004F37D5"/>
    <w:rsid w:val="004F38B7"/>
    <w:rsid w:val="004F39A1"/>
    <w:rsid w:val="004F39B6"/>
    <w:rsid w:val="004F3A98"/>
    <w:rsid w:val="004F3BEE"/>
    <w:rsid w:val="004F3C2F"/>
    <w:rsid w:val="004F3D4F"/>
    <w:rsid w:val="004F3E48"/>
    <w:rsid w:val="004F40B3"/>
    <w:rsid w:val="004F4472"/>
    <w:rsid w:val="004F4656"/>
    <w:rsid w:val="004F479B"/>
    <w:rsid w:val="004F484D"/>
    <w:rsid w:val="004F4E34"/>
    <w:rsid w:val="004F5337"/>
    <w:rsid w:val="004F56E0"/>
    <w:rsid w:val="004F5E48"/>
    <w:rsid w:val="004F5E52"/>
    <w:rsid w:val="004F5E70"/>
    <w:rsid w:val="004F5F77"/>
    <w:rsid w:val="004F5FD5"/>
    <w:rsid w:val="004F63CB"/>
    <w:rsid w:val="004F66FA"/>
    <w:rsid w:val="004F6972"/>
    <w:rsid w:val="004F6B8A"/>
    <w:rsid w:val="004F7103"/>
    <w:rsid w:val="004F7116"/>
    <w:rsid w:val="004F7319"/>
    <w:rsid w:val="004F7486"/>
    <w:rsid w:val="004F76CA"/>
    <w:rsid w:val="004F79F4"/>
    <w:rsid w:val="004F7A50"/>
    <w:rsid w:val="004F7AB3"/>
    <w:rsid w:val="004F7CF1"/>
    <w:rsid w:val="004F7D58"/>
    <w:rsid w:val="004F7DAC"/>
    <w:rsid w:val="005009D2"/>
    <w:rsid w:val="00500BE1"/>
    <w:rsid w:val="00500DB2"/>
    <w:rsid w:val="00500DDF"/>
    <w:rsid w:val="0050140B"/>
    <w:rsid w:val="005014B4"/>
    <w:rsid w:val="005018A0"/>
    <w:rsid w:val="0050193F"/>
    <w:rsid w:val="005019AA"/>
    <w:rsid w:val="00501CA1"/>
    <w:rsid w:val="00501D2C"/>
    <w:rsid w:val="00501DDD"/>
    <w:rsid w:val="00501E9B"/>
    <w:rsid w:val="00502605"/>
    <w:rsid w:val="005026C1"/>
    <w:rsid w:val="0050271A"/>
    <w:rsid w:val="00502764"/>
    <w:rsid w:val="0050279F"/>
    <w:rsid w:val="005027F6"/>
    <w:rsid w:val="00502A22"/>
    <w:rsid w:val="00502F3D"/>
    <w:rsid w:val="005032A1"/>
    <w:rsid w:val="005033FF"/>
    <w:rsid w:val="005035CD"/>
    <w:rsid w:val="00503B29"/>
    <w:rsid w:val="00503C4D"/>
    <w:rsid w:val="00503CAC"/>
    <w:rsid w:val="00504052"/>
    <w:rsid w:val="00504141"/>
    <w:rsid w:val="0050442A"/>
    <w:rsid w:val="0050447A"/>
    <w:rsid w:val="0050463F"/>
    <w:rsid w:val="00504A7B"/>
    <w:rsid w:val="00504B22"/>
    <w:rsid w:val="00504C7E"/>
    <w:rsid w:val="00504ED7"/>
    <w:rsid w:val="0050515A"/>
    <w:rsid w:val="005051D4"/>
    <w:rsid w:val="0050560A"/>
    <w:rsid w:val="00505796"/>
    <w:rsid w:val="005059F6"/>
    <w:rsid w:val="005060A1"/>
    <w:rsid w:val="005062A6"/>
    <w:rsid w:val="00506544"/>
    <w:rsid w:val="005065B9"/>
    <w:rsid w:val="00506AE7"/>
    <w:rsid w:val="00506B9B"/>
    <w:rsid w:val="00506C60"/>
    <w:rsid w:val="00506E71"/>
    <w:rsid w:val="00507412"/>
    <w:rsid w:val="00507677"/>
    <w:rsid w:val="00507685"/>
    <w:rsid w:val="005079AA"/>
    <w:rsid w:val="0051002E"/>
    <w:rsid w:val="00510193"/>
    <w:rsid w:val="005103D0"/>
    <w:rsid w:val="00510BEB"/>
    <w:rsid w:val="00510CB6"/>
    <w:rsid w:val="00510EDE"/>
    <w:rsid w:val="00511393"/>
    <w:rsid w:val="005116F8"/>
    <w:rsid w:val="005117D7"/>
    <w:rsid w:val="0051199B"/>
    <w:rsid w:val="00512528"/>
    <w:rsid w:val="00512A40"/>
    <w:rsid w:val="00512AD6"/>
    <w:rsid w:val="00512B3F"/>
    <w:rsid w:val="00512C7D"/>
    <w:rsid w:val="00512E4E"/>
    <w:rsid w:val="005133C1"/>
    <w:rsid w:val="00513530"/>
    <w:rsid w:val="00513A84"/>
    <w:rsid w:val="00513AB9"/>
    <w:rsid w:val="00513EE9"/>
    <w:rsid w:val="00513F74"/>
    <w:rsid w:val="00514450"/>
    <w:rsid w:val="005144AC"/>
    <w:rsid w:val="00514776"/>
    <w:rsid w:val="00514E39"/>
    <w:rsid w:val="00514E42"/>
    <w:rsid w:val="00514E4E"/>
    <w:rsid w:val="00515243"/>
    <w:rsid w:val="005156BC"/>
    <w:rsid w:val="00515769"/>
    <w:rsid w:val="0051586C"/>
    <w:rsid w:val="0051636A"/>
    <w:rsid w:val="00516379"/>
    <w:rsid w:val="00516528"/>
    <w:rsid w:val="00516544"/>
    <w:rsid w:val="00516836"/>
    <w:rsid w:val="00516B46"/>
    <w:rsid w:val="00516CA5"/>
    <w:rsid w:val="00517040"/>
    <w:rsid w:val="00517122"/>
    <w:rsid w:val="00517213"/>
    <w:rsid w:val="00517811"/>
    <w:rsid w:val="00517B34"/>
    <w:rsid w:val="00517D8D"/>
    <w:rsid w:val="005200B8"/>
    <w:rsid w:val="00520116"/>
    <w:rsid w:val="00520466"/>
    <w:rsid w:val="0052075C"/>
    <w:rsid w:val="005209F6"/>
    <w:rsid w:val="00520E9B"/>
    <w:rsid w:val="00520F11"/>
    <w:rsid w:val="00521285"/>
    <w:rsid w:val="0052139F"/>
    <w:rsid w:val="005217B1"/>
    <w:rsid w:val="00521EB0"/>
    <w:rsid w:val="00521FF2"/>
    <w:rsid w:val="00522166"/>
    <w:rsid w:val="005221FC"/>
    <w:rsid w:val="00522580"/>
    <w:rsid w:val="00522868"/>
    <w:rsid w:val="00522AFE"/>
    <w:rsid w:val="00522FA9"/>
    <w:rsid w:val="0052308E"/>
    <w:rsid w:val="0052349D"/>
    <w:rsid w:val="0052393E"/>
    <w:rsid w:val="00523A7B"/>
    <w:rsid w:val="00523FA6"/>
    <w:rsid w:val="00524129"/>
    <w:rsid w:val="00524220"/>
    <w:rsid w:val="005242B3"/>
    <w:rsid w:val="00524712"/>
    <w:rsid w:val="005247AF"/>
    <w:rsid w:val="005247F5"/>
    <w:rsid w:val="005247FC"/>
    <w:rsid w:val="005249C0"/>
    <w:rsid w:val="00524BAC"/>
    <w:rsid w:val="00524C7D"/>
    <w:rsid w:val="00525260"/>
    <w:rsid w:val="00525554"/>
    <w:rsid w:val="005255D3"/>
    <w:rsid w:val="005259FF"/>
    <w:rsid w:val="00526025"/>
    <w:rsid w:val="005261A6"/>
    <w:rsid w:val="00526639"/>
    <w:rsid w:val="005271F4"/>
    <w:rsid w:val="00527D6E"/>
    <w:rsid w:val="00527E2A"/>
    <w:rsid w:val="0053026A"/>
    <w:rsid w:val="0053059B"/>
    <w:rsid w:val="005306D1"/>
    <w:rsid w:val="00530ADB"/>
    <w:rsid w:val="00530C02"/>
    <w:rsid w:val="00530FFB"/>
    <w:rsid w:val="00531420"/>
    <w:rsid w:val="005323F9"/>
    <w:rsid w:val="005325CF"/>
    <w:rsid w:val="0053273B"/>
    <w:rsid w:val="005329C5"/>
    <w:rsid w:val="00532BE3"/>
    <w:rsid w:val="00532DE7"/>
    <w:rsid w:val="00532E40"/>
    <w:rsid w:val="00533142"/>
    <w:rsid w:val="00533477"/>
    <w:rsid w:val="0053393B"/>
    <w:rsid w:val="00533A13"/>
    <w:rsid w:val="00533A94"/>
    <w:rsid w:val="00533D09"/>
    <w:rsid w:val="00533E35"/>
    <w:rsid w:val="00534084"/>
    <w:rsid w:val="0053461D"/>
    <w:rsid w:val="005346B9"/>
    <w:rsid w:val="0053488F"/>
    <w:rsid w:val="00534AA3"/>
    <w:rsid w:val="00534B8C"/>
    <w:rsid w:val="00534C54"/>
    <w:rsid w:val="00535041"/>
    <w:rsid w:val="0053519A"/>
    <w:rsid w:val="0053539D"/>
    <w:rsid w:val="005354B2"/>
    <w:rsid w:val="00535561"/>
    <w:rsid w:val="0053577B"/>
    <w:rsid w:val="00535959"/>
    <w:rsid w:val="00535F26"/>
    <w:rsid w:val="0053603D"/>
    <w:rsid w:val="005360B6"/>
    <w:rsid w:val="0053640B"/>
    <w:rsid w:val="005368F1"/>
    <w:rsid w:val="00536AC1"/>
    <w:rsid w:val="00536AF8"/>
    <w:rsid w:val="00536B78"/>
    <w:rsid w:val="00536BF4"/>
    <w:rsid w:val="00536D5D"/>
    <w:rsid w:val="00536DC8"/>
    <w:rsid w:val="00536ECE"/>
    <w:rsid w:val="00537553"/>
    <w:rsid w:val="00537566"/>
    <w:rsid w:val="00537647"/>
    <w:rsid w:val="00537720"/>
    <w:rsid w:val="005377DD"/>
    <w:rsid w:val="00537D60"/>
    <w:rsid w:val="00537DAF"/>
    <w:rsid w:val="00537F5F"/>
    <w:rsid w:val="0054067C"/>
    <w:rsid w:val="00540839"/>
    <w:rsid w:val="00540D06"/>
    <w:rsid w:val="005411AE"/>
    <w:rsid w:val="0054129C"/>
    <w:rsid w:val="005413C4"/>
    <w:rsid w:val="0054143F"/>
    <w:rsid w:val="005415AF"/>
    <w:rsid w:val="005415BF"/>
    <w:rsid w:val="00541E10"/>
    <w:rsid w:val="00541F9A"/>
    <w:rsid w:val="00541FD4"/>
    <w:rsid w:val="005422EE"/>
    <w:rsid w:val="005425F1"/>
    <w:rsid w:val="005428FA"/>
    <w:rsid w:val="0054292C"/>
    <w:rsid w:val="005429BB"/>
    <w:rsid w:val="00542CA2"/>
    <w:rsid w:val="00542F53"/>
    <w:rsid w:val="00543889"/>
    <w:rsid w:val="00543919"/>
    <w:rsid w:val="00543935"/>
    <w:rsid w:val="00543A9D"/>
    <w:rsid w:val="00544373"/>
    <w:rsid w:val="0054444C"/>
    <w:rsid w:val="005444F3"/>
    <w:rsid w:val="005448B5"/>
    <w:rsid w:val="00544DC9"/>
    <w:rsid w:val="00544E38"/>
    <w:rsid w:val="005451AB"/>
    <w:rsid w:val="00545573"/>
    <w:rsid w:val="005456B3"/>
    <w:rsid w:val="005456C7"/>
    <w:rsid w:val="00545DC0"/>
    <w:rsid w:val="00546040"/>
    <w:rsid w:val="005460FB"/>
    <w:rsid w:val="005462FF"/>
    <w:rsid w:val="00546529"/>
    <w:rsid w:val="00546682"/>
    <w:rsid w:val="00546783"/>
    <w:rsid w:val="00546F31"/>
    <w:rsid w:val="0054706D"/>
    <w:rsid w:val="00547482"/>
    <w:rsid w:val="00547A49"/>
    <w:rsid w:val="0055012F"/>
    <w:rsid w:val="00550201"/>
    <w:rsid w:val="0055029E"/>
    <w:rsid w:val="005502ED"/>
    <w:rsid w:val="005503F2"/>
    <w:rsid w:val="00550504"/>
    <w:rsid w:val="00550663"/>
    <w:rsid w:val="005508BF"/>
    <w:rsid w:val="00550946"/>
    <w:rsid w:val="005509C8"/>
    <w:rsid w:val="00550A71"/>
    <w:rsid w:val="00550A9C"/>
    <w:rsid w:val="00550E7B"/>
    <w:rsid w:val="00550F9C"/>
    <w:rsid w:val="00551026"/>
    <w:rsid w:val="0055106B"/>
    <w:rsid w:val="00551488"/>
    <w:rsid w:val="00552139"/>
    <w:rsid w:val="00552557"/>
    <w:rsid w:val="005528F9"/>
    <w:rsid w:val="005529DB"/>
    <w:rsid w:val="00553025"/>
    <w:rsid w:val="00553D54"/>
    <w:rsid w:val="00553F7F"/>
    <w:rsid w:val="005540DB"/>
    <w:rsid w:val="00554A79"/>
    <w:rsid w:val="00554E05"/>
    <w:rsid w:val="00554EFA"/>
    <w:rsid w:val="0055500F"/>
    <w:rsid w:val="00555228"/>
    <w:rsid w:val="0055527A"/>
    <w:rsid w:val="00555910"/>
    <w:rsid w:val="00555CE8"/>
    <w:rsid w:val="0055625E"/>
    <w:rsid w:val="005563F9"/>
    <w:rsid w:val="00556578"/>
    <w:rsid w:val="00556930"/>
    <w:rsid w:val="00556B73"/>
    <w:rsid w:val="00556E34"/>
    <w:rsid w:val="00557086"/>
    <w:rsid w:val="005573DD"/>
    <w:rsid w:val="00557985"/>
    <w:rsid w:val="00557C5D"/>
    <w:rsid w:val="00557DE4"/>
    <w:rsid w:val="00557E2B"/>
    <w:rsid w:val="00557E67"/>
    <w:rsid w:val="005605B0"/>
    <w:rsid w:val="00560E89"/>
    <w:rsid w:val="005613A3"/>
    <w:rsid w:val="00561477"/>
    <w:rsid w:val="005615BE"/>
    <w:rsid w:val="00561728"/>
    <w:rsid w:val="0056185C"/>
    <w:rsid w:val="00561906"/>
    <w:rsid w:val="00561BC0"/>
    <w:rsid w:val="00561F51"/>
    <w:rsid w:val="0056219D"/>
    <w:rsid w:val="005624F9"/>
    <w:rsid w:val="00562522"/>
    <w:rsid w:val="00562AEA"/>
    <w:rsid w:val="00562B63"/>
    <w:rsid w:val="00563304"/>
    <w:rsid w:val="005633BE"/>
    <w:rsid w:val="0056363A"/>
    <w:rsid w:val="0056392D"/>
    <w:rsid w:val="00563DF5"/>
    <w:rsid w:val="00563DFD"/>
    <w:rsid w:val="00564098"/>
    <w:rsid w:val="00564169"/>
    <w:rsid w:val="0056486D"/>
    <w:rsid w:val="00564899"/>
    <w:rsid w:val="00564BA7"/>
    <w:rsid w:val="00564BFB"/>
    <w:rsid w:val="00564C7B"/>
    <w:rsid w:val="00564FE7"/>
    <w:rsid w:val="00565669"/>
    <w:rsid w:val="0056580A"/>
    <w:rsid w:val="00565AF6"/>
    <w:rsid w:val="00566126"/>
    <w:rsid w:val="005661E7"/>
    <w:rsid w:val="00566B4D"/>
    <w:rsid w:val="00567043"/>
    <w:rsid w:val="00567108"/>
    <w:rsid w:val="00567340"/>
    <w:rsid w:val="005673D1"/>
    <w:rsid w:val="0056740C"/>
    <w:rsid w:val="00567610"/>
    <w:rsid w:val="00567DA7"/>
    <w:rsid w:val="0057029F"/>
    <w:rsid w:val="00570741"/>
    <w:rsid w:val="0057105A"/>
    <w:rsid w:val="00571095"/>
    <w:rsid w:val="00571228"/>
    <w:rsid w:val="005715BF"/>
    <w:rsid w:val="005715E9"/>
    <w:rsid w:val="00571E79"/>
    <w:rsid w:val="0057223B"/>
    <w:rsid w:val="00572262"/>
    <w:rsid w:val="005726C6"/>
    <w:rsid w:val="005726CB"/>
    <w:rsid w:val="00572EE3"/>
    <w:rsid w:val="00572F7A"/>
    <w:rsid w:val="005732B0"/>
    <w:rsid w:val="00573641"/>
    <w:rsid w:val="00573971"/>
    <w:rsid w:val="00573CD9"/>
    <w:rsid w:val="005740FA"/>
    <w:rsid w:val="00574615"/>
    <w:rsid w:val="0057482E"/>
    <w:rsid w:val="00574A97"/>
    <w:rsid w:val="00574C79"/>
    <w:rsid w:val="00574DEF"/>
    <w:rsid w:val="00574F36"/>
    <w:rsid w:val="005750A6"/>
    <w:rsid w:val="00575199"/>
    <w:rsid w:val="005754E4"/>
    <w:rsid w:val="0057566A"/>
    <w:rsid w:val="005758EB"/>
    <w:rsid w:val="00575B29"/>
    <w:rsid w:val="00575BF4"/>
    <w:rsid w:val="00575C6A"/>
    <w:rsid w:val="005763DB"/>
    <w:rsid w:val="0057691F"/>
    <w:rsid w:val="00576DC6"/>
    <w:rsid w:val="00576ED8"/>
    <w:rsid w:val="0057743B"/>
    <w:rsid w:val="0058000D"/>
    <w:rsid w:val="00580595"/>
    <w:rsid w:val="00580F65"/>
    <w:rsid w:val="00581205"/>
    <w:rsid w:val="00581303"/>
    <w:rsid w:val="005816AD"/>
    <w:rsid w:val="00581731"/>
    <w:rsid w:val="00581AE4"/>
    <w:rsid w:val="00581B82"/>
    <w:rsid w:val="005821C2"/>
    <w:rsid w:val="005821FC"/>
    <w:rsid w:val="0058223F"/>
    <w:rsid w:val="00582901"/>
    <w:rsid w:val="00582980"/>
    <w:rsid w:val="00582E0B"/>
    <w:rsid w:val="00582E79"/>
    <w:rsid w:val="005830E7"/>
    <w:rsid w:val="0058311F"/>
    <w:rsid w:val="005837D4"/>
    <w:rsid w:val="00583B3B"/>
    <w:rsid w:val="00583BAC"/>
    <w:rsid w:val="00583BE3"/>
    <w:rsid w:val="00583FA8"/>
    <w:rsid w:val="00584217"/>
    <w:rsid w:val="0058449A"/>
    <w:rsid w:val="005844EC"/>
    <w:rsid w:val="005844F6"/>
    <w:rsid w:val="005849F6"/>
    <w:rsid w:val="00584CE9"/>
    <w:rsid w:val="00584D42"/>
    <w:rsid w:val="00584FDC"/>
    <w:rsid w:val="005850EB"/>
    <w:rsid w:val="00585542"/>
    <w:rsid w:val="0058558F"/>
    <w:rsid w:val="00585981"/>
    <w:rsid w:val="00585B63"/>
    <w:rsid w:val="00585EEA"/>
    <w:rsid w:val="00586011"/>
    <w:rsid w:val="005864BC"/>
    <w:rsid w:val="0058663F"/>
    <w:rsid w:val="00586E78"/>
    <w:rsid w:val="00586EF4"/>
    <w:rsid w:val="00586F44"/>
    <w:rsid w:val="005873EC"/>
    <w:rsid w:val="00587F61"/>
    <w:rsid w:val="0059017D"/>
    <w:rsid w:val="00590366"/>
    <w:rsid w:val="005906B6"/>
    <w:rsid w:val="005906CD"/>
    <w:rsid w:val="005906DB"/>
    <w:rsid w:val="00590796"/>
    <w:rsid w:val="005909B0"/>
    <w:rsid w:val="00590D62"/>
    <w:rsid w:val="00590E9E"/>
    <w:rsid w:val="005911D4"/>
    <w:rsid w:val="00591359"/>
    <w:rsid w:val="005916BD"/>
    <w:rsid w:val="005918F6"/>
    <w:rsid w:val="00591A7C"/>
    <w:rsid w:val="00591AC5"/>
    <w:rsid w:val="00591B55"/>
    <w:rsid w:val="00591D49"/>
    <w:rsid w:val="005923AE"/>
    <w:rsid w:val="0059249B"/>
    <w:rsid w:val="005925D9"/>
    <w:rsid w:val="00592BAC"/>
    <w:rsid w:val="00592E59"/>
    <w:rsid w:val="00593214"/>
    <w:rsid w:val="0059340E"/>
    <w:rsid w:val="00593788"/>
    <w:rsid w:val="00593B97"/>
    <w:rsid w:val="00593BB7"/>
    <w:rsid w:val="005940E0"/>
    <w:rsid w:val="005944B3"/>
    <w:rsid w:val="0059480F"/>
    <w:rsid w:val="005948C1"/>
    <w:rsid w:val="0059545F"/>
    <w:rsid w:val="00595D68"/>
    <w:rsid w:val="0059632B"/>
    <w:rsid w:val="00596367"/>
    <w:rsid w:val="005964EA"/>
    <w:rsid w:val="00596845"/>
    <w:rsid w:val="00596A5E"/>
    <w:rsid w:val="00596ECB"/>
    <w:rsid w:val="00596F6A"/>
    <w:rsid w:val="00597604"/>
    <w:rsid w:val="005976A2"/>
    <w:rsid w:val="005977C5"/>
    <w:rsid w:val="00597927"/>
    <w:rsid w:val="00597A4D"/>
    <w:rsid w:val="00597A50"/>
    <w:rsid w:val="00597B18"/>
    <w:rsid w:val="00597B6B"/>
    <w:rsid w:val="005A0398"/>
    <w:rsid w:val="005A04C5"/>
    <w:rsid w:val="005A06B3"/>
    <w:rsid w:val="005A0CE1"/>
    <w:rsid w:val="005A1366"/>
    <w:rsid w:val="005A1452"/>
    <w:rsid w:val="005A17CF"/>
    <w:rsid w:val="005A182C"/>
    <w:rsid w:val="005A1AF2"/>
    <w:rsid w:val="005A1B80"/>
    <w:rsid w:val="005A1F89"/>
    <w:rsid w:val="005A214B"/>
    <w:rsid w:val="005A2A4B"/>
    <w:rsid w:val="005A3025"/>
    <w:rsid w:val="005A3224"/>
    <w:rsid w:val="005A331B"/>
    <w:rsid w:val="005A3326"/>
    <w:rsid w:val="005A3336"/>
    <w:rsid w:val="005A34F1"/>
    <w:rsid w:val="005A3743"/>
    <w:rsid w:val="005A3A79"/>
    <w:rsid w:val="005A3CAC"/>
    <w:rsid w:val="005A3EDF"/>
    <w:rsid w:val="005A3EFC"/>
    <w:rsid w:val="005A41CC"/>
    <w:rsid w:val="005A41ED"/>
    <w:rsid w:val="005A447D"/>
    <w:rsid w:val="005A4A12"/>
    <w:rsid w:val="005A4BCE"/>
    <w:rsid w:val="005A4D68"/>
    <w:rsid w:val="005A4DC5"/>
    <w:rsid w:val="005A54D9"/>
    <w:rsid w:val="005A58EE"/>
    <w:rsid w:val="005A5A82"/>
    <w:rsid w:val="005A5C46"/>
    <w:rsid w:val="005A5CCD"/>
    <w:rsid w:val="005A5D4C"/>
    <w:rsid w:val="005A5D7D"/>
    <w:rsid w:val="005A5D8D"/>
    <w:rsid w:val="005A60B5"/>
    <w:rsid w:val="005A61A8"/>
    <w:rsid w:val="005A6266"/>
    <w:rsid w:val="005A626D"/>
    <w:rsid w:val="005A64D4"/>
    <w:rsid w:val="005A6590"/>
    <w:rsid w:val="005A6637"/>
    <w:rsid w:val="005A6A17"/>
    <w:rsid w:val="005A6A37"/>
    <w:rsid w:val="005A6AA4"/>
    <w:rsid w:val="005A6AF6"/>
    <w:rsid w:val="005A6B66"/>
    <w:rsid w:val="005A764D"/>
    <w:rsid w:val="005A77B7"/>
    <w:rsid w:val="005A7A3E"/>
    <w:rsid w:val="005A7FD5"/>
    <w:rsid w:val="005B0015"/>
    <w:rsid w:val="005B01C6"/>
    <w:rsid w:val="005B029C"/>
    <w:rsid w:val="005B04FF"/>
    <w:rsid w:val="005B0A66"/>
    <w:rsid w:val="005B0E4F"/>
    <w:rsid w:val="005B0EDA"/>
    <w:rsid w:val="005B12E6"/>
    <w:rsid w:val="005B1336"/>
    <w:rsid w:val="005B13D7"/>
    <w:rsid w:val="005B1636"/>
    <w:rsid w:val="005B17E1"/>
    <w:rsid w:val="005B1947"/>
    <w:rsid w:val="005B295A"/>
    <w:rsid w:val="005B2970"/>
    <w:rsid w:val="005B2C3E"/>
    <w:rsid w:val="005B2EAC"/>
    <w:rsid w:val="005B30E9"/>
    <w:rsid w:val="005B3992"/>
    <w:rsid w:val="005B3D24"/>
    <w:rsid w:val="005B3FB2"/>
    <w:rsid w:val="005B47DF"/>
    <w:rsid w:val="005B4E16"/>
    <w:rsid w:val="005B4E99"/>
    <w:rsid w:val="005B4F57"/>
    <w:rsid w:val="005B5202"/>
    <w:rsid w:val="005B54B0"/>
    <w:rsid w:val="005B5B0A"/>
    <w:rsid w:val="005B5B9D"/>
    <w:rsid w:val="005B5CFF"/>
    <w:rsid w:val="005B5F84"/>
    <w:rsid w:val="005B6565"/>
    <w:rsid w:val="005B68A8"/>
    <w:rsid w:val="005B6916"/>
    <w:rsid w:val="005B6D2C"/>
    <w:rsid w:val="005B71A8"/>
    <w:rsid w:val="005B71DE"/>
    <w:rsid w:val="005B71E2"/>
    <w:rsid w:val="005B73B2"/>
    <w:rsid w:val="005B7BE3"/>
    <w:rsid w:val="005B7F11"/>
    <w:rsid w:val="005C076C"/>
    <w:rsid w:val="005C08F3"/>
    <w:rsid w:val="005C0980"/>
    <w:rsid w:val="005C0DD7"/>
    <w:rsid w:val="005C167B"/>
    <w:rsid w:val="005C183B"/>
    <w:rsid w:val="005C1CA7"/>
    <w:rsid w:val="005C1D12"/>
    <w:rsid w:val="005C1EB9"/>
    <w:rsid w:val="005C215A"/>
    <w:rsid w:val="005C21AE"/>
    <w:rsid w:val="005C228F"/>
    <w:rsid w:val="005C22CF"/>
    <w:rsid w:val="005C258F"/>
    <w:rsid w:val="005C2A34"/>
    <w:rsid w:val="005C2C1A"/>
    <w:rsid w:val="005C3034"/>
    <w:rsid w:val="005C318B"/>
    <w:rsid w:val="005C31B6"/>
    <w:rsid w:val="005C3352"/>
    <w:rsid w:val="005C3353"/>
    <w:rsid w:val="005C3649"/>
    <w:rsid w:val="005C39C1"/>
    <w:rsid w:val="005C3A78"/>
    <w:rsid w:val="005C3D43"/>
    <w:rsid w:val="005C3F8B"/>
    <w:rsid w:val="005C405E"/>
    <w:rsid w:val="005C4702"/>
    <w:rsid w:val="005C471F"/>
    <w:rsid w:val="005C472A"/>
    <w:rsid w:val="005C48DE"/>
    <w:rsid w:val="005C49EA"/>
    <w:rsid w:val="005C4E89"/>
    <w:rsid w:val="005C4EAC"/>
    <w:rsid w:val="005C505A"/>
    <w:rsid w:val="005C50BC"/>
    <w:rsid w:val="005C50F5"/>
    <w:rsid w:val="005C5258"/>
    <w:rsid w:val="005C5A74"/>
    <w:rsid w:val="005C5BF2"/>
    <w:rsid w:val="005C6268"/>
    <w:rsid w:val="005C628D"/>
    <w:rsid w:val="005C6334"/>
    <w:rsid w:val="005C63F3"/>
    <w:rsid w:val="005C66B2"/>
    <w:rsid w:val="005C66D3"/>
    <w:rsid w:val="005C6900"/>
    <w:rsid w:val="005C6B0A"/>
    <w:rsid w:val="005C6F8D"/>
    <w:rsid w:val="005C70F5"/>
    <w:rsid w:val="005C7505"/>
    <w:rsid w:val="005C75A4"/>
    <w:rsid w:val="005C75CA"/>
    <w:rsid w:val="005C77BA"/>
    <w:rsid w:val="005C77D7"/>
    <w:rsid w:val="005C7842"/>
    <w:rsid w:val="005C78D1"/>
    <w:rsid w:val="005C7B36"/>
    <w:rsid w:val="005C7B5F"/>
    <w:rsid w:val="005C7D60"/>
    <w:rsid w:val="005D081A"/>
    <w:rsid w:val="005D08D7"/>
    <w:rsid w:val="005D0A3A"/>
    <w:rsid w:val="005D0E39"/>
    <w:rsid w:val="005D0F71"/>
    <w:rsid w:val="005D0FDE"/>
    <w:rsid w:val="005D1384"/>
    <w:rsid w:val="005D1436"/>
    <w:rsid w:val="005D1495"/>
    <w:rsid w:val="005D17DF"/>
    <w:rsid w:val="005D1CC5"/>
    <w:rsid w:val="005D1E5E"/>
    <w:rsid w:val="005D2B24"/>
    <w:rsid w:val="005D2E49"/>
    <w:rsid w:val="005D3689"/>
    <w:rsid w:val="005D3753"/>
    <w:rsid w:val="005D3808"/>
    <w:rsid w:val="005D4013"/>
    <w:rsid w:val="005D4383"/>
    <w:rsid w:val="005D4644"/>
    <w:rsid w:val="005D4E7B"/>
    <w:rsid w:val="005D5145"/>
    <w:rsid w:val="005D5480"/>
    <w:rsid w:val="005D58D4"/>
    <w:rsid w:val="005D5D20"/>
    <w:rsid w:val="005D5EBD"/>
    <w:rsid w:val="005D6268"/>
    <w:rsid w:val="005D6453"/>
    <w:rsid w:val="005D6C4A"/>
    <w:rsid w:val="005D6CCF"/>
    <w:rsid w:val="005D6E02"/>
    <w:rsid w:val="005D6FD0"/>
    <w:rsid w:val="005D713D"/>
    <w:rsid w:val="005D731A"/>
    <w:rsid w:val="005D73B9"/>
    <w:rsid w:val="005E00AC"/>
    <w:rsid w:val="005E022C"/>
    <w:rsid w:val="005E0350"/>
    <w:rsid w:val="005E08D4"/>
    <w:rsid w:val="005E0B20"/>
    <w:rsid w:val="005E105A"/>
    <w:rsid w:val="005E12A7"/>
    <w:rsid w:val="005E1912"/>
    <w:rsid w:val="005E1F9A"/>
    <w:rsid w:val="005E207A"/>
    <w:rsid w:val="005E2F87"/>
    <w:rsid w:val="005E31E8"/>
    <w:rsid w:val="005E363A"/>
    <w:rsid w:val="005E3750"/>
    <w:rsid w:val="005E378D"/>
    <w:rsid w:val="005E3A37"/>
    <w:rsid w:val="005E3D81"/>
    <w:rsid w:val="005E3ED3"/>
    <w:rsid w:val="005E41F2"/>
    <w:rsid w:val="005E4291"/>
    <w:rsid w:val="005E44CF"/>
    <w:rsid w:val="005E4ADB"/>
    <w:rsid w:val="005E5254"/>
    <w:rsid w:val="005E5792"/>
    <w:rsid w:val="005E585E"/>
    <w:rsid w:val="005E5C03"/>
    <w:rsid w:val="005E5C5E"/>
    <w:rsid w:val="005E60E2"/>
    <w:rsid w:val="005E62C6"/>
    <w:rsid w:val="005E633A"/>
    <w:rsid w:val="005E641A"/>
    <w:rsid w:val="005E6421"/>
    <w:rsid w:val="005E64AD"/>
    <w:rsid w:val="005E6502"/>
    <w:rsid w:val="005E6775"/>
    <w:rsid w:val="005E69AE"/>
    <w:rsid w:val="005E6C64"/>
    <w:rsid w:val="005E7381"/>
    <w:rsid w:val="005E7434"/>
    <w:rsid w:val="005E76F7"/>
    <w:rsid w:val="005E77AC"/>
    <w:rsid w:val="005E784F"/>
    <w:rsid w:val="005E7C1D"/>
    <w:rsid w:val="005E7DA8"/>
    <w:rsid w:val="005F025E"/>
    <w:rsid w:val="005F0393"/>
    <w:rsid w:val="005F040F"/>
    <w:rsid w:val="005F0620"/>
    <w:rsid w:val="005F072D"/>
    <w:rsid w:val="005F0EBD"/>
    <w:rsid w:val="005F1310"/>
    <w:rsid w:val="005F1610"/>
    <w:rsid w:val="005F1921"/>
    <w:rsid w:val="005F2171"/>
    <w:rsid w:val="005F21F9"/>
    <w:rsid w:val="005F223B"/>
    <w:rsid w:val="005F24DA"/>
    <w:rsid w:val="005F2BCB"/>
    <w:rsid w:val="005F300E"/>
    <w:rsid w:val="005F30B5"/>
    <w:rsid w:val="005F30DD"/>
    <w:rsid w:val="005F31EC"/>
    <w:rsid w:val="005F3584"/>
    <w:rsid w:val="005F3756"/>
    <w:rsid w:val="005F3AFE"/>
    <w:rsid w:val="005F4158"/>
    <w:rsid w:val="005F4197"/>
    <w:rsid w:val="005F4B3B"/>
    <w:rsid w:val="005F5130"/>
    <w:rsid w:val="005F5284"/>
    <w:rsid w:val="005F52EB"/>
    <w:rsid w:val="005F5461"/>
    <w:rsid w:val="005F5657"/>
    <w:rsid w:val="005F585F"/>
    <w:rsid w:val="005F5985"/>
    <w:rsid w:val="005F5DF0"/>
    <w:rsid w:val="005F5F74"/>
    <w:rsid w:val="005F6445"/>
    <w:rsid w:val="005F6554"/>
    <w:rsid w:val="005F702A"/>
    <w:rsid w:val="005F7131"/>
    <w:rsid w:val="005F74E3"/>
    <w:rsid w:val="005F793B"/>
    <w:rsid w:val="005F7B56"/>
    <w:rsid w:val="00600225"/>
    <w:rsid w:val="006006A0"/>
    <w:rsid w:val="00600C54"/>
    <w:rsid w:val="00600E67"/>
    <w:rsid w:val="00600FCE"/>
    <w:rsid w:val="006010E9"/>
    <w:rsid w:val="006012E2"/>
    <w:rsid w:val="006015FD"/>
    <w:rsid w:val="00601A5A"/>
    <w:rsid w:val="00601F73"/>
    <w:rsid w:val="006020A4"/>
    <w:rsid w:val="006021F6"/>
    <w:rsid w:val="006023A0"/>
    <w:rsid w:val="0060251B"/>
    <w:rsid w:val="0060284C"/>
    <w:rsid w:val="006030D0"/>
    <w:rsid w:val="006031B8"/>
    <w:rsid w:val="00603348"/>
    <w:rsid w:val="0060379F"/>
    <w:rsid w:val="00603999"/>
    <w:rsid w:val="006040AF"/>
    <w:rsid w:val="00604187"/>
    <w:rsid w:val="0060485F"/>
    <w:rsid w:val="00604962"/>
    <w:rsid w:val="00604C2C"/>
    <w:rsid w:val="00604DB1"/>
    <w:rsid w:val="00604EF4"/>
    <w:rsid w:val="00605571"/>
    <w:rsid w:val="006056A4"/>
    <w:rsid w:val="00605B1E"/>
    <w:rsid w:val="00605CE5"/>
    <w:rsid w:val="0060622E"/>
    <w:rsid w:val="0060666A"/>
    <w:rsid w:val="00606735"/>
    <w:rsid w:val="006067B2"/>
    <w:rsid w:val="0060698B"/>
    <w:rsid w:val="00606B8C"/>
    <w:rsid w:val="00606F32"/>
    <w:rsid w:val="00606FE7"/>
    <w:rsid w:val="006070F4"/>
    <w:rsid w:val="0060717B"/>
    <w:rsid w:val="00607945"/>
    <w:rsid w:val="00610119"/>
    <w:rsid w:val="00610A7F"/>
    <w:rsid w:val="00610B8B"/>
    <w:rsid w:val="0061180C"/>
    <w:rsid w:val="00611AC7"/>
    <w:rsid w:val="00611CBE"/>
    <w:rsid w:val="006122AA"/>
    <w:rsid w:val="00612473"/>
    <w:rsid w:val="0061251A"/>
    <w:rsid w:val="006125CD"/>
    <w:rsid w:val="006126B8"/>
    <w:rsid w:val="00612A7C"/>
    <w:rsid w:val="00612ADD"/>
    <w:rsid w:val="00612BEE"/>
    <w:rsid w:val="00612DFE"/>
    <w:rsid w:val="00613475"/>
    <w:rsid w:val="00613D08"/>
    <w:rsid w:val="00613EE1"/>
    <w:rsid w:val="00614318"/>
    <w:rsid w:val="00614361"/>
    <w:rsid w:val="006145CB"/>
    <w:rsid w:val="00614726"/>
    <w:rsid w:val="00614789"/>
    <w:rsid w:val="00614802"/>
    <w:rsid w:val="0061498E"/>
    <w:rsid w:val="00614B00"/>
    <w:rsid w:val="00614D49"/>
    <w:rsid w:val="00614F92"/>
    <w:rsid w:val="00615085"/>
    <w:rsid w:val="00615B83"/>
    <w:rsid w:val="00615BAC"/>
    <w:rsid w:val="00615D3F"/>
    <w:rsid w:val="00615FE0"/>
    <w:rsid w:val="006162C1"/>
    <w:rsid w:val="0061658D"/>
    <w:rsid w:val="00616649"/>
    <w:rsid w:val="00616A63"/>
    <w:rsid w:val="006170DF"/>
    <w:rsid w:val="00617426"/>
    <w:rsid w:val="006177B4"/>
    <w:rsid w:val="00617B7F"/>
    <w:rsid w:val="00620195"/>
    <w:rsid w:val="00620692"/>
    <w:rsid w:val="006208BB"/>
    <w:rsid w:val="00620A41"/>
    <w:rsid w:val="0062115D"/>
    <w:rsid w:val="00621174"/>
    <w:rsid w:val="006211FB"/>
    <w:rsid w:val="006212F0"/>
    <w:rsid w:val="00621418"/>
    <w:rsid w:val="00621485"/>
    <w:rsid w:val="0062157C"/>
    <w:rsid w:val="006218E1"/>
    <w:rsid w:val="006218FA"/>
    <w:rsid w:val="0062192B"/>
    <w:rsid w:val="00621B70"/>
    <w:rsid w:val="00621D52"/>
    <w:rsid w:val="00621ED2"/>
    <w:rsid w:val="00621ED8"/>
    <w:rsid w:val="0062214D"/>
    <w:rsid w:val="0062233C"/>
    <w:rsid w:val="006223C9"/>
    <w:rsid w:val="006229BB"/>
    <w:rsid w:val="00622B77"/>
    <w:rsid w:val="006230FC"/>
    <w:rsid w:val="006232BD"/>
    <w:rsid w:val="0062341C"/>
    <w:rsid w:val="006236FA"/>
    <w:rsid w:val="00623A09"/>
    <w:rsid w:val="00623A3B"/>
    <w:rsid w:val="00623AFE"/>
    <w:rsid w:val="00623DD7"/>
    <w:rsid w:val="006242A0"/>
    <w:rsid w:val="00624CF3"/>
    <w:rsid w:val="00624EA0"/>
    <w:rsid w:val="00624EF8"/>
    <w:rsid w:val="00625339"/>
    <w:rsid w:val="0062534F"/>
    <w:rsid w:val="006253D7"/>
    <w:rsid w:val="00625DB2"/>
    <w:rsid w:val="00627198"/>
    <w:rsid w:val="00627238"/>
    <w:rsid w:val="00627653"/>
    <w:rsid w:val="00627766"/>
    <w:rsid w:val="00627829"/>
    <w:rsid w:val="006279F5"/>
    <w:rsid w:val="00627A2E"/>
    <w:rsid w:val="00627AA9"/>
    <w:rsid w:val="00627DB6"/>
    <w:rsid w:val="00627E52"/>
    <w:rsid w:val="0063008D"/>
    <w:rsid w:val="006302E4"/>
    <w:rsid w:val="00630692"/>
    <w:rsid w:val="0063079E"/>
    <w:rsid w:val="0063082B"/>
    <w:rsid w:val="00630C50"/>
    <w:rsid w:val="006311AC"/>
    <w:rsid w:val="0063153A"/>
    <w:rsid w:val="00631647"/>
    <w:rsid w:val="00631888"/>
    <w:rsid w:val="00631D85"/>
    <w:rsid w:val="00632DA2"/>
    <w:rsid w:val="006330BA"/>
    <w:rsid w:val="006332EE"/>
    <w:rsid w:val="006333C6"/>
    <w:rsid w:val="00633876"/>
    <w:rsid w:val="00633921"/>
    <w:rsid w:val="00633AB0"/>
    <w:rsid w:val="00633BC7"/>
    <w:rsid w:val="00633CA0"/>
    <w:rsid w:val="00633E1D"/>
    <w:rsid w:val="00634010"/>
    <w:rsid w:val="00634038"/>
    <w:rsid w:val="00634040"/>
    <w:rsid w:val="00634500"/>
    <w:rsid w:val="00634A47"/>
    <w:rsid w:val="00634AB2"/>
    <w:rsid w:val="00634BCF"/>
    <w:rsid w:val="00634F58"/>
    <w:rsid w:val="00635133"/>
    <w:rsid w:val="006355D8"/>
    <w:rsid w:val="00635AA9"/>
    <w:rsid w:val="00635ACB"/>
    <w:rsid w:val="00635B8C"/>
    <w:rsid w:val="00635F68"/>
    <w:rsid w:val="006364EA"/>
    <w:rsid w:val="00636988"/>
    <w:rsid w:val="006370D4"/>
    <w:rsid w:val="006372CE"/>
    <w:rsid w:val="006373C0"/>
    <w:rsid w:val="0063747A"/>
    <w:rsid w:val="00637FDE"/>
    <w:rsid w:val="00640712"/>
    <w:rsid w:val="0064092D"/>
    <w:rsid w:val="00640E82"/>
    <w:rsid w:val="00640F97"/>
    <w:rsid w:val="006410E8"/>
    <w:rsid w:val="00641112"/>
    <w:rsid w:val="0064123D"/>
    <w:rsid w:val="006413DC"/>
    <w:rsid w:val="00641662"/>
    <w:rsid w:val="006416AA"/>
    <w:rsid w:val="00641910"/>
    <w:rsid w:val="00641A0A"/>
    <w:rsid w:val="00641A90"/>
    <w:rsid w:val="00641D33"/>
    <w:rsid w:val="00641FD8"/>
    <w:rsid w:val="0064251E"/>
    <w:rsid w:val="00642A03"/>
    <w:rsid w:val="00642A47"/>
    <w:rsid w:val="00642CD6"/>
    <w:rsid w:val="006432AD"/>
    <w:rsid w:val="00643529"/>
    <w:rsid w:val="0064359B"/>
    <w:rsid w:val="00643AA8"/>
    <w:rsid w:val="006443D8"/>
    <w:rsid w:val="00644B80"/>
    <w:rsid w:val="00644CCF"/>
    <w:rsid w:val="00645511"/>
    <w:rsid w:val="00645604"/>
    <w:rsid w:val="00645FE9"/>
    <w:rsid w:val="0064624B"/>
    <w:rsid w:val="0064625B"/>
    <w:rsid w:val="006467ED"/>
    <w:rsid w:val="00647017"/>
    <w:rsid w:val="0064729A"/>
    <w:rsid w:val="006472E6"/>
    <w:rsid w:val="006477AB"/>
    <w:rsid w:val="00647D89"/>
    <w:rsid w:val="00647F9F"/>
    <w:rsid w:val="00650585"/>
    <w:rsid w:val="006507A3"/>
    <w:rsid w:val="00650EA7"/>
    <w:rsid w:val="00651008"/>
    <w:rsid w:val="00651496"/>
    <w:rsid w:val="006514D0"/>
    <w:rsid w:val="00651DE7"/>
    <w:rsid w:val="00651EA3"/>
    <w:rsid w:val="006522D6"/>
    <w:rsid w:val="006526D2"/>
    <w:rsid w:val="00652846"/>
    <w:rsid w:val="0065297F"/>
    <w:rsid w:val="00652EDA"/>
    <w:rsid w:val="00653388"/>
    <w:rsid w:val="0065383C"/>
    <w:rsid w:val="006538EE"/>
    <w:rsid w:val="00653EC5"/>
    <w:rsid w:val="0065421B"/>
    <w:rsid w:val="00654233"/>
    <w:rsid w:val="006542BB"/>
    <w:rsid w:val="00654651"/>
    <w:rsid w:val="00654762"/>
    <w:rsid w:val="00654892"/>
    <w:rsid w:val="00654AE6"/>
    <w:rsid w:val="00654D2D"/>
    <w:rsid w:val="00654D47"/>
    <w:rsid w:val="0065501E"/>
    <w:rsid w:val="0065507E"/>
    <w:rsid w:val="006552DB"/>
    <w:rsid w:val="00655ACF"/>
    <w:rsid w:val="00655CD8"/>
    <w:rsid w:val="00655DC0"/>
    <w:rsid w:val="00655DC4"/>
    <w:rsid w:val="006562AD"/>
    <w:rsid w:val="0065673F"/>
    <w:rsid w:val="00656CB4"/>
    <w:rsid w:val="00656F16"/>
    <w:rsid w:val="0065723B"/>
    <w:rsid w:val="00657780"/>
    <w:rsid w:val="0065796A"/>
    <w:rsid w:val="00657982"/>
    <w:rsid w:val="00657F55"/>
    <w:rsid w:val="006602E2"/>
    <w:rsid w:val="006607FB"/>
    <w:rsid w:val="0066089A"/>
    <w:rsid w:val="00660E3B"/>
    <w:rsid w:val="00661113"/>
    <w:rsid w:val="00661255"/>
    <w:rsid w:val="00661371"/>
    <w:rsid w:val="00661394"/>
    <w:rsid w:val="0066198A"/>
    <w:rsid w:val="00661BDA"/>
    <w:rsid w:val="00661F53"/>
    <w:rsid w:val="006621C4"/>
    <w:rsid w:val="0066225E"/>
    <w:rsid w:val="00662C6D"/>
    <w:rsid w:val="00662D21"/>
    <w:rsid w:val="0066302B"/>
    <w:rsid w:val="00663156"/>
    <w:rsid w:val="006631D6"/>
    <w:rsid w:val="006632F1"/>
    <w:rsid w:val="006636D1"/>
    <w:rsid w:val="006637E5"/>
    <w:rsid w:val="006638DB"/>
    <w:rsid w:val="00663C55"/>
    <w:rsid w:val="00663F2A"/>
    <w:rsid w:val="006642DD"/>
    <w:rsid w:val="0066451B"/>
    <w:rsid w:val="006645C1"/>
    <w:rsid w:val="00664760"/>
    <w:rsid w:val="006647AC"/>
    <w:rsid w:val="0066496F"/>
    <w:rsid w:val="00664998"/>
    <w:rsid w:val="00664999"/>
    <w:rsid w:val="00664A16"/>
    <w:rsid w:val="00664C1D"/>
    <w:rsid w:val="00664DFC"/>
    <w:rsid w:val="006651C3"/>
    <w:rsid w:val="006659BA"/>
    <w:rsid w:val="00665CFA"/>
    <w:rsid w:val="00665E3A"/>
    <w:rsid w:val="00665F62"/>
    <w:rsid w:val="00665FC4"/>
    <w:rsid w:val="00665FCE"/>
    <w:rsid w:val="00665FD3"/>
    <w:rsid w:val="00666352"/>
    <w:rsid w:val="0066640A"/>
    <w:rsid w:val="00666848"/>
    <w:rsid w:val="006668C0"/>
    <w:rsid w:val="00666AA3"/>
    <w:rsid w:val="00666C3E"/>
    <w:rsid w:val="00666D6B"/>
    <w:rsid w:val="00666DD7"/>
    <w:rsid w:val="00666E75"/>
    <w:rsid w:val="006670FC"/>
    <w:rsid w:val="0066736A"/>
    <w:rsid w:val="006704E3"/>
    <w:rsid w:val="006708E3"/>
    <w:rsid w:val="006709D8"/>
    <w:rsid w:val="00671066"/>
    <w:rsid w:val="00671492"/>
    <w:rsid w:val="006716B8"/>
    <w:rsid w:val="00671B90"/>
    <w:rsid w:val="00672168"/>
    <w:rsid w:val="006723E3"/>
    <w:rsid w:val="0067263D"/>
    <w:rsid w:val="00672AE6"/>
    <w:rsid w:val="0067302E"/>
    <w:rsid w:val="0067319F"/>
    <w:rsid w:val="00673262"/>
    <w:rsid w:val="0067375B"/>
    <w:rsid w:val="00673B99"/>
    <w:rsid w:val="00673BCB"/>
    <w:rsid w:val="0067401E"/>
    <w:rsid w:val="006740F0"/>
    <w:rsid w:val="0067439F"/>
    <w:rsid w:val="0067457E"/>
    <w:rsid w:val="006745F0"/>
    <w:rsid w:val="006746F3"/>
    <w:rsid w:val="006748DB"/>
    <w:rsid w:val="00674930"/>
    <w:rsid w:val="00674932"/>
    <w:rsid w:val="00674DB4"/>
    <w:rsid w:val="00674DD4"/>
    <w:rsid w:val="00674E73"/>
    <w:rsid w:val="00674F98"/>
    <w:rsid w:val="00675231"/>
    <w:rsid w:val="0067540D"/>
    <w:rsid w:val="0067548B"/>
    <w:rsid w:val="00675570"/>
    <w:rsid w:val="00675C65"/>
    <w:rsid w:val="0067606B"/>
    <w:rsid w:val="00676253"/>
    <w:rsid w:val="0067629C"/>
    <w:rsid w:val="00676339"/>
    <w:rsid w:val="006763A1"/>
    <w:rsid w:val="006763DA"/>
    <w:rsid w:val="006768DD"/>
    <w:rsid w:val="00676C34"/>
    <w:rsid w:val="00676D9D"/>
    <w:rsid w:val="00676F41"/>
    <w:rsid w:val="00677598"/>
    <w:rsid w:val="00677635"/>
    <w:rsid w:val="00677A9A"/>
    <w:rsid w:val="00677FE5"/>
    <w:rsid w:val="00680378"/>
    <w:rsid w:val="0068041A"/>
    <w:rsid w:val="00680A7D"/>
    <w:rsid w:val="00680AB8"/>
    <w:rsid w:val="00680E2E"/>
    <w:rsid w:val="0068124F"/>
    <w:rsid w:val="006817C0"/>
    <w:rsid w:val="006818B8"/>
    <w:rsid w:val="006818EE"/>
    <w:rsid w:val="00681A91"/>
    <w:rsid w:val="00682199"/>
    <w:rsid w:val="006822F4"/>
    <w:rsid w:val="00682618"/>
    <w:rsid w:val="0068296E"/>
    <w:rsid w:val="00682A0B"/>
    <w:rsid w:val="00682CDF"/>
    <w:rsid w:val="00682D61"/>
    <w:rsid w:val="00682FC1"/>
    <w:rsid w:val="00682FD7"/>
    <w:rsid w:val="00683006"/>
    <w:rsid w:val="00683084"/>
    <w:rsid w:val="0068318B"/>
    <w:rsid w:val="0068350B"/>
    <w:rsid w:val="006836CC"/>
    <w:rsid w:val="00683731"/>
    <w:rsid w:val="006837A5"/>
    <w:rsid w:val="006837B2"/>
    <w:rsid w:val="006837BB"/>
    <w:rsid w:val="00683F9B"/>
    <w:rsid w:val="00683FEB"/>
    <w:rsid w:val="00684291"/>
    <w:rsid w:val="006843F1"/>
    <w:rsid w:val="006844DF"/>
    <w:rsid w:val="00684561"/>
    <w:rsid w:val="00684656"/>
    <w:rsid w:val="00684768"/>
    <w:rsid w:val="00684969"/>
    <w:rsid w:val="006849E7"/>
    <w:rsid w:val="00684AD4"/>
    <w:rsid w:val="00684BF9"/>
    <w:rsid w:val="00684F2D"/>
    <w:rsid w:val="0068526B"/>
    <w:rsid w:val="00685401"/>
    <w:rsid w:val="00685444"/>
    <w:rsid w:val="0068544B"/>
    <w:rsid w:val="006858F6"/>
    <w:rsid w:val="006858F9"/>
    <w:rsid w:val="00685D10"/>
    <w:rsid w:val="0068674B"/>
    <w:rsid w:val="00686B8C"/>
    <w:rsid w:val="00686BCE"/>
    <w:rsid w:val="00687FA1"/>
    <w:rsid w:val="006903E4"/>
    <w:rsid w:val="0069092C"/>
    <w:rsid w:val="00690935"/>
    <w:rsid w:val="00690A23"/>
    <w:rsid w:val="00691861"/>
    <w:rsid w:val="006918FA"/>
    <w:rsid w:val="00691EC5"/>
    <w:rsid w:val="006921DB"/>
    <w:rsid w:val="006922C5"/>
    <w:rsid w:val="006924F1"/>
    <w:rsid w:val="006925A6"/>
    <w:rsid w:val="006926DC"/>
    <w:rsid w:val="0069282D"/>
    <w:rsid w:val="00692A0B"/>
    <w:rsid w:val="00692EEF"/>
    <w:rsid w:val="00693140"/>
    <w:rsid w:val="0069375A"/>
    <w:rsid w:val="0069384A"/>
    <w:rsid w:val="00693E26"/>
    <w:rsid w:val="00693FB7"/>
    <w:rsid w:val="00694372"/>
    <w:rsid w:val="006948CF"/>
    <w:rsid w:val="006949BE"/>
    <w:rsid w:val="00694BF3"/>
    <w:rsid w:val="00694DD6"/>
    <w:rsid w:val="00694F2A"/>
    <w:rsid w:val="00694F76"/>
    <w:rsid w:val="006954FE"/>
    <w:rsid w:val="0069561A"/>
    <w:rsid w:val="006956B8"/>
    <w:rsid w:val="00695E6F"/>
    <w:rsid w:val="006960A5"/>
    <w:rsid w:val="006961F5"/>
    <w:rsid w:val="006965ED"/>
    <w:rsid w:val="00696732"/>
    <w:rsid w:val="00696A09"/>
    <w:rsid w:val="00696BB1"/>
    <w:rsid w:val="0069750E"/>
    <w:rsid w:val="00697A9C"/>
    <w:rsid w:val="00697E7C"/>
    <w:rsid w:val="006A0215"/>
    <w:rsid w:val="006A02BB"/>
    <w:rsid w:val="006A032F"/>
    <w:rsid w:val="006A05C2"/>
    <w:rsid w:val="006A06D7"/>
    <w:rsid w:val="006A06DD"/>
    <w:rsid w:val="006A08A4"/>
    <w:rsid w:val="006A0E60"/>
    <w:rsid w:val="006A167E"/>
    <w:rsid w:val="006A1839"/>
    <w:rsid w:val="006A186A"/>
    <w:rsid w:val="006A1947"/>
    <w:rsid w:val="006A1CE4"/>
    <w:rsid w:val="006A2070"/>
    <w:rsid w:val="006A2364"/>
    <w:rsid w:val="006A23D5"/>
    <w:rsid w:val="006A253B"/>
    <w:rsid w:val="006A2C34"/>
    <w:rsid w:val="006A2CF7"/>
    <w:rsid w:val="006A2ECE"/>
    <w:rsid w:val="006A2FCE"/>
    <w:rsid w:val="006A2FEE"/>
    <w:rsid w:val="006A3267"/>
    <w:rsid w:val="006A34D5"/>
    <w:rsid w:val="006A3599"/>
    <w:rsid w:val="006A36B0"/>
    <w:rsid w:val="006A37C3"/>
    <w:rsid w:val="006A39A8"/>
    <w:rsid w:val="006A3DDE"/>
    <w:rsid w:val="006A4224"/>
    <w:rsid w:val="006A4D92"/>
    <w:rsid w:val="006A4EFC"/>
    <w:rsid w:val="006A535A"/>
    <w:rsid w:val="006A562F"/>
    <w:rsid w:val="006A5EDC"/>
    <w:rsid w:val="006A60F1"/>
    <w:rsid w:val="006A6276"/>
    <w:rsid w:val="006A63D0"/>
    <w:rsid w:val="006A6442"/>
    <w:rsid w:val="006A657E"/>
    <w:rsid w:val="006A66B6"/>
    <w:rsid w:val="006A673B"/>
    <w:rsid w:val="006A6B34"/>
    <w:rsid w:val="006A6CA3"/>
    <w:rsid w:val="006A7538"/>
    <w:rsid w:val="006A75A9"/>
    <w:rsid w:val="006A79EC"/>
    <w:rsid w:val="006B01BD"/>
    <w:rsid w:val="006B05F0"/>
    <w:rsid w:val="006B07D0"/>
    <w:rsid w:val="006B0991"/>
    <w:rsid w:val="006B0A58"/>
    <w:rsid w:val="006B10F6"/>
    <w:rsid w:val="006B1280"/>
    <w:rsid w:val="006B142D"/>
    <w:rsid w:val="006B1749"/>
    <w:rsid w:val="006B188F"/>
    <w:rsid w:val="006B1E1F"/>
    <w:rsid w:val="006B1FAB"/>
    <w:rsid w:val="006B2043"/>
    <w:rsid w:val="006B2675"/>
    <w:rsid w:val="006B26B6"/>
    <w:rsid w:val="006B2B83"/>
    <w:rsid w:val="006B2CFE"/>
    <w:rsid w:val="006B32E0"/>
    <w:rsid w:val="006B3555"/>
    <w:rsid w:val="006B4304"/>
    <w:rsid w:val="006B43BB"/>
    <w:rsid w:val="006B440F"/>
    <w:rsid w:val="006B471A"/>
    <w:rsid w:val="006B4A16"/>
    <w:rsid w:val="006B4A49"/>
    <w:rsid w:val="006B4D38"/>
    <w:rsid w:val="006B4F1A"/>
    <w:rsid w:val="006B5460"/>
    <w:rsid w:val="006B56B3"/>
    <w:rsid w:val="006B5F34"/>
    <w:rsid w:val="006B5F9F"/>
    <w:rsid w:val="006B6248"/>
    <w:rsid w:val="006B6433"/>
    <w:rsid w:val="006B687E"/>
    <w:rsid w:val="006B6FA6"/>
    <w:rsid w:val="006B6FBE"/>
    <w:rsid w:val="006B7013"/>
    <w:rsid w:val="006B70A1"/>
    <w:rsid w:val="006B71E0"/>
    <w:rsid w:val="006B7449"/>
    <w:rsid w:val="006B7937"/>
    <w:rsid w:val="006B79BE"/>
    <w:rsid w:val="006B7BF2"/>
    <w:rsid w:val="006B7E6F"/>
    <w:rsid w:val="006C037D"/>
    <w:rsid w:val="006C06CB"/>
    <w:rsid w:val="006C0A2F"/>
    <w:rsid w:val="006C0B6F"/>
    <w:rsid w:val="006C0C89"/>
    <w:rsid w:val="006C0D3F"/>
    <w:rsid w:val="006C0F33"/>
    <w:rsid w:val="006C1378"/>
    <w:rsid w:val="006C14D5"/>
    <w:rsid w:val="006C18FB"/>
    <w:rsid w:val="006C1BC8"/>
    <w:rsid w:val="006C1D01"/>
    <w:rsid w:val="006C1E22"/>
    <w:rsid w:val="006C24D9"/>
    <w:rsid w:val="006C29BC"/>
    <w:rsid w:val="006C2AD6"/>
    <w:rsid w:val="006C2D1B"/>
    <w:rsid w:val="006C2EEF"/>
    <w:rsid w:val="006C30F8"/>
    <w:rsid w:val="006C338A"/>
    <w:rsid w:val="006C37FD"/>
    <w:rsid w:val="006C395F"/>
    <w:rsid w:val="006C39C8"/>
    <w:rsid w:val="006C39EF"/>
    <w:rsid w:val="006C3C42"/>
    <w:rsid w:val="006C3D5F"/>
    <w:rsid w:val="006C440D"/>
    <w:rsid w:val="006C45A6"/>
    <w:rsid w:val="006C483A"/>
    <w:rsid w:val="006C4AB8"/>
    <w:rsid w:val="006C4CD4"/>
    <w:rsid w:val="006C4EEB"/>
    <w:rsid w:val="006C4FCD"/>
    <w:rsid w:val="006C5851"/>
    <w:rsid w:val="006C58CA"/>
    <w:rsid w:val="006C5AB1"/>
    <w:rsid w:val="006C5B17"/>
    <w:rsid w:val="006C642E"/>
    <w:rsid w:val="006C64F0"/>
    <w:rsid w:val="006C6549"/>
    <w:rsid w:val="006C667C"/>
    <w:rsid w:val="006C6712"/>
    <w:rsid w:val="006C67DA"/>
    <w:rsid w:val="006C6C68"/>
    <w:rsid w:val="006C75B5"/>
    <w:rsid w:val="006C761C"/>
    <w:rsid w:val="006C7757"/>
    <w:rsid w:val="006C7888"/>
    <w:rsid w:val="006C7A8B"/>
    <w:rsid w:val="006C7BEA"/>
    <w:rsid w:val="006C7C45"/>
    <w:rsid w:val="006D0115"/>
    <w:rsid w:val="006D0397"/>
    <w:rsid w:val="006D0733"/>
    <w:rsid w:val="006D0B90"/>
    <w:rsid w:val="006D0D65"/>
    <w:rsid w:val="006D0E34"/>
    <w:rsid w:val="006D10CE"/>
    <w:rsid w:val="006D11EB"/>
    <w:rsid w:val="006D1284"/>
    <w:rsid w:val="006D1482"/>
    <w:rsid w:val="006D1512"/>
    <w:rsid w:val="006D19EB"/>
    <w:rsid w:val="006D1B80"/>
    <w:rsid w:val="006D1E35"/>
    <w:rsid w:val="006D2381"/>
    <w:rsid w:val="006D2660"/>
    <w:rsid w:val="006D26B6"/>
    <w:rsid w:val="006D29D8"/>
    <w:rsid w:val="006D2C72"/>
    <w:rsid w:val="006D2E96"/>
    <w:rsid w:val="006D31D6"/>
    <w:rsid w:val="006D36EF"/>
    <w:rsid w:val="006D37BD"/>
    <w:rsid w:val="006D380D"/>
    <w:rsid w:val="006D3D22"/>
    <w:rsid w:val="006D4921"/>
    <w:rsid w:val="006D49E4"/>
    <w:rsid w:val="006D4B11"/>
    <w:rsid w:val="006D50B6"/>
    <w:rsid w:val="006D51BF"/>
    <w:rsid w:val="006D5B1A"/>
    <w:rsid w:val="006D5B44"/>
    <w:rsid w:val="006D5BF8"/>
    <w:rsid w:val="006D5C60"/>
    <w:rsid w:val="006D5F76"/>
    <w:rsid w:val="006D62C7"/>
    <w:rsid w:val="006D6D18"/>
    <w:rsid w:val="006D6DE1"/>
    <w:rsid w:val="006D71AC"/>
    <w:rsid w:val="006D7262"/>
    <w:rsid w:val="006D76A4"/>
    <w:rsid w:val="006D778C"/>
    <w:rsid w:val="006D782B"/>
    <w:rsid w:val="006D7902"/>
    <w:rsid w:val="006D7A45"/>
    <w:rsid w:val="006E0087"/>
    <w:rsid w:val="006E0862"/>
    <w:rsid w:val="006E0B67"/>
    <w:rsid w:val="006E0C69"/>
    <w:rsid w:val="006E0FA9"/>
    <w:rsid w:val="006E1241"/>
    <w:rsid w:val="006E1461"/>
    <w:rsid w:val="006E1556"/>
    <w:rsid w:val="006E16C9"/>
    <w:rsid w:val="006E18BC"/>
    <w:rsid w:val="006E18C9"/>
    <w:rsid w:val="006E1ADB"/>
    <w:rsid w:val="006E2006"/>
    <w:rsid w:val="006E204A"/>
    <w:rsid w:val="006E2290"/>
    <w:rsid w:val="006E2397"/>
    <w:rsid w:val="006E2A6A"/>
    <w:rsid w:val="006E2B3E"/>
    <w:rsid w:val="006E2B4B"/>
    <w:rsid w:val="006E3626"/>
    <w:rsid w:val="006E3F55"/>
    <w:rsid w:val="006E41AA"/>
    <w:rsid w:val="006E41DC"/>
    <w:rsid w:val="006E4277"/>
    <w:rsid w:val="006E4908"/>
    <w:rsid w:val="006E4D2B"/>
    <w:rsid w:val="006E4D74"/>
    <w:rsid w:val="006E4E2E"/>
    <w:rsid w:val="006E54ED"/>
    <w:rsid w:val="006E55E3"/>
    <w:rsid w:val="006E569D"/>
    <w:rsid w:val="006E58B0"/>
    <w:rsid w:val="006E5F40"/>
    <w:rsid w:val="006E6070"/>
    <w:rsid w:val="006E63EA"/>
    <w:rsid w:val="006E681B"/>
    <w:rsid w:val="006E68B6"/>
    <w:rsid w:val="006E6F8A"/>
    <w:rsid w:val="006E7046"/>
    <w:rsid w:val="006E70AC"/>
    <w:rsid w:val="006E7173"/>
    <w:rsid w:val="006E727C"/>
    <w:rsid w:val="006E72E7"/>
    <w:rsid w:val="006E735E"/>
    <w:rsid w:val="006E73B6"/>
    <w:rsid w:val="006E765B"/>
    <w:rsid w:val="006E7E36"/>
    <w:rsid w:val="006F02CC"/>
    <w:rsid w:val="006F03F1"/>
    <w:rsid w:val="006F055A"/>
    <w:rsid w:val="006F064B"/>
    <w:rsid w:val="006F0B6E"/>
    <w:rsid w:val="006F0C16"/>
    <w:rsid w:val="006F0E30"/>
    <w:rsid w:val="006F0F7E"/>
    <w:rsid w:val="006F0FE9"/>
    <w:rsid w:val="006F1325"/>
    <w:rsid w:val="006F1434"/>
    <w:rsid w:val="006F1B2D"/>
    <w:rsid w:val="006F1B76"/>
    <w:rsid w:val="006F1BAA"/>
    <w:rsid w:val="006F1C27"/>
    <w:rsid w:val="006F20F1"/>
    <w:rsid w:val="006F22D9"/>
    <w:rsid w:val="006F2405"/>
    <w:rsid w:val="006F24B1"/>
    <w:rsid w:val="006F24FE"/>
    <w:rsid w:val="006F27CA"/>
    <w:rsid w:val="006F2896"/>
    <w:rsid w:val="006F2F17"/>
    <w:rsid w:val="006F2F3A"/>
    <w:rsid w:val="006F3059"/>
    <w:rsid w:val="006F3745"/>
    <w:rsid w:val="006F3C0B"/>
    <w:rsid w:val="006F40EE"/>
    <w:rsid w:val="006F43C7"/>
    <w:rsid w:val="006F4550"/>
    <w:rsid w:val="006F501A"/>
    <w:rsid w:val="006F55B8"/>
    <w:rsid w:val="006F57A5"/>
    <w:rsid w:val="006F5CB1"/>
    <w:rsid w:val="006F613C"/>
    <w:rsid w:val="006F64B8"/>
    <w:rsid w:val="006F652D"/>
    <w:rsid w:val="006F670C"/>
    <w:rsid w:val="006F6751"/>
    <w:rsid w:val="006F6885"/>
    <w:rsid w:val="006F6CD4"/>
    <w:rsid w:val="006F7057"/>
    <w:rsid w:val="006F71DA"/>
    <w:rsid w:val="006F7B61"/>
    <w:rsid w:val="006F7B62"/>
    <w:rsid w:val="006F7C6A"/>
    <w:rsid w:val="006F7C91"/>
    <w:rsid w:val="006F7E87"/>
    <w:rsid w:val="007004AC"/>
    <w:rsid w:val="0070063F"/>
    <w:rsid w:val="007006E5"/>
    <w:rsid w:val="0070081F"/>
    <w:rsid w:val="00700A1F"/>
    <w:rsid w:val="00700AFF"/>
    <w:rsid w:val="00700DA9"/>
    <w:rsid w:val="00700E36"/>
    <w:rsid w:val="007014B4"/>
    <w:rsid w:val="007016A9"/>
    <w:rsid w:val="00701715"/>
    <w:rsid w:val="00701F57"/>
    <w:rsid w:val="007024E1"/>
    <w:rsid w:val="007026EB"/>
    <w:rsid w:val="0070270B"/>
    <w:rsid w:val="00702A20"/>
    <w:rsid w:val="00702A31"/>
    <w:rsid w:val="00703040"/>
    <w:rsid w:val="0070328B"/>
    <w:rsid w:val="007037DF"/>
    <w:rsid w:val="00704161"/>
    <w:rsid w:val="007044C3"/>
    <w:rsid w:val="00704777"/>
    <w:rsid w:val="00704957"/>
    <w:rsid w:val="007049A6"/>
    <w:rsid w:val="00704C38"/>
    <w:rsid w:val="007050EE"/>
    <w:rsid w:val="0070549A"/>
    <w:rsid w:val="007055A5"/>
    <w:rsid w:val="00705CC1"/>
    <w:rsid w:val="00705EDA"/>
    <w:rsid w:val="00705F14"/>
    <w:rsid w:val="007061C7"/>
    <w:rsid w:val="00706334"/>
    <w:rsid w:val="00706BD4"/>
    <w:rsid w:val="00706DA7"/>
    <w:rsid w:val="00706E90"/>
    <w:rsid w:val="00706FE5"/>
    <w:rsid w:val="0070724C"/>
    <w:rsid w:val="00707410"/>
    <w:rsid w:val="007075E7"/>
    <w:rsid w:val="00707BB3"/>
    <w:rsid w:val="00707BE2"/>
    <w:rsid w:val="00707F1E"/>
    <w:rsid w:val="00710171"/>
    <w:rsid w:val="0071033B"/>
    <w:rsid w:val="00710526"/>
    <w:rsid w:val="00710EA1"/>
    <w:rsid w:val="00710EAC"/>
    <w:rsid w:val="00712008"/>
    <w:rsid w:val="00712A9F"/>
    <w:rsid w:val="00712BCA"/>
    <w:rsid w:val="00713AF0"/>
    <w:rsid w:val="00713B15"/>
    <w:rsid w:val="0071406A"/>
    <w:rsid w:val="007142C7"/>
    <w:rsid w:val="00714895"/>
    <w:rsid w:val="00714986"/>
    <w:rsid w:val="00714C5E"/>
    <w:rsid w:val="00714E9B"/>
    <w:rsid w:val="00715342"/>
    <w:rsid w:val="00715456"/>
    <w:rsid w:val="00715524"/>
    <w:rsid w:val="007157AA"/>
    <w:rsid w:val="0071594B"/>
    <w:rsid w:val="00715C0E"/>
    <w:rsid w:val="00715D53"/>
    <w:rsid w:val="00716867"/>
    <w:rsid w:val="007168CF"/>
    <w:rsid w:val="007169E5"/>
    <w:rsid w:val="00716CBF"/>
    <w:rsid w:val="00717759"/>
    <w:rsid w:val="00717878"/>
    <w:rsid w:val="0071799C"/>
    <w:rsid w:val="00717F41"/>
    <w:rsid w:val="00720294"/>
    <w:rsid w:val="007205D0"/>
    <w:rsid w:val="0072060C"/>
    <w:rsid w:val="007206CE"/>
    <w:rsid w:val="00720B8C"/>
    <w:rsid w:val="00720CEC"/>
    <w:rsid w:val="0072131D"/>
    <w:rsid w:val="007213AD"/>
    <w:rsid w:val="00721591"/>
    <w:rsid w:val="007216A8"/>
    <w:rsid w:val="00721836"/>
    <w:rsid w:val="00721CDF"/>
    <w:rsid w:val="00722AA5"/>
    <w:rsid w:val="00722DD4"/>
    <w:rsid w:val="00723586"/>
    <w:rsid w:val="00723705"/>
    <w:rsid w:val="0072385F"/>
    <w:rsid w:val="00723A47"/>
    <w:rsid w:val="00723DA2"/>
    <w:rsid w:val="00723E8A"/>
    <w:rsid w:val="00723FC9"/>
    <w:rsid w:val="00724A46"/>
    <w:rsid w:val="00724CBE"/>
    <w:rsid w:val="00724E68"/>
    <w:rsid w:val="00724FAE"/>
    <w:rsid w:val="00725175"/>
    <w:rsid w:val="00725192"/>
    <w:rsid w:val="007252E4"/>
    <w:rsid w:val="00725350"/>
    <w:rsid w:val="007255E7"/>
    <w:rsid w:val="0072582A"/>
    <w:rsid w:val="0072582D"/>
    <w:rsid w:val="00725842"/>
    <w:rsid w:val="00725A96"/>
    <w:rsid w:val="0072602D"/>
    <w:rsid w:val="00726220"/>
    <w:rsid w:val="00726335"/>
    <w:rsid w:val="00726B02"/>
    <w:rsid w:val="00726E4E"/>
    <w:rsid w:val="00726EAA"/>
    <w:rsid w:val="00726F2F"/>
    <w:rsid w:val="00726FF1"/>
    <w:rsid w:val="007274D8"/>
    <w:rsid w:val="00727992"/>
    <w:rsid w:val="00727B16"/>
    <w:rsid w:val="00727B1C"/>
    <w:rsid w:val="00727B86"/>
    <w:rsid w:val="0073003C"/>
    <w:rsid w:val="007305F3"/>
    <w:rsid w:val="00730838"/>
    <w:rsid w:val="0073090D"/>
    <w:rsid w:val="007309E7"/>
    <w:rsid w:val="00730CB3"/>
    <w:rsid w:val="00730F75"/>
    <w:rsid w:val="00730F99"/>
    <w:rsid w:val="00731116"/>
    <w:rsid w:val="00731179"/>
    <w:rsid w:val="007316D1"/>
    <w:rsid w:val="00731D02"/>
    <w:rsid w:val="00731E41"/>
    <w:rsid w:val="0073204E"/>
    <w:rsid w:val="00732143"/>
    <w:rsid w:val="007322F2"/>
    <w:rsid w:val="00732812"/>
    <w:rsid w:val="007328AB"/>
    <w:rsid w:val="00732A05"/>
    <w:rsid w:val="00732AD6"/>
    <w:rsid w:val="00732FCD"/>
    <w:rsid w:val="00733CD2"/>
    <w:rsid w:val="00733EFB"/>
    <w:rsid w:val="00733FAB"/>
    <w:rsid w:val="0073404A"/>
    <w:rsid w:val="00734588"/>
    <w:rsid w:val="00735012"/>
    <w:rsid w:val="0073506D"/>
    <w:rsid w:val="007350CB"/>
    <w:rsid w:val="0073527C"/>
    <w:rsid w:val="007353A1"/>
    <w:rsid w:val="007354CE"/>
    <w:rsid w:val="00735742"/>
    <w:rsid w:val="0073577E"/>
    <w:rsid w:val="00735875"/>
    <w:rsid w:val="007359AD"/>
    <w:rsid w:val="00735B4B"/>
    <w:rsid w:val="00735C37"/>
    <w:rsid w:val="00736018"/>
    <w:rsid w:val="007362B2"/>
    <w:rsid w:val="007365C7"/>
    <w:rsid w:val="00736628"/>
    <w:rsid w:val="00736A84"/>
    <w:rsid w:val="00737499"/>
    <w:rsid w:val="0073759F"/>
    <w:rsid w:val="0073790B"/>
    <w:rsid w:val="00737F4F"/>
    <w:rsid w:val="00737F6D"/>
    <w:rsid w:val="00740FAA"/>
    <w:rsid w:val="00741194"/>
    <w:rsid w:val="0074136C"/>
    <w:rsid w:val="00741832"/>
    <w:rsid w:val="00741EFA"/>
    <w:rsid w:val="00742289"/>
    <w:rsid w:val="00742498"/>
    <w:rsid w:val="0074296A"/>
    <w:rsid w:val="0074305A"/>
    <w:rsid w:val="00743064"/>
    <w:rsid w:val="0074333C"/>
    <w:rsid w:val="00743564"/>
    <w:rsid w:val="007438AA"/>
    <w:rsid w:val="00743989"/>
    <w:rsid w:val="00743CC1"/>
    <w:rsid w:val="00743E7F"/>
    <w:rsid w:val="00744815"/>
    <w:rsid w:val="00744DF7"/>
    <w:rsid w:val="00744FC1"/>
    <w:rsid w:val="0074511F"/>
    <w:rsid w:val="007454B5"/>
    <w:rsid w:val="00745557"/>
    <w:rsid w:val="00745654"/>
    <w:rsid w:val="00745816"/>
    <w:rsid w:val="00745988"/>
    <w:rsid w:val="007459A7"/>
    <w:rsid w:val="00745B83"/>
    <w:rsid w:val="00745D39"/>
    <w:rsid w:val="007462AC"/>
    <w:rsid w:val="00746744"/>
    <w:rsid w:val="007468D7"/>
    <w:rsid w:val="00746F25"/>
    <w:rsid w:val="00747219"/>
    <w:rsid w:val="007475D4"/>
    <w:rsid w:val="007476D7"/>
    <w:rsid w:val="00747FEC"/>
    <w:rsid w:val="00747FFD"/>
    <w:rsid w:val="0075022B"/>
    <w:rsid w:val="0075027C"/>
    <w:rsid w:val="00750768"/>
    <w:rsid w:val="00750F5A"/>
    <w:rsid w:val="007512CF"/>
    <w:rsid w:val="007515E3"/>
    <w:rsid w:val="007515F8"/>
    <w:rsid w:val="00751671"/>
    <w:rsid w:val="007517BE"/>
    <w:rsid w:val="0075192F"/>
    <w:rsid w:val="007519BF"/>
    <w:rsid w:val="00751A19"/>
    <w:rsid w:val="00751C68"/>
    <w:rsid w:val="00751E9C"/>
    <w:rsid w:val="007526AB"/>
    <w:rsid w:val="007528CF"/>
    <w:rsid w:val="00752C0D"/>
    <w:rsid w:val="00752D8B"/>
    <w:rsid w:val="00752DA7"/>
    <w:rsid w:val="007533E7"/>
    <w:rsid w:val="0075346A"/>
    <w:rsid w:val="007534D2"/>
    <w:rsid w:val="007536EA"/>
    <w:rsid w:val="00753790"/>
    <w:rsid w:val="007538FB"/>
    <w:rsid w:val="00753904"/>
    <w:rsid w:val="00753A8C"/>
    <w:rsid w:val="00753AE2"/>
    <w:rsid w:val="007540FB"/>
    <w:rsid w:val="00754532"/>
    <w:rsid w:val="00754AE8"/>
    <w:rsid w:val="00754B56"/>
    <w:rsid w:val="00754BA1"/>
    <w:rsid w:val="00754C52"/>
    <w:rsid w:val="007552E1"/>
    <w:rsid w:val="007556D3"/>
    <w:rsid w:val="00755770"/>
    <w:rsid w:val="00755DF1"/>
    <w:rsid w:val="0075684E"/>
    <w:rsid w:val="00756AEA"/>
    <w:rsid w:val="00756C3C"/>
    <w:rsid w:val="00756DE0"/>
    <w:rsid w:val="0075701F"/>
    <w:rsid w:val="00757072"/>
    <w:rsid w:val="007572E0"/>
    <w:rsid w:val="007573D8"/>
    <w:rsid w:val="00757569"/>
    <w:rsid w:val="00757696"/>
    <w:rsid w:val="00757E8E"/>
    <w:rsid w:val="00757ECF"/>
    <w:rsid w:val="00757F7A"/>
    <w:rsid w:val="00757F8C"/>
    <w:rsid w:val="00760577"/>
    <w:rsid w:val="00760A11"/>
    <w:rsid w:val="00760EC9"/>
    <w:rsid w:val="007610DE"/>
    <w:rsid w:val="00761284"/>
    <w:rsid w:val="007615E8"/>
    <w:rsid w:val="007616CE"/>
    <w:rsid w:val="00761805"/>
    <w:rsid w:val="0076186B"/>
    <w:rsid w:val="00761AC3"/>
    <w:rsid w:val="00761FDF"/>
    <w:rsid w:val="0076241D"/>
    <w:rsid w:val="007628C9"/>
    <w:rsid w:val="007629F4"/>
    <w:rsid w:val="00763382"/>
    <w:rsid w:val="0076376E"/>
    <w:rsid w:val="00763935"/>
    <w:rsid w:val="007640AF"/>
    <w:rsid w:val="00764D06"/>
    <w:rsid w:val="00764F71"/>
    <w:rsid w:val="0076524B"/>
    <w:rsid w:val="007652A8"/>
    <w:rsid w:val="00765507"/>
    <w:rsid w:val="007658CF"/>
    <w:rsid w:val="00765A41"/>
    <w:rsid w:val="00765B34"/>
    <w:rsid w:val="0076606A"/>
    <w:rsid w:val="0076612B"/>
    <w:rsid w:val="007665A9"/>
    <w:rsid w:val="00766E5F"/>
    <w:rsid w:val="00766F64"/>
    <w:rsid w:val="007673D7"/>
    <w:rsid w:val="00767AEC"/>
    <w:rsid w:val="00767DBF"/>
    <w:rsid w:val="007703AA"/>
    <w:rsid w:val="00770422"/>
    <w:rsid w:val="0077052C"/>
    <w:rsid w:val="00770784"/>
    <w:rsid w:val="00770825"/>
    <w:rsid w:val="00770ACA"/>
    <w:rsid w:val="00770DDC"/>
    <w:rsid w:val="00770E0D"/>
    <w:rsid w:val="00770F5C"/>
    <w:rsid w:val="007715DF"/>
    <w:rsid w:val="00771718"/>
    <w:rsid w:val="0077174A"/>
    <w:rsid w:val="0077174F"/>
    <w:rsid w:val="00771894"/>
    <w:rsid w:val="00771C92"/>
    <w:rsid w:val="007721E1"/>
    <w:rsid w:val="00772369"/>
    <w:rsid w:val="007724B2"/>
    <w:rsid w:val="00772584"/>
    <w:rsid w:val="007726DC"/>
    <w:rsid w:val="00772990"/>
    <w:rsid w:val="00772BD2"/>
    <w:rsid w:val="00772DE3"/>
    <w:rsid w:val="00772F13"/>
    <w:rsid w:val="00772F3E"/>
    <w:rsid w:val="00773C39"/>
    <w:rsid w:val="00774538"/>
    <w:rsid w:val="007746F5"/>
    <w:rsid w:val="007749B2"/>
    <w:rsid w:val="007749BD"/>
    <w:rsid w:val="00774B51"/>
    <w:rsid w:val="00774D17"/>
    <w:rsid w:val="007750B4"/>
    <w:rsid w:val="007755A9"/>
    <w:rsid w:val="007757F9"/>
    <w:rsid w:val="007759CE"/>
    <w:rsid w:val="00775BA3"/>
    <w:rsid w:val="00775BBE"/>
    <w:rsid w:val="007766BF"/>
    <w:rsid w:val="007767F0"/>
    <w:rsid w:val="00776D35"/>
    <w:rsid w:val="00776E6B"/>
    <w:rsid w:val="00776EB3"/>
    <w:rsid w:val="00776FB4"/>
    <w:rsid w:val="00777912"/>
    <w:rsid w:val="00777D91"/>
    <w:rsid w:val="00777F2A"/>
    <w:rsid w:val="007801B2"/>
    <w:rsid w:val="007805CC"/>
    <w:rsid w:val="00780637"/>
    <w:rsid w:val="007809D9"/>
    <w:rsid w:val="00780E9D"/>
    <w:rsid w:val="00780F23"/>
    <w:rsid w:val="00780F75"/>
    <w:rsid w:val="00781546"/>
    <w:rsid w:val="0078164B"/>
    <w:rsid w:val="007819BB"/>
    <w:rsid w:val="00781B18"/>
    <w:rsid w:val="00781BF1"/>
    <w:rsid w:val="00781D38"/>
    <w:rsid w:val="00781E04"/>
    <w:rsid w:val="00781E9F"/>
    <w:rsid w:val="00782197"/>
    <w:rsid w:val="00782514"/>
    <w:rsid w:val="00782612"/>
    <w:rsid w:val="007826FA"/>
    <w:rsid w:val="007828C3"/>
    <w:rsid w:val="00782CBF"/>
    <w:rsid w:val="00782E2F"/>
    <w:rsid w:val="00783426"/>
    <w:rsid w:val="00783B92"/>
    <w:rsid w:val="00783D21"/>
    <w:rsid w:val="007840B6"/>
    <w:rsid w:val="007840EC"/>
    <w:rsid w:val="00784149"/>
    <w:rsid w:val="00784266"/>
    <w:rsid w:val="00784835"/>
    <w:rsid w:val="007848DB"/>
    <w:rsid w:val="007848F6"/>
    <w:rsid w:val="00784AE4"/>
    <w:rsid w:val="00784B02"/>
    <w:rsid w:val="00784B87"/>
    <w:rsid w:val="00784C14"/>
    <w:rsid w:val="00785660"/>
    <w:rsid w:val="007857E4"/>
    <w:rsid w:val="00785D54"/>
    <w:rsid w:val="00785E56"/>
    <w:rsid w:val="00786209"/>
    <w:rsid w:val="0078651F"/>
    <w:rsid w:val="00786E0E"/>
    <w:rsid w:val="007871F7"/>
    <w:rsid w:val="00787617"/>
    <w:rsid w:val="0078769D"/>
    <w:rsid w:val="007878D3"/>
    <w:rsid w:val="00787EAC"/>
    <w:rsid w:val="00787FAB"/>
    <w:rsid w:val="00790135"/>
    <w:rsid w:val="007905E6"/>
    <w:rsid w:val="0079086D"/>
    <w:rsid w:val="00790AAA"/>
    <w:rsid w:val="00790DBF"/>
    <w:rsid w:val="00790DC8"/>
    <w:rsid w:val="0079107F"/>
    <w:rsid w:val="007910A7"/>
    <w:rsid w:val="007910C1"/>
    <w:rsid w:val="007915C9"/>
    <w:rsid w:val="00791B11"/>
    <w:rsid w:val="00791EF3"/>
    <w:rsid w:val="00791F17"/>
    <w:rsid w:val="007920FD"/>
    <w:rsid w:val="007923C8"/>
    <w:rsid w:val="00792A8E"/>
    <w:rsid w:val="007930BA"/>
    <w:rsid w:val="00793293"/>
    <w:rsid w:val="007933F3"/>
    <w:rsid w:val="007937D1"/>
    <w:rsid w:val="00793965"/>
    <w:rsid w:val="00793AC1"/>
    <w:rsid w:val="00793D33"/>
    <w:rsid w:val="00793FE2"/>
    <w:rsid w:val="0079415A"/>
    <w:rsid w:val="0079437E"/>
    <w:rsid w:val="00794827"/>
    <w:rsid w:val="00794E8A"/>
    <w:rsid w:val="00794F44"/>
    <w:rsid w:val="0079533E"/>
    <w:rsid w:val="007954BA"/>
    <w:rsid w:val="00795B19"/>
    <w:rsid w:val="00796042"/>
    <w:rsid w:val="007962E5"/>
    <w:rsid w:val="0079656B"/>
    <w:rsid w:val="007969A2"/>
    <w:rsid w:val="00796D99"/>
    <w:rsid w:val="00796FA5"/>
    <w:rsid w:val="007971B5"/>
    <w:rsid w:val="00797291"/>
    <w:rsid w:val="007973A7"/>
    <w:rsid w:val="0079779C"/>
    <w:rsid w:val="00797A7E"/>
    <w:rsid w:val="00797A92"/>
    <w:rsid w:val="00797AD6"/>
    <w:rsid w:val="00797BE6"/>
    <w:rsid w:val="00797E5F"/>
    <w:rsid w:val="00797F95"/>
    <w:rsid w:val="007A00AB"/>
    <w:rsid w:val="007A01CF"/>
    <w:rsid w:val="007A021D"/>
    <w:rsid w:val="007A02BD"/>
    <w:rsid w:val="007A048F"/>
    <w:rsid w:val="007A0534"/>
    <w:rsid w:val="007A068E"/>
    <w:rsid w:val="007A0CFA"/>
    <w:rsid w:val="007A0EE9"/>
    <w:rsid w:val="007A106A"/>
    <w:rsid w:val="007A1649"/>
    <w:rsid w:val="007A16C0"/>
    <w:rsid w:val="007A1A18"/>
    <w:rsid w:val="007A1B69"/>
    <w:rsid w:val="007A251F"/>
    <w:rsid w:val="007A255E"/>
    <w:rsid w:val="007A2763"/>
    <w:rsid w:val="007A27FC"/>
    <w:rsid w:val="007A29B6"/>
    <w:rsid w:val="007A2B6B"/>
    <w:rsid w:val="007A2C00"/>
    <w:rsid w:val="007A2F26"/>
    <w:rsid w:val="007A3004"/>
    <w:rsid w:val="007A3203"/>
    <w:rsid w:val="007A3341"/>
    <w:rsid w:val="007A3FEA"/>
    <w:rsid w:val="007A458D"/>
    <w:rsid w:val="007A45CF"/>
    <w:rsid w:val="007A49F5"/>
    <w:rsid w:val="007A4B77"/>
    <w:rsid w:val="007A4DF4"/>
    <w:rsid w:val="007A4EF3"/>
    <w:rsid w:val="007A4F54"/>
    <w:rsid w:val="007A4F98"/>
    <w:rsid w:val="007A53AF"/>
    <w:rsid w:val="007A5592"/>
    <w:rsid w:val="007A5645"/>
    <w:rsid w:val="007A587A"/>
    <w:rsid w:val="007A5BA4"/>
    <w:rsid w:val="007A6052"/>
    <w:rsid w:val="007A62CD"/>
    <w:rsid w:val="007A63B1"/>
    <w:rsid w:val="007A676B"/>
    <w:rsid w:val="007A6C4C"/>
    <w:rsid w:val="007A6F5B"/>
    <w:rsid w:val="007A7298"/>
    <w:rsid w:val="007A7452"/>
    <w:rsid w:val="007A752F"/>
    <w:rsid w:val="007A7860"/>
    <w:rsid w:val="007A7980"/>
    <w:rsid w:val="007A7CA8"/>
    <w:rsid w:val="007B024A"/>
    <w:rsid w:val="007B06F6"/>
    <w:rsid w:val="007B09A6"/>
    <w:rsid w:val="007B09EE"/>
    <w:rsid w:val="007B0C3E"/>
    <w:rsid w:val="007B0E81"/>
    <w:rsid w:val="007B1238"/>
    <w:rsid w:val="007B1664"/>
    <w:rsid w:val="007B1693"/>
    <w:rsid w:val="007B1B8D"/>
    <w:rsid w:val="007B1CC9"/>
    <w:rsid w:val="007B245D"/>
    <w:rsid w:val="007B250C"/>
    <w:rsid w:val="007B25DA"/>
    <w:rsid w:val="007B27D4"/>
    <w:rsid w:val="007B281F"/>
    <w:rsid w:val="007B2B46"/>
    <w:rsid w:val="007B2B6D"/>
    <w:rsid w:val="007B2D03"/>
    <w:rsid w:val="007B31AC"/>
    <w:rsid w:val="007B361C"/>
    <w:rsid w:val="007B38A9"/>
    <w:rsid w:val="007B38F7"/>
    <w:rsid w:val="007B3B77"/>
    <w:rsid w:val="007B3CF5"/>
    <w:rsid w:val="007B3D47"/>
    <w:rsid w:val="007B442B"/>
    <w:rsid w:val="007B450D"/>
    <w:rsid w:val="007B4685"/>
    <w:rsid w:val="007B4B1A"/>
    <w:rsid w:val="007B4B4B"/>
    <w:rsid w:val="007B4B7C"/>
    <w:rsid w:val="007B5062"/>
    <w:rsid w:val="007B50C6"/>
    <w:rsid w:val="007B572C"/>
    <w:rsid w:val="007B5A29"/>
    <w:rsid w:val="007B5BA1"/>
    <w:rsid w:val="007B6258"/>
    <w:rsid w:val="007B644A"/>
    <w:rsid w:val="007B6673"/>
    <w:rsid w:val="007B66F6"/>
    <w:rsid w:val="007B6D40"/>
    <w:rsid w:val="007B6D95"/>
    <w:rsid w:val="007B7211"/>
    <w:rsid w:val="007B72AE"/>
    <w:rsid w:val="007B72D4"/>
    <w:rsid w:val="007B74CF"/>
    <w:rsid w:val="007B7DAA"/>
    <w:rsid w:val="007C001D"/>
    <w:rsid w:val="007C0271"/>
    <w:rsid w:val="007C02B6"/>
    <w:rsid w:val="007C066F"/>
    <w:rsid w:val="007C0726"/>
    <w:rsid w:val="007C089C"/>
    <w:rsid w:val="007C0BCB"/>
    <w:rsid w:val="007C0BF5"/>
    <w:rsid w:val="007C0FEE"/>
    <w:rsid w:val="007C106A"/>
    <w:rsid w:val="007C1BBF"/>
    <w:rsid w:val="007C1DC9"/>
    <w:rsid w:val="007C1F4E"/>
    <w:rsid w:val="007C1FC3"/>
    <w:rsid w:val="007C1FF3"/>
    <w:rsid w:val="007C236B"/>
    <w:rsid w:val="007C2A1B"/>
    <w:rsid w:val="007C2AFD"/>
    <w:rsid w:val="007C36FC"/>
    <w:rsid w:val="007C3DBF"/>
    <w:rsid w:val="007C4260"/>
    <w:rsid w:val="007C4357"/>
    <w:rsid w:val="007C47E4"/>
    <w:rsid w:val="007C483B"/>
    <w:rsid w:val="007C4934"/>
    <w:rsid w:val="007C49AE"/>
    <w:rsid w:val="007C4C62"/>
    <w:rsid w:val="007C5155"/>
    <w:rsid w:val="007C51BC"/>
    <w:rsid w:val="007C5295"/>
    <w:rsid w:val="007C536A"/>
    <w:rsid w:val="007C5546"/>
    <w:rsid w:val="007C56D5"/>
    <w:rsid w:val="007C5912"/>
    <w:rsid w:val="007C5B0E"/>
    <w:rsid w:val="007C5BFA"/>
    <w:rsid w:val="007C629A"/>
    <w:rsid w:val="007C6613"/>
    <w:rsid w:val="007C6956"/>
    <w:rsid w:val="007C6A10"/>
    <w:rsid w:val="007C6C0F"/>
    <w:rsid w:val="007C70B9"/>
    <w:rsid w:val="007C70C1"/>
    <w:rsid w:val="007C70C8"/>
    <w:rsid w:val="007C71B9"/>
    <w:rsid w:val="007C7628"/>
    <w:rsid w:val="007C775E"/>
    <w:rsid w:val="007C7943"/>
    <w:rsid w:val="007C7AA5"/>
    <w:rsid w:val="007C7BE4"/>
    <w:rsid w:val="007C7C0D"/>
    <w:rsid w:val="007C7CFD"/>
    <w:rsid w:val="007D0250"/>
    <w:rsid w:val="007D0C29"/>
    <w:rsid w:val="007D0C51"/>
    <w:rsid w:val="007D0CFA"/>
    <w:rsid w:val="007D0FD8"/>
    <w:rsid w:val="007D0FFE"/>
    <w:rsid w:val="007D1251"/>
    <w:rsid w:val="007D1334"/>
    <w:rsid w:val="007D15A3"/>
    <w:rsid w:val="007D1A0E"/>
    <w:rsid w:val="007D1A55"/>
    <w:rsid w:val="007D1A79"/>
    <w:rsid w:val="007D24B7"/>
    <w:rsid w:val="007D2556"/>
    <w:rsid w:val="007D27CB"/>
    <w:rsid w:val="007D2B1D"/>
    <w:rsid w:val="007D2E32"/>
    <w:rsid w:val="007D3454"/>
    <w:rsid w:val="007D356A"/>
    <w:rsid w:val="007D37C3"/>
    <w:rsid w:val="007D3AB9"/>
    <w:rsid w:val="007D3AE0"/>
    <w:rsid w:val="007D3B09"/>
    <w:rsid w:val="007D4223"/>
    <w:rsid w:val="007D434A"/>
    <w:rsid w:val="007D4424"/>
    <w:rsid w:val="007D4C4F"/>
    <w:rsid w:val="007D50E1"/>
    <w:rsid w:val="007D51B2"/>
    <w:rsid w:val="007D550A"/>
    <w:rsid w:val="007D5549"/>
    <w:rsid w:val="007D5621"/>
    <w:rsid w:val="007D57AF"/>
    <w:rsid w:val="007D5850"/>
    <w:rsid w:val="007D5886"/>
    <w:rsid w:val="007D5BEC"/>
    <w:rsid w:val="007D5C91"/>
    <w:rsid w:val="007D5DD4"/>
    <w:rsid w:val="007D5F09"/>
    <w:rsid w:val="007D6C30"/>
    <w:rsid w:val="007D72D1"/>
    <w:rsid w:val="007D747C"/>
    <w:rsid w:val="007D748D"/>
    <w:rsid w:val="007D77DC"/>
    <w:rsid w:val="007D7A0F"/>
    <w:rsid w:val="007D7DCE"/>
    <w:rsid w:val="007E022F"/>
    <w:rsid w:val="007E0331"/>
    <w:rsid w:val="007E044D"/>
    <w:rsid w:val="007E0643"/>
    <w:rsid w:val="007E07B3"/>
    <w:rsid w:val="007E0991"/>
    <w:rsid w:val="007E0CDC"/>
    <w:rsid w:val="007E0D0B"/>
    <w:rsid w:val="007E0DC0"/>
    <w:rsid w:val="007E0DD5"/>
    <w:rsid w:val="007E10EF"/>
    <w:rsid w:val="007E135B"/>
    <w:rsid w:val="007E14C2"/>
    <w:rsid w:val="007E15FA"/>
    <w:rsid w:val="007E168E"/>
    <w:rsid w:val="007E1959"/>
    <w:rsid w:val="007E1B2C"/>
    <w:rsid w:val="007E1CB4"/>
    <w:rsid w:val="007E1D7E"/>
    <w:rsid w:val="007E1E00"/>
    <w:rsid w:val="007E1E0B"/>
    <w:rsid w:val="007E21BF"/>
    <w:rsid w:val="007E2546"/>
    <w:rsid w:val="007E2711"/>
    <w:rsid w:val="007E2946"/>
    <w:rsid w:val="007E2AB2"/>
    <w:rsid w:val="007E2BE9"/>
    <w:rsid w:val="007E2E3F"/>
    <w:rsid w:val="007E2F2E"/>
    <w:rsid w:val="007E3616"/>
    <w:rsid w:val="007E3726"/>
    <w:rsid w:val="007E3842"/>
    <w:rsid w:val="007E3FE8"/>
    <w:rsid w:val="007E4230"/>
    <w:rsid w:val="007E4231"/>
    <w:rsid w:val="007E4472"/>
    <w:rsid w:val="007E4B9C"/>
    <w:rsid w:val="007E5226"/>
    <w:rsid w:val="007E5314"/>
    <w:rsid w:val="007E57A9"/>
    <w:rsid w:val="007E5902"/>
    <w:rsid w:val="007E5B07"/>
    <w:rsid w:val="007E5B62"/>
    <w:rsid w:val="007E5C88"/>
    <w:rsid w:val="007E5E20"/>
    <w:rsid w:val="007E64C8"/>
    <w:rsid w:val="007E67EB"/>
    <w:rsid w:val="007E6A07"/>
    <w:rsid w:val="007E6A15"/>
    <w:rsid w:val="007E6A1F"/>
    <w:rsid w:val="007E6C59"/>
    <w:rsid w:val="007E7014"/>
    <w:rsid w:val="007E72B5"/>
    <w:rsid w:val="007E73BA"/>
    <w:rsid w:val="007E752E"/>
    <w:rsid w:val="007E79F7"/>
    <w:rsid w:val="007E7D71"/>
    <w:rsid w:val="007E7E29"/>
    <w:rsid w:val="007E7ED3"/>
    <w:rsid w:val="007E7F96"/>
    <w:rsid w:val="007F053B"/>
    <w:rsid w:val="007F0CDD"/>
    <w:rsid w:val="007F1048"/>
    <w:rsid w:val="007F10B7"/>
    <w:rsid w:val="007F1818"/>
    <w:rsid w:val="007F1D72"/>
    <w:rsid w:val="007F1D76"/>
    <w:rsid w:val="007F21DD"/>
    <w:rsid w:val="007F22CB"/>
    <w:rsid w:val="007F23EF"/>
    <w:rsid w:val="007F25A6"/>
    <w:rsid w:val="007F260E"/>
    <w:rsid w:val="007F2657"/>
    <w:rsid w:val="007F26B9"/>
    <w:rsid w:val="007F27E9"/>
    <w:rsid w:val="007F28A7"/>
    <w:rsid w:val="007F2B2D"/>
    <w:rsid w:val="007F2F03"/>
    <w:rsid w:val="007F3615"/>
    <w:rsid w:val="007F3799"/>
    <w:rsid w:val="007F3D51"/>
    <w:rsid w:val="007F4091"/>
    <w:rsid w:val="007F413D"/>
    <w:rsid w:val="007F4264"/>
    <w:rsid w:val="007F4432"/>
    <w:rsid w:val="007F44C9"/>
    <w:rsid w:val="007F4D66"/>
    <w:rsid w:val="007F51AF"/>
    <w:rsid w:val="007F52A3"/>
    <w:rsid w:val="007F52B7"/>
    <w:rsid w:val="007F53DA"/>
    <w:rsid w:val="007F53FE"/>
    <w:rsid w:val="007F5622"/>
    <w:rsid w:val="007F57F9"/>
    <w:rsid w:val="007F5CD3"/>
    <w:rsid w:val="007F5DD3"/>
    <w:rsid w:val="007F5E74"/>
    <w:rsid w:val="007F600A"/>
    <w:rsid w:val="007F601D"/>
    <w:rsid w:val="007F63D7"/>
    <w:rsid w:val="007F63FC"/>
    <w:rsid w:val="007F64CD"/>
    <w:rsid w:val="007F64FC"/>
    <w:rsid w:val="007F67D6"/>
    <w:rsid w:val="007F6E27"/>
    <w:rsid w:val="007F6FD3"/>
    <w:rsid w:val="007F752E"/>
    <w:rsid w:val="007F7795"/>
    <w:rsid w:val="007F7A06"/>
    <w:rsid w:val="007F7C54"/>
    <w:rsid w:val="007F7E64"/>
    <w:rsid w:val="007F7FF8"/>
    <w:rsid w:val="008000F7"/>
    <w:rsid w:val="00800144"/>
    <w:rsid w:val="008001AE"/>
    <w:rsid w:val="00800237"/>
    <w:rsid w:val="0080026A"/>
    <w:rsid w:val="00800398"/>
    <w:rsid w:val="008003AB"/>
    <w:rsid w:val="008008D4"/>
    <w:rsid w:val="0080092C"/>
    <w:rsid w:val="0080128B"/>
    <w:rsid w:val="008014BD"/>
    <w:rsid w:val="0080155C"/>
    <w:rsid w:val="0080284F"/>
    <w:rsid w:val="00802CAE"/>
    <w:rsid w:val="008043B1"/>
    <w:rsid w:val="00804623"/>
    <w:rsid w:val="00804680"/>
    <w:rsid w:val="0080522B"/>
    <w:rsid w:val="00805670"/>
    <w:rsid w:val="0080632D"/>
    <w:rsid w:val="00806566"/>
    <w:rsid w:val="008066EE"/>
    <w:rsid w:val="00807090"/>
    <w:rsid w:val="0080799D"/>
    <w:rsid w:val="00807E49"/>
    <w:rsid w:val="0081040E"/>
    <w:rsid w:val="00810462"/>
    <w:rsid w:val="008107CB"/>
    <w:rsid w:val="008108CF"/>
    <w:rsid w:val="008109C3"/>
    <w:rsid w:val="00810A38"/>
    <w:rsid w:val="00810A8D"/>
    <w:rsid w:val="00810F0A"/>
    <w:rsid w:val="00811250"/>
    <w:rsid w:val="00811541"/>
    <w:rsid w:val="008115E3"/>
    <w:rsid w:val="00811772"/>
    <w:rsid w:val="00811ADB"/>
    <w:rsid w:val="00811D13"/>
    <w:rsid w:val="00811DA4"/>
    <w:rsid w:val="0081205E"/>
    <w:rsid w:val="0081284D"/>
    <w:rsid w:val="00812A11"/>
    <w:rsid w:val="00812A4E"/>
    <w:rsid w:val="0081309B"/>
    <w:rsid w:val="00813794"/>
    <w:rsid w:val="0081380D"/>
    <w:rsid w:val="00813938"/>
    <w:rsid w:val="0081394E"/>
    <w:rsid w:val="00813C85"/>
    <w:rsid w:val="00813D74"/>
    <w:rsid w:val="00813D95"/>
    <w:rsid w:val="00813EFB"/>
    <w:rsid w:val="008140A5"/>
    <w:rsid w:val="00814168"/>
    <w:rsid w:val="00814206"/>
    <w:rsid w:val="00814209"/>
    <w:rsid w:val="00814229"/>
    <w:rsid w:val="00814408"/>
    <w:rsid w:val="00814519"/>
    <w:rsid w:val="00814881"/>
    <w:rsid w:val="00814AB9"/>
    <w:rsid w:val="0081534E"/>
    <w:rsid w:val="008155BE"/>
    <w:rsid w:val="0081587D"/>
    <w:rsid w:val="00815C60"/>
    <w:rsid w:val="00815CE0"/>
    <w:rsid w:val="00815E26"/>
    <w:rsid w:val="00816239"/>
    <w:rsid w:val="0081628F"/>
    <w:rsid w:val="008164A2"/>
    <w:rsid w:val="008168B8"/>
    <w:rsid w:val="00816B93"/>
    <w:rsid w:val="00816C03"/>
    <w:rsid w:val="00816F6A"/>
    <w:rsid w:val="008172CA"/>
    <w:rsid w:val="0081737C"/>
    <w:rsid w:val="00817585"/>
    <w:rsid w:val="008177F3"/>
    <w:rsid w:val="00820007"/>
    <w:rsid w:val="00820269"/>
    <w:rsid w:val="00820505"/>
    <w:rsid w:val="0082059D"/>
    <w:rsid w:val="0082079D"/>
    <w:rsid w:val="00820943"/>
    <w:rsid w:val="00820A0B"/>
    <w:rsid w:val="00820A65"/>
    <w:rsid w:val="00820A99"/>
    <w:rsid w:val="008212F0"/>
    <w:rsid w:val="008218EA"/>
    <w:rsid w:val="00821A00"/>
    <w:rsid w:val="00821A8E"/>
    <w:rsid w:val="00821F40"/>
    <w:rsid w:val="00822024"/>
    <w:rsid w:val="008223FB"/>
    <w:rsid w:val="00822485"/>
    <w:rsid w:val="00822AC8"/>
    <w:rsid w:val="00822C0F"/>
    <w:rsid w:val="00822FEC"/>
    <w:rsid w:val="0082312E"/>
    <w:rsid w:val="00823179"/>
    <w:rsid w:val="0082336E"/>
    <w:rsid w:val="008237F6"/>
    <w:rsid w:val="00823DBC"/>
    <w:rsid w:val="00823E09"/>
    <w:rsid w:val="00824046"/>
    <w:rsid w:val="00824297"/>
    <w:rsid w:val="00824329"/>
    <w:rsid w:val="0082444C"/>
    <w:rsid w:val="0082476B"/>
    <w:rsid w:val="0082477B"/>
    <w:rsid w:val="008247F6"/>
    <w:rsid w:val="00824CC1"/>
    <w:rsid w:val="00825335"/>
    <w:rsid w:val="008254B1"/>
    <w:rsid w:val="00825A08"/>
    <w:rsid w:val="00825B31"/>
    <w:rsid w:val="00825CD2"/>
    <w:rsid w:val="00825D2F"/>
    <w:rsid w:val="00825F93"/>
    <w:rsid w:val="0082602C"/>
    <w:rsid w:val="00826236"/>
    <w:rsid w:val="0082630F"/>
    <w:rsid w:val="0082657E"/>
    <w:rsid w:val="0082676B"/>
    <w:rsid w:val="00826A8F"/>
    <w:rsid w:val="00826F47"/>
    <w:rsid w:val="00827113"/>
    <w:rsid w:val="008274B0"/>
    <w:rsid w:val="00827625"/>
    <w:rsid w:val="00827959"/>
    <w:rsid w:val="00827BAF"/>
    <w:rsid w:val="008300A4"/>
    <w:rsid w:val="00830315"/>
    <w:rsid w:val="008305F6"/>
    <w:rsid w:val="00830982"/>
    <w:rsid w:val="00830C50"/>
    <w:rsid w:val="00830EC5"/>
    <w:rsid w:val="00831386"/>
    <w:rsid w:val="00831B44"/>
    <w:rsid w:val="00831C93"/>
    <w:rsid w:val="00831DC6"/>
    <w:rsid w:val="00831DF7"/>
    <w:rsid w:val="00831DF9"/>
    <w:rsid w:val="00831FC8"/>
    <w:rsid w:val="008321C6"/>
    <w:rsid w:val="008322CD"/>
    <w:rsid w:val="0083244B"/>
    <w:rsid w:val="008326F4"/>
    <w:rsid w:val="00832737"/>
    <w:rsid w:val="00832983"/>
    <w:rsid w:val="00832BC9"/>
    <w:rsid w:val="00832C6C"/>
    <w:rsid w:val="00833660"/>
    <w:rsid w:val="00833C38"/>
    <w:rsid w:val="00833E17"/>
    <w:rsid w:val="00834205"/>
    <w:rsid w:val="00834576"/>
    <w:rsid w:val="0083461B"/>
    <w:rsid w:val="00834626"/>
    <w:rsid w:val="0083499C"/>
    <w:rsid w:val="008349E8"/>
    <w:rsid w:val="008349EE"/>
    <w:rsid w:val="00835354"/>
    <w:rsid w:val="00835679"/>
    <w:rsid w:val="008356FC"/>
    <w:rsid w:val="00835ACB"/>
    <w:rsid w:val="00835DA2"/>
    <w:rsid w:val="00835E26"/>
    <w:rsid w:val="00836689"/>
    <w:rsid w:val="0083729A"/>
    <w:rsid w:val="008375C3"/>
    <w:rsid w:val="008377D4"/>
    <w:rsid w:val="0083787D"/>
    <w:rsid w:val="00837C8A"/>
    <w:rsid w:val="00837E05"/>
    <w:rsid w:val="0084020A"/>
    <w:rsid w:val="00840436"/>
    <w:rsid w:val="00840A6B"/>
    <w:rsid w:val="008413E5"/>
    <w:rsid w:val="00841541"/>
    <w:rsid w:val="00841575"/>
    <w:rsid w:val="008418D8"/>
    <w:rsid w:val="00841A16"/>
    <w:rsid w:val="00841AC7"/>
    <w:rsid w:val="00841DCD"/>
    <w:rsid w:val="00841F2F"/>
    <w:rsid w:val="008422FA"/>
    <w:rsid w:val="00842A0B"/>
    <w:rsid w:val="00842D29"/>
    <w:rsid w:val="00842E07"/>
    <w:rsid w:val="0084307A"/>
    <w:rsid w:val="00843314"/>
    <w:rsid w:val="008433FF"/>
    <w:rsid w:val="00843724"/>
    <w:rsid w:val="0084377A"/>
    <w:rsid w:val="00843C45"/>
    <w:rsid w:val="00843D3A"/>
    <w:rsid w:val="00844338"/>
    <w:rsid w:val="0084483B"/>
    <w:rsid w:val="00844B1D"/>
    <w:rsid w:val="00844EF8"/>
    <w:rsid w:val="008450D7"/>
    <w:rsid w:val="008456BE"/>
    <w:rsid w:val="0084585E"/>
    <w:rsid w:val="00845CFA"/>
    <w:rsid w:val="00845DA3"/>
    <w:rsid w:val="008460AF"/>
    <w:rsid w:val="00846652"/>
    <w:rsid w:val="00846E81"/>
    <w:rsid w:val="008470C8"/>
    <w:rsid w:val="008473F2"/>
    <w:rsid w:val="0084743F"/>
    <w:rsid w:val="00847958"/>
    <w:rsid w:val="00847CBD"/>
    <w:rsid w:val="008503D7"/>
    <w:rsid w:val="00850F67"/>
    <w:rsid w:val="00851110"/>
    <w:rsid w:val="008511F4"/>
    <w:rsid w:val="00851350"/>
    <w:rsid w:val="00851A80"/>
    <w:rsid w:val="00851B7C"/>
    <w:rsid w:val="0085216C"/>
    <w:rsid w:val="00852314"/>
    <w:rsid w:val="00852599"/>
    <w:rsid w:val="008527EA"/>
    <w:rsid w:val="00852DF0"/>
    <w:rsid w:val="00853460"/>
    <w:rsid w:val="008534BF"/>
    <w:rsid w:val="00853A17"/>
    <w:rsid w:val="00853DD0"/>
    <w:rsid w:val="008541D0"/>
    <w:rsid w:val="008541DC"/>
    <w:rsid w:val="00854543"/>
    <w:rsid w:val="0085460D"/>
    <w:rsid w:val="0085475B"/>
    <w:rsid w:val="0085481F"/>
    <w:rsid w:val="008548B8"/>
    <w:rsid w:val="0085491E"/>
    <w:rsid w:val="00854AAE"/>
    <w:rsid w:val="00854D17"/>
    <w:rsid w:val="00854D1F"/>
    <w:rsid w:val="00854FBA"/>
    <w:rsid w:val="00854FF6"/>
    <w:rsid w:val="008551B7"/>
    <w:rsid w:val="00855459"/>
    <w:rsid w:val="0085549E"/>
    <w:rsid w:val="00855561"/>
    <w:rsid w:val="0085580E"/>
    <w:rsid w:val="0085631B"/>
    <w:rsid w:val="00856535"/>
    <w:rsid w:val="00856653"/>
    <w:rsid w:val="0085674B"/>
    <w:rsid w:val="00856F1E"/>
    <w:rsid w:val="00856F53"/>
    <w:rsid w:val="0085734A"/>
    <w:rsid w:val="0085746D"/>
    <w:rsid w:val="008579A8"/>
    <w:rsid w:val="00857D87"/>
    <w:rsid w:val="00857DAC"/>
    <w:rsid w:val="008604C5"/>
    <w:rsid w:val="0086065C"/>
    <w:rsid w:val="00860AE6"/>
    <w:rsid w:val="00860E9C"/>
    <w:rsid w:val="008610D1"/>
    <w:rsid w:val="00861553"/>
    <w:rsid w:val="00861CCA"/>
    <w:rsid w:val="00861DD4"/>
    <w:rsid w:val="00861E97"/>
    <w:rsid w:val="008621B8"/>
    <w:rsid w:val="0086271D"/>
    <w:rsid w:val="00862840"/>
    <w:rsid w:val="00862898"/>
    <w:rsid w:val="008629E4"/>
    <w:rsid w:val="00862C18"/>
    <w:rsid w:val="00862C5F"/>
    <w:rsid w:val="00862F41"/>
    <w:rsid w:val="008631A9"/>
    <w:rsid w:val="00863319"/>
    <w:rsid w:val="008635E3"/>
    <w:rsid w:val="00863770"/>
    <w:rsid w:val="008637D4"/>
    <w:rsid w:val="00863B8D"/>
    <w:rsid w:val="00863D2B"/>
    <w:rsid w:val="00863DE5"/>
    <w:rsid w:val="00864130"/>
    <w:rsid w:val="008642FA"/>
    <w:rsid w:val="00864813"/>
    <w:rsid w:val="00864CB5"/>
    <w:rsid w:val="00864CCA"/>
    <w:rsid w:val="00864DD6"/>
    <w:rsid w:val="00864F92"/>
    <w:rsid w:val="00865009"/>
    <w:rsid w:val="00865039"/>
    <w:rsid w:val="008654A9"/>
    <w:rsid w:val="0086557B"/>
    <w:rsid w:val="0086571A"/>
    <w:rsid w:val="00865DBE"/>
    <w:rsid w:val="00865DF8"/>
    <w:rsid w:val="00866108"/>
    <w:rsid w:val="0086648D"/>
    <w:rsid w:val="008664EA"/>
    <w:rsid w:val="00866553"/>
    <w:rsid w:val="00866E5B"/>
    <w:rsid w:val="0086703E"/>
    <w:rsid w:val="0086730E"/>
    <w:rsid w:val="008674A1"/>
    <w:rsid w:val="0087037A"/>
    <w:rsid w:val="00870561"/>
    <w:rsid w:val="00870A98"/>
    <w:rsid w:val="00870CB9"/>
    <w:rsid w:val="00870F26"/>
    <w:rsid w:val="00871046"/>
    <w:rsid w:val="00871095"/>
    <w:rsid w:val="008710F8"/>
    <w:rsid w:val="0087116F"/>
    <w:rsid w:val="008719A3"/>
    <w:rsid w:val="00871B6E"/>
    <w:rsid w:val="00871BB5"/>
    <w:rsid w:val="00871CB1"/>
    <w:rsid w:val="00871DA7"/>
    <w:rsid w:val="008721A7"/>
    <w:rsid w:val="008728BD"/>
    <w:rsid w:val="00872D46"/>
    <w:rsid w:val="00872DE6"/>
    <w:rsid w:val="00873130"/>
    <w:rsid w:val="008735D6"/>
    <w:rsid w:val="008738BE"/>
    <w:rsid w:val="00873B3E"/>
    <w:rsid w:val="00873B69"/>
    <w:rsid w:val="0087416D"/>
    <w:rsid w:val="008741A2"/>
    <w:rsid w:val="008743D0"/>
    <w:rsid w:val="00874665"/>
    <w:rsid w:val="00874670"/>
    <w:rsid w:val="0087491B"/>
    <w:rsid w:val="00875229"/>
    <w:rsid w:val="008753BF"/>
    <w:rsid w:val="008754BC"/>
    <w:rsid w:val="00875712"/>
    <w:rsid w:val="008757C1"/>
    <w:rsid w:val="00875876"/>
    <w:rsid w:val="008760BF"/>
    <w:rsid w:val="00876121"/>
    <w:rsid w:val="008767E7"/>
    <w:rsid w:val="008768C3"/>
    <w:rsid w:val="00877791"/>
    <w:rsid w:val="008777A7"/>
    <w:rsid w:val="008779A8"/>
    <w:rsid w:val="00877B33"/>
    <w:rsid w:val="00877CFB"/>
    <w:rsid w:val="00877D7B"/>
    <w:rsid w:val="00877D8B"/>
    <w:rsid w:val="00880048"/>
    <w:rsid w:val="008800BA"/>
    <w:rsid w:val="00880564"/>
    <w:rsid w:val="008805E7"/>
    <w:rsid w:val="008809C7"/>
    <w:rsid w:val="00880DE5"/>
    <w:rsid w:val="0088116C"/>
    <w:rsid w:val="0088122E"/>
    <w:rsid w:val="00881420"/>
    <w:rsid w:val="00881495"/>
    <w:rsid w:val="0088186F"/>
    <w:rsid w:val="00881F40"/>
    <w:rsid w:val="008829E3"/>
    <w:rsid w:val="008832AF"/>
    <w:rsid w:val="0088357B"/>
    <w:rsid w:val="008838F9"/>
    <w:rsid w:val="00883922"/>
    <w:rsid w:val="00883BAA"/>
    <w:rsid w:val="00883C2A"/>
    <w:rsid w:val="00883D49"/>
    <w:rsid w:val="00883EB0"/>
    <w:rsid w:val="00883F29"/>
    <w:rsid w:val="00883F38"/>
    <w:rsid w:val="0088404D"/>
    <w:rsid w:val="0088457E"/>
    <w:rsid w:val="0088465E"/>
    <w:rsid w:val="0088499E"/>
    <w:rsid w:val="00884A27"/>
    <w:rsid w:val="00884AB6"/>
    <w:rsid w:val="00884C4D"/>
    <w:rsid w:val="00884F5E"/>
    <w:rsid w:val="008859FF"/>
    <w:rsid w:val="00885C39"/>
    <w:rsid w:val="00885F54"/>
    <w:rsid w:val="0088617A"/>
    <w:rsid w:val="00886213"/>
    <w:rsid w:val="0088646B"/>
    <w:rsid w:val="008867FC"/>
    <w:rsid w:val="00886807"/>
    <w:rsid w:val="00886B4B"/>
    <w:rsid w:val="00886CDC"/>
    <w:rsid w:val="00887372"/>
    <w:rsid w:val="0088761B"/>
    <w:rsid w:val="00887637"/>
    <w:rsid w:val="008877F3"/>
    <w:rsid w:val="00887AFD"/>
    <w:rsid w:val="00887B85"/>
    <w:rsid w:val="00890008"/>
    <w:rsid w:val="00890218"/>
    <w:rsid w:val="008903F9"/>
    <w:rsid w:val="008907C9"/>
    <w:rsid w:val="0089082F"/>
    <w:rsid w:val="008908A5"/>
    <w:rsid w:val="00890AA6"/>
    <w:rsid w:val="00890C3B"/>
    <w:rsid w:val="00890FD8"/>
    <w:rsid w:val="0089129A"/>
    <w:rsid w:val="008913CE"/>
    <w:rsid w:val="008913DC"/>
    <w:rsid w:val="008920FA"/>
    <w:rsid w:val="0089239F"/>
    <w:rsid w:val="008925E3"/>
    <w:rsid w:val="00892E10"/>
    <w:rsid w:val="00893445"/>
    <w:rsid w:val="00893542"/>
    <w:rsid w:val="00893712"/>
    <w:rsid w:val="00893892"/>
    <w:rsid w:val="008942AE"/>
    <w:rsid w:val="00894516"/>
    <w:rsid w:val="0089460A"/>
    <w:rsid w:val="00894D1D"/>
    <w:rsid w:val="00894D5B"/>
    <w:rsid w:val="00895023"/>
    <w:rsid w:val="00895036"/>
    <w:rsid w:val="0089532A"/>
    <w:rsid w:val="008956DD"/>
    <w:rsid w:val="00895832"/>
    <w:rsid w:val="00895C5A"/>
    <w:rsid w:val="00895DBA"/>
    <w:rsid w:val="008961A1"/>
    <w:rsid w:val="00896379"/>
    <w:rsid w:val="00896726"/>
    <w:rsid w:val="0089686D"/>
    <w:rsid w:val="00896AC3"/>
    <w:rsid w:val="00896B8B"/>
    <w:rsid w:val="00896C9F"/>
    <w:rsid w:val="008970E0"/>
    <w:rsid w:val="00897570"/>
    <w:rsid w:val="008975C9"/>
    <w:rsid w:val="008976E1"/>
    <w:rsid w:val="008979C6"/>
    <w:rsid w:val="00897B17"/>
    <w:rsid w:val="00897F8A"/>
    <w:rsid w:val="008A00FA"/>
    <w:rsid w:val="008A050D"/>
    <w:rsid w:val="008A06C6"/>
    <w:rsid w:val="008A09AB"/>
    <w:rsid w:val="008A0C3D"/>
    <w:rsid w:val="008A0FC1"/>
    <w:rsid w:val="008A1296"/>
    <w:rsid w:val="008A17F2"/>
    <w:rsid w:val="008A2318"/>
    <w:rsid w:val="008A2364"/>
    <w:rsid w:val="008A2474"/>
    <w:rsid w:val="008A28F1"/>
    <w:rsid w:val="008A28F5"/>
    <w:rsid w:val="008A2E00"/>
    <w:rsid w:val="008A3241"/>
    <w:rsid w:val="008A3A57"/>
    <w:rsid w:val="008A3BFB"/>
    <w:rsid w:val="008A3D22"/>
    <w:rsid w:val="008A40C9"/>
    <w:rsid w:val="008A43F6"/>
    <w:rsid w:val="008A4515"/>
    <w:rsid w:val="008A451B"/>
    <w:rsid w:val="008A45F2"/>
    <w:rsid w:val="008A4D3E"/>
    <w:rsid w:val="008A51AA"/>
    <w:rsid w:val="008A52C8"/>
    <w:rsid w:val="008A541F"/>
    <w:rsid w:val="008A547D"/>
    <w:rsid w:val="008A56D5"/>
    <w:rsid w:val="008A5800"/>
    <w:rsid w:val="008A596B"/>
    <w:rsid w:val="008A598E"/>
    <w:rsid w:val="008A5BCC"/>
    <w:rsid w:val="008A5D44"/>
    <w:rsid w:val="008A5F1E"/>
    <w:rsid w:val="008A607C"/>
    <w:rsid w:val="008A6097"/>
    <w:rsid w:val="008A6201"/>
    <w:rsid w:val="008A6CF0"/>
    <w:rsid w:val="008A70E2"/>
    <w:rsid w:val="008A72E1"/>
    <w:rsid w:val="008A73EF"/>
    <w:rsid w:val="008A75D7"/>
    <w:rsid w:val="008A7A84"/>
    <w:rsid w:val="008A7AF2"/>
    <w:rsid w:val="008A7CC9"/>
    <w:rsid w:val="008B0388"/>
    <w:rsid w:val="008B0AB1"/>
    <w:rsid w:val="008B0C57"/>
    <w:rsid w:val="008B0DF7"/>
    <w:rsid w:val="008B0F2F"/>
    <w:rsid w:val="008B145C"/>
    <w:rsid w:val="008B187F"/>
    <w:rsid w:val="008B1AD5"/>
    <w:rsid w:val="008B1DD4"/>
    <w:rsid w:val="008B1E7F"/>
    <w:rsid w:val="008B1FC4"/>
    <w:rsid w:val="008B2345"/>
    <w:rsid w:val="008B2BE3"/>
    <w:rsid w:val="008B33A9"/>
    <w:rsid w:val="008B358C"/>
    <w:rsid w:val="008B379C"/>
    <w:rsid w:val="008B37E4"/>
    <w:rsid w:val="008B3C3B"/>
    <w:rsid w:val="008B3C3C"/>
    <w:rsid w:val="008B3CF7"/>
    <w:rsid w:val="008B4073"/>
    <w:rsid w:val="008B4590"/>
    <w:rsid w:val="008B46BC"/>
    <w:rsid w:val="008B48A9"/>
    <w:rsid w:val="008B4AF4"/>
    <w:rsid w:val="008B4BEE"/>
    <w:rsid w:val="008B4C70"/>
    <w:rsid w:val="008B4D77"/>
    <w:rsid w:val="008B513E"/>
    <w:rsid w:val="008B51C5"/>
    <w:rsid w:val="008B51CA"/>
    <w:rsid w:val="008B5379"/>
    <w:rsid w:val="008B5533"/>
    <w:rsid w:val="008B59AC"/>
    <w:rsid w:val="008B5CE2"/>
    <w:rsid w:val="008B5E14"/>
    <w:rsid w:val="008B5EC6"/>
    <w:rsid w:val="008B61D1"/>
    <w:rsid w:val="008B6689"/>
    <w:rsid w:val="008B679D"/>
    <w:rsid w:val="008B67FA"/>
    <w:rsid w:val="008B6916"/>
    <w:rsid w:val="008B6ADD"/>
    <w:rsid w:val="008B6E98"/>
    <w:rsid w:val="008B6FA7"/>
    <w:rsid w:val="008B7005"/>
    <w:rsid w:val="008B71E2"/>
    <w:rsid w:val="008B75F3"/>
    <w:rsid w:val="008B7DB2"/>
    <w:rsid w:val="008B7FF1"/>
    <w:rsid w:val="008C02D2"/>
    <w:rsid w:val="008C02FD"/>
    <w:rsid w:val="008C05DD"/>
    <w:rsid w:val="008C09FE"/>
    <w:rsid w:val="008C0CDC"/>
    <w:rsid w:val="008C0E37"/>
    <w:rsid w:val="008C12D4"/>
    <w:rsid w:val="008C1782"/>
    <w:rsid w:val="008C184C"/>
    <w:rsid w:val="008C18E9"/>
    <w:rsid w:val="008C1A65"/>
    <w:rsid w:val="008C1D62"/>
    <w:rsid w:val="008C21B3"/>
    <w:rsid w:val="008C2E44"/>
    <w:rsid w:val="008C312A"/>
    <w:rsid w:val="008C335A"/>
    <w:rsid w:val="008C36ED"/>
    <w:rsid w:val="008C3962"/>
    <w:rsid w:val="008C3A34"/>
    <w:rsid w:val="008C3B7E"/>
    <w:rsid w:val="008C4145"/>
    <w:rsid w:val="008C46F3"/>
    <w:rsid w:val="008C4997"/>
    <w:rsid w:val="008C4BD5"/>
    <w:rsid w:val="008C4C0F"/>
    <w:rsid w:val="008C4DAC"/>
    <w:rsid w:val="008C4E30"/>
    <w:rsid w:val="008C4F53"/>
    <w:rsid w:val="008C4F55"/>
    <w:rsid w:val="008C5070"/>
    <w:rsid w:val="008C5095"/>
    <w:rsid w:val="008C521D"/>
    <w:rsid w:val="008C57FC"/>
    <w:rsid w:val="008C592E"/>
    <w:rsid w:val="008C5AB3"/>
    <w:rsid w:val="008C5CDF"/>
    <w:rsid w:val="008C6001"/>
    <w:rsid w:val="008C61C9"/>
    <w:rsid w:val="008C6497"/>
    <w:rsid w:val="008C6518"/>
    <w:rsid w:val="008C66A4"/>
    <w:rsid w:val="008C69C0"/>
    <w:rsid w:val="008C6A45"/>
    <w:rsid w:val="008C700D"/>
    <w:rsid w:val="008C788D"/>
    <w:rsid w:val="008C79E7"/>
    <w:rsid w:val="008C7B6D"/>
    <w:rsid w:val="008C7F91"/>
    <w:rsid w:val="008D019D"/>
    <w:rsid w:val="008D029C"/>
    <w:rsid w:val="008D02F3"/>
    <w:rsid w:val="008D0455"/>
    <w:rsid w:val="008D0759"/>
    <w:rsid w:val="008D0781"/>
    <w:rsid w:val="008D07D6"/>
    <w:rsid w:val="008D0C1C"/>
    <w:rsid w:val="008D0F8F"/>
    <w:rsid w:val="008D125D"/>
    <w:rsid w:val="008D1305"/>
    <w:rsid w:val="008D164F"/>
    <w:rsid w:val="008D169D"/>
    <w:rsid w:val="008D1D7A"/>
    <w:rsid w:val="008D33CA"/>
    <w:rsid w:val="008D3692"/>
    <w:rsid w:val="008D3706"/>
    <w:rsid w:val="008D37D7"/>
    <w:rsid w:val="008D38FF"/>
    <w:rsid w:val="008D3934"/>
    <w:rsid w:val="008D39AE"/>
    <w:rsid w:val="008D3A62"/>
    <w:rsid w:val="008D458C"/>
    <w:rsid w:val="008D4C4D"/>
    <w:rsid w:val="008D4D19"/>
    <w:rsid w:val="008D4DA5"/>
    <w:rsid w:val="008D4DAE"/>
    <w:rsid w:val="008D5F29"/>
    <w:rsid w:val="008D5F59"/>
    <w:rsid w:val="008D5F98"/>
    <w:rsid w:val="008D628A"/>
    <w:rsid w:val="008D64F8"/>
    <w:rsid w:val="008D67B7"/>
    <w:rsid w:val="008D6965"/>
    <w:rsid w:val="008D6EC9"/>
    <w:rsid w:val="008D7025"/>
    <w:rsid w:val="008D72D5"/>
    <w:rsid w:val="008D7A26"/>
    <w:rsid w:val="008D7B5C"/>
    <w:rsid w:val="008E0115"/>
    <w:rsid w:val="008E0400"/>
    <w:rsid w:val="008E0510"/>
    <w:rsid w:val="008E0785"/>
    <w:rsid w:val="008E08C5"/>
    <w:rsid w:val="008E09DB"/>
    <w:rsid w:val="008E0B5F"/>
    <w:rsid w:val="008E0C2E"/>
    <w:rsid w:val="008E0C4B"/>
    <w:rsid w:val="008E13FD"/>
    <w:rsid w:val="008E1A79"/>
    <w:rsid w:val="008E1A7F"/>
    <w:rsid w:val="008E1D41"/>
    <w:rsid w:val="008E1F60"/>
    <w:rsid w:val="008E2097"/>
    <w:rsid w:val="008E20EA"/>
    <w:rsid w:val="008E2178"/>
    <w:rsid w:val="008E257C"/>
    <w:rsid w:val="008E25C8"/>
    <w:rsid w:val="008E2862"/>
    <w:rsid w:val="008E2908"/>
    <w:rsid w:val="008E2FFC"/>
    <w:rsid w:val="008E3168"/>
    <w:rsid w:val="008E31E1"/>
    <w:rsid w:val="008E3212"/>
    <w:rsid w:val="008E3471"/>
    <w:rsid w:val="008E361C"/>
    <w:rsid w:val="008E36BD"/>
    <w:rsid w:val="008E3932"/>
    <w:rsid w:val="008E3A8B"/>
    <w:rsid w:val="008E3FCA"/>
    <w:rsid w:val="008E455E"/>
    <w:rsid w:val="008E4B85"/>
    <w:rsid w:val="008E4F2C"/>
    <w:rsid w:val="008E54D9"/>
    <w:rsid w:val="008E5755"/>
    <w:rsid w:val="008E5D03"/>
    <w:rsid w:val="008E633A"/>
    <w:rsid w:val="008E6450"/>
    <w:rsid w:val="008E67F8"/>
    <w:rsid w:val="008E681F"/>
    <w:rsid w:val="008E69B8"/>
    <w:rsid w:val="008E7480"/>
    <w:rsid w:val="008E7659"/>
    <w:rsid w:val="008E7666"/>
    <w:rsid w:val="008E792C"/>
    <w:rsid w:val="008E7BF7"/>
    <w:rsid w:val="008E7E55"/>
    <w:rsid w:val="008F00C2"/>
    <w:rsid w:val="008F01A6"/>
    <w:rsid w:val="008F07A2"/>
    <w:rsid w:val="008F08F5"/>
    <w:rsid w:val="008F0A06"/>
    <w:rsid w:val="008F0A20"/>
    <w:rsid w:val="008F0CC0"/>
    <w:rsid w:val="008F0D62"/>
    <w:rsid w:val="008F150E"/>
    <w:rsid w:val="008F17F2"/>
    <w:rsid w:val="008F1D7C"/>
    <w:rsid w:val="008F1E90"/>
    <w:rsid w:val="008F231D"/>
    <w:rsid w:val="008F23AA"/>
    <w:rsid w:val="008F26C0"/>
    <w:rsid w:val="008F3192"/>
    <w:rsid w:val="008F3335"/>
    <w:rsid w:val="008F3423"/>
    <w:rsid w:val="008F367B"/>
    <w:rsid w:val="008F3764"/>
    <w:rsid w:val="008F3BFC"/>
    <w:rsid w:val="008F3CB4"/>
    <w:rsid w:val="008F3FE2"/>
    <w:rsid w:val="008F4098"/>
    <w:rsid w:val="008F409A"/>
    <w:rsid w:val="008F42D8"/>
    <w:rsid w:val="008F42EC"/>
    <w:rsid w:val="008F4957"/>
    <w:rsid w:val="008F4C91"/>
    <w:rsid w:val="008F4F99"/>
    <w:rsid w:val="008F526D"/>
    <w:rsid w:val="008F554B"/>
    <w:rsid w:val="008F55C1"/>
    <w:rsid w:val="008F5632"/>
    <w:rsid w:val="008F572E"/>
    <w:rsid w:val="008F5AD0"/>
    <w:rsid w:val="008F5B9A"/>
    <w:rsid w:val="008F5DDD"/>
    <w:rsid w:val="008F611A"/>
    <w:rsid w:val="008F616A"/>
    <w:rsid w:val="008F6360"/>
    <w:rsid w:val="008F63BB"/>
    <w:rsid w:val="008F64B3"/>
    <w:rsid w:val="008F656A"/>
    <w:rsid w:val="008F657A"/>
    <w:rsid w:val="008F7188"/>
    <w:rsid w:val="008F731A"/>
    <w:rsid w:val="008F744B"/>
    <w:rsid w:val="008F749E"/>
    <w:rsid w:val="008F74A6"/>
    <w:rsid w:val="008F75A7"/>
    <w:rsid w:val="008F778A"/>
    <w:rsid w:val="008F7A83"/>
    <w:rsid w:val="008F7B11"/>
    <w:rsid w:val="008F7CB0"/>
    <w:rsid w:val="009004C9"/>
    <w:rsid w:val="009006E7"/>
    <w:rsid w:val="00900C3A"/>
    <w:rsid w:val="00900E8C"/>
    <w:rsid w:val="00901113"/>
    <w:rsid w:val="00901169"/>
    <w:rsid w:val="00901352"/>
    <w:rsid w:val="00901AB5"/>
    <w:rsid w:val="00901FB1"/>
    <w:rsid w:val="00901FE8"/>
    <w:rsid w:val="00901FF8"/>
    <w:rsid w:val="00902002"/>
    <w:rsid w:val="009020FD"/>
    <w:rsid w:val="0090256A"/>
    <w:rsid w:val="00902619"/>
    <w:rsid w:val="0090298A"/>
    <w:rsid w:val="00902D52"/>
    <w:rsid w:val="00903408"/>
    <w:rsid w:val="00903416"/>
    <w:rsid w:val="00903507"/>
    <w:rsid w:val="00903836"/>
    <w:rsid w:val="00903A32"/>
    <w:rsid w:val="00903E4C"/>
    <w:rsid w:val="009040E2"/>
    <w:rsid w:val="009043E9"/>
    <w:rsid w:val="009043EA"/>
    <w:rsid w:val="009044EB"/>
    <w:rsid w:val="00904B66"/>
    <w:rsid w:val="00905012"/>
    <w:rsid w:val="009052C0"/>
    <w:rsid w:val="00905348"/>
    <w:rsid w:val="00905357"/>
    <w:rsid w:val="00905401"/>
    <w:rsid w:val="00905543"/>
    <w:rsid w:val="009055FD"/>
    <w:rsid w:val="00905613"/>
    <w:rsid w:val="00905861"/>
    <w:rsid w:val="009059B6"/>
    <w:rsid w:val="00905A57"/>
    <w:rsid w:val="00905FD3"/>
    <w:rsid w:val="0090626A"/>
    <w:rsid w:val="00906469"/>
    <w:rsid w:val="009065B6"/>
    <w:rsid w:val="00906942"/>
    <w:rsid w:val="00906DF3"/>
    <w:rsid w:val="00906F1B"/>
    <w:rsid w:val="00906FC8"/>
    <w:rsid w:val="00907038"/>
    <w:rsid w:val="0090728A"/>
    <w:rsid w:val="0090734F"/>
    <w:rsid w:val="0090736F"/>
    <w:rsid w:val="0090744F"/>
    <w:rsid w:val="009074DA"/>
    <w:rsid w:val="00907822"/>
    <w:rsid w:val="00907C27"/>
    <w:rsid w:val="00907E3C"/>
    <w:rsid w:val="009100F8"/>
    <w:rsid w:val="0091017A"/>
    <w:rsid w:val="009105A7"/>
    <w:rsid w:val="00910AB1"/>
    <w:rsid w:val="00910ABC"/>
    <w:rsid w:val="009116CE"/>
    <w:rsid w:val="009117B6"/>
    <w:rsid w:val="00911950"/>
    <w:rsid w:val="00912619"/>
    <w:rsid w:val="0091275A"/>
    <w:rsid w:val="00912782"/>
    <w:rsid w:val="00912C29"/>
    <w:rsid w:val="009132FD"/>
    <w:rsid w:val="00913461"/>
    <w:rsid w:val="00913524"/>
    <w:rsid w:val="00913943"/>
    <w:rsid w:val="00913DA4"/>
    <w:rsid w:val="00913EEC"/>
    <w:rsid w:val="009143B1"/>
    <w:rsid w:val="00914496"/>
    <w:rsid w:val="009148AC"/>
    <w:rsid w:val="0091524E"/>
    <w:rsid w:val="00915770"/>
    <w:rsid w:val="0091588A"/>
    <w:rsid w:val="00915E0B"/>
    <w:rsid w:val="0091615B"/>
    <w:rsid w:val="00916366"/>
    <w:rsid w:val="009164F6"/>
    <w:rsid w:val="009168DA"/>
    <w:rsid w:val="00916C10"/>
    <w:rsid w:val="00916F1B"/>
    <w:rsid w:val="00917333"/>
    <w:rsid w:val="0091741D"/>
    <w:rsid w:val="009177A1"/>
    <w:rsid w:val="0091780A"/>
    <w:rsid w:val="00917B8A"/>
    <w:rsid w:val="00920085"/>
    <w:rsid w:val="009202D8"/>
    <w:rsid w:val="0092077A"/>
    <w:rsid w:val="00920CDF"/>
    <w:rsid w:val="00920D14"/>
    <w:rsid w:val="00920DD9"/>
    <w:rsid w:val="00921341"/>
    <w:rsid w:val="00921348"/>
    <w:rsid w:val="00921545"/>
    <w:rsid w:val="00921D3E"/>
    <w:rsid w:val="00921FA2"/>
    <w:rsid w:val="00922231"/>
    <w:rsid w:val="0092236E"/>
    <w:rsid w:val="009224D5"/>
    <w:rsid w:val="0092268D"/>
    <w:rsid w:val="00922B35"/>
    <w:rsid w:val="00922BD9"/>
    <w:rsid w:val="00922EDA"/>
    <w:rsid w:val="00923452"/>
    <w:rsid w:val="009237AF"/>
    <w:rsid w:val="00923C01"/>
    <w:rsid w:val="00924259"/>
    <w:rsid w:val="00924576"/>
    <w:rsid w:val="00924781"/>
    <w:rsid w:val="00924853"/>
    <w:rsid w:val="00924898"/>
    <w:rsid w:val="00924E1A"/>
    <w:rsid w:val="0092534F"/>
    <w:rsid w:val="00925807"/>
    <w:rsid w:val="00925923"/>
    <w:rsid w:val="00925EE7"/>
    <w:rsid w:val="00926040"/>
    <w:rsid w:val="009266EE"/>
    <w:rsid w:val="00926866"/>
    <w:rsid w:val="00926D69"/>
    <w:rsid w:val="0092702F"/>
    <w:rsid w:val="0092744D"/>
    <w:rsid w:val="0092759C"/>
    <w:rsid w:val="0092774B"/>
    <w:rsid w:val="009277A0"/>
    <w:rsid w:val="00930177"/>
    <w:rsid w:val="00930383"/>
    <w:rsid w:val="00930637"/>
    <w:rsid w:val="00930A35"/>
    <w:rsid w:val="00930A84"/>
    <w:rsid w:val="00930BD6"/>
    <w:rsid w:val="00930C96"/>
    <w:rsid w:val="009312EE"/>
    <w:rsid w:val="0093179A"/>
    <w:rsid w:val="00931ABD"/>
    <w:rsid w:val="00931EA5"/>
    <w:rsid w:val="00931F50"/>
    <w:rsid w:val="009324DD"/>
    <w:rsid w:val="009326CD"/>
    <w:rsid w:val="00932A9E"/>
    <w:rsid w:val="00932AD8"/>
    <w:rsid w:val="00932E20"/>
    <w:rsid w:val="00933661"/>
    <w:rsid w:val="00933682"/>
    <w:rsid w:val="009338B4"/>
    <w:rsid w:val="00933FBE"/>
    <w:rsid w:val="00934416"/>
    <w:rsid w:val="00934625"/>
    <w:rsid w:val="00935017"/>
    <w:rsid w:val="0093501F"/>
    <w:rsid w:val="009350C9"/>
    <w:rsid w:val="0093519D"/>
    <w:rsid w:val="00935296"/>
    <w:rsid w:val="0093558F"/>
    <w:rsid w:val="00935AB0"/>
    <w:rsid w:val="009361C8"/>
    <w:rsid w:val="0093630B"/>
    <w:rsid w:val="0093639F"/>
    <w:rsid w:val="009365D3"/>
    <w:rsid w:val="00936946"/>
    <w:rsid w:val="00936B69"/>
    <w:rsid w:val="00936CE6"/>
    <w:rsid w:val="00936CEF"/>
    <w:rsid w:val="0093745A"/>
    <w:rsid w:val="0093751F"/>
    <w:rsid w:val="00937842"/>
    <w:rsid w:val="00937A60"/>
    <w:rsid w:val="00937AFD"/>
    <w:rsid w:val="00937C1A"/>
    <w:rsid w:val="00937D0F"/>
    <w:rsid w:val="009401C0"/>
    <w:rsid w:val="00940276"/>
    <w:rsid w:val="009403AA"/>
    <w:rsid w:val="00941204"/>
    <w:rsid w:val="009416DC"/>
    <w:rsid w:val="00941C26"/>
    <w:rsid w:val="00941C9C"/>
    <w:rsid w:val="00941EC9"/>
    <w:rsid w:val="00941FFC"/>
    <w:rsid w:val="0094208F"/>
    <w:rsid w:val="00942107"/>
    <w:rsid w:val="009426C1"/>
    <w:rsid w:val="00942778"/>
    <w:rsid w:val="009429F5"/>
    <w:rsid w:val="00942DC2"/>
    <w:rsid w:val="0094306B"/>
    <w:rsid w:val="00943184"/>
    <w:rsid w:val="00943342"/>
    <w:rsid w:val="00943478"/>
    <w:rsid w:val="009434AD"/>
    <w:rsid w:val="0094359F"/>
    <w:rsid w:val="00943649"/>
    <w:rsid w:val="00943895"/>
    <w:rsid w:val="009439D3"/>
    <w:rsid w:val="00943B87"/>
    <w:rsid w:val="00944452"/>
    <w:rsid w:val="00944499"/>
    <w:rsid w:val="009446A4"/>
    <w:rsid w:val="00944755"/>
    <w:rsid w:val="009448D3"/>
    <w:rsid w:val="00944BA3"/>
    <w:rsid w:val="00944D53"/>
    <w:rsid w:val="00944E73"/>
    <w:rsid w:val="00945263"/>
    <w:rsid w:val="009452B2"/>
    <w:rsid w:val="0094540E"/>
    <w:rsid w:val="00945639"/>
    <w:rsid w:val="009456C9"/>
    <w:rsid w:val="0094585C"/>
    <w:rsid w:val="00945C99"/>
    <w:rsid w:val="00945EA3"/>
    <w:rsid w:val="00945FD6"/>
    <w:rsid w:val="009461D2"/>
    <w:rsid w:val="0094641F"/>
    <w:rsid w:val="00947135"/>
    <w:rsid w:val="009472BE"/>
    <w:rsid w:val="00947532"/>
    <w:rsid w:val="009477B0"/>
    <w:rsid w:val="009500D9"/>
    <w:rsid w:val="009501A3"/>
    <w:rsid w:val="00950241"/>
    <w:rsid w:val="009505CA"/>
    <w:rsid w:val="00950C56"/>
    <w:rsid w:val="009511F6"/>
    <w:rsid w:val="0095159D"/>
    <w:rsid w:val="00951628"/>
    <w:rsid w:val="00951B2D"/>
    <w:rsid w:val="00951C5D"/>
    <w:rsid w:val="00951CC3"/>
    <w:rsid w:val="009522B5"/>
    <w:rsid w:val="009526B1"/>
    <w:rsid w:val="00952853"/>
    <w:rsid w:val="0095287F"/>
    <w:rsid w:val="00952933"/>
    <w:rsid w:val="00952DC1"/>
    <w:rsid w:val="00952E4B"/>
    <w:rsid w:val="00952F60"/>
    <w:rsid w:val="0095302C"/>
    <w:rsid w:val="009531FC"/>
    <w:rsid w:val="0095358D"/>
    <w:rsid w:val="00953791"/>
    <w:rsid w:val="0095417F"/>
    <w:rsid w:val="00954205"/>
    <w:rsid w:val="009542BF"/>
    <w:rsid w:val="00954AB5"/>
    <w:rsid w:val="00954CA8"/>
    <w:rsid w:val="00954FA5"/>
    <w:rsid w:val="00955139"/>
    <w:rsid w:val="009553B0"/>
    <w:rsid w:val="009555EC"/>
    <w:rsid w:val="00955697"/>
    <w:rsid w:val="00955906"/>
    <w:rsid w:val="00955BA8"/>
    <w:rsid w:val="00955C88"/>
    <w:rsid w:val="00955D7B"/>
    <w:rsid w:val="0095625B"/>
    <w:rsid w:val="009564AD"/>
    <w:rsid w:val="00956543"/>
    <w:rsid w:val="0095684C"/>
    <w:rsid w:val="00956B03"/>
    <w:rsid w:val="00956CC8"/>
    <w:rsid w:val="00957B0D"/>
    <w:rsid w:val="00960052"/>
    <w:rsid w:val="00960228"/>
    <w:rsid w:val="00960327"/>
    <w:rsid w:val="00960544"/>
    <w:rsid w:val="0096070B"/>
    <w:rsid w:val="00960AAB"/>
    <w:rsid w:val="00960C64"/>
    <w:rsid w:val="00960D21"/>
    <w:rsid w:val="00960DB3"/>
    <w:rsid w:val="0096110F"/>
    <w:rsid w:val="00961148"/>
    <w:rsid w:val="009613D9"/>
    <w:rsid w:val="0096150B"/>
    <w:rsid w:val="00961D52"/>
    <w:rsid w:val="00962283"/>
    <w:rsid w:val="00962465"/>
    <w:rsid w:val="009625DE"/>
    <w:rsid w:val="00962877"/>
    <w:rsid w:val="00962A66"/>
    <w:rsid w:val="00962DC7"/>
    <w:rsid w:val="0096304D"/>
    <w:rsid w:val="009635C5"/>
    <w:rsid w:val="00963642"/>
    <w:rsid w:val="00963685"/>
    <w:rsid w:val="0096393B"/>
    <w:rsid w:val="00963AF9"/>
    <w:rsid w:val="00963B46"/>
    <w:rsid w:val="00963C9F"/>
    <w:rsid w:val="00964078"/>
    <w:rsid w:val="0096407C"/>
    <w:rsid w:val="009640E3"/>
    <w:rsid w:val="00964A0D"/>
    <w:rsid w:val="00964C5E"/>
    <w:rsid w:val="00964ED3"/>
    <w:rsid w:val="00964F43"/>
    <w:rsid w:val="0096505C"/>
    <w:rsid w:val="009650C7"/>
    <w:rsid w:val="00965716"/>
    <w:rsid w:val="00965C95"/>
    <w:rsid w:val="0096607F"/>
    <w:rsid w:val="0096646B"/>
    <w:rsid w:val="0096653A"/>
    <w:rsid w:val="00966639"/>
    <w:rsid w:val="00966698"/>
    <w:rsid w:val="0096691B"/>
    <w:rsid w:val="00966988"/>
    <w:rsid w:val="00966AE2"/>
    <w:rsid w:val="00966BC4"/>
    <w:rsid w:val="00966F3F"/>
    <w:rsid w:val="00966F57"/>
    <w:rsid w:val="00966FF5"/>
    <w:rsid w:val="009672EC"/>
    <w:rsid w:val="009675C9"/>
    <w:rsid w:val="00967B16"/>
    <w:rsid w:val="00967D24"/>
    <w:rsid w:val="00967DF3"/>
    <w:rsid w:val="009702F1"/>
    <w:rsid w:val="0097055C"/>
    <w:rsid w:val="00970902"/>
    <w:rsid w:val="00970B0A"/>
    <w:rsid w:val="00970C14"/>
    <w:rsid w:val="00970E9E"/>
    <w:rsid w:val="0097125E"/>
    <w:rsid w:val="0097144B"/>
    <w:rsid w:val="00971455"/>
    <w:rsid w:val="009715F9"/>
    <w:rsid w:val="0097165A"/>
    <w:rsid w:val="0097166E"/>
    <w:rsid w:val="00971713"/>
    <w:rsid w:val="00971EE3"/>
    <w:rsid w:val="009721F8"/>
    <w:rsid w:val="0097258E"/>
    <w:rsid w:val="00972983"/>
    <w:rsid w:val="009729E2"/>
    <w:rsid w:val="00972DC1"/>
    <w:rsid w:val="00973095"/>
    <w:rsid w:val="00973586"/>
    <w:rsid w:val="00974020"/>
    <w:rsid w:val="009748C4"/>
    <w:rsid w:val="00974E4A"/>
    <w:rsid w:val="00974FC5"/>
    <w:rsid w:val="00975303"/>
    <w:rsid w:val="00975471"/>
    <w:rsid w:val="00975988"/>
    <w:rsid w:val="00975AD0"/>
    <w:rsid w:val="00975C7F"/>
    <w:rsid w:val="00975E0D"/>
    <w:rsid w:val="00975E81"/>
    <w:rsid w:val="009764BD"/>
    <w:rsid w:val="00976564"/>
    <w:rsid w:val="00976F5A"/>
    <w:rsid w:val="00977E39"/>
    <w:rsid w:val="00980262"/>
    <w:rsid w:val="009805E1"/>
    <w:rsid w:val="00980600"/>
    <w:rsid w:val="009809FD"/>
    <w:rsid w:val="00980DD1"/>
    <w:rsid w:val="00980E8A"/>
    <w:rsid w:val="0098100D"/>
    <w:rsid w:val="00981111"/>
    <w:rsid w:val="00981521"/>
    <w:rsid w:val="0098158D"/>
    <w:rsid w:val="0098178C"/>
    <w:rsid w:val="00981E24"/>
    <w:rsid w:val="009822F7"/>
    <w:rsid w:val="00982404"/>
    <w:rsid w:val="0098260C"/>
    <w:rsid w:val="009826CF"/>
    <w:rsid w:val="00982911"/>
    <w:rsid w:val="009829C0"/>
    <w:rsid w:val="00982BB1"/>
    <w:rsid w:val="00982C0A"/>
    <w:rsid w:val="00982D21"/>
    <w:rsid w:val="00982EA9"/>
    <w:rsid w:val="00982F39"/>
    <w:rsid w:val="00982F4F"/>
    <w:rsid w:val="00982F6F"/>
    <w:rsid w:val="00983502"/>
    <w:rsid w:val="00983B9E"/>
    <w:rsid w:val="009841E1"/>
    <w:rsid w:val="009846F0"/>
    <w:rsid w:val="0098494F"/>
    <w:rsid w:val="00984BC5"/>
    <w:rsid w:val="00984DD3"/>
    <w:rsid w:val="00984E16"/>
    <w:rsid w:val="00984FC1"/>
    <w:rsid w:val="009851FF"/>
    <w:rsid w:val="00985258"/>
    <w:rsid w:val="00985618"/>
    <w:rsid w:val="009857AB"/>
    <w:rsid w:val="00985CAE"/>
    <w:rsid w:val="00985D3A"/>
    <w:rsid w:val="00985E13"/>
    <w:rsid w:val="0098630A"/>
    <w:rsid w:val="009865DA"/>
    <w:rsid w:val="009868FA"/>
    <w:rsid w:val="00986F54"/>
    <w:rsid w:val="00987605"/>
    <w:rsid w:val="0098789B"/>
    <w:rsid w:val="00987ACD"/>
    <w:rsid w:val="0099042B"/>
    <w:rsid w:val="009904E5"/>
    <w:rsid w:val="009905D7"/>
    <w:rsid w:val="00990848"/>
    <w:rsid w:val="009908A8"/>
    <w:rsid w:val="00990DED"/>
    <w:rsid w:val="00990E8B"/>
    <w:rsid w:val="00990F1B"/>
    <w:rsid w:val="00991188"/>
    <w:rsid w:val="00991765"/>
    <w:rsid w:val="009918E7"/>
    <w:rsid w:val="00991D6F"/>
    <w:rsid w:val="00991D9E"/>
    <w:rsid w:val="00992154"/>
    <w:rsid w:val="009924B2"/>
    <w:rsid w:val="00992C48"/>
    <w:rsid w:val="00992FCB"/>
    <w:rsid w:val="0099310C"/>
    <w:rsid w:val="00993685"/>
    <w:rsid w:val="00993992"/>
    <w:rsid w:val="00994FC8"/>
    <w:rsid w:val="00995007"/>
    <w:rsid w:val="0099524C"/>
    <w:rsid w:val="00995320"/>
    <w:rsid w:val="00995456"/>
    <w:rsid w:val="00995943"/>
    <w:rsid w:val="00995961"/>
    <w:rsid w:val="00995CEF"/>
    <w:rsid w:val="009964B1"/>
    <w:rsid w:val="0099656E"/>
    <w:rsid w:val="009969B2"/>
    <w:rsid w:val="00996BE6"/>
    <w:rsid w:val="00996D8B"/>
    <w:rsid w:val="009979A9"/>
    <w:rsid w:val="009979F9"/>
    <w:rsid w:val="00997F13"/>
    <w:rsid w:val="00997F42"/>
    <w:rsid w:val="009A036E"/>
    <w:rsid w:val="009A04B5"/>
    <w:rsid w:val="009A1C11"/>
    <w:rsid w:val="009A1ED0"/>
    <w:rsid w:val="009A20BB"/>
    <w:rsid w:val="009A2407"/>
    <w:rsid w:val="009A2732"/>
    <w:rsid w:val="009A27AD"/>
    <w:rsid w:val="009A2A6C"/>
    <w:rsid w:val="009A2BC0"/>
    <w:rsid w:val="009A2C7C"/>
    <w:rsid w:val="009A3BB3"/>
    <w:rsid w:val="009A43B2"/>
    <w:rsid w:val="009A4B82"/>
    <w:rsid w:val="009A4D72"/>
    <w:rsid w:val="009A5432"/>
    <w:rsid w:val="009A56D0"/>
    <w:rsid w:val="009A5774"/>
    <w:rsid w:val="009A57EA"/>
    <w:rsid w:val="009A57F9"/>
    <w:rsid w:val="009A5845"/>
    <w:rsid w:val="009A596D"/>
    <w:rsid w:val="009A5CA9"/>
    <w:rsid w:val="009A5CC1"/>
    <w:rsid w:val="009A5DF7"/>
    <w:rsid w:val="009A62AA"/>
    <w:rsid w:val="009A64B8"/>
    <w:rsid w:val="009A661F"/>
    <w:rsid w:val="009A6685"/>
    <w:rsid w:val="009A6738"/>
    <w:rsid w:val="009A687E"/>
    <w:rsid w:val="009A6A5D"/>
    <w:rsid w:val="009A7A09"/>
    <w:rsid w:val="009A7CE2"/>
    <w:rsid w:val="009A7DD8"/>
    <w:rsid w:val="009B056A"/>
    <w:rsid w:val="009B0896"/>
    <w:rsid w:val="009B09E1"/>
    <w:rsid w:val="009B0BE6"/>
    <w:rsid w:val="009B0DA5"/>
    <w:rsid w:val="009B107E"/>
    <w:rsid w:val="009B1133"/>
    <w:rsid w:val="009B11C3"/>
    <w:rsid w:val="009B139C"/>
    <w:rsid w:val="009B149C"/>
    <w:rsid w:val="009B1501"/>
    <w:rsid w:val="009B170B"/>
    <w:rsid w:val="009B171C"/>
    <w:rsid w:val="009B187C"/>
    <w:rsid w:val="009B1941"/>
    <w:rsid w:val="009B1ED7"/>
    <w:rsid w:val="009B210F"/>
    <w:rsid w:val="009B21D1"/>
    <w:rsid w:val="009B255E"/>
    <w:rsid w:val="009B264A"/>
    <w:rsid w:val="009B2658"/>
    <w:rsid w:val="009B2931"/>
    <w:rsid w:val="009B2B1B"/>
    <w:rsid w:val="009B2C19"/>
    <w:rsid w:val="009B2DC0"/>
    <w:rsid w:val="009B350E"/>
    <w:rsid w:val="009B36B1"/>
    <w:rsid w:val="009B40F5"/>
    <w:rsid w:val="009B44FF"/>
    <w:rsid w:val="009B4684"/>
    <w:rsid w:val="009B471B"/>
    <w:rsid w:val="009B473C"/>
    <w:rsid w:val="009B4CF1"/>
    <w:rsid w:val="009B5249"/>
    <w:rsid w:val="009B53F3"/>
    <w:rsid w:val="009B55A8"/>
    <w:rsid w:val="009B580F"/>
    <w:rsid w:val="009B59F5"/>
    <w:rsid w:val="009B5B93"/>
    <w:rsid w:val="009B5FA6"/>
    <w:rsid w:val="009B6204"/>
    <w:rsid w:val="009B6434"/>
    <w:rsid w:val="009B65D6"/>
    <w:rsid w:val="009B66A8"/>
    <w:rsid w:val="009B67A2"/>
    <w:rsid w:val="009B680C"/>
    <w:rsid w:val="009B6A30"/>
    <w:rsid w:val="009B6AA8"/>
    <w:rsid w:val="009B6DB5"/>
    <w:rsid w:val="009B7183"/>
    <w:rsid w:val="009B7372"/>
    <w:rsid w:val="009B749A"/>
    <w:rsid w:val="009B7681"/>
    <w:rsid w:val="009B78FA"/>
    <w:rsid w:val="009B7B8F"/>
    <w:rsid w:val="009B7DC5"/>
    <w:rsid w:val="009B7F06"/>
    <w:rsid w:val="009C0013"/>
    <w:rsid w:val="009C0024"/>
    <w:rsid w:val="009C02E6"/>
    <w:rsid w:val="009C0432"/>
    <w:rsid w:val="009C0523"/>
    <w:rsid w:val="009C0BAB"/>
    <w:rsid w:val="009C0E50"/>
    <w:rsid w:val="009C1021"/>
    <w:rsid w:val="009C1035"/>
    <w:rsid w:val="009C1219"/>
    <w:rsid w:val="009C12D9"/>
    <w:rsid w:val="009C1344"/>
    <w:rsid w:val="009C13EB"/>
    <w:rsid w:val="009C16D2"/>
    <w:rsid w:val="009C186C"/>
    <w:rsid w:val="009C1B92"/>
    <w:rsid w:val="009C1D06"/>
    <w:rsid w:val="009C210B"/>
    <w:rsid w:val="009C2250"/>
    <w:rsid w:val="009C22DD"/>
    <w:rsid w:val="009C2515"/>
    <w:rsid w:val="009C27EC"/>
    <w:rsid w:val="009C2B5B"/>
    <w:rsid w:val="009C2B7A"/>
    <w:rsid w:val="009C2BDE"/>
    <w:rsid w:val="009C2F71"/>
    <w:rsid w:val="009C2FAB"/>
    <w:rsid w:val="009C34AB"/>
    <w:rsid w:val="009C35B6"/>
    <w:rsid w:val="009C39B6"/>
    <w:rsid w:val="009C3A8F"/>
    <w:rsid w:val="009C3ED5"/>
    <w:rsid w:val="009C407B"/>
    <w:rsid w:val="009C4549"/>
    <w:rsid w:val="009C4AEE"/>
    <w:rsid w:val="009C4CB1"/>
    <w:rsid w:val="009C4E3A"/>
    <w:rsid w:val="009C5076"/>
    <w:rsid w:val="009C5295"/>
    <w:rsid w:val="009C5306"/>
    <w:rsid w:val="009C538C"/>
    <w:rsid w:val="009C553A"/>
    <w:rsid w:val="009C579A"/>
    <w:rsid w:val="009C5AF3"/>
    <w:rsid w:val="009C5C40"/>
    <w:rsid w:val="009C5E36"/>
    <w:rsid w:val="009C6148"/>
    <w:rsid w:val="009C63AC"/>
    <w:rsid w:val="009C6567"/>
    <w:rsid w:val="009C6780"/>
    <w:rsid w:val="009C69C6"/>
    <w:rsid w:val="009C6DA0"/>
    <w:rsid w:val="009C707E"/>
    <w:rsid w:val="009C72EA"/>
    <w:rsid w:val="009C7708"/>
    <w:rsid w:val="009C7749"/>
    <w:rsid w:val="009C7849"/>
    <w:rsid w:val="009C7921"/>
    <w:rsid w:val="009C7CD5"/>
    <w:rsid w:val="009C7CD6"/>
    <w:rsid w:val="009C7E6E"/>
    <w:rsid w:val="009D0089"/>
    <w:rsid w:val="009D08E8"/>
    <w:rsid w:val="009D0FE2"/>
    <w:rsid w:val="009D11A8"/>
    <w:rsid w:val="009D141F"/>
    <w:rsid w:val="009D147B"/>
    <w:rsid w:val="009D154E"/>
    <w:rsid w:val="009D1B12"/>
    <w:rsid w:val="009D1EA7"/>
    <w:rsid w:val="009D2134"/>
    <w:rsid w:val="009D22E3"/>
    <w:rsid w:val="009D239D"/>
    <w:rsid w:val="009D281F"/>
    <w:rsid w:val="009D2888"/>
    <w:rsid w:val="009D29E5"/>
    <w:rsid w:val="009D29F1"/>
    <w:rsid w:val="009D2FA1"/>
    <w:rsid w:val="009D365D"/>
    <w:rsid w:val="009D39FA"/>
    <w:rsid w:val="009D3B5C"/>
    <w:rsid w:val="009D3CC5"/>
    <w:rsid w:val="009D422D"/>
    <w:rsid w:val="009D43A6"/>
    <w:rsid w:val="009D4499"/>
    <w:rsid w:val="009D46EA"/>
    <w:rsid w:val="009D48E9"/>
    <w:rsid w:val="009D494E"/>
    <w:rsid w:val="009D4F06"/>
    <w:rsid w:val="009D5122"/>
    <w:rsid w:val="009D5206"/>
    <w:rsid w:val="009D526B"/>
    <w:rsid w:val="009D54C4"/>
    <w:rsid w:val="009D5C50"/>
    <w:rsid w:val="009D5C85"/>
    <w:rsid w:val="009D6403"/>
    <w:rsid w:val="009D6455"/>
    <w:rsid w:val="009D66DA"/>
    <w:rsid w:val="009D6836"/>
    <w:rsid w:val="009D6921"/>
    <w:rsid w:val="009D6AAB"/>
    <w:rsid w:val="009D6B37"/>
    <w:rsid w:val="009D6E76"/>
    <w:rsid w:val="009D7468"/>
    <w:rsid w:val="009D74E4"/>
    <w:rsid w:val="009D791C"/>
    <w:rsid w:val="009D7D97"/>
    <w:rsid w:val="009D7E68"/>
    <w:rsid w:val="009D7F00"/>
    <w:rsid w:val="009E02FC"/>
    <w:rsid w:val="009E0388"/>
    <w:rsid w:val="009E0519"/>
    <w:rsid w:val="009E0816"/>
    <w:rsid w:val="009E094A"/>
    <w:rsid w:val="009E0E77"/>
    <w:rsid w:val="009E0F81"/>
    <w:rsid w:val="009E107E"/>
    <w:rsid w:val="009E1094"/>
    <w:rsid w:val="009E121C"/>
    <w:rsid w:val="009E1E56"/>
    <w:rsid w:val="009E224E"/>
    <w:rsid w:val="009E233F"/>
    <w:rsid w:val="009E2854"/>
    <w:rsid w:val="009E2C22"/>
    <w:rsid w:val="009E2CC1"/>
    <w:rsid w:val="009E3A10"/>
    <w:rsid w:val="009E4063"/>
    <w:rsid w:val="009E40EC"/>
    <w:rsid w:val="009E433F"/>
    <w:rsid w:val="009E4870"/>
    <w:rsid w:val="009E4ADC"/>
    <w:rsid w:val="009E4B4E"/>
    <w:rsid w:val="009E4E6F"/>
    <w:rsid w:val="009E568A"/>
    <w:rsid w:val="009E58FE"/>
    <w:rsid w:val="009E59EB"/>
    <w:rsid w:val="009E5A4B"/>
    <w:rsid w:val="009E60BF"/>
    <w:rsid w:val="009E62D4"/>
    <w:rsid w:val="009E640E"/>
    <w:rsid w:val="009E6A0E"/>
    <w:rsid w:val="009E6B40"/>
    <w:rsid w:val="009E6E87"/>
    <w:rsid w:val="009E6FDF"/>
    <w:rsid w:val="009E755D"/>
    <w:rsid w:val="009E7A14"/>
    <w:rsid w:val="009E7DC5"/>
    <w:rsid w:val="009E7FB9"/>
    <w:rsid w:val="009F0094"/>
    <w:rsid w:val="009F038A"/>
    <w:rsid w:val="009F0441"/>
    <w:rsid w:val="009F06BE"/>
    <w:rsid w:val="009F09D4"/>
    <w:rsid w:val="009F0ADA"/>
    <w:rsid w:val="009F0ED6"/>
    <w:rsid w:val="009F13DF"/>
    <w:rsid w:val="009F1533"/>
    <w:rsid w:val="009F17B5"/>
    <w:rsid w:val="009F1DCA"/>
    <w:rsid w:val="009F2323"/>
    <w:rsid w:val="009F25F2"/>
    <w:rsid w:val="009F2616"/>
    <w:rsid w:val="009F2715"/>
    <w:rsid w:val="009F274E"/>
    <w:rsid w:val="009F28D9"/>
    <w:rsid w:val="009F290E"/>
    <w:rsid w:val="009F33B8"/>
    <w:rsid w:val="009F3428"/>
    <w:rsid w:val="009F361C"/>
    <w:rsid w:val="009F3752"/>
    <w:rsid w:val="009F37A9"/>
    <w:rsid w:val="009F39F1"/>
    <w:rsid w:val="009F3A05"/>
    <w:rsid w:val="009F3A28"/>
    <w:rsid w:val="009F42D3"/>
    <w:rsid w:val="009F45AE"/>
    <w:rsid w:val="009F4756"/>
    <w:rsid w:val="009F541E"/>
    <w:rsid w:val="009F560F"/>
    <w:rsid w:val="009F5B93"/>
    <w:rsid w:val="009F5D54"/>
    <w:rsid w:val="009F5D6A"/>
    <w:rsid w:val="009F60CA"/>
    <w:rsid w:val="009F67B7"/>
    <w:rsid w:val="009F68A3"/>
    <w:rsid w:val="009F6A20"/>
    <w:rsid w:val="009F7137"/>
    <w:rsid w:val="009F7178"/>
    <w:rsid w:val="009F732C"/>
    <w:rsid w:val="009F735D"/>
    <w:rsid w:val="009F74F7"/>
    <w:rsid w:val="009F7591"/>
    <w:rsid w:val="009F779C"/>
    <w:rsid w:val="009F77E9"/>
    <w:rsid w:val="009F7C8E"/>
    <w:rsid w:val="009F7FBC"/>
    <w:rsid w:val="00A0005C"/>
    <w:rsid w:val="00A00363"/>
    <w:rsid w:val="00A0069F"/>
    <w:rsid w:val="00A006BD"/>
    <w:rsid w:val="00A00833"/>
    <w:rsid w:val="00A00A34"/>
    <w:rsid w:val="00A00ABB"/>
    <w:rsid w:val="00A0136C"/>
    <w:rsid w:val="00A015A1"/>
    <w:rsid w:val="00A016A4"/>
    <w:rsid w:val="00A017DC"/>
    <w:rsid w:val="00A0228B"/>
    <w:rsid w:val="00A023D9"/>
    <w:rsid w:val="00A02784"/>
    <w:rsid w:val="00A0283C"/>
    <w:rsid w:val="00A02ACE"/>
    <w:rsid w:val="00A02CA9"/>
    <w:rsid w:val="00A03123"/>
    <w:rsid w:val="00A0328F"/>
    <w:rsid w:val="00A0386E"/>
    <w:rsid w:val="00A03937"/>
    <w:rsid w:val="00A03C2E"/>
    <w:rsid w:val="00A04433"/>
    <w:rsid w:val="00A04BC4"/>
    <w:rsid w:val="00A04F47"/>
    <w:rsid w:val="00A05575"/>
    <w:rsid w:val="00A0561E"/>
    <w:rsid w:val="00A05699"/>
    <w:rsid w:val="00A05B23"/>
    <w:rsid w:val="00A06292"/>
    <w:rsid w:val="00A06626"/>
    <w:rsid w:val="00A06983"/>
    <w:rsid w:val="00A06E23"/>
    <w:rsid w:val="00A06E75"/>
    <w:rsid w:val="00A06EBB"/>
    <w:rsid w:val="00A06EE2"/>
    <w:rsid w:val="00A0707C"/>
    <w:rsid w:val="00A07217"/>
    <w:rsid w:val="00A0793E"/>
    <w:rsid w:val="00A07C45"/>
    <w:rsid w:val="00A07CE6"/>
    <w:rsid w:val="00A07E4F"/>
    <w:rsid w:val="00A07E90"/>
    <w:rsid w:val="00A1028C"/>
    <w:rsid w:val="00A10378"/>
    <w:rsid w:val="00A1078D"/>
    <w:rsid w:val="00A108CD"/>
    <w:rsid w:val="00A108D2"/>
    <w:rsid w:val="00A1118E"/>
    <w:rsid w:val="00A113D8"/>
    <w:rsid w:val="00A11F03"/>
    <w:rsid w:val="00A120F0"/>
    <w:rsid w:val="00A1218D"/>
    <w:rsid w:val="00A121C0"/>
    <w:rsid w:val="00A1246C"/>
    <w:rsid w:val="00A124E6"/>
    <w:rsid w:val="00A12553"/>
    <w:rsid w:val="00A126E4"/>
    <w:rsid w:val="00A12AB4"/>
    <w:rsid w:val="00A12D6B"/>
    <w:rsid w:val="00A12F1F"/>
    <w:rsid w:val="00A13276"/>
    <w:rsid w:val="00A13795"/>
    <w:rsid w:val="00A1389E"/>
    <w:rsid w:val="00A1405D"/>
    <w:rsid w:val="00A141AA"/>
    <w:rsid w:val="00A14640"/>
    <w:rsid w:val="00A14712"/>
    <w:rsid w:val="00A1487C"/>
    <w:rsid w:val="00A1489E"/>
    <w:rsid w:val="00A1518D"/>
    <w:rsid w:val="00A153DF"/>
    <w:rsid w:val="00A154D4"/>
    <w:rsid w:val="00A156B8"/>
    <w:rsid w:val="00A15BCA"/>
    <w:rsid w:val="00A15BFC"/>
    <w:rsid w:val="00A15C02"/>
    <w:rsid w:val="00A166DE"/>
    <w:rsid w:val="00A1673A"/>
    <w:rsid w:val="00A16A00"/>
    <w:rsid w:val="00A16DBB"/>
    <w:rsid w:val="00A16EBE"/>
    <w:rsid w:val="00A172ED"/>
    <w:rsid w:val="00A17338"/>
    <w:rsid w:val="00A17506"/>
    <w:rsid w:val="00A17A9A"/>
    <w:rsid w:val="00A17AD8"/>
    <w:rsid w:val="00A17C99"/>
    <w:rsid w:val="00A17DE6"/>
    <w:rsid w:val="00A17E1D"/>
    <w:rsid w:val="00A17E84"/>
    <w:rsid w:val="00A17EA9"/>
    <w:rsid w:val="00A17EFF"/>
    <w:rsid w:val="00A20381"/>
    <w:rsid w:val="00A20609"/>
    <w:rsid w:val="00A20A2B"/>
    <w:rsid w:val="00A20A46"/>
    <w:rsid w:val="00A20ABE"/>
    <w:rsid w:val="00A20B98"/>
    <w:rsid w:val="00A20C8E"/>
    <w:rsid w:val="00A20F0A"/>
    <w:rsid w:val="00A20F29"/>
    <w:rsid w:val="00A212F5"/>
    <w:rsid w:val="00A21341"/>
    <w:rsid w:val="00A215EE"/>
    <w:rsid w:val="00A2165C"/>
    <w:rsid w:val="00A2198F"/>
    <w:rsid w:val="00A21E9A"/>
    <w:rsid w:val="00A22058"/>
    <w:rsid w:val="00A22176"/>
    <w:rsid w:val="00A2252C"/>
    <w:rsid w:val="00A22929"/>
    <w:rsid w:val="00A22C78"/>
    <w:rsid w:val="00A22D3E"/>
    <w:rsid w:val="00A22D61"/>
    <w:rsid w:val="00A23169"/>
    <w:rsid w:val="00A23503"/>
    <w:rsid w:val="00A235A6"/>
    <w:rsid w:val="00A23829"/>
    <w:rsid w:val="00A23A73"/>
    <w:rsid w:val="00A23ADC"/>
    <w:rsid w:val="00A2431A"/>
    <w:rsid w:val="00A24345"/>
    <w:rsid w:val="00A2445C"/>
    <w:rsid w:val="00A24560"/>
    <w:rsid w:val="00A2456C"/>
    <w:rsid w:val="00A24887"/>
    <w:rsid w:val="00A25755"/>
    <w:rsid w:val="00A2589B"/>
    <w:rsid w:val="00A25E9F"/>
    <w:rsid w:val="00A25F3C"/>
    <w:rsid w:val="00A25F43"/>
    <w:rsid w:val="00A25F9F"/>
    <w:rsid w:val="00A2652A"/>
    <w:rsid w:val="00A26793"/>
    <w:rsid w:val="00A26983"/>
    <w:rsid w:val="00A26A46"/>
    <w:rsid w:val="00A26A6C"/>
    <w:rsid w:val="00A26B6E"/>
    <w:rsid w:val="00A26FAF"/>
    <w:rsid w:val="00A27409"/>
    <w:rsid w:val="00A275EE"/>
    <w:rsid w:val="00A279D8"/>
    <w:rsid w:val="00A27E81"/>
    <w:rsid w:val="00A3007B"/>
    <w:rsid w:val="00A301F5"/>
    <w:rsid w:val="00A302FA"/>
    <w:rsid w:val="00A30384"/>
    <w:rsid w:val="00A3053F"/>
    <w:rsid w:val="00A305D9"/>
    <w:rsid w:val="00A309CA"/>
    <w:rsid w:val="00A309FE"/>
    <w:rsid w:val="00A3111D"/>
    <w:rsid w:val="00A32B11"/>
    <w:rsid w:val="00A32DAA"/>
    <w:rsid w:val="00A32EEC"/>
    <w:rsid w:val="00A330A7"/>
    <w:rsid w:val="00A332F6"/>
    <w:rsid w:val="00A334DB"/>
    <w:rsid w:val="00A3356E"/>
    <w:rsid w:val="00A337B2"/>
    <w:rsid w:val="00A3383C"/>
    <w:rsid w:val="00A33BF9"/>
    <w:rsid w:val="00A33F09"/>
    <w:rsid w:val="00A33F18"/>
    <w:rsid w:val="00A3401E"/>
    <w:rsid w:val="00A34142"/>
    <w:rsid w:val="00A3473A"/>
    <w:rsid w:val="00A349AA"/>
    <w:rsid w:val="00A34A4A"/>
    <w:rsid w:val="00A34F63"/>
    <w:rsid w:val="00A35062"/>
    <w:rsid w:val="00A358EB"/>
    <w:rsid w:val="00A35CCE"/>
    <w:rsid w:val="00A35D7F"/>
    <w:rsid w:val="00A3686C"/>
    <w:rsid w:val="00A369FB"/>
    <w:rsid w:val="00A36F0B"/>
    <w:rsid w:val="00A37802"/>
    <w:rsid w:val="00A379C3"/>
    <w:rsid w:val="00A37B7A"/>
    <w:rsid w:val="00A40093"/>
    <w:rsid w:val="00A401CD"/>
    <w:rsid w:val="00A401DD"/>
    <w:rsid w:val="00A402A7"/>
    <w:rsid w:val="00A40421"/>
    <w:rsid w:val="00A4071E"/>
    <w:rsid w:val="00A4091A"/>
    <w:rsid w:val="00A40AFE"/>
    <w:rsid w:val="00A40C5B"/>
    <w:rsid w:val="00A40E9C"/>
    <w:rsid w:val="00A411C7"/>
    <w:rsid w:val="00A41685"/>
    <w:rsid w:val="00A418FF"/>
    <w:rsid w:val="00A41F28"/>
    <w:rsid w:val="00A42529"/>
    <w:rsid w:val="00A4296C"/>
    <w:rsid w:val="00A430BB"/>
    <w:rsid w:val="00A430FF"/>
    <w:rsid w:val="00A4321B"/>
    <w:rsid w:val="00A43496"/>
    <w:rsid w:val="00A43906"/>
    <w:rsid w:val="00A439C9"/>
    <w:rsid w:val="00A43B8F"/>
    <w:rsid w:val="00A43F0D"/>
    <w:rsid w:val="00A4408A"/>
    <w:rsid w:val="00A44425"/>
    <w:rsid w:val="00A44477"/>
    <w:rsid w:val="00A445BF"/>
    <w:rsid w:val="00A44724"/>
    <w:rsid w:val="00A44D86"/>
    <w:rsid w:val="00A454BE"/>
    <w:rsid w:val="00A45518"/>
    <w:rsid w:val="00A4557E"/>
    <w:rsid w:val="00A45D3E"/>
    <w:rsid w:val="00A46109"/>
    <w:rsid w:val="00A46238"/>
    <w:rsid w:val="00A4684A"/>
    <w:rsid w:val="00A46AE1"/>
    <w:rsid w:val="00A46B59"/>
    <w:rsid w:val="00A46E2F"/>
    <w:rsid w:val="00A4706E"/>
    <w:rsid w:val="00A47472"/>
    <w:rsid w:val="00A477ED"/>
    <w:rsid w:val="00A477F2"/>
    <w:rsid w:val="00A47AB4"/>
    <w:rsid w:val="00A47AE3"/>
    <w:rsid w:val="00A47C00"/>
    <w:rsid w:val="00A47DFF"/>
    <w:rsid w:val="00A50020"/>
    <w:rsid w:val="00A500C4"/>
    <w:rsid w:val="00A50566"/>
    <w:rsid w:val="00A50B6C"/>
    <w:rsid w:val="00A50CBE"/>
    <w:rsid w:val="00A515ED"/>
    <w:rsid w:val="00A51641"/>
    <w:rsid w:val="00A51905"/>
    <w:rsid w:val="00A51D48"/>
    <w:rsid w:val="00A51F03"/>
    <w:rsid w:val="00A521DB"/>
    <w:rsid w:val="00A52A08"/>
    <w:rsid w:val="00A52A31"/>
    <w:rsid w:val="00A53131"/>
    <w:rsid w:val="00A5322A"/>
    <w:rsid w:val="00A533BA"/>
    <w:rsid w:val="00A534A9"/>
    <w:rsid w:val="00A53544"/>
    <w:rsid w:val="00A535A8"/>
    <w:rsid w:val="00A53617"/>
    <w:rsid w:val="00A5385F"/>
    <w:rsid w:val="00A538E6"/>
    <w:rsid w:val="00A53A4B"/>
    <w:rsid w:val="00A53DE5"/>
    <w:rsid w:val="00A5417C"/>
    <w:rsid w:val="00A5456E"/>
    <w:rsid w:val="00A54664"/>
    <w:rsid w:val="00A5479D"/>
    <w:rsid w:val="00A54EC0"/>
    <w:rsid w:val="00A54F20"/>
    <w:rsid w:val="00A54F8E"/>
    <w:rsid w:val="00A55057"/>
    <w:rsid w:val="00A55267"/>
    <w:rsid w:val="00A55A11"/>
    <w:rsid w:val="00A55AE0"/>
    <w:rsid w:val="00A55EE0"/>
    <w:rsid w:val="00A55F24"/>
    <w:rsid w:val="00A564F4"/>
    <w:rsid w:val="00A568D3"/>
    <w:rsid w:val="00A56946"/>
    <w:rsid w:val="00A56A97"/>
    <w:rsid w:val="00A56EF6"/>
    <w:rsid w:val="00A571B1"/>
    <w:rsid w:val="00A571E9"/>
    <w:rsid w:val="00A572B2"/>
    <w:rsid w:val="00A572B7"/>
    <w:rsid w:val="00A576D1"/>
    <w:rsid w:val="00A5779E"/>
    <w:rsid w:val="00A57C24"/>
    <w:rsid w:val="00A57DD6"/>
    <w:rsid w:val="00A57ED2"/>
    <w:rsid w:val="00A60002"/>
    <w:rsid w:val="00A6014E"/>
    <w:rsid w:val="00A60543"/>
    <w:rsid w:val="00A606DB"/>
    <w:rsid w:val="00A607D1"/>
    <w:rsid w:val="00A60B84"/>
    <w:rsid w:val="00A60BB6"/>
    <w:rsid w:val="00A60F75"/>
    <w:rsid w:val="00A60F90"/>
    <w:rsid w:val="00A6122D"/>
    <w:rsid w:val="00A614CD"/>
    <w:rsid w:val="00A61B95"/>
    <w:rsid w:val="00A61D37"/>
    <w:rsid w:val="00A623D3"/>
    <w:rsid w:val="00A627FB"/>
    <w:rsid w:val="00A629AF"/>
    <w:rsid w:val="00A62A33"/>
    <w:rsid w:val="00A62D28"/>
    <w:rsid w:val="00A6303A"/>
    <w:rsid w:val="00A634B4"/>
    <w:rsid w:val="00A6379C"/>
    <w:rsid w:val="00A637A1"/>
    <w:rsid w:val="00A6399B"/>
    <w:rsid w:val="00A63A7B"/>
    <w:rsid w:val="00A63F60"/>
    <w:rsid w:val="00A64461"/>
    <w:rsid w:val="00A64DDF"/>
    <w:rsid w:val="00A64E12"/>
    <w:rsid w:val="00A6524B"/>
    <w:rsid w:val="00A65380"/>
    <w:rsid w:val="00A65DCD"/>
    <w:rsid w:val="00A65E51"/>
    <w:rsid w:val="00A6618C"/>
    <w:rsid w:val="00A662B0"/>
    <w:rsid w:val="00A66484"/>
    <w:rsid w:val="00A666F4"/>
    <w:rsid w:val="00A667AC"/>
    <w:rsid w:val="00A6698A"/>
    <w:rsid w:val="00A669E5"/>
    <w:rsid w:val="00A66AE2"/>
    <w:rsid w:val="00A66B87"/>
    <w:rsid w:val="00A66D58"/>
    <w:rsid w:val="00A66E7E"/>
    <w:rsid w:val="00A66ED2"/>
    <w:rsid w:val="00A66ED5"/>
    <w:rsid w:val="00A66F4D"/>
    <w:rsid w:val="00A670CF"/>
    <w:rsid w:val="00A672A4"/>
    <w:rsid w:val="00A675F8"/>
    <w:rsid w:val="00A6772E"/>
    <w:rsid w:val="00A6776D"/>
    <w:rsid w:val="00A67927"/>
    <w:rsid w:val="00A67C44"/>
    <w:rsid w:val="00A67C65"/>
    <w:rsid w:val="00A70D08"/>
    <w:rsid w:val="00A70E09"/>
    <w:rsid w:val="00A714A5"/>
    <w:rsid w:val="00A717DC"/>
    <w:rsid w:val="00A718C3"/>
    <w:rsid w:val="00A71A76"/>
    <w:rsid w:val="00A71BA4"/>
    <w:rsid w:val="00A71CAD"/>
    <w:rsid w:val="00A72158"/>
    <w:rsid w:val="00A721C6"/>
    <w:rsid w:val="00A723D2"/>
    <w:rsid w:val="00A725F5"/>
    <w:rsid w:val="00A7275B"/>
    <w:rsid w:val="00A727C5"/>
    <w:rsid w:val="00A729A8"/>
    <w:rsid w:val="00A72C18"/>
    <w:rsid w:val="00A72C6C"/>
    <w:rsid w:val="00A730C7"/>
    <w:rsid w:val="00A7316D"/>
    <w:rsid w:val="00A73501"/>
    <w:rsid w:val="00A7358E"/>
    <w:rsid w:val="00A735F8"/>
    <w:rsid w:val="00A73675"/>
    <w:rsid w:val="00A739F1"/>
    <w:rsid w:val="00A73C10"/>
    <w:rsid w:val="00A73F5B"/>
    <w:rsid w:val="00A74031"/>
    <w:rsid w:val="00A743D4"/>
    <w:rsid w:val="00A744BD"/>
    <w:rsid w:val="00A746EC"/>
    <w:rsid w:val="00A747B2"/>
    <w:rsid w:val="00A747CC"/>
    <w:rsid w:val="00A74B24"/>
    <w:rsid w:val="00A7508C"/>
    <w:rsid w:val="00A750A0"/>
    <w:rsid w:val="00A7520E"/>
    <w:rsid w:val="00A752DA"/>
    <w:rsid w:val="00A75718"/>
    <w:rsid w:val="00A75737"/>
    <w:rsid w:val="00A75D0C"/>
    <w:rsid w:val="00A75E24"/>
    <w:rsid w:val="00A7688F"/>
    <w:rsid w:val="00A76907"/>
    <w:rsid w:val="00A76955"/>
    <w:rsid w:val="00A76BBE"/>
    <w:rsid w:val="00A76C43"/>
    <w:rsid w:val="00A76CA9"/>
    <w:rsid w:val="00A76D71"/>
    <w:rsid w:val="00A77409"/>
    <w:rsid w:val="00A778B9"/>
    <w:rsid w:val="00A802AB"/>
    <w:rsid w:val="00A8058B"/>
    <w:rsid w:val="00A807CF"/>
    <w:rsid w:val="00A80D48"/>
    <w:rsid w:val="00A811BD"/>
    <w:rsid w:val="00A81559"/>
    <w:rsid w:val="00A81F02"/>
    <w:rsid w:val="00A82292"/>
    <w:rsid w:val="00A823C0"/>
    <w:rsid w:val="00A828A7"/>
    <w:rsid w:val="00A82E25"/>
    <w:rsid w:val="00A82F6F"/>
    <w:rsid w:val="00A83054"/>
    <w:rsid w:val="00A83314"/>
    <w:rsid w:val="00A836F3"/>
    <w:rsid w:val="00A83F5F"/>
    <w:rsid w:val="00A84902"/>
    <w:rsid w:val="00A84AB1"/>
    <w:rsid w:val="00A84E86"/>
    <w:rsid w:val="00A85645"/>
    <w:rsid w:val="00A85A8A"/>
    <w:rsid w:val="00A86017"/>
    <w:rsid w:val="00A861E8"/>
    <w:rsid w:val="00A86207"/>
    <w:rsid w:val="00A8643C"/>
    <w:rsid w:val="00A86486"/>
    <w:rsid w:val="00A86526"/>
    <w:rsid w:val="00A8669C"/>
    <w:rsid w:val="00A86A14"/>
    <w:rsid w:val="00A86AA8"/>
    <w:rsid w:val="00A86C0C"/>
    <w:rsid w:val="00A87025"/>
    <w:rsid w:val="00A872A9"/>
    <w:rsid w:val="00A873FC"/>
    <w:rsid w:val="00A87CFA"/>
    <w:rsid w:val="00A87F78"/>
    <w:rsid w:val="00A90145"/>
    <w:rsid w:val="00A90166"/>
    <w:rsid w:val="00A901C1"/>
    <w:rsid w:val="00A9051E"/>
    <w:rsid w:val="00A90648"/>
    <w:rsid w:val="00A90C1C"/>
    <w:rsid w:val="00A910B1"/>
    <w:rsid w:val="00A910C0"/>
    <w:rsid w:val="00A9158F"/>
    <w:rsid w:val="00A916C6"/>
    <w:rsid w:val="00A9191A"/>
    <w:rsid w:val="00A91CD6"/>
    <w:rsid w:val="00A9206D"/>
    <w:rsid w:val="00A9247A"/>
    <w:rsid w:val="00A92689"/>
    <w:rsid w:val="00A92732"/>
    <w:rsid w:val="00A927A5"/>
    <w:rsid w:val="00A92B14"/>
    <w:rsid w:val="00A92C95"/>
    <w:rsid w:val="00A92F20"/>
    <w:rsid w:val="00A933A5"/>
    <w:rsid w:val="00A93AEC"/>
    <w:rsid w:val="00A93B06"/>
    <w:rsid w:val="00A93B85"/>
    <w:rsid w:val="00A93C15"/>
    <w:rsid w:val="00A93FEF"/>
    <w:rsid w:val="00A94008"/>
    <w:rsid w:val="00A94356"/>
    <w:rsid w:val="00A94589"/>
    <w:rsid w:val="00A94A9F"/>
    <w:rsid w:val="00A94B42"/>
    <w:rsid w:val="00A94DD7"/>
    <w:rsid w:val="00A95354"/>
    <w:rsid w:val="00A959C4"/>
    <w:rsid w:val="00A959CB"/>
    <w:rsid w:val="00A95AB8"/>
    <w:rsid w:val="00A95B3D"/>
    <w:rsid w:val="00A95D33"/>
    <w:rsid w:val="00A95E3B"/>
    <w:rsid w:val="00A95EEA"/>
    <w:rsid w:val="00A96051"/>
    <w:rsid w:val="00A960BB"/>
    <w:rsid w:val="00A961D4"/>
    <w:rsid w:val="00A961FE"/>
    <w:rsid w:val="00A96684"/>
    <w:rsid w:val="00A969C8"/>
    <w:rsid w:val="00A96B80"/>
    <w:rsid w:val="00A97077"/>
    <w:rsid w:val="00A9708B"/>
    <w:rsid w:val="00A970F6"/>
    <w:rsid w:val="00A971F1"/>
    <w:rsid w:val="00A97A1F"/>
    <w:rsid w:val="00A97C61"/>
    <w:rsid w:val="00AA0077"/>
    <w:rsid w:val="00AA01E8"/>
    <w:rsid w:val="00AA0202"/>
    <w:rsid w:val="00AA03CE"/>
    <w:rsid w:val="00AA0476"/>
    <w:rsid w:val="00AA07EC"/>
    <w:rsid w:val="00AA0A09"/>
    <w:rsid w:val="00AA0D67"/>
    <w:rsid w:val="00AA0F42"/>
    <w:rsid w:val="00AA1000"/>
    <w:rsid w:val="00AA12FB"/>
    <w:rsid w:val="00AA1305"/>
    <w:rsid w:val="00AA1734"/>
    <w:rsid w:val="00AA1A09"/>
    <w:rsid w:val="00AA2071"/>
    <w:rsid w:val="00AA20D7"/>
    <w:rsid w:val="00AA252A"/>
    <w:rsid w:val="00AA2664"/>
    <w:rsid w:val="00AA287E"/>
    <w:rsid w:val="00AA2B2D"/>
    <w:rsid w:val="00AA2B90"/>
    <w:rsid w:val="00AA323D"/>
    <w:rsid w:val="00AA33B6"/>
    <w:rsid w:val="00AA347E"/>
    <w:rsid w:val="00AA3508"/>
    <w:rsid w:val="00AA365C"/>
    <w:rsid w:val="00AA384C"/>
    <w:rsid w:val="00AA3F42"/>
    <w:rsid w:val="00AA4657"/>
    <w:rsid w:val="00AA52E9"/>
    <w:rsid w:val="00AA579E"/>
    <w:rsid w:val="00AA58F3"/>
    <w:rsid w:val="00AA5CD2"/>
    <w:rsid w:val="00AA620B"/>
    <w:rsid w:val="00AA62AF"/>
    <w:rsid w:val="00AA63A1"/>
    <w:rsid w:val="00AA63F5"/>
    <w:rsid w:val="00AA642B"/>
    <w:rsid w:val="00AA6492"/>
    <w:rsid w:val="00AA673F"/>
    <w:rsid w:val="00AA6AE3"/>
    <w:rsid w:val="00AA6C50"/>
    <w:rsid w:val="00AA6FAB"/>
    <w:rsid w:val="00AA7097"/>
    <w:rsid w:val="00AA739D"/>
    <w:rsid w:val="00AA7415"/>
    <w:rsid w:val="00AA744E"/>
    <w:rsid w:val="00AA75B2"/>
    <w:rsid w:val="00AA780F"/>
    <w:rsid w:val="00AA7918"/>
    <w:rsid w:val="00AA7E20"/>
    <w:rsid w:val="00AA7F4B"/>
    <w:rsid w:val="00AB00CF"/>
    <w:rsid w:val="00AB00F1"/>
    <w:rsid w:val="00AB0105"/>
    <w:rsid w:val="00AB04B2"/>
    <w:rsid w:val="00AB055D"/>
    <w:rsid w:val="00AB068C"/>
    <w:rsid w:val="00AB07C0"/>
    <w:rsid w:val="00AB096E"/>
    <w:rsid w:val="00AB0C48"/>
    <w:rsid w:val="00AB0F99"/>
    <w:rsid w:val="00AB10C8"/>
    <w:rsid w:val="00AB12F6"/>
    <w:rsid w:val="00AB1B02"/>
    <w:rsid w:val="00AB1CC2"/>
    <w:rsid w:val="00AB2379"/>
    <w:rsid w:val="00AB26BB"/>
    <w:rsid w:val="00AB28DF"/>
    <w:rsid w:val="00AB29AA"/>
    <w:rsid w:val="00AB2E78"/>
    <w:rsid w:val="00AB3064"/>
    <w:rsid w:val="00AB3142"/>
    <w:rsid w:val="00AB371E"/>
    <w:rsid w:val="00AB378F"/>
    <w:rsid w:val="00AB385F"/>
    <w:rsid w:val="00AB3A9A"/>
    <w:rsid w:val="00AB3B3D"/>
    <w:rsid w:val="00AB3C21"/>
    <w:rsid w:val="00AB44C1"/>
    <w:rsid w:val="00AB457E"/>
    <w:rsid w:val="00AB48C8"/>
    <w:rsid w:val="00AB4FD2"/>
    <w:rsid w:val="00AB5197"/>
    <w:rsid w:val="00AB51E1"/>
    <w:rsid w:val="00AB582F"/>
    <w:rsid w:val="00AB5A32"/>
    <w:rsid w:val="00AB5D38"/>
    <w:rsid w:val="00AB61C1"/>
    <w:rsid w:val="00AB62DC"/>
    <w:rsid w:val="00AB6A28"/>
    <w:rsid w:val="00AB6CAE"/>
    <w:rsid w:val="00AB6EFE"/>
    <w:rsid w:val="00AB6F9A"/>
    <w:rsid w:val="00AB713D"/>
    <w:rsid w:val="00AB7269"/>
    <w:rsid w:val="00AB7306"/>
    <w:rsid w:val="00AB746A"/>
    <w:rsid w:val="00AB7A4E"/>
    <w:rsid w:val="00AC061E"/>
    <w:rsid w:val="00AC099B"/>
    <w:rsid w:val="00AC1D95"/>
    <w:rsid w:val="00AC1D9C"/>
    <w:rsid w:val="00AC2192"/>
    <w:rsid w:val="00AC29B6"/>
    <w:rsid w:val="00AC2F41"/>
    <w:rsid w:val="00AC33AA"/>
    <w:rsid w:val="00AC3B68"/>
    <w:rsid w:val="00AC4052"/>
    <w:rsid w:val="00AC41D9"/>
    <w:rsid w:val="00AC422D"/>
    <w:rsid w:val="00AC43B6"/>
    <w:rsid w:val="00AC4577"/>
    <w:rsid w:val="00AC4604"/>
    <w:rsid w:val="00AC46A7"/>
    <w:rsid w:val="00AC4C2A"/>
    <w:rsid w:val="00AC4EE3"/>
    <w:rsid w:val="00AC4F4A"/>
    <w:rsid w:val="00AC539B"/>
    <w:rsid w:val="00AC55CC"/>
    <w:rsid w:val="00AC55FD"/>
    <w:rsid w:val="00AC58CA"/>
    <w:rsid w:val="00AC5A7F"/>
    <w:rsid w:val="00AC5A80"/>
    <w:rsid w:val="00AC5AC8"/>
    <w:rsid w:val="00AC5E9F"/>
    <w:rsid w:val="00AC5FD1"/>
    <w:rsid w:val="00AC683B"/>
    <w:rsid w:val="00AC73A1"/>
    <w:rsid w:val="00AC7815"/>
    <w:rsid w:val="00AC7848"/>
    <w:rsid w:val="00AC79CB"/>
    <w:rsid w:val="00AD026C"/>
    <w:rsid w:val="00AD02F1"/>
    <w:rsid w:val="00AD099B"/>
    <w:rsid w:val="00AD0B5C"/>
    <w:rsid w:val="00AD0C06"/>
    <w:rsid w:val="00AD0DCC"/>
    <w:rsid w:val="00AD0F5F"/>
    <w:rsid w:val="00AD11CC"/>
    <w:rsid w:val="00AD19E8"/>
    <w:rsid w:val="00AD1A6F"/>
    <w:rsid w:val="00AD1D41"/>
    <w:rsid w:val="00AD1D83"/>
    <w:rsid w:val="00AD1ED0"/>
    <w:rsid w:val="00AD1F38"/>
    <w:rsid w:val="00AD224B"/>
    <w:rsid w:val="00AD229A"/>
    <w:rsid w:val="00AD25F1"/>
    <w:rsid w:val="00AD29B7"/>
    <w:rsid w:val="00AD2A59"/>
    <w:rsid w:val="00AD2D28"/>
    <w:rsid w:val="00AD35D0"/>
    <w:rsid w:val="00AD35D7"/>
    <w:rsid w:val="00AD3765"/>
    <w:rsid w:val="00AD42CF"/>
    <w:rsid w:val="00AD44C2"/>
    <w:rsid w:val="00AD464A"/>
    <w:rsid w:val="00AD4897"/>
    <w:rsid w:val="00AD48A5"/>
    <w:rsid w:val="00AD4A02"/>
    <w:rsid w:val="00AD4C9B"/>
    <w:rsid w:val="00AD518C"/>
    <w:rsid w:val="00AD570E"/>
    <w:rsid w:val="00AD5AB1"/>
    <w:rsid w:val="00AD5B77"/>
    <w:rsid w:val="00AD64FD"/>
    <w:rsid w:val="00AD6599"/>
    <w:rsid w:val="00AD69BA"/>
    <w:rsid w:val="00AD69E0"/>
    <w:rsid w:val="00AD6A6E"/>
    <w:rsid w:val="00AD6D8C"/>
    <w:rsid w:val="00AD6F74"/>
    <w:rsid w:val="00AD73CA"/>
    <w:rsid w:val="00AD7815"/>
    <w:rsid w:val="00AD781D"/>
    <w:rsid w:val="00AD7C84"/>
    <w:rsid w:val="00AD7CA6"/>
    <w:rsid w:val="00AE012C"/>
    <w:rsid w:val="00AE02A7"/>
    <w:rsid w:val="00AE037B"/>
    <w:rsid w:val="00AE1069"/>
    <w:rsid w:val="00AE126B"/>
    <w:rsid w:val="00AE135F"/>
    <w:rsid w:val="00AE17D7"/>
    <w:rsid w:val="00AE185B"/>
    <w:rsid w:val="00AE18B6"/>
    <w:rsid w:val="00AE199A"/>
    <w:rsid w:val="00AE19BE"/>
    <w:rsid w:val="00AE1F71"/>
    <w:rsid w:val="00AE2189"/>
    <w:rsid w:val="00AE21F1"/>
    <w:rsid w:val="00AE2266"/>
    <w:rsid w:val="00AE267F"/>
    <w:rsid w:val="00AE26A2"/>
    <w:rsid w:val="00AE2C43"/>
    <w:rsid w:val="00AE2E0D"/>
    <w:rsid w:val="00AE2F06"/>
    <w:rsid w:val="00AE2F39"/>
    <w:rsid w:val="00AE3144"/>
    <w:rsid w:val="00AE3510"/>
    <w:rsid w:val="00AE36BB"/>
    <w:rsid w:val="00AE37BA"/>
    <w:rsid w:val="00AE3A86"/>
    <w:rsid w:val="00AE3C03"/>
    <w:rsid w:val="00AE3E90"/>
    <w:rsid w:val="00AE4177"/>
    <w:rsid w:val="00AE4737"/>
    <w:rsid w:val="00AE4772"/>
    <w:rsid w:val="00AE4AA1"/>
    <w:rsid w:val="00AE4D87"/>
    <w:rsid w:val="00AE4DDC"/>
    <w:rsid w:val="00AE5046"/>
    <w:rsid w:val="00AE51A9"/>
    <w:rsid w:val="00AE5663"/>
    <w:rsid w:val="00AE5AC4"/>
    <w:rsid w:val="00AE60CF"/>
    <w:rsid w:val="00AE60FD"/>
    <w:rsid w:val="00AE634E"/>
    <w:rsid w:val="00AE6565"/>
    <w:rsid w:val="00AE6C21"/>
    <w:rsid w:val="00AE6E08"/>
    <w:rsid w:val="00AE7166"/>
    <w:rsid w:val="00AE7291"/>
    <w:rsid w:val="00AE73E4"/>
    <w:rsid w:val="00AE7597"/>
    <w:rsid w:val="00AE7FBC"/>
    <w:rsid w:val="00AF0036"/>
    <w:rsid w:val="00AF019A"/>
    <w:rsid w:val="00AF022B"/>
    <w:rsid w:val="00AF023A"/>
    <w:rsid w:val="00AF0BE5"/>
    <w:rsid w:val="00AF0CAF"/>
    <w:rsid w:val="00AF0FDB"/>
    <w:rsid w:val="00AF1357"/>
    <w:rsid w:val="00AF14F4"/>
    <w:rsid w:val="00AF1757"/>
    <w:rsid w:val="00AF1CE4"/>
    <w:rsid w:val="00AF1E77"/>
    <w:rsid w:val="00AF20A1"/>
    <w:rsid w:val="00AF2272"/>
    <w:rsid w:val="00AF24ED"/>
    <w:rsid w:val="00AF24FA"/>
    <w:rsid w:val="00AF299A"/>
    <w:rsid w:val="00AF2D35"/>
    <w:rsid w:val="00AF300C"/>
    <w:rsid w:val="00AF3098"/>
    <w:rsid w:val="00AF32CA"/>
    <w:rsid w:val="00AF387C"/>
    <w:rsid w:val="00AF39FF"/>
    <w:rsid w:val="00AF3CB2"/>
    <w:rsid w:val="00AF442C"/>
    <w:rsid w:val="00AF46B9"/>
    <w:rsid w:val="00AF4C7F"/>
    <w:rsid w:val="00AF50A7"/>
    <w:rsid w:val="00AF539E"/>
    <w:rsid w:val="00AF56F4"/>
    <w:rsid w:val="00AF596D"/>
    <w:rsid w:val="00AF5B17"/>
    <w:rsid w:val="00AF5BDA"/>
    <w:rsid w:val="00AF62B2"/>
    <w:rsid w:val="00AF6879"/>
    <w:rsid w:val="00AF6931"/>
    <w:rsid w:val="00AF6B9D"/>
    <w:rsid w:val="00AF7397"/>
    <w:rsid w:val="00AF7F9B"/>
    <w:rsid w:val="00AF7FF0"/>
    <w:rsid w:val="00B00421"/>
    <w:rsid w:val="00B00964"/>
    <w:rsid w:val="00B009E8"/>
    <w:rsid w:val="00B00A4B"/>
    <w:rsid w:val="00B00B61"/>
    <w:rsid w:val="00B00D2B"/>
    <w:rsid w:val="00B013AD"/>
    <w:rsid w:val="00B0181F"/>
    <w:rsid w:val="00B01BEC"/>
    <w:rsid w:val="00B01C7C"/>
    <w:rsid w:val="00B01F9E"/>
    <w:rsid w:val="00B02A18"/>
    <w:rsid w:val="00B02B1A"/>
    <w:rsid w:val="00B02DD9"/>
    <w:rsid w:val="00B02F4F"/>
    <w:rsid w:val="00B031F4"/>
    <w:rsid w:val="00B03387"/>
    <w:rsid w:val="00B03C82"/>
    <w:rsid w:val="00B03CAE"/>
    <w:rsid w:val="00B03FD1"/>
    <w:rsid w:val="00B0410D"/>
    <w:rsid w:val="00B04491"/>
    <w:rsid w:val="00B045ED"/>
    <w:rsid w:val="00B04604"/>
    <w:rsid w:val="00B046E7"/>
    <w:rsid w:val="00B047A4"/>
    <w:rsid w:val="00B04DA0"/>
    <w:rsid w:val="00B04E8D"/>
    <w:rsid w:val="00B05111"/>
    <w:rsid w:val="00B051FF"/>
    <w:rsid w:val="00B05F5D"/>
    <w:rsid w:val="00B06463"/>
    <w:rsid w:val="00B06640"/>
    <w:rsid w:val="00B068E2"/>
    <w:rsid w:val="00B06BC7"/>
    <w:rsid w:val="00B06F85"/>
    <w:rsid w:val="00B0703B"/>
    <w:rsid w:val="00B07141"/>
    <w:rsid w:val="00B07354"/>
    <w:rsid w:val="00B07603"/>
    <w:rsid w:val="00B0769A"/>
    <w:rsid w:val="00B079EC"/>
    <w:rsid w:val="00B07C3D"/>
    <w:rsid w:val="00B07C40"/>
    <w:rsid w:val="00B07E0D"/>
    <w:rsid w:val="00B1008E"/>
    <w:rsid w:val="00B1056E"/>
    <w:rsid w:val="00B10947"/>
    <w:rsid w:val="00B1159D"/>
    <w:rsid w:val="00B11AF0"/>
    <w:rsid w:val="00B121AF"/>
    <w:rsid w:val="00B122B5"/>
    <w:rsid w:val="00B1235E"/>
    <w:rsid w:val="00B1297E"/>
    <w:rsid w:val="00B129A7"/>
    <w:rsid w:val="00B12A18"/>
    <w:rsid w:val="00B12C8D"/>
    <w:rsid w:val="00B12EC2"/>
    <w:rsid w:val="00B12ED5"/>
    <w:rsid w:val="00B12F04"/>
    <w:rsid w:val="00B132C1"/>
    <w:rsid w:val="00B132C7"/>
    <w:rsid w:val="00B134D9"/>
    <w:rsid w:val="00B13930"/>
    <w:rsid w:val="00B13A28"/>
    <w:rsid w:val="00B13B7A"/>
    <w:rsid w:val="00B13CEF"/>
    <w:rsid w:val="00B14A5A"/>
    <w:rsid w:val="00B14E1F"/>
    <w:rsid w:val="00B14E20"/>
    <w:rsid w:val="00B14E31"/>
    <w:rsid w:val="00B15E55"/>
    <w:rsid w:val="00B162FB"/>
    <w:rsid w:val="00B164A9"/>
    <w:rsid w:val="00B16546"/>
    <w:rsid w:val="00B167A3"/>
    <w:rsid w:val="00B167E5"/>
    <w:rsid w:val="00B16A5A"/>
    <w:rsid w:val="00B16ABF"/>
    <w:rsid w:val="00B16B6B"/>
    <w:rsid w:val="00B16C54"/>
    <w:rsid w:val="00B16D1C"/>
    <w:rsid w:val="00B16E49"/>
    <w:rsid w:val="00B171F8"/>
    <w:rsid w:val="00B17412"/>
    <w:rsid w:val="00B17E8C"/>
    <w:rsid w:val="00B20064"/>
    <w:rsid w:val="00B2017F"/>
    <w:rsid w:val="00B205B2"/>
    <w:rsid w:val="00B20A12"/>
    <w:rsid w:val="00B20BC0"/>
    <w:rsid w:val="00B20EBC"/>
    <w:rsid w:val="00B20EE4"/>
    <w:rsid w:val="00B20EFA"/>
    <w:rsid w:val="00B214BF"/>
    <w:rsid w:val="00B21672"/>
    <w:rsid w:val="00B21B39"/>
    <w:rsid w:val="00B21B84"/>
    <w:rsid w:val="00B21E37"/>
    <w:rsid w:val="00B21FC7"/>
    <w:rsid w:val="00B22599"/>
    <w:rsid w:val="00B22738"/>
    <w:rsid w:val="00B2299E"/>
    <w:rsid w:val="00B22EF5"/>
    <w:rsid w:val="00B2322C"/>
    <w:rsid w:val="00B237DF"/>
    <w:rsid w:val="00B23F60"/>
    <w:rsid w:val="00B240DE"/>
    <w:rsid w:val="00B244D9"/>
    <w:rsid w:val="00B24735"/>
    <w:rsid w:val="00B249F4"/>
    <w:rsid w:val="00B24A4E"/>
    <w:rsid w:val="00B24CCC"/>
    <w:rsid w:val="00B24E02"/>
    <w:rsid w:val="00B25114"/>
    <w:rsid w:val="00B251C1"/>
    <w:rsid w:val="00B25814"/>
    <w:rsid w:val="00B25EB0"/>
    <w:rsid w:val="00B26218"/>
    <w:rsid w:val="00B26639"/>
    <w:rsid w:val="00B269A0"/>
    <w:rsid w:val="00B269C2"/>
    <w:rsid w:val="00B26CE5"/>
    <w:rsid w:val="00B2742B"/>
    <w:rsid w:val="00B27E38"/>
    <w:rsid w:val="00B30068"/>
    <w:rsid w:val="00B30722"/>
    <w:rsid w:val="00B30AB3"/>
    <w:rsid w:val="00B30CBA"/>
    <w:rsid w:val="00B30DCC"/>
    <w:rsid w:val="00B30EDD"/>
    <w:rsid w:val="00B3182D"/>
    <w:rsid w:val="00B31952"/>
    <w:rsid w:val="00B319FC"/>
    <w:rsid w:val="00B31A4F"/>
    <w:rsid w:val="00B31BAF"/>
    <w:rsid w:val="00B31C23"/>
    <w:rsid w:val="00B31FD0"/>
    <w:rsid w:val="00B32342"/>
    <w:rsid w:val="00B323D2"/>
    <w:rsid w:val="00B3291F"/>
    <w:rsid w:val="00B32BAE"/>
    <w:rsid w:val="00B331AF"/>
    <w:rsid w:val="00B3325D"/>
    <w:rsid w:val="00B3370E"/>
    <w:rsid w:val="00B339C4"/>
    <w:rsid w:val="00B33A82"/>
    <w:rsid w:val="00B33E95"/>
    <w:rsid w:val="00B34697"/>
    <w:rsid w:val="00B34869"/>
    <w:rsid w:val="00B34B24"/>
    <w:rsid w:val="00B34D90"/>
    <w:rsid w:val="00B3501E"/>
    <w:rsid w:val="00B35035"/>
    <w:rsid w:val="00B35071"/>
    <w:rsid w:val="00B35287"/>
    <w:rsid w:val="00B353A7"/>
    <w:rsid w:val="00B3562E"/>
    <w:rsid w:val="00B35F55"/>
    <w:rsid w:val="00B36405"/>
    <w:rsid w:val="00B367D9"/>
    <w:rsid w:val="00B36930"/>
    <w:rsid w:val="00B36988"/>
    <w:rsid w:val="00B36CCD"/>
    <w:rsid w:val="00B36DFE"/>
    <w:rsid w:val="00B36E31"/>
    <w:rsid w:val="00B36E5F"/>
    <w:rsid w:val="00B36EEE"/>
    <w:rsid w:val="00B36FA2"/>
    <w:rsid w:val="00B3721A"/>
    <w:rsid w:val="00B372D5"/>
    <w:rsid w:val="00B37318"/>
    <w:rsid w:val="00B376ED"/>
    <w:rsid w:val="00B378C7"/>
    <w:rsid w:val="00B37C89"/>
    <w:rsid w:val="00B37E12"/>
    <w:rsid w:val="00B400CE"/>
    <w:rsid w:val="00B40395"/>
    <w:rsid w:val="00B40580"/>
    <w:rsid w:val="00B40927"/>
    <w:rsid w:val="00B40B39"/>
    <w:rsid w:val="00B40C28"/>
    <w:rsid w:val="00B40FF8"/>
    <w:rsid w:val="00B41662"/>
    <w:rsid w:val="00B41839"/>
    <w:rsid w:val="00B42374"/>
    <w:rsid w:val="00B42B41"/>
    <w:rsid w:val="00B42BF4"/>
    <w:rsid w:val="00B42D4A"/>
    <w:rsid w:val="00B42E17"/>
    <w:rsid w:val="00B431D1"/>
    <w:rsid w:val="00B43546"/>
    <w:rsid w:val="00B4369E"/>
    <w:rsid w:val="00B43A5A"/>
    <w:rsid w:val="00B43E83"/>
    <w:rsid w:val="00B44EA0"/>
    <w:rsid w:val="00B45215"/>
    <w:rsid w:val="00B453BF"/>
    <w:rsid w:val="00B453D7"/>
    <w:rsid w:val="00B45EB4"/>
    <w:rsid w:val="00B4686B"/>
    <w:rsid w:val="00B46BC0"/>
    <w:rsid w:val="00B46E5B"/>
    <w:rsid w:val="00B46F43"/>
    <w:rsid w:val="00B47127"/>
    <w:rsid w:val="00B473F6"/>
    <w:rsid w:val="00B47697"/>
    <w:rsid w:val="00B478B0"/>
    <w:rsid w:val="00B47CCF"/>
    <w:rsid w:val="00B47FB9"/>
    <w:rsid w:val="00B50207"/>
    <w:rsid w:val="00B50324"/>
    <w:rsid w:val="00B5066A"/>
    <w:rsid w:val="00B506DF"/>
    <w:rsid w:val="00B50707"/>
    <w:rsid w:val="00B50FFC"/>
    <w:rsid w:val="00B51093"/>
    <w:rsid w:val="00B5126E"/>
    <w:rsid w:val="00B518FF"/>
    <w:rsid w:val="00B51963"/>
    <w:rsid w:val="00B51BC9"/>
    <w:rsid w:val="00B51D7F"/>
    <w:rsid w:val="00B51E61"/>
    <w:rsid w:val="00B51F0C"/>
    <w:rsid w:val="00B520DE"/>
    <w:rsid w:val="00B5249B"/>
    <w:rsid w:val="00B524BC"/>
    <w:rsid w:val="00B52B71"/>
    <w:rsid w:val="00B5375D"/>
    <w:rsid w:val="00B538C3"/>
    <w:rsid w:val="00B53ACC"/>
    <w:rsid w:val="00B53C1D"/>
    <w:rsid w:val="00B53D39"/>
    <w:rsid w:val="00B53DA4"/>
    <w:rsid w:val="00B53E45"/>
    <w:rsid w:val="00B54090"/>
    <w:rsid w:val="00B54623"/>
    <w:rsid w:val="00B5497C"/>
    <w:rsid w:val="00B54BA9"/>
    <w:rsid w:val="00B553C4"/>
    <w:rsid w:val="00B55573"/>
    <w:rsid w:val="00B55601"/>
    <w:rsid w:val="00B55638"/>
    <w:rsid w:val="00B5586A"/>
    <w:rsid w:val="00B55D33"/>
    <w:rsid w:val="00B55D3E"/>
    <w:rsid w:val="00B55EA3"/>
    <w:rsid w:val="00B55EB0"/>
    <w:rsid w:val="00B56011"/>
    <w:rsid w:val="00B56454"/>
    <w:rsid w:val="00B56784"/>
    <w:rsid w:val="00B5678D"/>
    <w:rsid w:val="00B56BA5"/>
    <w:rsid w:val="00B56BCE"/>
    <w:rsid w:val="00B56F27"/>
    <w:rsid w:val="00B575A2"/>
    <w:rsid w:val="00B57765"/>
    <w:rsid w:val="00B57A62"/>
    <w:rsid w:val="00B57C29"/>
    <w:rsid w:val="00B57DE6"/>
    <w:rsid w:val="00B57F4F"/>
    <w:rsid w:val="00B60097"/>
    <w:rsid w:val="00B602D3"/>
    <w:rsid w:val="00B60309"/>
    <w:rsid w:val="00B61052"/>
    <w:rsid w:val="00B6195F"/>
    <w:rsid w:val="00B61AB7"/>
    <w:rsid w:val="00B61B56"/>
    <w:rsid w:val="00B61C54"/>
    <w:rsid w:val="00B62160"/>
    <w:rsid w:val="00B62403"/>
    <w:rsid w:val="00B62649"/>
    <w:rsid w:val="00B62D61"/>
    <w:rsid w:val="00B62E08"/>
    <w:rsid w:val="00B62F0F"/>
    <w:rsid w:val="00B630F7"/>
    <w:rsid w:val="00B63272"/>
    <w:rsid w:val="00B6333A"/>
    <w:rsid w:val="00B633CA"/>
    <w:rsid w:val="00B63677"/>
    <w:rsid w:val="00B636B1"/>
    <w:rsid w:val="00B63A3C"/>
    <w:rsid w:val="00B63F25"/>
    <w:rsid w:val="00B64283"/>
    <w:rsid w:val="00B64404"/>
    <w:rsid w:val="00B64523"/>
    <w:rsid w:val="00B64B7C"/>
    <w:rsid w:val="00B64BFD"/>
    <w:rsid w:val="00B64C61"/>
    <w:rsid w:val="00B650B5"/>
    <w:rsid w:val="00B652AA"/>
    <w:rsid w:val="00B652D0"/>
    <w:rsid w:val="00B65483"/>
    <w:rsid w:val="00B65A5A"/>
    <w:rsid w:val="00B65C28"/>
    <w:rsid w:val="00B65E6E"/>
    <w:rsid w:val="00B65F30"/>
    <w:rsid w:val="00B65F5B"/>
    <w:rsid w:val="00B66317"/>
    <w:rsid w:val="00B66975"/>
    <w:rsid w:val="00B676D7"/>
    <w:rsid w:val="00B67768"/>
    <w:rsid w:val="00B67F72"/>
    <w:rsid w:val="00B7014B"/>
    <w:rsid w:val="00B7015F"/>
    <w:rsid w:val="00B70741"/>
    <w:rsid w:val="00B707D5"/>
    <w:rsid w:val="00B70A1A"/>
    <w:rsid w:val="00B70B1F"/>
    <w:rsid w:val="00B70C41"/>
    <w:rsid w:val="00B70CCF"/>
    <w:rsid w:val="00B70FC6"/>
    <w:rsid w:val="00B7103B"/>
    <w:rsid w:val="00B710B7"/>
    <w:rsid w:val="00B71337"/>
    <w:rsid w:val="00B719CD"/>
    <w:rsid w:val="00B71BB7"/>
    <w:rsid w:val="00B71D9C"/>
    <w:rsid w:val="00B71D9E"/>
    <w:rsid w:val="00B71DFC"/>
    <w:rsid w:val="00B720A6"/>
    <w:rsid w:val="00B72473"/>
    <w:rsid w:val="00B72ABF"/>
    <w:rsid w:val="00B72D0E"/>
    <w:rsid w:val="00B72E06"/>
    <w:rsid w:val="00B7302D"/>
    <w:rsid w:val="00B73034"/>
    <w:rsid w:val="00B7327D"/>
    <w:rsid w:val="00B733D1"/>
    <w:rsid w:val="00B7402B"/>
    <w:rsid w:val="00B74356"/>
    <w:rsid w:val="00B74551"/>
    <w:rsid w:val="00B7455F"/>
    <w:rsid w:val="00B74562"/>
    <w:rsid w:val="00B748D9"/>
    <w:rsid w:val="00B74C04"/>
    <w:rsid w:val="00B75038"/>
    <w:rsid w:val="00B7547A"/>
    <w:rsid w:val="00B75701"/>
    <w:rsid w:val="00B7578D"/>
    <w:rsid w:val="00B757C9"/>
    <w:rsid w:val="00B75A4A"/>
    <w:rsid w:val="00B75D90"/>
    <w:rsid w:val="00B75DB8"/>
    <w:rsid w:val="00B75F2F"/>
    <w:rsid w:val="00B7630D"/>
    <w:rsid w:val="00B7643F"/>
    <w:rsid w:val="00B7671F"/>
    <w:rsid w:val="00B7689E"/>
    <w:rsid w:val="00B76FB6"/>
    <w:rsid w:val="00B7738A"/>
    <w:rsid w:val="00B77431"/>
    <w:rsid w:val="00B775C2"/>
    <w:rsid w:val="00B77EB7"/>
    <w:rsid w:val="00B77F29"/>
    <w:rsid w:val="00B77FD4"/>
    <w:rsid w:val="00B8009A"/>
    <w:rsid w:val="00B80144"/>
    <w:rsid w:val="00B80240"/>
    <w:rsid w:val="00B802E0"/>
    <w:rsid w:val="00B802FA"/>
    <w:rsid w:val="00B80325"/>
    <w:rsid w:val="00B8059C"/>
    <w:rsid w:val="00B807D6"/>
    <w:rsid w:val="00B80A69"/>
    <w:rsid w:val="00B80BE8"/>
    <w:rsid w:val="00B80C3C"/>
    <w:rsid w:val="00B81365"/>
    <w:rsid w:val="00B8150C"/>
    <w:rsid w:val="00B817A8"/>
    <w:rsid w:val="00B819D6"/>
    <w:rsid w:val="00B81A77"/>
    <w:rsid w:val="00B81E05"/>
    <w:rsid w:val="00B81EA5"/>
    <w:rsid w:val="00B82206"/>
    <w:rsid w:val="00B82417"/>
    <w:rsid w:val="00B82A19"/>
    <w:rsid w:val="00B82C74"/>
    <w:rsid w:val="00B82FA5"/>
    <w:rsid w:val="00B8313A"/>
    <w:rsid w:val="00B83279"/>
    <w:rsid w:val="00B8344F"/>
    <w:rsid w:val="00B83C16"/>
    <w:rsid w:val="00B83F71"/>
    <w:rsid w:val="00B83F74"/>
    <w:rsid w:val="00B84055"/>
    <w:rsid w:val="00B840CC"/>
    <w:rsid w:val="00B84132"/>
    <w:rsid w:val="00B8431A"/>
    <w:rsid w:val="00B84898"/>
    <w:rsid w:val="00B84CA0"/>
    <w:rsid w:val="00B84FF3"/>
    <w:rsid w:val="00B85247"/>
    <w:rsid w:val="00B852B0"/>
    <w:rsid w:val="00B853D3"/>
    <w:rsid w:val="00B853EF"/>
    <w:rsid w:val="00B8553E"/>
    <w:rsid w:val="00B85643"/>
    <w:rsid w:val="00B85A18"/>
    <w:rsid w:val="00B85C4E"/>
    <w:rsid w:val="00B85D78"/>
    <w:rsid w:val="00B85E7A"/>
    <w:rsid w:val="00B85F9B"/>
    <w:rsid w:val="00B862E3"/>
    <w:rsid w:val="00B867CD"/>
    <w:rsid w:val="00B869B9"/>
    <w:rsid w:val="00B869BD"/>
    <w:rsid w:val="00B86ADB"/>
    <w:rsid w:val="00B86BD5"/>
    <w:rsid w:val="00B8704D"/>
    <w:rsid w:val="00B872C1"/>
    <w:rsid w:val="00B878B2"/>
    <w:rsid w:val="00B87A8A"/>
    <w:rsid w:val="00B87BE5"/>
    <w:rsid w:val="00B9006F"/>
    <w:rsid w:val="00B9011B"/>
    <w:rsid w:val="00B9020D"/>
    <w:rsid w:val="00B90490"/>
    <w:rsid w:val="00B90537"/>
    <w:rsid w:val="00B90662"/>
    <w:rsid w:val="00B906BE"/>
    <w:rsid w:val="00B9098A"/>
    <w:rsid w:val="00B90A5A"/>
    <w:rsid w:val="00B912FA"/>
    <w:rsid w:val="00B919B5"/>
    <w:rsid w:val="00B92115"/>
    <w:rsid w:val="00B926CA"/>
    <w:rsid w:val="00B92BF0"/>
    <w:rsid w:val="00B92CAE"/>
    <w:rsid w:val="00B92D6A"/>
    <w:rsid w:val="00B92EB0"/>
    <w:rsid w:val="00B933EB"/>
    <w:rsid w:val="00B939A6"/>
    <w:rsid w:val="00B93B6F"/>
    <w:rsid w:val="00B94159"/>
    <w:rsid w:val="00B9418E"/>
    <w:rsid w:val="00B94847"/>
    <w:rsid w:val="00B94B98"/>
    <w:rsid w:val="00B94B9F"/>
    <w:rsid w:val="00B94BF5"/>
    <w:rsid w:val="00B94DA5"/>
    <w:rsid w:val="00B94DE8"/>
    <w:rsid w:val="00B94EF9"/>
    <w:rsid w:val="00B94F91"/>
    <w:rsid w:val="00B94FBA"/>
    <w:rsid w:val="00B953FB"/>
    <w:rsid w:val="00B9565E"/>
    <w:rsid w:val="00B95A05"/>
    <w:rsid w:val="00B95D2C"/>
    <w:rsid w:val="00B95ED2"/>
    <w:rsid w:val="00B9609A"/>
    <w:rsid w:val="00B9622C"/>
    <w:rsid w:val="00B97404"/>
    <w:rsid w:val="00B974DF"/>
    <w:rsid w:val="00B97568"/>
    <w:rsid w:val="00B976BA"/>
    <w:rsid w:val="00B9772D"/>
    <w:rsid w:val="00B97844"/>
    <w:rsid w:val="00B97D48"/>
    <w:rsid w:val="00BA0057"/>
    <w:rsid w:val="00BA0301"/>
    <w:rsid w:val="00BA0362"/>
    <w:rsid w:val="00BA0A91"/>
    <w:rsid w:val="00BA0D0D"/>
    <w:rsid w:val="00BA0DE4"/>
    <w:rsid w:val="00BA0F17"/>
    <w:rsid w:val="00BA1012"/>
    <w:rsid w:val="00BA137F"/>
    <w:rsid w:val="00BA14D4"/>
    <w:rsid w:val="00BA1697"/>
    <w:rsid w:val="00BA1C98"/>
    <w:rsid w:val="00BA1D3F"/>
    <w:rsid w:val="00BA1F34"/>
    <w:rsid w:val="00BA1FFA"/>
    <w:rsid w:val="00BA207C"/>
    <w:rsid w:val="00BA20B8"/>
    <w:rsid w:val="00BA2196"/>
    <w:rsid w:val="00BA2257"/>
    <w:rsid w:val="00BA22FE"/>
    <w:rsid w:val="00BA2793"/>
    <w:rsid w:val="00BA2CFF"/>
    <w:rsid w:val="00BA332E"/>
    <w:rsid w:val="00BA3950"/>
    <w:rsid w:val="00BA3B98"/>
    <w:rsid w:val="00BA436A"/>
    <w:rsid w:val="00BA4D31"/>
    <w:rsid w:val="00BA4DC3"/>
    <w:rsid w:val="00BA517C"/>
    <w:rsid w:val="00BA51D2"/>
    <w:rsid w:val="00BA58DE"/>
    <w:rsid w:val="00BA5ADA"/>
    <w:rsid w:val="00BA5C56"/>
    <w:rsid w:val="00BA6349"/>
    <w:rsid w:val="00BA66FE"/>
    <w:rsid w:val="00BA6E9A"/>
    <w:rsid w:val="00BA6F4D"/>
    <w:rsid w:val="00BA6FE5"/>
    <w:rsid w:val="00BA7164"/>
    <w:rsid w:val="00BA7224"/>
    <w:rsid w:val="00BA7762"/>
    <w:rsid w:val="00BA7813"/>
    <w:rsid w:val="00BA7C7D"/>
    <w:rsid w:val="00BA7D29"/>
    <w:rsid w:val="00BB0112"/>
    <w:rsid w:val="00BB08BD"/>
    <w:rsid w:val="00BB0ABD"/>
    <w:rsid w:val="00BB0DA4"/>
    <w:rsid w:val="00BB1939"/>
    <w:rsid w:val="00BB29E2"/>
    <w:rsid w:val="00BB2BB9"/>
    <w:rsid w:val="00BB2BFC"/>
    <w:rsid w:val="00BB2ED0"/>
    <w:rsid w:val="00BB2EE0"/>
    <w:rsid w:val="00BB304B"/>
    <w:rsid w:val="00BB321B"/>
    <w:rsid w:val="00BB343E"/>
    <w:rsid w:val="00BB3551"/>
    <w:rsid w:val="00BB39A7"/>
    <w:rsid w:val="00BB3BDB"/>
    <w:rsid w:val="00BB3FAB"/>
    <w:rsid w:val="00BB40C7"/>
    <w:rsid w:val="00BB4107"/>
    <w:rsid w:val="00BB4278"/>
    <w:rsid w:val="00BB4383"/>
    <w:rsid w:val="00BB443D"/>
    <w:rsid w:val="00BB44F5"/>
    <w:rsid w:val="00BB46C9"/>
    <w:rsid w:val="00BB475F"/>
    <w:rsid w:val="00BB4870"/>
    <w:rsid w:val="00BB4C28"/>
    <w:rsid w:val="00BB4C4A"/>
    <w:rsid w:val="00BB4F1A"/>
    <w:rsid w:val="00BB4F78"/>
    <w:rsid w:val="00BB5047"/>
    <w:rsid w:val="00BB5120"/>
    <w:rsid w:val="00BB5269"/>
    <w:rsid w:val="00BB530C"/>
    <w:rsid w:val="00BB5636"/>
    <w:rsid w:val="00BB57F0"/>
    <w:rsid w:val="00BB5B26"/>
    <w:rsid w:val="00BB5B80"/>
    <w:rsid w:val="00BB5F15"/>
    <w:rsid w:val="00BB5FB3"/>
    <w:rsid w:val="00BB5FF0"/>
    <w:rsid w:val="00BB6389"/>
    <w:rsid w:val="00BB6553"/>
    <w:rsid w:val="00BB662C"/>
    <w:rsid w:val="00BB66FF"/>
    <w:rsid w:val="00BB6AA9"/>
    <w:rsid w:val="00BB6F52"/>
    <w:rsid w:val="00BB6FF8"/>
    <w:rsid w:val="00BB715C"/>
    <w:rsid w:val="00BB7894"/>
    <w:rsid w:val="00BB790E"/>
    <w:rsid w:val="00BB7C69"/>
    <w:rsid w:val="00BB7CDD"/>
    <w:rsid w:val="00BB7E0B"/>
    <w:rsid w:val="00BB7EC8"/>
    <w:rsid w:val="00BB7EF7"/>
    <w:rsid w:val="00BC04AB"/>
    <w:rsid w:val="00BC0BA9"/>
    <w:rsid w:val="00BC108C"/>
    <w:rsid w:val="00BC14AA"/>
    <w:rsid w:val="00BC1B70"/>
    <w:rsid w:val="00BC1BDE"/>
    <w:rsid w:val="00BC1CC3"/>
    <w:rsid w:val="00BC1D36"/>
    <w:rsid w:val="00BC1F73"/>
    <w:rsid w:val="00BC2476"/>
    <w:rsid w:val="00BC2646"/>
    <w:rsid w:val="00BC2938"/>
    <w:rsid w:val="00BC2A13"/>
    <w:rsid w:val="00BC2A77"/>
    <w:rsid w:val="00BC2BA8"/>
    <w:rsid w:val="00BC2FD1"/>
    <w:rsid w:val="00BC304F"/>
    <w:rsid w:val="00BC31C9"/>
    <w:rsid w:val="00BC34F9"/>
    <w:rsid w:val="00BC40AE"/>
    <w:rsid w:val="00BC40B6"/>
    <w:rsid w:val="00BC4379"/>
    <w:rsid w:val="00BC45BD"/>
    <w:rsid w:val="00BC4AB9"/>
    <w:rsid w:val="00BC4C02"/>
    <w:rsid w:val="00BC51D3"/>
    <w:rsid w:val="00BC6C54"/>
    <w:rsid w:val="00BC6C55"/>
    <w:rsid w:val="00BC6F88"/>
    <w:rsid w:val="00BC6FF6"/>
    <w:rsid w:val="00BC7305"/>
    <w:rsid w:val="00BC7F19"/>
    <w:rsid w:val="00BD01F2"/>
    <w:rsid w:val="00BD022C"/>
    <w:rsid w:val="00BD0613"/>
    <w:rsid w:val="00BD075C"/>
    <w:rsid w:val="00BD079F"/>
    <w:rsid w:val="00BD08F8"/>
    <w:rsid w:val="00BD0952"/>
    <w:rsid w:val="00BD0D0A"/>
    <w:rsid w:val="00BD106E"/>
    <w:rsid w:val="00BD1391"/>
    <w:rsid w:val="00BD15FC"/>
    <w:rsid w:val="00BD18FC"/>
    <w:rsid w:val="00BD241F"/>
    <w:rsid w:val="00BD259D"/>
    <w:rsid w:val="00BD27E1"/>
    <w:rsid w:val="00BD28BB"/>
    <w:rsid w:val="00BD2CAB"/>
    <w:rsid w:val="00BD2EDC"/>
    <w:rsid w:val="00BD3364"/>
    <w:rsid w:val="00BD349C"/>
    <w:rsid w:val="00BD3A0B"/>
    <w:rsid w:val="00BD3B5F"/>
    <w:rsid w:val="00BD3F9C"/>
    <w:rsid w:val="00BD410F"/>
    <w:rsid w:val="00BD4116"/>
    <w:rsid w:val="00BD41D3"/>
    <w:rsid w:val="00BD4319"/>
    <w:rsid w:val="00BD4B11"/>
    <w:rsid w:val="00BD4E26"/>
    <w:rsid w:val="00BD4F09"/>
    <w:rsid w:val="00BD5151"/>
    <w:rsid w:val="00BD5996"/>
    <w:rsid w:val="00BD59C1"/>
    <w:rsid w:val="00BD59DC"/>
    <w:rsid w:val="00BD5B64"/>
    <w:rsid w:val="00BD5C65"/>
    <w:rsid w:val="00BD5D4A"/>
    <w:rsid w:val="00BD5DA5"/>
    <w:rsid w:val="00BD6013"/>
    <w:rsid w:val="00BD602B"/>
    <w:rsid w:val="00BD669C"/>
    <w:rsid w:val="00BD66CD"/>
    <w:rsid w:val="00BD66CF"/>
    <w:rsid w:val="00BD6D02"/>
    <w:rsid w:val="00BD70AD"/>
    <w:rsid w:val="00BD71C7"/>
    <w:rsid w:val="00BD7338"/>
    <w:rsid w:val="00BD7623"/>
    <w:rsid w:val="00BD7FFA"/>
    <w:rsid w:val="00BE02B5"/>
    <w:rsid w:val="00BE08CB"/>
    <w:rsid w:val="00BE0A4B"/>
    <w:rsid w:val="00BE0B21"/>
    <w:rsid w:val="00BE0B27"/>
    <w:rsid w:val="00BE0D0C"/>
    <w:rsid w:val="00BE1573"/>
    <w:rsid w:val="00BE172B"/>
    <w:rsid w:val="00BE1E1A"/>
    <w:rsid w:val="00BE1E6B"/>
    <w:rsid w:val="00BE215F"/>
    <w:rsid w:val="00BE2215"/>
    <w:rsid w:val="00BE2302"/>
    <w:rsid w:val="00BE234D"/>
    <w:rsid w:val="00BE25B3"/>
    <w:rsid w:val="00BE2924"/>
    <w:rsid w:val="00BE2FEE"/>
    <w:rsid w:val="00BE30AE"/>
    <w:rsid w:val="00BE30EA"/>
    <w:rsid w:val="00BE3241"/>
    <w:rsid w:val="00BE3295"/>
    <w:rsid w:val="00BE32B0"/>
    <w:rsid w:val="00BE332B"/>
    <w:rsid w:val="00BE3583"/>
    <w:rsid w:val="00BE381F"/>
    <w:rsid w:val="00BE3A5E"/>
    <w:rsid w:val="00BE3E72"/>
    <w:rsid w:val="00BE434C"/>
    <w:rsid w:val="00BE4C91"/>
    <w:rsid w:val="00BE4F52"/>
    <w:rsid w:val="00BE5C37"/>
    <w:rsid w:val="00BE5C65"/>
    <w:rsid w:val="00BE5CF2"/>
    <w:rsid w:val="00BE5E7F"/>
    <w:rsid w:val="00BE6813"/>
    <w:rsid w:val="00BE686D"/>
    <w:rsid w:val="00BE6C44"/>
    <w:rsid w:val="00BE6DC7"/>
    <w:rsid w:val="00BE7440"/>
    <w:rsid w:val="00BE74BB"/>
    <w:rsid w:val="00BE769F"/>
    <w:rsid w:val="00BE796D"/>
    <w:rsid w:val="00BE7EE7"/>
    <w:rsid w:val="00BE7F73"/>
    <w:rsid w:val="00BF108B"/>
    <w:rsid w:val="00BF127D"/>
    <w:rsid w:val="00BF1603"/>
    <w:rsid w:val="00BF1B10"/>
    <w:rsid w:val="00BF1EF0"/>
    <w:rsid w:val="00BF2113"/>
    <w:rsid w:val="00BF2833"/>
    <w:rsid w:val="00BF294F"/>
    <w:rsid w:val="00BF2B35"/>
    <w:rsid w:val="00BF2E1A"/>
    <w:rsid w:val="00BF2F54"/>
    <w:rsid w:val="00BF2F74"/>
    <w:rsid w:val="00BF34AD"/>
    <w:rsid w:val="00BF397C"/>
    <w:rsid w:val="00BF3ADC"/>
    <w:rsid w:val="00BF3B29"/>
    <w:rsid w:val="00BF3C1B"/>
    <w:rsid w:val="00BF3DD2"/>
    <w:rsid w:val="00BF3F9B"/>
    <w:rsid w:val="00BF4228"/>
    <w:rsid w:val="00BF4627"/>
    <w:rsid w:val="00BF46F7"/>
    <w:rsid w:val="00BF47AE"/>
    <w:rsid w:val="00BF50BF"/>
    <w:rsid w:val="00BF51AB"/>
    <w:rsid w:val="00BF5697"/>
    <w:rsid w:val="00BF56AE"/>
    <w:rsid w:val="00BF57BA"/>
    <w:rsid w:val="00BF5BD8"/>
    <w:rsid w:val="00BF5C52"/>
    <w:rsid w:val="00BF61F6"/>
    <w:rsid w:val="00BF6DAC"/>
    <w:rsid w:val="00BF6DDD"/>
    <w:rsid w:val="00BF6EDA"/>
    <w:rsid w:val="00BF72BE"/>
    <w:rsid w:val="00BF7EE4"/>
    <w:rsid w:val="00C00125"/>
    <w:rsid w:val="00C00604"/>
    <w:rsid w:val="00C00621"/>
    <w:rsid w:val="00C01423"/>
    <w:rsid w:val="00C0152D"/>
    <w:rsid w:val="00C018AE"/>
    <w:rsid w:val="00C018ED"/>
    <w:rsid w:val="00C01B8B"/>
    <w:rsid w:val="00C01BD8"/>
    <w:rsid w:val="00C01E43"/>
    <w:rsid w:val="00C0254C"/>
    <w:rsid w:val="00C02802"/>
    <w:rsid w:val="00C02A1A"/>
    <w:rsid w:val="00C030B9"/>
    <w:rsid w:val="00C0310B"/>
    <w:rsid w:val="00C03215"/>
    <w:rsid w:val="00C0325D"/>
    <w:rsid w:val="00C032A2"/>
    <w:rsid w:val="00C0391F"/>
    <w:rsid w:val="00C03A67"/>
    <w:rsid w:val="00C03BF8"/>
    <w:rsid w:val="00C03C4C"/>
    <w:rsid w:val="00C03EDA"/>
    <w:rsid w:val="00C03F51"/>
    <w:rsid w:val="00C04107"/>
    <w:rsid w:val="00C04188"/>
    <w:rsid w:val="00C04956"/>
    <w:rsid w:val="00C053BE"/>
    <w:rsid w:val="00C054B7"/>
    <w:rsid w:val="00C054B9"/>
    <w:rsid w:val="00C05697"/>
    <w:rsid w:val="00C058A7"/>
    <w:rsid w:val="00C05E23"/>
    <w:rsid w:val="00C05E5F"/>
    <w:rsid w:val="00C05E6E"/>
    <w:rsid w:val="00C05F84"/>
    <w:rsid w:val="00C0647A"/>
    <w:rsid w:val="00C064FE"/>
    <w:rsid w:val="00C068B8"/>
    <w:rsid w:val="00C06939"/>
    <w:rsid w:val="00C06959"/>
    <w:rsid w:val="00C0696C"/>
    <w:rsid w:val="00C06D5C"/>
    <w:rsid w:val="00C072B2"/>
    <w:rsid w:val="00C0737C"/>
    <w:rsid w:val="00C073EB"/>
    <w:rsid w:val="00C077CB"/>
    <w:rsid w:val="00C079AB"/>
    <w:rsid w:val="00C10134"/>
    <w:rsid w:val="00C1094E"/>
    <w:rsid w:val="00C10A67"/>
    <w:rsid w:val="00C10B61"/>
    <w:rsid w:val="00C10F48"/>
    <w:rsid w:val="00C11009"/>
    <w:rsid w:val="00C1110A"/>
    <w:rsid w:val="00C11226"/>
    <w:rsid w:val="00C1128D"/>
    <w:rsid w:val="00C117C9"/>
    <w:rsid w:val="00C11D71"/>
    <w:rsid w:val="00C11E40"/>
    <w:rsid w:val="00C123D4"/>
    <w:rsid w:val="00C12AF5"/>
    <w:rsid w:val="00C13011"/>
    <w:rsid w:val="00C130F0"/>
    <w:rsid w:val="00C1314F"/>
    <w:rsid w:val="00C13266"/>
    <w:rsid w:val="00C13A57"/>
    <w:rsid w:val="00C1413A"/>
    <w:rsid w:val="00C141E3"/>
    <w:rsid w:val="00C142CB"/>
    <w:rsid w:val="00C147DD"/>
    <w:rsid w:val="00C14AFB"/>
    <w:rsid w:val="00C151A0"/>
    <w:rsid w:val="00C1563C"/>
    <w:rsid w:val="00C15E8D"/>
    <w:rsid w:val="00C165F6"/>
    <w:rsid w:val="00C16775"/>
    <w:rsid w:val="00C16C82"/>
    <w:rsid w:val="00C16C84"/>
    <w:rsid w:val="00C16E53"/>
    <w:rsid w:val="00C16F10"/>
    <w:rsid w:val="00C17C1C"/>
    <w:rsid w:val="00C2005C"/>
    <w:rsid w:val="00C201AD"/>
    <w:rsid w:val="00C208FF"/>
    <w:rsid w:val="00C20F49"/>
    <w:rsid w:val="00C2101E"/>
    <w:rsid w:val="00C210F8"/>
    <w:rsid w:val="00C21376"/>
    <w:rsid w:val="00C217D9"/>
    <w:rsid w:val="00C21EE4"/>
    <w:rsid w:val="00C221E1"/>
    <w:rsid w:val="00C2272B"/>
    <w:rsid w:val="00C227A2"/>
    <w:rsid w:val="00C22995"/>
    <w:rsid w:val="00C22B9F"/>
    <w:rsid w:val="00C22BFE"/>
    <w:rsid w:val="00C23498"/>
    <w:rsid w:val="00C23513"/>
    <w:rsid w:val="00C2353E"/>
    <w:rsid w:val="00C242A8"/>
    <w:rsid w:val="00C24328"/>
    <w:rsid w:val="00C24506"/>
    <w:rsid w:val="00C2458B"/>
    <w:rsid w:val="00C245CE"/>
    <w:rsid w:val="00C249EF"/>
    <w:rsid w:val="00C24AE4"/>
    <w:rsid w:val="00C24BD8"/>
    <w:rsid w:val="00C24DA4"/>
    <w:rsid w:val="00C24EA9"/>
    <w:rsid w:val="00C24F9D"/>
    <w:rsid w:val="00C257F4"/>
    <w:rsid w:val="00C25D1A"/>
    <w:rsid w:val="00C2601B"/>
    <w:rsid w:val="00C26230"/>
    <w:rsid w:val="00C26412"/>
    <w:rsid w:val="00C2646A"/>
    <w:rsid w:val="00C26A38"/>
    <w:rsid w:val="00C26E4F"/>
    <w:rsid w:val="00C2769B"/>
    <w:rsid w:val="00C278C0"/>
    <w:rsid w:val="00C30038"/>
    <w:rsid w:val="00C3014A"/>
    <w:rsid w:val="00C30664"/>
    <w:rsid w:val="00C306AF"/>
    <w:rsid w:val="00C30CEF"/>
    <w:rsid w:val="00C31019"/>
    <w:rsid w:val="00C310D0"/>
    <w:rsid w:val="00C31544"/>
    <w:rsid w:val="00C32073"/>
    <w:rsid w:val="00C322D9"/>
    <w:rsid w:val="00C32424"/>
    <w:rsid w:val="00C3242E"/>
    <w:rsid w:val="00C32C23"/>
    <w:rsid w:val="00C330E3"/>
    <w:rsid w:val="00C3386B"/>
    <w:rsid w:val="00C33990"/>
    <w:rsid w:val="00C339B0"/>
    <w:rsid w:val="00C339E1"/>
    <w:rsid w:val="00C34008"/>
    <w:rsid w:val="00C341C2"/>
    <w:rsid w:val="00C3437A"/>
    <w:rsid w:val="00C3491D"/>
    <w:rsid w:val="00C349DF"/>
    <w:rsid w:val="00C34AC8"/>
    <w:rsid w:val="00C34BF5"/>
    <w:rsid w:val="00C35227"/>
    <w:rsid w:val="00C35688"/>
    <w:rsid w:val="00C35893"/>
    <w:rsid w:val="00C35A73"/>
    <w:rsid w:val="00C36177"/>
    <w:rsid w:val="00C36661"/>
    <w:rsid w:val="00C369D0"/>
    <w:rsid w:val="00C37158"/>
    <w:rsid w:val="00C37319"/>
    <w:rsid w:val="00C37AB1"/>
    <w:rsid w:val="00C37E0E"/>
    <w:rsid w:val="00C37F25"/>
    <w:rsid w:val="00C37F82"/>
    <w:rsid w:val="00C40B4F"/>
    <w:rsid w:val="00C40C6D"/>
    <w:rsid w:val="00C40DD3"/>
    <w:rsid w:val="00C40E2C"/>
    <w:rsid w:val="00C40EE7"/>
    <w:rsid w:val="00C410FC"/>
    <w:rsid w:val="00C414F8"/>
    <w:rsid w:val="00C4166B"/>
    <w:rsid w:val="00C417DD"/>
    <w:rsid w:val="00C41825"/>
    <w:rsid w:val="00C41AE1"/>
    <w:rsid w:val="00C41C59"/>
    <w:rsid w:val="00C41CD3"/>
    <w:rsid w:val="00C41F00"/>
    <w:rsid w:val="00C41F24"/>
    <w:rsid w:val="00C41F35"/>
    <w:rsid w:val="00C421F4"/>
    <w:rsid w:val="00C42204"/>
    <w:rsid w:val="00C422F5"/>
    <w:rsid w:val="00C4256B"/>
    <w:rsid w:val="00C4264A"/>
    <w:rsid w:val="00C427F7"/>
    <w:rsid w:val="00C42846"/>
    <w:rsid w:val="00C429DC"/>
    <w:rsid w:val="00C42C89"/>
    <w:rsid w:val="00C42FC8"/>
    <w:rsid w:val="00C4365C"/>
    <w:rsid w:val="00C43693"/>
    <w:rsid w:val="00C4397F"/>
    <w:rsid w:val="00C43AC1"/>
    <w:rsid w:val="00C43C12"/>
    <w:rsid w:val="00C43C49"/>
    <w:rsid w:val="00C43CBD"/>
    <w:rsid w:val="00C44AA1"/>
    <w:rsid w:val="00C44B8D"/>
    <w:rsid w:val="00C44CF7"/>
    <w:rsid w:val="00C44E2D"/>
    <w:rsid w:val="00C44FDF"/>
    <w:rsid w:val="00C44FF2"/>
    <w:rsid w:val="00C454CE"/>
    <w:rsid w:val="00C45510"/>
    <w:rsid w:val="00C456A4"/>
    <w:rsid w:val="00C4577F"/>
    <w:rsid w:val="00C45C9C"/>
    <w:rsid w:val="00C45EB4"/>
    <w:rsid w:val="00C46676"/>
    <w:rsid w:val="00C468B4"/>
    <w:rsid w:val="00C46A11"/>
    <w:rsid w:val="00C474C9"/>
    <w:rsid w:val="00C47A84"/>
    <w:rsid w:val="00C50808"/>
    <w:rsid w:val="00C509B1"/>
    <w:rsid w:val="00C50B3F"/>
    <w:rsid w:val="00C50DFE"/>
    <w:rsid w:val="00C5115E"/>
    <w:rsid w:val="00C511A5"/>
    <w:rsid w:val="00C51AFF"/>
    <w:rsid w:val="00C51B41"/>
    <w:rsid w:val="00C51CEF"/>
    <w:rsid w:val="00C5202D"/>
    <w:rsid w:val="00C52187"/>
    <w:rsid w:val="00C5250B"/>
    <w:rsid w:val="00C5291D"/>
    <w:rsid w:val="00C5296D"/>
    <w:rsid w:val="00C529D3"/>
    <w:rsid w:val="00C52BEB"/>
    <w:rsid w:val="00C52CA2"/>
    <w:rsid w:val="00C52D3B"/>
    <w:rsid w:val="00C52D4C"/>
    <w:rsid w:val="00C52EDE"/>
    <w:rsid w:val="00C531AC"/>
    <w:rsid w:val="00C53402"/>
    <w:rsid w:val="00C53491"/>
    <w:rsid w:val="00C5389A"/>
    <w:rsid w:val="00C53B4E"/>
    <w:rsid w:val="00C53E04"/>
    <w:rsid w:val="00C53F54"/>
    <w:rsid w:val="00C5420C"/>
    <w:rsid w:val="00C5421F"/>
    <w:rsid w:val="00C5435D"/>
    <w:rsid w:val="00C543E5"/>
    <w:rsid w:val="00C5462A"/>
    <w:rsid w:val="00C54877"/>
    <w:rsid w:val="00C548BD"/>
    <w:rsid w:val="00C549E7"/>
    <w:rsid w:val="00C54A8C"/>
    <w:rsid w:val="00C54B32"/>
    <w:rsid w:val="00C551C8"/>
    <w:rsid w:val="00C551DA"/>
    <w:rsid w:val="00C55473"/>
    <w:rsid w:val="00C55643"/>
    <w:rsid w:val="00C55863"/>
    <w:rsid w:val="00C55B04"/>
    <w:rsid w:val="00C55DA6"/>
    <w:rsid w:val="00C563BA"/>
    <w:rsid w:val="00C56DDD"/>
    <w:rsid w:val="00C56FB8"/>
    <w:rsid w:val="00C573CA"/>
    <w:rsid w:val="00C57569"/>
    <w:rsid w:val="00C57616"/>
    <w:rsid w:val="00C57711"/>
    <w:rsid w:val="00C57900"/>
    <w:rsid w:val="00C57951"/>
    <w:rsid w:val="00C57A90"/>
    <w:rsid w:val="00C57B04"/>
    <w:rsid w:val="00C601AD"/>
    <w:rsid w:val="00C605DC"/>
    <w:rsid w:val="00C60A65"/>
    <w:rsid w:val="00C60A6A"/>
    <w:rsid w:val="00C612C7"/>
    <w:rsid w:val="00C6184F"/>
    <w:rsid w:val="00C61B84"/>
    <w:rsid w:val="00C61EC9"/>
    <w:rsid w:val="00C61F81"/>
    <w:rsid w:val="00C625C8"/>
    <w:rsid w:val="00C6293B"/>
    <w:rsid w:val="00C62A3E"/>
    <w:rsid w:val="00C62C5C"/>
    <w:rsid w:val="00C62E28"/>
    <w:rsid w:val="00C62E8B"/>
    <w:rsid w:val="00C6416C"/>
    <w:rsid w:val="00C64724"/>
    <w:rsid w:val="00C648EB"/>
    <w:rsid w:val="00C64900"/>
    <w:rsid w:val="00C649D1"/>
    <w:rsid w:val="00C64A6D"/>
    <w:rsid w:val="00C64C70"/>
    <w:rsid w:val="00C64F94"/>
    <w:rsid w:val="00C65143"/>
    <w:rsid w:val="00C65188"/>
    <w:rsid w:val="00C65336"/>
    <w:rsid w:val="00C65446"/>
    <w:rsid w:val="00C65863"/>
    <w:rsid w:val="00C658E2"/>
    <w:rsid w:val="00C6594A"/>
    <w:rsid w:val="00C65B3E"/>
    <w:rsid w:val="00C65DBE"/>
    <w:rsid w:val="00C65DC5"/>
    <w:rsid w:val="00C660F4"/>
    <w:rsid w:val="00C66363"/>
    <w:rsid w:val="00C663D2"/>
    <w:rsid w:val="00C66643"/>
    <w:rsid w:val="00C6671A"/>
    <w:rsid w:val="00C67023"/>
    <w:rsid w:val="00C671BE"/>
    <w:rsid w:val="00C677E2"/>
    <w:rsid w:val="00C67A77"/>
    <w:rsid w:val="00C701EC"/>
    <w:rsid w:val="00C70AB2"/>
    <w:rsid w:val="00C70B87"/>
    <w:rsid w:val="00C70CFC"/>
    <w:rsid w:val="00C711C9"/>
    <w:rsid w:val="00C71807"/>
    <w:rsid w:val="00C7181F"/>
    <w:rsid w:val="00C71869"/>
    <w:rsid w:val="00C71CA9"/>
    <w:rsid w:val="00C7245A"/>
    <w:rsid w:val="00C72913"/>
    <w:rsid w:val="00C729A0"/>
    <w:rsid w:val="00C72B83"/>
    <w:rsid w:val="00C72B94"/>
    <w:rsid w:val="00C72D73"/>
    <w:rsid w:val="00C72D8A"/>
    <w:rsid w:val="00C733AC"/>
    <w:rsid w:val="00C734F9"/>
    <w:rsid w:val="00C73763"/>
    <w:rsid w:val="00C73DCC"/>
    <w:rsid w:val="00C74593"/>
    <w:rsid w:val="00C748E9"/>
    <w:rsid w:val="00C74905"/>
    <w:rsid w:val="00C74F6A"/>
    <w:rsid w:val="00C756CA"/>
    <w:rsid w:val="00C7581A"/>
    <w:rsid w:val="00C75AF3"/>
    <w:rsid w:val="00C7602E"/>
    <w:rsid w:val="00C767B8"/>
    <w:rsid w:val="00C76BB0"/>
    <w:rsid w:val="00C76CAF"/>
    <w:rsid w:val="00C7726F"/>
    <w:rsid w:val="00C77309"/>
    <w:rsid w:val="00C77462"/>
    <w:rsid w:val="00C774EF"/>
    <w:rsid w:val="00C776A7"/>
    <w:rsid w:val="00C776F5"/>
    <w:rsid w:val="00C77791"/>
    <w:rsid w:val="00C777DF"/>
    <w:rsid w:val="00C77A42"/>
    <w:rsid w:val="00C77B87"/>
    <w:rsid w:val="00C77C04"/>
    <w:rsid w:val="00C77CFB"/>
    <w:rsid w:val="00C77F9C"/>
    <w:rsid w:val="00C80414"/>
    <w:rsid w:val="00C80511"/>
    <w:rsid w:val="00C80539"/>
    <w:rsid w:val="00C8056B"/>
    <w:rsid w:val="00C80806"/>
    <w:rsid w:val="00C80B9B"/>
    <w:rsid w:val="00C80BA4"/>
    <w:rsid w:val="00C80C25"/>
    <w:rsid w:val="00C81147"/>
    <w:rsid w:val="00C81473"/>
    <w:rsid w:val="00C81633"/>
    <w:rsid w:val="00C81705"/>
    <w:rsid w:val="00C817DF"/>
    <w:rsid w:val="00C817E5"/>
    <w:rsid w:val="00C8182B"/>
    <w:rsid w:val="00C82303"/>
    <w:rsid w:val="00C8239E"/>
    <w:rsid w:val="00C824F6"/>
    <w:rsid w:val="00C8253F"/>
    <w:rsid w:val="00C826D6"/>
    <w:rsid w:val="00C82B97"/>
    <w:rsid w:val="00C82BE9"/>
    <w:rsid w:val="00C82CBE"/>
    <w:rsid w:val="00C82FA3"/>
    <w:rsid w:val="00C839C5"/>
    <w:rsid w:val="00C83D1F"/>
    <w:rsid w:val="00C83DEC"/>
    <w:rsid w:val="00C83E0A"/>
    <w:rsid w:val="00C83FDD"/>
    <w:rsid w:val="00C83FEE"/>
    <w:rsid w:val="00C8425B"/>
    <w:rsid w:val="00C846D1"/>
    <w:rsid w:val="00C8498B"/>
    <w:rsid w:val="00C84BE4"/>
    <w:rsid w:val="00C84FED"/>
    <w:rsid w:val="00C8501C"/>
    <w:rsid w:val="00C858CA"/>
    <w:rsid w:val="00C858FF"/>
    <w:rsid w:val="00C8597E"/>
    <w:rsid w:val="00C85B18"/>
    <w:rsid w:val="00C85EDF"/>
    <w:rsid w:val="00C85EE5"/>
    <w:rsid w:val="00C85F4D"/>
    <w:rsid w:val="00C860B0"/>
    <w:rsid w:val="00C864C8"/>
    <w:rsid w:val="00C86DC8"/>
    <w:rsid w:val="00C86F27"/>
    <w:rsid w:val="00C87171"/>
    <w:rsid w:val="00C873BD"/>
    <w:rsid w:val="00C874A6"/>
    <w:rsid w:val="00C87601"/>
    <w:rsid w:val="00C87AB0"/>
    <w:rsid w:val="00C87CD6"/>
    <w:rsid w:val="00C87D61"/>
    <w:rsid w:val="00C90450"/>
    <w:rsid w:val="00C90456"/>
    <w:rsid w:val="00C905A9"/>
    <w:rsid w:val="00C90636"/>
    <w:rsid w:val="00C90E34"/>
    <w:rsid w:val="00C90E58"/>
    <w:rsid w:val="00C913AF"/>
    <w:rsid w:val="00C913C4"/>
    <w:rsid w:val="00C914AA"/>
    <w:rsid w:val="00C9181D"/>
    <w:rsid w:val="00C91AE7"/>
    <w:rsid w:val="00C91D65"/>
    <w:rsid w:val="00C91EC2"/>
    <w:rsid w:val="00C92088"/>
    <w:rsid w:val="00C920ED"/>
    <w:rsid w:val="00C920F2"/>
    <w:rsid w:val="00C9270A"/>
    <w:rsid w:val="00C9285F"/>
    <w:rsid w:val="00C92A07"/>
    <w:rsid w:val="00C92FE0"/>
    <w:rsid w:val="00C92FFD"/>
    <w:rsid w:val="00C933B1"/>
    <w:rsid w:val="00C934FB"/>
    <w:rsid w:val="00C938B4"/>
    <w:rsid w:val="00C93AE5"/>
    <w:rsid w:val="00C93E77"/>
    <w:rsid w:val="00C93FDF"/>
    <w:rsid w:val="00C940E3"/>
    <w:rsid w:val="00C942A3"/>
    <w:rsid w:val="00C94645"/>
    <w:rsid w:val="00C94709"/>
    <w:rsid w:val="00C94737"/>
    <w:rsid w:val="00C9493A"/>
    <w:rsid w:val="00C94B8F"/>
    <w:rsid w:val="00C9513A"/>
    <w:rsid w:val="00C95473"/>
    <w:rsid w:val="00C955BA"/>
    <w:rsid w:val="00C95624"/>
    <w:rsid w:val="00C956CD"/>
    <w:rsid w:val="00C95A74"/>
    <w:rsid w:val="00C95F08"/>
    <w:rsid w:val="00C963B5"/>
    <w:rsid w:val="00C96670"/>
    <w:rsid w:val="00C9690B"/>
    <w:rsid w:val="00C969EC"/>
    <w:rsid w:val="00C96B6C"/>
    <w:rsid w:val="00C96D3A"/>
    <w:rsid w:val="00C96E66"/>
    <w:rsid w:val="00C97099"/>
    <w:rsid w:val="00C97205"/>
    <w:rsid w:val="00C9730E"/>
    <w:rsid w:val="00C9760B"/>
    <w:rsid w:val="00C979CD"/>
    <w:rsid w:val="00C97B39"/>
    <w:rsid w:val="00C97C2D"/>
    <w:rsid w:val="00CA020D"/>
    <w:rsid w:val="00CA0520"/>
    <w:rsid w:val="00CA077D"/>
    <w:rsid w:val="00CA07E8"/>
    <w:rsid w:val="00CA0A8D"/>
    <w:rsid w:val="00CA0FE3"/>
    <w:rsid w:val="00CA1173"/>
    <w:rsid w:val="00CA1275"/>
    <w:rsid w:val="00CA139E"/>
    <w:rsid w:val="00CA17D2"/>
    <w:rsid w:val="00CA1E75"/>
    <w:rsid w:val="00CA20F6"/>
    <w:rsid w:val="00CA2221"/>
    <w:rsid w:val="00CA2479"/>
    <w:rsid w:val="00CA2592"/>
    <w:rsid w:val="00CA2597"/>
    <w:rsid w:val="00CA2B67"/>
    <w:rsid w:val="00CA2C1A"/>
    <w:rsid w:val="00CA2E3D"/>
    <w:rsid w:val="00CA314D"/>
    <w:rsid w:val="00CA34FA"/>
    <w:rsid w:val="00CA39E9"/>
    <w:rsid w:val="00CA3E63"/>
    <w:rsid w:val="00CA420E"/>
    <w:rsid w:val="00CA4229"/>
    <w:rsid w:val="00CA436B"/>
    <w:rsid w:val="00CA44C9"/>
    <w:rsid w:val="00CA460F"/>
    <w:rsid w:val="00CA49E9"/>
    <w:rsid w:val="00CA4F96"/>
    <w:rsid w:val="00CA4FB4"/>
    <w:rsid w:val="00CA51BA"/>
    <w:rsid w:val="00CA5504"/>
    <w:rsid w:val="00CA558B"/>
    <w:rsid w:val="00CA56B7"/>
    <w:rsid w:val="00CA5718"/>
    <w:rsid w:val="00CA57E4"/>
    <w:rsid w:val="00CA5DD8"/>
    <w:rsid w:val="00CA660F"/>
    <w:rsid w:val="00CA6930"/>
    <w:rsid w:val="00CA6AD8"/>
    <w:rsid w:val="00CA6C41"/>
    <w:rsid w:val="00CA6E51"/>
    <w:rsid w:val="00CA711D"/>
    <w:rsid w:val="00CA71E2"/>
    <w:rsid w:val="00CA7651"/>
    <w:rsid w:val="00CA78CF"/>
    <w:rsid w:val="00CA7966"/>
    <w:rsid w:val="00CA7C57"/>
    <w:rsid w:val="00CA7D55"/>
    <w:rsid w:val="00CA7E4D"/>
    <w:rsid w:val="00CA7EBA"/>
    <w:rsid w:val="00CA7F5B"/>
    <w:rsid w:val="00CB007C"/>
    <w:rsid w:val="00CB0106"/>
    <w:rsid w:val="00CB013F"/>
    <w:rsid w:val="00CB093E"/>
    <w:rsid w:val="00CB0A9A"/>
    <w:rsid w:val="00CB0BF9"/>
    <w:rsid w:val="00CB1305"/>
    <w:rsid w:val="00CB1934"/>
    <w:rsid w:val="00CB1A33"/>
    <w:rsid w:val="00CB1DED"/>
    <w:rsid w:val="00CB2143"/>
    <w:rsid w:val="00CB21CC"/>
    <w:rsid w:val="00CB27AA"/>
    <w:rsid w:val="00CB2B29"/>
    <w:rsid w:val="00CB2ECE"/>
    <w:rsid w:val="00CB301A"/>
    <w:rsid w:val="00CB31CF"/>
    <w:rsid w:val="00CB3272"/>
    <w:rsid w:val="00CB32D0"/>
    <w:rsid w:val="00CB3724"/>
    <w:rsid w:val="00CB3A73"/>
    <w:rsid w:val="00CB3C29"/>
    <w:rsid w:val="00CB3C8F"/>
    <w:rsid w:val="00CB3D29"/>
    <w:rsid w:val="00CB43CC"/>
    <w:rsid w:val="00CB4C76"/>
    <w:rsid w:val="00CB4FD1"/>
    <w:rsid w:val="00CB5040"/>
    <w:rsid w:val="00CB512E"/>
    <w:rsid w:val="00CB51A6"/>
    <w:rsid w:val="00CB58C2"/>
    <w:rsid w:val="00CB5DE1"/>
    <w:rsid w:val="00CB5E88"/>
    <w:rsid w:val="00CB5F0B"/>
    <w:rsid w:val="00CB6039"/>
    <w:rsid w:val="00CB60E6"/>
    <w:rsid w:val="00CB619D"/>
    <w:rsid w:val="00CB6297"/>
    <w:rsid w:val="00CB6838"/>
    <w:rsid w:val="00CB6CCD"/>
    <w:rsid w:val="00CB7000"/>
    <w:rsid w:val="00CB73D0"/>
    <w:rsid w:val="00CB7468"/>
    <w:rsid w:val="00CB76EA"/>
    <w:rsid w:val="00CB7C71"/>
    <w:rsid w:val="00CB7C88"/>
    <w:rsid w:val="00CB7D4A"/>
    <w:rsid w:val="00CC034C"/>
    <w:rsid w:val="00CC0431"/>
    <w:rsid w:val="00CC06D8"/>
    <w:rsid w:val="00CC06F0"/>
    <w:rsid w:val="00CC08B1"/>
    <w:rsid w:val="00CC0A41"/>
    <w:rsid w:val="00CC0C40"/>
    <w:rsid w:val="00CC11AE"/>
    <w:rsid w:val="00CC14C3"/>
    <w:rsid w:val="00CC1620"/>
    <w:rsid w:val="00CC1638"/>
    <w:rsid w:val="00CC17EA"/>
    <w:rsid w:val="00CC1F9C"/>
    <w:rsid w:val="00CC22D4"/>
    <w:rsid w:val="00CC2611"/>
    <w:rsid w:val="00CC2628"/>
    <w:rsid w:val="00CC291F"/>
    <w:rsid w:val="00CC29D6"/>
    <w:rsid w:val="00CC2AC9"/>
    <w:rsid w:val="00CC2F42"/>
    <w:rsid w:val="00CC31E7"/>
    <w:rsid w:val="00CC3357"/>
    <w:rsid w:val="00CC355C"/>
    <w:rsid w:val="00CC358E"/>
    <w:rsid w:val="00CC3653"/>
    <w:rsid w:val="00CC3713"/>
    <w:rsid w:val="00CC39C7"/>
    <w:rsid w:val="00CC3B37"/>
    <w:rsid w:val="00CC3C90"/>
    <w:rsid w:val="00CC41A5"/>
    <w:rsid w:val="00CC4518"/>
    <w:rsid w:val="00CC463D"/>
    <w:rsid w:val="00CC46AF"/>
    <w:rsid w:val="00CC4C3C"/>
    <w:rsid w:val="00CC4E67"/>
    <w:rsid w:val="00CC53E4"/>
    <w:rsid w:val="00CC56E0"/>
    <w:rsid w:val="00CC5812"/>
    <w:rsid w:val="00CC6065"/>
    <w:rsid w:val="00CC6585"/>
    <w:rsid w:val="00CC6730"/>
    <w:rsid w:val="00CC6AC8"/>
    <w:rsid w:val="00CC6D24"/>
    <w:rsid w:val="00CC714E"/>
    <w:rsid w:val="00CC7211"/>
    <w:rsid w:val="00CC785B"/>
    <w:rsid w:val="00CC7970"/>
    <w:rsid w:val="00CC7BAD"/>
    <w:rsid w:val="00CC7CC2"/>
    <w:rsid w:val="00CC7CCE"/>
    <w:rsid w:val="00CD00EB"/>
    <w:rsid w:val="00CD0397"/>
    <w:rsid w:val="00CD04A7"/>
    <w:rsid w:val="00CD05E5"/>
    <w:rsid w:val="00CD074B"/>
    <w:rsid w:val="00CD089D"/>
    <w:rsid w:val="00CD1094"/>
    <w:rsid w:val="00CD1481"/>
    <w:rsid w:val="00CD152B"/>
    <w:rsid w:val="00CD15D4"/>
    <w:rsid w:val="00CD15E1"/>
    <w:rsid w:val="00CD1663"/>
    <w:rsid w:val="00CD16E5"/>
    <w:rsid w:val="00CD19D2"/>
    <w:rsid w:val="00CD19F0"/>
    <w:rsid w:val="00CD1D22"/>
    <w:rsid w:val="00CD1FBC"/>
    <w:rsid w:val="00CD20B8"/>
    <w:rsid w:val="00CD2173"/>
    <w:rsid w:val="00CD22A5"/>
    <w:rsid w:val="00CD22C0"/>
    <w:rsid w:val="00CD23E1"/>
    <w:rsid w:val="00CD23E5"/>
    <w:rsid w:val="00CD27E3"/>
    <w:rsid w:val="00CD2819"/>
    <w:rsid w:val="00CD2A2C"/>
    <w:rsid w:val="00CD2A2F"/>
    <w:rsid w:val="00CD2A5A"/>
    <w:rsid w:val="00CD2B12"/>
    <w:rsid w:val="00CD2BDA"/>
    <w:rsid w:val="00CD2C7B"/>
    <w:rsid w:val="00CD3AB0"/>
    <w:rsid w:val="00CD3F4E"/>
    <w:rsid w:val="00CD4047"/>
    <w:rsid w:val="00CD450F"/>
    <w:rsid w:val="00CD4717"/>
    <w:rsid w:val="00CD494C"/>
    <w:rsid w:val="00CD4D3E"/>
    <w:rsid w:val="00CD4DF7"/>
    <w:rsid w:val="00CD507C"/>
    <w:rsid w:val="00CD5AB4"/>
    <w:rsid w:val="00CD60D0"/>
    <w:rsid w:val="00CD618A"/>
    <w:rsid w:val="00CD6201"/>
    <w:rsid w:val="00CD62C2"/>
    <w:rsid w:val="00CD637A"/>
    <w:rsid w:val="00CD66D9"/>
    <w:rsid w:val="00CD672B"/>
    <w:rsid w:val="00CD6BA1"/>
    <w:rsid w:val="00CD71DA"/>
    <w:rsid w:val="00CD7A12"/>
    <w:rsid w:val="00CD7CB2"/>
    <w:rsid w:val="00CD7F52"/>
    <w:rsid w:val="00CD7FA1"/>
    <w:rsid w:val="00CE0143"/>
    <w:rsid w:val="00CE0A12"/>
    <w:rsid w:val="00CE0AEE"/>
    <w:rsid w:val="00CE0E6F"/>
    <w:rsid w:val="00CE1039"/>
    <w:rsid w:val="00CE10C2"/>
    <w:rsid w:val="00CE10C6"/>
    <w:rsid w:val="00CE13EC"/>
    <w:rsid w:val="00CE1D68"/>
    <w:rsid w:val="00CE2271"/>
    <w:rsid w:val="00CE242F"/>
    <w:rsid w:val="00CE24FE"/>
    <w:rsid w:val="00CE263A"/>
    <w:rsid w:val="00CE268A"/>
    <w:rsid w:val="00CE26F7"/>
    <w:rsid w:val="00CE29C8"/>
    <w:rsid w:val="00CE2C38"/>
    <w:rsid w:val="00CE2FFA"/>
    <w:rsid w:val="00CE33A2"/>
    <w:rsid w:val="00CE3567"/>
    <w:rsid w:val="00CE3A5F"/>
    <w:rsid w:val="00CE3CA5"/>
    <w:rsid w:val="00CE3D92"/>
    <w:rsid w:val="00CE3F18"/>
    <w:rsid w:val="00CE40E2"/>
    <w:rsid w:val="00CE429F"/>
    <w:rsid w:val="00CE42BD"/>
    <w:rsid w:val="00CE42E0"/>
    <w:rsid w:val="00CE440C"/>
    <w:rsid w:val="00CE4605"/>
    <w:rsid w:val="00CE46FA"/>
    <w:rsid w:val="00CE4910"/>
    <w:rsid w:val="00CE4A2B"/>
    <w:rsid w:val="00CE4A88"/>
    <w:rsid w:val="00CE4ABD"/>
    <w:rsid w:val="00CE4B53"/>
    <w:rsid w:val="00CE4F96"/>
    <w:rsid w:val="00CE5400"/>
    <w:rsid w:val="00CE5955"/>
    <w:rsid w:val="00CE5EDC"/>
    <w:rsid w:val="00CE5FB1"/>
    <w:rsid w:val="00CE62CA"/>
    <w:rsid w:val="00CE6536"/>
    <w:rsid w:val="00CE65B0"/>
    <w:rsid w:val="00CE6924"/>
    <w:rsid w:val="00CE6939"/>
    <w:rsid w:val="00CE6B5A"/>
    <w:rsid w:val="00CE7340"/>
    <w:rsid w:val="00CE73E7"/>
    <w:rsid w:val="00CE7778"/>
    <w:rsid w:val="00CE7AF0"/>
    <w:rsid w:val="00CE7B6A"/>
    <w:rsid w:val="00CE7C6C"/>
    <w:rsid w:val="00CE7DF3"/>
    <w:rsid w:val="00CF0096"/>
    <w:rsid w:val="00CF01EC"/>
    <w:rsid w:val="00CF049E"/>
    <w:rsid w:val="00CF05B9"/>
    <w:rsid w:val="00CF0DE3"/>
    <w:rsid w:val="00CF0DED"/>
    <w:rsid w:val="00CF1166"/>
    <w:rsid w:val="00CF118A"/>
    <w:rsid w:val="00CF12CE"/>
    <w:rsid w:val="00CF14C9"/>
    <w:rsid w:val="00CF1605"/>
    <w:rsid w:val="00CF17C2"/>
    <w:rsid w:val="00CF1A8C"/>
    <w:rsid w:val="00CF1AA7"/>
    <w:rsid w:val="00CF1DB7"/>
    <w:rsid w:val="00CF20DC"/>
    <w:rsid w:val="00CF2863"/>
    <w:rsid w:val="00CF2AF3"/>
    <w:rsid w:val="00CF2C98"/>
    <w:rsid w:val="00CF2E8F"/>
    <w:rsid w:val="00CF3332"/>
    <w:rsid w:val="00CF3368"/>
    <w:rsid w:val="00CF3768"/>
    <w:rsid w:val="00CF3C7D"/>
    <w:rsid w:val="00CF411A"/>
    <w:rsid w:val="00CF4484"/>
    <w:rsid w:val="00CF4A36"/>
    <w:rsid w:val="00CF4B4C"/>
    <w:rsid w:val="00CF4DAD"/>
    <w:rsid w:val="00CF5283"/>
    <w:rsid w:val="00CF557F"/>
    <w:rsid w:val="00CF57C5"/>
    <w:rsid w:val="00CF58D8"/>
    <w:rsid w:val="00CF5946"/>
    <w:rsid w:val="00CF6474"/>
    <w:rsid w:val="00CF6485"/>
    <w:rsid w:val="00CF68AC"/>
    <w:rsid w:val="00CF6AE7"/>
    <w:rsid w:val="00CF6FBF"/>
    <w:rsid w:val="00CF716E"/>
    <w:rsid w:val="00CF7551"/>
    <w:rsid w:val="00CF7C52"/>
    <w:rsid w:val="00CF7CEF"/>
    <w:rsid w:val="00D001B9"/>
    <w:rsid w:val="00D00240"/>
    <w:rsid w:val="00D0074E"/>
    <w:rsid w:val="00D00832"/>
    <w:rsid w:val="00D0096D"/>
    <w:rsid w:val="00D00A5A"/>
    <w:rsid w:val="00D0145D"/>
    <w:rsid w:val="00D014B2"/>
    <w:rsid w:val="00D014DB"/>
    <w:rsid w:val="00D0162D"/>
    <w:rsid w:val="00D01757"/>
    <w:rsid w:val="00D01E3E"/>
    <w:rsid w:val="00D02A89"/>
    <w:rsid w:val="00D02DC8"/>
    <w:rsid w:val="00D036B5"/>
    <w:rsid w:val="00D03823"/>
    <w:rsid w:val="00D03D86"/>
    <w:rsid w:val="00D03F2D"/>
    <w:rsid w:val="00D04006"/>
    <w:rsid w:val="00D04080"/>
    <w:rsid w:val="00D041FC"/>
    <w:rsid w:val="00D04586"/>
    <w:rsid w:val="00D04839"/>
    <w:rsid w:val="00D04A0E"/>
    <w:rsid w:val="00D04A8D"/>
    <w:rsid w:val="00D04BA3"/>
    <w:rsid w:val="00D04E5D"/>
    <w:rsid w:val="00D05590"/>
    <w:rsid w:val="00D057A0"/>
    <w:rsid w:val="00D05A9F"/>
    <w:rsid w:val="00D05B5A"/>
    <w:rsid w:val="00D05B6B"/>
    <w:rsid w:val="00D05CA9"/>
    <w:rsid w:val="00D05D7F"/>
    <w:rsid w:val="00D05E02"/>
    <w:rsid w:val="00D061F8"/>
    <w:rsid w:val="00D063ED"/>
    <w:rsid w:val="00D0641B"/>
    <w:rsid w:val="00D06507"/>
    <w:rsid w:val="00D0650D"/>
    <w:rsid w:val="00D06577"/>
    <w:rsid w:val="00D06714"/>
    <w:rsid w:val="00D06B02"/>
    <w:rsid w:val="00D06C57"/>
    <w:rsid w:val="00D06D97"/>
    <w:rsid w:val="00D07115"/>
    <w:rsid w:val="00D0718F"/>
    <w:rsid w:val="00D071A9"/>
    <w:rsid w:val="00D0728F"/>
    <w:rsid w:val="00D0739E"/>
    <w:rsid w:val="00D076F1"/>
    <w:rsid w:val="00D0792A"/>
    <w:rsid w:val="00D07D99"/>
    <w:rsid w:val="00D10781"/>
    <w:rsid w:val="00D107E9"/>
    <w:rsid w:val="00D10B55"/>
    <w:rsid w:val="00D10FA7"/>
    <w:rsid w:val="00D11200"/>
    <w:rsid w:val="00D11458"/>
    <w:rsid w:val="00D11985"/>
    <w:rsid w:val="00D119BE"/>
    <w:rsid w:val="00D11DFE"/>
    <w:rsid w:val="00D1224F"/>
    <w:rsid w:val="00D1225A"/>
    <w:rsid w:val="00D12303"/>
    <w:rsid w:val="00D125DA"/>
    <w:rsid w:val="00D1268B"/>
    <w:rsid w:val="00D12E57"/>
    <w:rsid w:val="00D136D3"/>
    <w:rsid w:val="00D13778"/>
    <w:rsid w:val="00D13AF7"/>
    <w:rsid w:val="00D14945"/>
    <w:rsid w:val="00D149CE"/>
    <w:rsid w:val="00D14BF7"/>
    <w:rsid w:val="00D14F6E"/>
    <w:rsid w:val="00D15554"/>
    <w:rsid w:val="00D156A7"/>
    <w:rsid w:val="00D1572D"/>
    <w:rsid w:val="00D1577D"/>
    <w:rsid w:val="00D15B96"/>
    <w:rsid w:val="00D16052"/>
    <w:rsid w:val="00D160F4"/>
    <w:rsid w:val="00D16261"/>
    <w:rsid w:val="00D16A90"/>
    <w:rsid w:val="00D16ADA"/>
    <w:rsid w:val="00D16DFC"/>
    <w:rsid w:val="00D170E0"/>
    <w:rsid w:val="00D170E3"/>
    <w:rsid w:val="00D1720C"/>
    <w:rsid w:val="00D172B9"/>
    <w:rsid w:val="00D176B1"/>
    <w:rsid w:val="00D17875"/>
    <w:rsid w:val="00D17CC8"/>
    <w:rsid w:val="00D20156"/>
    <w:rsid w:val="00D2018A"/>
    <w:rsid w:val="00D203D4"/>
    <w:rsid w:val="00D203E1"/>
    <w:rsid w:val="00D204BD"/>
    <w:rsid w:val="00D20693"/>
    <w:rsid w:val="00D2070C"/>
    <w:rsid w:val="00D209AC"/>
    <w:rsid w:val="00D20B28"/>
    <w:rsid w:val="00D20BAA"/>
    <w:rsid w:val="00D20DBB"/>
    <w:rsid w:val="00D20E34"/>
    <w:rsid w:val="00D21096"/>
    <w:rsid w:val="00D210FA"/>
    <w:rsid w:val="00D214E8"/>
    <w:rsid w:val="00D21716"/>
    <w:rsid w:val="00D21C75"/>
    <w:rsid w:val="00D21F3F"/>
    <w:rsid w:val="00D21FA8"/>
    <w:rsid w:val="00D2205D"/>
    <w:rsid w:val="00D220AE"/>
    <w:rsid w:val="00D22364"/>
    <w:rsid w:val="00D223E6"/>
    <w:rsid w:val="00D22443"/>
    <w:rsid w:val="00D22973"/>
    <w:rsid w:val="00D22B18"/>
    <w:rsid w:val="00D22B7D"/>
    <w:rsid w:val="00D22D1F"/>
    <w:rsid w:val="00D23020"/>
    <w:rsid w:val="00D23073"/>
    <w:rsid w:val="00D23215"/>
    <w:rsid w:val="00D23256"/>
    <w:rsid w:val="00D239B1"/>
    <w:rsid w:val="00D23B28"/>
    <w:rsid w:val="00D23D7F"/>
    <w:rsid w:val="00D24232"/>
    <w:rsid w:val="00D245BE"/>
    <w:rsid w:val="00D24F87"/>
    <w:rsid w:val="00D25F2E"/>
    <w:rsid w:val="00D2605E"/>
    <w:rsid w:val="00D2610D"/>
    <w:rsid w:val="00D262A5"/>
    <w:rsid w:val="00D2648A"/>
    <w:rsid w:val="00D269FA"/>
    <w:rsid w:val="00D26B38"/>
    <w:rsid w:val="00D26EA6"/>
    <w:rsid w:val="00D27269"/>
    <w:rsid w:val="00D27B89"/>
    <w:rsid w:val="00D27B95"/>
    <w:rsid w:val="00D30846"/>
    <w:rsid w:val="00D31AFE"/>
    <w:rsid w:val="00D3261E"/>
    <w:rsid w:val="00D3276E"/>
    <w:rsid w:val="00D32B62"/>
    <w:rsid w:val="00D32B71"/>
    <w:rsid w:val="00D33260"/>
    <w:rsid w:val="00D336B0"/>
    <w:rsid w:val="00D33717"/>
    <w:rsid w:val="00D33B09"/>
    <w:rsid w:val="00D33CA8"/>
    <w:rsid w:val="00D33F55"/>
    <w:rsid w:val="00D345A1"/>
    <w:rsid w:val="00D345FB"/>
    <w:rsid w:val="00D346F6"/>
    <w:rsid w:val="00D34DF8"/>
    <w:rsid w:val="00D35077"/>
    <w:rsid w:val="00D352E3"/>
    <w:rsid w:val="00D35371"/>
    <w:rsid w:val="00D35412"/>
    <w:rsid w:val="00D354A1"/>
    <w:rsid w:val="00D355FF"/>
    <w:rsid w:val="00D356EB"/>
    <w:rsid w:val="00D358F0"/>
    <w:rsid w:val="00D36439"/>
    <w:rsid w:val="00D367FA"/>
    <w:rsid w:val="00D36906"/>
    <w:rsid w:val="00D369F4"/>
    <w:rsid w:val="00D36C38"/>
    <w:rsid w:val="00D36FD7"/>
    <w:rsid w:val="00D37D62"/>
    <w:rsid w:val="00D400F3"/>
    <w:rsid w:val="00D4012A"/>
    <w:rsid w:val="00D40140"/>
    <w:rsid w:val="00D40717"/>
    <w:rsid w:val="00D40ADD"/>
    <w:rsid w:val="00D40C24"/>
    <w:rsid w:val="00D40C36"/>
    <w:rsid w:val="00D40CBE"/>
    <w:rsid w:val="00D40EF1"/>
    <w:rsid w:val="00D411F3"/>
    <w:rsid w:val="00D4131A"/>
    <w:rsid w:val="00D413CC"/>
    <w:rsid w:val="00D415DE"/>
    <w:rsid w:val="00D41B01"/>
    <w:rsid w:val="00D425AF"/>
    <w:rsid w:val="00D4316E"/>
    <w:rsid w:val="00D4356C"/>
    <w:rsid w:val="00D43AC8"/>
    <w:rsid w:val="00D44062"/>
    <w:rsid w:val="00D4423A"/>
    <w:rsid w:val="00D44546"/>
    <w:rsid w:val="00D4471C"/>
    <w:rsid w:val="00D44E82"/>
    <w:rsid w:val="00D45026"/>
    <w:rsid w:val="00D450E7"/>
    <w:rsid w:val="00D454EB"/>
    <w:rsid w:val="00D45692"/>
    <w:rsid w:val="00D45B3B"/>
    <w:rsid w:val="00D45B40"/>
    <w:rsid w:val="00D45CA1"/>
    <w:rsid w:val="00D45F08"/>
    <w:rsid w:val="00D460D7"/>
    <w:rsid w:val="00D462D4"/>
    <w:rsid w:val="00D46300"/>
    <w:rsid w:val="00D46421"/>
    <w:rsid w:val="00D46464"/>
    <w:rsid w:val="00D46610"/>
    <w:rsid w:val="00D46666"/>
    <w:rsid w:val="00D466E9"/>
    <w:rsid w:val="00D467A6"/>
    <w:rsid w:val="00D4690A"/>
    <w:rsid w:val="00D46A85"/>
    <w:rsid w:val="00D46B06"/>
    <w:rsid w:val="00D46DF8"/>
    <w:rsid w:val="00D46E19"/>
    <w:rsid w:val="00D47BD9"/>
    <w:rsid w:val="00D47F80"/>
    <w:rsid w:val="00D5063E"/>
    <w:rsid w:val="00D50755"/>
    <w:rsid w:val="00D509F5"/>
    <w:rsid w:val="00D50BE5"/>
    <w:rsid w:val="00D50C6A"/>
    <w:rsid w:val="00D51164"/>
    <w:rsid w:val="00D51304"/>
    <w:rsid w:val="00D51327"/>
    <w:rsid w:val="00D517C6"/>
    <w:rsid w:val="00D51AFA"/>
    <w:rsid w:val="00D51C1A"/>
    <w:rsid w:val="00D51C44"/>
    <w:rsid w:val="00D52555"/>
    <w:rsid w:val="00D52606"/>
    <w:rsid w:val="00D52711"/>
    <w:rsid w:val="00D52A83"/>
    <w:rsid w:val="00D52CE1"/>
    <w:rsid w:val="00D52F8D"/>
    <w:rsid w:val="00D5383C"/>
    <w:rsid w:val="00D53856"/>
    <w:rsid w:val="00D53859"/>
    <w:rsid w:val="00D53A1A"/>
    <w:rsid w:val="00D53A68"/>
    <w:rsid w:val="00D53C1D"/>
    <w:rsid w:val="00D53F33"/>
    <w:rsid w:val="00D544D0"/>
    <w:rsid w:val="00D54FF4"/>
    <w:rsid w:val="00D5527A"/>
    <w:rsid w:val="00D55553"/>
    <w:rsid w:val="00D557F4"/>
    <w:rsid w:val="00D55946"/>
    <w:rsid w:val="00D55FF4"/>
    <w:rsid w:val="00D5616F"/>
    <w:rsid w:val="00D5626D"/>
    <w:rsid w:val="00D565A3"/>
    <w:rsid w:val="00D56781"/>
    <w:rsid w:val="00D5690A"/>
    <w:rsid w:val="00D56991"/>
    <w:rsid w:val="00D574E1"/>
    <w:rsid w:val="00D57753"/>
    <w:rsid w:val="00D57B5E"/>
    <w:rsid w:val="00D57BF8"/>
    <w:rsid w:val="00D57C56"/>
    <w:rsid w:val="00D57C78"/>
    <w:rsid w:val="00D6004F"/>
    <w:rsid w:val="00D60510"/>
    <w:rsid w:val="00D606E9"/>
    <w:rsid w:val="00D606FB"/>
    <w:rsid w:val="00D60B79"/>
    <w:rsid w:val="00D60CDC"/>
    <w:rsid w:val="00D60CF9"/>
    <w:rsid w:val="00D61291"/>
    <w:rsid w:val="00D6154D"/>
    <w:rsid w:val="00D615D9"/>
    <w:rsid w:val="00D61967"/>
    <w:rsid w:val="00D6231A"/>
    <w:rsid w:val="00D6270E"/>
    <w:rsid w:val="00D62738"/>
    <w:rsid w:val="00D6284D"/>
    <w:rsid w:val="00D62EFD"/>
    <w:rsid w:val="00D63139"/>
    <w:rsid w:val="00D63143"/>
    <w:rsid w:val="00D6324A"/>
    <w:rsid w:val="00D635B6"/>
    <w:rsid w:val="00D638AF"/>
    <w:rsid w:val="00D638C3"/>
    <w:rsid w:val="00D63990"/>
    <w:rsid w:val="00D63AC6"/>
    <w:rsid w:val="00D63B8E"/>
    <w:rsid w:val="00D63C67"/>
    <w:rsid w:val="00D640A0"/>
    <w:rsid w:val="00D6452C"/>
    <w:rsid w:val="00D648FB"/>
    <w:rsid w:val="00D65230"/>
    <w:rsid w:val="00D654A2"/>
    <w:rsid w:val="00D654D6"/>
    <w:rsid w:val="00D65837"/>
    <w:rsid w:val="00D658B4"/>
    <w:rsid w:val="00D65D1B"/>
    <w:rsid w:val="00D65F40"/>
    <w:rsid w:val="00D664DE"/>
    <w:rsid w:val="00D66DEB"/>
    <w:rsid w:val="00D67152"/>
    <w:rsid w:val="00D674BE"/>
    <w:rsid w:val="00D6768F"/>
    <w:rsid w:val="00D67F11"/>
    <w:rsid w:val="00D70789"/>
    <w:rsid w:val="00D7080E"/>
    <w:rsid w:val="00D70BDB"/>
    <w:rsid w:val="00D70D07"/>
    <w:rsid w:val="00D70D3C"/>
    <w:rsid w:val="00D70DE9"/>
    <w:rsid w:val="00D70E89"/>
    <w:rsid w:val="00D70FE0"/>
    <w:rsid w:val="00D712AC"/>
    <w:rsid w:val="00D7156A"/>
    <w:rsid w:val="00D716A7"/>
    <w:rsid w:val="00D71892"/>
    <w:rsid w:val="00D71A8A"/>
    <w:rsid w:val="00D71C33"/>
    <w:rsid w:val="00D71CBB"/>
    <w:rsid w:val="00D71F92"/>
    <w:rsid w:val="00D72087"/>
    <w:rsid w:val="00D7225D"/>
    <w:rsid w:val="00D72B8D"/>
    <w:rsid w:val="00D72C07"/>
    <w:rsid w:val="00D72CC4"/>
    <w:rsid w:val="00D7302D"/>
    <w:rsid w:val="00D731B7"/>
    <w:rsid w:val="00D73225"/>
    <w:rsid w:val="00D7350B"/>
    <w:rsid w:val="00D73A88"/>
    <w:rsid w:val="00D74212"/>
    <w:rsid w:val="00D74352"/>
    <w:rsid w:val="00D7466B"/>
    <w:rsid w:val="00D7473B"/>
    <w:rsid w:val="00D7492E"/>
    <w:rsid w:val="00D755FE"/>
    <w:rsid w:val="00D7589C"/>
    <w:rsid w:val="00D75ADD"/>
    <w:rsid w:val="00D7605D"/>
    <w:rsid w:val="00D76624"/>
    <w:rsid w:val="00D767AB"/>
    <w:rsid w:val="00D76895"/>
    <w:rsid w:val="00D76D5F"/>
    <w:rsid w:val="00D76D88"/>
    <w:rsid w:val="00D76E60"/>
    <w:rsid w:val="00D76EB0"/>
    <w:rsid w:val="00D76F4E"/>
    <w:rsid w:val="00D776B9"/>
    <w:rsid w:val="00D778CC"/>
    <w:rsid w:val="00D77C35"/>
    <w:rsid w:val="00D77F8A"/>
    <w:rsid w:val="00D80377"/>
    <w:rsid w:val="00D80563"/>
    <w:rsid w:val="00D805FF"/>
    <w:rsid w:val="00D80697"/>
    <w:rsid w:val="00D80D67"/>
    <w:rsid w:val="00D812E7"/>
    <w:rsid w:val="00D813EC"/>
    <w:rsid w:val="00D81576"/>
    <w:rsid w:val="00D818A7"/>
    <w:rsid w:val="00D81DD4"/>
    <w:rsid w:val="00D82049"/>
    <w:rsid w:val="00D820F6"/>
    <w:rsid w:val="00D82383"/>
    <w:rsid w:val="00D82BC0"/>
    <w:rsid w:val="00D82D9C"/>
    <w:rsid w:val="00D82DCF"/>
    <w:rsid w:val="00D83475"/>
    <w:rsid w:val="00D8358A"/>
    <w:rsid w:val="00D8362B"/>
    <w:rsid w:val="00D837C4"/>
    <w:rsid w:val="00D83847"/>
    <w:rsid w:val="00D83A51"/>
    <w:rsid w:val="00D83CB6"/>
    <w:rsid w:val="00D83DBA"/>
    <w:rsid w:val="00D83E56"/>
    <w:rsid w:val="00D83F9E"/>
    <w:rsid w:val="00D83FF5"/>
    <w:rsid w:val="00D841FA"/>
    <w:rsid w:val="00D842C8"/>
    <w:rsid w:val="00D843A3"/>
    <w:rsid w:val="00D84866"/>
    <w:rsid w:val="00D84B92"/>
    <w:rsid w:val="00D84D1F"/>
    <w:rsid w:val="00D851BB"/>
    <w:rsid w:val="00D8572A"/>
    <w:rsid w:val="00D8572F"/>
    <w:rsid w:val="00D85A62"/>
    <w:rsid w:val="00D85BBE"/>
    <w:rsid w:val="00D85CA4"/>
    <w:rsid w:val="00D85CE4"/>
    <w:rsid w:val="00D8615F"/>
    <w:rsid w:val="00D864C1"/>
    <w:rsid w:val="00D86639"/>
    <w:rsid w:val="00D868BB"/>
    <w:rsid w:val="00D86A84"/>
    <w:rsid w:val="00D86FD1"/>
    <w:rsid w:val="00D873B7"/>
    <w:rsid w:val="00D87B01"/>
    <w:rsid w:val="00D87B59"/>
    <w:rsid w:val="00D87F6B"/>
    <w:rsid w:val="00D90055"/>
    <w:rsid w:val="00D9035D"/>
    <w:rsid w:val="00D90524"/>
    <w:rsid w:val="00D90858"/>
    <w:rsid w:val="00D90867"/>
    <w:rsid w:val="00D9097B"/>
    <w:rsid w:val="00D91F37"/>
    <w:rsid w:val="00D91F4A"/>
    <w:rsid w:val="00D923EB"/>
    <w:rsid w:val="00D9287E"/>
    <w:rsid w:val="00D92A13"/>
    <w:rsid w:val="00D92C30"/>
    <w:rsid w:val="00D9307D"/>
    <w:rsid w:val="00D9312F"/>
    <w:rsid w:val="00D935A7"/>
    <w:rsid w:val="00D936EF"/>
    <w:rsid w:val="00D938F6"/>
    <w:rsid w:val="00D93BF7"/>
    <w:rsid w:val="00D93C01"/>
    <w:rsid w:val="00D93C37"/>
    <w:rsid w:val="00D93E5B"/>
    <w:rsid w:val="00D94250"/>
    <w:rsid w:val="00D945B7"/>
    <w:rsid w:val="00D94B11"/>
    <w:rsid w:val="00D94BCC"/>
    <w:rsid w:val="00D94E21"/>
    <w:rsid w:val="00D94EA1"/>
    <w:rsid w:val="00D95005"/>
    <w:rsid w:val="00D95103"/>
    <w:rsid w:val="00D95481"/>
    <w:rsid w:val="00D95A5F"/>
    <w:rsid w:val="00D95E16"/>
    <w:rsid w:val="00D961CF"/>
    <w:rsid w:val="00D962BB"/>
    <w:rsid w:val="00D9637C"/>
    <w:rsid w:val="00D96502"/>
    <w:rsid w:val="00D966C2"/>
    <w:rsid w:val="00D967A0"/>
    <w:rsid w:val="00D968F3"/>
    <w:rsid w:val="00D96C27"/>
    <w:rsid w:val="00D96D7F"/>
    <w:rsid w:val="00D96EE2"/>
    <w:rsid w:val="00D9718D"/>
    <w:rsid w:val="00D97263"/>
    <w:rsid w:val="00D9747F"/>
    <w:rsid w:val="00D9766A"/>
    <w:rsid w:val="00D97841"/>
    <w:rsid w:val="00D97A69"/>
    <w:rsid w:val="00DA033B"/>
    <w:rsid w:val="00DA083E"/>
    <w:rsid w:val="00DA0A85"/>
    <w:rsid w:val="00DA1071"/>
    <w:rsid w:val="00DA17ED"/>
    <w:rsid w:val="00DA1D42"/>
    <w:rsid w:val="00DA1FE0"/>
    <w:rsid w:val="00DA225A"/>
    <w:rsid w:val="00DA2268"/>
    <w:rsid w:val="00DA27F3"/>
    <w:rsid w:val="00DA29E8"/>
    <w:rsid w:val="00DA33B0"/>
    <w:rsid w:val="00DA33B5"/>
    <w:rsid w:val="00DA37B7"/>
    <w:rsid w:val="00DA39EC"/>
    <w:rsid w:val="00DA3B6D"/>
    <w:rsid w:val="00DA3C15"/>
    <w:rsid w:val="00DA3DD6"/>
    <w:rsid w:val="00DA40A1"/>
    <w:rsid w:val="00DA4263"/>
    <w:rsid w:val="00DA4901"/>
    <w:rsid w:val="00DA497E"/>
    <w:rsid w:val="00DA500D"/>
    <w:rsid w:val="00DA510E"/>
    <w:rsid w:val="00DA5FC8"/>
    <w:rsid w:val="00DA60F7"/>
    <w:rsid w:val="00DA62F5"/>
    <w:rsid w:val="00DA63DC"/>
    <w:rsid w:val="00DA688A"/>
    <w:rsid w:val="00DA6903"/>
    <w:rsid w:val="00DA6A25"/>
    <w:rsid w:val="00DA6B9E"/>
    <w:rsid w:val="00DA6C3D"/>
    <w:rsid w:val="00DA703F"/>
    <w:rsid w:val="00DA70F0"/>
    <w:rsid w:val="00DA71DD"/>
    <w:rsid w:val="00DA7214"/>
    <w:rsid w:val="00DA745F"/>
    <w:rsid w:val="00DA781B"/>
    <w:rsid w:val="00DA78A2"/>
    <w:rsid w:val="00DA7C0E"/>
    <w:rsid w:val="00DB03BF"/>
    <w:rsid w:val="00DB0667"/>
    <w:rsid w:val="00DB0C4A"/>
    <w:rsid w:val="00DB0D07"/>
    <w:rsid w:val="00DB10E0"/>
    <w:rsid w:val="00DB1378"/>
    <w:rsid w:val="00DB1471"/>
    <w:rsid w:val="00DB1879"/>
    <w:rsid w:val="00DB1C8F"/>
    <w:rsid w:val="00DB20DA"/>
    <w:rsid w:val="00DB231E"/>
    <w:rsid w:val="00DB2499"/>
    <w:rsid w:val="00DB24FD"/>
    <w:rsid w:val="00DB2AEE"/>
    <w:rsid w:val="00DB2B86"/>
    <w:rsid w:val="00DB2E65"/>
    <w:rsid w:val="00DB319F"/>
    <w:rsid w:val="00DB34BA"/>
    <w:rsid w:val="00DB35E7"/>
    <w:rsid w:val="00DB36CE"/>
    <w:rsid w:val="00DB38BF"/>
    <w:rsid w:val="00DB4510"/>
    <w:rsid w:val="00DB47AF"/>
    <w:rsid w:val="00DB49DA"/>
    <w:rsid w:val="00DB5591"/>
    <w:rsid w:val="00DB55A6"/>
    <w:rsid w:val="00DB5807"/>
    <w:rsid w:val="00DB5CFD"/>
    <w:rsid w:val="00DB63CE"/>
    <w:rsid w:val="00DB662C"/>
    <w:rsid w:val="00DB66F9"/>
    <w:rsid w:val="00DB6A34"/>
    <w:rsid w:val="00DB6EFB"/>
    <w:rsid w:val="00DB6F7A"/>
    <w:rsid w:val="00DB723F"/>
    <w:rsid w:val="00DB7429"/>
    <w:rsid w:val="00DB751C"/>
    <w:rsid w:val="00DB77DC"/>
    <w:rsid w:val="00DB78D6"/>
    <w:rsid w:val="00DB79C9"/>
    <w:rsid w:val="00DB7AC3"/>
    <w:rsid w:val="00DB7B67"/>
    <w:rsid w:val="00DB7D21"/>
    <w:rsid w:val="00DB7D5D"/>
    <w:rsid w:val="00DC0168"/>
    <w:rsid w:val="00DC037C"/>
    <w:rsid w:val="00DC0818"/>
    <w:rsid w:val="00DC09E8"/>
    <w:rsid w:val="00DC10C5"/>
    <w:rsid w:val="00DC1219"/>
    <w:rsid w:val="00DC1C4A"/>
    <w:rsid w:val="00DC1FC6"/>
    <w:rsid w:val="00DC21FC"/>
    <w:rsid w:val="00DC276D"/>
    <w:rsid w:val="00DC29A1"/>
    <w:rsid w:val="00DC2BAD"/>
    <w:rsid w:val="00DC2E68"/>
    <w:rsid w:val="00DC31D4"/>
    <w:rsid w:val="00DC3507"/>
    <w:rsid w:val="00DC3594"/>
    <w:rsid w:val="00DC3834"/>
    <w:rsid w:val="00DC3BA5"/>
    <w:rsid w:val="00DC3D49"/>
    <w:rsid w:val="00DC432A"/>
    <w:rsid w:val="00DC4505"/>
    <w:rsid w:val="00DC45AB"/>
    <w:rsid w:val="00DC46CA"/>
    <w:rsid w:val="00DC4752"/>
    <w:rsid w:val="00DC4812"/>
    <w:rsid w:val="00DC4874"/>
    <w:rsid w:val="00DC4CBB"/>
    <w:rsid w:val="00DC50EC"/>
    <w:rsid w:val="00DC541F"/>
    <w:rsid w:val="00DC5B35"/>
    <w:rsid w:val="00DC6129"/>
    <w:rsid w:val="00DC6195"/>
    <w:rsid w:val="00DC68E5"/>
    <w:rsid w:val="00DC69AA"/>
    <w:rsid w:val="00DC6A03"/>
    <w:rsid w:val="00DC6B19"/>
    <w:rsid w:val="00DC7037"/>
    <w:rsid w:val="00DC7659"/>
    <w:rsid w:val="00DC7909"/>
    <w:rsid w:val="00DC7A3F"/>
    <w:rsid w:val="00DC7D11"/>
    <w:rsid w:val="00DC7E19"/>
    <w:rsid w:val="00DD04E3"/>
    <w:rsid w:val="00DD06D0"/>
    <w:rsid w:val="00DD0A6B"/>
    <w:rsid w:val="00DD0A74"/>
    <w:rsid w:val="00DD0C7A"/>
    <w:rsid w:val="00DD0D78"/>
    <w:rsid w:val="00DD0E37"/>
    <w:rsid w:val="00DD112B"/>
    <w:rsid w:val="00DD1369"/>
    <w:rsid w:val="00DD155C"/>
    <w:rsid w:val="00DD15FF"/>
    <w:rsid w:val="00DD16BE"/>
    <w:rsid w:val="00DD192B"/>
    <w:rsid w:val="00DD1C00"/>
    <w:rsid w:val="00DD2409"/>
    <w:rsid w:val="00DD2B28"/>
    <w:rsid w:val="00DD316E"/>
    <w:rsid w:val="00DD37B8"/>
    <w:rsid w:val="00DD382F"/>
    <w:rsid w:val="00DD3DE4"/>
    <w:rsid w:val="00DD4210"/>
    <w:rsid w:val="00DD4596"/>
    <w:rsid w:val="00DD46A0"/>
    <w:rsid w:val="00DD46CC"/>
    <w:rsid w:val="00DD4A71"/>
    <w:rsid w:val="00DD4E07"/>
    <w:rsid w:val="00DD4F19"/>
    <w:rsid w:val="00DD5278"/>
    <w:rsid w:val="00DD5642"/>
    <w:rsid w:val="00DD5919"/>
    <w:rsid w:val="00DD5AEC"/>
    <w:rsid w:val="00DD5BE2"/>
    <w:rsid w:val="00DD5E37"/>
    <w:rsid w:val="00DD6491"/>
    <w:rsid w:val="00DD65C0"/>
    <w:rsid w:val="00DD6614"/>
    <w:rsid w:val="00DD68EC"/>
    <w:rsid w:val="00DD693C"/>
    <w:rsid w:val="00DD695E"/>
    <w:rsid w:val="00DD6E24"/>
    <w:rsid w:val="00DD6EDA"/>
    <w:rsid w:val="00DD6F72"/>
    <w:rsid w:val="00DD719A"/>
    <w:rsid w:val="00DD73A1"/>
    <w:rsid w:val="00DD748D"/>
    <w:rsid w:val="00DD7638"/>
    <w:rsid w:val="00DD7A72"/>
    <w:rsid w:val="00DD7B99"/>
    <w:rsid w:val="00DE0056"/>
    <w:rsid w:val="00DE00D9"/>
    <w:rsid w:val="00DE0358"/>
    <w:rsid w:val="00DE057D"/>
    <w:rsid w:val="00DE089A"/>
    <w:rsid w:val="00DE098C"/>
    <w:rsid w:val="00DE0A5D"/>
    <w:rsid w:val="00DE11DD"/>
    <w:rsid w:val="00DE140B"/>
    <w:rsid w:val="00DE16E1"/>
    <w:rsid w:val="00DE1830"/>
    <w:rsid w:val="00DE1843"/>
    <w:rsid w:val="00DE1921"/>
    <w:rsid w:val="00DE19C9"/>
    <w:rsid w:val="00DE1B79"/>
    <w:rsid w:val="00DE1BF4"/>
    <w:rsid w:val="00DE1FDE"/>
    <w:rsid w:val="00DE2BC1"/>
    <w:rsid w:val="00DE2CD9"/>
    <w:rsid w:val="00DE2D90"/>
    <w:rsid w:val="00DE2E6F"/>
    <w:rsid w:val="00DE3038"/>
    <w:rsid w:val="00DE32A5"/>
    <w:rsid w:val="00DE3605"/>
    <w:rsid w:val="00DE3A13"/>
    <w:rsid w:val="00DE3C5B"/>
    <w:rsid w:val="00DE3E6D"/>
    <w:rsid w:val="00DE3EC0"/>
    <w:rsid w:val="00DE3FE4"/>
    <w:rsid w:val="00DE4465"/>
    <w:rsid w:val="00DE47B4"/>
    <w:rsid w:val="00DE48AD"/>
    <w:rsid w:val="00DE4A27"/>
    <w:rsid w:val="00DE4A74"/>
    <w:rsid w:val="00DE4E18"/>
    <w:rsid w:val="00DE505C"/>
    <w:rsid w:val="00DE5244"/>
    <w:rsid w:val="00DE53B9"/>
    <w:rsid w:val="00DE552C"/>
    <w:rsid w:val="00DE55DD"/>
    <w:rsid w:val="00DE58AF"/>
    <w:rsid w:val="00DE5A71"/>
    <w:rsid w:val="00DE5E1E"/>
    <w:rsid w:val="00DE6139"/>
    <w:rsid w:val="00DE6394"/>
    <w:rsid w:val="00DE6585"/>
    <w:rsid w:val="00DE6657"/>
    <w:rsid w:val="00DE6753"/>
    <w:rsid w:val="00DE6AFE"/>
    <w:rsid w:val="00DE6B05"/>
    <w:rsid w:val="00DE6C58"/>
    <w:rsid w:val="00DE6CDD"/>
    <w:rsid w:val="00DE6F39"/>
    <w:rsid w:val="00DE7274"/>
    <w:rsid w:val="00DE72F7"/>
    <w:rsid w:val="00DF0BD9"/>
    <w:rsid w:val="00DF0FFB"/>
    <w:rsid w:val="00DF1314"/>
    <w:rsid w:val="00DF15DF"/>
    <w:rsid w:val="00DF17CF"/>
    <w:rsid w:val="00DF1B69"/>
    <w:rsid w:val="00DF1B91"/>
    <w:rsid w:val="00DF1CF7"/>
    <w:rsid w:val="00DF1FA0"/>
    <w:rsid w:val="00DF2284"/>
    <w:rsid w:val="00DF2496"/>
    <w:rsid w:val="00DF24A5"/>
    <w:rsid w:val="00DF25D9"/>
    <w:rsid w:val="00DF26D7"/>
    <w:rsid w:val="00DF2781"/>
    <w:rsid w:val="00DF2C3D"/>
    <w:rsid w:val="00DF306E"/>
    <w:rsid w:val="00DF328A"/>
    <w:rsid w:val="00DF33BB"/>
    <w:rsid w:val="00DF37D1"/>
    <w:rsid w:val="00DF3875"/>
    <w:rsid w:val="00DF3954"/>
    <w:rsid w:val="00DF3B99"/>
    <w:rsid w:val="00DF42E6"/>
    <w:rsid w:val="00DF4ACC"/>
    <w:rsid w:val="00DF5331"/>
    <w:rsid w:val="00DF53A2"/>
    <w:rsid w:val="00DF5508"/>
    <w:rsid w:val="00DF5579"/>
    <w:rsid w:val="00DF5A47"/>
    <w:rsid w:val="00DF5E25"/>
    <w:rsid w:val="00DF611A"/>
    <w:rsid w:val="00DF636A"/>
    <w:rsid w:val="00DF63C4"/>
    <w:rsid w:val="00DF67E0"/>
    <w:rsid w:val="00DF6BEF"/>
    <w:rsid w:val="00DF7086"/>
    <w:rsid w:val="00DF71F6"/>
    <w:rsid w:val="00DF72C9"/>
    <w:rsid w:val="00DF73A9"/>
    <w:rsid w:val="00DF7546"/>
    <w:rsid w:val="00DF756A"/>
    <w:rsid w:val="00DF7CA9"/>
    <w:rsid w:val="00E0031C"/>
    <w:rsid w:val="00E012EF"/>
    <w:rsid w:val="00E01D51"/>
    <w:rsid w:val="00E01ED1"/>
    <w:rsid w:val="00E02165"/>
    <w:rsid w:val="00E021C3"/>
    <w:rsid w:val="00E02368"/>
    <w:rsid w:val="00E028A3"/>
    <w:rsid w:val="00E02E34"/>
    <w:rsid w:val="00E03028"/>
    <w:rsid w:val="00E0309B"/>
    <w:rsid w:val="00E03197"/>
    <w:rsid w:val="00E03BE5"/>
    <w:rsid w:val="00E03E06"/>
    <w:rsid w:val="00E03E97"/>
    <w:rsid w:val="00E03F21"/>
    <w:rsid w:val="00E042D9"/>
    <w:rsid w:val="00E04807"/>
    <w:rsid w:val="00E048AB"/>
    <w:rsid w:val="00E04916"/>
    <w:rsid w:val="00E049B1"/>
    <w:rsid w:val="00E04B8A"/>
    <w:rsid w:val="00E05320"/>
    <w:rsid w:val="00E057E7"/>
    <w:rsid w:val="00E059DE"/>
    <w:rsid w:val="00E05E39"/>
    <w:rsid w:val="00E05F5D"/>
    <w:rsid w:val="00E061E1"/>
    <w:rsid w:val="00E063E7"/>
    <w:rsid w:val="00E0687C"/>
    <w:rsid w:val="00E06944"/>
    <w:rsid w:val="00E07136"/>
    <w:rsid w:val="00E0732B"/>
    <w:rsid w:val="00E074A7"/>
    <w:rsid w:val="00E075B6"/>
    <w:rsid w:val="00E07610"/>
    <w:rsid w:val="00E076C9"/>
    <w:rsid w:val="00E07B7B"/>
    <w:rsid w:val="00E100A6"/>
    <w:rsid w:val="00E1051C"/>
    <w:rsid w:val="00E10E16"/>
    <w:rsid w:val="00E10E7D"/>
    <w:rsid w:val="00E10F25"/>
    <w:rsid w:val="00E10F48"/>
    <w:rsid w:val="00E10F57"/>
    <w:rsid w:val="00E113F7"/>
    <w:rsid w:val="00E117F3"/>
    <w:rsid w:val="00E118F7"/>
    <w:rsid w:val="00E11A64"/>
    <w:rsid w:val="00E11CBE"/>
    <w:rsid w:val="00E11E1B"/>
    <w:rsid w:val="00E125C2"/>
    <w:rsid w:val="00E127E5"/>
    <w:rsid w:val="00E12894"/>
    <w:rsid w:val="00E12A9A"/>
    <w:rsid w:val="00E12FD2"/>
    <w:rsid w:val="00E1361C"/>
    <w:rsid w:val="00E1368C"/>
    <w:rsid w:val="00E139EC"/>
    <w:rsid w:val="00E141E0"/>
    <w:rsid w:val="00E144A2"/>
    <w:rsid w:val="00E14554"/>
    <w:rsid w:val="00E1467C"/>
    <w:rsid w:val="00E146C5"/>
    <w:rsid w:val="00E147B4"/>
    <w:rsid w:val="00E14A07"/>
    <w:rsid w:val="00E14C7D"/>
    <w:rsid w:val="00E14CDF"/>
    <w:rsid w:val="00E1521E"/>
    <w:rsid w:val="00E1555F"/>
    <w:rsid w:val="00E15651"/>
    <w:rsid w:val="00E15893"/>
    <w:rsid w:val="00E159DE"/>
    <w:rsid w:val="00E15A16"/>
    <w:rsid w:val="00E15AF6"/>
    <w:rsid w:val="00E15D05"/>
    <w:rsid w:val="00E16214"/>
    <w:rsid w:val="00E16366"/>
    <w:rsid w:val="00E169E5"/>
    <w:rsid w:val="00E16ABF"/>
    <w:rsid w:val="00E16C88"/>
    <w:rsid w:val="00E16FDD"/>
    <w:rsid w:val="00E1724A"/>
    <w:rsid w:val="00E17279"/>
    <w:rsid w:val="00E1757D"/>
    <w:rsid w:val="00E176EF"/>
    <w:rsid w:val="00E17FBB"/>
    <w:rsid w:val="00E204BE"/>
    <w:rsid w:val="00E207F1"/>
    <w:rsid w:val="00E2097F"/>
    <w:rsid w:val="00E209B6"/>
    <w:rsid w:val="00E213AC"/>
    <w:rsid w:val="00E2168C"/>
    <w:rsid w:val="00E21F33"/>
    <w:rsid w:val="00E223E3"/>
    <w:rsid w:val="00E22465"/>
    <w:rsid w:val="00E22B12"/>
    <w:rsid w:val="00E22C50"/>
    <w:rsid w:val="00E22E50"/>
    <w:rsid w:val="00E22EA9"/>
    <w:rsid w:val="00E230BD"/>
    <w:rsid w:val="00E236FA"/>
    <w:rsid w:val="00E237D9"/>
    <w:rsid w:val="00E2382A"/>
    <w:rsid w:val="00E241E4"/>
    <w:rsid w:val="00E2455F"/>
    <w:rsid w:val="00E25264"/>
    <w:rsid w:val="00E25387"/>
    <w:rsid w:val="00E25531"/>
    <w:rsid w:val="00E25DF3"/>
    <w:rsid w:val="00E25FDD"/>
    <w:rsid w:val="00E26332"/>
    <w:rsid w:val="00E26427"/>
    <w:rsid w:val="00E2669B"/>
    <w:rsid w:val="00E26918"/>
    <w:rsid w:val="00E26A2C"/>
    <w:rsid w:val="00E26B82"/>
    <w:rsid w:val="00E26BC9"/>
    <w:rsid w:val="00E26F62"/>
    <w:rsid w:val="00E272F9"/>
    <w:rsid w:val="00E2799F"/>
    <w:rsid w:val="00E279DE"/>
    <w:rsid w:val="00E27A08"/>
    <w:rsid w:val="00E27EF3"/>
    <w:rsid w:val="00E3039C"/>
    <w:rsid w:val="00E30831"/>
    <w:rsid w:val="00E30C55"/>
    <w:rsid w:val="00E30D08"/>
    <w:rsid w:val="00E31518"/>
    <w:rsid w:val="00E31880"/>
    <w:rsid w:val="00E31FB5"/>
    <w:rsid w:val="00E32653"/>
    <w:rsid w:val="00E3265B"/>
    <w:rsid w:val="00E32848"/>
    <w:rsid w:val="00E32C31"/>
    <w:rsid w:val="00E33641"/>
    <w:rsid w:val="00E33998"/>
    <w:rsid w:val="00E33FFB"/>
    <w:rsid w:val="00E341D1"/>
    <w:rsid w:val="00E341D2"/>
    <w:rsid w:val="00E3440A"/>
    <w:rsid w:val="00E34B62"/>
    <w:rsid w:val="00E34C61"/>
    <w:rsid w:val="00E356E2"/>
    <w:rsid w:val="00E35EDB"/>
    <w:rsid w:val="00E35F0A"/>
    <w:rsid w:val="00E36438"/>
    <w:rsid w:val="00E365EA"/>
    <w:rsid w:val="00E36669"/>
    <w:rsid w:val="00E36742"/>
    <w:rsid w:val="00E36800"/>
    <w:rsid w:val="00E36D6C"/>
    <w:rsid w:val="00E36E25"/>
    <w:rsid w:val="00E36E7F"/>
    <w:rsid w:val="00E37036"/>
    <w:rsid w:val="00E37288"/>
    <w:rsid w:val="00E37A19"/>
    <w:rsid w:val="00E37C80"/>
    <w:rsid w:val="00E37F4E"/>
    <w:rsid w:val="00E40001"/>
    <w:rsid w:val="00E400B5"/>
    <w:rsid w:val="00E40340"/>
    <w:rsid w:val="00E4034F"/>
    <w:rsid w:val="00E4061E"/>
    <w:rsid w:val="00E416F8"/>
    <w:rsid w:val="00E41BE1"/>
    <w:rsid w:val="00E41F08"/>
    <w:rsid w:val="00E41FDF"/>
    <w:rsid w:val="00E42431"/>
    <w:rsid w:val="00E42451"/>
    <w:rsid w:val="00E42844"/>
    <w:rsid w:val="00E42C7D"/>
    <w:rsid w:val="00E42D8B"/>
    <w:rsid w:val="00E42DBA"/>
    <w:rsid w:val="00E430C5"/>
    <w:rsid w:val="00E434C7"/>
    <w:rsid w:val="00E43554"/>
    <w:rsid w:val="00E43F57"/>
    <w:rsid w:val="00E441BC"/>
    <w:rsid w:val="00E44248"/>
    <w:rsid w:val="00E447E9"/>
    <w:rsid w:val="00E449AF"/>
    <w:rsid w:val="00E44F72"/>
    <w:rsid w:val="00E4538B"/>
    <w:rsid w:val="00E45444"/>
    <w:rsid w:val="00E459AB"/>
    <w:rsid w:val="00E45A89"/>
    <w:rsid w:val="00E45BF6"/>
    <w:rsid w:val="00E45DF6"/>
    <w:rsid w:val="00E461DF"/>
    <w:rsid w:val="00E462A8"/>
    <w:rsid w:val="00E46358"/>
    <w:rsid w:val="00E46507"/>
    <w:rsid w:val="00E46570"/>
    <w:rsid w:val="00E4663D"/>
    <w:rsid w:val="00E46915"/>
    <w:rsid w:val="00E46E95"/>
    <w:rsid w:val="00E46ED4"/>
    <w:rsid w:val="00E47203"/>
    <w:rsid w:val="00E47384"/>
    <w:rsid w:val="00E4756E"/>
    <w:rsid w:val="00E47673"/>
    <w:rsid w:val="00E47997"/>
    <w:rsid w:val="00E47D91"/>
    <w:rsid w:val="00E47DD4"/>
    <w:rsid w:val="00E504D6"/>
    <w:rsid w:val="00E504DA"/>
    <w:rsid w:val="00E508E3"/>
    <w:rsid w:val="00E509E7"/>
    <w:rsid w:val="00E50E58"/>
    <w:rsid w:val="00E50F2B"/>
    <w:rsid w:val="00E50F4B"/>
    <w:rsid w:val="00E51020"/>
    <w:rsid w:val="00E51097"/>
    <w:rsid w:val="00E511C9"/>
    <w:rsid w:val="00E51336"/>
    <w:rsid w:val="00E514B4"/>
    <w:rsid w:val="00E5173B"/>
    <w:rsid w:val="00E517B9"/>
    <w:rsid w:val="00E51819"/>
    <w:rsid w:val="00E51B99"/>
    <w:rsid w:val="00E52028"/>
    <w:rsid w:val="00E522AF"/>
    <w:rsid w:val="00E522ED"/>
    <w:rsid w:val="00E5244A"/>
    <w:rsid w:val="00E5250D"/>
    <w:rsid w:val="00E5281B"/>
    <w:rsid w:val="00E5292A"/>
    <w:rsid w:val="00E52B10"/>
    <w:rsid w:val="00E53017"/>
    <w:rsid w:val="00E531CD"/>
    <w:rsid w:val="00E53959"/>
    <w:rsid w:val="00E53EC4"/>
    <w:rsid w:val="00E5433D"/>
    <w:rsid w:val="00E544F9"/>
    <w:rsid w:val="00E54657"/>
    <w:rsid w:val="00E547A0"/>
    <w:rsid w:val="00E54CA9"/>
    <w:rsid w:val="00E54D2E"/>
    <w:rsid w:val="00E54E93"/>
    <w:rsid w:val="00E557E2"/>
    <w:rsid w:val="00E55CBD"/>
    <w:rsid w:val="00E5652C"/>
    <w:rsid w:val="00E566D0"/>
    <w:rsid w:val="00E5720C"/>
    <w:rsid w:val="00E57211"/>
    <w:rsid w:val="00E57552"/>
    <w:rsid w:val="00E57627"/>
    <w:rsid w:val="00E57CCF"/>
    <w:rsid w:val="00E57F63"/>
    <w:rsid w:val="00E600CC"/>
    <w:rsid w:val="00E606D7"/>
    <w:rsid w:val="00E608A2"/>
    <w:rsid w:val="00E61489"/>
    <w:rsid w:val="00E6163A"/>
    <w:rsid w:val="00E61778"/>
    <w:rsid w:val="00E61AA4"/>
    <w:rsid w:val="00E61BA5"/>
    <w:rsid w:val="00E61CC3"/>
    <w:rsid w:val="00E61F17"/>
    <w:rsid w:val="00E62459"/>
    <w:rsid w:val="00E625A0"/>
    <w:rsid w:val="00E62C86"/>
    <w:rsid w:val="00E62E9E"/>
    <w:rsid w:val="00E62EEE"/>
    <w:rsid w:val="00E62FE5"/>
    <w:rsid w:val="00E63099"/>
    <w:rsid w:val="00E63597"/>
    <w:rsid w:val="00E636B5"/>
    <w:rsid w:val="00E639E4"/>
    <w:rsid w:val="00E63C66"/>
    <w:rsid w:val="00E63C6A"/>
    <w:rsid w:val="00E6431C"/>
    <w:rsid w:val="00E6448C"/>
    <w:rsid w:val="00E646B2"/>
    <w:rsid w:val="00E64706"/>
    <w:rsid w:val="00E64A3F"/>
    <w:rsid w:val="00E64C22"/>
    <w:rsid w:val="00E65094"/>
    <w:rsid w:val="00E65165"/>
    <w:rsid w:val="00E6523F"/>
    <w:rsid w:val="00E65459"/>
    <w:rsid w:val="00E65873"/>
    <w:rsid w:val="00E659F3"/>
    <w:rsid w:val="00E65A26"/>
    <w:rsid w:val="00E65ABA"/>
    <w:rsid w:val="00E65C91"/>
    <w:rsid w:val="00E65DA1"/>
    <w:rsid w:val="00E65EA0"/>
    <w:rsid w:val="00E660E4"/>
    <w:rsid w:val="00E66153"/>
    <w:rsid w:val="00E662FF"/>
    <w:rsid w:val="00E663BA"/>
    <w:rsid w:val="00E668EE"/>
    <w:rsid w:val="00E66F34"/>
    <w:rsid w:val="00E66F91"/>
    <w:rsid w:val="00E67171"/>
    <w:rsid w:val="00E67518"/>
    <w:rsid w:val="00E677FC"/>
    <w:rsid w:val="00E6789D"/>
    <w:rsid w:val="00E6796B"/>
    <w:rsid w:val="00E67A63"/>
    <w:rsid w:val="00E67AD9"/>
    <w:rsid w:val="00E67CF9"/>
    <w:rsid w:val="00E67D04"/>
    <w:rsid w:val="00E67EA7"/>
    <w:rsid w:val="00E700A3"/>
    <w:rsid w:val="00E700ED"/>
    <w:rsid w:val="00E70128"/>
    <w:rsid w:val="00E702BD"/>
    <w:rsid w:val="00E70917"/>
    <w:rsid w:val="00E70C67"/>
    <w:rsid w:val="00E70C74"/>
    <w:rsid w:val="00E70DCB"/>
    <w:rsid w:val="00E70EF4"/>
    <w:rsid w:val="00E71002"/>
    <w:rsid w:val="00E711F7"/>
    <w:rsid w:val="00E71903"/>
    <w:rsid w:val="00E7191F"/>
    <w:rsid w:val="00E71B72"/>
    <w:rsid w:val="00E72378"/>
    <w:rsid w:val="00E72767"/>
    <w:rsid w:val="00E72809"/>
    <w:rsid w:val="00E72A08"/>
    <w:rsid w:val="00E72A44"/>
    <w:rsid w:val="00E72A8D"/>
    <w:rsid w:val="00E72CCD"/>
    <w:rsid w:val="00E72E68"/>
    <w:rsid w:val="00E72FCE"/>
    <w:rsid w:val="00E739B5"/>
    <w:rsid w:val="00E74584"/>
    <w:rsid w:val="00E74FA2"/>
    <w:rsid w:val="00E7511A"/>
    <w:rsid w:val="00E75202"/>
    <w:rsid w:val="00E75899"/>
    <w:rsid w:val="00E758B6"/>
    <w:rsid w:val="00E759F3"/>
    <w:rsid w:val="00E75C82"/>
    <w:rsid w:val="00E75D48"/>
    <w:rsid w:val="00E761E6"/>
    <w:rsid w:val="00E76235"/>
    <w:rsid w:val="00E76414"/>
    <w:rsid w:val="00E7681E"/>
    <w:rsid w:val="00E76A41"/>
    <w:rsid w:val="00E76D2C"/>
    <w:rsid w:val="00E76D31"/>
    <w:rsid w:val="00E77381"/>
    <w:rsid w:val="00E774A1"/>
    <w:rsid w:val="00E775EA"/>
    <w:rsid w:val="00E77D52"/>
    <w:rsid w:val="00E77DAE"/>
    <w:rsid w:val="00E77E4A"/>
    <w:rsid w:val="00E802A3"/>
    <w:rsid w:val="00E802E4"/>
    <w:rsid w:val="00E80BE3"/>
    <w:rsid w:val="00E80C44"/>
    <w:rsid w:val="00E81196"/>
    <w:rsid w:val="00E81308"/>
    <w:rsid w:val="00E81610"/>
    <w:rsid w:val="00E816DA"/>
    <w:rsid w:val="00E81728"/>
    <w:rsid w:val="00E81A03"/>
    <w:rsid w:val="00E82148"/>
    <w:rsid w:val="00E821DE"/>
    <w:rsid w:val="00E82343"/>
    <w:rsid w:val="00E82532"/>
    <w:rsid w:val="00E826F8"/>
    <w:rsid w:val="00E82781"/>
    <w:rsid w:val="00E82A23"/>
    <w:rsid w:val="00E82CDA"/>
    <w:rsid w:val="00E8362A"/>
    <w:rsid w:val="00E83B2D"/>
    <w:rsid w:val="00E83EEC"/>
    <w:rsid w:val="00E84384"/>
    <w:rsid w:val="00E845A2"/>
    <w:rsid w:val="00E84E6D"/>
    <w:rsid w:val="00E85057"/>
    <w:rsid w:val="00E85ADC"/>
    <w:rsid w:val="00E85E59"/>
    <w:rsid w:val="00E85F66"/>
    <w:rsid w:val="00E85FAF"/>
    <w:rsid w:val="00E860A0"/>
    <w:rsid w:val="00E861C1"/>
    <w:rsid w:val="00E86644"/>
    <w:rsid w:val="00E866BF"/>
    <w:rsid w:val="00E86CB5"/>
    <w:rsid w:val="00E87812"/>
    <w:rsid w:val="00E87EB9"/>
    <w:rsid w:val="00E87F42"/>
    <w:rsid w:val="00E90082"/>
    <w:rsid w:val="00E90654"/>
    <w:rsid w:val="00E90959"/>
    <w:rsid w:val="00E90A42"/>
    <w:rsid w:val="00E91052"/>
    <w:rsid w:val="00E91490"/>
    <w:rsid w:val="00E91ACB"/>
    <w:rsid w:val="00E91B3A"/>
    <w:rsid w:val="00E91D22"/>
    <w:rsid w:val="00E91F6B"/>
    <w:rsid w:val="00E92426"/>
    <w:rsid w:val="00E92552"/>
    <w:rsid w:val="00E927C5"/>
    <w:rsid w:val="00E92F80"/>
    <w:rsid w:val="00E93187"/>
    <w:rsid w:val="00E936F5"/>
    <w:rsid w:val="00E93BAF"/>
    <w:rsid w:val="00E940D8"/>
    <w:rsid w:val="00E942D7"/>
    <w:rsid w:val="00E94545"/>
    <w:rsid w:val="00E94A62"/>
    <w:rsid w:val="00E94EC3"/>
    <w:rsid w:val="00E94F91"/>
    <w:rsid w:val="00E95160"/>
    <w:rsid w:val="00E953FF"/>
    <w:rsid w:val="00E95A53"/>
    <w:rsid w:val="00E95A64"/>
    <w:rsid w:val="00E95ACE"/>
    <w:rsid w:val="00E95C10"/>
    <w:rsid w:val="00E96728"/>
    <w:rsid w:val="00E96A63"/>
    <w:rsid w:val="00E96B1F"/>
    <w:rsid w:val="00E96C1C"/>
    <w:rsid w:val="00E96C6D"/>
    <w:rsid w:val="00E96F4E"/>
    <w:rsid w:val="00E9727B"/>
    <w:rsid w:val="00E97330"/>
    <w:rsid w:val="00E9794F"/>
    <w:rsid w:val="00E979A2"/>
    <w:rsid w:val="00E97BB0"/>
    <w:rsid w:val="00E97C16"/>
    <w:rsid w:val="00E97CC0"/>
    <w:rsid w:val="00EA05A8"/>
    <w:rsid w:val="00EA06AC"/>
    <w:rsid w:val="00EA093E"/>
    <w:rsid w:val="00EA09AB"/>
    <w:rsid w:val="00EA0AED"/>
    <w:rsid w:val="00EA0B51"/>
    <w:rsid w:val="00EA0B99"/>
    <w:rsid w:val="00EA135D"/>
    <w:rsid w:val="00EA1384"/>
    <w:rsid w:val="00EA1391"/>
    <w:rsid w:val="00EA19A7"/>
    <w:rsid w:val="00EA1BB9"/>
    <w:rsid w:val="00EA1D2A"/>
    <w:rsid w:val="00EA1DAA"/>
    <w:rsid w:val="00EA1E64"/>
    <w:rsid w:val="00EA1E69"/>
    <w:rsid w:val="00EA20A4"/>
    <w:rsid w:val="00EA22DE"/>
    <w:rsid w:val="00EA23D7"/>
    <w:rsid w:val="00EA23F4"/>
    <w:rsid w:val="00EA26C9"/>
    <w:rsid w:val="00EA27AA"/>
    <w:rsid w:val="00EA2974"/>
    <w:rsid w:val="00EA2A5A"/>
    <w:rsid w:val="00EA2C9C"/>
    <w:rsid w:val="00EA2D31"/>
    <w:rsid w:val="00EA2D8B"/>
    <w:rsid w:val="00EA2DC2"/>
    <w:rsid w:val="00EA2E7D"/>
    <w:rsid w:val="00EA3684"/>
    <w:rsid w:val="00EA36E0"/>
    <w:rsid w:val="00EA380D"/>
    <w:rsid w:val="00EA3A3A"/>
    <w:rsid w:val="00EA3DF2"/>
    <w:rsid w:val="00EA3F37"/>
    <w:rsid w:val="00EA4011"/>
    <w:rsid w:val="00EA402B"/>
    <w:rsid w:val="00EA41BA"/>
    <w:rsid w:val="00EA4720"/>
    <w:rsid w:val="00EA4929"/>
    <w:rsid w:val="00EA49B6"/>
    <w:rsid w:val="00EA4A90"/>
    <w:rsid w:val="00EA4AD5"/>
    <w:rsid w:val="00EA4B6B"/>
    <w:rsid w:val="00EA4D85"/>
    <w:rsid w:val="00EA54BA"/>
    <w:rsid w:val="00EA5CB4"/>
    <w:rsid w:val="00EA6126"/>
    <w:rsid w:val="00EA6600"/>
    <w:rsid w:val="00EA6A80"/>
    <w:rsid w:val="00EA6DC1"/>
    <w:rsid w:val="00EA6FA8"/>
    <w:rsid w:val="00EA710A"/>
    <w:rsid w:val="00EA716E"/>
    <w:rsid w:val="00EA72EA"/>
    <w:rsid w:val="00EA73FF"/>
    <w:rsid w:val="00EA74F7"/>
    <w:rsid w:val="00EA79FD"/>
    <w:rsid w:val="00EB02C0"/>
    <w:rsid w:val="00EB0533"/>
    <w:rsid w:val="00EB0EE0"/>
    <w:rsid w:val="00EB1EC0"/>
    <w:rsid w:val="00EB2138"/>
    <w:rsid w:val="00EB2211"/>
    <w:rsid w:val="00EB2935"/>
    <w:rsid w:val="00EB29EF"/>
    <w:rsid w:val="00EB2AA5"/>
    <w:rsid w:val="00EB30BB"/>
    <w:rsid w:val="00EB35B2"/>
    <w:rsid w:val="00EB3696"/>
    <w:rsid w:val="00EB36F1"/>
    <w:rsid w:val="00EB38D4"/>
    <w:rsid w:val="00EB3974"/>
    <w:rsid w:val="00EB3C49"/>
    <w:rsid w:val="00EB3F9B"/>
    <w:rsid w:val="00EB4566"/>
    <w:rsid w:val="00EB4652"/>
    <w:rsid w:val="00EB470D"/>
    <w:rsid w:val="00EB48D1"/>
    <w:rsid w:val="00EB4C2E"/>
    <w:rsid w:val="00EB4FB9"/>
    <w:rsid w:val="00EB503D"/>
    <w:rsid w:val="00EB5167"/>
    <w:rsid w:val="00EB5831"/>
    <w:rsid w:val="00EB584B"/>
    <w:rsid w:val="00EB5B31"/>
    <w:rsid w:val="00EB5EB4"/>
    <w:rsid w:val="00EB6372"/>
    <w:rsid w:val="00EB6B3A"/>
    <w:rsid w:val="00EB6D75"/>
    <w:rsid w:val="00EB6DF6"/>
    <w:rsid w:val="00EB72E9"/>
    <w:rsid w:val="00EB7402"/>
    <w:rsid w:val="00EB751A"/>
    <w:rsid w:val="00EB7748"/>
    <w:rsid w:val="00EB798C"/>
    <w:rsid w:val="00EB7C1E"/>
    <w:rsid w:val="00EB7F91"/>
    <w:rsid w:val="00EB7FE8"/>
    <w:rsid w:val="00EC0069"/>
    <w:rsid w:val="00EC03C7"/>
    <w:rsid w:val="00EC0AA9"/>
    <w:rsid w:val="00EC0B24"/>
    <w:rsid w:val="00EC126F"/>
    <w:rsid w:val="00EC151F"/>
    <w:rsid w:val="00EC1570"/>
    <w:rsid w:val="00EC163E"/>
    <w:rsid w:val="00EC1993"/>
    <w:rsid w:val="00EC19B9"/>
    <w:rsid w:val="00EC1CF3"/>
    <w:rsid w:val="00EC23E7"/>
    <w:rsid w:val="00EC2B69"/>
    <w:rsid w:val="00EC3513"/>
    <w:rsid w:val="00EC3B25"/>
    <w:rsid w:val="00EC3FC8"/>
    <w:rsid w:val="00EC468E"/>
    <w:rsid w:val="00EC4C1D"/>
    <w:rsid w:val="00EC4E21"/>
    <w:rsid w:val="00EC54EE"/>
    <w:rsid w:val="00EC550C"/>
    <w:rsid w:val="00EC5933"/>
    <w:rsid w:val="00EC5CC2"/>
    <w:rsid w:val="00EC615E"/>
    <w:rsid w:val="00EC64CB"/>
    <w:rsid w:val="00EC6A2C"/>
    <w:rsid w:val="00EC6AED"/>
    <w:rsid w:val="00EC6CB0"/>
    <w:rsid w:val="00EC76B4"/>
    <w:rsid w:val="00EC7807"/>
    <w:rsid w:val="00EC786E"/>
    <w:rsid w:val="00EC7D32"/>
    <w:rsid w:val="00EC7F6A"/>
    <w:rsid w:val="00EC7FE3"/>
    <w:rsid w:val="00ED022F"/>
    <w:rsid w:val="00ED0464"/>
    <w:rsid w:val="00ED0847"/>
    <w:rsid w:val="00ED0933"/>
    <w:rsid w:val="00ED0B19"/>
    <w:rsid w:val="00ED0B96"/>
    <w:rsid w:val="00ED0F30"/>
    <w:rsid w:val="00ED1289"/>
    <w:rsid w:val="00ED171B"/>
    <w:rsid w:val="00ED1794"/>
    <w:rsid w:val="00ED1985"/>
    <w:rsid w:val="00ED1AFC"/>
    <w:rsid w:val="00ED1DEB"/>
    <w:rsid w:val="00ED2121"/>
    <w:rsid w:val="00ED2294"/>
    <w:rsid w:val="00ED2358"/>
    <w:rsid w:val="00ED2805"/>
    <w:rsid w:val="00ED33DB"/>
    <w:rsid w:val="00ED3776"/>
    <w:rsid w:val="00ED39B9"/>
    <w:rsid w:val="00ED3BB8"/>
    <w:rsid w:val="00ED3D48"/>
    <w:rsid w:val="00ED3F7D"/>
    <w:rsid w:val="00ED458D"/>
    <w:rsid w:val="00ED4A8E"/>
    <w:rsid w:val="00ED4D48"/>
    <w:rsid w:val="00ED51E7"/>
    <w:rsid w:val="00ED5395"/>
    <w:rsid w:val="00ED544D"/>
    <w:rsid w:val="00ED54B5"/>
    <w:rsid w:val="00ED559F"/>
    <w:rsid w:val="00ED59A9"/>
    <w:rsid w:val="00ED5C82"/>
    <w:rsid w:val="00ED5F38"/>
    <w:rsid w:val="00ED6A49"/>
    <w:rsid w:val="00ED6CA1"/>
    <w:rsid w:val="00ED6CBE"/>
    <w:rsid w:val="00ED70FD"/>
    <w:rsid w:val="00ED740B"/>
    <w:rsid w:val="00ED7565"/>
    <w:rsid w:val="00ED7610"/>
    <w:rsid w:val="00ED77D9"/>
    <w:rsid w:val="00ED7A32"/>
    <w:rsid w:val="00ED7E1E"/>
    <w:rsid w:val="00EE014E"/>
    <w:rsid w:val="00EE0429"/>
    <w:rsid w:val="00EE05BF"/>
    <w:rsid w:val="00EE0734"/>
    <w:rsid w:val="00EE0C05"/>
    <w:rsid w:val="00EE0E5D"/>
    <w:rsid w:val="00EE10D3"/>
    <w:rsid w:val="00EE1318"/>
    <w:rsid w:val="00EE1565"/>
    <w:rsid w:val="00EE17A5"/>
    <w:rsid w:val="00EE1814"/>
    <w:rsid w:val="00EE1D09"/>
    <w:rsid w:val="00EE1D83"/>
    <w:rsid w:val="00EE1DD8"/>
    <w:rsid w:val="00EE2107"/>
    <w:rsid w:val="00EE22CE"/>
    <w:rsid w:val="00EE30B5"/>
    <w:rsid w:val="00EE31FC"/>
    <w:rsid w:val="00EE324B"/>
    <w:rsid w:val="00EE3414"/>
    <w:rsid w:val="00EE3476"/>
    <w:rsid w:val="00EE3571"/>
    <w:rsid w:val="00EE3590"/>
    <w:rsid w:val="00EE36FE"/>
    <w:rsid w:val="00EE3807"/>
    <w:rsid w:val="00EE382F"/>
    <w:rsid w:val="00EE3CC1"/>
    <w:rsid w:val="00EE3D7C"/>
    <w:rsid w:val="00EE3E0D"/>
    <w:rsid w:val="00EE3FD6"/>
    <w:rsid w:val="00EE3FE2"/>
    <w:rsid w:val="00EE412D"/>
    <w:rsid w:val="00EE42D0"/>
    <w:rsid w:val="00EE43BE"/>
    <w:rsid w:val="00EE481E"/>
    <w:rsid w:val="00EE4974"/>
    <w:rsid w:val="00EE4BF6"/>
    <w:rsid w:val="00EE4EEF"/>
    <w:rsid w:val="00EE50CA"/>
    <w:rsid w:val="00EE51C8"/>
    <w:rsid w:val="00EE54D7"/>
    <w:rsid w:val="00EE5C8A"/>
    <w:rsid w:val="00EE667E"/>
    <w:rsid w:val="00EE6802"/>
    <w:rsid w:val="00EE6868"/>
    <w:rsid w:val="00EE6C28"/>
    <w:rsid w:val="00EE6CAA"/>
    <w:rsid w:val="00EE6FA3"/>
    <w:rsid w:val="00EE7375"/>
    <w:rsid w:val="00EE7452"/>
    <w:rsid w:val="00EE77DE"/>
    <w:rsid w:val="00EE7943"/>
    <w:rsid w:val="00EE7964"/>
    <w:rsid w:val="00EE796C"/>
    <w:rsid w:val="00EE7A33"/>
    <w:rsid w:val="00EE7AB9"/>
    <w:rsid w:val="00EE7D96"/>
    <w:rsid w:val="00EF00D2"/>
    <w:rsid w:val="00EF01C7"/>
    <w:rsid w:val="00EF0603"/>
    <w:rsid w:val="00EF06ED"/>
    <w:rsid w:val="00EF06FB"/>
    <w:rsid w:val="00EF08F6"/>
    <w:rsid w:val="00EF0B42"/>
    <w:rsid w:val="00EF1325"/>
    <w:rsid w:val="00EF18C0"/>
    <w:rsid w:val="00EF1925"/>
    <w:rsid w:val="00EF19DB"/>
    <w:rsid w:val="00EF218E"/>
    <w:rsid w:val="00EF2383"/>
    <w:rsid w:val="00EF23D0"/>
    <w:rsid w:val="00EF2656"/>
    <w:rsid w:val="00EF26D6"/>
    <w:rsid w:val="00EF27DC"/>
    <w:rsid w:val="00EF2BCB"/>
    <w:rsid w:val="00EF318A"/>
    <w:rsid w:val="00EF3760"/>
    <w:rsid w:val="00EF383D"/>
    <w:rsid w:val="00EF3CAA"/>
    <w:rsid w:val="00EF3E32"/>
    <w:rsid w:val="00EF421D"/>
    <w:rsid w:val="00EF4859"/>
    <w:rsid w:val="00EF4A48"/>
    <w:rsid w:val="00EF4CC0"/>
    <w:rsid w:val="00EF4D96"/>
    <w:rsid w:val="00EF4FA2"/>
    <w:rsid w:val="00EF5275"/>
    <w:rsid w:val="00EF608D"/>
    <w:rsid w:val="00EF62B9"/>
    <w:rsid w:val="00EF652A"/>
    <w:rsid w:val="00EF6577"/>
    <w:rsid w:val="00EF66E6"/>
    <w:rsid w:val="00EF6B5C"/>
    <w:rsid w:val="00EF6C7F"/>
    <w:rsid w:val="00EF6CB8"/>
    <w:rsid w:val="00EF6D18"/>
    <w:rsid w:val="00EF6D6D"/>
    <w:rsid w:val="00EF7135"/>
    <w:rsid w:val="00EF73AE"/>
    <w:rsid w:val="00EF7992"/>
    <w:rsid w:val="00EF79DB"/>
    <w:rsid w:val="00EF7C2D"/>
    <w:rsid w:val="00EF7F1F"/>
    <w:rsid w:val="00F001B5"/>
    <w:rsid w:val="00F0046D"/>
    <w:rsid w:val="00F00AA8"/>
    <w:rsid w:val="00F00AB7"/>
    <w:rsid w:val="00F00ABC"/>
    <w:rsid w:val="00F00E27"/>
    <w:rsid w:val="00F00EB1"/>
    <w:rsid w:val="00F010FE"/>
    <w:rsid w:val="00F011E9"/>
    <w:rsid w:val="00F018D2"/>
    <w:rsid w:val="00F01CA0"/>
    <w:rsid w:val="00F01FA8"/>
    <w:rsid w:val="00F0279B"/>
    <w:rsid w:val="00F02818"/>
    <w:rsid w:val="00F02819"/>
    <w:rsid w:val="00F0287B"/>
    <w:rsid w:val="00F02E12"/>
    <w:rsid w:val="00F03032"/>
    <w:rsid w:val="00F030AC"/>
    <w:rsid w:val="00F03384"/>
    <w:rsid w:val="00F03402"/>
    <w:rsid w:val="00F03548"/>
    <w:rsid w:val="00F03731"/>
    <w:rsid w:val="00F0393A"/>
    <w:rsid w:val="00F0422E"/>
    <w:rsid w:val="00F04896"/>
    <w:rsid w:val="00F04CBC"/>
    <w:rsid w:val="00F04DC2"/>
    <w:rsid w:val="00F05015"/>
    <w:rsid w:val="00F0525E"/>
    <w:rsid w:val="00F052E0"/>
    <w:rsid w:val="00F054B5"/>
    <w:rsid w:val="00F05500"/>
    <w:rsid w:val="00F05AE0"/>
    <w:rsid w:val="00F05F91"/>
    <w:rsid w:val="00F060B5"/>
    <w:rsid w:val="00F066BD"/>
    <w:rsid w:val="00F06756"/>
    <w:rsid w:val="00F067AB"/>
    <w:rsid w:val="00F067E2"/>
    <w:rsid w:val="00F06EE1"/>
    <w:rsid w:val="00F07589"/>
    <w:rsid w:val="00F075C2"/>
    <w:rsid w:val="00F075EB"/>
    <w:rsid w:val="00F077B1"/>
    <w:rsid w:val="00F07976"/>
    <w:rsid w:val="00F07990"/>
    <w:rsid w:val="00F07B8A"/>
    <w:rsid w:val="00F07B9F"/>
    <w:rsid w:val="00F07D12"/>
    <w:rsid w:val="00F07F38"/>
    <w:rsid w:val="00F07FA9"/>
    <w:rsid w:val="00F07FED"/>
    <w:rsid w:val="00F10142"/>
    <w:rsid w:val="00F103E7"/>
    <w:rsid w:val="00F108B4"/>
    <w:rsid w:val="00F10C94"/>
    <w:rsid w:val="00F10D4F"/>
    <w:rsid w:val="00F10E89"/>
    <w:rsid w:val="00F113A4"/>
    <w:rsid w:val="00F11BD0"/>
    <w:rsid w:val="00F11C21"/>
    <w:rsid w:val="00F11F6A"/>
    <w:rsid w:val="00F12254"/>
    <w:rsid w:val="00F122ED"/>
    <w:rsid w:val="00F1235F"/>
    <w:rsid w:val="00F1238B"/>
    <w:rsid w:val="00F12698"/>
    <w:rsid w:val="00F12938"/>
    <w:rsid w:val="00F1310F"/>
    <w:rsid w:val="00F13817"/>
    <w:rsid w:val="00F14276"/>
    <w:rsid w:val="00F142A3"/>
    <w:rsid w:val="00F14F6B"/>
    <w:rsid w:val="00F153E9"/>
    <w:rsid w:val="00F15598"/>
    <w:rsid w:val="00F15972"/>
    <w:rsid w:val="00F15A17"/>
    <w:rsid w:val="00F15BF3"/>
    <w:rsid w:val="00F15C4B"/>
    <w:rsid w:val="00F15C94"/>
    <w:rsid w:val="00F160DF"/>
    <w:rsid w:val="00F160F3"/>
    <w:rsid w:val="00F16366"/>
    <w:rsid w:val="00F16830"/>
    <w:rsid w:val="00F175AF"/>
    <w:rsid w:val="00F179C7"/>
    <w:rsid w:val="00F17EB3"/>
    <w:rsid w:val="00F20151"/>
    <w:rsid w:val="00F20427"/>
    <w:rsid w:val="00F209DD"/>
    <w:rsid w:val="00F20C87"/>
    <w:rsid w:val="00F21546"/>
    <w:rsid w:val="00F2169A"/>
    <w:rsid w:val="00F216BE"/>
    <w:rsid w:val="00F216F2"/>
    <w:rsid w:val="00F21BB7"/>
    <w:rsid w:val="00F21F46"/>
    <w:rsid w:val="00F21FD9"/>
    <w:rsid w:val="00F22410"/>
    <w:rsid w:val="00F224F6"/>
    <w:rsid w:val="00F22CA6"/>
    <w:rsid w:val="00F236C0"/>
    <w:rsid w:val="00F23914"/>
    <w:rsid w:val="00F246EE"/>
    <w:rsid w:val="00F247FC"/>
    <w:rsid w:val="00F24819"/>
    <w:rsid w:val="00F24B36"/>
    <w:rsid w:val="00F24C71"/>
    <w:rsid w:val="00F24EB7"/>
    <w:rsid w:val="00F251F7"/>
    <w:rsid w:val="00F252A3"/>
    <w:rsid w:val="00F25416"/>
    <w:rsid w:val="00F256DD"/>
    <w:rsid w:val="00F256F8"/>
    <w:rsid w:val="00F2588C"/>
    <w:rsid w:val="00F25AE6"/>
    <w:rsid w:val="00F2601C"/>
    <w:rsid w:val="00F2616B"/>
    <w:rsid w:val="00F2618D"/>
    <w:rsid w:val="00F26370"/>
    <w:rsid w:val="00F26486"/>
    <w:rsid w:val="00F2708E"/>
    <w:rsid w:val="00F2721B"/>
    <w:rsid w:val="00F27332"/>
    <w:rsid w:val="00F27345"/>
    <w:rsid w:val="00F27736"/>
    <w:rsid w:val="00F27740"/>
    <w:rsid w:val="00F277A4"/>
    <w:rsid w:val="00F3089B"/>
    <w:rsid w:val="00F309DB"/>
    <w:rsid w:val="00F30AC2"/>
    <w:rsid w:val="00F30EF6"/>
    <w:rsid w:val="00F313AF"/>
    <w:rsid w:val="00F313E4"/>
    <w:rsid w:val="00F31469"/>
    <w:rsid w:val="00F31747"/>
    <w:rsid w:val="00F31D30"/>
    <w:rsid w:val="00F321F5"/>
    <w:rsid w:val="00F324D5"/>
    <w:rsid w:val="00F328B9"/>
    <w:rsid w:val="00F330E9"/>
    <w:rsid w:val="00F33263"/>
    <w:rsid w:val="00F3364C"/>
    <w:rsid w:val="00F3371C"/>
    <w:rsid w:val="00F33B94"/>
    <w:rsid w:val="00F33DA2"/>
    <w:rsid w:val="00F3400F"/>
    <w:rsid w:val="00F3415F"/>
    <w:rsid w:val="00F3458F"/>
    <w:rsid w:val="00F34848"/>
    <w:rsid w:val="00F34B21"/>
    <w:rsid w:val="00F34B36"/>
    <w:rsid w:val="00F34BA5"/>
    <w:rsid w:val="00F34BAD"/>
    <w:rsid w:val="00F34DC0"/>
    <w:rsid w:val="00F352AE"/>
    <w:rsid w:val="00F35307"/>
    <w:rsid w:val="00F35625"/>
    <w:rsid w:val="00F35818"/>
    <w:rsid w:val="00F35950"/>
    <w:rsid w:val="00F35953"/>
    <w:rsid w:val="00F35A39"/>
    <w:rsid w:val="00F35EB5"/>
    <w:rsid w:val="00F36190"/>
    <w:rsid w:val="00F3630E"/>
    <w:rsid w:val="00F36386"/>
    <w:rsid w:val="00F364C9"/>
    <w:rsid w:val="00F364D4"/>
    <w:rsid w:val="00F37308"/>
    <w:rsid w:val="00F37596"/>
    <w:rsid w:val="00F37C1B"/>
    <w:rsid w:val="00F40257"/>
    <w:rsid w:val="00F4073E"/>
    <w:rsid w:val="00F40C18"/>
    <w:rsid w:val="00F4108D"/>
    <w:rsid w:val="00F411D9"/>
    <w:rsid w:val="00F4123B"/>
    <w:rsid w:val="00F4153E"/>
    <w:rsid w:val="00F420D7"/>
    <w:rsid w:val="00F42122"/>
    <w:rsid w:val="00F422B5"/>
    <w:rsid w:val="00F427F3"/>
    <w:rsid w:val="00F4281E"/>
    <w:rsid w:val="00F434D2"/>
    <w:rsid w:val="00F434FE"/>
    <w:rsid w:val="00F43802"/>
    <w:rsid w:val="00F4384B"/>
    <w:rsid w:val="00F43FB7"/>
    <w:rsid w:val="00F4428A"/>
    <w:rsid w:val="00F4442A"/>
    <w:rsid w:val="00F4456A"/>
    <w:rsid w:val="00F448CA"/>
    <w:rsid w:val="00F44B72"/>
    <w:rsid w:val="00F44D07"/>
    <w:rsid w:val="00F44E90"/>
    <w:rsid w:val="00F44EF7"/>
    <w:rsid w:val="00F44FBF"/>
    <w:rsid w:val="00F45124"/>
    <w:rsid w:val="00F453FA"/>
    <w:rsid w:val="00F4545C"/>
    <w:rsid w:val="00F454AC"/>
    <w:rsid w:val="00F4551B"/>
    <w:rsid w:val="00F45548"/>
    <w:rsid w:val="00F459AC"/>
    <w:rsid w:val="00F45CAF"/>
    <w:rsid w:val="00F46651"/>
    <w:rsid w:val="00F46A39"/>
    <w:rsid w:val="00F46C14"/>
    <w:rsid w:val="00F47CC4"/>
    <w:rsid w:val="00F47DDF"/>
    <w:rsid w:val="00F47E03"/>
    <w:rsid w:val="00F47E7D"/>
    <w:rsid w:val="00F47F40"/>
    <w:rsid w:val="00F47F70"/>
    <w:rsid w:val="00F50264"/>
    <w:rsid w:val="00F506E8"/>
    <w:rsid w:val="00F507FF"/>
    <w:rsid w:val="00F50802"/>
    <w:rsid w:val="00F50956"/>
    <w:rsid w:val="00F50A8A"/>
    <w:rsid w:val="00F50AEE"/>
    <w:rsid w:val="00F50BB3"/>
    <w:rsid w:val="00F50C03"/>
    <w:rsid w:val="00F50D16"/>
    <w:rsid w:val="00F518DF"/>
    <w:rsid w:val="00F51960"/>
    <w:rsid w:val="00F519FF"/>
    <w:rsid w:val="00F51D25"/>
    <w:rsid w:val="00F51FCD"/>
    <w:rsid w:val="00F52156"/>
    <w:rsid w:val="00F52862"/>
    <w:rsid w:val="00F532EB"/>
    <w:rsid w:val="00F5350D"/>
    <w:rsid w:val="00F53E29"/>
    <w:rsid w:val="00F54139"/>
    <w:rsid w:val="00F541B3"/>
    <w:rsid w:val="00F545EB"/>
    <w:rsid w:val="00F54B07"/>
    <w:rsid w:val="00F54B35"/>
    <w:rsid w:val="00F54B8A"/>
    <w:rsid w:val="00F54C6D"/>
    <w:rsid w:val="00F54E13"/>
    <w:rsid w:val="00F5507F"/>
    <w:rsid w:val="00F55314"/>
    <w:rsid w:val="00F553CA"/>
    <w:rsid w:val="00F555F5"/>
    <w:rsid w:val="00F55D2E"/>
    <w:rsid w:val="00F560BA"/>
    <w:rsid w:val="00F5614E"/>
    <w:rsid w:val="00F5678F"/>
    <w:rsid w:val="00F56AFF"/>
    <w:rsid w:val="00F56D2F"/>
    <w:rsid w:val="00F5705D"/>
    <w:rsid w:val="00F57373"/>
    <w:rsid w:val="00F57455"/>
    <w:rsid w:val="00F577A9"/>
    <w:rsid w:val="00F57F1D"/>
    <w:rsid w:val="00F600F6"/>
    <w:rsid w:val="00F6012F"/>
    <w:rsid w:val="00F602A6"/>
    <w:rsid w:val="00F60892"/>
    <w:rsid w:val="00F60A41"/>
    <w:rsid w:val="00F60A72"/>
    <w:rsid w:val="00F60B28"/>
    <w:rsid w:val="00F60B2C"/>
    <w:rsid w:val="00F60B43"/>
    <w:rsid w:val="00F61983"/>
    <w:rsid w:val="00F619E9"/>
    <w:rsid w:val="00F6242D"/>
    <w:rsid w:val="00F62693"/>
    <w:rsid w:val="00F627CA"/>
    <w:rsid w:val="00F628E3"/>
    <w:rsid w:val="00F629A2"/>
    <w:rsid w:val="00F629FC"/>
    <w:rsid w:val="00F62A98"/>
    <w:rsid w:val="00F62E25"/>
    <w:rsid w:val="00F633A3"/>
    <w:rsid w:val="00F63674"/>
    <w:rsid w:val="00F63794"/>
    <w:rsid w:val="00F637A2"/>
    <w:rsid w:val="00F63BC7"/>
    <w:rsid w:val="00F63C2A"/>
    <w:rsid w:val="00F63C95"/>
    <w:rsid w:val="00F63EAF"/>
    <w:rsid w:val="00F6455F"/>
    <w:rsid w:val="00F646A7"/>
    <w:rsid w:val="00F648F7"/>
    <w:rsid w:val="00F64AD1"/>
    <w:rsid w:val="00F64D8A"/>
    <w:rsid w:val="00F651B8"/>
    <w:rsid w:val="00F65492"/>
    <w:rsid w:val="00F65BDB"/>
    <w:rsid w:val="00F65EDB"/>
    <w:rsid w:val="00F6607D"/>
    <w:rsid w:val="00F6637C"/>
    <w:rsid w:val="00F66675"/>
    <w:rsid w:val="00F66678"/>
    <w:rsid w:val="00F66E7C"/>
    <w:rsid w:val="00F6704D"/>
    <w:rsid w:val="00F67445"/>
    <w:rsid w:val="00F67C4B"/>
    <w:rsid w:val="00F67E4E"/>
    <w:rsid w:val="00F70175"/>
    <w:rsid w:val="00F70350"/>
    <w:rsid w:val="00F705F8"/>
    <w:rsid w:val="00F70967"/>
    <w:rsid w:val="00F70ED6"/>
    <w:rsid w:val="00F713C2"/>
    <w:rsid w:val="00F71660"/>
    <w:rsid w:val="00F721E9"/>
    <w:rsid w:val="00F722BC"/>
    <w:rsid w:val="00F727BD"/>
    <w:rsid w:val="00F72909"/>
    <w:rsid w:val="00F72B34"/>
    <w:rsid w:val="00F72D66"/>
    <w:rsid w:val="00F739D1"/>
    <w:rsid w:val="00F73E48"/>
    <w:rsid w:val="00F74046"/>
    <w:rsid w:val="00F7407A"/>
    <w:rsid w:val="00F744FC"/>
    <w:rsid w:val="00F74869"/>
    <w:rsid w:val="00F748F7"/>
    <w:rsid w:val="00F74B35"/>
    <w:rsid w:val="00F74F78"/>
    <w:rsid w:val="00F753DF"/>
    <w:rsid w:val="00F75404"/>
    <w:rsid w:val="00F75807"/>
    <w:rsid w:val="00F75BCB"/>
    <w:rsid w:val="00F7621C"/>
    <w:rsid w:val="00F7641B"/>
    <w:rsid w:val="00F7650A"/>
    <w:rsid w:val="00F76700"/>
    <w:rsid w:val="00F768CF"/>
    <w:rsid w:val="00F76994"/>
    <w:rsid w:val="00F77022"/>
    <w:rsid w:val="00F77405"/>
    <w:rsid w:val="00F7751E"/>
    <w:rsid w:val="00F776BE"/>
    <w:rsid w:val="00F776C7"/>
    <w:rsid w:val="00F779C3"/>
    <w:rsid w:val="00F77A55"/>
    <w:rsid w:val="00F77B0F"/>
    <w:rsid w:val="00F77DCF"/>
    <w:rsid w:val="00F80196"/>
    <w:rsid w:val="00F8045A"/>
    <w:rsid w:val="00F8057B"/>
    <w:rsid w:val="00F808A2"/>
    <w:rsid w:val="00F80921"/>
    <w:rsid w:val="00F80953"/>
    <w:rsid w:val="00F80A23"/>
    <w:rsid w:val="00F80AA7"/>
    <w:rsid w:val="00F80D76"/>
    <w:rsid w:val="00F81AE7"/>
    <w:rsid w:val="00F8224D"/>
    <w:rsid w:val="00F823A6"/>
    <w:rsid w:val="00F82700"/>
    <w:rsid w:val="00F8283C"/>
    <w:rsid w:val="00F828F0"/>
    <w:rsid w:val="00F8293D"/>
    <w:rsid w:val="00F82F05"/>
    <w:rsid w:val="00F8351E"/>
    <w:rsid w:val="00F8355C"/>
    <w:rsid w:val="00F8384F"/>
    <w:rsid w:val="00F838B3"/>
    <w:rsid w:val="00F8391B"/>
    <w:rsid w:val="00F83990"/>
    <w:rsid w:val="00F83AF9"/>
    <w:rsid w:val="00F83EA2"/>
    <w:rsid w:val="00F8408E"/>
    <w:rsid w:val="00F84697"/>
    <w:rsid w:val="00F8490C"/>
    <w:rsid w:val="00F84976"/>
    <w:rsid w:val="00F84A33"/>
    <w:rsid w:val="00F84B29"/>
    <w:rsid w:val="00F84ECE"/>
    <w:rsid w:val="00F8524A"/>
    <w:rsid w:val="00F85408"/>
    <w:rsid w:val="00F85416"/>
    <w:rsid w:val="00F85782"/>
    <w:rsid w:val="00F85E99"/>
    <w:rsid w:val="00F85EFB"/>
    <w:rsid w:val="00F8600D"/>
    <w:rsid w:val="00F861DB"/>
    <w:rsid w:val="00F863E4"/>
    <w:rsid w:val="00F864D4"/>
    <w:rsid w:val="00F865F2"/>
    <w:rsid w:val="00F86634"/>
    <w:rsid w:val="00F86C20"/>
    <w:rsid w:val="00F87670"/>
    <w:rsid w:val="00F87870"/>
    <w:rsid w:val="00F87D42"/>
    <w:rsid w:val="00F87D85"/>
    <w:rsid w:val="00F87EAD"/>
    <w:rsid w:val="00F90138"/>
    <w:rsid w:val="00F9020A"/>
    <w:rsid w:val="00F9040F"/>
    <w:rsid w:val="00F904CD"/>
    <w:rsid w:val="00F9055A"/>
    <w:rsid w:val="00F909A8"/>
    <w:rsid w:val="00F90A1A"/>
    <w:rsid w:val="00F90B08"/>
    <w:rsid w:val="00F90C2C"/>
    <w:rsid w:val="00F90D4A"/>
    <w:rsid w:val="00F90D7B"/>
    <w:rsid w:val="00F91152"/>
    <w:rsid w:val="00F9180D"/>
    <w:rsid w:val="00F91A8F"/>
    <w:rsid w:val="00F91B4A"/>
    <w:rsid w:val="00F91C91"/>
    <w:rsid w:val="00F91FF0"/>
    <w:rsid w:val="00F92302"/>
    <w:rsid w:val="00F923FF"/>
    <w:rsid w:val="00F92486"/>
    <w:rsid w:val="00F92501"/>
    <w:rsid w:val="00F92707"/>
    <w:rsid w:val="00F92762"/>
    <w:rsid w:val="00F92902"/>
    <w:rsid w:val="00F92DE9"/>
    <w:rsid w:val="00F92FF8"/>
    <w:rsid w:val="00F9301C"/>
    <w:rsid w:val="00F93179"/>
    <w:rsid w:val="00F93312"/>
    <w:rsid w:val="00F93528"/>
    <w:rsid w:val="00F9354C"/>
    <w:rsid w:val="00F937EA"/>
    <w:rsid w:val="00F93866"/>
    <w:rsid w:val="00F939AD"/>
    <w:rsid w:val="00F94221"/>
    <w:rsid w:val="00F9425E"/>
    <w:rsid w:val="00F94664"/>
    <w:rsid w:val="00F94A7E"/>
    <w:rsid w:val="00F94ACE"/>
    <w:rsid w:val="00F94C1F"/>
    <w:rsid w:val="00F94CE3"/>
    <w:rsid w:val="00F952D2"/>
    <w:rsid w:val="00F955C6"/>
    <w:rsid w:val="00F958E7"/>
    <w:rsid w:val="00F9590E"/>
    <w:rsid w:val="00F95953"/>
    <w:rsid w:val="00F95F47"/>
    <w:rsid w:val="00F965C4"/>
    <w:rsid w:val="00F965F1"/>
    <w:rsid w:val="00F96C7C"/>
    <w:rsid w:val="00F97208"/>
    <w:rsid w:val="00F97209"/>
    <w:rsid w:val="00F976B7"/>
    <w:rsid w:val="00F97BA1"/>
    <w:rsid w:val="00F97E96"/>
    <w:rsid w:val="00F97F0B"/>
    <w:rsid w:val="00F97F7F"/>
    <w:rsid w:val="00FA040B"/>
    <w:rsid w:val="00FA070F"/>
    <w:rsid w:val="00FA0969"/>
    <w:rsid w:val="00FA0B9A"/>
    <w:rsid w:val="00FA121D"/>
    <w:rsid w:val="00FA16B7"/>
    <w:rsid w:val="00FA1B3C"/>
    <w:rsid w:val="00FA1CE1"/>
    <w:rsid w:val="00FA1E01"/>
    <w:rsid w:val="00FA1ED0"/>
    <w:rsid w:val="00FA1F0A"/>
    <w:rsid w:val="00FA22AA"/>
    <w:rsid w:val="00FA23B1"/>
    <w:rsid w:val="00FA27B2"/>
    <w:rsid w:val="00FA2CC4"/>
    <w:rsid w:val="00FA3132"/>
    <w:rsid w:val="00FA357F"/>
    <w:rsid w:val="00FA3BB8"/>
    <w:rsid w:val="00FA3DB6"/>
    <w:rsid w:val="00FA4275"/>
    <w:rsid w:val="00FA4382"/>
    <w:rsid w:val="00FA498D"/>
    <w:rsid w:val="00FA4D31"/>
    <w:rsid w:val="00FA5097"/>
    <w:rsid w:val="00FA552B"/>
    <w:rsid w:val="00FA56F5"/>
    <w:rsid w:val="00FA58E5"/>
    <w:rsid w:val="00FA5A03"/>
    <w:rsid w:val="00FA5DD5"/>
    <w:rsid w:val="00FA6474"/>
    <w:rsid w:val="00FA653D"/>
    <w:rsid w:val="00FA6734"/>
    <w:rsid w:val="00FA685D"/>
    <w:rsid w:val="00FA686A"/>
    <w:rsid w:val="00FA6ABA"/>
    <w:rsid w:val="00FA6BAC"/>
    <w:rsid w:val="00FA6BF5"/>
    <w:rsid w:val="00FA71A9"/>
    <w:rsid w:val="00FA766A"/>
    <w:rsid w:val="00FA770A"/>
    <w:rsid w:val="00FA7896"/>
    <w:rsid w:val="00FA7B41"/>
    <w:rsid w:val="00FB051A"/>
    <w:rsid w:val="00FB0627"/>
    <w:rsid w:val="00FB0638"/>
    <w:rsid w:val="00FB07F3"/>
    <w:rsid w:val="00FB0B8B"/>
    <w:rsid w:val="00FB100F"/>
    <w:rsid w:val="00FB10CA"/>
    <w:rsid w:val="00FB144B"/>
    <w:rsid w:val="00FB166B"/>
    <w:rsid w:val="00FB16B0"/>
    <w:rsid w:val="00FB193E"/>
    <w:rsid w:val="00FB1991"/>
    <w:rsid w:val="00FB1ACC"/>
    <w:rsid w:val="00FB1C13"/>
    <w:rsid w:val="00FB1F4D"/>
    <w:rsid w:val="00FB227D"/>
    <w:rsid w:val="00FB27A3"/>
    <w:rsid w:val="00FB2869"/>
    <w:rsid w:val="00FB29A7"/>
    <w:rsid w:val="00FB2B6B"/>
    <w:rsid w:val="00FB2CF9"/>
    <w:rsid w:val="00FB3435"/>
    <w:rsid w:val="00FB346C"/>
    <w:rsid w:val="00FB361C"/>
    <w:rsid w:val="00FB3A74"/>
    <w:rsid w:val="00FB3A99"/>
    <w:rsid w:val="00FB3CF7"/>
    <w:rsid w:val="00FB3E11"/>
    <w:rsid w:val="00FB3E71"/>
    <w:rsid w:val="00FB3EF9"/>
    <w:rsid w:val="00FB400D"/>
    <w:rsid w:val="00FB40A8"/>
    <w:rsid w:val="00FB44F1"/>
    <w:rsid w:val="00FB4C60"/>
    <w:rsid w:val="00FB4F14"/>
    <w:rsid w:val="00FB4F66"/>
    <w:rsid w:val="00FB5149"/>
    <w:rsid w:val="00FB56CA"/>
    <w:rsid w:val="00FB57EA"/>
    <w:rsid w:val="00FB5B09"/>
    <w:rsid w:val="00FB62ED"/>
    <w:rsid w:val="00FB634A"/>
    <w:rsid w:val="00FB662D"/>
    <w:rsid w:val="00FB6670"/>
    <w:rsid w:val="00FB6A17"/>
    <w:rsid w:val="00FB6A89"/>
    <w:rsid w:val="00FB6BC0"/>
    <w:rsid w:val="00FB6D55"/>
    <w:rsid w:val="00FB6E19"/>
    <w:rsid w:val="00FB7260"/>
    <w:rsid w:val="00FB74F5"/>
    <w:rsid w:val="00FB7549"/>
    <w:rsid w:val="00FB78B7"/>
    <w:rsid w:val="00FB798B"/>
    <w:rsid w:val="00FB7D0C"/>
    <w:rsid w:val="00FC008D"/>
    <w:rsid w:val="00FC036E"/>
    <w:rsid w:val="00FC100B"/>
    <w:rsid w:val="00FC131B"/>
    <w:rsid w:val="00FC13F1"/>
    <w:rsid w:val="00FC1501"/>
    <w:rsid w:val="00FC1797"/>
    <w:rsid w:val="00FC18A0"/>
    <w:rsid w:val="00FC196E"/>
    <w:rsid w:val="00FC1B66"/>
    <w:rsid w:val="00FC1C7B"/>
    <w:rsid w:val="00FC1DAC"/>
    <w:rsid w:val="00FC1E21"/>
    <w:rsid w:val="00FC2020"/>
    <w:rsid w:val="00FC2242"/>
    <w:rsid w:val="00FC224E"/>
    <w:rsid w:val="00FC22D5"/>
    <w:rsid w:val="00FC2524"/>
    <w:rsid w:val="00FC275F"/>
    <w:rsid w:val="00FC2785"/>
    <w:rsid w:val="00FC2B94"/>
    <w:rsid w:val="00FC36F5"/>
    <w:rsid w:val="00FC405D"/>
    <w:rsid w:val="00FC42C2"/>
    <w:rsid w:val="00FC435D"/>
    <w:rsid w:val="00FC45CD"/>
    <w:rsid w:val="00FC497D"/>
    <w:rsid w:val="00FC49FF"/>
    <w:rsid w:val="00FC4A6A"/>
    <w:rsid w:val="00FC4CA9"/>
    <w:rsid w:val="00FC532A"/>
    <w:rsid w:val="00FC5348"/>
    <w:rsid w:val="00FC5A39"/>
    <w:rsid w:val="00FC5B11"/>
    <w:rsid w:val="00FC5B68"/>
    <w:rsid w:val="00FC5B9A"/>
    <w:rsid w:val="00FC5D3F"/>
    <w:rsid w:val="00FC61AD"/>
    <w:rsid w:val="00FC66E1"/>
    <w:rsid w:val="00FC6A0B"/>
    <w:rsid w:val="00FC6C73"/>
    <w:rsid w:val="00FC6CF0"/>
    <w:rsid w:val="00FC6D72"/>
    <w:rsid w:val="00FC6DE4"/>
    <w:rsid w:val="00FC726E"/>
    <w:rsid w:val="00FC747A"/>
    <w:rsid w:val="00FC7831"/>
    <w:rsid w:val="00FC7A1B"/>
    <w:rsid w:val="00FC7B9F"/>
    <w:rsid w:val="00FD007A"/>
    <w:rsid w:val="00FD0226"/>
    <w:rsid w:val="00FD095A"/>
    <w:rsid w:val="00FD09EA"/>
    <w:rsid w:val="00FD09EB"/>
    <w:rsid w:val="00FD09F8"/>
    <w:rsid w:val="00FD0A35"/>
    <w:rsid w:val="00FD0DD8"/>
    <w:rsid w:val="00FD18B1"/>
    <w:rsid w:val="00FD2049"/>
    <w:rsid w:val="00FD20C3"/>
    <w:rsid w:val="00FD26A4"/>
    <w:rsid w:val="00FD28E5"/>
    <w:rsid w:val="00FD295F"/>
    <w:rsid w:val="00FD2CAC"/>
    <w:rsid w:val="00FD2F35"/>
    <w:rsid w:val="00FD314A"/>
    <w:rsid w:val="00FD318A"/>
    <w:rsid w:val="00FD31B9"/>
    <w:rsid w:val="00FD3AC3"/>
    <w:rsid w:val="00FD3B8A"/>
    <w:rsid w:val="00FD3DC0"/>
    <w:rsid w:val="00FD40A5"/>
    <w:rsid w:val="00FD4930"/>
    <w:rsid w:val="00FD4DDD"/>
    <w:rsid w:val="00FD4E9F"/>
    <w:rsid w:val="00FD5630"/>
    <w:rsid w:val="00FD59CD"/>
    <w:rsid w:val="00FD5F3B"/>
    <w:rsid w:val="00FD6732"/>
    <w:rsid w:val="00FD6AC4"/>
    <w:rsid w:val="00FD6C7B"/>
    <w:rsid w:val="00FD6ED5"/>
    <w:rsid w:val="00FD6F62"/>
    <w:rsid w:val="00FD7198"/>
    <w:rsid w:val="00FD7303"/>
    <w:rsid w:val="00FD76D4"/>
    <w:rsid w:val="00FD7F35"/>
    <w:rsid w:val="00FE0137"/>
    <w:rsid w:val="00FE082A"/>
    <w:rsid w:val="00FE0CBE"/>
    <w:rsid w:val="00FE1006"/>
    <w:rsid w:val="00FE1211"/>
    <w:rsid w:val="00FE134B"/>
    <w:rsid w:val="00FE150D"/>
    <w:rsid w:val="00FE1993"/>
    <w:rsid w:val="00FE1D32"/>
    <w:rsid w:val="00FE1DA0"/>
    <w:rsid w:val="00FE2078"/>
    <w:rsid w:val="00FE21AA"/>
    <w:rsid w:val="00FE2219"/>
    <w:rsid w:val="00FE29F0"/>
    <w:rsid w:val="00FE2C88"/>
    <w:rsid w:val="00FE2CA5"/>
    <w:rsid w:val="00FE2D84"/>
    <w:rsid w:val="00FE30CF"/>
    <w:rsid w:val="00FE3B54"/>
    <w:rsid w:val="00FE3C6B"/>
    <w:rsid w:val="00FE40A9"/>
    <w:rsid w:val="00FE4291"/>
    <w:rsid w:val="00FE4620"/>
    <w:rsid w:val="00FE486E"/>
    <w:rsid w:val="00FE4A39"/>
    <w:rsid w:val="00FE4C08"/>
    <w:rsid w:val="00FE4CC3"/>
    <w:rsid w:val="00FE4EF5"/>
    <w:rsid w:val="00FE54A5"/>
    <w:rsid w:val="00FE5590"/>
    <w:rsid w:val="00FE5CCA"/>
    <w:rsid w:val="00FE5DCE"/>
    <w:rsid w:val="00FE5EF4"/>
    <w:rsid w:val="00FE61FD"/>
    <w:rsid w:val="00FE63C3"/>
    <w:rsid w:val="00FE6496"/>
    <w:rsid w:val="00FE6672"/>
    <w:rsid w:val="00FE6896"/>
    <w:rsid w:val="00FE6AA0"/>
    <w:rsid w:val="00FE6C9C"/>
    <w:rsid w:val="00FE70E7"/>
    <w:rsid w:val="00FE7213"/>
    <w:rsid w:val="00FE7361"/>
    <w:rsid w:val="00FE74D1"/>
    <w:rsid w:val="00FE74EB"/>
    <w:rsid w:val="00FE761B"/>
    <w:rsid w:val="00FE77DF"/>
    <w:rsid w:val="00FE796E"/>
    <w:rsid w:val="00FE7A0A"/>
    <w:rsid w:val="00FE7A3F"/>
    <w:rsid w:val="00FE7B96"/>
    <w:rsid w:val="00FF0197"/>
    <w:rsid w:val="00FF0B80"/>
    <w:rsid w:val="00FF0F1D"/>
    <w:rsid w:val="00FF0FEC"/>
    <w:rsid w:val="00FF1456"/>
    <w:rsid w:val="00FF174B"/>
    <w:rsid w:val="00FF1850"/>
    <w:rsid w:val="00FF1AF3"/>
    <w:rsid w:val="00FF1B6B"/>
    <w:rsid w:val="00FF1CFB"/>
    <w:rsid w:val="00FF2136"/>
    <w:rsid w:val="00FF237B"/>
    <w:rsid w:val="00FF23C1"/>
    <w:rsid w:val="00FF2550"/>
    <w:rsid w:val="00FF262C"/>
    <w:rsid w:val="00FF2752"/>
    <w:rsid w:val="00FF28BF"/>
    <w:rsid w:val="00FF2A55"/>
    <w:rsid w:val="00FF2C4D"/>
    <w:rsid w:val="00FF30A3"/>
    <w:rsid w:val="00FF3339"/>
    <w:rsid w:val="00FF3347"/>
    <w:rsid w:val="00FF3703"/>
    <w:rsid w:val="00FF3C4B"/>
    <w:rsid w:val="00FF3E51"/>
    <w:rsid w:val="00FF4071"/>
    <w:rsid w:val="00FF40B0"/>
    <w:rsid w:val="00FF43AB"/>
    <w:rsid w:val="00FF43FD"/>
    <w:rsid w:val="00FF4519"/>
    <w:rsid w:val="00FF463B"/>
    <w:rsid w:val="00FF4D56"/>
    <w:rsid w:val="00FF4E91"/>
    <w:rsid w:val="00FF4EBA"/>
    <w:rsid w:val="00FF4F5A"/>
    <w:rsid w:val="00FF54C7"/>
    <w:rsid w:val="00FF5830"/>
    <w:rsid w:val="00FF58C0"/>
    <w:rsid w:val="00FF5CD4"/>
    <w:rsid w:val="00FF5EC4"/>
    <w:rsid w:val="00FF635A"/>
    <w:rsid w:val="00FF6A59"/>
    <w:rsid w:val="00FF7525"/>
    <w:rsid w:val="00FF7653"/>
    <w:rsid w:val="00FF7BD3"/>
    <w:rsid w:val="00FF7DD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59E998F4"/>
  <w15:chartTrackingRefBased/>
  <w15:docId w15:val="{D56A8A7F-4DAA-47F2-9BDE-20DA74630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7DF"/>
    <w:rPr>
      <w:sz w:val="24"/>
      <w:szCs w:val="24"/>
      <w:lang w:val="th-TH"/>
    </w:rPr>
  </w:style>
  <w:style w:type="paragraph" w:styleId="Heading1">
    <w:name w:val="heading 1"/>
    <w:basedOn w:val="Heading8"/>
    <w:next w:val="Normal"/>
    <w:link w:val="Heading1Char"/>
    <w:qFormat/>
    <w:rsid w:val="007A587A"/>
    <w:pPr>
      <w:numPr>
        <w:numId w:val="18"/>
      </w:numPr>
      <w:jc w:val="thaiDistribute"/>
      <w:outlineLvl w:val="0"/>
    </w:pPr>
    <w:rPr>
      <w:rFonts w:ascii="Angsana New" w:hAnsi="Angsana New" w:cs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9B5B93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B5B93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B5B93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B5B93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B5B93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9B5B93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B5B93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B5B93"/>
    <w:pPr>
      <w:keepNext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1Char">
    <w:name w:val="Heading 1 Char"/>
    <w:link w:val="Heading1"/>
    <w:rsid w:val="007A587A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B5B93"/>
    <w:pPr>
      <w:spacing w:after="120"/>
    </w:pPr>
  </w:style>
  <w:style w:type="character" w:customStyle="1" w:styleId="Heading4Char">
    <w:name w:val="Heading 4 Char"/>
    <w:link w:val="Heading4"/>
    <w:rsid w:val="000969CF"/>
    <w:rPr>
      <w:rFonts w:ascii="Arial" w:hAnsi="Arial"/>
      <w:b/>
      <w:bCs/>
      <w:sz w:val="18"/>
      <w:szCs w:val="18"/>
      <w:lang w:val="en-US" w:eastAsia="en-US"/>
    </w:rPr>
  </w:style>
  <w:style w:type="character" w:customStyle="1" w:styleId="Heading5Char">
    <w:name w:val="Heading 5 Char"/>
    <w:link w:val="Heading5"/>
    <w:rsid w:val="000969CF"/>
    <w:rPr>
      <w:rFonts w:cs="EucrosiaUPC"/>
      <w:b/>
      <w:bCs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0969CF"/>
    <w:rPr>
      <w:rFonts w:cs="EucrosiaUPC"/>
      <w:b/>
      <w:bCs/>
      <w:sz w:val="32"/>
      <w:szCs w:val="32"/>
      <w:u w:val="single"/>
      <w:lang w:val="en-US" w:eastAsia="en-US"/>
    </w:rPr>
  </w:style>
  <w:style w:type="character" w:customStyle="1" w:styleId="Heading7Char">
    <w:name w:val="Heading 7 Char"/>
    <w:link w:val="Heading7"/>
    <w:uiPriority w:val="99"/>
    <w:rsid w:val="000969CF"/>
    <w:rPr>
      <w:rFonts w:cs="EucrosiaUPC"/>
      <w:b/>
      <w:b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rsid w:val="000969CF"/>
    <w:rPr>
      <w:rFonts w:cs="EucrosiaUPC"/>
      <w:b/>
      <w:bCs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rsid w:val="009B5B9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969CF"/>
    <w:rPr>
      <w:rFonts w:ascii="Arial" w:hAnsi="Arial"/>
      <w:sz w:val="18"/>
      <w:szCs w:val="18"/>
      <w:lang w:val="en-US" w:eastAsia="en-US"/>
    </w:rPr>
  </w:style>
  <w:style w:type="character" w:customStyle="1" w:styleId="AAAddress">
    <w:name w:val="AA Address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B5B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9B5B9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styleId="Caption">
    <w:name w:val="caption"/>
    <w:basedOn w:val="Normal"/>
    <w:next w:val="Normal"/>
    <w:qFormat/>
    <w:rsid w:val="009B5B93"/>
    <w:rPr>
      <w:b/>
      <w:bCs/>
    </w:rPr>
  </w:style>
  <w:style w:type="paragraph" w:styleId="ListBullet">
    <w:name w:val="List Bullet"/>
    <w:basedOn w:val="Normal"/>
    <w:rsid w:val="009B5B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B5B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B5B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B5B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B5B93"/>
    <w:pPr>
      <w:numPr>
        <w:numId w:val="5"/>
      </w:numPr>
      <w:tabs>
        <w:tab w:val="left" w:pos="284"/>
      </w:tabs>
    </w:pPr>
  </w:style>
  <w:style w:type="paragraph" w:styleId="ListNumber2">
    <w:name w:val="List Number 2"/>
    <w:basedOn w:val="Normal"/>
    <w:rsid w:val="009B5B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B5B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B5B93"/>
    <w:pPr>
      <w:ind w:left="284"/>
    </w:pPr>
  </w:style>
  <w:style w:type="paragraph" w:customStyle="1" w:styleId="AAFrameAddress">
    <w:name w:val="AA Frame Address"/>
    <w:basedOn w:val="Heading1"/>
    <w:rsid w:val="009B5B93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rsid w:val="009B5B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B5B93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B5B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B5B9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B5B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B5B93"/>
    <w:pPr>
      <w:ind w:left="851" w:hanging="284"/>
    </w:pPr>
  </w:style>
  <w:style w:type="paragraph" w:styleId="Index4">
    <w:name w:val="index 4"/>
    <w:basedOn w:val="Normal"/>
    <w:next w:val="Normal"/>
    <w:semiHidden/>
    <w:rsid w:val="009B5B93"/>
    <w:pPr>
      <w:ind w:left="1135" w:hanging="284"/>
    </w:pPr>
  </w:style>
  <w:style w:type="paragraph" w:styleId="Index6">
    <w:name w:val="index 6"/>
    <w:basedOn w:val="Normal"/>
    <w:next w:val="Normal"/>
    <w:semiHidden/>
    <w:rsid w:val="009B5B93"/>
    <w:pPr>
      <w:ind w:left="1702" w:hanging="284"/>
    </w:pPr>
  </w:style>
  <w:style w:type="paragraph" w:styleId="Index5">
    <w:name w:val="index 5"/>
    <w:basedOn w:val="Normal"/>
    <w:next w:val="Normal"/>
    <w:semiHidden/>
    <w:rsid w:val="009B5B93"/>
    <w:pPr>
      <w:ind w:left="1418" w:hanging="284"/>
    </w:pPr>
  </w:style>
  <w:style w:type="paragraph" w:styleId="Index7">
    <w:name w:val="index 7"/>
    <w:basedOn w:val="Normal"/>
    <w:next w:val="Normal"/>
    <w:semiHidden/>
    <w:rsid w:val="009B5B93"/>
    <w:pPr>
      <w:ind w:left="1985" w:hanging="284"/>
    </w:pPr>
  </w:style>
  <w:style w:type="paragraph" w:styleId="Index8">
    <w:name w:val="index 8"/>
    <w:basedOn w:val="Normal"/>
    <w:next w:val="Normal"/>
    <w:semiHidden/>
    <w:rsid w:val="009B5B93"/>
    <w:pPr>
      <w:ind w:left="2269" w:hanging="284"/>
    </w:pPr>
  </w:style>
  <w:style w:type="paragraph" w:styleId="Index9">
    <w:name w:val="index 9"/>
    <w:basedOn w:val="Normal"/>
    <w:next w:val="Normal"/>
    <w:semiHidden/>
    <w:rsid w:val="009B5B93"/>
    <w:pPr>
      <w:ind w:left="2552" w:hanging="284"/>
    </w:pPr>
  </w:style>
  <w:style w:type="paragraph" w:styleId="TOC2">
    <w:name w:val="toc 2"/>
    <w:basedOn w:val="Normal"/>
    <w:next w:val="Normal"/>
    <w:semiHidden/>
    <w:rsid w:val="009B5B93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B5B93"/>
    <w:pPr>
      <w:spacing w:after="240"/>
    </w:pPr>
  </w:style>
  <w:style w:type="paragraph" w:styleId="TOC4">
    <w:name w:val="toc 4"/>
    <w:basedOn w:val="Normal"/>
    <w:next w:val="Normal"/>
    <w:semiHidden/>
    <w:rsid w:val="009B5B93"/>
    <w:pPr>
      <w:ind w:left="851"/>
    </w:pPr>
  </w:style>
  <w:style w:type="paragraph" w:styleId="TOC5">
    <w:name w:val="toc 5"/>
    <w:basedOn w:val="Normal"/>
    <w:next w:val="Normal"/>
    <w:semiHidden/>
    <w:rsid w:val="009B5B93"/>
    <w:pPr>
      <w:ind w:left="1134"/>
    </w:pPr>
  </w:style>
  <w:style w:type="paragraph" w:styleId="TOC6">
    <w:name w:val="toc 6"/>
    <w:basedOn w:val="Normal"/>
    <w:next w:val="Normal"/>
    <w:semiHidden/>
    <w:rsid w:val="009B5B93"/>
    <w:pPr>
      <w:ind w:left="1418"/>
    </w:pPr>
  </w:style>
  <w:style w:type="paragraph" w:styleId="TOC7">
    <w:name w:val="toc 7"/>
    <w:basedOn w:val="Normal"/>
    <w:next w:val="Normal"/>
    <w:semiHidden/>
    <w:rsid w:val="009B5B93"/>
    <w:pPr>
      <w:ind w:left="1701"/>
    </w:pPr>
  </w:style>
  <w:style w:type="paragraph" w:styleId="TOC8">
    <w:name w:val="toc 8"/>
    <w:basedOn w:val="Normal"/>
    <w:next w:val="Normal"/>
    <w:semiHidden/>
    <w:rsid w:val="009B5B93"/>
    <w:pPr>
      <w:ind w:left="1985"/>
    </w:pPr>
  </w:style>
  <w:style w:type="paragraph" w:styleId="TOC9">
    <w:name w:val="toc 9"/>
    <w:basedOn w:val="Normal"/>
    <w:next w:val="Normal"/>
    <w:semiHidden/>
    <w:rsid w:val="009B5B93"/>
    <w:pPr>
      <w:ind w:left="2268"/>
    </w:pPr>
  </w:style>
  <w:style w:type="paragraph" w:styleId="TableofFigures">
    <w:name w:val="table of figures"/>
    <w:basedOn w:val="Normal"/>
    <w:next w:val="Normal"/>
    <w:semiHidden/>
    <w:rsid w:val="009B5B93"/>
    <w:pPr>
      <w:ind w:left="567" w:hanging="567"/>
    </w:pPr>
  </w:style>
  <w:style w:type="paragraph" w:styleId="ListBullet5">
    <w:name w:val="List Bullet 5"/>
    <w:basedOn w:val="Normal"/>
    <w:rsid w:val="009B5B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B5B93"/>
    <w:pPr>
      <w:ind w:firstLine="284"/>
    </w:pPr>
  </w:style>
  <w:style w:type="character" w:customStyle="1" w:styleId="BodyTextFirstIndentChar">
    <w:name w:val="Body Text First Indent Char"/>
    <w:link w:val="BodyTextFirstIndent"/>
    <w:rsid w:val="000969CF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B5B93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0969CF"/>
    <w:rPr>
      <w:rFonts w:ascii="Arial" w:hAnsi="Arial"/>
      <w:sz w:val="18"/>
      <w:szCs w:val="18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9B5B93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969CF"/>
    <w:rPr>
      <w:rFonts w:ascii="Arial" w:hAnsi="Arial"/>
      <w:sz w:val="18"/>
      <w:szCs w:val="18"/>
      <w:lang w:val="en-US" w:eastAsia="en-US"/>
    </w:rPr>
  </w:style>
  <w:style w:type="character" w:styleId="Strong">
    <w:name w:val="Strong"/>
    <w:qFormat/>
    <w:rsid w:val="009B5B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5B93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9B5B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B5B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B5B93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B5B93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B5B93"/>
  </w:style>
  <w:style w:type="paragraph" w:customStyle="1" w:styleId="ReportMenuBar">
    <w:name w:val="ReportMenuBar"/>
    <w:basedOn w:val="Normal"/>
    <w:rsid w:val="009B5B93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B5B93"/>
    <w:pPr>
      <w:framePr w:w="6521" w:h="1055" w:hSpace="142" w:wrap="around" w:vAnchor="page" w:hAnchor="page" w:x="1441" w:y="4452"/>
      <w:spacing w:line="300" w:lineRule="atLeast"/>
    </w:pPr>
    <w:rPr>
      <w:b/>
      <w:bCs/>
    </w:rPr>
  </w:style>
  <w:style w:type="paragraph" w:customStyle="1" w:styleId="ReportHeading2">
    <w:name w:val="ReportHeading2"/>
    <w:basedOn w:val="ReportHeading1"/>
    <w:rsid w:val="009B5B93"/>
    <w:pPr>
      <w:framePr w:h="1054" w:wrap="around" w:y="5920"/>
    </w:pPr>
  </w:style>
  <w:style w:type="paragraph" w:customStyle="1" w:styleId="ReportHeading3">
    <w:name w:val="ReportHeading3"/>
    <w:basedOn w:val="ReportHeading2"/>
    <w:rsid w:val="009B5B93"/>
    <w:pPr>
      <w:framePr w:h="443" w:wrap="around" w:y="8223"/>
    </w:pPr>
  </w:style>
  <w:style w:type="paragraph" w:customStyle="1" w:styleId="a">
    <w:name w:val="¢éÍ¤ÇÒÁ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ParagraphNumbering">
    <w:name w:val="Paragraph Numbering"/>
    <w:basedOn w:val="Header"/>
    <w:rsid w:val="009B5B93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B5B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B5B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B5B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B5B93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9B5B93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0">
    <w:name w:val="???????"/>
    <w:basedOn w:val="Normal"/>
    <w:rsid w:val="009B5B93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µÒÃÒ§3ªèÍ§"/>
    <w:basedOn w:val="Normal"/>
    <w:rsid w:val="009B5B93"/>
    <w:pPr>
      <w:tabs>
        <w:tab w:val="left" w:pos="360"/>
        <w:tab w:val="left" w:pos="720"/>
      </w:tabs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9B5B93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473DE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9B5B93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a2">
    <w:name w:val="ºÇ¡"/>
    <w:basedOn w:val="Normal"/>
    <w:rsid w:val="009B5B93"/>
    <w:pPr>
      <w:ind w:right="129"/>
      <w:jc w:val="right"/>
    </w:pPr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9B5B93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30">
    <w:name w:val="?????3????"/>
    <w:basedOn w:val="Normal"/>
    <w:rsid w:val="009B5B93"/>
    <w:pPr>
      <w:tabs>
        <w:tab w:val="left" w:pos="360"/>
        <w:tab w:val="left" w:pos="720"/>
      </w:tabs>
    </w:pPr>
    <w:rPr>
      <w:sz w:val="22"/>
      <w:szCs w:val="22"/>
    </w:rPr>
  </w:style>
  <w:style w:type="paragraph" w:customStyle="1" w:styleId="a3">
    <w:name w:val="???"/>
    <w:basedOn w:val="Normal"/>
    <w:rsid w:val="009B5B93"/>
    <w:pPr>
      <w:ind w:right="129"/>
      <w:jc w:val="right"/>
    </w:pPr>
    <w:rPr>
      <w:sz w:val="22"/>
      <w:szCs w:val="22"/>
    </w:rPr>
  </w:style>
  <w:style w:type="paragraph" w:customStyle="1" w:styleId="E">
    <w:name w:val="ª×èÍºÃÔÉÑ· E"/>
    <w:basedOn w:val="Normal"/>
    <w:rsid w:val="009B5B93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4">
    <w:name w:val="Åº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</w:rPr>
  </w:style>
  <w:style w:type="paragraph" w:customStyle="1" w:styleId="a5">
    <w:name w:val="ลบ"/>
    <w:basedOn w:val="Normal"/>
    <w:rsid w:val="009B5B93"/>
    <w:pPr>
      <w:tabs>
        <w:tab w:val="left" w:pos="360"/>
        <w:tab w:val="left" w:pos="720"/>
        <w:tab w:val="left" w:pos="1080"/>
      </w:tabs>
    </w:pPr>
    <w:rPr>
      <w:rFonts w:eastAsia="Cordia New" w:cs="BrowalliaUPC"/>
      <w:snapToGrid w:val="0"/>
      <w:sz w:val="28"/>
      <w:szCs w:val="28"/>
      <w:lang w:eastAsia="th-TH"/>
    </w:rPr>
  </w:style>
  <w:style w:type="paragraph" w:styleId="BodyText3">
    <w:name w:val="Body Text 3"/>
    <w:basedOn w:val="Normal"/>
    <w:link w:val="BodyText3Char"/>
    <w:rsid w:val="009B5B93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rsid w:val="000969CF"/>
    <w:rPr>
      <w:rFonts w:cs="EucrosiaUPC"/>
      <w:sz w:val="30"/>
      <w:szCs w:val="30"/>
      <w:lang w:val="en-US" w:eastAsia="en-US"/>
    </w:rPr>
  </w:style>
  <w:style w:type="character" w:styleId="PageNumber">
    <w:name w:val="page number"/>
    <w:basedOn w:val="DefaultParagraphFont"/>
    <w:rsid w:val="009B5B93"/>
  </w:style>
  <w:style w:type="paragraph" w:customStyle="1" w:styleId="ASSETS">
    <w:name w:val="ASSETS"/>
    <w:basedOn w:val="Normal"/>
    <w:rsid w:val="009B5B93"/>
    <w:pPr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B5B93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0969CF"/>
    <w:rPr>
      <w:rFonts w:cs="EucrosiaUPC"/>
      <w:sz w:val="30"/>
      <w:szCs w:val="30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969CF"/>
    <w:rPr>
      <w:rFonts w:ascii="Tahoma" w:hAnsi="Tahoma" w:cs="Tahoma"/>
      <w:sz w:val="16"/>
      <w:szCs w:val="16"/>
      <w:lang w:val="en-US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19"/>
      </w:numPr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</w:style>
  <w:style w:type="character" w:customStyle="1" w:styleId="SignatureChar">
    <w:name w:val="Signature Char"/>
    <w:link w:val="Signature"/>
    <w:uiPriority w:val="99"/>
    <w:rsid w:val="000969CF"/>
    <w:rPr>
      <w:rFonts w:ascii="Arial" w:hAnsi="Arial"/>
      <w:sz w:val="18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057D6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0969CF"/>
    <w:rPr>
      <w:sz w:val="18"/>
      <w:lang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</w:tabs>
      <w:spacing w:before="130" w:after="130" w:line="280" w:lineRule="atLeast"/>
      <w:ind w:left="567" w:hanging="567"/>
    </w:pPr>
    <w:rPr>
      <w:b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0969CF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3408B"/>
    <w:pPr>
      <w:ind w:left="540"/>
    </w:pPr>
    <w:rPr>
      <w:rFonts w:ascii="Angsana New" w:hAnsi="Angsana New" w:cs="Angsana New"/>
      <w:b/>
      <w:bCs w:val="0"/>
      <w:i w:val="0"/>
      <w:iCs w:val="0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43408B"/>
    <w:rPr>
      <w:rFonts w:ascii="Angsana New" w:hAnsi="Angsana New" w:cs="Angsana New"/>
      <w:b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0969CF"/>
    <w:rPr>
      <w:rFonts w:ascii="Tahoma" w:hAnsi="Tahoma" w:cs="Tahoma"/>
      <w:shd w:val="clear" w:color="auto" w:fill="000080"/>
      <w:lang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73DE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rsid w:val="000969CF"/>
    <w:rPr>
      <w:rFonts w:cs="Times New Roman"/>
      <w:sz w:val="29"/>
      <w:szCs w:val="29"/>
    </w:rPr>
  </w:style>
  <w:style w:type="character" w:customStyle="1" w:styleId="hps">
    <w:name w:val="hps"/>
    <w:rsid w:val="000969CF"/>
    <w:rPr>
      <w:rFonts w:cs="Times New Roman"/>
    </w:rPr>
  </w:style>
  <w:style w:type="character" w:customStyle="1" w:styleId="gt-icon-text1">
    <w:name w:val="gt-icon-text1"/>
    <w:rsid w:val="000969CF"/>
    <w:rPr>
      <w:rFonts w:cs="Times New Roman"/>
    </w:rPr>
  </w:style>
  <w:style w:type="character" w:customStyle="1" w:styleId="shorttext">
    <w:name w:val="short_text"/>
    <w:rsid w:val="000969CF"/>
    <w:rPr>
      <w:rFonts w:cs="Times New Roman"/>
    </w:rPr>
  </w:style>
  <w:style w:type="paragraph" w:customStyle="1" w:styleId="Default">
    <w:name w:val="Default"/>
    <w:rsid w:val="000969C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969CF"/>
    <w:rPr>
      <w:rFonts w:cs="Times New Roman"/>
    </w:rPr>
  </w:style>
  <w:style w:type="paragraph" w:styleId="PlainText">
    <w:name w:val="Plain Text"/>
    <w:basedOn w:val="Normal"/>
    <w:link w:val="PlainTextChar"/>
    <w:rsid w:val="000969C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0969CF"/>
    <w:rPr>
      <w:rFonts w:ascii="Consolas" w:hAnsi="Consolas" w:cs="Angsana New"/>
      <w:sz w:val="21"/>
      <w:szCs w:val="26"/>
      <w:lang w:val="en-US" w:eastAsia="en-US"/>
    </w:rPr>
  </w:style>
  <w:style w:type="character" w:styleId="CommentReference">
    <w:name w:val="annotation reference"/>
    <w:rsid w:val="000969C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69C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0969CF"/>
    <w:rPr>
      <w:rFonts w:ascii="Arial" w:hAnsi="Arial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69CF"/>
    <w:rPr>
      <w:b/>
      <w:bCs/>
    </w:rPr>
  </w:style>
  <w:style w:type="character" w:customStyle="1" w:styleId="CommentSubjectChar">
    <w:name w:val="Comment Subject Char"/>
    <w:link w:val="CommentSubject"/>
    <w:rsid w:val="000969CF"/>
    <w:rPr>
      <w:rFonts w:ascii="Arial" w:hAnsi="Arial" w:cs="Angsan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0969CF"/>
    <w:rPr>
      <w:rFonts w:ascii="Arial" w:hAnsi="Arial" w:cs="Angsana New"/>
      <w:sz w:val="18"/>
      <w:szCs w:val="22"/>
    </w:rPr>
  </w:style>
  <w:style w:type="character" w:styleId="Emphasis">
    <w:name w:val="Emphasis"/>
    <w:uiPriority w:val="20"/>
    <w:qFormat/>
    <w:rsid w:val="003C60DE"/>
    <w:rPr>
      <w:i/>
      <w:iCs/>
    </w:rPr>
  </w:style>
  <w:style w:type="character" w:customStyle="1" w:styleId="Heading1Char1">
    <w:name w:val="Heading 1 Char1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59F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59F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59F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rsid w:val="00E759F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59F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59F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59F3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59F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759F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59F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59F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59F3"/>
  </w:style>
  <w:style w:type="character" w:customStyle="1" w:styleId="st1">
    <w:name w:val="st1"/>
    <w:basedOn w:val="DefaultParagraphFont"/>
    <w:rsid w:val="00E759F3"/>
  </w:style>
  <w:style w:type="character" w:styleId="LineNumber">
    <w:name w:val="line number"/>
    <w:rsid w:val="004A4B39"/>
  </w:style>
  <w:style w:type="paragraph" w:customStyle="1" w:styleId="CharCharCharChar">
    <w:name w:val="Char Char Char Char"/>
    <w:basedOn w:val="Normal"/>
    <w:rsid w:val="0068674B"/>
    <w:pPr>
      <w:keepNext/>
      <w:widowControl w:val="0"/>
      <w:autoSpaceDE w:val="0"/>
      <w:autoSpaceDN w:val="0"/>
      <w:adjustRightInd w:val="0"/>
    </w:pPr>
    <w:rPr>
      <w:rFonts w:eastAsia="SimSun"/>
      <w:kern w:val="2"/>
      <w:sz w:val="20"/>
      <w:szCs w:val="20"/>
      <w:lang w:eastAsia="zh-CN" w:bidi="ar-SA"/>
    </w:rPr>
  </w:style>
  <w:style w:type="paragraph" w:styleId="NoSpacing">
    <w:name w:val="No Spacing"/>
    <w:uiPriority w:val="1"/>
    <w:qFormat/>
    <w:rsid w:val="00B71D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50B6C"/>
    <w:rPr>
      <w:rFonts w:ascii="Calibri" w:eastAsia="Calibri" w:hAnsi="Calibri" w:cs="Cordia New"/>
      <w:sz w:val="22"/>
      <w:szCs w:val="28"/>
      <w:lang w:val="en-GB"/>
    </w:rPr>
  </w:style>
  <w:style w:type="paragraph" w:styleId="Title">
    <w:name w:val="Title"/>
    <w:basedOn w:val="Normal"/>
    <w:next w:val="Normal"/>
    <w:link w:val="TitleChar"/>
    <w:qFormat/>
    <w:rsid w:val="0005449F"/>
    <w:pPr>
      <w:spacing w:before="240" w:after="60"/>
      <w:jc w:val="center"/>
      <w:outlineLvl w:val="0"/>
    </w:pPr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5449F"/>
    <w:rPr>
      <w:rFonts w:ascii="Cambria" w:eastAsia="SimSun" w:hAnsi="Cambria" w:cs="Angsana New"/>
      <w:b/>
      <w:bCs/>
      <w:kern w:val="28"/>
      <w:sz w:val="32"/>
      <w:szCs w:val="40"/>
      <w:lang w:val="x-none"/>
    </w:rPr>
  </w:style>
  <w:style w:type="numbering" w:customStyle="1" w:styleId="Style1">
    <w:name w:val="Style1"/>
    <w:uiPriority w:val="99"/>
    <w:rsid w:val="000406A9"/>
    <w:pPr>
      <w:numPr>
        <w:numId w:val="21"/>
      </w:numPr>
    </w:pPr>
  </w:style>
  <w:style w:type="character" w:customStyle="1" w:styleId="blockChar">
    <w:name w:val="block Char"/>
    <w:aliases w:val="b Char"/>
    <w:link w:val="block"/>
    <w:locked/>
    <w:rsid w:val="007B4B1A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24D3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</w:rPr>
  </w:style>
  <w:style w:type="paragraph" w:customStyle="1" w:styleId="Style">
    <w:name w:val="Style"/>
    <w:rsid w:val="00405136"/>
    <w:pPr>
      <w:widowControl w:val="0"/>
      <w:autoSpaceDE w:val="0"/>
      <w:autoSpaceDN w:val="0"/>
      <w:adjustRightInd w:val="0"/>
    </w:pPr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F066-A7D6-4E83-9D90-7AD7B4D2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568</TotalTime>
  <Pages>24</Pages>
  <Words>5707</Words>
  <Characters>32532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bunchikij</Company>
  <LinksUpToDate>false</LinksUpToDate>
  <CharactersWithSpaces>38163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Amornrat Trairat</cp:lastModifiedBy>
  <cp:revision>14</cp:revision>
  <cp:lastPrinted>2026-05-15T12:38:00Z</cp:lastPrinted>
  <dcterms:created xsi:type="dcterms:W3CDTF">2026-05-11T07:32:00Z</dcterms:created>
  <dcterms:modified xsi:type="dcterms:W3CDTF">2026-05-15T12:41:00Z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