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D62FA" w14:textId="6B6C43C4" w:rsidR="00DB308D" w:rsidRPr="0043164B" w:rsidRDefault="00DB308D" w:rsidP="0032020A">
      <w:pPr>
        <w:pStyle w:val="Reference"/>
        <w:ind w:left="0" w:firstLine="0"/>
        <w:rPr>
          <w:rFonts w:ascii="Browallia New" w:hAnsi="Browallia New" w:cs="Browallia New"/>
          <w:color w:val="auto"/>
          <w:cs/>
          <w:lang w:val="en-US" w:bidi="th-TH"/>
        </w:rPr>
      </w:pPr>
    </w:p>
    <w:p w14:paraId="40AAF5D3" w14:textId="77777777" w:rsidR="00DD1E47" w:rsidRPr="0043164B" w:rsidRDefault="00DD1E47" w:rsidP="006771E8">
      <w:pPr>
        <w:pStyle w:val="BodyText"/>
        <w:rPr>
          <w:rFonts w:ascii="Browallia New" w:hAnsi="Browallia New" w:cs="Browallia New"/>
        </w:rPr>
      </w:pPr>
    </w:p>
    <w:p w14:paraId="79A573CB" w14:textId="77777777" w:rsidR="00D15EA5" w:rsidRPr="0043164B" w:rsidRDefault="006F1B19" w:rsidP="00D15EA5">
      <w:pPr>
        <w:pStyle w:val="BodyText"/>
        <w:rPr>
          <w:rFonts w:ascii="Browallia New" w:hAnsi="Browallia New" w:cs="Browallia New"/>
        </w:rPr>
      </w:pPr>
      <w:r w:rsidRPr="0043164B">
        <w:rPr>
          <w:rFonts w:ascii="Browallia New" w:hAnsi="Browallia New" w:cs="Browallia New"/>
        </w:rPr>
        <w:br w:type="textWrapping" w:clear="all"/>
      </w:r>
    </w:p>
    <w:p w14:paraId="5B583246" w14:textId="77777777" w:rsidR="00D15EA5" w:rsidRPr="0043164B" w:rsidRDefault="00D15EA5" w:rsidP="00D15EA5">
      <w:pPr>
        <w:pStyle w:val="BodyText"/>
        <w:rPr>
          <w:rFonts w:ascii="Browallia New" w:hAnsi="Browallia New" w:cs="Browallia New"/>
        </w:rPr>
      </w:pPr>
    </w:p>
    <w:p w14:paraId="618D8743" w14:textId="77777777" w:rsidR="00D15EA5" w:rsidRPr="0043164B" w:rsidRDefault="00D15EA5" w:rsidP="00D15EA5">
      <w:pPr>
        <w:pStyle w:val="BodyText"/>
        <w:rPr>
          <w:rFonts w:ascii="Browallia New" w:hAnsi="Browallia New" w:cs="Browallia New"/>
          <w:cs/>
          <w:lang w:bidi="th-TH"/>
        </w:rPr>
      </w:pPr>
    </w:p>
    <w:p w14:paraId="0D8AFB65" w14:textId="77777777" w:rsidR="00FE16D0" w:rsidRPr="0043164B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Pr="0043164B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79F81D27" w:rsidR="0009543C" w:rsidRPr="0043164B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43164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FB5A50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และคณะกรรมการ</w:t>
      </w:r>
      <w:r w:rsidR="00F15B98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="0049471C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อาร์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เอส </w:t>
      </w:r>
      <w:bookmarkEnd w:id="1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43164B" w:rsidRDefault="00D267AC" w:rsidP="00AC126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D306D8" w14:textId="1433D545" w:rsidR="00C46828" w:rsidRPr="0043164B" w:rsidRDefault="00CD12DD" w:rsidP="00DD367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71032A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F0B30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49471C" w:rsidRPr="0043164B">
        <w:rPr>
          <w:rFonts w:ascii="Browallia New" w:hAnsi="Browallia New" w:cs="Browallia New"/>
          <w:sz w:val="28"/>
          <w:szCs w:val="28"/>
          <w:cs/>
          <w:lang w:bidi="th-TH"/>
        </w:rPr>
        <w:t>อาร์เอส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</w:t>
      </w:r>
      <w:r w:rsidR="003C4A47">
        <w:rPr>
          <w:rFonts w:ascii="Browallia New" w:hAnsi="Browallia New" w:cs="Browallia New"/>
          <w:sz w:val="28"/>
          <w:szCs w:val="28"/>
          <w:lang w:bidi="th-TH"/>
        </w:rPr>
        <w:t>(</w:t>
      </w:r>
      <w:r w:rsidR="003C4A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บริษัท) 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A649B6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649B6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7E2DAB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กลุ่มบริษัท) </w:t>
      </w:r>
      <w:r w:rsidR="000D23E6" w:rsidRPr="0043164B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ซึ่งประกอบด้วยงบฐานะการเงินรวมและเฉพาะบริษัท</w:t>
      </w:r>
      <w:r w:rsidR="000D23E6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8C377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="00E0788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D260A" w:rsidRPr="00CD260A">
        <w:rPr>
          <w:rFonts w:ascii="Browallia New" w:hAnsi="Browallia New" w:cs="Browallia New"/>
          <w:sz w:val="28"/>
          <w:szCs w:val="28"/>
          <w:lang w:bidi="th-TH"/>
        </w:rPr>
        <w:t>31</w:t>
      </w:r>
      <w:r w:rsidR="00CD260A" w:rsidRPr="00CD260A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</w:t>
      </w:r>
      <w:r w:rsidR="00B245B3" w:rsidRPr="0043164B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A483F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B908D5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D2431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</w:t>
      </w:r>
      <w:r w:rsidR="006307C3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</w:t>
      </w:r>
      <w:r w:rsidR="00DE54B5" w:rsidRPr="00DE54B5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สำหรับงวดสามเดือนสิ้นสุดวันเดียวกัน</w:t>
      </w:r>
      <w:r w:rsidR="00DE54B5" w:rsidRPr="00DE54B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9C6D22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</w:t>
      </w:r>
      <w:r w:rsidR="0032518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="00025E27" w:rsidRPr="0043164B">
        <w:rPr>
          <w:rFonts w:ascii="Browallia New" w:hAnsi="Browallia New" w:cs="Browallia New"/>
          <w:sz w:val="28"/>
          <w:szCs w:val="28"/>
          <w:lang w:bidi="th-TH"/>
        </w:rPr>
        <w:t>34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</w:t>
      </w:r>
      <w:r w:rsidR="009C6D22">
        <w:rPr>
          <w:rFonts w:ascii="Browallia New" w:hAnsi="Browallia New" w:cs="Browallia New"/>
          <w:sz w:val="28"/>
          <w:szCs w:val="28"/>
          <w:lang w:bidi="th-TH"/>
        </w:rPr>
        <w:t xml:space="preserve"> 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2F77A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F89CE1B" w14:textId="77777777" w:rsidR="00D75EC5" w:rsidRPr="00AC1260" w:rsidRDefault="00D75EC5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43164B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43164B" w:rsidRDefault="0009543C" w:rsidP="00AC126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0BBBEF7" w14:textId="492D3E4B" w:rsidR="0038793D" w:rsidRDefault="00A25176" w:rsidP="003879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43164B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“การสอบทานข้อมูลทางการเงิน</w:t>
      </w:r>
      <w:r w:rsidR="00C646B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1A7264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</w:t>
      </w:r>
      <w:r w:rsidR="00237933">
        <w:rPr>
          <w:rFonts w:ascii="Browallia New" w:hAnsi="Browallia New" w:cs="Browallia New" w:hint="cs"/>
          <w:sz w:val="28"/>
          <w:szCs w:val="28"/>
          <w:cs/>
          <w:lang w:bidi="th-TH"/>
        </w:rPr>
        <w:t>์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70411F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25760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7E097D0" w14:textId="77777777" w:rsidR="00833B0D" w:rsidRDefault="00833B0D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B737DD" w14:textId="77777777" w:rsidR="00BB3C6A" w:rsidRDefault="00BB3C6A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C125866" w14:textId="77777777" w:rsidR="00BB3C6A" w:rsidRDefault="00BB3C6A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F6DCDF5" w14:textId="77777777" w:rsidR="00BB3C6A" w:rsidRDefault="00BB3C6A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47CFEEA" w14:textId="77777777" w:rsidR="00BB3C6A" w:rsidRDefault="00BB3C6A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F58B929" w14:textId="77777777" w:rsidR="001A125B" w:rsidRDefault="001A125B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6523853" w14:textId="77777777" w:rsidR="001A125B" w:rsidRDefault="001A125B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2474B2D" w14:textId="77777777" w:rsidR="001A125B" w:rsidRDefault="001A125B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0B50E98" w14:textId="77777777" w:rsidR="00C04962" w:rsidRDefault="00C04962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62BFB53" w14:textId="77777777" w:rsidR="00BB3C6A" w:rsidRDefault="00BB3C6A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F8D77F8" w14:textId="2321EF28" w:rsidR="00D33005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0E1FA39" w14:textId="77777777" w:rsidR="00AC1260" w:rsidRPr="0043164B" w:rsidRDefault="00AC1260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E919639" w14:textId="113EF1FA" w:rsidR="0038793D" w:rsidRPr="008D2708" w:rsidRDefault="00D33005" w:rsidP="008D27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 ฉบับที่</w:t>
      </w:r>
      <w:r w:rsidRPr="0043164B">
        <w:rPr>
          <w:rFonts w:ascii="Browallia New" w:hAnsi="Browallia New" w:cs="Browallia New"/>
          <w:sz w:val="28"/>
          <w:szCs w:val="28"/>
          <w:lang w:bidi="th-TH"/>
        </w:rPr>
        <w:t xml:space="preserve"> 34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0CE87A01" w14:textId="77777777" w:rsidR="00945678" w:rsidRDefault="0094567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6EABAB" w14:textId="032245B7" w:rsidR="008D1912" w:rsidRPr="008D1912" w:rsidRDefault="008D1912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D191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57C89E8F" w14:textId="77777777" w:rsidR="008D1912" w:rsidRDefault="008D1912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B36C20" w14:textId="599D3A37" w:rsidR="007671B5" w:rsidRPr="00342083" w:rsidRDefault="00E11F03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</w:t>
      </w:r>
      <w:r w:rsidR="008D1912" w:rsidRPr="00342083">
        <w:rPr>
          <w:rFonts w:ascii="Browallia New" w:hAnsi="Browallia New" w:cs="Browallia New"/>
          <w:sz w:val="28"/>
          <w:szCs w:val="28"/>
          <w:cs/>
          <w:lang w:bidi="th-TH"/>
        </w:rPr>
        <w:t xml:space="preserve">หมายเหตุประกอบข้อมูลทางการเงินระหว่างกาลข้อ </w:t>
      </w:r>
      <w:r w:rsidR="008D1912" w:rsidRPr="00342083">
        <w:rPr>
          <w:rFonts w:ascii="Browallia New" w:hAnsi="Browallia New" w:cs="Browallia New"/>
          <w:sz w:val="28"/>
          <w:szCs w:val="28"/>
        </w:rPr>
        <w:t xml:space="preserve">1.2 </w:t>
      </w:r>
      <w:r w:rsidR="008D1912" w:rsidRPr="00342083">
        <w:rPr>
          <w:rFonts w:ascii="Browallia New" w:hAnsi="Browallia New" w:cs="Browallia New"/>
          <w:sz w:val="28"/>
          <w:szCs w:val="28"/>
          <w:cs/>
          <w:lang w:bidi="th-TH"/>
        </w:rPr>
        <w:t>ซึ่งระบุว่า</w:t>
      </w:r>
      <w:r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671B5"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7671B5" w:rsidRPr="003420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7671B5" w:rsidRPr="003420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 w:rsidRPr="00342083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="007671B5" w:rsidRPr="003420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7671B5" w:rsidRPr="003420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 w:rsidRPr="00342083">
        <w:rPr>
          <w:rFonts w:ascii="Browallia New" w:hAnsi="Browallia New" w:cs="Browallia New"/>
          <w:sz w:val="28"/>
          <w:szCs w:val="28"/>
          <w:lang w:bidi="th-TH"/>
        </w:rPr>
        <w:t>2569</w:t>
      </w:r>
      <w:r w:rsidR="007671B5" w:rsidRPr="003420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กลุ่มบริษัทมีหนี้สินหมุนเวียนสูงกว่าสินทรัพย์หมุนเวียนจำนวน</w:t>
      </w:r>
      <w:r w:rsidR="007671B5" w:rsidRPr="003420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2682A" w:rsidRPr="000965C8">
        <w:rPr>
          <w:rFonts w:ascii="Browallia New" w:hAnsi="Browallia New" w:cs="Browallia New"/>
          <w:sz w:val="28"/>
          <w:szCs w:val="28"/>
        </w:rPr>
        <w:t xml:space="preserve">3,320.58 </w:t>
      </w:r>
      <w:r w:rsidR="0092682A" w:rsidRPr="000965C8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92682A" w:rsidRPr="000965C8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92682A" w:rsidRPr="000965C8">
        <w:rPr>
          <w:rFonts w:ascii="Browallia New" w:hAnsi="Browallia New" w:cs="Browallia New"/>
          <w:sz w:val="28"/>
          <w:szCs w:val="28"/>
        </w:rPr>
        <w:t xml:space="preserve">31 </w:t>
      </w:r>
      <w:r w:rsidR="0092682A" w:rsidRPr="000965C8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92682A" w:rsidRPr="000965C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2682A" w:rsidRPr="000965C8">
        <w:rPr>
          <w:rFonts w:ascii="Browallia New" w:hAnsi="Browallia New" w:cs="Browallia New"/>
          <w:sz w:val="28"/>
          <w:szCs w:val="28"/>
        </w:rPr>
        <w:t xml:space="preserve">2568 : 3,997.20 </w:t>
      </w:r>
      <w:r w:rsidR="0092682A" w:rsidRPr="000965C8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92682A" w:rsidRPr="000965C8">
        <w:rPr>
          <w:rFonts w:ascii="Browallia New" w:hAnsi="Browallia New" w:cs="Browallia New"/>
          <w:sz w:val="28"/>
          <w:szCs w:val="28"/>
          <w:cs/>
        </w:rPr>
        <w:t xml:space="preserve">) </w:t>
      </w:r>
      <w:r w:rsidR="0092682A" w:rsidRPr="000965C8">
        <w:rPr>
          <w:rFonts w:ascii="Browallia New" w:hAnsi="Browallia New" w:cs="Browallia New"/>
          <w:sz w:val="28"/>
          <w:szCs w:val="28"/>
          <w:cs/>
          <w:lang w:bidi="th-TH"/>
        </w:rPr>
        <w:t>และมีขาดทุนเบ็ดเสร็จรวมสำหรับ</w:t>
      </w:r>
      <w:r w:rsidR="0092682A" w:rsidRPr="000965C8">
        <w:rPr>
          <w:rFonts w:ascii="Browallia New" w:hAnsi="Browallia New" w:cs="Browallia New" w:hint="cs"/>
          <w:sz w:val="28"/>
          <w:szCs w:val="28"/>
          <w:cs/>
          <w:lang w:bidi="th-TH"/>
        </w:rPr>
        <w:t>งวดสามเดือน</w:t>
      </w:r>
      <w:r w:rsidR="0092682A" w:rsidRPr="000965C8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สิ้นสุดวันที่</w:t>
      </w:r>
      <w:r w:rsidR="0092682A" w:rsidRPr="000965C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2682A" w:rsidRPr="000965C8">
        <w:rPr>
          <w:rFonts w:ascii="Browallia New" w:hAnsi="Browallia New" w:cs="Browallia New"/>
          <w:sz w:val="28"/>
          <w:szCs w:val="28"/>
        </w:rPr>
        <w:t xml:space="preserve">31 </w:t>
      </w:r>
      <w:r w:rsidR="0092682A" w:rsidRPr="000965C8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92682A" w:rsidRPr="000965C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2682A" w:rsidRPr="000965C8">
        <w:rPr>
          <w:rFonts w:ascii="Browallia New" w:hAnsi="Browallia New" w:cs="Browallia New"/>
          <w:sz w:val="28"/>
          <w:szCs w:val="28"/>
        </w:rPr>
        <w:t xml:space="preserve">2569 </w:t>
      </w:r>
      <w:r w:rsidR="0092682A" w:rsidRPr="000965C8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="0092682A" w:rsidRPr="000965C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2682A" w:rsidRPr="000965C8">
        <w:rPr>
          <w:rFonts w:ascii="Browallia New" w:hAnsi="Browallia New" w:cs="Browallia New"/>
          <w:sz w:val="28"/>
          <w:szCs w:val="28"/>
        </w:rPr>
        <w:t xml:space="preserve">288.14 </w:t>
      </w:r>
      <w:r w:rsidR="0092682A" w:rsidRPr="000965C8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92682A" w:rsidRPr="000965C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2682A" w:rsidRPr="002C5E7B">
        <w:rPr>
          <w:rFonts w:ascii="Browallia New" w:hAnsi="Browallia New" w:cs="Browallia New"/>
          <w:sz w:val="28"/>
          <w:szCs w:val="28"/>
        </w:rPr>
        <w:t>(</w:t>
      </w:r>
      <w:r w:rsidR="0092682A" w:rsidRPr="002C5E7B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สำหรับงวดสามเดือนสิ้นสุดวันที่</w:t>
      </w:r>
      <w:r w:rsidR="0092682A" w:rsidRPr="002C5E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2682A" w:rsidRPr="002C5E7B">
        <w:rPr>
          <w:rFonts w:ascii="Browallia New" w:hAnsi="Browallia New" w:cs="Browallia New"/>
          <w:sz w:val="28"/>
          <w:szCs w:val="28"/>
        </w:rPr>
        <w:t xml:space="preserve">31 </w:t>
      </w:r>
      <w:r w:rsidR="0092682A" w:rsidRPr="002C5E7B">
        <w:rPr>
          <w:rFonts w:ascii="Browallia New" w:hAnsi="Browallia New" w:cs="Browallia New"/>
          <w:sz w:val="28"/>
          <w:szCs w:val="28"/>
          <w:cs/>
          <w:lang w:bidi="th-TH"/>
        </w:rPr>
        <w:t>มีนาคม</w:t>
      </w:r>
      <w:r w:rsidR="0092682A" w:rsidRPr="002C5E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2682A" w:rsidRPr="002C5E7B">
        <w:rPr>
          <w:rFonts w:ascii="Browallia New" w:hAnsi="Browallia New" w:cs="Browallia New"/>
          <w:sz w:val="28"/>
          <w:szCs w:val="28"/>
        </w:rPr>
        <w:t xml:space="preserve">2568 : </w:t>
      </w:r>
      <w:r w:rsidR="0092682A" w:rsidRPr="002C5E7B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="0092682A" w:rsidRPr="002C5E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2682A" w:rsidRPr="002C5E7B">
        <w:rPr>
          <w:rFonts w:ascii="Browallia New" w:hAnsi="Browallia New" w:cs="Browallia New"/>
          <w:sz w:val="28"/>
          <w:szCs w:val="28"/>
        </w:rPr>
        <w:t xml:space="preserve">278.13 </w:t>
      </w:r>
      <w:r w:rsidR="0092682A" w:rsidRPr="002C5E7B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92682A" w:rsidRPr="002C5E7B">
        <w:rPr>
          <w:rFonts w:ascii="Browallia New" w:hAnsi="Browallia New" w:cs="Browallia New"/>
          <w:sz w:val="28"/>
          <w:szCs w:val="28"/>
          <w:cs/>
        </w:rPr>
        <w:t>)</w:t>
      </w:r>
    </w:p>
    <w:p w14:paraId="7F4807E6" w14:textId="77777777" w:rsidR="007671B5" w:rsidRPr="00342083" w:rsidRDefault="007671B5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9640190" w14:textId="149B3FAA" w:rsidR="007671B5" w:rsidRPr="007671B5" w:rsidRDefault="00E11F03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ในไตรมาส </w:t>
      </w:r>
      <w:r w:rsidRPr="00342083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Pr="0034208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ปี </w:t>
      </w:r>
      <w:r w:rsidRPr="00342083">
        <w:rPr>
          <w:rFonts w:ascii="Browallia New" w:hAnsi="Browallia New" w:cs="Browallia New"/>
          <w:sz w:val="28"/>
          <w:szCs w:val="28"/>
          <w:lang w:val="en-US" w:bidi="th-TH"/>
        </w:rPr>
        <w:t xml:space="preserve">2569 </w:t>
      </w:r>
      <w:r w:rsidR="007671B5"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กลุ่มบริษัทมี</w:t>
      </w:r>
      <w:r w:rsidR="00CE7D41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7671B5"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ปรับโครงสร้างหนี้เงินกู้ยืมระยะยาวกับสถาบันการเงิน</w:t>
      </w:r>
      <w:r w:rsidR="0092682A">
        <w:rPr>
          <w:rFonts w:ascii="Browallia New" w:hAnsi="Browallia New" w:cs="Browallia New"/>
          <w:sz w:val="28"/>
          <w:szCs w:val="28"/>
          <w:lang w:val="en-US" w:bidi="th-TH"/>
        </w:rPr>
        <w:t xml:space="preserve"> 2 </w:t>
      </w:r>
      <w:r w:rsidR="0092682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แห่ง</w:t>
      </w:r>
      <w:r w:rsidR="007671B5" w:rsidRPr="003420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92682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</w:t>
      </w:r>
      <w:r w:rsidR="007671B5" w:rsidRPr="00342083">
        <w:rPr>
          <w:rFonts w:ascii="Browallia New" w:hAnsi="Browallia New" w:cs="Browallia New" w:hint="cs"/>
          <w:sz w:val="28"/>
          <w:szCs w:val="28"/>
          <w:cs/>
          <w:lang w:bidi="th-TH"/>
        </w:rPr>
        <w:t>เงินกู้ยืม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ระยะยาว</w:t>
      </w:r>
      <w:r w:rsidR="0092682A">
        <w:rPr>
          <w:rFonts w:ascii="Browallia New" w:hAnsi="Browallia New" w:cs="Browallia New" w:hint="cs"/>
          <w:sz w:val="28"/>
          <w:szCs w:val="28"/>
          <w:cs/>
          <w:lang w:bidi="th-TH"/>
        </w:rPr>
        <w:t>หลังปรับโครงสร้างหนี้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ดังกล่าวมี</w:t>
      </w:r>
      <w:r w:rsidR="0092682A">
        <w:rPr>
          <w:rFonts w:ascii="Browallia New" w:hAnsi="Browallia New" w:cs="Browallia New" w:hint="cs"/>
          <w:sz w:val="28"/>
          <w:szCs w:val="28"/>
          <w:cs/>
          <w:lang w:bidi="th-TH"/>
        </w:rPr>
        <w:t>ส่วนที่ถึง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กำหนดชำระภายใน</w:t>
      </w:r>
      <w:r w:rsidR="007671B5"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>
        <w:rPr>
          <w:rFonts w:ascii="Browallia New" w:hAnsi="Browallia New" w:cs="Browallia New"/>
          <w:sz w:val="28"/>
          <w:szCs w:val="28"/>
          <w:lang w:bidi="th-TH"/>
        </w:rPr>
        <w:t>1</w:t>
      </w:r>
      <w:r w:rsidR="007671B5"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="007671B5"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จำนวนรวม</w:t>
      </w:r>
      <w:r w:rsidR="007671B5"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>
        <w:rPr>
          <w:rFonts w:ascii="Browallia New" w:hAnsi="Browallia New" w:cs="Browallia New"/>
          <w:sz w:val="28"/>
          <w:szCs w:val="28"/>
          <w:lang w:bidi="th-TH"/>
        </w:rPr>
        <w:t xml:space="preserve">1,021.90 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7671B5"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C9CA04B" w14:textId="77777777" w:rsidR="007671B5" w:rsidRPr="007671B5" w:rsidRDefault="007671B5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BE32D0" w14:textId="048BDD04" w:rsidR="007671B5" w:rsidRPr="007671B5" w:rsidRDefault="00CE7D41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</w:t>
      </w:r>
      <w:r w:rsidR="00E11F0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บริษัทและบริษัทย่อย</w:t>
      </w:r>
      <w:r w:rsidR="00D037E2">
        <w:rPr>
          <w:rFonts w:ascii="Browallia New" w:hAnsi="Browallia New" w:cs="Browallia New" w:hint="cs"/>
          <w:sz w:val="28"/>
          <w:szCs w:val="28"/>
          <w:cs/>
          <w:lang w:bidi="th-TH"/>
        </w:rPr>
        <w:t>แห่งหนึ่ง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ผิดนัดชำระตั๋วสัญญาใช้เงินกับสถาบันการเงินแห่งหนึ่ง</w:t>
      </w:r>
      <w:r w:rsidR="00E11F0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จำนวนรวม</w:t>
      </w:r>
      <w:r w:rsidR="007671B5"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>
        <w:rPr>
          <w:rFonts w:ascii="Browallia New" w:hAnsi="Browallia New" w:cs="Browallia New"/>
          <w:sz w:val="28"/>
          <w:szCs w:val="28"/>
          <w:lang w:bidi="th-TH"/>
        </w:rPr>
        <w:t xml:space="preserve">317.37 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7671B5"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953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ตามที่กล่าวไว้ในหมายเหตุประกอบข้อมูลทางการเงินระหว่างกาลข้อ </w:t>
      </w:r>
      <w:r w:rsidR="006953DF">
        <w:rPr>
          <w:rFonts w:ascii="Browallia New" w:hAnsi="Browallia New" w:cs="Browallia New"/>
          <w:sz w:val="28"/>
          <w:szCs w:val="28"/>
          <w:lang w:val="en-US" w:bidi="th-TH"/>
        </w:rPr>
        <w:t xml:space="preserve">15 </w:t>
      </w:r>
      <w:r w:rsidR="006953D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 </w:t>
      </w:r>
      <w:r w:rsidR="006953DF">
        <w:rPr>
          <w:rFonts w:ascii="Browallia New" w:hAnsi="Browallia New" w:cs="Browallia New"/>
          <w:sz w:val="28"/>
          <w:szCs w:val="28"/>
          <w:lang w:val="en-US" w:bidi="th-TH"/>
        </w:rPr>
        <w:t>20</w:t>
      </w:r>
      <w:r w:rsidR="007671B5"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ซึ่งกลุ่มบริษัทอยู่ระหว่างการเจรจาเงื่อนไขการชำระคืนกับสถาบันการเงินที่เป็นผู้ออกตั๋วสัญญาใช้เงินดังกล่าว</w:t>
      </w:r>
      <w:r w:rsidR="007671B5"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และผู้บริหารของกลุ่มบริษัทเชื่อว่าจะสามารถเจรจา</w:t>
      </w:r>
      <w:r w:rsidR="001427BD">
        <w:rPr>
          <w:rFonts w:ascii="Browallia New" w:hAnsi="Browallia New" w:cs="Browallia New" w:hint="cs"/>
          <w:sz w:val="28"/>
          <w:szCs w:val="28"/>
          <w:cs/>
          <w:lang w:bidi="th-TH"/>
        </w:rPr>
        <w:t>กับสถาบันการเงิน</w:t>
      </w:r>
      <w:r w:rsidR="007671B5"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ดังกล่าวได้สำเร็จ</w:t>
      </w:r>
    </w:p>
    <w:p w14:paraId="3EB04009" w14:textId="77777777" w:rsidR="007671B5" w:rsidRPr="007671B5" w:rsidRDefault="007671B5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57775" w14:textId="48F0589A" w:rsidR="007671B5" w:rsidRPr="007671B5" w:rsidRDefault="007671B5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กลุ่มบริษัทอยู่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</w:t>
      </w:r>
    </w:p>
    <w:p w14:paraId="23148358" w14:textId="77777777" w:rsidR="007671B5" w:rsidRPr="007671B5" w:rsidRDefault="007671B5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4FF9784" w14:textId="4EB4759F" w:rsidR="007671B5" w:rsidRPr="007671B5" w:rsidRDefault="007671B5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แต่ปัจจัยในด้านสภาพคล่องของกลุ่มบริษัทขึ้นอยู่กับการเรียกใช้สิทธิในการเรียกให้ชำระคืนเงินกู้ยืมของสถาบันการเงิน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การจัดหาแหล่งเงินทุนอื่นเพิ่มเติมเพื่อใช้ในการดำเนินงาน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การปรับปรุงแผนธุรกิจ</w:t>
      </w:r>
      <w:r w:rsidR="00CE7D4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การดำเนินงานในอนาคต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และความสามารถในการจ่ายชำระเงินกู้ยืม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CE7D41" w:rsidRPr="006235F6">
        <w:rPr>
          <w:rFonts w:ascii="Browallia New" w:hAnsi="Browallia New" w:cs="Browallia New"/>
          <w:sz w:val="28"/>
          <w:szCs w:val="28"/>
          <w:cs/>
          <w:lang w:bidi="th-TH"/>
        </w:rPr>
        <w:t>ความเพียงพอ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ของวงเงินสินเชื่ออย่างต่อเนื่อง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ซึ่งปัจจัยเหล่านี้แสดงถึงความไม่แน่นอนที่มีสาระสำคัญ</w:t>
      </w:r>
      <w:r w:rsidRPr="00CE7D41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003168" w:rsidRPr="00003168">
        <w:rPr>
          <w:rFonts w:ascii="Browallia New" w:hAnsi="Browallia New" w:cs="Browallia New"/>
          <w:sz w:val="28"/>
          <w:szCs w:val="28"/>
          <w:cs/>
          <w:lang w:bidi="th-TH"/>
        </w:rPr>
        <w:t>มีความเป็นไปได้ที่จะมีผลกระทบต่อ</w:t>
      </w:r>
      <w:r w:rsidR="00E11F03" w:rsidRPr="00CE7D41">
        <w:rPr>
          <w:rFonts w:ascii="Browallia New" w:hAnsi="Browallia New" w:cs="Browallia New" w:hint="cs"/>
          <w:sz w:val="28"/>
          <w:szCs w:val="28"/>
          <w:cs/>
          <w:lang w:bidi="th-TH"/>
        </w:rPr>
        <w:t>ความสามารถในการดำเนินงานต่อเนื่องของกลุ่มบริษัท</w:t>
      </w:r>
    </w:p>
    <w:p w14:paraId="3C6486E8" w14:textId="77777777" w:rsidR="007671B5" w:rsidRDefault="007671B5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88B036" w14:textId="77777777" w:rsidR="001A125B" w:rsidRDefault="001A125B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9AFD2E5" w14:textId="77777777" w:rsidR="001A125B" w:rsidRDefault="001A125B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E7575F3" w14:textId="77777777" w:rsidR="001A125B" w:rsidRPr="007671B5" w:rsidRDefault="001A125B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B91419" w14:textId="77777777" w:rsidR="00C9159F" w:rsidRDefault="00C9159F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243C244" w14:textId="77777777" w:rsidR="00C9159F" w:rsidRDefault="00C9159F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1D55177" w14:textId="77777777" w:rsidR="00C9159F" w:rsidRPr="007671B5" w:rsidRDefault="00C9159F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31F83D" w14:textId="46407786" w:rsidR="008D1912" w:rsidRDefault="007671B5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อย่างไรก็ตาม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r w:rsidR="00CE7D41">
        <w:rPr>
          <w:rFonts w:ascii="Browallia New" w:hAnsi="Browallia New" w:cs="Browallia New" w:hint="cs"/>
          <w:sz w:val="28"/>
          <w:szCs w:val="28"/>
          <w:cs/>
          <w:lang w:bidi="th-TH"/>
        </w:rPr>
        <w:t>ของกลุ่มบริษัทพิ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จารณา</w:t>
      </w:r>
      <w:r w:rsidR="00CE7D41">
        <w:rPr>
          <w:rFonts w:ascii="Browallia New" w:hAnsi="Browallia New" w:cs="Browallia New" w:hint="cs"/>
          <w:sz w:val="28"/>
          <w:szCs w:val="28"/>
          <w:cs/>
          <w:lang w:bidi="th-TH"/>
        </w:rPr>
        <w:t>ถึง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เงื่อนไขและสถานการณ์ในปัจจุบัน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รวมถึงการไม่มีข้อบ่งชี้จาก</w:t>
      </w:r>
      <w:r w:rsidR="00D037E2">
        <w:rPr>
          <w:rFonts w:ascii="Browallia New" w:hAnsi="Browallia New" w:cs="Browallia New" w:hint="cs"/>
          <w:sz w:val="28"/>
          <w:szCs w:val="28"/>
          <w:cs/>
          <w:lang w:bidi="th-TH"/>
        </w:rPr>
        <w:t>สถาบันการเงิน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ว่าจะเรียกใช้สิทธิที่เกิดขึ้นภายใต้การละเมิดสัญญาเงินกู้ต่างๆ</w:t>
      </w:r>
      <w:r w:rsidRPr="007671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r w:rsidR="00CE7D41">
        <w:rPr>
          <w:rFonts w:ascii="Browallia New" w:hAnsi="Browallia New" w:cs="Browallia New" w:hint="cs"/>
          <w:sz w:val="28"/>
          <w:szCs w:val="28"/>
          <w:cs/>
          <w:lang w:bidi="th-TH"/>
        </w:rPr>
        <w:t>ของกลุ่มบริษัท</w:t>
      </w:r>
      <w:r w:rsidRPr="007671B5">
        <w:rPr>
          <w:rFonts w:ascii="Browallia New" w:hAnsi="Browallia New" w:cs="Browallia New" w:hint="cs"/>
          <w:sz w:val="28"/>
          <w:szCs w:val="28"/>
          <w:cs/>
          <w:lang w:bidi="th-TH"/>
        </w:rPr>
        <w:t>จึงเชื่อว่าการใช้เกณฑ์การดำเนินงานต่อเนื่องในการจัดทำข้อมูลทางการเงินระหว่างกาลยังคงมีความเหมาะสม</w:t>
      </w:r>
    </w:p>
    <w:p w14:paraId="5D1C194F" w14:textId="77777777" w:rsidR="00E11F03" w:rsidRDefault="00E11F03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F6F3B69" w14:textId="42DED5C3" w:rsidR="00E11F03" w:rsidRPr="008D1912" w:rsidRDefault="00E11F03" w:rsidP="007671B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E7D4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ข้อสรุปของข้าพเจ้าไม่ได้เปลี่ยนแปลงไปจากเรื่องดังกล่าวนี้</w:t>
      </w:r>
    </w:p>
    <w:p w14:paraId="2EE042EF" w14:textId="77777777" w:rsidR="008D1912" w:rsidRDefault="008D1912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B04732" w14:textId="77777777" w:rsidR="00BB3C6A" w:rsidRDefault="00BB3C6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F275F6" w14:textId="77777777" w:rsidR="00BB3C6A" w:rsidRDefault="00BB3C6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EA4587" w14:textId="77777777" w:rsidR="00BB3C6A" w:rsidRPr="0043164B" w:rsidRDefault="00BB3C6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99FD21" w14:textId="6DB4D9A3" w:rsidR="00E32427" w:rsidRPr="0043164B" w:rsidRDefault="00EC326F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ไพศาล บุญ</w:t>
      </w:r>
      <w:proofErr w:type="spellStart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ศิ</w:t>
      </w:r>
      <w:proofErr w:type="spellEnd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ริสุขะพง</w:t>
      </w:r>
      <w:proofErr w:type="spellStart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ษ์</w:t>
      </w:r>
      <w:proofErr w:type="spellEnd"/>
    </w:p>
    <w:p w14:paraId="50908D90" w14:textId="77777777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010D40D1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EC326F" w:rsidRPr="0043164B"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42FE4C9F" w14:textId="77777777" w:rsidR="003C35EF" w:rsidRPr="0043164B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43164B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8F2977C" w14:textId="2438A1AE" w:rsidR="00D15EA5" w:rsidRPr="0043164B" w:rsidRDefault="009752A0" w:rsidP="00CE640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752A0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DE54B5" w:rsidRPr="009752A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AB0A78" w:rsidRPr="009752A0">
        <w:rPr>
          <w:rFonts w:ascii="Browallia New" w:hAnsi="Browallia New" w:cs="Browallia New"/>
          <w:sz w:val="28"/>
          <w:szCs w:val="28"/>
          <w:cs/>
          <w:lang w:val="en-US" w:bidi="th-TH"/>
        </w:rPr>
        <w:t>พฤษภาคม</w:t>
      </w:r>
      <w:r w:rsidR="00AB0A78" w:rsidRPr="009752A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E6404" w:rsidRPr="009752A0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B0A78" w:rsidRPr="009752A0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D15EA5" w:rsidRPr="0043164B" w:rsidSect="00AC126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5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52DDB" w14:textId="77777777" w:rsidR="00BA47B6" w:rsidRDefault="00BA47B6">
      <w:r>
        <w:separator/>
      </w:r>
    </w:p>
  </w:endnote>
  <w:endnote w:type="continuationSeparator" w:id="0">
    <w:p w14:paraId="70984C74" w14:textId="77777777" w:rsidR="00BA47B6" w:rsidRDefault="00BA47B6">
      <w:r>
        <w:continuationSeparator/>
      </w:r>
    </w:p>
  </w:endnote>
  <w:endnote w:type="continuationNotice" w:id="1">
    <w:p w14:paraId="009F077B" w14:textId="77777777" w:rsidR="00BA47B6" w:rsidRDefault="00BA47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351F6" w14:textId="77777777" w:rsidR="00BA47B6" w:rsidRDefault="00BA47B6">
      <w:bookmarkStart w:id="0" w:name="_Hlk482348182"/>
      <w:bookmarkEnd w:id="0"/>
      <w:r>
        <w:separator/>
      </w:r>
    </w:p>
  </w:footnote>
  <w:footnote w:type="continuationSeparator" w:id="0">
    <w:p w14:paraId="63124903" w14:textId="77777777" w:rsidR="00BA47B6" w:rsidRDefault="00BA47B6">
      <w:r>
        <w:continuationSeparator/>
      </w:r>
    </w:p>
  </w:footnote>
  <w:footnote w:type="continuationNotice" w:id="1">
    <w:p w14:paraId="2D75909E" w14:textId="77777777" w:rsidR="00BA47B6" w:rsidRDefault="00BA47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116A" w14:textId="58936861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6CAF6F49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2" w:name="Footer3_tbl"/>
    <w:bookmarkEnd w:id="2"/>
  </w:p>
  <w:p w14:paraId="615BED89" w14:textId="2D7E1976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3F915B1B"/>
    <w:multiLevelType w:val="hybridMultilevel"/>
    <w:tmpl w:val="EC90ECC0"/>
    <w:lvl w:ilvl="0" w:tplc="307A38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rowallia New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E530F52"/>
    <w:multiLevelType w:val="hybridMultilevel"/>
    <w:tmpl w:val="B1466C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8"/>
  </w:num>
  <w:num w:numId="9" w16cid:durableId="834802040">
    <w:abstractNumId w:val="5"/>
  </w:num>
  <w:num w:numId="10" w16cid:durableId="907808413">
    <w:abstractNumId w:val="16"/>
  </w:num>
  <w:num w:numId="11" w16cid:durableId="1240598873">
    <w:abstractNumId w:val="14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6"/>
  </w:num>
  <w:num w:numId="19" w16cid:durableId="2118910312">
    <w:abstractNumId w:val="14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5"/>
  </w:num>
  <w:num w:numId="29" w16cid:durableId="182399638">
    <w:abstractNumId w:val="15"/>
  </w:num>
  <w:num w:numId="30" w16cid:durableId="920597875">
    <w:abstractNumId w:val="15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 w:numId="34" w16cid:durableId="902910089">
    <w:abstractNumId w:val="17"/>
  </w:num>
  <w:num w:numId="35" w16cid:durableId="125679270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87"/>
    <w:rsid w:val="00003168"/>
    <w:rsid w:val="00004B8D"/>
    <w:rsid w:val="0001088A"/>
    <w:rsid w:val="00010F57"/>
    <w:rsid w:val="00011CD1"/>
    <w:rsid w:val="000162B0"/>
    <w:rsid w:val="00016E1A"/>
    <w:rsid w:val="00021B80"/>
    <w:rsid w:val="00025E27"/>
    <w:rsid w:val="00026470"/>
    <w:rsid w:val="0003023B"/>
    <w:rsid w:val="00031D17"/>
    <w:rsid w:val="00036606"/>
    <w:rsid w:val="00036647"/>
    <w:rsid w:val="00042C07"/>
    <w:rsid w:val="000430DB"/>
    <w:rsid w:val="00044ACE"/>
    <w:rsid w:val="00044EEF"/>
    <w:rsid w:val="0004550E"/>
    <w:rsid w:val="000465E6"/>
    <w:rsid w:val="00047548"/>
    <w:rsid w:val="00052614"/>
    <w:rsid w:val="00054CFF"/>
    <w:rsid w:val="000607A4"/>
    <w:rsid w:val="00064BE4"/>
    <w:rsid w:val="0007084C"/>
    <w:rsid w:val="000723F7"/>
    <w:rsid w:val="00072E23"/>
    <w:rsid w:val="00074485"/>
    <w:rsid w:val="00075996"/>
    <w:rsid w:val="00076A20"/>
    <w:rsid w:val="000828F1"/>
    <w:rsid w:val="00082F59"/>
    <w:rsid w:val="000835B8"/>
    <w:rsid w:val="00086819"/>
    <w:rsid w:val="0009363D"/>
    <w:rsid w:val="00094333"/>
    <w:rsid w:val="0009509F"/>
    <w:rsid w:val="0009543C"/>
    <w:rsid w:val="00097FAB"/>
    <w:rsid w:val="000A21C7"/>
    <w:rsid w:val="000A382A"/>
    <w:rsid w:val="000A3CE8"/>
    <w:rsid w:val="000B4D9E"/>
    <w:rsid w:val="000B5522"/>
    <w:rsid w:val="000B5D47"/>
    <w:rsid w:val="000B65E3"/>
    <w:rsid w:val="000B7090"/>
    <w:rsid w:val="000B7BED"/>
    <w:rsid w:val="000C0C52"/>
    <w:rsid w:val="000C255D"/>
    <w:rsid w:val="000C2AF7"/>
    <w:rsid w:val="000C640C"/>
    <w:rsid w:val="000C7AF1"/>
    <w:rsid w:val="000D23E6"/>
    <w:rsid w:val="000E0749"/>
    <w:rsid w:val="000E1E48"/>
    <w:rsid w:val="000E2608"/>
    <w:rsid w:val="000E320D"/>
    <w:rsid w:val="000E52CE"/>
    <w:rsid w:val="000F028C"/>
    <w:rsid w:val="000F155B"/>
    <w:rsid w:val="000F2D45"/>
    <w:rsid w:val="000F3AAB"/>
    <w:rsid w:val="000F6E25"/>
    <w:rsid w:val="001011DF"/>
    <w:rsid w:val="0010628E"/>
    <w:rsid w:val="001066DF"/>
    <w:rsid w:val="001078D7"/>
    <w:rsid w:val="00112B69"/>
    <w:rsid w:val="00116E64"/>
    <w:rsid w:val="00122852"/>
    <w:rsid w:val="0012684C"/>
    <w:rsid w:val="001316D3"/>
    <w:rsid w:val="00132474"/>
    <w:rsid w:val="001378DC"/>
    <w:rsid w:val="00141CBD"/>
    <w:rsid w:val="001427BD"/>
    <w:rsid w:val="001554CD"/>
    <w:rsid w:val="00155A91"/>
    <w:rsid w:val="001613E2"/>
    <w:rsid w:val="0016459D"/>
    <w:rsid w:val="00164EB8"/>
    <w:rsid w:val="00167017"/>
    <w:rsid w:val="00170ED6"/>
    <w:rsid w:val="001774C7"/>
    <w:rsid w:val="001777E0"/>
    <w:rsid w:val="00181660"/>
    <w:rsid w:val="00182135"/>
    <w:rsid w:val="001832EC"/>
    <w:rsid w:val="0018441D"/>
    <w:rsid w:val="00190C04"/>
    <w:rsid w:val="0019210D"/>
    <w:rsid w:val="00193E62"/>
    <w:rsid w:val="001963A5"/>
    <w:rsid w:val="00197256"/>
    <w:rsid w:val="001A125B"/>
    <w:rsid w:val="001A29D4"/>
    <w:rsid w:val="001A344D"/>
    <w:rsid w:val="001A3BFB"/>
    <w:rsid w:val="001A3C20"/>
    <w:rsid w:val="001A535E"/>
    <w:rsid w:val="001A7264"/>
    <w:rsid w:val="001B02BB"/>
    <w:rsid w:val="001B198C"/>
    <w:rsid w:val="001B613A"/>
    <w:rsid w:val="001B7388"/>
    <w:rsid w:val="001C0EA6"/>
    <w:rsid w:val="001C18C4"/>
    <w:rsid w:val="001C2071"/>
    <w:rsid w:val="001C2209"/>
    <w:rsid w:val="001C3249"/>
    <w:rsid w:val="001C359E"/>
    <w:rsid w:val="001C41BB"/>
    <w:rsid w:val="001C678A"/>
    <w:rsid w:val="001D2302"/>
    <w:rsid w:val="001D503C"/>
    <w:rsid w:val="001D7BB3"/>
    <w:rsid w:val="001E12A6"/>
    <w:rsid w:val="001E28C8"/>
    <w:rsid w:val="001E498F"/>
    <w:rsid w:val="001E6576"/>
    <w:rsid w:val="0020340D"/>
    <w:rsid w:val="002034AE"/>
    <w:rsid w:val="00207A3C"/>
    <w:rsid w:val="00211564"/>
    <w:rsid w:val="00211DCD"/>
    <w:rsid w:val="00214E26"/>
    <w:rsid w:val="0022518C"/>
    <w:rsid w:val="002317CD"/>
    <w:rsid w:val="0023511E"/>
    <w:rsid w:val="0023712B"/>
    <w:rsid w:val="00237933"/>
    <w:rsid w:val="00237A7E"/>
    <w:rsid w:val="00237DAB"/>
    <w:rsid w:val="002407CC"/>
    <w:rsid w:val="00241F16"/>
    <w:rsid w:val="00242172"/>
    <w:rsid w:val="00246FF1"/>
    <w:rsid w:val="00247969"/>
    <w:rsid w:val="002526D2"/>
    <w:rsid w:val="0025760C"/>
    <w:rsid w:val="002576E9"/>
    <w:rsid w:val="0026093D"/>
    <w:rsid w:val="00260B25"/>
    <w:rsid w:val="0026182A"/>
    <w:rsid w:val="0026389B"/>
    <w:rsid w:val="00270226"/>
    <w:rsid w:val="00277EBE"/>
    <w:rsid w:val="002838FB"/>
    <w:rsid w:val="00285249"/>
    <w:rsid w:val="0028696D"/>
    <w:rsid w:val="002869D4"/>
    <w:rsid w:val="0029608E"/>
    <w:rsid w:val="00296D79"/>
    <w:rsid w:val="00296DDE"/>
    <w:rsid w:val="00297E45"/>
    <w:rsid w:val="002A252E"/>
    <w:rsid w:val="002A65DE"/>
    <w:rsid w:val="002B0384"/>
    <w:rsid w:val="002B0621"/>
    <w:rsid w:val="002B5A4A"/>
    <w:rsid w:val="002C0138"/>
    <w:rsid w:val="002C221B"/>
    <w:rsid w:val="002C5481"/>
    <w:rsid w:val="002C5E7B"/>
    <w:rsid w:val="002C623D"/>
    <w:rsid w:val="002D0927"/>
    <w:rsid w:val="002D5A0F"/>
    <w:rsid w:val="002D6E25"/>
    <w:rsid w:val="002E00E5"/>
    <w:rsid w:val="002E02F4"/>
    <w:rsid w:val="002E7F1E"/>
    <w:rsid w:val="002F235F"/>
    <w:rsid w:val="002F2DEB"/>
    <w:rsid w:val="002F3903"/>
    <w:rsid w:val="002F4A52"/>
    <w:rsid w:val="002F77A4"/>
    <w:rsid w:val="002F7D90"/>
    <w:rsid w:val="0030026A"/>
    <w:rsid w:val="0030110A"/>
    <w:rsid w:val="00302520"/>
    <w:rsid w:val="003031A6"/>
    <w:rsid w:val="00305173"/>
    <w:rsid w:val="0030594D"/>
    <w:rsid w:val="00307ECC"/>
    <w:rsid w:val="0032020A"/>
    <w:rsid w:val="00321A76"/>
    <w:rsid w:val="00324EFA"/>
    <w:rsid w:val="0032518D"/>
    <w:rsid w:val="0033281E"/>
    <w:rsid w:val="00335E5B"/>
    <w:rsid w:val="00342083"/>
    <w:rsid w:val="00352138"/>
    <w:rsid w:val="00353F2C"/>
    <w:rsid w:val="00354F5D"/>
    <w:rsid w:val="003568BF"/>
    <w:rsid w:val="0036061B"/>
    <w:rsid w:val="00362ECB"/>
    <w:rsid w:val="00364637"/>
    <w:rsid w:val="00365ECE"/>
    <w:rsid w:val="00367DF4"/>
    <w:rsid w:val="003730F1"/>
    <w:rsid w:val="0037312D"/>
    <w:rsid w:val="00373C3E"/>
    <w:rsid w:val="00374047"/>
    <w:rsid w:val="003744DA"/>
    <w:rsid w:val="00375203"/>
    <w:rsid w:val="00376706"/>
    <w:rsid w:val="003801CF"/>
    <w:rsid w:val="003817E0"/>
    <w:rsid w:val="00384904"/>
    <w:rsid w:val="00386916"/>
    <w:rsid w:val="0038793D"/>
    <w:rsid w:val="0039036B"/>
    <w:rsid w:val="00397909"/>
    <w:rsid w:val="003A2038"/>
    <w:rsid w:val="003A279F"/>
    <w:rsid w:val="003B4CCD"/>
    <w:rsid w:val="003B4DED"/>
    <w:rsid w:val="003B4F02"/>
    <w:rsid w:val="003B51F0"/>
    <w:rsid w:val="003C12C5"/>
    <w:rsid w:val="003C27EF"/>
    <w:rsid w:val="003C32E9"/>
    <w:rsid w:val="003C34E0"/>
    <w:rsid w:val="003C35EF"/>
    <w:rsid w:val="003C3837"/>
    <w:rsid w:val="003C3898"/>
    <w:rsid w:val="003C4A47"/>
    <w:rsid w:val="003C5562"/>
    <w:rsid w:val="003C6C69"/>
    <w:rsid w:val="003D0707"/>
    <w:rsid w:val="003D2605"/>
    <w:rsid w:val="003D2A9B"/>
    <w:rsid w:val="003D3DA9"/>
    <w:rsid w:val="003D4DBB"/>
    <w:rsid w:val="003D64D6"/>
    <w:rsid w:val="003D7A5F"/>
    <w:rsid w:val="003E034A"/>
    <w:rsid w:val="003E3E21"/>
    <w:rsid w:val="003E470D"/>
    <w:rsid w:val="003E5049"/>
    <w:rsid w:val="003E5574"/>
    <w:rsid w:val="003E689D"/>
    <w:rsid w:val="003F0435"/>
    <w:rsid w:val="003F1445"/>
    <w:rsid w:val="003F5623"/>
    <w:rsid w:val="00400E24"/>
    <w:rsid w:val="00403391"/>
    <w:rsid w:val="004046B5"/>
    <w:rsid w:val="00407E4F"/>
    <w:rsid w:val="00416281"/>
    <w:rsid w:val="00422353"/>
    <w:rsid w:val="00425D82"/>
    <w:rsid w:val="00426915"/>
    <w:rsid w:val="00426D7F"/>
    <w:rsid w:val="0043164B"/>
    <w:rsid w:val="00432F1D"/>
    <w:rsid w:val="00433F63"/>
    <w:rsid w:val="00435788"/>
    <w:rsid w:val="004359E6"/>
    <w:rsid w:val="00443CE3"/>
    <w:rsid w:val="00444455"/>
    <w:rsid w:val="00444C08"/>
    <w:rsid w:val="0044747C"/>
    <w:rsid w:val="00452E7B"/>
    <w:rsid w:val="00453681"/>
    <w:rsid w:val="004546FA"/>
    <w:rsid w:val="00464060"/>
    <w:rsid w:val="004641B5"/>
    <w:rsid w:val="0046697E"/>
    <w:rsid w:val="0046707A"/>
    <w:rsid w:val="004776BE"/>
    <w:rsid w:val="004819E3"/>
    <w:rsid w:val="00481FE7"/>
    <w:rsid w:val="0048532C"/>
    <w:rsid w:val="004863D5"/>
    <w:rsid w:val="0049103F"/>
    <w:rsid w:val="004936D2"/>
    <w:rsid w:val="0049471C"/>
    <w:rsid w:val="004A05AA"/>
    <w:rsid w:val="004A0DFE"/>
    <w:rsid w:val="004A1A40"/>
    <w:rsid w:val="004A2975"/>
    <w:rsid w:val="004A3C62"/>
    <w:rsid w:val="004A4A58"/>
    <w:rsid w:val="004A58EE"/>
    <w:rsid w:val="004B2EA6"/>
    <w:rsid w:val="004C0971"/>
    <w:rsid w:val="004C0C25"/>
    <w:rsid w:val="004C1185"/>
    <w:rsid w:val="004C134D"/>
    <w:rsid w:val="004C2111"/>
    <w:rsid w:val="004C48F9"/>
    <w:rsid w:val="004C732E"/>
    <w:rsid w:val="004C756D"/>
    <w:rsid w:val="004D0D94"/>
    <w:rsid w:val="004D20AE"/>
    <w:rsid w:val="004D2D5D"/>
    <w:rsid w:val="004D3578"/>
    <w:rsid w:val="004D3B2F"/>
    <w:rsid w:val="004D5A17"/>
    <w:rsid w:val="004E66D0"/>
    <w:rsid w:val="004E728B"/>
    <w:rsid w:val="004E79F3"/>
    <w:rsid w:val="004F1A16"/>
    <w:rsid w:val="004F207F"/>
    <w:rsid w:val="004F5AA7"/>
    <w:rsid w:val="004F5D91"/>
    <w:rsid w:val="005070FA"/>
    <w:rsid w:val="00513C7F"/>
    <w:rsid w:val="0052076C"/>
    <w:rsid w:val="0052186A"/>
    <w:rsid w:val="005220B0"/>
    <w:rsid w:val="00522642"/>
    <w:rsid w:val="00523CFA"/>
    <w:rsid w:val="00524D6C"/>
    <w:rsid w:val="005254F5"/>
    <w:rsid w:val="00527ABB"/>
    <w:rsid w:val="005319BF"/>
    <w:rsid w:val="005321DA"/>
    <w:rsid w:val="00532DB8"/>
    <w:rsid w:val="00537D19"/>
    <w:rsid w:val="00540A74"/>
    <w:rsid w:val="00542C76"/>
    <w:rsid w:val="00543EFF"/>
    <w:rsid w:val="00545C94"/>
    <w:rsid w:val="00547541"/>
    <w:rsid w:val="00551365"/>
    <w:rsid w:val="00551936"/>
    <w:rsid w:val="00552481"/>
    <w:rsid w:val="00553ADB"/>
    <w:rsid w:val="00555856"/>
    <w:rsid w:val="005574A6"/>
    <w:rsid w:val="00561D94"/>
    <w:rsid w:val="005627FF"/>
    <w:rsid w:val="0056319F"/>
    <w:rsid w:val="00563E25"/>
    <w:rsid w:val="00564C3E"/>
    <w:rsid w:val="00570906"/>
    <w:rsid w:val="00570E2B"/>
    <w:rsid w:val="00574488"/>
    <w:rsid w:val="00574C6F"/>
    <w:rsid w:val="00577778"/>
    <w:rsid w:val="00577D61"/>
    <w:rsid w:val="005822AC"/>
    <w:rsid w:val="00582A52"/>
    <w:rsid w:val="00582E7C"/>
    <w:rsid w:val="005849B9"/>
    <w:rsid w:val="00593420"/>
    <w:rsid w:val="0059711B"/>
    <w:rsid w:val="00597C72"/>
    <w:rsid w:val="005A1872"/>
    <w:rsid w:val="005A1F99"/>
    <w:rsid w:val="005A224B"/>
    <w:rsid w:val="005A5593"/>
    <w:rsid w:val="005A570F"/>
    <w:rsid w:val="005B405A"/>
    <w:rsid w:val="005B4E64"/>
    <w:rsid w:val="005C208F"/>
    <w:rsid w:val="005C2CCB"/>
    <w:rsid w:val="005C6479"/>
    <w:rsid w:val="005C69FD"/>
    <w:rsid w:val="005D1904"/>
    <w:rsid w:val="005D24BD"/>
    <w:rsid w:val="005D31C8"/>
    <w:rsid w:val="005D7025"/>
    <w:rsid w:val="005E0ACC"/>
    <w:rsid w:val="005E0CB6"/>
    <w:rsid w:val="005E2D67"/>
    <w:rsid w:val="005E3E93"/>
    <w:rsid w:val="005E5578"/>
    <w:rsid w:val="005E65D2"/>
    <w:rsid w:val="005E73B3"/>
    <w:rsid w:val="005F423E"/>
    <w:rsid w:val="005F4D62"/>
    <w:rsid w:val="005F6DEA"/>
    <w:rsid w:val="00600876"/>
    <w:rsid w:val="00610EA6"/>
    <w:rsid w:val="00610ED7"/>
    <w:rsid w:val="0061268A"/>
    <w:rsid w:val="006161EC"/>
    <w:rsid w:val="00617C9E"/>
    <w:rsid w:val="00620CC4"/>
    <w:rsid w:val="00620CE3"/>
    <w:rsid w:val="00621086"/>
    <w:rsid w:val="00621376"/>
    <w:rsid w:val="006222C4"/>
    <w:rsid w:val="006235F6"/>
    <w:rsid w:val="00626CE6"/>
    <w:rsid w:val="0062780F"/>
    <w:rsid w:val="006307C3"/>
    <w:rsid w:val="00631921"/>
    <w:rsid w:val="00632860"/>
    <w:rsid w:val="006336D3"/>
    <w:rsid w:val="006359AE"/>
    <w:rsid w:val="006365A1"/>
    <w:rsid w:val="00636AA2"/>
    <w:rsid w:val="006431C3"/>
    <w:rsid w:val="00646659"/>
    <w:rsid w:val="00652FF0"/>
    <w:rsid w:val="00655394"/>
    <w:rsid w:val="00656AEF"/>
    <w:rsid w:val="00665573"/>
    <w:rsid w:val="00666764"/>
    <w:rsid w:val="0066694B"/>
    <w:rsid w:val="00667DB6"/>
    <w:rsid w:val="00672661"/>
    <w:rsid w:val="006771E8"/>
    <w:rsid w:val="00677C01"/>
    <w:rsid w:val="00677CA4"/>
    <w:rsid w:val="00683CC7"/>
    <w:rsid w:val="00691778"/>
    <w:rsid w:val="00692CA5"/>
    <w:rsid w:val="006932D7"/>
    <w:rsid w:val="006953DF"/>
    <w:rsid w:val="006A37EA"/>
    <w:rsid w:val="006A483F"/>
    <w:rsid w:val="006A5055"/>
    <w:rsid w:val="006A75C2"/>
    <w:rsid w:val="006B06A2"/>
    <w:rsid w:val="006B39DC"/>
    <w:rsid w:val="006B62F6"/>
    <w:rsid w:val="006C0704"/>
    <w:rsid w:val="006C3D37"/>
    <w:rsid w:val="006C6376"/>
    <w:rsid w:val="006C7D8F"/>
    <w:rsid w:val="006D2327"/>
    <w:rsid w:val="006D2FEF"/>
    <w:rsid w:val="006D6FF5"/>
    <w:rsid w:val="006D723F"/>
    <w:rsid w:val="006E128C"/>
    <w:rsid w:val="006E1ED3"/>
    <w:rsid w:val="006E381C"/>
    <w:rsid w:val="006E6A0E"/>
    <w:rsid w:val="006E7C49"/>
    <w:rsid w:val="006F103F"/>
    <w:rsid w:val="006F1B19"/>
    <w:rsid w:val="006F27FB"/>
    <w:rsid w:val="006F29ED"/>
    <w:rsid w:val="006F3FC5"/>
    <w:rsid w:val="006F459A"/>
    <w:rsid w:val="006F4D82"/>
    <w:rsid w:val="006F4F77"/>
    <w:rsid w:val="006F6067"/>
    <w:rsid w:val="006F67BC"/>
    <w:rsid w:val="0070147C"/>
    <w:rsid w:val="0070411F"/>
    <w:rsid w:val="00704DF4"/>
    <w:rsid w:val="0070718A"/>
    <w:rsid w:val="0071032A"/>
    <w:rsid w:val="00713D99"/>
    <w:rsid w:val="007143DE"/>
    <w:rsid w:val="00714FD6"/>
    <w:rsid w:val="0072049A"/>
    <w:rsid w:val="0072526F"/>
    <w:rsid w:val="007265F7"/>
    <w:rsid w:val="00731753"/>
    <w:rsid w:val="00731894"/>
    <w:rsid w:val="00743FB0"/>
    <w:rsid w:val="00745D57"/>
    <w:rsid w:val="00746796"/>
    <w:rsid w:val="00746D51"/>
    <w:rsid w:val="00746D91"/>
    <w:rsid w:val="00750945"/>
    <w:rsid w:val="0075167D"/>
    <w:rsid w:val="0075598A"/>
    <w:rsid w:val="00761813"/>
    <w:rsid w:val="00763804"/>
    <w:rsid w:val="007671B5"/>
    <w:rsid w:val="0077093F"/>
    <w:rsid w:val="00770C79"/>
    <w:rsid w:val="00771101"/>
    <w:rsid w:val="00771B85"/>
    <w:rsid w:val="0077537E"/>
    <w:rsid w:val="00775DA6"/>
    <w:rsid w:val="00780809"/>
    <w:rsid w:val="0078170A"/>
    <w:rsid w:val="00783393"/>
    <w:rsid w:val="00784602"/>
    <w:rsid w:val="00784D6A"/>
    <w:rsid w:val="0078522F"/>
    <w:rsid w:val="00790956"/>
    <w:rsid w:val="0079502D"/>
    <w:rsid w:val="007A0755"/>
    <w:rsid w:val="007A31D9"/>
    <w:rsid w:val="007A3BD8"/>
    <w:rsid w:val="007A74F9"/>
    <w:rsid w:val="007B55E9"/>
    <w:rsid w:val="007B6919"/>
    <w:rsid w:val="007C58FD"/>
    <w:rsid w:val="007C5FDA"/>
    <w:rsid w:val="007D29FD"/>
    <w:rsid w:val="007D41A1"/>
    <w:rsid w:val="007D71A8"/>
    <w:rsid w:val="007E1C9C"/>
    <w:rsid w:val="007E2DAB"/>
    <w:rsid w:val="007F0B30"/>
    <w:rsid w:val="007F5222"/>
    <w:rsid w:val="007F7A6B"/>
    <w:rsid w:val="00800199"/>
    <w:rsid w:val="00802900"/>
    <w:rsid w:val="008033D0"/>
    <w:rsid w:val="00803FB6"/>
    <w:rsid w:val="0080592E"/>
    <w:rsid w:val="008059EF"/>
    <w:rsid w:val="008128F7"/>
    <w:rsid w:val="00812938"/>
    <w:rsid w:val="0082090E"/>
    <w:rsid w:val="00822D64"/>
    <w:rsid w:val="00824DDD"/>
    <w:rsid w:val="00827B71"/>
    <w:rsid w:val="00830DAC"/>
    <w:rsid w:val="0083134C"/>
    <w:rsid w:val="00831F73"/>
    <w:rsid w:val="00832A8D"/>
    <w:rsid w:val="00832F51"/>
    <w:rsid w:val="008334B4"/>
    <w:rsid w:val="00833B0D"/>
    <w:rsid w:val="0083404F"/>
    <w:rsid w:val="008344DB"/>
    <w:rsid w:val="008368A8"/>
    <w:rsid w:val="00836EA6"/>
    <w:rsid w:val="0084090C"/>
    <w:rsid w:val="00840B0A"/>
    <w:rsid w:val="00843100"/>
    <w:rsid w:val="00843D13"/>
    <w:rsid w:val="00847054"/>
    <w:rsid w:val="00850F25"/>
    <w:rsid w:val="0085115C"/>
    <w:rsid w:val="008534AA"/>
    <w:rsid w:val="00860AE3"/>
    <w:rsid w:val="00864F44"/>
    <w:rsid w:val="00870931"/>
    <w:rsid w:val="008719C2"/>
    <w:rsid w:val="00875645"/>
    <w:rsid w:val="0088463B"/>
    <w:rsid w:val="00884FF7"/>
    <w:rsid w:val="00885F07"/>
    <w:rsid w:val="00886132"/>
    <w:rsid w:val="008861BA"/>
    <w:rsid w:val="0089073C"/>
    <w:rsid w:val="008937B4"/>
    <w:rsid w:val="00894ACE"/>
    <w:rsid w:val="008A5A79"/>
    <w:rsid w:val="008B0E1E"/>
    <w:rsid w:val="008B0F8F"/>
    <w:rsid w:val="008B19D9"/>
    <w:rsid w:val="008B1ABC"/>
    <w:rsid w:val="008B1FD3"/>
    <w:rsid w:val="008B204B"/>
    <w:rsid w:val="008B2CD6"/>
    <w:rsid w:val="008B3439"/>
    <w:rsid w:val="008C02F7"/>
    <w:rsid w:val="008C0D64"/>
    <w:rsid w:val="008C1FE9"/>
    <w:rsid w:val="008C23FD"/>
    <w:rsid w:val="008C377E"/>
    <w:rsid w:val="008C49AE"/>
    <w:rsid w:val="008C4E7C"/>
    <w:rsid w:val="008C59F7"/>
    <w:rsid w:val="008C7B8C"/>
    <w:rsid w:val="008D1725"/>
    <w:rsid w:val="008D1912"/>
    <w:rsid w:val="008D2143"/>
    <w:rsid w:val="008D2708"/>
    <w:rsid w:val="008D67DC"/>
    <w:rsid w:val="008D77C7"/>
    <w:rsid w:val="008E4C42"/>
    <w:rsid w:val="008E7091"/>
    <w:rsid w:val="008E7687"/>
    <w:rsid w:val="008F0E3C"/>
    <w:rsid w:val="008F11FA"/>
    <w:rsid w:val="008F33AE"/>
    <w:rsid w:val="008F4ACA"/>
    <w:rsid w:val="00901063"/>
    <w:rsid w:val="0090250B"/>
    <w:rsid w:val="00903770"/>
    <w:rsid w:val="00907868"/>
    <w:rsid w:val="00912A4E"/>
    <w:rsid w:val="00912F98"/>
    <w:rsid w:val="00914643"/>
    <w:rsid w:val="00917FBB"/>
    <w:rsid w:val="009219CA"/>
    <w:rsid w:val="009223D3"/>
    <w:rsid w:val="00923EA8"/>
    <w:rsid w:val="009243E5"/>
    <w:rsid w:val="00924C12"/>
    <w:rsid w:val="0092682A"/>
    <w:rsid w:val="00927B99"/>
    <w:rsid w:val="00931D7A"/>
    <w:rsid w:val="00935D8D"/>
    <w:rsid w:val="009408EB"/>
    <w:rsid w:val="0094156B"/>
    <w:rsid w:val="00942FE8"/>
    <w:rsid w:val="00943DB9"/>
    <w:rsid w:val="00945678"/>
    <w:rsid w:val="00950C1B"/>
    <w:rsid w:val="009518A7"/>
    <w:rsid w:val="009547A2"/>
    <w:rsid w:val="00955B30"/>
    <w:rsid w:val="00957E70"/>
    <w:rsid w:val="0096760B"/>
    <w:rsid w:val="009707C4"/>
    <w:rsid w:val="00970DAB"/>
    <w:rsid w:val="00972A45"/>
    <w:rsid w:val="0097321D"/>
    <w:rsid w:val="009752A0"/>
    <w:rsid w:val="00975D4D"/>
    <w:rsid w:val="00986468"/>
    <w:rsid w:val="009872A3"/>
    <w:rsid w:val="0099061C"/>
    <w:rsid w:val="00990902"/>
    <w:rsid w:val="00992531"/>
    <w:rsid w:val="009935D7"/>
    <w:rsid w:val="0099366A"/>
    <w:rsid w:val="00995CD5"/>
    <w:rsid w:val="00996FF5"/>
    <w:rsid w:val="009A0E90"/>
    <w:rsid w:val="009A1787"/>
    <w:rsid w:val="009A1FB1"/>
    <w:rsid w:val="009A4F5A"/>
    <w:rsid w:val="009A6B5A"/>
    <w:rsid w:val="009B1F44"/>
    <w:rsid w:val="009B4573"/>
    <w:rsid w:val="009C002A"/>
    <w:rsid w:val="009C26A5"/>
    <w:rsid w:val="009C395D"/>
    <w:rsid w:val="009C6CB1"/>
    <w:rsid w:val="009C6D22"/>
    <w:rsid w:val="009D1CB7"/>
    <w:rsid w:val="009D3790"/>
    <w:rsid w:val="009D41F3"/>
    <w:rsid w:val="009D44F2"/>
    <w:rsid w:val="009E0B19"/>
    <w:rsid w:val="009E278C"/>
    <w:rsid w:val="009E4D3A"/>
    <w:rsid w:val="009E54DD"/>
    <w:rsid w:val="009E6074"/>
    <w:rsid w:val="009F18EA"/>
    <w:rsid w:val="009F5FF5"/>
    <w:rsid w:val="009F6EDC"/>
    <w:rsid w:val="00A035CE"/>
    <w:rsid w:val="00A03907"/>
    <w:rsid w:val="00A0537F"/>
    <w:rsid w:val="00A0602E"/>
    <w:rsid w:val="00A06332"/>
    <w:rsid w:val="00A06C1F"/>
    <w:rsid w:val="00A07FFA"/>
    <w:rsid w:val="00A11FB4"/>
    <w:rsid w:val="00A1550B"/>
    <w:rsid w:val="00A164C8"/>
    <w:rsid w:val="00A17848"/>
    <w:rsid w:val="00A237A5"/>
    <w:rsid w:val="00A25176"/>
    <w:rsid w:val="00A25604"/>
    <w:rsid w:val="00A268DF"/>
    <w:rsid w:val="00A3361D"/>
    <w:rsid w:val="00A33D70"/>
    <w:rsid w:val="00A33E96"/>
    <w:rsid w:val="00A352E2"/>
    <w:rsid w:val="00A35782"/>
    <w:rsid w:val="00A36126"/>
    <w:rsid w:val="00A362F9"/>
    <w:rsid w:val="00A43537"/>
    <w:rsid w:val="00A43AA9"/>
    <w:rsid w:val="00A43EE6"/>
    <w:rsid w:val="00A522B7"/>
    <w:rsid w:val="00A5483F"/>
    <w:rsid w:val="00A60C7A"/>
    <w:rsid w:val="00A60F49"/>
    <w:rsid w:val="00A61E15"/>
    <w:rsid w:val="00A649B6"/>
    <w:rsid w:val="00A64A51"/>
    <w:rsid w:val="00A66F91"/>
    <w:rsid w:val="00A70229"/>
    <w:rsid w:val="00A70954"/>
    <w:rsid w:val="00A765A3"/>
    <w:rsid w:val="00A77F70"/>
    <w:rsid w:val="00A85AE7"/>
    <w:rsid w:val="00A90010"/>
    <w:rsid w:val="00A918D1"/>
    <w:rsid w:val="00A91AF0"/>
    <w:rsid w:val="00A93A9A"/>
    <w:rsid w:val="00A96936"/>
    <w:rsid w:val="00AA1219"/>
    <w:rsid w:val="00AA5C16"/>
    <w:rsid w:val="00AB0A78"/>
    <w:rsid w:val="00AB1A14"/>
    <w:rsid w:val="00AB3C63"/>
    <w:rsid w:val="00AC1260"/>
    <w:rsid w:val="00AC31D4"/>
    <w:rsid w:val="00AC531C"/>
    <w:rsid w:val="00AC6098"/>
    <w:rsid w:val="00AD17CC"/>
    <w:rsid w:val="00AD2E7C"/>
    <w:rsid w:val="00AD34A9"/>
    <w:rsid w:val="00AE1D17"/>
    <w:rsid w:val="00AE2BF6"/>
    <w:rsid w:val="00AE3370"/>
    <w:rsid w:val="00AE64CA"/>
    <w:rsid w:val="00AE7B1E"/>
    <w:rsid w:val="00AF10C9"/>
    <w:rsid w:val="00AF7092"/>
    <w:rsid w:val="00AF7D4E"/>
    <w:rsid w:val="00B00287"/>
    <w:rsid w:val="00B0032F"/>
    <w:rsid w:val="00B119F8"/>
    <w:rsid w:val="00B1324D"/>
    <w:rsid w:val="00B144E4"/>
    <w:rsid w:val="00B14D3B"/>
    <w:rsid w:val="00B157E2"/>
    <w:rsid w:val="00B176DF"/>
    <w:rsid w:val="00B215BE"/>
    <w:rsid w:val="00B21D49"/>
    <w:rsid w:val="00B23563"/>
    <w:rsid w:val="00B245B3"/>
    <w:rsid w:val="00B24A45"/>
    <w:rsid w:val="00B25B92"/>
    <w:rsid w:val="00B26948"/>
    <w:rsid w:val="00B3004A"/>
    <w:rsid w:val="00B345FF"/>
    <w:rsid w:val="00B34D31"/>
    <w:rsid w:val="00B34D51"/>
    <w:rsid w:val="00B35852"/>
    <w:rsid w:val="00B36A0E"/>
    <w:rsid w:val="00B36BA1"/>
    <w:rsid w:val="00B40A2F"/>
    <w:rsid w:val="00B40D67"/>
    <w:rsid w:val="00B42BD8"/>
    <w:rsid w:val="00B43C45"/>
    <w:rsid w:val="00B451A1"/>
    <w:rsid w:val="00B4783E"/>
    <w:rsid w:val="00B533B5"/>
    <w:rsid w:val="00B55EE8"/>
    <w:rsid w:val="00B56E6C"/>
    <w:rsid w:val="00B60B13"/>
    <w:rsid w:val="00B60C3B"/>
    <w:rsid w:val="00B63D0E"/>
    <w:rsid w:val="00B65245"/>
    <w:rsid w:val="00B71687"/>
    <w:rsid w:val="00B71DFF"/>
    <w:rsid w:val="00B82F30"/>
    <w:rsid w:val="00B83039"/>
    <w:rsid w:val="00B84A4B"/>
    <w:rsid w:val="00B908D5"/>
    <w:rsid w:val="00B93947"/>
    <w:rsid w:val="00B93E01"/>
    <w:rsid w:val="00B95EAF"/>
    <w:rsid w:val="00BA0C4E"/>
    <w:rsid w:val="00BA47B6"/>
    <w:rsid w:val="00BA5B00"/>
    <w:rsid w:val="00BA78B6"/>
    <w:rsid w:val="00BB1469"/>
    <w:rsid w:val="00BB1A07"/>
    <w:rsid w:val="00BB3A44"/>
    <w:rsid w:val="00BB3C6A"/>
    <w:rsid w:val="00BB3F1F"/>
    <w:rsid w:val="00BB57C9"/>
    <w:rsid w:val="00BB6DAD"/>
    <w:rsid w:val="00BB6DFB"/>
    <w:rsid w:val="00BB7346"/>
    <w:rsid w:val="00BC1429"/>
    <w:rsid w:val="00BC1555"/>
    <w:rsid w:val="00BC60A9"/>
    <w:rsid w:val="00BC7C07"/>
    <w:rsid w:val="00BD436A"/>
    <w:rsid w:val="00BD6286"/>
    <w:rsid w:val="00BD7894"/>
    <w:rsid w:val="00BE0C8A"/>
    <w:rsid w:val="00BE0E9D"/>
    <w:rsid w:val="00BE1657"/>
    <w:rsid w:val="00BE1F83"/>
    <w:rsid w:val="00BE27E8"/>
    <w:rsid w:val="00BE334D"/>
    <w:rsid w:val="00BE45DB"/>
    <w:rsid w:val="00BE4988"/>
    <w:rsid w:val="00BE6809"/>
    <w:rsid w:val="00BE7500"/>
    <w:rsid w:val="00BF1C24"/>
    <w:rsid w:val="00BF335E"/>
    <w:rsid w:val="00BF3A14"/>
    <w:rsid w:val="00BF40D0"/>
    <w:rsid w:val="00BF5E73"/>
    <w:rsid w:val="00BF7304"/>
    <w:rsid w:val="00C00E45"/>
    <w:rsid w:val="00C0157B"/>
    <w:rsid w:val="00C03E52"/>
    <w:rsid w:val="00C04962"/>
    <w:rsid w:val="00C06939"/>
    <w:rsid w:val="00C13629"/>
    <w:rsid w:val="00C1366C"/>
    <w:rsid w:val="00C14321"/>
    <w:rsid w:val="00C14F0E"/>
    <w:rsid w:val="00C17D95"/>
    <w:rsid w:val="00C21E3B"/>
    <w:rsid w:val="00C267F3"/>
    <w:rsid w:val="00C30374"/>
    <w:rsid w:val="00C3289D"/>
    <w:rsid w:val="00C35B1A"/>
    <w:rsid w:val="00C36743"/>
    <w:rsid w:val="00C375E6"/>
    <w:rsid w:val="00C412CD"/>
    <w:rsid w:val="00C41C7D"/>
    <w:rsid w:val="00C46828"/>
    <w:rsid w:val="00C47714"/>
    <w:rsid w:val="00C523EA"/>
    <w:rsid w:val="00C52916"/>
    <w:rsid w:val="00C54C6E"/>
    <w:rsid w:val="00C557DF"/>
    <w:rsid w:val="00C57C8F"/>
    <w:rsid w:val="00C61E19"/>
    <w:rsid w:val="00C63023"/>
    <w:rsid w:val="00C631C6"/>
    <w:rsid w:val="00C63743"/>
    <w:rsid w:val="00C646B4"/>
    <w:rsid w:val="00C754F7"/>
    <w:rsid w:val="00C75E5F"/>
    <w:rsid w:val="00C75EDC"/>
    <w:rsid w:val="00C76C6C"/>
    <w:rsid w:val="00C80EC5"/>
    <w:rsid w:val="00C81B44"/>
    <w:rsid w:val="00C83A78"/>
    <w:rsid w:val="00C85E6A"/>
    <w:rsid w:val="00C86BB9"/>
    <w:rsid w:val="00C8772C"/>
    <w:rsid w:val="00C9159F"/>
    <w:rsid w:val="00C945BB"/>
    <w:rsid w:val="00C957E6"/>
    <w:rsid w:val="00CA08D5"/>
    <w:rsid w:val="00CA3780"/>
    <w:rsid w:val="00CA43FD"/>
    <w:rsid w:val="00CA5F3D"/>
    <w:rsid w:val="00CB00B2"/>
    <w:rsid w:val="00CB0D9F"/>
    <w:rsid w:val="00CB12F2"/>
    <w:rsid w:val="00CB18EB"/>
    <w:rsid w:val="00CB1C7E"/>
    <w:rsid w:val="00CB428A"/>
    <w:rsid w:val="00CB441E"/>
    <w:rsid w:val="00CB591E"/>
    <w:rsid w:val="00CB71E7"/>
    <w:rsid w:val="00CB7EDF"/>
    <w:rsid w:val="00CC021F"/>
    <w:rsid w:val="00CC0490"/>
    <w:rsid w:val="00CC11D6"/>
    <w:rsid w:val="00CC1C11"/>
    <w:rsid w:val="00CC332F"/>
    <w:rsid w:val="00CC72E9"/>
    <w:rsid w:val="00CD12DD"/>
    <w:rsid w:val="00CD25C2"/>
    <w:rsid w:val="00CD260A"/>
    <w:rsid w:val="00CD47E8"/>
    <w:rsid w:val="00CD4D4E"/>
    <w:rsid w:val="00CD76D8"/>
    <w:rsid w:val="00CE24E5"/>
    <w:rsid w:val="00CE41DB"/>
    <w:rsid w:val="00CE4D96"/>
    <w:rsid w:val="00CE6404"/>
    <w:rsid w:val="00CE7982"/>
    <w:rsid w:val="00CE7D41"/>
    <w:rsid w:val="00CF247F"/>
    <w:rsid w:val="00CF529B"/>
    <w:rsid w:val="00D01C01"/>
    <w:rsid w:val="00D037E2"/>
    <w:rsid w:val="00D078C4"/>
    <w:rsid w:val="00D11335"/>
    <w:rsid w:val="00D13D88"/>
    <w:rsid w:val="00D1410D"/>
    <w:rsid w:val="00D15EA5"/>
    <w:rsid w:val="00D163C8"/>
    <w:rsid w:val="00D2100B"/>
    <w:rsid w:val="00D21ADF"/>
    <w:rsid w:val="00D23B89"/>
    <w:rsid w:val="00D24311"/>
    <w:rsid w:val="00D25454"/>
    <w:rsid w:val="00D26157"/>
    <w:rsid w:val="00D267AC"/>
    <w:rsid w:val="00D3089E"/>
    <w:rsid w:val="00D3108B"/>
    <w:rsid w:val="00D315C2"/>
    <w:rsid w:val="00D31D7A"/>
    <w:rsid w:val="00D33005"/>
    <w:rsid w:val="00D33E60"/>
    <w:rsid w:val="00D36595"/>
    <w:rsid w:val="00D40043"/>
    <w:rsid w:val="00D40F4E"/>
    <w:rsid w:val="00D413AF"/>
    <w:rsid w:val="00D42DE0"/>
    <w:rsid w:val="00D456DF"/>
    <w:rsid w:val="00D460E7"/>
    <w:rsid w:val="00D51BBB"/>
    <w:rsid w:val="00D5462C"/>
    <w:rsid w:val="00D56D4D"/>
    <w:rsid w:val="00D56FF9"/>
    <w:rsid w:val="00D60CDD"/>
    <w:rsid w:val="00D623A7"/>
    <w:rsid w:val="00D63ABC"/>
    <w:rsid w:val="00D6433E"/>
    <w:rsid w:val="00D675F1"/>
    <w:rsid w:val="00D67EAA"/>
    <w:rsid w:val="00D72C53"/>
    <w:rsid w:val="00D73B96"/>
    <w:rsid w:val="00D73BA7"/>
    <w:rsid w:val="00D73D09"/>
    <w:rsid w:val="00D75EC5"/>
    <w:rsid w:val="00D80037"/>
    <w:rsid w:val="00D80807"/>
    <w:rsid w:val="00D84219"/>
    <w:rsid w:val="00D8679B"/>
    <w:rsid w:val="00D86917"/>
    <w:rsid w:val="00D90156"/>
    <w:rsid w:val="00D91803"/>
    <w:rsid w:val="00D92F9A"/>
    <w:rsid w:val="00D9427D"/>
    <w:rsid w:val="00D96128"/>
    <w:rsid w:val="00D96A0B"/>
    <w:rsid w:val="00D97E8D"/>
    <w:rsid w:val="00DA1A40"/>
    <w:rsid w:val="00DA36EE"/>
    <w:rsid w:val="00DA3944"/>
    <w:rsid w:val="00DA452E"/>
    <w:rsid w:val="00DA5128"/>
    <w:rsid w:val="00DA612D"/>
    <w:rsid w:val="00DB29FB"/>
    <w:rsid w:val="00DB308D"/>
    <w:rsid w:val="00DB5C45"/>
    <w:rsid w:val="00DB5F40"/>
    <w:rsid w:val="00DB6980"/>
    <w:rsid w:val="00DB7533"/>
    <w:rsid w:val="00DD09F4"/>
    <w:rsid w:val="00DD1E47"/>
    <w:rsid w:val="00DD35B8"/>
    <w:rsid w:val="00DD3673"/>
    <w:rsid w:val="00DD3935"/>
    <w:rsid w:val="00DD47E2"/>
    <w:rsid w:val="00DD61A9"/>
    <w:rsid w:val="00DD6EF1"/>
    <w:rsid w:val="00DE12C5"/>
    <w:rsid w:val="00DE2329"/>
    <w:rsid w:val="00DE4958"/>
    <w:rsid w:val="00DE4B6D"/>
    <w:rsid w:val="00DE54B5"/>
    <w:rsid w:val="00DE78CE"/>
    <w:rsid w:val="00DF2F69"/>
    <w:rsid w:val="00DF5988"/>
    <w:rsid w:val="00E01413"/>
    <w:rsid w:val="00E021AD"/>
    <w:rsid w:val="00E02E45"/>
    <w:rsid w:val="00E04361"/>
    <w:rsid w:val="00E064FD"/>
    <w:rsid w:val="00E07880"/>
    <w:rsid w:val="00E1053A"/>
    <w:rsid w:val="00E11F03"/>
    <w:rsid w:val="00E12533"/>
    <w:rsid w:val="00E14B96"/>
    <w:rsid w:val="00E20D76"/>
    <w:rsid w:val="00E20FAC"/>
    <w:rsid w:val="00E238E1"/>
    <w:rsid w:val="00E26AF3"/>
    <w:rsid w:val="00E276E0"/>
    <w:rsid w:val="00E3039B"/>
    <w:rsid w:val="00E314EA"/>
    <w:rsid w:val="00E32427"/>
    <w:rsid w:val="00E33D4F"/>
    <w:rsid w:val="00E33FDA"/>
    <w:rsid w:val="00E36D33"/>
    <w:rsid w:val="00E370F9"/>
    <w:rsid w:val="00E406D5"/>
    <w:rsid w:val="00E465D7"/>
    <w:rsid w:val="00E52597"/>
    <w:rsid w:val="00E52633"/>
    <w:rsid w:val="00E560A2"/>
    <w:rsid w:val="00E5638A"/>
    <w:rsid w:val="00E56701"/>
    <w:rsid w:val="00E607D6"/>
    <w:rsid w:val="00E62754"/>
    <w:rsid w:val="00E64D2D"/>
    <w:rsid w:val="00E73B64"/>
    <w:rsid w:val="00E76244"/>
    <w:rsid w:val="00E7766D"/>
    <w:rsid w:val="00E77C4B"/>
    <w:rsid w:val="00E81EE6"/>
    <w:rsid w:val="00E842B9"/>
    <w:rsid w:val="00E86B53"/>
    <w:rsid w:val="00E86E7B"/>
    <w:rsid w:val="00E9110B"/>
    <w:rsid w:val="00E913AB"/>
    <w:rsid w:val="00EA047C"/>
    <w:rsid w:val="00EA0DDA"/>
    <w:rsid w:val="00EA159E"/>
    <w:rsid w:val="00EA15EB"/>
    <w:rsid w:val="00EA2B6F"/>
    <w:rsid w:val="00EA408D"/>
    <w:rsid w:val="00EB16E9"/>
    <w:rsid w:val="00EB3478"/>
    <w:rsid w:val="00EB3D02"/>
    <w:rsid w:val="00EB4B39"/>
    <w:rsid w:val="00EB6FE3"/>
    <w:rsid w:val="00EB71DA"/>
    <w:rsid w:val="00EC14F4"/>
    <w:rsid w:val="00EC24D5"/>
    <w:rsid w:val="00EC2E93"/>
    <w:rsid w:val="00EC326F"/>
    <w:rsid w:val="00EC4E6B"/>
    <w:rsid w:val="00ED058E"/>
    <w:rsid w:val="00ED77C1"/>
    <w:rsid w:val="00ED7E36"/>
    <w:rsid w:val="00EE0F65"/>
    <w:rsid w:val="00EF5368"/>
    <w:rsid w:val="00F120DB"/>
    <w:rsid w:val="00F1523C"/>
    <w:rsid w:val="00F15B98"/>
    <w:rsid w:val="00F246A1"/>
    <w:rsid w:val="00F2622A"/>
    <w:rsid w:val="00F32C2B"/>
    <w:rsid w:val="00F340FF"/>
    <w:rsid w:val="00F37917"/>
    <w:rsid w:val="00F42333"/>
    <w:rsid w:val="00F42A5C"/>
    <w:rsid w:val="00F43A50"/>
    <w:rsid w:val="00F4514D"/>
    <w:rsid w:val="00F5341C"/>
    <w:rsid w:val="00F5513E"/>
    <w:rsid w:val="00F63F3F"/>
    <w:rsid w:val="00F65709"/>
    <w:rsid w:val="00F66FA5"/>
    <w:rsid w:val="00F71678"/>
    <w:rsid w:val="00F725CE"/>
    <w:rsid w:val="00F72C2F"/>
    <w:rsid w:val="00F730E3"/>
    <w:rsid w:val="00F755E9"/>
    <w:rsid w:val="00F8363A"/>
    <w:rsid w:val="00F86585"/>
    <w:rsid w:val="00F909CD"/>
    <w:rsid w:val="00F92AED"/>
    <w:rsid w:val="00F95BC8"/>
    <w:rsid w:val="00F974D1"/>
    <w:rsid w:val="00FA02D2"/>
    <w:rsid w:val="00FA16E0"/>
    <w:rsid w:val="00FA363E"/>
    <w:rsid w:val="00FA6855"/>
    <w:rsid w:val="00FB0EFE"/>
    <w:rsid w:val="00FB5A50"/>
    <w:rsid w:val="00FB5E11"/>
    <w:rsid w:val="00FC4397"/>
    <w:rsid w:val="00FC443E"/>
    <w:rsid w:val="00FC4B6C"/>
    <w:rsid w:val="00FC5670"/>
    <w:rsid w:val="00FD05AD"/>
    <w:rsid w:val="00FD0666"/>
    <w:rsid w:val="00FD16B8"/>
    <w:rsid w:val="00FD2214"/>
    <w:rsid w:val="00FD7295"/>
    <w:rsid w:val="00FE0543"/>
    <w:rsid w:val="00FE153F"/>
    <w:rsid w:val="00FE16D0"/>
    <w:rsid w:val="00FE2187"/>
    <w:rsid w:val="00FE320C"/>
    <w:rsid w:val="00FE394E"/>
    <w:rsid w:val="00FE73FB"/>
    <w:rsid w:val="00FF0FB7"/>
    <w:rsid w:val="00FF393D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3041380F-8C82-4087-899F-4915EA541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8f8c7fff-08a5-4626-a07d-d2cb7939053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0BEC8EDC1FC84FBC44B37B5D754150" ma:contentTypeVersion="11" ma:contentTypeDescription="Create a new document." ma:contentTypeScope="" ma:versionID="e4123097ff7b0058289d9448e4270230">
  <xsd:schema xmlns:xsd="http://www.w3.org/2001/XMLSchema" xmlns:xs="http://www.w3.org/2001/XMLSchema" xmlns:p="http://schemas.microsoft.com/office/2006/metadata/properties" xmlns:ns2="8f8c7fff-08a5-4626-a07d-d2cb79390539" xmlns:ns3="9c46a28d-acc8-4027-86ce-a8901ee39950" targetNamespace="http://schemas.microsoft.com/office/2006/metadata/properties" ma:root="true" ma:fieldsID="87d024305040042d4cfeb4b80b03b61a" ns2:_="" ns3:_="">
    <xsd:import namespace="8f8c7fff-08a5-4626-a07d-d2cb79390539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c7fff-08a5-4626-a07d-d2cb79390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8f8c7fff-08a5-4626-a07d-d2cb79390539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F4B45E-C944-4DBF-BBF9-4400B7EE2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c7fff-08a5-4626-a07d-d2cb79390539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581</TotalTime>
  <Pages>3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506</cp:revision>
  <cp:lastPrinted>2026-05-14T10:17:00Z</cp:lastPrinted>
  <dcterms:created xsi:type="dcterms:W3CDTF">2018-03-23T13:02:00Z</dcterms:created>
  <dcterms:modified xsi:type="dcterms:W3CDTF">2026-05-15T05:59:00Z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0x0101008D0BEC8EDC1FC84FBC44B37B5D754150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  <property fmtid="{D5CDD505-2E9C-101B-9397-08002B2CF9AE}" pid="10" name="GrammarlyDocumentId">
    <vt:lpwstr>269e18bd-fff3-4b61-8190-709866d0f622</vt:lpwstr>
  </property>
</Properties>
</file>