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2F7A" w14:textId="0099E3F2" w:rsidR="00660472" w:rsidRPr="0068079D" w:rsidRDefault="00292962"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Pr>
          <w:rFonts w:ascii="Browallia New" w:hAnsi="Browallia New" w:cs="Browallia New" w:hint="cs"/>
          <w:b/>
          <w:bCs/>
          <w:color w:val="000000" w:themeColor="text1"/>
          <w:sz w:val="28"/>
          <w:szCs w:val="28"/>
          <w:cs/>
          <w:lang w:val="th-TH"/>
        </w:rPr>
        <w:t>ข้อมูลทั่วไป</w:t>
      </w:r>
    </w:p>
    <w:p w14:paraId="36205E4C" w14:textId="77777777" w:rsidR="00660472" w:rsidRPr="0068079D"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30A0FF08" w14:textId="541CE394" w:rsidR="00292962" w:rsidRPr="00292962" w:rsidRDefault="00292962" w:rsidP="00292962">
      <w:pPr>
        <w:pStyle w:val="ListParagraph"/>
        <w:numPr>
          <w:ilvl w:val="1"/>
          <w:numId w:val="44"/>
        </w:numPr>
        <w:tabs>
          <w:tab w:val="left" w:pos="6120"/>
        </w:tabs>
        <w:spacing w:line="240" w:lineRule="auto"/>
        <w:ind w:left="900" w:hanging="450"/>
        <w:jc w:val="thaiDistribute"/>
        <w:rPr>
          <w:rFonts w:ascii="Browallia New" w:hAnsi="Browallia New" w:cs="Browallia New"/>
          <w:sz w:val="28"/>
          <w:cs/>
        </w:rPr>
      </w:pPr>
      <w:r>
        <w:rPr>
          <w:rFonts w:ascii="Browallia New" w:hAnsi="Browallia New" w:cs="Browallia New" w:hint="cs"/>
          <w:sz w:val="28"/>
          <w:cs/>
        </w:rPr>
        <w:t>ข้อมูลทั่วไป</w:t>
      </w:r>
    </w:p>
    <w:p w14:paraId="4C865A86" w14:textId="2357421E" w:rsidR="00D73CC7" w:rsidRDefault="0066047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lang w:val="en-GB"/>
        </w:rPr>
      </w:pPr>
      <w:r w:rsidRPr="0068079D">
        <w:rPr>
          <w:rFonts w:ascii="Browallia New" w:hAnsi="Browallia New" w:cs="Browallia New"/>
          <w:sz w:val="28"/>
          <w:szCs w:val="28"/>
          <w:cs/>
        </w:rPr>
        <w:t xml:space="preserve">บริษัท </w:t>
      </w:r>
      <w:r w:rsidR="006D77E6" w:rsidRPr="0068079D">
        <w:rPr>
          <w:rFonts w:ascii="Browallia New" w:hAnsi="Browallia New" w:cs="Browallia New"/>
          <w:sz w:val="28"/>
          <w:szCs w:val="28"/>
          <w:cs/>
          <w:lang w:val="en-GB"/>
        </w:rPr>
        <w:t>อาร์เอส</w:t>
      </w:r>
      <w:r w:rsidRPr="0068079D">
        <w:rPr>
          <w:rFonts w:ascii="Browallia New" w:hAnsi="Browallia New" w:cs="Browallia New"/>
          <w:sz w:val="28"/>
          <w:szCs w:val="28"/>
          <w:cs/>
        </w:rPr>
        <w:t xml:space="preserve"> จำกัด (มหาชน)</w:t>
      </w:r>
      <w:r w:rsidR="00E817A2" w:rsidRPr="0068079D">
        <w:rPr>
          <w:rFonts w:ascii="Browallia New" w:hAnsi="Browallia New" w:cs="Browallia New"/>
          <w:sz w:val="28"/>
          <w:szCs w:val="28"/>
        </w:rPr>
        <w:t xml:space="preserve"> </w:t>
      </w:r>
      <w:r w:rsidR="00E817A2" w:rsidRPr="0068079D">
        <w:rPr>
          <w:rFonts w:ascii="Browallia New" w:hAnsi="Browallia New" w:cs="Browallia New"/>
          <w:sz w:val="28"/>
          <w:szCs w:val="28"/>
          <w:cs/>
        </w:rPr>
        <w:t>(</w:t>
      </w:r>
      <w:r w:rsidR="00D2098B" w:rsidRPr="0068079D">
        <w:rPr>
          <w:rFonts w:ascii="Browallia New" w:hAnsi="Browallia New" w:cs="Browallia New"/>
          <w:sz w:val="28"/>
          <w:szCs w:val="28"/>
          <w:cs/>
        </w:rPr>
        <w:t>บริษัท</w:t>
      </w:r>
      <w:r w:rsidR="00E817A2" w:rsidRPr="0068079D">
        <w:rPr>
          <w:rFonts w:ascii="Browallia New" w:hAnsi="Browallia New" w:cs="Browallia New"/>
          <w:sz w:val="28"/>
          <w:szCs w:val="28"/>
          <w:cs/>
        </w:rPr>
        <w:t>)</w:t>
      </w:r>
      <w:r w:rsidRPr="0068079D">
        <w:rPr>
          <w:rFonts w:ascii="Browallia New" w:hAnsi="Browallia New" w:cs="Browallia New"/>
          <w:sz w:val="28"/>
          <w:szCs w:val="28"/>
          <w:cs/>
        </w:rPr>
        <w:t xml:space="preserve"> </w:t>
      </w:r>
      <w:r w:rsidR="00EB4631" w:rsidRPr="0068079D">
        <w:rPr>
          <w:rFonts w:ascii="Browallia New" w:hAnsi="Browallia New" w:cs="Browallia New"/>
          <w:sz w:val="28"/>
          <w:szCs w:val="28"/>
          <w:cs/>
        </w:rPr>
        <w:t>จดทะเบียนเป็นบริษัทมหาชน</w:t>
      </w:r>
      <w:r w:rsidR="008971F8" w:rsidRPr="0068079D">
        <w:rPr>
          <w:rFonts w:ascii="Browallia New" w:hAnsi="Browallia New" w:cs="Browallia New"/>
          <w:sz w:val="28"/>
          <w:szCs w:val="28"/>
          <w:cs/>
        </w:rPr>
        <w:t>กับตลาดหลักทรัพย์แห่งประเทศไทย</w:t>
      </w:r>
      <w:r w:rsidR="00050595" w:rsidRPr="0068079D">
        <w:rPr>
          <w:rFonts w:ascii="Browallia New" w:hAnsi="Browallia New" w:cs="Browallia New"/>
          <w:sz w:val="28"/>
          <w:szCs w:val="28"/>
          <w:cs/>
        </w:rPr>
        <w:t xml:space="preserve">เมื่อวันที่ </w:t>
      </w:r>
      <w:r w:rsidR="00352A5B" w:rsidRPr="0068079D">
        <w:rPr>
          <w:rFonts w:ascii="Browallia New" w:hAnsi="Browallia New" w:cs="Browallia New"/>
          <w:sz w:val="28"/>
          <w:szCs w:val="28"/>
        </w:rPr>
        <w:t>22</w:t>
      </w:r>
      <w:r w:rsidR="00352A5B" w:rsidRPr="0068079D">
        <w:rPr>
          <w:rFonts w:ascii="Browallia New" w:hAnsi="Browallia New" w:cs="Browallia New"/>
          <w:sz w:val="28"/>
          <w:szCs w:val="28"/>
          <w:cs/>
        </w:rPr>
        <w:t xml:space="preserve"> พฤษภาคม</w:t>
      </w:r>
      <w:r w:rsidR="00050595" w:rsidRPr="0068079D">
        <w:rPr>
          <w:rFonts w:ascii="Browallia New" w:hAnsi="Browallia New" w:cs="Browallia New"/>
          <w:sz w:val="28"/>
          <w:szCs w:val="28"/>
          <w:cs/>
        </w:rPr>
        <w:t xml:space="preserve"> </w:t>
      </w:r>
      <w:r w:rsidR="00050595" w:rsidRPr="0068079D">
        <w:rPr>
          <w:rFonts w:ascii="Browallia New" w:hAnsi="Browallia New" w:cs="Browallia New"/>
          <w:sz w:val="28"/>
          <w:szCs w:val="28"/>
        </w:rPr>
        <w:t>2546</w:t>
      </w:r>
      <w:r w:rsidR="00EB4631" w:rsidRPr="0068079D">
        <w:rPr>
          <w:rFonts w:ascii="Browallia New" w:hAnsi="Browallia New" w:cs="Browallia New"/>
          <w:sz w:val="28"/>
          <w:szCs w:val="28"/>
          <w:cs/>
        </w:rPr>
        <w:t xml:space="preserve"> </w:t>
      </w:r>
      <w:r w:rsidR="00E26D41" w:rsidRPr="0068079D">
        <w:rPr>
          <w:rFonts w:ascii="Browallia New" w:hAnsi="Browallia New" w:cs="Browallia New"/>
          <w:sz w:val="28"/>
          <w:szCs w:val="28"/>
          <w:cs/>
        </w:rPr>
        <w:t>ธุรกิจหลักของบริษัทและบริษัท</w:t>
      </w:r>
      <w:r w:rsidR="00BE2C0C" w:rsidRPr="0068079D">
        <w:rPr>
          <w:rFonts w:ascii="Browallia New" w:hAnsi="Browallia New" w:cs="Browallia New"/>
          <w:sz w:val="28"/>
          <w:szCs w:val="28"/>
          <w:cs/>
        </w:rPr>
        <w:t>ย่อย</w:t>
      </w:r>
      <w:r w:rsidR="00E26D41" w:rsidRPr="0068079D">
        <w:rPr>
          <w:rFonts w:ascii="Browallia New" w:hAnsi="Browallia New" w:cs="Browallia New"/>
          <w:sz w:val="28"/>
          <w:szCs w:val="28"/>
          <w:cs/>
        </w:rPr>
        <w:t xml:space="preserve"> </w:t>
      </w:r>
      <w:r w:rsidR="00BD37F4" w:rsidRPr="0068079D">
        <w:rPr>
          <w:rFonts w:ascii="Browallia New" w:hAnsi="Browallia New" w:cs="Browallia New"/>
          <w:sz w:val="28"/>
          <w:szCs w:val="28"/>
          <w:cs/>
        </w:rPr>
        <w:t>(</w:t>
      </w:r>
      <w:r w:rsidR="00F33876" w:rsidRPr="0068079D">
        <w:rPr>
          <w:rFonts w:ascii="Browallia New" w:hAnsi="Browallia New" w:cs="Browallia New"/>
          <w:sz w:val="28"/>
          <w:szCs w:val="28"/>
          <w:cs/>
        </w:rPr>
        <w:t xml:space="preserve">กลุ่มบริษัท) </w:t>
      </w:r>
      <w:r w:rsidR="009546E9" w:rsidRPr="0068079D">
        <w:rPr>
          <w:rFonts w:ascii="Browallia New" w:hAnsi="Browallia New" w:cs="Browallia New"/>
          <w:sz w:val="28"/>
          <w:szCs w:val="28"/>
          <w:cs/>
        </w:rPr>
        <w:t>เกี่ยวกับธุรกิจพาณิชย์หลายช่องทาง ธุรกิจสื่อ ธุรกิจเพลง ธุรกิจรับจ้างและผลิตกิจกรร</w:t>
      </w:r>
      <w:r w:rsidR="00952F2F" w:rsidRPr="0068079D">
        <w:rPr>
          <w:rFonts w:ascii="Browallia New" w:hAnsi="Browallia New" w:cs="Browallia New"/>
          <w:sz w:val="28"/>
          <w:szCs w:val="28"/>
          <w:cs/>
        </w:rPr>
        <w:t>ม</w:t>
      </w:r>
      <w:r w:rsidR="00F6022A" w:rsidRPr="0068079D">
        <w:rPr>
          <w:rFonts w:ascii="Browallia New" w:hAnsi="Browallia New" w:cs="Browallia New"/>
          <w:sz w:val="28"/>
          <w:szCs w:val="28"/>
          <w:cs/>
        </w:rPr>
        <w:t xml:space="preserve"> </w:t>
      </w:r>
      <w:r w:rsidR="007941AB" w:rsidRPr="0068079D">
        <w:rPr>
          <w:rFonts w:ascii="Browallia New" w:hAnsi="Browallia New" w:cs="Browallia New"/>
          <w:sz w:val="28"/>
          <w:szCs w:val="28"/>
          <w:cs/>
        </w:rPr>
        <w:t>โดย</w:t>
      </w:r>
      <w:r w:rsidR="007941AB" w:rsidRPr="0068079D">
        <w:rPr>
          <w:rFonts w:ascii="Browallia New" w:hAnsi="Browallia New" w:cs="Browallia New"/>
          <w:spacing w:val="-4"/>
          <w:sz w:val="28"/>
          <w:szCs w:val="28"/>
          <w:cs/>
        </w:rPr>
        <w:t>มี</w:t>
      </w:r>
      <w:r w:rsidR="007941AB" w:rsidRPr="0068079D">
        <w:rPr>
          <w:rFonts w:ascii="Browallia New" w:hAnsi="Browallia New" w:cs="Browallia New"/>
          <w:sz w:val="28"/>
          <w:szCs w:val="28"/>
          <w:cs/>
        </w:rPr>
        <w:t xml:space="preserve">สำนักงานใหญ่ตั้งอยู่เลขที่ </w:t>
      </w:r>
      <w:r w:rsidR="00B34CB1" w:rsidRPr="0068079D">
        <w:rPr>
          <w:rFonts w:ascii="Browallia New" w:hAnsi="Browallia New" w:cs="Browallia New"/>
          <w:sz w:val="28"/>
          <w:szCs w:val="28"/>
          <w:lang w:val="en-GB"/>
        </w:rPr>
        <w:t>27</w:t>
      </w:r>
      <w:r w:rsidR="00B34CB1" w:rsidRPr="0068079D">
        <w:rPr>
          <w:rFonts w:ascii="Browallia New" w:hAnsi="Browallia New" w:cs="Browallia New"/>
          <w:sz w:val="28"/>
          <w:szCs w:val="28"/>
          <w:cs/>
          <w:lang w:val="en-GB"/>
        </w:rPr>
        <w:t xml:space="preserve"> อาคารอาร์เอ</w:t>
      </w:r>
      <w:r w:rsidR="00B34CB1" w:rsidRPr="0068079D">
        <w:rPr>
          <w:rFonts w:ascii="Browallia New" w:hAnsi="Browallia New" w:cs="Browallia New"/>
          <w:sz w:val="26"/>
          <w:szCs w:val="26"/>
          <w:cs/>
          <w:lang w:val="en-GB"/>
        </w:rPr>
        <w:t>สกรุ๊ป</w:t>
      </w:r>
      <w:r w:rsidR="007750BB" w:rsidRPr="0068079D">
        <w:rPr>
          <w:rFonts w:ascii="Browallia New" w:hAnsi="Browallia New" w:cs="Browallia New"/>
          <w:sz w:val="28"/>
          <w:szCs w:val="28"/>
          <w:lang w:val="en-GB"/>
        </w:rPr>
        <w:t xml:space="preserve"> </w:t>
      </w:r>
      <w:r w:rsidR="00B34CB1" w:rsidRPr="0068079D">
        <w:rPr>
          <w:rFonts w:ascii="Browallia New" w:hAnsi="Browallia New" w:cs="Browallia New"/>
          <w:sz w:val="28"/>
          <w:szCs w:val="28"/>
          <w:cs/>
          <w:lang w:val="en-GB"/>
        </w:rPr>
        <w:t>ทาว</w:t>
      </w:r>
      <w:proofErr w:type="spellStart"/>
      <w:r w:rsidR="00B34CB1" w:rsidRPr="0068079D">
        <w:rPr>
          <w:rFonts w:ascii="Browallia New" w:hAnsi="Browallia New" w:cs="Browallia New"/>
          <w:sz w:val="28"/>
          <w:szCs w:val="28"/>
          <w:cs/>
          <w:lang w:val="en-GB"/>
        </w:rPr>
        <w:t>เวอร์</w:t>
      </w:r>
      <w:proofErr w:type="spellEnd"/>
      <w:r w:rsidR="00B34CB1" w:rsidRPr="0068079D">
        <w:rPr>
          <w:rFonts w:ascii="Browallia New" w:hAnsi="Browallia New" w:cs="Browallia New"/>
          <w:sz w:val="28"/>
          <w:szCs w:val="28"/>
          <w:cs/>
          <w:lang w:val="en-GB"/>
        </w:rPr>
        <w:t xml:space="preserve"> เอ</w:t>
      </w:r>
      <w:r w:rsidR="00340CAA" w:rsidRPr="0068079D">
        <w:rPr>
          <w:rFonts w:ascii="Browallia New" w:hAnsi="Browallia New" w:cs="Browallia New"/>
          <w:sz w:val="28"/>
          <w:szCs w:val="28"/>
          <w:lang w:val="en-GB"/>
        </w:rPr>
        <w:t xml:space="preserve"> </w:t>
      </w:r>
      <w:r w:rsidR="00B34CB1" w:rsidRPr="0068079D">
        <w:rPr>
          <w:rFonts w:ascii="Browallia New" w:hAnsi="Browallia New" w:cs="Browallia New"/>
          <w:sz w:val="28"/>
          <w:szCs w:val="28"/>
          <w:cs/>
          <w:lang w:val="en-GB"/>
        </w:rPr>
        <w:t>ถนนประเสริฐมนูกิจ แขวงเสนานิคม เขตจตุจักร กรุงเทพมหานคร</w:t>
      </w:r>
    </w:p>
    <w:p w14:paraId="6B4A5F45" w14:textId="77777777" w:rsidR="00292962" w:rsidRDefault="0029296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7E3EE6DE" w14:textId="59E8106D" w:rsidR="00292962" w:rsidRPr="00292962" w:rsidRDefault="00292962" w:rsidP="00292962">
      <w:pPr>
        <w:pStyle w:val="ListParagraph"/>
        <w:numPr>
          <w:ilvl w:val="1"/>
          <w:numId w:val="44"/>
        </w:numPr>
        <w:tabs>
          <w:tab w:val="left" w:pos="6120"/>
        </w:tabs>
        <w:spacing w:line="240" w:lineRule="auto"/>
        <w:ind w:left="900" w:hanging="450"/>
        <w:jc w:val="thaiDistribute"/>
        <w:rPr>
          <w:rFonts w:ascii="Browallia New" w:hAnsi="Browallia New" w:cs="Browallia New"/>
          <w:sz w:val="28"/>
          <w:cs/>
        </w:rPr>
      </w:pPr>
      <w:r w:rsidRPr="006B4DEF">
        <w:rPr>
          <w:rFonts w:ascii="Browallia New" w:hAnsi="Browallia New" w:cs="Browallia New"/>
          <w:sz w:val="28"/>
          <w:cs/>
        </w:rPr>
        <w:t>ข้อสมมติทางการบัญชี</w:t>
      </w:r>
    </w:p>
    <w:p w14:paraId="0358BC5D" w14:textId="4BF16EF2" w:rsidR="00292962" w:rsidRPr="00C77939" w:rsidRDefault="0029296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cs/>
        </w:rPr>
      </w:pPr>
      <w:r w:rsidRPr="000965C8">
        <w:rPr>
          <w:rFonts w:ascii="Browallia New" w:hAnsi="Browallia New" w:cs="Browallia New"/>
          <w:sz w:val="28"/>
          <w:szCs w:val="28"/>
          <w:cs/>
        </w:rPr>
        <w:t xml:space="preserve">ณ วันที่ </w:t>
      </w:r>
      <w:r w:rsidRPr="000965C8">
        <w:rPr>
          <w:rFonts w:ascii="Browallia New" w:hAnsi="Browallia New" w:cs="Browallia New"/>
          <w:sz w:val="28"/>
          <w:szCs w:val="28"/>
        </w:rPr>
        <w:t xml:space="preserve">31 </w:t>
      </w:r>
      <w:r w:rsidRPr="000965C8">
        <w:rPr>
          <w:rFonts w:ascii="Browallia New" w:hAnsi="Browallia New" w:cs="Browallia New" w:hint="cs"/>
          <w:sz w:val="28"/>
          <w:szCs w:val="28"/>
          <w:cs/>
        </w:rPr>
        <w:t>มีนาคม</w:t>
      </w:r>
      <w:r w:rsidRPr="000965C8">
        <w:rPr>
          <w:rFonts w:ascii="Browallia New" w:hAnsi="Browallia New" w:cs="Browallia New"/>
          <w:sz w:val="28"/>
          <w:szCs w:val="28"/>
          <w:cs/>
        </w:rPr>
        <w:t xml:space="preserve"> </w:t>
      </w:r>
      <w:r w:rsidRPr="000965C8">
        <w:rPr>
          <w:rFonts w:ascii="Browallia New" w:hAnsi="Browallia New" w:cs="Browallia New"/>
          <w:sz w:val="28"/>
          <w:szCs w:val="28"/>
        </w:rPr>
        <w:t xml:space="preserve">2569 </w:t>
      </w:r>
      <w:r w:rsidRPr="000965C8">
        <w:rPr>
          <w:rFonts w:ascii="Browallia New" w:hAnsi="Browallia New" w:cs="Browallia New"/>
          <w:sz w:val="28"/>
          <w:szCs w:val="28"/>
          <w:cs/>
        </w:rPr>
        <w:t xml:space="preserve">กลุ่มบริษัทมีหนี้สินหมุนเวียนสูงกว่าสินทรัพย์หมุนเวียนจำนวน </w:t>
      </w:r>
      <w:r w:rsidR="001B0B85" w:rsidRPr="000965C8">
        <w:rPr>
          <w:rFonts w:ascii="Browallia New" w:hAnsi="Browallia New" w:cs="Browallia New"/>
          <w:sz w:val="28"/>
          <w:szCs w:val="28"/>
        </w:rPr>
        <w:t>3,3</w:t>
      </w:r>
      <w:r w:rsidR="000965C8" w:rsidRPr="000965C8">
        <w:rPr>
          <w:rFonts w:ascii="Browallia New" w:hAnsi="Browallia New" w:cs="Browallia New"/>
          <w:sz w:val="28"/>
          <w:szCs w:val="28"/>
        </w:rPr>
        <w:t>20</w:t>
      </w:r>
      <w:r w:rsidR="001B0B85" w:rsidRPr="000965C8">
        <w:rPr>
          <w:rFonts w:ascii="Browallia New" w:hAnsi="Browallia New" w:cs="Browallia New"/>
          <w:sz w:val="28"/>
          <w:szCs w:val="28"/>
        </w:rPr>
        <w:t>.</w:t>
      </w:r>
      <w:r w:rsidR="000965C8" w:rsidRPr="000965C8">
        <w:rPr>
          <w:rFonts w:ascii="Browallia New" w:hAnsi="Browallia New" w:cs="Browallia New"/>
          <w:sz w:val="28"/>
          <w:szCs w:val="28"/>
        </w:rPr>
        <w:t>58</w:t>
      </w:r>
      <w:r w:rsidRPr="000965C8">
        <w:rPr>
          <w:rFonts w:ascii="Browallia New" w:hAnsi="Browallia New" w:cs="Browallia New"/>
          <w:sz w:val="28"/>
          <w:szCs w:val="28"/>
        </w:rPr>
        <w:t xml:space="preserve"> </w:t>
      </w:r>
      <w:r w:rsidRPr="000965C8">
        <w:rPr>
          <w:rFonts w:ascii="Browallia New" w:hAnsi="Browallia New" w:cs="Browallia New"/>
          <w:sz w:val="28"/>
          <w:szCs w:val="28"/>
          <w:cs/>
        </w:rPr>
        <w:t>ล้านบาท (</w:t>
      </w:r>
      <w:r w:rsidRPr="000965C8">
        <w:rPr>
          <w:rFonts w:ascii="Browallia New" w:hAnsi="Browallia New" w:cs="Browallia New"/>
          <w:sz w:val="28"/>
          <w:szCs w:val="28"/>
        </w:rPr>
        <w:t xml:space="preserve">31 </w:t>
      </w:r>
      <w:r w:rsidRPr="000965C8">
        <w:rPr>
          <w:rFonts w:ascii="Browallia New" w:hAnsi="Browallia New" w:cs="Browallia New"/>
          <w:sz w:val="28"/>
          <w:szCs w:val="28"/>
          <w:cs/>
        </w:rPr>
        <w:t xml:space="preserve">ธันวาคม </w:t>
      </w:r>
      <w:r w:rsidRPr="000965C8">
        <w:rPr>
          <w:rFonts w:ascii="Browallia New" w:hAnsi="Browallia New" w:cs="Browallia New"/>
          <w:sz w:val="28"/>
          <w:szCs w:val="28"/>
        </w:rPr>
        <w:t xml:space="preserve">2568 : 3,997.20 </w:t>
      </w:r>
      <w:r w:rsidRPr="000965C8">
        <w:rPr>
          <w:rFonts w:ascii="Browallia New" w:hAnsi="Browallia New" w:cs="Browallia New"/>
          <w:sz w:val="28"/>
          <w:szCs w:val="28"/>
          <w:cs/>
        </w:rPr>
        <w:t>ล้านบาท</w:t>
      </w:r>
      <w:r w:rsidRPr="00C77939">
        <w:rPr>
          <w:rFonts w:ascii="Browallia New" w:hAnsi="Browallia New" w:cs="Browallia New"/>
          <w:sz w:val="28"/>
          <w:szCs w:val="28"/>
          <w:cs/>
        </w:rPr>
        <w:t>) และมีขาดทุนเบ็ดเสร็จรวมสำหรับ</w:t>
      </w:r>
      <w:r w:rsidRPr="00C77939">
        <w:rPr>
          <w:rFonts w:ascii="Browallia New" w:hAnsi="Browallia New" w:cs="Browallia New" w:hint="cs"/>
          <w:sz w:val="28"/>
          <w:szCs w:val="28"/>
          <w:cs/>
        </w:rPr>
        <w:t>งวดสามเดือน</w:t>
      </w:r>
      <w:r w:rsidRPr="00C77939">
        <w:rPr>
          <w:rFonts w:ascii="Browallia New" w:hAnsi="Browallia New" w:cs="Browallia New"/>
          <w:sz w:val="28"/>
          <w:szCs w:val="28"/>
          <w:cs/>
        </w:rPr>
        <w:t xml:space="preserve">สิ้นสุดวันที่ </w:t>
      </w:r>
      <w:r w:rsidRPr="00C77939">
        <w:rPr>
          <w:rFonts w:ascii="Browallia New" w:hAnsi="Browallia New" w:cs="Browallia New"/>
          <w:sz w:val="28"/>
          <w:szCs w:val="28"/>
        </w:rPr>
        <w:t xml:space="preserve">31 </w:t>
      </w:r>
      <w:r w:rsidR="001B0B85" w:rsidRPr="00C77939">
        <w:rPr>
          <w:rFonts w:ascii="Browallia New" w:hAnsi="Browallia New" w:cs="Browallia New" w:hint="cs"/>
          <w:sz w:val="28"/>
          <w:szCs w:val="28"/>
          <w:cs/>
        </w:rPr>
        <w:t>มีนาคม</w:t>
      </w:r>
      <w:r w:rsidRPr="00C77939">
        <w:rPr>
          <w:rFonts w:ascii="Browallia New" w:hAnsi="Browallia New" w:cs="Browallia New"/>
          <w:sz w:val="28"/>
          <w:szCs w:val="28"/>
          <w:cs/>
        </w:rPr>
        <w:t xml:space="preserve"> </w:t>
      </w:r>
      <w:r w:rsidRPr="00C77939">
        <w:rPr>
          <w:rFonts w:ascii="Browallia New" w:hAnsi="Browallia New" w:cs="Browallia New"/>
          <w:sz w:val="28"/>
          <w:szCs w:val="28"/>
        </w:rPr>
        <w:t xml:space="preserve">2569 </w:t>
      </w:r>
      <w:r w:rsidRPr="00C77939">
        <w:rPr>
          <w:rFonts w:ascii="Browallia New" w:hAnsi="Browallia New" w:cs="Browallia New"/>
          <w:sz w:val="28"/>
          <w:szCs w:val="28"/>
          <w:cs/>
        </w:rPr>
        <w:t xml:space="preserve">จำนวน </w:t>
      </w:r>
      <w:r w:rsidR="001B0B85" w:rsidRPr="00C77939">
        <w:rPr>
          <w:rFonts w:ascii="Browallia New" w:hAnsi="Browallia New" w:cs="Browallia New"/>
          <w:sz w:val="28"/>
          <w:szCs w:val="28"/>
        </w:rPr>
        <w:t>288.14</w:t>
      </w:r>
      <w:r w:rsidRPr="00C77939">
        <w:rPr>
          <w:rFonts w:ascii="Browallia New" w:hAnsi="Browallia New" w:cs="Browallia New"/>
          <w:sz w:val="28"/>
          <w:szCs w:val="28"/>
        </w:rPr>
        <w:t xml:space="preserve"> </w:t>
      </w:r>
      <w:r w:rsidRPr="00C77939">
        <w:rPr>
          <w:rFonts w:ascii="Browallia New" w:hAnsi="Browallia New" w:cs="Browallia New"/>
          <w:sz w:val="28"/>
          <w:szCs w:val="28"/>
          <w:cs/>
        </w:rPr>
        <w:t xml:space="preserve">ล้านบาท </w:t>
      </w:r>
      <w:r w:rsidR="00693A06" w:rsidRPr="00C77939">
        <w:rPr>
          <w:rFonts w:ascii="Browallia New" w:hAnsi="Browallia New" w:cs="Browallia New"/>
          <w:sz w:val="28"/>
          <w:szCs w:val="28"/>
        </w:rPr>
        <w:t>(</w:t>
      </w:r>
      <w:r w:rsidR="00693A06" w:rsidRPr="00C77939">
        <w:rPr>
          <w:rFonts w:ascii="Browallia New" w:hAnsi="Browallia New" w:cs="Browallia New" w:hint="cs"/>
          <w:sz w:val="28"/>
          <w:szCs w:val="28"/>
          <w:cs/>
        </w:rPr>
        <w:t xml:space="preserve">สำหรับงวดสามเดือนสิ้นสุดวันที่ </w:t>
      </w:r>
      <w:r w:rsidR="00693A06" w:rsidRPr="00C77939">
        <w:rPr>
          <w:rFonts w:ascii="Browallia New" w:hAnsi="Browallia New" w:cs="Browallia New"/>
          <w:sz w:val="28"/>
          <w:szCs w:val="28"/>
        </w:rPr>
        <w:t xml:space="preserve">31 </w:t>
      </w:r>
      <w:r w:rsidR="00693A06" w:rsidRPr="00C77939">
        <w:rPr>
          <w:rFonts w:ascii="Browallia New" w:hAnsi="Browallia New" w:cs="Browallia New" w:hint="cs"/>
          <w:sz w:val="28"/>
          <w:szCs w:val="28"/>
          <w:cs/>
        </w:rPr>
        <w:t xml:space="preserve">มีนาคม </w:t>
      </w:r>
      <w:r w:rsidR="00693A06" w:rsidRPr="00C77939">
        <w:rPr>
          <w:rFonts w:ascii="Browallia New" w:hAnsi="Browallia New" w:cs="Browallia New"/>
          <w:sz w:val="28"/>
          <w:szCs w:val="28"/>
        </w:rPr>
        <w:t xml:space="preserve">2568 : </w:t>
      </w:r>
      <w:r w:rsidR="00693A06" w:rsidRPr="00C77939">
        <w:rPr>
          <w:rFonts w:ascii="Browallia New" w:hAnsi="Browallia New" w:cs="Browallia New" w:hint="cs"/>
          <w:sz w:val="28"/>
          <w:szCs w:val="28"/>
          <w:cs/>
        </w:rPr>
        <w:t xml:space="preserve">จำนวน </w:t>
      </w:r>
      <w:r w:rsidR="00693A06" w:rsidRPr="00C77939">
        <w:rPr>
          <w:rFonts w:ascii="Browallia New" w:hAnsi="Browallia New" w:cs="Browallia New"/>
          <w:sz w:val="28"/>
          <w:szCs w:val="28"/>
        </w:rPr>
        <w:t xml:space="preserve">278.13 </w:t>
      </w:r>
      <w:r w:rsidR="00693A06" w:rsidRPr="00C77939">
        <w:rPr>
          <w:rFonts w:ascii="Browallia New" w:hAnsi="Browallia New" w:cs="Browallia New" w:hint="cs"/>
          <w:sz w:val="28"/>
          <w:szCs w:val="28"/>
          <w:cs/>
        </w:rPr>
        <w:t>ล้านบาท)</w:t>
      </w:r>
    </w:p>
    <w:p w14:paraId="33B10538" w14:textId="77777777" w:rsidR="001B0B85" w:rsidRPr="00C77939" w:rsidRDefault="001B0B85"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170FB964" w14:textId="4206906B" w:rsidR="001B0B85" w:rsidRPr="00C77939" w:rsidRDefault="00DE4CF3" w:rsidP="00DE4CF3">
      <w:pPr>
        <w:tabs>
          <w:tab w:val="clear" w:pos="227"/>
          <w:tab w:val="clear" w:pos="454"/>
          <w:tab w:val="clear" w:pos="6322"/>
          <w:tab w:val="left" w:pos="6120"/>
        </w:tabs>
        <w:spacing w:line="240" w:lineRule="auto"/>
        <w:ind w:left="900"/>
        <w:jc w:val="thaiDistribute"/>
        <w:rPr>
          <w:rFonts w:ascii="Browallia New" w:hAnsi="Browallia New" w:cs="Browallia New"/>
          <w:sz w:val="28"/>
          <w:szCs w:val="28"/>
          <w:cs/>
        </w:rPr>
      </w:pPr>
      <w:r w:rsidRPr="00C77939">
        <w:rPr>
          <w:rFonts w:ascii="Browallia New" w:hAnsi="Browallia New" w:cs="Browallia New" w:hint="cs"/>
          <w:sz w:val="28"/>
          <w:szCs w:val="28"/>
          <w:cs/>
        </w:rPr>
        <w:t xml:space="preserve">จากการที่ในปี </w:t>
      </w:r>
      <w:r w:rsidRPr="00C77939">
        <w:rPr>
          <w:rFonts w:ascii="Browallia New" w:hAnsi="Browallia New" w:cs="Browallia New"/>
          <w:sz w:val="28"/>
          <w:szCs w:val="28"/>
        </w:rPr>
        <w:t xml:space="preserve">2568 </w:t>
      </w:r>
      <w:r w:rsidRPr="00C77939">
        <w:rPr>
          <w:rFonts w:ascii="Browallia New" w:hAnsi="Browallia New" w:cs="Browallia New" w:hint="cs"/>
          <w:sz w:val="28"/>
          <w:szCs w:val="28"/>
          <w:cs/>
        </w:rPr>
        <w:t xml:space="preserve">กลุ่มบริษัทไม่สามารถปฏิบัติตามเงื่อนไขสัญญาเงินกู้กับสถาบันการเงิน </w:t>
      </w:r>
      <w:r w:rsidRPr="00C77939">
        <w:rPr>
          <w:rFonts w:ascii="Browallia New" w:hAnsi="Browallia New" w:cs="Browallia New"/>
          <w:sz w:val="28"/>
          <w:szCs w:val="28"/>
        </w:rPr>
        <w:t xml:space="preserve">2 </w:t>
      </w:r>
      <w:r w:rsidRPr="00C77939">
        <w:rPr>
          <w:rFonts w:ascii="Browallia New" w:hAnsi="Browallia New" w:cs="Browallia New" w:hint="cs"/>
          <w:sz w:val="28"/>
          <w:szCs w:val="28"/>
          <w:cs/>
        </w:rPr>
        <w:t xml:space="preserve">แห่ง ต่อมาในไตรมาส </w:t>
      </w:r>
      <w:r w:rsidRPr="00C77939">
        <w:rPr>
          <w:rFonts w:ascii="Browallia New" w:hAnsi="Browallia New" w:cs="Browallia New"/>
          <w:sz w:val="28"/>
          <w:szCs w:val="28"/>
        </w:rPr>
        <w:t xml:space="preserve">1 </w:t>
      </w:r>
      <w:r w:rsidRPr="00C77939">
        <w:rPr>
          <w:rFonts w:ascii="Browallia New" w:hAnsi="Browallia New" w:cs="Browallia New" w:hint="cs"/>
          <w:sz w:val="28"/>
          <w:szCs w:val="28"/>
          <w:cs/>
        </w:rPr>
        <w:t xml:space="preserve">ปี </w:t>
      </w:r>
      <w:r w:rsidRPr="00C77939">
        <w:rPr>
          <w:rFonts w:ascii="Browallia New" w:hAnsi="Browallia New" w:cs="Browallia New"/>
          <w:sz w:val="28"/>
          <w:szCs w:val="28"/>
        </w:rPr>
        <w:t xml:space="preserve">2569 </w:t>
      </w:r>
      <w:r w:rsidR="00E82B0F" w:rsidRPr="00C77939">
        <w:rPr>
          <w:rFonts w:ascii="Browallia New" w:hAnsi="Browallia New" w:cs="Browallia New"/>
          <w:sz w:val="28"/>
          <w:szCs w:val="28"/>
          <w:cs/>
        </w:rPr>
        <w:t>กลุ่มบริษัท</w:t>
      </w:r>
      <w:r w:rsidR="00E82B0F" w:rsidRPr="00C77939">
        <w:rPr>
          <w:rFonts w:ascii="Browallia New" w:hAnsi="Browallia New" w:cs="Browallia New" w:hint="cs"/>
          <w:sz w:val="28"/>
          <w:szCs w:val="28"/>
          <w:cs/>
        </w:rPr>
        <w:t>ได้มีปรับโครงสร้างหนี้เงินกู้ยืมระยะยาวกับสถาบันการเงิน</w:t>
      </w:r>
      <w:r w:rsidR="0008423C" w:rsidRPr="00C77939">
        <w:rPr>
          <w:rFonts w:ascii="Browallia New" w:hAnsi="Browallia New" w:cs="Browallia New" w:hint="cs"/>
          <w:sz w:val="28"/>
          <w:szCs w:val="28"/>
          <w:cs/>
        </w:rPr>
        <w:t>ดังกล่าว</w:t>
      </w:r>
      <w:r w:rsidR="00E82B0F" w:rsidRPr="00C77939">
        <w:rPr>
          <w:rFonts w:ascii="Browallia New" w:hAnsi="Browallia New" w:cs="Browallia New" w:hint="cs"/>
          <w:sz w:val="28"/>
          <w:szCs w:val="28"/>
          <w:cs/>
        </w:rPr>
        <w:t>แล้ว</w:t>
      </w:r>
      <w:r w:rsidR="0008423C" w:rsidRPr="00C77939">
        <w:rPr>
          <w:rFonts w:ascii="Browallia New" w:hAnsi="Browallia New" w:cs="Browallia New" w:hint="cs"/>
          <w:sz w:val="28"/>
          <w:szCs w:val="28"/>
          <w:cs/>
        </w:rPr>
        <w:t xml:space="preserve"> </w:t>
      </w:r>
      <w:r w:rsidRPr="00C77939">
        <w:rPr>
          <w:rFonts w:ascii="Browallia New" w:hAnsi="Browallia New" w:cs="Browallia New"/>
          <w:sz w:val="28"/>
          <w:szCs w:val="28"/>
          <w:cs/>
        </w:rPr>
        <w:t xml:space="preserve">ตามที่ได้กล่าวไว้ในหมายเหตุข้อ </w:t>
      </w:r>
      <w:r w:rsidRPr="00C77939">
        <w:rPr>
          <w:rFonts w:ascii="Browallia New" w:hAnsi="Browallia New" w:cs="Browallia New"/>
          <w:sz w:val="28"/>
          <w:szCs w:val="28"/>
        </w:rPr>
        <w:t>17</w:t>
      </w:r>
      <w:r w:rsidR="00E82B0F" w:rsidRPr="00C77939">
        <w:rPr>
          <w:rFonts w:ascii="Browallia New" w:hAnsi="Browallia New" w:cs="Browallia New" w:hint="cs"/>
          <w:sz w:val="28"/>
          <w:szCs w:val="28"/>
          <w:cs/>
        </w:rPr>
        <w:t xml:space="preserve"> </w:t>
      </w:r>
      <w:r w:rsidRPr="00C77939">
        <w:rPr>
          <w:rFonts w:ascii="Browallia New" w:hAnsi="Browallia New" w:cs="Browallia New" w:hint="cs"/>
          <w:sz w:val="28"/>
          <w:szCs w:val="28"/>
          <w:cs/>
        </w:rPr>
        <w:t>โดย</w:t>
      </w:r>
      <w:r w:rsidR="001B0B85" w:rsidRPr="00C77939">
        <w:rPr>
          <w:rFonts w:ascii="Browallia New" w:hAnsi="Browallia New" w:cs="Browallia New" w:hint="cs"/>
          <w:sz w:val="28"/>
          <w:szCs w:val="28"/>
          <w:cs/>
        </w:rPr>
        <w:t>เงินกู้ยืมระยะยาว</w:t>
      </w:r>
      <w:r w:rsidR="00E82B0F" w:rsidRPr="00C77939">
        <w:rPr>
          <w:rFonts w:ascii="Browallia New" w:hAnsi="Browallia New" w:cs="Browallia New" w:hint="cs"/>
          <w:sz w:val="28"/>
          <w:szCs w:val="28"/>
          <w:cs/>
        </w:rPr>
        <w:t>ดังกล่าว</w:t>
      </w:r>
      <w:r w:rsidR="001B0B85" w:rsidRPr="00C77939">
        <w:rPr>
          <w:rFonts w:ascii="Browallia New" w:hAnsi="Browallia New" w:cs="Browallia New" w:hint="cs"/>
          <w:sz w:val="28"/>
          <w:szCs w:val="28"/>
          <w:cs/>
        </w:rPr>
        <w:t>มีกำหนดชำระภายใน</w:t>
      </w:r>
      <w:r w:rsidR="00580A52" w:rsidRPr="00C77939">
        <w:rPr>
          <w:rFonts w:ascii="Browallia New" w:hAnsi="Browallia New" w:cs="Browallia New"/>
          <w:sz w:val="28"/>
          <w:szCs w:val="28"/>
        </w:rPr>
        <w:t xml:space="preserve"> 1</w:t>
      </w:r>
      <w:r w:rsidR="00580A52" w:rsidRPr="00C77939">
        <w:rPr>
          <w:rFonts w:ascii="Browallia New" w:hAnsi="Browallia New" w:cs="Browallia New" w:hint="cs"/>
          <w:sz w:val="28"/>
          <w:szCs w:val="28"/>
          <w:cs/>
        </w:rPr>
        <w:t xml:space="preserve"> ปี</w:t>
      </w:r>
      <w:r w:rsidR="001B0B85" w:rsidRPr="00C77939">
        <w:rPr>
          <w:rFonts w:ascii="Browallia New" w:hAnsi="Browallia New" w:cs="Browallia New" w:hint="cs"/>
          <w:sz w:val="28"/>
          <w:szCs w:val="28"/>
          <w:cs/>
        </w:rPr>
        <w:t xml:space="preserve"> จำนว</w:t>
      </w:r>
      <w:r w:rsidR="00580A52" w:rsidRPr="00C77939">
        <w:rPr>
          <w:rFonts w:ascii="Browallia New" w:hAnsi="Browallia New" w:cs="Browallia New" w:hint="cs"/>
          <w:sz w:val="28"/>
          <w:szCs w:val="28"/>
          <w:cs/>
        </w:rPr>
        <w:t xml:space="preserve">นรวม </w:t>
      </w:r>
      <w:r w:rsidR="00580A52" w:rsidRPr="00C77939">
        <w:rPr>
          <w:rFonts w:ascii="Browallia New" w:hAnsi="Browallia New" w:cs="Browallia New"/>
          <w:sz w:val="28"/>
          <w:szCs w:val="28"/>
        </w:rPr>
        <w:t>1,0</w:t>
      </w:r>
      <w:r w:rsidR="00E82B0F" w:rsidRPr="00C77939">
        <w:rPr>
          <w:rFonts w:ascii="Browallia New" w:hAnsi="Browallia New" w:cs="Browallia New"/>
          <w:sz w:val="28"/>
          <w:szCs w:val="28"/>
        </w:rPr>
        <w:t>21</w:t>
      </w:r>
      <w:r w:rsidR="00580A52" w:rsidRPr="00C77939">
        <w:rPr>
          <w:rFonts w:ascii="Browallia New" w:hAnsi="Browallia New" w:cs="Browallia New"/>
          <w:sz w:val="28"/>
          <w:szCs w:val="28"/>
        </w:rPr>
        <w:t>.</w:t>
      </w:r>
      <w:r w:rsidR="00E82B0F" w:rsidRPr="00C77939">
        <w:rPr>
          <w:rFonts w:ascii="Browallia New" w:hAnsi="Browallia New" w:cs="Browallia New"/>
          <w:sz w:val="28"/>
          <w:szCs w:val="28"/>
        </w:rPr>
        <w:t>90</w:t>
      </w:r>
      <w:r w:rsidR="00580A52" w:rsidRPr="00C77939">
        <w:rPr>
          <w:rFonts w:ascii="Browallia New" w:hAnsi="Browallia New" w:cs="Browallia New"/>
          <w:sz w:val="28"/>
          <w:szCs w:val="28"/>
        </w:rPr>
        <w:t xml:space="preserve"> </w:t>
      </w:r>
      <w:r w:rsidR="00580A52" w:rsidRPr="00C77939">
        <w:rPr>
          <w:rFonts w:ascii="Browallia New" w:hAnsi="Browallia New" w:cs="Browallia New" w:hint="cs"/>
          <w:sz w:val="28"/>
          <w:szCs w:val="28"/>
          <w:cs/>
        </w:rPr>
        <w:t>ล้านบาท</w:t>
      </w:r>
      <w:r w:rsidR="00E82B0F" w:rsidRPr="00C77939">
        <w:rPr>
          <w:rFonts w:ascii="Browallia New" w:hAnsi="Browallia New" w:cs="Browallia New" w:hint="cs"/>
          <w:sz w:val="28"/>
          <w:szCs w:val="28"/>
          <w:cs/>
        </w:rPr>
        <w:t xml:space="preserve"> </w:t>
      </w:r>
    </w:p>
    <w:p w14:paraId="110B602C" w14:textId="77777777" w:rsidR="001B0B85" w:rsidRPr="00C77939" w:rsidRDefault="001B0B85"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1482CAF3" w14:textId="79C7436F" w:rsidR="00E82B0F" w:rsidRPr="000965C8" w:rsidRDefault="00D0141C" w:rsidP="00E82B0F">
      <w:pPr>
        <w:tabs>
          <w:tab w:val="clear" w:pos="227"/>
          <w:tab w:val="clear" w:pos="454"/>
          <w:tab w:val="clear" w:pos="6322"/>
          <w:tab w:val="left" w:pos="6120"/>
        </w:tabs>
        <w:spacing w:line="240" w:lineRule="auto"/>
        <w:ind w:left="900"/>
        <w:jc w:val="thaiDistribute"/>
        <w:rPr>
          <w:rFonts w:ascii="Browallia New" w:hAnsi="Browallia New" w:cs="Browallia New"/>
          <w:sz w:val="28"/>
          <w:szCs w:val="28"/>
          <w:cs/>
        </w:rPr>
      </w:pPr>
      <w:r w:rsidRPr="00C77939">
        <w:rPr>
          <w:rFonts w:ascii="Browallia New" w:hAnsi="Browallia New" w:cs="Browallia New" w:hint="cs"/>
          <w:sz w:val="28"/>
          <w:szCs w:val="28"/>
          <w:cs/>
        </w:rPr>
        <w:t xml:space="preserve">นอกจากนี้ </w:t>
      </w:r>
      <w:r w:rsidR="00E82B0F" w:rsidRPr="00C77939">
        <w:rPr>
          <w:rFonts w:ascii="Browallia New" w:hAnsi="Browallia New" w:cs="Browallia New" w:hint="cs"/>
          <w:sz w:val="28"/>
          <w:szCs w:val="28"/>
          <w:cs/>
        </w:rPr>
        <w:t>ตามที่ได้กล่าวไว้ในหมายเหตุข้อ</w:t>
      </w:r>
      <w:r w:rsidR="00E82B0F" w:rsidRPr="00C77939">
        <w:rPr>
          <w:rFonts w:ascii="Browallia New" w:hAnsi="Browallia New" w:cs="Browallia New"/>
          <w:sz w:val="28"/>
          <w:szCs w:val="28"/>
        </w:rPr>
        <w:t xml:space="preserve"> 15 </w:t>
      </w:r>
      <w:r w:rsidR="00E82B0F" w:rsidRPr="00C77939">
        <w:rPr>
          <w:rFonts w:ascii="Browallia New" w:hAnsi="Browallia New" w:cs="Browallia New" w:hint="cs"/>
          <w:sz w:val="28"/>
          <w:szCs w:val="28"/>
          <w:cs/>
        </w:rPr>
        <w:t xml:space="preserve">และข้อ </w:t>
      </w:r>
      <w:r w:rsidR="00E82B0F" w:rsidRPr="00C77939">
        <w:rPr>
          <w:rFonts w:ascii="Browallia New" w:hAnsi="Browallia New" w:cs="Browallia New"/>
          <w:sz w:val="28"/>
          <w:szCs w:val="28"/>
        </w:rPr>
        <w:t xml:space="preserve">20 </w:t>
      </w:r>
      <w:r w:rsidR="00E82B0F" w:rsidRPr="00C77939">
        <w:rPr>
          <w:rFonts w:ascii="Browallia New" w:hAnsi="Browallia New" w:cs="Browallia New" w:hint="cs"/>
          <w:sz w:val="28"/>
          <w:szCs w:val="28"/>
          <w:cs/>
        </w:rPr>
        <w:t>บริษัทและบริษัทย่อย</w:t>
      </w:r>
      <w:r w:rsidR="000965C8" w:rsidRPr="00C77939">
        <w:rPr>
          <w:rFonts w:ascii="Browallia New" w:hAnsi="Browallia New" w:cs="Browallia New" w:hint="cs"/>
          <w:sz w:val="28"/>
          <w:szCs w:val="28"/>
          <w:cs/>
        </w:rPr>
        <w:t>แห่งหนึ่ง</w:t>
      </w:r>
      <w:r w:rsidR="00693A06" w:rsidRPr="00C77939">
        <w:rPr>
          <w:rFonts w:ascii="Browallia New" w:hAnsi="Browallia New" w:cs="Browallia New" w:hint="cs"/>
          <w:sz w:val="28"/>
          <w:szCs w:val="28"/>
          <w:cs/>
        </w:rPr>
        <w:t>ได้</w:t>
      </w:r>
      <w:r w:rsidR="00E82B0F" w:rsidRPr="00C77939">
        <w:rPr>
          <w:rFonts w:ascii="Browallia New" w:hAnsi="Browallia New" w:cs="Browallia New" w:hint="cs"/>
          <w:sz w:val="28"/>
          <w:szCs w:val="28"/>
          <w:cs/>
        </w:rPr>
        <w:t>ผิดนัดชำระตั๋วสัญญาใช้เงินกับสถาบันการเงินแห่งหนึ่ง จำนวนรวม</w:t>
      </w:r>
      <w:r w:rsidR="00E82B0F" w:rsidRPr="00C77939">
        <w:rPr>
          <w:rFonts w:ascii="Browallia New" w:hAnsi="Browallia New" w:cs="Browallia New"/>
          <w:sz w:val="28"/>
          <w:szCs w:val="28"/>
        </w:rPr>
        <w:t xml:space="preserve"> 317.37 </w:t>
      </w:r>
      <w:r w:rsidR="00E82B0F" w:rsidRPr="00C77939">
        <w:rPr>
          <w:rFonts w:ascii="Browallia New" w:hAnsi="Browallia New" w:cs="Browallia New" w:hint="cs"/>
          <w:sz w:val="28"/>
          <w:szCs w:val="28"/>
          <w:cs/>
        </w:rPr>
        <w:t>ล้านบาท ซึ่ง</w:t>
      </w:r>
      <w:r w:rsidR="00E82B0F" w:rsidRPr="00C77939">
        <w:rPr>
          <w:rFonts w:ascii="Browallia New" w:hAnsi="Browallia New" w:cs="Browallia New"/>
          <w:sz w:val="28"/>
          <w:szCs w:val="28"/>
          <w:cs/>
        </w:rPr>
        <w:t>กลุ่มบริษัทอยู่ระหว่างการเจรจาเงื่อนไขการชำระคืนกับสถาบันการเงินที่เป็นผู้ออกตั๋วสัญญาใช้เงินดังกล่าว และผู้บริหารของกลุ่มบริษัทเชื่อว่าจะสามารถเจรจา</w:t>
      </w:r>
      <w:r w:rsidR="003E517D">
        <w:rPr>
          <w:rFonts w:ascii="Browallia New" w:hAnsi="Browallia New" w:cs="Browallia New" w:hint="cs"/>
          <w:sz w:val="28"/>
          <w:szCs w:val="28"/>
          <w:cs/>
        </w:rPr>
        <w:t>กับสถาบันการเงิน</w:t>
      </w:r>
      <w:r w:rsidR="00E82B0F" w:rsidRPr="000965C8">
        <w:rPr>
          <w:rFonts w:ascii="Browallia New" w:hAnsi="Browallia New" w:cs="Browallia New"/>
          <w:sz w:val="28"/>
          <w:szCs w:val="28"/>
          <w:cs/>
        </w:rPr>
        <w:t>ดังกล่าวได้สำเร็จ</w:t>
      </w:r>
    </w:p>
    <w:p w14:paraId="6F743DB4" w14:textId="3BC12C00" w:rsidR="001B0B85" w:rsidRPr="000965C8" w:rsidRDefault="001B0B85"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cs/>
        </w:rPr>
      </w:pPr>
    </w:p>
    <w:p w14:paraId="035349CF" w14:textId="74AF1CBB" w:rsidR="00292962" w:rsidRPr="000965C8" w:rsidRDefault="0029296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r w:rsidRPr="000965C8">
        <w:rPr>
          <w:rFonts w:ascii="Browallia New" w:hAnsi="Browallia New" w:cs="Browallia New" w:hint="cs"/>
          <w:sz w:val="28"/>
          <w:szCs w:val="28"/>
          <w:cs/>
        </w:rPr>
        <w:t xml:space="preserve">ทั้งนี้ </w:t>
      </w:r>
      <w:r w:rsidR="00580A52" w:rsidRPr="000965C8">
        <w:rPr>
          <w:rFonts w:ascii="Browallia New" w:hAnsi="Browallia New" w:cs="Browallia New" w:hint="cs"/>
          <w:sz w:val="28"/>
          <w:szCs w:val="28"/>
          <w:cs/>
        </w:rPr>
        <w:t>ผู้บริหารของกลุ่มบริษัทอยู่ระหว่าง</w:t>
      </w:r>
      <w:r w:rsidR="00580A52" w:rsidRPr="000965C8">
        <w:rPr>
          <w:rFonts w:ascii="Browallia New" w:hAnsi="Browallia New" w:cs="Browallia New"/>
          <w:sz w:val="28"/>
          <w:szCs w:val="28"/>
          <w:cs/>
        </w:rPr>
        <w:t>การดำเนินการตามแผนการดำเนินงานธุรกิจและกลยุทธ์ทางการเงินเพื่อให้เชื่อมั่นได้ว่ากลุ่มบริษัทจะมีสภาพคล่องอย่างเพียงพอและมีความสามารถในการชำระหนี้เมื่อครบกำหนดและดำเนินธุรกิจได้อย่างต่อเนื่อง</w:t>
      </w:r>
    </w:p>
    <w:p w14:paraId="2D43295F" w14:textId="77777777" w:rsidR="00292962" w:rsidRDefault="00292962"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684227B7" w14:textId="5105CD9B" w:rsidR="009A6C19" w:rsidRDefault="009A6C19"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r w:rsidRPr="007671B5">
        <w:rPr>
          <w:rFonts w:ascii="Browallia New" w:hAnsi="Browallia New" w:cs="Browallia New" w:hint="cs"/>
          <w:sz w:val="28"/>
          <w:szCs w:val="28"/>
          <w:cs/>
        </w:rPr>
        <w:t>แต่ปัจจัยในด้านสภาพคล่องของกลุ่มบริษัทขึ้นอยู่กับการเรียกใช้สิทธิในการเรียกให้ชำระคืนเงินกู้ยืมของสถาบันการเงิน</w:t>
      </w:r>
      <w:r w:rsidRPr="007671B5">
        <w:rPr>
          <w:rFonts w:ascii="Browallia New" w:hAnsi="Browallia New" w:cs="Browallia New"/>
          <w:sz w:val="28"/>
          <w:szCs w:val="28"/>
          <w:cs/>
        </w:rPr>
        <w:t xml:space="preserve"> </w:t>
      </w:r>
      <w:r w:rsidRPr="007671B5">
        <w:rPr>
          <w:rFonts w:ascii="Browallia New" w:hAnsi="Browallia New" w:cs="Browallia New" w:hint="cs"/>
          <w:sz w:val="28"/>
          <w:szCs w:val="28"/>
          <w:cs/>
        </w:rPr>
        <w:t>การจัดหาแหล่งเงินทุนอื่นเพิ่มเติมเพื่อใช้ในการดำเนินงาน</w:t>
      </w:r>
      <w:r w:rsidRPr="007671B5">
        <w:rPr>
          <w:rFonts w:ascii="Browallia New" w:hAnsi="Browallia New" w:cs="Browallia New"/>
          <w:sz w:val="28"/>
          <w:szCs w:val="28"/>
          <w:cs/>
        </w:rPr>
        <w:t xml:space="preserve"> </w:t>
      </w:r>
      <w:r w:rsidRPr="007671B5">
        <w:rPr>
          <w:rFonts w:ascii="Browallia New" w:hAnsi="Browallia New" w:cs="Browallia New" w:hint="cs"/>
          <w:sz w:val="28"/>
          <w:szCs w:val="28"/>
          <w:cs/>
        </w:rPr>
        <w:t>การปรับปรุงแผนธุรกิจ</w:t>
      </w:r>
      <w:r>
        <w:rPr>
          <w:rFonts w:ascii="Browallia New" w:hAnsi="Browallia New" w:cs="Browallia New" w:hint="cs"/>
          <w:sz w:val="28"/>
          <w:szCs w:val="28"/>
          <w:cs/>
        </w:rPr>
        <w:t xml:space="preserve"> </w:t>
      </w:r>
      <w:r w:rsidRPr="007671B5">
        <w:rPr>
          <w:rFonts w:ascii="Browallia New" w:hAnsi="Browallia New" w:cs="Browallia New" w:hint="cs"/>
          <w:sz w:val="28"/>
          <w:szCs w:val="28"/>
          <w:cs/>
        </w:rPr>
        <w:t>การดำเนินงานในอนาคต</w:t>
      </w:r>
      <w:r w:rsidRPr="007671B5">
        <w:rPr>
          <w:rFonts w:ascii="Browallia New" w:hAnsi="Browallia New" w:cs="Browallia New"/>
          <w:sz w:val="28"/>
          <w:szCs w:val="28"/>
          <w:cs/>
        </w:rPr>
        <w:t xml:space="preserve"> </w:t>
      </w:r>
      <w:r w:rsidRPr="007671B5">
        <w:rPr>
          <w:rFonts w:ascii="Browallia New" w:hAnsi="Browallia New" w:cs="Browallia New" w:hint="cs"/>
          <w:sz w:val="28"/>
          <w:szCs w:val="28"/>
          <w:cs/>
        </w:rPr>
        <w:t>และความสามารถในการจ่ายชำระเงินกู้ยืม</w:t>
      </w:r>
      <w:r w:rsidRPr="007671B5">
        <w:rPr>
          <w:rFonts w:ascii="Browallia New" w:hAnsi="Browallia New" w:cs="Browallia New"/>
          <w:sz w:val="28"/>
          <w:szCs w:val="28"/>
          <w:cs/>
        </w:rPr>
        <w:t xml:space="preserve"> </w:t>
      </w:r>
      <w:r w:rsidRPr="006235F6">
        <w:rPr>
          <w:rFonts w:ascii="Browallia New" w:hAnsi="Browallia New" w:cs="Browallia New" w:hint="cs"/>
          <w:sz w:val="28"/>
          <w:szCs w:val="28"/>
          <w:cs/>
        </w:rPr>
        <w:t>รวมถึงความเพียงพอของ</w:t>
      </w:r>
      <w:r w:rsidRPr="007671B5">
        <w:rPr>
          <w:rFonts w:ascii="Browallia New" w:hAnsi="Browallia New" w:cs="Browallia New" w:hint="cs"/>
          <w:sz w:val="28"/>
          <w:szCs w:val="28"/>
          <w:cs/>
        </w:rPr>
        <w:t>วงเงินสินเชื่ออย่างต่อเนื่อง</w:t>
      </w:r>
      <w:r w:rsidRPr="007671B5">
        <w:rPr>
          <w:rFonts w:ascii="Browallia New" w:hAnsi="Browallia New" w:cs="Browallia New"/>
          <w:sz w:val="28"/>
          <w:szCs w:val="28"/>
          <w:cs/>
        </w:rPr>
        <w:t xml:space="preserve"> </w:t>
      </w:r>
      <w:r w:rsidRPr="007671B5">
        <w:rPr>
          <w:rFonts w:ascii="Browallia New" w:hAnsi="Browallia New" w:cs="Browallia New" w:hint="cs"/>
          <w:sz w:val="28"/>
          <w:szCs w:val="28"/>
          <w:cs/>
        </w:rPr>
        <w:t>ซึ่งปัจจัยเหล่านี้แสดงถึงความไม่แน่นอนที่มีสาระสำคัญ</w:t>
      </w:r>
      <w:r w:rsidRPr="00003168">
        <w:rPr>
          <w:rFonts w:ascii="Browallia New" w:hAnsi="Browallia New" w:cs="Browallia New"/>
          <w:sz w:val="28"/>
          <w:szCs w:val="28"/>
          <w:cs/>
        </w:rPr>
        <w:t>และมีความเป็นไปได้ที่จะมีผลกระทบต่อความสามารถในการดำเนินงานต่อเนื่องของกลุ่มบริษัท</w:t>
      </w:r>
    </w:p>
    <w:p w14:paraId="5D8408E5" w14:textId="77777777" w:rsidR="009A6C19" w:rsidRDefault="009A6C19"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1DDB54AD" w14:textId="77777777" w:rsidR="00AF35E3" w:rsidRPr="000965C8" w:rsidRDefault="00AF35E3"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p>
    <w:p w14:paraId="0496EA93" w14:textId="06D5CF64" w:rsidR="00292962" w:rsidRPr="00292962" w:rsidRDefault="009A6C19"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lastRenderedPageBreak/>
        <w:t>อย่างไรก็ตาม</w:t>
      </w:r>
      <w:r w:rsidR="00292962" w:rsidRPr="00C46C36">
        <w:rPr>
          <w:rFonts w:ascii="Browallia New" w:hAnsi="Browallia New" w:cs="Browallia New" w:hint="cs"/>
          <w:sz w:val="28"/>
          <w:szCs w:val="28"/>
          <w:cs/>
        </w:rPr>
        <w:t xml:space="preserve"> </w:t>
      </w:r>
      <w:r w:rsidR="00292962" w:rsidRPr="00C46C36">
        <w:rPr>
          <w:rFonts w:ascii="Browallia New" w:hAnsi="Browallia New" w:cs="Browallia New"/>
          <w:sz w:val="28"/>
          <w:szCs w:val="28"/>
          <w:cs/>
        </w:rPr>
        <w:t>ผู้บริหาร</w:t>
      </w:r>
      <w:r w:rsidR="00C46C36" w:rsidRPr="00C46C36">
        <w:rPr>
          <w:rFonts w:ascii="Browallia New" w:hAnsi="Browallia New" w:cs="Browallia New" w:hint="cs"/>
          <w:sz w:val="28"/>
          <w:szCs w:val="28"/>
          <w:cs/>
        </w:rPr>
        <w:t>ของกลุ่มบริษัท</w:t>
      </w:r>
      <w:r w:rsidR="00DE4CF3" w:rsidRPr="00C46C36">
        <w:rPr>
          <w:rFonts w:ascii="Browallia New" w:hAnsi="Browallia New" w:cs="Browallia New" w:hint="cs"/>
          <w:sz w:val="28"/>
          <w:szCs w:val="28"/>
          <w:cs/>
        </w:rPr>
        <w:t>จึง</w:t>
      </w:r>
      <w:r w:rsidR="000965C8" w:rsidRPr="000965C8">
        <w:rPr>
          <w:rFonts w:ascii="Browallia New" w:hAnsi="Browallia New" w:cs="Browallia New" w:hint="cs"/>
          <w:sz w:val="28"/>
          <w:szCs w:val="28"/>
          <w:cs/>
        </w:rPr>
        <w:t>พิ</w:t>
      </w:r>
      <w:r w:rsidR="00292962" w:rsidRPr="000965C8">
        <w:rPr>
          <w:rFonts w:ascii="Browallia New" w:hAnsi="Browallia New" w:cs="Browallia New"/>
          <w:sz w:val="28"/>
          <w:szCs w:val="28"/>
          <w:cs/>
        </w:rPr>
        <w:t>จารณา</w:t>
      </w:r>
      <w:r w:rsidR="00693A06">
        <w:rPr>
          <w:rFonts w:ascii="Browallia New" w:hAnsi="Browallia New" w:cs="Browallia New" w:hint="cs"/>
          <w:sz w:val="28"/>
          <w:szCs w:val="28"/>
          <w:cs/>
        </w:rPr>
        <w:t>ถึง</w:t>
      </w:r>
      <w:r w:rsidR="00292962" w:rsidRPr="000965C8">
        <w:rPr>
          <w:rFonts w:ascii="Browallia New" w:hAnsi="Browallia New" w:cs="Browallia New"/>
          <w:sz w:val="28"/>
          <w:szCs w:val="28"/>
          <w:cs/>
        </w:rPr>
        <w:t>เงื่อนไขและสถานการณ์ในปัจจุบัน รวมถึงการไม่มีข้อบ่งชี้จาก</w:t>
      </w:r>
      <w:r w:rsidR="000965C8" w:rsidRPr="000965C8">
        <w:rPr>
          <w:rFonts w:ascii="Browallia New" w:hAnsi="Browallia New" w:cs="Browallia New" w:hint="cs"/>
          <w:sz w:val="28"/>
          <w:szCs w:val="28"/>
          <w:cs/>
        </w:rPr>
        <w:t>สถาบันการเงิน</w:t>
      </w:r>
      <w:r w:rsidR="00292962" w:rsidRPr="000965C8">
        <w:rPr>
          <w:rFonts w:ascii="Browallia New" w:hAnsi="Browallia New" w:cs="Browallia New"/>
          <w:sz w:val="28"/>
          <w:szCs w:val="28"/>
          <w:cs/>
        </w:rPr>
        <w:t xml:space="preserve">ว่าจะเรียกใช้สิทธิที่เกิดขึ้นภายใต้การละเมิดสัญญาเงินกู้ต่างๆ </w:t>
      </w:r>
      <w:r w:rsidR="00C46C36">
        <w:rPr>
          <w:rFonts w:ascii="Browallia New" w:hAnsi="Browallia New" w:cs="Browallia New" w:hint="cs"/>
          <w:sz w:val="28"/>
          <w:szCs w:val="28"/>
          <w:cs/>
        </w:rPr>
        <w:t xml:space="preserve">ดังนั้น </w:t>
      </w:r>
      <w:r w:rsidR="00292962" w:rsidRPr="000965C8">
        <w:rPr>
          <w:rFonts w:ascii="Browallia New" w:hAnsi="Browallia New" w:cs="Browallia New"/>
          <w:sz w:val="28"/>
          <w:szCs w:val="28"/>
          <w:cs/>
        </w:rPr>
        <w:t>ผู้บริหาร</w:t>
      </w:r>
      <w:r w:rsidR="00C46C36">
        <w:rPr>
          <w:rFonts w:ascii="Browallia New" w:hAnsi="Browallia New" w:cs="Browallia New" w:hint="cs"/>
          <w:sz w:val="28"/>
          <w:szCs w:val="28"/>
          <w:cs/>
        </w:rPr>
        <w:t>ของกลุ่มบริษัท</w:t>
      </w:r>
      <w:r w:rsidR="00292962" w:rsidRPr="000965C8">
        <w:rPr>
          <w:rFonts w:ascii="Browallia New" w:hAnsi="Browallia New" w:cs="Browallia New"/>
          <w:sz w:val="28"/>
          <w:szCs w:val="28"/>
          <w:cs/>
        </w:rPr>
        <w:t>เชื่อว่าการใช้เกณฑ์การดำเนินงานต่อเนื่องในการจัดทำ</w:t>
      </w:r>
      <w:r w:rsidR="00292962" w:rsidRPr="000965C8">
        <w:rPr>
          <w:rFonts w:ascii="Browallia New" w:hAnsi="Browallia New" w:cs="Browallia New" w:hint="cs"/>
          <w:sz w:val="28"/>
          <w:szCs w:val="28"/>
          <w:cs/>
        </w:rPr>
        <w:t>ข้อมูลทาง</w:t>
      </w:r>
      <w:r w:rsidR="00292962" w:rsidRPr="000965C8">
        <w:rPr>
          <w:rFonts w:ascii="Browallia New" w:hAnsi="Browallia New" w:cs="Browallia New"/>
          <w:sz w:val="28"/>
          <w:szCs w:val="28"/>
          <w:cs/>
        </w:rPr>
        <w:t>การเงิน</w:t>
      </w:r>
      <w:r w:rsidR="00292962" w:rsidRPr="000965C8">
        <w:rPr>
          <w:rFonts w:ascii="Browallia New" w:hAnsi="Browallia New" w:cs="Browallia New" w:hint="cs"/>
          <w:sz w:val="28"/>
          <w:szCs w:val="28"/>
          <w:cs/>
        </w:rPr>
        <w:t>ระหว่างกาล</w:t>
      </w:r>
      <w:r w:rsidR="00292962" w:rsidRPr="000965C8">
        <w:rPr>
          <w:rFonts w:ascii="Browallia New" w:hAnsi="Browallia New" w:cs="Browallia New"/>
          <w:sz w:val="28"/>
          <w:szCs w:val="28"/>
          <w:cs/>
        </w:rPr>
        <w:t>ยังคงมีความเหมาะสม</w:t>
      </w:r>
      <w:r w:rsidR="00292962" w:rsidRPr="00292962">
        <w:rPr>
          <w:rFonts w:ascii="Browallia New" w:hAnsi="Browallia New" w:cs="Browallia New"/>
          <w:sz w:val="28"/>
          <w:szCs w:val="28"/>
          <w:cs/>
        </w:rPr>
        <w:t xml:space="preserve"> </w:t>
      </w:r>
    </w:p>
    <w:p w14:paraId="757ECE7D" w14:textId="77777777" w:rsidR="00DE4CF3" w:rsidRPr="00292962" w:rsidRDefault="00DE4CF3" w:rsidP="00292962">
      <w:pPr>
        <w:tabs>
          <w:tab w:val="clear" w:pos="227"/>
          <w:tab w:val="clear" w:pos="454"/>
          <w:tab w:val="clear" w:pos="6322"/>
          <w:tab w:val="left" w:pos="6120"/>
        </w:tabs>
        <w:spacing w:line="240" w:lineRule="auto"/>
        <w:ind w:left="900"/>
        <w:jc w:val="thaiDistribute"/>
        <w:rPr>
          <w:rFonts w:ascii="Browallia New" w:hAnsi="Browallia New" w:cs="Browallia New"/>
          <w:sz w:val="28"/>
          <w:szCs w:val="28"/>
          <w:cs/>
        </w:rPr>
      </w:pPr>
    </w:p>
    <w:p w14:paraId="46D5F67A" w14:textId="365E130C" w:rsidR="00660472" w:rsidRPr="0068079D"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68079D">
        <w:rPr>
          <w:rFonts w:ascii="Browallia New" w:hAnsi="Browallia New" w:cs="Browallia New"/>
          <w:b/>
          <w:bCs/>
          <w:color w:val="000000" w:themeColor="text1"/>
          <w:sz w:val="28"/>
          <w:szCs w:val="28"/>
          <w:cs/>
          <w:lang w:val="th-TH"/>
        </w:rPr>
        <w:t>เกณฑ์</w:t>
      </w:r>
      <w:r w:rsidR="001763F5" w:rsidRPr="0068079D">
        <w:rPr>
          <w:rFonts w:ascii="Browallia New" w:hAnsi="Browallia New" w:cs="Browallia New"/>
          <w:b/>
          <w:bCs/>
          <w:color w:val="000000" w:themeColor="text1"/>
          <w:sz w:val="28"/>
          <w:szCs w:val="28"/>
          <w:cs/>
        </w:rPr>
        <w:t>ใน</w:t>
      </w:r>
      <w:r w:rsidRPr="0068079D">
        <w:rPr>
          <w:rFonts w:ascii="Browallia New" w:hAnsi="Browallia New" w:cs="Browallia New"/>
          <w:b/>
          <w:bCs/>
          <w:color w:val="000000" w:themeColor="text1"/>
          <w:sz w:val="28"/>
          <w:szCs w:val="28"/>
          <w:cs/>
          <w:lang w:val="th-TH"/>
        </w:rPr>
        <w:t>การจัดทำข้อมูลทางการเงิน</w:t>
      </w:r>
      <w:r w:rsidR="00C0775B">
        <w:rPr>
          <w:rFonts w:ascii="Browallia New" w:hAnsi="Browallia New" w:cs="Browallia New" w:hint="cs"/>
          <w:b/>
          <w:bCs/>
          <w:color w:val="000000" w:themeColor="text1"/>
          <w:sz w:val="28"/>
          <w:szCs w:val="28"/>
          <w:cs/>
          <w:lang w:val="th-TH"/>
        </w:rPr>
        <w:t>ระหว่างกาล</w:t>
      </w:r>
    </w:p>
    <w:p w14:paraId="5FAA6334" w14:textId="17D62635" w:rsidR="00660472" w:rsidRPr="0068079D" w:rsidRDefault="00660472" w:rsidP="00F26DA2">
      <w:pPr>
        <w:spacing w:line="240" w:lineRule="auto"/>
        <w:jc w:val="thaiDistribute"/>
        <w:rPr>
          <w:rFonts w:ascii="Browallia New" w:hAnsi="Browallia New" w:cs="Browallia New"/>
          <w:sz w:val="28"/>
          <w:szCs w:val="28"/>
          <w:lang w:val="en-GB"/>
        </w:rPr>
      </w:pPr>
    </w:p>
    <w:p w14:paraId="26AC9CA1" w14:textId="1CF713C6" w:rsidR="00660472" w:rsidRPr="0068079D"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68079D">
        <w:rPr>
          <w:rFonts w:ascii="Browallia New" w:eastAsia="Arial Unicode MS" w:hAnsi="Browallia New" w:cs="Browallia New"/>
          <w:sz w:val="28"/>
          <w:szCs w:val="28"/>
          <w:cs/>
          <w:lang w:val="en-GB"/>
        </w:rPr>
        <w:t xml:space="preserve">ข้อมูลทางการเงินรวมและเฉพาะบริษัทระหว่างกาลได้จัดทำขึ้นตามมาตรฐานการบัญชี ฉบับที่ </w:t>
      </w:r>
      <w:r w:rsidRPr="0068079D">
        <w:rPr>
          <w:rFonts w:ascii="Browallia New" w:eastAsia="Arial Unicode MS" w:hAnsi="Browallia New" w:cs="Browallia New"/>
          <w:sz w:val="28"/>
          <w:szCs w:val="28"/>
          <w:lang w:val="en-GB"/>
        </w:rPr>
        <w:t xml:space="preserve">34 </w:t>
      </w:r>
      <w:r w:rsidRPr="0068079D">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Pr="0068079D"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03B3EE21" w:rsidR="00A6492F" w:rsidRPr="0068079D"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68079D">
        <w:rPr>
          <w:rFonts w:ascii="Browallia New" w:eastAsia="Arial Unicode MS" w:hAnsi="Browallia New" w:cs="Browallia New"/>
          <w:sz w:val="28"/>
          <w:szCs w:val="28"/>
          <w:cs/>
          <w:lang w:val="en-GB"/>
        </w:rPr>
        <w:t>ข้อมูลทางการเงินระหว่างกาลนี้ควรอ่านควบคู่กับงบการเงิน</w:t>
      </w:r>
      <w:r w:rsidR="00783412" w:rsidRPr="0068079D">
        <w:rPr>
          <w:rFonts w:ascii="Browallia New" w:eastAsia="Arial Unicode MS" w:hAnsi="Browallia New" w:cs="Browallia New"/>
          <w:sz w:val="28"/>
          <w:szCs w:val="28"/>
          <w:cs/>
          <w:lang w:val="en-GB"/>
        </w:rPr>
        <w:t>สำหรับปี</w:t>
      </w:r>
      <w:r w:rsidR="00F942C2" w:rsidRPr="0068079D">
        <w:rPr>
          <w:rFonts w:ascii="Browallia New" w:eastAsia="Arial Unicode MS" w:hAnsi="Browallia New" w:cs="Browallia New"/>
          <w:sz w:val="28"/>
          <w:szCs w:val="28"/>
          <w:cs/>
          <w:lang w:val="en-GB"/>
        </w:rPr>
        <w:t>สิ้นสุดวันที่</w:t>
      </w:r>
      <w:r w:rsidRPr="0068079D">
        <w:rPr>
          <w:rFonts w:ascii="Browallia New" w:eastAsia="Arial Unicode MS" w:hAnsi="Browallia New" w:cs="Browallia New"/>
          <w:sz w:val="28"/>
          <w:szCs w:val="28"/>
          <w:lang w:val="en-GB"/>
        </w:rPr>
        <w:t xml:space="preserve"> </w:t>
      </w:r>
      <w:r w:rsidRPr="0068079D">
        <w:rPr>
          <w:rFonts w:ascii="Browallia New" w:hAnsi="Browallia New" w:cs="Browallia New"/>
          <w:sz w:val="28"/>
          <w:szCs w:val="28"/>
        </w:rPr>
        <w:t>31</w:t>
      </w:r>
      <w:r w:rsidRPr="0068079D">
        <w:rPr>
          <w:rFonts w:ascii="Browallia New" w:hAnsi="Browallia New" w:cs="Browallia New"/>
          <w:sz w:val="28"/>
          <w:szCs w:val="28"/>
          <w:cs/>
        </w:rPr>
        <w:t xml:space="preserve"> ธันวาคม </w:t>
      </w:r>
      <w:r w:rsidRPr="0068079D">
        <w:rPr>
          <w:rFonts w:ascii="Browallia New" w:hAnsi="Browallia New" w:cs="Browallia New"/>
          <w:sz w:val="28"/>
          <w:szCs w:val="28"/>
        </w:rPr>
        <w:t>256</w:t>
      </w:r>
      <w:r w:rsidR="009A59BD">
        <w:rPr>
          <w:rFonts w:ascii="Browallia New" w:hAnsi="Browallia New" w:cs="Browallia New"/>
          <w:sz w:val="28"/>
          <w:szCs w:val="28"/>
        </w:rPr>
        <w:t>8</w:t>
      </w:r>
    </w:p>
    <w:p w14:paraId="4701A50E" w14:textId="77777777" w:rsidR="00660472" w:rsidRPr="0068079D"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595A73EB" w:rsidR="00660472" w:rsidRPr="0068079D" w:rsidRDefault="003C469F" w:rsidP="00575FAF">
      <w:pPr>
        <w:tabs>
          <w:tab w:val="clear" w:pos="907"/>
          <w:tab w:val="left" w:pos="1350"/>
        </w:tabs>
        <w:spacing w:line="240" w:lineRule="auto"/>
        <w:ind w:left="432"/>
        <w:jc w:val="thaiDistribute"/>
        <w:rPr>
          <w:rFonts w:ascii="Browallia New" w:hAnsi="Browallia New" w:cs="Browallia New"/>
          <w:sz w:val="28"/>
          <w:szCs w:val="28"/>
        </w:rPr>
      </w:pPr>
      <w:r w:rsidRPr="0068079D">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BF43B0B" w14:textId="77777777" w:rsidR="00F5024A" w:rsidRPr="0068079D" w:rsidRDefault="00F5024A" w:rsidP="00575FAF">
      <w:pPr>
        <w:tabs>
          <w:tab w:val="clear" w:pos="907"/>
          <w:tab w:val="left" w:pos="1350"/>
        </w:tabs>
        <w:spacing w:line="240" w:lineRule="auto"/>
        <w:ind w:left="432"/>
        <w:jc w:val="thaiDistribute"/>
        <w:rPr>
          <w:rFonts w:ascii="Browallia New" w:hAnsi="Browallia New" w:cs="Browallia New"/>
          <w:sz w:val="28"/>
          <w:szCs w:val="28"/>
        </w:rPr>
      </w:pPr>
    </w:p>
    <w:p w14:paraId="4059B9EF" w14:textId="11C9A38B" w:rsidR="00F5024A" w:rsidRPr="0068079D" w:rsidRDefault="003B2EA0" w:rsidP="00575FAF">
      <w:pPr>
        <w:tabs>
          <w:tab w:val="clear" w:pos="907"/>
          <w:tab w:val="left" w:pos="1350"/>
        </w:tabs>
        <w:spacing w:line="240" w:lineRule="auto"/>
        <w:ind w:left="432"/>
        <w:jc w:val="thaiDistribute"/>
        <w:rPr>
          <w:rFonts w:ascii="Browallia New" w:hAnsi="Browallia New" w:cs="Browallia New"/>
          <w:sz w:val="28"/>
          <w:szCs w:val="28"/>
        </w:rPr>
      </w:pPr>
      <w:r w:rsidRPr="0068079D">
        <w:rPr>
          <w:rFonts w:ascii="Browallia New" w:hAnsi="Browallia New" w:cs="Browallia New"/>
          <w:sz w:val="28"/>
          <w:szCs w:val="28"/>
          <w:cs/>
        </w:rPr>
        <w:t>ข้อมูลทาง</w:t>
      </w:r>
      <w:r w:rsidR="00F5024A" w:rsidRPr="0068079D">
        <w:rPr>
          <w:rFonts w:ascii="Browallia New" w:hAnsi="Browallia New" w:cs="Browallia New"/>
          <w:sz w:val="28"/>
          <w:szCs w:val="28"/>
          <w:cs/>
        </w:rPr>
        <w:t>การเงินระหว่างกาล</w:t>
      </w:r>
      <w:r w:rsidR="008A71CC" w:rsidRPr="0068079D">
        <w:rPr>
          <w:rFonts w:ascii="Browallia New" w:hAnsi="Browallia New" w:cs="Browallia New"/>
          <w:sz w:val="28"/>
          <w:szCs w:val="28"/>
          <w:cs/>
        </w:rPr>
        <w:t>นี้ได้รับอนุมัติจากกรรมการบริษัท เมื่อ</w:t>
      </w:r>
      <w:r w:rsidR="008A71CC" w:rsidRPr="009561F2">
        <w:rPr>
          <w:rFonts w:ascii="Browallia New" w:hAnsi="Browallia New" w:cs="Browallia New"/>
          <w:sz w:val="28"/>
          <w:szCs w:val="28"/>
          <w:cs/>
        </w:rPr>
        <w:t xml:space="preserve">วันที่ </w:t>
      </w:r>
      <w:r w:rsidR="005812F5" w:rsidRPr="009561F2">
        <w:rPr>
          <w:rFonts w:ascii="Browallia New" w:hAnsi="Browallia New" w:cs="Browallia New"/>
          <w:sz w:val="28"/>
          <w:szCs w:val="28"/>
        </w:rPr>
        <w:t>15</w:t>
      </w:r>
      <w:r w:rsidR="00A5177B" w:rsidRPr="009561F2">
        <w:rPr>
          <w:rFonts w:ascii="Browallia New" w:hAnsi="Browallia New" w:cs="Browallia New"/>
          <w:sz w:val="28"/>
          <w:szCs w:val="28"/>
        </w:rPr>
        <w:t xml:space="preserve"> </w:t>
      </w:r>
      <w:r w:rsidR="00863FC5" w:rsidRPr="009561F2">
        <w:rPr>
          <w:rFonts w:ascii="Browallia New" w:hAnsi="Browallia New" w:cs="Browallia New"/>
          <w:sz w:val="28"/>
          <w:szCs w:val="28"/>
          <w:cs/>
        </w:rPr>
        <w:t>พฤษภาคม</w:t>
      </w:r>
      <w:r w:rsidR="005A391E" w:rsidRPr="009561F2">
        <w:rPr>
          <w:rFonts w:ascii="Browallia New" w:hAnsi="Browallia New" w:cs="Browallia New"/>
          <w:sz w:val="28"/>
          <w:szCs w:val="28"/>
          <w:cs/>
        </w:rPr>
        <w:t xml:space="preserve"> </w:t>
      </w:r>
      <w:r w:rsidR="008A71CC" w:rsidRPr="009561F2">
        <w:rPr>
          <w:rFonts w:ascii="Browallia New" w:hAnsi="Browallia New" w:cs="Browallia New"/>
          <w:sz w:val="28"/>
          <w:szCs w:val="28"/>
        </w:rPr>
        <w:t>256</w:t>
      </w:r>
      <w:r w:rsidR="00863FC5" w:rsidRPr="009561F2">
        <w:rPr>
          <w:rFonts w:ascii="Browallia New" w:hAnsi="Browallia New" w:cs="Browallia New"/>
          <w:sz w:val="28"/>
          <w:szCs w:val="28"/>
        </w:rPr>
        <w:t>9</w:t>
      </w:r>
    </w:p>
    <w:p w14:paraId="1E8BFEA2" w14:textId="77777777" w:rsidR="001868A3" w:rsidRPr="0068079D" w:rsidRDefault="001868A3" w:rsidP="00575FAF">
      <w:pPr>
        <w:tabs>
          <w:tab w:val="clear" w:pos="907"/>
          <w:tab w:val="left" w:pos="1350"/>
        </w:tabs>
        <w:spacing w:line="240" w:lineRule="auto"/>
        <w:ind w:left="432"/>
        <w:jc w:val="thaiDistribute"/>
        <w:rPr>
          <w:rFonts w:ascii="Browallia New" w:hAnsi="Browallia New" w:cs="Browallia New"/>
          <w:sz w:val="28"/>
          <w:szCs w:val="28"/>
        </w:rPr>
      </w:pPr>
    </w:p>
    <w:p w14:paraId="3CE93D8A" w14:textId="15A35447" w:rsidR="001868A3" w:rsidRPr="0068079D"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68079D">
        <w:rPr>
          <w:rFonts w:ascii="Browallia New" w:hAnsi="Browallia New" w:cs="Browallia New"/>
          <w:b/>
          <w:bCs/>
          <w:color w:val="000000" w:themeColor="text1"/>
          <w:sz w:val="28"/>
          <w:szCs w:val="28"/>
          <w:cs/>
          <w:lang w:val="th-TH"/>
        </w:rPr>
        <w:t>นโยบายการบัญชีที่สำคัญ</w:t>
      </w:r>
    </w:p>
    <w:p w14:paraId="21F185AF" w14:textId="77777777" w:rsidR="00F718B1" w:rsidRPr="0068079D" w:rsidRDefault="00F718B1" w:rsidP="00CD70F7">
      <w:pPr>
        <w:rPr>
          <w:rFonts w:ascii="Browallia New" w:hAnsi="Browallia New" w:cs="Browallia New"/>
          <w:b/>
          <w:bCs/>
          <w:color w:val="000000" w:themeColor="text1"/>
          <w:sz w:val="28"/>
        </w:rPr>
      </w:pPr>
    </w:p>
    <w:p w14:paraId="3A8D3814" w14:textId="304C3E77" w:rsidR="00CD70F7" w:rsidRPr="0068079D"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r w:rsidRPr="0068079D">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CC5E8B" w:rsidRPr="0068079D">
        <w:rPr>
          <w:rFonts w:ascii="Browallia New" w:hAnsi="Browallia New" w:cs="Browallia New"/>
          <w:sz w:val="28"/>
          <w:szCs w:val="28"/>
        </w:rPr>
        <w:t>31</w:t>
      </w:r>
      <w:r w:rsidR="00CC5E8B" w:rsidRPr="0068079D">
        <w:rPr>
          <w:rFonts w:ascii="Browallia New" w:hAnsi="Browallia New" w:cs="Browallia New"/>
          <w:sz w:val="28"/>
          <w:szCs w:val="28"/>
          <w:cs/>
        </w:rPr>
        <w:t xml:space="preserve"> ธันวาคม </w:t>
      </w:r>
      <w:r w:rsidR="00CC5E8B" w:rsidRPr="0068079D">
        <w:rPr>
          <w:rFonts w:ascii="Browallia New" w:hAnsi="Browallia New" w:cs="Browallia New"/>
          <w:sz w:val="28"/>
          <w:szCs w:val="28"/>
        </w:rPr>
        <w:t>256</w:t>
      </w:r>
      <w:r w:rsidR="00C5478B">
        <w:rPr>
          <w:rFonts w:ascii="Browallia New" w:hAnsi="Browallia New" w:cs="Browallia New"/>
          <w:sz w:val="28"/>
          <w:szCs w:val="28"/>
        </w:rPr>
        <w:t>8</w:t>
      </w:r>
    </w:p>
    <w:p w14:paraId="613FE364" w14:textId="77777777" w:rsidR="00CD70F7" w:rsidRPr="0068079D"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439CC0C" w14:textId="1EAC30D0" w:rsidR="00CD70F7" w:rsidRPr="0068079D"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68079D">
        <w:rPr>
          <w:rFonts w:ascii="Browallia New" w:hAnsi="Browallia New" w:cs="Browallia New"/>
          <w:b/>
          <w:bCs/>
          <w:color w:val="000000" w:themeColor="text1"/>
          <w:sz w:val="28"/>
          <w:szCs w:val="28"/>
          <w:cs/>
        </w:rPr>
        <w:t>มาตรฐานการรายงานทางการเงิน</w:t>
      </w:r>
      <w:r w:rsidR="00EC5117" w:rsidRPr="0068079D">
        <w:rPr>
          <w:rFonts w:ascii="Browallia New" w:hAnsi="Browallia New" w:cs="Browallia New"/>
          <w:b/>
          <w:bCs/>
          <w:color w:val="000000" w:themeColor="text1"/>
          <w:sz w:val="28"/>
          <w:szCs w:val="28"/>
          <w:cs/>
        </w:rPr>
        <w:t>ฉบับปรับปรุง</w:t>
      </w:r>
    </w:p>
    <w:p w14:paraId="07DB5CDA" w14:textId="77777777" w:rsidR="0013419D" w:rsidRPr="0068079D" w:rsidRDefault="0013419D" w:rsidP="0013419D">
      <w:pPr>
        <w:pStyle w:val="CordiaNew"/>
        <w:tabs>
          <w:tab w:val="clear" w:pos="4153"/>
          <w:tab w:val="left" w:pos="426"/>
        </w:tabs>
        <w:ind w:left="426"/>
        <w:jc w:val="thaiDistribute"/>
        <w:rPr>
          <w:rFonts w:ascii="Browallia New" w:hAnsi="Browallia New" w:cs="Browallia New"/>
          <w:b/>
          <w:bCs/>
          <w:color w:val="000000" w:themeColor="text1"/>
          <w:sz w:val="28"/>
          <w:szCs w:val="28"/>
          <w:cs/>
          <w:lang w:val="th-TH"/>
        </w:rPr>
      </w:pPr>
    </w:p>
    <w:p w14:paraId="1049FD0D" w14:textId="6617229D" w:rsidR="00EF0746" w:rsidRPr="0068079D" w:rsidRDefault="002F000B" w:rsidP="00EC5117">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2F000B">
        <w:rPr>
          <w:rFonts w:ascii="Browallia New" w:eastAsia="Arial Unicode MS" w:hAnsi="Browallia New" w:cs="Browallia New"/>
          <w:sz w:val="28"/>
          <w:szCs w:val="28"/>
          <w:cs/>
          <w:lang w:val="en-GB"/>
        </w:rPr>
        <w:t xml:space="preserve">มาตรฐานการรายงานทางการเงินฉบับปรับปรุงที่มีผลบังคับใช้สำหรับรอบระยะเวลาบัญชีที่เริ่ม ณ หรือหลังวันที่ </w:t>
      </w:r>
      <w:r>
        <w:rPr>
          <w:rFonts w:ascii="Browallia New" w:eastAsia="Arial Unicode MS" w:hAnsi="Browallia New" w:cs="Browallia New"/>
          <w:sz w:val="28"/>
          <w:szCs w:val="28"/>
          <w:lang w:val="en-GB"/>
        </w:rPr>
        <w:t xml:space="preserve">        1 </w:t>
      </w:r>
      <w:r w:rsidRPr="002F000B">
        <w:rPr>
          <w:rFonts w:ascii="Browallia New" w:eastAsia="Arial Unicode MS" w:hAnsi="Browallia New" w:cs="Browallia New"/>
          <w:sz w:val="28"/>
          <w:szCs w:val="28"/>
          <w:cs/>
          <w:lang w:val="en-GB"/>
        </w:rPr>
        <w:t xml:space="preserve">มกราคม </w:t>
      </w:r>
      <w:r>
        <w:rPr>
          <w:rFonts w:ascii="Browallia New" w:eastAsia="Arial Unicode MS" w:hAnsi="Browallia New" w:cs="Browallia New"/>
          <w:sz w:val="28"/>
          <w:szCs w:val="28"/>
          <w:lang w:val="en-GB"/>
        </w:rPr>
        <w:t xml:space="preserve">2570 </w:t>
      </w:r>
      <w:r w:rsidRPr="002F000B">
        <w:rPr>
          <w:rFonts w:ascii="Browallia New" w:eastAsia="Arial Unicode MS" w:hAnsi="Browallia New" w:cs="Browallia New"/>
          <w:sz w:val="28"/>
          <w:szCs w:val="28"/>
          <w:cs/>
          <w:lang w:val="en-GB"/>
        </w:rPr>
        <w:t>กลุ่มบริษัทยังไม่ได้นำมาตรฐานการรายงานทางการเงินดังกล่าวมาถือปฏิบัติก่อนวันที่มีผลบังคับใช้</w:t>
      </w:r>
      <w:r>
        <w:rPr>
          <w:rFonts w:ascii="Browallia New" w:eastAsia="Arial Unicode MS" w:hAnsi="Browallia New" w:cs="Browallia New" w:hint="cs"/>
          <w:sz w:val="28"/>
          <w:szCs w:val="28"/>
          <w:cs/>
          <w:lang w:val="en-GB"/>
        </w:rPr>
        <w:t xml:space="preserve"> ทั้งนี้ </w:t>
      </w:r>
      <w:r w:rsidRPr="002F000B">
        <w:rPr>
          <w:rFonts w:ascii="Browallia New" w:eastAsia="Arial Unicode MS" w:hAnsi="Browallia New" w:cs="Browallia New"/>
          <w:sz w:val="28"/>
          <w:szCs w:val="28"/>
          <w:cs/>
          <w:lang w:val="en-GB"/>
        </w:rPr>
        <w:t>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17ABB53" w14:textId="77777777" w:rsidR="00F97195" w:rsidRDefault="00F97195"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0CD06EE" w14:textId="30BF59FA" w:rsidR="00660472" w:rsidRPr="0068079D" w:rsidRDefault="00660472"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การประมาณการ</w:t>
      </w:r>
      <w:r w:rsidR="00C12F62" w:rsidRPr="0068079D">
        <w:rPr>
          <w:rFonts w:ascii="Browallia New" w:hAnsi="Browallia New" w:cs="Browallia New"/>
          <w:b/>
          <w:bCs/>
          <w:color w:val="000000" w:themeColor="text1"/>
          <w:sz w:val="28"/>
          <w:szCs w:val="28"/>
          <w:cs/>
        </w:rPr>
        <w:t>และ</w:t>
      </w:r>
      <w:r w:rsidR="00660C14" w:rsidRPr="0068079D">
        <w:rPr>
          <w:rFonts w:ascii="Browallia New" w:hAnsi="Browallia New" w:cs="Browallia New"/>
          <w:b/>
          <w:bCs/>
          <w:color w:val="000000" w:themeColor="text1"/>
          <w:sz w:val="28"/>
          <w:szCs w:val="28"/>
          <w:cs/>
        </w:rPr>
        <w:t>การ</w:t>
      </w:r>
      <w:r w:rsidR="00C12F62" w:rsidRPr="0068079D">
        <w:rPr>
          <w:rFonts w:ascii="Browallia New" w:hAnsi="Browallia New" w:cs="Browallia New"/>
          <w:b/>
          <w:bCs/>
          <w:color w:val="000000" w:themeColor="text1"/>
          <w:sz w:val="28"/>
          <w:szCs w:val="28"/>
          <w:cs/>
        </w:rPr>
        <w:t>ใช้ดุลยพินิจ</w:t>
      </w:r>
    </w:p>
    <w:p w14:paraId="148FA437" w14:textId="77777777" w:rsidR="00660472" w:rsidRPr="006807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6403E9A2" w:rsidR="00660472" w:rsidRPr="006807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8079D">
        <w:rPr>
          <w:rFonts w:ascii="Browallia New" w:hAnsi="Browallia New" w:cs="Browallia New"/>
          <w:sz w:val="28"/>
          <w:szCs w:val="28"/>
          <w:cs/>
          <w:lang w:val="en-GB"/>
        </w:rPr>
        <w:t>ในการจัดทำ</w:t>
      </w:r>
      <w:r w:rsidR="006C3D58" w:rsidRPr="0068079D">
        <w:rPr>
          <w:rFonts w:ascii="Browallia New" w:hAnsi="Browallia New" w:cs="Browallia New"/>
          <w:sz w:val="28"/>
          <w:szCs w:val="28"/>
          <w:cs/>
          <w:lang w:val="en-GB"/>
        </w:rPr>
        <w:t>ข้อมูลทาง</w:t>
      </w:r>
      <w:r w:rsidRPr="0068079D">
        <w:rPr>
          <w:rFonts w:ascii="Browallia New" w:hAnsi="Browallia New" w:cs="Browallia New"/>
          <w:sz w:val="28"/>
          <w:szCs w:val="28"/>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A0390" w:rsidRPr="0068079D">
        <w:rPr>
          <w:rFonts w:ascii="Browallia New" w:hAnsi="Browallia New" w:cs="Browallia New"/>
          <w:sz w:val="28"/>
          <w:szCs w:val="28"/>
          <w:cs/>
          <w:lang w:val="en-GB"/>
        </w:rPr>
        <w:t xml:space="preserve"> </w:t>
      </w:r>
      <w:r w:rsidR="008A2D81" w:rsidRPr="0068079D">
        <w:rPr>
          <w:rFonts w:ascii="Browallia New" w:hAnsi="Browallia New" w:cs="Browallia New"/>
          <w:sz w:val="28"/>
          <w:szCs w:val="28"/>
          <w:cs/>
          <w:lang w:val="en-GB"/>
        </w:rPr>
        <w:br/>
      </w:r>
      <w:r w:rsidRPr="0068079D">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Pr="0068079D"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0DEABD8E" w:rsidR="00660472" w:rsidRPr="006807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8079D">
        <w:rPr>
          <w:rFonts w:ascii="Browallia New" w:hAnsi="Browallia New" w:cs="Browallia New"/>
          <w:sz w:val="28"/>
          <w:szCs w:val="28"/>
          <w:cs/>
          <w:lang w:val="en-GB"/>
        </w:rPr>
        <w:lastRenderedPageBreak/>
        <w:t>การใช้ดุลยพินิจ การประมาณการ และข้อสมมติฐานที่นำมาใช้ใ</w:t>
      </w:r>
      <w:r w:rsidR="006C3D58" w:rsidRPr="0068079D">
        <w:rPr>
          <w:rFonts w:ascii="Browallia New" w:hAnsi="Browallia New" w:cs="Browallia New"/>
          <w:sz w:val="28"/>
          <w:szCs w:val="28"/>
          <w:cs/>
          <w:lang w:val="en-GB"/>
        </w:rPr>
        <w:t>นข้อมูลทาง</w:t>
      </w:r>
      <w:r w:rsidRPr="0068079D">
        <w:rPr>
          <w:rFonts w:ascii="Browallia New" w:hAnsi="Browallia New" w:cs="Browallia New"/>
          <w:sz w:val="28"/>
          <w:szCs w:val="28"/>
          <w:cs/>
          <w:lang w:val="en-GB"/>
        </w:rPr>
        <w:t>การเงินระหว่างกาล รวมถึงแหล่งข้อมูลสำคัญเกี่ยวกับความไม่แน่นอนของการประมาณการ</w:t>
      </w:r>
      <w:r w:rsidR="004449E8" w:rsidRPr="0068079D">
        <w:rPr>
          <w:rFonts w:ascii="Browallia New" w:hAnsi="Browallia New" w:cs="Browallia New"/>
          <w:sz w:val="28"/>
          <w:szCs w:val="28"/>
          <w:lang w:val="en-GB"/>
        </w:rPr>
        <w:t xml:space="preserve"> </w:t>
      </w:r>
      <w:r w:rsidR="00D73CC7" w:rsidRPr="0068079D">
        <w:rPr>
          <w:rFonts w:ascii="Browallia New" w:hAnsi="Browallia New" w:cs="Browallia New"/>
          <w:sz w:val="28"/>
          <w:szCs w:val="28"/>
          <w:cs/>
          <w:lang w:val="en-GB"/>
        </w:rPr>
        <w:t>ใช้หลักเกณฑ์เดียวกันกับที่ใช้ใน</w:t>
      </w:r>
      <w:r w:rsidRPr="0068079D">
        <w:rPr>
          <w:rFonts w:ascii="Browallia New" w:hAnsi="Browallia New" w:cs="Browallia New"/>
          <w:sz w:val="28"/>
          <w:szCs w:val="28"/>
          <w:cs/>
          <w:lang w:val="en-GB"/>
        </w:rPr>
        <w:t>งบการเงิน</w:t>
      </w:r>
      <w:r w:rsidR="00471F69" w:rsidRPr="0068079D">
        <w:rPr>
          <w:rFonts w:ascii="Browallia New" w:hAnsi="Browallia New" w:cs="Browallia New"/>
          <w:sz w:val="28"/>
          <w:szCs w:val="28"/>
          <w:cs/>
          <w:lang w:val="en-GB"/>
        </w:rPr>
        <w:t>สำหรับปี</w:t>
      </w:r>
      <w:r w:rsidRPr="0068079D">
        <w:rPr>
          <w:rFonts w:ascii="Browallia New" w:hAnsi="Browallia New" w:cs="Browallia New"/>
          <w:sz w:val="28"/>
          <w:szCs w:val="28"/>
          <w:cs/>
          <w:lang w:val="en-GB"/>
        </w:rPr>
        <w:t>สิ้นสุดวันที่</w:t>
      </w:r>
      <w:r w:rsidRPr="0068079D">
        <w:rPr>
          <w:rFonts w:ascii="Browallia New" w:hAnsi="Browallia New" w:cs="Browallia New"/>
          <w:sz w:val="28"/>
          <w:szCs w:val="28"/>
          <w:lang w:val="en-GB"/>
        </w:rPr>
        <w:t xml:space="preserve"> </w:t>
      </w:r>
      <w:r w:rsidR="001D55D6" w:rsidRPr="0068079D">
        <w:rPr>
          <w:rFonts w:ascii="Browallia New" w:hAnsi="Browallia New" w:cs="Browallia New"/>
          <w:sz w:val="28"/>
          <w:szCs w:val="28"/>
          <w:lang w:val="en-GB"/>
        </w:rPr>
        <w:br/>
      </w:r>
      <w:r w:rsidR="00D57D85" w:rsidRPr="0068079D">
        <w:rPr>
          <w:rFonts w:ascii="Browallia New" w:hAnsi="Browallia New" w:cs="Browallia New"/>
          <w:sz w:val="28"/>
          <w:szCs w:val="28"/>
          <w:lang w:val="en-GB"/>
        </w:rPr>
        <w:t>31</w:t>
      </w:r>
      <w:r w:rsidRPr="0068079D">
        <w:rPr>
          <w:rFonts w:ascii="Browallia New" w:hAnsi="Browallia New" w:cs="Browallia New"/>
          <w:sz w:val="28"/>
          <w:szCs w:val="28"/>
          <w:lang w:val="en-GB"/>
        </w:rPr>
        <w:t xml:space="preserve"> </w:t>
      </w:r>
      <w:r w:rsidRPr="0068079D">
        <w:rPr>
          <w:rFonts w:ascii="Browallia New" w:hAnsi="Browallia New" w:cs="Browallia New"/>
          <w:sz w:val="28"/>
          <w:szCs w:val="28"/>
          <w:cs/>
          <w:lang w:val="en-GB"/>
        </w:rPr>
        <w:t xml:space="preserve">ธันวาคม </w:t>
      </w:r>
      <w:r w:rsidR="00D57D85" w:rsidRPr="0068079D">
        <w:rPr>
          <w:rFonts w:ascii="Browallia New" w:hAnsi="Browallia New" w:cs="Browallia New"/>
          <w:sz w:val="28"/>
          <w:szCs w:val="28"/>
        </w:rPr>
        <w:t>256</w:t>
      </w:r>
      <w:r w:rsidR="00FC2F0A">
        <w:rPr>
          <w:rFonts w:ascii="Browallia New" w:hAnsi="Browallia New" w:cs="Browallia New"/>
          <w:sz w:val="28"/>
          <w:szCs w:val="28"/>
        </w:rPr>
        <w:t>8</w:t>
      </w:r>
    </w:p>
    <w:p w14:paraId="489D6B53" w14:textId="77777777" w:rsidR="0008423C" w:rsidRPr="0068079D" w:rsidRDefault="0008423C"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719270FD" w:rsidR="002B3F68" w:rsidRPr="0068079D" w:rsidRDefault="0093030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68079D">
        <w:rPr>
          <w:rFonts w:ascii="Browallia New" w:hAnsi="Browallia New" w:cs="Browallia New"/>
          <w:b/>
          <w:bCs/>
          <w:color w:val="000000" w:themeColor="text1"/>
          <w:sz w:val="28"/>
          <w:szCs w:val="28"/>
          <w:cs/>
        </w:rPr>
        <w:t>รายการกับบุคคลหรือกิจการที่เกี่ยวข้องกัน</w:t>
      </w:r>
    </w:p>
    <w:p w14:paraId="4A75F03E" w14:textId="77777777" w:rsidR="002B3F68" w:rsidRPr="0068079D"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049CE39D" w14:textId="77777777" w:rsidR="00B5611E" w:rsidRPr="0068079D" w:rsidRDefault="001E4F65" w:rsidP="001E4F65">
      <w:pPr>
        <w:spacing w:line="240" w:lineRule="auto"/>
        <w:ind w:left="426"/>
        <w:jc w:val="thaiDistribute"/>
        <w:rPr>
          <w:rFonts w:ascii="Browallia New" w:hAnsi="Browallia New" w:cs="Browallia New"/>
          <w:sz w:val="28"/>
          <w:szCs w:val="28"/>
          <w:lang w:val="en-GB"/>
        </w:rPr>
      </w:pPr>
      <w:r w:rsidRPr="0068079D">
        <w:rPr>
          <w:rFonts w:ascii="Browallia New" w:hAnsi="Browallia New" w:cs="Browallia New"/>
          <w:sz w:val="28"/>
          <w:szCs w:val="28"/>
          <w:cs/>
          <w:lang w:val="en-GB"/>
        </w:rPr>
        <w:t>บุคคลหรือกิจการที่เกี่ยวข้องกันกับบริษัท</w:t>
      </w:r>
      <w:r w:rsidR="00874E28" w:rsidRPr="0068079D">
        <w:rPr>
          <w:rFonts w:ascii="Browallia New" w:hAnsi="Browallia New" w:cs="Browallia New"/>
          <w:sz w:val="28"/>
          <w:szCs w:val="28"/>
          <w:lang w:val="en-GB"/>
        </w:rPr>
        <w:t xml:space="preserve"> </w:t>
      </w:r>
      <w:r w:rsidRPr="0068079D">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68079D">
        <w:rPr>
          <w:rFonts w:ascii="Browallia New" w:hAnsi="Browallia New" w:cs="Browallia New"/>
          <w:sz w:val="28"/>
          <w:szCs w:val="28"/>
          <w:lang w:val="en-GB"/>
        </w:rPr>
        <w:br/>
      </w:r>
      <w:r w:rsidRPr="0068079D">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68079D">
        <w:rPr>
          <w:rFonts w:ascii="Browallia New" w:hAnsi="Browallia New" w:cs="Browallia New"/>
          <w:sz w:val="28"/>
          <w:szCs w:val="28"/>
          <w:lang w:val="en-GB"/>
        </w:rPr>
        <w:br/>
      </w:r>
      <w:r w:rsidRPr="0068079D">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0044793C" w:rsidRPr="0068079D">
        <w:rPr>
          <w:rFonts w:ascii="Browallia New" w:hAnsi="Browallia New" w:cs="Browallia New"/>
          <w:sz w:val="28"/>
          <w:szCs w:val="28"/>
          <w:cs/>
          <w:lang w:val="en-GB"/>
        </w:rPr>
        <w:br/>
      </w:r>
      <w:r w:rsidRPr="0068079D">
        <w:rPr>
          <w:rFonts w:ascii="Browallia New" w:hAnsi="Browallia New" w:cs="Browallia New"/>
          <w:sz w:val="28"/>
          <w:szCs w:val="28"/>
          <w:cs/>
          <w:lang w:val="en-GB"/>
        </w:rPr>
        <w:t>ที่เกี่ยวข้องกับบุคคลเหล่านั้น</w:t>
      </w:r>
      <w:r w:rsidR="00B5611E" w:rsidRPr="0068079D">
        <w:rPr>
          <w:rFonts w:ascii="Browallia New" w:hAnsi="Browallia New" w:cs="Browallia New"/>
          <w:sz w:val="28"/>
          <w:szCs w:val="28"/>
          <w:cs/>
          <w:lang w:val="en-GB"/>
        </w:rPr>
        <w:t xml:space="preserve"> </w:t>
      </w:r>
    </w:p>
    <w:p w14:paraId="3123104F" w14:textId="77777777" w:rsidR="0019191A" w:rsidRPr="0068079D" w:rsidRDefault="0019191A" w:rsidP="001E4F65">
      <w:pPr>
        <w:spacing w:line="240" w:lineRule="auto"/>
        <w:ind w:left="426"/>
        <w:jc w:val="thaiDistribute"/>
        <w:rPr>
          <w:rFonts w:ascii="Browallia New" w:hAnsi="Browallia New" w:cs="Browallia New"/>
          <w:sz w:val="28"/>
          <w:szCs w:val="28"/>
          <w:lang w:val="en-GB"/>
        </w:rPr>
      </w:pPr>
    </w:p>
    <w:p w14:paraId="298E5770" w14:textId="25E85FF6" w:rsidR="002B3F68" w:rsidRPr="0068079D" w:rsidRDefault="00B5611E" w:rsidP="001E4F65">
      <w:pPr>
        <w:spacing w:line="240" w:lineRule="auto"/>
        <w:ind w:left="426"/>
        <w:jc w:val="thaiDistribute"/>
        <w:rPr>
          <w:rFonts w:ascii="Browallia New" w:hAnsi="Browallia New" w:cs="Browallia New"/>
          <w:sz w:val="28"/>
          <w:szCs w:val="28"/>
          <w:cs/>
        </w:rPr>
      </w:pPr>
      <w:r w:rsidRPr="0068079D">
        <w:rPr>
          <w:rFonts w:ascii="Browallia New" w:hAnsi="Browallia New" w:cs="Browallia New"/>
          <w:sz w:val="28"/>
          <w:szCs w:val="28"/>
          <w:cs/>
          <w:lang w:val="en-GB"/>
        </w:rPr>
        <w:t>บุคคลหรือกิจการที่เกี่ยวข้อง</w:t>
      </w:r>
      <w:r w:rsidR="006579C5" w:rsidRPr="0068079D">
        <w:rPr>
          <w:rFonts w:ascii="Browallia New" w:hAnsi="Browallia New" w:cs="Browallia New"/>
          <w:sz w:val="28"/>
          <w:szCs w:val="28"/>
          <w:cs/>
          <w:lang w:val="en-GB"/>
        </w:rPr>
        <w:t>กัน</w:t>
      </w:r>
      <w:r w:rsidR="007D7D86" w:rsidRPr="0068079D">
        <w:rPr>
          <w:rFonts w:ascii="Browallia New" w:hAnsi="Browallia New" w:cs="Browallia New"/>
          <w:sz w:val="28"/>
          <w:szCs w:val="28"/>
          <w:cs/>
          <w:lang w:val="en-GB"/>
        </w:rPr>
        <w:t>ที่สำคัญที่นอกเหนือจากบริษัท</w:t>
      </w:r>
      <w:r w:rsidR="00CD3552" w:rsidRPr="0068079D">
        <w:rPr>
          <w:rFonts w:ascii="Browallia New" w:hAnsi="Browallia New" w:cs="Browallia New"/>
          <w:sz w:val="28"/>
          <w:szCs w:val="28"/>
          <w:cs/>
          <w:lang w:val="en-GB"/>
        </w:rPr>
        <w:t>ย่อย</w:t>
      </w:r>
      <w:r w:rsidR="0019191A" w:rsidRPr="0068079D">
        <w:rPr>
          <w:rFonts w:ascii="Browallia New" w:hAnsi="Browallia New" w:cs="Browallia New"/>
          <w:sz w:val="28"/>
          <w:szCs w:val="28"/>
          <w:cs/>
          <w:lang w:val="en-GB"/>
        </w:rPr>
        <w:t>และบริษัท</w:t>
      </w:r>
      <w:r w:rsidR="00CD3552" w:rsidRPr="0068079D">
        <w:rPr>
          <w:rFonts w:ascii="Browallia New" w:hAnsi="Browallia New" w:cs="Browallia New"/>
          <w:sz w:val="28"/>
          <w:szCs w:val="28"/>
          <w:cs/>
          <w:lang w:val="en-GB"/>
        </w:rPr>
        <w:t>ร่วม</w:t>
      </w:r>
      <w:r w:rsidR="0019191A" w:rsidRPr="0068079D">
        <w:rPr>
          <w:rFonts w:ascii="Browallia New" w:hAnsi="Browallia New" w:cs="Browallia New"/>
          <w:sz w:val="28"/>
          <w:szCs w:val="28"/>
          <w:cs/>
          <w:lang w:val="en-GB"/>
        </w:rPr>
        <w:t>ที่เปิดเผยในหมายเหตุ</w:t>
      </w:r>
      <w:r w:rsidR="00810927" w:rsidRPr="0068079D">
        <w:rPr>
          <w:rFonts w:ascii="Browallia New" w:hAnsi="Browallia New" w:cs="Browallia New"/>
          <w:sz w:val="28"/>
          <w:szCs w:val="28"/>
          <w:cs/>
          <w:lang w:val="en-GB"/>
        </w:rPr>
        <w:t>ข้อ</w:t>
      </w:r>
      <w:r w:rsidR="0019191A" w:rsidRPr="0068079D">
        <w:rPr>
          <w:rFonts w:ascii="Browallia New" w:hAnsi="Browallia New" w:cs="Browallia New"/>
          <w:sz w:val="28"/>
          <w:szCs w:val="28"/>
          <w:cs/>
          <w:lang w:val="en-GB"/>
        </w:rPr>
        <w:t xml:space="preserve"> </w:t>
      </w:r>
      <w:r w:rsidR="00817E44" w:rsidRPr="0068079D">
        <w:rPr>
          <w:rFonts w:ascii="Browallia New" w:hAnsi="Browallia New" w:cs="Browallia New"/>
          <w:sz w:val="28"/>
          <w:szCs w:val="28"/>
        </w:rPr>
        <w:t>1</w:t>
      </w:r>
      <w:r w:rsidR="00D44599">
        <w:rPr>
          <w:rFonts w:ascii="Browallia New" w:hAnsi="Browallia New" w:cs="Browallia New"/>
          <w:sz w:val="28"/>
          <w:szCs w:val="28"/>
        </w:rPr>
        <w:t>0</w:t>
      </w:r>
      <w:r w:rsidR="0019191A" w:rsidRPr="0068079D">
        <w:rPr>
          <w:rFonts w:ascii="Browallia New" w:hAnsi="Browallia New" w:cs="Browallia New"/>
          <w:sz w:val="28"/>
          <w:szCs w:val="28"/>
        </w:rPr>
        <w:t xml:space="preserve"> </w:t>
      </w:r>
      <w:r w:rsidR="0019191A" w:rsidRPr="0068079D">
        <w:rPr>
          <w:rFonts w:ascii="Browallia New" w:hAnsi="Browallia New" w:cs="Browallia New"/>
          <w:sz w:val="28"/>
          <w:szCs w:val="28"/>
          <w:cs/>
        </w:rPr>
        <w:t xml:space="preserve">และ </w:t>
      </w:r>
      <w:r w:rsidR="0019191A" w:rsidRPr="0068079D">
        <w:rPr>
          <w:rFonts w:ascii="Browallia New" w:hAnsi="Browallia New" w:cs="Browallia New"/>
          <w:sz w:val="28"/>
          <w:szCs w:val="28"/>
        </w:rPr>
        <w:t>1</w:t>
      </w:r>
      <w:r w:rsidR="00D44599">
        <w:rPr>
          <w:rFonts w:ascii="Browallia New" w:hAnsi="Browallia New" w:cs="Browallia New"/>
          <w:sz w:val="28"/>
          <w:szCs w:val="28"/>
        </w:rPr>
        <w:t>1</w:t>
      </w:r>
      <w:r w:rsidR="0019191A" w:rsidRPr="0068079D">
        <w:rPr>
          <w:rFonts w:ascii="Browallia New" w:hAnsi="Browallia New" w:cs="Browallia New"/>
          <w:sz w:val="28"/>
          <w:szCs w:val="28"/>
        </w:rPr>
        <w:t xml:space="preserve"> </w:t>
      </w:r>
      <w:r w:rsidR="0019191A" w:rsidRPr="0068079D">
        <w:rPr>
          <w:rFonts w:ascii="Browallia New" w:hAnsi="Browallia New" w:cs="Browallia New"/>
          <w:sz w:val="28"/>
          <w:szCs w:val="28"/>
          <w:cs/>
        </w:rPr>
        <w:t>สรุปได้ดังนี้</w:t>
      </w:r>
    </w:p>
    <w:p w14:paraId="73E56928" w14:textId="11D4ACCB" w:rsidR="00B5611E" w:rsidRPr="0068079D" w:rsidRDefault="00B5611E" w:rsidP="00B5611E">
      <w:pPr>
        <w:spacing w:line="240" w:lineRule="auto"/>
        <w:jc w:val="thaiDistribute"/>
        <w:rPr>
          <w:rFonts w:ascii="Browallia New" w:hAnsi="Browallia New" w:cs="Browallia New"/>
          <w:sz w:val="28"/>
          <w:szCs w:val="28"/>
          <w:lang w:val="en-GB"/>
        </w:rPr>
      </w:pPr>
    </w:p>
    <w:tbl>
      <w:tblPr>
        <w:tblStyle w:val="TableGrid"/>
        <w:tblW w:w="9072" w:type="dxa"/>
        <w:tblInd w:w="426" w:type="dxa"/>
        <w:tblLook w:val="04A0" w:firstRow="1" w:lastRow="0" w:firstColumn="1" w:lastColumn="0" w:noHBand="0" w:noVBand="1"/>
      </w:tblPr>
      <w:tblGrid>
        <w:gridCol w:w="5760"/>
        <w:gridCol w:w="3312"/>
      </w:tblGrid>
      <w:tr w:rsidR="001E4F65" w:rsidRPr="0068079D" w14:paraId="1A4D141F" w14:textId="77777777" w:rsidTr="00376200">
        <w:trPr>
          <w:tblHeader/>
        </w:trPr>
        <w:tc>
          <w:tcPr>
            <w:tcW w:w="5760" w:type="dxa"/>
          </w:tcPr>
          <w:p w14:paraId="017EDCAA" w14:textId="11C79BA4" w:rsidR="001E4F65" w:rsidRPr="0068079D" w:rsidRDefault="00F73A8E"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8079D">
              <w:rPr>
                <w:rFonts w:ascii="Browallia New" w:hAnsi="Browallia New" w:cs="Browallia New"/>
                <w:sz w:val="28"/>
                <w:szCs w:val="28"/>
                <w:cs/>
              </w:rPr>
              <w:t>บุคคลหรือกิจการที่เกี่ยวข้องกัน</w:t>
            </w:r>
          </w:p>
        </w:tc>
        <w:tc>
          <w:tcPr>
            <w:tcW w:w="3312" w:type="dxa"/>
          </w:tcPr>
          <w:p w14:paraId="7AE4102A" w14:textId="1B5DB307" w:rsidR="001E4F65" w:rsidRPr="0068079D" w:rsidRDefault="00E01630"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8079D">
              <w:rPr>
                <w:rFonts w:ascii="Browallia New" w:hAnsi="Browallia New" w:cs="Browallia New"/>
                <w:sz w:val="28"/>
                <w:szCs w:val="28"/>
                <w:cs/>
              </w:rPr>
              <w:t>ลักษณะความสัมพันธ์</w:t>
            </w:r>
          </w:p>
        </w:tc>
      </w:tr>
      <w:tr w:rsidR="001E4F65" w:rsidRPr="0068079D" w14:paraId="42D05E16" w14:textId="77777777" w:rsidTr="00376200">
        <w:trPr>
          <w:tblHeader/>
        </w:trPr>
        <w:tc>
          <w:tcPr>
            <w:tcW w:w="5760" w:type="dxa"/>
          </w:tcPr>
          <w:p w14:paraId="1A09A7D4" w14:textId="77777777" w:rsidR="001E4F65" w:rsidRPr="0068079D"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3312" w:type="dxa"/>
          </w:tcPr>
          <w:p w14:paraId="7F783D30" w14:textId="77777777" w:rsidR="001E4F65" w:rsidRPr="0068079D"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717E07" w:rsidRPr="0068079D" w14:paraId="5637F405" w14:textId="77777777" w:rsidTr="00376200">
        <w:tc>
          <w:tcPr>
            <w:tcW w:w="5760" w:type="dxa"/>
            <w:vAlign w:val="bottom"/>
          </w:tcPr>
          <w:p w14:paraId="4EB65160" w14:textId="4768ADAF" w:rsidR="00717E07" w:rsidRPr="0068079D"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68079D">
              <w:rPr>
                <w:rFonts w:ascii="Browallia New" w:hAnsi="Browallia New" w:cs="Browallia New"/>
                <w:sz w:val="28"/>
                <w:szCs w:val="28"/>
                <w:cs/>
                <w:lang w:eastAsia="th-TH"/>
              </w:rPr>
              <w:t xml:space="preserve">บริษัท </w:t>
            </w:r>
            <w:proofErr w:type="spellStart"/>
            <w:r w:rsidRPr="0068079D">
              <w:rPr>
                <w:rFonts w:ascii="Browallia New" w:hAnsi="Browallia New" w:cs="Browallia New"/>
                <w:sz w:val="28"/>
                <w:szCs w:val="28"/>
                <w:cs/>
                <w:lang w:eastAsia="th-TH"/>
              </w:rPr>
              <w:t>เชษฐ</w:t>
            </w:r>
            <w:proofErr w:type="spellEnd"/>
            <w:r w:rsidRPr="0068079D">
              <w:rPr>
                <w:rFonts w:ascii="Browallia New" w:hAnsi="Browallia New" w:cs="Browallia New"/>
                <w:sz w:val="28"/>
                <w:szCs w:val="28"/>
                <w:cs/>
                <w:lang w:eastAsia="th-TH"/>
              </w:rPr>
              <w:t>โชติ จำกัด</w:t>
            </w:r>
          </w:p>
        </w:tc>
        <w:tc>
          <w:tcPr>
            <w:tcW w:w="3312" w:type="dxa"/>
          </w:tcPr>
          <w:p w14:paraId="435CB27B" w14:textId="6E4C8A88" w:rsidR="00717E07" w:rsidRPr="0068079D"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มีผู้ถือหุ้นและกรรมการร่วมกัน</w:t>
            </w:r>
          </w:p>
        </w:tc>
      </w:tr>
      <w:tr w:rsidR="00102453" w:rsidRPr="0068079D" w14:paraId="074349EE" w14:textId="77777777" w:rsidTr="00376200">
        <w:tc>
          <w:tcPr>
            <w:tcW w:w="5760" w:type="dxa"/>
            <w:vAlign w:val="bottom"/>
          </w:tcPr>
          <w:p w14:paraId="2F716BAD" w14:textId="1BC04B94" w:rsidR="00102453" w:rsidRPr="0068079D"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68079D">
              <w:rPr>
                <w:rFonts w:ascii="Browallia New" w:hAnsi="Browallia New" w:cs="Browallia New"/>
                <w:sz w:val="28"/>
                <w:szCs w:val="28"/>
                <w:cs/>
                <w:lang w:eastAsia="th-TH"/>
              </w:rPr>
              <w:t xml:space="preserve">บริษัท ฮาโตะ </w:t>
            </w:r>
            <w:proofErr w:type="spellStart"/>
            <w:r w:rsidRPr="0068079D">
              <w:rPr>
                <w:rFonts w:ascii="Browallia New" w:hAnsi="Browallia New" w:cs="Browallia New"/>
                <w:sz w:val="28"/>
                <w:szCs w:val="28"/>
                <w:cs/>
                <w:lang w:eastAsia="th-TH"/>
              </w:rPr>
              <w:t>เพ็ท</w:t>
            </w:r>
            <w:proofErr w:type="spellEnd"/>
            <w:r w:rsidRPr="0068079D">
              <w:rPr>
                <w:rFonts w:ascii="Browallia New" w:hAnsi="Browallia New" w:cs="Browallia New"/>
                <w:sz w:val="28"/>
                <w:szCs w:val="28"/>
                <w:cs/>
                <w:lang w:eastAsia="th-TH"/>
              </w:rPr>
              <w:t xml:space="preserve"> เวล</w:t>
            </w:r>
            <w:proofErr w:type="spellStart"/>
            <w:r w:rsidRPr="0068079D">
              <w:rPr>
                <w:rFonts w:ascii="Browallia New" w:hAnsi="Browallia New" w:cs="Browallia New"/>
                <w:sz w:val="28"/>
                <w:szCs w:val="28"/>
                <w:cs/>
                <w:lang w:eastAsia="th-TH"/>
              </w:rPr>
              <w:t>เนส</w:t>
            </w:r>
            <w:proofErr w:type="spellEnd"/>
            <w:r w:rsidRPr="0068079D">
              <w:rPr>
                <w:rFonts w:ascii="Browallia New" w:hAnsi="Browallia New" w:cs="Browallia New"/>
                <w:sz w:val="28"/>
                <w:szCs w:val="28"/>
                <w:cs/>
                <w:lang w:eastAsia="th-TH"/>
              </w:rPr>
              <w:t xml:space="preserve"> เซ็น</w:t>
            </w:r>
            <w:proofErr w:type="spellStart"/>
            <w:r w:rsidRPr="0068079D">
              <w:rPr>
                <w:rFonts w:ascii="Browallia New" w:hAnsi="Browallia New" w:cs="Browallia New"/>
                <w:sz w:val="28"/>
                <w:szCs w:val="28"/>
                <w:cs/>
                <w:lang w:eastAsia="th-TH"/>
              </w:rPr>
              <w:t>เต</w:t>
            </w:r>
            <w:proofErr w:type="spellEnd"/>
            <w:r w:rsidRPr="0068079D">
              <w:rPr>
                <w:rFonts w:ascii="Browallia New" w:hAnsi="Browallia New" w:cs="Browallia New"/>
                <w:sz w:val="28"/>
                <w:szCs w:val="28"/>
                <w:cs/>
                <w:lang w:eastAsia="th-TH"/>
              </w:rPr>
              <w:t>อร์ จำกัด</w:t>
            </w:r>
          </w:p>
        </w:tc>
        <w:tc>
          <w:tcPr>
            <w:tcW w:w="3312" w:type="dxa"/>
          </w:tcPr>
          <w:p w14:paraId="2D3C8EE9" w14:textId="41CC4E93" w:rsidR="00102453" w:rsidRPr="0068079D"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มีผู้ถือหุ้นและกรรมการร่วมกัน</w:t>
            </w:r>
          </w:p>
        </w:tc>
      </w:tr>
      <w:tr w:rsidR="00266964" w:rsidRPr="0068079D" w14:paraId="0F0499A4" w14:textId="77777777" w:rsidTr="00376200">
        <w:tc>
          <w:tcPr>
            <w:tcW w:w="5760" w:type="dxa"/>
            <w:vAlign w:val="bottom"/>
          </w:tcPr>
          <w:p w14:paraId="0281110E" w14:textId="6F2B81F6" w:rsidR="00266964" w:rsidRPr="0068079D"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68079D">
              <w:rPr>
                <w:rFonts w:ascii="Browallia New" w:hAnsi="Browallia New" w:cs="Browallia New"/>
                <w:sz w:val="28"/>
                <w:szCs w:val="28"/>
                <w:cs/>
                <w:lang w:eastAsia="th-TH"/>
              </w:rPr>
              <w:t>บริษัท เอิบ เอเชีย จำกัด</w:t>
            </w:r>
          </w:p>
        </w:tc>
        <w:tc>
          <w:tcPr>
            <w:tcW w:w="3312" w:type="dxa"/>
          </w:tcPr>
          <w:p w14:paraId="2C77E7CE" w14:textId="0700A0FC" w:rsidR="00266964" w:rsidRPr="0068079D"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มีผู้ถือหุ้นและกรรมการร่วมกัน</w:t>
            </w:r>
          </w:p>
        </w:tc>
      </w:tr>
      <w:tr w:rsidR="00886099" w:rsidRPr="0068079D" w14:paraId="717E4E8B" w14:textId="77777777" w:rsidTr="00376200">
        <w:tc>
          <w:tcPr>
            <w:tcW w:w="5760" w:type="dxa"/>
            <w:vAlign w:val="bottom"/>
          </w:tcPr>
          <w:p w14:paraId="1BA2C322" w14:textId="35A61244" w:rsidR="00886099" w:rsidRPr="0068079D" w:rsidRDefault="00886099"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68079D">
              <w:rPr>
                <w:rFonts w:ascii="Browallia New" w:hAnsi="Browallia New" w:cs="Browallia New"/>
                <w:sz w:val="28"/>
                <w:szCs w:val="28"/>
                <w:cs/>
                <w:lang w:eastAsia="th-TH"/>
              </w:rPr>
              <w:t xml:space="preserve">บริษัท </w:t>
            </w:r>
            <w:r w:rsidR="00765C87" w:rsidRPr="0068079D">
              <w:rPr>
                <w:rFonts w:ascii="Browallia New" w:hAnsi="Browallia New" w:cs="Browallia New"/>
                <w:sz w:val="28"/>
                <w:szCs w:val="28"/>
                <w:cs/>
                <w:lang w:eastAsia="th-TH"/>
              </w:rPr>
              <w:t>อาร์เอสเอ็กซ์วายแซด จำกัด (มหาชน)</w:t>
            </w:r>
          </w:p>
        </w:tc>
        <w:tc>
          <w:tcPr>
            <w:tcW w:w="3312" w:type="dxa"/>
          </w:tcPr>
          <w:p w14:paraId="4E24B69C" w14:textId="2CC62E79" w:rsidR="00886099" w:rsidRPr="0068079D" w:rsidRDefault="006F2A4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มีผู้ถือหุ้นและกรรมการร่วมกัน</w:t>
            </w:r>
          </w:p>
        </w:tc>
      </w:tr>
      <w:tr w:rsidR="006F2A44" w:rsidRPr="0068079D" w14:paraId="497BBED3" w14:textId="77777777" w:rsidTr="00376200">
        <w:tc>
          <w:tcPr>
            <w:tcW w:w="5760" w:type="dxa"/>
            <w:vAlign w:val="bottom"/>
          </w:tcPr>
          <w:p w14:paraId="25797067" w14:textId="461AA02B" w:rsidR="006F2A44" w:rsidRPr="0068079D" w:rsidRDefault="00CA162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68079D">
              <w:rPr>
                <w:rFonts w:ascii="Browallia New" w:hAnsi="Browallia New" w:cs="Browallia New"/>
                <w:sz w:val="28"/>
                <w:szCs w:val="28"/>
                <w:cs/>
                <w:lang w:eastAsia="th-TH"/>
              </w:rPr>
              <w:t xml:space="preserve">บริษัท กิฟท์ </w:t>
            </w:r>
            <w:proofErr w:type="spellStart"/>
            <w:r w:rsidRPr="0068079D">
              <w:rPr>
                <w:rFonts w:ascii="Browallia New" w:hAnsi="Browallia New" w:cs="Browallia New"/>
                <w:sz w:val="28"/>
                <w:szCs w:val="28"/>
                <w:cs/>
                <w:lang w:eastAsia="th-TH"/>
              </w:rPr>
              <w:t>ฮอสพิ</w:t>
            </w:r>
            <w:proofErr w:type="spellEnd"/>
            <w:r w:rsidRPr="0068079D">
              <w:rPr>
                <w:rFonts w:ascii="Browallia New" w:hAnsi="Browallia New" w:cs="Browallia New"/>
                <w:sz w:val="28"/>
                <w:szCs w:val="28"/>
                <w:cs/>
                <w:lang w:eastAsia="th-TH"/>
              </w:rPr>
              <w:t>ทอลลิตี้ จำกัด</w:t>
            </w:r>
          </w:p>
        </w:tc>
        <w:tc>
          <w:tcPr>
            <w:tcW w:w="3312" w:type="dxa"/>
          </w:tcPr>
          <w:p w14:paraId="3ED9ED92" w14:textId="5EED572C" w:rsidR="006F2A44" w:rsidRPr="0068079D" w:rsidRDefault="00BC4BD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8079D">
              <w:rPr>
                <w:rFonts w:ascii="Browallia New" w:hAnsi="Browallia New" w:cs="Browallia New"/>
                <w:sz w:val="28"/>
                <w:szCs w:val="28"/>
                <w:cs/>
              </w:rPr>
              <w:t>มีผู้ถือหุ้นร่วมกัน</w:t>
            </w:r>
          </w:p>
        </w:tc>
      </w:tr>
      <w:tr w:rsidR="006F2A44" w:rsidRPr="0068079D" w14:paraId="12CF1E05" w14:textId="77777777" w:rsidTr="00376200">
        <w:tc>
          <w:tcPr>
            <w:tcW w:w="5760" w:type="dxa"/>
            <w:vAlign w:val="bottom"/>
          </w:tcPr>
          <w:p w14:paraId="2B5474C1" w14:textId="2904A07C" w:rsidR="006F2A44" w:rsidRPr="0068079D" w:rsidRDefault="00B453B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68079D">
              <w:rPr>
                <w:rFonts w:ascii="Browallia New" w:hAnsi="Browallia New" w:cs="Browallia New"/>
                <w:sz w:val="28"/>
                <w:szCs w:val="28"/>
                <w:cs/>
                <w:lang w:eastAsia="th-TH"/>
              </w:rPr>
              <w:t xml:space="preserve">บริษัท </w:t>
            </w:r>
            <w:proofErr w:type="spellStart"/>
            <w:r w:rsidR="00765C87" w:rsidRPr="0068079D">
              <w:rPr>
                <w:rFonts w:ascii="Browallia New" w:hAnsi="Browallia New" w:cs="Browallia New"/>
                <w:sz w:val="28"/>
                <w:szCs w:val="28"/>
                <w:cs/>
                <w:lang w:eastAsia="th-TH"/>
              </w:rPr>
              <w:t>เพ็ท</w:t>
            </w:r>
            <w:proofErr w:type="spellEnd"/>
            <w:r w:rsidR="00765C87" w:rsidRPr="0068079D">
              <w:rPr>
                <w:rFonts w:ascii="Browallia New" w:hAnsi="Browallia New" w:cs="Browallia New"/>
                <w:sz w:val="28"/>
                <w:szCs w:val="28"/>
                <w:cs/>
                <w:lang w:eastAsia="th-TH"/>
              </w:rPr>
              <w:t>ออล</w:t>
            </w:r>
            <w:r w:rsidR="00914DC6" w:rsidRPr="0068079D">
              <w:rPr>
                <w:rFonts w:ascii="Browallia New" w:hAnsi="Browallia New" w:cs="Browallia New"/>
                <w:sz w:val="28"/>
                <w:szCs w:val="28"/>
                <w:cs/>
                <w:lang w:eastAsia="th-TH"/>
              </w:rPr>
              <w:t xml:space="preserve"> จำกัด</w:t>
            </w:r>
          </w:p>
        </w:tc>
        <w:tc>
          <w:tcPr>
            <w:tcW w:w="3312" w:type="dxa"/>
          </w:tcPr>
          <w:p w14:paraId="620FCA42" w14:textId="59752FFC" w:rsidR="006F2A44" w:rsidRPr="0068079D" w:rsidRDefault="00765C8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68079D">
              <w:rPr>
                <w:rFonts w:ascii="Browallia New" w:hAnsi="Browallia New" w:cs="Browallia New"/>
                <w:sz w:val="28"/>
                <w:szCs w:val="28"/>
                <w:cs/>
              </w:rPr>
              <w:t>มี</w:t>
            </w:r>
            <w:r w:rsidR="00A10333" w:rsidRPr="0068079D">
              <w:rPr>
                <w:rFonts w:ascii="Browallia New" w:hAnsi="Browallia New" w:cs="Browallia New"/>
                <w:sz w:val="28"/>
                <w:szCs w:val="28"/>
                <w:cs/>
              </w:rPr>
              <w:t>กรรมการร่วมกัน</w:t>
            </w:r>
          </w:p>
        </w:tc>
      </w:tr>
      <w:tr w:rsidR="00A10333" w:rsidRPr="0068079D" w14:paraId="3728C073" w14:textId="77777777" w:rsidTr="00376200">
        <w:tc>
          <w:tcPr>
            <w:tcW w:w="5760" w:type="dxa"/>
            <w:vAlign w:val="bottom"/>
          </w:tcPr>
          <w:p w14:paraId="65B78592" w14:textId="7205ABD8" w:rsidR="00A10333" w:rsidRPr="0068079D" w:rsidRDefault="00CC4D4B"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68079D">
              <w:rPr>
                <w:rFonts w:ascii="Browallia New" w:hAnsi="Browallia New" w:cs="Browallia New"/>
                <w:sz w:val="28"/>
                <w:szCs w:val="28"/>
                <w:cs/>
                <w:lang w:eastAsia="th-TH"/>
              </w:rPr>
              <w:t xml:space="preserve">บริษัท </w:t>
            </w:r>
            <w:proofErr w:type="spellStart"/>
            <w:r w:rsidRPr="0068079D">
              <w:rPr>
                <w:rFonts w:ascii="Browallia New" w:hAnsi="Browallia New" w:cs="Browallia New"/>
                <w:sz w:val="28"/>
                <w:szCs w:val="28"/>
                <w:cs/>
                <w:lang w:eastAsia="th-TH"/>
              </w:rPr>
              <w:t>อะ</w:t>
            </w:r>
            <w:proofErr w:type="spellEnd"/>
            <w:r w:rsidRPr="0068079D">
              <w:rPr>
                <w:rFonts w:ascii="Browallia New" w:hAnsi="Browallia New" w:cs="Browallia New"/>
                <w:sz w:val="28"/>
                <w:szCs w:val="28"/>
                <w:cs/>
                <w:lang w:eastAsia="th-TH"/>
              </w:rPr>
              <w:t>ลอตเท</w:t>
            </w:r>
            <w:proofErr w:type="spellStart"/>
            <w:r w:rsidRPr="0068079D">
              <w:rPr>
                <w:rFonts w:ascii="Browallia New" w:hAnsi="Browallia New" w:cs="Browallia New"/>
                <w:sz w:val="28"/>
                <w:szCs w:val="28"/>
                <w:cs/>
                <w:lang w:eastAsia="th-TH"/>
              </w:rPr>
              <w:t>็ค</w:t>
            </w:r>
            <w:proofErr w:type="spellEnd"/>
            <w:r w:rsidRPr="0068079D">
              <w:rPr>
                <w:rFonts w:ascii="Browallia New" w:hAnsi="Browallia New" w:cs="Browallia New"/>
                <w:sz w:val="28"/>
                <w:szCs w:val="28"/>
                <w:cs/>
                <w:lang w:eastAsia="th-TH"/>
              </w:rPr>
              <w:t xml:space="preserve"> จำกัด</w:t>
            </w:r>
          </w:p>
        </w:tc>
        <w:tc>
          <w:tcPr>
            <w:tcW w:w="3312" w:type="dxa"/>
          </w:tcPr>
          <w:p w14:paraId="4C8C2308" w14:textId="02446270" w:rsidR="00A10333" w:rsidRPr="0068079D"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มีกรรมการร่วมกัน</w:t>
            </w:r>
          </w:p>
        </w:tc>
      </w:tr>
      <w:tr w:rsidR="00A10333" w:rsidRPr="0068079D" w14:paraId="7C357D68" w14:textId="77777777" w:rsidTr="00376200">
        <w:tc>
          <w:tcPr>
            <w:tcW w:w="5760" w:type="dxa"/>
            <w:vAlign w:val="bottom"/>
          </w:tcPr>
          <w:p w14:paraId="316BCDC0" w14:textId="6E400EC5" w:rsidR="00A10333" w:rsidRPr="0068079D" w:rsidRDefault="00006B18"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68079D">
              <w:rPr>
                <w:rFonts w:ascii="Browallia New" w:hAnsi="Browallia New" w:cs="Browallia New"/>
                <w:sz w:val="28"/>
                <w:szCs w:val="28"/>
                <w:cs/>
                <w:lang w:eastAsia="th-TH"/>
              </w:rPr>
              <w:t>บริษัท เมลอน ไทย จำกัด</w:t>
            </w:r>
          </w:p>
        </w:tc>
        <w:tc>
          <w:tcPr>
            <w:tcW w:w="3312" w:type="dxa"/>
          </w:tcPr>
          <w:p w14:paraId="0FC10DA7" w14:textId="6B6DA73E" w:rsidR="00A10333" w:rsidRPr="0068079D" w:rsidRDefault="00BC4BD7"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rPr>
              <w:t>มีผู้ถือหุ้นร่วมกัน</w:t>
            </w:r>
          </w:p>
        </w:tc>
      </w:tr>
      <w:tr w:rsidR="00A10333" w:rsidRPr="0068079D" w14:paraId="750612B7" w14:textId="77777777" w:rsidTr="00376200">
        <w:tc>
          <w:tcPr>
            <w:tcW w:w="5760" w:type="dxa"/>
            <w:vAlign w:val="bottom"/>
          </w:tcPr>
          <w:p w14:paraId="2EE60B7B" w14:textId="34004E0A" w:rsidR="00A10333" w:rsidRPr="0068079D"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8079D">
              <w:rPr>
                <w:rFonts w:ascii="Browallia New" w:hAnsi="Browallia New" w:cs="Browallia New"/>
                <w:sz w:val="28"/>
                <w:szCs w:val="28"/>
                <w:cs/>
                <w:lang w:eastAsia="th-TH"/>
              </w:rPr>
              <w:t>กิจการร่วมค้า</w:t>
            </w:r>
            <w:proofErr w:type="spellStart"/>
            <w:r w:rsidRPr="0068079D">
              <w:rPr>
                <w:rFonts w:ascii="Browallia New" w:hAnsi="Browallia New" w:cs="Browallia New"/>
                <w:sz w:val="28"/>
                <w:szCs w:val="28"/>
                <w:cs/>
                <w:lang w:eastAsia="th-TH"/>
              </w:rPr>
              <w:t>อะ</w:t>
            </w:r>
            <w:proofErr w:type="spellEnd"/>
            <w:r w:rsidRPr="0068079D">
              <w:rPr>
                <w:rFonts w:ascii="Browallia New" w:hAnsi="Browallia New" w:cs="Browallia New"/>
                <w:sz w:val="28"/>
                <w:szCs w:val="28"/>
                <w:cs/>
                <w:lang w:eastAsia="th-TH"/>
              </w:rPr>
              <w:t>ครอส เดอะ ยูนิ</w:t>
            </w:r>
            <w:proofErr w:type="spellStart"/>
            <w:r w:rsidRPr="0068079D">
              <w:rPr>
                <w:rFonts w:ascii="Browallia New" w:hAnsi="Browallia New" w:cs="Browallia New"/>
                <w:sz w:val="28"/>
                <w:szCs w:val="28"/>
                <w:cs/>
                <w:lang w:eastAsia="th-TH"/>
              </w:rPr>
              <w:t>เวิร์ส</w:t>
            </w:r>
            <w:proofErr w:type="spellEnd"/>
            <w:r w:rsidRPr="0068079D">
              <w:rPr>
                <w:rFonts w:ascii="Browallia New" w:hAnsi="Browallia New" w:cs="Browallia New"/>
                <w:sz w:val="28"/>
                <w:szCs w:val="28"/>
                <w:lang w:eastAsia="th-TH"/>
              </w:rPr>
              <w:t xml:space="preserve"> </w:t>
            </w:r>
            <w:r w:rsidRPr="0068079D">
              <w:rPr>
                <w:rFonts w:ascii="Browallia New" w:hAnsi="Browallia New" w:cs="Browallia New"/>
                <w:sz w:val="28"/>
                <w:szCs w:val="28"/>
                <w:cs/>
                <w:lang w:eastAsia="th-TH"/>
              </w:rPr>
              <w:t>โปรเจค</w:t>
            </w:r>
          </w:p>
        </w:tc>
        <w:tc>
          <w:tcPr>
            <w:tcW w:w="3312" w:type="dxa"/>
          </w:tcPr>
          <w:p w14:paraId="4A533431" w14:textId="7A492493" w:rsidR="00A10333" w:rsidRPr="0068079D"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8079D">
              <w:rPr>
                <w:rFonts w:ascii="Browallia New" w:hAnsi="Browallia New" w:cs="Browallia New"/>
                <w:sz w:val="28"/>
                <w:szCs w:val="28"/>
                <w:cs/>
                <w:lang w:val="en-GB"/>
              </w:rPr>
              <w:t>การดำเนินงานร่วมกัน</w:t>
            </w:r>
          </w:p>
        </w:tc>
      </w:tr>
    </w:tbl>
    <w:p w14:paraId="004633CC" w14:textId="77777777" w:rsidR="00041FD6" w:rsidRPr="0068079D" w:rsidRDefault="00041FD6" w:rsidP="0028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27D9B4" w14:textId="04B519F2" w:rsidR="00A95A7E" w:rsidRPr="0068079D"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8079D">
        <w:rPr>
          <w:rFonts w:ascii="Browallia New" w:hAnsi="Browallia New" w:cs="Browallia New"/>
          <w:sz w:val="28"/>
          <w:szCs w:val="28"/>
          <w:cs/>
        </w:rPr>
        <w:t>นโยบายราคา</w:t>
      </w:r>
      <w:r w:rsidR="005C3B9E" w:rsidRPr="0068079D">
        <w:rPr>
          <w:rFonts w:ascii="Browallia New" w:hAnsi="Browallia New" w:cs="Browallia New"/>
          <w:sz w:val="28"/>
          <w:szCs w:val="28"/>
          <w:cs/>
        </w:rPr>
        <w:t>เป็นนโยบายเดียวกันกับนโยบายการบัญชีที่ใช้ในการจัดทำ</w:t>
      </w:r>
      <w:r w:rsidRPr="0068079D">
        <w:rPr>
          <w:rFonts w:ascii="Browallia New" w:hAnsi="Browallia New" w:cs="Browallia New"/>
          <w:sz w:val="28"/>
          <w:szCs w:val="28"/>
          <w:cs/>
        </w:rPr>
        <w:t>งบการเงินสำหรับปี</w:t>
      </w:r>
      <w:r w:rsidR="005C3B9E" w:rsidRPr="0068079D">
        <w:rPr>
          <w:rFonts w:ascii="Browallia New" w:hAnsi="Browallia New" w:cs="Browallia New"/>
          <w:sz w:val="28"/>
          <w:szCs w:val="28"/>
          <w:cs/>
        </w:rPr>
        <w:t>บัญชี</w:t>
      </w:r>
      <w:r w:rsidRPr="0068079D">
        <w:rPr>
          <w:rFonts w:ascii="Browallia New" w:hAnsi="Browallia New" w:cs="Browallia New"/>
          <w:sz w:val="28"/>
          <w:szCs w:val="28"/>
          <w:cs/>
        </w:rPr>
        <w:t>สิ้นสุดวันที่</w:t>
      </w:r>
      <w:r w:rsidR="005C3B9E" w:rsidRPr="0068079D">
        <w:rPr>
          <w:rFonts w:ascii="Browallia New" w:hAnsi="Browallia New" w:cs="Browallia New"/>
          <w:sz w:val="28"/>
          <w:szCs w:val="28"/>
          <w:cs/>
        </w:rPr>
        <w:t xml:space="preserve"> </w:t>
      </w:r>
      <w:r w:rsidR="00796AFC" w:rsidRPr="0068079D">
        <w:rPr>
          <w:rFonts w:ascii="Browallia New" w:hAnsi="Browallia New" w:cs="Browallia New"/>
          <w:sz w:val="28"/>
          <w:szCs w:val="28"/>
        </w:rPr>
        <w:t xml:space="preserve">          </w:t>
      </w:r>
      <w:r w:rsidRPr="0068079D">
        <w:rPr>
          <w:rFonts w:ascii="Browallia New" w:hAnsi="Browallia New" w:cs="Browallia New"/>
          <w:sz w:val="28"/>
          <w:szCs w:val="28"/>
          <w:cs/>
        </w:rPr>
        <w:t xml:space="preserve"> </w:t>
      </w:r>
      <w:r w:rsidRPr="0068079D">
        <w:rPr>
          <w:rFonts w:ascii="Browallia New" w:hAnsi="Browallia New" w:cs="Browallia New"/>
          <w:sz w:val="28"/>
          <w:szCs w:val="28"/>
        </w:rPr>
        <w:t xml:space="preserve">31 </w:t>
      </w:r>
      <w:r w:rsidRPr="0068079D">
        <w:rPr>
          <w:rFonts w:ascii="Browallia New" w:hAnsi="Browallia New" w:cs="Browallia New"/>
          <w:sz w:val="28"/>
          <w:szCs w:val="28"/>
          <w:cs/>
        </w:rPr>
        <w:t xml:space="preserve">ธันวาคม </w:t>
      </w:r>
      <w:r w:rsidRPr="0068079D">
        <w:rPr>
          <w:rFonts w:ascii="Browallia New" w:hAnsi="Browallia New" w:cs="Browallia New"/>
          <w:sz w:val="28"/>
          <w:szCs w:val="28"/>
        </w:rPr>
        <w:t>256</w:t>
      </w:r>
      <w:r w:rsidR="00FB25A8">
        <w:rPr>
          <w:rFonts w:ascii="Browallia New" w:hAnsi="Browallia New" w:cs="Browallia New"/>
          <w:sz w:val="28"/>
          <w:szCs w:val="28"/>
        </w:rPr>
        <w:t>8</w:t>
      </w:r>
    </w:p>
    <w:p w14:paraId="676736A4" w14:textId="77777777" w:rsidR="00A95A7E" w:rsidRPr="0068079D"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54223960" w14:textId="77777777" w:rsidR="00765C87" w:rsidRDefault="00765C87"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6079EEF5" w14:textId="77777777" w:rsidR="0008423C" w:rsidRDefault="0008423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31A973FB" w14:textId="77777777" w:rsidR="0008423C" w:rsidRDefault="0008423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5ED13FEB" w14:textId="77777777" w:rsidR="0008423C" w:rsidRDefault="0008423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10EF1E7A" w14:textId="77777777" w:rsidR="0008423C" w:rsidRDefault="0008423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46289A0E" w14:textId="77777777" w:rsidR="0008423C" w:rsidRDefault="0008423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1F6D4F21" w14:textId="77777777" w:rsidR="0008423C" w:rsidRDefault="0008423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A63608D" w14:textId="38C57388" w:rsidR="002A1B62" w:rsidRPr="0068079D"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68079D">
        <w:rPr>
          <w:rFonts w:ascii="Browallia New" w:hAnsi="Browallia New" w:cs="Browallia New"/>
          <w:sz w:val="28"/>
          <w:szCs w:val="28"/>
          <w:cs/>
        </w:rPr>
        <w:lastRenderedPageBreak/>
        <w:t>รายได้และค่าใช้จ่ายระหว่างกลุ่มบริษัทกับบุคคลและกิจการที่เกี่ยวข้องกัน</w:t>
      </w:r>
      <w:r w:rsidR="00452CE9" w:rsidRPr="00452CE9">
        <w:rPr>
          <w:rFonts w:ascii="Browallia New" w:hAnsi="Browallia New" w:cs="Browallia New"/>
          <w:sz w:val="28"/>
          <w:szCs w:val="28"/>
          <w:cs/>
        </w:rPr>
        <w:t xml:space="preserve">สำหรับงวดสามเดือนสิ้นสุดวันที่ </w:t>
      </w:r>
      <w:r w:rsidR="00452CE9" w:rsidRPr="00452CE9">
        <w:rPr>
          <w:rFonts w:ascii="Browallia New" w:hAnsi="Browallia New" w:cs="Browallia New"/>
          <w:sz w:val="28"/>
          <w:szCs w:val="28"/>
        </w:rPr>
        <w:t xml:space="preserve">31 </w:t>
      </w:r>
      <w:r w:rsidR="00452CE9" w:rsidRPr="00452CE9">
        <w:rPr>
          <w:rFonts w:ascii="Browallia New" w:hAnsi="Browallia New" w:cs="Browallia New"/>
          <w:sz w:val="28"/>
          <w:szCs w:val="28"/>
          <w:cs/>
        </w:rPr>
        <w:t xml:space="preserve">มีนาคม </w:t>
      </w:r>
      <w:r w:rsidRPr="0068079D">
        <w:rPr>
          <w:rFonts w:ascii="Browallia New" w:hAnsi="Browallia New" w:cs="Browallia New"/>
          <w:sz w:val="28"/>
          <w:szCs w:val="28"/>
        </w:rPr>
        <w:t>256</w:t>
      </w:r>
      <w:r w:rsidR="00452CE9">
        <w:rPr>
          <w:rFonts w:ascii="Browallia New" w:hAnsi="Browallia New" w:cs="Browallia New"/>
          <w:sz w:val="28"/>
          <w:szCs w:val="28"/>
        </w:rPr>
        <w:t>9</w:t>
      </w:r>
      <w:r w:rsidRPr="0068079D">
        <w:rPr>
          <w:rFonts w:ascii="Browallia New" w:hAnsi="Browallia New" w:cs="Browallia New"/>
          <w:sz w:val="28"/>
          <w:szCs w:val="28"/>
        </w:rPr>
        <w:t xml:space="preserve"> </w:t>
      </w:r>
      <w:r w:rsidRPr="0068079D">
        <w:rPr>
          <w:rFonts w:ascii="Browallia New" w:hAnsi="Browallia New" w:cs="Browallia New"/>
          <w:sz w:val="28"/>
          <w:szCs w:val="28"/>
          <w:cs/>
        </w:rPr>
        <w:t xml:space="preserve">และ </w:t>
      </w:r>
      <w:r w:rsidRPr="0068079D">
        <w:rPr>
          <w:rFonts w:ascii="Browallia New" w:hAnsi="Browallia New" w:cs="Browallia New"/>
          <w:sz w:val="28"/>
          <w:szCs w:val="28"/>
        </w:rPr>
        <w:t>256</w:t>
      </w:r>
      <w:r w:rsidR="00452CE9">
        <w:rPr>
          <w:rFonts w:ascii="Browallia New" w:hAnsi="Browallia New" w:cs="Browallia New"/>
          <w:sz w:val="28"/>
          <w:szCs w:val="28"/>
        </w:rPr>
        <w:t>8</w:t>
      </w:r>
      <w:r w:rsidR="001724C4" w:rsidRPr="0068079D">
        <w:rPr>
          <w:rFonts w:ascii="Browallia New" w:hAnsi="Browallia New" w:cs="Browallia New"/>
          <w:sz w:val="28"/>
          <w:szCs w:val="28"/>
        </w:rPr>
        <w:t xml:space="preserve"> </w:t>
      </w:r>
      <w:r w:rsidR="001724C4" w:rsidRPr="0068079D">
        <w:rPr>
          <w:rFonts w:ascii="Browallia New" w:hAnsi="Browallia New" w:cs="Browallia New"/>
          <w:sz w:val="28"/>
          <w:szCs w:val="28"/>
          <w:cs/>
        </w:rPr>
        <w:t>มีดังนี้</w:t>
      </w:r>
    </w:p>
    <w:p w14:paraId="6B87CEB0" w14:textId="77777777" w:rsidR="00351551" w:rsidRPr="00DF192D"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351551" w:rsidRPr="0068079D" w14:paraId="74D6F58F" w14:textId="77777777" w:rsidTr="00897777">
        <w:trPr>
          <w:cantSplit/>
          <w:tblHeader/>
        </w:trPr>
        <w:tc>
          <w:tcPr>
            <w:tcW w:w="3334" w:type="dxa"/>
          </w:tcPr>
          <w:p w14:paraId="665A7C3F" w14:textId="77777777" w:rsidR="00351551" w:rsidRPr="0068079D"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385D7825" w14:textId="3FD59062" w:rsidR="00351551" w:rsidRPr="0068079D"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009D3461"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A35406" w:rsidRPr="0068079D" w14:paraId="1104A154" w14:textId="77777777" w:rsidTr="00897777">
        <w:trPr>
          <w:cantSplit/>
          <w:tblHeader/>
        </w:trPr>
        <w:tc>
          <w:tcPr>
            <w:tcW w:w="3334" w:type="dxa"/>
          </w:tcPr>
          <w:p w14:paraId="336C2DAF" w14:textId="77777777" w:rsidR="00A35406" w:rsidRPr="0068079D" w:rsidRDefault="00A354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58214FF0" w14:textId="40357151" w:rsidR="00A35406" w:rsidRPr="0068079D" w:rsidRDefault="009024BB" w:rsidP="000016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cs/>
                <w:lang w:eastAsia="th-TH"/>
              </w:rPr>
            </w:pPr>
            <w:r w:rsidRPr="009024BB">
              <w:rPr>
                <w:rFonts w:ascii="Browallia New" w:hAnsi="Browallia New" w:cs="Browallia New"/>
                <w:snapToGrid w:val="0"/>
                <w:sz w:val="24"/>
                <w:szCs w:val="24"/>
                <w:cs/>
                <w:lang w:eastAsia="th-TH"/>
              </w:rPr>
              <w:t xml:space="preserve">สำหรับงวดสามเดือนสิ้นสุดวันที่ </w:t>
            </w:r>
            <w:r w:rsidRPr="009024BB">
              <w:rPr>
                <w:rFonts w:ascii="Browallia New" w:hAnsi="Browallia New" w:cs="Browallia New"/>
                <w:snapToGrid w:val="0"/>
                <w:sz w:val="24"/>
                <w:szCs w:val="24"/>
                <w:lang w:eastAsia="th-TH"/>
              </w:rPr>
              <w:t xml:space="preserve">31 </w:t>
            </w:r>
            <w:r w:rsidRPr="009024BB">
              <w:rPr>
                <w:rFonts w:ascii="Browallia New" w:hAnsi="Browallia New" w:cs="Browallia New"/>
                <w:snapToGrid w:val="0"/>
                <w:sz w:val="24"/>
                <w:szCs w:val="24"/>
                <w:cs/>
                <w:lang w:eastAsia="th-TH"/>
              </w:rPr>
              <w:t>มีนาคม</w:t>
            </w:r>
          </w:p>
        </w:tc>
      </w:tr>
      <w:tr w:rsidR="00A16F2F" w:rsidRPr="0068079D" w14:paraId="29C31F65" w14:textId="77777777" w:rsidTr="00897777">
        <w:trPr>
          <w:cantSplit/>
          <w:tblHeader/>
        </w:trPr>
        <w:tc>
          <w:tcPr>
            <w:tcW w:w="3334" w:type="dxa"/>
          </w:tcPr>
          <w:p w14:paraId="75977225"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4E02F7BE" w14:textId="51AC27C7"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883" w:type="dxa"/>
            <w:gridSpan w:val="2"/>
          </w:tcPr>
          <w:p w14:paraId="5453B13C" w14:textId="109560E5"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FD5AA5" w:rsidRPr="0068079D" w14:paraId="7A4F16FC" w14:textId="77777777" w:rsidTr="00897777">
        <w:trPr>
          <w:cantSplit/>
          <w:tblHeader/>
        </w:trPr>
        <w:tc>
          <w:tcPr>
            <w:tcW w:w="3334" w:type="dxa"/>
          </w:tcPr>
          <w:p w14:paraId="3D981BF1" w14:textId="77777777" w:rsidR="00FD5AA5" w:rsidRPr="0068079D" w:rsidRDefault="00FD5AA5" w:rsidP="00FD5AA5">
            <w:pPr>
              <w:pStyle w:val="a0"/>
              <w:tabs>
                <w:tab w:val="clear" w:pos="360"/>
                <w:tab w:val="clear" w:pos="720"/>
                <w:tab w:val="clear" w:pos="1080"/>
                <w:tab w:val="left" w:pos="540"/>
              </w:tabs>
              <w:rPr>
                <w:rFonts w:ascii="Browallia New" w:hAnsi="Browallia New" w:cs="Browallia New"/>
                <w:sz w:val="24"/>
                <w:szCs w:val="24"/>
                <w:lang w:val="en-GB"/>
              </w:rPr>
            </w:pPr>
          </w:p>
        </w:tc>
        <w:tc>
          <w:tcPr>
            <w:tcW w:w="1441" w:type="dxa"/>
            <w:vAlign w:val="bottom"/>
          </w:tcPr>
          <w:p w14:paraId="0F74B383" w14:textId="0A35640E" w:rsidR="00FD5AA5" w:rsidRPr="0068079D" w:rsidRDefault="00FD5AA5" w:rsidP="00FD5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w:t>
            </w:r>
            <w:r>
              <w:rPr>
                <w:rFonts w:ascii="Browallia New" w:hAnsi="Browallia New" w:cs="Browallia New"/>
                <w:sz w:val="24"/>
                <w:szCs w:val="24"/>
              </w:rPr>
              <w:t>9</w:t>
            </w:r>
          </w:p>
        </w:tc>
        <w:tc>
          <w:tcPr>
            <w:tcW w:w="1441" w:type="dxa"/>
            <w:vAlign w:val="bottom"/>
          </w:tcPr>
          <w:p w14:paraId="1A47E8F2" w14:textId="3F1DB108" w:rsidR="00FD5AA5" w:rsidRPr="0068079D" w:rsidRDefault="00FD5AA5" w:rsidP="00FD5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w:t>
            </w:r>
            <w:r>
              <w:rPr>
                <w:rFonts w:ascii="Browallia New" w:hAnsi="Browallia New" w:cs="Browallia New"/>
                <w:sz w:val="24"/>
                <w:szCs w:val="24"/>
              </w:rPr>
              <w:t>8</w:t>
            </w:r>
          </w:p>
        </w:tc>
        <w:tc>
          <w:tcPr>
            <w:tcW w:w="1441" w:type="dxa"/>
            <w:vAlign w:val="bottom"/>
          </w:tcPr>
          <w:p w14:paraId="12A8815B" w14:textId="4FC4C0CD" w:rsidR="00FD5AA5" w:rsidRPr="0068079D" w:rsidRDefault="00FD5AA5" w:rsidP="00FD5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Pr>
                <w:rFonts w:ascii="Browallia New" w:hAnsi="Browallia New" w:cs="Browallia New"/>
                <w:sz w:val="24"/>
                <w:szCs w:val="24"/>
              </w:rPr>
              <w:t>9</w:t>
            </w:r>
          </w:p>
        </w:tc>
        <w:tc>
          <w:tcPr>
            <w:tcW w:w="1442" w:type="dxa"/>
            <w:vAlign w:val="bottom"/>
          </w:tcPr>
          <w:p w14:paraId="28F28117" w14:textId="169CA42D" w:rsidR="00FD5AA5" w:rsidRPr="0068079D" w:rsidRDefault="00FD5AA5" w:rsidP="00FD5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256</w:t>
            </w:r>
            <w:r>
              <w:rPr>
                <w:rFonts w:ascii="Browallia New" w:hAnsi="Browallia New" w:cs="Browallia New"/>
                <w:sz w:val="24"/>
                <w:szCs w:val="24"/>
              </w:rPr>
              <w:t>8</w:t>
            </w:r>
          </w:p>
        </w:tc>
      </w:tr>
      <w:tr w:rsidR="00A16F2F" w:rsidRPr="0068079D" w14:paraId="7081AB1B" w14:textId="77777777" w:rsidTr="00A16F2F">
        <w:trPr>
          <w:cantSplit/>
          <w:tblHeader/>
        </w:trPr>
        <w:tc>
          <w:tcPr>
            <w:tcW w:w="3334" w:type="dxa"/>
            <w:vAlign w:val="bottom"/>
          </w:tcPr>
          <w:p w14:paraId="67E7523A"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304A5A61"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79CC6ED5"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42AAC9EF"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1850D82B"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68079D" w14:paraId="754DB78F" w14:textId="77777777" w:rsidTr="00A16F2F">
        <w:trPr>
          <w:cantSplit/>
        </w:trPr>
        <w:tc>
          <w:tcPr>
            <w:tcW w:w="3334" w:type="dxa"/>
            <w:vAlign w:val="bottom"/>
          </w:tcPr>
          <w:p w14:paraId="4731B443" w14:textId="06E003D4"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รายการค้ากับบริษัทย่อยและ</w:t>
            </w:r>
          </w:p>
        </w:tc>
        <w:tc>
          <w:tcPr>
            <w:tcW w:w="1441" w:type="dxa"/>
            <w:vAlign w:val="bottom"/>
          </w:tcPr>
          <w:p w14:paraId="58DD4BC6"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676209BE"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5FEF1FF6"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5FDE7C26"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68079D" w14:paraId="7F6EC740" w14:textId="77777777" w:rsidTr="00A16F2F">
        <w:trPr>
          <w:cantSplit/>
        </w:trPr>
        <w:tc>
          <w:tcPr>
            <w:tcW w:w="3334" w:type="dxa"/>
            <w:vAlign w:val="bottom"/>
          </w:tcPr>
          <w:p w14:paraId="2E6D83D7" w14:textId="0A17F18B" w:rsidR="00A16F2F" w:rsidRPr="0068079D" w:rsidRDefault="00A16F2F" w:rsidP="00B9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cs/>
              </w:rPr>
            </w:pPr>
            <w:r w:rsidRPr="0068079D">
              <w:rPr>
                <w:rFonts w:ascii="Browallia New" w:hAnsi="Browallia New" w:cs="Browallia New"/>
                <w:b/>
                <w:bCs/>
                <w:sz w:val="24"/>
                <w:szCs w:val="24"/>
              </w:rPr>
              <w:t xml:space="preserve">     </w:t>
            </w:r>
            <w:r w:rsidRPr="0068079D">
              <w:rPr>
                <w:rFonts w:ascii="Browallia New" w:hAnsi="Browallia New" w:cs="Browallia New"/>
                <w:b/>
                <w:bCs/>
                <w:sz w:val="24"/>
                <w:szCs w:val="24"/>
                <w:cs/>
              </w:rPr>
              <w:t>บริษัทย่อยทางอ้อม</w:t>
            </w:r>
          </w:p>
        </w:tc>
        <w:tc>
          <w:tcPr>
            <w:tcW w:w="1441" w:type="dxa"/>
            <w:vAlign w:val="bottom"/>
          </w:tcPr>
          <w:p w14:paraId="3A679B4F"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197194C9"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14D57D1D"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36308BC5" w14:textId="77777777" w:rsidR="00A16F2F" w:rsidRPr="0068079D"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D42B2A" w:rsidRPr="0068079D" w14:paraId="2B09609B" w14:textId="77777777" w:rsidTr="00E72A26">
        <w:trPr>
          <w:cantSplit/>
        </w:trPr>
        <w:tc>
          <w:tcPr>
            <w:tcW w:w="3334" w:type="dxa"/>
            <w:vAlign w:val="bottom"/>
          </w:tcPr>
          <w:p w14:paraId="779F1A45" w14:textId="0708C50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รายได้ธุรกิจสื่อ</w:t>
            </w:r>
          </w:p>
        </w:tc>
        <w:tc>
          <w:tcPr>
            <w:tcW w:w="1441" w:type="dxa"/>
          </w:tcPr>
          <w:p w14:paraId="2DBFCCA4" w14:textId="639352CC"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3EDD2221" w14:textId="0CF4729B"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11483EA3" w14:textId="3CDA788A"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4,569</w:t>
            </w:r>
          </w:p>
        </w:tc>
        <w:tc>
          <w:tcPr>
            <w:tcW w:w="1442" w:type="dxa"/>
          </w:tcPr>
          <w:p w14:paraId="269486F0" w14:textId="344F08F5"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4,569</w:t>
            </w:r>
          </w:p>
        </w:tc>
      </w:tr>
      <w:tr w:rsidR="00D42B2A" w:rsidRPr="0068079D" w14:paraId="0098C6D0" w14:textId="77777777" w:rsidTr="00E72A26">
        <w:trPr>
          <w:cantSplit/>
        </w:trPr>
        <w:tc>
          <w:tcPr>
            <w:tcW w:w="3334" w:type="dxa"/>
            <w:vAlign w:val="bottom"/>
          </w:tcPr>
          <w:p w14:paraId="2BB1F272" w14:textId="201454AE"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r w:rsidRPr="0068079D">
              <w:rPr>
                <w:rFonts w:ascii="Browallia New" w:eastAsia="Arial Unicode MS" w:hAnsi="Browallia New" w:cs="Browallia New"/>
                <w:sz w:val="24"/>
                <w:szCs w:val="24"/>
                <w:cs/>
              </w:rPr>
              <w:t>รายได้ธุรกิจเพลง</w:t>
            </w:r>
          </w:p>
        </w:tc>
        <w:tc>
          <w:tcPr>
            <w:tcW w:w="1441" w:type="dxa"/>
          </w:tcPr>
          <w:p w14:paraId="64AECAA4" w14:textId="4EFBF815"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20A0DD82" w14:textId="00C23192"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vAlign w:val="bottom"/>
          </w:tcPr>
          <w:p w14:paraId="565E753B" w14:textId="1286B374" w:rsidR="00D42B2A" w:rsidRPr="007C31FA"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7C31FA">
              <w:rPr>
                <w:rFonts w:ascii="Browallia New" w:eastAsia="Arial Unicode MS" w:hAnsi="Browallia New" w:cs="Browallia New"/>
                <w:sz w:val="24"/>
                <w:szCs w:val="24"/>
                <w:lang w:val="en-GB"/>
              </w:rPr>
              <w:t>37</w:t>
            </w:r>
            <w:r w:rsidR="002B3824">
              <w:rPr>
                <w:rFonts w:ascii="Browallia New" w:eastAsia="Arial Unicode MS" w:hAnsi="Browallia New" w:cs="Browallia New"/>
                <w:sz w:val="24"/>
                <w:szCs w:val="24"/>
                <w:lang w:val="en-GB"/>
              </w:rPr>
              <w:t>7</w:t>
            </w:r>
          </w:p>
        </w:tc>
        <w:tc>
          <w:tcPr>
            <w:tcW w:w="1442" w:type="dxa"/>
          </w:tcPr>
          <w:p w14:paraId="00C42A56" w14:textId="11E4DE69"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0"/>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r>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r>
      <w:tr w:rsidR="00D42B2A" w:rsidRPr="0068079D" w14:paraId="5ACBA539" w14:textId="77777777" w:rsidTr="00E72A26">
        <w:trPr>
          <w:cantSplit/>
        </w:trPr>
        <w:tc>
          <w:tcPr>
            <w:tcW w:w="3334" w:type="dxa"/>
            <w:vAlign w:val="bottom"/>
          </w:tcPr>
          <w:p w14:paraId="100AB3CA" w14:textId="61E35E99"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รายได้จากการบริหารจัดการ</w:t>
            </w:r>
          </w:p>
        </w:tc>
        <w:tc>
          <w:tcPr>
            <w:tcW w:w="1441" w:type="dxa"/>
          </w:tcPr>
          <w:p w14:paraId="05A00209" w14:textId="45ACE94F"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0F77DB71" w14:textId="1FF7437D"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619E1B02" w14:textId="491E0688"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cs/>
              </w:rPr>
            </w:pPr>
            <w:r>
              <w:rPr>
                <w:rFonts w:ascii="Browallia New" w:eastAsia="Arial Unicode MS" w:hAnsi="Browallia New" w:cs="Browallia New"/>
                <w:sz w:val="24"/>
                <w:szCs w:val="24"/>
              </w:rPr>
              <w:t>62,169</w:t>
            </w:r>
          </w:p>
        </w:tc>
        <w:tc>
          <w:tcPr>
            <w:tcW w:w="1442" w:type="dxa"/>
          </w:tcPr>
          <w:p w14:paraId="66FB8935" w14:textId="68742718"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73,684</w:t>
            </w:r>
          </w:p>
        </w:tc>
      </w:tr>
      <w:tr w:rsidR="00D42B2A" w:rsidRPr="0068079D" w14:paraId="0D0554C8" w14:textId="77777777" w:rsidTr="00E72A26">
        <w:trPr>
          <w:cantSplit/>
        </w:trPr>
        <w:tc>
          <w:tcPr>
            <w:tcW w:w="3334" w:type="dxa"/>
            <w:vAlign w:val="bottom"/>
          </w:tcPr>
          <w:p w14:paraId="067C91B4" w14:textId="141B0340"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ดอกเบี้ยรับ</w:t>
            </w:r>
          </w:p>
        </w:tc>
        <w:tc>
          <w:tcPr>
            <w:tcW w:w="1441" w:type="dxa"/>
          </w:tcPr>
          <w:p w14:paraId="73EE6D32" w14:textId="1D0733EC"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59EAB9F8" w14:textId="44C5DD56"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54ED0C24" w14:textId="652A6F75"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Pr>
                <w:rFonts w:ascii="Browallia New" w:eastAsia="Arial Unicode MS" w:hAnsi="Browallia New" w:cs="Browallia New"/>
                <w:sz w:val="24"/>
                <w:szCs w:val="24"/>
              </w:rPr>
              <w:t>28,201</w:t>
            </w:r>
          </w:p>
        </w:tc>
        <w:tc>
          <w:tcPr>
            <w:tcW w:w="1442" w:type="dxa"/>
          </w:tcPr>
          <w:p w14:paraId="4A5DD6C6" w14:textId="4B0CC558"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27,110</w:t>
            </w:r>
          </w:p>
        </w:tc>
      </w:tr>
      <w:tr w:rsidR="00D42B2A" w:rsidRPr="0068079D" w14:paraId="22A30996" w14:textId="77777777" w:rsidTr="00E72A26">
        <w:trPr>
          <w:cantSplit/>
        </w:trPr>
        <w:tc>
          <w:tcPr>
            <w:tcW w:w="3334" w:type="dxa"/>
            <w:vAlign w:val="bottom"/>
          </w:tcPr>
          <w:p w14:paraId="52C17AD9" w14:textId="7D63251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ต้นทุนขายและให้บริการ</w:t>
            </w:r>
          </w:p>
        </w:tc>
        <w:tc>
          <w:tcPr>
            <w:tcW w:w="1441" w:type="dxa"/>
          </w:tcPr>
          <w:p w14:paraId="6392C952" w14:textId="7DA9FDC1"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354255F3" w14:textId="3C51616C"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00608786" w14:textId="0631E911"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Pr>
                <w:rFonts w:ascii="Browallia New" w:eastAsia="Arial Unicode MS" w:hAnsi="Browallia New" w:cs="Browallia New"/>
                <w:sz w:val="24"/>
                <w:szCs w:val="24"/>
              </w:rPr>
              <w:t>16,987</w:t>
            </w:r>
          </w:p>
        </w:tc>
        <w:tc>
          <w:tcPr>
            <w:tcW w:w="1442" w:type="dxa"/>
          </w:tcPr>
          <w:p w14:paraId="1BB8FBDD" w14:textId="6A81EFF5"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 xml:space="preserve"> 24,019 </w:t>
            </w:r>
          </w:p>
        </w:tc>
      </w:tr>
      <w:tr w:rsidR="00D42B2A" w:rsidRPr="0068079D" w14:paraId="673D16C7" w14:textId="77777777" w:rsidTr="00E72A26">
        <w:trPr>
          <w:cantSplit/>
        </w:trPr>
        <w:tc>
          <w:tcPr>
            <w:tcW w:w="3334" w:type="dxa"/>
            <w:vAlign w:val="bottom"/>
          </w:tcPr>
          <w:p w14:paraId="2CECA37B" w14:textId="5BEFD193"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ค่าใช้จ่ายในการขายและบริหาร</w:t>
            </w:r>
          </w:p>
        </w:tc>
        <w:tc>
          <w:tcPr>
            <w:tcW w:w="1441" w:type="dxa"/>
          </w:tcPr>
          <w:p w14:paraId="0D488333" w14:textId="17BC412F"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285ADFBB" w14:textId="121B2819"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2C5C8E2E" w14:textId="2CBACEBB"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Pr>
                <w:rFonts w:ascii="Browallia New" w:eastAsia="Arial Unicode MS" w:hAnsi="Browallia New" w:cs="Browallia New"/>
                <w:sz w:val="24"/>
                <w:szCs w:val="24"/>
              </w:rPr>
              <w:t>193</w:t>
            </w:r>
          </w:p>
        </w:tc>
        <w:tc>
          <w:tcPr>
            <w:tcW w:w="1442" w:type="dxa"/>
          </w:tcPr>
          <w:p w14:paraId="771B23E6" w14:textId="15DF8C28"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 xml:space="preserve"> 387 </w:t>
            </w:r>
          </w:p>
        </w:tc>
      </w:tr>
      <w:tr w:rsidR="00D42B2A" w:rsidRPr="0068079D" w14:paraId="6E99FE34" w14:textId="77777777" w:rsidTr="00E72A26">
        <w:trPr>
          <w:cantSplit/>
        </w:trPr>
        <w:tc>
          <w:tcPr>
            <w:tcW w:w="3334" w:type="dxa"/>
            <w:vAlign w:val="bottom"/>
          </w:tcPr>
          <w:p w14:paraId="1626F6F7" w14:textId="6204C9D8"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ต้นทุนทางการเงิน</w:t>
            </w:r>
          </w:p>
        </w:tc>
        <w:tc>
          <w:tcPr>
            <w:tcW w:w="1441" w:type="dxa"/>
          </w:tcPr>
          <w:p w14:paraId="6FDD2A1C" w14:textId="0360763D"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374"/>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6D5ABC0E" w14:textId="7C2FD9A3"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1" w:type="dxa"/>
          </w:tcPr>
          <w:p w14:paraId="480C13CF" w14:textId="26D7681D"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Pr>
                <w:rFonts w:ascii="Browallia New" w:eastAsia="Arial Unicode MS" w:hAnsi="Browallia New" w:cs="Browallia New"/>
                <w:sz w:val="24"/>
                <w:szCs w:val="24"/>
              </w:rPr>
              <w:t>1,305</w:t>
            </w:r>
          </w:p>
        </w:tc>
        <w:tc>
          <w:tcPr>
            <w:tcW w:w="1442" w:type="dxa"/>
          </w:tcPr>
          <w:p w14:paraId="246C6CE3" w14:textId="3C10A190"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 xml:space="preserve"> 1,367 </w:t>
            </w:r>
          </w:p>
        </w:tc>
      </w:tr>
      <w:tr w:rsidR="00D42B2A" w:rsidRPr="0068079D" w14:paraId="035DCAF9" w14:textId="77777777" w:rsidTr="00A16F2F">
        <w:trPr>
          <w:cantSplit/>
        </w:trPr>
        <w:tc>
          <w:tcPr>
            <w:tcW w:w="3334" w:type="dxa"/>
            <w:vAlign w:val="bottom"/>
          </w:tcPr>
          <w:p w14:paraId="22E060FB" w14:textId="7777777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14F54B56" w14:textId="7777777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4446C7A4" w14:textId="4F766A29"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1" w:type="dxa"/>
          </w:tcPr>
          <w:p w14:paraId="5C608708" w14:textId="7777777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p>
        </w:tc>
        <w:tc>
          <w:tcPr>
            <w:tcW w:w="1442" w:type="dxa"/>
          </w:tcPr>
          <w:p w14:paraId="0BF64FBD" w14:textId="7777777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D42B2A" w:rsidRPr="0068079D" w14:paraId="724BE880" w14:textId="77777777" w:rsidTr="00A16F2F">
        <w:trPr>
          <w:cantSplit/>
        </w:trPr>
        <w:tc>
          <w:tcPr>
            <w:tcW w:w="3334" w:type="dxa"/>
            <w:vAlign w:val="bottom"/>
          </w:tcPr>
          <w:p w14:paraId="6A4637DF" w14:textId="07E300CF"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รายการค้ากับกิจการที่เกี่ยวข้องกัน</w:t>
            </w:r>
          </w:p>
        </w:tc>
        <w:tc>
          <w:tcPr>
            <w:tcW w:w="1441" w:type="dxa"/>
            <w:vAlign w:val="bottom"/>
          </w:tcPr>
          <w:p w14:paraId="22DA63E5" w14:textId="7777777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vAlign w:val="bottom"/>
          </w:tcPr>
          <w:p w14:paraId="6C479672" w14:textId="7777777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1" w:type="dxa"/>
          </w:tcPr>
          <w:p w14:paraId="30A7CE3D" w14:textId="7777777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2" w:type="dxa"/>
          </w:tcPr>
          <w:p w14:paraId="7B89D8B7" w14:textId="7777777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D42B2A" w:rsidRPr="0068079D" w14:paraId="77DC1D1C" w14:textId="77777777" w:rsidTr="00A16F2F">
        <w:trPr>
          <w:cantSplit/>
        </w:trPr>
        <w:tc>
          <w:tcPr>
            <w:tcW w:w="3334" w:type="dxa"/>
            <w:vAlign w:val="bottom"/>
          </w:tcPr>
          <w:p w14:paraId="60EB9ECB" w14:textId="027FEDD1"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รายได้จากการขายและให้บริการ</w:t>
            </w:r>
          </w:p>
        </w:tc>
        <w:tc>
          <w:tcPr>
            <w:tcW w:w="1441" w:type="dxa"/>
            <w:vAlign w:val="bottom"/>
          </w:tcPr>
          <w:p w14:paraId="4A37C390" w14:textId="1B6F3A03" w:rsidR="00D42B2A" w:rsidRPr="0068079D" w:rsidRDefault="00D42B2A" w:rsidP="005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1,272</w:t>
            </w:r>
          </w:p>
        </w:tc>
        <w:tc>
          <w:tcPr>
            <w:tcW w:w="1441" w:type="dxa"/>
            <w:vAlign w:val="bottom"/>
          </w:tcPr>
          <w:p w14:paraId="002660AA" w14:textId="24B2782E"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8,197</w:t>
            </w:r>
          </w:p>
        </w:tc>
        <w:tc>
          <w:tcPr>
            <w:tcW w:w="1441" w:type="dxa"/>
          </w:tcPr>
          <w:p w14:paraId="349DF43D" w14:textId="6D4CB050"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Pr>
                <w:rFonts w:ascii="Browallia New" w:eastAsia="Arial Unicode MS" w:hAnsi="Browallia New" w:cs="Browallia New"/>
                <w:sz w:val="24"/>
                <w:szCs w:val="24"/>
              </w:rPr>
              <w:t>1,272</w:t>
            </w:r>
          </w:p>
        </w:tc>
        <w:tc>
          <w:tcPr>
            <w:tcW w:w="1442" w:type="dxa"/>
          </w:tcPr>
          <w:p w14:paraId="2FB2C27E" w14:textId="0E07ED30"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8,197</w:t>
            </w:r>
          </w:p>
        </w:tc>
      </w:tr>
      <w:tr w:rsidR="00D42B2A" w:rsidRPr="0068079D" w14:paraId="3758FD38" w14:textId="77777777" w:rsidTr="00E72A26">
        <w:trPr>
          <w:cantSplit/>
        </w:trPr>
        <w:tc>
          <w:tcPr>
            <w:tcW w:w="3334" w:type="dxa"/>
            <w:vAlign w:val="bottom"/>
          </w:tcPr>
          <w:p w14:paraId="271565CF" w14:textId="20AE766A"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rPr>
            </w:pPr>
            <w:r w:rsidRPr="0068079D">
              <w:rPr>
                <w:rFonts w:ascii="Browallia New" w:eastAsia="Arial Unicode MS" w:hAnsi="Browallia New" w:cs="Browallia New"/>
                <w:sz w:val="24"/>
                <w:szCs w:val="24"/>
                <w:cs/>
              </w:rPr>
              <w:t>รายได้อื่น</w:t>
            </w:r>
          </w:p>
        </w:tc>
        <w:tc>
          <w:tcPr>
            <w:tcW w:w="1441" w:type="dxa"/>
          </w:tcPr>
          <w:p w14:paraId="7AEF88D8" w14:textId="09FD3C75" w:rsidR="00D42B2A" w:rsidRPr="0068079D" w:rsidRDefault="00AB7F89" w:rsidP="00AB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lang w:val="en-GB"/>
              </w:rPr>
            </w:pPr>
            <w:r w:rsidRPr="00CD31A7">
              <w:rPr>
                <w:rFonts w:ascii="Browallia New" w:eastAsia="Arial Unicode MS" w:hAnsi="Browallia New" w:cs="Browallia New"/>
                <w:sz w:val="24"/>
                <w:szCs w:val="24"/>
              </w:rPr>
              <w:t xml:space="preserve">       </w:t>
            </w:r>
            <w:r>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r w:rsidR="00D42B2A" w:rsidRPr="005D709E">
              <w:rPr>
                <w:rFonts w:ascii="Browallia New" w:eastAsia="Arial Unicode MS" w:hAnsi="Browallia New" w:cs="Browallia New"/>
                <w:sz w:val="24"/>
                <w:szCs w:val="24"/>
                <w:lang w:val="en-GB"/>
              </w:rPr>
              <w:t>-</w:t>
            </w:r>
          </w:p>
        </w:tc>
        <w:tc>
          <w:tcPr>
            <w:tcW w:w="1441" w:type="dxa"/>
            <w:vAlign w:val="bottom"/>
          </w:tcPr>
          <w:p w14:paraId="5261ADB8" w14:textId="6DB94983"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CD31A7">
              <w:rPr>
                <w:rFonts w:ascii="Browallia New" w:eastAsia="Arial Unicode MS" w:hAnsi="Browallia New" w:cs="Browallia New"/>
                <w:sz w:val="24"/>
                <w:szCs w:val="24"/>
                <w:lang w:val="en-GB"/>
              </w:rPr>
              <w:t>4</w:t>
            </w:r>
          </w:p>
        </w:tc>
        <w:tc>
          <w:tcPr>
            <w:tcW w:w="1441" w:type="dxa"/>
          </w:tcPr>
          <w:p w14:paraId="08525160" w14:textId="60E5FF02"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r>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2" w:type="dxa"/>
          </w:tcPr>
          <w:p w14:paraId="59088812" w14:textId="6123125E"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4</w:t>
            </w:r>
          </w:p>
        </w:tc>
      </w:tr>
      <w:tr w:rsidR="00D42B2A" w:rsidRPr="0068079D" w14:paraId="326B0AB5" w14:textId="77777777" w:rsidTr="00E72A26">
        <w:trPr>
          <w:cantSplit/>
        </w:trPr>
        <w:tc>
          <w:tcPr>
            <w:tcW w:w="3334" w:type="dxa"/>
            <w:vAlign w:val="bottom"/>
          </w:tcPr>
          <w:p w14:paraId="78AAE81B" w14:textId="04EFA757"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ต้นทุนขายและให้บริการ</w:t>
            </w:r>
          </w:p>
        </w:tc>
        <w:tc>
          <w:tcPr>
            <w:tcW w:w="1441" w:type="dxa"/>
          </w:tcPr>
          <w:p w14:paraId="4F974626" w14:textId="4889C867" w:rsidR="00D42B2A" w:rsidRPr="0068079D" w:rsidRDefault="00D42B2A" w:rsidP="005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6,690</w:t>
            </w:r>
          </w:p>
        </w:tc>
        <w:tc>
          <w:tcPr>
            <w:tcW w:w="1441" w:type="dxa"/>
            <w:vAlign w:val="bottom"/>
          </w:tcPr>
          <w:p w14:paraId="190BF433" w14:textId="78460765"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4,726</w:t>
            </w:r>
          </w:p>
        </w:tc>
        <w:tc>
          <w:tcPr>
            <w:tcW w:w="1441" w:type="dxa"/>
          </w:tcPr>
          <w:p w14:paraId="03EFD709" w14:textId="113DF290"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r>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2" w:type="dxa"/>
          </w:tcPr>
          <w:p w14:paraId="14D7B5ED" w14:textId="19848860"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9"/>
              </w:tabs>
              <w:spacing w:line="240" w:lineRule="auto"/>
              <w:ind w:left="-108" w:right="276"/>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p>
        </w:tc>
      </w:tr>
      <w:tr w:rsidR="00D42B2A" w:rsidRPr="0068079D" w14:paraId="1247F27A" w14:textId="77777777">
        <w:trPr>
          <w:cantSplit/>
        </w:trPr>
        <w:tc>
          <w:tcPr>
            <w:tcW w:w="3334" w:type="dxa"/>
            <w:vAlign w:val="bottom"/>
          </w:tcPr>
          <w:p w14:paraId="02738C1B" w14:textId="5923D40F"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ค่าใช้จ่ายในการขายและบริหาร</w:t>
            </w:r>
          </w:p>
        </w:tc>
        <w:tc>
          <w:tcPr>
            <w:tcW w:w="1441" w:type="dxa"/>
          </w:tcPr>
          <w:p w14:paraId="25D2A9F9" w14:textId="63FA2731" w:rsidR="00D42B2A" w:rsidRPr="005D709E" w:rsidRDefault="00D42B2A" w:rsidP="005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sidRPr="005D709E">
              <w:rPr>
                <w:rFonts w:ascii="Browallia New" w:eastAsia="Arial Unicode MS" w:hAnsi="Browallia New" w:cs="Browallia New"/>
                <w:sz w:val="24"/>
                <w:szCs w:val="24"/>
                <w:lang w:val="en-GB"/>
              </w:rPr>
              <w:t>20,150</w:t>
            </w:r>
          </w:p>
        </w:tc>
        <w:tc>
          <w:tcPr>
            <w:tcW w:w="1441" w:type="dxa"/>
            <w:vAlign w:val="bottom"/>
          </w:tcPr>
          <w:p w14:paraId="3B3587C4" w14:textId="3196A19B"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26,645</w:t>
            </w:r>
          </w:p>
        </w:tc>
        <w:tc>
          <w:tcPr>
            <w:tcW w:w="1441" w:type="dxa"/>
          </w:tcPr>
          <w:p w14:paraId="74F5550D" w14:textId="64875990"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Pr>
                <w:rFonts w:ascii="Browallia New" w:eastAsia="Arial Unicode MS" w:hAnsi="Browallia New" w:cs="Browallia New"/>
                <w:sz w:val="24"/>
                <w:szCs w:val="24"/>
              </w:rPr>
              <w:t>9,522</w:t>
            </w:r>
          </w:p>
        </w:tc>
        <w:tc>
          <w:tcPr>
            <w:tcW w:w="1442" w:type="dxa"/>
          </w:tcPr>
          <w:p w14:paraId="0341E702" w14:textId="0C7097C1"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13,307</w:t>
            </w:r>
          </w:p>
        </w:tc>
      </w:tr>
      <w:tr w:rsidR="00D42B2A" w:rsidRPr="0068079D" w14:paraId="07B4920D" w14:textId="77777777">
        <w:trPr>
          <w:cantSplit/>
        </w:trPr>
        <w:tc>
          <w:tcPr>
            <w:tcW w:w="3334" w:type="dxa"/>
            <w:vAlign w:val="bottom"/>
          </w:tcPr>
          <w:p w14:paraId="3B708F20" w14:textId="1130DAAB"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eastAsia="Arial Unicode MS" w:hAnsi="Browallia New" w:cs="Browallia New"/>
                <w:sz w:val="24"/>
                <w:szCs w:val="24"/>
                <w:cs/>
              </w:rPr>
              <w:t>ต้นทุนทางการเงิน</w:t>
            </w:r>
          </w:p>
        </w:tc>
        <w:tc>
          <w:tcPr>
            <w:tcW w:w="1441" w:type="dxa"/>
          </w:tcPr>
          <w:p w14:paraId="682F98FD" w14:textId="75BF5005" w:rsidR="00D42B2A" w:rsidRPr="0068079D" w:rsidRDefault="00D42B2A" w:rsidP="005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2,901</w:t>
            </w:r>
          </w:p>
        </w:tc>
        <w:tc>
          <w:tcPr>
            <w:tcW w:w="1441" w:type="dxa"/>
            <w:vAlign w:val="bottom"/>
          </w:tcPr>
          <w:p w14:paraId="61EB7AD6" w14:textId="7AC29125"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2,961</w:t>
            </w:r>
          </w:p>
        </w:tc>
        <w:tc>
          <w:tcPr>
            <w:tcW w:w="1441" w:type="dxa"/>
          </w:tcPr>
          <w:p w14:paraId="6AD1BAAE" w14:textId="4F5868B4"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Pr>
                <w:rFonts w:ascii="Browallia New" w:eastAsia="Arial Unicode MS" w:hAnsi="Browallia New" w:cs="Browallia New"/>
                <w:sz w:val="24"/>
                <w:szCs w:val="24"/>
              </w:rPr>
              <w:t>1,298</w:t>
            </w:r>
          </w:p>
        </w:tc>
        <w:tc>
          <w:tcPr>
            <w:tcW w:w="1442" w:type="dxa"/>
          </w:tcPr>
          <w:p w14:paraId="3E60193A" w14:textId="567A8886" w:rsidR="00D42B2A" w:rsidRPr="0068079D" w:rsidRDefault="00D42B2A" w:rsidP="00D4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eastAsia="Arial Unicode MS" w:hAnsi="Browallia New" w:cs="Browallia New"/>
                <w:sz w:val="24"/>
                <w:szCs w:val="24"/>
              </w:rPr>
            </w:pPr>
            <w:r w:rsidRPr="00CD31A7">
              <w:rPr>
                <w:rFonts w:ascii="Browallia New" w:eastAsia="Arial Unicode MS" w:hAnsi="Browallia New" w:cs="Browallia New"/>
                <w:sz w:val="24"/>
                <w:szCs w:val="24"/>
                <w:lang w:val="en-GB"/>
              </w:rPr>
              <w:t>1,411</w:t>
            </w:r>
          </w:p>
        </w:tc>
      </w:tr>
    </w:tbl>
    <w:p w14:paraId="2972CFFB" w14:textId="77777777" w:rsidR="00E62F2C" w:rsidRPr="0068079D" w:rsidRDefault="00E62F2C" w:rsidP="00821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76849E9" w14:textId="726C2EC2" w:rsidR="002B3F68" w:rsidRPr="0068079D" w:rsidRDefault="0076039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68079D">
        <w:rPr>
          <w:rFonts w:ascii="Browallia New" w:hAnsi="Browallia New" w:cs="Browallia New"/>
          <w:sz w:val="28"/>
          <w:szCs w:val="28"/>
          <w:cs/>
        </w:rPr>
        <w:t>ยอดคงเหลือ</w:t>
      </w:r>
      <w:r w:rsidR="00D52E49" w:rsidRPr="0068079D">
        <w:rPr>
          <w:rFonts w:ascii="Browallia New" w:hAnsi="Browallia New" w:cs="Browallia New"/>
          <w:sz w:val="28"/>
          <w:szCs w:val="28"/>
          <w:cs/>
        </w:rPr>
        <w:t>กับ</w:t>
      </w:r>
      <w:r w:rsidR="00C81D49" w:rsidRPr="0068079D">
        <w:rPr>
          <w:rFonts w:ascii="Browallia New" w:hAnsi="Browallia New" w:cs="Browallia New"/>
          <w:sz w:val="28"/>
          <w:szCs w:val="28"/>
          <w:cs/>
        </w:rPr>
        <w:t>บุคคลและกิจการที่เกี่ยวข้องกัน</w:t>
      </w:r>
      <w:r w:rsidRPr="0068079D">
        <w:rPr>
          <w:rFonts w:ascii="Browallia New" w:hAnsi="Browallia New" w:cs="Browallia New"/>
          <w:sz w:val="28"/>
          <w:szCs w:val="28"/>
          <w:cs/>
        </w:rPr>
        <w:t xml:space="preserve"> ณ วันที่ </w:t>
      </w:r>
      <w:r w:rsidR="00AB42A3" w:rsidRPr="00AB42A3">
        <w:rPr>
          <w:rFonts w:ascii="Browallia New" w:hAnsi="Browallia New" w:cs="Browallia New"/>
          <w:sz w:val="28"/>
          <w:szCs w:val="28"/>
          <w:lang w:val="en-GB"/>
        </w:rPr>
        <w:t>31</w:t>
      </w:r>
      <w:r w:rsidR="00AB42A3" w:rsidRPr="00AB42A3">
        <w:rPr>
          <w:rFonts w:ascii="Browallia New" w:hAnsi="Browallia New" w:cs="Browallia New"/>
          <w:sz w:val="28"/>
          <w:szCs w:val="28"/>
          <w:cs/>
          <w:lang w:val="en-GB"/>
        </w:rPr>
        <w:t xml:space="preserve"> มีนาคม </w:t>
      </w:r>
      <w:r w:rsidR="00F877E0" w:rsidRPr="0068079D">
        <w:rPr>
          <w:rFonts w:ascii="Browallia New" w:hAnsi="Browallia New" w:cs="Browallia New"/>
          <w:sz w:val="28"/>
          <w:szCs w:val="28"/>
        </w:rPr>
        <w:t>256</w:t>
      </w:r>
      <w:r w:rsidR="00AB42A3">
        <w:rPr>
          <w:rFonts w:ascii="Browallia New" w:hAnsi="Browallia New" w:cs="Browallia New"/>
          <w:sz w:val="28"/>
          <w:szCs w:val="28"/>
        </w:rPr>
        <w:t>9</w:t>
      </w:r>
      <w:r w:rsidRPr="0068079D">
        <w:rPr>
          <w:rFonts w:ascii="Browallia New" w:hAnsi="Browallia New" w:cs="Browallia New"/>
          <w:sz w:val="28"/>
          <w:szCs w:val="28"/>
          <w:cs/>
        </w:rPr>
        <w:t xml:space="preserve"> และ </w:t>
      </w:r>
      <w:r w:rsidR="0076192E" w:rsidRPr="0068079D">
        <w:rPr>
          <w:rFonts w:ascii="Browallia New" w:hAnsi="Browallia New" w:cs="Browallia New"/>
          <w:sz w:val="28"/>
          <w:szCs w:val="28"/>
        </w:rPr>
        <w:t>31</w:t>
      </w:r>
      <w:r w:rsidRPr="0068079D">
        <w:rPr>
          <w:rFonts w:ascii="Browallia New" w:hAnsi="Browallia New" w:cs="Browallia New"/>
          <w:sz w:val="28"/>
          <w:szCs w:val="28"/>
          <w:cs/>
        </w:rPr>
        <w:t xml:space="preserve"> ธันวาคม </w:t>
      </w:r>
      <w:r w:rsidR="0076192E" w:rsidRPr="0068079D">
        <w:rPr>
          <w:rFonts w:ascii="Browallia New" w:hAnsi="Browallia New" w:cs="Browallia New"/>
          <w:sz w:val="28"/>
          <w:szCs w:val="28"/>
        </w:rPr>
        <w:t>256</w:t>
      </w:r>
      <w:r w:rsidR="00AB42A3">
        <w:rPr>
          <w:rFonts w:ascii="Browallia New" w:hAnsi="Browallia New" w:cs="Browallia New"/>
          <w:sz w:val="28"/>
          <w:szCs w:val="28"/>
        </w:rPr>
        <w:t>8</w:t>
      </w:r>
      <w:r w:rsidR="00ED699E" w:rsidRPr="0068079D">
        <w:rPr>
          <w:rFonts w:ascii="Browallia New" w:hAnsi="Browallia New" w:cs="Browallia New"/>
          <w:sz w:val="28"/>
          <w:szCs w:val="28"/>
          <w:cs/>
        </w:rPr>
        <w:t xml:space="preserve"> มีดังนี้</w:t>
      </w:r>
    </w:p>
    <w:p w14:paraId="04B03409" w14:textId="77777777" w:rsidR="002E1F96" w:rsidRPr="0068079D" w:rsidRDefault="002E1F9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99" w:type="dxa"/>
        <w:tblInd w:w="351" w:type="dxa"/>
        <w:tblLayout w:type="fixed"/>
        <w:tblLook w:val="0000" w:firstRow="0" w:lastRow="0" w:firstColumn="0" w:lastColumn="0" w:noHBand="0" w:noVBand="0"/>
      </w:tblPr>
      <w:tblGrid>
        <w:gridCol w:w="6"/>
        <w:gridCol w:w="3333"/>
        <w:gridCol w:w="1440"/>
        <w:gridCol w:w="1440"/>
        <w:gridCol w:w="1440"/>
        <w:gridCol w:w="1440"/>
      </w:tblGrid>
      <w:tr w:rsidR="002B3F68" w:rsidRPr="0068079D" w14:paraId="0BE35376" w14:textId="77777777" w:rsidTr="002F7E9C">
        <w:trPr>
          <w:cantSplit/>
          <w:tblHeader/>
        </w:trPr>
        <w:tc>
          <w:tcPr>
            <w:tcW w:w="3339" w:type="dxa"/>
            <w:gridSpan w:val="2"/>
          </w:tcPr>
          <w:p w14:paraId="66E83207" w14:textId="77777777" w:rsidR="002B3F68" w:rsidRPr="0068079D"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0" w:type="dxa"/>
            <w:gridSpan w:val="4"/>
          </w:tcPr>
          <w:p w14:paraId="74D43432" w14:textId="4D09765E" w:rsidR="002B3F68" w:rsidRPr="0068079D"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00324644"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lang w:eastAsia="th-TH"/>
              </w:rPr>
              <w:t>:</w:t>
            </w:r>
            <w:proofErr w:type="gramEnd"/>
            <w:r w:rsidRPr="0068079D">
              <w:rPr>
                <w:rFonts w:ascii="Browallia New" w:hAnsi="Browallia New" w:cs="Browallia New"/>
                <w:snapToGrid w:val="0"/>
                <w:sz w:val="24"/>
                <w:szCs w:val="24"/>
                <w:lang w:eastAsia="th-TH"/>
              </w:rPr>
              <w:t xml:space="preserve"> </w:t>
            </w:r>
            <w:r w:rsidR="00E60BE1"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A16F2F" w:rsidRPr="0068079D" w14:paraId="4D810BA5" w14:textId="77777777" w:rsidTr="002F7E9C">
        <w:trPr>
          <w:cantSplit/>
          <w:tblHeader/>
        </w:trPr>
        <w:tc>
          <w:tcPr>
            <w:tcW w:w="3339" w:type="dxa"/>
            <w:gridSpan w:val="2"/>
          </w:tcPr>
          <w:p w14:paraId="2B057B8F"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0" w:type="dxa"/>
            <w:gridSpan w:val="2"/>
          </w:tcPr>
          <w:p w14:paraId="0C61DE71" w14:textId="0B8DDABE"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880" w:type="dxa"/>
            <w:gridSpan w:val="2"/>
          </w:tcPr>
          <w:p w14:paraId="75440502" w14:textId="3C18BD4C" w:rsidR="00A16F2F" w:rsidRPr="0068079D"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BA28EA" w:rsidRPr="0068079D" w14:paraId="548743AF" w14:textId="77777777" w:rsidTr="002F7E9C">
        <w:trPr>
          <w:cantSplit/>
          <w:tblHeader/>
        </w:trPr>
        <w:tc>
          <w:tcPr>
            <w:tcW w:w="3339" w:type="dxa"/>
            <w:gridSpan w:val="2"/>
          </w:tcPr>
          <w:p w14:paraId="6AA8A4C3" w14:textId="77777777" w:rsidR="00BA28EA" w:rsidRPr="0068079D" w:rsidRDefault="00BA28EA" w:rsidP="00BA28EA">
            <w:pPr>
              <w:pStyle w:val="a0"/>
              <w:tabs>
                <w:tab w:val="clear" w:pos="360"/>
                <w:tab w:val="clear" w:pos="720"/>
                <w:tab w:val="clear" w:pos="1080"/>
                <w:tab w:val="left" w:pos="540"/>
              </w:tabs>
              <w:rPr>
                <w:rFonts w:ascii="Browallia New" w:hAnsi="Browallia New" w:cs="Browallia New"/>
                <w:sz w:val="24"/>
                <w:szCs w:val="24"/>
                <w:lang w:val="en-GB"/>
              </w:rPr>
            </w:pPr>
          </w:p>
        </w:tc>
        <w:tc>
          <w:tcPr>
            <w:tcW w:w="1440" w:type="dxa"/>
            <w:vAlign w:val="bottom"/>
          </w:tcPr>
          <w:p w14:paraId="62C5B54A" w14:textId="18212289" w:rsidR="00BA28EA" w:rsidRPr="0068079D" w:rsidRDefault="00BA28EA" w:rsidP="00BA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BA28EA">
              <w:rPr>
                <w:rFonts w:ascii="Browallia New" w:hAnsi="Browallia New" w:cs="Browallia New"/>
                <w:sz w:val="24"/>
                <w:szCs w:val="24"/>
              </w:rPr>
              <w:t>31</w:t>
            </w:r>
            <w:r w:rsidRPr="00BA28EA">
              <w:rPr>
                <w:rFonts w:ascii="Browallia New" w:hAnsi="Browallia New" w:cs="Browallia New"/>
                <w:sz w:val="24"/>
                <w:szCs w:val="24"/>
                <w:cs/>
                <w:lang w:val="en-GB"/>
              </w:rPr>
              <w:t xml:space="preserve"> มีนาคม </w:t>
            </w:r>
            <w:r w:rsidRPr="0068079D">
              <w:rPr>
                <w:rFonts w:ascii="Browallia New" w:hAnsi="Browallia New" w:cs="Browallia New"/>
                <w:sz w:val="24"/>
                <w:szCs w:val="24"/>
              </w:rPr>
              <w:t>256</w:t>
            </w:r>
            <w:r>
              <w:rPr>
                <w:rFonts w:ascii="Browallia New" w:hAnsi="Browallia New" w:cs="Browallia New"/>
                <w:sz w:val="24"/>
                <w:szCs w:val="24"/>
              </w:rPr>
              <w:t>9</w:t>
            </w:r>
          </w:p>
        </w:tc>
        <w:tc>
          <w:tcPr>
            <w:tcW w:w="1440" w:type="dxa"/>
            <w:vAlign w:val="bottom"/>
          </w:tcPr>
          <w:p w14:paraId="10878A2C" w14:textId="2A5ECB31" w:rsidR="00BA28EA" w:rsidRPr="0068079D" w:rsidRDefault="00BA28EA" w:rsidP="00BA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rPr>
              <w:t>256</w:t>
            </w:r>
            <w:r>
              <w:rPr>
                <w:rFonts w:ascii="Browallia New" w:hAnsi="Browallia New" w:cs="Browallia New"/>
                <w:sz w:val="24"/>
                <w:szCs w:val="24"/>
              </w:rPr>
              <w:t>8</w:t>
            </w:r>
          </w:p>
        </w:tc>
        <w:tc>
          <w:tcPr>
            <w:tcW w:w="1440" w:type="dxa"/>
            <w:vAlign w:val="bottom"/>
          </w:tcPr>
          <w:p w14:paraId="530571B5" w14:textId="35A1A526" w:rsidR="00BA28EA" w:rsidRPr="0068079D" w:rsidRDefault="00BA28EA" w:rsidP="00BA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BA28EA">
              <w:rPr>
                <w:rFonts w:ascii="Browallia New" w:hAnsi="Browallia New" w:cs="Browallia New"/>
                <w:sz w:val="24"/>
                <w:szCs w:val="24"/>
              </w:rPr>
              <w:t>31</w:t>
            </w:r>
            <w:r w:rsidRPr="00BA28EA">
              <w:rPr>
                <w:rFonts w:ascii="Browallia New" w:hAnsi="Browallia New" w:cs="Browallia New"/>
                <w:sz w:val="24"/>
                <w:szCs w:val="24"/>
                <w:cs/>
                <w:lang w:val="en-GB"/>
              </w:rPr>
              <w:t xml:space="preserve"> มีนาคม </w:t>
            </w:r>
            <w:r w:rsidRPr="0068079D">
              <w:rPr>
                <w:rFonts w:ascii="Browallia New" w:hAnsi="Browallia New" w:cs="Browallia New"/>
                <w:sz w:val="24"/>
                <w:szCs w:val="24"/>
              </w:rPr>
              <w:t>256</w:t>
            </w:r>
            <w:r>
              <w:rPr>
                <w:rFonts w:ascii="Browallia New" w:hAnsi="Browallia New" w:cs="Browallia New"/>
                <w:sz w:val="24"/>
                <w:szCs w:val="24"/>
              </w:rPr>
              <w:t>9</w:t>
            </w:r>
          </w:p>
        </w:tc>
        <w:tc>
          <w:tcPr>
            <w:tcW w:w="1440" w:type="dxa"/>
            <w:vAlign w:val="bottom"/>
          </w:tcPr>
          <w:p w14:paraId="69C20D5B" w14:textId="3EF4DAFA" w:rsidR="00BA28EA" w:rsidRPr="0068079D" w:rsidRDefault="00BA28EA" w:rsidP="00BA28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68079D">
              <w:rPr>
                <w:rFonts w:ascii="Browallia New" w:hAnsi="Browallia New" w:cs="Browallia New"/>
                <w:sz w:val="24"/>
                <w:szCs w:val="24"/>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rPr>
              <w:t>256</w:t>
            </w:r>
            <w:r>
              <w:rPr>
                <w:rFonts w:ascii="Browallia New" w:hAnsi="Browallia New" w:cs="Browallia New"/>
                <w:sz w:val="24"/>
                <w:szCs w:val="24"/>
              </w:rPr>
              <w:t>8</w:t>
            </w:r>
          </w:p>
        </w:tc>
      </w:tr>
      <w:tr w:rsidR="00A16F2F" w:rsidRPr="0068079D" w14:paraId="63C79758" w14:textId="77777777" w:rsidTr="00A16F2F">
        <w:trPr>
          <w:cantSplit/>
          <w:tblHeader/>
        </w:trPr>
        <w:tc>
          <w:tcPr>
            <w:tcW w:w="3339" w:type="dxa"/>
            <w:gridSpan w:val="2"/>
            <w:vAlign w:val="bottom"/>
          </w:tcPr>
          <w:p w14:paraId="643C726E" w14:textId="768A2BD6"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0" w:type="dxa"/>
            <w:vAlign w:val="bottom"/>
          </w:tcPr>
          <w:p w14:paraId="7DFEC857"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vAlign w:val="bottom"/>
          </w:tcPr>
          <w:p w14:paraId="0CC1A55F"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tcPr>
          <w:p w14:paraId="083A4821"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464BC4BE"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68079D" w14:paraId="17D70655" w14:textId="77777777" w:rsidTr="00A16F2F">
        <w:trPr>
          <w:cantSplit/>
        </w:trPr>
        <w:tc>
          <w:tcPr>
            <w:tcW w:w="3339" w:type="dxa"/>
            <w:gridSpan w:val="2"/>
            <w:vAlign w:val="bottom"/>
          </w:tcPr>
          <w:p w14:paraId="035B63EF" w14:textId="78D08C5B"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ลูกหนี้การค้า</w:t>
            </w:r>
          </w:p>
        </w:tc>
        <w:tc>
          <w:tcPr>
            <w:tcW w:w="1440" w:type="dxa"/>
            <w:vAlign w:val="bottom"/>
          </w:tcPr>
          <w:p w14:paraId="64156738"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vAlign w:val="bottom"/>
          </w:tcPr>
          <w:p w14:paraId="54765AA2"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tcPr>
          <w:p w14:paraId="52387CAB"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7762795E" w14:textId="77777777" w:rsidR="00A16F2F" w:rsidRPr="0068079D"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155F9" w:rsidRPr="0068079D" w14:paraId="727D534C" w14:textId="77777777" w:rsidTr="00E72A26">
        <w:trPr>
          <w:cantSplit/>
          <w:trHeight w:val="135"/>
        </w:trPr>
        <w:tc>
          <w:tcPr>
            <w:tcW w:w="3339" w:type="dxa"/>
            <w:gridSpan w:val="2"/>
            <w:vAlign w:val="bottom"/>
          </w:tcPr>
          <w:p w14:paraId="013D5C56" w14:textId="6650A666" w:rsidR="005155F9" w:rsidRPr="0068079D" w:rsidRDefault="005155F9" w:rsidP="0051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w:t>
            </w:r>
          </w:p>
        </w:tc>
        <w:tc>
          <w:tcPr>
            <w:tcW w:w="1440" w:type="dxa"/>
          </w:tcPr>
          <w:p w14:paraId="2A0BF070" w14:textId="2E922516" w:rsidR="005155F9" w:rsidRPr="004027F9" w:rsidRDefault="005155F9"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0" w:type="dxa"/>
          </w:tcPr>
          <w:p w14:paraId="3B6FA586" w14:textId="48B293E7" w:rsidR="005155F9" w:rsidRPr="0068079D" w:rsidRDefault="005155F9" w:rsidP="0051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0A25C711" w14:textId="1F4BC4D6" w:rsidR="005155F9" w:rsidRPr="0068079D" w:rsidRDefault="00DF3DE4" w:rsidP="0051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954,301</w:t>
            </w:r>
          </w:p>
        </w:tc>
        <w:tc>
          <w:tcPr>
            <w:tcW w:w="1440" w:type="dxa"/>
          </w:tcPr>
          <w:p w14:paraId="055394BA" w14:textId="283CC987" w:rsidR="005155F9" w:rsidRPr="0068079D" w:rsidRDefault="005155F9" w:rsidP="0051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988,111</w:t>
            </w:r>
          </w:p>
        </w:tc>
      </w:tr>
      <w:tr w:rsidR="005155F9" w:rsidRPr="0068079D" w14:paraId="0E151B17" w14:textId="77777777" w:rsidTr="00E72A26">
        <w:trPr>
          <w:cantSplit/>
          <w:trHeight w:val="135"/>
        </w:trPr>
        <w:tc>
          <w:tcPr>
            <w:tcW w:w="3339" w:type="dxa"/>
            <w:gridSpan w:val="2"/>
            <w:vAlign w:val="bottom"/>
          </w:tcPr>
          <w:p w14:paraId="014DD082" w14:textId="18D9B6B1" w:rsidR="005155F9" w:rsidRPr="0068079D" w:rsidRDefault="005155F9" w:rsidP="0051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tcPr>
          <w:p w14:paraId="2144B962" w14:textId="3FA46BE6" w:rsidR="005155F9" w:rsidRPr="005155F9" w:rsidRDefault="005155F9"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0" w:type="dxa"/>
          </w:tcPr>
          <w:p w14:paraId="6C5DD977" w14:textId="5BABEB80" w:rsidR="005155F9" w:rsidRPr="0068079D" w:rsidRDefault="005155F9" w:rsidP="0051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4B49BEBC" w14:textId="449AC034" w:rsidR="005155F9" w:rsidRPr="0068079D" w:rsidRDefault="00DF3DE4" w:rsidP="0051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111,390</w:t>
            </w:r>
          </w:p>
        </w:tc>
        <w:tc>
          <w:tcPr>
            <w:tcW w:w="1440" w:type="dxa"/>
          </w:tcPr>
          <w:p w14:paraId="5F0997E5" w14:textId="503822B3" w:rsidR="005155F9" w:rsidRPr="0068079D" w:rsidRDefault="005155F9" w:rsidP="00515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21,92</w:t>
            </w:r>
            <w:r w:rsidR="00523992">
              <w:rPr>
                <w:rFonts w:ascii="Browallia New" w:hAnsi="Browallia New" w:cs="Browallia New"/>
                <w:sz w:val="24"/>
                <w:szCs w:val="24"/>
              </w:rPr>
              <w:t>4</w:t>
            </w:r>
          </w:p>
        </w:tc>
      </w:tr>
      <w:tr w:rsidR="004027F9" w:rsidRPr="0068079D" w14:paraId="12E05D67" w14:textId="77777777" w:rsidTr="00E72A26">
        <w:trPr>
          <w:cantSplit/>
          <w:trHeight w:val="135"/>
        </w:trPr>
        <w:tc>
          <w:tcPr>
            <w:tcW w:w="3339" w:type="dxa"/>
            <w:gridSpan w:val="2"/>
            <w:vAlign w:val="bottom"/>
          </w:tcPr>
          <w:p w14:paraId="609B33F1" w14:textId="23EE07DA" w:rsidR="004027F9" w:rsidRPr="0068079D"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tcPr>
          <w:p w14:paraId="3D249EAF" w14:textId="40E3EA14" w:rsidR="004027F9" w:rsidRPr="0068079D" w:rsidRDefault="004027F9" w:rsidP="00402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540</w:t>
            </w:r>
          </w:p>
        </w:tc>
        <w:tc>
          <w:tcPr>
            <w:tcW w:w="1440" w:type="dxa"/>
          </w:tcPr>
          <w:p w14:paraId="31F3E444" w14:textId="3745539B" w:rsidR="004027F9" w:rsidRPr="0068079D" w:rsidRDefault="004027F9" w:rsidP="00402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1,38</w:t>
            </w:r>
            <w:r>
              <w:rPr>
                <w:rFonts w:ascii="Browallia New" w:hAnsi="Browallia New" w:cs="Browallia New"/>
                <w:sz w:val="24"/>
                <w:szCs w:val="24"/>
              </w:rPr>
              <w:t>8</w:t>
            </w:r>
          </w:p>
        </w:tc>
        <w:tc>
          <w:tcPr>
            <w:tcW w:w="1440" w:type="dxa"/>
          </w:tcPr>
          <w:p w14:paraId="41445260" w14:textId="3165A8B8" w:rsidR="004027F9" w:rsidRPr="0068079D" w:rsidRDefault="004027F9" w:rsidP="00402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540</w:t>
            </w:r>
          </w:p>
        </w:tc>
        <w:tc>
          <w:tcPr>
            <w:tcW w:w="1440" w:type="dxa"/>
          </w:tcPr>
          <w:p w14:paraId="5CFDE252" w14:textId="36AB1FE3" w:rsidR="004027F9" w:rsidRPr="0068079D" w:rsidRDefault="004027F9" w:rsidP="00402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1,33</w:t>
            </w:r>
            <w:r w:rsidR="00523992">
              <w:rPr>
                <w:rFonts w:ascii="Browallia New" w:hAnsi="Browallia New" w:cs="Browallia New"/>
                <w:sz w:val="24"/>
                <w:szCs w:val="24"/>
              </w:rPr>
              <w:t>1</w:t>
            </w:r>
          </w:p>
        </w:tc>
      </w:tr>
      <w:tr w:rsidR="004027F9" w:rsidRPr="0068079D" w14:paraId="2E9F45BF" w14:textId="77777777" w:rsidTr="00E72A26">
        <w:trPr>
          <w:cantSplit/>
          <w:trHeight w:val="135"/>
        </w:trPr>
        <w:tc>
          <w:tcPr>
            <w:tcW w:w="3339" w:type="dxa"/>
            <w:gridSpan w:val="2"/>
            <w:vAlign w:val="bottom"/>
          </w:tcPr>
          <w:p w14:paraId="3D3C563F" w14:textId="52F14CCD" w:rsidR="004027F9" w:rsidRPr="0068079D"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440" w:type="dxa"/>
          </w:tcPr>
          <w:p w14:paraId="4EC59550" w14:textId="272D14FD" w:rsidR="004027F9" w:rsidRPr="0068079D" w:rsidRDefault="005155F9" w:rsidP="00402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540</w:t>
            </w:r>
          </w:p>
        </w:tc>
        <w:tc>
          <w:tcPr>
            <w:tcW w:w="1440" w:type="dxa"/>
          </w:tcPr>
          <w:p w14:paraId="07D9B68C" w14:textId="77CDBCF6" w:rsidR="004027F9" w:rsidRPr="0068079D" w:rsidRDefault="004027F9" w:rsidP="00402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1,38</w:t>
            </w:r>
            <w:r>
              <w:rPr>
                <w:rFonts w:ascii="Browallia New" w:hAnsi="Browallia New" w:cs="Browallia New"/>
                <w:sz w:val="24"/>
                <w:szCs w:val="24"/>
              </w:rPr>
              <w:t>8</w:t>
            </w:r>
          </w:p>
        </w:tc>
        <w:tc>
          <w:tcPr>
            <w:tcW w:w="1440" w:type="dxa"/>
          </w:tcPr>
          <w:p w14:paraId="27691A8B" w14:textId="4C79C569" w:rsidR="004027F9" w:rsidRPr="0068079D" w:rsidRDefault="00DF3DE4" w:rsidP="00402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1,066,231</w:t>
            </w:r>
          </w:p>
        </w:tc>
        <w:tc>
          <w:tcPr>
            <w:tcW w:w="1440" w:type="dxa"/>
          </w:tcPr>
          <w:p w14:paraId="62749C5B" w14:textId="152D65B0" w:rsidR="004027F9" w:rsidRPr="0068079D" w:rsidRDefault="004027F9" w:rsidP="004027F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1,011,36</w:t>
            </w:r>
            <w:r w:rsidR="009F5535">
              <w:rPr>
                <w:rFonts w:ascii="Browallia New" w:hAnsi="Browallia New" w:cs="Browallia New"/>
                <w:sz w:val="24"/>
                <w:szCs w:val="24"/>
              </w:rPr>
              <w:t>6</w:t>
            </w:r>
          </w:p>
        </w:tc>
      </w:tr>
      <w:tr w:rsidR="004027F9" w:rsidRPr="0068079D" w14:paraId="1EB86091" w14:textId="77777777" w:rsidTr="002F7E9C">
        <w:trPr>
          <w:cantSplit/>
        </w:trPr>
        <w:tc>
          <w:tcPr>
            <w:tcW w:w="3339" w:type="dxa"/>
            <w:gridSpan w:val="2"/>
            <w:vAlign w:val="bottom"/>
          </w:tcPr>
          <w:p w14:paraId="4C85B381" w14:textId="77777777" w:rsidR="004027F9" w:rsidRPr="0068079D"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440" w:type="dxa"/>
          </w:tcPr>
          <w:p w14:paraId="404448CF" w14:textId="01C5BA50" w:rsidR="004027F9" w:rsidRPr="0068079D"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14781553" w14:textId="19894E9B" w:rsidR="004027F9" w:rsidRPr="0068079D"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145619BF" w14:textId="439944FC" w:rsidR="004027F9" w:rsidRPr="0068079D"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4E4DEE36" w14:textId="69F85C9F" w:rsidR="004027F9" w:rsidRPr="0068079D"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4027F9" w:rsidRPr="0068079D" w14:paraId="6FC028F9" w14:textId="77777777" w:rsidTr="00A16F2F">
        <w:trPr>
          <w:cantSplit/>
        </w:trPr>
        <w:tc>
          <w:tcPr>
            <w:tcW w:w="3339" w:type="dxa"/>
            <w:gridSpan w:val="2"/>
            <w:vAlign w:val="bottom"/>
          </w:tcPr>
          <w:p w14:paraId="2C97D33F" w14:textId="39F0D810" w:rsidR="004027F9" w:rsidRPr="0068079D"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ลูกหนี้อื่น</w:t>
            </w:r>
          </w:p>
        </w:tc>
        <w:tc>
          <w:tcPr>
            <w:tcW w:w="1440" w:type="dxa"/>
          </w:tcPr>
          <w:p w14:paraId="578FE37D" w14:textId="77777777" w:rsidR="004027F9" w:rsidRPr="0068079D" w:rsidRDefault="004027F9" w:rsidP="00402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7ED312AF" w14:textId="77777777" w:rsidR="004027F9" w:rsidRPr="0068079D"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1FFAA598" w14:textId="77777777" w:rsidR="004027F9" w:rsidRPr="0068079D"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7E1110D8" w14:textId="77777777" w:rsidR="004027F9" w:rsidRPr="0068079D" w:rsidRDefault="004027F9" w:rsidP="004027F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8F538F" w:rsidRPr="0068079D" w14:paraId="4711ED6A" w14:textId="77777777" w:rsidTr="00E72A26">
        <w:trPr>
          <w:cantSplit/>
        </w:trPr>
        <w:tc>
          <w:tcPr>
            <w:tcW w:w="3339" w:type="dxa"/>
            <w:gridSpan w:val="2"/>
            <w:vAlign w:val="bottom"/>
          </w:tcPr>
          <w:p w14:paraId="1BF20433" w14:textId="66DCCF9E" w:rsidR="008F538F" w:rsidRPr="0068079D"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sz w:val="24"/>
                <w:szCs w:val="24"/>
                <w:cs/>
              </w:rPr>
              <w:t>บริษัทย่อย</w:t>
            </w:r>
          </w:p>
        </w:tc>
        <w:tc>
          <w:tcPr>
            <w:tcW w:w="1440" w:type="dxa"/>
          </w:tcPr>
          <w:p w14:paraId="2E97D4D9" w14:textId="61CCD245" w:rsidR="008F538F" w:rsidRPr="00A76968"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r w:rsidR="00AB7F89">
              <w:rPr>
                <w:rFonts w:ascii="Browallia New" w:eastAsia="Arial Unicode MS" w:hAnsi="Browallia New" w:cs="Browallia New"/>
                <w:sz w:val="24"/>
                <w:szCs w:val="24"/>
              </w:rPr>
              <w:t xml:space="preserve">  </w:t>
            </w:r>
            <w:r w:rsidRPr="00CD31A7">
              <w:rPr>
                <w:rFonts w:ascii="Browallia New" w:eastAsia="Arial Unicode MS" w:hAnsi="Browallia New" w:cs="Browallia New"/>
                <w:sz w:val="24"/>
                <w:szCs w:val="24"/>
              </w:rPr>
              <w:t xml:space="preserve">   -</w:t>
            </w:r>
          </w:p>
        </w:tc>
        <w:tc>
          <w:tcPr>
            <w:tcW w:w="1440" w:type="dxa"/>
          </w:tcPr>
          <w:p w14:paraId="0AD445C3" w14:textId="4818F398" w:rsidR="008F538F" w:rsidRPr="00A76968"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6419880E" w14:textId="50007B2B" w:rsidR="008F538F" w:rsidRPr="00A76968" w:rsidRDefault="004E0080"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8,691</w:t>
            </w:r>
          </w:p>
        </w:tc>
        <w:tc>
          <w:tcPr>
            <w:tcW w:w="1440" w:type="dxa"/>
          </w:tcPr>
          <w:p w14:paraId="127C5692" w14:textId="290ADE3E" w:rsidR="008F538F" w:rsidRPr="00A76968"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 xml:space="preserve"> 162 </w:t>
            </w:r>
          </w:p>
        </w:tc>
      </w:tr>
      <w:tr w:rsidR="008F538F" w:rsidRPr="0068079D" w14:paraId="2306DA88" w14:textId="77777777" w:rsidTr="00E72A26">
        <w:trPr>
          <w:cantSplit/>
        </w:trPr>
        <w:tc>
          <w:tcPr>
            <w:tcW w:w="3339" w:type="dxa"/>
            <w:gridSpan w:val="2"/>
            <w:vAlign w:val="bottom"/>
          </w:tcPr>
          <w:p w14:paraId="4B4DBA92" w14:textId="5AA65CDB" w:rsidR="008F538F" w:rsidRPr="0068079D"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vAlign w:val="bottom"/>
          </w:tcPr>
          <w:p w14:paraId="7FFB5E8F" w14:textId="6947F500" w:rsidR="008F538F" w:rsidRPr="00A76968" w:rsidRDefault="008F538F" w:rsidP="008F5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w:t>
            </w:r>
          </w:p>
        </w:tc>
        <w:tc>
          <w:tcPr>
            <w:tcW w:w="1440" w:type="dxa"/>
            <w:vAlign w:val="bottom"/>
          </w:tcPr>
          <w:p w14:paraId="43AEA4E1" w14:textId="1854FEAE" w:rsidR="008F538F" w:rsidRPr="00A76968" w:rsidRDefault="008F538F" w:rsidP="008F53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14</w:t>
            </w:r>
          </w:p>
        </w:tc>
        <w:tc>
          <w:tcPr>
            <w:tcW w:w="1440" w:type="dxa"/>
          </w:tcPr>
          <w:p w14:paraId="55DFF841" w14:textId="16B247BB" w:rsidR="008F538F" w:rsidRPr="00A76968" w:rsidRDefault="008F538F" w:rsidP="008F538F">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w:t>
            </w:r>
          </w:p>
        </w:tc>
        <w:tc>
          <w:tcPr>
            <w:tcW w:w="1440" w:type="dxa"/>
          </w:tcPr>
          <w:p w14:paraId="1B1C2D69" w14:textId="2FB488F0" w:rsidR="008F538F" w:rsidRPr="00A76968" w:rsidRDefault="008F538F" w:rsidP="008F538F">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 xml:space="preserve"> 14</w:t>
            </w:r>
          </w:p>
        </w:tc>
      </w:tr>
      <w:tr w:rsidR="008F538F" w:rsidRPr="0068079D" w14:paraId="58C69C6A" w14:textId="77777777" w:rsidTr="002F7E9C">
        <w:trPr>
          <w:cantSplit/>
        </w:trPr>
        <w:tc>
          <w:tcPr>
            <w:tcW w:w="3339" w:type="dxa"/>
            <w:gridSpan w:val="2"/>
            <w:vAlign w:val="bottom"/>
          </w:tcPr>
          <w:p w14:paraId="4DB31F49" w14:textId="14FAB2B9" w:rsidR="008F538F" w:rsidRPr="0068079D"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440" w:type="dxa"/>
          </w:tcPr>
          <w:p w14:paraId="6BC40CE8" w14:textId="088EF119" w:rsidR="008F538F" w:rsidRPr="00A76968" w:rsidRDefault="008F538F" w:rsidP="008F53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w:t>
            </w:r>
          </w:p>
        </w:tc>
        <w:tc>
          <w:tcPr>
            <w:tcW w:w="1440" w:type="dxa"/>
            <w:vAlign w:val="bottom"/>
          </w:tcPr>
          <w:p w14:paraId="5E9D7AC3" w14:textId="796C116D" w:rsidR="008F538F" w:rsidRPr="00A76968" w:rsidRDefault="008F538F" w:rsidP="008F53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14</w:t>
            </w:r>
          </w:p>
        </w:tc>
        <w:tc>
          <w:tcPr>
            <w:tcW w:w="1440" w:type="dxa"/>
          </w:tcPr>
          <w:p w14:paraId="4E7E2E98" w14:textId="0AE1CB01" w:rsidR="008F538F" w:rsidRPr="00A76968" w:rsidRDefault="004E0080" w:rsidP="008F538F">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8,7</w:t>
            </w:r>
            <w:r w:rsidR="00FE07F1">
              <w:rPr>
                <w:rFonts w:ascii="Browallia New" w:hAnsi="Browallia New" w:cs="Browallia New"/>
                <w:sz w:val="24"/>
                <w:szCs w:val="24"/>
              </w:rPr>
              <w:t>0</w:t>
            </w:r>
            <w:r>
              <w:rPr>
                <w:rFonts w:ascii="Browallia New" w:hAnsi="Browallia New" w:cs="Browallia New"/>
                <w:sz w:val="24"/>
                <w:szCs w:val="24"/>
              </w:rPr>
              <w:t>0</w:t>
            </w:r>
          </w:p>
        </w:tc>
        <w:tc>
          <w:tcPr>
            <w:tcW w:w="1440" w:type="dxa"/>
            <w:vAlign w:val="bottom"/>
          </w:tcPr>
          <w:p w14:paraId="5B22954D" w14:textId="2AF6CB8A" w:rsidR="008F538F" w:rsidRPr="00A76968" w:rsidRDefault="008F538F" w:rsidP="008F53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17</w:t>
            </w:r>
            <w:r w:rsidR="009609B8">
              <w:rPr>
                <w:rFonts w:ascii="Browallia New" w:hAnsi="Browallia New" w:cs="Browallia New"/>
                <w:sz w:val="24"/>
                <w:szCs w:val="24"/>
              </w:rPr>
              <w:t>6</w:t>
            </w:r>
          </w:p>
        </w:tc>
      </w:tr>
      <w:tr w:rsidR="008F538F" w:rsidRPr="0068079D" w14:paraId="13BCB2F8" w14:textId="77777777" w:rsidTr="00A16F2F">
        <w:trPr>
          <w:cantSplit/>
          <w:trHeight w:val="87"/>
        </w:trPr>
        <w:tc>
          <w:tcPr>
            <w:tcW w:w="3339" w:type="dxa"/>
            <w:gridSpan w:val="2"/>
            <w:vAlign w:val="bottom"/>
          </w:tcPr>
          <w:p w14:paraId="19993EE7" w14:textId="01E77322" w:rsidR="008F538F" w:rsidRPr="0068079D"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b/>
                <w:bCs/>
                <w:sz w:val="24"/>
                <w:szCs w:val="24"/>
                <w:cs/>
              </w:rPr>
              <w:lastRenderedPageBreak/>
              <w:t>ดอกเบี้ยค้างรับ</w:t>
            </w:r>
          </w:p>
        </w:tc>
        <w:tc>
          <w:tcPr>
            <w:tcW w:w="1440" w:type="dxa"/>
          </w:tcPr>
          <w:p w14:paraId="270EE2EF" w14:textId="77777777" w:rsidR="008F538F" w:rsidRPr="0068079D"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7937EF55" w14:textId="77777777" w:rsidR="008F538F" w:rsidRPr="0068079D"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FFD6586" w14:textId="77777777" w:rsidR="008F538F" w:rsidRPr="0068079D" w:rsidRDefault="008F538F" w:rsidP="008F538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F9B4BED" w14:textId="77777777" w:rsidR="008F538F" w:rsidRPr="0068079D" w:rsidRDefault="008F538F" w:rsidP="008F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651877" w:rsidRPr="00A76968" w14:paraId="76B810F0" w14:textId="77777777" w:rsidTr="00E72A26">
        <w:trPr>
          <w:cantSplit/>
          <w:trHeight w:val="87"/>
        </w:trPr>
        <w:tc>
          <w:tcPr>
            <w:tcW w:w="3339" w:type="dxa"/>
            <w:gridSpan w:val="2"/>
            <w:vAlign w:val="bottom"/>
          </w:tcPr>
          <w:p w14:paraId="1898F260" w14:textId="3DFCF65F" w:rsidR="00651877" w:rsidRPr="0068079D" w:rsidRDefault="00651877" w:rsidP="00651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บริษัทย่อย</w:t>
            </w:r>
          </w:p>
        </w:tc>
        <w:tc>
          <w:tcPr>
            <w:tcW w:w="1440" w:type="dxa"/>
          </w:tcPr>
          <w:p w14:paraId="3E96FE41" w14:textId="68D4D101" w:rsidR="00651877" w:rsidRPr="0068079D" w:rsidRDefault="00651877" w:rsidP="008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6B18B099" w14:textId="63795167" w:rsidR="00651877" w:rsidRPr="0068079D" w:rsidRDefault="00651877" w:rsidP="008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69683FD7" w14:textId="05146F00" w:rsidR="00651877" w:rsidRPr="0068079D" w:rsidRDefault="00FD1D0F" w:rsidP="008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215,743</w:t>
            </w:r>
          </w:p>
        </w:tc>
        <w:tc>
          <w:tcPr>
            <w:tcW w:w="1440" w:type="dxa"/>
          </w:tcPr>
          <w:p w14:paraId="69582CB5" w14:textId="704AD8EE" w:rsidR="00651877" w:rsidRPr="0068079D" w:rsidRDefault="00651877" w:rsidP="008B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187,86</w:t>
            </w:r>
            <w:r>
              <w:rPr>
                <w:rFonts w:ascii="Browallia New" w:hAnsi="Browallia New" w:cs="Browallia New"/>
                <w:sz w:val="24"/>
                <w:szCs w:val="24"/>
              </w:rPr>
              <w:t>5</w:t>
            </w:r>
          </w:p>
        </w:tc>
      </w:tr>
      <w:tr w:rsidR="00E20435" w:rsidRPr="00A76968" w14:paraId="613B855E" w14:textId="77777777" w:rsidTr="00E72A26">
        <w:trPr>
          <w:cantSplit/>
          <w:trHeight w:val="87"/>
        </w:trPr>
        <w:tc>
          <w:tcPr>
            <w:tcW w:w="3339" w:type="dxa"/>
            <w:gridSpan w:val="2"/>
            <w:vAlign w:val="bottom"/>
          </w:tcPr>
          <w:p w14:paraId="57F01155" w14:textId="7C8F1FF6"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tcPr>
          <w:p w14:paraId="2FD5C12C" w14:textId="57A5C003" w:rsidR="00E20435" w:rsidRPr="00CD31A7"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36607FEA" w14:textId="0CC41C84" w:rsidR="00E20435"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2F180010" w14:textId="1DAE63BB" w:rsidR="00E20435"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332</w:t>
            </w:r>
          </w:p>
        </w:tc>
        <w:tc>
          <w:tcPr>
            <w:tcW w:w="1440" w:type="dxa"/>
          </w:tcPr>
          <w:p w14:paraId="46C7274D" w14:textId="45E6E6A5" w:rsidR="00E20435" w:rsidRPr="00A76968"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r>
      <w:tr w:rsidR="00E20435" w:rsidRPr="00A76968" w14:paraId="3FDB40A7" w14:textId="77777777" w:rsidTr="00E72A26">
        <w:trPr>
          <w:cantSplit/>
          <w:trHeight w:val="87"/>
        </w:trPr>
        <w:tc>
          <w:tcPr>
            <w:tcW w:w="3339" w:type="dxa"/>
            <w:gridSpan w:val="2"/>
            <w:vAlign w:val="bottom"/>
          </w:tcPr>
          <w:p w14:paraId="47D9875C" w14:textId="15B18B4E"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Pr>
                <w:rFonts w:ascii="Browallia New" w:hAnsi="Browallia New" w:cs="Browallia New" w:hint="cs"/>
                <w:sz w:val="24"/>
                <w:szCs w:val="24"/>
                <w:cs/>
              </w:rPr>
              <w:t>รวม</w:t>
            </w:r>
          </w:p>
        </w:tc>
        <w:tc>
          <w:tcPr>
            <w:tcW w:w="1440" w:type="dxa"/>
          </w:tcPr>
          <w:p w14:paraId="7F2ABCF1" w14:textId="11E08CA0" w:rsidR="00E20435" w:rsidRPr="00CD31A7"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259F78AA" w14:textId="174CD974" w:rsidR="00E20435"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71E4E932" w14:textId="363240A2" w:rsidR="00E20435"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21</w:t>
            </w:r>
            <w:r w:rsidR="00D92C5C">
              <w:rPr>
                <w:rFonts w:ascii="Browallia New" w:hAnsi="Browallia New" w:cs="Browallia New"/>
                <w:sz w:val="24"/>
                <w:szCs w:val="24"/>
              </w:rPr>
              <w:t>6</w:t>
            </w:r>
            <w:r>
              <w:rPr>
                <w:rFonts w:ascii="Browallia New" w:hAnsi="Browallia New" w:cs="Browallia New"/>
                <w:sz w:val="24"/>
                <w:szCs w:val="24"/>
              </w:rPr>
              <w:t>,</w:t>
            </w:r>
            <w:r w:rsidR="00D92C5C">
              <w:rPr>
                <w:rFonts w:ascii="Browallia New" w:hAnsi="Browallia New" w:cs="Browallia New"/>
                <w:sz w:val="24"/>
                <w:szCs w:val="24"/>
              </w:rPr>
              <w:t>075</w:t>
            </w:r>
          </w:p>
        </w:tc>
        <w:tc>
          <w:tcPr>
            <w:tcW w:w="1440" w:type="dxa"/>
          </w:tcPr>
          <w:p w14:paraId="75D32264" w14:textId="4E59EC9D" w:rsidR="00E20435" w:rsidRPr="00A76968" w:rsidRDefault="00A61292" w:rsidP="00A6129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187,86</w:t>
            </w:r>
            <w:r>
              <w:rPr>
                <w:rFonts w:ascii="Browallia New" w:hAnsi="Browallia New" w:cs="Browallia New"/>
                <w:sz w:val="24"/>
                <w:szCs w:val="24"/>
              </w:rPr>
              <w:t>5</w:t>
            </w:r>
          </w:p>
        </w:tc>
      </w:tr>
      <w:tr w:rsidR="00E20435" w:rsidRPr="00A76968" w14:paraId="113C3745" w14:textId="77777777" w:rsidTr="002F7E9C">
        <w:trPr>
          <w:cantSplit/>
        </w:trPr>
        <w:tc>
          <w:tcPr>
            <w:tcW w:w="3339" w:type="dxa"/>
            <w:gridSpan w:val="2"/>
            <w:vAlign w:val="bottom"/>
          </w:tcPr>
          <w:p w14:paraId="787CAC12" w14:textId="3ABC915D"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40" w:type="dxa"/>
            <w:vAlign w:val="bottom"/>
          </w:tcPr>
          <w:p w14:paraId="61E2358F"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75BCE9D8"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35018DF" w14:textId="77777777" w:rsidR="00E20435" w:rsidRPr="0068079D" w:rsidRDefault="00E20435" w:rsidP="00E204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1101681"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E20435" w:rsidRPr="00A76968" w14:paraId="1AB071BA" w14:textId="77777777" w:rsidTr="00A16F2F">
        <w:trPr>
          <w:cantSplit/>
        </w:trPr>
        <w:tc>
          <w:tcPr>
            <w:tcW w:w="3339" w:type="dxa"/>
            <w:gridSpan w:val="2"/>
            <w:vAlign w:val="bottom"/>
          </w:tcPr>
          <w:p w14:paraId="26E1FBAA" w14:textId="7FC84CDF"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เงินมัดจำ</w:t>
            </w:r>
          </w:p>
        </w:tc>
        <w:tc>
          <w:tcPr>
            <w:tcW w:w="1440" w:type="dxa"/>
            <w:vAlign w:val="bottom"/>
          </w:tcPr>
          <w:p w14:paraId="46807CFA"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2FAC0634"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A4B63EE" w14:textId="77777777" w:rsidR="00E20435" w:rsidRPr="0068079D" w:rsidRDefault="00E20435" w:rsidP="00E204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EE4CD9B"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E20435" w:rsidRPr="00A76968" w14:paraId="2144F399" w14:textId="77777777" w:rsidTr="00BB1614">
        <w:trPr>
          <w:cantSplit/>
        </w:trPr>
        <w:tc>
          <w:tcPr>
            <w:tcW w:w="3339" w:type="dxa"/>
            <w:gridSpan w:val="2"/>
            <w:vAlign w:val="bottom"/>
          </w:tcPr>
          <w:p w14:paraId="2DFDF703" w14:textId="21C7F09B"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vAlign w:val="bottom"/>
          </w:tcPr>
          <w:p w14:paraId="02FA0888" w14:textId="4390DA41" w:rsidR="00E20435" w:rsidRPr="0068079D" w:rsidRDefault="00FC63B8"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21</w:t>
            </w:r>
            <w:r w:rsidR="00E20435">
              <w:rPr>
                <w:rFonts w:ascii="Browallia New" w:hAnsi="Browallia New" w:cs="Browallia New"/>
                <w:sz w:val="24"/>
                <w:szCs w:val="24"/>
              </w:rPr>
              <w:t>,</w:t>
            </w:r>
            <w:r w:rsidR="008D0865">
              <w:rPr>
                <w:rFonts w:ascii="Browallia New" w:hAnsi="Browallia New" w:cs="Browallia New"/>
                <w:sz w:val="24"/>
                <w:szCs w:val="24"/>
              </w:rPr>
              <w:t>516</w:t>
            </w:r>
          </w:p>
        </w:tc>
        <w:tc>
          <w:tcPr>
            <w:tcW w:w="1440" w:type="dxa"/>
            <w:vAlign w:val="bottom"/>
          </w:tcPr>
          <w:p w14:paraId="46C4CBDE" w14:textId="20E9070B"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17,55</w:t>
            </w:r>
            <w:r>
              <w:rPr>
                <w:rFonts w:ascii="Browallia New" w:hAnsi="Browallia New" w:cs="Browallia New"/>
                <w:sz w:val="24"/>
                <w:szCs w:val="24"/>
              </w:rPr>
              <w:t>7</w:t>
            </w:r>
          </w:p>
        </w:tc>
        <w:tc>
          <w:tcPr>
            <w:tcW w:w="1440" w:type="dxa"/>
          </w:tcPr>
          <w:p w14:paraId="24DEBD41" w14:textId="537416C4" w:rsidR="00E20435" w:rsidRPr="0068079D" w:rsidRDefault="00E20435" w:rsidP="008D08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 xml:space="preserve">           </w:t>
            </w:r>
            <w:r w:rsidR="008D0865">
              <w:rPr>
                <w:rFonts w:ascii="Browallia New" w:hAnsi="Browallia New" w:cs="Browallia New"/>
                <w:sz w:val="24"/>
                <w:szCs w:val="24"/>
              </w:rPr>
              <w:t>7,704</w:t>
            </w:r>
          </w:p>
        </w:tc>
        <w:tc>
          <w:tcPr>
            <w:tcW w:w="1440" w:type="dxa"/>
          </w:tcPr>
          <w:p w14:paraId="307F5DF9" w14:textId="034BC134"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4,374</w:t>
            </w:r>
          </w:p>
        </w:tc>
      </w:tr>
      <w:tr w:rsidR="00E20435" w:rsidRPr="00A76968" w14:paraId="5E815960" w14:textId="77777777" w:rsidTr="002F7E9C">
        <w:trPr>
          <w:cantSplit/>
        </w:trPr>
        <w:tc>
          <w:tcPr>
            <w:tcW w:w="3339" w:type="dxa"/>
            <w:gridSpan w:val="2"/>
            <w:vAlign w:val="bottom"/>
          </w:tcPr>
          <w:p w14:paraId="09B53BA0"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vAlign w:val="bottom"/>
          </w:tcPr>
          <w:p w14:paraId="08BD1D34"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5A161095"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B8702EA"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5879C3B"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E20435" w:rsidRPr="00A76968" w14:paraId="0F773E5E" w14:textId="77777777" w:rsidTr="00A16F2F">
        <w:trPr>
          <w:gridBefore w:val="1"/>
          <w:wBefore w:w="6" w:type="dxa"/>
          <w:cantSplit/>
        </w:trPr>
        <w:tc>
          <w:tcPr>
            <w:tcW w:w="3333" w:type="dxa"/>
            <w:vAlign w:val="bottom"/>
          </w:tcPr>
          <w:p w14:paraId="2D06E755" w14:textId="6CA0569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เจ้าหนี้การค้า</w:t>
            </w:r>
          </w:p>
        </w:tc>
        <w:tc>
          <w:tcPr>
            <w:tcW w:w="1440" w:type="dxa"/>
            <w:vAlign w:val="bottom"/>
          </w:tcPr>
          <w:p w14:paraId="7CE585B0"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0C469AAA"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440" w:type="dxa"/>
          </w:tcPr>
          <w:p w14:paraId="0BA82AA0"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D77FED0"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E20435" w:rsidRPr="00A76968" w14:paraId="3667B202" w14:textId="77777777">
        <w:trPr>
          <w:gridBefore w:val="1"/>
          <w:wBefore w:w="6" w:type="dxa"/>
          <w:cantSplit/>
          <w:trHeight w:val="270"/>
        </w:trPr>
        <w:tc>
          <w:tcPr>
            <w:tcW w:w="3333" w:type="dxa"/>
            <w:vAlign w:val="bottom"/>
          </w:tcPr>
          <w:p w14:paraId="15932AA2" w14:textId="0FB97D54"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บริษัทย่อย</w:t>
            </w:r>
          </w:p>
        </w:tc>
        <w:tc>
          <w:tcPr>
            <w:tcW w:w="1440" w:type="dxa"/>
          </w:tcPr>
          <w:p w14:paraId="49D74492" w14:textId="245C600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404A6ECD" w14:textId="06BCE3AB"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6FEEE5DD" w14:textId="5556F02E"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186,774</w:t>
            </w:r>
          </w:p>
        </w:tc>
        <w:tc>
          <w:tcPr>
            <w:tcW w:w="1440" w:type="dxa"/>
          </w:tcPr>
          <w:p w14:paraId="6D6AD484" w14:textId="72D2231F"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 xml:space="preserve"> 169,99</w:t>
            </w:r>
            <w:r>
              <w:rPr>
                <w:rFonts w:ascii="Browallia New" w:hAnsi="Browallia New" w:cs="Browallia New"/>
                <w:sz w:val="24"/>
                <w:szCs w:val="24"/>
              </w:rPr>
              <w:t>2</w:t>
            </w:r>
            <w:r w:rsidRPr="00A76968">
              <w:rPr>
                <w:rFonts w:ascii="Browallia New" w:hAnsi="Browallia New" w:cs="Browallia New"/>
                <w:sz w:val="24"/>
                <w:szCs w:val="24"/>
              </w:rPr>
              <w:t xml:space="preserve"> </w:t>
            </w:r>
          </w:p>
        </w:tc>
      </w:tr>
      <w:tr w:rsidR="00E20435" w:rsidRPr="00A76968" w14:paraId="765396A3" w14:textId="77777777">
        <w:trPr>
          <w:gridBefore w:val="1"/>
          <w:wBefore w:w="6" w:type="dxa"/>
          <w:cantSplit/>
          <w:trHeight w:val="270"/>
        </w:trPr>
        <w:tc>
          <w:tcPr>
            <w:tcW w:w="3333" w:type="dxa"/>
            <w:vAlign w:val="bottom"/>
          </w:tcPr>
          <w:p w14:paraId="2BF620D1" w14:textId="5FA51581"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tcPr>
          <w:p w14:paraId="1C55CD91" w14:textId="2C1961EE"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1E772B25" w14:textId="40C8FDF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20EFB692" w14:textId="49F65B89"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6,448</w:t>
            </w:r>
          </w:p>
        </w:tc>
        <w:tc>
          <w:tcPr>
            <w:tcW w:w="1440" w:type="dxa"/>
          </w:tcPr>
          <w:p w14:paraId="3C893218" w14:textId="387073F3"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 xml:space="preserve"> 5,20</w:t>
            </w:r>
            <w:r>
              <w:rPr>
                <w:rFonts w:ascii="Browallia New" w:hAnsi="Browallia New" w:cs="Browallia New"/>
                <w:sz w:val="24"/>
                <w:szCs w:val="24"/>
              </w:rPr>
              <w:t>7</w:t>
            </w:r>
            <w:r w:rsidRPr="00A76968">
              <w:rPr>
                <w:rFonts w:ascii="Browallia New" w:hAnsi="Browallia New" w:cs="Browallia New"/>
                <w:sz w:val="24"/>
                <w:szCs w:val="24"/>
              </w:rPr>
              <w:t xml:space="preserve"> </w:t>
            </w:r>
          </w:p>
        </w:tc>
      </w:tr>
      <w:tr w:rsidR="00E20435" w:rsidRPr="00A76968" w14:paraId="6428BEA2" w14:textId="77777777" w:rsidTr="00E72A26">
        <w:trPr>
          <w:gridBefore w:val="1"/>
          <w:wBefore w:w="6" w:type="dxa"/>
          <w:cantSplit/>
          <w:trHeight w:val="270"/>
        </w:trPr>
        <w:tc>
          <w:tcPr>
            <w:tcW w:w="3333" w:type="dxa"/>
            <w:vAlign w:val="bottom"/>
          </w:tcPr>
          <w:p w14:paraId="39EA6E9C" w14:textId="39526006"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tcPr>
          <w:p w14:paraId="71A220A0" w14:textId="53616CA8"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29</w:t>
            </w:r>
          </w:p>
        </w:tc>
        <w:tc>
          <w:tcPr>
            <w:tcW w:w="1440" w:type="dxa"/>
          </w:tcPr>
          <w:p w14:paraId="3A6AAA0F" w14:textId="65B42B93"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207FF813" w14:textId="4483141E"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29</w:t>
            </w:r>
          </w:p>
        </w:tc>
        <w:tc>
          <w:tcPr>
            <w:tcW w:w="1440" w:type="dxa"/>
          </w:tcPr>
          <w:p w14:paraId="4782133C" w14:textId="433E6817"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r>
      <w:tr w:rsidR="00E20435" w:rsidRPr="00A76968" w14:paraId="0AB7F887" w14:textId="77777777" w:rsidTr="00E72A26">
        <w:trPr>
          <w:gridBefore w:val="1"/>
          <w:wBefore w:w="6" w:type="dxa"/>
          <w:cantSplit/>
          <w:trHeight w:val="270"/>
        </w:trPr>
        <w:tc>
          <w:tcPr>
            <w:tcW w:w="3333" w:type="dxa"/>
            <w:vAlign w:val="bottom"/>
          </w:tcPr>
          <w:p w14:paraId="7FE3D86C" w14:textId="372BEB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440" w:type="dxa"/>
          </w:tcPr>
          <w:p w14:paraId="62F2B645" w14:textId="18832F80"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29</w:t>
            </w:r>
          </w:p>
        </w:tc>
        <w:tc>
          <w:tcPr>
            <w:tcW w:w="1440" w:type="dxa"/>
          </w:tcPr>
          <w:p w14:paraId="13007A09" w14:textId="17739B2A"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537FF466" w14:textId="3E0E43A0"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Pr>
                <w:rFonts w:ascii="Browallia New" w:hAnsi="Browallia New" w:cs="Browallia New"/>
                <w:sz w:val="24"/>
                <w:szCs w:val="24"/>
              </w:rPr>
              <w:t>193,251</w:t>
            </w:r>
          </w:p>
        </w:tc>
        <w:tc>
          <w:tcPr>
            <w:tcW w:w="1440" w:type="dxa"/>
          </w:tcPr>
          <w:p w14:paraId="353343AC" w14:textId="65FDFBD9"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45EC3">
              <w:rPr>
                <w:rFonts w:ascii="Browallia New" w:hAnsi="Browallia New" w:cs="Browallia New"/>
                <w:sz w:val="24"/>
                <w:szCs w:val="24"/>
              </w:rPr>
              <w:t>175,19</w:t>
            </w:r>
            <w:r>
              <w:rPr>
                <w:rFonts w:ascii="Browallia New" w:hAnsi="Browallia New" w:cs="Browallia New"/>
                <w:sz w:val="24"/>
                <w:szCs w:val="24"/>
              </w:rPr>
              <w:t>9</w:t>
            </w:r>
          </w:p>
        </w:tc>
      </w:tr>
      <w:tr w:rsidR="00E20435" w:rsidRPr="00A76968" w14:paraId="31A2DB3A" w14:textId="77777777" w:rsidTr="002F7E9C">
        <w:trPr>
          <w:gridBefore w:val="1"/>
          <w:wBefore w:w="6" w:type="dxa"/>
          <w:cantSplit/>
        </w:trPr>
        <w:tc>
          <w:tcPr>
            <w:tcW w:w="3333" w:type="dxa"/>
          </w:tcPr>
          <w:p w14:paraId="4B9FBBBF" w14:textId="4745A8EA"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tcPr>
          <w:p w14:paraId="49F26E5F"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3EF1F73"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440" w:type="dxa"/>
          </w:tcPr>
          <w:p w14:paraId="3AF2982E"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74232C8"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E20435" w:rsidRPr="00A76968" w14:paraId="6D936DFD" w14:textId="77777777" w:rsidTr="00A16F2F">
        <w:trPr>
          <w:gridBefore w:val="1"/>
          <w:wBefore w:w="6" w:type="dxa"/>
          <w:cantSplit/>
        </w:trPr>
        <w:tc>
          <w:tcPr>
            <w:tcW w:w="3333" w:type="dxa"/>
          </w:tcPr>
          <w:p w14:paraId="7FC17FC8" w14:textId="45FD74E1"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เจ้าหนี้อื่น</w:t>
            </w:r>
          </w:p>
        </w:tc>
        <w:tc>
          <w:tcPr>
            <w:tcW w:w="1440" w:type="dxa"/>
            <w:vAlign w:val="bottom"/>
          </w:tcPr>
          <w:p w14:paraId="3D502394"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1CA3317"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440" w:type="dxa"/>
          </w:tcPr>
          <w:p w14:paraId="24BFD8B9"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EBA5674"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E20435" w:rsidRPr="00A76968" w14:paraId="22FF7B1C" w14:textId="77777777" w:rsidTr="00E72A26">
        <w:trPr>
          <w:gridBefore w:val="1"/>
          <w:wBefore w:w="6" w:type="dxa"/>
          <w:cantSplit/>
        </w:trPr>
        <w:tc>
          <w:tcPr>
            <w:tcW w:w="3333" w:type="dxa"/>
            <w:vAlign w:val="bottom"/>
          </w:tcPr>
          <w:p w14:paraId="09B6EF17" w14:textId="4B44675D"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w:t>
            </w:r>
          </w:p>
        </w:tc>
        <w:tc>
          <w:tcPr>
            <w:tcW w:w="1440" w:type="dxa"/>
          </w:tcPr>
          <w:p w14:paraId="49FEEEDE" w14:textId="5D322431"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321129A8" w14:textId="6A2FDF5B"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2B2B4384" w14:textId="51D1EE12"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3,926</w:t>
            </w:r>
          </w:p>
        </w:tc>
        <w:tc>
          <w:tcPr>
            <w:tcW w:w="1440" w:type="dxa"/>
            <w:vAlign w:val="bottom"/>
          </w:tcPr>
          <w:p w14:paraId="20C79081" w14:textId="603FF309"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A76968">
              <w:rPr>
                <w:rFonts w:ascii="Browallia New" w:hAnsi="Browallia New" w:cs="Browallia New"/>
                <w:sz w:val="24"/>
                <w:szCs w:val="24"/>
              </w:rPr>
              <w:t>5,249</w:t>
            </w:r>
          </w:p>
        </w:tc>
      </w:tr>
      <w:tr w:rsidR="00E20435" w:rsidRPr="00A76968" w14:paraId="0D4F529C" w14:textId="77777777">
        <w:trPr>
          <w:gridBefore w:val="1"/>
          <w:wBefore w:w="6" w:type="dxa"/>
          <w:cantSplit/>
        </w:trPr>
        <w:tc>
          <w:tcPr>
            <w:tcW w:w="3333" w:type="dxa"/>
            <w:vAlign w:val="bottom"/>
          </w:tcPr>
          <w:p w14:paraId="69253473" w14:textId="57611A13"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tcPr>
          <w:p w14:paraId="535A0707" w14:textId="0F720F63"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22E13A5C" w14:textId="688A986E"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556E41BD" w14:textId="58CF1AD2"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Pr>
                <w:rFonts w:ascii="Browallia New" w:hAnsi="Browallia New" w:cs="Browallia New"/>
                <w:sz w:val="24"/>
                <w:szCs w:val="24"/>
              </w:rPr>
              <w:t>1,475</w:t>
            </w:r>
          </w:p>
        </w:tc>
        <w:tc>
          <w:tcPr>
            <w:tcW w:w="1440" w:type="dxa"/>
          </w:tcPr>
          <w:p w14:paraId="11052454" w14:textId="61BC2B45"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r>
      <w:tr w:rsidR="00E20435" w:rsidRPr="00A76968" w14:paraId="6174784E" w14:textId="77777777" w:rsidTr="002F7E9C">
        <w:trPr>
          <w:gridBefore w:val="1"/>
          <w:wBefore w:w="6" w:type="dxa"/>
          <w:cantSplit/>
        </w:trPr>
        <w:tc>
          <w:tcPr>
            <w:tcW w:w="3333" w:type="dxa"/>
            <w:vAlign w:val="bottom"/>
          </w:tcPr>
          <w:p w14:paraId="63DB8BB5" w14:textId="0A7191B9"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บริษัทที่เกี่ยวข้องกัน</w:t>
            </w:r>
          </w:p>
        </w:tc>
        <w:tc>
          <w:tcPr>
            <w:tcW w:w="1440" w:type="dxa"/>
          </w:tcPr>
          <w:p w14:paraId="788B83AE" w14:textId="7C51F47B"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84,898</w:t>
            </w:r>
          </w:p>
        </w:tc>
        <w:tc>
          <w:tcPr>
            <w:tcW w:w="1440" w:type="dxa"/>
          </w:tcPr>
          <w:p w14:paraId="257BAC30" w14:textId="62608943"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73,401</w:t>
            </w:r>
          </w:p>
        </w:tc>
        <w:tc>
          <w:tcPr>
            <w:tcW w:w="1440" w:type="dxa"/>
          </w:tcPr>
          <w:p w14:paraId="7840412E" w14:textId="54E0BA9A"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right"/>
              <w:rPr>
                <w:rFonts w:ascii="Browallia New" w:hAnsi="Browallia New" w:cs="Browallia New"/>
                <w:sz w:val="24"/>
                <w:szCs w:val="24"/>
              </w:rPr>
            </w:pPr>
            <w:r>
              <w:rPr>
                <w:rFonts w:ascii="Browallia New" w:hAnsi="Browallia New" w:cs="Browallia New"/>
                <w:sz w:val="24"/>
                <w:szCs w:val="24"/>
              </w:rPr>
              <w:t>37,910</w:t>
            </w:r>
          </w:p>
        </w:tc>
        <w:tc>
          <w:tcPr>
            <w:tcW w:w="1440" w:type="dxa"/>
          </w:tcPr>
          <w:p w14:paraId="3FA614B0" w14:textId="4C9CC170"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33,28</w:t>
            </w:r>
            <w:r>
              <w:rPr>
                <w:rFonts w:ascii="Browallia New" w:hAnsi="Browallia New" w:cs="Browallia New"/>
                <w:sz w:val="24"/>
                <w:szCs w:val="24"/>
              </w:rPr>
              <w:t>5</w:t>
            </w:r>
          </w:p>
        </w:tc>
      </w:tr>
      <w:tr w:rsidR="00E20435" w:rsidRPr="00A76968" w14:paraId="33F1E8A2" w14:textId="77777777" w:rsidTr="002F7E9C">
        <w:trPr>
          <w:gridBefore w:val="1"/>
          <w:wBefore w:w="6" w:type="dxa"/>
          <w:cantSplit/>
          <w:trHeight w:val="71"/>
        </w:trPr>
        <w:tc>
          <w:tcPr>
            <w:tcW w:w="3333" w:type="dxa"/>
            <w:vAlign w:val="bottom"/>
          </w:tcPr>
          <w:p w14:paraId="2ABD3BB5" w14:textId="3572F17D"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68079D">
              <w:rPr>
                <w:rFonts w:ascii="Browallia New" w:hAnsi="Browallia New" w:cs="Browallia New"/>
                <w:sz w:val="24"/>
                <w:szCs w:val="24"/>
                <w:cs/>
              </w:rPr>
              <w:t>รวม</w:t>
            </w:r>
          </w:p>
        </w:tc>
        <w:tc>
          <w:tcPr>
            <w:tcW w:w="1440" w:type="dxa"/>
          </w:tcPr>
          <w:p w14:paraId="38A848AD" w14:textId="2BC60F74"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84,898</w:t>
            </w:r>
          </w:p>
        </w:tc>
        <w:tc>
          <w:tcPr>
            <w:tcW w:w="1440" w:type="dxa"/>
          </w:tcPr>
          <w:p w14:paraId="2782AECC" w14:textId="2F330819"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73,401</w:t>
            </w:r>
          </w:p>
        </w:tc>
        <w:tc>
          <w:tcPr>
            <w:tcW w:w="1440" w:type="dxa"/>
          </w:tcPr>
          <w:p w14:paraId="3B40779A" w14:textId="7B28DD0D"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right"/>
              <w:rPr>
                <w:rFonts w:ascii="Browallia New" w:hAnsi="Browallia New" w:cs="Browallia New"/>
                <w:sz w:val="24"/>
                <w:szCs w:val="24"/>
              </w:rPr>
            </w:pPr>
            <w:r>
              <w:rPr>
                <w:rFonts w:ascii="Browallia New" w:hAnsi="Browallia New" w:cs="Browallia New"/>
                <w:sz w:val="24"/>
                <w:szCs w:val="24"/>
              </w:rPr>
              <w:t>43,311</w:t>
            </w:r>
          </w:p>
        </w:tc>
        <w:tc>
          <w:tcPr>
            <w:tcW w:w="1440" w:type="dxa"/>
          </w:tcPr>
          <w:p w14:paraId="2FB0FD4B" w14:textId="095C8B33"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38,53</w:t>
            </w:r>
            <w:r>
              <w:rPr>
                <w:rFonts w:ascii="Browallia New" w:hAnsi="Browallia New" w:cs="Browallia New"/>
                <w:sz w:val="24"/>
                <w:szCs w:val="24"/>
              </w:rPr>
              <w:t>4</w:t>
            </w:r>
          </w:p>
        </w:tc>
      </w:tr>
      <w:tr w:rsidR="00E20435" w:rsidRPr="0068079D" w14:paraId="172DB831" w14:textId="77777777" w:rsidTr="00A16F2F">
        <w:trPr>
          <w:gridBefore w:val="1"/>
          <w:wBefore w:w="6" w:type="dxa"/>
          <w:cantSplit/>
        </w:trPr>
        <w:tc>
          <w:tcPr>
            <w:tcW w:w="3333" w:type="dxa"/>
          </w:tcPr>
          <w:p w14:paraId="1286E363" w14:textId="584879DD"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440" w:type="dxa"/>
          </w:tcPr>
          <w:p w14:paraId="5BCE1352" w14:textId="6F77FC55"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7858F0C" w14:textId="69183C0B"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AA422F0" w14:textId="61C452E0"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271EA12" w14:textId="43AC5642"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E20435" w:rsidRPr="0068079D" w14:paraId="67F8377D" w14:textId="77777777" w:rsidTr="00A16F2F">
        <w:trPr>
          <w:gridBefore w:val="1"/>
          <w:wBefore w:w="6" w:type="dxa"/>
          <w:cantSplit/>
        </w:trPr>
        <w:tc>
          <w:tcPr>
            <w:tcW w:w="3333" w:type="dxa"/>
          </w:tcPr>
          <w:p w14:paraId="4EB3DCCC" w14:textId="77019EC3"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68079D">
              <w:rPr>
                <w:rFonts w:ascii="Browallia New" w:hAnsi="Browallia New" w:cs="Browallia New"/>
                <w:b/>
                <w:bCs/>
                <w:sz w:val="24"/>
                <w:szCs w:val="24"/>
                <w:cs/>
              </w:rPr>
              <w:t>ค่าใช้จ่ายค้างจ่ายโครงการ</w:t>
            </w:r>
          </w:p>
        </w:tc>
        <w:tc>
          <w:tcPr>
            <w:tcW w:w="1440" w:type="dxa"/>
          </w:tcPr>
          <w:p w14:paraId="652A4E0E"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800681A"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639D461"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52F6FA96"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E20435" w:rsidRPr="0068079D" w14:paraId="2CAA46B9" w14:textId="77777777" w:rsidTr="00E72A26">
        <w:trPr>
          <w:gridBefore w:val="1"/>
          <w:wBefore w:w="6" w:type="dxa"/>
          <w:cantSplit/>
        </w:trPr>
        <w:tc>
          <w:tcPr>
            <w:tcW w:w="3333" w:type="dxa"/>
            <w:vAlign w:val="bottom"/>
          </w:tcPr>
          <w:p w14:paraId="4A6C9687" w14:textId="12455A35"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บริษัทย่อย</w:t>
            </w:r>
          </w:p>
        </w:tc>
        <w:tc>
          <w:tcPr>
            <w:tcW w:w="1440" w:type="dxa"/>
          </w:tcPr>
          <w:p w14:paraId="42D7A3AB" w14:textId="7E4F941E"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76C261D3" w14:textId="7902523F"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386899DD" w14:textId="793974C8"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Pr>
                <w:rFonts w:ascii="Browallia New" w:hAnsi="Browallia New" w:cs="Browallia New"/>
                <w:sz w:val="24"/>
                <w:szCs w:val="24"/>
              </w:rPr>
              <w:t>8,260</w:t>
            </w:r>
          </w:p>
        </w:tc>
        <w:tc>
          <w:tcPr>
            <w:tcW w:w="1440" w:type="dxa"/>
            <w:vAlign w:val="bottom"/>
          </w:tcPr>
          <w:p w14:paraId="73CA22E9" w14:textId="53C332E5"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A76968">
              <w:rPr>
                <w:rFonts w:ascii="Browallia New" w:hAnsi="Browallia New" w:cs="Browallia New"/>
                <w:sz w:val="24"/>
                <w:szCs w:val="24"/>
              </w:rPr>
              <w:t>8,22</w:t>
            </w:r>
            <w:r>
              <w:rPr>
                <w:rFonts w:ascii="Browallia New" w:hAnsi="Browallia New" w:cs="Browallia New"/>
                <w:sz w:val="24"/>
                <w:szCs w:val="24"/>
              </w:rPr>
              <w:t>8</w:t>
            </w:r>
          </w:p>
        </w:tc>
      </w:tr>
      <w:tr w:rsidR="00E20435" w:rsidRPr="0068079D" w14:paraId="1AF9D7A7" w14:textId="77777777" w:rsidTr="00E72A26">
        <w:trPr>
          <w:gridBefore w:val="1"/>
          <w:wBefore w:w="6" w:type="dxa"/>
          <w:cantSplit/>
        </w:trPr>
        <w:tc>
          <w:tcPr>
            <w:tcW w:w="3333" w:type="dxa"/>
            <w:vAlign w:val="bottom"/>
          </w:tcPr>
          <w:p w14:paraId="25624D61" w14:textId="2107A769"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tcPr>
          <w:p w14:paraId="473F3F3B" w14:textId="2A9243BF"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4C955CAC" w14:textId="2F090B24"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3DB6A1F7" w14:textId="5ABEC9A2"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Pr>
                <w:rFonts w:ascii="Browallia New" w:hAnsi="Browallia New" w:cs="Browallia New"/>
                <w:sz w:val="24"/>
                <w:szCs w:val="24"/>
              </w:rPr>
              <w:t>150</w:t>
            </w:r>
          </w:p>
        </w:tc>
        <w:tc>
          <w:tcPr>
            <w:tcW w:w="1440" w:type="dxa"/>
          </w:tcPr>
          <w:p w14:paraId="48024ABC" w14:textId="3B62FA29"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r>
      <w:tr w:rsidR="00E20435" w:rsidRPr="0068079D" w14:paraId="1F2196A0" w14:textId="77777777" w:rsidTr="002F7E9C">
        <w:trPr>
          <w:gridBefore w:val="1"/>
          <w:wBefore w:w="6" w:type="dxa"/>
          <w:cantSplit/>
        </w:trPr>
        <w:tc>
          <w:tcPr>
            <w:tcW w:w="3333" w:type="dxa"/>
            <w:vAlign w:val="bottom"/>
          </w:tcPr>
          <w:p w14:paraId="70029FA0" w14:textId="09A267D1"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บริษัทที่เกี่ยวข้องกัน</w:t>
            </w:r>
          </w:p>
        </w:tc>
        <w:tc>
          <w:tcPr>
            <w:tcW w:w="1440" w:type="dxa"/>
          </w:tcPr>
          <w:p w14:paraId="2FB2BF20" w14:textId="58233764"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917</w:t>
            </w:r>
          </w:p>
        </w:tc>
        <w:tc>
          <w:tcPr>
            <w:tcW w:w="1440" w:type="dxa"/>
          </w:tcPr>
          <w:p w14:paraId="7B3B0512" w14:textId="3A008861"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898</w:t>
            </w:r>
          </w:p>
        </w:tc>
        <w:tc>
          <w:tcPr>
            <w:tcW w:w="1440" w:type="dxa"/>
          </w:tcPr>
          <w:p w14:paraId="5253ED26" w14:textId="24BD259A"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Pr>
                <w:rFonts w:ascii="Browallia New" w:hAnsi="Browallia New" w:cs="Browallia New"/>
                <w:sz w:val="24"/>
                <w:szCs w:val="24"/>
              </w:rPr>
              <w:t>466</w:t>
            </w:r>
          </w:p>
        </w:tc>
        <w:tc>
          <w:tcPr>
            <w:tcW w:w="1440" w:type="dxa"/>
          </w:tcPr>
          <w:p w14:paraId="21F7165C" w14:textId="5530B196" w:rsidR="00E20435" w:rsidRPr="0068079D" w:rsidRDefault="00E20435" w:rsidP="00E204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A76968">
              <w:rPr>
                <w:rFonts w:ascii="Browallia New" w:hAnsi="Browallia New" w:cs="Browallia New" w:hint="cs"/>
                <w:sz w:val="24"/>
                <w:szCs w:val="24"/>
                <w:cs/>
              </w:rPr>
              <w:t xml:space="preserve">       </w:t>
            </w:r>
            <w:r w:rsidRPr="00A76968">
              <w:rPr>
                <w:rFonts w:ascii="Browallia New" w:hAnsi="Browallia New" w:cs="Browallia New"/>
                <w:sz w:val="24"/>
                <w:szCs w:val="24"/>
                <w:cs/>
              </w:rPr>
              <w:t>45</w:t>
            </w:r>
            <w:r>
              <w:rPr>
                <w:rFonts w:ascii="Browallia New" w:hAnsi="Browallia New" w:cs="Browallia New"/>
                <w:sz w:val="24"/>
                <w:szCs w:val="24"/>
              </w:rPr>
              <w:t>1</w:t>
            </w:r>
          </w:p>
        </w:tc>
      </w:tr>
      <w:tr w:rsidR="00E20435" w:rsidRPr="0068079D" w14:paraId="3615D8A5" w14:textId="77777777" w:rsidTr="002F7E9C">
        <w:trPr>
          <w:gridBefore w:val="1"/>
          <w:wBefore w:w="6" w:type="dxa"/>
          <w:cantSplit/>
        </w:trPr>
        <w:tc>
          <w:tcPr>
            <w:tcW w:w="3333" w:type="dxa"/>
            <w:vAlign w:val="bottom"/>
          </w:tcPr>
          <w:p w14:paraId="377B18DD" w14:textId="3675781F"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68079D">
              <w:rPr>
                <w:rFonts w:ascii="Browallia New" w:hAnsi="Browallia New" w:cs="Browallia New"/>
                <w:sz w:val="24"/>
                <w:szCs w:val="24"/>
                <w:cs/>
              </w:rPr>
              <w:t>รวม</w:t>
            </w:r>
          </w:p>
        </w:tc>
        <w:tc>
          <w:tcPr>
            <w:tcW w:w="1440" w:type="dxa"/>
          </w:tcPr>
          <w:p w14:paraId="0875A7BC" w14:textId="534D63AD"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917</w:t>
            </w:r>
          </w:p>
        </w:tc>
        <w:tc>
          <w:tcPr>
            <w:tcW w:w="1440" w:type="dxa"/>
          </w:tcPr>
          <w:p w14:paraId="2655223F" w14:textId="73443C3E"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898</w:t>
            </w:r>
          </w:p>
        </w:tc>
        <w:tc>
          <w:tcPr>
            <w:tcW w:w="1440" w:type="dxa"/>
          </w:tcPr>
          <w:p w14:paraId="0FE7BF80" w14:textId="136C3998"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Pr>
                <w:rFonts w:ascii="Browallia New" w:hAnsi="Browallia New" w:cs="Browallia New"/>
                <w:sz w:val="24"/>
                <w:szCs w:val="24"/>
              </w:rPr>
              <w:t>8,876</w:t>
            </w:r>
          </w:p>
        </w:tc>
        <w:tc>
          <w:tcPr>
            <w:tcW w:w="1440" w:type="dxa"/>
          </w:tcPr>
          <w:p w14:paraId="45F72A12" w14:textId="6006B636" w:rsidR="00E20435" w:rsidRPr="0068079D" w:rsidRDefault="00E20435" w:rsidP="00E2043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A76968">
              <w:rPr>
                <w:rFonts w:ascii="Browallia New" w:hAnsi="Browallia New" w:cs="Browallia New"/>
                <w:sz w:val="24"/>
                <w:szCs w:val="24"/>
              </w:rPr>
              <w:t>8,67</w:t>
            </w:r>
            <w:r>
              <w:rPr>
                <w:rFonts w:ascii="Browallia New" w:hAnsi="Browallia New" w:cs="Browallia New"/>
                <w:sz w:val="24"/>
                <w:szCs w:val="24"/>
              </w:rPr>
              <w:t>9</w:t>
            </w:r>
          </w:p>
        </w:tc>
      </w:tr>
      <w:tr w:rsidR="00E20435" w:rsidRPr="0068079D" w14:paraId="5B9AA5F5" w14:textId="77777777" w:rsidTr="00BA28EA">
        <w:trPr>
          <w:cantSplit/>
        </w:trPr>
        <w:tc>
          <w:tcPr>
            <w:tcW w:w="3339" w:type="dxa"/>
            <w:gridSpan w:val="2"/>
            <w:vAlign w:val="bottom"/>
          </w:tcPr>
          <w:p w14:paraId="1F1F3A7B"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tcPr>
          <w:p w14:paraId="0C135608"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CD8201C"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A54BCA5"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4FD5E40D"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E20435" w:rsidRPr="0068079D" w14:paraId="1C24A858" w14:textId="77777777" w:rsidTr="00A16F2F">
        <w:trPr>
          <w:gridBefore w:val="1"/>
          <w:wBefore w:w="6" w:type="dxa"/>
          <w:cantSplit/>
        </w:trPr>
        <w:tc>
          <w:tcPr>
            <w:tcW w:w="3333" w:type="dxa"/>
          </w:tcPr>
          <w:p w14:paraId="51ACF1C3" w14:textId="2F069D82"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68079D">
              <w:rPr>
                <w:rFonts w:ascii="Browallia New" w:hAnsi="Browallia New" w:cs="Browallia New"/>
                <w:b/>
                <w:bCs/>
                <w:sz w:val="24"/>
                <w:szCs w:val="24"/>
                <w:cs/>
              </w:rPr>
              <w:t>ดอกเบี้ยค้างจ่าย</w:t>
            </w:r>
          </w:p>
        </w:tc>
        <w:tc>
          <w:tcPr>
            <w:tcW w:w="1440" w:type="dxa"/>
          </w:tcPr>
          <w:p w14:paraId="72C3A991"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370FC35"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B848E3D"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405C35C" w14:textId="77777777"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E20435" w:rsidRPr="0068079D" w14:paraId="03F49A8B" w14:textId="77777777" w:rsidTr="00E72A26">
        <w:trPr>
          <w:gridBefore w:val="1"/>
          <w:wBefore w:w="6" w:type="dxa"/>
          <w:cantSplit/>
        </w:trPr>
        <w:tc>
          <w:tcPr>
            <w:tcW w:w="3333" w:type="dxa"/>
          </w:tcPr>
          <w:p w14:paraId="7E63E12F" w14:textId="071CF563" w:rsidR="00E20435" w:rsidRPr="0068079D" w:rsidRDefault="00E20435" w:rsidP="00E20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r w:rsidRPr="0068079D">
              <w:rPr>
                <w:rFonts w:ascii="Browallia New" w:hAnsi="Browallia New" w:cs="Browallia New"/>
                <w:sz w:val="24"/>
                <w:szCs w:val="24"/>
                <w:cs/>
              </w:rPr>
              <w:t>บริษัทย่อย</w:t>
            </w:r>
          </w:p>
        </w:tc>
        <w:tc>
          <w:tcPr>
            <w:tcW w:w="1440" w:type="dxa"/>
          </w:tcPr>
          <w:p w14:paraId="58C2CDF8" w14:textId="1C8F6AE0" w:rsidR="00E20435" w:rsidRPr="0068079D" w:rsidRDefault="00E20435" w:rsidP="00DC7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6183872E" w14:textId="6AF45A8C" w:rsidR="00E20435" w:rsidRPr="0068079D" w:rsidRDefault="00E20435" w:rsidP="00DC7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455AA1E9" w14:textId="0361A422" w:rsidR="00E20435" w:rsidRPr="0068079D" w:rsidRDefault="00E20435" w:rsidP="00DC7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Pr>
                <w:rFonts w:ascii="Browallia New" w:hAnsi="Browallia New" w:cs="Browallia New"/>
                <w:sz w:val="24"/>
                <w:szCs w:val="24"/>
              </w:rPr>
              <w:t>10,</w:t>
            </w:r>
            <w:r w:rsidR="00BF608C">
              <w:rPr>
                <w:rFonts w:ascii="Browallia New" w:hAnsi="Browallia New" w:cs="Browallia New"/>
                <w:sz w:val="24"/>
                <w:szCs w:val="24"/>
              </w:rPr>
              <w:t>852</w:t>
            </w:r>
          </w:p>
        </w:tc>
        <w:tc>
          <w:tcPr>
            <w:tcW w:w="1440" w:type="dxa"/>
          </w:tcPr>
          <w:p w14:paraId="0D0495D4" w14:textId="0974D404" w:rsidR="00E20435" w:rsidRPr="0068079D" w:rsidRDefault="00E20435" w:rsidP="00DC7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A76968">
              <w:rPr>
                <w:rFonts w:ascii="Browallia New" w:hAnsi="Browallia New" w:cs="Browallia New"/>
                <w:sz w:val="24"/>
                <w:szCs w:val="24"/>
              </w:rPr>
              <w:t>9,690</w:t>
            </w:r>
          </w:p>
        </w:tc>
      </w:tr>
      <w:tr w:rsidR="00BF608C" w:rsidRPr="0068079D" w14:paraId="1B7B2196" w14:textId="77777777" w:rsidTr="00E72A26">
        <w:trPr>
          <w:gridBefore w:val="1"/>
          <w:wBefore w:w="6" w:type="dxa"/>
          <w:cantSplit/>
        </w:trPr>
        <w:tc>
          <w:tcPr>
            <w:tcW w:w="3333" w:type="dxa"/>
            <w:vAlign w:val="bottom"/>
          </w:tcPr>
          <w:p w14:paraId="32BE5308" w14:textId="053C47B8"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cs/>
              </w:rPr>
            </w:pPr>
            <w:r w:rsidRPr="0068079D">
              <w:rPr>
                <w:rFonts w:ascii="Browallia New" w:hAnsi="Browallia New" w:cs="Browallia New"/>
                <w:sz w:val="24"/>
                <w:szCs w:val="24"/>
                <w:cs/>
              </w:rPr>
              <w:t>บริษัทย่อยทางอ้อม</w:t>
            </w:r>
          </w:p>
        </w:tc>
        <w:tc>
          <w:tcPr>
            <w:tcW w:w="1440" w:type="dxa"/>
          </w:tcPr>
          <w:p w14:paraId="4A843458" w14:textId="6E3B0BEB" w:rsidR="00BF608C" w:rsidRPr="00CD31A7" w:rsidRDefault="00BF608C" w:rsidP="00BF6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4CD8F706" w14:textId="6A451E72" w:rsidR="00BF608C" w:rsidRDefault="00BF608C" w:rsidP="00BF6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3A897FF7" w14:textId="11311BC0" w:rsidR="00BF608C" w:rsidRDefault="00BF608C" w:rsidP="00BF6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Pr>
                <w:rFonts w:ascii="Browallia New" w:hAnsi="Browallia New" w:cs="Browallia New"/>
                <w:sz w:val="24"/>
                <w:szCs w:val="24"/>
              </w:rPr>
              <w:t>143</w:t>
            </w:r>
          </w:p>
        </w:tc>
        <w:tc>
          <w:tcPr>
            <w:tcW w:w="1440" w:type="dxa"/>
          </w:tcPr>
          <w:p w14:paraId="47FEF7F4" w14:textId="70912885" w:rsidR="00BF608C" w:rsidRPr="00A76968" w:rsidRDefault="00BF608C" w:rsidP="00BF60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r>
      <w:tr w:rsidR="004F6904" w:rsidRPr="0068079D" w14:paraId="1F10E9D2" w14:textId="77777777" w:rsidTr="00E72A26">
        <w:trPr>
          <w:gridBefore w:val="1"/>
          <w:wBefore w:w="6" w:type="dxa"/>
          <w:cantSplit/>
        </w:trPr>
        <w:tc>
          <w:tcPr>
            <w:tcW w:w="3333" w:type="dxa"/>
            <w:vAlign w:val="bottom"/>
          </w:tcPr>
          <w:p w14:paraId="5C8103FF" w14:textId="67287C6E" w:rsidR="004F6904" w:rsidRPr="0068079D" w:rsidRDefault="004F6904" w:rsidP="004F6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cs/>
              </w:rPr>
            </w:pPr>
            <w:r w:rsidRPr="0068079D">
              <w:rPr>
                <w:rFonts w:ascii="Browallia New" w:hAnsi="Browallia New" w:cs="Browallia New"/>
                <w:sz w:val="24"/>
                <w:szCs w:val="24"/>
                <w:cs/>
              </w:rPr>
              <w:t>รวม</w:t>
            </w:r>
          </w:p>
        </w:tc>
        <w:tc>
          <w:tcPr>
            <w:tcW w:w="1440" w:type="dxa"/>
          </w:tcPr>
          <w:p w14:paraId="5C8341C6" w14:textId="699A0CBD" w:rsidR="004F6904" w:rsidRPr="00CD31A7" w:rsidRDefault="004F6904" w:rsidP="004F6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eastAsia="Arial Unicode MS" w:hAnsi="Browallia New" w:cs="Browallia New"/>
                <w:sz w:val="24"/>
                <w:szCs w:val="24"/>
              </w:rPr>
            </w:pPr>
            <w:r w:rsidRPr="00CD31A7">
              <w:rPr>
                <w:rFonts w:ascii="Browallia New" w:eastAsia="Arial Unicode MS" w:hAnsi="Browallia New" w:cs="Browallia New"/>
                <w:sz w:val="24"/>
                <w:szCs w:val="24"/>
              </w:rPr>
              <w:t xml:space="preserve">          -</w:t>
            </w:r>
          </w:p>
        </w:tc>
        <w:tc>
          <w:tcPr>
            <w:tcW w:w="1440" w:type="dxa"/>
          </w:tcPr>
          <w:p w14:paraId="327F379A" w14:textId="55E79CA7" w:rsidR="004F6904" w:rsidRDefault="004F6904" w:rsidP="004F6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A76968">
              <w:rPr>
                <w:rFonts w:ascii="Browallia New" w:hAnsi="Browallia New" w:cs="Browallia New"/>
                <w:sz w:val="24"/>
                <w:szCs w:val="24"/>
              </w:rPr>
              <w:t>-</w:t>
            </w:r>
          </w:p>
        </w:tc>
        <w:tc>
          <w:tcPr>
            <w:tcW w:w="1440" w:type="dxa"/>
          </w:tcPr>
          <w:p w14:paraId="5584CD49" w14:textId="2314831E" w:rsidR="004F6904" w:rsidRDefault="004F6904" w:rsidP="004F6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Pr>
                <w:rFonts w:ascii="Browallia New" w:hAnsi="Browallia New" w:cs="Browallia New"/>
                <w:sz w:val="24"/>
                <w:szCs w:val="24"/>
              </w:rPr>
              <w:t>10,995</w:t>
            </w:r>
          </w:p>
        </w:tc>
        <w:tc>
          <w:tcPr>
            <w:tcW w:w="1440" w:type="dxa"/>
          </w:tcPr>
          <w:p w14:paraId="62C44827" w14:textId="09E39D2A" w:rsidR="004F6904" w:rsidRPr="00A76968" w:rsidRDefault="004F6904" w:rsidP="004F69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A76968">
              <w:rPr>
                <w:rFonts w:ascii="Browallia New" w:hAnsi="Browallia New" w:cs="Browallia New"/>
                <w:sz w:val="24"/>
                <w:szCs w:val="24"/>
              </w:rPr>
              <w:t>9,690</w:t>
            </w:r>
          </w:p>
        </w:tc>
      </w:tr>
      <w:tr w:rsidR="00BF608C" w:rsidRPr="0068079D" w14:paraId="39F5278D" w14:textId="77777777" w:rsidTr="002F7E9C">
        <w:trPr>
          <w:gridBefore w:val="1"/>
          <w:wBefore w:w="6" w:type="dxa"/>
          <w:cantSplit/>
        </w:trPr>
        <w:tc>
          <w:tcPr>
            <w:tcW w:w="3333" w:type="dxa"/>
          </w:tcPr>
          <w:p w14:paraId="233693F1" w14:textId="77777777"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p>
        </w:tc>
        <w:tc>
          <w:tcPr>
            <w:tcW w:w="1440" w:type="dxa"/>
          </w:tcPr>
          <w:p w14:paraId="7FD637CC" w14:textId="77777777"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1C977C7" w14:textId="77777777"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586C133" w14:textId="77777777"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DBC4021" w14:textId="77777777"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BF608C" w:rsidRPr="0068079D" w14:paraId="3A188595" w14:textId="77777777" w:rsidTr="00A16F2F">
        <w:trPr>
          <w:gridBefore w:val="1"/>
          <w:wBefore w:w="6" w:type="dxa"/>
          <w:cantSplit/>
          <w:trHeight w:val="71"/>
        </w:trPr>
        <w:tc>
          <w:tcPr>
            <w:tcW w:w="3333" w:type="dxa"/>
          </w:tcPr>
          <w:p w14:paraId="7264DB17" w14:textId="52F092BC"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b/>
                <w:bCs/>
                <w:sz w:val="24"/>
                <w:szCs w:val="24"/>
                <w:cs/>
              </w:rPr>
            </w:pPr>
            <w:r w:rsidRPr="0068079D">
              <w:rPr>
                <w:rFonts w:ascii="Browallia New" w:hAnsi="Browallia New" w:cs="Browallia New"/>
                <w:b/>
                <w:bCs/>
                <w:sz w:val="24"/>
                <w:szCs w:val="24"/>
                <w:cs/>
              </w:rPr>
              <w:t>หนี้สินตามสัญญาเช่า</w:t>
            </w:r>
          </w:p>
        </w:tc>
        <w:tc>
          <w:tcPr>
            <w:tcW w:w="1440" w:type="dxa"/>
          </w:tcPr>
          <w:p w14:paraId="2235F905" w14:textId="77777777"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B9EEB71" w14:textId="77777777" w:rsidR="00BF608C" w:rsidRPr="0068079D" w:rsidRDefault="00BF608C" w:rsidP="00BF60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4"/>
                <w:szCs w:val="24"/>
              </w:rPr>
            </w:pPr>
          </w:p>
        </w:tc>
        <w:tc>
          <w:tcPr>
            <w:tcW w:w="1440" w:type="dxa"/>
          </w:tcPr>
          <w:p w14:paraId="6ABB117C" w14:textId="77777777"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40" w:type="dxa"/>
          </w:tcPr>
          <w:p w14:paraId="259AAE2C" w14:textId="77777777"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BF608C" w:rsidRPr="0068079D" w14:paraId="64EEF456" w14:textId="77777777" w:rsidTr="002F7E9C">
        <w:trPr>
          <w:gridBefore w:val="1"/>
          <w:wBefore w:w="6" w:type="dxa"/>
          <w:cantSplit/>
          <w:trHeight w:val="71"/>
        </w:trPr>
        <w:tc>
          <w:tcPr>
            <w:tcW w:w="3333" w:type="dxa"/>
          </w:tcPr>
          <w:p w14:paraId="55A9DF7A" w14:textId="1E086C21" w:rsidR="00BF608C" w:rsidRPr="0068079D" w:rsidRDefault="00BF608C" w:rsidP="00BF6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68079D">
              <w:rPr>
                <w:rFonts w:ascii="Browallia New" w:hAnsi="Browallia New" w:cs="Browallia New"/>
                <w:sz w:val="24"/>
                <w:szCs w:val="24"/>
                <w:cs/>
              </w:rPr>
              <w:t>บริษัทที่เกี่ยวข้องกัน</w:t>
            </w:r>
          </w:p>
        </w:tc>
        <w:tc>
          <w:tcPr>
            <w:tcW w:w="1440" w:type="dxa"/>
            <w:vAlign w:val="bottom"/>
          </w:tcPr>
          <w:p w14:paraId="70EF3112" w14:textId="3BED996B" w:rsidR="00BF608C" w:rsidRPr="0068079D" w:rsidRDefault="00BF608C" w:rsidP="00BF60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254,692</w:t>
            </w:r>
          </w:p>
        </w:tc>
        <w:tc>
          <w:tcPr>
            <w:tcW w:w="1440" w:type="dxa"/>
          </w:tcPr>
          <w:p w14:paraId="145AC3C2" w14:textId="08AE17A2" w:rsidR="00BF608C" w:rsidRPr="0068079D" w:rsidRDefault="00BF608C" w:rsidP="00BF60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155,65</w:t>
            </w:r>
            <w:r>
              <w:rPr>
                <w:rFonts w:ascii="Browallia New" w:hAnsi="Browallia New" w:cs="Browallia New"/>
                <w:sz w:val="24"/>
                <w:szCs w:val="24"/>
              </w:rPr>
              <w:t>8</w:t>
            </w:r>
          </w:p>
        </w:tc>
        <w:tc>
          <w:tcPr>
            <w:tcW w:w="1440" w:type="dxa"/>
          </w:tcPr>
          <w:p w14:paraId="295151BC" w14:textId="75D0F6DE" w:rsidR="00BF608C" w:rsidRPr="0068079D" w:rsidRDefault="00BF608C" w:rsidP="00BF60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113,209</w:t>
            </w:r>
          </w:p>
        </w:tc>
        <w:tc>
          <w:tcPr>
            <w:tcW w:w="1440" w:type="dxa"/>
          </w:tcPr>
          <w:p w14:paraId="7433090C" w14:textId="2B5DCE70" w:rsidR="00BF608C" w:rsidRPr="0068079D" w:rsidRDefault="00BF608C" w:rsidP="00BF608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76968">
              <w:rPr>
                <w:rFonts w:ascii="Browallia New" w:hAnsi="Browallia New" w:cs="Browallia New"/>
                <w:sz w:val="24"/>
                <w:szCs w:val="24"/>
              </w:rPr>
              <w:t>70,79</w:t>
            </w:r>
            <w:r>
              <w:rPr>
                <w:rFonts w:ascii="Browallia New" w:hAnsi="Browallia New" w:cs="Browallia New"/>
                <w:sz w:val="24"/>
                <w:szCs w:val="24"/>
              </w:rPr>
              <w:t>3</w:t>
            </w:r>
          </w:p>
        </w:tc>
      </w:tr>
    </w:tbl>
    <w:p w14:paraId="2494D71B" w14:textId="77777777" w:rsidR="002C4373" w:rsidRDefault="002C4373"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sz w:val="22"/>
          <w:szCs w:val="22"/>
          <w:u w:val="single"/>
        </w:rPr>
      </w:pPr>
    </w:p>
    <w:p w14:paraId="146C746B" w14:textId="77777777" w:rsidR="00600598" w:rsidRDefault="00600598"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sz w:val="22"/>
          <w:szCs w:val="22"/>
          <w:u w:val="single"/>
        </w:rPr>
      </w:pPr>
    </w:p>
    <w:p w14:paraId="5FBC0250" w14:textId="77777777" w:rsidR="00600598" w:rsidRDefault="00600598"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sz w:val="22"/>
          <w:szCs w:val="22"/>
          <w:u w:val="single"/>
        </w:rPr>
      </w:pPr>
    </w:p>
    <w:p w14:paraId="1A91EE43" w14:textId="77777777" w:rsidR="00600598" w:rsidRDefault="00600598"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sz w:val="22"/>
          <w:szCs w:val="22"/>
          <w:u w:val="single"/>
        </w:rPr>
      </w:pPr>
    </w:p>
    <w:p w14:paraId="01308349" w14:textId="77777777" w:rsidR="00600598" w:rsidRDefault="00600598"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firstLine="706"/>
        <w:rPr>
          <w:rFonts w:ascii="Browallia New" w:hAnsi="Browallia New" w:cs="Browallia New"/>
          <w:sz w:val="22"/>
          <w:szCs w:val="22"/>
          <w:u w:val="single"/>
        </w:rPr>
      </w:pPr>
    </w:p>
    <w:p w14:paraId="360FCFBC" w14:textId="21D5B48C" w:rsidR="00AD2249" w:rsidRPr="0068079D"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68079D">
        <w:rPr>
          <w:rFonts w:ascii="Browallia New" w:hAnsi="Browallia New" w:cs="Browallia New"/>
          <w:sz w:val="28"/>
          <w:szCs w:val="28"/>
          <w:u w:val="single"/>
          <w:cs/>
        </w:rPr>
        <w:lastRenderedPageBreak/>
        <w:t>เงินให้กู้ยืมระยะสั้น</w:t>
      </w:r>
      <w:r w:rsidR="00111C92">
        <w:rPr>
          <w:rFonts w:ascii="Browallia New" w:hAnsi="Browallia New" w:cs="Browallia New" w:hint="cs"/>
          <w:sz w:val="28"/>
          <w:szCs w:val="28"/>
          <w:u w:val="single"/>
          <w:cs/>
        </w:rPr>
        <w:t>และระยะยาว</w:t>
      </w:r>
      <w:r w:rsidRPr="0068079D">
        <w:rPr>
          <w:rFonts w:ascii="Browallia New" w:hAnsi="Browallia New" w:cs="Browallia New"/>
          <w:sz w:val="28"/>
          <w:szCs w:val="28"/>
          <w:u w:val="single"/>
          <w:cs/>
        </w:rPr>
        <w:t xml:space="preserve">แก่กิจการที่เกี่ยวข้องกัน </w:t>
      </w:r>
      <w:r w:rsidR="003A69BB" w:rsidRPr="0068079D">
        <w:rPr>
          <w:rFonts w:ascii="Browallia New" w:hAnsi="Browallia New" w:cs="Browallia New"/>
          <w:sz w:val="28"/>
          <w:szCs w:val="28"/>
          <w:u w:val="single"/>
        </w:rPr>
        <w:t xml:space="preserve">- </w:t>
      </w:r>
      <w:r w:rsidRPr="0068079D">
        <w:rPr>
          <w:rFonts w:ascii="Browallia New" w:hAnsi="Browallia New" w:cs="Browallia New"/>
          <w:sz w:val="28"/>
          <w:szCs w:val="28"/>
          <w:u w:val="single"/>
          <w:cs/>
        </w:rPr>
        <w:t>สุทธิ</w:t>
      </w:r>
    </w:p>
    <w:p w14:paraId="3F8965F0" w14:textId="77777777" w:rsidR="00B74BC2" w:rsidRPr="0068079D"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rPr>
      </w:pPr>
    </w:p>
    <w:p w14:paraId="2D5C7DFE" w14:textId="49A96CE7" w:rsidR="0091722E" w:rsidRPr="0068079D" w:rsidRDefault="0048053C" w:rsidP="00C8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68079D">
        <w:rPr>
          <w:rFonts w:ascii="Browallia New" w:eastAsia="Cordia New" w:hAnsi="Browallia New" w:cs="Browallia New"/>
          <w:color w:val="000000"/>
          <w:sz w:val="28"/>
          <w:szCs w:val="28"/>
          <w:cs/>
          <w:lang w:val="en-GB" w:eastAsia="th-TH"/>
        </w:rPr>
        <w:t>การเปลี่ยนแปลงของเงินให้กู้ยืมระยะสั้น</w:t>
      </w:r>
      <w:r w:rsidR="00111C92">
        <w:rPr>
          <w:rFonts w:ascii="Browallia New" w:eastAsia="Cordia New" w:hAnsi="Browallia New" w:cs="Browallia New" w:hint="cs"/>
          <w:color w:val="000000"/>
          <w:sz w:val="28"/>
          <w:szCs w:val="28"/>
          <w:cs/>
          <w:lang w:val="en-GB" w:eastAsia="th-TH"/>
        </w:rPr>
        <w:t>และระยะยาว</w:t>
      </w:r>
      <w:r w:rsidRPr="0068079D">
        <w:rPr>
          <w:rFonts w:ascii="Browallia New" w:eastAsia="Cordia New" w:hAnsi="Browallia New" w:cs="Browallia New"/>
          <w:color w:val="000000"/>
          <w:sz w:val="28"/>
          <w:szCs w:val="28"/>
          <w:cs/>
          <w:lang w:val="en-GB" w:eastAsia="th-TH"/>
        </w:rPr>
        <w:t xml:space="preserve">แก่กิจการที่เกี่ยวข้องกัน </w:t>
      </w:r>
      <w:r w:rsidR="00F94425" w:rsidRPr="00F94425">
        <w:rPr>
          <w:rFonts w:ascii="Browallia New" w:eastAsia="Cordia New" w:hAnsi="Browallia New" w:cs="Browallia New"/>
          <w:color w:val="000000"/>
          <w:sz w:val="28"/>
          <w:szCs w:val="28"/>
          <w:cs/>
          <w:lang w:val="en-GB" w:eastAsia="th-TH"/>
        </w:rPr>
        <w:t xml:space="preserve">สำหรับงวดสามเดือนสิ้นสุดวันที่ </w:t>
      </w:r>
      <w:r w:rsidR="00F94425">
        <w:rPr>
          <w:rFonts w:ascii="Browallia New" w:eastAsia="Cordia New" w:hAnsi="Browallia New" w:cs="Browallia New"/>
          <w:color w:val="000000"/>
          <w:sz w:val="28"/>
          <w:szCs w:val="28"/>
          <w:lang w:val="en-GB" w:eastAsia="th-TH"/>
        </w:rPr>
        <w:t>31</w:t>
      </w:r>
      <w:r w:rsidR="00F94425" w:rsidRPr="00F94425">
        <w:rPr>
          <w:rFonts w:ascii="Browallia New" w:eastAsia="Cordia New" w:hAnsi="Browallia New" w:cs="Browallia New"/>
          <w:color w:val="000000"/>
          <w:sz w:val="28"/>
          <w:szCs w:val="28"/>
          <w:cs/>
          <w:lang w:val="en-GB" w:eastAsia="th-TH"/>
        </w:rPr>
        <w:t xml:space="preserve"> มีนาคม </w:t>
      </w:r>
      <w:r w:rsidR="0076192E" w:rsidRPr="0068079D">
        <w:rPr>
          <w:rFonts w:ascii="Browallia New" w:eastAsia="Cordia New" w:hAnsi="Browallia New" w:cs="Browallia New"/>
          <w:color w:val="000000"/>
          <w:sz w:val="28"/>
          <w:szCs w:val="28"/>
          <w:lang w:eastAsia="th-TH"/>
        </w:rPr>
        <w:t>256</w:t>
      </w:r>
      <w:r w:rsidR="00F94425">
        <w:rPr>
          <w:rFonts w:ascii="Browallia New" w:eastAsia="Cordia New" w:hAnsi="Browallia New" w:cs="Browallia New"/>
          <w:color w:val="000000"/>
          <w:sz w:val="28"/>
          <w:szCs w:val="28"/>
          <w:lang w:eastAsia="th-TH"/>
        </w:rPr>
        <w:t>9</w:t>
      </w:r>
      <w:r w:rsidR="00E1535A" w:rsidRPr="0068079D">
        <w:rPr>
          <w:rFonts w:ascii="Browallia New" w:eastAsia="Cordia New" w:hAnsi="Browallia New" w:cs="Browallia New"/>
          <w:color w:val="000000"/>
          <w:sz w:val="28"/>
          <w:szCs w:val="28"/>
          <w:lang w:val="en-GB" w:eastAsia="th-TH"/>
        </w:rPr>
        <w:t xml:space="preserve"> </w:t>
      </w:r>
      <w:r w:rsidRPr="0068079D">
        <w:rPr>
          <w:rFonts w:ascii="Browallia New" w:eastAsia="Cordia New" w:hAnsi="Browallia New" w:cs="Browallia New"/>
          <w:color w:val="000000"/>
          <w:sz w:val="28"/>
          <w:szCs w:val="28"/>
          <w:cs/>
          <w:lang w:val="en-GB" w:eastAsia="th-TH"/>
        </w:rPr>
        <w:t>มีดังนี้</w:t>
      </w:r>
    </w:p>
    <w:p w14:paraId="306FA7E6" w14:textId="77777777" w:rsidR="0048053C" w:rsidRPr="0068079D"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val="en-GB" w:eastAsia="th-TH"/>
        </w:rPr>
      </w:pPr>
    </w:p>
    <w:tbl>
      <w:tblPr>
        <w:tblW w:w="9066" w:type="dxa"/>
        <w:tblInd w:w="351" w:type="dxa"/>
        <w:tblLayout w:type="fixed"/>
        <w:tblLook w:val="0000" w:firstRow="0" w:lastRow="0" w:firstColumn="0" w:lastColumn="0" w:noHBand="0" w:noVBand="0"/>
      </w:tblPr>
      <w:tblGrid>
        <w:gridCol w:w="6595"/>
        <w:gridCol w:w="2471"/>
      </w:tblGrid>
      <w:tr w:rsidR="0048053C" w:rsidRPr="0068079D" w14:paraId="24788480" w14:textId="77777777" w:rsidTr="003C6594">
        <w:tc>
          <w:tcPr>
            <w:tcW w:w="6595" w:type="dxa"/>
          </w:tcPr>
          <w:p w14:paraId="35063638" w14:textId="77777777" w:rsidR="0048053C" w:rsidRPr="0068079D"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Pr>
          <w:p w14:paraId="7C60B123" w14:textId="7287A7F1" w:rsidR="0048053C" w:rsidRPr="0068079D" w:rsidRDefault="0048053C" w:rsidP="003C6594">
            <w:pPr>
              <w:tabs>
                <w:tab w:val="clear" w:pos="1871"/>
                <w:tab w:val="left" w:pos="234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00B83B2F" w:rsidRPr="0068079D">
              <w:rPr>
                <w:rFonts w:ascii="Browallia New" w:hAnsi="Browallia New" w:cs="Browallia New"/>
                <w:snapToGrid w:val="0"/>
                <w:sz w:val="28"/>
                <w:szCs w:val="28"/>
                <w:cs/>
                <w:lang w:eastAsia="th-TH"/>
              </w:rPr>
              <w:t>พัน</w:t>
            </w:r>
            <w:r w:rsidRPr="0068079D">
              <w:rPr>
                <w:rFonts w:ascii="Browallia New" w:hAnsi="Browallia New" w:cs="Browallia New"/>
                <w:snapToGrid w:val="0"/>
                <w:sz w:val="28"/>
                <w:szCs w:val="28"/>
                <w:cs/>
                <w:lang w:eastAsia="th-TH"/>
              </w:rPr>
              <w:t>บาท)</w:t>
            </w:r>
          </w:p>
        </w:tc>
      </w:tr>
      <w:tr w:rsidR="0048053C" w:rsidRPr="0068079D" w14:paraId="6CE431D3" w14:textId="77777777" w:rsidTr="003C6594">
        <w:tc>
          <w:tcPr>
            <w:tcW w:w="6595" w:type="dxa"/>
          </w:tcPr>
          <w:p w14:paraId="3E7FF4D9" w14:textId="77777777" w:rsidR="0048053C" w:rsidRPr="0068079D"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Borders>
              <w:bottom w:val="single" w:sz="4" w:space="0" w:color="auto"/>
            </w:tcBorders>
          </w:tcPr>
          <w:p w14:paraId="51B6CD06" w14:textId="5D696E32" w:rsidR="0048053C" w:rsidRPr="0068079D" w:rsidRDefault="0090178E" w:rsidP="003C6594">
            <w:pPr>
              <w:tabs>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w:t>
            </w:r>
            <w:r w:rsidR="0048053C" w:rsidRPr="0068079D">
              <w:rPr>
                <w:rFonts w:ascii="Browallia New" w:hAnsi="Browallia New" w:cs="Browallia New"/>
                <w:snapToGrid w:val="0"/>
                <w:sz w:val="28"/>
                <w:szCs w:val="28"/>
                <w:cs/>
                <w:lang w:eastAsia="th-TH"/>
              </w:rPr>
              <w:t>การเงินเฉพาะบริษัท</w:t>
            </w:r>
          </w:p>
        </w:tc>
      </w:tr>
      <w:tr w:rsidR="0048053C" w:rsidRPr="0068079D" w14:paraId="2D29F406" w14:textId="77777777" w:rsidTr="003C6594">
        <w:tc>
          <w:tcPr>
            <w:tcW w:w="6595" w:type="dxa"/>
          </w:tcPr>
          <w:p w14:paraId="095852E8" w14:textId="77777777" w:rsidR="0048053C" w:rsidRPr="0068079D" w:rsidRDefault="0048053C" w:rsidP="006E5A3C">
            <w:pPr>
              <w:tabs>
                <w:tab w:val="left" w:pos="3090"/>
                <w:tab w:val="left" w:pos="4860"/>
              </w:tabs>
              <w:spacing w:line="240" w:lineRule="auto"/>
              <w:rPr>
                <w:rFonts w:ascii="Browallia New" w:hAnsi="Browallia New" w:cs="Browallia New"/>
                <w:snapToGrid w:val="0"/>
                <w:sz w:val="24"/>
                <w:szCs w:val="24"/>
                <w:cs/>
                <w:lang w:val="en-GB" w:eastAsia="th-TH"/>
              </w:rPr>
            </w:pPr>
          </w:p>
        </w:tc>
        <w:tc>
          <w:tcPr>
            <w:tcW w:w="2471" w:type="dxa"/>
            <w:tcBorders>
              <w:top w:val="single" w:sz="4" w:space="0" w:color="auto"/>
            </w:tcBorders>
          </w:tcPr>
          <w:p w14:paraId="54F3EF23" w14:textId="77777777" w:rsidR="0048053C" w:rsidRPr="0068079D" w:rsidRDefault="0048053C" w:rsidP="003C6594">
            <w:pPr>
              <w:tabs>
                <w:tab w:val="left" w:pos="2341"/>
                <w:tab w:val="left" w:pos="3090"/>
                <w:tab w:val="left" w:pos="4860"/>
              </w:tabs>
              <w:spacing w:line="240" w:lineRule="auto"/>
              <w:jc w:val="center"/>
              <w:rPr>
                <w:rFonts w:ascii="Browallia New" w:hAnsi="Browallia New" w:cs="Browallia New"/>
                <w:snapToGrid w:val="0"/>
                <w:sz w:val="24"/>
                <w:szCs w:val="24"/>
                <w:cs/>
                <w:lang w:eastAsia="th-TH"/>
              </w:rPr>
            </w:pPr>
          </w:p>
        </w:tc>
      </w:tr>
      <w:tr w:rsidR="002A2195" w:rsidRPr="0068079D" w14:paraId="13D1B7C4" w14:textId="77777777" w:rsidTr="003C6594">
        <w:tc>
          <w:tcPr>
            <w:tcW w:w="6595" w:type="dxa"/>
          </w:tcPr>
          <w:p w14:paraId="3D8349A5" w14:textId="3411C6C7" w:rsidR="002A2195" w:rsidRPr="0068079D" w:rsidRDefault="002A2195" w:rsidP="002A2195">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w:t>
            </w:r>
            <w:r w:rsidRPr="0068079D">
              <w:rPr>
                <w:rFonts w:ascii="Browallia New" w:hAnsi="Browallia New" w:cs="Browallia New"/>
                <w:sz w:val="28"/>
                <w:szCs w:val="28"/>
                <w:lang w:val="en-GB"/>
              </w:rPr>
              <w:t xml:space="preserve"> 256</w:t>
            </w:r>
            <w:r>
              <w:rPr>
                <w:rFonts w:ascii="Browallia New" w:hAnsi="Browallia New" w:cs="Browallia New"/>
                <w:sz w:val="28"/>
                <w:szCs w:val="28"/>
                <w:lang w:val="en-GB"/>
              </w:rPr>
              <w:t>9</w:t>
            </w:r>
          </w:p>
        </w:tc>
        <w:tc>
          <w:tcPr>
            <w:tcW w:w="2471" w:type="dxa"/>
          </w:tcPr>
          <w:p w14:paraId="5312D066" w14:textId="7A2BECF1" w:rsidR="002A2195" w:rsidRPr="00D56E1E" w:rsidRDefault="002A2195"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5162A">
              <w:rPr>
                <w:rFonts w:ascii="Browallia New" w:hAnsi="Browallia New" w:cs="Browallia New"/>
                <w:sz w:val="28"/>
                <w:szCs w:val="28"/>
              </w:rPr>
              <w:t>2,39</w:t>
            </w:r>
            <w:r w:rsidR="00870FD5" w:rsidRPr="0025162A">
              <w:rPr>
                <w:rFonts w:ascii="Browallia New" w:hAnsi="Browallia New" w:cs="Browallia New"/>
                <w:sz w:val="28"/>
                <w:szCs w:val="28"/>
              </w:rPr>
              <w:t>2</w:t>
            </w:r>
            <w:r w:rsidR="00D56E1E" w:rsidRPr="0025162A">
              <w:rPr>
                <w:rFonts w:ascii="Browallia New" w:hAnsi="Browallia New" w:cs="Browallia New"/>
                <w:sz w:val="28"/>
                <w:szCs w:val="28"/>
              </w:rPr>
              <w:t>,</w:t>
            </w:r>
            <w:r w:rsidR="00870FD5" w:rsidRPr="0025162A">
              <w:rPr>
                <w:rFonts w:ascii="Browallia New" w:hAnsi="Browallia New" w:cs="Browallia New"/>
                <w:sz w:val="28"/>
                <w:szCs w:val="28"/>
              </w:rPr>
              <w:t>8</w:t>
            </w:r>
            <w:r w:rsidR="00D56E1E" w:rsidRPr="0025162A">
              <w:rPr>
                <w:rFonts w:ascii="Browallia New" w:hAnsi="Browallia New" w:cs="Browallia New"/>
                <w:sz w:val="28"/>
                <w:szCs w:val="28"/>
              </w:rPr>
              <w:t>00</w:t>
            </w:r>
          </w:p>
        </w:tc>
      </w:tr>
      <w:tr w:rsidR="002A2195" w:rsidRPr="0068079D" w14:paraId="71F19311" w14:textId="77777777" w:rsidTr="003C6594">
        <w:tc>
          <w:tcPr>
            <w:tcW w:w="6595" w:type="dxa"/>
          </w:tcPr>
          <w:p w14:paraId="58D168FD" w14:textId="2A776090" w:rsidR="002A2195" w:rsidRPr="0068079D" w:rsidRDefault="002A2195" w:rsidP="002A2195">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เงินให้กู้ยืมเพิ่ม</w:t>
            </w:r>
          </w:p>
        </w:tc>
        <w:tc>
          <w:tcPr>
            <w:tcW w:w="2471" w:type="dxa"/>
          </w:tcPr>
          <w:p w14:paraId="282015D0" w14:textId="5774DD29" w:rsidR="002A2195" w:rsidRPr="0068079D" w:rsidRDefault="00A50294"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Pr>
                <w:rFonts w:ascii="Browallia New" w:hAnsi="Browallia New" w:cs="Browallia New"/>
                <w:sz w:val="28"/>
                <w:szCs w:val="28"/>
              </w:rPr>
              <w:t>26,000</w:t>
            </w:r>
          </w:p>
        </w:tc>
      </w:tr>
      <w:tr w:rsidR="002A2195" w:rsidRPr="0068079D" w14:paraId="119E0D68" w14:textId="77777777" w:rsidTr="00B80701">
        <w:tc>
          <w:tcPr>
            <w:tcW w:w="6595" w:type="dxa"/>
          </w:tcPr>
          <w:p w14:paraId="7E75FC83" w14:textId="38F6D7D2" w:rsidR="002A2195" w:rsidRPr="0068079D" w:rsidRDefault="002A2195" w:rsidP="002A2195">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รับคืนเงินกู้ยืม</w:t>
            </w:r>
          </w:p>
        </w:tc>
        <w:tc>
          <w:tcPr>
            <w:tcW w:w="2471" w:type="dxa"/>
            <w:tcBorders>
              <w:bottom w:val="single" w:sz="4" w:space="0" w:color="auto"/>
            </w:tcBorders>
          </w:tcPr>
          <w:p w14:paraId="0366963B" w14:textId="5B5478B9" w:rsidR="002A2195" w:rsidRPr="0068079D" w:rsidRDefault="00867681"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r w:rsidR="00A50294">
              <w:rPr>
                <w:rFonts w:ascii="Browallia New" w:hAnsi="Browallia New" w:cs="Browallia New"/>
                <w:sz w:val="28"/>
                <w:szCs w:val="28"/>
              </w:rPr>
              <w:t>19,500</w:t>
            </w:r>
            <w:r>
              <w:rPr>
                <w:rFonts w:ascii="Browallia New" w:hAnsi="Browallia New" w:cs="Browallia New"/>
                <w:sz w:val="28"/>
                <w:szCs w:val="28"/>
              </w:rPr>
              <w:t>)</w:t>
            </w:r>
          </w:p>
        </w:tc>
      </w:tr>
      <w:tr w:rsidR="002A2195" w:rsidRPr="0068079D" w14:paraId="10351AD3" w14:textId="77777777" w:rsidTr="00B80701">
        <w:tc>
          <w:tcPr>
            <w:tcW w:w="6595" w:type="dxa"/>
          </w:tcPr>
          <w:p w14:paraId="14A4EDEA" w14:textId="00EA753F" w:rsidR="002A2195" w:rsidRPr="0068079D" w:rsidRDefault="002A2195" w:rsidP="002A2195">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Pr>
                <w:rFonts w:ascii="Browallia New" w:hAnsi="Browallia New" w:cs="Browallia New"/>
                <w:sz w:val="28"/>
                <w:szCs w:val="28"/>
                <w:lang w:val="en-GB" w:eastAsia="th-TH"/>
              </w:rPr>
              <w:t>31</w:t>
            </w:r>
            <w:r w:rsidRPr="00F94425">
              <w:rPr>
                <w:rFonts w:ascii="Browallia New" w:hAnsi="Browallia New" w:cs="Browallia New"/>
                <w:sz w:val="28"/>
                <w:szCs w:val="28"/>
                <w:cs/>
                <w:lang w:val="en-GB" w:eastAsia="th-TH"/>
              </w:rPr>
              <w:t xml:space="preserve"> มีนาคม </w:t>
            </w:r>
            <w:r w:rsidRPr="00F94425">
              <w:rPr>
                <w:rFonts w:ascii="Browallia New" w:hAnsi="Browallia New" w:cs="Browallia New"/>
                <w:sz w:val="28"/>
                <w:szCs w:val="28"/>
                <w:lang w:eastAsia="th-TH"/>
              </w:rPr>
              <w:t>2569</w:t>
            </w:r>
          </w:p>
        </w:tc>
        <w:tc>
          <w:tcPr>
            <w:tcW w:w="2471" w:type="dxa"/>
            <w:tcBorders>
              <w:top w:val="single" w:sz="4" w:space="0" w:color="auto"/>
            </w:tcBorders>
          </w:tcPr>
          <w:p w14:paraId="19B3579E" w14:textId="32C93096" w:rsidR="002A2195" w:rsidRPr="0068079D" w:rsidRDefault="00A50294"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2,399,300</w:t>
            </w:r>
          </w:p>
        </w:tc>
      </w:tr>
      <w:tr w:rsidR="004160A2" w:rsidRPr="0068079D" w14:paraId="5871B074" w14:textId="77777777" w:rsidTr="00B80701">
        <w:tc>
          <w:tcPr>
            <w:tcW w:w="6595" w:type="dxa"/>
          </w:tcPr>
          <w:p w14:paraId="40351FBD" w14:textId="415BA896" w:rsidR="004160A2" w:rsidRPr="0068079D" w:rsidRDefault="006A7E79" w:rsidP="002A2195">
            <w:pPr>
              <w:spacing w:line="240" w:lineRule="auto"/>
              <w:rPr>
                <w:rFonts w:ascii="Browallia New" w:hAnsi="Browallia New" w:cs="Browallia New"/>
                <w:sz w:val="28"/>
                <w:szCs w:val="28"/>
                <w:cs/>
                <w:lang w:val="en-GB"/>
              </w:rPr>
            </w:pPr>
            <w:r w:rsidRPr="006A7E79">
              <w:rPr>
                <w:rFonts w:ascii="Browallia New" w:hAnsi="Browallia New" w:cs="Browallia New"/>
                <w:sz w:val="28"/>
                <w:szCs w:val="28"/>
                <w:u w:val="single"/>
                <w:cs/>
                <w:lang w:val="en-GB"/>
              </w:rPr>
              <w:t>หัก</w:t>
            </w:r>
            <w:r w:rsidRPr="006A7E79">
              <w:rPr>
                <w:rFonts w:ascii="Browallia New" w:hAnsi="Browallia New" w:cs="Browallia New"/>
                <w:sz w:val="28"/>
                <w:szCs w:val="28"/>
                <w:cs/>
                <w:lang w:val="en-GB"/>
              </w:rPr>
              <w:t xml:space="preserve"> </w:t>
            </w:r>
            <w:r w:rsidR="00111C92">
              <w:rPr>
                <w:rFonts w:ascii="Browallia New" w:hAnsi="Browallia New" w:cs="Browallia New" w:hint="cs"/>
                <w:sz w:val="28"/>
                <w:szCs w:val="28"/>
                <w:cs/>
                <w:lang w:val="en-GB"/>
              </w:rPr>
              <w:t>จัดประเภทเป็น</w:t>
            </w:r>
            <w:r w:rsidR="00A61334">
              <w:rPr>
                <w:rFonts w:ascii="Browallia New" w:hAnsi="Browallia New" w:cs="Browallia New" w:hint="cs"/>
                <w:sz w:val="28"/>
                <w:szCs w:val="28"/>
                <w:cs/>
                <w:lang w:val="en-GB"/>
              </w:rPr>
              <w:t>เงินให้กู้</w:t>
            </w:r>
            <w:r w:rsidR="0012205A">
              <w:rPr>
                <w:rFonts w:ascii="Browallia New" w:hAnsi="Browallia New" w:cs="Browallia New" w:hint="cs"/>
                <w:sz w:val="28"/>
                <w:szCs w:val="28"/>
                <w:cs/>
                <w:lang w:val="en-GB"/>
              </w:rPr>
              <w:t>ยืม</w:t>
            </w:r>
            <w:r w:rsidR="00111C92">
              <w:rPr>
                <w:rFonts w:ascii="Browallia New" w:hAnsi="Browallia New" w:cs="Browallia New" w:hint="cs"/>
                <w:sz w:val="28"/>
                <w:szCs w:val="28"/>
                <w:cs/>
                <w:lang w:val="en-GB"/>
              </w:rPr>
              <w:t>ระยะ</w:t>
            </w:r>
            <w:r w:rsidR="00A61334">
              <w:rPr>
                <w:rFonts w:ascii="Browallia New" w:hAnsi="Browallia New" w:cs="Browallia New" w:hint="cs"/>
                <w:sz w:val="28"/>
                <w:szCs w:val="28"/>
                <w:cs/>
                <w:lang w:val="en-GB"/>
              </w:rPr>
              <w:t>ยาว</w:t>
            </w:r>
          </w:p>
        </w:tc>
        <w:tc>
          <w:tcPr>
            <w:tcW w:w="2471" w:type="dxa"/>
            <w:tcBorders>
              <w:bottom w:val="single" w:sz="4" w:space="0" w:color="auto"/>
            </w:tcBorders>
          </w:tcPr>
          <w:p w14:paraId="510F7112" w14:textId="4EA51233" w:rsidR="004160A2" w:rsidRDefault="00775B52"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0203B1">
              <w:rPr>
                <w:rFonts w:ascii="Browallia New" w:hAnsi="Browallia New" w:cs="Browallia New"/>
                <w:sz w:val="28"/>
                <w:szCs w:val="28"/>
              </w:rPr>
              <w:t>2,350,000</w:t>
            </w:r>
            <w:r>
              <w:rPr>
                <w:rFonts w:ascii="Browallia New" w:hAnsi="Browallia New" w:cs="Browallia New"/>
                <w:sz w:val="28"/>
                <w:szCs w:val="28"/>
              </w:rPr>
              <w:t>)</w:t>
            </w:r>
          </w:p>
        </w:tc>
      </w:tr>
      <w:tr w:rsidR="004160A2" w:rsidRPr="0068079D" w14:paraId="434854DD" w14:textId="77777777" w:rsidTr="00B80701">
        <w:tc>
          <w:tcPr>
            <w:tcW w:w="6595" w:type="dxa"/>
          </w:tcPr>
          <w:p w14:paraId="4D491B8B" w14:textId="3C9B2A31" w:rsidR="004160A2" w:rsidRPr="0068079D" w:rsidRDefault="002077EF" w:rsidP="002A2195">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สุทธิ</w:t>
            </w:r>
          </w:p>
        </w:tc>
        <w:tc>
          <w:tcPr>
            <w:tcW w:w="2471" w:type="dxa"/>
            <w:tcBorders>
              <w:top w:val="single" w:sz="4" w:space="0" w:color="auto"/>
              <w:bottom w:val="single" w:sz="12" w:space="0" w:color="auto"/>
            </w:tcBorders>
          </w:tcPr>
          <w:p w14:paraId="08B28295" w14:textId="713BF93B" w:rsidR="004160A2" w:rsidRDefault="00D2779E" w:rsidP="002A2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2779E">
              <w:rPr>
                <w:rFonts w:ascii="Browallia New" w:hAnsi="Browallia New" w:cs="Browallia New"/>
                <w:sz w:val="28"/>
                <w:szCs w:val="28"/>
              </w:rPr>
              <w:t>49</w:t>
            </w:r>
            <w:r>
              <w:rPr>
                <w:rFonts w:ascii="Browallia New" w:hAnsi="Browallia New" w:cs="Browallia New"/>
                <w:sz w:val="28"/>
                <w:szCs w:val="28"/>
              </w:rPr>
              <w:t>,</w:t>
            </w:r>
            <w:r w:rsidRPr="00D2779E">
              <w:rPr>
                <w:rFonts w:ascii="Browallia New" w:hAnsi="Browallia New" w:cs="Browallia New"/>
                <w:sz w:val="28"/>
                <w:szCs w:val="28"/>
              </w:rPr>
              <w:t>300</w:t>
            </w:r>
          </w:p>
        </w:tc>
      </w:tr>
    </w:tbl>
    <w:p w14:paraId="0A087BAB" w14:textId="77777777" w:rsidR="00CF3F34" w:rsidRPr="0068079D" w:rsidRDefault="00CF3F34"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319E2EF4" w14:textId="49ED8F33" w:rsidR="0091722E"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68079D">
        <w:rPr>
          <w:rFonts w:ascii="Browallia New" w:eastAsia="Cordia New" w:hAnsi="Browallia New" w:cs="Browallia New"/>
          <w:color w:val="000000"/>
          <w:sz w:val="28"/>
          <w:szCs w:val="28"/>
          <w:cs/>
          <w:lang w:val="en-GB" w:eastAsia="th-TH"/>
        </w:rPr>
        <w:t xml:space="preserve">ณ วันที่ </w:t>
      </w:r>
      <w:r w:rsidR="00F94425" w:rsidRPr="00F94425">
        <w:rPr>
          <w:rFonts w:ascii="Browallia New" w:hAnsi="Browallia New" w:cs="Browallia New"/>
          <w:sz w:val="28"/>
          <w:szCs w:val="28"/>
          <w:lang w:val="en-GB" w:eastAsia="th-TH"/>
        </w:rPr>
        <w:t>31</w:t>
      </w:r>
      <w:r w:rsidR="00F94425" w:rsidRPr="00F94425">
        <w:rPr>
          <w:rFonts w:ascii="Browallia New" w:hAnsi="Browallia New" w:cs="Browallia New"/>
          <w:sz w:val="28"/>
          <w:szCs w:val="28"/>
          <w:cs/>
          <w:lang w:val="en-GB" w:eastAsia="th-TH"/>
        </w:rPr>
        <w:t xml:space="preserve"> มีนาคม </w:t>
      </w:r>
      <w:r w:rsidR="00F94425" w:rsidRPr="00F94425">
        <w:rPr>
          <w:rFonts w:ascii="Browallia New" w:hAnsi="Browallia New" w:cs="Browallia New"/>
          <w:sz w:val="28"/>
          <w:szCs w:val="28"/>
          <w:lang w:eastAsia="th-TH"/>
        </w:rPr>
        <w:t>2569</w:t>
      </w:r>
      <w:r w:rsidR="00F94425" w:rsidRPr="00F94425">
        <w:rPr>
          <w:rFonts w:ascii="Browallia New" w:hAnsi="Browallia New" w:cs="Browallia New"/>
          <w:sz w:val="28"/>
          <w:szCs w:val="28"/>
          <w:lang w:val="en-GB" w:eastAsia="th-TH"/>
        </w:rPr>
        <w:t xml:space="preserve"> </w:t>
      </w:r>
      <w:r w:rsidRPr="0068079D">
        <w:rPr>
          <w:rFonts w:ascii="Browallia New" w:eastAsia="Cordia New" w:hAnsi="Browallia New" w:cs="Browallia New"/>
          <w:color w:val="000000"/>
          <w:sz w:val="28"/>
          <w:szCs w:val="28"/>
          <w:cs/>
          <w:lang w:val="en-GB" w:eastAsia="th-TH"/>
        </w:rPr>
        <w:t>เงินให้กู้ยืมระยะสั้น</w:t>
      </w:r>
      <w:r w:rsidR="00F964E5" w:rsidRPr="00F964E5">
        <w:rPr>
          <w:rFonts w:ascii="Browallia New" w:eastAsia="Cordia New" w:hAnsi="Browallia New" w:cs="Browallia New"/>
          <w:color w:val="000000"/>
          <w:sz w:val="28"/>
          <w:szCs w:val="28"/>
          <w:cs/>
          <w:lang w:val="en-GB" w:eastAsia="th-TH"/>
        </w:rPr>
        <w:t>และระยะยาว</w:t>
      </w:r>
      <w:r w:rsidRPr="0068079D">
        <w:rPr>
          <w:rFonts w:ascii="Browallia New" w:eastAsia="Cordia New" w:hAnsi="Browallia New" w:cs="Browallia New"/>
          <w:color w:val="000000"/>
          <w:sz w:val="28"/>
          <w:szCs w:val="28"/>
          <w:cs/>
          <w:lang w:val="en-GB" w:eastAsia="th-TH"/>
        </w:rPr>
        <w:t>แก่กิจการที่เกี่ยวข้องกันเป็นเงินให้กู้ยืมที่ไม่มีหลักประกันในสกุลเงินบาท มีอัตราดอกเบี้ยร้อ</w:t>
      </w:r>
      <w:r w:rsidRPr="00FB08F6">
        <w:rPr>
          <w:rFonts w:ascii="Browallia New" w:eastAsia="Cordia New" w:hAnsi="Browallia New" w:cs="Browallia New"/>
          <w:color w:val="000000"/>
          <w:sz w:val="28"/>
          <w:szCs w:val="28"/>
          <w:cs/>
          <w:lang w:val="en-GB" w:eastAsia="th-TH"/>
        </w:rPr>
        <w:t>ยละ</w:t>
      </w:r>
      <w:r w:rsidR="00182742" w:rsidRPr="00FB08F6">
        <w:rPr>
          <w:rFonts w:ascii="Browallia New" w:eastAsia="Cordia New" w:hAnsi="Browallia New" w:cs="Browallia New"/>
          <w:color w:val="000000"/>
          <w:sz w:val="28"/>
          <w:szCs w:val="28"/>
          <w:cs/>
          <w:lang w:eastAsia="th-TH"/>
        </w:rPr>
        <w:t xml:space="preserve"> </w:t>
      </w:r>
      <w:r w:rsidR="00FB08F6" w:rsidRPr="00FB08F6">
        <w:rPr>
          <w:rFonts w:ascii="Browallia New" w:eastAsia="Cordia New" w:hAnsi="Browallia New" w:cs="Browallia New"/>
          <w:color w:val="000000"/>
          <w:sz w:val="28"/>
          <w:szCs w:val="28"/>
          <w:lang w:eastAsia="th-TH"/>
        </w:rPr>
        <w:t>4.85</w:t>
      </w:r>
      <w:r w:rsidRPr="0068079D">
        <w:rPr>
          <w:rFonts w:ascii="Browallia New" w:eastAsia="Cordia New" w:hAnsi="Browallia New" w:cs="Browallia New"/>
          <w:color w:val="000000"/>
          <w:sz w:val="28"/>
          <w:szCs w:val="28"/>
          <w:lang w:val="en-GB" w:eastAsia="th-TH"/>
        </w:rPr>
        <w:t xml:space="preserve"> </w:t>
      </w:r>
      <w:r w:rsidRPr="0068079D">
        <w:rPr>
          <w:rFonts w:ascii="Browallia New" w:eastAsia="Cordia New" w:hAnsi="Browallia New" w:cs="Browallia New"/>
          <w:color w:val="000000"/>
          <w:sz w:val="28"/>
          <w:szCs w:val="28"/>
          <w:cs/>
          <w:lang w:val="en-GB" w:eastAsia="th-TH"/>
        </w:rPr>
        <w:t>ต่อปี (</w:t>
      </w:r>
      <w:r w:rsidRPr="0068079D">
        <w:rPr>
          <w:rFonts w:ascii="Browallia New" w:eastAsia="Cordia New" w:hAnsi="Browallia New" w:cs="Browallia New"/>
          <w:color w:val="000000"/>
          <w:sz w:val="28"/>
          <w:szCs w:val="28"/>
          <w:lang w:val="en-GB" w:eastAsia="th-TH"/>
        </w:rPr>
        <w:t xml:space="preserve">31 </w:t>
      </w:r>
      <w:r w:rsidRPr="0068079D">
        <w:rPr>
          <w:rFonts w:ascii="Browallia New" w:eastAsia="Cordia New" w:hAnsi="Browallia New" w:cs="Browallia New"/>
          <w:color w:val="000000"/>
          <w:sz w:val="28"/>
          <w:szCs w:val="28"/>
          <w:cs/>
          <w:lang w:val="en-GB" w:eastAsia="th-TH"/>
        </w:rPr>
        <w:t xml:space="preserve">ธันวาคม </w:t>
      </w:r>
      <w:r w:rsidRPr="0068079D">
        <w:rPr>
          <w:rFonts w:ascii="Browallia New" w:eastAsia="Cordia New" w:hAnsi="Browallia New" w:cs="Browallia New"/>
          <w:color w:val="000000"/>
          <w:sz w:val="28"/>
          <w:szCs w:val="28"/>
          <w:lang w:val="en-GB" w:eastAsia="th-TH"/>
        </w:rPr>
        <w:t>256</w:t>
      </w:r>
      <w:r w:rsidR="00F94425">
        <w:rPr>
          <w:rFonts w:ascii="Browallia New" w:eastAsia="Cordia New" w:hAnsi="Browallia New" w:cs="Browallia New"/>
          <w:color w:val="000000"/>
          <w:sz w:val="28"/>
          <w:szCs w:val="28"/>
          <w:lang w:val="en-GB" w:eastAsia="th-TH"/>
        </w:rPr>
        <w:t>8</w:t>
      </w:r>
      <w:r w:rsidRPr="0068079D">
        <w:rPr>
          <w:rFonts w:ascii="Browallia New" w:eastAsia="Cordia New" w:hAnsi="Browallia New" w:cs="Browallia New"/>
          <w:color w:val="000000"/>
          <w:sz w:val="28"/>
          <w:szCs w:val="28"/>
          <w:lang w:val="en-GB" w:eastAsia="th-TH"/>
        </w:rPr>
        <w:t xml:space="preserve"> : </w:t>
      </w:r>
      <w:r w:rsidRPr="0068079D">
        <w:rPr>
          <w:rFonts w:ascii="Browallia New" w:eastAsia="Cordia New" w:hAnsi="Browallia New" w:cs="Browallia New"/>
          <w:color w:val="000000"/>
          <w:sz w:val="28"/>
          <w:szCs w:val="28"/>
          <w:cs/>
          <w:lang w:val="en-GB" w:eastAsia="th-TH"/>
        </w:rPr>
        <w:t xml:space="preserve">ร้อยละ </w:t>
      </w:r>
      <w:r w:rsidR="00AA7B44" w:rsidRPr="00AA7B44">
        <w:rPr>
          <w:rFonts w:ascii="Browallia New" w:eastAsia="Cordia New" w:hAnsi="Browallia New" w:cs="Browallia New"/>
          <w:color w:val="000000"/>
          <w:sz w:val="28"/>
          <w:szCs w:val="28"/>
          <w:lang w:eastAsia="th-TH"/>
        </w:rPr>
        <w:t>4.72</w:t>
      </w:r>
      <w:r w:rsidR="00AA7B44" w:rsidRPr="00AA7B44">
        <w:rPr>
          <w:rFonts w:ascii="Browallia New" w:eastAsia="Cordia New" w:hAnsi="Browallia New" w:cs="Browallia New"/>
          <w:color w:val="000000"/>
          <w:sz w:val="28"/>
          <w:szCs w:val="28"/>
          <w:lang w:val="en-GB" w:eastAsia="th-TH"/>
        </w:rPr>
        <w:t xml:space="preserve"> </w:t>
      </w:r>
      <w:r w:rsidRPr="0068079D">
        <w:rPr>
          <w:rFonts w:ascii="Browallia New" w:eastAsia="Cordia New" w:hAnsi="Browallia New" w:cs="Browallia New"/>
          <w:color w:val="000000"/>
          <w:sz w:val="28"/>
          <w:szCs w:val="28"/>
          <w:cs/>
          <w:lang w:val="en-GB" w:eastAsia="th-TH"/>
        </w:rPr>
        <w:t>ต่อปี)</w:t>
      </w:r>
      <w:r w:rsidR="00E058FC" w:rsidRPr="0068079D">
        <w:rPr>
          <w:rFonts w:ascii="Browallia New" w:eastAsia="Cordia New" w:hAnsi="Browallia New" w:cs="Browallia New"/>
          <w:color w:val="000000"/>
          <w:sz w:val="28"/>
          <w:szCs w:val="28"/>
          <w:lang w:val="en-GB" w:eastAsia="th-TH"/>
        </w:rPr>
        <w:t xml:space="preserve"> </w:t>
      </w:r>
      <w:r w:rsidR="00E058FC" w:rsidRPr="0068079D">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r w:rsidR="004160A2">
        <w:rPr>
          <w:rFonts w:ascii="Browallia New" w:eastAsia="Cordia New" w:hAnsi="Browallia New" w:cs="Browallia New" w:hint="cs"/>
          <w:color w:val="000000"/>
          <w:sz w:val="28"/>
          <w:szCs w:val="28"/>
          <w:cs/>
          <w:lang w:val="en-GB" w:eastAsia="th-TH"/>
        </w:rPr>
        <w:t xml:space="preserve"> </w:t>
      </w:r>
    </w:p>
    <w:p w14:paraId="014D5942" w14:textId="77777777" w:rsidR="00E82B0F" w:rsidRDefault="00E82B0F"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513EC890" w14:textId="18C6471C" w:rsidR="00E82B0F" w:rsidRPr="000965C8" w:rsidRDefault="00E82B0F"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r w:rsidRPr="000965C8">
        <w:rPr>
          <w:rFonts w:ascii="Browallia New" w:eastAsia="Cordia New" w:hAnsi="Browallia New" w:cs="Browallia New" w:hint="cs"/>
          <w:color w:val="000000"/>
          <w:sz w:val="28"/>
          <w:szCs w:val="28"/>
          <w:cs/>
          <w:lang w:eastAsia="th-TH"/>
        </w:rPr>
        <w:t>ผู้บริหารของบริษัทได้จัดประเภทเงินกู้ยืมระยะสั้นบางส่วนเป็นเงินให้กู้ยืมระยะยาว โดยพิจารณาจากความ</w:t>
      </w:r>
      <w:r w:rsidR="000965C8" w:rsidRPr="000965C8">
        <w:rPr>
          <w:rFonts w:ascii="Browallia New" w:eastAsia="Cordia New" w:hAnsi="Browallia New" w:cs="Browallia New" w:hint="cs"/>
          <w:color w:val="000000"/>
          <w:sz w:val="28"/>
          <w:szCs w:val="28"/>
          <w:cs/>
          <w:lang w:eastAsia="th-TH"/>
        </w:rPr>
        <w:t>สามารถในการชำระคืนเงินกู้ยืม</w:t>
      </w:r>
    </w:p>
    <w:p w14:paraId="5F0BFCDA" w14:textId="77777777" w:rsidR="00893155" w:rsidRPr="000965C8"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cs/>
          <w:lang w:val="en-GB" w:eastAsia="th-TH"/>
        </w:rPr>
      </w:pPr>
    </w:p>
    <w:p w14:paraId="21EAA2CF" w14:textId="59E8B5FB" w:rsidR="004160A2" w:rsidRPr="0068079D" w:rsidRDefault="00B81D0C" w:rsidP="00416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4C2059">
        <w:rPr>
          <w:rFonts w:ascii="Browallia New" w:eastAsia="Cordia New" w:hAnsi="Browallia New" w:cs="Browallia New"/>
          <w:color w:val="000000"/>
          <w:sz w:val="28"/>
          <w:szCs w:val="28"/>
          <w:cs/>
          <w:lang w:val="en-GB" w:eastAsia="th-TH"/>
        </w:rPr>
        <w:t>เงินให้กู้ยืม</w:t>
      </w:r>
      <w:r w:rsidR="000965C8" w:rsidRPr="004C2059">
        <w:rPr>
          <w:rFonts w:ascii="Browallia New" w:eastAsia="Cordia New" w:hAnsi="Browallia New" w:cs="Browallia New" w:hint="cs"/>
          <w:color w:val="000000"/>
          <w:sz w:val="28"/>
          <w:szCs w:val="28"/>
          <w:cs/>
          <w:lang w:val="en-GB" w:eastAsia="th-TH"/>
        </w:rPr>
        <w:t>แก่</w:t>
      </w:r>
      <w:r w:rsidRPr="004C2059">
        <w:rPr>
          <w:rFonts w:ascii="Browallia New" w:eastAsia="Cordia New" w:hAnsi="Browallia New" w:cs="Browallia New"/>
          <w:color w:val="000000"/>
          <w:sz w:val="28"/>
          <w:szCs w:val="28"/>
          <w:cs/>
          <w:lang w:val="en-GB" w:eastAsia="th-TH"/>
        </w:rPr>
        <w:t>กิจการที่เกี่ยวข้องกัน</w:t>
      </w:r>
      <w:r w:rsidR="0008423C" w:rsidRPr="004C2059">
        <w:rPr>
          <w:rFonts w:ascii="Browallia New" w:eastAsia="Cordia New" w:hAnsi="Browallia New" w:cs="Browallia New" w:hint="cs"/>
          <w:color w:val="000000"/>
          <w:sz w:val="28"/>
          <w:szCs w:val="28"/>
          <w:cs/>
          <w:lang w:val="en-GB" w:eastAsia="th-TH"/>
        </w:rPr>
        <w:t>มีกำหนดชำระคืนเมื่อทวงถาม</w:t>
      </w:r>
      <w:r w:rsidRPr="004C2059">
        <w:rPr>
          <w:rFonts w:ascii="Browallia New" w:eastAsia="Cordia New" w:hAnsi="Browallia New" w:cs="Browallia New"/>
          <w:color w:val="000000"/>
          <w:sz w:val="28"/>
          <w:szCs w:val="28"/>
          <w:cs/>
          <w:lang w:val="en-GB" w:eastAsia="th-TH"/>
        </w:rPr>
        <w:t xml:space="preserve"> มูลค่ายุติธรรมจึงมีมูลค่าใกล้เคียงกับราคาตามบัญชี</w:t>
      </w:r>
    </w:p>
    <w:p w14:paraId="38A5C577" w14:textId="77777777" w:rsidR="004B1EAB" w:rsidRDefault="004B1EAB" w:rsidP="002F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B7B5445" w14:textId="6E6A56E8" w:rsidR="00DF79E5" w:rsidRPr="0068079D" w:rsidRDefault="00DF79E5" w:rsidP="0030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68079D">
        <w:rPr>
          <w:rFonts w:ascii="Browallia New" w:eastAsia="Cordia New" w:hAnsi="Browallia New" w:cs="Browallia New"/>
          <w:color w:val="000000"/>
          <w:sz w:val="28"/>
          <w:szCs w:val="28"/>
          <w:u w:val="single"/>
          <w:cs/>
          <w:lang w:val="en-GB" w:eastAsia="th-TH"/>
        </w:rPr>
        <w:t>เงินกู้ยืมระยะสั้นจากกิจการที่เกี่ยวข้องกัน</w:t>
      </w:r>
    </w:p>
    <w:p w14:paraId="1587E74D" w14:textId="77777777" w:rsidR="000C47CE" w:rsidRPr="0068079D" w:rsidRDefault="000C47CE"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343934DA" w14:textId="4E9532DD" w:rsidR="000C47CE" w:rsidRPr="0068079D"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68079D">
        <w:rPr>
          <w:rFonts w:ascii="Browallia New" w:eastAsia="Cordia New" w:hAnsi="Browallia New" w:cs="Browallia New"/>
          <w:color w:val="000000"/>
          <w:sz w:val="28"/>
          <w:szCs w:val="28"/>
          <w:cs/>
          <w:lang w:val="en-GB" w:eastAsia="th-TH"/>
        </w:rPr>
        <w:t xml:space="preserve">การเปลี่ยนแปลงของเงินกู้ยืมระยะสั้นจากกิจการที่เกี่ยวข้องกัน </w:t>
      </w:r>
      <w:r w:rsidR="00A562A7" w:rsidRPr="00A562A7">
        <w:rPr>
          <w:rFonts w:ascii="Browallia New" w:eastAsia="Cordia New" w:hAnsi="Browallia New" w:cs="Browallia New"/>
          <w:color w:val="000000"/>
          <w:sz w:val="28"/>
          <w:szCs w:val="28"/>
          <w:cs/>
          <w:lang w:val="en-GB" w:eastAsia="th-TH"/>
        </w:rPr>
        <w:t xml:space="preserve">สำหรับงวดสามเดือนสิ้นสุดวันที่ </w:t>
      </w:r>
      <w:r w:rsidR="00A562A7" w:rsidRPr="00A562A7">
        <w:rPr>
          <w:rFonts w:ascii="Browallia New" w:eastAsia="Cordia New" w:hAnsi="Browallia New" w:cs="Browallia New"/>
          <w:color w:val="000000"/>
          <w:sz w:val="28"/>
          <w:szCs w:val="28"/>
          <w:lang w:val="en-GB" w:eastAsia="th-TH"/>
        </w:rPr>
        <w:t>31</w:t>
      </w:r>
      <w:r w:rsidR="00A562A7" w:rsidRPr="00A562A7">
        <w:rPr>
          <w:rFonts w:ascii="Browallia New" w:eastAsia="Cordia New" w:hAnsi="Browallia New" w:cs="Browallia New"/>
          <w:color w:val="000000"/>
          <w:sz w:val="28"/>
          <w:szCs w:val="28"/>
          <w:cs/>
          <w:lang w:val="en-GB" w:eastAsia="th-TH"/>
        </w:rPr>
        <w:t xml:space="preserve"> มีนาคม</w:t>
      </w:r>
      <w:r w:rsidR="00A562A7" w:rsidRPr="00A562A7">
        <w:rPr>
          <w:rFonts w:ascii="Browallia New" w:eastAsia="Cordia New" w:hAnsi="Browallia New" w:cs="Browallia New"/>
          <w:color w:val="000000"/>
          <w:sz w:val="28"/>
          <w:szCs w:val="28"/>
          <w:lang w:eastAsia="th-TH"/>
        </w:rPr>
        <w:t xml:space="preserve"> </w:t>
      </w:r>
      <w:r w:rsidRPr="0068079D">
        <w:rPr>
          <w:rFonts w:ascii="Browallia New" w:eastAsia="SimSun" w:hAnsi="Browallia New" w:cs="Browallia New"/>
          <w:sz w:val="28"/>
          <w:szCs w:val="28"/>
        </w:rPr>
        <w:t>256</w:t>
      </w:r>
      <w:r w:rsidR="00A562A7">
        <w:rPr>
          <w:rFonts w:ascii="Browallia New" w:eastAsia="SimSun" w:hAnsi="Browallia New" w:cs="Browallia New"/>
          <w:sz w:val="28"/>
          <w:szCs w:val="28"/>
        </w:rPr>
        <w:t>9</w:t>
      </w:r>
      <w:r w:rsidRPr="0068079D">
        <w:rPr>
          <w:rFonts w:ascii="Browallia New" w:eastAsia="Cordia New" w:hAnsi="Browallia New" w:cs="Browallia New"/>
          <w:color w:val="000000"/>
          <w:sz w:val="28"/>
          <w:szCs w:val="28"/>
          <w:lang w:val="en-GB" w:eastAsia="th-TH"/>
        </w:rPr>
        <w:t xml:space="preserve"> </w:t>
      </w:r>
      <w:r w:rsidRPr="0068079D">
        <w:rPr>
          <w:rFonts w:ascii="Browallia New" w:eastAsia="Cordia New" w:hAnsi="Browallia New" w:cs="Browallia New"/>
          <w:color w:val="000000"/>
          <w:sz w:val="28"/>
          <w:szCs w:val="28"/>
          <w:lang w:val="en-GB" w:eastAsia="th-TH"/>
        </w:rPr>
        <w:br/>
      </w:r>
      <w:r w:rsidRPr="0068079D">
        <w:rPr>
          <w:rFonts w:ascii="Browallia New" w:eastAsia="Cordia New" w:hAnsi="Browallia New" w:cs="Browallia New"/>
          <w:color w:val="000000"/>
          <w:sz w:val="28"/>
          <w:szCs w:val="28"/>
          <w:cs/>
          <w:lang w:val="en-GB" w:eastAsia="th-TH"/>
        </w:rPr>
        <w:t>มีดังนี้</w:t>
      </w:r>
    </w:p>
    <w:p w14:paraId="01727FC8" w14:textId="77777777" w:rsidR="00026A5D" w:rsidRPr="0068079D"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16"/>
          <w:szCs w:val="16"/>
          <w:lang w:val="en-GB" w:eastAsia="th-TH"/>
        </w:rPr>
      </w:pPr>
    </w:p>
    <w:tbl>
      <w:tblPr>
        <w:tblW w:w="9072" w:type="dxa"/>
        <w:tblInd w:w="351" w:type="dxa"/>
        <w:tblLayout w:type="fixed"/>
        <w:tblLook w:val="0000" w:firstRow="0" w:lastRow="0" w:firstColumn="0" w:lastColumn="0" w:noHBand="0" w:noVBand="0"/>
      </w:tblPr>
      <w:tblGrid>
        <w:gridCol w:w="6595"/>
        <w:gridCol w:w="2477"/>
      </w:tblGrid>
      <w:tr w:rsidR="00AB3091" w:rsidRPr="0068079D" w14:paraId="722A1186" w14:textId="77777777" w:rsidTr="003C6594">
        <w:tc>
          <w:tcPr>
            <w:tcW w:w="6595" w:type="dxa"/>
          </w:tcPr>
          <w:p w14:paraId="519AEE5F" w14:textId="77777777" w:rsidR="00AB3091" w:rsidRPr="0068079D"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Pr>
          <w:p w14:paraId="2AE6C541" w14:textId="4089A2E0" w:rsidR="00AB3091" w:rsidRPr="0068079D" w:rsidRDefault="00AB3091" w:rsidP="008A5D95">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00B83B2F" w:rsidRPr="0068079D">
              <w:rPr>
                <w:rFonts w:ascii="Browallia New" w:hAnsi="Browallia New" w:cs="Browallia New"/>
                <w:snapToGrid w:val="0"/>
                <w:sz w:val="28"/>
                <w:szCs w:val="28"/>
                <w:cs/>
                <w:lang w:eastAsia="th-TH"/>
              </w:rPr>
              <w:t>พัน</w:t>
            </w:r>
            <w:r w:rsidRPr="0068079D">
              <w:rPr>
                <w:rFonts w:ascii="Browallia New" w:hAnsi="Browallia New" w:cs="Browallia New"/>
                <w:snapToGrid w:val="0"/>
                <w:sz w:val="28"/>
                <w:szCs w:val="28"/>
                <w:cs/>
                <w:lang w:eastAsia="th-TH"/>
              </w:rPr>
              <w:t>บาท)</w:t>
            </w:r>
          </w:p>
        </w:tc>
      </w:tr>
      <w:tr w:rsidR="00AB3091" w:rsidRPr="0068079D" w14:paraId="62E33582" w14:textId="77777777" w:rsidTr="003C6594">
        <w:tc>
          <w:tcPr>
            <w:tcW w:w="6595" w:type="dxa"/>
          </w:tcPr>
          <w:p w14:paraId="52EF3A63" w14:textId="77777777" w:rsidR="00AB3091" w:rsidRPr="0068079D"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Borders>
              <w:bottom w:val="single" w:sz="4" w:space="0" w:color="auto"/>
            </w:tcBorders>
          </w:tcPr>
          <w:p w14:paraId="6A0F2AA0" w14:textId="5121FFF6" w:rsidR="00AB3091" w:rsidRPr="0068079D" w:rsidRDefault="000B6DBA"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w:t>
            </w:r>
            <w:r w:rsidR="00AB3091" w:rsidRPr="0068079D">
              <w:rPr>
                <w:rFonts w:ascii="Browallia New" w:hAnsi="Browallia New" w:cs="Browallia New"/>
                <w:snapToGrid w:val="0"/>
                <w:sz w:val="28"/>
                <w:szCs w:val="28"/>
                <w:cs/>
                <w:lang w:eastAsia="th-TH"/>
              </w:rPr>
              <w:t>การเงินเฉพาะบริษัท</w:t>
            </w:r>
          </w:p>
        </w:tc>
      </w:tr>
      <w:tr w:rsidR="00AB3091" w:rsidRPr="0068079D" w14:paraId="62C6B648" w14:textId="77777777" w:rsidTr="003C6594">
        <w:tc>
          <w:tcPr>
            <w:tcW w:w="6595" w:type="dxa"/>
          </w:tcPr>
          <w:p w14:paraId="41889FF5" w14:textId="77777777" w:rsidR="00AB3091" w:rsidRPr="0068079D" w:rsidRDefault="00AB3091"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477" w:type="dxa"/>
            <w:tcBorders>
              <w:top w:val="single" w:sz="4" w:space="0" w:color="auto"/>
            </w:tcBorders>
          </w:tcPr>
          <w:p w14:paraId="0271CCB4" w14:textId="77777777" w:rsidR="00AB3091" w:rsidRPr="0068079D" w:rsidRDefault="00AB3091"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B3091" w:rsidRPr="0068079D" w14:paraId="013E4FFC" w14:textId="77777777" w:rsidTr="003C6594">
        <w:tc>
          <w:tcPr>
            <w:tcW w:w="6595" w:type="dxa"/>
          </w:tcPr>
          <w:p w14:paraId="7C4BDE64" w14:textId="6F9F7296" w:rsidR="00AB3091" w:rsidRPr="0068079D" w:rsidRDefault="00AB3091"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w:t>
            </w:r>
            <w:r w:rsidR="00917AD2" w:rsidRPr="0068079D">
              <w:rPr>
                <w:rFonts w:ascii="Browallia New" w:hAnsi="Browallia New" w:cs="Browallia New"/>
                <w:sz w:val="28"/>
                <w:szCs w:val="28"/>
                <w:lang w:val="en-GB"/>
              </w:rPr>
              <w:t xml:space="preserve"> 256</w:t>
            </w:r>
            <w:r w:rsidR="00A562A7">
              <w:rPr>
                <w:rFonts w:ascii="Browallia New" w:hAnsi="Browallia New" w:cs="Browallia New"/>
                <w:sz w:val="28"/>
                <w:szCs w:val="28"/>
                <w:lang w:val="en-GB"/>
              </w:rPr>
              <w:t>9</w:t>
            </w:r>
          </w:p>
        </w:tc>
        <w:tc>
          <w:tcPr>
            <w:tcW w:w="2477" w:type="dxa"/>
          </w:tcPr>
          <w:p w14:paraId="6CCFF6DC" w14:textId="7DEBABDF" w:rsidR="00AB3091" w:rsidRPr="0068079D" w:rsidRDefault="0091177D" w:rsidP="006E5A3C">
            <w:pPr>
              <w:tabs>
                <w:tab w:val="clear" w:pos="1644"/>
                <w:tab w:val="left" w:pos="1512"/>
              </w:tabs>
              <w:spacing w:line="240" w:lineRule="auto"/>
              <w:ind w:right="-12"/>
              <w:jc w:val="right"/>
              <w:rPr>
                <w:rFonts w:ascii="Browallia New" w:hAnsi="Browallia New" w:cs="Browallia New"/>
                <w:sz w:val="28"/>
                <w:szCs w:val="28"/>
                <w:lang w:val="en-GB"/>
              </w:rPr>
            </w:pPr>
            <w:r w:rsidRPr="00122D6F">
              <w:rPr>
                <w:rFonts w:ascii="Browallia New" w:hAnsi="Browallia New" w:cs="Browallia New"/>
                <w:sz w:val="26"/>
                <w:szCs w:val="26"/>
                <w:lang w:val="en-GB"/>
              </w:rPr>
              <w:t>401,400</w:t>
            </w:r>
          </w:p>
        </w:tc>
      </w:tr>
      <w:tr w:rsidR="002F2002" w:rsidRPr="0068079D" w14:paraId="26BDDC0B" w14:textId="77777777" w:rsidTr="003C6594">
        <w:tc>
          <w:tcPr>
            <w:tcW w:w="6595" w:type="dxa"/>
          </w:tcPr>
          <w:p w14:paraId="1E67C0CD" w14:textId="5D70CF84" w:rsidR="002F2002" w:rsidRPr="0068079D" w:rsidRDefault="006B01CB"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เงินกู้ยืม</w:t>
            </w:r>
            <w:r w:rsidR="00C171B4" w:rsidRPr="0068079D">
              <w:rPr>
                <w:rFonts w:ascii="Browallia New" w:hAnsi="Browallia New" w:cs="Browallia New"/>
                <w:sz w:val="28"/>
                <w:szCs w:val="28"/>
                <w:cs/>
                <w:lang w:val="en-GB"/>
              </w:rPr>
              <w:t>เพิ่ม</w:t>
            </w:r>
          </w:p>
        </w:tc>
        <w:tc>
          <w:tcPr>
            <w:tcW w:w="2477" w:type="dxa"/>
          </w:tcPr>
          <w:p w14:paraId="0D5C3DDC" w14:textId="52568056" w:rsidR="002F2002" w:rsidRPr="006F4AD8" w:rsidRDefault="006F4AD8" w:rsidP="006E5A3C">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1</w:t>
            </w:r>
            <w:r w:rsidR="00C93C95">
              <w:rPr>
                <w:rFonts w:ascii="Browallia New" w:hAnsi="Browallia New" w:cs="Browallia New"/>
                <w:sz w:val="28"/>
                <w:szCs w:val="28"/>
              </w:rPr>
              <w:t>6,500</w:t>
            </w:r>
          </w:p>
        </w:tc>
      </w:tr>
      <w:tr w:rsidR="00AB3091" w:rsidRPr="0068079D" w14:paraId="778CE10A" w14:textId="77777777" w:rsidTr="00E0057E">
        <w:tc>
          <w:tcPr>
            <w:tcW w:w="6595" w:type="dxa"/>
          </w:tcPr>
          <w:p w14:paraId="77EDDC95" w14:textId="378876F2" w:rsidR="00AB3091" w:rsidRPr="0068079D" w:rsidRDefault="00F972ED"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จ่าย</w:t>
            </w:r>
            <w:r w:rsidR="00AB3091" w:rsidRPr="0068079D">
              <w:rPr>
                <w:rFonts w:ascii="Browallia New" w:hAnsi="Browallia New" w:cs="Browallia New"/>
                <w:sz w:val="28"/>
                <w:szCs w:val="28"/>
                <w:cs/>
                <w:lang w:val="en-GB"/>
              </w:rPr>
              <w:t>คืนเงินกู้ยืม</w:t>
            </w:r>
          </w:p>
        </w:tc>
        <w:tc>
          <w:tcPr>
            <w:tcW w:w="2477" w:type="dxa"/>
            <w:tcBorders>
              <w:bottom w:val="single" w:sz="4" w:space="0" w:color="auto"/>
            </w:tcBorders>
          </w:tcPr>
          <w:p w14:paraId="1085C96C" w14:textId="2212604D" w:rsidR="00AB3091" w:rsidRPr="00C93C95" w:rsidRDefault="00077C31" w:rsidP="00C93C95">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w:t>
            </w:r>
            <w:r w:rsidR="00C93C95" w:rsidRPr="00C93C95">
              <w:rPr>
                <w:rFonts w:ascii="Browallia New" w:hAnsi="Browallia New" w:cs="Browallia New"/>
                <w:sz w:val="28"/>
                <w:szCs w:val="28"/>
              </w:rPr>
              <w:t>650</w:t>
            </w:r>
            <w:r>
              <w:rPr>
                <w:rFonts w:ascii="Browallia New" w:hAnsi="Browallia New" w:cs="Browallia New"/>
                <w:sz w:val="28"/>
                <w:szCs w:val="28"/>
              </w:rPr>
              <w:t>)</w:t>
            </w:r>
          </w:p>
        </w:tc>
      </w:tr>
      <w:tr w:rsidR="00AB3091" w:rsidRPr="0068079D" w14:paraId="7EB197EA" w14:textId="77777777" w:rsidTr="003C6594">
        <w:tc>
          <w:tcPr>
            <w:tcW w:w="6595" w:type="dxa"/>
          </w:tcPr>
          <w:p w14:paraId="72A22E4C" w14:textId="22CF022B" w:rsidR="00AB3091" w:rsidRPr="00A562A7" w:rsidRDefault="00AB3091"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00A562A7" w:rsidRPr="00A562A7">
              <w:rPr>
                <w:rFonts w:ascii="Browallia New" w:hAnsi="Browallia New" w:cs="Browallia New"/>
                <w:sz w:val="28"/>
                <w:szCs w:val="28"/>
                <w:lang w:val="en-GB"/>
              </w:rPr>
              <w:t>31</w:t>
            </w:r>
            <w:r w:rsidR="00A562A7" w:rsidRPr="00A562A7">
              <w:rPr>
                <w:rFonts w:ascii="Browallia New" w:hAnsi="Browallia New" w:cs="Browallia New"/>
                <w:sz w:val="28"/>
                <w:szCs w:val="28"/>
                <w:cs/>
                <w:lang w:val="en-GB" w:eastAsia="th-TH"/>
              </w:rPr>
              <w:t xml:space="preserve"> มีนาคม</w:t>
            </w:r>
            <w:r w:rsidR="00A562A7" w:rsidRPr="00A562A7">
              <w:rPr>
                <w:rFonts w:ascii="Browallia New" w:hAnsi="Browallia New" w:cs="Browallia New"/>
                <w:sz w:val="28"/>
                <w:szCs w:val="28"/>
              </w:rPr>
              <w:t xml:space="preserve"> 2569</w:t>
            </w:r>
            <w:r w:rsidR="00A562A7" w:rsidRPr="00A562A7">
              <w:rPr>
                <w:rFonts w:ascii="Browallia New" w:hAnsi="Browallia New" w:cs="Browallia New"/>
                <w:sz w:val="28"/>
                <w:szCs w:val="28"/>
                <w:lang w:val="en-GB"/>
              </w:rPr>
              <w:t xml:space="preserve"> </w:t>
            </w:r>
          </w:p>
        </w:tc>
        <w:tc>
          <w:tcPr>
            <w:tcW w:w="2477" w:type="dxa"/>
            <w:tcBorders>
              <w:top w:val="single" w:sz="4" w:space="0" w:color="auto"/>
              <w:bottom w:val="single" w:sz="12" w:space="0" w:color="auto"/>
            </w:tcBorders>
          </w:tcPr>
          <w:p w14:paraId="6DB61E34" w14:textId="1BFEDAF5" w:rsidR="00AB3091" w:rsidRPr="0068079D" w:rsidRDefault="00C93C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417,250</w:t>
            </w:r>
          </w:p>
        </w:tc>
      </w:tr>
    </w:tbl>
    <w:p w14:paraId="31E36DA3" w14:textId="77777777" w:rsidR="009C4BF6" w:rsidRPr="0068079D"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eastAsia="th-TH"/>
        </w:rPr>
      </w:pPr>
    </w:p>
    <w:p w14:paraId="138BE453" w14:textId="6BEFB853" w:rsidR="00CA5AEA" w:rsidRPr="004C2059" w:rsidRDefault="00B33393" w:rsidP="00F1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94"/>
        <w:jc w:val="thaiDistribute"/>
        <w:rPr>
          <w:rFonts w:ascii="Browallia New" w:eastAsia="Cordia New" w:hAnsi="Browallia New" w:cs="Browallia New"/>
          <w:color w:val="000000"/>
          <w:sz w:val="28"/>
          <w:szCs w:val="28"/>
          <w:lang w:val="en-GB" w:eastAsia="th-TH"/>
        </w:rPr>
      </w:pPr>
      <w:r w:rsidRPr="0068079D">
        <w:rPr>
          <w:rFonts w:ascii="Browallia New" w:eastAsia="Cordia New" w:hAnsi="Browallia New" w:cs="Browallia New"/>
          <w:color w:val="000000"/>
          <w:sz w:val="28"/>
          <w:szCs w:val="28"/>
          <w:cs/>
          <w:lang w:val="en-GB" w:eastAsia="th-TH"/>
        </w:rPr>
        <w:lastRenderedPageBreak/>
        <w:t xml:space="preserve">ณ วันที่ </w:t>
      </w:r>
      <w:r w:rsidR="007842DF" w:rsidRPr="004C2059">
        <w:rPr>
          <w:rFonts w:ascii="Browallia New" w:hAnsi="Browallia New" w:cs="Browallia New"/>
          <w:sz w:val="28"/>
          <w:szCs w:val="28"/>
          <w:lang w:val="en-GB"/>
        </w:rPr>
        <w:t>31</w:t>
      </w:r>
      <w:r w:rsidR="007842DF" w:rsidRPr="004C2059">
        <w:rPr>
          <w:rFonts w:ascii="Browallia New" w:hAnsi="Browallia New" w:cs="Browallia New"/>
          <w:sz w:val="28"/>
          <w:szCs w:val="28"/>
          <w:cs/>
          <w:lang w:val="en-GB" w:eastAsia="th-TH"/>
        </w:rPr>
        <w:t xml:space="preserve"> มีนาคม</w:t>
      </w:r>
      <w:r w:rsidR="007842DF" w:rsidRPr="004C2059">
        <w:rPr>
          <w:rFonts w:ascii="Browallia New" w:hAnsi="Browallia New" w:cs="Browallia New"/>
          <w:sz w:val="28"/>
          <w:szCs w:val="28"/>
        </w:rPr>
        <w:t xml:space="preserve"> 2569</w:t>
      </w:r>
      <w:r w:rsidR="007842DF" w:rsidRPr="004C2059">
        <w:rPr>
          <w:rFonts w:ascii="Browallia New" w:hAnsi="Browallia New" w:cs="Browallia New"/>
          <w:sz w:val="28"/>
          <w:szCs w:val="28"/>
          <w:lang w:val="en-GB"/>
        </w:rPr>
        <w:t xml:space="preserve"> </w:t>
      </w:r>
      <w:r w:rsidRPr="004C2059">
        <w:rPr>
          <w:rFonts w:ascii="Browallia New" w:eastAsia="Cordia New" w:hAnsi="Browallia New" w:cs="Browallia New"/>
          <w:color w:val="000000"/>
          <w:sz w:val="28"/>
          <w:szCs w:val="28"/>
          <w:cs/>
          <w:lang w:val="en-GB" w:eastAsia="th-TH"/>
        </w:rPr>
        <w:t xml:space="preserve">เงินกู้ยืมระยะสั้นจากกิจการที่เกี่ยวข้องกันเป็นเงินกู้ยืมที่ไม่มีหลักประกันในสกุลเงินบาท ที่มีดอกเบี้ยในอัตราร้อยละ </w:t>
      </w:r>
      <w:r w:rsidR="00131F8F" w:rsidRPr="004C2059">
        <w:rPr>
          <w:rFonts w:ascii="Browallia New" w:eastAsia="Cordia New" w:hAnsi="Browallia New" w:cs="Browallia New"/>
          <w:color w:val="000000"/>
          <w:sz w:val="28"/>
          <w:szCs w:val="28"/>
          <w:lang w:eastAsia="th-TH"/>
        </w:rPr>
        <w:t>0.40</w:t>
      </w:r>
      <w:r w:rsidR="0067141F" w:rsidRPr="004C2059">
        <w:rPr>
          <w:rFonts w:ascii="Browallia New" w:eastAsia="Cordia New" w:hAnsi="Browallia New" w:cs="Browallia New"/>
          <w:color w:val="000000"/>
          <w:sz w:val="28"/>
          <w:szCs w:val="28"/>
          <w:lang w:eastAsia="th-TH"/>
        </w:rPr>
        <w:t xml:space="preserve"> </w:t>
      </w:r>
      <w:r w:rsidR="00131F8F" w:rsidRPr="004C2059">
        <w:rPr>
          <w:rFonts w:ascii="Browallia New" w:eastAsia="Cordia New" w:hAnsi="Browallia New" w:cs="Browallia New"/>
          <w:color w:val="000000"/>
          <w:sz w:val="28"/>
          <w:szCs w:val="28"/>
          <w:lang w:eastAsia="th-TH"/>
        </w:rPr>
        <w:t>-</w:t>
      </w:r>
      <w:r w:rsidR="0067141F" w:rsidRPr="004C2059">
        <w:rPr>
          <w:rFonts w:ascii="Browallia New" w:eastAsia="Cordia New" w:hAnsi="Browallia New" w:cs="Browallia New"/>
          <w:color w:val="000000"/>
          <w:sz w:val="28"/>
          <w:szCs w:val="28"/>
          <w:lang w:eastAsia="th-TH"/>
        </w:rPr>
        <w:t xml:space="preserve"> </w:t>
      </w:r>
      <w:r w:rsidR="00131F8F" w:rsidRPr="004C2059">
        <w:rPr>
          <w:rFonts w:ascii="Browallia New" w:eastAsia="Cordia New" w:hAnsi="Browallia New" w:cs="Browallia New"/>
          <w:color w:val="000000"/>
          <w:sz w:val="28"/>
          <w:szCs w:val="28"/>
          <w:lang w:eastAsia="th-TH"/>
        </w:rPr>
        <w:t>4.85</w:t>
      </w:r>
      <w:r w:rsidRPr="004C2059">
        <w:rPr>
          <w:rFonts w:ascii="Browallia New" w:eastAsia="Cordia New" w:hAnsi="Browallia New" w:cs="Browallia New"/>
          <w:color w:val="000000"/>
          <w:sz w:val="28"/>
          <w:szCs w:val="28"/>
          <w:cs/>
          <w:lang w:val="en-GB" w:eastAsia="th-TH"/>
        </w:rPr>
        <w:t xml:space="preserve"> ต่อปี (</w:t>
      </w:r>
      <w:r w:rsidR="0076192E" w:rsidRPr="004C2059">
        <w:rPr>
          <w:rFonts w:ascii="Browallia New" w:eastAsia="Cordia New" w:hAnsi="Browallia New" w:cs="Browallia New"/>
          <w:color w:val="000000"/>
          <w:sz w:val="28"/>
          <w:szCs w:val="28"/>
          <w:lang w:eastAsia="th-TH"/>
        </w:rPr>
        <w:t>31</w:t>
      </w:r>
      <w:r w:rsidRPr="004C2059">
        <w:rPr>
          <w:rFonts w:ascii="Browallia New" w:eastAsia="Cordia New" w:hAnsi="Browallia New" w:cs="Browallia New"/>
          <w:color w:val="000000"/>
          <w:sz w:val="28"/>
          <w:szCs w:val="28"/>
          <w:cs/>
          <w:lang w:val="en-GB" w:eastAsia="th-TH"/>
        </w:rPr>
        <w:t xml:space="preserve"> ธันวาคม </w:t>
      </w:r>
      <w:r w:rsidR="0076192E" w:rsidRPr="004C2059">
        <w:rPr>
          <w:rFonts w:ascii="Browallia New" w:eastAsia="Cordia New" w:hAnsi="Browallia New" w:cs="Browallia New"/>
          <w:color w:val="000000"/>
          <w:sz w:val="28"/>
          <w:szCs w:val="28"/>
          <w:lang w:eastAsia="th-TH"/>
        </w:rPr>
        <w:t>256</w:t>
      </w:r>
      <w:r w:rsidR="00F44D31" w:rsidRPr="004C2059">
        <w:rPr>
          <w:rFonts w:ascii="Browallia New" w:eastAsia="Cordia New" w:hAnsi="Browallia New" w:cs="Browallia New"/>
          <w:color w:val="000000"/>
          <w:sz w:val="28"/>
          <w:szCs w:val="28"/>
          <w:lang w:eastAsia="th-TH"/>
        </w:rPr>
        <w:t>8</w:t>
      </w:r>
      <w:r w:rsidRPr="004C2059">
        <w:rPr>
          <w:rFonts w:ascii="Browallia New" w:eastAsia="Cordia New" w:hAnsi="Browallia New" w:cs="Browallia New"/>
          <w:color w:val="000000"/>
          <w:sz w:val="28"/>
          <w:szCs w:val="28"/>
          <w:cs/>
          <w:lang w:val="en-GB" w:eastAsia="th-TH"/>
        </w:rPr>
        <w:t xml:space="preserve"> : ร้อยละ </w:t>
      </w:r>
      <w:r w:rsidR="00A22B9A" w:rsidRPr="004C2059">
        <w:rPr>
          <w:rFonts w:ascii="Browallia New" w:eastAsia="Cordia New" w:hAnsi="Browallia New" w:cs="Browallia New"/>
          <w:color w:val="000000"/>
          <w:sz w:val="28"/>
          <w:szCs w:val="28"/>
          <w:lang w:val="en-GB" w:eastAsia="th-TH"/>
        </w:rPr>
        <w:t>0.40 - 4.72</w:t>
      </w:r>
      <w:r w:rsidR="00A22B9A" w:rsidRPr="004C2059">
        <w:rPr>
          <w:rFonts w:ascii="Browallia New" w:eastAsia="Cordia New" w:hAnsi="Browallia New" w:cs="Browallia New"/>
          <w:color w:val="000000"/>
          <w:sz w:val="28"/>
          <w:szCs w:val="28"/>
          <w:cs/>
          <w:lang w:val="en-GB" w:eastAsia="th-TH"/>
        </w:rPr>
        <w:t xml:space="preserve"> </w:t>
      </w:r>
      <w:r w:rsidRPr="004C2059">
        <w:rPr>
          <w:rFonts w:ascii="Browallia New" w:eastAsia="Cordia New" w:hAnsi="Browallia New" w:cs="Browallia New"/>
          <w:color w:val="000000"/>
          <w:sz w:val="28"/>
          <w:szCs w:val="28"/>
          <w:cs/>
          <w:lang w:val="en-GB" w:eastAsia="th-TH"/>
        </w:rPr>
        <w:t>ต่อปี)</w:t>
      </w:r>
    </w:p>
    <w:p w14:paraId="6D462EC4" w14:textId="77777777" w:rsidR="009C4BF6" w:rsidRPr="004C2059"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5FB3205D" w14:textId="3BE297D2" w:rsidR="00A825FB" w:rsidRPr="0068079D" w:rsidRDefault="00CA5AEA" w:rsidP="0060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r w:rsidRPr="004C2059">
        <w:rPr>
          <w:rFonts w:ascii="Browallia New" w:eastAsia="Cordia New" w:hAnsi="Browallia New" w:cs="Browallia New"/>
          <w:color w:val="000000"/>
          <w:sz w:val="28"/>
          <w:szCs w:val="28"/>
          <w:cs/>
          <w:lang w:val="en-GB" w:eastAsia="th-TH"/>
        </w:rPr>
        <w:t>เงินกู้ยืมระยะสั้นจากกิจการที่เกี่ยวข้องกันเป็นส่วนที่หมุนเวียน มูลค่ายุติธรรมจึงมีมูลค่าเท่ากับราคาตามบัญชี</w:t>
      </w:r>
    </w:p>
    <w:p w14:paraId="6D979CD7" w14:textId="77777777" w:rsidR="007806D0" w:rsidRDefault="007806D0"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p>
    <w:p w14:paraId="1E669C20" w14:textId="59500333" w:rsidR="005C1FBC" w:rsidRPr="0068079D" w:rsidRDefault="005C1FBC"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68079D">
        <w:rPr>
          <w:rFonts w:ascii="Browallia New" w:eastAsia="Cordia New" w:hAnsi="Browallia New" w:cs="Browallia New"/>
          <w:color w:val="000000"/>
          <w:sz w:val="28"/>
          <w:szCs w:val="28"/>
          <w:u w:val="single"/>
          <w:cs/>
          <w:lang w:val="en-GB" w:eastAsia="th-TH"/>
        </w:rPr>
        <w:t>ค่าตอบแทนผู้บริหารที่สำคัญ</w:t>
      </w:r>
    </w:p>
    <w:p w14:paraId="1538D138" w14:textId="77777777" w:rsidR="00CB1656" w:rsidRPr="0068079D" w:rsidRDefault="00CB1656"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579705E" w14:textId="0D41F56B" w:rsidR="00E91EBA" w:rsidRPr="0068079D" w:rsidRDefault="00E91EBA"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r w:rsidRPr="0068079D">
        <w:rPr>
          <w:rFonts w:ascii="Browallia New" w:eastAsia="Cordia New" w:hAnsi="Browallia New" w:cs="Browallia New"/>
          <w:color w:val="000000"/>
          <w:sz w:val="28"/>
          <w:szCs w:val="28"/>
          <w:cs/>
          <w:lang w:val="en-GB" w:eastAsia="th-TH"/>
        </w:rPr>
        <w:t>ค่าตอบ</w:t>
      </w:r>
      <w:r w:rsidR="00996254" w:rsidRPr="0068079D">
        <w:rPr>
          <w:rFonts w:ascii="Browallia New" w:eastAsia="Cordia New" w:hAnsi="Browallia New" w:cs="Browallia New"/>
          <w:color w:val="000000"/>
          <w:sz w:val="28"/>
          <w:szCs w:val="28"/>
          <w:cs/>
          <w:lang w:val="en-GB" w:eastAsia="th-TH"/>
        </w:rPr>
        <w:t>แ</w:t>
      </w:r>
      <w:r w:rsidRPr="0068079D">
        <w:rPr>
          <w:rFonts w:ascii="Browallia New" w:eastAsia="Cordia New" w:hAnsi="Browallia New" w:cs="Browallia New"/>
          <w:color w:val="000000"/>
          <w:sz w:val="28"/>
          <w:szCs w:val="28"/>
          <w:cs/>
          <w:lang w:val="en-GB" w:eastAsia="th-TH"/>
        </w:rPr>
        <w:t>ทนผู้บริหารที่สำคัญ</w:t>
      </w:r>
      <w:r w:rsidR="00E570B3" w:rsidRPr="0068079D">
        <w:rPr>
          <w:rFonts w:ascii="Browallia New" w:eastAsia="Cordia New" w:hAnsi="Browallia New" w:cs="Browallia New"/>
          <w:color w:val="000000"/>
          <w:sz w:val="28"/>
          <w:szCs w:val="28"/>
          <w:cs/>
          <w:lang w:val="en-GB" w:eastAsia="th-TH"/>
        </w:rPr>
        <w:t xml:space="preserve"> </w:t>
      </w:r>
      <w:r w:rsidR="00770ED5" w:rsidRPr="00770ED5">
        <w:rPr>
          <w:rFonts w:ascii="Browallia New" w:eastAsia="Cordia New" w:hAnsi="Browallia New" w:cs="Browallia New"/>
          <w:color w:val="000000"/>
          <w:sz w:val="28"/>
          <w:szCs w:val="28"/>
          <w:cs/>
          <w:lang w:val="en-GB" w:eastAsia="th-TH"/>
        </w:rPr>
        <w:t xml:space="preserve">สำหรับงวดสามเดือนสิ้นสุดวันที่ </w:t>
      </w:r>
      <w:r w:rsidR="00770ED5" w:rsidRPr="00770ED5">
        <w:rPr>
          <w:rFonts w:ascii="Browallia New" w:eastAsia="Cordia New" w:hAnsi="Browallia New" w:cs="Browallia New"/>
          <w:color w:val="000000"/>
          <w:sz w:val="28"/>
          <w:szCs w:val="28"/>
          <w:lang w:val="en-GB" w:eastAsia="th-TH"/>
        </w:rPr>
        <w:t>31</w:t>
      </w:r>
      <w:r w:rsidR="00770ED5" w:rsidRPr="00770ED5">
        <w:rPr>
          <w:rFonts w:ascii="Browallia New" w:eastAsia="Cordia New" w:hAnsi="Browallia New" w:cs="Browallia New"/>
          <w:color w:val="000000"/>
          <w:sz w:val="28"/>
          <w:szCs w:val="28"/>
          <w:cs/>
          <w:lang w:val="en-GB" w:eastAsia="th-TH"/>
        </w:rPr>
        <w:t xml:space="preserve"> มีนาคม</w:t>
      </w:r>
      <w:r w:rsidR="00770ED5" w:rsidRPr="00770ED5">
        <w:rPr>
          <w:rFonts w:ascii="Browallia New" w:eastAsia="Cordia New" w:hAnsi="Browallia New" w:cs="Browallia New"/>
          <w:color w:val="000000"/>
          <w:sz w:val="28"/>
          <w:szCs w:val="28"/>
          <w:lang w:eastAsia="th-TH"/>
        </w:rPr>
        <w:t xml:space="preserve"> </w:t>
      </w:r>
      <w:r w:rsidR="00E570B3" w:rsidRPr="0068079D">
        <w:rPr>
          <w:rFonts w:ascii="Browallia New" w:eastAsia="Cordia New" w:hAnsi="Browallia New" w:cs="Browallia New"/>
          <w:color w:val="000000"/>
          <w:sz w:val="28"/>
          <w:szCs w:val="28"/>
          <w:lang w:eastAsia="th-TH"/>
        </w:rPr>
        <w:t>256</w:t>
      </w:r>
      <w:r w:rsidR="00770ED5">
        <w:rPr>
          <w:rFonts w:ascii="Browallia New" w:eastAsia="Cordia New" w:hAnsi="Browallia New" w:cs="Browallia New"/>
          <w:color w:val="000000"/>
          <w:sz w:val="28"/>
          <w:szCs w:val="28"/>
          <w:lang w:eastAsia="th-TH"/>
        </w:rPr>
        <w:t>9</w:t>
      </w:r>
      <w:r w:rsidR="00E570B3" w:rsidRPr="0068079D">
        <w:rPr>
          <w:rFonts w:ascii="Browallia New" w:eastAsia="Cordia New" w:hAnsi="Browallia New" w:cs="Browallia New"/>
          <w:color w:val="000000"/>
          <w:sz w:val="28"/>
          <w:szCs w:val="28"/>
          <w:cs/>
          <w:lang w:eastAsia="th-TH"/>
        </w:rPr>
        <w:t xml:space="preserve"> </w:t>
      </w:r>
      <w:r w:rsidR="00B93C87" w:rsidRPr="0068079D">
        <w:rPr>
          <w:rFonts w:ascii="Browallia New" w:eastAsia="Cordia New" w:hAnsi="Browallia New" w:cs="Browallia New"/>
          <w:color w:val="000000"/>
          <w:sz w:val="28"/>
          <w:szCs w:val="28"/>
          <w:cs/>
          <w:lang w:eastAsia="th-TH"/>
        </w:rPr>
        <w:t>และ</w:t>
      </w:r>
      <w:r w:rsidR="00827B20" w:rsidRPr="0068079D">
        <w:rPr>
          <w:rFonts w:ascii="Browallia New" w:eastAsia="Cordia New" w:hAnsi="Browallia New" w:cs="Browallia New"/>
          <w:color w:val="000000"/>
          <w:sz w:val="28"/>
          <w:szCs w:val="28"/>
          <w:cs/>
          <w:lang w:eastAsia="th-TH"/>
        </w:rPr>
        <w:t xml:space="preserve"> </w:t>
      </w:r>
      <w:r w:rsidR="00B93C87" w:rsidRPr="0068079D">
        <w:rPr>
          <w:rFonts w:ascii="Browallia New" w:eastAsia="Cordia New" w:hAnsi="Browallia New" w:cs="Browallia New"/>
          <w:color w:val="000000"/>
          <w:sz w:val="28"/>
          <w:szCs w:val="28"/>
          <w:lang w:eastAsia="th-TH"/>
        </w:rPr>
        <w:t>256</w:t>
      </w:r>
      <w:r w:rsidR="00770ED5">
        <w:rPr>
          <w:rFonts w:ascii="Browallia New" w:eastAsia="Cordia New" w:hAnsi="Browallia New" w:cs="Browallia New"/>
          <w:color w:val="000000"/>
          <w:sz w:val="28"/>
          <w:szCs w:val="28"/>
          <w:lang w:eastAsia="th-TH"/>
        </w:rPr>
        <w:t>8</w:t>
      </w:r>
      <w:r w:rsidR="00E570B3" w:rsidRPr="0068079D">
        <w:rPr>
          <w:rFonts w:ascii="Browallia New" w:eastAsia="Cordia New" w:hAnsi="Browallia New" w:cs="Browallia New"/>
          <w:color w:val="000000"/>
          <w:sz w:val="28"/>
          <w:szCs w:val="28"/>
          <w:cs/>
          <w:lang w:eastAsia="th-TH"/>
        </w:rPr>
        <w:t xml:space="preserve"> มีดังนี้</w:t>
      </w:r>
    </w:p>
    <w:p w14:paraId="62CDD45E" w14:textId="77777777" w:rsidR="00E62F2C" w:rsidRPr="0068079D" w:rsidRDefault="00E62F2C" w:rsidP="00D8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tbl>
      <w:tblPr>
        <w:tblW w:w="8996" w:type="dxa"/>
        <w:tblInd w:w="360" w:type="dxa"/>
        <w:tblLayout w:type="fixed"/>
        <w:tblLook w:val="0000" w:firstRow="0" w:lastRow="0" w:firstColumn="0" w:lastColumn="0" w:noHBand="0" w:noVBand="0"/>
      </w:tblPr>
      <w:tblGrid>
        <w:gridCol w:w="3519"/>
        <w:gridCol w:w="1392"/>
        <w:gridCol w:w="1393"/>
        <w:gridCol w:w="1393"/>
        <w:gridCol w:w="1299"/>
      </w:tblGrid>
      <w:tr w:rsidR="005F47B7" w:rsidRPr="0068079D" w14:paraId="18E07CC0" w14:textId="77777777" w:rsidTr="00F156F4">
        <w:trPr>
          <w:cantSplit/>
          <w:tblHeader/>
        </w:trPr>
        <w:tc>
          <w:tcPr>
            <w:tcW w:w="3519" w:type="dxa"/>
          </w:tcPr>
          <w:p w14:paraId="277903FE"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477" w:type="dxa"/>
            <w:gridSpan w:val="4"/>
          </w:tcPr>
          <w:p w14:paraId="689AE217"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5F47B7" w:rsidRPr="0068079D" w14:paraId="165697C3" w14:textId="77777777" w:rsidTr="00F156F4">
        <w:trPr>
          <w:cantSplit/>
          <w:tblHeader/>
        </w:trPr>
        <w:tc>
          <w:tcPr>
            <w:tcW w:w="3519" w:type="dxa"/>
          </w:tcPr>
          <w:p w14:paraId="771E96E8"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477" w:type="dxa"/>
            <w:gridSpan w:val="4"/>
          </w:tcPr>
          <w:p w14:paraId="6B903538" w14:textId="6B86F3D9" w:rsidR="005F47B7" w:rsidRPr="0068079D" w:rsidRDefault="005F47B7" w:rsidP="00E86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4"/>
                <w:szCs w:val="24"/>
                <w:lang w:eastAsia="th-TH"/>
              </w:rPr>
            </w:pPr>
            <w:r w:rsidRPr="0068079D">
              <w:rPr>
                <w:rFonts w:ascii="Browallia New" w:hAnsi="Browallia New" w:cs="Browallia New"/>
                <w:snapToGrid w:val="0"/>
                <w:sz w:val="24"/>
                <w:szCs w:val="24"/>
                <w:cs/>
                <w:lang w:eastAsia="th-TH"/>
              </w:rPr>
              <w:t>สำหรับงวด</w:t>
            </w:r>
            <w:r w:rsidR="001829BC" w:rsidRPr="0068079D">
              <w:rPr>
                <w:rFonts w:ascii="Browallia New" w:hAnsi="Browallia New" w:cs="Browallia New"/>
                <w:snapToGrid w:val="0"/>
                <w:sz w:val="24"/>
                <w:szCs w:val="24"/>
                <w:cs/>
                <w:lang w:eastAsia="th-TH"/>
              </w:rPr>
              <w:t>สาม</w:t>
            </w:r>
            <w:r w:rsidRPr="0068079D">
              <w:rPr>
                <w:rFonts w:ascii="Browallia New" w:hAnsi="Browallia New" w:cs="Browallia New"/>
                <w:snapToGrid w:val="0"/>
                <w:sz w:val="24"/>
                <w:szCs w:val="24"/>
                <w:cs/>
                <w:lang w:eastAsia="th-TH"/>
              </w:rPr>
              <w:t xml:space="preserve">เดือนสิ้นสุดวันที่ </w:t>
            </w:r>
            <w:r w:rsidR="00ED5FB3" w:rsidRPr="00ED5FB3">
              <w:rPr>
                <w:rFonts w:ascii="Browallia New" w:hAnsi="Browallia New" w:cs="Browallia New"/>
                <w:snapToGrid w:val="0"/>
                <w:sz w:val="24"/>
                <w:szCs w:val="24"/>
                <w:lang w:val="en-GB" w:eastAsia="th-TH"/>
              </w:rPr>
              <w:t>31</w:t>
            </w:r>
            <w:r w:rsidR="00ED5FB3" w:rsidRPr="00ED5FB3">
              <w:rPr>
                <w:rFonts w:ascii="Browallia New" w:hAnsi="Browallia New" w:cs="Browallia New"/>
                <w:snapToGrid w:val="0"/>
                <w:sz w:val="24"/>
                <w:szCs w:val="24"/>
                <w:cs/>
                <w:lang w:eastAsia="th-TH"/>
              </w:rPr>
              <w:t xml:space="preserve"> มีนาคม</w:t>
            </w:r>
          </w:p>
        </w:tc>
      </w:tr>
      <w:tr w:rsidR="005F47B7" w:rsidRPr="0068079D" w14:paraId="10DE4E4E" w14:textId="77777777" w:rsidTr="00F156F4">
        <w:trPr>
          <w:cantSplit/>
          <w:tblHeader/>
        </w:trPr>
        <w:tc>
          <w:tcPr>
            <w:tcW w:w="3519" w:type="dxa"/>
          </w:tcPr>
          <w:p w14:paraId="1308D568"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54EFA7C9" w14:textId="77777777" w:rsidR="005F47B7" w:rsidRPr="0068079D"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692" w:type="dxa"/>
            <w:gridSpan w:val="2"/>
          </w:tcPr>
          <w:p w14:paraId="09049BEB" w14:textId="77777777" w:rsidR="005F47B7" w:rsidRPr="0068079D" w:rsidRDefault="005F47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AA0420" w:rsidRPr="0068079D" w14:paraId="1B64E89B" w14:textId="77777777" w:rsidTr="00F156F4">
        <w:trPr>
          <w:cantSplit/>
          <w:trHeight w:val="290"/>
          <w:tblHeader/>
        </w:trPr>
        <w:tc>
          <w:tcPr>
            <w:tcW w:w="3519" w:type="dxa"/>
          </w:tcPr>
          <w:p w14:paraId="3B6EC833" w14:textId="77777777" w:rsidR="00AA0420" w:rsidRPr="0068079D" w:rsidRDefault="00AA0420" w:rsidP="00AA0420">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24031968" w14:textId="61609EA4" w:rsidR="00AA0420" w:rsidRPr="0068079D" w:rsidRDefault="00AA0420" w:rsidP="00AA04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Pr>
                <w:rFonts w:ascii="Browallia New" w:hAnsi="Browallia New" w:cs="Browallia New"/>
                <w:sz w:val="24"/>
                <w:szCs w:val="24"/>
              </w:rPr>
              <w:t>9</w:t>
            </w:r>
          </w:p>
        </w:tc>
        <w:tc>
          <w:tcPr>
            <w:tcW w:w="1393" w:type="dxa"/>
            <w:vAlign w:val="bottom"/>
          </w:tcPr>
          <w:p w14:paraId="25F26C32" w14:textId="3630EA52" w:rsidR="00AA0420" w:rsidRPr="0068079D" w:rsidRDefault="00AA0420" w:rsidP="00AA04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Pr>
                <w:rFonts w:ascii="Browallia New" w:hAnsi="Browallia New" w:cs="Browallia New"/>
                <w:sz w:val="24"/>
                <w:szCs w:val="24"/>
              </w:rPr>
              <w:t>8</w:t>
            </w:r>
          </w:p>
        </w:tc>
        <w:tc>
          <w:tcPr>
            <w:tcW w:w="1393" w:type="dxa"/>
            <w:vAlign w:val="bottom"/>
          </w:tcPr>
          <w:p w14:paraId="602D8398" w14:textId="6631BCF9" w:rsidR="00AA0420" w:rsidRPr="0068079D" w:rsidRDefault="00AA0420" w:rsidP="00AA04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Pr>
                <w:rFonts w:ascii="Browallia New" w:hAnsi="Browallia New" w:cs="Browallia New"/>
                <w:sz w:val="24"/>
                <w:szCs w:val="24"/>
              </w:rPr>
              <w:t>9</w:t>
            </w:r>
          </w:p>
        </w:tc>
        <w:tc>
          <w:tcPr>
            <w:tcW w:w="1299" w:type="dxa"/>
            <w:vAlign w:val="bottom"/>
          </w:tcPr>
          <w:p w14:paraId="4D1E385B" w14:textId="28ED01B2" w:rsidR="00AA0420" w:rsidRPr="0068079D" w:rsidRDefault="00AA0420" w:rsidP="00AA04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Pr>
                <w:rFonts w:ascii="Browallia New" w:hAnsi="Browallia New" w:cs="Browallia New"/>
                <w:sz w:val="24"/>
                <w:szCs w:val="24"/>
              </w:rPr>
              <w:t>8</w:t>
            </w:r>
          </w:p>
        </w:tc>
      </w:tr>
      <w:tr w:rsidR="005F47B7" w:rsidRPr="0068079D" w14:paraId="1B761B68" w14:textId="77777777" w:rsidTr="00F156F4">
        <w:trPr>
          <w:cantSplit/>
        </w:trPr>
        <w:tc>
          <w:tcPr>
            <w:tcW w:w="3519" w:type="dxa"/>
            <w:vAlign w:val="bottom"/>
          </w:tcPr>
          <w:p w14:paraId="093C4B38"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691E4CB4"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4A71796B"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7E4BEA83"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99" w:type="dxa"/>
          </w:tcPr>
          <w:p w14:paraId="4170B254"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F47B7" w:rsidRPr="0068079D" w14:paraId="402F0D4C" w14:textId="77777777" w:rsidTr="00F156F4">
        <w:trPr>
          <w:cantSplit/>
          <w:trHeight w:val="71"/>
        </w:trPr>
        <w:tc>
          <w:tcPr>
            <w:tcW w:w="3519" w:type="dxa"/>
          </w:tcPr>
          <w:p w14:paraId="1D0624EC"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b/>
                <w:bCs/>
                <w:sz w:val="24"/>
                <w:szCs w:val="24"/>
                <w:cs/>
              </w:rPr>
              <w:t>ค่าตอบแทนผู้บริหารที่สำคัญ</w:t>
            </w:r>
          </w:p>
        </w:tc>
        <w:tc>
          <w:tcPr>
            <w:tcW w:w="1392" w:type="dxa"/>
            <w:vAlign w:val="bottom"/>
          </w:tcPr>
          <w:p w14:paraId="0FC337CC"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4F403A37"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6E063727"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99" w:type="dxa"/>
            <w:vAlign w:val="bottom"/>
          </w:tcPr>
          <w:p w14:paraId="7F7ED7F0" w14:textId="77777777" w:rsidR="005F47B7" w:rsidRPr="0068079D" w:rsidRDefault="005F4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060FA2" w:rsidRPr="0068079D" w14:paraId="04344C6B" w14:textId="77777777" w:rsidTr="00F156F4">
        <w:trPr>
          <w:cantSplit/>
          <w:trHeight w:val="71"/>
        </w:trPr>
        <w:tc>
          <w:tcPr>
            <w:tcW w:w="3519" w:type="dxa"/>
          </w:tcPr>
          <w:p w14:paraId="681DE0DE" w14:textId="77777777" w:rsidR="00060FA2" w:rsidRPr="0068079D" w:rsidRDefault="00060FA2" w:rsidP="0006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เงินเดือนและผลประโยชน์ระยะสั้น</w:t>
            </w:r>
          </w:p>
        </w:tc>
        <w:tc>
          <w:tcPr>
            <w:tcW w:w="1392" w:type="dxa"/>
          </w:tcPr>
          <w:p w14:paraId="5D4890B2" w14:textId="20487A51" w:rsidR="00060FA2" w:rsidRPr="00907773" w:rsidRDefault="00401FD9" w:rsidP="0006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22,464</w:t>
            </w:r>
          </w:p>
        </w:tc>
        <w:tc>
          <w:tcPr>
            <w:tcW w:w="1393" w:type="dxa"/>
          </w:tcPr>
          <w:p w14:paraId="43E3D3A8" w14:textId="0D4EBD1F" w:rsidR="00060FA2" w:rsidRPr="00907773" w:rsidRDefault="00060FA2" w:rsidP="0006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CD31A7">
              <w:rPr>
                <w:rFonts w:ascii="Browallia New" w:hAnsi="Browallia New" w:cs="Browallia New"/>
                <w:sz w:val="24"/>
                <w:szCs w:val="24"/>
              </w:rPr>
              <w:t>34,787</w:t>
            </w:r>
          </w:p>
        </w:tc>
        <w:tc>
          <w:tcPr>
            <w:tcW w:w="1393" w:type="dxa"/>
          </w:tcPr>
          <w:p w14:paraId="163BA974" w14:textId="1A77D51C" w:rsidR="00060FA2" w:rsidRPr="00907773" w:rsidRDefault="00401FD9" w:rsidP="0006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12,588</w:t>
            </w:r>
          </w:p>
        </w:tc>
        <w:tc>
          <w:tcPr>
            <w:tcW w:w="1299" w:type="dxa"/>
          </w:tcPr>
          <w:p w14:paraId="09E07D51" w14:textId="7CB3EC75" w:rsidR="00060FA2" w:rsidRPr="00907773" w:rsidRDefault="00060FA2" w:rsidP="0006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CD31A7">
              <w:rPr>
                <w:rFonts w:ascii="Browallia New" w:hAnsi="Browallia New" w:cs="Browallia New"/>
                <w:sz w:val="24"/>
                <w:szCs w:val="24"/>
              </w:rPr>
              <w:t>18,251</w:t>
            </w:r>
          </w:p>
        </w:tc>
      </w:tr>
      <w:tr w:rsidR="00060FA2" w:rsidRPr="0068079D" w14:paraId="1A654FAD" w14:textId="77777777" w:rsidTr="00F156F4">
        <w:trPr>
          <w:cantSplit/>
          <w:trHeight w:val="71"/>
        </w:trPr>
        <w:tc>
          <w:tcPr>
            <w:tcW w:w="3519" w:type="dxa"/>
          </w:tcPr>
          <w:p w14:paraId="65645CFE" w14:textId="77777777" w:rsidR="00060FA2" w:rsidRPr="0068079D" w:rsidRDefault="00060FA2" w:rsidP="0006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ผลประโยชน์หลังออกจากงาน</w:t>
            </w:r>
          </w:p>
        </w:tc>
        <w:tc>
          <w:tcPr>
            <w:tcW w:w="1392" w:type="dxa"/>
          </w:tcPr>
          <w:p w14:paraId="565057FC" w14:textId="6AC34CB8" w:rsidR="00060FA2" w:rsidRPr="00907773" w:rsidRDefault="00B754E6" w:rsidP="0006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w:t>
            </w:r>
            <w:r w:rsidR="00B87793">
              <w:rPr>
                <w:rFonts w:ascii="Browallia New" w:hAnsi="Browallia New" w:cs="Browallia New"/>
                <w:sz w:val="24"/>
                <w:szCs w:val="24"/>
              </w:rPr>
              <w:t>,39</w:t>
            </w:r>
            <w:r w:rsidR="00873AF4">
              <w:rPr>
                <w:rFonts w:ascii="Browallia New" w:hAnsi="Browallia New" w:cs="Browallia New"/>
                <w:sz w:val="24"/>
                <w:szCs w:val="24"/>
              </w:rPr>
              <w:t>7</w:t>
            </w:r>
          </w:p>
        </w:tc>
        <w:tc>
          <w:tcPr>
            <w:tcW w:w="1393" w:type="dxa"/>
          </w:tcPr>
          <w:p w14:paraId="634C44F9" w14:textId="20B9FA52" w:rsidR="00060FA2" w:rsidRPr="00907773" w:rsidRDefault="00060FA2" w:rsidP="0006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CD31A7">
              <w:rPr>
                <w:rFonts w:ascii="Browallia New" w:hAnsi="Browallia New" w:cs="Browallia New"/>
                <w:sz w:val="24"/>
                <w:szCs w:val="24"/>
              </w:rPr>
              <w:t>2,044</w:t>
            </w:r>
          </w:p>
        </w:tc>
        <w:tc>
          <w:tcPr>
            <w:tcW w:w="1393" w:type="dxa"/>
          </w:tcPr>
          <w:p w14:paraId="7FFEE9E8" w14:textId="4782707C" w:rsidR="00060FA2" w:rsidRPr="00907773" w:rsidRDefault="00F15688" w:rsidP="0006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770</w:t>
            </w:r>
          </w:p>
        </w:tc>
        <w:tc>
          <w:tcPr>
            <w:tcW w:w="1299" w:type="dxa"/>
          </w:tcPr>
          <w:p w14:paraId="7160673C" w14:textId="1D83313A" w:rsidR="00060FA2" w:rsidRPr="00907773" w:rsidRDefault="00060FA2" w:rsidP="00060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CD31A7">
              <w:rPr>
                <w:rFonts w:ascii="Browallia New" w:hAnsi="Browallia New" w:cs="Browallia New"/>
                <w:sz w:val="24"/>
                <w:szCs w:val="24"/>
              </w:rPr>
              <w:t>1,058</w:t>
            </w:r>
          </w:p>
        </w:tc>
      </w:tr>
      <w:tr w:rsidR="00060FA2" w:rsidRPr="0068079D" w14:paraId="790AD7F1" w14:textId="77777777" w:rsidTr="00F156F4">
        <w:trPr>
          <w:cantSplit/>
          <w:trHeight w:val="71"/>
        </w:trPr>
        <w:tc>
          <w:tcPr>
            <w:tcW w:w="3519" w:type="dxa"/>
          </w:tcPr>
          <w:p w14:paraId="3BAE6276" w14:textId="77777777" w:rsidR="00060FA2" w:rsidRPr="0068079D" w:rsidRDefault="00060FA2" w:rsidP="0006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2C040EB4" w14:textId="6271D8C8" w:rsidR="00060FA2" w:rsidRPr="00907773" w:rsidRDefault="00B87793" w:rsidP="00060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87793">
              <w:rPr>
                <w:rFonts w:ascii="Browallia New" w:hAnsi="Browallia New" w:cs="Browallia New"/>
                <w:sz w:val="24"/>
                <w:szCs w:val="24"/>
              </w:rPr>
              <w:t>2</w:t>
            </w:r>
            <w:r w:rsidR="00621C74">
              <w:rPr>
                <w:rFonts w:ascii="Browallia New" w:hAnsi="Browallia New" w:cs="Browallia New"/>
                <w:sz w:val="24"/>
                <w:szCs w:val="24"/>
              </w:rPr>
              <w:t>3</w:t>
            </w:r>
            <w:r w:rsidRPr="00B87793">
              <w:rPr>
                <w:rFonts w:ascii="Browallia New" w:hAnsi="Browallia New" w:cs="Browallia New"/>
                <w:sz w:val="24"/>
                <w:szCs w:val="24"/>
              </w:rPr>
              <w:t>,8</w:t>
            </w:r>
            <w:r w:rsidR="00621C74">
              <w:rPr>
                <w:rFonts w:ascii="Browallia New" w:hAnsi="Browallia New" w:cs="Browallia New"/>
                <w:sz w:val="24"/>
                <w:szCs w:val="24"/>
              </w:rPr>
              <w:t>61</w:t>
            </w:r>
          </w:p>
        </w:tc>
        <w:tc>
          <w:tcPr>
            <w:tcW w:w="1393" w:type="dxa"/>
          </w:tcPr>
          <w:p w14:paraId="32B4CDF5" w14:textId="19C4EE23" w:rsidR="00060FA2" w:rsidRPr="00907773" w:rsidRDefault="00060FA2" w:rsidP="00060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CD31A7">
              <w:rPr>
                <w:rFonts w:ascii="Browallia New" w:hAnsi="Browallia New" w:cs="Browallia New"/>
                <w:sz w:val="24"/>
                <w:szCs w:val="24"/>
              </w:rPr>
              <w:t>36,831</w:t>
            </w:r>
          </w:p>
        </w:tc>
        <w:tc>
          <w:tcPr>
            <w:tcW w:w="1393" w:type="dxa"/>
          </w:tcPr>
          <w:p w14:paraId="5D4DFD2E" w14:textId="59395130" w:rsidR="00060FA2" w:rsidRPr="00907773" w:rsidRDefault="00B87793" w:rsidP="00060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87793">
              <w:rPr>
                <w:rFonts w:ascii="Browallia New" w:hAnsi="Browallia New" w:cs="Browallia New"/>
                <w:sz w:val="24"/>
                <w:szCs w:val="24"/>
              </w:rPr>
              <w:t>13,</w:t>
            </w:r>
            <w:r w:rsidR="00F15688">
              <w:rPr>
                <w:rFonts w:ascii="Browallia New" w:hAnsi="Browallia New" w:cs="Browallia New"/>
                <w:sz w:val="24"/>
                <w:szCs w:val="24"/>
              </w:rPr>
              <w:t>35</w:t>
            </w:r>
            <w:r w:rsidR="00B34294">
              <w:rPr>
                <w:rFonts w:ascii="Browallia New" w:hAnsi="Browallia New" w:cs="Browallia New"/>
                <w:sz w:val="24"/>
                <w:szCs w:val="24"/>
              </w:rPr>
              <w:t>8</w:t>
            </w:r>
          </w:p>
        </w:tc>
        <w:tc>
          <w:tcPr>
            <w:tcW w:w="1299" w:type="dxa"/>
          </w:tcPr>
          <w:p w14:paraId="13F6AB00" w14:textId="4D044720" w:rsidR="00060FA2" w:rsidRPr="00907773" w:rsidRDefault="00060FA2" w:rsidP="00060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CD31A7">
              <w:rPr>
                <w:rFonts w:ascii="Browallia New" w:hAnsi="Browallia New" w:cs="Browallia New"/>
                <w:sz w:val="24"/>
                <w:szCs w:val="24"/>
              </w:rPr>
              <w:t>19,309</w:t>
            </w:r>
          </w:p>
        </w:tc>
      </w:tr>
    </w:tbl>
    <w:p w14:paraId="1E006B45" w14:textId="77777777" w:rsidR="00D81C14" w:rsidRDefault="00D81C14" w:rsidP="0065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A32E677" w14:textId="4C3EBDEF" w:rsidR="00214467" w:rsidRPr="0068079D" w:rsidRDefault="0021446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เงินสดและรายการเทียบเท่าเงินสด</w:t>
      </w:r>
    </w:p>
    <w:p w14:paraId="03D2F8F2" w14:textId="77777777" w:rsidR="00214467" w:rsidRPr="0068079D" w:rsidRDefault="00214467" w:rsidP="00214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29C5DADB" w14:textId="0CC2ABC8" w:rsidR="004527D3" w:rsidRPr="0068079D" w:rsidRDefault="004527D3" w:rsidP="00F1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94"/>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ณ วันที่ </w:t>
      </w:r>
      <w:r w:rsidR="00F23396" w:rsidRPr="00F23396">
        <w:rPr>
          <w:rFonts w:ascii="Browallia New" w:hAnsi="Browallia New" w:cs="Browallia New"/>
          <w:color w:val="000000" w:themeColor="text1"/>
          <w:sz w:val="28"/>
          <w:szCs w:val="28"/>
          <w:lang w:val="en-GB"/>
        </w:rPr>
        <w:t>31</w:t>
      </w:r>
      <w:r w:rsidR="00F23396" w:rsidRPr="00F23396">
        <w:rPr>
          <w:rFonts w:ascii="Browallia New" w:hAnsi="Browallia New" w:cs="Browallia New"/>
          <w:color w:val="000000" w:themeColor="text1"/>
          <w:sz w:val="28"/>
          <w:szCs w:val="28"/>
          <w:cs/>
          <w:lang w:val="en-GB"/>
        </w:rPr>
        <w:t xml:space="preserve"> มีนาคม</w:t>
      </w:r>
      <w:r w:rsidR="00F23396">
        <w:rPr>
          <w:rFonts w:ascii="Browallia New" w:hAnsi="Browallia New" w:cs="Browallia New"/>
          <w:color w:val="000000" w:themeColor="text1"/>
          <w:sz w:val="28"/>
          <w:szCs w:val="28"/>
          <w:lang w:val="en-GB"/>
        </w:rPr>
        <w:t xml:space="preserve"> </w:t>
      </w:r>
      <w:r w:rsidRPr="0068079D">
        <w:rPr>
          <w:rFonts w:ascii="Browallia New" w:hAnsi="Browallia New" w:cs="Browallia New"/>
          <w:color w:val="000000" w:themeColor="text1"/>
          <w:sz w:val="28"/>
          <w:szCs w:val="28"/>
        </w:rPr>
        <w:t>256</w:t>
      </w:r>
      <w:r w:rsidR="00F23396">
        <w:rPr>
          <w:rFonts w:ascii="Browallia New" w:hAnsi="Browallia New" w:cs="Browallia New"/>
          <w:color w:val="000000" w:themeColor="text1"/>
          <w:sz w:val="28"/>
          <w:szCs w:val="28"/>
        </w:rPr>
        <w:t>9</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 xml:space="preserve">และ </w:t>
      </w:r>
      <w:r w:rsidRPr="0068079D">
        <w:rPr>
          <w:rFonts w:ascii="Browallia New" w:hAnsi="Browallia New" w:cs="Browallia New"/>
          <w:color w:val="000000" w:themeColor="text1"/>
          <w:sz w:val="28"/>
          <w:szCs w:val="28"/>
        </w:rPr>
        <w:t xml:space="preserve">31 </w:t>
      </w:r>
      <w:r w:rsidRPr="0068079D">
        <w:rPr>
          <w:rFonts w:ascii="Browallia New" w:hAnsi="Browallia New" w:cs="Browallia New"/>
          <w:color w:val="000000" w:themeColor="text1"/>
          <w:sz w:val="28"/>
          <w:szCs w:val="28"/>
          <w:cs/>
        </w:rPr>
        <w:t xml:space="preserve">ธันวาคม </w:t>
      </w:r>
      <w:r w:rsidRPr="0068079D">
        <w:rPr>
          <w:rFonts w:ascii="Browallia New" w:hAnsi="Browallia New" w:cs="Browallia New"/>
          <w:color w:val="000000" w:themeColor="text1"/>
          <w:sz w:val="28"/>
          <w:szCs w:val="28"/>
        </w:rPr>
        <w:t>256</w:t>
      </w:r>
      <w:r w:rsidR="00F23396">
        <w:rPr>
          <w:rFonts w:ascii="Browallia New" w:hAnsi="Browallia New" w:cs="Browallia New"/>
          <w:color w:val="000000" w:themeColor="text1"/>
          <w:sz w:val="28"/>
          <w:szCs w:val="28"/>
        </w:rPr>
        <w:t>8</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บริษัทได้นำบัญชีเงินฝากธนาคาร</w:t>
      </w:r>
      <w:r w:rsidRPr="00117FB0">
        <w:rPr>
          <w:rFonts w:ascii="Browallia New" w:hAnsi="Browallia New" w:cs="Browallia New"/>
          <w:color w:val="000000" w:themeColor="text1"/>
          <w:sz w:val="28"/>
          <w:szCs w:val="28"/>
          <w:cs/>
        </w:rPr>
        <w:t xml:space="preserve">จำนวน </w:t>
      </w:r>
      <w:r w:rsidR="00117FB0" w:rsidRPr="00117FB0">
        <w:rPr>
          <w:rFonts w:ascii="Browallia New" w:hAnsi="Browallia New" w:cs="Browallia New"/>
          <w:color w:val="000000" w:themeColor="text1"/>
          <w:sz w:val="28"/>
          <w:szCs w:val="28"/>
        </w:rPr>
        <w:t>135.98</w:t>
      </w:r>
      <w:r w:rsidRPr="00117FB0">
        <w:rPr>
          <w:rFonts w:ascii="Browallia New" w:hAnsi="Browallia New" w:cs="Browallia New"/>
          <w:color w:val="000000" w:themeColor="text1"/>
          <w:sz w:val="28"/>
          <w:szCs w:val="28"/>
        </w:rPr>
        <w:t xml:space="preserve"> </w:t>
      </w:r>
      <w:r w:rsidRPr="00117FB0">
        <w:rPr>
          <w:rFonts w:ascii="Browallia New" w:hAnsi="Browallia New" w:cs="Browallia New"/>
          <w:color w:val="000000" w:themeColor="text1"/>
          <w:sz w:val="28"/>
          <w:szCs w:val="28"/>
          <w:cs/>
        </w:rPr>
        <w:t>ล้าน</w:t>
      </w:r>
      <w:r w:rsidRPr="0068079D">
        <w:rPr>
          <w:rFonts w:ascii="Browallia New" w:hAnsi="Browallia New" w:cs="Browallia New"/>
          <w:color w:val="000000" w:themeColor="text1"/>
          <w:sz w:val="28"/>
          <w:szCs w:val="28"/>
          <w:cs/>
        </w:rPr>
        <w:t>บาท</w:t>
      </w:r>
      <w:r w:rsidR="00AE6D1F"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เพื่อใช้เป็นหลักประกันสำหรับเงินกู้ยืมระยะยาวจากสถาบันการเงินแห่งหนึ่ง</w:t>
      </w:r>
      <w:r w:rsidR="00AE6D1F" w:rsidRPr="0068079D">
        <w:rPr>
          <w:rFonts w:ascii="Browallia New" w:hAnsi="Browallia New" w:cs="Browallia New"/>
          <w:color w:val="000000" w:themeColor="text1"/>
          <w:sz w:val="28"/>
          <w:szCs w:val="28"/>
        </w:rPr>
        <w:t xml:space="preserve"> </w:t>
      </w:r>
      <w:r w:rsidR="0049617D" w:rsidRPr="0068079D">
        <w:rPr>
          <w:rFonts w:ascii="Browallia New" w:hAnsi="Browallia New" w:cs="Browallia New"/>
          <w:color w:val="000000" w:themeColor="text1"/>
          <w:sz w:val="28"/>
          <w:szCs w:val="28"/>
          <w:cs/>
        </w:rPr>
        <w:t>อย่างไรก็ตาม</w:t>
      </w:r>
      <w:r w:rsidR="008120B4" w:rsidRPr="0068079D">
        <w:rPr>
          <w:rFonts w:ascii="Browallia New" w:hAnsi="Browallia New" w:cs="Browallia New"/>
          <w:color w:val="000000" w:themeColor="text1"/>
          <w:sz w:val="28"/>
          <w:szCs w:val="28"/>
        </w:rPr>
        <w:t xml:space="preserve"> </w:t>
      </w:r>
      <w:r w:rsidR="0049617D" w:rsidRPr="0068079D">
        <w:rPr>
          <w:rFonts w:ascii="Browallia New" w:hAnsi="Browallia New" w:cs="Browallia New"/>
          <w:color w:val="000000" w:themeColor="text1"/>
          <w:sz w:val="28"/>
          <w:szCs w:val="28"/>
          <w:cs/>
        </w:rPr>
        <w:t>เงินฝากธนาคารดังกล่าวสามารถเบิกใช้ได้เมื่อมูลค่าของหุ้นที่ใช้เป็นหลักประกันเพียงพอตามเงื่อนไขของสัญญาเงินกู้ยืมดังกล่าวแล้ว</w:t>
      </w:r>
    </w:p>
    <w:p w14:paraId="0A467000" w14:textId="77777777" w:rsidR="00E62F2C" w:rsidRDefault="00E62F2C"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C64EBED"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D124081"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A7BFEC5" w14:textId="77777777" w:rsidR="0008423C" w:rsidRDefault="0008423C"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4A63616"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C1491FB"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5CC7A02"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75CDBB2"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682C7A5"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389335D"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9051F1B"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C3E4760"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7C2BFAD" w14:textId="77777777" w:rsidR="00E82B0F"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2F4C287" w14:textId="77777777" w:rsidR="00E82B0F" w:rsidRPr="0068079D" w:rsidRDefault="00E82B0F"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C01E70D" w14:textId="5E2F123F" w:rsidR="00AF40CF" w:rsidRPr="0068079D" w:rsidRDefault="00AF40C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lastRenderedPageBreak/>
        <w:t>ลูกหนี้การค้าและลูกหนี้อื่น</w:t>
      </w:r>
      <w:r w:rsidRPr="0068079D">
        <w:rPr>
          <w:rFonts w:ascii="Browallia New" w:hAnsi="Browallia New" w:cs="Browallia New"/>
          <w:b/>
          <w:bCs/>
          <w:color w:val="000000" w:themeColor="text1"/>
          <w:sz w:val="28"/>
          <w:szCs w:val="28"/>
        </w:rPr>
        <w:t xml:space="preserve"> </w:t>
      </w:r>
      <w:r w:rsidR="00F71D16" w:rsidRPr="0068079D">
        <w:rPr>
          <w:rFonts w:ascii="Browallia New" w:hAnsi="Browallia New" w:cs="Browallia New"/>
          <w:b/>
          <w:bCs/>
          <w:color w:val="000000" w:themeColor="text1"/>
          <w:sz w:val="28"/>
          <w:szCs w:val="28"/>
        </w:rPr>
        <w:t>-</w:t>
      </w:r>
      <w:r w:rsidRPr="0068079D">
        <w:rPr>
          <w:rFonts w:ascii="Browallia New" w:hAnsi="Browallia New" w:cs="Browallia New"/>
          <w:b/>
          <w:bCs/>
          <w:color w:val="000000" w:themeColor="text1"/>
          <w:sz w:val="28"/>
          <w:szCs w:val="28"/>
        </w:rPr>
        <w:t xml:space="preserve"> </w:t>
      </w:r>
      <w:r w:rsidRPr="0068079D">
        <w:rPr>
          <w:rFonts w:ascii="Browallia New" w:hAnsi="Browallia New" w:cs="Browallia New"/>
          <w:b/>
          <w:bCs/>
          <w:color w:val="000000" w:themeColor="text1"/>
          <w:sz w:val="28"/>
          <w:szCs w:val="28"/>
          <w:cs/>
        </w:rPr>
        <w:t>สุทธิ</w:t>
      </w:r>
    </w:p>
    <w:p w14:paraId="5C4787A7" w14:textId="77777777" w:rsidR="00AF40CF" w:rsidRPr="0068079D"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tbl>
      <w:tblPr>
        <w:tblW w:w="8996" w:type="dxa"/>
        <w:tblInd w:w="360" w:type="dxa"/>
        <w:tblLayout w:type="fixed"/>
        <w:tblLook w:val="0000" w:firstRow="0" w:lastRow="0" w:firstColumn="0" w:lastColumn="0" w:noHBand="0" w:noVBand="0"/>
      </w:tblPr>
      <w:tblGrid>
        <w:gridCol w:w="3519"/>
        <w:gridCol w:w="1392"/>
        <w:gridCol w:w="1393"/>
        <w:gridCol w:w="1393"/>
        <w:gridCol w:w="1299"/>
      </w:tblGrid>
      <w:tr w:rsidR="00AC4C2C" w:rsidRPr="0068079D" w14:paraId="65C2ED7B" w14:textId="77777777" w:rsidTr="00F156F4">
        <w:trPr>
          <w:cantSplit/>
          <w:tblHeader/>
        </w:trPr>
        <w:tc>
          <w:tcPr>
            <w:tcW w:w="3519" w:type="dxa"/>
          </w:tcPr>
          <w:p w14:paraId="2084EAED"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477" w:type="dxa"/>
            <w:gridSpan w:val="4"/>
          </w:tcPr>
          <w:p w14:paraId="26354C75"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AC4C2C" w:rsidRPr="0068079D" w14:paraId="0C7E2986" w14:textId="77777777" w:rsidTr="00F156F4">
        <w:trPr>
          <w:cantSplit/>
          <w:tblHeader/>
        </w:trPr>
        <w:tc>
          <w:tcPr>
            <w:tcW w:w="3519" w:type="dxa"/>
          </w:tcPr>
          <w:p w14:paraId="021D84BE"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417A2692" w14:textId="77777777" w:rsidR="00AC4C2C" w:rsidRPr="0068079D"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692" w:type="dxa"/>
            <w:gridSpan w:val="2"/>
          </w:tcPr>
          <w:p w14:paraId="062675B4" w14:textId="77777777" w:rsidR="00AC4C2C" w:rsidRPr="0068079D"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517C8A" w:rsidRPr="0068079D" w14:paraId="430C59F8" w14:textId="77777777" w:rsidTr="00F156F4">
        <w:trPr>
          <w:cantSplit/>
          <w:trHeight w:val="290"/>
          <w:tblHeader/>
        </w:trPr>
        <w:tc>
          <w:tcPr>
            <w:tcW w:w="3519" w:type="dxa"/>
          </w:tcPr>
          <w:p w14:paraId="5F0BB6D2" w14:textId="77777777" w:rsidR="00517C8A" w:rsidRPr="0068079D" w:rsidRDefault="00517C8A" w:rsidP="00517C8A">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77B4EBFF" w14:textId="77777777" w:rsidR="00AB7D42" w:rsidRDefault="003F7584"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F7584">
              <w:rPr>
                <w:rFonts w:ascii="Browallia New" w:hAnsi="Browallia New" w:cs="Browallia New"/>
                <w:sz w:val="24"/>
                <w:szCs w:val="24"/>
                <w:lang w:val="en-GB"/>
              </w:rPr>
              <w:t>31</w:t>
            </w:r>
            <w:r w:rsidRPr="003F7584">
              <w:rPr>
                <w:rFonts w:ascii="Browallia New" w:hAnsi="Browallia New" w:cs="Browallia New"/>
                <w:sz w:val="24"/>
                <w:szCs w:val="24"/>
                <w:cs/>
                <w:lang w:val="en-GB"/>
              </w:rPr>
              <w:t xml:space="preserve"> มีนาคม</w:t>
            </w:r>
            <w:r w:rsidRPr="003F7584">
              <w:rPr>
                <w:rFonts w:ascii="Browallia New" w:hAnsi="Browallia New" w:cs="Browallia New"/>
                <w:sz w:val="24"/>
                <w:szCs w:val="24"/>
                <w:lang w:val="en-GB"/>
              </w:rPr>
              <w:t xml:space="preserve"> </w:t>
            </w:r>
          </w:p>
          <w:p w14:paraId="5F717885" w14:textId="18872C91" w:rsidR="00517C8A" w:rsidRPr="0068079D"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sidR="00DD639F">
              <w:rPr>
                <w:rFonts w:ascii="Browallia New" w:hAnsi="Browallia New" w:cs="Browallia New"/>
                <w:sz w:val="24"/>
                <w:szCs w:val="24"/>
              </w:rPr>
              <w:t>9</w:t>
            </w:r>
          </w:p>
        </w:tc>
        <w:tc>
          <w:tcPr>
            <w:tcW w:w="1393" w:type="dxa"/>
            <w:vAlign w:val="bottom"/>
          </w:tcPr>
          <w:p w14:paraId="1F29652E" w14:textId="2F78D500" w:rsidR="00517C8A" w:rsidRPr="0068079D"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w:t>
            </w:r>
            <w:r w:rsidR="00DD639F">
              <w:rPr>
                <w:rFonts w:ascii="Browallia New" w:hAnsi="Browallia New" w:cs="Browallia New"/>
                <w:sz w:val="24"/>
                <w:szCs w:val="24"/>
              </w:rPr>
              <w:t>8</w:t>
            </w:r>
          </w:p>
        </w:tc>
        <w:tc>
          <w:tcPr>
            <w:tcW w:w="1393" w:type="dxa"/>
            <w:vAlign w:val="bottom"/>
          </w:tcPr>
          <w:p w14:paraId="4CBB57EC" w14:textId="77777777" w:rsidR="00AB7D42" w:rsidRDefault="00AB7D42" w:rsidP="00AB7D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F7584">
              <w:rPr>
                <w:rFonts w:ascii="Browallia New" w:hAnsi="Browallia New" w:cs="Browallia New"/>
                <w:sz w:val="24"/>
                <w:szCs w:val="24"/>
                <w:lang w:val="en-GB"/>
              </w:rPr>
              <w:t>31</w:t>
            </w:r>
            <w:r w:rsidRPr="003F7584">
              <w:rPr>
                <w:rFonts w:ascii="Browallia New" w:hAnsi="Browallia New" w:cs="Browallia New"/>
                <w:sz w:val="24"/>
                <w:szCs w:val="24"/>
                <w:cs/>
                <w:lang w:val="en-GB"/>
              </w:rPr>
              <w:t xml:space="preserve"> มีนาคม</w:t>
            </w:r>
            <w:r w:rsidRPr="003F7584">
              <w:rPr>
                <w:rFonts w:ascii="Browallia New" w:hAnsi="Browallia New" w:cs="Browallia New"/>
                <w:sz w:val="24"/>
                <w:szCs w:val="24"/>
                <w:lang w:val="en-GB"/>
              </w:rPr>
              <w:t xml:space="preserve"> </w:t>
            </w:r>
          </w:p>
          <w:p w14:paraId="121B478B" w14:textId="3B81CF0C" w:rsidR="00517C8A" w:rsidRPr="0068079D" w:rsidRDefault="00AB7D42" w:rsidP="00AB7D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sidR="00DD639F">
              <w:rPr>
                <w:rFonts w:ascii="Browallia New" w:hAnsi="Browallia New" w:cs="Browallia New"/>
                <w:sz w:val="24"/>
                <w:szCs w:val="24"/>
              </w:rPr>
              <w:t>9</w:t>
            </w:r>
          </w:p>
        </w:tc>
        <w:tc>
          <w:tcPr>
            <w:tcW w:w="1299" w:type="dxa"/>
            <w:vAlign w:val="bottom"/>
          </w:tcPr>
          <w:p w14:paraId="3B944AF5" w14:textId="1BC0AB97" w:rsidR="00517C8A" w:rsidRPr="0068079D"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w:t>
            </w:r>
            <w:r w:rsidR="00DD639F">
              <w:rPr>
                <w:rFonts w:ascii="Browallia New" w:hAnsi="Browallia New" w:cs="Browallia New"/>
                <w:sz w:val="24"/>
                <w:szCs w:val="24"/>
              </w:rPr>
              <w:t>8</w:t>
            </w:r>
          </w:p>
        </w:tc>
      </w:tr>
      <w:tr w:rsidR="00AC4C2C" w:rsidRPr="0068079D" w14:paraId="00A88C10" w14:textId="77777777" w:rsidTr="00F156F4">
        <w:trPr>
          <w:cantSplit/>
          <w:tblHeader/>
        </w:trPr>
        <w:tc>
          <w:tcPr>
            <w:tcW w:w="3519" w:type="dxa"/>
            <w:vAlign w:val="bottom"/>
          </w:tcPr>
          <w:p w14:paraId="4BE44514"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0F3ADCC5"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60343680" w14:textId="77777777" w:rsidR="00AC4C2C" w:rsidRPr="0068079D"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4E1BAA89" w14:textId="77777777" w:rsidR="00AC4C2C" w:rsidRPr="0068079D" w:rsidRDefault="00AC4C2C"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1299" w:type="dxa"/>
          </w:tcPr>
          <w:p w14:paraId="166A220A" w14:textId="77777777" w:rsidR="00AC4C2C" w:rsidRPr="0068079D" w:rsidRDefault="00AC4C2C"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r>
      <w:tr w:rsidR="00F91F1E" w:rsidRPr="0068079D" w14:paraId="0A286872" w14:textId="77777777" w:rsidTr="00F156F4">
        <w:trPr>
          <w:cantSplit/>
          <w:trHeight w:val="71"/>
        </w:trPr>
        <w:tc>
          <w:tcPr>
            <w:tcW w:w="3519" w:type="dxa"/>
            <w:vAlign w:val="bottom"/>
          </w:tcPr>
          <w:p w14:paraId="2D245AE4" w14:textId="7F05DC58"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ลูกหนี้การค้า</w:t>
            </w:r>
            <w:r w:rsidRPr="0068079D">
              <w:rPr>
                <w:rFonts w:ascii="Browallia New" w:hAnsi="Browallia New" w:cs="Browallia New"/>
                <w:sz w:val="24"/>
                <w:szCs w:val="24"/>
              </w:rPr>
              <w:t xml:space="preserve"> - </w:t>
            </w:r>
            <w:r w:rsidRPr="0068079D">
              <w:rPr>
                <w:rFonts w:ascii="Browallia New" w:hAnsi="Browallia New" w:cs="Browallia New"/>
                <w:sz w:val="24"/>
                <w:szCs w:val="24"/>
                <w:cs/>
              </w:rPr>
              <w:t>กิจการอื่น</w:t>
            </w:r>
          </w:p>
        </w:tc>
        <w:tc>
          <w:tcPr>
            <w:tcW w:w="1392" w:type="dxa"/>
          </w:tcPr>
          <w:p w14:paraId="66BF98D8" w14:textId="3BE790D0" w:rsidR="00F91F1E" w:rsidRPr="0068079D" w:rsidRDefault="006A5DDD"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180,371</w:t>
            </w:r>
          </w:p>
        </w:tc>
        <w:tc>
          <w:tcPr>
            <w:tcW w:w="1393" w:type="dxa"/>
          </w:tcPr>
          <w:p w14:paraId="5F578343" w14:textId="01FAB62A" w:rsidR="00F91F1E" w:rsidRPr="002E185F"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205,61</w:t>
            </w:r>
            <w:r w:rsidR="002E185F">
              <w:rPr>
                <w:rFonts w:ascii="Browallia New" w:eastAsia="Arial Unicode MS" w:hAnsi="Browallia New" w:cs="Browallia New"/>
                <w:sz w:val="24"/>
                <w:szCs w:val="24"/>
              </w:rPr>
              <w:t>5</w:t>
            </w:r>
          </w:p>
        </w:tc>
        <w:tc>
          <w:tcPr>
            <w:tcW w:w="1393" w:type="dxa"/>
          </w:tcPr>
          <w:p w14:paraId="3B5397A7" w14:textId="17E0C938" w:rsidR="00F91F1E" w:rsidRPr="0068079D" w:rsidRDefault="00F21838"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322</w:t>
            </w:r>
          </w:p>
        </w:tc>
        <w:tc>
          <w:tcPr>
            <w:tcW w:w="1299" w:type="dxa"/>
          </w:tcPr>
          <w:p w14:paraId="10EDB43E" w14:textId="07B4D13E"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516 </w:t>
            </w:r>
          </w:p>
        </w:tc>
      </w:tr>
      <w:tr w:rsidR="00F91F1E" w:rsidRPr="0068079D" w14:paraId="0746F9F6" w14:textId="77777777" w:rsidTr="00F156F4">
        <w:trPr>
          <w:cantSplit/>
          <w:trHeight w:val="71"/>
        </w:trPr>
        <w:tc>
          <w:tcPr>
            <w:tcW w:w="3519" w:type="dxa"/>
            <w:vAlign w:val="bottom"/>
          </w:tcPr>
          <w:p w14:paraId="663ADEB8" w14:textId="1EE31F8C"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ลูกหนี้การค้า</w:t>
            </w:r>
            <w:r w:rsidRPr="0068079D">
              <w:rPr>
                <w:rFonts w:ascii="Browallia New" w:hAnsi="Browallia New" w:cs="Browallia New"/>
                <w:sz w:val="24"/>
                <w:szCs w:val="24"/>
              </w:rPr>
              <w:t xml:space="preserve"> - </w:t>
            </w:r>
            <w:r w:rsidRPr="0068079D">
              <w:rPr>
                <w:rFonts w:ascii="Browallia New" w:hAnsi="Browallia New" w:cs="Browallia New"/>
                <w:sz w:val="24"/>
                <w:szCs w:val="24"/>
                <w:cs/>
              </w:rPr>
              <w:t>กิจการที่เกี่ยวข้องกัน</w:t>
            </w:r>
          </w:p>
        </w:tc>
        <w:tc>
          <w:tcPr>
            <w:tcW w:w="1392" w:type="dxa"/>
          </w:tcPr>
          <w:p w14:paraId="7B7F2410" w14:textId="62DF6F9D" w:rsidR="00F91F1E" w:rsidRPr="0068079D" w:rsidRDefault="000D7F11"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540</w:t>
            </w:r>
          </w:p>
        </w:tc>
        <w:tc>
          <w:tcPr>
            <w:tcW w:w="1393" w:type="dxa"/>
          </w:tcPr>
          <w:p w14:paraId="5797773E" w14:textId="190B97BA"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1,38</w:t>
            </w:r>
            <w:r w:rsidR="00D17996">
              <w:rPr>
                <w:rFonts w:ascii="Browallia New" w:eastAsia="Arial Unicode MS" w:hAnsi="Browallia New" w:cs="Browallia New"/>
                <w:sz w:val="24"/>
                <w:szCs w:val="24"/>
                <w:lang w:val="en-GB"/>
              </w:rPr>
              <w:t>8</w:t>
            </w:r>
            <w:r w:rsidRPr="00902C43">
              <w:rPr>
                <w:rFonts w:ascii="Browallia New" w:eastAsia="Arial Unicode MS" w:hAnsi="Browallia New" w:cs="Browallia New"/>
                <w:sz w:val="24"/>
                <w:szCs w:val="24"/>
                <w:lang w:val="en-GB"/>
              </w:rPr>
              <w:t xml:space="preserve"> </w:t>
            </w:r>
          </w:p>
        </w:tc>
        <w:tc>
          <w:tcPr>
            <w:tcW w:w="1393" w:type="dxa"/>
          </w:tcPr>
          <w:p w14:paraId="68C6620F" w14:textId="31C61841" w:rsidR="00F91F1E" w:rsidRPr="0068079D" w:rsidRDefault="00A11387"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1,066,231</w:t>
            </w:r>
          </w:p>
        </w:tc>
        <w:tc>
          <w:tcPr>
            <w:tcW w:w="1299" w:type="dxa"/>
          </w:tcPr>
          <w:p w14:paraId="1DACBFCE" w14:textId="735E6CE1"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1,011,36</w:t>
            </w:r>
            <w:r w:rsidR="00954474">
              <w:rPr>
                <w:rFonts w:ascii="Browallia New" w:eastAsia="Arial Unicode MS" w:hAnsi="Browallia New" w:cs="Browallia New"/>
                <w:sz w:val="24"/>
                <w:szCs w:val="24"/>
                <w:lang w:val="en-GB"/>
              </w:rPr>
              <w:t>6</w:t>
            </w:r>
            <w:r w:rsidRPr="00902C43">
              <w:rPr>
                <w:rFonts w:ascii="Browallia New" w:eastAsia="Arial Unicode MS" w:hAnsi="Browallia New" w:cs="Browallia New"/>
                <w:sz w:val="24"/>
                <w:szCs w:val="24"/>
                <w:lang w:val="en-GB"/>
              </w:rPr>
              <w:t xml:space="preserve"> </w:t>
            </w:r>
          </w:p>
        </w:tc>
      </w:tr>
      <w:tr w:rsidR="003F7584" w:rsidRPr="0068079D" w14:paraId="7D3913BB" w14:textId="77777777" w:rsidTr="00F156F4">
        <w:trPr>
          <w:cantSplit/>
          <w:trHeight w:val="71"/>
        </w:trPr>
        <w:tc>
          <w:tcPr>
            <w:tcW w:w="3519" w:type="dxa"/>
            <w:vAlign w:val="bottom"/>
          </w:tcPr>
          <w:p w14:paraId="1D8363A6" w14:textId="0A3DEFD7" w:rsidR="003F7584" w:rsidRPr="0068079D" w:rsidRDefault="003F7584" w:rsidP="003F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ลูกหนี้อื่น</w:t>
            </w:r>
            <w:r w:rsidRPr="0068079D">
              <w:rPr>
                <w:rFonts w:ascii="Browallia New" w:hAnsi="Browallia New" w:cs="Browallia New"/>
                <w:sz w:val="24"/>
                <w:szCs w:val="24"/>
              </w:rPr>
              <w:t xml:space="preserve"> - </w:t>
            </w:r>
            <w:r w:rsidRPr="0068079D">
              <w:rPr>
                <w:rFonts w:ascii="Browallia New" w:hAnsi="Browallia New" w:cs="Browallia New"/>
                <w:sz w:val="24"/>
                <w:szCs w:val="24"/>
                <w:cs/>
              </w:rPr>
              <w:t>กิจการอื่น</w:t>
            </w:r>
          </w:p>
        </w:tc>
        <w:tc>
          <w:tcPr>
            <w:tcW w:w="1392" w:type="dxa"/>
          </w:tcPr>
          <w:p w14:paraId="5492860F" w14:textId="70249C03" w:rsidR="003F7584" w:rsidRPr="0068079D" w:rsidRDefault="000D7F11" w:rsidP="003F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367</w:t>
            </w:r>
          </w:p>
        </w:tc>
        <w:tc>
          <w:tcPr>
            <w:tcW w:w="1393" w:type="dxa"/>
          </w:tcPr>
          <w:p w14:paraId="142DD47B" w14:textId="598620FC" w:rsidR="003F7584" w:rsidRPr="0068079D" w:rsidRDefault="003F7584" w:rsidP="003F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466 </w:t>
            </w:r>
          </w:p>
        </w:tc>
        <w:tc>
          <w:tcPr>
            <w:tcW w:w="1393" w:type="dxa"/>
          </w:tcPr>
          <w:p w14:paraId="3D3D1CCB" w14:textId="344F6F01" w:rsidR="003F7584" w:rsidRPr="00457735" w:rsidRDefault="00457735" w:rsidP="0045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16</w:t>
            </w:r>
          </w:p>
        </w:tc>
        <w:tc>
          <w:tcPr>
            <w:tcW w:w="1299" w:type="dxa"/>
          </w:tcPr>
          <w:p w14:paraId="6C8674BB" w14:textId="7705C992" w:rsidR="003F7584" w:rsidRPr="0068079D" w:rsidRDefault="003F7584" w:rsidP="003F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w:t>
            </w:r>
          </w:p>
        </w:tc>
      </w:tr>
      <w:tr w:rsidR="00F91F1E" w:rsidRPr="0068079D" w14:paraId="48B3BBC2" w14:textId="77777777" w:rsidTr="00F156F4">
        <w:trPr>
          <w:cantSplit/>
          <w:trHeight w:val="71"/>
        </w:trPr>
        <w:tc>
          <w:tcPr>
            <w:tcW w:w="3519" w:type="dxa"/>
            <w:vAlign w:val="bottom"/>
          </w:tcPr>
          <w:p w14:paraId="0181D310" w14:textId="0526C481"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ลูกหนี้อื่น</w:t>
            </w:r>
            <w:r w:rsidRPr="0068079D">
              <w:rPr>
                <w:rFonts w:ascii="Browallia New" w:hAnsi="Browallia New" w:cs="Browallia New"/>
                <w:sz w:val="24"/>
                <w:szCs w:val="24"/>
              </w:rPr>
              <w:t xml:space="preserve"> - </w:t>
            </w:r>
            <w:r w:rsidRPr="0068079D">
              <w:rPr>
                <w:rFonts w:ascii="Browallia New" w:hAnsi="Browallia New" w:cs="Browallia New"/>
                <w:sz w:val="24"/>
                <w:szCs w:val="24"/>
                <w:cs/>
              </w:rPr>
              <w:t>กิจการที่เกี่ยวข้องกัน</w:t>
            </w:r>
          </w:p>
        </w:tc>
        <w:tc>
          <w:tcPr>
            <w:tcW w:w="1392" w:type="dxa"/>
          </w:tcPr>
          <w:p w14:paraId="6C8AB439" w14:textId="64B05210" w:rsidR="00F91F1E" w:rsidRPr="0068079D" w:rsidRDefault="00A40C27"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w:t>
            </w:r>
          </w:p>
        </w:tc>
        <w:tc>
          <w:tcPr>
            <w:tcW w:w="1393" w:type="dxa"/>
          </w:tcPr>
          <w:p w14:paraId="2030DD61" w14:textId="24A8172B"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1</w:t>
            </w:r>
            <w:r w:rsidR="001D3D6F">
              <w:rPr>
                <w:rFonts w:ascii="Browallia New" w:eastAsia="Arial Unicode MS" w:hAnsi="Browallia New" w:cs="Browallia New"/>
                <w:sz w:val="24"/>
                <w:szCs w:val="24"/>
                <w:lang w:val="en-GB"/>
              </w:rPr>
              <w:t>5</w:t>
            </w:r>
            <w:r w:rsidRPr="00902C43">
              <w:rPr>
                <w:rFonts w:ascii="Browallia New" w:eastAsia="Arial Unicode MS" w:hAnsi="Browallia New" w:cs="Browallia New"/>
                <w:sz w:val="24"/>
                <w:szCs w:val="24"/>
                <w:lang w:val="en-GB"/>
              </w:rPr>
              <w:t xml:space="preserve"> </w:t>
            </w:r>
          </w:p>
        </w:tc>
        <w:tc>
          <w:tcPr>
            <w:tcW w:w="1393" w:type="dxa"/>
          </w:tcPr>
          <w:p w14:paraId="0DA99C32" w14:textId="6CA13C27" w:rsidR="00F91F1E" w:rsidRPr="0068079D" w:rsidRDefault="00E15974"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8,699</w:t>
            </w:r>
          </w:p>
        </w:tc>
        <w:tc>
          <w:tcPr>
            <w:tcW w:w="1299" w:type="dxa"/>
          </w:tcPr>
          <w:p w14:paraId="3ED9E85B" w14:textId="4618D9FE"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17</w:t>
            </w:r>
            <w:r w:rsidR="00954474">
              <w:rPr>
                <w:rFonts w:ascii="Browallia New" w:eastAsia="Arial Unicode MS" w:hAnsi="Browallia New" w:cs="Browallia New"/>
                <w:sz w:val="24"/>
                <w:szCs w:val="24"/>
                <w:lang w:val="en-GB"/>
              </w:rPr>
              <w:t>6</w:t>
            </w:r>
            <w:r w:rsidRPr="00902C43">
              <w:rPr>
                <w:rFonts w:ascii="Browallia New" w:eastAsia="Arial Unicode MS" w:hAnsi="Browallia New" w:cs="Browallia New"/>
                <w:sz w:val="24"/>
                <w:szCs w:val="24"/>
                <w:lang w:val="en-GB"/>
              </w:rPr>
              <w:t xml:space="preserve"> </w:t>
            </w:r>
          </w:p>
        </w:tc>
      </w:tr>
      <w:tr w:rsidR="00F91F1E" w:rsidRPr="0068079D" w14:paraId="6AE38EAC" w14:textId="77777777" w:rsidTr="00F156F4">
        <w:trPr>
          <w:cantSplit/>
          <w:trHeight w:val="71"/>
        </w:trPr>
        <w:tc>
          <w:tcPr>
            <w:tcW w:w="3519" w:type="dxa"/>
            <w:vAlign w:val="bottom"/>
          </w:tcPr>
          <w:p w14:paraId="593F9C5B" w14:textId="3B4D4196"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eastAsia="Arial Unicode MS" w:hAnsi="Browallia New" w:cs="Browallia New"/>
                <w:sz w:val="24"/>
                <w:szCs w:val="24"/>
                <w:cs/>
              </w:rPr>
              <w:t xml:space="preserve">รายได้ค้างรับ </w:t>
            </w:r>
            <w:r w:rsidRPr="0068079D">
              <w:rPr>
                <w:rFonts w:ascii="Browallia New" w:hAnsi="Browallia New" w:cs="Browallia New"/>
                <w:sz w:val="24"/>
                <w:szCs w:val="24"/>
              </w:rPr>
              <w:t xml:space="preserve">- </w:t>
            </w:r>
            <w:r w:rsidRPr="0068079D">
              <w:rPr>
                <w:rFonts w:ascii="Browallia New" w:hAnsi="Browallia New" w:cs="Browallia New"/>
                <w:sz w:val="24"/>
                <w:szCs w:val="24"/>
                <w:cs/>
              </w:rPr>
              <w:t>กิจการอื่น</w:t>
            </w:r>
          </w:p>
        </w:tc>
        <w:tc>
          <w:tcPr>
            <w:tcW w:w="1392" w:type="dxa"/>
          </w:tcPr>
          <w:p w14:paraId="785E3628" w14:textId="56C2A333" w:rsidR="00F91F1E" w:rsidRPr="0068079D" w:rsidRDefault="00A40C27"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51,181</w:t>
            </w:r>
          </w:p>
        </w:tc>
        <w:tc>
          <w:tcPr>
            <w:tcW w:w="1393" w:type="dxa"/>
          </w:tcPr>
          <w:p w14:paraId="51509A56" w14:textId="17BA3E48"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896027">
              <w:rPr>
                <w:rFonts w:ascii="Browallia New" w:eastAsia="Arial Unicode MS" w:hAnsi="Browallia New" w:cs="Browallia New"/>
                <w:sz w:val="24"/>
                <w:szCs w:val="24"/>
                <w:cs/>
              </w:rPr>
              <w:t>40</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339</w:t>
            </w:r>
          </w:p>
        </w:tc>
        <w:tc>
          <w:tcPr>
            <w:tcW w:w="1393" w:type="dxa"/>
          </w:tcPr>
          <w:p w14:paraId="1C3DAE2F" w14:textId="15379443" w:rsidR="00F91F1E" w:rsidRPr="0068079D" w:rsidRDefault="00FE69CD"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16,465</w:t>
            </w:r>
          </w:p>
        </w:tc>
        <w:tc>
          <w:tcPr>
            <w:tcW w:w="1299" w:type="dxa"/>
          </w:tcPr>
          <w:p w14:paraId="05500BDB" w14:textId="607551D4"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16,811 </w:t>
            </w:r>
          </w:p>
        </w:tc>
      </w:tr>
      <w:tr w:rsidR="00F91F1E" w:rsidRPr="0068079D" w14:paraId="79CF4E1B" w14:textId="77777777" w:rsidTr="00F156F4">
        <w:trPr>
          <w:cantSplit/>
          <w:trHeight w:val="71"/>
        </w:trPr>
        <w:tc>
          <w:tcPr>
            <w:tcW w:w="3519" w:type="dxa"/>
            <w:vAlign w:val="center"/>
          </w:tcPr>
          <w:p w14:paraId="62AC5ABD" w14:textId="4A2F1C87"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เงินทดรองจ่าย</w:t>
            </w:r>
            <w:r w:rsidRPr="0068079D">
              <w:rPr>
                <w:rFonts w:ascii="Browallia New" w:hAnsi="Browallia New" w:cs="Browallia New"/>
                <w:sz w:val="24"/>
                <w:szCs w:val="24"/>
              </w:rPr>
              <w:t xml:space="preserve"> - </w:t>
            </w:r>
            <w:r w:rsidRPr="0068079D">
              <w:rPr>
                <w:rFonts w:ascii="Browallia New" w:hAnsi="Browallia New" w:cs="Browallia New"/>
                <w:sz w:val="24"/>
                <w:szCs w:val="24"/>
                <w:cs/>
              </w:rPr>
              <w:t>พนักงาน</w:t>
            </w:r>
          </w:p>
        </w:tc>
        <w:tc>
          <w:tcPr>
            <w:tcW w:w="1392" w:type="dxa"/>
          </w:tcPr>
          <w:p w14:paraId="0921ED90" w14:textId="4CAE88C1" w:rsidR="00F91F1E" w:rsidRPr="0068079D" w:rsidRDefault="00A40C27"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4,068</w:t>
            </w:r>
          </w:p>
        </w:tc>
        <w:tc>
          <w:tcPr>
            <w:tcW w:w="1393" w:type="dxa"/>
          </w:tcPr>
          <w:p w14:paraId="75A36C2D" w14:textId="2CAE0DA3"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896027">
              <w:rPr>
                <w:rFonts w:ascii="Browallia New" w:eastAsia="Arial Unicode MS" w:hAnsi="Browallia New" w:cs="Browallia New"/>
                <w:sz w:val="24"/>
                <w:szCs w:val="24"/>
                <w:cs/>
              </w:rPr>
              <w:t>3</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683</w:t>
            </w:r>
          </w:p>
        </w:tc>
        <w:tc>
          <w:tcPr>
            <w:tcW w:w="1393" w:type="dxa"/>
          </w:tcPr>
          <w:p w14:paraId="1979E366" w14:textId="0C040F21" w:rsidR="00F91F1E" w:rsidRPr="0068079D" w:rsidRDefault="00FE69CD"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290</w:t>
            </w:r>
          </w:p>
        </w:tc>
        <w:tc>
          <w:tcPr>
            <w:tcW w:w="1299" w:type="dxa"/>
          </w:tcPr>
          <w:p w14:paraId="74158D01" w14:textId="3DFD7F44" w:rsidR="00F91F1E" w:rsidRPr="0068079D" w:rsidRDefault="00F91F1E" w:rsidP="00F91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290</w:t>
            </w:r>
          </w:p>
        </w:tc>
      </w:tr>
      <w:tr w:rsidR="007651C4" w:rsidRPr="0068079D" w14:paraId="62AC8151" w14:textId="77777777" w:rsidTr="00F156F4">
        <w:trPr>
          <w:cantSplit/>
          <w:trHeight w:val="71"/>
        </w:trPr>
        <w:tc>
          <w:tcPr>
            <w:tcW w:w="3519" w:type="dxa"/>
            <w:vAlign w:val="center"/>
          </w:tcPr>
          <w:p w14:paraId="387CE601" w14:textId="113752EC" w:rsidR="007651C4" w:rsidRPr="0068079D"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902C43">
              <w:rPr>
                <w:rFonts w:ascii="Browallia New" w:hAnsi="Browallia New" w:cs="Browallia New"/>
                <w:sz w:val="24"/>
                <w:szCs w:val="24"/>
                <w:cs/>
              </w:rPr>
              <w:t>เงินทดรองจ่าย</w:t>
            </w:r>
            <w:r w:rsidRPr="00902C43">
              <w:rPr>
                <w:rFonts w:ascii="Browallia New" w:hAnsi="Browallia New" w:cs="Browallia New"/>
                <w:sz w:val="24"/>
                <w:szCs w:val="24"/>
              </w:rPr>
              <w:t xml:space="preserve"> - </w:t>
            </w:r>
            <w:r w:rsidRPr="00902C43">
              <w:rPr>
                <w:rFonts w:ascii="Browallia New" w:hAnsi="Browallia New" w:cs="Browallia New"/>
                <w:sz w:val="24"/>
                <w:szCs w:val="24"/>
                <w:cs/>
              </w:rPr>
              <w:t>กิจการที่เกี่ยวข้อง</w:t>
            </w:r>
            <w:r w:rsidR="00C0775B">
              <w:rPr>
                <w:rFonts w:ascii="Browallia New" w:hAnsi="Browallia New" w:cs="Browallia New" w:hint="cs"/>
                <w:sz w:val="24"/>
                <w:szCs w:val="24"/>
                <w:cs/>
              </w:rPr>
              <w:t>กัน</w:t>
            </w:r>
          </w:p>
        </w:tc>
        <w:tc>
          <w:tcPr>
            <w:tcW w:w="1392" w:type="dxa"/>
          </w:tcPr>
          <w:p w14:paraId="2A907D32" w14:textId="160E2C91" w:rsidR="007651C4" w:rsidRPr="0068079D"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w:t>
            </w:r>
          </w:p>
        </w:tc>
        <w:tc>
          <w:tcPr>
            <w:tcW w:w="1393" w:type="dxa"/>
          </w:tcPr>
          <w:p w14:paraId="041FBE4F" w14:textId="70C889A3" w:rsidR="007651C4" w:rsidRPr="0068079D"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w:t>
            </w:r>
          </w:p>
        </w:tc>
        <w:tc>
          <w:tcPr>
            <w:tcW w:w="1393" w:type="dxa"/>
          </w:tcPr>
          <w:p w14:paraId="50D499B1" w14:textId="12C5250E" w:rsidR="007651C4" w:rsidRPr="0068079D" w:rsidRDefault="00FE69CD"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w:t>
            </w:r>
          </w:p>
        </w:tc>
        <w:tc>
          <w:tcPr>
            <w:tcW w:w="1299" w:type="dxa"/>
          </w:tcPr>
          <w:p w14:paraId="0718EF99" w14:textId="698D2733" w:rsidR="007651C4" w:rsidRPr="0068079D"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eastAsia="Arial Unicode MS" w:hAnsi="Browallia New" w:cs="Browallia New"/>
                <w:sz w:val="24"/>
                <w:szCs w:val="24"/>
                <w:lang w:val="en-GB"/>
              </w:rPr>
              <w:t>6</w:t>
            </w:r>
          </w:p>
        </w:tc>
      </w:tr>
      <w:tr w:rsidR="007651C4" w:rsidRPr="0068079D" w14:paraId="26C5DC7B" w14:textId="77777777" w:rsidTr="00F156F4">
        <w:trPr>
          <w:cantSplit/>
          <w:trHeight w:val="71"/>
        </w:trPr>
        <w:tc>
          <w:tcPr>
            <w:tcW w:w="3519" w:type="dxa"/>
            <w:vAlign w:val="center"/>
          </w:tcPr>
          <w:p w14:paraId="01F97842" w14:textId="0C664F7F" w:rsidR="007651C4" w:rsidRPr="0068079D"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ดอกเบี้ยค้างรับ </w:t>
            </w:r>
            <w:r w:rsidRPr="0068079D">
              <w:rPr>
                <w:rFonts w:ascii="Browallia New" w:hAnsi="Browallia New" w:cs="Browallia New"/>
                <w:sz w:val="24"/>
                <w:szCs w:val="24"/>
              </w:rPr>
              <w:t>-</w:t>
            </w:r>
            <w:r w:rsidRPr="0068079D">
              <w:rPr>
                <w:rFonts w:ascii="Browallia New" w:hAnsi="Browallia New" w:cs="Browallia New"/>
                <w:sz w:val="24"/>
                <w:szCs w:val="24"/>
                <w:cs/>
              </w:rPr>
              <w:t xml:space="preserve"> กิจการที่เกี่ยวข้องกัน</w:t>
            </w:r>
          </w:p>
        </w:tc>
        <w:tc>
          <w:tcPr>
            <w:tcW w:w="1392" w:type="dxa"/>
          </w:tcPr>
          <w:p w14:paraId="5A871C7F" w14:textId="68F51809" w:rsidR="007651C4" w:rsidRPr="0068079D"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w:t>
            </w:r>
          </w:p>
        </w:tc>
        <w:tc>
          <w:tcPr>
            <w:tcW w:w="1393" w:type="dxa"/>
          </w:tcPr>
          <w:p w14:paraId="0C5D078A" w14:textId="619F0FBC" w:rsidR="007651C4" w:rsidRPr="0068079D"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w:t>
            </w:r>
          </w:p>
        </w:tc>
        <w:tc>
          <w:tcPr>
            <w:tcW w:w="1393" w:type="dxa"/>
          </w:tcPr>
          <w:p w14:paraId="67F6E39D" w14:textId="342671B2" w:rsidR="007651C4" w:rsidRPr="0068079D" w:rsidRDefault="009D5361"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216,075</w:t>
            </w:r>
          </w:p>
        </w:tc>
        <w:tc>
          <w:tcPr>
            <w:tcW w:w="1299" w:type="dxa"/>
          </w:tcPr>
          <w:p w14:paraId="0586FDDE" w14:textId="44E9F323" w:rsidR="007651C4" w:rsidRPr="0068079D" w:rsidRDefault="007651C4" w:rsidP="00765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896027">
              <w:rPr>
                <w:rFonts w:ascii="Browallia New" w:eastAsia="Arial Unicode MS" w:hAnsi="Browallia New" w:cs="Browallia New"/>
                <w:sz w:val="24"/>
                <w:szCs w:val="24"/>
                <w:cs/>
              </w:rPr>
              <w:t>187</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86</w:t>
            </w:r>
            <w:r>
              <w:rPr>
                <w:rFonts w:ascii="Browallia New" w:eastAsia="Arial Unicode MS" w:hAnsi="Browallia New" w:cs="Browallia New"/>
                <w:sz w:val="24"/>
                <w:szCs w:val="24"/>
                <w:lang w:val="en-GB"/>
              </w:rPr>
              <w:t>5</w:t>
            </w:r>
          </w:p>
        </w:tc>
      </w:tr>
      <w:tr w:rsidR="009D5361" w:rsidRPr="0068079D" w14:paraId="31E9DB17" w14:textId="77777777" w:rsidTr="00F156F4">
        <w:trPr>
          <w:cantSplit/>
          <w:trHeight w:val="71"/>
        </w:trPr>
        <w:tc>
          <w:tcPr>
            <w:tcW w:w="3519" w:type="dxa"/>
            <w:vAlign w:val="bottom"/>
          </w:tcPr>
          <w:p w14:paraId="3E5D9738" w14:textId="624500FF" w:rsidR="009D5361" w:rsidRPr="0068079D" w:rsidRDefault="009D5361" w:rsidP="009D5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ค่าใช้จ่ายจ่ายล่วงหน้า</w:t>
            </w:r>
          </w:p>
        </w:tc>
        <w:tc>
          <w:tcPr>
            <w:tcW w:w="1392" w:type="dxa"/>
          </w:tcPr>
          <w:p w14:paraId="277F1211" w14:textId="14A35867" w:rsidR="009D5361" w:rsidRPr="0068079D" w:rsidRDefault="009D5361" w:rsidP="009D5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22,751</w:t>
            </w:r>
          </w:p>
        </w:tc>
        <w:tc>
          <w:tcPr>
            <w:tcW w:w="1393" w:type="dxa"/>
          </w:tcPr>
          <w:p w14:paraId="50E4DE08" w14:textId="1D1E3429" w:rsidR="009D5361" w:rsidRPr="0068079D" w:rsidRDefault="009D5361" w:rsidP="009D5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896027">
              <w:rPr>
                <w:rFonts w:ascii="Browallia New" w:eastAsia="Arial Unicode MS" w:hAnsi="Browallia New" w:cs="Browallia New"/>
                <w:sz w:val="24"/>
                <w:szCs w:val="24"/>
                <w:cs/>
              </w:rPr>
              <w:t>22</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195</w:t>
            </w:r>
          </w:p>
        </w:tc>
        <w:tc>
          <w:tcPr>
            <w:tcW w:w="1393" w:type="dxa"/>
          </w:tcPr>
          <w:p w14:paraId="7726BA29" w14:textId="5A474501" w:rsidR="009D5361" w:rsidRPr="0068079D" w:rsidRDefault="009D4406" w:rsidP="009D5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4,739</w:t>
            </w:r>
          </w:p>
        </w:tc>
        <w:tc>
          <w:tcPr>
            <w:tcW w:w="1299" w:type="dxa"/>
          </w:tcPr>
          <w:p w14:paraId="23C0AE42" w14:textId="548C54E2" w:rsidR="009D5361" w:rsidRPr="0068079D" w:rsidRDefault="009D5361" w:rsidP="009D5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896027">
              <w:rPr>
                <w:rFonts w:ascii="Browallia New" w:eastAsia="Arial Unicode MS" w:hAnsi="Browallia New" w:cs="Browallia New"/>
                <w:sz w:val="24"/>
                <w:szCs w:val="24"/>
                <w:cs/>
              </w:rPr>
              <w:t>3</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048</w:t>
            </w:r>
          </w:p>
        </w:tc>
      </w:tr>
      <w:tr w:rsidR="009D5361" w:rsidRPr="0068079D" w14:paraId="5450198A" w14:textId="77777777" w:rsidTr="00F156F4">
        <w:trPr>
          <w:cantSplit/>
          <w:trHeight w:val="71"/>
        </w:trPr>
        <w:tc>
          <w:tcPr>
            <w:tcW w:w="3519" w:type="dxa"/>
            <w:vAlign w:val="bottom"/>
          </w:tcPr>
          <w:p w14:paraId="342E7305" w14:textId="0C44278F" w:rsidR="009D5361" w:rsidRPr="0068079D" w:rsidRDefault="009D5361" w:rsidP="009D5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74FF61DA" w14:textId="36B3256B" w:rsidR="009D5361" w:rsidRPr="0068079D" w:rsidRDefault="009D5361" w:rsidP="009D5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sidRPr="000B4C27">
              <w:rPr>
                <w:rFonts w:ascii="Browallia New" w:hAnsi="Browallia New" w:cs="Browallia New"/>
                <w:sz w:val="24"/>
                <w:szCs w:val="24"/>
                <w:cs/>
              </w:rPr>
              <w:t>259</w:t>
            </w:r>
            <w:r w:rsidRPr="000B4C27">
              <w:rPr>
                <w:rFonts w:ascii="Browallia New" w:hAnsi="Browallia New" w:cs="Browallia New"/>
                <w:sz w:val="24"/>
                <w:szCs w:val="24"/>
              </w:rPr>
              <w:t>,</w:t>
            </w:r>
            <w:r w:rsidRPr="000B4C27">
              <w:rPr>
                <w:rFonts w:ascii="Browallia New" w:hAnsi="Browallia New" w:cs="Browallia New"/>
                <w:sz w:val="24"/>
                <w:szCs w:val="24"/>
                <w:cs/>
              </w:rPr>
              <w:t>287</w:t>
            </w:r>
          </w:p>
        </w:tc>
        <w:tc>
          <w:tcPr>
            <w:tcW w:w="1393" w:type="dxa"/>
          </w:tcPr>
          <w:p w14:paraId="0459DCA3" w14:textId="11B6678A" w:rsidR="009D5361" w:rsidRPr="0068079D" w:rsidRDefault="009D5361" w:rsidP="009D5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896027">
              <w:rPr>
                <w:rFonts w:ascii="Browallia New" w:eastAsia="Arial Unicode MS" w:hAnsi="Browallia New" w:cs="Browallia New"/>
                <w:sz w:val="24"/>
                <w:szCs w:val="24"/>
                <w:cs/>
              </w:rPr>
              <w:t>273</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701</w:t>
            </w:r>
          </w:p>
        </w:tc>
        <w:tc>
          <w:tcPr>
            <w:tcW w:w="1393" w:type="dxa"/>
          </w:tcPr>
          <w:p w14:paraId="0672172F" w14:textId="51E88899" w:rsidR="009D5361" w:rsidRPr="0068079D" w:rsidRDefault="000D3D07" w:rsidP="009D5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0D3D07">
              <w:rPr>
                <w:rFonts w:ascii="Browallia New" w:hAnsi="Browallia New" w:cs="Browallia New"/>
                <w:sz w:val="24"/>
                <w:szCs w:val="24"/>
              </w:rPr>
              <w:t>1,312,843</w:t>
            </w:r>
          </w:p>
        </w:tc>
        <w:tc>
          <w:tcPr>
            <w:tcW w:w="1299" w:type="dxa"/>
          </w:tcPr>
          <w:p w14:paraId="61F021DE" w14:textId="1AB09DDB" w:rsidR="009D5361" w:rsidRPr="00061F14" w:rsidRDefault="009D5361" w:rsidP="009D5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896027">
              <w:rPr>
                <w:rFonts w:ascii="Browallia New" w:eastAsia="Arial Unicode MS" w:hAnsi="Browallia New" w:cs="Browallia New"/>
                <w:sz w:val="24"/>
                <w:szCs w:val="24"/>
                <w:cs/>
              </w:rPr>
              <w:t>1</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220</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07</w:t>
            </w:r>
            <w:r w:rsidR="003C3790">
              <w:rPr>
                <w:rFonts w:ascii="Browallia New" w:eastAsia="Arial Unicode MS" w:hAnsi="Browallia New" w:cs="Browallia New"/>
                <w:sz w:val="24"/>
                <w:szCs w:val="24"/>
              </w:rPr>
              <w:t>8</w:t>
            </w:r>
          </w:p>
        </w:tc>
      </w:tr>
      <w:tr w:rsidR="009D4406" w:rsidRPr="0068079D" w14:paraId="3C600766" w14:textId="77777777" w:rsidTr="00F156F4">
        <w:trPr>
          <w:cantSplit/>
          <w:trHeight w:val="71"/>
        </w:trPr>
        <w:tc>
          <w:tcPr>
            <w:tcW w:w="3519" w:type="dxa"/>
            <w:vAlign w:val="bottom"/>
          </w:tcPr>
          <w:p w14:paraId="4B3BA08D" w14:textId="22DFB19A" w:rsidR="009D4406" w:rsidRPr="0068079D" w:rsidRDefault="009D4406" w:rsidP="009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68079D">
              <w:rPr>
                <w:rFonts w:ascii="Browallia New" w:hAnsi="Browallia New" w:cs="Browallia New"/>
                <w:sz w:val="24"/>
                <w:szCs w:val="24"/>
                <w:u w:val="single"/>
                <w:cs/>
              </w:rPr>
              <w:t>หัก</w:t>
            </w:r>
            <w:r w:rsidRPr="0068079D">
              <w:rPr>
                <w:rFonts w:ascii="Browallia New" w:hAnsi="Browallia New" w:cs="Browallia New"/>
                <w:sz w:val="24"/>
                <w:szCs w:val="24"/>
                <w:cs/>
              </w:rPr>
              <w:t xml:space="preserve"> ค่าเผื่อผลขาดทุนด้านเครดิตที่คาดว่าจะเกิดขึ้น</w:t>
            </w:r>
          </w:p>
        </w:tc>
        <w:tc>
          <w:tcPr>
            <w:tcW w:w="1392" w:type="dxa"/>
            <w:vAlign w:val="bottom"/>
          </w:tcPr>
          <w:p w14:paraId="498B1178" w14:textId="48C90FB4" w:rsidR="009D4406" w:rsidRPr="0068079D" w:rsidRDefault="009D4406" w:rsidP="009D4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(9,119)</w:t>
            </w:r>
          </w:p>
        </w:tc>
        <w:tc>
          <w:tcPr>
            <w:tcW w:w="1393" w:type="dxa"/>
            <w:vAlign w:val="bottom"/>
          </w:tcPr>
          <w:p w14:paraId="772A1709" w14:textId="0F16F430" w:rsidR="009D4406" w:rsidRPr="0068079D" w:rsidRDefault="009D4406" w:rsidP="009D4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02C43">
              <w:rPr>
                <w:rFonts w:ascii="Browallia New" w:eastAsia="Arial Unicode MS" w:hAnsi="Browallia New" w:cs="Browallia New"/>
                <w:sz w:val="24"/>
                <w:szCs w:val="24"/>
                <w:cs/>
                <w:lang w:val="en-GB"/>
              </w:rPr>
              <w:t>(</w:t>
            </w:r>
            <w:r w:rsidRPr="00896027">
              <w:rPr>
                <w:rFonts w:ascii="Browallia New" w:eastAsia="Arial Unicode MS" w:hAnsi="Browallia New" w:cs="Browallia New"/>
                <w:sz w:val="24"/>
                <w:szCs w:val="24"/>
                <w:cs/>
              </w:rPr>
              <w:t>9</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2</w:t>
            </w:r>
            <w:r w:rsidR="001D3D6F">
              <w:rPr>
                <w:rFonts w:ascii="Browallia New" w:eastAsia="Arial Unicode MS" w:hAnsi="Browallia New" w:cs="Browallia New"/>
                <w:sz w:val="24"/>
                <w:szCs w:val="24"/>
              </w:rPr>
              <w:t>29</w:t>
            </w:r>
            <w:r w:rsidRPr="00902C43">
              <w:rPr>
                <w:rFonts w:ascii="Browallia New" w:eastAsia="Arial Unicode MS" w:hAnsi="Browallia New" w:cs="Browallia New"/>
                <w:sz w:val="24"/>
                <w:szCs w:val="24"/>
                <w:cs/>
                <w:lang w:val="en-GB"/>
              </w:rPr>
              <w:t>)</w:t>
            </w:r>
          </w:p>
        </w:tc>
        <w:tc>
          <w:tcPr>
            <w:tcW w:w="1393" w:type="dxa"/>
          </w:tcPr>
          <w:p w14:paraId="24C2AA6F" w14:textId="383BD4ED" w:rsidR="009D4406" w:rsidRPr="0068079D" w:rsidRDefault="009D4406" w:rsidP="009D4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eastAsia="Arial Unicode MS" w:hAnsi="Browallia New" w:cs="Browallia New"/>
                <w:sz w:val="24"/>
                <w:szCs w:val="24"/>
                <w:lang w:val="en-GB"/>
              </w:rPr>
              <w:t xml:space="preserve">           </w:t>
            </w:r>
            <w:r w:rsidRPr="00902C43">
              <w:rPr>
                <w:rFonts w:ascii="Browallia New" w:eastAsia="Arial Unicode MS" w:hAnsi="Browallia New" w:cs="Browallia New"/>
                <w:sz w:val="24"/>
                <w:szCs w:val="24"/>
                <w:lang w:val="en-GB"/>
              </w:rPr>
              <w:t>-</w:t>
            </w:r>
          </w:p>
        </w:tc>
        <w:tc>
          <w:tcPr>
            <w:tcW w:w="1299" w:type="dxa"/>
          </w:tcPr>
          <w:p w14:paraId="5B112908" w14:textId="4A540534" w:rsidR="009D4406" w:rsidRPr="0068079D" w:rsidRDefault="009D4406" w:rsidP="009D44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902C43">
              <w:rPr>
                <w:rFonts w:ascii="Browallia New" w:eastAsia="Arial Unicode MS" w:hAnsi="Browallia New" w:cs="Browallia New"/>
                <w:sz w:val="24"/>
                <w:szCs w:val="24"/>
                <w:lang w:val="en-GB"/>
              </w:rPr>
              <w:t xml:space="preserve">          -</w:t>
            </w:r>
          </w:p>
        </w:tc>
      </w:tr>
      <w:tr w:rsidR="009D4406" w:rsidRPr="0068079D" w14:paraId="4444C09C" w14:textId="77777777" w:rsidTr="00F156F4">
        <w:trPr>
          <w:cantSplit/>
          <w:trHeight w:val="71"/>
        </w:trPr>
        <w:tc>
          <w:tcPr>
            <w:tcW w:w="3519" w:type="dxa"/>
            <w:vAlign w:val="bottom"/>
          </w:tcPr>
          <w:p w14:paraId="4B08B8AF" w14:textId="3C49F5F3" w:rsidR="009D4406" w:rsidRPr="0068079D" w:rsidRDefault="009D4406" w:rsidP="009D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สุทธิ</w:t>
            </w:r>
          </w:p>
        </w:tc>
        <w:tc>
          <w:tcPr>
            <w:tcW w:w="1392" w:type="dxa"/>
          </w:tcPr>
          <w:p w14:paraId="28A1E93E" w14:textId="7C0D89E0" w:rsidR="009D4406" w:rsidRPr="0068079D" w:rsidRDefault="009D4406" w:rsidP="009D44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250,168</w:t>
            </w:r>
          </w:p>
        </w:tc>
        <w:tc>
          <w:tcPr>
            <w:tcW w:w="1393" w:type="dxa"/>
          </w:tcPr>
          <w:p w14:paraId="667DB6EE" w14:textId="0E56090F" w:rsidR="009D4406" w:rsidRPr="0068079D" w:rsidRDefault="009D4406" w:rsidP="009D44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896027">
              <w:rPr>
                <w:rFonts w:ascii="Browallia New" w:eastAsia="Arial Unicode MS" w:hAnsi="Browallia New" w:cs="Browallia New"/>
                <w:sz w:val="24"/>
                <w:szCs w:val="24"/>
                <w:cs/>
              </w:rPr>
              <w:t>264</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47</w:t>
            </w:r>
            <w:r>
              <w:rPr>
                <w:rFonts w:ascii="Browallia New" w:eastAsia="Arial Unicode MS" w:hAnsi="Browallia New" w:cs="Browallia New"/>
                <w:sz w:val="24"/>
                <w:szCs w:val="24"/>
                <w:lang w:val="en-GB"/>
              </w:rPr>
              <w:t>2</w:t>
            </w:r>
          </w:p>
        </w:tc>
        <w:tc>
          <w:tcPr>
            <w:tcW w:w="1393" w:type="dxa"/>
          </w:tcPr>
          <w:p w14:paraId="7FDFA645" w14:textId="76FE6062" w:rsidR="009D4406" w:rsidRPr="0068079D" w:rsidRDefault="000D3D07" w:rsidP="009D44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0D3D07">
              <w:rPr>
                <w:rFonts w:ascii="Browallia New" w:hAnsi="Browallia New" w:cs="Browallia New"/>
                <w:sz w:val="24"/>
                <w:szCs w:val="24"/>
              </w:rPr>
              <w:t>1,312,843</w:t>
            </w:r>
          </w:p>
        </w:tc>
        <w:tc>
          <w:tcPr>
            <w:tcW w:w="1299" w:type="dxa"/>
          </w:tcPr>
          <w:p w14:paraId="41FA8ECA" w14:textId="61B92F1F" w:rsidR="009D4406" w:rsidRPr="00061F14" w:rsidRDefault="009D4406" w:rsidP="009D44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sidRPr="00896027">
              <w:rPr>
                <w:rFonts w:ascii="Browallia New" w:eastAsia="Arial Unicode MS" w:hAnsi="Browallia New" w:cs="Browallia New"/>
                <w:sz w:val="24"/>
                <w:szCs w:val="24"/>
                <w:cs/>
              </w:rPr>
              <w:t>1</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220</w:t>
            </w:r>
            <w:r w:rsidRPr="00902C43">
              <w:rPr>
                <w:rFonts w:ascii="Browallia New" w:eastAsia="Arial Unicode MS" w:hAnsi="Browallia New" w:cs="Browallia New"/>
                <w:sz w:val="24"/>
                <w:szCs w:val="24"/>
                <w:lang w:val="en-GB"/>
              </w:rPr>
              <w:t>,</w:t>
            </w:r>
            <w:r w:rsidRPr="00896027">
              <w:rPr>
                <w:rFonts w:ascii="Browallia New" w:eastAsia="Arial Unicode MS" w:hAnsi="Browallia New" w:cs="Browallia New"/>
                <w:sz w:val="24"/>
                <w:szCs w:val="24"/>
                <w:cs/>
              </w:rPr>
              <w:t>07</w:t>
            </w:r>
            <w:r w:rsidR="003C3790">
              <w:rPr>
                <w:rFonts w:ascii="Browallia New" w:eastAsia="Arial Unicode MS" w:hAnsi="Browallia New" w:cs="Browallia New"/>
                <w:sz w:val="24"/>
                <w:szCs w:val="24"/>
              </w:rPr>
              <w:t>8</w:t>
            </w:r>
          </w:p>
        </w:tc>
      </w:tr>
    </w:tbl>
    <w:p w14:paraId="73F2C97D" w14:textId="77777777" w:rsidR="00E62F2C" w:rsidRPr="0068079D" w:rsidRDefault="00E62F2C" w:rsidP="0027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p>
    <w:p w14:paraId="1F7D74BA" w14:textId="00061F07" w:rsidR="00AF40CF" w:rsidRPr="0068079D"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 xml:space="preserve">ณ วันที่ </w:t>
      </w:r>
      <w:r w:rsidR="007D5496" w:rsidRPr="007D5496">
        <w:rPr>
          <w:rFonts w:ascii="Browallia New" w:hAnsi="Browallia New" w:cs="Browallia New"/>
          <w:sz w:val="28"/>
          <w:szCs w:val="28"/>
          <w:lang w:val="en-GB"/>
        </w:rPr>
        <w:t>31</w:t>
      </w:r>
      <w:r w:rsidR="007D5496" w:rsidRPr="007D5496">
        <w:rPr>
          <w:rFonts w:ascii="Browallia New" w:hAnsi="Browallia New" w:cs="Browallia New"/>
          <w:sz w:val="28"/>
          <w:szCs w:val="28"/>
          <w:cs/>
          <w:lang w:val="en-GB"/>
        </w:rPr>
        <w:t xml:space="preserve"> มีนาคม</w:t>
      </w:r>
      <w:r w:rsidR="007D5496" w:rsidRPr="007D5496">
        <w:rPr>
          <w:rFonts w:ascii="Browallia New" w:hAnsi="Browallia New" w:cs="Browallia New"/>
          <w:sz w:val="28"/>
          <w:szCs w:val="28"/>
        </w:rPr>
        <w:t xml:space="preserve"> </w:t>
      </w:r>
      <w:r w:rsidRPr="0068079D">
        <w:rPr>
          <w:rFonts w:ascii="Browallia New" w:eastAsia="SimSun" w:hAnsi="Browallia New" w:cs="Browallia New"/>
          <w:sz w:val="28"/>
          <w:szCs w:val="28"/>
        </w:rPr>
        <w:t>256</w:t>
      </w:r>
      <w:r w:rsidR="007D5496">
        <w:rPr>
          <w:rFonts w:ascii="Browallia New" w:eastAsia="SimSun" w:hAnsi="Browallia New" w:cs="Browallia New"/>
          <w:sz w:val="28"/>
          <w:szCs w:val="28"/>
        </w:rPr>
        <w:t>9</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 xml:space="preserve">และ </w:t>
      </w:r>
      <w:r w:rsidRPr="0068079D">
        <w:rPr>
          <w:rFonts w:ascii="Browallia New" w:hAnsi="Browallia New" w:cs="Browallia New"/>
          <w:color w:val="000000" w:themeColor="text1"/>
          <w:sz w:val="28"/>
          <w:szCs w:val="28"/>
        </w:rPr>
        <w:t xml:space="preserve">31 </w:t>
      </w:r>
      <w:r w:rsidRPr="0068079D">
        <w:rPr>
          <w:rFonts w:ascii="Browallia New" w:hAnsi="Browallia New" w:cs="Browallia New"/>
          <w:color w:val="000000" w:themeColor="text1"/>
          <w:sz w:val="28"/>
          <w:szCs w:val="28"/>
          <w:cs/>
        </w:rPr>
        <w:t xml:space="preserve">ธันวาคม </w:t>
      </w:r>
      <w:r w:rsidRPr="0068079D">
        <w:rPr>
          <w:rFonts w:ascii="Browallia New" w:hAnsi="Browallia New" w:cs="Browallia New"/>
          <w:color w:val="000000" w:themeColor="text1"/>
          <w:sz w:val="28"/>
          <w:szCs w:val="28"/>
        </w:rPr>
        <w:t>256</w:t>
      </w:r>
      <w:r w:rsidR="007D5496">
        <w:rPr>
          <w:rFonts w:ascii="Browallia New" w:hAnsi="Browallia New" w:cs="Browallia New"/>
          <w:color w:val="000000" w:themeColor="text1"/>
          <w:sz w:val="28"/>
          <w:szCs w:val="28"/>
        </w:rPr>
        <w:t>8</w:t>
      </w:r>
      <w:r w:rsidRPr="0068079D">
        <w:rPr>
          <w:rFonts w:ascii="Browallia New" w:hAnsi="Browallia New" w:cs="Browallia New"/>
          <w:color w:val="000000" w:themeColor="text1"/>
          <w:sz w:val="28"/>
          <w:szCs w:val="28"/>
        </w:rPr>
        <w:t xml:space="preserve"> </w:t>
      </w:r>
      <w:r w:rsidRPr="0068079D">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2AF3CA87" w14:textId="77777777" w:rsidR="00AF40CF" w:rsidRPr="0068079D"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8996" w:type="dxa"/>
        <w:tblInd w:w="360" w:type="dxa"/>
        <w:tblLayout w:type="fixed"/>
        <w:tblLook w:val="0000" w:firstRow="0" w:lastRow="0" w:firstColumn="0" w:lastColumn="0" w:noHBand="0" w:noVBand="0"/>
      </w:tblPr>
      <w:tblGrid>
        <w:gridCol w:w="3519"/>
        <w:gridCol w:w="1392"/>
        <w:gridCol w:w="1393"/>
        <w:gridCol w:w="1393"/>
        <w:gridCol w:w="1299"/>
      </w:tblGrid>
      <w:tr w:rsidR="00FB3E61" w:rsidRPr="0068079D" w14:paraId="15F7BD8D" w14:textId="77777777" w:rsidTr="00F156F4">
        <w:trPr>
          <w:cantSplit/>
          <w:tblHeader/>
        </w:trPr>
        <w:tc>
          <w:tcPr>
            <w:tcW w:w="3519" w:type="dxa"/>
          </w:tcPr>
          <w:p w14:paraId="71DCD4E4"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477" w:type="dxa"/>
            <w:gridSpan w:val="4"/>
          </w:tcPr>
          <w:p w14:paraId="3FE02BA9"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FB3E61" w:rsidRPr="0068079D" w14:paraId="75294B5B" w14:textId="77777777" w:rsidTr="00F156F4">
        <w:trPr>
          <w:cantSplit/>
          <w:tblHeader/>
        </w:trPr>
        <w:tc>
          <w:tcPr>
            <w:tcW w:w="3519" w:type="dxa"/>
          </w:tcPr>
          <w:p w14:paraId="5C2F84D1"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2607216A"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692" w:type="dxa"/>
            <w:gridSpan w:val="2"/>
          </w:tcPr>
          <w:p w14:paraId="7A99B107"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0B168C" w:rsidRPr="0068079D" w14:paraId="0979F885" w14:textId="77777777" w:rsidTr="00F156F4">
        <w:trPr>
          <w:cantSplit/>
          <w:trHeight w:val="290"/>
          <w:tblHeader/>
        </w:trPr>
        <w:tc>
          <w:tcPr>
            <w:tcW w:w="3519" w:type="dxa"/>
          </w:tcPr>
          <w:p w14:paraId="4C3CDEF7" w14:textId="77777777" w:rsidR="000B168C" w:rsidRPr="0068079D" w:rsidRDefault="000B168C" w:rsidP="000B168C">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60DCD1A2" w14:textId="77777777" w:rsidR="000B168C" w:rsidRPr="000B168C"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0B168C">
              <w:rPr>
                <w:rFonts w:ascii="Browallia New" w:hAnsi="Browallia New" w:cs="Browallia New"/>
                <w:sz w:val="24"/>
                <w:szCs w:val="24"/>
              </w:rPr>
              <w:t xml:space="preserve">31 </w:t>
            </w:r>
            <w:r w:rsidRPr="000B168C">
              <w:rPr>
                <w:rFonts w:ascii="Browallia New" w:hAnsi="Browallia New" w:cs="Browallia New"/>
                <w:sz w:val="24"/>
                <w:szCs w:val="24"/>
                <w:cs/>
                <w:lang w:val="en-GB"/>
              </w:rPr>
              <w:t xml:space="preserve">มีนาคม </w:t>
            </w:r>
          </w:p>
          <w:p w14:paraId="56427BC7" w14:textId="71004CF5" w:rsidR="000B168C" w:rsidRPr="0068079D"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Pr>
                <w:rFonts w:ascii="Browallia New" w:hAnsi="Browallia New" w:cs="Browallia New"/>
                <w:sz w:val="24"/>
                <w:szCs w:val="24"/>
              </w:rPr>
              <w:t>9</w:t>
            </w:r>
          </w:p>
        </w:tc>
        <w:tc>
          <w:tcPr>
            <w:tcW w:w="1393" w:type="dxa"/>
            <w:vAlign w:val="bottom"/>
          </w:tcPr>
          <w:p w14:paraId="4F935729" w14:textId="0346E2C3" w:rsidR="000B168C" w:rsidRPr="0068079D"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w:t>
            </w:r>
            <w:r>
              <w:rPr>
                <w:rFonts w:ascii="Browallia New" w:hAnsi="Browallia New" w:cs="Browallia New"/>
                <w:sz w:val="24"/>
                <w:szCs w:val="24"/>
              </w:rPr>
              <w:t>8</w:t>
            </w:r>
          </w:p>
        </w:tc>
        <w:tc>
          <w:tcPr>
            <w:tcW w:w="1393" w:type="dxa"/>
            <w:vAlign w:val="bottom"/>
          </w:tcPr>
          <w:p w14:paraId="38086E83" w14:textId="77777777" w:rsidR="000B168C" w:rsidRPr="000B168C"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0B168C">
              <w:rPr>
                <w:rFonts w:ascii="Browallia New" w:hAnsi="Browallia New" w:cs="Browallia New"/>
                <w:sz w:val="24"/>
                <w:szCs w:val="24"/>
              </w:rPr>
              <w:t xml:space="preserve">31 </w:t>
            </w:r>
            <w:r w:rsidRPr="000B168C">
              <w:rPr>
                <w:rFonts w:ascii="Browallia New" w:hAnsi="Browallia New" w:cs="Browallia New"/>
                <w:sz w:val="24"/>
                <w:szCs w:val="24"/>
                <w:cs/>
                <w:lang w:val="en-GB"/>
              </w:rPr>
              <w:t xml:space="preserve">มีนาคม </w:t>
            </w:r>
          </w:p>
          <w:p w14:paraId="62839FE0" w14:textId="36846EBB" w:rsidR="000B168C" w:rsidRPr="0068079D"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Pr>
                <w:rFonts w:ascii="Browallia New" w:hAnsi="Browallia New" w:cs="Browallia New"/>
                <w:sz w:val="24"/>
                <w:szCs w:val="24"/>
              </w:rPr>
              <w:t>9</w:t>
            </w:r>
          </w:p>
        </w:tc>
        <w:tc>
          <w:tcPr>
            <w:tcW w:w="1299" w:type="dxa"/>
            <w:vAlign w:val="bottom"/>
          </w:tcPr>
          <w:p w14:paraId="6E99485D" w14:textId="30BAEE2E" w:rsidR="000B168C" w:rsidRPr="0068079D" w:rsidRDefault="000B168C" w:rsidP="000B16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w:t>
            </w:r>
            <w:r>
              <w:rPr>
                <w:rFonts w:ascii="Browallia New" w:hAnsi="Browallia New" w:cs="Browallia New"/>
                <w:sz w:val="24"/>
                <w:szCs w:val="24"/>
              </w:rPr>
              <w:t>8</w:t>
            </w:r>
          </w:p>
        </w:tc>
      </w:tr>
      <w:tr w:rsidR="00FB3E61" w:rsidRPr="0068079D" w14:paraId="3908F1FD" w14:textId="77777777" w:rsidTr="00F156F4">
        <w:trPr>
          <w:cantSplit/>
        </w:trPr>
        <w:tc>
          <w:tcPr>
            <w:tcW w:w="3519" w:type="dxa"/>
            <w:vAlign w:val="bottom"/>
          </w:tcPr>
          <w:p w14:paraId="273FCCFA"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5A7514F"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0EE73046"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5633A879"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99" w:type="dxa"/>
          </w:tcPr>
          <w:p w14:paraId="16D308E5"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68079D" w14:paraId="46123DD9" w14:textId="77777777" w:rsidTr="00F156F4">
        <w:trPr>
          <w:cantSplit/>
        </w:trPr>
        <w:tc>
          <w:tcPr>
            <w:tcW w:w="3519" w:type="dxa"/>
            <w:vAlign w:val="bottom"/>
          </w:tcPr>
          <w:p w14:paraId="3F94A380" w14:textId="5FD47D7A"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กิจการอื่น</w:t>
            </w:r>
          </w:p>
        </w:tc>
        <w:tc>
          <w:tcPr>
            <w:tcW w:w="1392" w:type="dxa"/>
            <w:vAlign w:val="bottom"/>
          </w:tcPr>
          <w:p w14:paraId="44512976" w14:textId="77777777" w:rsidR="00FB3E61" w:rsidRPr="0068079D"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78B0640A" w14:textId="77777777" w:rsidR="00FB3E61" w:rsidRPr="0068079D"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tcPr>
          <w:p w14:paraId="21FABB1C"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99" w:type="dxa"/>
          </w:tcPr>
          <w:p w14:paraId="2AE8F52B"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EA7A00" w:rsidRPr="0068079D" w14:paraId="599B1FA7" w14:textId="77777777" w:rsidTr="00F156F4">
        <w:trPr>
          <w:cantSplit/>
          <w:trHeight w:val="71"/>
        </w:trPr>
        <w:tc>
          <w:tcPr>
            <w:tcW w:w="3519" w:type="dxa"/>
            <w:vAlign w:val="bottom"/>
          </w:tcPr>
          <w:p w14:paraId="2738449D" w14:textId="34BFC228"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lang w:val="en-GB"/>
              </w:rPr>
              <w:t>ยังไม่ถึงกำหนดชำระ</w:t>
            </w:r>
          </w:p>
        </w:tc>
        <w:tc>
          <w:tcPr>
            <w:tcW w:w="1392" w:type="dxa"/>
          </w:tcPr>
          <w:p w14:paraId="34ACFC60" w14:textId="3E4FFF0F" w:rsidR="00EA7A00" w:rsidRPr="0068079D" w:rsidRDefault="00BA1D5C"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36</w:t>
            </w:r>
            <w:r w:rsidR="005C7B50">
              <w:rPr>
                <w:rFonts w:ascii="Browallia New" w:hAnsi="Browallia New" w:cs="Browallia New"/>
                <w:sz w:val="24"/>
                <w:szCs w:val="24"/>
              </w:rPr>
              <w:t>,625</w:t>
            </w:r>
          </w:p>
        </w:tc>
        <w:tc>
          <w:tcPr>
            <w:tcW w:w="1393" w:type="dxa"/>
          </w:tcPr>
          <w:p w14:paraId="6B5AB156" w14:textId="49777F41"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cs/>
              </w:rPr>
              <w:t>5</w:t>
            </w:r>
            <w:r w:rsidRPr="00EA7A00">
              <w:rPr>
                <w:rFonts w:ascii="Browallia New" w:hAnsi="Browallia New" w:cs="Browallia New"/>
                <w:sz w:val="24"/>
                <w:szCs w:val="24"/>
              </w:rPr>
              <w:t>0,1</w:t>
            </w:r>
            <w:r w:rsidR="00AA14BE">
              <w:rPr>
                <w:rFonts w:ascii="Browallia New" w:hAnsi="Browallia New" w:cs="Browallia New"/>
                <w:sz w:val="24"/>
                <w:szCs w:val="24"/>
              </w:rPr>
              <w:t>69</w:t>
            </w:r>
          </w:p>
        </w:tc>
        <w:tc>
          <w:tcPr>
            <w:tcW w:w="1393" w:type="dxa"/>
          </w:tcPr>
          <w:p w14:paraId="11520E81" w14:textId="23130CB5" w:rsidR="00EA7A00" w:rsidRPr="0068079D" w:rsidRDefault="00DE1814"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271</w:t>
            </w:r>
          </w:p>
        </w:tc>
        <w:tc>
          <w:tcPr>
            <w:tcW w:w="1299" w:type="dxa"/>
          </w:tcPr>
          <w:p w14:paraId="140331D3" w14:textId="6760A6ED"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cs/>
              </w:rPr>
              <w:t>461</w:t>
            </w:r>
          </w:p>
        </w:tc>
      </w:tr>
      <w:tr w:rsidR="00EA7A00" w:rsidRPr="0068079D" w14:paraId="4AFA23A0" w14:textId="77777777" w:rsidTr="00F156F4">
        <w:trPr>
          <w:cantSplit/>
          <w:trHeight w:val="71"/>
        </w:trPr>
        <w:tc>
          <w:tcPr>
            <w:tcW w:w="3519" w:type="dxa"/>
            <w:vAlign w:val="bottom"/>
          </w:tcPr>
          <w:p w14:paraId="2F1A25C2" w14:textId="3B8839F2"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เกินกว่าที่กำหนดเวลาชำระหนี้</w:t>
            </w:r>
          </w:p>
        </w:tc>
        <w:tc>
          <w:tcPr>
            <w:tcW w:w="1392" w:type="dxa"/>
          </w:tcPr>
          <w:p w14:paraId="19274005" w14:textId="51570C12"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11CFD0AB" w14:textId="451412FD"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6C84E338" w14:textId="53879FEC"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99" w:type="dxa"/>
          </w:tcPr>
          <w:p w14:paraId="410DD6E7" w14:textId="4EC8B58D"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EA7A00" w:rsidRPr="0068079D" w14:paraId="79689303" w14:textId="77777777" w:rsidTr="00F156F4">
        <w:trPr>
          <w:cantSplit/>
          <w:trHeight w:val="71"/>
        </w:trPr>
        <w:tc>
          <w:tcPr>
            <w:tcW w:w="3519" w:type="dxa"/>
            <w:vAlign w:val="bottom"/>
          </w:tcPr>
          <w:p w14:paraId="79358471" w14:textId="7423C257"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     น้อยกว่า </w:t>
            </w:r>
            <w:r w:rsidRPr="0068079D">
              <w:rPr>
                <w:rFonts w:ascii="Browallia New" w:hAnsi="Browallia New" w:cs="Browallia New"/>
                <w:sz w:val="24"/>
                <w:szCs w:val="24"/>
                <w:lang w:val="en-GB"/>
              </w:rPr>
              <w:t>3</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1526E2A8" w14:textId="3D526CA1" w:rsidR="00EA7A00" w:rsidRPr="0068079D" w:rsidRDefault="005C7B5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20,958</w:t>
            </w:r>
          </w:p>
        </w:tc>
        <w:tc>
          <w:tcPr>
            <w:tcW w:w="1393" w:type="dxa"/>
          </w:tcPr>
          <w:p w14:paraId="0FD20766" w14:textId="40496DF8" w:rsidR="00EA7A00" w:rsidRPr="0068079D" w:rsidRDefault="00EA7A00"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rPr>
              <w:t>34,4</w:t>
            </w:r>
            <w:r w:rsidR="007743C9">
              <w:rPr>
                <w:rFonts w:ascii="Browallia New" w:hAnsi="Browallia New" w:cs="Browallia New"/>
                <w:sz w:val="24"/>
                <w:szCs w:val="24"/>
              </w:rPr>
              <w:t>50</w:t>
            </w:r>
            <w:r w:rsidRPr="00EA7A00">
              <w:rPr>
                <w:rFonts w:ascii="Browallia New" w:hAnsi="Browallia New" w:cs="Browallia New"/>
                <w:sz w:val="24"/>
                <w:szCs w:val="24"/>
              </w:rPr>
              <w:t xml:space="preserve">  </w:t>
            </w:r>
          </w:p>
        </w:tc>
        <w:tc>
          <w:tcPr>
            <w:tcW w:w="1393" w:type="dxa"/>
          </w:tcPr>
          <w:p w14:paraId="077288A8" w14:textId="743627FC" w:rsidR="00EA7A00" w:rsidRPr="0068079D" w:rsidRDefault="00DE1814"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51</w:t>
            </w:r>
          </w:p>
        </w:tc>
        <w:tc>
          <w:tcPr>
            <w:tcW w:w="1299" w:type="dxa"/>
          </w:tcPr>
          <w:p w14:paraId="4FF15C23" w14:textId="7156BBAA" w:rsidR="00EA7A00" w:rsidRPr="0068079D" w:rsidRDefault="00F82795" w:rsidP="00EA7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55</w:t>
            </w:r>
          </w:p>
        </w:tc>
      </w:tr>
      <w:tr w:rsidR="00DE1814" w:rsidRPr="0068079D" w14:paraId="49C70F4B" w14:textId="77777777" w:rsidTr="00F156F4">
        <w:trPr>
          <w:cantSplit/>
          <w:trHeight w:val="71"/>
        </w:trPr>
        <w:tc>
          <w:tcPr>
            <w:tcW w:w="3519" w:type="dxa"/>
            <w:vAlign w:val="bottom"/>
          </w:tcPr>
          <w:p w14:paraId="3BDCD44C" w14:textId="1AE3841C"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     </w:t>
            </w:r>
            <w:r w:rsidRPr="0068079D">
              <w:rPr>
                <w:rFonts w:ascii="Browallia New" w:hAnsi="Browallia New" w:cs="Browallia New"/>
                <w:sz w:val="24"/>
                <w:szCs w:val="24"/>
                <w:lang w:val="en-GB"/>
              </w:rPr>
              <w:t>3</w:t>
            </w:r>
            <w:r w:rsidRPr="0068079D">
              <w:rPr>
                <w:rFonts w:ascii="Browallia New" w:hAnsi="Browallia New" w:cs="Browallia New"/>
                <w:sz w:val="24"/>
                <w:szCs w:val="24"/>
              </w:rPr>
              <w:t xml:space="preserve"> - </w:t>
            </w:r>
            <w:r w:rsidRPr="0068079D">
              <w:rPr>
                <w:rFonts w:ascii="Browallia New" w:hAnsi="Browallia New" w:cs="Browallia New"/>
                <w:sz w:val="24"/>
                <w:szCs w:val="24"/>
                <w:lang w:val="en-GB"/>
              </w:rPr>
              <w:t>6</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21C94B57" w14:textId="0E52CDAE"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13,644</w:t>
            </w:r>
          </w:p>
        </w:tc>
        <w:tc>
          <w:tcPr>
            <w:tcW w:w="1393" w:type="dxa"/>
          </w:tcPr>
          <w:p w14:paraId="425C1961" w14:textId="098F3A4D"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rPr>
              <w:t>18,28</w:t>
            </w:r>
            <w:r>
              <w:rPr>
                <w:rFonts w:ascii="Browallia New" w:hAnsi="Browallia New" w:cs="Browallia New"/>
                <w:sz w:val="24"/>
                <w:szCs w:val="24"/>
              </w:rPr>
              <w:t>9</w:t>
            </w:r>
          </w:p>
        </w:tc>
        <w:tc>
          <w:tcPr>
            <w:tcW w:w="1393" w:type="dxa"/>
          </w:tcPr>
          <w:p w14:paraId="624670BC" w14:textId="0536F1E2"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EA7A00">
              <w:rPr>
                <w:rFonts w:ascii="Browallia New" w:hAnsi="Browallia New" w:cs="Browallia New"/>
                <w:sz w:val="24"/>
                <w:szCs w:val="24"/>
              </w:rPr>
              <w:t>-</w:t>
            </w:r>
          </w:p>
        </w:tc>
        <w:tc>
          <w:tcPr>
            <w:tcW w:w="1299" w:type="dxa"/>
          </w:tcPr>
          <w:p w14:paraId="435FB59D" w14:textId="072A3962"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EA7A00">
              <w:rPr>
                <w:rFonts w:ascii="Browallia New" w:hAnsi="Browallia New" w:cs="Browallia New"/>
                <w:sz w:val="24"/>
                <w:szCs w:val="24"/>
              </w:rPr>
              <w:t>-</w:t>
            </w:r>
          </w:p>
        </w:tc>
      </w:tr>
      <w:tr w:rsidR="00DE1814" w:rsidRPr="0068079D" w14:paraId="0C5D8105" w14:textId="77777777" w:rsidTr="00F156F4">
        <w:trPr>
          <w:cantSplit/>
          <w:trHeight w:val="71"/>
        </w:trPr>
        <w:tc>
          <w:tcPr>
            <w:tcW w:w="3519" w:type="dxa"/>
            <w:vAlign w:val="bottom"/>
          </w:tcPr>
          <w:p w14:paraId="74A2801E" w14:textId="254FED6E"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lang w:val="en-GB"/>
              </w:rPr>
              <w:t xml:space="preserve">   </w:t>
            </w:r>
            <w:r w:rsidRPr="0068079D">
              <w:rPr>
                <w:rFonts w:ascii="Browallia New" w:hAnsi="Browallia New" w:cs="Browallia New"/>
                <w:sz w:val="24"/>
                <w:szCs w:val="24"/>
                <w:cs/>
                <w:lang w:val="en-GB"/>
              </w:rPr>
              <w:t xml:space="preserve">  </w:t>
            </w:r>
            <w:r w:rsidRPr="0068079D">
              <w:rPr>
                <w:rFonts w:ascii="Browallia New" w:hAnsi="Browallia New" w:cs="Browallia New"/>
                <w:sz w:val="24"/>
                <w:szCs w:val="24"/>
                <w:lang w:val="en-GB"/>
              </w:rPr>
              <w:t>6</w:t>
            </w:r>
            <w:r w:rsidRPr="0068079D">
              <w:rPr>
                <w:rFonts w:ascii="Browallia New" w:hAnsi="Browallia New" w:cs="Browallia New"/>
                <w:sz w:val="24"/>
                <w:szCs w:val="24"/>
              </w:rPr>
              <w:t xml:space="preserve"> - </w:t>
            </w:r>
            <w:r w:rsidRPr="0068079D">
              <w:rPr>
                <w:rFonts w:ascii="Browallia New" w:hAnsi="Browallia New" w:cs="Browallia New"/>
                <w:sz w:val="24"/>
                <w:szCs w:val="24"/>
                <w:lang w:val="en-GB"/>
              </w:rPr>
              <w:t>12</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1919F0DE" w14:textId="417B470D"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25,987</w:t>
            </w:r>
          </w:p>
        </w:tc>
        <w:tc>
          <w:tcPr>
            <w:tcW w:w="1393" w:type="dxa"/>
          </w:tcPr>
          <w:p w14:paraId="133A32C4" w14:textId="3808D21E"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rPr>
              <w:t>20,87</w:t>
            </w:r>
            <w:r>
              <w:rPr>
                <w:rFonts w:ascii="Browallia New" w:hAnsi="Browallia New" w:cs="Browallia New"/>
                <w:sz w:val="24"/>
                <w:szCs w:val="24"/>
              </w:rPr>
              <w:t>4</w:t>
            </w:r>
          </w:p>
        </w:tc>
        <w:tc>
          <w:tcPr>
            <w:tcW w:w="1393" w:type="dxa"/>
          </w:tcPr>
          <w:p w14:paraId="3ABA52EF" w14:textId="20267BC4"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EA7A00">
              <w:rPr>
                <w:rFonts w:ascii="Browallia New" w:hAnsi="Browallia New" w:cs="Browallia New"/>
                <w:sz w:val="24"/>
                <w:szCs w:val="24"/>
              </w:rPr>
              <w:t>-</w:t>
            </w:r>
          </w:p>
        </w:tc>
        <w:tc>
          <w:tcPr>
            <w:tcW w:w="1299" w:type="dxa"/>
          </w:tcPr>
          <w:p w14:paraId="190C6A7A" w14:textId="56F9540F"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EA7A00">
              <w:rPr>
                <w:rFonts w:ascii="Browallia New" w:hAnsi="Browallia New" w:cs="Browallia New"/>
                <w:sz w:val="24"/>
                <w:szCs w:val="24"/>
              </w:rPr>
              <w:t>-</w:t>
            </w:r>
          </w:p>
        </w:tc>
      </w:tr>
      <w:tr w:rsidR="00DE1814" w:rsidRPr="0068079D" w14:paraId="5CEBA192" w14:textId="77777777" w:rsidTr="00F156F4">
        <w:trPr>
          <w:cantSplit/>
          <w:trHeight w:val="71"/>
        </w:trPr>
        <w:tc>
          <w:tcPr>
            <w:tcW w:w="3519" w:type="dxa"/>
            <w:vAlign w:val="bottom"/>
          </w:tcPr>
          <w:p w14:paraId="7A2B6738" w14:textId="065464D7"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rPr>
              <w:t xml:space="preserve">   </w:t>
            </w:r>
            <w:r w:rsidRPr="0068079D">
              <w:rPr>
                <w:rFonts w:ascii="Browallia New" w:hAnsi="Browallia New" w:cs="Browallia New"/>
                <w:sz w:val="24"/>
                <w:szCs w:val="24"/>
                <w:cs/>
              </w:rPr>
              <w:t xml:space="preserve">  เกินกว่า </w:t>
            </w:r>
            <w:r w:rsidRPr="0068079D">
              <w:rPr>
                <w:rFonts w:ascii="Browallia New" w:hAnsi="Browallia New" w:cs="Browallia New"/>
                <w:sz w:val="24"/>
                <w:szCs w:val="24"/>
                <w:lang w:val="en-GB"/>
              </w:rPr>
              <w:t>12</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6E23B757" w14:textId="53E30551" w:rsidR="00DE1814" w:rsidRPr="0068079D" w:rsidRDefault="00DE1814" w:rsidP="00DE18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83,157</w:t>
            </w:r>
          </w:p>
        </w:tc>
        <w:tc>
          <w:tcPr>
            <w:tcW w:w="1393" w:type="dxa"/>
          </w:tcPr>
          <w:p w14:paraId="6B3D894D" w14:textId="2681A10F" w:rsidR="00DE1814" w:rsidRPr="0068079D" w:rsidRDefault="00DE1814" w:rsidP="00DE18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rPr>
              <w:t>81,83</w:t>
            </w:r>
            <w:r w:rsidR="00AA14BE">
              <w:rPr>
                <w:rFonts w:ascii="Browallia New" w:hAnsi="Browallia New" w:cs="Browallia New"/>
                <w:sz w:val="24"/>
                <w:szCs w:val="24"/>
              </w:rPr>
              <w:t>3</w:t>
            </w:r>
          </w:p>
        </w:tc>
        <w:tc>
          <w:tcPr>
            <w:tcW w:w="1393" w:type="dxa"/>
          </w:tcPr>
          <w:p w14:paraId="32C94330" w14:textId="781A152B" w:rsidR="00DE1814" w:rsidRPr="0068079D" w:rsidRDefault="00DE1814" w:rsidP="00DE18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EA7A00">
              <w:rPr>
                <w:rFonts w:ascii="Browallia New" w:hAnsi="Browallia New" w:cs="Browallia New"/>
                <w:sz w:val="24"/>
                <w:szCs w:val="24"/>
              </w:rPr>
              <w:t>-</w:t>
            </w:r>
          </w:p>
        </w:tc>
        <w:tc>
          <w:tcPr>
            <w:tcW w:w="1299" w:type="dxa"/>
          </w:tcPr>
          <w:p w14:paraId="6E2357C9" w14:textId="09AE2D41" w:rsidR="00DE1814" w:rsidRPr="0068079D" w:rsidRDefault="00DE1814" w:rsidP="00DE18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EA7A00">
              <w:rPr>
                <w:rFonts w:ascii="Browallia New" w:hAnsi="Browallia New" w:cs="Browallia New"/>
                <w:sz w:val="24"/>
                <w:szCs w:val="24"/>
              </w:rPr>
              <w:t>-</w:t>
            </w:r>
          </w:p>
        </w:tc>
      </w:tr>
      <w:tr w:rsidR="00DE1814" w:rsidRPr="0068079D" w14:paraId="57CBF599" w14:textId="77777777" w:rsidTr="00F156F4">
        <w:trPr>
          <w:cantSplit/>
          <w:trHeight w:val="71"/>
        </w:trPr>
        <w:tc>
          <w:tcPr>
            <w:tcW w:w="3519" w:type="dxa"/>
            <w:vAlign w:val="bottom"/>
          </w:tcPr>
          <w:p w14:paraId="3A9946B5" w14:textId="355AC74B"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253A69FE" w14:textId="66D77657"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802066">
              <w:rPr>
                <w:rFonts w:ascii="Browallia New" w:hAnsi="Browallia New" w:cs="Browallia New"/>
                <w:sz w:val="24"/>
                <w:szCs w:val="24"/>
              </w:rPr>
              <w:t>180</w:t>
            </w:r>
            <w:r>
              <w:rPr>
                <w:rFonts w:ascii="Browallia New" w:hAnsi="Browallia New" w:cs="Browallia New"/>
                <w:sz w:val="24"/>
                <w:szCs w:val="24"/>
              </w:rPr>
              <w:t>,</w:t>
            </w:r>
            <w:r w:rsidRPr="00802066">
              <w:rPr>
                <w:rFonts w:ascii="Browallia New" w:hAnsi="Browallia New" w:cs="Browallia New"/>
                <w:sz w:val="24"/>
                <w:szCs w:val="24"/>
              </w:rPr>
              <w:t>371</w:t>
            </w:r>
          </w:p>
        </w:tc>
        <w:tc>
          <w:tcPr>
            <w:tcW w:w="1393" w:type="dxa"/>
          </w:tcPr>
          <w:p w14:paraId="4D00FFC0" w14:textId="0DC33116"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cs/>
              </w:rPr>
              <w:t>205</w:t>
            </w:r>
            <w:r w:rsidRPr="00EA7A00">
              <w:rPr>
                <w:rFonts w:ascii="Browallia New" w:hAnsi="Browallia New" w:cs="Browallia New"/>
                <w:sz w:val="24"/>
                <w:szCs w:val="24"/>
              </w:rPr>
              <w:t>,</w:t>
            </w:r>
            <w:r w:rsidRPr="00EA7A00">
              <w:rPr>
                <w:rFonts w:ascii="Browallia New" w:hAnsi="Browallia New" w:cs="Browallia New"/>
                <w:sz w:val="24"/>
                <w:szCs w:val="24"/>
                <w:cs/>
              </w:rPr>
              <w:t>61</w:t>
            </w:r>
            <w:r>
              <w:rPr>
                <w:rFonts w:ascii="Browallia New" w:hAnsi="Browallia New" w:cs="Browallia New"/>
                <w:sz w:val="24"/>
                <w:szCs w:val="24"/>
              </w:rPr>
              <w:t>5</w:t>
            </w:r>
          </w:p>
        </w:tc>
        <w:tc>
          <w:tcPr>
            <w:tcW w:w="1393" w:type="dxa"/>
          </w:tcPr>
          <w:p w14:paraId="3A6057B8" w14:textId="6B59A492"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322</w:t>
            </w:r>
          </w:p>
        </w:tc>
        <w:tc>
          <w:tcPr>
            <w:tcW w:w="1299" w:type="dxa"/>
          </w:tcPr>
          <w:p w14:paraId="1D12080F" w14:textId="689E8DF3" w:rsidR="00DE1814" w:rsidRPr="0068079D" w:rsidRDefault="00DE1814" w:rsidP="00DE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cs/>
              </w:rPr>
              <w:t>516</w:t>
            </w:r>
          </w:p>
        </w:tc>
      </w:tr>
      <w:tr w:rsidR="004B6D32" w:rsidRPr="0068079D" w14:paraId="229B1040" w14:textId="77777777" w:rsidTr="00F156F4">
        <w:trPr>
          <w:cantSplit/>
          <w:trHeight w:val="71"/>
        </w:trPr>
        <w:tc>
          <w:tcPr>
            <w:tcW w:w="3519" w:type="dxa"/>
            <w:vAlign w:val="bottom"/>
          </w:tcPr>
          <w:p w14:paraId="4699D9BB" w14:textId="77777777" w:rsidR="004B6D32" w:rsidRPr="0068079D" w:rsidRDefault="004B6D32" w:rsidP="004B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68079D">
              <w:rPr>
                <w:rFonts w:ascii="Browallia New" w:hAnsi="Browallia New" w:cs="Browallia New"/>
                <w:sz w:val="24"/>
                <w:szCs w:val="24"/>
                <w:u w:val="single"/>
                <w:cs/>
              </w:rPr>
              <w:t>หัก</w:t>
            </w:r>
            <w:r w:rsidRPr="0068079D">
              <w:rPr>
                <w:rFonts w:ascii="Browallia New" w:hAnsi="Browallia New" w:cs="Browallia New"/>
                <w:sz w:val="24"/>
                <w:szCs w:val="24"/>
                <w:cs/>
              </w:rPr>
              <w:t xml:space="preserve"> ค่าเผื่อผลขาดทุนด้านเครดิตที่คาดว่าจะเกิดขึ้น</w:t>
            </w:r>
          </w:p>
        </w:tc>
        <w:tc>
          <w:tcPr>
            <w:tcW w:w="1392" w:type="dxa"/>
          </w:tcPr>
          <w:p w14:paraId="1742AB09" w14:textId="23906039" w:rsidR="004B6D32" w:rsidRPr="0068079D" w:rsidRDefault="004B6D32" w:rsidP="004B6D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(8,89</w:t>
            </w:r>
            <w:r w:rsidR="001A40FB">
              <w:rPr>
                <w:rFonts w:ascii="Browallia New" w:hAnsi="Browallia New" w:cs="Browallia New"/>
                <w:sz w:val="24"/>
                <w:szCs w:val="24"/>
              </w:rPr>
              <w:t>3</w:t>
            </w:r>
            <w:r>
              <w:rPr>
                <w:rFonts w:ascii="Browallia New" w:hAnsi="Browallia New" w:cs="Browallia New"/>
                <w:sz w:val="24"/>
                <w:szCs w:val="24"/>
              </w:rPr>
              <w:t>)</w:t>
            </w:r>
          </w:p>
        </w:tc>
        <w:tc>
          <w:tcPr>
            <w:tcW w:w="1393" w:type="dxa"/>
          </w:tcPr>
          <w:p w14:paraId="73A83269" w14:textId="415FB779" w:rsidR="004B6D32" w:rsidRPr="0068079D" w:rsidRDefault="004B6D32" w:rsidP="004B6D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hint="cs"/>
                <w:sz w:val="24"/>
                <w:szCs w:val="24"/>
                <w:cs/>
              </w:rPr>
              <w:t>(</w:t>
            </w:r>
            <w:r w:rsidRPr="00EA7A00">
              <w:rPr>
                <w:rFonts w:ascii="Browallia New" w:hAnsi="Browallia New" w:cs="Browallia New"/>
                <w:sz w:val="24"/>
                <w:szCs w:val="24"/>
                <w:cs/>
              </w:rPr>
              <w:t>9</w:t>
            </w:r>
            <w:r w:rsidRPr="00EA7A00">
              <w:rPr>
                <w:rFonts w:ascii="Browallia New" w:hAnsi="Browallia New" w:cs="Browallia New"/>
                <w:sz w:val="24"/>
                <w:szCs w:val="24"/>
              </w:rPr>
              <w:t>,</w:t>
            </w:r>
            <w:r w:rsidRPr="00EA7A00">
              <w:rPr>
                <w:rFonts w:ascii="Browallia New" w:hAnsi="Browallia New" w:cs="Browallia New"/>
                <w:sz w:val="24"/>
                <w:szCs w:val="24"/>
                <w:cs/>
              </w:rPr>
              <w:t>00</w:t>
            </w:r>
            <w:r>
              <w:rPr>
                <w:rFonts w:ascii="Browallia New" w:hAnsi="Browallia New" w:cs="Browallia New"/>
                <w:sz w:val="24"/>
                <w:szCs w:val="24"/>
              </w:rPr>
              <w:t>3</w:t>
            </w:r>
            <w:r w:rsidRPr="00EA7A00">
              <w:rPr>
                <w:rFonts w:ascii="Browallia New" w:hAnsi="Browallia New" w:cs="Browallia New" w:hint="cs"/>
                <w:sz w:val="24"/>
                <w:szCs w:val="24"/>
                <w:cs/>
              </w:rPr>
              <w:t>)</w:t>
            </w:r>
          </w:p>
        </w:tc>
        <w:tc>
          <w:tcPr>
            <w:tcW w:w="1393" w:type="dxa"/>
          </w:tcPr>
          <w:p w14:paraId="16A2E48D" w14:textId="0A0DF8D0" w:rsidR="004B6D32" w:rsidRPr="0068079D" w:rsidRDefault="004B6D32" w:rsidP="004B6D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EA7A00">
              <w:rPr>
                <w:rFonts w:ascii="Browallia New" w:hAnsi="Browallia New" w:cs="Browallia New"/>
                <w:sz w:val="24"/>
                <w:szCs w:val="24"/>
              </w:rPr>
              <w:t>-</w:t>
            </w:r>
          </w:p>
        </w:tc>
        <w:tc>
          <w:tcPr>
            <w:tcW w:w="1299" w:type="dxa"/>
          </w:tcPr>
          <w:p w14:paraId="0226B930" w14:textId="2D0F268B" w:rsidR="004B6D32" w:rsidRPr="0068079D" w:rsidRDefault="004B6D32" w:rsidP="004B6D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EA7A00">
              <w:rPr>
                <w:rFonts w:ascii="Browallia New" w:hAnsi="Browallia New" w:cs="Browallia New"/>
                <w:sz w:val="24"/>
                <w:szCs w:val="24"/>
              </w:rPr>
              <w:t>-</w:t>
            </w:r>
          </w:p>
        </w:tc>
      </w:tr>
      <w:tr w:rsidR="004B6D32" w:rsidRPr="0068079D" w14:paraId="6E062274" w14:textId="77777777" w:rsidTr="00F156F4">
        <w:trPr>
          <w:cantSplit/>
          <w:trHeight w:val="71"/>
        </w:trPr>
        <w:tc>
          <w:tcPr>
            <w:tcW w:w="3519" w:type="dxa"/>
            <w:vAlign w:val="bottom"/>
          </w:tcPr>
          <w:p w14:paraId="31CB285E" w14:textId="77777777" w:rsidR="004B6D32" w:rsidRPr="0068079D" w:rsidRDefault="004B6D32" w:rsidP="004B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สุทธิ</w:t>
            </w:r>
          </w:p>
        </w:tc>
        <w:tc>
          <w:tcPr>
            <w:tcW w:w="1392" w:type="dxa"/>
          </w:tcPr>
          <w:p w14:paraId="59D862B5" w14:textId="3F7F3D1D" w:rsidR="004B6D32" w:rsidRPr="0068079D" w:rsidRDefault="004B6D32" w:rsidP="004B6D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171,47</w:t>
            </w:r>
            <w:r w:rsidR="001A40FB">
              <w:rPr>
                <w:rFonts w:ascii="Browallia New" w:hAnsi="Browallia New" w:cs="Browallia New"/>
                <w:sz w:val="24"/>
                <w:szCs w:val="24"/>
              </w:rPr>
              <w:t>8</w:t>
            </w:r>
          </w:p>
        </w:tc>
        <w:tc>
          <w:tcPr>
            <w:tcW w:w="1393" w:type="dxa"/>
          </w:tcPr>
          <w:p w14:paraId="5D4F9B4F" w14:textId="4AA14A91" w:rsidR="004B6D32" w:rsidRPr="0068079D" w:rsidRDefault="004B6D32" w:rsidP="004B6D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cs/>
              </w:rPr>
              <w:t>196</w:t>
            </w:r>
            <w:r w:rsidRPr="00EA7A00">
              <w:rPr>
                <w:rFonts w:ascii="Browallia New" w:hAnsi="Browallia New" w:cs="Browallia New"/>
                <w:sz w:val="24"/>
                <w:szCs w:val="24"/>
              </w:rPr>
              <w:t>,</w:t>
            </w:r>
            <w:r w:rsidRPr="00EA7A00">
              <w:rPr>
                <w:rFonts w:ascii="Browallia New" w:hAnsi="Browallia New" w:cs="Browallia New"/>
                <w:sz w:val="24"/>
                <w:szCs w:val="24"/>
                <w:cs/>
              </w:rPr>
              <w:t>612</w:t>
            </w:r>
          </w:p>
        </w:tc>
        <w:tc>
          <w:tcPr>
            <w:tcW w:w="1393" w:type="dxa"/>
          </w:tcPr>
          <w:p w14:paraId="52061292" w14:textId="7A27B2E8" w:rsidR="004B6D32" w:rsidRPr="0068079D" w:rsidRDefault="004B6D32" w:rsidP="004B6D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Pr>
                <w:rFonts w:ascii="Browallia New" w:hAnsi="Browallia New" w:cs="Browallia New"/>
                <w:sz w:val="24"/>
                <w:szCs w:val="24"/>
              </w:rPr>
              <w:t>322</w:t>
            </w:r>
          </w:p>
        </w:tc>
        <w:tc>
          <w:tcPr>
            <w:tcW w:w="1299" w:type="dxa"/>
          </w:tcPr>
          <w:p w14:paraId="4E0341F5" w14:textId="18FDF453" w:rsidR="004B6D32" w:rsidRPr="0068079D" w:rsidRDefault="004B6D32" w:rsidP="004B6D3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7A00">
              <w:rPr>
                <w:rFonts w:ascii="Browallia New" w:hAnsi="Browallia New" w:cs="Browallia New"/>
                <w:sz w:val="24"/>
                <w:szCs w:val="24"/>
                <w:cs/>
              </w:rPr>
              <w:t>516</w:t>
            </w:r>
          </w:p>
        </w:tc>
      </w:tr>
    </w:tbl>
    <w:p w14:paraId="76531C31" w14:textId="77777777" w:rsidR="00FB3E61" w:rsidRPr="0068079D" w:rsidRDefault="00FB3E6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FB3E61" w:rsidRPr="0068079D" w14:paraId="1C7BA822" w14:textId="77777777" w:rsidTr="007929A2">
        <w:trPr>
          <w:cantSplit/>
          <w:tblHeader/>
        </w:trPr>
        <w:tc>
          <w:tcPr>
            <w:tcW w:w="3519" w:type="dxa"/>
          </w:tcPr>
          <w:p w14:paraId="01276ED2"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60D3128D"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FB3E61" w:rsidRPr="0068079D" w14:paraId="545B0879" w14:textId="77777777" w:rsidTr="007929A2">
        <w:trPr>
          <w:cantSplit/>
          <w:tblHeader/>
        </w:trPr>
        <w:tc>
          <w:tcPr>
            <w:tcW w:w="3519" w:type="dxa"/>
          </w:tcPr>
          <w:p w14:paraId="4EEDD76C"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156E377C"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786" w:type="dxa"/>
            <w:gridSpan w:val="2"/>
          </w:tcPr>
          <w:p w14:paraId="40533D14" w14:textId="77777777" w:rsidR="00FB3E61" w:rsidRPr="0068079D"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1E5C69" w:rsidRPr="0068079D" w14:paraId="429D63E7" w14:textId="77777777" w:rsidTr="007929A2">
        <w:trPr>
          <w:cantSplit/>
          <w:trHeight w:val="290"/>
          <w:tblHeader/>
        </w:trPr>
        <w:tc>
          <w:tcPr>
            <w:tcW w:w="3519" w:type="dxa"/>
          </w:tcPr>
          <w:p w14:paraId="4360EC7D" w14:textId="77777777" w:rsidR="001E5C69" w:rsidRPr="0068079D" w:rsidRDefault="001E5C69" w:rsidP="001E5C69">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69470C6C" w14:textId="77777777" w:rsidR="001E5C69" w:rsidRPr="000B168C"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0B168C">
              <w:rPr>
                <w:rFonts w:ascii="Browallia New" w:hAnsi="Browallia New" w:cs="Browallia New"/>
                <w:sz w:val="24"/>
                <w:szCs w:val="24"/>
              </w:rPr>
              <w:t xml:space="preserve">31 </w:t>
            </w:r>
            <w:r w:rsidRPr="000B168C">
              <w:rPr>
                <w:rFonts w:ascii="Browallia New" w:hAnsi="Browallia New" w:cs="Browallia New"/>
                <w:sz w:val="24"/>
                <w:szCs w:val="24"/>
                <w:cs/>
                <w:lang w:val="en-GB"/>
              </w:rPr>
              <w:t xml:space="preserve">มีนาคม </w:t>
            </w:r>
          </w:p>
          <w:p w14:paraId="785D4BC7" w14:textId="65B480A5" w:rsidR="001E5C69" w:rsidRPr="0068079D"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Pr>
                <w:rFonts w:ascii="Browallia New" w:hAnsi="Browallia New" w:cs="Browallia New"/>
                <w:sz w:val="24"/>
                <w:szCs w:val="24"/>
              </w:rPr>
              <w:t>9</w:t>
            </w:r>
          </w:p>
        </w:tc>
        <w:tc>
          <w:tcPr>
            <w:tcW w:w="1393" w:type="dxa"/>
            <w:vAlign w:val="bottom"/>
          </w:tcPr>
          <w:p w14:paraId="2E30FF5D" w14:textId="2C7C278F" w:rsidR="001E5C69" w:rsidRPr="0068079D"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w:t>
            </w:r>
            <w:r>
              <w:rPr>
                <w:rFonts w:ascii="Browallia New" w:hAnsi="Browallia New" w:cs="Browallia New"/>
                <w:sz w:val="24"/>
                <w:szCs w:val="24"/>
              </w:rPr>
              <w:t>8</w:t>
            </w:r>
          </w:p>
        </w:tc>
        <w:tc>
          <w:tcPr>
            <w:tcW w:w="1393" w:type="dxa"/>
            <w:vAlign w:val="bottom"/>
          </w:tcPr>
          <w:p w14:paraId="337E8BE1" w14:textId="77777777" w:rsidR="001E5C69" w:rsidRPr="000B168C"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0B168C">
              <w:rPr>
                <w:rFonts w:ascii="Browallia New" w:hAnsi="Browallia New" w:cs="Browallia New"/>
                <w:sz w:val="24"/>
                <w:szCs w:val="24"/>
              </w:rPr>
              <w:t xml:space="preserve">31 </w:t>
            </w:r>
            <w:r w:rsidRPr="000B168C">
              <w:rPr>
                <w:rFonts w:ascii="Browallia New" w:hAnsi="Browallia New" w:cs="Browallia New"/>
                <w:sz w:val="24"/>
                <w:szCs w:val="24"/>
                <w:cs/>
                <w:lang w:val="en-GB"/>
              </w:rPr>
              <w:t xml:space="preserve">มีนาคม </w:t>
            </w:r>
          </w:p>
          <w:p w14:paraId="28C1662F" w14:textId="18C8F741" w:rsidR="001E5C69" w:rsidRPr="0068079D"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256</w:t>
            </w:r>
            <w:r>
              <w:rPr>
                <w:rFonts w:ascii="Browallia New" w:hAnsi="Browallia New" w:cs="Browallia New"/>
                <w:sz w:val="24"/>
                <w:szCs w:val="24"/>
              </w:rPr>
              <w:t>9</w:t>
            </w:r>
          </w:p>
        </w:tc>
        <w:tc>
          <w:tcPr>
            <w:tcW w:w="1393" w:type="dxa"/>
            <w:vAlign w:val="bottom"/>
          </w:tcPr>
          <w:p w14:paraId="1E79D2EC" w14:textId="66640608" w:rsidR="001E5C69" w:rsidRPr="0068079D" w:rsidRDefault="001E5C69" w:rsidP="001E5C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w:t>
            </w:r>
            <w:r>
              <w:rPr>
                <w:rFonts w:ascii="Browallia New" w:hAnsi="Browallia New" w:cs="Browallia New"/>
                <w:sz w:val="24"/>
                <w:szCs w:val="24"/>
              </w:rPr>
              <w:t>8</w:t>
            </w:r>
          </w:p>
        </w:tc>
      </w:tr>
      <w:tr w:rsidR="00FB3E61" w:rsidRPr="0068079D" w14:paraId="37C1E270" w14:textId="77777777" w:rsidTr="007929A2">
        <w:trPr>
          <w:cantSplit/>
        </w:trPr>
        <w:tc>
          <w:tcPr>
            <w:tcW w:w="3519" w:type="dxa"/>
            <w:vAlign w:val="bottom"/>
          </w:tcPr>
          <w:p w14:paraId="2B0E694A"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62EA0396"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46988B2D"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65201696" w14:textId="77777777" w:rsidR="00FB3E61" w:rsidRPr="0068079D" w:rsidRDefault="00FB3E61" w:rsidP="004E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c>
          <w:tcPr>
            <w:tcW w:w="1393" w:type="dxa"/>
          </w:tcPr>
          <w:p w14:paraId="1B0F5F26" w14:textId="77777777" w:rsidR="00FB3E61" w:rsidRPr="0068079D" w:rsidRDefault="00FB3E61" w:rsidP="004E2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p>
        </w:tc>
      </w:tr>
      <w:tr w:rsidR="00FB3E61" w:rsidRPr="0068079D" w14:paraId="3792AB3B" w14:textId="77777777" w:rsidTr="007929A2">
        <w:trPr>
          <w:cantSplit/>
        </w:trPr>
        <w:tc>
          <w:tcPr>
            <w:tcW w:w="3519" w:type="dxa"/>
            <w:vAlign w:val="bottom"/>
          </w:tcPr>
          <w:p w14:paraId="2418ADEB" w14:textId="24137360"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68079D">
              <w:rPr>
                <w:rFonts w:ascii="Browallia New" w:hAnsi="Browallia New" w:cs="Browallia New"/>
                <w:b/>
                <w:bCs/>
                <w:sz w:val="24"/>
                <w:szCs w:val="24"/>
                <w:cs/>
              </w:rPr>
              <w:t>กิจการที่เกี่ยวข้องกัน</w:t>
            </w:r>
          </w:p>
        </w:tc>
        <w:tc>
          <w:tcPr>
            <w:tcW w:w="1392" w:type="dxa"/>
            <w:vAlign w:val="bottom"/>
          </w:tcPr>
          <w:p w14:paraId="61D4D1EE" w14:textId="77777777" w:rsidR="00FB3E61" w:rsidRPr="0068079D"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3C869531" w14:textId="77777777" w:rsidR="00FB3E61" w:rsidRPr="0068079D" w:rsidRDefault="00FB3E61" w:rsidP="00DA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tcPr>
          <w:p w14:paraId="12164AB3"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7C3C7CF5" w14:textId="77777777" w:rsidR="00FB3E61" w:rsidRPr="0068079D"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3C70A2" w:rsidRPr="0068079D" w14:paraId="6CC239E6" w14:textId="77777777" w:rsidTr="007929A2">
        <w:trPr>
          <w:cantSplit/>
          <w:trHeight w:val="71"/>
        </w:trPr>
        <w:tc>
          <w:tcPr>
            <w:tcW w:w="3519" w:type="dxa"/>
            <w:vAlign w:val="bottom"/>
          </w:tcPr>
          <w:p w14:paraId="10BFC363" w14:textId="77777777"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lang w:val="en-GB"/>
              </w:rPr>
              <w:t>ยังไม่ถึงกำหนดชำระ</w:t>
            </w:r>
          </w:p>
        </w:tc>
        <w:tc>
          <w:tcPr>
            <w:tcW w:w="1392" w:type="dxa"/>
          </w:tcPr>
          <w:p w14:paraId="27B77559" w14:textId="5D0FBEBF"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9340C5">
              <w:rPr>
                <w:rFonts w:ascii="Browallia New" w:hAnsi="Browallia New" w:cs="Browallia New"/>
                <w:sz w:val="24"/>
                <w:szCs w:val="24"/>
              </w:rPr>
              <w:t>-</w:t>
            </w:r>
          </w:p>
        </w:tc>
        <w:tc>
          <w:tcPr>
            <w:tcW w:w="1393" w:type="dxa"/>
          </w:tcPr>
          <w:p w14:paraId="441D9CA4" w14:textId="6BC9B6AD"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9340C5">
              <w:rPr>
                <w:rFonts w:ascii="Browallia New" w:hAnsi="Browallia New" w:cs="Browallia New"/>
                <w:sz w:val="24"/>
                <w:szCs w:val="24"/>
              </w:rPr>
              <w:t>-</w:t>
            </w:r>
          </w:p>
        </w:tc>
        <w:tc>
          <w:tcPr>
            <w:tcW w:w="1393" w:type="dxa"/>
          </w:tcPr>
          <w:p w14:paraId="3F0F1A18" w14:textId="2BFC0851"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157,061</w:t>
            </w:r>
          </w:p>
        </w:tc>
        <w:tc>
          <w:tcPr>
            <w:tcW w:w="1393" w:type="dxa"/>
          </w:tcPr>
          <w:p w14:paraId="4168CE61" w14:textId="7AC5396F"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340C5">
              <w:rPr>
                <w:rFonts w:ascii="Browallia New" w:hAnsi="Browallia New" w:cs="Browallia New"/>
                <w:sz w:val="24"/>
                <w:szCs w:val="24"/>
                <w:cs/>
              </w:rPr>
              <w:t>174</w:t>
            </w:r>
            <w:r w:rsidRPr="009340C5">
              <w:rPr>
                <w:rFonts w:ascii="Browallia New" w:hAnsi="Browallia New" w:cs="Browallia New"/>
                <w:sz w:val="24"/>
                <w:szCs w:val="24"/>
              </w:rPr>
              <w:t>,</w:t>
            </w:r>
            <w:r w:rsidRPr="009340C5">
              <w:rPr>
                <w:rFonts w:ascii="Browallia New" w:hAnsi="Browallia New" w:cs="Browallia New"/>
                <w:sz w:val="24"/>
                <w:szCs w:val="24"/>
                <w:cs/>
              </w:rPr>
              <w:t>59</w:t>
            </w:r>
            <w:r>
              <w:rPr>
                <w:rFonts w:ascii="Browallia New" w:hAnsi="Browallia New" w:cs="Browallia New"/>
                <w:sz w:val="24"/>
                <w:szCs w:val="24"/>
              </w:rPr>
              <w:t>6</w:t>
            </w:r>
          </w:p>
        </w:tc>
      </w:tr>
      <w:tr w:rsidR="003C70A2" w:rsidRPr="0068079D" w14:paraId="04604479" w14:textId="77777777" w:rsidTr="007929A2">
        <w:trPr>
          <w:cantSplit/>
          <w:trHeight w:val="71"/>
        </w:trPr>
        <w:tc>
          <w:tcPr>
            <w:tcW w:w="3519" w:type="dxa"/>
            <w:vAlign w:val="bottom"/>
          </w:tcPr>
          <w:p w14:paraId="72342483" w14:textId="77777777"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เกินกว่าที่กำหนดเวลาชำระหนี้</w:t>
            </w:r>
          </w:p>
        </w:tc>
        <w:tc>
          <w:tcPr>
            <w:tcW w:w="1392" w:type="dxa"/>
          </w:tcPr>
          <w:p w14:paraId="5569AE73" w14:textId="77777777"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2564B2A" w14:textId="77777777"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38E7ED8" w14:textId="77777777"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1CA51696" w14:textId="77777777"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3C70A2" w:rsidRPr="0068079D" w14:paraId="6C4A45F8" w14:textId="77777777" w:rsidTr="007929A2">
        <w:trPr>
          <w:cantSplit/>
          <w:trHeight w:val="71"/>
        </w:trPr>
        <w:tc>
          <w:tcPr>
            <w:tcW w:w="3519" w:type="dxa"/>
            <w:vAlign w:val="bottom"/>
          </w:tcPr>
          <w:p w14:paraId="7C2F9079" w14:textId="77777777"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     น้อยกว่า </w:t>
            </w:r>
            <w:r w:rsidRPr="0068079D">
              <w:rPr>
                <w:rFonts w:ascii="Browallia New" w:hAnsi="Browallia New" w:cs="Browallia New"/>
                <w:sz w:val="24"/>
                <w:szCs w:val="24"/>
                <w:lang w:val="en-GB"/>
              </w:rPr>
              <w:t>3</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47C66CD7" w14:textId="08999416"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540</w:t>
            </w:r>
          </w:p>
        </w:tc>
        <w:tc>
          <w:tcPr>
            <w:tcW w:w="1393" w:type="dxa"/>
          </w:tcPr>
          <w:p w14:paraId="224A49C0" w14:textId="4363BF53"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340C5">
              <w:rPr>
                <w:rFonts w:ascii="Browallia New" w:hAnsi="Browallia New" w:cs="Browallia New"/>
                <w:sz w:val="24"/>
                <w:szCs w:val="24"/>
                <w:cs/>
              </w:rPr>
              <w:t>1</w:t>
            </w:r>
            <w:r w:rsidRPr="009340C5">
              <w:rPr>
                <w:rFonts w:ascii="Browallia New" w:hAnsi="Browallia New" w:cs="Browallia New"/>
                <w:sz w:val="24"/>
                <w:szCs w:val="24"/>
              </w:rPr>
              <w:t>,</w:t>
            </w:r>
            <w:r w:rsidRPr="009340C5">
              <w:rPr>
                <w:rFonts w:ascii="Browallia New" w:hAnsi="Browallia New" w:cs="Browallia New"/>
                <w:sz w:val="24"/>
                <w:szCs w:val="24"/>
                <w:cs/>
              </w:rPr>
              <w:t>38</w:t>
            </w:r>
            <w:r>
              <w:rPr>
                <w:rFonts w:ascii="Browallia New" w:hAnsi="Browallia New" w:cs="Browallia New"/>
                <w:sz w:val="24"/>
                <w:szCs w:val="24"/>
              </w:rPr>
              <w:t>8</w:t>
            </w:r>
          </w:p>
        </w:tc>
        <w:tc>
          <w:tcPr>
            <w:tcW w:w="1393" w:type="dxa"/>
          </w:tcPr>
          <w:p w14:paraId="16FC15D5" w14:textId="19673A83" w:rsidR="003C70A2" w:rsidRPr="0068079D" w:rsidRDefault="00F7747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88,561</w:t>
            </w:r>
          </w:p>
        </w:tc>
        <w:tc>
          <w:tcPr>
            <w:tcW w:w="1393" w:type="dxa"/>
          </w:tcPr>
          <w:p w14:paraId="5FDE4001" w14:textId="712435B0"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340C5">
              <w:rPr>
                <w:rFonts w:ascii="Browallia New" w:hAnsi="Browallia New" w:cs="Browallia New"/>
                <w:sz w:val="24"/>
                <w:szCs w:val="24"/>
              </w:rPr>
              <w:t xml:space="preserve"> 92,31</w:t>
            </w:r>
            <w:r>
              <w:rPr>
                <w:rFonts w:ascii="Browallia New" w:hAnsi="Browallia New" w:cs="Browallia New"/>
                <w:sz w:val="24"/>
                <w:szCs w:val="24"/>
              </w:rPr>
              <w:t>9</w:t>
            </w:r>
            <w:r w:rsidRPr="009340C5">
              <w:rPr>
                <w:rFonts w:ascii="Browallia New" w:hAnsi="Browallia New" w:cs="Browallia New"/>
                <w:sz w:val="24"/>
                <w:szCs w:val="24"/>
              </w:rPr>
              <w:t xml:space="preserve"> </w:t>
            </w:r>
          </w:p>
        </w:tc>
      </w:tr>
      <w:tr w:rsidR="003C70A2" w:rsidRPr="0068079D" w14:paraId="6D6C80C9" w14:textId="77777777" w:rsidTr="007929A2">
        <w:trPr>
          <w:cantSplit/>
          <w:trHeight w:val="71"/>
        </w:trPr>
        <w:tc>
          <w:tcPr>
            <w:tcW w:w="3519" w:type="dxa"/>
            <w:vAlign w:val="bottom"/>
          </w:tcPr>
          <w:p w14:paraId="786B329A" w14:textId="77777777"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     </w:t>
            </w:r>
            <w:r w:rsidRPr="0068079D">
              <w:rPr>
                <w:rFonts w:ascii="Browallia New" w:hAnsi="Browallia New" w:cs="Browallia New"/>
                <w:sz w:val="24"/>
                <w:szCs w:val="24"/>
                <w:lang w:val="en-GB"/>
              </w:rPr>
              <w:t>3</w:t>
            </w:r>
            <w:r w:rsidRPr="0068079D">
              <w:rPr>
                <w:rFonts w:ascii="Browallia New" w:hAnsi="Browallia New" w:cs="Browallia New"/>
                <w:sz w:val="24"/>
                <w:szCs w:val="24"/>
              </w:rPr>
              <w:t xml:space="preserve"> - </w:t>
            </w:r>
            <w:r w:rsidRPr="0068079D">
              <w:rPr>
                <w:rFonts w:ascii="Browallia New" w:hAnsi="Browallia New" w:cs="Browallia New"/>
                <w:sz w:val="24"/>
                <w:szCs w:val="24"/>
                <w:lang w:val="en-GB"/>
              </w:rPr>
              <w:t>6</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4381335C" w14:textId="5BAC2710"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9340C5">
              <w:rPr>
                <w:rFonts w:ascii="Browallia New" w:hAnsi="Browallia New" w:cs="Browallia New"/>
                <w:sz w:val="24"/>
                <w:szCs w:val="24"/>
              </w:rPr>
              <w:t>-</w:t>
            </w:r>
          </w:p>
        </w:tc>
        <w:tc>
          <w:tcPr>
            <w:tcW w:w="1393" w:type="dxa"/>
          </w:tcPr>
          <w:p w14:paraId="4E9C1C2C" w14:textId="6E428D5B"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9340C5">
              <w:rPr>
                <w:rFonts w:ascii="Browallia New" w:hAnsi="Browallia New" w:cs="Browallia New"/>
                <w:sz w:val="24"/>
                <w:szCs w:val="24"/>
              </w:rPr>
              <w:t>-</w:t>
            </w:r>
          </w:p>
        </w:tc>
        <w:tc>
          <w:tcPr>
            <w:tcW w:w="1393" w:type="dxa"/>
          </w:tcPr>
          <w:p w14:paraId="55F1B653" w14:textId="7D0936C0" w:rsidR="003C70A2" w:rsidRPr="0068079D" w:rsidRDefault="00F7747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92,</w:t>
            </w:r>
            <w:r w:rsidR="00E85E05">
              <w:rPr>
                <w:rFonts w:ascii="Browallia New" w:hAnsi="Browallia New" w:cs="Browallia New"/>
                <w:sz w:val="24"/>
                <w:szCs w:val="24"/>
              </w:rPr>
              <w:t>319</w:t>
            </w:r>
          </w:p>
        </w:tc>
        <w:tc>
          <w:tcPr>
            <w:tcW w:w="1393" w:type="dxa"/>
          </w:tcPr>
          <w:p w14:paraId="34EC6F09" w14:textId="45DEE2CC"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340C5">
              <w:rPr>
                <w:rFonts w:ascii="Browallia New" w:hAnsi="Browallia New" w:cs="Browallia New"/>
                <w:sz w:val="24"/>
                <w:szCs w:val="24"/>
              </w:rPr>
              <w:t xml:space="preserve"> 83,69</w:t>
            </w:r>
            <w:r>
              <w:rPr>
                <w:rFonts w:ascii="Browallia New" w:hAnsi="Browallia New" w:cs="Browallia New"/>
                <w:sz w:val="24"/>
                <w:szCs w:val="24"/>
              </w:rPr>
              <w:t>2</w:t>
            </w:r>
            <w:r w:rsidRPr="009340C5">
              <w:rPr>
                <w:rFonts w:ascii="Browallia New" w:hAnsi="Browallia New" w:cs="Browallia New"/>
                <w:sz w:val="24"/>
                <w:szCs w:val="24"/>
              </w:rPr>
              <w:t xml:space="preserve"> </w:t>
            </w:r>
          </w:p>
        </w:tc>
      </w:tr>
      <w:tr w:rsidR="003C70A2" w:rsidRPr="0068079D" w14:paraId="6C1ABD95" w14:textId="77777777" w:rsidTr="007929A2">
        <w:trPr>
          <w:cantSplit/>
          <w:trHeight w:val="71"/>
        </w:trPr>
        <w:tc>
          <w:tcPr>
            <w:tcW w:w="3519" w:type="dxa"/>
            <w:vAlign w:val="bottom"/>
          </w:tcPr>
          <w:p w14:paraId="76959B06" w14:textId="77777777"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lang w:val="en-GB"/>
              </w:rPr>
              <w:t xml:space="preserve">   </w:t>
            </w:r>
            <w:r w:rsidRPr="0068079D">
              <w:rPr>
                <w:rFonts w:ascii="Browallia New" w:hAnsi="Browallia New" w:cs="Browallia New"/>
                <w:sz w:val="24"/>
                <w:szCs w:val="24"/>
                <w:cs/>
                <w:lang w:val="en-GB"/>
              </w:rPr>
              <w:t xml:space="preserve">  </w:t>
            </w:r>
            <w:r w:rsidRPr="0068079D">
              <w:rPr>
                <w:rFonts w:ascii="Browallia New" w:hAnsi="Browallia New" w:cs="Browallia New"/>
                <w:sz w:val="24"/>
                <w:szCs w:val="24"/>
                <w:lang w:val="en-GB"/>
              </w:rPr>
              <w:t>6</w:t>
            </w:r>
            <w:r w:rsidRPr="0068079D">
              <w:rPr>
                <w:rFonts w:ascii="Browallia New" w:hAnsi="Browallia New" w:cs="Browallia New"/>
                <w:sz w:val="24"/>
                <w:szCs w:val="24"/>
              </w:rPr>
              <w:t xml:space="preserve"> - </w:t>
            </w:r>
            <w:r w:rsidRPr="0068079D">
              <w:rPr>
                <w:rFonts w:ascii="Browallia New" w:hAnsi="Browallia New" w:cs="Browallia New"/>
                <w:sz w:val="24"/>
                <w:szCs w:val="24"/>
                <w:lang w:val="en-GB"/>
              </w:rPr>
              <w:t>12</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646926B2" w14:textId="76768E19"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9340C5">
              <w:rPr>
                <w:rFonts w:ascii="Browallia New" w:hAnsi="Browallia New" w:cs="Browallia New"/>
                <w:sz w:val="24"/>
                <w:szCs w:val="24"/>
              </w:rPr>
              <w:t>-</w:t>
            </w:r>
          </w:p>
        </w:tc>
        <w:tc>
          <w:tcPr>
            <w:tcW w:w="1393" w:type="dxa"/>
          </w:tcPr>
          <w:p w14:paraId="30FE5BB3" w14:textId="5AFE1DB8"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9340C5">
              <w:rPr>
                <w:rFonts w:ascii="Browallia New" w:hAnsi="Browallia New" w:cs="Browallia New"/>
                <w:sz w:val="24"/>
                <w:szCs w:val="24"/>
              </w:rPr>
              <w:t>-</w:t>
            </w:r>
          </w:p>
        </w:tc>
        <w:tc>
          <w:tcPr>
            <w:tcW w:w="1393" w:type="dxa"/>
          </w:tcPr>
          <w:p w14:paraId="29109E1F" w14:textId="11DA4419" w:rsidR="003C70A2" w:rsidRPr="0068079D" w:rsidRDefault="00E85E05"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305,656</w:t>
            </w:r>
          </w:p>
        </w:tc>
        <w:tc>
          <w:tcPr>
            <w:tcW w:w="1393" w:type="dxa"/>
          </w:tcPr>
          <w:p w14:paraId="7D8ED8A9" w14:textId="3650A0B6"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340C5">
              <w:rPr>
                <w:rFonts w:ascii="Browallia New" w:hAnsi="Browallia New" w:cs="Browallia New"/>
                <w:sz w:val="24"/>
                <w:szCs w:val="24"/>
              </w:rPr>
              <w:t xml:space="preserve"> 279,061</w:t>
            </w:r>
          </w:p>
        </w:tc>
      </w:tr>
      <w:tr w:rsidR="003C70A2" w:rsidRPr="0068079D" w14:paraId="6D2A656F" w14:textId="77777777" w:rsidTr="007929A2">
        <w:trPr>
          <w:cantSplit/>
          <w:trHeight w:val="71"/>
        </w:trPr>
        <w:tc>
          <w:tcPr>
            <w:tcW w:w="3519" w:type="dxa"/>
            <w:vAlign w:val="bottom"/>
          </w:tcPr>
          <w:p w14:paraId="5E941659" w14:textId="0D8C4F60"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68079D">
              <w:rPr>
                <w:rFonts w:ascii="Browallia New" w:hAnsi="Browallia New" w:cs="Browallia New"/>
                <w:sz w:val="24"/>
                <w:szCs w:val="24"/>
              </w:rPr>
              <w:t xml:space="preserve">   </w:t>
            </w:r>
            <w:r w:rsidRPr="0068079D">
              <w:rPr>
                <w:rFonts w:ascii="Browallia New" w:hAnsi="Browallia New" w:cs="Browallia New"/>
                <w:sz w:val="24"/>
                <w:szCs w:val="24"/>
                <w:cs/>
              </w:rPr>
              <w:t xml:space="preserve">  เกินกว่า </w:t>
            </w:r>
            <w:r w:rsidRPr="0068079D">
              <w:rPr>
                <w:rFonts w:ascii="Browallia New" w:hAnsi="Browallia New" w:cs="Browallia New"/>
                <w:sz w:val="24"/>
                <w:szCs w:val="24"/>
                <w:lang w:val="en-GB"/>
              </w:rPr>
              <w:t>12</w:t>
            </w:r>
            <w:r w:rsidRPr="0068079D">
              <w:rPr>
                <w:rFonts w:ascii="Browallia New" w:hAnsi="Browallia New" w:cs="Browallia New"/>
                <w:sz w:val="24"/>
                <w:szCs w:val="24"/>
              </w:rPr>
              <w:t xml:space="preserve"> </w:t>
            </w:r>
            <w:r w:rsidRPr="0068079D">
              <w:rPr>
                <w:rFonts w:ascii="Browallia New" w:hAnsi="Browallia New" w:cs="Browallia New"/>
                <w:sz w:val="24"/>
                <w:szCs w:val="24"/>
                <w:cs/>
                <w:lang w:val="en-GB"/>
              </w:rPr>
              <w:t>เดือน</w:t>
            </w:r>
          </w:p>
        </w:tc>
        <w:tc>
          <w:tcPr>
            <w:tcW w:w="1392" w:type="dxa"/>
          </w:tcPr>
          <w:p w14:paraId="722A4E9D" w14:textId="4B6282FE" w:rsidR="003C70A2" w:rsidRPr="0068079D" w:rsidRDefault="003C70A2" w:rsidP="003C70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9340C5">
              <w:rPr>
                <w:rFonts w:ascii="Browallia New" w:hAnsi="Browallia New" w:cs="Browallia New"/>
                <w:sz w:val="24"/>
                <w:szCs w:val="24"/>
              </w:rPr>
              <w:t>-</w:t>
            </w:r>
          </w:p>
        </w:tc>
        <w:tc>
          <w:tcPr>
            <w:tcW w:w="1393" w:type="dxa"/>
          </w:tcPr>
          <w:p w14:paraId="5C16C7A8" w14:textId="28A3CE0F" w:rsidR="003C70A2" w:rsidRPr="0068079D" w:rsidRDefault="003C70A2" w:rsidP="003C70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9340C5">
              <w:rPr>
                <w:rFonts w:ascii="Browallia New" w:hAnsi="Browallia New" w:cs="Browallia New"/>
                <w:sz w:val="24"/>
                <w:szCs w:val="24"/>
              </w:rPr>
              <w:t>-</w:t>
            </w:r>
          </w:p>
        </w:tc>
        <w:tc>
          <w:tcPr>
            <w:tcW w:w="1393" w:type="dxa"/>
          </w:tcPr>
          <w:p w14:paraId="70F66426" w14:textId="102A369E" w:rsidR="003C70A2" w:rsidRPr="0068079D" w:rsidRDefault="00E85E05" w:rsidP="003C70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422,63</w:t>
            </w:r>
            <w:r w:rsidR="00EA6F29">
              <w:rPr>
                <w:rFonts w:ascii="Browallia New" w:hAnsi="Browallia New" w:cs="Browallia New"/>
                <w:sz w:val="24"/>
                <w:szCs w:val="24"/>
              </w:rPr>
              <w:t>4</w:t>
            </w:r>
          </w:p>
        </w:tc>
        <w:tc>
          <w:tcPr>
            <w:tcW w:w="1393" w:type="dxa"/>
          </w:tcPr>
          <w:p w14:paraId="376D0A21" w14:textId="10F624E1" w:rsidR="003C70A2" w:rsidRPr="0068079D" w:rsidRDefault="003C70A2" w:rsidP="003C70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340C5">
              <w:rPr>
                <w:rFonts w:ascii="Browallia New" w:hAnsi="Browallia New" w:cs="Browallia New"/>
                <w:sz w:val="24"/>
                <w:szCs w:val="24"/>
              </w:rPr>
              <w:t xml:space="preserve"> 381,69</w:t>
            </w:r>
            <w:r>
              <w:rPr>
                <w:rFonts w:ascii="Browallia New" w:hAnsi="Browallia New" w:cs="Browallia New"/>
                <w:sz w:val="24"/>
                <w:szCs w:val="24"/>
              </w:rPr>
              <w:t>8</w:t>
            </w:r>
            <w:r w:rsidRPr="009340C5">
              <w:rPr>
                <w:rFonts w:ascii="Browallia New" w:hAnsi="Browallia New" w:cs="Browallia New"/>
                <w:sz w:val="24"/>
                <w:szCs w:val="24"/>
              </w:rPr>
              <w:t xml:space="preserve"> </w:t>
            </w:r>
          </w:p>
        </w:tc>
      </w:tr>
      <w:tr w:rsidR="003C70A2" w:rsidRPr="0068079D" w14:paraId="01859F64" w14:textId="77777777" w:rsidTr="007929A2">
        <w:trPr>
          <w:cantSplit/>
          <w:trHeight w:val="71"/>
        </w:trPr>
        <w:tc>
          <w:tcPr>
            <w:tcW w:w="3519" w:type="dxa"/>
            <w:vAlign w:val="bottom"/>
          </w:tcPr>
          <w:p w14:paraId="0E823E2D" w14:textId="62DC6790" w:rsidR="003C70A2" w:rsidRPr="0068079D" w:rsidRDefault="003C70A2" w:rsidP="003C7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3597F8B9" w14:textId="1F410F81" w:rsidR="003C70A2" w:rsidRPr="0068079D" w:rsidRDefault="003C70A2" w:rsidP="003C70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540</w:t>
            </w:r>
          </w:p>
        </w:tc>
        <w:tc>
          <w:tcPr>
            <w:tcW w:w="1393" w:type="dxa"/>
          </w:tcPr>
          <w:p w14:paraId="222DA9C6" w14:textId="43051884" w:rsidR="003C70A2" w:rsidRPr="0068079D" w:rsidRDefault="003C70A2" w:rsidP="003C70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340C5">
              <w:rPr>
                <w:rFonts w:ascii="Browallia New" w:hAnsi="Browallia New" w:cs="Browallia New"/>
                <w:sz w:val="24"/>
                <w:szCs w:val="24"/>
                <w:cs/>
              </w:rPr>
              <w:t>1</w:t>
            </w:r>
            <w:r w:rsidRPr="009340C5">
              <w:rPr>
                <w:rFonts w:ascii="Browallia New" w:hAnsi="Browallia New" w:cs="Browallia New"/>
                <w:sz w:val="24"/>
                <w:szCs w:val="24"/>
              </w:rPr>
              <w:t>,</w:t>
            </w:r>
            <w:r w:rsidRPr="009340C5">
              <w:rPr>
                <w:rFonts w:ascii="Browallia New" w:hAnsi="Browallia New" w:cs="Browallia New"/>
                <w:sz w:val="24"/>
                <w:szCs w:val="24"/>
                <w:cs/>
              </w:rPr>
              <w:t>38</w:t>
            </w:r>
            <w:r>
              <w:rPr>
                <w:rFonts w:ascii="Browallia New" w:hAnsi="Browallia New" w:cs="Browallia New"/>
                <w:sz w:val="24"/>
                <w:szCs w:val="24"/>
              </w:rPr>
              <w:t>8</w:t>
            </w:r>
          </w:p>
        </w:tc>
        <w:tc>
          <w:tcPr>
            <w:tcW w:w="1393" w:type="dxa"/>
          </w:tcPr>
          <w:p w14:paraId="4CD6DF3B" w14:textId="748562F3" w:rsidR="003C70A2" w:rsidRPr="0068079D" w:rsidRDefault="00E85E05" w:rsidP="003C70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1,066</w:t>
            </w:r>
            <w:r w:rsidR="00263AE9">
              <w:rPr>
                <w:rFonts w:ascii="Browallia New" w:hAnsi="Browallia New" w:cs="Browallia New"/>
                <w:sz w:val="24"/>
                <w:szCs w:val="24"/>
              </w:rPr>
              <w:t>,231</w:t>
            </w:r>
          </w:p>
        </w:tc>
        <w:tc>
          <w:tcPr>
            <w:tcW w:w="1393" w:type="dxa"/>
          </w:tcPr>
          <w:p w14:paraId="6A3EAD27" w14:textId="67C1F933" w:rsidR="003C70A2" w:rsidRPr="0068079D" w:rsidRDefault="003C70A2" w:rsidP="003C70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9340C5">
              <w:rPr>
                <w:rFonts w:ascii="Browallia New" w:hAnsi="Browallia New" w:cs="Browallia New"/>
                <w:sz w:val="24"/>
                <w:szCs w:val="24"/>
              </w:rPr>
              <w:t>1,011,36</w:t>
            </w:r>
            <w:r>
              <w:rPr>
                <w:rFonts w:ascii="Browallia New" w:hAnsi="Browallia New" w:cs="Browallia New"/>
                <w:sz w:val="24"/>
                <w:szCs w:val="24"/>
              </w:rPr>
              <w:t>6</w:t>
            </w:r>
            <w:r w:rsidRPr="009340C5">
              <w:rPr>
                <w:rFonts w:ascii="Browallia New" w:hAnsi="Browallia New" w:cs="Browallia New"/>
                <w:sz w:val="24"/>
                <w:szCs w:val="24"/>
              </w:rPr>
              <w:t xml:space="preserve"> </w:t>
            </w:r>
          </w:p>
        </w:tc>
      </w:tr>
    </w:tbl>
    <w:p w14:paraId="3E594256" w14:textId="77777777" w:rsidR="00772BD8" w:rsidRPr="0068079D" w:rsidRDefault="00772BD8"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B6EBA23" w14:textId="77777777" w:rsidR="00DD5C96" w:rsidRPr="0068079D" w:rsidRDefault="00DD5C96" w:rsidP="00DD5C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สินทรัพย์ไม่หมุนเวียนที่ถือไว้เพื่อรอการขาย</w:t>
      </w:r>
    </w:p>
    <w:p w14:paraId="11E7B6D8" w14:textId="77777777" w:rsidR="00DD5C96" w:rsidRPr="0068079D" w:rsidRDefault="00DD5C96" w:rsidP="00DD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15E4621" w14:textId="7CCD20A7" w:rsidR="00DD5C96" w:rsidRPr="0068079D" w:rsidRDefault="00DD5C96" w:rsidP="001E5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255972">
        <w:rPr>
          <w:rFonts w:ascii="Browallia New" w:hAnsi="Browallia New" w:cs="Browallia New"/>
          <w:color w:val="000000" w:themeColor="text1"/>
          <w:sz w:val="28"/>
          <w:szCs w:val="28"/>
          <w:cs/>
        </w:rPr>
        <w:t xml:space="preserve">ณ วันที่ </w:t>
      </w:r>
      <w:r w:rsidR="001E5C69" w:rsidRPr="00255972">
        <w:rPr>
          <w:rFonts w:ascii="Browallia New" w:hAnsi="Browallia New" w:cs="Browallia New"/>
          <w:color w:val="000000" w:themeColor="text1"/>
          <w:sz w:val="28"/>
          <w:szCs w:val="28"/>
        </w:rPr>
        <w:t xml:space="preserve">31 </w:t>
      </w:r>
      <w:r w:rsidR="001E5C69" w:rsidRPr="00255972">
        <w:rPr>
          <w:rFonts w:ascii="Browallia New" w:hAnsi="Browallia New" w:cs="Browallia New"/>
          <w:color w:val="000000" w:themeColor="text1"/>
          <w:sz w:val="28"/>
          <w:szCs w:val="28"/>
          <w:cs/>
        </w:rPr>
        <w:t xml:space="preserve">มีนาคม </w:t>
      </w:r>
      <w:r w:rsidRPr="00255972">
        <w:rPr>
          <w:rFonts w:ascii="Browallia New" w:hAnsi="Browallia New" w:cs="Browallia New"/>
          <w:color w:val="000000" w:themeColor="text1"/>
          <w:sz w:val="28"/>
          <w:szCs w:val="28"/>
        </w:rPr>
        <w:t>256</w:t>
      </w:r>
      <w:r w:rsidR="004C2059">
        <w:rPr>
          <w:rFonts w:ascii="Browallia New" w:hAnsi="Browallia New" w:cs="Browallia New"/>
          <w:color w:val="000000" w:themeColor="text1"/>
          <w:sz w:val="28"/>
          <w:szCs w:val="28"/>
        </w:rPr>
        <w:t>9</w:t>
      </w:r>
      <w:r w:rsidRPr="00255972">
        <w:rPr>
          <w:rFonts w:ascii="Browallia New" w:hAnsi="Browallia New" w:cs="Browallia New"/>
          <w:color w:val="000000" w:themeColor="text1"/>
          <w:sz w:val="28"/>
          <w:szCs w:val="28"/>
        </w:rPr>
        <w:t xml:space="preserve"> </w:t>
      </w:r>
      <w:r w:rsidRPr="00255972">
        <w:rPr>
          <w:rFonts w:ascii="Browallia New" w:hAnsi="Browallia New" w:cs="Browallia New"/>
          <w:color w:val="000000" w:themeColor="text1"/>
          <w:sz w:val="28"/>
          <w:szCs w:val="28"/>
          <w:cs/>
        </w:rPr>
        <w:t xml:space="preserve">กลุ่มบริษัทมีสินทรัพย์ไม่หมุนเวียนที่ถือไว้เพื่อขายจำนวน </w:t>
      </w:r>
      <w:r w:rsidR="00252B5A" w:rsidRPr="00255972">
        <w:rPr>
          <w:rFonts w:ascii="Browallia New" w:hAnsi="Browallia New" w:cs="Browallia New"/>
          <w:color w:val="000000" w:themeColor="text1"/>
          <w:sz w:val="28"/>
          <w:szCs w:val="28"/>
        </w:rPr>
        <w:t>17</w:t>
      </w:r>
      <w:r w:rsidR="00D151EE" w:rsidRPr="00255972">
        <w:rPr>
          <w:rFonts w:ascii="Browallia New" w:hAnsi="Browallia New" w:cs="Browallia New"/>
          <w:color w:val="000000" w:themeColor="text1"/>
          <w:sz w:val="28"/>
          <w:szCs w:val="28"/>
        </w:rPr>
        <w:t>.18</w:t>
      </w:r>
      <w:r w:rsidRPr="00255972">
        <w:rPr>
          <w:rFonts w:ascii="Browallia New" w:hAnsi="Browallia New" w:cs="Browallia New"/>
          <w:color w:val="000000" w:themeColor="text1"/>
          <w:sz w:val="28"/>
          <w:szCs w:val="28"/>
        </w:rPr>
        <w:t xml:space="preserve"> </w:t>
      </w:r>
      <w:r w:rsidRPr="00255972">
        <w:rPr>
          <w:rFonts w:ascii="Browallia New" w:hAnsi="Browallia New" w:cs="Browallia New"/>
          <w:color w:val="000000" w:themeColor="text1"/>
          <w:sz w:val="28"/>
          <w:szCs w:val="28"/>
          <w:cs/>
        </w:rPr>
        <w:t>ล้านบาท เนื่องจากบริษัทย่อยได้ทำสัญญาขาย</w:t>
      </w:r>
      <w:r w:rsidR="0036174F" w:rsidRPr="00255972">
        <w:rPr>
          <w:rFonts w:ascii="Browallia New" w:hAnsi="Browallia New" w:cs="Browallia New" w:hint="cs"/>
          <w:color w:val="000000" w:themeColor="text1"/>
          <w:sz w:val="28"/>
          <w:szCs w:val="28"/>
          <w:cs/>
        </w:rPr>
        <w:t>ลิขสิทธิ์เพลง</w:t>
      </w:r>
      <w:r w:rsidRPr="00255972">
        <w:rPr>
          <w:rFonts w:ascii="Browallia New" w:hAnsi="Browallia New" w:cs="Browallia New"/>
          <w:color w:val="000000" w:themeColor="text1"/>
          <w:sz w:val="28"/>
          <w:szCs w:val="28"/>
          <w:cs/>
        </w:rPr>
        <w:t>ให้แก่บริษัทภายนอกแห่งหนึ่ง โดยกำหนดราคาขายไว้</w:t>
      </w:r>
      <w:r w:rsidR="00CD2A6D" w:rsidRPr="00255972">
        <w:rPr>
          <w:rFonts w:ascii="Browallia New" w:hAnsi="Browallia New" w:cs="Browallia New"/>
          <w:color w:val="000000" w:themeColor="text1"/>
          <w:sz w:val="28"/>
          <w:szCs w:val="28"/>
          <w:cs/>
        </w:rPr>
        <w:t>ตามที่ตกลงกันใน</w:t>
      </w:r>
      <w:r w:rsidR="00255972" w:rsidRPr="00255972">
        <w:rPr>
          <w:rFonts w:ascii="Browallia New" w:hAnsi="Browallia New" w:cs="Browallia New" w:hint="cs"/>
          <w:color w:val="000000" w:themeColor="text1"/>
          <w:sz w:val="28"/>
          <w:szCs w:val="28"/>
          <w:cs/>
        </w:rPr>
        <w:t>สัญญาลง</w:t>
      </w:r>
      <w:r w:rsidRPr="00255972">
        <w:rPr>
          <w:rFonts w:ascii="Browallia New" w:hAnsi="Browallia New" w:cs="Browallia New"/>
          <w:color w:val="000000" w:themeColor="text1"/>
          <w:sz w:val="28"/>
          <w:szCs w:val="28"/>
          <w:cs/>
        </w:rPr>
        <w:t xml:space="preserve">วันที่ </w:t>
      </w:r>
      <w:r w:rsidR="00255972" w:rsidRPr="00255972">
        <w:rPr>
          <w:rFonts w:ascii="Browallia New" w:hAnsi="Browallia New" w:cs="Browallia New"/>
          <w:color w:val="000000" w:themeColor="text1"/>
          <w:sz w:val="28"/>
          <w:szCs w:val="28"/>
        </w:rPr>
        <w:t>24</w:t>
      </w:r>
      <w:r w:rsidRPr="00255972">
        <w:rPr>
          <w:rFonts w:ascii="Browallia New" w:hAnsi="Browallia New" w:cs="Browallia New"/>
          <w:color w:val="000000" w:themeColor="text1"/>
          <w:sz w:val="28"/>
          <w:szCs w:val="28"/>
        </w:rPr>
        <w:t xml:space="preserve"> </w:t>
      </w:r>
      <w:r w:rsidR="00255972" w:rsidRPr="00255972">
        <w:rPr>
          <w:rFonts w:ascii="Browallia New" w:hAnsi="Browallia New" w:cs="Browallia New" w:hint="cs"/>
          <w:color w:val="000000" w:themeColor="text1"/>
          <w:sz w:val="28"/>
          <w:szCs w:val="28"/>
          <w:cs/>
        </w:rPr>
        <w:t>กุมภาพันธ์</w:t>
      </w:r>
      <w:r w:rsidRPr="00255972">
        <w:rPr>
          <w:rFonts w:ascii="Browallia New" w:hAnsi="Browallia New" w:cs="Browallia New"/>
          <w:color w:val="000000" w:themeColor="text1"/>
          <w:sz w:val="28"/>
          <w:szCs w:val="28"/>
          <w:cs/>
        </w:rPr>
        <w:t xml:space="preserve"> </w:t>
      </w:r>
      <w:r w:rsidRPr="00255972">
        <w:rPr>
          <w:rFonts w:ascii="Browallia New" w:hAnsi="Browallia New" w:cs="Browallia New"/>
          <w:color w:val="000000" w:themeColor="text1"/>
          <w:sz w:val="28"/>
          <w:szCs w:val="28"/>
        </w:rPr>
        <w:t>256</w:t>
      </w:r>
      <w:r w:rsidR="00255972" w:rsidRPr="00255972">
        <w:rPr>
          <w:rFonts w:ascii="Browallia New" w:hAnsi="Browallia New" w:cs="Browallia New"/>
          <w:color w:val="000000" w:themeColor="text1"/>
          <w:sz w:val="28"/>
          <w:szCs w:val="28"/>
        </w:rPr>
        <w:t>9</w:t>
      </w:r>
      <w:r w:rsidR="00090EEE">
        <w:rPr>
          <w:rFonts w:ascii="Browallia New" w:hAnsi="Browallia New" w:cs="Browallia New"/>
          <w:color w:val="000000" w:themeColor="text1"/>
          <w:sz w:val="28"/>
          <w:szCs w:val="28"/>
        </w:rPr>
        <w:t xml:space="preserve"> </w:t>
      </w:r>
      <w:r w:rsidR="00090EEE">
        <w:rPr>
          <w:rFonts w:ascii="Browallia New" w:hAnsi="Browallia New" w:cs="Browallia New" w:hint="cs"/>
          <w:color w:val="000000" w:themeColor="text1"/>
          <w:sz w:val="28"/>
          <w:szCs w:val="28"/>
          <w:cs/>
        </w:rPr>
        <w:t>และ</w:t>
      </w:r>
      <w:r w:rsidR="005C52AC">
        <w:rPr>
          <w:rFonts w:ascii="Browallia New" w:hAnsi="Browallia New" w:cs="Browallia New" w:hint="cs"/>
          <w:color w:val="000000" w:themeColor="text1"/>
          <w:sz w:val="28"/>
          <w:szCs w:val="28"/>
          <w:cs/>
        </w:rPr>
        <w:t>ได้</w:t>
      </w:r>
      <w:r w:rsidR="007F6BCD">
        <w:rPr>
          <w:rFonts w:ascii="Browallia New" w:hAnsi="Browallia New" w:cs="Browallia New" w:hint="cs"/>
          <w:color w:val="000000" w:themeColor="text1"/>
          <w:sz w:val="28"/>
          <w:szCs w:val="28"/>
          <w:cs/>
        </w:rPr>
        <w:t>รับชำระเงิน</w:t>
      </w:r>
      <w:r w:rsidR="00C26641">
        <w:rPr>
          <w:rFonts w:ascii="Browallia New" w:hAnsi="Browallia New" w:cs="Browallia New" w:hint="cs"/>
          <w:color w:val="000000" w:themeColor="text1"/>
          <w:sz w:val="28"/>
          <w:szCs w:val="28"/>
          <w:cs/>
        </w:rPr>
        <w:t>เรียบร้อย</w:t>
      </w:r>
      <w:r w:rsidR="005C52AC">
        <w:rPr>
          <w:rFonts w:ascii="Browallia New" w:hAnsi="Browallia New" w:cs="Browallia New" w:hint="cs"/>
          <w:color w:val="000000" w:themeColor="text1"/>
          <w:sz w:val="28"/>
          <w:szCs w:val="28"/>
          <w:cs/>
        </w:rPr>
        <w:t xml:space="preserve">แล้วเมื่อวันที่ </w:t>
      </w:r>
      <w:r w:rsidR="007F6BCD">
        <w:rPr>
          <w:rFonts w:ascii="Browallia New" w:hAnsi="Browallia New" w:cs="Browallia New"/>
          <w:color w:val="000000" w:themeColor="text1"/>
          <w:sz w:val="28"/>
          <w:szCs w:val="28"/>
        </w:rPr>
        <w:t>16</w:t>
      </w:r>
      <w:r w:rsidR="005C52AC">
        <w:rPr>
          <w:rFonts w:ascii="Browallia New" w:hAnsi="Browallia New" w:cs="Browallia New"/>
          <w:color w:val="000000" w:themeColor="text1"/>
          <w:sz w:val="28"/>
          <w:szCs w:val="28"/>
        </w:rPr>
        <w:t xml:space="preserve"> </w:t>
      </w:r>
      <w:r w:rsidR="005C52AC">
        <w:rPr>
          <w:rFonts w:ascii="Browallia New" w:hAnsi="Browallia New" w:cs="Browallia New" w:hint="cs"/>
          <w:color w:val="000000" w:themeColor="text1"/>
          <w:sz w:val="28"/>
          <w:szCs w:val="28"/>
          <w:cs/>
        </w:rPr>
        <w:t xml:space="preserve">เมษายน </w:t>
      </w:r>
      <w:r w:rsidR="005C52AC">
        <w:rPr>
          <w:rFonts w:ascii="Browallia New" w:hAnsi="Browallia New" w:cs="Browallia New"/>
          <w:color w:val="000000" w:themeColor="text1"/>
          <w:sz w:val="28"/>
          <w:szCs w:val="28"/>
        </w:rPr>
        <w:t>2569</w:t>
      </w:r>
    </w:p>
    <w:p w14:paraId="18B5024F" w14:textId="77777777" w:rsidR="002A537D" w:rsidRPr="0068079D" w:rsidRDefault="002A537D" w:rsidP="002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82DC371" w14:textId="77777777" w:rsidR="006F3FF0" w:rsidRPr="0068079D" w:rsidRDefault="006F3FF0"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78B1A9A" w14:textId="22019706" w:rsidR="00676DC4" w:rsidRPr="0068079D" w:rsidRDefault="00676DC4" w:rsidP="0089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676DC4" w:rsidRPr="0068079D" w:rsidSect="00A87E7D">
          <w:headerReference w:type="default" r:id="rId11"/>
          <w:footerReference w:type="even" r:id="rId12"/>
          <w:footerReference w:type="default" r:id="rId13"/>
          <w:footerReference w:type="first" r:id="rId14"/>
          <w:pgSz w:w="11909" w:h="16834" w:code="9"/>
          <w:pgMar w:top="2410" w:right="1019" w:bottom="1282" w:left="1440" w:header="810" w:footer="302" w:gutter="0"/>
          <w:pgNumType w:start="10"/>
          <w:cols w:space="720"/>
        </w:sectPr>
      </w:pPr>
    </w:p>
    <w:p w14:paraId="1A5C04E0" w14:textId="77777777" w:rsidR="0011571F" w:rsidRPr="0068079D" w:rsidRDefault="0011571F" w:rsidP="0089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14"/>
          <w:szCs w:val="14"/>
        </w:rPr>
      </w:pPr>
    </w:p>
    <w:p w14:paraId="68E289E4" w14:textId="75996F9E" w:rsidR="00936CE4" w:rsidRPr="0068079D" w:rsidRDefault="00510FD1" w:rsidP="00936C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เงินลงทุนในบริษัทย่อย</w:t>
      </w:r>
      <w:r w:rsidR="0045744A" w:rsidRPr="0068079D">
        <w:rPr>
          <w:rFonts w:ascii="Browallia New" w:hAnsi="Browallia New" w:cs="Browallia New"/>
          <w:b/>
          <w:bCs/>
          <w:color w:val="000000" w:themeColor="text1"/>
          <w:sz w:val="28"/>
          <w:szCs w:val="28"/>
        </w:rPr>
        <w:t xml:space="preserve"> </w:t>
      </w:r>
      <w:r w:rsidR="0011571F" w:rsidRPr="0068079D">
        <w:rPr>
          <w:rFonts w:ascii="Browallia New" w:hAnsi="Browallia New" w:cs="Browallia New"/>
          <w:b/>
          <w:bCs/>
          <w:color w:val="000000" w:themeColor="text1"/>
          <w:sz w:val="28"/>
          <w:szCs w:val="28"/>
        </w:rPr>
        <w:t>-</w:t>
      </w:r>
      <w:r w:rsidR="0045744A" w:rsidRPr="0068079D">
        <w:rPr>
          <w:rFonts w:ascii="Browallia New" w:hAnsi="Browallia New" w:cs="Browallia New"/>
          <w:b/>
          <w:bCs/>
          <w:color w:val="000000" w:themeColor="text1"/>
          <w:sz w:val="28"/>
          <w:szCs w:val="28"/>
        </w:rPr>
        <w:t xml:space="preserve"> </w:t>
      </w:r>
      <w:r w:rsidR="0045744A" w:rsidRPr="0068079D">
        <w:rPr>
          <w:rFonts w:ascii="Browallia New" w:hAnsi="Browallia New" w:cs="Browallia New"/>
          <w:b/>
          <w:bCs/>
          <w:color w:val="000000" w:themeColor="text1"/>
          <w:sz w:val="28"/>
          <w:szCs w:val="28"/>
          <w:cs/>
        </w:rPr>
        <w:t>สุทธิ</w:t>
      </w:r>
    </w:p>
    <w:p w14:paraId="5F4C55D6" w14:textId="77777777" w:rsidR="00936CE4" w:rsidRPr="00AE1E64" w:rsidRDefault="00936CE4" w:rsidP="000D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jc w:val="thaiDistribute"/>
        <w:rPr>
          <w:rFonts w:ascii="Browallia New" w:hAnsi="Browallia New" w:cs="Browallia New"/>
          <w:b/>
          <w:bCs/>
          <w:color w:val="000000" w:themeColor="text1"/>
          <w:sz w:val="24"/>
          <w:szCs w:val="24"/>
        </w:rPr>
      </w:pPr>
    </w:p>
    <w:tbl>
      <w:tblPr>
        <w:tblpPr w:leftFromText="180" w:rightFromText="180" w:vertAnchor="page" w:horzAnchor="margin" w:tblpY="3121"/>
        <w:tblW w:w="14457" w:type="dxa"/>
        <w:tblLayout w:type="fixed"/>
        <w:tblLook w:val="01E0" w:firstRow="1" w:lastRow="1" w:firstColumn="1" w:lastColumn="1" w:noHBand="0" w:noVBand="0"/>
      </w:tblPr>
      <w:tblGrid>
        <w:gridCol w:w="2410"/>
        <w:gridCol w:w="851"/>
        <w:gridCol w:w="969"/>
        <w:gridCol w:w="1022"/>
        <w:gridCol w:w="1023"/>
        <w:gridCol w:w="1023"/>
        <w:gridCol w:w="1022"/>
        <w:gridCol w:w="1023"/>
        <w:gridCol w:w="1023"/>
        <w:gridCol w:w="1022"/>
        <w:gridCol w:w="1023"/>
        <w:gridCol w:w="1023"/>
        <w:gridCol w:w="1023"/>
      </w:tblGrid>
      <w:tr w:rsidR="00CD0AF5" w:rsidRPr="0068079D" w14:paraId="0D2C43AD" w14:textId="77777777" w:rsidTr="000F2EC1">
        <w:trPr>
          <w:tblHeader/>
        </w:trPr>
        <w:tc>
          <w:tcPr>
            <w:tcW w:w="2410" w:type="dxa"/>
            <w:vAlign w:val="bottom"/>
          </w:tcPr>
          <w:p w14:paraId="065BAA7A" w14:textId="77777777" w:rsidR="00CD0AF5" w:rsidRPr="0068079D" w:rsidRDefault="00CD0AF5" w:rsidP="004D5895">
            <w:pPr>
              <w:ind w:left="135"/>
              <w:rPr>
                <w:rFonts w:ascii="Browallia New" w:eastAsia="Arial Unicode MS" w:hAnsi="Browallia New" w:cs="Browallia New"/>
                <w:sz w:val="20"/>
                <w:szCs w:val="20"/>
              </w:rPr>
            </w:pPr>
          </w:p>
        </w:tc>
        <w:tc>
          <w:tcPr>
            <w:tcW w:w="12047" w:type="dxa"/>
            <w:gridSpan w:val="12"/>
            <w:tcBorders>
              <w:left w:val="nil"/>
            </w:tcBorders>
            <w:vAlign w:val="bottom"/>
          </w:tcPr>
          <w:p w14:paraId="05A7B08A" w14:textId="6DCF28D2" w:rsidR="00CD0AF5" w:rsidRPr="0068079D" w:rsidRDefault="00CD0AF5"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ข้อมูลทางการเงินเฉพาะบริษัท</w:t>
            </w:r>
          </w:p>
        </w:tc>
      </w:tr>
      <w:tr w:rsidR="00CD0AF5" w:rsidRPr="0068079D" w14:paraId="62FF36E0" w14:textId="77777777" w:rsidTr="000F2EC1">
        <w:trPr>
          <w:tblHeader/>
        </w:trPr>
        <w:tc>
          <w:tcPr>
            <w:tcW w:w="2410" w:type="dxa"/>
            <w:vAlign w:val="bottom"/>
          </w:tcPr>
          <w:p w14:paraId="762CF765" w14:textId="77777777" w:rsidR="00CD0AF5" w:rsidRPr="0068079D" w:rsidRDefault="00CD0AF5" w:rsidP="004D5895">
            <w:pPr>
              <w:ind w:left="135"/>
              <w:rPr>
                <w:rFonts w:ascii="Browallia New" w:eastAsia="Arial Unicode MS" w:hAnsi="Browallia New" w:cs="Browallia New"/>
                <w:sz w:val="20"/>
                <w:szCs w:val="20"/>
              </w:rPr>
            </w:pPr>
          </w:p>
        </w:tc>
        <w:tc>
          <w:tcPr>
            <w:tcW w:w="1820" w:type="dxa"/>
            <w:gridSpan w:val="2"/>
            <w:tcBorders>
              <w:left w:val="nil"/>
            </w:tcBorders>
            <w:vAlign w:val="center"/>
          </w:tcPr>
          <w:p w14:paraId="6E966E9D" w14:textId="04765513" w:rsidR="00CD0AF5" w:rsidRPr="0068079D" w:rsidRDefault="00CD0AF5"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cs/>
              </w:rPr>
              <w:t>สัดส่วนการถือหุ้น</w:t>
            </w:r>
          </w:p>
        </w:tc>
        <w:tc>
          <w:tcPr>
            <w:tcW w:w="2045" w:type="dxa"/>
            <w:gridSpan w:val="2"/>
            <w:vAlign w:val="bottom"/>
          </w:tcPr>
          <w:p w14:paraId="361BDCB2" w14:textId="1EFD9EBC" w:rsidR="00CD0AF5" w:rsidRPr="0068079D" w:rsidRDefault="001111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ทุนชำระแล้ว</w:t>
            </w:r>
          </w:p>
        </w:tc>
        <w:tc>
          <w:tcPr>
            <w:tcW w:w="2045" w:type="dxa"/>
            <w:gridSpan w:val="2"/>
            <w:vAlign w:val="bottom"/>
          </w:tcPr>
          <w:p w14:paraId="65EE6E01" w14:textId="3462FB9C" w:rsidR="00CD0AF5" w:rsidRPr="0068079D" w:rsidRDefault="00FA00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วิธีราคาทุน</w:t>
            </w:r>
          </w:p>
        </w:tc>
        <w:tc>
          <w:tcPr>
            <w:tcW w:w="2046" w:type="dxa"/>
            <w:gridSpan w:val="2"/>
            <w:vAlign w:val="bottom"/>
          </w:tcPr>
          <w:p w14:paraId="06FF184C" w14:textId="6770F85B" w:rsidR="00CD0AF5" w:rsidRPr="0068079D" w:rsidRDefault="0033166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ค่าเผื่อการด้อยค่า</w:t>
            </w:r>
          </w:p>
        </w:tc>
        <w:tc>
          <w:tcPr>
            <w:tcW w:w="2045" w:type="dxa"/>
            <w:gridSpan w:val="2"/>
            <w:vAlign w:val="bottom"/>
          </w:tcPr>
          <w:p w14:paraId="0353DFB9" w14:textId="3A9392CC" w:rsidR="00CD0AF5" w:rsidRPr="0068079D" w:rsidRDefault="0033166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มูลค่าตามบัญชี</w:t>
            </w:r>
          </w:p>
        </w:tc>
        <w:tc>
          <w:tcPr>
            <w:tcW w:w="2046" w:type="dxa"/>
            <w:gridSpan w:val="2"/>
            <w:vAlign w:val="bottom"/>
          </w:tcPr>
          <w:p w14:paraId="43BA73F4" w14:textId="2EA0B5F7" w:rsidR="00CD0AF5" w:rsidRPr="0068079D" w:rsidRDefault="00204D11"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เงิน</w:t>
            </w:r>
            <w:r w:rsidR="00605500" w:rsidRPr="0068079D">
              <w:rPr>
                <w:rFonts w:ascii="Browallia New" w:eastAsia="Arial Unicode MS" w:hAnsi="Browallia New" w:cs="Browallia New"/>
                <w:spacing w:val="-4"/>
                <w:sz w:val="20"/>
                <w:szCs w:val="20"/>
                <w:cs/>
              </w:rPr>
              <w:t>ปันผลรับ</w:t>
            </w:r>
          </w:p>
        </w:tc>
      </w:tr>
      <w:tr w:rsidR="004A3F99" w:rsidRPr="0068079D" w14:paraId="11C93093" w14:textId="77777777" w:rsidTr="000F2EC1">
        <w:trPr>
          <w:tblHeader/>
        </w:trPr>
        <w:tc>
          <w:tcPr>
            <w:tcW w:w="2410" w:type="dxa"/>
            <w:vAlign w:val="bottom"/>
          </w:tcPr>
          <w:p w14:paraId="73E91B0B" w14:textId="77777777" w:rsidR="004A3F99" w:rsidRPr="0068079D" w:rsidRDefault="004A3F99" w:rsidP="004A3F99">
            <w:pPr>
              <w:ind w:left="135"/>
              <w:rPr>
                <w:rFonts w:ascii="Browallia New" w:eastAsia="Arial Unicode MS" w:hAnsi="Browallia New" w:cs="Browallia New"/>
                <w:sz w:val="20"/>
                <w:szCs w:val="20"/>
              </w:rPr>
            </w:pPr>
          </w:p>
        </w:tc>
        <w:tc>
          <w:tcPr>
            <w:tcW w:w="851" w:type="dxa"/>
            <w:tcBorders>
              <w:left w:val="nil"/>
            </w:tcBorders>
            <w:vAlign w:val="bottom"/>
          </w:tcPr>
          <w:p w14:paraId="332472AF" w14:textId="77777777" w:rsidR="004A3F99" w:rsidRPr="004A3F99"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A3F99">
              <w:rPr>
                <w:rFonts w:ascii="Browallia New" w:eastAsia="Arial Unicode MS" w:hAnsi="Browallia New" w:cs="Browallia New"/>
                <w:spacing w:val="-4"/>
                <w:sz w:val="20"/>
                <w:szCs w:val="20"/>
              </w:rPr>
              <w:t xml:space="preserve">31 </w:t>
            </w:r>
            <w:r w:rsidRPr="004A3F99">
              <w:rPr>
                <w:rFonts w:ascii="Browallia New" w:eastAsia="Arial Unicode MS" w:hAnsi="Browallia New" w:cs="Browallia New"/>
                <w:spacing w:val="-4"/>
                <w:sz w:val="20"/>
                <w:szCs w:val="20"/>
                <w:cs/>
                <w:lang w:val="en-GB"/>
              </w:rPr>
              <w:t xml:space="preserve">มีนาคม </w:t>
            </w:r>
          </w:p>
          <w:p w14:paraId="32E57618" w14:textId="695042C2" w:rsidR="004A3F99" w:rsidRPr="0068079D"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9</w:t>
            </w:r>
          </w:p>
        </w:tc>
        <w:tc>
          <w:tcPr>
            <w:tcW w:w="969" w:type="dxa"/>
            <w:tcBorders>
              <w:left w:val="nil"/>
            </w:tcBorders>
            <w:vAlign w:val="bottom"/>
          </w:tcPr>
          <w:p w14:paraId="385EF20A" w14:textId="67045EF1" w:rsidR="004A3F99" w:rsidRPr="0068079D"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8</w:t>
            </w:r>
          </w:p>
        </w:tc>
        <w:tc>
          <w:tcPr>
            <w:tcW w:w="1022" w:type="dxa"/>
            <w:vAlign w:val="bottom"/>
          </w:tcPr>
          <w:p w14:paraId="24F4CA27" w14:textId="77777777" w:rsidR="004A3F99" w:rsidRPr="004A3F99"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A3F99">
              <w:rPr>
                <w:rFonts w:ascii="Browallia New" w:eastAsia="Arial Unicode MS" w:hAnsi="Browallia New" w:cs="Browallia New"/>
                <w:spacing w:val="-4"/>
                <w:sz w:val="20"/>
                <w:szCs w:val="20"/>
              </w:rPr>
              <w:t xml:space="preserve">31 </w:t>
            </w:r>
            <w:r w:rsidRPr="004A3F99">
              <w:rPr>
                <w:rFonts w:ascii="Browallia New" w:eastAsia="Arial Unicode MS" w:hAnsi="Browallia New" w:cs="Browallia New"/>
                <w:spacing w:val="-4"/>
                <w:sz w:val="20"/>
                <w:szCs w:val="20"/>
                <w:cs/>
                <w:lang w:val="en-GB"/>
              </w:rPr>
              <w:t xml:space="preserve">มีนาคม </w:t>
            </w:r>
          </w:p>
          <w:p w14:paraId="50BF75DF" w14:textId="5DFC1308" w:rsidR="004A3F99" w:rsidRPr="0068079D"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9</w:t>
            </w:r>
          </w:p>
        </w:tc>
        <w:tc>
          <w:tcPr>
            <w:tcW w:w="1023" w:type="dxa"/>
            <w:vAlign w:val="bottom"/>
          </w:tcPr>
          <w:p w14:paraId="5C19D609" w14:textId="19705BDE" w:rsidR="004A3F99" w:rsidRPr="0068079D" w:rsidRDefault="004A3F99" w:rsidP="004A3F99">
            <w:pPr>
              <w:pBdr>
                <w:bottom w:val="single" w:sz="4" w:space="1" w:color="auto"/>
              </w:pBdr>
              <w:tabs>
                <w:tab w:val="clear" w:pos="227"/>
                <w:tab w:val="clear" w:pos="454"/>
                <w:tab w:val="clear" w:pos="680"/>
                <w:tab w:val="clear" w:pos="907"/>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8</w:t>
            </w:r>
          </w:p>
        </w:tc>
        <w:tc>
          <w:tcPr>
            <w:tcW w:w="1023" w:type="dxa"/>
            <w:vAlign w:val="bottom"/>
          </w:tcPr>
          <w:p w14:paraId="6AC5B4A4" w14:textId="77777777" w:rsidR="004A3F99" w:rsidRPr="004A3F99"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A3F99">
              <w:rPr>
                <w:rFonts w:ascii="Browallia New" w:eastAsia="Arial Unicode MS" w:hAnsi="Browallia New" w:cs="Browallia New"/>
                <w:spacing w:val="-4"/>
                <w:sz w:val="20"/>
                <w:szCs w:val="20"/>
              </w:rPr>
              <w:t xml:space="preserve">31 </w:t>
            </w:r>
            <w:r w:rsidRPr="004A3F99">
              <w:rPr>
                <w:rFonts w:ascii="Browallia New" w:eastAsia="Arial Unicode MS" w:hAnsi="Browallia New" w:cs="Browallia New"/>
                <w:spacing w:val="-4"/>
                <w:sz w:val="20"/>
                <w:szCs w:val="20"/>
                <w:cs/>
                <w:lang w:val="en-GB"/>
              </w:rPr>
              <w:t xml:space="preserve">มีนาคม </w:t>
            </w:r>
          </w:p>
          <w:p w14:paraId="6634F1EE" w14:textId="3DAFF934" w:rsidR="004A3F99" w:rsidRPr="0068079D"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9</w:t>
            </w:r>
          </w:p>
        </w:tc>
        <w:tc>
          <w:tcPr>
            <w:tcW w:w="1022" w:type="dxa"/>
            <w:vAlign w:val="bottom"/>
          </w:tcPr>
          <w:p w14:paraId="18322F6D" w14:textId="24645C92" w:rsidR="004A3F99" w:rsidRPr="0068079D"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8</w:t>
            </w:r>
          </w:p>
        </w:tc>
        <w:tc>
          <w:tcPr>
            <w:tcW w:w="1023" w:type="dxa"/>
            <w:vAlign w:val="bottom"/>
          </w:tcPr>
          <w:p w14:paraId="25CD01E9" w14:textId="77777777" w:rsidR="004A3F99" w:rsidRPr="004A3F99"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A3F99">
              <w:rPr>
                <w:rFonts w:ascii="Browallia New" w:eastAsia="Arial Unicode MS" w:hAnsi="Browallia New" w:cs="Browallia New"/>
                <w:spacing w:val="-4"/>
                <w:sz w:val="20"/>
                <w:szCs w:val="20"/>
              </w:rPr>
              <w:t xml:space="preserve">31 </w:t>
            </w:r>
            <w:r w:rsidRPr="004A3F99">
              <w:rPr>
                <w:rFonts w:ascii="Browallia New" w:eastAsia="Arial Unicode MS" w:hAnsi="Browallia New" w:cs="Browallia New"/>
                <w:spacing w:val="-4"/>
                <w:sz w:val="20"/>
                <w:szCs w:val="20"/>
                <w:cs/>
                <w:lang w:val="en-GB"/>
              </w:rPr>
              <w:t xml:space="preserve">มีนาคม </w:t>
            </w:r>
          </w:p>
          <w:p w14:paraId="585214A8" w14:textId="44CF17BE" w:rsidR="004A3F99" w:rsidRPr="0068079D"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9</w:t>
            </w:r>
          </w:p>
        </w:tc>
        <w:tc>
          <w:tcPr>
            <w:tcW w:w="1023" w:type="dxa"/>
            <w:vAlign w:val="bottom"/>
          </w:tcPr>
          <w:p w14:paraId="5FEF4360" w14:textId="2FF09D73" w:rsidR="004A3F99" w:rsidRPr="0068079D"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8</w:t>
            </w:r>
          </w:p>
        </w:tc>
        <w:tc>
          <w:tcPr>
            <w:tcW w:w="1022" w:type="dxa"/>
            <w:vAlign w:val="bottom"/>
          </w:tcPr>
          <w:p w14:paraId="76F1E21C" w14:textId="77777777" w:rsidR="004A3F99" w:rsidRPr="004A3F99"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A3F99">
              <w:rPr>
                <w:rFonts w:ascii="Browallia New" w:eastAsia="Arial Unicode MS" w:hAnsi="Browallia New" w:cs="Browallia New"/>
                <w:spacing w:val="-4"/>
                <w:sz w:val="20"/>
                <w:szCs w:val="20"/>
              </w:rPr>
              <w:t xml:space="preserve">31 </w:t>
            </w:r>
            <w:r w:rsidRPr="004A3F99">
              <w:rPr>
                <w:rFonts w:ascii="Browallia New" w:eastAsia="Arial Unicode MS" w:hAnsi="Browallia New" w:cs="Browallia New"/>
                <w:spacing w:val="-4"/>
                <w:sz w:val="20"/>
                <w:szCs w:val="20"/>
                <w:cs/>
                <w:lang w:val="en-GB"/>
              </w:rPr>
              <w:t xml:space="preserve">มีนาคม </w:t>
            </w:r>
          </w:p>
          <w:p w14:paraId="78F8AB9D" w14:textId="387C543E" w:rsidR="004A3F99" w:rsidRPr="0068079D" w:rsidRDefault="004A3F99" w:rsidP="004A3F99">
            <w:pPr>
              <w:pBdr>
                <w:bottom w:val="single" w:sz="4" w:space="1" w:color="auto"/>
              </w:pBdr>
              <w:tabs>
                <w:tab w:val="right" w:pos="1064"/>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9</w:t>
            </w:r>
          </w:p>
        </w:tc>
        <w:tc>
          <w:tcPr>
            <w:tcW w:w="1023" w:type="dxa"/>
            <w:vAlign w:val="bottom"/>
          </w:tcPr>
          <w:p w14:paraId="76DC9BE5" w14:textId="0A50D2C6" w:rsidR="004A3F99" w:rsidRPr="0068079D"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Pr="0068079D">
              <w:rPr>
                <w:rFonts w:ascii="Browallia New" w:eastAsia="Arial Unicode MS" w:hAnsi="Browallia New" w:cs="Browallia New"/>
                <w:spacing w:val="-4"/>
                <w:sz w:val="20"/>
                <w:szCs w:val="20"/>
                <w:cs/>
              </w:rPr>
              <w:t xml:space="preserve">ธันวาคม </w:t>
            </w: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8</w:t>
            </w:r>
          </w:p>
        </w:tc>
        <w:tc>
          <w:tcPr>
            <w:tcW w:w="1023" w:type="dxa"/>
            <w:vAlign w:val="bottom"/>
          </w:tcPr>
          <w:p w14:paraId="7BDA349F" w14:textId="77777777" w:rsidR="004A3F99" w:rsidRPr="004A3F99" w:rsidRDefault="004A3F99" w:rsidP="004A3F99">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4A3F99">
              <w:rPr>
                <w:rFonts w:ascii="Browallia New" w:eastAsia="Arial Unicode MS" w:hAnsi="Browallia New" w:cs="Browallia New"/>
                <w:spacing w:val="-4"/>
                <w:sz w:val="20"/>
                <w:szCs w:val="20"/>
              </w:rPr>
              <w:t xml:space="preserve">31 </w:t>
            </w:r>
            <w:r w:rsidRPr="004A3F99">
              <w:rPr>
                <w:rFonts w:ascii="Browallia New" w:eastAsia="Arial Unicode MS" w:hAnsi="Browallia New" w:cs="Browallia New"/>
                <w:spacing w:val="-4"/>
                <w:sz w:val="20"/>
                <w:szCs w:val="20"/>
                <w:cs/>
                <w:lang w:val="en-GB"/>
              </w:rPr>
              <w:t xml:space="preserve">มีนาคม </w:t>
            </w:r>
          </w:p>
          <w:p w14:paraId="085595C2" w14:textId="7D21B21E" w:rsidR="004A3F99" w:rsidRPr="0068079D"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9</w:t>
            </w:r>
          </w:p>
        </w:tc>
        <w:tc>
          <w:tcPr>
            <w:tcW w:w="1023" w:type="dxa"/>
            <w:vAlign w:val="bottom"/>
          </w:tcPr>
          <w:p w14:paraId="565EE6CD" w14:textId="39B79B58" w:rsidR="004A3F99" w:rsidRPr="0068079D" w:rsidRDefault="004A3F99" w:rsidP="004A3F99">
            <w:pPr>
              <w:pBdr>
                <w:bottom w:val="single" w:sz="4" w:space="1" w:color="auto"/>
              </w:pBdr>
              <w:tabs>
                <w:tab w:val="right" w:pos="93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31 </w:t>
            </w:r>
            <w:r w:rsidR="00C0775B">
              <w:rPr>
                <w:rFonts w:ascii="Browallia New" w:eastAsia="Arial Unicode MS" w:hAnsi="Browallia New" w:cs="Browallia New" w:hint="cs"/>
                <w:spacing w:val="-4"/>
                <w:sz w:val="20"/>
                <w:szCs w:val="20"/>
                <w:cs/>
              </w:rPr>
              <w:t>มีนาคม</w:t>
            </w:r>
            <w:r w:rsidRPr="0068079D">
              <w:rPr>
                <w:rFonts w:ascii="Browallia New" w:eastAsia="Arial Unicode MS" w:hAnsi="Browallia New" w:cs="Browallia New"/>
                <w:spacing w:val="-4"/>
                <w:sz w:val="20"/>
                <w:szCs w:val="20"/>
                <w:cs/>
              </w:rPr>
              <w:t xml:space="preserve"> </w:t>
            </w:r>
            <w:r w:rsidRPr="0068079D">
              <w:rPr>
                <w:rFonts w:ascii="Browallia New" w:eastAsia="Arial Unicode MS" w:hAnsi="Browallia New" w:cs="Browallia New"/>
                <w:spacing w:val="-4"/>
                <w:sz w:val="20"/>
                <w:szCs w:val="20"/>
              </w:rPr>
              <w:t>256</w:t>
            </w:r>
            <w:r>
              <w:rPr>
                <w:rFonts w:ascii="Browallia New" w:eastAsia="Arial Unicode MS" w:hAnsi="Browallia New" w:cs="Browallia New"/>
                <w:spacing w:val="-4"/>
                <w:sz w:val="20"/>
                <w:szCs w:val="20"/>
              </w:rPr>
              <w:t>8</w:t>
            </w:r>
          </w:p>
        </w:tc>
      </w:tr>
      <w:tr w:rsidR="008B633B" w:rsidRPr="0068079D" w14:paraId="47BE476E" w14:textId="77777777" w:rsidTr="000F2EC1">
        <w:trPr>
          <w:tblHeader/>
        </w:trPr>
        <w:tc>
          <w:tcPr>
            <w:tcW w:w="2410" w:type="dxa"/>
            <w:vAlign w:val="bottom"/>
          </w:tcPr>
          <w:p w14:paraId="6E5932AB" w14:textId="77777777" w:rsidR="008B633B" w:rsidRPr="0068079D" w:rsidRDefault="008B633B" w:rsidP="004D5895">
            <w:pPr>
              <w:ind w:left="135"/>
              <w:rPr>
                <w:rFonts w:ascii="Browallia New" w:eastAsia="Arial Unicode MS" w:hAnsi="Browallia New" w:cs="Browallia New"/>
                <w:sz w:val="20"/>
                <w:szCs w:val="20"/>
              </w:rPr>
            </w:pPr>
          </w:p>
        </w:tc>
        <w:tc>
          <w:tcPr>
            <w:tcW w:w="851" w:type="dxa"/>
            <w:tcBorders>
              <w:left w:val="nil"/>
            </w:tcBorders>
            <w:vAlign w:val="bottom"/>
          </w:tcPr>
          <w:p w14:paraId="6BE3E88A" w14:textId="5284BE0C" w:rsidR="008B633B" w:rsidRPr="0068079D"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cs/>
              </w:rPr>
              <w:t>ร้อยละ</w:t>
            </w:r>
          </w:p>
        </w:tc>
        <w:tc>
          <w:tcPr>
            <w:tcW w:w="969" w:type="dxa"/>
            <w:tcBorders>
              <w:left w:val="nil"/>
            </w:tcBorders>
            <w:vAlign w:val="bottom"/>
          </w:tcPr>
          <w:p w14:paraId="347BB40E" w14:textId="497BC3F3" w:rsidR="008B633B" w:rsidRPr="0068079D" w:rsidRDefault="008B633B"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cs/>
              </w:rPr>
              <w:t>ร้อยละ</w:t>
            </w:r>
          </w:p>
        </w:tc>
        <w:tc>
          <w:tcPr>
            <w:tcW w:w="1022" w:type="dxa"/>
            <w:vAlign w:val="bottom"/>
          </w:tcPr>
          <w:p w14:paraId="6EF9BDF5" w14:textId="43D16662" w:rsidR="008B633B" w:rsidRPr="0068079D" w:rsidRDefault="001111E6" w:rsidP="004D589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7DF9594F" w14:textId="5351A108" w:rsidR="008B633B" w:rsidRPr="0068079D" w:rsidRDefault="001111E6"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61E42EE6" w14:textId="3338D652"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2" w:type="dxa"/>
            <w:vAlign w:val="bottom"/>
          </w:tcPr>
          <w:p w14:paraId="09E8097F" w14:textId="2682D557"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25C0FBBE" w14:textId="043F4460"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7786811C" w14:textId="0A2EBB38"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2" w:type="dxa"/>
            <w:vAlign w:val="bottom"/>
          </w:tcPr>
          <w:p w14:paraId="7E140E3F" w14:textId="3DD10A7E" w:rsidR="008B633B" w:rsidRPr="0068079D" w:rsidRDefault="008B633B" w:rsidP="004D5895">
            <w:pPr>
              <w:pBdr>
                <w:bottom w:val="single" w:sz="4" w:space="1" w:color="auto"/>
              </w:pBdr>
              <w:tabs>
                <w:tab w:val="clear" w:pos="227"/>
                <w:tab w:val="clear" w:pos="454"/>
                <w:tab w:val="clear" w:pos="680"/>
                <w:tab w:val="clear" w:pos="1644"/>
                <w:tab w:val="clear" w:pos="1871"/>
                <w:tab w:val="right" w:pos="1064"/>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6273897C" w14:textId="178C51A0"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056E4AF8" w14:textId="7D243665"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c>
          <w:tcPr>
            <w:tcW w:w="1023" w:type="dxa"/>
            <w:vAlign w:val="bottom"/>
          </w:tcPr>
          <w:p w14:paraId="733EB54D" w14:textId="7147C7A2" w:rsidR="008B633B" w:rsidRPr="0068079D" w:rsidRDefault="008B633B" w:rsidP="004D589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cs/>
              </w:rPr>
              <w:t>พันบาท</w:t>
            </w:r>
          </w:p>
        </w:tc>
      </w:tr>
      <w:tr w:rsidR="008B633B" w:rsidRPr="0068079D" w14:paraId="37FF89A1" w14:textId="77777777" w:rsidTr="000F2EC1">
        <w:trPr>
          <w:trHeight w:val="20"/>
          <w:tblHeader/>
        </w:trPr>
        <w:tc>
          <w:tcPr>
            <w:tcW w:w="2410" w:type="dxa"/>
            <w:vAlign w:val="bottom"/>
          </w:tcPr>
          <w:p w14:paraId="69C7158F" w14:textId="77777777" w:rsidR="008B633B" w:rsidRPr="0068079D" w:rsidRDefault="008B633B" w:rsidP="004D5895">
            <w:pPr>
              <w:ind w:left="61"/>
              <w:rPr>
                <w:rFonts w:ascii="Browallia New" w:eastAsia="Arial Unicode MS" w:hAnsi="Browallia New" w:cs="Browallia New"/>
                <w:b/>
                <w:bCs/>
                <w:sz w:val="20"/>
                <w:szCs w:val="20"/>
              </w:rPr>
            </w:pPr>
          </w:p>
        </w:tc>
        <w:tc>
          <w:tcPr>
            <w:tcW w:w="851" w:type="dxa"/>
            <w:tcBorders>
              <w:left w:val="nil"/>
            </w:tcBorders>
          </w:tcPr>
          <w:p w14:paraId="587AC9C6" w14:textId="77777777" w:rsidR="008B633B" w:rsidRPr="0068079D"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969" w:type="dxa"/>
            <w:tcBorders>
              <w:left w:val="nil"/>
            </w:tcBorders>
          </w:tcPr>
          <w:p w14:paraId="0FB42647" w14:textId="77777777" w:rsidR="008B633B" w:rsidRPr="0068079D"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1022" w:type="dxa"/>
          </w:tcPr>
          <w:p w14:paraId="1592FD8C" w14:textId="360C44B2"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tcPr>
          <w:p w14:paraId="43159B3B"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2EF10931"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6FFA5FB6"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7336AAD2"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13443519"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2" w:type="dxa"/>
            <w:vAlign w:val="bottom"/>
          </w:tcPr>
          <w:p w14:paraId="3AB5CED5" w14:textId="77777777" w:rsidR="008B633B" w:rsidRPr="0068079D" w:rsidRDefault="008B633B" w:rsidP="004D5895">
            <w:pPr>
              <w:tabs>
                <w:tab w:val="decimal" w:pos="1064"/>
              </w:tabs>
              <w:ind w:left="-29" w:right="-72"/>
              <w:jc w:val="both"/>
              <w:rPr>
                <w:rFonts w:ascii="Browallia New" w:eastAsia="Arial Unicode MS" w:hAnsi="Browallia New" w:cs="Browallia New"/>
                <w:spacing w:val="-4"/>
                <w:sz w:val="20"/>
                <w:szCs w:val="20"/>
              </w:rPr>
            </w:pPr>
          </w:p>
        </w:tc>
        <w:tc>
          <w:tcPr>
            <w:tcW w:w="1023" w:type="dxa"/>
            <w:vAlign w:val="bottom"/>
          </w:tcPr>
          <w:p w14:paraId="6BCC978B"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22DEAB5B"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c>
          <w:tcPr>
            <w:tcW w:w="1023" w:type="dxa"/>
            <w:vAlign w:val="bottom"/>
          </w:tcPr>
          <w:p w14:paraId="53607F46" w14:textId="77777777" w:rsidR="008B633B" w:rsidRPr="0068079D" w:rsidRDefault="008B633B" w:rsidP="004D5895">
            <w:pPr>
              <w:tabs>
                <w:tab w:val="decimal" w:pos="936"/>
              </w:tabs>
              <w:ind w:left="-29" w:right="-72"/>
              <w:jc w:val="both"/>
              <w:rPr>
                <w:rFonts w:ascii="Browallia New" w:eastAsia="Arial Unicode MS" w:hAnsi="Browallia New" w:cs="Browallia New"/>
                <w:spacing w:val="-4"/>
                <w:sz w:val="20"/>
                <w:szCs w:val="20"/>
              </w:rPr>
            </w:pPr>
          </w:p>
        </w:tc>
      </w:tr>
      <w:tr w:rsidR="008B633B" w:rsidRPr="0068079D" w14:paraId="6AD6CC1C" w14:textId="77777777" w:rsidTr="000F2EC1">
        <w:tc>
          <w:tcPr>
            <w:tcW w:w="2410" w:type="dxa"/>
            <w:vAlign w:val="bottom"/>
          </w:tcPr>
          <w:p w14:paraId="614FC03A" w14:textId="5F4859EE" w:rsidR="008B633B" w:rsidRPr="0068079D" w:rsidRDefault="008B633B" w:rsidP="004D5895">
            <w:pPr>
              <w:rPr>
                <w:rFonts w:ascii="Browallia New" w:eastAsia="Arial Unicode MS" w:hAnsi="Browallia New" w:cs="Browallia New"/>
                <w:sz w:val="20"/>
                <w:szCs w:val="20"/>
                <w:cs/>
              </w:rPr>
            </w:pPr>
            <w:r w:rsidRPr="0068079D">
              <w:rPr>
                <w:rFonts w:ascii="Browallia New" w:eastAsia="Arial Unicode MS" w:hAnsi="Browallia New" w:cs="Browallia New"/>
                <w:b/>
                <w:bCs/>
                <w:sz w:val="20"/>
                <w:szCs w:val="20"/>
                <w:cs/>
              </w:rPr>
              <w:t>บริษัทย่อยที่ดำเนินธุรกิจ</w:t>
            </w:r>
          </w:p>
        </w:tc>
        <w:tc>
          <w:tcPr>
            <w:tcW w:w="851" w:type="dxa"/>
            <w:tcBorders>
              <w:left w:val="nil"/>
            </w:tcBorders>
          </w:tcPr>
          <w:p w14:paraId="29AE28AE" w14:textId="77777777" w:rsidR="008B633B" w:rsidRPr="0068079D"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969" w:type="dxa"/>
            <w:tcBorders>
              <w:left w:val="nil"/>
            </w:tcBorders>
          </w:tcPr>
          <w:p w14:paraId="38A869FF" w14:textId="77777777" w:rsidR="008B633B" w:rsidRPr="0068079D" w:rsidRDefault="008B633B" w:rsidP="004D5895">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p>
        </w:tc>
        <w:tc>
          <w:tcPr>
            <w:tcW w:w="1022" w:type="dxa"/>
          </w:tcPr>
          <w:p w14:paraId="4B8E49A3" w14:textId="0B939ADB" w:rsidR="008B633B" w:rsidRPr="0068079D" w:rsidRDefault="008B633B" w:rsidP="004D5895">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p>
        </w:tc>
        <w:tc>
          <w:tcPr>
            <w:tcW w:w="1023" w:type="dxa"/>
          </w:tcPr>
          <w:p w14:paraId="2CABC084" w14:textId="77777777" w:rsidR="008B633B" w:rsidRPr="0068079D" w:rsidRDefault="008B633B" w:rsidP="004D5895">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0"/>
                <w:szCs w:val="20"/>
              </w:rPr>
            </w:pPr>
          </w:p>
        </w:tc>
        <w:tc>
          <w:tcPr>
            <w:tcW w:w="1023" w:type="dxa"/>
            <w:tcBorders>
              <w:top w:val="nil"/>
              <w:left w:val="nil"/>
              <w:bottom w:val="nil"/>
              <w:right w:val="nil"/>
            </w:tcBorders>
            <w:vAlign w:val="bottom"/>
          </w:tcPr>
          <w:p w14:paraId="54055AAC" w14:textId="77777777" w:rsidR="008B633B" w:rsidRPr="0068079D"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2" w:type="dxa"/>
            <w:vAlign w:val="bottom"/>
          </w:tcPr>
          <w:p w14:paraId="6C7466B4" w14:textId="77777777" w:rsidR="008B633B" w:rsidRPr="0068079D"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4894E8A6" w14:textId="77777777" w:rsidR="008B633B" w:rsidRPr="0068079D" w:rsidRDefault="008B633B" w:rsidP="004D5895">
            <w:pPr>
              <w:tabs>
                <w:tab w:val="decimal" w:pos="936"/>
              </w:tabs>
              <w:ind w:right="-72"/>
              <w:jc w:val="right"/>
              <w:rPr>
                <w:rFonts w:ascii="Browallia New" w:eastAsia="Arial Unicode MS" w:hAnsi="Browallia New" w:cs="Browallia New"/>
                <w:spacing w:val="-4"/>
                <w:sz w:val="20"/>
                <w:szCs w:val="20"/>
                <w:lang w:val="en-GB"/>
              </w:rPr>
            </w:pPr>
          </w:p>
        </w:tc>
        <w:tc>
          <w:tcPr>
            <w:tcW w:w="1023" w:type="dxa"/>
            <w:vAlign w:val="bottom"/>
          </w:tcPr>
          <w:p w14:paraId="13ADF974" w14:textId="77777777" w:rsidR="008B633B" w:rsidRPr="0068079D"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top w:val="nil"/>
              <w:left w:val="nil"/>
              <w:bottom w:val="nil"/>
              <w:right w:val="nil"/>
            </w:tcBorders>
            <w:vAlign w:val="center"/>
          </w:tcPr>
          <w:p w14:paraId="1447A61E" w14:textId="6CEA16AF" w:rsidR="008B633B" w:rsidRPr="0068079D" w:rsidRDefault="008B633B" w:rsidP="004D5895">
            <w:pPr>
              <w:tabs>
                <w:tab w:val="decimal" w:pos="1066"/>
              </w:tabs>
              <w:ind w:left="-29" w:right="-72"/>
              <w:jc w:val="right"/>
              <w:rPr>
                <w:rFonts w:ascii="Browallia New" w:eastAsia="Arial Unicode MS" w:hAnsi="Browallia New" w:cs="Browallia New"/>
                <w:spacing w:val="-4"/>
                <w:sz w:val="20"/>
                <w:szCs w:val="20"/>
              </w:rPr>
            </w:pPr>
          </w:p>
        </w:tc>
        <w:tc>
          <w:tcPr>
            <w:tcW w:w="1023" w:type="dxa"/>
            <w:vAlign w:val="center"/>
          </w:tcPr>
          <w:p w14:paraId="1BBC919C" w14:textId="77777777" w:rsidR="008B633B" w:rsidRPr="0068079D"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top w:val="nil"/>
              <w:left w:val="nil"/>
              <w:bottom w:val="nil"/>
              <w:right w:val="nil"/>
            </w:tcBorders>
            <w:vAlign w:val="bottom"/>
          </w:tcPr>
          <w:p w14:paraId="2C2AD6CE" w14:textId="77777777" w:rsidR="008B633B" w:rsidRPr="0068079D" w:rsidRDefault="008B633B" w:rsidP="004D5895">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027F5B1B" w14:textId="77777777" w:rsidR="008B633B" w:rsidRPr="0068079D" w:rsidRDefault="008B633B" w:rsidP="004D5895">
            <w:pPr>
              <w:tabs>
                <w:tab w:val="decimal" w:pos="936"/>
              </w:tabs>
              <w:ind w:right="-72"/>
              <w:jc w:val="right"/>
              <w:rPr>
                <w:rFonts w:ascii="Browallia New" w:eastAsia="Arial Unicode MS" w:hAnsi="Browallia New" w:cs="Browallia New"/>
                <w:spacing w:val="-4"/>
                <w:sz w:val="20"/>
                <w:szCs w:val="20"/>
                <w:lang w:val="en-GB"/>
              </w:rPr>
            </w:pPr>
          </w:p>
        </w:tc>
      </w:tr>
      <w:tr w:rsidR="003319E8" w:rsidRPr="0068079D" w14:paraId="2FC32669" w14:textId="77777777" w:rsidTr="00E72A26">
        <w:tc>
          <w:tcPr>
            <w:tcW w:w="2410" w:type="dxa"/>
            <w:vAlign w:val="bottom"/>
          </w:tcPr>
          <w:p w14:paraId="35FF0A2A" w14:textId="3A799E91" w:rsidR="003319E8" w:rsidRPr="0068079D" w:rsidRDefault="003319E8" w:rsidP="003319E8">
            <w:pPr>
              <w:rPr>
                <w:rFonts w:ascii="Browallia New" w:eastAsia="Arial Unicode MS" w:hAnsi="Browallia New" w:cs="Browallia New"/>
                <w:b/>
                <w:bCs/>
                <w:sz w:val="20"/>
                <w:szCs w:val="20"/>
                <w:cs/>
              </w:rPr>
            </w:pPr>
            <w:r w:rsidRPr="0068079D">
              <w:rPr>
                <w:rFonts w:ascii="Browallia New" w:eastAsia="Arial Unicode MS" w:hAnsi="Browallia New" w:cs="Browallia New"/>
                <w:sz w:val="20"/>
                <w:szCs w:val="20"/>
                <w:cs/>
              </w:rPr>
              <w:t xml:space="preserve">บริษัท อาร์เอส มัลติมีเดีย จำกัด </w:t>
            </w:r>
          </w:p>
        </w:tc>
        <w:tc>
          <w:tcPr>
            <w:tcW w:w="851" w:type="dxa"/>
            <w:tcBorders>
              <w:left w:val="nil"/>
            </w:tcBorders>
            <w:vAlign w:val="bottom"/>
          </w:tcPr>
          <w:p w14:paraId="1435CBE6" w14:textId="0E32B091" w:rsidR="003319E8" w:rsidRPr="0068079D" w:rsidRDefault="003319E8" w:rsidP="003319E8">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6EDBEA7A" w14:textId="49AC602D" w:rsidR="003319E8" w:rsidRPr="0068079D" w:rsidRDefault="003319E8" w:rsidP="003319E8">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05BF45CE" w14:textId="5A9DD6B9" w:rsidR="003319E8" w:rsidRPr="0068079D" w:rsidRDefault="003319E8" w:rsidP="003319E8">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300,000 </w:t>
            </w:r>
          </w:p>
        </w:tc>
        <w:tc>
          <w:tcPr>
            <w:tcW w:w="1023" w:type="dxa"/>
            <w:vAlign w:val="bottom"/>
          </w:tcPr>
          <w:p w14:paraId="15E5B080" w14:textId="74F26C58" w:rsidR="003319E8" w:rsidRPr="0068079D" w:rsidRDefault="003319E8" w:rsidP="003319E8">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300,000 </w:t>
            </w:r>
          </w:p>
        </w:tc>
        <w:tc>
          <w:tcPr>
            <w:tcW w:w="1023" w:type="dxa"/>
            <w:tcBorders>
              <w:top w:val="nil"/>
              <w:left w:val="nil"/>
              <w:bottom w:val="nil"/>
              <w:right w:val="nil"/>
            </w:tcBorders>
            <w:vAlign w:val="bottom"/>
          </w:tcPr>
          <w:p w14:paraId="27B0EEFA" w14:textId="498F9CE6" w:rsidR="003319E8" w:rsidRPr="003319E8" w:rsidRDefault="003319E8" w:rsidP="003319E8">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300,209 </w:t>
            </w:r>
          </w:p>
        </w:tc>
        <w:tc>
          <w:tcPr>
            <w:tcW w:w="1022" w:type="dxa"/>
            <w:vAlign w:val="bottom"/>
          </w:tcPr>
          <w:p w14:paraId="49CCA371" w14:textId="13336F8C" w:rsidR="003319E8" w:rsidRPr="003319E8" w:rsidRDefault="003319E8" w:rsidP="003319E8">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300,209 </w:t>
            </w:r>
          </w:p>
        </w:tc>
        <w:tc>
          <w:tcPr>
            <w:tcW w:w="1023" w:type="dxa"/>
            <w:tcBorders>
              <w:top w:val="nil"/>
              <w:left w:val="nil"/>
              <w:bottom w:val="nil"/>
              <w:right w:val="nil"/>
            </w:tcBorders>
            <w:vAlign w:val="bottom"/>
          </w:tcPr>
          <w:p w14:paraId="4AA70FD9" w14:textId="5038A620" w:rsidR="003319E8" w:rsidRPr="006D3952" w:rsidRDefault="003319E8" w:rsidP="003319E8">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0617E3F5" w14:textId="5D915504" w:rsidR="003319E8" w:rsidRPr="006D3952" w:rsidRDefault="003319E8" w:rsidP="003319E8">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2" w:type="dxa"/>
            <w:tcBorders>
              <w:top w:val="nil"/>
              <w:left w:val="nil"/>
              <w:bottom w:val="nil"/>
              <w:right w:val="nil"/>
            </w:tcBorders>
            <w:vAlign w:val="bottom"/>
          </w:tcPr>
          <w:p w14:paraId="5D90E599" w14:textId="054BD60B" w:rsidR="003319E8" w:rsidRPr="0068079D" w:rsidRDefault="003319E8" w:rsidP="003319E8">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300,209 </w:t>
            </w:r>
          </w:p>
        </w:tc>
        <w:tc>
          <w:tcPr>
            <w:tcW w:w="1023" w:type="dxa"/>
            <w:vAlign w:val="bottom"/>
          </w:tcPr>
          <w:p w14:paraId="1AC5163F" w14:textId="53459480" w:rsidR="003319E8" w:rsidRPr="0068079D" w:rsidRDefault="003319E8" w:rsidP="003319E8">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0"/>
                <w:szCs w:val="20"/>
                <w:lang w:val="en-GB"/>
              </w:rPr>
            </w:pPr>
            <w:r w:rsidRPr="00D11B4B">
              <w:rPr>
                <w:rFonts w:ascii="Browallia New" w:eastAsia="Arial Unicode MS" w:hAnsi="Browallia New" w:cs="Browallia New"/>
                <w:spacing w:val="-4"/>
                <w:sz w:val="20"/>
                <w:szCs w:val="20"/>
              </w:rPr>
              <w:t xml:space="preserve">        300,209 </w:t>
            </w:r>
          </w:p>
        </w:tc>
        <w:tc>
          <w:tcPr>
            <w:tcW w:w="1023" w:type="dxa"/>
            <w:tcBorders>
              <w:top w:val="nil"/>
              <w:left w:val="nil"/>
              <w:bottom w:val="nil"/>
              <w:right w:val="nil"/>
            </w:tcBorders>
            <w:vAlign w:val="bottom"/>
          </w:tcPr>
          <w:p w14:paraId="15F32570" w14:textId="32E32BF0" w:rsidR="003319E8" w:rsidRPr="0068079D" w:rsidRDefault="003319E8" w:rsidP="003319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lang w:val="en-GB"/>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2BEFF628" w14:textId="6CCC6FB5" w:rsidR="003319E8" w:rsidRPr="003319E8" w:rsidRDefault="003319E8" w:rsidP="003319E8">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3319E8" w:rsidRPr="0068079D" w14:paraId="4C58FBD9" w14:textId="77777777" w:rsidTr="003319E8">
        <w:tc>
          <w:tcPr>
            <w:tcW w:w="2410" w:type="dxa"/>
            <w:vAlign w:val="bottom"/>
          </w:tcPr>
          <w:p w14:paraId="230B4AB8" w14:textId="77777777" w:rsidR="003319E8" w:rsidRPr="0068079D" w:rsidRDefault="003319E8" w:rsidP="003319E8">
            <w:pPr>
              <w:ind w:left="61" w:hanging="61"/>
              <w:rPr>
                <w:rFonts w:ascii="Browallia New" w:eastAsia="Arial Unicode MS" w:hAnsi="Browallia New" w:cs="Browallia New"/>
                <w:spacing w:val="-10"/>
                <w:sz w:val="20"/>
                <w:szCs w:val="20"/>
              </w:rPr>
            </w:pPr>
            <w:r w:rsidRPr="0068079D">
              <w:rPr>
                <w:rFonts w:ascii="Browallia New" w:eastAsia="Arial Unicode MS" w:hAnsi="Browallia New" w:cs="Browallia New"/>
                <w:spacing w:val="-10"/>
                <w:sz w:val="20"/>
                <w:szCs w:val="20"/>
                <w:cs/>
              </w:rPr>
              <w:t xml:space="preserve">บริษัท อาร์เอส มัลติมีเดีย แอนด์ </w:t>
            </w:r>
          </w:p>
          <w:p w14:paraId="1DEEEBDD" w14:textId="033E27BA" w:rsidR="003319E8" w:rsidRPr="0068079D" w:rsidRDefault="003319E8" w:rsidP="003319E8">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pacing w:val="-10"/>
                <w:sz w:val="20"/>
                <w:szCs w:val="20"/>
                <w:cs/>
              </w:rPr>
              <w:t xml:space="preserve">   เอ็นเตอร์เทนเมนท์ จำกัด</w:t>
            </w:r>
          </w:p>
        </w:tc>
        <w:tc>
          <w:tcPr>
            <w:tcW w:w="851" w:type="dxa"/>
            <w:tcBorders>
              <w:left w:val="nil"/>
            </w:tcBorders>
            <w:vAlign w:val="bottom"/>
          </w:tcPr>
          <w:p w14:paraId="79B4E380" w14:textId="0582C20B" w:rsidR="003319E8" w:rsidRPr="0068079D" w:rsidRDefault="003319E8" w:rsidP="003319E8">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2A83D8C4" w14:textId="7D9F194D" w:rsidR="003319E8" w:rsidRPr="0068079D" w:rsidRDefault="003319E8" w:rsidP="003319E8">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71DB50C1" w14:textId="74436DD1" w:rsidR="003319E8" w:rsidRPr="0068079D" w:rsidRDefault="003319E8" w:rsidP="003319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25,500 </w:t>
            </w:r>
          </w:p>
        </w:tc>
        <w:tc>
          <w:tcPr>
            <w:tcW w:w="1023" w:type="dxa"/>
            <w:vAlign w:val="bottom"/>
          </w:tcPr>
          <w:p w14:paraId="05B5EECC" w14:textId="7B2891BC" w:rsidR="003319E8" w:rsidRPr="0068079D" w:rsidRDefault="003319E8" w:rsidP="003319E8">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25,500 </w:t>
            </w:r>
          </w:p>
        </w:tc>
        <w:tc>
          <w:tcPr>
            <w:tcW w:w="1023" w:type="dxa"/>
            <w:tcBorders>
              <w:top w:val="nil"/>
              <w:left w:val="nil"/>
              <w:bottom w:val="nil"/>
              <w:right w:val="nil"/>
            </w:tcBorders>
            <w:vAlign w:val="bottom"/>
          </w:tcPr>
          <w:p w14:paraId="2F96A88E" w14:textId="25830BB5" w:rsidR="003319E8" w:rsidRPr="0068079D" w:rsidRDefault="003319E8" w:rsidP="003319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25,460 </w:t>
            </w:r>
          </w:p>
        </w:tc>
        <w:tc>
          <w:tcPr>
            <w:tcW w:w="1022" w:type="dxa"/>
            <w:vAlign w:val="bottom"/>
          </w:tcPr>
          <w:p w14:paraId="41CD1C03" w14:textId="5E6BE14A" w:rsidR="003319E8" w:rsidRPr="0068079D" w:rsidRDefault="003319E8" w:rsidP="003319E8">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25,460 </w:t>
            </w:r>
          </w:p>
        </w:tc>
        <w:tc>
          <w:tcPr>
            <w:tcW w:w="1023" w:type="dxa"/>
            <w:tcBorders>
              <w:top w:val="nil"/>
              <w:left w:val="nil"/>
              <w:bottom w:val="nil"/>
              <w:right w:val="nil"/>
            </w:tcBorders>
            <w:vAlign w:val="bottom"/>
          </w:tcPr>
          <w:p w14:paraId="74B8836A" w14:textId="7F992C98" w:rsidR="003319E8" w:rsidRPr="0068079D" w:rsidRDefault="003319E8" w:rsidP="003319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65968206" w14:textId="5296D4FD" w:rsidR="003319E8" w:rsidRPr="006D3952" w:rsidRDefault="003319E8" w:rsidP="003319E8">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2" w:type="dxa"/>
            <w:tcBorders>
              <w:top w:val="nil"/>
              <w:left w:val="nil"/>
              <w:bottom w:val="nil"/>
              <w:right w:val="nil"/>
            </w:tcBorders>
            <w:vAlign w:val="bottom"/>
          </w:tcPr>
          <w:p w14:paraId="5A071E95" w14:textId="495F252F" w:rsidR="003319E8" w:rsidRPr="0068079D" w:rsidRDefault="003319E8" w:rsidP="003319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25,460 </w:t>
            </w:r>
          </w:p>
        </w:tc>
        <w:tc>
          <w:tcPr>
            <w:tcW w:w="1023" w:type="dxa"/>
            <w:vAlign w:val="bottom"/>
          </w:tcPr>
          <w:p w14:paraId="5E2D2460" w14:textId="2B33B6E0" w:rsidR="003319E8" w:rsidRPr="0068079D" w:rsidRDefault="003319E8" w:rsidP="003319E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25,460 </w:t>
            </w:r>
          </w:p>
        </w:tc>
        <w:tc>
          <w:tcPr>
            <w:tcW w:w="1023" w:type="dxa"/>
            <w:tcBorders>
              <w:top w:val="nil"/>
              <w:left w:val="nil"/>
              <w:bottom w:val="nil"/>
              <w:right w:val="nil"/>
            </w:tcBorders>
            <w:vAlign w:val="bottom"/>
          </w:tcPr>
          <w:p w14:paraId="04D96672" w14:textId="16FDB883" w:rsidR="003319E8" w:rsidRPr="0068079D" w:rsidRDefault="003319E8" w:rsidP="003319E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233BE8A6" w14:textId="739181C9" w:rsidR="003319E8" w:rsidRPr="0068079D" w:rsidRDefault="00C0775B" w:rsidP="00C0775B">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Pr>
                <w:rFonts w:ascii="Browallia New" w:eastAsia="Arial Unicode MS" w:hAnsi="Browallia New" w:cs="Browallia New"/>
                <w:spacing w:val="-4"/>
                <w:sz w:val="20"/>
                <w:szCs w:val="20"/>
              </w:rPr>
              <w:t>-</w:t>
            </w:r>
          </w:p>
        </w:tc>
      </w:tr>
      <w:tr w:rsidR="00AE790A" w:rsidRPr="0068079D" w14:paraId="108D5625" w14:textId="77777777" w:rsidTr="006D3952">
        <w:tc>
          <w:tcPr>
            <w:tcW w:w="2410" w:type="dxa"/>
            <w:vAlign w:val="bottom"/>
          </w:tcPr>
          <w:p w14:paraId="0D9C28F3" w14:textId="77777777" w:rsidR="00AE790A" w:rsidRPr="0068079D" w:rsidRDefault="00AE790A" w:rsidP="00AE790A">
            <w:pPr>
              <w:ind w:left="61" w:hanging="61"/>
              <w:rPr>
                <w:rFonts w:ascii="Browallia New" w:eastAsia="Arial Unicode MS" w:hAnsi="Browallia New" w:cs="Browallia New"/>
                <w:spacing w:val="-10"/>
                <w:sz w:val="20"/>
                <w:szCs w:val="20"/>
              </w:rPr>
            </w:pPr>
            <w:r w:rsidRPr="0068079D">
              <w:rPr>
                <w:rFonts w:ascii="Browallia New" w:eastAsia="Arial Unicode MS" w:hAnsi="Browallia New" w:cs="Browallia New"/>
                <w:spacing w:val="-10"/>
                <w:sz w:val="20"/>
                <w:szCs w:val="20"/>
                <w:cs/>
              </w:rPr>
              <w:t>บริษัท อาร์เอส มิว</w:t>
            </w:r>
            <w:proofErr w:type="spellStart"/>
            <w:r w:rsidRPr="0068079D">
              <w:rPr>
                <w:rFonts w:ascii="Browallia New" w:eastAsia="Arial Unicode MS" w:hAnsi="Browallia New" w:cs="Browallia New"/>
                <w:spacing w:val="-10"/>
                <w:sz w:val="20"/>
                <w:szCs w:val="20"/>
                <w:cs/>
              </w:rPr>
              <w:t>สิค</w:t>
            </w:r>
            <w:proofErr w:type="spellEnd"/>
            <w:r w:rsidRPr="0068079D">
              <w:rPr>
                <w:rFonts w:ascii="Browallia New" w:eastAsia="Arial Unicode MS" w:hAnsi="Browallia New" w:cs="Browallia New"/>
                <w:spacing w:val="-10"/>
                <w:sz w:val="20"/>
                <w:szCs w:val="20"/>
                <w:cs/>
              </w:rPr>
              <w:t xml:space="preserve"> แอนด์ </w:t>
            </w:r>
          </w:p>
          <w:p w14:paraId="099EABE9" w14:textId="3ADBAB4C" w:rsidR="00AE790A" w:rsidRPr="0068079D" w:rsidRDefault="00AE790A" w:rsidP="00AE790A">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pacing w:val="-10"/>
                <w:sz w:val="20"/>
                <w:szCs w:val="20"/>
                <w:cs/>
              </w:rPr>
              <w:t xml:space="preserve">   เอ็นเตอร์เทนเมนท์ จำกัด</w:t>
            </w:r>
          </w:p>
        </w:tc>
        <w:tc>
          <w:tcPr>
            <w:tcW w:w="851" w:type="dxa"/>
            <w:tcBorders>
              <w:left w:val="nil"/>
            </w:tcBorders>
            <w:vAlign w:val="bottom"/>
          </w:tcPr>
          <w:p w14:paraId="4DC5E11D" w14:textId="045AD2CD" w:rsidR="00AE790A" w:rsidRPr="0068079D" w:rsidRDefault="00AE790A" w:rsidP="00AE790A">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7FD04528" w14:textId="58013A43" w:rsidR="00AE790A" w:rsidRPr="0068079D" w:rsidRDefault="00AE790A" w:rsidP="00AE790A">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2735D087" w14:textId="59D8D95E" w:rsidR="00AE790A" w:rsidRPr="0068079D" w:rsidRDefault="00AE790A" w:rsidP="00AE790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6,250 </w:t>
            </w:r>
          </w:p>
        </w:tc>
        <w:tc>
          <w:tcPr>
            <w:tcW w:w="1023" w:type="dxa"/>
            <w:vAlign w:val="bottom"/>
          </w:tcPr>
          <w:p w14:paraId="568D9E70" w14:textId="3F8CEE85" w:rsidR="00AE790A" w:rsidRPr="0068079D" w:rsidRDefault="00AE790A" w:rsidP="00AE790A">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6,250 </w:t>
            </w:r>
          </w:p>
        </w:tc>
        <w:tc>
          <w:tcPr>
            <w:tcW w:w="1023" w:type="dxa"/>
            <w:tcBorders>
              <w:top w:val="nil"/>
              <w:left w:val="nil"/>
              <w:bottom w:val="nil"/>
              <w:right w:val="nil"/>
            </w:tcBorders>
            <w:vAlign w:val="bottom"/>
          </w:tcPr>
          <w:p w14:paraId="12040EE6" w14:textId="1A672B5B" w:rsidR="00AE790A" w:rsidRPr="0068079D" w:rsidRDefault="00AE790A" w:rsidP="00AE790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006A7">
              <w:rPr>
                <w:rFonts w:ascii="Browallia New" w:eastAsia="Arial Unicode MS" w:hAnsi="Browallia New" w:cs="Browallia New"/>
                <w:spacing w:val="-4"/>
                <w:sz w:val="20"/>
                <w:szCs w:val="20"/>
              </w:rPr>
              <w:t xml:space="preserve">1,300 </w:t>
            </w:r>
          </w:p>
        </w:tc>
        <w:tc>
          <w:tcPr>
            <w:tcW w:w="1022" w:type="dxa"/>
            <w:vAlign w:val="bottom"/>
          </w:tcPr>
          <w:p w14:paraId="40BC49B9" w14:textId="5B91A843" w:rsidR="00AE790A" w:rsidRPr="0068079D" w:rsidRDefault="00AE790A" w:rsidP="00AE790A">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3006A7">
              <w:rPr>
                <w:rFonts w:ascii="Browallia New" w:eastAsia="Arial Unicode MS" w:hAnsi="Browallia New" w:cs="Browallia New"/>
                <w:spacing w:val="-4"/>
                <w:sz w:val="20"/>
                <w:szCs w:val="20"/>
              </w:rPr>
              <w:t xml:space="preserve">1,300 </w:t>
            </w:r>
          </w:p>
        </w:tc>
        <w:tc>
          <w:tcPr>
            <w:tcW w:w="1023" w:type="dxa"/>
            <w:tcBorders>
              <w:top w:val="nil"/>
              <w:left w:val="nil"/>
              <w:bottom w:val="nil"/>
              <w:right w:val="nil"/>
            </w:tcBorders>
            <w:vAlign w:val="bottom"/>
          </w:tcPr>
          <w:p w14:paraId="12651294" w14:textId="2067B4F4" w:rsidR="00AE790A" w:rsidRPr="0068079D"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4A867F79" w14:textId="1DDD24D8" w:rsidR="00AE790A" w:rsidRPr="006D3952"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2" w:type="dxa"/>
            <w:tcBorders>
              <w:top w:val="nil"/>
              <w:left w:val="nil"/>
              <w:bottom w:val="nil"/>
              <w:right w:val="nil"/>
            </w:tcBorders>
            <w:vAlign w:val="bottom"/>
          </w:tcPr>
          <w:p w14:paraId="24D51847" w14:textId="3D68454B" w:rsidR="00AE790A" w:rsidRPr="0068079D" w:rsidRDefault="00AE790A" w:rsidP="00AE790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006A7">
              <w:rPr>
                <w:rFonts w:ascii="Browallia New" w:eastAsia="Arial Unicode MS" w:hAnsi="Browallia New" w:cs="Browallia New"/>
                <w:spacing w:val="-4"/>
                <w:sz w:val="20"/>
                <w:szCs w:val="20"/>
              </w:rPr>
              <w:t xml:space="preserve">1,300 </w:t>
            </w:r>
          </w:p>
        </w:tc>
        <w:tc>
          <w:tcPr>
            <w:tcW w:w="1023" w:type="dxa"/>
            <w:vAlign w:val="bottom"/>
          </w:tcPr>
          <w:p w14:paraId="1E113509" w14:textId="328B2B5B" w:rsidR="00AE790A" w:rsidRPr="0068079D" w:rsidRDefault="00AE790A" w:rsidP="00AE790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006A7">
              <w:rPr>
                <w:rFonts w:ascii="Browallia New" w:eastAsia="Arial Unicode MS" w:hAnsi="Browallia New" w:cs="Browallia New"/>
                <w:spacing w:val="-4"/>
                <w:sz w:val="20"/>
                <w:szCs w:val="20"/>
              </w:rPr>
              <w:t xml:space="preserve">1,300 </w:t>
            </w:r>
          </w:p>
        </w:tc>
        <w:tc>
          <w:tcPr>
            <w:tcW w:w="1023" w:type="dxa"/>
            <w:tcBorders>
              <w:top w:val="nil"/>
              <w:left w:val="nil"/>
              <w:bottom w:val="nil"/>
              <w:right w:val="nil"/>
            </w:tcBorders>
            <w:vAlign w:val="bottom"/>
          </w:tcPr>
          <w:p w14:paraId="152C5A90" w14:textId="63966B1B" w:rsidR="00AE790A" w:rsidRPr="003319E8"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619AF3F1" w14:textId="093CB97E" w:rsidR="00AE790A" w:rsidRPr="0068079D"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AE790A" w:rsidRPr="0068079D" w14:paraId="4D0CC3DA" w14:textId="77777777" w:rsidTr="006D3952">
        <w:trPr>
          <w:trHeight w:val="256"/>
        </w:trPr>
        <w:tc>
          <w:tcPr>
            <w:tcW w:w="2410" w:type="dxa"/>
            <w:vAlign w:val="bottom"/>
          </w:tcPr>
          <w:p w14:paraId="192E8B02" w14:textId="18438F90" w:rsidR="00AE790A" w:rsidRPr="0068079D" w:rsidRDefault="00AE790A" w:rsidP="00AE790A">
            <w:pPr>
              <w:ind w:left="61" w:hanging="61"/>
              <w:rPr>
                <w:rFonts w:ascii="Browallia New" w:eastAsia="Arial Unicode MS" w:hAnsi="Browallia New" w:cs="Browallia New"/>
                <w:spacing w:val="-10"/>
                <w:sz w:val="20"/>
                <w:szCs w:val="20"/>
                <w:cs/>
              </w:rPr>
            </w:pPr>
            <w:r w:rsidRPr="0068079D">
              <w:rPr>
                <w:rFonts w:ascii="Browallia New" w:eastAsia="Arial Unicode MS" w:hAnsi="Browallia New" w:cs="Browallia New"/>
                <w:spacing w:val="-10"/>
                <w:sz w:val="20"/>
                <w:szCs w:val="20"/>
                <w:cs/>
                <w:lang w:val="en-GB"/>
              </w:rPr>
              <w:t>บริษัท อาร์เอส มอ</w:t>
            </w:r>
            <w:proofErr w:type="spellStart"/>
            <w:r w:rsidRPr="0068079D">
              <w:rPr>
                <w:rFonts w:ascii="Browallia New" w:eastAsia="Arial Unicode MS" w:hAnsi="Browallia New" w:cs="Browallia New"/>
                <w:spacing w:val="-10"/>
                <w:sz w:val="20"/>
                <w:szCs w:val="20"/>
                <w:cs/>
                <w:lang w:val="en-GB"/>
              </w:rPr>
              <w:t>ลล์</w:t>
            </w:r>
            <w:proofErr w:type="spellEnd"/>
            <w:r w:rsidRPr="0068079D">
              <w:rPr>
                <w:rFonts w:ascii="Browallia New" w:eastAsia="Arial Unicode MS" w:hAnsi="Browallia New" w:cs="Browallia New"/>
                <w:spacing w:val="-10"/>
                <w:sz w:val="20"/>
                <w:szCs w:val="20"/>
                <w:cs/>
                <w:lang w:val="en-GB"/>
              </w:rPr>
              <w:t xml:space="preserve"> จำกัด</w:t>
            </w:r>
            <w:r w:rsidRPr="0068079D">
              <w:rPr>
                <w:rFonts w:ascii="Browallia New" w:eastAsia="Arial Unicode MS" w:hAnsi="Browallia New" w:cs="Browallia New"/>
                <w:spacing w:val="-10"/>
                <w:sz w:val="20"/>
                <w:szCs w:val="20"/>
                <w:lang w:val="en-GB"/>
              </w:rPr>
              <w:t xml:space="preserve"> </w:t>
            </w:r>
          </w:p>
        </w:tc>
        <w:tc>
          <w:tcPr>
            <w:tcW w:w="851" w:type="dxa"/>
            <w:tcBorders>
              <w:left w:val="nil"/>
            </w:tcBorders>
            <w:vAlign w:val="bottom"/>
          </w:tcPr>
          <w:p w14:paraId="731EF2CF" w14:textId="2B55BBCB" w:rsidR="00AE790A" w:rsidRPr="003006A7" w:rsidRDefault="00AE790A" w:rsidP="00AE790A">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10"/>
                <w:sz w:val="20"/>
                <w:szCs w:val="20"/>
                <w:cs/>
              </w:rPr>
            </w:pPr>
            <w:r w:rsidRPr="003006A7">
              <w:rPr>
                <w:rFonts w:ascii="Browallia New" w:eastAsia="Arial Unicode MS" w:hAnsi="Browallia New" w:cs="Browallia New"/>
                <w:spacing w:val="-4"/>
                <w:sz w:val="20"/>
                <w:szCs w:val="20"/>
              </w:rPr>
              <w:t>100</w:t>
            </w:r>
          </w:p>
        </w:tc>
        <w:tc>
          <w:tcPr>
            <w:tcW w:w="969" w:type="dxa"/>
            <w:tcBorders>
              <w:left w:val="nil"/>
            </w:tcBorders>
            <w:vAlign w:val="bottom"/>
          </w:tcPr>
          <w:p w14:paraId="503CA265" w14:textId="2227104E" w:rsidR="00AE790A" w:rsidRPr="003006A7" w:rsidRDefault="00AE790A" w:rsidP="00AE790A">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3006A7">
              <w:rPr>
                <w:rFonts w:ascii="Browallia New" w:eastAsia="Arial Unicode MS" w:hAnsi="Browallia New" w:cs="Browallia New"/>
                <w:spacing w:val="-4"/>
                <w:sz w:val="20"/>
                <w:szCs w:val="20"/>
              </w:rPr>
              <w:t>100</w:t>
            </w:r>
          </w:p>
        </w:tc>
        <w:tc>
          <w:tcPr>
            <w:tcW w:w="1022" w:type="dxa"/>
            <w:vAlign w:val="bottom"/>
          </w:tcPr>
          <w:p w14:paraId="29977CBB" w14:textId="6F17E175" w:rsidR="00AE790A" w:rsidRPr="003006A7" w:rsidRDefault="00AE790A" w:rsidP="00AE790A">
            <w:pPr>
              <w:tabs>
                <w:tab w:val="clear" w:pos="227"/>
                <w:tab w:val="clear" w:pos="454"/>
                <w:tab w:val="clear" w:pos="680"/>
                <w:tab w:val="clear" w:pos="907"/>
                <w:tab w:val="decimal" w:pos="620"/>
              </w:tabs>
              <w:ind w:left="-89" w:hanging="67"/>
              <w:jc w:val="right"/>
              <w:rPr>
                <w:rFonts w:ascii="Browallia New" w:eastAsia="Arial Unicode MS" w:hAnsi="Browallia New" w:cs="Browallia New"/>
                <w:spacing w:val="-4"/>
                <w:sz w:val="20"/>
                <w:szCs w:val="20"/>
              </w:rPr>
            </w:pPr>
            <w:r w:rsidRPr="003006A7">
              <w:rPr>
                <w:rFonts w:ascii="Browallia New" w:eastAsia="Arial Unicode MS" w:hAnsi="Browallia New" w:cs="Browallia New"/>
                <w:spacing w:val="-4"/>
                <w:sz w:val="20"/>
                <w:szCs w:val="20"/>
              </w:rPr>
              <w:t xml:space="preserve">200,000 </w:t>
            </w:r>
          </w:p>
        </w:tc>
        <w:tc>
          <w:tcPr>
            <w:tcW w:w="1023" w:type="dxa"/>
            <w:vAlign w:val="bottom"/>
          </w:tcPr>
          <w:p w14:paraId="3398E3D5" w14:textId="0F8B62C0" w:rsidR="00AE790A" w:rsidRPr="003006A7" w:rsidRDefault="00AE790A" w:rsidP="00AE790A">
            <w:pPr>
              <w:tabs>
                <w:tab w:val="clear" w:pos="227"/>
                <w:tab w:val="clear" w:pos="454"/>
                <w:tab w:val="clear" w:pos="680"/>
                <w:tab w:val="clear" w:pos="907"/>
                <w:tab w:val="clear" w:pos="1644"/>
                <w:tab w:val="clear" w:pos="1871"/>
              </w:tabs>
              <w:ind w:right="8"/>
              <w:jc w:val="right"/>
              <w:rPr>
                <w:rFonts w:ascii="Browallia New" w:eastAsia="Arial Unicode MS" w:hAnsi="Browallia New" w:cs="Browallia New"/>
                <w:spacing w:val="-4"/>
                <w:sz w:val="20"/>
                <w:szCs w:val="20"/>
              </w:rPr>
            </w:pPr>
            <w:r w:rsidRPr="003006A7">
              <w:rPr>
                <w:rFonts w:ascii="Browallia New" w:eastAsia="Arial Unicode MS" w:hAnsi="Browallia New" w:cs="Browallia New"/>
                <w:spacing w:val="-4"/>
                <w:sz w:val="20"/>
                <w:szCs w:val="20"/>
              </w:rPr>
              <w:t xml:space="preserve">200,000 </w:t>
            </w:r>
          </w:p>
        </w:tc>
        <w:tc>
          <w:tcPr>
            <w:tcW w:w="1023" w:type="dxa"/>
            <w:tcBorders>
              <w:top w:val="nil"/>
              <w:left w:val="nil"/>
              <w:bottom w:val="nil"/>
              <w:right w:val="nil"/>
            </w:tcBorders>
            <w:vAlign w:val="bottom"/>
          </w:tcPr>
          <w:p w14:paraId="0B692A50" w14:textId="42238898" w:rsidR="00AE790A" w:rsidRPr="003006A7" w:rsidRDefault="00AE790A" w:rsidP="00AE790A">
            <w:pPr>
              <w:tabs>
                <w:tab w:val="clear" w:pos="227"/>
                <w:tab w:val="clear" w:pos="454"/>
                <w:tab w:val="clear" w:pos="680"/>
                <w:tab w:val="clear" w:pos="907"/>
                <w:tab w:val="clear" w:pos="1644"/>
                <w:tab w:val="clear" w:pos="1871"/>
                <w:tab w:val="left" w:pos="707"/>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199,999 </w:t>
            </w:r>
          </w:p>
        </w:tc>
        <w:tc>
          <w:tcPr>
            <w:tcW w:w="1022" w:type="dxa"/>
            <w:vAlign w:val="bottom"/>
          </w:tcPr>
          <w:p w14:paraId="5C8900EC" w14:textId="32A383C7" w:rsidR="00AE790A" w:rsidRPr="003006A7" w:rsidRDefault="00AE790A" w:rsidP="00AE790A">
            <w:pPr>
              <w:tabs>
                <w:tab w:val="clear" w:pos="227"/>
                <w:tab w:val="clear" w:pos="454"/>
                <w:tab w:val="clear" w:pos="680"/>
                <w:tab w:val="clear" w:pos="907"/>
                <w:tab w:val="clear" w:pos="1644"/>
                <w:tab w:val="clear" w:pos="1871"/>
                <w:tab w:val="left" w:pos="707"/>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199,999 </w:t>
            </w:r>
          </w:p>
        </w:tc>
        <w:tc>
          <w:tcPr>
            <w:tcW w:w="1023" w:type="dxa"/>
            <w:tcBorders>
              <w:top w:val="nil"/>
              <w:left w:val="nil"/>
              <w:bottom w:val="nil"/>
              <w:right w:val="nil"/>
            </w:tcBorders>
            <w:vAlign w:val="bottom"/>
          </w:tcPr>
          <w:p w14:paraId="0EF550FA" w14:textId="4E22E692" w:rsidR="00AE790A" w:rsidRPr="003006A7"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7430483B" w14:textId="55F8AD45" w:rsidR="00AE790A" w:rsidRPr="006D3952"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2" w:type="dxa"/>
            <w:tcBorders>
              <w:top w:val="nil"/>
              <w:left w:val="nil"/>
              <w:bottom w:val="nil"/>
              <w:right w:val="nil"/>
            </w:tcBorders>
            <w:vAlign w:val="bottom"/>
          </w:tcPr>
          <w:p w14:paraId="7B4FEF39" w14:textId="11DF767D" w:rsidR="00AE790A" w:rsidRPr="003006A7" w:rsidRDefault="00AE790A" w:rsidP="00AE790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199,999 </w:t>
            </w:r>
          </w:p>
        </w:tc>
        <w:tc>
          <w:tcPr>
            <w:tcW w:w="1023" w:type="dxa"/>
            <w:vAlign w:val="bottom"/>
          </w:tcPr>
          <w:p w14:paraId="44995E36" w14:textId="2ABF0650" w:rsidR="00AE790A" w:rsidRPr="003006A7" w:rsidRDefault="00AE790A" w:rsidP="00AE790A">
            <w:pPr>
              <w:tabs>
                <w:tab w:val="clear" w:pos="227"/>
                <w:tab w:val="clear" w:pos="454"/>
                <w:tab w:val="clear" w:pos="680"/>
                <w:tab w:val="clear" w:pos="1644"/>
                <w:tab w:val="clear" w:pos="1871"/>
              </w:tabs>
              <w:ind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199,999 </w:t>
            </w:r>
          </w:p>
        </w:tc>
        <w:tc>
          <w:tcPr>
            <w:tcW w:w="1023" w:type="dxa"/>
            <w:tcBorders>
              <w:top w:val="nil"/>
              <w:left w:val="nil"/>
              <w:bottom w:val="nil"/>
              <w:right w:val="nil"/>
            </w:tcBorders>
            <w:vAlign w:val="bottom"/>
          </w:tcPr>
          <w:p w14:paraId="4AC004E0" w14:textId="32ED3467" w:rsidR="00AE790A" w:rsidRPr="003319E8"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4387D540" w14:textId="0E9011C1" w:rsidR="00AE790A" w:rsidRPr="003006A7"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AE790A" w:rsidRPr="0068079D" w14:paraId="51CD11DC" w14:textId="77777777" w:rsidTr="00E72A26">
        <w:tc>
          <w:tcPr>
            <w:tcW w:w="2410" w:type="dxa"/>
            <w:vAlign w:val="bottom"/>
          </w:tcPr>
          <w:p w14:paraId="7DC26699" w14:textId="3EE34D88" w:rsidR="00AE790A" w:rsidRPr="0068079D" w:rsidRDefault="00AE790A" w:rsidP="00AE790A">
            <w:pPr>
              <w:ind w:right="-171"/>
              <w:rPr>
                <w:rFonts w:ascii="Browallia New" w:eastAsia="Arial Unicode MS" w:hAnsi="Browallia New" w:cs="Browallia New"/>
                <w:spacing w:val="-10"/>
                <w:sz w:val="20"/>
                <w:szCs w:val="20"/>
                <w:lang w:val="en-GB"/>
              </w:rPr>
            </w:pPr>
            <w:r w:rsidRPr="0068079D">
              <w:rPr>
                <w:rFonts w:ascii="Browallia New" w:eastAsia="Arial Unicode MS" w:hAnsi="Browallia New" w:cs="Browallia New"/>
                <w:sz w:val="20"/>
                <w:szCs w:val="20"/>
                <w:cs/>
              </w:rPr>
              <w:t>บริษัท อาร์เอส คอน</w:t>
            </w:r>
            <w:proofErr w:type="spellStart"/>
            <w:r w:rsidRPr="0068079D">
              <w:rPr>
                <w:rFonts w:ascii="Browallia New" w:eastAsia="Arial Unicode MS" w:hAnsi="Browallia New" w:cs="Browallia New"/>
                <w:sz w:val="20"/>
                <w:szCs w:val="20"/>
                <w:cs/>
              </w:rPr>
              <w:t>เน็ค</w:t>
            </w:r>
            <w:proofErr w:type="spellEnd"/>
            <w:r w:rsidRPr="0068079D">
              <w:rPr>
                <w:rFonts w:ascii="Browallia New" w:eastAsia="Arial Unicode MS" w:hAnsi="Browallia New" w:cs="Browallia New"/>
                <w:sz w:val="20"/>
                <w:szCs w:val="20"/>
                <w:cs/>
              </w:rPr>
              <w:t xml:space="preserve"> จำกัด</w:t>
            </w:r>
          </w:p>
        </w:tc>
        <w:tc>
          <w:tcPr>
            <w:tcW w:w="851" w:type="dxa"/>
            <w:tcBorders>
              <w:left w:val="nil"/>
            </w:tcBorders>
            <w:vAlign w:val="bottom"/>
          </w:tcPr>
          <w:p w14:paraId="2E4588DE" w14:textId="131232DD" w:rsidR="00AE790A" w:rsidRPr="0068079D" w:rsidRDefault="00AE790A" w:rsidP="00AE790A">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69BB7B42" w14:textId="294F6312" w:rsidR="00AE790A" w:rsidRPr="0068079D" w:rsidRDefault="00AE790A" w:rsidP="00AE790A">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100</w:t>
            </w:r>
          </w:p>
        </w:tc>
        <w:tc>
          <w:tcPr>
            <w:tcW w:w="1022" w:type="dxa"/>
            <w:vAlign w:val="bottom"/>
          </w:tcPr>
          <w:p w14:paraId="25E6E4B5" w14:textId="02313E71" w:rsidR="00AE790A" w:rsidRPr="0068079D" w:rsidRDefault="00AE790A" w:rsidP="00AE790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452,500 </w:t>
            </w:r>
          </w:p>
        </w:tc>
        <w:tc>
          <w:tcPr>
            <w:tcW w:w="1023" w:type="dxa"/>
            <w:vAlign w:val="bottom"/>
          </w:tcPr>
          <w:p w14:paraId="25E0C79A" w14:textId="464F2BA7" w:rsidR="00AE790A" w:rsidRPr="0068079D" w:rsidRDefault="00AE790A" w:rsidP="00AE790A">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452,500 </w:t>
            </w:r>
          </w:p>
        </w:tc>
        <w:tc>
          <w:tcPr>
            <w:tcW w:w="1023" w:type="dxa"/>
            <w:tcBorders>
              <w:top w:val="nil"/>
              <w:left w:val="nil"/>
              <w:bottom w:val="nil"/>
              <w:right w:val="nil"/>
            </w:tcBorders>
            <w:vAlign w:val="bottom"/>
          </w:tcPr>
          <w:p w14:paraId="3B561C3D" w14:textId="24C82906" w:rsidR="00AE790A" w:rsidRPr="0068079D" w:rsidRDefault="00AE790A" w:rsidP="00AE790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452,499 </w:t>
            </w:r>
          </w:p>
        </w:tc>
        <w:tc>
          <w:tcPr>
            <w:tcW w:w="1022" w:type="dxa"/>
            <w:vAlign w:val="bottom"/>
          </w:tcPr>
          <w:p w14:paraId="718619F6" w14:textId="37080D5A" w:rsidR="00AE790A" w:rsidRPr="0068079D" w:rsidRDefault="00AE790A" w:rsidP="00AE790A">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452,499 </w:t>
            </w:r>
          </w:p>
        </w:tc>
        <w:tc>
          <w:tcPr>
            <w:tcW w:w="1023" w:type="dxa"/>
            <w:tcBorders>
              <w:top w:val="nil"/>
              <w:left w:val="nil"/>
              <w:bottom w:val="nil"/>
              <w:right w:val="nil"/>
            </w:tcBorders>
            <w:vAlign w:val="bottom"/>
          </w:tcPr>
          <w:p w14:paraId="409EEF59" w14:textId="36730BAB" w:rsidR="00AE790A" w:rsidRPr="0068079D"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2C510246" w14:textId="0ECE727F" w:rsidR="00AE790A" w:rsidRPr="006D3952"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2" w:type="dxa"/>
            <w:tcBorders>
              <w:top w:val="nil"/>
              <w:left w:val="nil"/>
              <w:bottom w:val="nil"/>
              <w:right w:val="nil"/>
            </w:tcBorders>
            <w:vAlign w:val="bottom"/>
          </w:tcPr>
          <w:p w14:paraId="3AD10235" w14:textId="442D4404" w:rsidR="00AE790A" w:rsidRPr="0068079D" w:rsidRDefault="00AE790A" w:rsidP="00AE790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452,499 </w:t>
            </w:r>
          </w:p>
        </w:tc>
        <w:tc>
          <w:tcPr>
            <w:tcW w:w="1023" w:type="dxa"/>
            <w:vAlign w:val="bottom"/>
          </w:tcPr>
          <w:p w14:paraId="7F4E8FBB" w14:textId="1E4C6897" w:rsidR="00AE790A" w:rsidRPr="0068079D" w:rsidRDefault="00AE790A" w:rsidP="00AE790A">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452,499 </w:t>
            </w:r>
          </w:p>
        </w:tc>
        <w:tc>
          <w:tcPr>
            <w:tcW w:w="1023" w:type="dxa"/>
            <w:tcBorders>
              <w:top w:val="nil"/>
              <w:left w:val="nil"/>
              <w:bottom w:val="nil"/>
              <w:right w:val="nil"/>
            </w:tcBorders>
            <w:vAlign w:val="bottom"/>
          </w:tcPr>
          <w:p w14:paraId="03ECE908" w14:textId="0396933D" w:rsidR="00AE790A" w:rsidRPr="003319E8"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32B48131" w14:textId="5AAD2EA4" w:rsidR="00AE790A" w:rsidRPr="0068079D" w:rsidRDefault="00AE790A" w:rsidP="00AE790A">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2A6987" w:rsidRPr="0068079D" w14:paraId="08181EA9" w14:textId="77777777" w:rsidTr="00E72A26">
        <w:tc>
          <w:tcPr>
            <w:tcW w:w="2410" w:type="dxa"/>
            <w:vAlign w:val="bottom"/>
          </w:tcPr>
          <w:p w14:paraId="47121613" w14:textId="665AE6FC" w:rsidR="002A6987" w:rsidRPr="0068079D" w:rsidRDefault="002A6987" w:rsidP="002A6987">
            <w:pPr>
              <w:rPr>
                <w:rFonts w:ascii="Browallia New" w:eastAsia="Arial Unicode MS" w:hAnsi="Browallia New" w:cs="Browallia New"/>
                <w:sz w:val="20"/>
                <w:szCs w:val="20"/>
                <w:cs/>
              </w:rPr>
            </w:pPr>
            <w:r w:rsidRPr="003E4083">
              <w:rPr>
                <w:rFonts w:ascii="Browallia New" w:eastAsia="Arial Unicode MS" w:hAnsi="Browallia New" w:cs="Browallia New"/>
                <w:spacing w:val="-10"/>
                <w:sz w:val="20"/>
                <w:szCs w:val="20"/>
                <w:cs/>
              </w:rPr>
              <w:t xml:space="preserve">บริษัท อาร์เอส </w:t>
            </w:r>
            <w:proofErr w:type="spellStart"/>
            <w:r w:rsidRPr="003E4083">
              <w:rPr>
                <w:rFonts w:ascii="Browallia New" w:eastAsia="Arial Unicode MS" w:hAnsi="Browallia New" w:cs="Browallia New"/>
                <w:spacing w:val="-10"/>
                <w:sz w:val="20"/>
                <w:szCs w:val="20"/>
                <w:cs/>
              </w:rPr>
              <w:t>ไดเร็ค</w:t>
            </w:r>
            <w:proofErr w:type="spellEnd"/>
            <w:r w:rsidRPr="003E4083">
              <w:rPr>
                <w:rFonts w:ascii="Browallia New" w:eastAsia="Arial Unicode MS" w:hAnsi="Browallia New" w:cs="Browallia New"/>
                <w:spacing w:val="-10"/>
                <w:sz w:val="20"/>
                <w:szCs w:val="20"/>
                <w:cs/>
              </w:rPr>
              <w:t xml:space="preserve"> จำกัด</w:t>
            </w:r>
          </w:p>
        </w:tc>
        <w:tc>
          <w:tcPr>
            <w:tcW w:w="851" w:type="dxa"/>
            <w:tcBorders>
              <w:left w:val="nil"/>
            </w:tcBorders>
            <w:vAlign w:val="bottom"/>
          </w:tcPr>
          <w:p w14:paraId="75742716" w14:textId="3C361324" w:rsidR="002A6987" w:rsidRPr="0068079D" w:rsidRDefault="002A6987" w:rsidP="002A6987">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591BEE38" w14:textId="2714907D" w:rsidR="002A6987" w:rsidRPr="0068079D" w:rsidRDefault="002A6987" w:rsidP="002A6987">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1BE5AFC5" w14:textId="36352F1F" w:rsidR="002A6987" w:rsidRPr="0068079D" w:rsidRDefault="002A6987" w:rsidP="002A6987">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100,000 </w:t>
            </w:r>
          </w:p>
        </w:tc>
        <w:tc>
          <w:tcPr>
            <w:tcW w:w="1023" w:type="dxa"/>
            <w:vAlign w:val="bottom"/>
          </w:tcPr>
          <w:p w14:paraId="5594DC60" w14:textId="0BDD0C7E" w:rsidR="002A6987" w:rsidRPr="0068079D" w:rsidRDefault="002A6987" w:rsidP="002A6987">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100,000 </w:t>
            </w:r>
          </w:p>
        </w:tc>
        <w:tc>
          <w:tcPr>
            <w:tcW w:w="1023" w:type="dxa"/>
            <w:tcBorders>
              <w:top w:val="nil"/>
              <w:left w:val="nil"/>
              <w:bottom w:val="nil"/>
              <w:right w:val="nil"/>
            </w:tcBorders>
            <w:vAlign w:val="bottom"/>
          </w:tcPr>
          <w:p w14:paraId="4AD73779" w14:textId="67C3AFA8" w:rsidR="002A6987" w:rsidRPr="0068079D" w:rsidRDefault="002A6987" w:rsidP="002A6987">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100,000 </w:t>
            </w:r>
          </w:p>
        </w:tc>
        <w:tc>
          <w:tcPr>
            <w:tcW w:w="1022" w:type="dxa"/>
            <w:vAlign w:val="bottom"/>
          </w:tcPr>
          <w:p w14:paraId="3D780CAD" w14:textId="239399D1" w:rsidR="002A6987" w:rsidRPr="0068079D" w:rsidRDefault="002A6987" w:rsidP="002A6987">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100,000 </w:t>
            </w:r>
          </w:p>
        </w:tc>
        <w:tc>
          <w:tcPr>
            <w:tcW w:w="1023" w:type="dxa"/>
            <w:tcBorders>
              <w:top w:val="nil"/>
              <w:left w:val="nil"/>
              <w:bottom w:val="nil"/>
              <w:right w:val="nil"/>
            </w:tcBorders>
            <w:vAlign w:val="bottom"/>
          </w:tcPr>
          <w:p w14:paraId="418B1C05" w14:textId="7F222D60" w:rsidR="002A6987" w:rsidRPr="0068079D" w:rsidRDefault="002A6987" w:rsidP="002A6987">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10BEB71F" w14:textId="2330AF1F" w:rsidR="002A6987" w:rsidRPr="00AE790A" w:rsidRDefault="002A6987" w:rsidP="002A6987">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2" w:type="dxa"/>
            <w:tcBorders>
              <w:top w:val="nil"/>
              <w:left w:val="nil"/>
              <w:bottom w:val="nil"/>
              <w:right w:val="nil"/>
            </w:tcBorders>
            <w:vAlign w:val="bottom"/>
          </w:tcPr>
          <w:p w14:paraId="7F83E8CA" w14:textId="44AC51B2" w:rsidR="002A6987" w:rsidRPr="0068079D" w:rsidRDefault="002A6987" w:rsidP="002A6987">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100,000 </w:t>
            </w:r>
          </w:p>
        </w:tc>
        <w:tc>
          <w:tcPr>
            <w:tcW w:w="1023" w:type="dxa"/>
            <w:vAlign w:val="bottom"/>
          </w:tcPr>
          <w:p w14:paraId="028686FF" w14:textId="6980E1A3" w:rsidR="002A6987" w:rsidRPr="0068079D" w:rsidRDefault="002A6987" w:rsidP="002A6987">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100,000 </w:t>
            </w:r>
          </w:p>
        </w:tc>
        <w:tc>
          <w:tcPr>
            <w:tcW w:w="1023" w:type="dxa"/>
            <w:tcBorders>
              <w:top w:val="nil"/>
              <w:left w:val="nil"/>
              <w:bottom w:val="nil"/>
              <w:right w:val="nil"/>
            </w:tcBorders>
            <w:vAlign w:val="bottom"/>
          </w:tcPr>
          <w:p w14:paraId="7DF5909E" w14:textId="1BC0BE03" w:rsidR="002A6987" w:rsidRPr="003319E8" w:rsidRDefault="002A6987" w:rsidP="002A6987">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50B9EF24" w14:textId="3E7E41F0" w:rsidR="002A6987" w:rsidRPr="0068079D" w:rsidRDefault="002A6987" w:rsidP="002A6987">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F0057C" w:rsidRPr="0068079D" w14:paraId="1123DE3D" w14:textId="77777777" w:rsidTr="00E72A26">
        <w:tc>
          <w:tcPr>
            <w:tcW w:w="2410" w:type="dxa"/>
            <w:vAlign w:val="bottom"/>
          </w:tcPr>
          <w:p w14:paraId="205CE00F" w14:textId="4221AE86" w:rsidR="00F0057C" w:rsidRPr="0068079D" w:rsidRDefault="00F0057C" w:rsidP="00F0057C">
            <w:pPr>
              <w:rPr>
                <w:rFonts w:ascii="Browallia New" w:eastAsia="Arial Unicode MS" w:hAnsi="Browallia New" w:cs="Browallia New"/>
                <w:spacing w:val="-10"/>
                <w:sz w:val="20"/>
                <w:szCs w:val="20"/>
                <w:cs/>
              </w:rPr>
            </w:pPr>
            <w:r w:rsidRPr="0094329D">
              <w:rPr>
                <w:rFonts w:ascii="Browallia New" w:eastAsia="Arial Unicode MS" w:hAnsi="Browallia New" w:cs="Browallia New"/>
                <w:sz w:val="20"/>
                <w:szCs w:val="20"/>
                <w:cs/>
              </w:rPr>
              <w:t xml:space="preserve">บริษัท </w:t>
            </w:r>
            <w:proofErr w:type="spellStart"/>
            <w:r w:rsidRPr="0094329D">
              <w:rPr>
                <w:rFonts w:ascii="Browallia New" w:eastAsia="Arial Unicode MS" w:hAnsi="Browallia New" w:cs="Browallia New"/>
                <w:sz w:val="20"/>
                <w:szCs w:val="20"/>
                <w:cs/>
              </w:rPr>
              <w:t>ป๊</w:t>
            </w:r>
            <w:proofErr w:type="spellEnd"/>
            <w:r w:rsidRPr="0094329D">
              <w:rPr>
                <w:rFonts w:ascii="Browallia New" w:eastAsia="Arial Unicode MS" w:hAnsi="Browallia New" w:cs="Browallia New"/>
                <w:sz w:val="20"/>
                <w:szCs w:val="20"/>
                <w:cs/>
              </w:rPr>
              <w:t>อบคอยน์ คลับ จำกัด</w:t>
            </w:r>
          </w:p>
        </w:tc>
        <w:tc>
          <w:tcPr>
            <w:tcW w:w="851" w:type="dxa"/>
            <w:tcBorders>
              <w:left w:val="nil"/>
            </w:tcBorders>
            <w:vAlign w:val="bottom"/>
          </w:tcPr>
          <w:p w14:paraId="76713255" w14:textId="0189112B" w:rsidR="00F0057C" w:rsidRPr="0068079D" w:rsidRDefault="00F0057C" w:rsidP="00F0057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465155F0" w14:textId="720606B9" w:rsidR="00F0057C" w:rsidRPr="0068079D" w:rsidRDefault="00F0057C" w:rsidP="00F0057C">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260C6ECD" w14:textId="315D8956" w:rsidR="00F0057C" w:rsidRPr="0068079D" w:rsidRDefault="00F0057C" w:rsidP="00F0057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26,000 </w:t>
            </w:r>
          </w:p>
        </w:tc>
        <w:tc>
          <w:tcPr>
            <w:tcW w:w="1023" w:type="dxa"/>
            <w:vAlign w:val="bottom"/>
          </w:tcPr>
          <w:p w14:paraId="46036FA9" w14:textId="3717C662" w:rsidR="00F0057C" w:rsidRPr="0068079D" w:rsidRDefault="00F0057C" w:rsidP="00F0057C">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26,000 </w:t>
            </w:r>
          </w:p>
        </w:tc>
        <w:tc>
          <w:tcPr>
            <w:tcW w:w="1023" w:type="dxa"/>
            <w:tcBorders>
              <w:top w:val="nil"/>
              <w:left w:val="nil"/>
              <w:bottom w:val="nil"/>
              <w:right w:val="nil"/>
            </w:tcBorders>
            <w:vAlign w:val="bottom"/>
          </w:tcPr>
          <w:p w14:paraId="0CDF8149" w14:textId="01696EA8" w:rsidR="00F0057C" w:rsidRPr="0068079D" w:rsidRDefault="00F0057C" w:rsidP="00F0057C">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94329D">
              <w:rPr>
                <w:rFonts w:ascii="Browallia New" w:eastAsia="Arial Unicode MS" w:hAnsi="Browallia New" w:cs="Browallia New"/>
                <w:sz w:val="20"/>
                <w:szCs w:val="20"/>
              </w:rPr>
              <w:t xml:space="preserve">35,000 </w:t>
            </w:r>
          </w:p>
        </w:tc>
        <w:tc>
          <w:tcPr>
            <w:tcW w:w="1022" w:type="dxa"/>
            <w:vAlign w:val="bottom"/>
          </w:tcPr>
          <w:p w14:paraId="756F8DA8" w14:textId="1D3F5276" w:rsidR="00F0057C" w:rsidRPr="0068079D" w:rsidRDefault="00F0057C" w:rsidP="00F0057C">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94329D">
              <w:rPr>
                <w:rFonts w:ascii="Browallia New" w:eastAsia="Arial Unicode MS" w:hAnsi="Browallia New" w:cs="Browallia New"/>
                <w:sz w:val="20"/>
                <w:szCs w:val="20"/>
              </w:rPr>
              <w:t xml:space="preserve">35,000 </w:t>
            </w:r>
          </w:p>
        </w:tc>
        <w:tc>
          <w:tcPr>
            <w:tcW w:w="1023" w:type="dxa"/>
            <w:tcBorders>
              <w:top w:val="nil"/>
              <w:left w:val="nil"/>
              <w:bottom w:val="nil"/>
              <w:right w:val="nil"/>
            </w:tcBorders>
          </w:tcPr>
          <w:p w14:paraId="539A5274" w14:textId="069E873F" w:rsidR="00F0057C" w:rsidRPr="0068079D" w:rsidRDefault="00F0057C" w:rsidP="00F0057C">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(35,000)</w:t>
            </w:r>
          </w:p>
        </w:tc>
        <w:tc>
          <w:tcPr>
            <w:tcW w:w="1023" w:type="dxa"/>
          </w:tcPr>
          <w:p w14:paraId="6259FFAF" w14:textId="2EE34881" w:rsidR="00F0057C" w:rsidRPr="0068079D" w:rsidRDefault="00F0057C" w:rsidP="00F0057C">
            <w:pPr>
              <w:tabs>
                <w:tab w:val="clear" w:pos="227"/>
                <w:tab w:val="clear" w:pos="454"/>
                <w:tab w:val="clear" w:pos="680"/>
                <w:tab w:val="clear" w:pos="907"/>
                <w:tab w:val="clear" w:pos="1644"/>
                <w:tab w:val="clear" w:pos="1871"/>
              </w:tabs>
              <w:ind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(35,000)</w:t>
            </w:r>
          </w:p>
        </w:tc>
        <w:tc>
          <w:tcPr>
            <w:tcW w:w="1022" w:type="dxa"/>
            <w:tcBorders>
              <w:top w:val="nil"/>
              <w:left w:val="nil"/>
              <w:bottom w:val="nil"/>
              <w:right w:val="nil"/>
            </w:tcBorders>
            <w:vAlign w:val="bottom"/>
          </w:tcPr>
          <w:p w14:paraId="31B2CAB8" w14:textId="3AB7E8D5" w:rsidR="00F0057C" w:rsidRPr="0068079D" w:rsidRDefault="00F0057C" w:rsidP="00F0057C">
            <w:pPr>
              <w:tabs>
                <w:tab w:val="clear" w:pos="227"/>
                <w:tab w:val="clear" w:pos="454"/>
                <w:tab w:val="clear" w:pos="680"/>
                <w:tab w:val="clear" w:pos="907"/>
                <w:tab w:val="clear" w:pos="1644"/>
                <w:tab w:val="clear" w:pos="1871"/>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3317CF22" w14:textId="4207ED19" w:rsidR="00F0057C" w:rsidRPr="0068079D" w:rsidRDefault="00F0057C" w:rsidP="00F0057C">
            <w:pPr>
              <w:tabs>
                <w:tab w:val="clear" w:pos="227"/>
                <w:tab w:val="clear" w:pos="454"/>
                <w:tab w:val="clear" w:pos="680"/>
                <w:tab w:val="clear" w:pos="907"/>
                <w:tab w:val="clear" w:pos="1644"/>
                <w:tab w:val="clear" w:pos="1871"/>
                <w:tab w:val="decimal" w:pos="936"/>
              </w:tabs>
              <w:ind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tcBorders>
              <w:top w:val="nil"/>
              <w:left w:val="nil"/>
              <w:bottom w:val="nil"/>
              <w:right w:val="nil"/>
            </w:tcBorders>
            <w:vAlign w:val="bottom"/>
          </w:tcPr>
          <w:p w14:paraId="33722079" w14:textId="3510D7D8" w:rsidR="00F0057C" w:rsidRPr="003319E8" w:rsidRDefault="00F0057C" w:rsidP="00F0057C">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3C54829F" w14:textId="2F20B988" w:rsidR="00F0057C" w:rsidRPr="0068079D" w:rsidRDefault="00F0057C" w:rsidP="00F0057C">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2A6987" w:rsidRPr="0068079D" w14:paraId="0ECB939B" w14:textId="77777777" w:rsidTr="006D3952">
        <w:trPr>
          <w:trHeight w:val="288"/>
        </w:trPr>
        <w:tc>
          <w:tcPr>
            <w:tcW w:w="2410" w:type="dxa"/>
            <w:vAlign w:val="bottom"/>
          </w:tcPr>
          <w:p w14:paraId="281180C9" w14:textId="37B582C1" w:rsidR="002A6987" w:rsidRPr="0094329D" w:rsidRDefault="002A6987" w:rsidP="002A6987">
            <w:pPr>
              <w:rPr>
                <w:rFonts w:ascii="Browallia New" w:eastAsia="Arial Unicode MS" w:hAnsi="Browallia New" w:cs="Browallia New"/>
                <w:sz w:val="20"/>
                <w:szCs w:val="20"/>
              </w:rPr>
            </w:pPr>
            <w:r w:rsidRPr="0068079D">
              <w:rPr>
                <w:rFonts w:ascii="Browallia New" w:eastAsia="Arial Unicode MS" w:hAnsi="Browallia New" w:cs="Browallia New"/>
                <w:sz w:val="20"/>
                <w:szCs w:val="20"/>
                <w:cs/>
              </w:rPr>
              <w:t xml:space="preserve">บริษัท อาร์ </w:t>
            </w:r>
            <w:proofErr w:type="spellStart"/>
            <w:r w:rsidRPr="0068079D">
              <w:rPr>
                <w:rFonts w:ascii="Browallia New" w:eastAsia="Arial Unicode MS" w:hAnsi="Browallia New" w:cs="Browallia New"/>
                <w:sz w:val="20"/>
                <w:szCs w:val="20"/>
                <w:cs/>
              </w:rPr>
              <w:t>อัลไล</w:t>
            </w:r>
            <w:proofErr w:type="spellEnd"/>
            <w:r w:rsidRPr="0068079D">
              <w:rPr>
                <w:rFonts w:ascii="Browallia New" w:eastAsia="Arial Unicode MS" w:hAnsi="Browallia New" w:cs="Browallia New"/>
                <w:sz w:val="20"/>
                <w:szCs w:val="20"/>
                <w:cs/>
              </w:rPr>
              <w:t>แอน</w:t>
            </w:r>
            <w:proofErr w:type="spellStart"/>
            <w:r w:rsidRPr="0068079D">
              <w:rPr>
                <w:rFonts w:ascii="Browallia New" w:eastAsia="Arial Unicode MS" w:hAnsi="Browallia New" w:cs="Browallia New"/>
                <w:sz w:val="20"/>
                <w:szCs w:val="20"/>
                <w:cs/>
              </w:rPr>
              <w:t>ซ์</w:t>
            </w:r>
            <w:proofErr w:type="spellEnd"/>
            <w:r w:rsidRPr="0068079D">
              <w:rPr>
                <w:rFonts w:ascii="Browallia New" w:eastAsia="Arial Unicode MS" w:hAnsi="Browallia New" w:cs="Browallia New"/>
                <w:sz w:val="20"/>
                <w:szCs w:val="20"/>
                <w:cs/>
              </w:rPr>
              <w:t xml:space="preserve"> จำกัด</w:t>
            </w:r>
          </w:p>
        </w:tc>
        <w:tc>
          <w:tcPr>
            <w:tcW w:w="851" w:type="dxa"/>
            <w:tcBorders>
              <w:left w:val="nil"/>
            </w:tcBorders>
            <w:vAlign w:val="bottom"/>
          </w:tcPr>
          <w:p w14:paraId="4E7420B6" w14:textId="02643DDF" w:rsidR="002A6987" w:rsidRPr="0094329D" w:rsidRDefault="002A6987" w:rsidP="002A6987">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100</w:t>
            </w:r>
          </w:p>
        </w:tc>
        <w:tc>
          <w:tcPr>
            <w:tcW w:w="969" w:type="dxa"/>
            <w:tcBorders>
              <w:left w:val="nil"/>
            </w:tcBorders>
            <w:vAlign w:val="bottom"/>
          </w:tcPr>
          <w:p w14:paraId="293220DE" w14:textId="6EB26973" w:rsidR="002A6987" w:rsidRPr="0094329D" w:rsidRDefault="002A6987" w:rsidP="002A6987">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100</w:t>
            </w:r>
          </w:p>
        </w:tc>
        <w:tc>
          <w:tcPr>
            <w:tcW w:w="1022" w:type="dxa"/>
            <w:vAlign w:val="bottom"/>
          </w:tcPr>
          <w:p w14:paraId="42866275" w14:textId="6C6A8740" w:rsidR="002A6987" w:rsidRPr="0094329D" w:rsidRDefault="002A6987" w:rsidP="002A6987">
            <w:pPr>
              <w:tabs>
                <w:tab w:val="clear" w:pos="227"/>
                <w:tab w:val="clear" w:pos="454"/>
                <w:tab w:val="clear" w:pos="680"/>
                <w:tab w:val="clear" w:pos="1644"/>
                <w:tab w:val="clear" w:pos="1871"/>
              </w:tabs>
              <w:ind w:left="-21" w:right="8"/>
              <w:jc w:val="right"/>
              <w:rPr>
                <w:rFonts w:ascii="Browallia New" w:eastAsia="Arial Unicode MS" w:hAnsi="Browallia New" w:cs="Browallia New"/>
                <w:sz w:val="20"/>
                <w:szCs w:val="20"/>
              </w:rPr>
            </w:pPr>
            <w:r w:rsidRPr="0094329D">
              <w:rPr>
                <w:rFonts w:ascii="Browallia New" w:eastAsia="Arial Unicode MS" w:hAnsi="Browallia New" w:cs="Browallia New"/>
                <w:sz w:val="20"/>
                <w:szCs w:val="20"/>
              </w:rPr>
              <w:t xml:space="preserve">64,688 </w:t>
            </w:r>
          </w:p>
        </w:tc>
        <w:tc>
          <w:tcPr>
            <w:tcW w:w="1023" w:type="dxa"/>
            <w:vAlign w:val="bottom"/>
          </w:tcPr>
          <w:p w14:paraId="387BE843" w14:textId="7E9403E3" w:rsidR="002A6987" w:rsidRPr="0094329D" w:rsidRDefault="002A6987" w:rsidP="002A6987">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z w:val="20"/>
                <w:szCs w:val="20"/>
              </w:rPr>
            </w:pPr>
            <w:r w:rsidRPr="0094329D">
              <w:rPr>
                <w:rFonts w:ascii="Browallia New" w:eastAsia="Arial Unicode MS" w:hAnsi="Browallia New" w:cs="Browallia New"/>
                <w:sz w:val="20"/>
                <w:szCs w:val="20"/>
              </w:rPr>
              <w:t xml:space="preserve">64,688 </w:t>
            </w:r>
          </w:p>
        </w:tc>
        <w:tc>
          <w:tcPr>
            <w:tcW w:w="1023" w:type="dxa"/>
            <w:tcBorders>
              <w:top w:val="nil"/>
              <w:left w:val="nil"/>
              <w:right w:val="nil"/>
            </w:tcBorders>
            <w:vAlign w:val="bottom"/>
          </w:tcPr>
          <w:p w14:paraId="048A304E" w14:textId="153C720B" w:rsidR="002A6987" w:rsidRPr="0094329D" w:rsidRDefault="002A6987" w:rsidP="002A6987">
            <w:pPr>
              <w:tabs>
                <w:tab w:val="clear" w:pos="227"/>
                <w:tab w:val="clear" w:pos="454"/>
                <w:tab w:val="clear" w:pos="680"/>
                <w:tab w:val="clear" w:pos="1644"/>
                <w:tab w:val="clear" w:pos="1871"/>
              </w:tabs>
              <w:ind w:left="-21" w:right="8"/>
              <w:jc w:val="right"/>
              <w:rPr>
                <w:rFonts w:ascii="Browallia New" w:eastAsia="Arial Unicode MS" w:hAnsi="Browallia New" w:cs="Browallia New"/>
                <w:sz w:val="20"/>
                <w:szCs w:val="20"/>
              </w:rPr>
            </w:pPr>
            <w:r w:rsidRPr="00D11B4B">
              <w:rPr>
                <w:rFonts w:ascii="Browallia New" w:eastAsia="Arial Unicode MS" w:hAnsi="Browallia New" w:cs="Browallia New"/>
                <w:spacing w:val="-4"/>
                <w:sz w:val="20"/>
                <w:szCs w:val="20"/>
              </w:rPr>
              <w:t xml:space="preserve">          64,687 </w:t>
            </w:r>
          </w:p>
        </w:tc>
        <w:tc>
          <w:tcPr>
            <w:tcW w:w="1022" w:type="dxa"/>
            <w:vAlign w:val="bottom"/>
          </w:tcPr>
          <w:p w14:paraId="446BCB45" w14:textId="6E60E5A4" w:rsidR="002A6987" w:rsidRPr="0094329D" w:rsidRDefault="002A6987" w:rsidP="002A6987">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z w:val="20"/>
                <w:szCs w:val="20"/>
              </w:rPr>
            </w:pPr>
            <w:r w:rsidRPr="00D11B4B">
              <w:rPr>
                <w:rFonts w:ascii="Browallia New" w:eastAsia="Arial Unicode MS" w:hAnsi="Browallia New" w:cs="Browallia New"/>
                <w:spacing w:val="-4"/>
                <w:sz w:val="20"/>
                <w:szCs w:val="20"/>
              </w:rPr>
              <w:t xml:space="preserve">          64,687 </w:t>
            </w:r>
          </w:p>
        </w:tc>
        <w:tc>
          <w:tcPr>
            <w:tcW w:w="1023" w:type="dxa"/>
            <w:tcBorders>
              <w:top w:val="nil"/>
              <w:left w:val="nil"/>
              <w:right w:val="nil"/>
            </w:tcBorders>
            <w:vAlign w:val="bottom"/>
          </w:tcPr>
          <w:p w14:paraId="7661F2F9" w14:textId="7EFAAB5F" w:rsidR="002A6987" w:rsidRPr="007F2798" w:rsidRDefault="002A6987" w:rsidP="002A6987">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AE790A">
              <w:rPr>
                <w:rFonts w:ascii="Browallia New" w:eastAsia="Arial Unicode MS" w:hAnsi="Browallia New" w:cs="Browallia New"/>
                <w:spacing w:val="-4"/>
                <w:sz w:val="20"/>
                <w:szCs w:val="20"/>
              </w:rPr>
              <w:t>(41,922)</w:t>
            </w:r>
          </w:p>
        </w:tc>
        <w:tc>
          <w:tcPr>
            <w:tcW w:w="1023" w:type="dxa"/>
            <w:vAlign w:val="bottom"/>
          </w:tcPr>
          <w:p w14:paraId="26B343A7" w14:textId="5635568A" w:rsidR="002A6987" w:rsidRPr="007F2798" w:rsidRDefault="002A6987" w:rsidP="002A6987">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AE790A">
              <w:rPr>
                <w:rFonts w:ascii="Browallia New" w:eastAsia="Arial Unicode MS" w:hAnsi="Browallia New" w:cs="Browallia New"/>
                <w:spacing w:val="-4"/>
                <w:sz w:val="20"/>
                <w:szCs w:val="20"/>
              </w:rPr>
              <w:t>(41,922)</w:t>
            </w:r>
          </w:p>
        </w:tc>
        <w:tc>
          <w:tcPr>
            <w:tcW w:w="1022" w:type="dxa"/>
            <w:tcBorders>
              <w:top w:val="nil"/>
              <w:left w:val="nil"/>
              <w:right w:val="nil"/>
            </w:tcBorders>
            <w:vAlign w:val="bottom"/>
          </w:tcPr>
          <w:p w14:paraId="4637279F" w14:textId="19B5C7F0" w:rsidR="002A6987" w:rsidRPr="0094329D" w:rsidRDefault="002A6987" w:rsidP="002A6987">
            <w:pPr>
              <w:tabs>
                <w:tab w:val="clear" w:pos="227"/>
                <w:tab w:val="clear" w:pos="454"/>
                <w:tab w:val="clear" w:pos="680"/>
                <w:tab w:val="clear" w:pos="1644"/>
                <w:tab w:val="clear" w:pos="1871"/>
              </w:tabs>
              <w:ind w:left="-21" w:right="8"/>
              <w:jc w:val="right"/>
              <w:rPr>
                <w:rFonts w:ascii="Browallia New" w:eastAsia="Arial Unicode MS" w:hAnsi="Browallia New" w:cs="Browallia New"/>
                <w:sz w:val="20"/>
                <w:szCs w:val="20"/>
              </w:rPr>
            </w:pPr>
            <w:r w:rsidRPr="00AE790A">
              <w:rPr>
                <w:rFonts w:ascii="Browallia New" w:eastAsia="Arial Unicode MS" w:hAnsi="Browallia New" w:cs="Browallia New"/>
                <w:spacing w:val="-4"/>
                <w:sz w:val="20"/>
                <w:szCs w:val="20"/>
              </w:rPr>
              <w:t xml:space="preserve">22,765 </w:t>
            </w:r>
          </w:p>
        </w:tc>
        <w:tc>
          <w:tcPr>
            <w:tcW w:w="1023" w:type="dxa"/>
            <w:vAlign w:val="bottom"/>
          </w:tcPr>
          <w:p w14:paraId="4CF7E351" w14:textId="6DC3F49D" w:rsidR="002A6987" w:rsidRPr="0094329D" w:rsidRDefault="002A6987" w:rsidP="002A6987">
            <w:pPr>
              <w:tabs>
                <w:tab w:val="clear" w:pos="227"/>
                <w:tab w:val="clear" w:pos="454"/>
                <w:tab w:val="clear" w:pos="680"/>
                <w:tab w:val="clear" w:pos="1644"/>
                <w:tab w:val="clear" w:pos="1871"/>
              </w:tabs>
              <w:ind w:left="-21" w:right="8"/>
              <w:jc w:val="right"/>
              <w:rPr>
                <w:rFonts w:ascii="Browallia New" w:eastAsia="Arial Unicode MS" w:hAnsi="Browallia New" w:cs="Browallia New"/>
                <w:sz w:val="20"/>
                <w:szCs w:val="20"/>
              </w:rPr>
            </w:pPr>
            <w:r w:rsidRPr="00AE790A">
              <w:rPr>
                <w:rFonts w:ascii="Browallia New" w:eastAsia="Arial Unicode MS" w:hAnsi="Browallia New" w:cs="Browallia New"/>
                <w:spacing w:val="-4"/>
                <w:sz w:val="20"/>
                <w:szCs w:val="20"/>
              </w:rPr>
              <w:t xml:space="preserve">22,765 </w:t>
            </w:r>
          </w:p>
        </w:tc>
        <w:tc>
          <w:tcPr>
            <w:tcW w:w="1023" w:type="dxa"/>
            <w:tcBorders>
              <w:top w:val="nil"/>
              <w:left w:val="nil"/>
              <w:right w:val="nil"/>
            </w:tcBorders>
            <w:vAlign w:val="bottom"/>
          </w:tcPr>
          <w:p w14:paraId="5CD86B1F" w14:textId="78037106" w:rsidR="002A6987" w:rsidRPr="0094329D" w:rsidRDefault="002A6987" w:rsidP="002A6987">
            <w:pP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75927626" w14:textId="13B784FD" w:rsidR="002A6987" w:rsidRPr="0094329D" w:rsidRDefault="002A6987" w:rsidP="002A6987">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621CB1" w:rsidRPr="0068079D" w14:paraId="3D527E2D" w14:textId="77777777" w:rsidTr="00E72A26">
        <w:tc>
          <w:tcPr>
            <w:tcW w:w="2410" w:type="dxa"/>
            <w:vAlign w:val="bottom"/>
          </w:tcPr>
          <w:p w14:paraId="1A201B78" w14:textId="47EC8227" w:rsidR="00621CB1" w:rsidRPr="0068079D" w:rsidRDefault="00621CB1" w:rsidP="00621CB1">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 xml:space="preserve">บริษัท จี </w:t>
            </w:r>
            <w:proofErr w:type="spellStart"/>
            <w:r w:rsidRPr="0068079D">
              <w:rPr>
                <w:rFonts w:ascii="Browallia New" w:eastAsia="Arial Unicode MS" w:hAnsi="Browallia New" w:cs="Browallia New"/>
                <w:sz w:val="20"/>
                <w:szCs w:val="20"/>
                <w:cs/>
              </w:rPr>
              <w:t>เวลล์</w:t>
            </w:r>
            <w:proofErr w:type="spellEnd"/>
            <w:r w:rsidRPr="0068079D">
              <w:rPr>
                <w:rFonts w:ascii="Browallia New" w:eastAsia="Arial Unicode MS" w:hAnsi="Browallia New" w:cs="Browallia New"/>
                <w:sz w:val="20"/>
                <w:szCs w:val="20"/>
                <w:cs/>
              </w:rPr>
              <w:t xml:space="preserve"> จำกัด</w:t>
            </w:r>
          </w:p>
        </w:tc>
        <w:tc>
          <w:tcPr>
            <w:tcW w:w="851" w:type="dxa"/>
            <w:tcBorders>
              <w:left w:val="nil"/>
            </w:tcBorders>
            <w:vAlign w:val="bottom"/>
          </w:tcPr>
          <w:p w14:paraId="1FAEAECD" w14:textId="3698D486" w:rsidR="00621CB1" w:rsidRPr="0068079D" w:rsidRDefault="00621CB1" w:rsidP="00621CB1">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969" w:type="dxa"/>
            <w:tcBorders>
              <w:left w:val="nil"/>
            </w:tcBorders>
            <w:vAlign w:val="bottom"/>
          </w:tcPr>
          <w:p w14:paraId="67F4D60C" w14:textId="0FBA053F" w:rsidR="00621CB1" w:rsidRPr="0068079D" w:rsidRDefault="00621CB1" w:rsidP="00621CB1">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5CCA7B12" w14:textId="4DD38860"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350,000 </w:t>
            </w:r>
          </w:p>
        </w:tc>
        <w:tc>
          <w:tcPr>
            <w:tcW w:w="1023" w:type="dxa"/>
            <w:vAlign w:val="bottom"/>
          </w:tcPr>
          <w:p w14:paraId="5EE04F62" w14:textId="62FDFDF0" w:rsidR="00621CB1" w:rsidRPr="0068079D" w:rsidRDefault="00621CB1" w:rsidP="00621CB1">
            <w:pPr>
              <w:pBdr>
                <w:bottom w:val="single" w:sz="4" w:space="1" w:color="auto"/>
              </w:pBdr>
              <w:tabs>
                <w:tab w:val="clear" w:pos="227"/>
                <w:tab w:val="clear" w:pos="454"/>
                <w:tab w:val="clear" w:pos="680"/>
                <w:tab w:val="clear" w:pos="907"/>
                <w:tab w:val="clear" w:pos="1644"/>
                <w:tab w:val="clear" w:pos="1871"/>
              </w:tabs>
              <w:ind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350,000 </w:t>
            </w:r>
          </w:p>
        </w:tc>
        <w:tc>
          <w:tcPr>
            <w:tcW w:w="1023" w:type="dxa"/>
            <w:tcBorders>
              <w:top w:val="nil"/>
              <w:left w:val="nil"/>
              <w:right w:val="nil"/>
            </w:tcBorders>
            <w:vAlign w:val="bottom"/>
          </w:tcPr>
          <w:p w14:paraId="5E524761" w14:textId="6C0C0DFE"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349,853</w:t>
            </w:r>
          </w:p>
        </w:tc>
        <w:tc>
          <w:tcPr>
            <w:tcW w:w="1022" w:type="dxa"/>
            <w:vAlign w:val="bottom"/>
          </w:tcPr>
          <w:p w14:paraId="158939D8" w14:textId="7B2D0C54" w:rsidR="00621CB1" w:rsidRPr="0068079D" w:rsidRDefault="00621CB1" w:rsidP="00621CB1">
            <w:pPr>
              <w:pBdr>
                <w:bottom w:val="single" w:sz="4"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349,853</w:t>
            </w:r>
          </w:p>
        </w:tc>
        <w:tc>
          <w:tcPr>
            <w:tcW w:w="1023" w:type="dxa"/>
            <w:tcBorders>
              <w:top w:val="nil"/>
              <w:left w:val="nil"/>
              <w:right w:val="nil"/>
            </w:tcBorders>
            <w:vAlign w:val="bottom"/>
          </w:tcPr>
          <w:p w14:paraId="4C7CD2A2" w14:textId="4402C747" w:rsidR="00621CB1" w:rsidRPr="0068079D" w:rsidRDefault="00621CB1" w:rsidP="00621CB1">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6BA96F69" w14:textId="22B6299F" w:rsidR="00621CB1" w:rsidRPr="0068079D" w:rsidRDefault="00621CB1" w:rsidP="00621CB1">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2" w:type="dxa"/>
            <w:tcBorders>
              <w:top w:val="nil"/>
              <w:left w:val="nil"/>
              <w:right w:val="nil"/>
            </w:tcBorders>
            <w:vAlign w:val="bottom"/>
          </w:tcPr>
          <w:p w14:paraId="5E23F1D3" w14:textId="50A3F610"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349,85</w:t>
            </w:r>
            <w:r w:rsidR="00F0057C">
              <w:rPr>
                <w:rFonts w:ascii="Browallia New" w:eastAsia="Arial Unicode MS" w:hAnsi="Browallia New" w:cs="Browallia New"/>
                <w:spacing w:val="-4"/>
                <w:sz w:val="20"/>
                <w:szCs w:val="20"/>
              </w:rPr>
              <w:t>3</w:t>
            </w:r>
          </w:p>
        </w:tc>
        <w:tc>
          <w:tcPr>
            <w:tcW w:w="1023" w:type="dxa"/>
            <w:vAlign w:val="bottom"/>
          </w:tcPr>
          <w:p w14:paraId="24010E09" w14:textId="1C46CB9E"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349,85</w:t>
            </w:r>
            <w:r w:rsidR="00F0057C">
              <w:rPr>
                <w:rFonts w:ascii="Browallia New" w:eastAsia="Arial Unicode MS" w:hAnsi="Browallia New" w:cs="Browallia New"/>
                <w:spacing w:val="-4"/>
                <w:sz w:val="20"/>
                <w:szCs w:val="20"/>
              </w:rPr>
              <w:t>3</w:t>
            </w:r>
          </w:p>
        </w:tc>
        <w:tc>
          <w:tcPr>
            <w:tcW w:w="1023" w:type="dxa"/>
            <w:tcBorders>
              <w:top w:val="nil"/>
              <w:left w:val="nil"/>
              <w:right w:val="nil"/>
            </w:tcBorders>
            <w:vAlign w:val="bottom"/>
          </w:tcPr>
          <w:p w14:paraId="578435B3" w14:textId="017F09AB" w:rsidR="00621CB1" w:rsidRPr="003319E8" w:rsidRDefault="00621CB1" w:rsidP="00621CB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060D0A58" w14:textId="0D3FE8CC" w:rsidR="00621CB1" w:rsidRPr="0068079D" w:rsidRDefault="00621CB1" w:rsidP="00621CB1">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621CB1" w:rsidRPr="0068079D" w14:paraId="752105E3" w14:textId="77777777" w:rsidTr="00E72A26">
        <w:trPr>
          <w:trHeight w:val="278"/>
        </w:trPr>
        <w:tc>
          <w:tcPr>
            <w:tcW w:w="2410" w:type="dxa"/>
            <w:vAlign w:val="bottom"/>
          </w:tcPr>
          <w:p w14:paraId="32EA6844" w14:textId="7602C555" w:rsidR="00621CB1" w:rsidRPr="0068079D" w:rsidRDefault="00621CB1" w:rsidP="00621CB1">
            <w:pPr>
              <w:ind w:left="61"/>
              <w:rPr>
                <w:rFonts w:ascii="Browallia New" w:eastAsia="Arial Unicode MS" w:hAnsi="Browallia New" w:cs="Browallia New"/>
                <w:sz w:val="20"/>
                <w:szCs w:val="20"/>
              </w:rPr>
            </w:pPr>
            <w:r w:rsidRPr="0068079D">
              <w:rPr>
                <w:rFonts w:ascii="Browallia New" w:eastAsia="Arial Unicode MS" w:hAnsi="Browallia New" w:cs="Browallia New"/>
                <w:sz w:val="20"/>
                <w:szCs w:val="20"/>
                <w:cs/>
              </w:rPr>
              <w:t>รวม</w:t>
            </w:r>
          </w:p>
        </w:tc>
        <w:tc>
          <w:tcPr>
            <w:tcW w:w="851" w:type="dxa"/>
            <w:tcBorders>
              <w:left w:val="nil"/>
            </w:tcBorders>
            <w:vAlign w:val="bottom"/>
          </w:tcPr>
          <w:p w14:paraId="2DBB5DA6" w14:textId="77777777" w:rsidR="00621CB1" w:rsidRPr="0068079D" w:rsidRDefault="00621CB1" w:rsidP="00621CB1">
            <w:pPr>
              <w:rPr>
                <w:rFonts w:ascii="Browallia New" w:eastAsia="Arial Unicode MS" w:hAnsi="Browallia New" w:cs="Browallia New"/>
                <w:sz w:val="20"/>
                <w:szCs w:val="20"/>
              </w:rPr>
            </w:pPr>
          </w:p>
        </w:tc>
        <w:tc>
          <w:tcPr>
            <w:tcW w:w="969" w:type="dxa"/>
            <w:tcBorders>
              <w:left w:val="nil"/>
            </w:tcBorders>
            <w:vAlign w:val="bottom"/>
          </w:tcPr>
          <w:p w14:paraId="4BCC5BA7" w14:textId="77777777" w:rsidR="00621CB1" w:rsidRPr="00D11B4B" w:rsidRDefault="00621CB1" w:rsidP="00621CB1">
            <w:pP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p>
        </w:tc>
        <w:tc>
          <w:tcPr>
            <w:tcW w:w="1022" w:type="dxa"/>
            <w:vAlign w:val="bottom"/>
          </w:tcPr>
          <w:p w14:paraId="65AED311" w14:textId="4723BAE5" w:rsidR="00621CB1" w:rsidRPr="0068079D" w:rsidRDefault="00621CB1" w:rsidP="00621CB1">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1,524,938 </w:t>
            </w:r>
          </w:p>
        </w:tc>
        <w:tc>
          <w:tcPr>
            <w:tcW w:w="1023" w:type="dxa"/>
            <w:vAlign w:val="bottom"/>
          </w:tcPr>
          <w:p w14:paraId="7EE40F42" w14:textId="2E1600E5" w:rsidR="00621CB1" w:rsidRPr="0068079D" w:rsidRDefault="00621CB1" w:rsidP="00621CB1">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1,524,938 </w:t>
            </w:r>
          </w:p>
        </w:tc>
        <w:tc>
          <w:tcPr>
            <w:tcW w:w="1023" w:type="dxa"/>
            <w:tcBorders>
              <w:left w:val="nil"/>
              <w:right w:val="nil"/>
            </w:tcBorders>
            <w:vAlign w:val="bottom"/>
          </w:tcPr>
          <w:p w14:paraId="0E2A6040" w14:textId="391EFF1C" w:rsidR="00621CB1" w:rsidRPr="0068079D" w:rsidRDefault="00621CB1" w:rsidP="00621CB1">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1,529,007</w:t>
            </w:r>
          </w:p>
        </w:tc>
        <w:tc>
          <w:tcPr>
            <w:tcW w:w="1022" w:type="dxa"/>
            <w:tcBorders>
              <w:left w:val="nil"/>
              <w:right w:val="nil"/>
            </w:tcBorders>
            <w:vAlign w:val="bottom"/>
          </w:tcPr>
          <w:p w14:paraId="0ABB21BD" w14:textId="205D8331" w:rsidR="00621CB1" w:rsidRPr="0068079D" w:rsidRDefault="00621CB1" w:rsidP="00621CB1">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Pr>
                <w:rFonts w:ascii="Browallia New" w:eastAsia="Arial Unicode MS" w:hAnsi="Browallia New" w:cs="Browallia New"/>
                <w:spacing w:val="-4"/>
                <w:sz w:val="20"/>
                <w:szCs w:val="20"/>
              </w:rPr>
              <w:t>1,529,007</w:t>
            </w:r>
          </w:p>
        </w:tc>
        <w:tc>
          <w:tcPr>
            <w:tcW w:w="1023" w:type="dxa"/>
            <w:tcBorders>
              <w:left w:val="nil"/>
              <w:right w:val="nil"/>
            </w:tcBorders>
            <w:vAlign w:val="bottom"/>
          </w:tcPr>
          <w:p w14:paraId="480A02C3" w14:textId="4B6167FF" w:rsidR="00621CB1" w:rsidRPr="0068079D" w:rsidRDefault="00621CB1" w:rsidP="00621CB1">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(76,922)</w:t>
            </w:r>
          </w:p>
        </w:tc>
        <w:tc>
          <w:tcPr>
            <w:tcW w:w="1023" w:type="dxa"/>
            <w:tcBorders>
              <w:left w:val="nil"/>
              <w:right w:val="nil"/>
            </w:tcBorders>
            <w:vAlign w:val="bottom"/>
          </w:tcPr>
          <w:p w14:paraId="4318C809" w14:textId="669C9D50" w:rsidR="00621CB1" w:rsidRPr="0068079D" w:rsidRDefault="00621CB1" w:rsidP="00621CB1">
            <w:pPr>
              <w:pBdr>
                <w:bottom w:val="single" w:sz="12" w:space="1" w:color="auto"/>
              </w:pBdr>
              <w:tabs>
                <w:tab w:val="clear" w:pos="227"/>
                <w:tab w:val="clear" w:pos="454"/>
                <w:tab w:val="clear" w:pos="680"/>
                <w:tab w:val="clear" w:pos="907"/>
                <w:tab w:val="clear" w:pos="1644"/>
                <w:tab w:val="clear" w:pos="1871"/>
                <w:tab w:val="decimal" w:pos="936"/>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(76,922)</w:t>
            </w:r>
          </w:p>
        </w:tc>
        <w:tc>
          <w:tcPr>
            <w:tcW w:w="1022" w:type="dxa"/>
            <w:tcBorders>
              <w:left w:val="nil"/>
              <w:right w:val="nil"/>
            </w:tcBorders>
            <w:vAlign w:val="bottom"/>
          </w:tcPr>
          <w:p w14:paraId="28BEC8E7" w14:textId="0FB884EF" w:rsidR="00621CB1" w:rsidRPr="0068079D" w:rsidRDefault="00621CB1" w:rsidP="00621CB1">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1,452,085</w:t>
            </w:r>
          </w:p>
        </w:tc>
        <w:tc>
          <w:tcPr>
            <w:tcW w:w="1023" w:type="dxa"/>
            <w:tcBorders>
              <w:left w:val="nil"/>
              <w:right w:val="nil"/>
            </w:tcBorders>
            <w:vAlign w:val="bottom"/>
          </w:tcPr>
          <w:p w14:paraId="3A2E1245" w14:textId="214BEDEA" w:rsidR="00621CB1" w:rsidRPr="0068079D" w:rsidRDefault="00621CB1" w:rsidP="00621CB1">
            <w:pPr>
              <w:pBdr>
                <w:bottom w:val="single" w:sz="12" w:space="1" w:color="auto"/>
              </w:pBd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0"/>
                <w:szCs w:val="20"/>
              </w:rPr>
            </w:pPr>
            <w:r w:rsidRPr="00D11B4B">
              <w:rPr>
                <w:rFonts w:ascii="Browallia New" w:eastAsia="Arial Unicode MS" w:hAnsi="Browallia New" w:cs="Browallia New"/>
                <w:spacing w:val="-4"/>
                <w:sz w:val="20"/>
                <w:szCs w:val="20"/>
              </w:rPr>
              <w:t xml:space="preserve">    1,452,085</w:t>
            </w:r>
          </w:p>
        </w:tc>
        <w:tc>
          <w:tcPr>
            <w:tcW w:w="1023" w:type="dxa"/>
            <w:tcBorders>
              <w:left w:val="nil"/>
              <w:right w:val="nil"/>
            </w:tcBorders>
            <w:vAlign w:val="bottom"/>
          </w:tcPr>
          <w:p w14:paraId="147FBE6E" w14:textId="36920D47" w:rsidR="00621CB1" w:rsidRPr="003319E8" w:rsidRDefault="00621CB1" w:rsidP="00621CB1">
            <w:pPr>
              <w:pBdr>
                <w:bottom w:val="single" w:sz="12"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tcBorders>
              <w:left w:val="nil"/>
              <w:right w:val="nil"/>
            </w:tcBorders>
            <w:vAlign w:val="bottom"/>
          </w:tcPr>
          <w:p w14:paraId="03B941E1" w14:textId="11724708" w:rsidR="00621CB1" w:rsidRPr="0068079D" w:rsidRDefault="00C0775B" w:rsidP="00C0775B">
            <w:pPr>
              <w:pBdr>
                <w:bottom w:val="single" w:sz="12"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Pr>
                <w:rFonts w:ascii="Browallia New" w:eastAsia="Arial Unicode MS" w:hAnsi="Browallia New" w:cs="Browallia New"/>
                <w:spacing w:val="-4"/>
                <w:sz w:val="20"/>
                <w:szCs w:val="20"/>
              </w:rPr>
              <w:t>-</w:t>
            </w:r>
          </w:p>
        </w:tc>
      </w:tr>
      <w:tr w:rsidR="00621CB1" w:rsidRPr="0068079D" w14:paraId="4DDAF0C0" w14:textId="77777777" w:rsidTr="00E72A26">
        <w:trPr>
          <w:trHeight w:val="144"/>
        </w:trPr>
        <w:tc>
          <w:tcPr>
            <w:tcW w:w="2410" w:type="dxa"/>
            <w:vAlign w:val="bottom"/>
          </w:tcPr>
          <w:p w14:paraId="0EEBDBAA" w14:textId="083BB7B1"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22CEA9B2"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0AC0ADCE"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0956C887" w14:textId="48CD65A1"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vAlign w:val="bottom"/>
          </w:tcPr>
          <w:p w14:paraId="61578642" w14:textId="38DE47E0"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5C67A0D"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5A452A06" w14:textId="7A94C88A"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A6A1833"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32F2535" w14:textId="6499C7D9"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2B34371"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22EE9B8" w14:textId="7374D845" w:rsidR="00621CB1" w:rsidRPr="003F0E40"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tcBorders>
              <w:left w:val="nil"/>
              <w:right w:val="nil"/>
            </w:tcBorders>
            <w:vAlign w:val="bottom"/>
          </w:tcPr>
          <w:p w14:paraId="4CC8FD01"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59EF2F1" w14:textId="5E5EBC90"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300EC7A8" w14:textId="77777777" w:rsidTr="000F2EC1">
        <w:trPr>
          <w:trHeight w:val="144"/>
        </w:trPr>
        <w:tc>
          <w:tcPr>
            <w:tcW w:w="2410" w:type="dxa"/>
            <w:vAlign w:val="bottom"/>
          </w:tcPr>
          <w:p w14:paraId="68EC9311" w14:textId="77777777"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3E83AEBA"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2819D89A"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56D2DC4D" w14:textId="4A1BD07B"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25A49BD"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CCBDAB7"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392461F"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D98CA1D"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98E6C84"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cs/>
                <w:lang w:val="en-GB"/>
              </w:rPr>
            </w:pPr>
          </w:p>
        </w:tc>
        <w:tc>
          <w:tcPr>
            <w:tcW w:w="1022" w:type="dxa"/>
            <w:tcBorders>
              <w:left w:val="nil"/>
              <w:right w:val="nil"/>
            </w:tcBorders>
            <w:vAlign w:val="bottom"/>
          </w:tcPr>
          <w:p w14:paraId="37E5BD59"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39DDE6C"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A6A759A"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12E80C4"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61CFB088" w14:textId="77777777" w:rsidTr="000F2EC1">
        <w:trPr>
          <w:trHeight w:val="144"/>
        </w:trPr>
        <w:tc>
          <w:tcPr>
            <w:tcW w:w="2410" w:type="dxa"/>
            <w:vAlign w:val="bottom"/>
          </w:tcPr>
          <w:p w14:paraId="08F708D4" w14:textId="77777777"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5CF9106E"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05DE062E"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081A5D0D" w14:textId="39657FA1"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76707063"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2946B25"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2DF5404"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CA6F4AB"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C052E71"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DD39BA9"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A0790D7"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F4C57E8"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ED523EA"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688DD04C" w14:textId="77777777" w:rsidTr="000F2EC1">
        <w:trPr>
          <w:trHeight w:val="144"/>
        </w:trPr>
        <w:tc>
          <w:tcPr>
            <w:tcW w:w="2410" w:type="dxa"/>
            <w:vAlign w:val="bottom"/>
          </w:tcPr>
          <w:p w14:paraId="7984CC07" w14:textId="77777777"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769415EF"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2A1A7985"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54B4BB5B" w14:textId="77777777"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34847C4F"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9A1ABE7"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A4CA884"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9E9A37F"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3322D47"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6FFFD71"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5AAD39D"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584CF4F"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311AFB0"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0D0E2148" w14:textId="77777777" w:rsidTr="000F2EC1">
        <w:trPr>
          <w:trHeight w:val="144"/>
        </w:trPr>
        <w:tc>
          <w:tcPr>
            <w:tcW w:w="2410" w:type="dxa"/>
            <w:vAlign w:val="bottom"/>
          </w:tcPr>
          <w:p w14:paraId="4529CF0B" w14:textId="77777777"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6FF8B228"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32D7AE94"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17513BF6" w14:textId="77777777"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2275F7D4"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2B140FB"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516A32C"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07E751F"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E601190"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68E78FB"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2C433D1"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C048B5A"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562DEE8"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59221BBE" w14:textId="77777777" w:rsidTr="000F2EC1">
        <w:trPr>
          <w:trHeight w:val="144"/>
        </w:trPr>
        <w:tc>
          <w:tcPr>
            <w:tcW w:w="2410" w:type="dxa"/>
            <w:vAlign w:val="bottom"/>
          </w:tcPr>
          <w:p w14:paraId="3CDF8AA2" w14:textId="77777777"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66D646F6"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456D2A9A"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08082A9E" w14:textId="77777777"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3C57AC9E"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A85EC3D"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4EC49489"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6832455"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015C58B"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6E483837"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3A18433"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65979DC"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1A4C4E3"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7193AFF0" w14:textId="77777777" w:rsidTr="000F2EC1">
        <w:trPr>
          <w:trHeight w:val="144"/>
        </w:trPr>
        <w:tc>
          <w:tcPr>
            <w:tcW w:w="2410" w:type="dxa"/>
            <w:vAlign w:val="bottom"/>
          </w:tcPr>
          <w:p w14:paraId="4F6A671E" w14:textId="77777777"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4002D3D9"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4785FF87"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7AA8B3C2" w14:textId="77777777"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350511E3"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1E8C0769"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D0507BB"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50680CD"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58819A8"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714D0C0F"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33D486F9"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B4ACB1B"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F5EC40A"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259354AC" w14:textId="77777777" w:rsidTr="000F2EC1">
        <w:trPr>
          <w:trHeight w:val="144"/>
        </w:trPr>
        <w:tc>
          <w:tcPr>
            <w:tcW w:w="2410" w:type="dxa"/>
            <w:vAlign w:val="bottom"/>
          </w:tcPr>
          <w:p w14:paraId="15276567" w14:textId="77777777"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2369CD01"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2CEA55C3"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34E8EEBC" w14:textId="77777777"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671B746B"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34E09B6"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3D7409F"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3D6BB65"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FE01545"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29CAA0C"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6F3447C0"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3B19633"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EDBE957"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1CA96626" w14:textId="77777777" w:rsidTr="000F2EC1">
        <w:trPr>
          <w:trHeight w:val="144"/>
        </w:trPr>
        <w:tc>
          <w:tcPr>
            <w:tcW w:w="2410" w:type="dxa"/>
            <w:vAlign w:val="bottom"/>
          </w:tcPr>
          <w:p w14:paraId="3AF30853" w14:textId="77777777"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18933E6F"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63CED97A"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1179FD28" w14:textId="77777777"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0FF1A739"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44A8F851"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214B27A0"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B3BE3B0"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39ACA7B"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0456879C"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69D249F"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5929D09"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49F41BA"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2F34AFCA" w14:textId="77777777" w:rsidTr="000F2EC1">
        <w:trPr>
          <w:trHeight w:val="144"/>
        </w:trPr>
        <w:tc>
          <w:tcPr>
            <w:tcW w:w="2410" w:type="dxa"/>
            <w:vAlign w:val="bottom"/>
          </w:tcPr>
          <w:p w14:paraId="37C831BC" w14:textId="77777777" w:rsidR="00621CB1" w:rsidRPr="0068079D" w:rsidRDefault="00621CB1" w:rsidP="00621CB1">
            <w:pPr>
              <w:ind w:left="61"/>
              <w:rPr>
                <w:rFonts w:ascii="Browallia New" w:eastAsia="Arial Unicode MS" w:hAnsi="Browallia New" w:cs="Browallia New"/>
                <w:sz w:val="20"/>
                <w:szCs w:val="20"/>
                <w:cs/>
              </w:rPr>
            </w:pPr>
          </w:p>
        </w:tc>
        <w:tc>
          <w:tcPr>
            <w:tcW w:w="851" w:type="dxa"/>
            <w:tcBorders>
              <w:left w:val="nil"/>
            </w:tcBorders>
            <w:vAlign w:val="bottom"/>
          </w:tcPr>
          <w:p w14:paraId="1628B970" w14:textId="77777777" w:rsidR="00621CB1" w:rsidRPr="0068079D" w:rsidRDefault="00621CB1" w:rsidP="00621CB1">
            <w:pPr>
              <w:ind w:left="61"/>
              <w:rPr>
                <w:rFonts w:ascii="Browallia New" w:eastAsia="Arial Unicode MS" w:hAnsi="Browallia New" w:cs="Browallia New"/>
                <w:sz w:val="20"/>
                <w:szCs w:val="20"/>
                <w:cs/>
              </w:rPr>
            </w:pPr>
          </w:p>
        </w:tc>
        <w:tc>
          <w:tcPr>
            <w:tcW w:w="969" w:type="dxa"/>
            <w:tcBorders>
              <w:left w:val="nil"/>
            </w:tcBorders>
            <w:vAlign w:val="bottom"/>
          </w:tcPr>
          <w:p w14:paraId="335EC3BF" w14:textId="77777777" w:rsidR="00621CB1" w:rsidRPr="0068079D" w:rsidRDefault="00621CB1" w:rsidP="00621CB1">
            <w:pPr>
              <w:ind w:left="61"/>
              <w:rPr>
                <w:rFonts w:ascii="Browallia New" w:eastAsia="Arial Unicode MS" w:hAnsi="Browallia New" w:cs="Browallia New"/>
                <w:sz w:val="20"/>
                <w:szCs w:val="20"/>
                <w:cs/>
              </w:rPr>
            </w:pPr>
          </w:p>
        </w:tc>
        <w:tc>
          <w:tcPr>
            <w:tcW w:w="1022" w:type="dxa"/>
          </w:tcPr>
          <w:p w14:paraId="558849DB" w14:textId="77777777"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68863DBC"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0FB33B6"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3FFB7B80"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2DBDA1B0"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EF0A71D"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left w:val="nil"/>
              <w:right w:val="nil"/>
            </w:tcBorders>
            <w:vAlign w:val="bottom"/>
          </w:tcPr>
          <w:p w14:paraId="5147FCFE"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51C186F8"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0863CB1D"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tcBorders>
              <w:left w:val="nil"/>
              <w:right w:val="nil"/>
            </w:tcBorders>
            <w:vAlign w:val="bottom"/>
          </w:tcPr>
          <w:p w14:paraId="7773C40A"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0D394185" w14:textId="77777777" w:rsidTr="000F2EC1">
        <w:tc>
          <w:tcPr>
            <w:tcW w:w="2410" w:type="dxa"/>
            <w:vAlign w:val="bottom"/>
          </w:tcPr>
          <w:p w14:paraId="30656103" w14:textId="0DE5CFEE" w:rsidR="00621CB1" w:rsidRPr="0068079D" w:rsidRDefault="00621CB1" w:rsidP="00621CB1">
            <w:pPr>
              <w:tabs>
                <w:tab w:val="clear" w:pos="227"/>
                <w:tab w:val="left" w:pos="318"/>
              </w:tabs>
              <w:rPr>
                <w:rFonts w:ascii="Browallia New" w:eastAsia="Arial Unicode MS" w:hAnsi="Browallia New" w:cs="Browallia New"/>
                <w:b/>
                <w:bCs/>
                <w:sz w:val="20"/>
                <w:szCs w:val="20"/>
                <w:cs/>
              </w:rPr>
            </w:pPr>
            <w:r w:rsidRPr="0068079D">
              <w:rPr>
                <w:rFonts w:ascii="Browallia New" w:eastAsia="Arial Unicode MS" w:hAnsi="Browallia New" w:cs="Browallia New"/>
                <w:b/>
                <w:bCs/>
                <w:sz w:val="20"/>
                <w:szCs w:val="20"/>
                <w:cs/>
              </w:rPr>
              <w:lastRenderedPageBreak/>
              <w:t>บริษัทย่อยที่หยุดดำเนินธุรกิจ</w:t>
            </w:r>
          </w:p>
        </w:tc>
        <w:tc>
          <w:tcPr>
            <w:tcW w:w="851" w:type="dxa"/>
            <w:vAlign w:val="bottom"/>
          </w:tcPr>
          <w:p w14:paraId="051F18E1" w14:textId="77777777" w:rsidR="00621CB1" w:rsidRPr="0068079D" w:rsidRDefault="00621CB1" w:rsidP="00621CB1">
            <w:pPr>
              <w:tabs>
                <w:tab w:val="clear" w:pos="227"/>
                <w:tab w:val="left" w:pos="318"/>
              </w:tabs>
              <w:rPr>
                <w:rFonts w:ascii="Browallia New" w:eastAsia="Arial Unicode MS" w:hAnsi="Browallia New" w:cs="Browallia New"/>
                <w:b/>
                <w:bCs/>
                <w:sz w:val="20"/>
                <w:szCs w:val="20"/>
                <w:cs/>
              </w:rPr>
            </w:pPr>
          </w:p>
        </w:tc>
        <w:tc>
          <w:tcPr>
            <w:tcW w:w="969" w:type="dxa"/>
            <w:tcBorders>
              <w:left w:val="nil"/>
            </w:tcBorders>
            <w:vAlign w:val="bottom"/>
          </w:tcPr>
          <w:p w14:paraId="2B72ACD6" w14:textId="52439104" w:rsidR="00621CB1" w:rsidRPr="0068079D" w:rsidRDefault="00621CB1" w:rsidP="00621CB1">
            <w:pPr>
              <w:tabs>
                <w:tab w:val="clear" w:pos="227"/>
                <w:tab w:val="left" w:pos="318"/>
              </w:tabs>
              <w:rPr>
                <w:rFonts w:ascii="Browallia New" w:eastAsia="Arial Unicode MS" w:hAnsi="Browallia New" w:cs="Browallia New"/>
                <w:b/>
                <w:bCs/>
                <w:sz w:val="20"/>
                <w:szCs w:val="20"/>
                <w:cs/>
              </w:rPr>
            </w:pPr>
          </w:p>
        </w:tc>
        <w:tc>
          <w:tcPr>
            <w:tcW w:w="1022" w:type="dxa"/>
          </w:tcPr>
          <w:p w14:paraId="3C478AAE" w14:textId="775C4FEA"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0"/>
                <w:szCs w:val="20"/>
                <w:lang w:val="en-GB"/>
              </w:rPr>
            </w:pPr>
          </w:p>
        </w:tc>
        <w:tc>
          <w:tcPr>
            <w:tcW w:w="1023" w:type="dxa"/>
          </w:tcPr>
          <w:p w14:paraId="1F9FFFD8"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0"/>
                <w:szCs w:val="20"/>
                <w:lang w:val="en-GB"/>
              </w:rPr>
            </w:pPr>
          </w:p>
        </w:tc>
        <w:tc>
          <w:tcPr>
            <w:tcW w:w="1023" w:type="dxa"/>
            <w:vAlign w:val="bottom"/>
          </w:tcPr>
          <w:p w14:paraId="5826B1A6"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vAlign w:val="bottom"/>
          </w:tcPr>
          <w:p w14:paraId="5F79FF46"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cs/>
                <w:lang w:val="en-GB"/>
              </w:rPr>
            </w:pPr>
          </w:p>
        </w:tc>
        <w:tc>
          <w:tcPr>
            <w:tcW w:w="1023" w:type="dxa"/>
            <w:vAlign w:val="bottom"/>
          </w:tcPr>
          <w:p w14:paraId="664315B1"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36A40B68"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2" w:type="dxa"/>
            <w:tcBorders>
              <w:top w:val="nil"/>
              <w:left w:val="nil"/>
              <w:right w:val="nil"/>
            </w:tcBorders>
            <w:vAlign w:val="bottom"/>
          </w:tcPr>
          <w:p w14:paraId="4E566208" w14:textId="77777777" w:rsidR="00621CB1" w:rsidRPr="0068079D" w:rsidRDefault="00621CB1" w:rsidP="00621CB1">
            <w:pPr>
              <w:tabs>
                <w:tab w:val="decimal" w:pos="1066"/>
              </w:tabs>
              <w:ind w:left="-29" w:right="-72"/>
              <w:jc w:val="right"/>
              <w:rPr>
                <w:rFonts w:ascii="Browallia New" w:eastAsia="Arial Unicode MS" w:hAnsi="Browallia New" w:cs="Browallia New"/>
                <w:spacing w:val="-4"/>
                <w:sz w:val="20"/>
                <w:szCs w:val="20"/>
              </w:rPr>
            </w:pPr>
          </w:p>
        </w:tc>
        <w:tc>
          <w:tcPr>
            <w:tcW w:w="1023" w:type="dxa"/>
            <w:vAlign w:val="bottom"/>
          </w:tcPr>
          <w:p w14:paraId="62FBB129" w14:textId="77777777" w:rsidR="00621CB1" w:rsidRPr="0068079D" w:rsidRDefault="00621CB1" w:rsidP="00621CB1">
            <w:pPr>
              <w:tabs>
                <w:tab w:val="decimal" w:pos="936"/>
              </w:tabs>
              <w:ind w:right="-72"/>
              <w:jc w:val="right"/>
              <w:rPr>
                <w:rFonts w:ascii="Browallia New" w:eastAsia="Arial Unicode MS" w:hAnsi="Browallia New" w:cs="Browallia New"/>
                <w:spacing w:val="-4"/>
                <w:sz w:val="20"/>
                <w:szCs w:val="20"/>
              </w:rPr>
            </w:pPr>
          </w:p>
        </w:tc>
        <w:tc>
          <w:tcPr>
            <w:tcW w:w="1023" w:type="dxa"/>
            <w:tcBorders>
              <w:top w:val="nil"/>
              <w:left w:val="nil"/>
              <w:right w:val="nil"/>
            </w:tcBorders>
            <w:vAlign w:val="bottom"/>
          </w:tcPr>
          <w:p w14:paraId="6CC84D14"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c>
          <w:tcPr>
            <w:tcW w:w="1023" w:type="dxa"/>
            <w:vAlign w:val="bottom"/>
          </w:tcPr>
          <w:p w14:paraId="5B41FAA4" w14:textId="77777777" w:rsidR="00621CB1" w:rsidRPr="0068079D" w:rsidRDefault="00621CB1" w:rsidP="00621CB1">
            <w:pPr>
              <w:tabs>
                <w:tab w:val="decimal" w:pos="936"/>
              </w:tabs>
              <w:ind w:left="-29" w:right="-72"/>
              <w:jc w:val="right"/>
              <w:rPr>
                <w:rFonts w:ascii="Browallia New" w:eastAsia="Arial Unicode MS" w:hAnsi="Browallia New" w:cs="Browallia New"/>
                <w:spacing w:val="-4"/>
                <w:sz w:val="20"/>
                <w:szCs w:val="20"/>
                <w:lang w:val="en-GB"/>
              </w:rPr>
            </w:pPr>
          </w:p>
        </w:tc>
      </w:tr>
      <w:tr w:rsidR="00621CB1" w:rsidRPr="0068079D" w14:paraId="39E2EB0E" w14:textId="77777777" w:rsidTr="00A210F3">
        <w:tc>
          <w:tcPr>
            <w:tcW w:w="2410" w:type="dxa"/>
            <w:vAlign w:val="bottom"/>
          </w:tcPr>
          <w:p w14:paraId="70855735" w14:textId="77777777" w:rsidR="00621CB1" w:rsidRPr="0068079D" w:rsidRDefault="00621CB1" w:rsidP="00621CB1">
            <w:pPr>
              <w:tabs>
                <w:tab w:val="clear" w:pos="227"/>
                <w:tab w:val="left" w:pos="318"/>
              </w:tabs>
              <w:rPr>
                <w:rFonts w:ascii="Browallia New" w:eastAsia="Arial Unicode MS" w:hAnsi="Browallia New" w:cs="Browallia New"/>
                <w:spacing w:val="-6"/>
                <w:sz w:val="20"/>
                <w:szCs w:val="20"/>
              </w:rPr>
            </w:pPr>
            <w:r w:rsidRPr="0068079D">
              <w:rPr>
                <w:rFonts w:ascii="Browallia New" w:eastAsia="Arial Unicode MS" w:hAnsi="Browallia New" w:cs="Browallia New"/>
                <w:sz w:val="20"/>
                <w:szCs w:val="20"/>
                <w:cs/>
              </w:rPr>
              <w:t xml:space="preserve">บริษัท </w:t>
            </w:r>
            <w:r w:rsidRPr="0068079D">
              <w:rPr>
                <w:rFonts w:ascii="Browallia New" w:eastAsia="Arial Unicode MS" w:hAnsi="Browallia New" w:cs="Browallia New"/>
                <w:spacing w:val="-6"/>
                <w:sz w:val="20"/>
                <w:szCs w:val="20"/>
                <w:cs/>
              </w:rPr>
              <w:t>อันดามัน เอน</w:t>
            </w:r>
            <w:proofErr w:type="spellStart"/>
            <w:r w:rsidRPr="0068079D">
              <w:rPr>
                <w:rFonts w:ascii="Browallia New" w:eastAsia="Arial Unicode MS" w:hAnsi="Browallia New" w:cs="Browallia New"/>
                <w:spacing w:val="-6"/>
                <w:sz w:val="20"/>
                <w:szCs w:val="20"/>
                <w:cs/>
              </w:rPr>
              <w:t>เต</w:t>
            </w:r>
            <w:proofErr w:type="spellEnd"/>
            <w:r w:rsidRPr="0068079D">
              <w:rPr>
                <w:rFonts w:ascii="Browallia New" w:eastAsia="Arial Unicode MS" w:hAnsi="Browallia New" w:cs="Browallia New"/>
                <w:spacing w:val="-6"/>
                <w:sz w:val="20"/>
                <w:szCs w:val="20"/>
                <w:cs/>
              </w:rPr>
              <w:t>อร์เทน</w:t>
            </w:r>
          </w:p>
          <w:p w14:paraId="147BF77F" w14:textId="029A3994" w:rsidR="00621CB1" w:rsidRPr="0068079D" w:rsidRDefault="00621CB1" w:rsidP="00621CB1">
            <w:pPr>
              <w:tabs>
                <w:tab w:val="clear" w:pos="227"/>
                <w:tab w:val="left" w:pos="318"/>
              </w:tabs>
              <w:rPr>
                <w:rFonts w:ascii="Browallia New" w:eastAsia="Arial Unicode MS" w:hAnsi="Browallia New" w:cs="Browallia New"/>
                <w:sz w:val="20"/>
                <w:szCs w:val="20"/>
                <w:cs/>
              </w:rPr>
            </w:pPr>
            <w:r w:rsidRPr="0068079D">
              <w:rPr>
                <w:rFonts w:ascii="Browallia New" w:eastAsia="Arial Unicode MS" w:hAnsi="Browallia New" w:cs="Browallia New"/>
                <w:spacing w:val="-6"/>
                <w:sz w:val="20"/>
                <w:szCs w:val="20"/>
                <w:cs/>
              </w:rPr>
              <w:t xml:space="preserve">    เม้นท์ </w:t>
            </w:r>
            <w:r w:rsidRPr="0068079D">
              <w:rPr>
                <w:rFonts w:ascii="Browallia New" w:eastAsia="Arial Unicode MS" w:hAnsi="Browallia New" w:cs="Browallia New"/>
                <w:sz w:val="20"/>
                <w:szCs w:val="20"/>
                <w:cs/>
              </w:rPr>
              <w:t>จำกัด</w:t>
            </w:r>
          </w:p>
        </w:tc>
        <w:tc>
          <w:tcPr>
            <w:tcW w:w="851" w:type="dxa"/>
            <w:vAlign w:val="bottom"/>
          </w:tcPr>
          <w:p w14:paraId="49F8CB11" w14:textId="7E446A8F" w:rsidR="00621CB1" w:rsidRPr="0068079D" w:rsidRDefault="00621CB1" w:rsidP="00621CB1">
            <w:pPr>
              <w:tabs>
                <w:tab w:val="clear" w:pos="227"/>
                <w:tab w:val="left" w:pos="318"/>
              </w:tabs>
              <w:jc w:val="center"/>
              <w:rPr>
                <w:rFonts w:ascii="Browallia New" w:eastAsia="Arial Unicode MS" w:hAnsi="Browallia New" w:cs="Browallia New"/>
                <w:sz w:val="20"/>
                <w:szCs w:val="20"/>
                <w:cs/>
              </w:rPr>
            </w:pPr>
            <w:r>
              <w:rPr>
                <w:rFonts w:ascii="Browallia New" w:eastAsia="Arial Unicode MS" w:hAnsi="Browallia New" w:cs="Browallia New"/>
                <w:sz w:val="20"/>
                <w:szCs w:val="20"/>
              </w:rPr>
              <w:t>100</w:t>
            </w:r>
          </w:p>
        </w:tc>
        <w:tc>
          <w:tcPr>
            <w:tcW w:w="969" w:type="dxa"/>
            <w:tcBorders>
              <w:left w:val="nil"/>
            </w:tcBorders>
            <w:vAlign w:val="bottom"/>
          </w:tcPr>
          <w:p w14:paraId="587C46C5" w14:textId="2EEC7154" w:rsidR="00621CB1" w:rsidRPr="0068079D" w:rsidRDefault="00621CB1" w:rsidP="00621CB1">
            <w:pPr>
              <w:tabs>
                <w:tab w:val="clear" w:pos="227"/>
                <w:tab w:val="left" w:pos="318"/>
              </w:tabs>
              <w:jc w:val="center"/>
              <w:rPr>
                <w:rFonts w:ascii="Browallia New" w:eastAsia="Arial Unicode MS" w:hAnsi="Browallia New" w:cs="Browallia New"/>
                <w:sz w:val="20"/>
                <w:szCs w:val="20"/>
                <w:cs/>
              </w:rPr>
            </w:pPr>
            <w:r w:rsidRPr="0068079D">
              <w:rPr>
                <w:rFonts w:ascii="Browallia New" w:eastAsia="Arial Unicode MS" w:hAnsi="Browallia New" w:cs="Browallia New"/>
                <w:spacing w:val="-4"/>
                <w:sz w:val="20"/>
                <w:szCs w:val="20"/>
              </w:rPr>
              <w:t>100</w:t>
            </w:r>
          </w:p>
        </w:tc>
        <w:tc>
          <w:tcPr>
            <w:tcW w:w="1022" w:type="dxa"/>
            <w:vAlign w:val="bottom"/>
          </w:tcPr>
          <w:p w14:paraId="72D27FD3" w14:textId="593D22A4"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r w:rsidRPr="00714AB5">
              <w:rPr>
                <w:rFonts w:ascii="Browallia New" w:eastAsia="Arial Unicode MS" w:hAnsi="Browallia New" w:cs="Browallia New"/>
                <w:sz w:val="20"/>
                <w:szCs w:val="20"/>
              </w:rPr>
              <w:t xml:space="preserve">        5</w:t>
            </w:r>
            <w:r>
              <w:rPr>
                <w:rFonts w:ascii="Browallia New" w:eastAsia="Arial Unicode MS" w:hAnsi="Browallia New" w:cs="Browallia New"/>
                <w:sz w:val="20"/>
                <w:szCs w:val="20"/>
              </w:rPr>
              <w:t>2</w:t>
            </w:r>
            <w:r w:rsidRPr="00714AB5">
              <w:rPr>
                <w:rFonts w:ascii="Browallia New" w:eastAsia="Arial Unicode MS" w:hAnsi="Browallia New" w:cs="Browallia New"/>
                <w:sz w:val="20"/>
                <w:szCs w:val="20"/>
              </w:rPr>
              <w:t>,</w:t>
            </w:r>
            <w:r>
              <w:rPr>
                <w:rFonts w:ascii="Browallia New" w:eastAsia="Arial Unicode MS" w:hAnsi="Browallia New" w:cs="Browallia New"/>
                <w:sz w:val="20"/>
                <w:szCs w:val="20"/>
              </w:rPr>
              <w:t>75</w:t>
            </w:r>
            <w:r w:rsidRPr="00714AB5">
              <w:rPr>
                <w:rFonts w:ascii="Browallia New" w:eastAsia="Arial Unicode MS" w:hAnsi="Browallia New" w:cs="Browallia New"/>
                <w:sz w:val="20"/>
                <w:szCs w:val="20"/>
              </w:rPr>
              <w:t xml:space="preserve">0 </w:t>
            </w:r>
          </w:p>
        </w:tc>
        <w:tc>
          <w:tcPr>
            <w:tcW w:w="1023" w:type="dxa"/>
            <w:vAlign w:val="bottom"/>
          </w:tcPr>
          <w:p w14:paraId="107EC6CE" w14:textId="3B19ABA8" w:rsidR="00621CB1" w:rsidRPr="00714AB5" w:rsidRDefault="00621CB1" w:rsidP="00621CB1">
            <w:pPr>
              <w:tabs>
                <w:tab w:val="clear" w:pos="227"/>
                <w:tab w:val="left" w:pos="318"/>
              </w:tabs>
              <w:jc w:val="right"/>
              <w:rPr>
                <w:rFonts w:ascii="Browallia New" w:eastAsia="Arial Unicode MS" w:hAnsi="Browallia New" w:cs="Browallia New"/>
                <w:sz w:val="20"/>
                <w:szCs w:val="20"/>
              </w:rPr>
            </w:pPr>
            <w:r w:rsidRPr="00714AB5">
              <w:rPr>
                <w:rFonts w:ascii="Browallia New" w:eastAsia="Arial Unicode MS" w:hAnsi="Browallia New" w:cs="Browallia New"/>
                <w:sz w:val="20"/>
                <w:szCs w:val="20"/>
              </w:rPr>
              <w:t xml:space="preserve">        52,750 </w:t>
            </w:r>
          </w:p>
        </w:tc>
        <w:tc>
          <w:tcPr>
            <w:tcW w:w="1023" w:type="dxa"/>
            <w:vAlign w:val="bottom"/>
          </w:tcPr>
          <w:p w14:paraId="6A9D77C5" w14:textId="563DDF1D"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r w:rsidRPr="004D0525">
              <w:rPr>
                <w:rFonts w:ascii="Browallia New" w:eastAsia="Arial Unicode MS" w:hAnsi="Browallia New" w:cs="Browallia New"/>
                <w:sz w:val="20"/>
                <w:szCs w:val="20"/>
              </w:rPr>
              <w:t xml:space="preserve">        48,525 </w:t>
            </w:r>
          </w:p>
        </w:tc>
        <w:tc>
          <w:tcPr>
            <w:tcW w:w="1022" w:type="dxa"/>
            <w:vAlign w:val="bottom"/>
          </w:tcPr>
          <w:p w14:paraId="36089D7A" w14:textId="0FA8137C" w:rsidR="00621CB1" w:rsidRPr="004D0525" w:rsidRDefault="00621CB1" w:rsidP="00621CB1">
            <w:pPr>
              <w:tabs>
                <w:tab w:val="clear" w:pos="227"/>
                <w:tab w:val="left" w:pos="318"/>
              </w:tabs>
              <w:jc w:val="right"/>
              <w:rPr>
                <w:rFonts w:ascii="Browallia New" w:eastAsia="Arial Unicode MS" w:hAnsi="Browallia New" w:cs="Browallia New"/>
                <w:sz w:val="20"/>
                <w:szCs w:val="20"/>
              </w:rPr>
            </w:pPr>
            <w:r w:rsidRPr="004D0525">
              <w:rPr>
                <w:rFonts w:ascii="Browallia New" w:eastAsia="Arial Unicode MS" w:hAnsi="Browallia New" w:cs="Browallia New"/>
                <w:sz w:val="20"/>
                <w:szCs w:val="20"/>
              </w:rPr>
              <w:t xml:space="preserve">        48,525 </w:t>
            </w:r>
          </w:p>
        </w:tc>
        <w:tc>
          <w:tcPr>
            <w:tcW w:w="1023" w:type="dxa"/>
          </w:tcPr>
          <w:p w14:paraId="2F64FDF0" w14:textId="77777777"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r w:rsidRPr="00F84FA2">
              <w:rPr>
                <w:rFonts w:ascii="Browallia New" w:eastAsia="Arial Unicode MS" w:hAnsi="Browallia New" w:cs="Browallia New"/>
                <w:spacing w:val="-6"/>
                <w:sz w:val="20"/>
                <w:szCs w:val="20"/>
              </w:rPr>
              <w:t xml:space="preserve"> </w:t>
            </w:r>
          </w:p>
          <w:p w14:paraId="038E3428" w14:textId="506E9B4E"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r>
              <w:rPr>
                <w:rFonts w:ascii="Browallia New" w:eastAsia="Arial Unicode MS" w:hAnsi="Browallia New" w:cs="Browallia New"/>
                <w:spacing w:val="-6"/>
                <w:sz w:val="20"/>
                <w:szCs w:val="20"/>
              </w:rPr>
              <w:t>(</w:t>
            </w:r>
            <w:r w:rsidRPr="00B96281">
              <w:rPr>
                <w:rFonts w:ascii="Browallia New" w:eastAsia="Arial Unicode MS" w:hAnsi="Browallia New" w:cs="Browallia New"/>
                <w:spacing w:val="-6"/>
                <w:sz w:val="20"/>
                <w:szCs w:val="20"/>
              </w:rPr>
              <w:t>24,516</w:t>
            </w:r>
            <w:r w:rsidRPr="00F84FA2">
              <w:rPr>
                <w:rFonts w:ascii="Browallia New" w:eastAsia="Arial Unicode MS" w:hAnsi="Browallia New" w:cs="Browallia New"/>
                <w:spacing w:val="-6"/>
                <w:sz w:val="20"/>
                <w:szCs w:val="20"/>
              </w:rPr>
              <w:t>)</w:t>
            </w:r>
          </w:p>
        </w:tc>
        <w:tc>
          <w:tcPr>
            <w:tcW w:w="1023" w:type="dxa"/>
          </w:tcPr>
          <w:p w14:paraId="7335AFA3" w14:textId="77777777"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r w:rsidRPr="00F84FA2">
              <w:rPr>
                <w:rFonts w:ascii="Browallia New" w:eastAsia="Arial Unicode MS" w:hAnsi="Browallia New" w:cs="Browallia New"/>
                <w:spacing w:val="-6"/>
                <w:sz w:val="20"/>
                <w:szCs w:val="20"/>
              </w:rPr>
              <w:t xml:space="preserve"> </w:t>
            </w:r>
          </w:p>
          <w:p w14:paraId="0173860D" w14:textId="1A6CF17E"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r>
              <w:rPr>
                <w:rFonts w:ascii="Browallia New" w:eastAsia="Arial Unicode MS" w:hAnsi="Browallia New" w:cs="Browallia New"/>
                <w:spacing w:val="-6"/>
                <w:sz w:val="20"/>
                <w:szCs w:val="20"/>
              </w:rPr>
              <w:t>(</w:t>
            </w:r>
            <w:r w:rsidRPr="00B96281">
              <w:rPr>
                <w:rFonts w:ascii="Browallia New" w:eastAsia="Arial Unicode MS" w:hAnsi="Browallia New" w:cs="Browallia New"/>
                <w:spacing w:val="-6"/>
                <w:sz w:val="20"/>
                <w:szCs w:val="20"/>
              </w:rPr>
              <w:t>24,516</w:t>
            </w:r>
            <w:r w:rsidRPr="00F84FA2">
              <w:rPr>
                <w:rFonts w:ascii="Browallia New" w:eastAsia="Arial Unicode MS" w:hAnsi="Browallia New" w:cs="Browallia New"/>
                <w:spacing w:val="-6"/>
                <w:sz w:val="20"/>
                <w:szCs w:val="20"/>
              </w:rPr>
              <w:t>)</w:t>
            </w:r>
          </w:p>
        </w:tc>
        <w:tc>
          <w:tcPr>
            <w:tcW w:w="1022" w:type="dxa"/>
            <w:tcBorders>
              <w:top w:val="nil"/>
              <w:left w:val="nil"/>
              <w:right w:val="nil"/>
            </w:tcBorders>
          </w:tcPr>
          <w:p w14:paraId="789267FB" w14:textId="77777777" w:rsidR="00621CB1" w:rsidRDefault="00621CB1" w:rsidP="00621CB1">
            <w:pPr>
              <w:tabs>
                <w:tab w:val="clear" w:pos="227"/>
                <w:tab w:val="left" w:pos="318"/>
              </w:tabs>
              <w:jc w:val="right"/>
              <w:rPr>
                <w:rFonts w:ascii="Browallia New" w:eastAsia="Arial Unicode MS" w:hAnsi="Browallia New" w:cs="Browallia New"/>
                <w:spacing w:val="-6"/>
                <w:sz w:val="20"/>
                <w:szCs w:val="20"/>
              </w:rPr>
            </w:pPr>
            <w:r w:rsidRPr="00BA38B7">
              <w:rPr>
                <w:rFonts w:ascii="Browallia New" w:eastAsia="Arial Unicode MS" w:hAnsi="Browallia New" w:cs="Browallia New"/>
                <w:spacing w:val="-6"/>
                <w:sz w:val="20"/>
                <w:szCs w:val="20"/>
              </w:rPr>
              <w:t xml:space="preserve">         </w:t>
            </w:r>
          </w:p>
          <w:p w14:paraId="47EA57F2" w14:textId="23AC06E4"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r w:rsidRPr="00BA38B7">
              <w:rPr>
                <w:rFonts w:ascii="Browallia New" w:eastAsia="Arial Unicode MS" w:hAnsi="Browallia New" w:cs="Browallia New"/>
                <w:spacing w:val="-6"/>
                <w:sz w:val="20"/>
                <w:szCs w:val="20"/>
              </w:rPr>
              <w:t>24,009</w:t>
            </w:r>
          </w:p>
        </w:tc>
        <w:tc>
          <w:tcPr>
            <w:tcW w:w="1023" w:type="dxa"/>
          </w:tcPr>
          <w:p w14:paraId="090A7FA4" w14:textId="77777777" w:rsidR="00621CB1" w:rsidRDefault="00621CB1" w:rsidP="00621CB1">
            <w:pPr>
              <w:tabs>
                <w:tab w:val="clear" w:pos="227"/>
                <w:tab w:val="left" w:pos="318"/>
              </w:tabs>
              <w:jc w:val="right"/>
              <w:rPr>
                <w:rFonts w:ascii="Browallia New" w:eastAsia="Arial Unicode MS" w:hAnsi="Browallia New" w:cs="Browallia New"/>
                <w:spacing w:val="-6"/>
                <w:sz w:val="20"/>
                <w:szCs w:val="20"/>
              </w:rPr>
            </w:pPr>
            <w:r w:rsidRPr="00BA38B7">
              <w:rPr>
                <w:rFonts w:ascii="Browallia New" w:eastAsia="Arial Unicode MS" w:hAnsi="Browallia New" w:cs="Browallia New"/>
                <w:spacing w:val="-6"/>
                <w:sz w:val="20"/>
                <w:szCs w:val="20"/>
              </w:rPr>
              <w:t xml:space="preserve">         </w:t>
            </w:r>
          </w:p>
          <w:p w14:paraId="043CB3BD" w14:textId="7FC37B62"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r w:rsidRPr="00BA38B7">
              <w:rPr>
                <w:rFonts w:ascii="Browallia New" w:eastAsia="Arial Unicode MS" w:hAnsi="Browallia New" w:cs="Browallia New"/>
                <w:spacing w:val="-6"/>
                <w:sz w:val="20"/>
                <w:szCs w:val="20"/>
              </w:rPr>
              <w:t>24,009</w:t>
            </w:r>
          </w:p>
        </w:tc>
        <w:tc>
          <w:tcPr>
            <w:tcW w:w="1023" w:type="dxa"/>
            <w:tcBorders>
              <w:top w:val="nil"/>
              <w:left w:val="nil"/>
              <w:right w:val="nil"/>
            </w:tcBorders>
            <w:vAlign w:val="bottom"/>
          </w:tcPr>
          <w:p w14:paraId="27C809EA" w14:textId="60C52C61" w:rsidR="00621CB1" w:rsidRPr="00A210F3" w:rsidRDefault="00621CB1" w:rsidP="00621CB1">
            <w:pPr>
              <w:tabs>
                <w:tab w:val="clear" w:pos="227"/>
                <w:tab w:val="left" w:pos="318"/>
              </w:tabs>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40312EF3" w14:textId="4493BDFF" w:rsidR="00621CB1" w:rsidRPr="00F84FA2" w:rsidRDefault="00621CB1" w:rsidP="00621CB1">
            <w:pPr>
              <w:tabs>
                <w:tab w:val="clear" w:pos="227"/>
                <w:tab w:val="left" w:pos="318"/>
              </w:tabs>
              <w:jc w:val="center"/>
              <w:rPr>
                <w:rFonts w:ascii="Browallia New" w:eastAsia="Arial Unicode MS" w:hAnsi="Browallia New" w:cs="Browallia New"/>
                <w:spacing w:val="-6"/>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621CB1" w:rsidRPr="0068079D" w14:paraId="766E0209" w14:textId="77777777" w:rsidTr="00A210F3">
        <w:tc>
          <w:tcPr>
            <w:tcW w:w="2410" w:type="dxa"/>
            <w:vAlign w:val="bottom"/>
          </w:tcPr>
          <w:p w14:paraId="13210760" w14:textId="77777777" w:rsidR="00621CB1" w:rsidRPr="0068079D" w:rsidRDefault="00621CB1" w:rsidP="00621CB1">
            <w:pPr>
              <w:tabs>
                <w:tab w:val="clear" w:pos="227"/>
                <w:tab w:val="left" w:pos="31"/>
              </w:tabs>
              <w:ind w:left="315" w:hanging="316"/>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cs/>
              </w:rPr>
              <w:t>บริษัท อาร์เอส อินเตอร์เนชั่น</w:t>
            </w:r>
          </w:p>
          <w:p w14:paraId="18B6EFAB" w14:textId="77777777" w:rsidR="00621CB1" w:rsidRPr="0068079D" w:rsidRDefault="00621CB1" w:rsidP="00621CB1">
            <w:pPr>
              <w:tabs>
                <w:tab w:val="clear" w:pos="227"/>
                <w:tab w:val="left" w:pos="31"/>
              </w:tabs>
              <w:ind w:left="315" w:hanging="316"/>
              <w:rPr>
                <w:rFonts w:ascii="Browallia New" w:eastAsia="Arial Unicode MS" w:hAnsi="Browallia New" w:cs="Browallia New"/>
                <w:sz w:val="20"/>
                <w:szCs w:val="20"/>
              </w:rPr>
            </w:pPr>
            <w:r w:rsidRPr="0068079D">
              <w:rPr>
                <w:rFonts w:ascii="Browallia New" w:eastAsia="Arial Unicode MS" w:hAnsi="Browallia New" w:cs="Browallia New"/>
                <w:spacing w:val="-4"/>
                <w:sz w:val="20"/>
                <w:szCs w:val="20"/>
                <w:cs/>
              </w:rPr>
              <w:t xml:space="preserve">    </w:t>
            </w:r>
            <w:proofErr w:type="spellStart"/>
            <w:r w:rsidRPr="0068079D">
              <w:rPr>
                <w:rFonts w:ascii="Browallia New" w:eastAsia="Arial Unicode MS" w:hAnsi="Browallia New" w:cs="Browallia New"/>
                <w:spacing w:val="-4"/>
                <w:sz w:val="20"/>
                <w:szCs w:val="20"/>
                <w:cs/>
              </w:rPr>
              <w:t>แน</w:t>
            </w:r>
            <w:proofErr w:type="spellEnd"/>
            <w:r w:rsidRPr="0068079D">
              <w:rPr>
                <w:rFonts w:ascii="Browallia New" w:eastAsia="Arial Unicode MS" w:hAnsi="Browallia New" w:cs="Browallia New"/>
                <w:spacing w:val="-4"/>
                <w:sz w:val="20"/>
                <w:szCs w:val="20"/>
                <w:cs/>
              </w:rPr>
              <w:t>ล บรอดคาสติ</w:t>
            </w:r>
            <w:proofErr w:type="spellStart"/>
            <w:r w:rsidRPr="0068079D">
              <w:rPr>
                <w:rFonts w:ascii="Browallia New" w:eastAsia="Arial Unicode MS" w:hAnsi="Browallia New" w:cs="Browallia New"/>
                <w:spacing w:val="-4"/>
                <w:sz w:val="20"/>
                <w:szCs w:val="20"/>
                <w:cs/>
              </w:rPr>
              <w:t>้ง</w:t>
            </w:r>
            <w:proofErr w:type="spellEnd"/>
            <w:r w:rsidRPr="0068079D">
              <w:rPr>
                <w:rFonts w:ascii="Browallia New" w:eastAsia="Arial Unicode MS" w:hAnsi="Browallia New" w:cs="Browallia New"/>
                <w:spacing w:val="-4"/>
                <w:sz w:val="20"/>
                <w:szCs w:val="20"/>
              </w:rPr>
              <w:t xml:space="preserve"> </w:t>
            </w:r>
            <w:r w:rsidRPr="0068079D">
              <w:rPr>
                <w:rFonts w:ascii="Browallia New" w:eastAsia="Arial Unicode MS" w:hAnsi="Browallia New" w:cs="Browallia New"/>
                <w:sz w:val="20"/>
                <w:szCs w:val="20"/>
                <w:cs/>
              </w:rPr>
              <w:t xml:space="preserve">แอนด์ </w:t>
            </w:r>
          </w:p>
          <w:p w14:paraId="7FB53B9F" w14:textId="06053727" w:rsidR="00621CB1" w:rsidRPr="0068079D" w:rsidRDefault="00621CB1" w:rsidP="00621CB1">
            <w:pPr>
              <w:tabs>
                <w:tab w:val="clear" w:pos="227"/>
                <w:tab w:val="left" w:pos="31"/>
              </w:tabs>
              <w:ind w:left="315" w:hanging="316"/>
              <w:rPr>
                <w:rFonts w:ascii="Browallia New" w:eastAsia="Arial Unicode MS" w:hAnsi="Browallia New" w:cs="Browallia New"/>
                <w:spacing w:val="-4"/>
                <w:sz w:val="20"/>
                <w:szCs w:val="20"/>
              </w:rPr>
            </w:pPr>
            <w:r w:rsidRPr="0068079D">
              <w:rPr>
                <w:rFonts w:ascii="Browallia New" w:eastAsia="Arial Unicode MS" w:hAnsi="Browallia New" w:cs="Browallia New"/>
                <w:sz w:val="20"/>
                <w:szCs w:val="20"/>
                <w:cs/>
              </w:rPr>
              <w:t xml:space="preserve">    สปอร์ต</w:t>
            </w:r>
            <w:r w:rsidRPr="0068079D">
              <w:rPr>
                <w:rFonts w:ascii="Browallia New" w:eastAsia="Arial Unicode MS" w:hAnsi="Browallia New" w:cs="Browallia New"/>
                <w:sz w:val="20"/>
                <w:szCs w:val="20"/>
              </w:rPr>
              <w:t xml:space="preserve"> </w:t>
            </w:r>
            <w:proofErr w:type="spellStart"/>
            <w:r w:rsidRPr="0068079D">
              <w:rPr>
                <w:rFonts w:ascii="Browallia New" w:eastAsia="Arial Unicode MS" w:hAnsi="Browallia New" w:cs="Browallia New"/>
                <w:sz w:val="20"/>
                <w:szCs w:val="20"/>
                <w:cs/>
              </w:rPr>
              <w:t>แมเนจ</w:t>
            </w:r>
            <w:proofErr w:type="spellEnd"/>
            <w:r w:rsidRPr="0068079D">
              <w:rPr>
                <w:rFonts w:ascii="Browallia New" w:eastAsia="Arial Unicode MS" w:hAnsi="Browallia New" w:cs="Browallia New"/>
                <w:sz w:val="20"/>
                <w:szCs w:val="20"/>
                <w:cs/>
              </w:rPr>
              <w:t>เม้นท์ จำกัด</w:t>
            </w:r>
          </w:p>
        </w:tc>
        <w:tc>
          <w:tcPr>
            <w:tcW w:w="851" w:type="dxa"/>
            <w:vAlign w:val="bottom"/>
          </w:tcPr>
          <w:p w14:paraId="034A8DC1" w14:textId="77777777" w:rsidR="00621CB1" w:rsidRPr="0068079D" w:rsidRDefault="00621CB1" w:rsidP="00621CB1">
            <w:pPr>
              <w:tabs>
                <w:tab w:val="clear" w:pos="227"/>
                <w:tab w:val="clear" w:pos="454"/>
                <w:tab w:val="clear" w:pos="907"/>
                <w:tab w:val="left" w:pos="728"/>
                <w:tab w:val="decimal" w:pos="936"/>
              </w:tabs>
              <w:ind w:left="-29" w:right="-72" w:hanging="122"/>
              <w:jc w:val="center"/>
              <w:rPr>
                <w:rFonts w:ascii="Browallia New" w:eastAsia="Arial Unicode MS" w:hAnsi="Browallia New" w:cs="Browallia New"/>
                <w:spacing w:val="-4"/>
                <w:sz w:val="20"/>
                <w:szCs w:val="20"/>
              </w:rPr>
            </w:pPr>
          </w:p>
          <w:p w14:paraId="32165627" w14:textId="5E2CD717" w:rsidR="00621CB1" w:rsidRPr="0068079D" w:rsidRDefault="00621CB1" w:rsidP="00621CB1">
            <w:pPr>
              <w:tabs>
                <w:tab w:val="clear" w:pos="227"/>
                <w:tab w:val="clear" w:pos="680"/>
                <w:tab w:val="left" w:pos="318"/>
                <w:tab w:val="left" w:pos="603"/>
              </w:tabs>
              <w:jc w:val="center"/>
              <w:rPr>
                <w:rFonts w:ascii="Browallia New" w:eastAsia="Arial Unicode MS" w:hAnsi="Browallia New" w:cs="Browallia New"/>
                <w:sz w:val="20"/>
                <w:szCs w:val="20"/>
              </w:rPr>
            </w:pPr>
            <w:r w:rsidRPr="0068079D">
              <w:rPr>
                <w:rFonts w:ascii="Browallia New" w:eastAsia="Arial Unicode MS" w:hAnsi="Browallia New" w:cs="Browallia New"/>
                <w:spacing w:val="-4"/>
                <w:sz w:val="20"/>
                <w:szCs w:val="20"/>
              </w:rPr>
              <w:t>83</w:t>
            </w:r>
          </w:p>
        </w:tc>
        <w:tc>
          <w:tcPr>
            <w:tcW w:w="969" w:type="dxa"/>
            <w:tcBorders>
              <w:left w:val="nil"/>
            </w:tcBorders>
            <w:vAlign w:val="bottom"/>
          </w:tcPr>
          <w:p w14:paraId="6EF8CA04" w14:textId="77777777" w:rsidR="00621CB1" w:rsidRPr="0068079D" w:rsidRDefault="00621CB1" w:rsidP="00621CB1">
            <w:pPr>
              <w:tabs>
                <w:tab w:val="clear" w:pos="227"/>
                <w:tab w:val="clear" w:pos="454"/>
                <w:tab w:val="clear" w:pos="907"/>
                <w:tab w:val="left" w:pos="728"/>
                <w:tab w:val="decimal" w:pos="936"/>
              </w:tabs>
              <w:ind w:left="-29" w:right="-72" w:hanging="122"/>
              <w:jc w:val="center"/>
              <w:rPr>
                <w:rFonts w:ascii="Browallia New" w:eastAsia="Arial Unicode MS" w:hAnsi="Browallia New" w:cs="Browallia New"/>
                <w:spacing w:val="-4"/>
                <w:sz w:val="20"/>
                <w:szCs w:val="20"/>
              </w:rPr>
            </w:pPr>
          </w:p>
          <w:p w14:paraId="74AABE71" w14:textId="637D8315" w:rsidR="00621CB1" w:rsidRPr="0068079D" w:rsidRDefault="00621CB1" w:rsidP="00621CB1">
            <w:pPr>
              <w:tabs>
                <w:tab w:val="clear" w:pos="227"/>
                <w:tab w:val="left" w:pos="318"/>
              </w:tabs>
              <w:jc w:val="center"/>
              <w:rPr>
                <w:rFonts w:ascii="Browallia New" w:eastAsia="Arial Unicode MS" w:hAnsi="Browallia New" w:cs="Browallia New"/>
                <w:sz w:val="20"/>
                <w:szCs w:val="20"/>
              </w:rPr>
            </w:pPr>
            <w:r w:rsidRPr="0068079D">
              <w:rPr>
                <w:rFonts w:ascii="Browallia New" w:eastAsia="Arial Unicode MS" w:hAnsi="Browallia New" w:cs="Browallia New"/>
                <w:spacing w:val="-4"/>
                <w:sz w:val="20"/>
                <w:szCs w:val="20"/>
              </w:rPr>
              <w:t>83</w:t>
            </w:r>
          </w:p>
        </w:tc>
        <w:tc>
          <w:tcPr>
            <w:tcW w:w="1022" w:type="dxa"/>
            <w:vAlign w:val="bottom"/>
          </w:tcPr>
          <w:p w14:paraId="66BD4B34" w14:textId="2FEB4F77"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r w:rsidRPr="00714AB5">
              <w:rPr>
                <w:rFonts w:ascii="Browallia New" w:eastAsia="Arial Unicode MS" w:hAnsi="Browallia New" w:cs="Browallia New"/>
                <w:sz w:val="20"/>
                <w:szCs w:val="20"/>
              </w:rPr>
              <w:t xml:space="preserve">                   9,375 </w:t>
            </w:r>
          </w:p>
        </w:tc>
        <w:tc>
          <w:tcPr>
            <w:tcW w:w="1023" w:type="dxa"/>
            <w:vAlign w:val="bottom"/>
          </w:tcPr>
          <w:p w14:paraId="06FB0141" w14:textId="0841E27A" w:rsidR="00621CB1" w:rsidRPr="00714AB5" w:rsidRDefault="00621CB1" w:rsidP="00621CB1">
            <w:pPr>
              <w:tabs>
                <w:tab w:val="clear" w:pos="227"/>
                <w:tab w:val="left" w:pos="318"/>
              </w:tabs>
              <w:jc w:val="right"/>
              <w:rPr>
                <w:rFonts w:ascii="Browallia New" w:eastAsia="Arial Unicode MS" w:hAnsi="Browallia New" w:cs="Browallia New"/>
                <w:sz w:val="20"/>
                <w:szCs w:val="20"/>
              </w:rPr>
            </w:pPr>
            <w:r w:rsidRPr="00714AB5">
              <w:rPr>
                <w:rFonts w:ascii="Browallia New" w:eastAsia="Arial Unicode MS" w:hAnsi="Browallia New" w:cs="Browallia New"/>
                <w:sz w:val="20"/>
                <w:szCs w:val="20"/>
              </w:rPr>
              <w:t xml:space="preserve">                   9,375 </w:t>
            </w:r>
          </w:p>
        </w:tc>
        <w:tc>
          <w:tcPr>
            <w:tcW w:w="1023" w:type="dxa"/>
            <w:vAlign w:val="bottom"/>
          </w:tcPr>
          <w:p w14:paraId="666BDBA6" w14:textId="2CD58ACF" w:rsidR="00621CB1" w:rsidRPr="00F84FA2"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4D0525">
              <w:rPr>
                <w:rFonts w:ascii="Browallia New" w:eastAsia="Arial Unicode MS" w:hAnsi="Browallia New" w:cs="Browallia New"/>
                <w:sz w:val="20"/>
                <w:szCs w:val="20"/>
              </w:rPr>
              <w:t xml:space="preserve">      167,81</w:t>
            </w:r>
            <w:r w:rsidR="00D85A07">
              <w:rPr>
                <w:rFonts w:ascii="Browallia New" w:eastAsia="Arial Unicode MS" w:hAnsi="Browallia New" w:cs="Browallia New"/>
                <w:sz w:val="20"/>
                <w:szCs w:val="20"/>
              </w:rPr>
              <w:t>2</w:t>
            </w:r>
            <w:r w:rsidRPr="004D0525">
              <w:rPr>
                <w:rFonts w:ascii="Browallia New" w:eastAsia="Arial Unicode MS" w:hAnsi="Browallia New" w:cs="Browallia New"/>
                <w:sz w:val="20"/>
                <w:szCs w:val="20"/>
              </w:rPr>
              <w:t xml:space="preserve"> </w:t>
            </w:r>
          </w:p>
        </w:tc>
        <w:tc>
          <w:tcPr>
            <w:tcW w:w="1022" w:type="dxa"/>
            <w:vAlign w:val="bottom"/>
          </w:tcPr>
          <w:p w14:paraId="52D6629E" w14:textId="4DAF2DC9" w:rsidR="00621CB1" w:rsidRPr="004D0525" w:rsidRDefault="00621CB1" w:rsidP="00621CB1">
            <w:pPr>
              <w:tabs>
                <w:tab w:val="clear" w:pos="227"/>
                <w:tab w:val="left" w:pos="318"/>
              </w:tabs>
              <w:jc w:val="right"/>
              <w:rPr>
                <w:rFonts w:ascii="Browallia New" w:eastAsia="Arial Unicode MS" w:hAnsi="Browallia New" w:cs="Browallia New"/>
                <w:sz w:val="20"/>
                <w:szCs w:val="20"/>
              </w:rPr>
            </w:pPr>
            <w:r w:rsidRPr="004D0525">
              <w:rPr>
                <w:rFonts w:ascii="Browallia New" w:eastAsia="Arial Unicode MS" w:hAnsi="Browallia New" w:cs="Browallia New"/>
                <w:sz w:val="20"/>
                <w:szCs w:val="20"/>
              </w:rPr>
              <w:t xml:space="preserve">      167,81</w:t>
            </w:r>
            <w:r w:rsidR="00D85A07">
              <w:rPr>
                <w:rFonts w:ascii="Browallia New" w:eastAsia="Arial Unicode MS" w:hAnsi="Browallia New" w:cs="Browallia New"/>
                <w:sz w:val="20"/>
                <w:szCs w:val="20"/>
              </w:rPr>
              <w:t>2</w:t>
            </w:r>
            <w:r w:rsidRPr="004D0525">
              <w:rPr>
                <w:rFonts w:ascii="Browallia New" w:eastAsia="Arial Unicode MS" w:hAnsi="Browallia New" w:cs="Browallia New"/>
                <w:sz w:val="20"/>
                <w:szCs w:val="20"/>
              </w:rPr>
              <w:t xml:space="preserve"> </w:t>
            </w:r>
          </w:p>
        </w:tc>
        <w:tc>
          <w:tcPr>
            <w:tcW w:w="1023" w:type="dxa"/>
          </w:tcPr>
          <w:p w14:paraId="3E48E53D" w14:textId="77777777" w:rsidR="00621CB1" w:rsidRPr="00F84FA2"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F84FA2">
              <w:rPr>
                <w:rFonts w:ascii="Browallia New" w:eastAsia="Arial Unicode MS" w:hAnsi="Browallia New" w:cs="Browallia New"/>
                <w:spacing w:val="-6"/>
                <w:sz w:val="20"/>
                <w:szCs w:val="20"/>
              </w:rPr>
              <w:t xml:space="preserve"> </w:t>
            </w:r>
          </w:p>
          <w:p w14:paraId="0D8F3034" w14:textId="77777777" w:rsidR="00621CB1"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p>
          <w:p w14:paraId="05923625" w14:textId="20FA0FDB" w:rsidR="00621CB1" w:rsidRPr="00F84FA2"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Pr>
                <w:rFonts w:ascii="Browallia New" w:eastAsia="Arial Unicode MS" w:hAnsi="Browallia New" w:cs="Browallia New"/>
                <w:spacing w:val="-6"/>
                <w:sz w:val="20"/>
                <w:szCs w:val="20"/>
              </w:rPr>
              <w:t>(</w:t>
            </w:r>
            <w:r w:rsidRPr="00F23CAA">
              <w:rPr>
                <w:rFonts w:ascii="Browallia New" w:eastAsia="Arial Unicode MS" w:hAnsi="Browallia New" w:cs="Browallia New"/>
                <w:spacing w:val="-6"/>
                <w:sz w:val="20"/>
                <w:szCs w:val="20"/>
              </w:rPr>
              <w:t>156,31</w:t>
            </w:r>
            <w:r w:rsidR="00B64BA2">
              <w:rPr>
                <w:rFonts w:ascii="Browallia New" w:eastAsia="Arial Unicode MS" w:hAnsi="Browallia New" w:cs="Browallia New"/>
                <w:spacing w:val="-6"/>
                <w:sz w:val="20"/>
                <w:szCs w:val="20"/>
              </w:rPr>
              <w:t>2</w:t>
            </w:r>
            <w:r w:rsidRPr="00F84FA2">
              <w:rPr>
                <w:rFonts w:ascii="Browallia New" w:eastAsia="Arial Unicode MS" w:hAnsi="Browallia New" w:cs="Browallia New"/>
                <w:spacing w:val="-6"/>
                <w:sz w:val="20"/>
                <w:szCs w:val="20"/>
              </w:rPr>
              <w:t>)</w:t>
            </w:r>
          </w:p>
        </w:tc>
        <w:tc>
          <w:tcPr>
            <w:tcW w:w="1023" w:type="dxa"/>
          </w:tcPr>
          <w:p w14:paraId="2AC78274" w14:textId="77777777" w:rsidR="00621CB1" w:rsidRPr="00F84FA2"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F84FA2">
              <w:rPr>
                <w:rFonts w:ascii="Browallia New" w:eastAsia="Arial Unicode MS" w:hAnsi="Browallia New" w:cs="Browallia New"/>
                <w:spacing w:val="-6"/>
                <w:sz w:val="20"/>
                <w:szCs w:val="20"/>
              </w:rPr>
              <w:t xml:space="preserve"> </w:t>
            </w:r>
          </w:p>
          <w:p w14:paraId="4FC219F0" w14:textId="77777777" w:rsidR="00621CB1"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p>
          <w:p w14:paraId="5533EEC0" w14:textId="70A9CCD3" w:rsidR="00621CB1" w:rsidRPr="00F84FA2"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Pr>
                <w:rFonts w:ascii="Browallia New" w:eastAsia="Arial Unicode MS" w:hAnsi="Browallia New" w:cs="Browallia New"/>
                <w:spacing w:val="-6"/>
                <w:sz w:val="20"/>
                <w:szCs w:val="20"/>
              </w:rPr>
              <w:t>(</w:t>
            </w:r>
            <w:r w:rsidRPr="00F23CAA">
              <w:rPr>
                <w:rFonts w:ascii="Browallia New" w:eastAsia="Arial Unicode MS" w:hAnsi="Browallia New" w:cs="Browallia New"/>
                <w:spacing w:val="-6"/>
                <w:sz w:val="20"/>
                <w:szCs w:val="20"/>
              </w:rPr>
              <w:t>156,31</w:t>
            </w:r>
            <w:r w:rsidR="00B64BA2">
              <w:rPr>
                <w:rFonts w:ascii="Browallia New" w:eastAsia="Arial Unicode MS" w:hAnsi="Browallia New" w:cs="Browallia New"/>
                <w:spacing w:val="-6"/>
                <w:sz w:val="20"/>
                <w:szCs w:val="20"/>
              </w:rPr>
              <w:t>2</w:t>
            </w:r>
            <w:r w:rsidRPr="00F84FA2">
              <w:rPr>
                <w:rFonts w:ascii="Browallia New" w:eastAsia="Arial Unicode MS" w:hAnsi="Browallia New" w:cs="Browallia New"/>
                <w:spacing w:val="-6"/>
                <w:sz w:val="20"/>
                <w:szCs w:val="20"/>
              </w:rPr>
              <w:t>)</w:t>
            </w:r>
          </w:p>
        </w:tc>
        <w:tc>
          <w:tcPr>
            <w:tcW w:w="1022" w:type="dxa"/>
            <w:tcBorders>
              <w:top w:val="nil"/>
              <w:left w:val="nil"/>
              <w:right w:val="nil"/>
            </w:tcBorders>
          </w:tcPr>
          <w:p w14:paraId="1991124D" w14:textId="77777777" w:rsidR="00621CB1" w:rsidRPr="00F84FA2"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F84FA2">
              <w:rPr>
                <w:rFonts w:ascii="Browallia New" w:eastAsia="Arial Unicode MS" w:hAnsi="Browallia New" w:cs="Browallia New"/>
                <w:spacing w:val="-6"/>
                <w:sz w:val="20"/>
                <w:szCs w:val="20"/>
              </w:rPr>
              <w:t xml:space="preserve"> </w:t>
            </w:r>
          </w:p>
          <w:p w14:paraId="6D77D3A9" w14:textId="77777777" w:rsidR="00621CB1"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p>
          <w:p w14:paraId="445B1643" w14:textId="28FFE35F" w:rsidR="00621CB1" w:rsidRPr="00F84FA2"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cs/>
              </w:rPr>
            </w:pPr>
            <w:r w:rsidRPr="00346C85">
              <w:rPr>
                <w:rFonts w:ascii="Browallia New" w:eastAsia="Arial Unicode MS" w:hAnsi="Browallia New" w:cs="Browallia New"/>
                <w:spacing w:val="-6"/>
                <w:sz w:val="20"/>
                <w:szCs w:val="20"/>
              </w:rPr>
              <w:t xml:space="preserve">      11,501</w:t>
            </w:r>
          </w:p>
        </w:tc>
        <w:tc>
          <w:tcPr>
            <w:tcW w:w="1023" w:type="dxa"/>
          </w:tcPr>
          <w:p w14:paraId="7420A519" w14:textId="77777777" w:rsidR="00621CB1" w:rsidRPr="00F84FA2"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r w:rsidRPr="00F84FA2">
              <w:rPr>
                <w:rFonts w:ascii="Browallia New" w:eastAsia="Arial Unicode MS" w:hAnsi="Browallia New" w:cs="Browallia New"/>
                <w:spacing w:val="-6"/>
                <w:sz w:val="20"/>
                <w:szCs w:val="20"/>
              </w:rPr>
              <w:t xml:space="preserve"> </w:t>
            </w:r>
          </w:p>
          <w:p w14:paraId="4C00FF5B" w14:textId="77777777" w:rsidR="00621CB1"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rPr>
            </w:pPr>
          </w:p>
          <w:p w14:paraId="7571F25C" w14:textId="5CF65F55" w:rsidR="00621CB1" w:rsidRPr="00F84FA2" w:rsidRDefault="00621CB1" w:rsidP="00621CB1">
            <w:pPr>
              <w:tabs>
                <w:tab w:val="clear" w:pos="227"/>
                <w:tab w:val="clear" w:pos="1644"/>
                <w:tab w:val="clear" w:pos="1871"/>
                <w:tab w:val="left" w:pos="318"/>
              </w:tabs>
              <w:ind w:right="8"/>
              <w:jc w:val="right"/>
              <w:rPr>
                <w:rFonts w:ascii="Browallia New" w:eastAsia="Arial Unicode MS" w:hAnsi="Browallia New" w:cs="Browallia New"/>
                <w:spacing w:val="-6"/>
                <w:sz w:val="20"/>
                <w:szCs w:val="20"/>
                <w:cs/>
              </w:rPr>
            </w:pPr>
            <w:r w:rsidRPr="00346C85">
              <w:rPr>
                <w:rFonts w:ascii="Browallia New" w:eastAsia="Arial Unicode MS" w:hAnsi="Browallia New" w:cs="Browallia New"/>
                <w:spacing w:val="-6"/>
                <w:sz w:val="20"/>
                <w:szCs w:val="20"/>
              </w:rPr>
              <w:t xml:space="preserve">      11,501</w:t>
            </w:r>
          </w:p>
        </w:tc>
        <w:tc>
          <w:tcPr>
            <w:tcW w:w="1023" w:type="dxa"/>
            <w:tcBorders>
              <w:top w:val="nil"/>
              <w:left w:val="nil"/>
              <w:right w:val="nil"/>
            </w:tcBorders>
            <w:vAlign w:val="bottom"/>
          </w:tcPr>
          <w:p w14:paraId="2F6BB473" w14:textId="7418299D" w:rsidR="00621CB1" w:rsidRPr="00F84FA2" w:rsidRDefault="00621CB1" w:rsidP="00621CB1">
            <w:pPr>
              <w:tabs>
                <w:tab w:val="clear" w:pos="227"/>
                <w:tab w:val="clear" w:pos="1644"/>
                <w:tab w:val="clear" w:pos="1871"/>
                <w:tab w:val="left" w:pos="318"/>
              </w:tabs>
              <w:ind w:right="8"/>
              <w:jc w:val="center"/>
              <w:rPr>
                <w:rFonts w:ascii="Browallia New" w:eastAsia="Arial Unicode MS" w:hAnsi="Browallia New" w:cs="Browallia New"/>
                <w:spacing w:val="-6"/>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51F67186" w14:textId="03695F19" w:rsidR="00621CB1" w:rsidRPr="00F84FA2" w:rsidRDefault="00621CB1" w:rsidP="00621CB1">
            <w:pPr>
              <w:tabs>
                <w:tab w:val="clear" w:pos="227"/>
                <w:tab w:val="clear" w:pos="1644"/>
                <w:tab w:val="clear" w:pos="1871"/>
                <w:tab w:val="left" w:pos="318"/>
              </w:tabs>
              <w:ind w:right="8"/>
              <w:jc w:val="center"/>
              <w:rPr>
                <w:rFonts w:ascii="Browallia New" w:eastAsia="Arial Unicode MS" w:hAnsi="Browallia New" w:cs="Browallia New"/>
                <w:spacing w:val="-6"/>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5C3181" w:rsidRPr="0068079D" w14:paraId="44DCFFC5" w14:textId="77777777" w:rsidTr="005C3181">
        <w:trPr>
          <w:trHeight w:val="262"/>
        </w:trPr>
        <w:tc>
          <w:tcPr>
            <w:tcW w:w="2410" w:type="dxa"/>
            <w:vAlign w:val="bottom"/>
          </w:tcPr>
          <w:p w14:paraId="755103BC" w14:textId="4B1387B6" w:rsidR="005C3181" w:rsidRPr="0068079D" w:rsidRDefault="005C3181" w:rsidP="005C3181">
            <w:pPr>
              <w:ind w:left="61" w:hanging="61"/>
              <w:rPr>
                <w:rFonts w:ascii="Browallia New" w:eastAsia="Arial Unicode MS" w:hAnsi="Browallia New" w:cs="Browallia New"/>
                <w:sz w:val="20"/>
                <w:szCs w:val="20"/>
              </w:rPr>
            </w:pPr>
            <w:r w:rsidRPr="0068079D">
              <w:rPr>
                <w:rFonts w:ascii="Browallia New" w:eastAsia="Arial Unicode MS" w:hAnsi="Browallia New" w:cs="Browallia New"/>
                <w:sz w:val="20"/>
                <w:szCs w:val="20"/>
                <w:cs/>
              </w:rPr>
              <w:t>บริษัท เอส</w:t>
            </w:r>
            <w:r w:rsidRPr="0068079D">
              <w:rPr>
                <w:rFonts w:ascii="Browallia New" w:eastAsia="Arial Unicode MS" w:hAnsi="Browallia New" w:cs="Browallia New"/>
                <w:sz w:val="20"/>
                <w:szCs w:val="20"/>
              </w:rPr>
              <w:t xml:space="preserve"> </w:t>
            </w:r>
            <w:r w:rsidRPr="0068079D">
              <w:rPr>
                <w:rFonts w:ascii="Browallia New" w:eastAsia="Arial Unicode MS" w:hAnsi="Browallia New" w:cs="Browallia New"/>
                <w:sz w:val="20"/>
                <w:szCs w:val="20"/>
                <w:cs/>
              </w:rPr>
              <w:t>-</w:t>
            </w:r>
            <w:r w:rsidRPr="0068079D">
              <w:rPr>
                <w:rFonts w:ascii="Browallia New" w:eastAsia="Arial Unicode MS" w:hAnsi="Browallia New" w:cs="Browallia New"/>
                <w:sz w:val="20"/>
                <w:szCs w:val="20"/>
              </w:rPr>
              <w:t xml:space="preserve"> </w:t>
            </w:r>
            <w:r w:rsidRPr="0068079D">
              <w:rPr>
                <w:rFonts w:ascii="Browallia New" w:eastAsia="Arial Unicode MS" w:hAnsi="Browallia New" w:cs="Browallia New"/>
                <w:sz w:val="20"/>
                <w:szCs w:val="20"/>
                <w:cs/>
              </w:rPr>
              <w:t>วัน สปอร์ต</w:t>
            </w:r>
            <w:r>
              <w:rPr>
                <w:rFonts w:ascii="Browallia New" w:eastAsia="Arial Unicode MS" w:hAnsi="Browallia New" w:cs="Browallia New"/>
                <w:sz w:val="20"/>
                <w:szCs w:val="20"/>
              </w:rPr>
              <w:t xml:space="preserve"> </w:t>
            </w:r>
            <w:r w:rsidRPr="0068079D">
              <w:rPr>
                <w:rFonts w:ascii="Browallia New" w:eastAsia="Arial Unicode MS" w:hAnsi="Browallia New" w:cs="Browallia New"/>
                <w:sz w:val="20"/>
                <w:szCs w:val="20"/>
                <w:cs/>
              </w:rPr>
              <w:t>จำกัด</w:t>
            </w:r>
            <w:r w:rsidRPr="0068079D">
              <w:rPr>
                <w:rFonts w:ascii="Browallia New" w:eastAsia="Arial Unicode MS" w:hAnsi="Browallia New" w:cs="Browallia New"/>
                <w:sz w:val="20"/>
                <w:szCs w:val="20"/>
              </w:rPr>
              <w:t>*</w:t>
            </w:r>
          </w:p>
        </w:tc>
        <w:tc>
          <w:tcPr>
            <w:tcW w:w="851" w:type="dxa"/>
            <w:vAlign w:val="bottom"/>
          </w:tcPr>
          <w:p w14:paraId="699E378D" w14:textId="79446D1D" w:rsidR="005C3181" w:rsidRPr="0068079D" w:rsidRDefault="005C3181" w:rsidP="005C3181">
            <w:pPr>
              <w:ind w:left="61" w:hanging="61"/>
              <w:jc w:val="center"/>
              <w:rPr>
                <w:rFonts w:ascii="Browallia New" w:eastAsia="Arial Unicode MS" w:hAnsi="Browallia New" w:cs="Browallia New"/>
                <w:sz w:val="20"/>
                <w:szCs w:val="20"/>
              </w:rPr>
            </w:pPr>
            <w:r w:rsidRPr="005C3181">
              <w:rPr>
                <w:rFonts w:ascii="Browallia New" w:eastAsia="Arial Unicode MS" w:hAnsi="Browallia New" w:cs="Browallia New"/>
                <w:sz w:val="20"/>
                <w:szCs w:val="20"/>
              </w:rPr>
              <w:t>100</w:t>
            </w:r>
          </w:p>
        </w:tc>
        <w:tc>
          <w:tcPr>
            <w:tcW w:w="969" w:type="dxa"/>
            <w:tcBorders>
              <w:left w:val="nil"/>
            </w:tcBorders>
            <w:vAlign w:val="bottom"/>
          </w:tcPr>
          <w:p w14:paraId="2AA07364" w14:textId="296416AE" w:rsidR="005C3181" w:rsidRPr="0068079D" w:rsidRDefault="005C3181" w:rsidP="005C3181">
            <w:pPr>
              <w:ind w:left="61" w:hanging="61"/>
              <w:jc w:val="center"/>
              <w:rPr>
                <w:rFonts w:ascii="Browallia New" w:eastAsia="Arial Unicode MS" w:hAnsi="Browallia New" w:cs="Browallia New"/>
                <w:sz w:val="20"/>
                <w:szCs w:val="20"/>
              </w:rPr>
            </w:pPr>
            <w:r w:rsidRPr="005C3181">
              <w:rPr>
                <w:rFonts w:ascii="Browallia New" w:eastAsia="Arial Unicode MS" w:hAnsi="Browallia New" w:cs="Browallia New"/>
                <w:sz w:val="20"/>
                <w:szCs w:val="20"/>
              </w:rPr>
              <w:t>100</w:t>
            </w:r>
          </w:p>
        </w:tc>
        <w:tc>
          <w:tcPr>
            <w:tcW w:w="1022" w:type="dxa"/>
            <w:vAlign w:val="bottom"/>
          </w:tcPr>
          <w:p w14:paraId="400935DD" w14:textId="49F19DFB" w:rsidR="005C3181" w:rsidRPr="005C3181" w:rsidRDefault="005C3181" w:rsidP="005C3181">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714AB5">
              <w:rPr>
                <w:rFonts w:ascii="Browallia New" w:eastAsia="Arial Unicode MS" w:hAnsi="Browallia New" w:cs="Browallia New"/>
                <w:sz w:val="20"/>
                <w:szCs w:val="20"/>
              </w:rPr>
              <w:t xml:space="preserve">15,000 </w:t>
            </w:r>
          </w:p>
        </w:tc>
        <w:tc>
          <w:tcPr>
            <w:tcW w:w="1023" w:type="dxa"/>
            <w:vAlign w:val="bottom"/>
          </w:tcPr>
          <w:p w14:paraId="3C642EC9" w14:textId="4FA70E88" w:rsidR="005C3181" w:rsidRPr="00714AB5" w:rsidRDefault="005C3181" w:rsidP="005C3181">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714AB5">
              <w:rPr>
                <w:rFonts w:ascii="Browallia New" w:eastAsia="Arial Unicode MS" w:hAnsi="Browallia New" w:cs="Browallia New"/>
                <w:sz w:val="20"/>
                <w:szCs w:val="20"/>
              </w:rPr>
              <w:t xml:space="preserve">15,000 </w:t>
            </w:r>
          </w:p>
        </w:tc>
        <w:tc>
          <w:tcPr>
            <w:tcW w:w="1023" w:type="dxa"/>
            <w:vAlign w:val="bottom"/>
          </w:tcPr>
          <w:p w14:paraId="6A63A424" w14:textId="6674321A" w:rsidR="005C3181" w:rsidRPr="005C3181" w:rsidRDefault="005C3181" w:rsidP="005C3181">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4D0525">
              <w:rPr>
                <w:rFonts w:ascii="Browallia New" w:eastAsia="Arial Unicode MS" w:hAnsi="Browallia New" w:cs="Browallia New"/>
                <w:sz w:val="20"/>
                <w:szCs w:val="20"/>
              </w:rPr>
              <w:t xml:space="preserve">33,801 </w:t>
            </w:r>
          </w:p>
        </w:tc>
        <w:tc>
          <w:tcPr>
            <w:tcW w:w="1022" w:type="dxa"/>
            <w:vAlign w:val="bottom"/>
          </w:tcPr>
          <w:p w14:paraId="0B9CF217" w14:textId="6E4536CE" w:rsidR="005C3181" w:rsidRPr="004D0525" w:rsidRDefault="005C3181" w:rsidP="005C3181">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4D0525">
              <w:rPr>
                <w:rFonts w:ascii="Browallia New" w:eastAsia="Arial Unicode MS" w:hAnsi="Browallia New" w:cs="Browallia New"/>
                <w:sz w:val="20"/>
                <w:szCs w:val="20"/>
              </w:rPr>
              <w:t xml:space="preserve">33,801 </w:t>
            </w:r>
          </w:p>
        </w:tc>
        <w:tc>
          <w:tcPr>
            <w:tcW w:w="1023" w:type="dxa"/>
          </w:tcPr>
          <w:p w14:paraId="1F001D3F" w14:textId="687629D8" w:rsidR="005C3181" w:rsidRPr="005C3181" w:rsidRDefault="005C3181" w:rsidP="005C3181">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5C3181">
              <w:rPr>
                <w:rFonts w:ascii="Browallia New" w:eastAsia="Arial Unicode MS" w:hAnsi="Browallia New" w:cs="Browallia New"/>
                <w:sz w:val="20"/>
                <w:szCs w:val="20"/>
              </w:rPr>
              <w:t>(33,801)</w:t>
            </w:r>
          </w:p>
        </w:tc>
        <w:tc>
          <w:tcPr>
            <w:tcW w:w="1023" w:type="dxa"/>
          </w:tcPr>
          <w:p w14:paraId="626EB8E6" w14:textId="52D0D42B" w:rsidR="005C3181" w:rsidRPr="005C3181" w:rsidRDefault="005C3181" w:rsidP="005C3181">
            <w:pPr>
              <w:pBdr>
                <w:bottom w:val="single" w:sz="4" w:space="1" w:color="auto"/>
              </w:pBdr>
              <w:tabs>
                <w:tab w:val="clear" w:pos="227"/>
                <w:tab w:val="left" w:pos="318"/>
              </w:tabs>
              <w:ind w:left="61" w:hanging="61"/>
              <w:jc w:val="right"/>
              <w:rPr>
                <w:rFonts w:ascii="Browallia New" w:eastAsia="Arial Unicode MS" w:hAnsi="Browallia New" w:cs="Browallia New"/>
                <w:sz w:val="20"/>
                <w:szCs w:val="20"/>
              </w:rPr>
            </w:pPr>
            <w:r w:rsidRPr="005C3181">
              <w:rPr>
                <w:rFonts w:ascii="Browallia New" w:eastAsia="Arial Unicode MS" w:hAnsi="Browallia New" w:cs="Browallia New"/>
                <w:sz w:val="20"/>
                <w:szCs w:val="20"/>
              </w:rPr>
              <w:t>(33,801)</w:t>
            </w:r>
          </w:p>
        </w:tc>
        <w:tc>
          <w:tcPr>
            <w:tcW w:w="1022" w:type="dxa"/>
            <w:tcBorders>
              <w:left w:val="nil"/>
              <w:right w:val="nil"/>
            </w:tcBorders>
            <w:vAlign w:val="bottom"/>
          </w:tcPr>
          <w:p w14:paraId="4CB8468A" w14:textId="10D9C37F" w:rsidR="005C3181" w:rsidRPr="005C3181" w:rsidRDefault="00794A3B" w:rsidP="00794A3B">
            <w:pPr>
              <w:pBdr>
                <w:bottom w:val="single" w:sz="4" w:space="1" w:color="auto"/>
              </w:pBdr>
              <w:tabs>
                <w:tab w:val="clear" w:pos="227"/>
                <w:tab w:val="clear" w:pos="907"/>
                <w:tab w:val="left" w:pos="318"/>
                <w:tab w:val="left" w:pos="800"/>
              </w:tabs>
              <w:ind w:left="10" w:hanging="61"/>
              <w:jc w:val="center"/>
              <w:rPr>
                <w:rFonts w:ascii="Browallia New" w:eastAsia="Arial Unicode MS" w:hAnsi="Browallia New" w:cs="Browallia New"/>
                <w:sz w:val="20"/>
                <w:szCs w:val="20"/>
              </w:rPr>
            </w:pPr>
            <w:r>
              <w:rPr>
                <w:rFonts w:ascii="Browallia New" w:eastAsia="Arial Unicode MS" w:hAnsi="Browallia New" w:cs="Browallia New"/>
                <w:spacing w:val="-4"/>
                <w:sz w:val="20"/>
                <w:szCs w:val="20"/>
              </w:rPr>
              <w:t xml:space="preserve">            </w:t>
            </w:r>
            <w:r w:rsidR="005C3181" w:rsidRPr="0068079D">
              <w:rPr>
                <w:rFonts w:ascii="Browallia New" w:eastAsia="Arial Unicode MS" w:hAnsi="Browallia New" w:cs="Browallia New"/>
                <w:spacing w:val="-4"/>
                <w:sz w:val="20"/>
                <w:szCs w:val="20"/>
              </w:rPr>
              <w:t>-</w:t>
            </w:r>
          </w:p>
        </w:tc>
        <w:tc>
          <w:tcPr>
            <w:tcW w:w="1023" w:type="dxa"/>
            <w:vAlign w:val="bottom"/>
          </w:tcPr>
          <w:p w14:paraId="5477070E" w14:textId="26C491AF" w:rsidR="005C3181" w:rsidRPr="005C3181" w:rsidRDefault="00794A3B" w:rsidP="00794A3B">
            <w:pPr>
              <w:pBdr>
                <w:bottom w:val="single" w:sz="4" w:space="1" w:color="auto"/>
              </w:pBdr>
              <w:tabs>
                <w:tab w:val="clear" w:pos="227"/>
                <w:tab w:val="left" w:pos="318"/>
              </w:tabs>
              <w:ind w:left="61" w:hanging="61"/>
              <w:jc w:val="center"/>
              <w:rPr>
                <w:rFonts w:ascii="Browallia New" w:eastAsia="Arial Unicode MS" w:hAnsi="Browallia New" w:cs="Browallia New"/>
                <w:sz w:val="20"/>
                <w:szCs w:val="20"/>
              </w:rPr>
            </w:pPr>
            <w:r>
              <w:rPr>
                <w:rFonts w:ascii="Browallia New" w:eastAsia="Arial Unicode MS" w:hAnsi="Browallia New" w:cs="Browallia New"/>
                <w:spacing w:val="-4"/>
                <w:sz w:val="20"/>
                <w:szCs w:val="20"/>
              </w:rPr>
              <w:t xml:space="preserve">        </w:t>
            </w:r>
            <w:r w:rsidR="005C3181" w:rsidRPr="0068079D">
              <w:rPr>
                <w:rFonts w:ascii="Browallia New" w:eastAsia="Arial Unicode MS" w:hAnsi="Browallia New" w:cs="Browallia New"/>
                <w:spacing w:val="-4"/>
                <w:sz w:val="20"/>
                <w:szCs w:val="20"/>
              </w:rPr>
              <w:t>-</w:t>
            </w:r>
          </w:p>
        </w:tc>
        <w:tc>
          <w:tcPr>
            <w:tcW w:w="1023" w:type="dxa"/>
            <w:tcBorders>
              <w:left w:val="nil"/>
              <w:right w:val="nil"/>
            </w:tcBorders>
            <w:vAlign w:val="bottom"/>
          </w:tcPr>
          <w:p w14:paraId="755685A4" w14:textId="0CD8AB32" w:rsidR="005C3181" w:rsidRPr="005C3181" w:rsidRDefault="00794A3B" w:rsidP="00794A3B">
            <w:pPr>
              <w:pBdr>
                <w:bottom w:val="single" w:sz="4" w:space="1" w:color="auto"/>
              </w:pBdr>
              <w:tabs>
                <w:tab w:val="clear" w:pos="227"/>
                <w:tab w:val="left" w:pos="318"/>
              </w:tabs>
              <w:ind w:left="61" w:hanging="61"/>
              <w:jc w:val="center"/>
              <w:rPr>
                <w:rFonts w:ascii="Browallia New" w:eastAsia="Arial Unicode MS" w:hAnsi="Browallia New" w:cs="Browallia New"/>
                <w:sz w:val="20"/>
                <w:szCs w:val="20"/>
              </w:rPr>
            </w:pPr>
            <w:r>
              <w:rPr>
                <w:rFonts w:ascii="Browallia New" w:eastAsia="Arial Unicode MS" w:hAnsi="Browallia New" w:cs="Browallia New"/>
                <w:spacing w:val="-4"/>
                <w:sz w:val="20"/>
                <w:szCs w:val="20"/>
              </w:rPr>
              <w:t xml:space="preserve">           </w:t>
            </w:r>
            <w:r w:rsidR="005C3181" w:rsidRPr="0068079D">
              <w:rPr>
                <w:rFonts w:ascii="Browallia New" w:eastAsia="Arial Unicode MS" w:hAnsi="Browallia New" w:cs="Browallia New"/>
                <w:spacing w:val="-4"/>
                <w:sz w:val="20"/>
                <w:szCs w:val="20"/>
              </w:rPr>
              <w:t>-</w:t>
            </w:r>
          </w:p>
        </w:tc>
        <w:tc>
          <w:tcPr>
            <w:tcW w:w="1023" w:type="dxa"/>
            <w:vAlign w:val="bottom"/>
          </w:tcPr>
          <w:p w14:paraId="1351D174" w14:textId="3BC07849" w:rsidR="005C3181" w:rsidRPr="005C3181" w:rsidRDefault="00794A3B" w:rsidP="00794A3B">
            <w:pPr>
              <w:pBdr>
                <w:bottom w:val="single" w:sz="4" w:space="1" w:color="auto"/>
              </w:pBdr>
              <w:tabs>
                <w:tab w:val="clear" w:pos="227"/>
                <w:tab w:val="left" w:pos="318"/>
              </w:tabs>
              <w:ind w:left="61" w:hanging="61"/>
              <w:jc w:val="center"/>
              <w:rPr>
                <w:rFonts w:ascii="Browallia New" w:eastAsia="Arial Unicode MS" w:hAnsi="Browallia New" w:cs="Browallia New"/>
                <w:sz w:val="20"/>
                <w:szCs w:val="20"/>
              </w:rPr>
            </w:pPr>
            <w:r>
              <w:rPr>
                <w:rFonts w:ascii="Browallia New" w:eastAsia="Arial Unicode MS" w:hAnsi="Browallia New" w:cs="Browallia New"/>
                <w:spacing w:val="-4"/>
                <w:sz w:val="20"/>
                <w:szCs w:val="20"/>
              </w:rPr>
              <w:t xml:space="preserve">           </w:t>
            </w:r>
            <w:r w:rsidR="005C3181" w:rsidRPr="0068079D">
              <w:rPr>
                <w:rFonts w:ascii="Browallia New" w:eastAsia="Arial Unicode MS" w:hAnsi="Browallia New" w:cs="Browallia New"/>
                <w:spacing w:val="-4"/>
                <w:sz w:val="20"/>
                <w:szCs w:val="20"/>
              </w:rPr>
              <w:t>-</w:t>
            </w:r>
          </w:p>
        </w:tc>
      </w:tr>
      <w:tr w:rsidR="00621CB1" w:rsidRPr="0068079D" w14:paraId="212076B4" w14:textId="77777777" w:rsidTr="00A210F3">
        <w:tc>
          <w:tcPr>
            <w:tcW w:w="2410" w:type="dxa"/>
            <w:vAlign w:val="bottom"/>
          </w:tcPr>
          <w:p w14:paraId="6D4CFDFB" w14:textId="45FD788B" w:rsidR="00621CB1" w:rsidRPr="0068079D" w:rsidRDefault="00621CB1" w:rsidP="00621CB1">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รวม</w:t>
            </w:r>
          </w:p>
        </w:tc>
        <w:tc>
          <w:tcPr>
            <w:tcW w:w="851" w:type="dxa"/>
            <w:vAlign w:val="bottom"/>
          </w:tcPr>
          <w:p w14:paraId="15255CD4" w14:textId="77777777" w:rsidR="00621CB1" w:rsidRPr="0068079D" w:rsidRDefault="00621CB1" w:rsidP="00621CB1">
            <w:pPr>
              <w:jc w:val="center"/>
              <w:rPr>
                <w:rFonts w:ascii="Browallia New" w:eastAsia="Arial Unicode MS" w:hAnsi="Browallia New" w:cs="Browallia New"/>
                <w:sz w:val="20"/>
                <w:szCs w:val="20"/>
                <w:cs/>
              </w:rPr>
            </w:pPr>
          </w:p>
        </w:tc>
        <w:tc>
          <w:tcPr>
            <w:tcW w:w="969" w:type="dxa"/>
            <w:tcBorders>
              <w:left w:val="nil"/>
            </w:tcBorders>
            <w:vAlign w:val="bottom"/>
          </w:tcPr>
          <w:p w14:paraId="70CE5CEA" w14:textId="31514088" w:rsidR="00621CB1" w:rsidRPr="0068079D" w:rsidRDefault="00621CB1" w:rsidP="00621CB1">
            <w:pPr>
              <w:jc w:val="center"/>
              <w:rPr>
                <w:rFonts w:ascii="Browallia New" w:eastAsia="Arial Unicode MS" w:hAnsi="Browallia New" w:cs="Browallia New"/>
                <w:sz w:val="20"/>
                <w:szCs w:val="20"/>
                <w:cs/>
              </w:rPr>
            </w:pPr>
          </w:p>
        </w:tc>
        <w:tc>
          <w:tcPr>
            <w:tcW w:w="1022" w:type="dxa"/>
            <w:vAlign w:val="bottom"/>
          </w:tcPr>
          <w:p w14:paraId="3DB88915" w14:textId="4D73FC03" w:rsidR="00621CB1" w:rsidRPr="00F84FA2" w:rsidRDefault="00621CB1" w:rsidP="00621CB1">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714AB5">
              <w:rPr>
                <w:rFonts w:ascii="Browallia New" w:eastAsia="Arial Unicode MS" w:hAnsi="Browallia New" w:cs="Browallia New"/>
                <w:sz w:val="20"/>
                <w:szCs w:val="20"/>
              </w:rPr>
              <w:t xml:space="preserve">       77,125 </w:t>
            </w:r>
          </w:p>
        </w:tc>
        <w:tc>
          <w:tcPr>
            <w:tcW w:w="1023" w:type="dxa"/>
            <w:vAlign w:val="bottom"/>
          </w:tcPr>
          <w:p w14:paraId="6B6FD10E" w14:textId="3D471D8B" w:rsidR="00621CB1" w:rsidRPr="00714AB5" w:rsidRDefault="00621CB1" w:rsidP="00621CB1">
            <w:pPr>
              <w:pBdr>
                <w:bottom w:val="single" w:sz="8" w:space="1" w:color="auto"/>
              </w:pBdr>
              <w:tabs>
                <w:tab w:val="clear" w:pos="227"/>
                <w:tab w:val="left" w:pos="318"/>
              </w:tabs>
              <w:jc w:val="right"/>
              <w:rPr>
                <w:rFonts w:ascii="Browallia New" w:eastAsia="Arial Unicode MS" w:hAnsi="Browallia New" w:cs="Browallia New"/>
                <w:sz w:val="20"/>
                <w:szCs w:val="20"/>
              </w:rPr>
            </w:pPr>
            <w:r w:rsidRPr="00714AB5">
              <w:rPr>
                <w:rFonts w:ascii="Browallia New" w:eastAsia="Arial Unicode MS" w:hAnsi="Browallia New" w:cs="Browallia New"/>
                <w:sz w:val="20"/>
                <w:szCs w:val="20"/>
              </w:rPr>
              <w:t xml:space="preserve">       77,125 </w:t>
            </w:r>
          </w:p>
        </w:tc>
        <w:tc>
          <w:tcPr>
            <w:tcW w:w="1023" w:type="dxa"/>
            <w:vAlign w:val="bottom"/>
          </w:tcPr>
          <w:p w14:paraId="3BB3EB8A" w14:textId="07FEDC24" w:rsidR="00621CB1" w:rsidRPr="00F84FA2" w:rsidRDefault="00621CB1" w:rsidP="00621CB1">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4D0525">
              <w:rPr>
                <w:rFonts w:ascii="Browallia New" w:eastAsia="Arial Unicode MS" w:hAnsi="Browallia New" w:cs="Browallia New"/>
                <w:sz w:val="20"/>
                <w:szCs w:val="20"/>
              </w:rPr>
              <w:t xml:space="preserve">      250,138 </w:t>
            </w:r>
          </w:p>
        </w:tc>
        <w:tc>
          <w:tcPr>
            <w:tcW w:w="1022" w:type="dxa"/>
            <w:vAlign w:val="bottom"/>
          </w:tcPr>
          <w:p w14:paraId="005FE4E1" w14:textId="1E630744" w:rsidR="00621CB1" w:rsidRPr="004D0525" w:rsidRDefault="00621CB1" w:rsidP="00621CB1">
            <w:pPr>
              <w:pBdr>
                <w:bottom w:val="single" w:sz="8" w:space="1" w:color="auto"/>
              </w:pBdr>
              <w:tabs>
                <w:tab w:val="clear" w:pos="227"/>
                <w:tab w:val="left" w:pos="318"/>
              </w:tabs>
              <w:jc w:val="right"/>
              <w:rPr>
                <w:rFonts w:ascii="Browallia New" w:eastAsia="Arial Unicode MS" w:hAnsi="Browallia New" w:cs="Browallia New"/>
                <w:sz w:val="20"/>
                <w:szCs w:val="20"/>
              </w:rPr>
            </w:pPr>
            <w:r w:rsidRPr="004D0525">
              <w:rPr>
                <w:rFonts w:ascii="Browallia New" w:eastAsia="Arial Unicode MS" w:hAnsi="Browallia New" w:cs="Browallia New"/>
                <w:sz w:val="20"/>
                <w:szCs w:val="20"/>
              </w:rPr>
              <w:t xml:space="preserve">      250,138 </w:t>
            </w:r>
          </w:p>
        </w:tc>
        <w:tc>
          <w:tcPr>
            <w:tcW w:w="1023" w:type="dxa"/>
          </w:tcPr>
          <w:p w14:paraId="79DC33BF" w14:textId="1C93AE74" w:rsidR="00621CB1" w:rsidRPr="00F84FA2" w:rsidRDefault="00621CB1" w:rsidP="00621CB1">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F84FA2">
              <w:rPr>
                <w:rFonts w:ascii="Browallia New" w:eastAsia="Arial Unicode MS" w:hAnsi="Browallia New" w:cs="Browallia New"/>
                <w:spacing w:val="-6"/>
                <w:sz w:val="20"/>
                <w:szCs w:val="20"/>
              </w:rPr>
              <w:t>(</w:t>
            </w:r>
            <w:r w:rsidRPr="00B76CE8">
              <w:rPr>
                <w:rFonts w:ascii="Browallia New" w:eastAsia="Arial Unicode MS" w:hAnsi="Browallia New" w:cs="Browallia New"/>
                <w:spacing w:val="-6"/>
                <w:sz w:val="20"/>
                <w:szCs w:val="20"/>
              </w:rPr>
              <w:t>214,62</w:t>
            </w:r>
            <w:r w:rsidR="00B64BA2">
              <w:rPr>
                <w:rFonts w:ascii="Browallia New" w:eastAsia="Arial Unicode MS" w:hAnsi="Browallia New" w:cs="Browallia New"/>
                <w:spacing w:val="-6"/>
                <w:sz w:val="20"/>
                <w:szCs w:val="20"/>
              </w:rPr>
              <w:t>9</w:t>
            </w:r>
            <w:r w:rsidRPr="00F84FA2">
              <w:rPr>
                <w:rFonts w:ascii="Browallia New" w:eastAsia="Arial Unicode MS" w:hAnsi="Browallia New" w:cs="Browallia New"/>
                <w:spacing w:val="-6"/>
                <w:sz w:val="20"/>
                <w:szCs w:val="20"/>
              </w:rPr>
              <w:t>)</w:t>
            </w:r>
          </w:p>
        </w:tc>
        <w:tc>
          <w:tcPr>
            <w:tcW w:w="1023" w:type="dxa"/>
          </w:tcPr>
          <w:p w14:paraId="0FBA2672" w14:textId="353AE257" w:rsidR="00621CB1" w:rsidRPr="00F84FA2" w:rsidRDefault="00621CB1" w:rsidP="00621CB1">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F84FA2">
              <w:rPr>
                <w:rFonts w:ascii="Browallia New" w:eastAsia="Arial Unicode MS" w:hAnsi="Browallia New" w:cs="Browallia New"/>
                <w:spacing w:val="-6"/>
                <w:sz w:val="20"/>
                <w:szCs w:val="20"/>
              </w:rPr>
              <w:t>(</w:t>
            </w:r>
            <w:r w:rsidRPr="00B76CE8">
              <w:rPr>
                <w:rFonts w:ascii="Browallia New" w:eastAsia="Arial Unicode MS" w:hAnsi="Browallia New" w:cs="Browallia New"/>
                <w:spacing w:val="-6"/>
                <w:sz w:val="20"/>
                <w:szCs w:val="20"/>
              </w:rPr>
              <w:t>214,62</w:t>
            </w:r>
            <w:r w:rsidR="00B64BA2">
              <w:rPr>
                <w:rFonts w:ascii="Browallia New" w:eastAsia="Arial Unicode MS" w:hAnsi="Browallia New" w:cs="Browallia New"/>
                <w:spacing w:val="-6"/>
                <w:sz w:val="20"/>
                <w:szCs w:val="20"/>
              </w:rPr>
              <w:t>9</w:t>
            </w:r>
            <w:r w:rsidRPr="00F84FA2">
              <w:rPr>
                <w:rFonts w:ascii="Browallia New" w:eastAsia="Arial Unicode MS" w:hAnsi="Browallia New" w:cs="Browallia New"/>
                <w:spacing w:val="-6"/>
                <w:sz w:val="20"/>
                <w:szCs w:val="20"/>
              </w:rPr>
              <w:t>)</w:t>
            </w:r>
          </w:p>
        </w:tc>
        <w:tc>
          <w:tcPr>
            <w:tcW w:w="1022" w:type="dxa"/>
            <w:tcBorders>
              <w:left w:val="nil"/>
              <w:right w:val="nil"/>
            </w:tcBorders>
          </w:tcPr>
          <w:p w14:paraId="73618F3F" w14:textId="6EB8E9C4" w:rsidR="00621CB1" w:rsidRPr="00F84FA2" w:rsidRDefault="00621CB1" w:rsidP="00621CB1">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346C85">
              <w:rPr>
                <w:rFonts w:ascii="Browallia New" w:eastAsia="Arial Unicode MS" w:hAnsi="Browallia New" w:cs="Browallia New"/>
                <w:spacing w:val="-6"/>
                <w:sz w:val="20"/>
                <w:szCs w:val="20"/>
              </w:rPr>
              <w:t xml:space="preserve">          35,510</w:t>
            </w:r>
          </w:p>
        </w:tc>
        <w:tc>
          <w:tcPr>
            <w:tcW w:w="1023" w:type="dxa"/>
          </w:tcPr>
          <w:p w14:paraId="00C147B2" w14:textId="64960377" w:rsidR="00621CB1" w:rsidRPr="00F84FA2" w:rsidRDefault="00621CB1" w:rsidP="00621CB1">
            <w:pPr>
              <w:pBdr>
                <w:bottom w:val="single" w:sz="8" w:space="1" w:color="auto"/>
              </w:pBdr>
              <w:tabs>
                <w:tab w:val="clear" w:pos="227"/>
                <w:tab w:val="left" w:pos="318"/>
              </w:tabs>
              <w:jc w:val="right"/>
              <w:rPr>
                <w:rFonts w:ascii="Browallia New" w:eastAsia="Arial Unicode MS" w:hAnsi="Browallia New" w:cs="Browallia New"/>
                <w:spacing w:val="-6"/>
                <w:sz w:val="20"/>
                <w:szCs w:val="20"/>
              </w:rPr>
            </w:pPr>
            <w:r w:rsidRPr="00346C85">
              <w:rPr>
                <w:rFonts w:ascii="Browallia New" w:eastAsia="Arial Unicode MS" w:hAnsi="Browallia New" w:cs="Browallia New"/>
                <w:spacing w:val="-6"/>
                <w:sz w:val="20"/>
                <w:szCs w:val="20"/>
              </w:rPr>
              <w:t xml:space="preserve">          35,510</w:t>
            </w:r>
          </w:p>
        </w:tc>
        <w:tc>
          <w:tcPr>
            <w:tcW w:w="1023" w:type="dxa"/>
            <w:tcBorders>
              <w:left w:val="nil"/>
              <w:right w:val="nil"/>
            </w:tcBorders>
            <w:vAlign w:val="bottom"/>
          </w:tcPr>
          <w:p w14:paraId="11E8290C" w14:textId="01059C26" w:rsidR="00621CB1" w:rsidRPr="00F84FA2" w:rsidRDefault="00621CB1" w:rsidP="00621CB1">
            <w:pPr>
              <w:pBdr>
                <w:bottom w:val="single" w:sz="8" w:space="1" w:color="auto"/>
              </w:pBdr>
              <w:tabs>
                <w:tab w:val="clear" w:pos="227"/>
                <w:tab w:val="left" w:pos="318"/>
              </w:tabs>
              <w:jc w:val="center"/>
              <w:rPr>
                <w:rFonts w:ascii="Browallia New" w:eastAsia="Arial Unicode MS" w:hAnsi="Browallia New" w:cs="Browallia New"/>
                <w:spacing w:val="-6"/>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127B5960" w14:textId="593B21BC" w:rsidR="00621CB1" w:rsidRPr="00F84FA2" w:rsidRDefault="00621CB1" w:rsidP="00621CB1">
            <w:pPr>
              <w:pBdr>
                <w:bottom w:val="single" w:sz="8" w:space="1" w:color="auto"/>
              </w:pBdr>
              <w:tabs>
                <w:tab w:val="clear" w:pos="227"/>
                <w:tab w:val="left" w:pos="318"/>
              </w:tabs>
              <w:jc w:val="center"/>
              <w:rPr>
                <w:rFonts w:ascii="Browallia New" w:eastAsia="Arial Unicode MS" w:hAnsi="Browallia New" w:cs="Browallia New"/>
                <w:spacing w:val="-6"/>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r>
      <w:tr w:rsidR="00621CB1" w:rsidRPr="0068079D" w14:paraId="3867D986" w14:textId="77777777" w:rsidTr="00B54D54">
        <w:trPr>
          <w:trHeight w:val="144"/>
        </w:trPr>
        <w:tc>
          <w:tcPr>
            <w:tcW w:w="2410" w:type="dxa"/>
            <w:vAlign w:val="bottom"/>
          </w:tcPr>
          <w:p w14:paraId="7576A9C5" w14:textId="77777777" w:rsidR="00621CB1" w:rsidRPr="0068079D" w:rsidRDefault="00621CB1" w:rsidP="00621CB1">
            <w:pPr>
              <w:ind w:left="61"/>
              <w:rPr>
                <w:rFonts w:ascii="Browallia New" w:eastAsia="Arial Unicode MS" w:hAnsi="Browallia New" w:cs="Browallia New"/>
                <w:sz w:val="16"/>
                <w:szCs w:val="16"/>
                <w:cs/>
              </w:rPr>
            </w:pPr>
          </w:p>
        </w:tc>
        <w:tc>
          <w:tcPr>
            <w:tcW w:w="851" w:type="dxa"/>
            <w:vAlign w:val="bottom"/>
          </w:tcPr>
          <w:p w14:paraId="3DD03F3A" w14:textId="77777777" w:rsidR="00621CB1" w:rsidRPr="0068079D" w:rsidRDefault="00621CB1" w:rsidP="00621CB1">
            <w:pPr>
              <w:ind w:left="61"/>
              <w:jc w:val="center"/>
              <w:rPr>
                <w:rFonts w:ascii="Browallia New" w:eastAsia="Arial Unicode MS" w:hAnsi="Browallia New" w:cs="Browallia New"/>
                <w:sz w:val="16"/>
                <w:szCs w:val="16"/>
                <w:cs/>
              </w:rPr>
            </w:pPr>
          </w:p>
        </w:tc>
        <w:tc>
          <w:tcPr>
            <w:tcW w:w="969" w:type="dxa"/>
            <w:tcBorders>
              <w:left w:val="nil"/>
            </w:tcBorders>
            <w:vAlign w:val="bottom"/>
          </w:tcPr>
          <w:p w14:paraId="51780FB7" w14:textId="02C0E9A6" w:rsidR="00621CB1" w:rsidRPr="0068079D" w:rsidRDefault="00621CB1" w:rsidP="00621CB1">
            <w:pPr>
              <w:ind w:left="61"/>
              <w:jc w:val="center"/>
              <w:rPr>
                <w:rFonts w:ascii="Browallia New" w:eastAsia="Arial Unicode MS" w:hAnsi="Browallia New" w:cs="Browallia New"/>
                <w:sz w:val="16"/>
                <w:szCs w:val="16"/>
                <w:cs/>
              </w:rPr>
            </w:pPr>
          </w:p>
        </w:tc>
        <w:tc>
          <w:tcPr>
            <w:tcW w:w="1022" w:type="dxa"/>
            <w:vAlign w:val="bottom"/>
          </w:tcPr>
          <w:p w14:paraId="645BF2F9" w14:textId="3EF82A35"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p>
        </w:tc>
        <w:tc>
          <w:tcPr>
            <w:tcW w:w="1023" w:type="dxa"/>
            <w:vAlign w:val="bottom"/>
          </w:tcPr>
          <w:p w14:paraId="36851B31" w14:textId="77777777" w:rsidR="00621CB1" w:rsidRPr="00714AB5" w:rsidRDefault="00621CB1" w:rsidP="00621CB1">
            <w:pPr>
              <w:tabs>
                <w:tab w:val="clear" w:pos="227"/>
                <w:tab w:val="left" w:pos="318"/>
              </w:tabs>
              <w:jc w:val="right"/>
              <w:rPr>
                <w:rFonts w:ascii="Browallia New" w:eastAsia="Arial Unicode MS" w:hAnsi="Browallia New" w:cs="Browallia New"/>
                <w:sz w:val="20"/>
                <w:szCs w:val="20"/>
              </w:rPr>
            </w:pPr>
          </w:p>
        </w:tc>
        <w:tc>
          <w:tcPr>
            <w:tcW w:w="1023" w:type="dxa"/>
            <w:vAlign w:val="bottom"/>
          </w:tcPr>
          <w:p w14:paraId="2B70ED63" w14:textId="77777777"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p>
        </w:tc>
        <w:tc>
          <w:tcPr>
            <w:tcW w:w="1022" w:type="dxa"/>
            <w:vAlign w:val="bottom"/>
          </w:tcPr>
          <w:p w14:paraId="264FA67D" w14:textId="77777777" w:rsidR="00621CB1" w:rsidRPr="004D0525" w:rsidRDefault="00621CB1" w:rsidP="00621CB1">
            <w:pPr>
              <w:tabs>
                <w:tab w:val="clear" w:pos="227"/>
                <w:tab w:val="left" w:pos="318"/>
              </w:tabs>
              <w:jc w:val="right"/>
              <w:rPr>
                <w:rFonts w:ascii="Browallia New" w:eastAsia="Arial Unicode MS" w:hAnsi="Browallia New" w:cs="Browallia New"/>
                <w:sz w:val="20"/>
                <w:szCs w:val="20"/>
              </w:rPr>
            </w:pPr>
          </w:p>
        </w:tc>
        <w:tc>
          <w:tcPr>
            <w:tcW w:w="1023" w:type="dxa"/>
            <w:vAlign w:val="bottom"/>
          </w:tcPr>
          <w:p w14:paraId="58B2D3BD" w14:textId="77777777"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p>
        </w:tc>
        <w:tc>
          <w:tcPr>
            <w:tcW w:w="1023" w:type="dxa"/>
            <w:vAlign w:val="bottom"/>
          </w:tcPr>
          <w:p w14:paraId="5F71DAB1" w14:textId="77777777"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p>
        </w:tc>
        <w:tc>
          <w:tcPr>
            <w:tcW w:w="1022" w:type="dxa"/>
            <w:vAlign w:val="bottom"/>
          </w:tcPr>
          <w:p w14:paraId="2DDF9AC2" w14:textId="77777777" w:rsidR="00621CB1" w:rsidRPr="00F84FA2" w:rsidRDefault="00621CB1" w:rsidP="00621CB1">
            <w:pPr>
              <w:tabs>
                <w:tab w:val="clear" w:pos="227"/>
                <w:tab w:val="left" w:pos="318"/>
                <w:tab w:val="decimal" w:pos="1066"/>
              </w:tabs>
              <w:jc w:val="right"/>
              <w:rPr>
                <w:rFonts w:ascii="Browallia New" w:eastAsia="Arial Unicode MS" w:hAnsi="Browallia New" w:cs="Browallia New"/>
                <w:spacing w:val="-6"/>
                <w:sz w:val="20"/>
                <w:szCs w:val="20"/>
              </w:rPr>
            </w:pPr>
          </w:p>
        </w:tc>
        <w:tc>
          <w:tcPr>
            <w:tcW w:w="1023" w:type="dxa"/>
            <w:vAlign w:val="bottom"/>
          </w:tcPr>
          <w:p w14:paraId="7640D1E0" w14:textId="77777777"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p>
        </w:tc>
        <w:tc>
          <w:tcPr>
            <w:tcW w:w="1023" w:type="dxa"/>
            <w:vAlign w:val="bottom"/>
          </w:tcPr>
          <w:p w14:paraId="2FC07091" w14:textId="77777777"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p>
        </w:tc>
        <w:tc>
          <w:tcPr>
            <w:tcW w:w="1023" w:type="dxa"/>
            <w:vAlign w:val="bottom"/>
          </w:tcPr>
          <w:p w14:paraId="04AB3DA0" w14:textId="77777777" w:rsidR="00621CB1" w:rsidRPr="00F84FA2" w:rsidRDefault="00621CB1" w:rsidP="00621CB1">
            <w:pPr>
              <w:tabs>
                <w:tab w:val="clear" w:pos="227"/>
                <w:tab w:val="left" w:pos="318"/>
              </w:tabs>
              <w:jc w:val="right"/>
              <w:rPr>
                <w:rFonts w:ascii="Browallia New" w:eastAsia="Arial Unicode MS" w:hAnsi="Browallia New" w:cs="Browallia New"/>
                <w:spacing w:val="-6"/>
                <w:sz w:val="20"/>
                <w:szCs w:val="20"/>
              </w:rPr>
            </w:pPr>
          </w:p>
        </w:tc>
      </w:tr>
      <w:tr w:rsidR="00621CB1" w:rsidRPr="0068079D" w14:paraId="59F3C191" w14:textId="77777777" w:rsidTr="00A210F3">
        <w:tc>
          <w:tcPr>
            <w:tcW w:w="2410" w:type="dxa"/>
            <w:vAlign w:val="bottom"/>
          </w:tcPr>
          <w:p w14:paraId="0310BE94" w14:textId="10E28937" w:rsidR="00621CB1" w:rsidRPr="0068079D" w:rsidRDefault="00621CB1" w:rsidP="00621CB1">
            <w:pPr>
              <w:tabs>
                <w:tab w:val="clear" w:pos="227"/>
                <w:tab w:val="left" w:pos="318"/>
              </w:tabs>
              <w:rPr>
                <w:rFonts w:ascii="Browallia New" w:eastAsia="Arial Unicode MS" w:hAnsi="Browallia New" w:cs="Browallia New"/>
                <w:b/>
                <w:bCs/>
                <w:sz w:val="20"/>
                <w:szCs w:val="20"/>
                <w:cs/>
              </w:rPr>
            </w:pPr>
            <w:r w:rsidRPr="0068079D">
              <w:rPr>
                <w:rFonts w:ascii="Browallia New" w:eastAsia="Arial Unicode MS" w:hAnsi="Browallia New" w:cs="Browallia New"/>
                <w:b/>
                <w:bCs/>
                <w:sz w:val="20"/>
                <w:szCs w:val="20"/>
                <w:cs/>
              </w:rPr>
              <w:t>รวมบริษัทย่อย</w:t>
            </w:r>
          </w:p>
        </w:tc>
        <w:tc>
          <w:tcPr>
            <w:tcW w:w="851" w:type="dxa"/>
            <w:vAlign w:val="bottom"/>
          </w:tcPr>
          <w:p w14:paraId="6510C7BB" w14:textId="77777777" w:rsidR="00621CB1" w:rsidRPr="0068079D" w:rsidRDefault="00621CB1" w:rsidP="00621CB1">
            <w:pPr>
              <w:jc w:val="center"/>
              <w:rPr>
                <w:rFonts w:ascii="Browallia New" w:eastAsia="Arial Unicode MS" w:hAnsi="Browallia New" w:cs="Browallia New"/>
                <w:b/>
                <w:bCs/>
                <w:sz w:val="20"/>
                <w:szCs w:val="20"/>
                <w:cs/>
              </w:rPr>
            </w:pPr>
          </w:p>
        </w:tc>
        <w:tc>
          <w:tcPr>
            <w:tcW w:w="969" w:type="dxa"/>
            <w:tcBorders>
              <w:left w:val="nil"/>
            </w:tcBorders>
            <w:vAlign w:val="bottom"/>
          </w:tcPr>
          <w:p w14:paraId="424D6B0D" w14:textId="6E0C3316" w:rsidR="00621CB1" w:rsidRPr="0068079D" w:rsidRDefault="00621CB1" w:rsidP="00621CB1">
            <w:pPr>
              <w:jc w:val="center"/>
              <w:rPr>
                <w:rFonts w:ascii="Browallia New" w:eastAsia="Arial Unicode MS" w:hAnsi="Browallia New" w:cs="Browallia New"/>
                <w:b/>
                <w:bCs/>
                <w:sz w:val="20"/>
                <w:szCs w:val="20"/>
                <w:cs/>
              </w:rPr>
            </w:pPr>
          </w:p>
        </w:tc>
        <w:tc>
          <w:tcPr>
            <w:tcW w:w="1022" w:type="dxa"/>
          </w:tcPr>
          <w:p w14:paraId="346BDF86" w14:textId="7597DF38" w:rsidR="00621CB1" w:rsidRPr="00D85D70" w:rsidRDefault="00621CB1" w:rsidP="007942E0">
            <w:pPr>
              <w:pBdr>
                <w:bottom w:val="single" w:sz="12" w:space="1" w:color="auto"/>
              </w:pBdr>
              <w:tabs>
                <w:tab w:val="clear" w:pos="227"/>
                <w:tab w:val="left" w:pos="318"/>
              </w:tabs>
              <w:jc w:val="right"/>
              <w:rPr>
                <w:rFonts w:ascii="Browallia New" w:eastAsia="Arial Unicode MS" w:hAnsi="Browallia New" w:cs="Browallia New"/>
                <w:sz w:val="20"/>
                <w:szCs w:val="20"/>
              </w:rPr>
            </w:pPr>
            <w:r w:rsidRPr="00714AB5">
              <w:rPr>
                <w:rFonts w:ascii="Browallia New" w:eastAsia="Arial Unicode MS" w:hAnsi="Browallia New" w:cs="Browallia New"/>
                <w:sz w:val="20"/>
                <w:szCs w:val="20"/>
              </w:rPr>
              <w:t xml:space="preserve">     1,602,063</w:t>
            </w:r>
          </w:p>
        </w:tc>
        <w:tc>
          <w:tcPr>
            <w:tcW w:w="1023" w:type="dxa"/>
          </w:tcPr>
          <w:p w14:paraId="296AF485" w14:textId="0E15D44C" w:rsidR="00621CB1" w:rsidRPr="00714AB5" w:rsidRDefault="00621CB1" w:rsidP="007942E0">
            <w:pPr>
              <w:pBdr>
                <w:bottom w:val="single" w:sz="12" w:space="1" w:color="auto"/>
              </w:pBdr>
              <w:tabs>
                <w:tab w:val="clear" w:pos="227"/>
                <w:tab w:val="left" w:pos="318"/>
              </w:tabs>
              <w:jc w:val="right"/>
              <w:rPr>
                <w:rFonts w:ascii="Browallia New" w:eastAsia="Arial Unicode MS" w:hAnsi="Browallia New" w:cs="Browallia New"/>
                <w:sz w:val="20"/>
                <w:szCs w:val="20"/>
              </w:rPr>
            </w:pPr>
            <w:r w:rsidRPr="00714AB5">
              <w:rPr>
                <w:rFonts w:ascii="Browallia New" w:eastAsia="Arial Unicode MS" w:hAnsi="Browallia New" w:cs="Browallia New"/>
                <w:sz w:val="20"/>
                <w:szCs w:val="20"/>
              </w:rPr>
              <w:t xml:space="preserve">     1,602,063</w:t>
            </w:r>
          </w:p>
        </w:tc>
        <w:tc>
          <w:tcPr>
            <w:tcW w:w="1023" w:type="dxa"/>
          </w:tcPr>
          <w:p w14:paraId="07335ED2" w14:textId="575012B7" w:rsidR="00621CB1" w:rsidRPr="00D85D70" w:rsidRDefault="00621CB1" w:rsidP="007942E0">
            <w:pPr>
              <w:pBdr>
                <w:bottom w:val="single" w:sz="12" w:space="1" w:color="auto"/>
              </w:pBdr>
              <w:tabs>
                <w:tab w:val="clear" w:pos="227"/>
                <w:tab w:val="left" w:pos="318"/>
              </w:tabs>
              <w:jc w:val="right"/>
              <w:rPr>
                <w:rFonts w:ascii="Browallia New" w:eastAsia="Arial Unicode MS" w:hAnsi="Browallia New" w:cs="Browallia New"/>
                <w:sz w:val="20"/>
                <w:szCs w:val="20"/>
              </w:rPr>
            </w:pPr>
            <w:r w:rsidRPr="004D0525">
              <w:rPr>
                <w:rFonts w:ascii="Browallia New" w:eastAsia="Arial Unicode MS" w:hAnsi="Browallia New" w:cs="Browallia New"/>
                <w:sz w:val="20"/>
                <w:szCs w:val="20"/>
              </w:rPr>
              <w:t xml:space="preserve">     1,779,145</w:t>
            </w:r>
          </w:p>
        </w:tc>
        <w:tc>
          <w:tcPr>
            <w:tcW w:w="1022" w:type="dxa"/>
          </w:tcPr>
          <w:p w14:paraId="58C96339" w14:textId="0852B47F" w:rsidR="00621CB1" w:rsidRPr="004D0525" w:rsidRDefault="00621CB1" w:rsidP="007942E0">
            <w:pPr>
              <w:pBdr>
                <w:bottom w:val="single" w:sz="12" w:space="1" w:color="auto"/>
              </w:pBdr>
              <w:tabs>
                <w:tab w:val="clear" w:pos="227"/>
                <w:tab w:val="left" w:pos="318"/>
              </w:tabs>
              <w:jc w:val="right"/>
              <w:rPr>
                <w:rFonts w:ascii="Browallia New" w:eastAsia="Arial Unicode MS" w:hAnsi="Browallia New" w:cs="Browallia New"/>
                <w:sz w:val="20"/>
                <w:szCs w:val="20"/>
              </w:rPr>
            </w:pPr>
            <w:r w:rsidRPr="004D0525">
              <w:rPr>
                <w:rFonts w:ascii="Browallia New" w:eastAsia="Arial Unicode MS" w:hAnsi="Browallia New" w:cs="Browallia New"/>
                <w:sz w:val="20"/>
                <w:szCs w:val="20"/>
              </w:rPr>
              <w:t xml:space="preserve">     1,779,145</w:t>
            </w:r>
          </w:p>
        </w:tc>
        <w:tc>
          <w:tcPr>
            <w:tcW w:w="1023" w:type="dxa"/>
          </w:tcPr>
          <w:p w14:paraId="40F05FBE" w14:textId="2A9DCEFF" w:rsidR="00621CB1" w:rsidRPr="00D85D70" w:rsidRDefault="00621CB1" w:rsidP="007942E0">
            <w:pPr>
              <w:pBdr>
                <w:bottom w:val="single" w:sz="12" w:space="1" w:color="auto"/>
              </w:pBdr>
              <w:tabs>
                <w:tab w:val="clear" w:pos="227"/>
                <w:tab w:val="left" w:pos="318"/>
              </w:tabs>
              <w:jc w:val="right"/>
              <w:rPr>
                <w:rFonts w:ascii="Browallia New" w:eastAsia="Arial Unicode MS" w:hAnsi="Browallia New" w:cs="Browallia New"/>
                <w:sz w:val="20"/>
                <w:szCs w:val="20"/>
              </w:rPr>
            </w:pPr>
            <w:r w:rsidRPr="00D85D70">
              <w:rPr>
                <w:rFonts w:ascii="Browallia New" w:eastAsia="Arial Unicode MS" w:hAnsi="Browallia New" w:cs="Browallia New"/>
                <w:sz w:val="20"/>
                <w:szCs w:val="20"/>
              </w:rPr>
              <w:t>(291,55</w:t>
            </w:r>
            <w:r w:rsidR="00B64BA2">
              <w:rPr>
                <w:rFonts w:ascii="Browallia New" w:eastAsia="Arial Unicode MS" w:hAnsi="Browallia New" w:cs="Browallia New"/>
                <w:sz w:val="20"/>
                <w:szCs w:val="20"/>
              </w:rPr>
              <w:t>1</w:t>
            </w:r>
            <w:r w:rsidRPr="00D85D70">
              <w:rPr>
                <w:rFonts w:ascii="Browallia New" w:eastAsia="Arial Unicode MS" w:hAnsi="Browallia New" w:cs="Browallia New"/>
                <w:sz w:val="20"/>
                <w:szCs w:val="20"/>
              </w:rPr>
              <w:t>)</w:t>
            </w:r>
          </w:p>
        </w:tc>
        <w:tc>
          <w:tcPr>
            <w:tcW w:w="1023" w:type="dxa"/>
          </w:tcPr>
          <w:p w14:paraId="6095D44A" w14:textId="38175E5E" w:rsidR="00621CB1" w:rsidRPr="00D85D70" w:rsidRDefault="00621CB1" w:rsidP="007942E0">
            <w:pPr>
              <w:pBdr>
                <w:bottom w:val="single" w:sz="12" w:space="1" w:color="auto"/>
              </w:pBdr>
              <w:tabs>
                <w:tab w:val="clear" w:pos="227"/>
                <w:tab w:val="left" w:pos="318"/>
              </w:tabs>
              <w:jc w:val="right"/>
              <w:rPr>
                <w:rFonts w:ascii="Browallia New" w:eastAsia="Arial Unicode MS" w:hAnsi="Browallia New" w:cs="Browallia New"/>
                <w:sz w:val="20"/>
                <w:szCs w:val="20"/>
              </w:rPr>
            </w:pPr>
            <w:r w:rsidRPr="00D85D70">
              <w:rPr>
                <w:rFonts w:ascii="Browallia New" w:eastAsia="Arial Unicode MS" w:hAnsi="Browallia New" w:cs="Browallia New"/>
                <w:sz w:val="20"/>
                <w:szCs w:val="20"/>
              </w:rPr>
              <w:t>(291,55</w:t>
            </w:r>
            <w:r w:rsidR="00B64BA2">
              <w:rPr>
                <w:rFonts w:ascii="Browallia New" w:eastAsia="Arial Unicode MS" w:hAnsi="Browallia New" w:cs="Browallia New"/>
                <w:sz w:val="20"/>
                <w:szCs w:val="20"/>
              </w:rPr>
              <w:t>1</w:t>
            </w:r>
            <w:r w:rsidRPr="00D85D70">
              <w:rPr>
                <w:rFonts w:ascii="Browallia New" w:eastAsia="Arial Unicode MS" w:hAnsi="Browallia New" w:cs="Browallia New"/>
                <w:sz w:val="20"/>
                <w:szCs w:val="20"/>
              </w:rPr>
              <w:t>)</w:t>
            </w:r>
          </w:p>
        </w:tc>
        <w:tc>
          <w:tcPr>
            <w:tcW w:w="1022" w:type="dxa"/>
          </w:tcPr>
          <w:p w14:paraId="6EFDF3AC" w14:textId="46ECF39F" w:rsidR="00621CB1" w:rsidRPr="00D85D70" w:rsidRDefault="00621CB1" w:rsidP="007942E0">
            <w:pPr>
              <w:pBdr>
                <w:bottom w:val="single" w:sz="12" w:space="1" w:color="auto"/>
              </w:pBdr>
              <w:tabs>
                <w:tab w:val="clear" w:pos="227"/>
                <w:tab w:val="left" w:pos="318"/>
                <w:tab w:val="decimal" w:pos="1066"/>
              </w:tabs>
              <w:jc w:val="right"/>
              <w:rPr>
                <w:rFonts w:ascii="Browallia New" w:eastAsia="Arial Unicode MS" w:hAnsi="Browallia New" w:cs="Browallia New"/>
                <w:sz w:val="20"/>
                <w:szCs w:val="20"/>
              </w:rPr>
            </w:pPr>
            <w:r w:rsidRPr="00D85D70">
              <w:rPr>
                <w:rFonts w:ascii="Browallia New" w:eastAsia="Arial Unicode MS" w:hAnsi="Browallia New" w:cs="Browallia New"/>
                <w:sz w:val="20"/>
                <w:szCs w:val="20"/>
              </w:rPr>
              <w:t xml:space="preserve">    1,487,594</w:t>
            </w:r>
          </w:p>
        </w:tc>
        <w:tc>
          <w:tcPr>
            <w:tcW w:w="1023" w:type="dxa"/>
          </w:tcPr>
          <w:p w14:paraId="1F79F0B1" w14:textId="61DE09CD" w:rsidR="00621CB1" w:rsidRPr="00D85D70" w:rsidRDefault="00621CB1" w:rsidP="007942E0">
            <w:pPr>
              <w:pBdr>
                <w:bottom w:val="single" w:sz="12" w:space="1" w:color="auto"/>
              </w:pBdr>
              <w:tabs>
                <w:tab w:val="clear" w:pos="227"/>
                <w:tab w:val="left" w:pos="318"/>
              </w:tabs>
              <w:jc w:val="right"/>
              <w:rPr>
                <w:rFonts w:ascii="Browallia New" w:eastAsia="Arial Unicode MS" w:hAnsi="Browallia New" w:cs="Browallia New"/>
                <w:sz w:val="20"/>
                <w:szCs w:val="20"/>
              </w:rPr>
            </w:pPr>
            <w:r w:rsidRPr="00D85D70">
              <w:rPr>
                <w:rFonts w:ascii="Browallia New" w:eastAsia="Arial Unicode MS" w:hAnsi="Browallia New" w:cs="Browallia New"/>
                <w:sz w:val="20"/>
                <w:szCs w:val="20"/>
              </w:rPr>
              <w:t xml:space="preserve">    1,487,594</w:t>
            </w:r>
          </w:p>
        </w:tc>
        <w:tc>
          <w:tcPr>
            <w:tcW w:w="1023" w:type="dxa"/>
            <w:vAlign w:val="bottom"/>
          </w:tcPr>
          <w:p w14:paraId="24137CA9" w14:textId="1A7BC1CF" w:rsidR="00621CB1" w:rsidRPr="00D85D70" w:rsidRDefault="00621CB1" w:rsidP="007942E0">
            <w:pPr>
              <w:pBdr>
                <w:bottom w:val="single" w:sz="12" w:space="1" w:color="auto"/>
              </w:pBdr>
              <w:tabs>
                <w:tab w:val="clear" w:pos="227"/>
                <w:tab w:val="left" w:pos="318"/>
              </w:tabs>
              <w:jc w:val="center"/>
              <w:rPr>
                <w:rFonts w:ascii="Browallia New" w:eastAsia="Arial Unicode MS" w:hAnsi="Browallia New" w:cs="Browallia New"/>
                <w:sz w:val="20"/>
                <w:szCs w:val="20"/>
                <w:cs/>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tcPr>
          <w:p w14:paraId="1AA22861" w14:textId="14229F96" w:rsidR="00621CB1" w:rsidRPr="00D85D70" w:rsidRDefault="00C0775B" w:rsidP="00C0775B">
            <w:pPr>
              <w:pBdr>
                <w:bottom w:val="single" w:sz="12" w:space="1" w:color="auto"/>
              </w:pBdr>
              <w:tabs>
                <w:tab w:val="clear" w:pos="227"/>
                <w:tab w:val="left" w:pos="318"/>
              </w:tabs>
              <w:jc w:val="center"/>
              <w:rPr>
                <w:rFonts w:ascii="Browallia New" w:eastAsia="Arial Unicode MS" w:hAnsi="Browallia New" w:cs="Browallia New"/>
                <w:sz w:val="20"/>
                <w:szCs w:val="20"/>
              </w:rPr>
            </w:pPr>
            <w:r>
              <w:rPr>
                <w:rFonts w:ascii="Browallia New" w:eastAsia="Arial Unicode MS" w:hAnsi="Browallia New" w:cs="Browallia New"/>
                <w:sz w:val="20"/>
                <w:szCs w:val="20"/>
              </w:rPr>
              <w:t xml:space="preserve">          -</w:t>
            </w:r>
          </w:p>
        </w:tc>
      </w:tr>
      <w:tr w:rsidR="00621CB1" w:rsidRPr="0068079D" w14:paraId="3E9B5087" w14:textId="77777777" w:rsidTr="00B54D54">
        <w:tc>
          <w:tcPr>
            <w:tcW w:w="2410" w:type="dxa"/>
            <w:vAlign w:val="bottom"/>
          </w:tcPr>
          <w:p w14:paraId="65C622C0" w14:textId="77777777" w:rsidR="00621CB1" w:rsidRPr="0068079D" w:rsidRDefault="00621CB1" w:rsidP="00621CB1">
            <w:pPr>
              <w:ind w:left="61"/>
              <w:rPr>
                <w:rFonts w:ascii="Browallia New" w:eastAsia="Arial Unicode MS" w:hAnsi="Browallia New" w:cs="Browallia New"/>
                <w:b/>
                <w:bCs/>
                <w:sz w:val="16"/>
                <w:szCs w:val="16"/>
                <w:cs/>
              </w:rPr>
            </w:pPr>
          </w:p>
        </w:tc>
        <w:tc>
          <w:tcPr>
            <w:tcW w:w="851" w:type="dxa"/>
            <w:vAlign w:val="bottom"/>
          </w:tcPr>
          <w:p w14:paraId="0B0453F9" w14:textId="77777777" w:rsidR="00621CB1" w:rsidRPr="0068079D" w:rsidRDefault="00621CB1" w:rsidP="00621CB1">
            <w:pPr>
              <w:ind w:left="61"/>
              <w:jc w:val="center"/>
              <w:rPr>
                <w:rFonts w:ascii="Browallia New" w:eastAsia="Arial Unicode MS" w:hAnsi="Browallia New" w:cs="Browallia New"/>
                <w:b/>
                <w:bCs/>
                <w:sz w:val="16"/>
                <w:szCs w:val="16"/>
                <w:cs/>
              </w:rPr>
            </w:pPr>
          </w:p>
        </w:tc>
        <w:tc>
          <w:tcPr>
            <w:tcW w:w="969" w:type="dxa"/>
            <w:tcBorders>
              <w:left w:val="nil"/>
            </w:tcBorders>
            <w:vAlign w:val="bottom"/>
          </w:tcPr>
          <w:p w14:paraId="010C2C41" w14:textId="6021C80C" w:rsidR="00621CB1" w:rsidRPr="0068079D" w:rsidRDefault="00621CB1" w:rsidP="00621CB1">
            <w:pPr>
              <w:ind w:left="61"/>
              <w:jc w:val="center"/>
              <w:rPr>
                <w:rFonts w:ascii="Browallia New" w:eastAsia="Arial Unicode MS" w:hAnsi="Browallia New" w:cs="Browallia New"/>
                <w:b/>
                <w:bCs/>
                <w:sz w:val="16"/>
                <w:szCs w:val="16"/>
                <w:cs/>
              </w:rPr>
            </w:pPr>
          </w:p>
        </w:tc>
        <w:tc>
          <w:tcPr>
            <w:tcW w:w="1022" w:type="dxa"/>
            <w:vAlign w:val="bottom"/>
          </w:tcPr>
          <w:p w14:paraId="7D301B3A" w14:textId="61C5EC6E"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39918D76" w14:textId="77777777" w:rsidR="00621CB1" w:rsidRPr="0068079D" w:rsidRDefault="00621CB1" w:rsidP="00621CB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16"/>
                <w:szCs w:val="16"/>
              </w:rPr>
            </w:pPr>
          </w:p>
        </w:tc>
        <w:tc>
          <w:tcPr>
            <w:tcW w:w="1023" w:type="dxa"/>
            <w:vAlign w:val="bottom"/>
          </w:tcPr>
          <w:p w14:paraId="1FECB86B"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576B9E76"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56AAFA8B"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center"/>
          </w:tcPr>
          <w:p w14:paraId="785A92FD"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vAlign w:val="bottom"/>
          </w:tcPr>
          <w:p w14:paraId="45C5F4B6" w14:textId="77777777" w:rsidR="00621CB1" w:rsidRPr="0068079D" w:rsidRDefault="00621CB1" w:rsidP="00621CB1">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vAlign w:val="bottom"/>
          </w:tcPr>
          <w:p w14:paraId="5649CD3F"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6853CFA3"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vAlign w:val="bottom"/>
          </w:tcPr>
          <w:p w14:paraId="725193AD"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621CB1" w:rsidRPr="0068079D" w14:paraId="7654153D" w14:textId="77777777" w:rsidTr="00B54D54">
        <w:tc>
          <w:tcPr>
            <w:tcW w:w="2410" w:type="dxa"/>
          </w:tcPr>
          <w:p w14:paraId="42E88980" w14:textId="77777777" w:rsidR="00621CB1" w:rsidRPr="0068079D" w:rsidRDefault="00621CB1" w:rsidP="00621CB1">
            <w:pPr>
              <w:tabs>
                <w:tab w:val="clear" w:pos="227"/>
                <w:tab w:val="left" w:pos="318"/>
              </w:tabs>
              <w:rPr>
                <w:rFonts w:ascii="Browallia New" w:eastAsia="Arial Unicode MS" w:hAnsi="Browallia New" w:cs="Browallia New"/>
                <w:b/>
                <w:bCs/>
                <w:sz w:val="20"/>
                <w:szCs w:val="20"/>
              </w:rPr>
            </w:pPr>
            <w:r w:rsidRPr="0068079D">
              <w:rPr>
                <w:rFonts w:ascii="Browallia New" w:eastAsia="Arial Unicode MS" w:hAnsi="Browallia New" w:cs="Browallia New"/>
                <w:b/>
                <w:bCs/>
                <w:sz w:val="20"/>
                <w:szCs w:val="20"/>
                <w:cs/>
              </w:rPr>
              <w:t>บริษัทย่อยทางอ้อมที่</w:t>
            </w:r>
          </w:p>
          <w:p w14:paraId="7D0897EE" w14:textId="681F0F89" w:rsidR="00621CB1" w:rsidRPr="0068079D" w:rsidRDefault="00621CB1" w:rsidP="00621CB1">
            <w:pPr>
              <w:tabs>
                <w:tab w:val="clear" w:pos="227"/>
                <w:tab w:val="left" w:pos="318"/>
              </w:tabs>
              <w:rPr>
                <w:rFonts w:ascii="Browallia New" w:eastAsia="Arial Unicode MS" w:hAnsi="Browallia New" w:cs="Browallia New"/>
                <w:b/>
                <w:bCs/>
                <w:sz w:val="20"/>
                <w:szCs w:val="20"/>
                <w:cs/>
              </w:rPr>
            </w:pPr>
            <w:r w:rsidRPr="0068079D">
              <w:rPr>
                <w:rFonts w:ascii="Browallia New" w:eastAsia="Arial Unicode MS" w:hAnsi="Browallia New" w:cs="Browallia New"/>
                <w:b/>
                <w:bCs/>
                <w:sz w:val="20"/>
                <w:szCs w:val="20"/>
                <w:cs/>
              </w:rPr>
              <w:t xml:space="preserve">    ดำเนินธุรกิจ</w:t>
            </w:r>
          </w:p>
        </w:tc>
        <w:tc>
          <w:tcPr>
            <w:tcW w:w="851" w:type="dxa"/>
            <w:vAlign w:val="bottom"/>
          </w:tcPr>
          <w:p w14:paraId="2FEF4255" w14:textId="77777777" w:rsidR="00621CB1" w:rsidRPr="0068079D" w:rsidRDefault="00621CB1" w:rsidP="00621CB1">
            <w:pPr>
              <w:jc w:val="center"/>
              <w:rPr>
                <w:rFonts w:ascii="Browallia New" w:eastAsia="Arial Unicode MS" w:hAnsi="Browallia New" w:cs="Browallia New"/>
                <w:b/>
                <w:bCs/>
                <w:sz w:val="20"/>
                <w:szCs w:val="20"/>
                <w:cs/>
              </w:rPr>
            </w:pPr>
          </w:p>
        </w:tc>
        <w:tc>
          <w:tcPr>
            <w:tcW w:w="969" w:type="dxa"/>
            <w:tcBorders>
              <w:left w:val="nil"/>
            </w:tcBorders>
            <w:vAlign w:val="bottom"/>
          </w:tcPr>
          <w:p w14:paraId="0013D230" w14:textId="74B3C73C" w:rsidR="00621CB1" w:rsidRPr="0068079D" w:rsidRDefault="00621CB1" w:rsidP="00621CB1">
            <w:pPr>
              <w:jc w:val="center"/>
              <w:rPr>
                <w:rFonts w:ascii="Browallia New" w:eastAsia="Arial Unicode MS" w:hAnsi="Browallia New" w:cs="Browallia New"/>
                <w:b/>
                <w:bCs/>
                <w:sz w:val="20"/>
                <w:szCs w:val="20"/>
                <w:cs/>
              </w:rPr>
            </w:pPr>
          </w:p>
        </w:tc>
        <w:tc>
          <w:tcPr>
            <w:tcW w:w="1022" w:type="dxa"/>
            <w:vAlign w:val="bottom"/>
          </w:tcPr>
          <w:p w14:paraId="4DB97BEC" w14:textId="7603850A"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5FD3ED51" w14:textId="77777777" w:rsidR="00621CB1" w:rsidRPr="0068079D" w:rsidRDefault="00621CB1" w:rsidP="00621CB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p>
        </w:tc>
        <w:tc>
          <w:tcPr>
            <w:tcW w:w="1023" w:type="dxa"/>
            <w:vAlign w:val="bottom"/>
          </w:tcPr>
          <w:p w14:paraId="60441B6F"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2FDD5774"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center"/>
          </w:tcPr>
          <w:p w14:paraId="5970C6B8"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center"/>
          </w:tcPr>
          <w:p w14:paraId="568468EB"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2" w:type="dxa"/>
            <w:vAlign w:val="bottom"/>
          </w:tcPr>
          <w:p w14:paraId="30B9E4AD" w14:textId="77777777" w:rsidR="00621CB1" w:rsidRPr="0068079D" w:rsidRDefault="00621CB1" w:rsidP="00621CB1">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p>
        </w:tc>
        <w:tc>
          <w:tcPr>
            <w:tcW w:w="1023" w:type="dxa"/>
            <w:vAlign w:val="bottom"/>
          </w:tcPr>
          <w:p w14:paraId="66868A80"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527C3F8B"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c>
          <w:tcPr>
            <w:tcW w:w="1023" w:type="dxa"/>
            <w:vAlign w:val="bottom"/>
          </w:tcPr>
          <w:p w14:paraId="039E98AF" w14:textId="77777777"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p>
        </w:tc>
      </w:tr>
      <w:tr w:rsidR="00621CB1" w:rsidRPr="0068079D" w14:paraId="4581FE1A" w14:textId="77777777" w:rsidTr="00A210F3">
        <w:tc>
          <w:tcPr>
            <w:tcW w:w="2410" w:type="dxa"/>
            <w:vAlign w:val="bottom"/>
          </w:tcPr>
          <w:p w14:paraId="12BFB0AF" w14:textId="0B4FB028" w:rsidR="00621CB1" w:rsidRPr="0068079D" w:rsidRDefault="00621CB1" w:rsidP="00621CB1">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 xml:space="preserve">บริษัท อาร์เอส </w:t>
            </w:r>
            <w:proofErr w:type="spellStart"/>
            <w:r w:rsidRPr="0068079D">
              <w:rPr>
                <w:rFonts w:ascii="Browallia New" w:eastAsia="Arial Unicode MS" w:hAnsi="Browallia New" w:cs="Browallia New"/>
                <w:sz w:val="20"/>
                <w:szCs w:val="20"/>
                <w:cs/>
              </w:rPr>
              <w:t>ลิฟเวลล์</w:t>
            </w:r>
            <w:proofErr w:type="spellEnd"/>
            <w:r w:rsidRPr="0068079D">
              <w:rPr>
                <w:rFonts w:ascii="Browallia New" w:eastAsia="Arial Unicode MS" w:hAnsi="Browallia New" w:cs="Browallia New"/>
                <w:sz w:val="20"/>
                <w:szCs w:val="20"/>
                <w:cs/>
              </w:rPr>
              <w:t xml:space="preserve"> จำกัด</w:t>
            </w:r>
          </w:p>
        </w:tc>
        <w:tc>
          <w:tcPr>
            <w:tcW w:w="851" w:type="dxa"/>
            <w:vAlign w:val="bottom"/>
          </w:tcPr>
          <w:p w14:paraId="0A15004F" w14:textId="511AE79F" w:rsidR="00621CB1" w:rsidRPr="0068079D" w:rsidRDefault="00621CB1" w:rsidP="00621CB1">
            <w:pPr>
              <w:jc w:val="center"/>
              <w:rPr>
                <w:rFonts w:ascii="Browallia New" w:eastAsia="Arial Unicode MS" w:hAnsi="Browallia New" w:cs="Browallia New"/>
                <w:b/>
                <w:bCs/>
                <w:sz w:val="20"/>
                <w:szCs w:val="20"/>
                <w:cs/>
              </w:rPr>
            </w:pPr>
            <w:r w:rsidRPr="0068079D">
              <w:rPr>
                <w:rFonts w:ascii="Browallia New" w:hAnsi="Browallia New" w:cs="Browallia New"/>
                <w:color w:val="000000" w:themeColor="text1"/>
                <w:sz w:val="20"/>
                <w:szCs w:val="20"/>
              </w:rPr>
              <w:t>100</w:t>
            </w:r>
          </w:p>
        </w:tc>
        <w:tc>
          <w:tcPr>
            <w:tcW w:w="969" w:type="dxa"/>
            <w:tcBorders>
              <w:left w:val="nil"/>
            </w:tcBorders>
            <w:vAlign w:val="bottom"/>
          </w:tcPr>
          <w:p w14:paraId="067B78E3" w14:textId="0A0F479C" w:rsidR="00621CB1" w:rsidRPr="0068079D" w:rsidRDefault="00621CB1" w:rsidP="00621CB1">
            <w:pPr>
              <w:jc w:val="center"/>
              <w:rPr>
                <w:rFonts w:ascii="Browallia New" w:eastAsia="Arial Unicode MS" w:hAnsi="Browallia New" w:cs="Browallia New"/>
                <w:b/>
                <w:bCs/>
                <w:sz w:val="20"/>
                <w:szCs w:val="20"/>
                <w:cs/>
              </w:rPr>
            </w:pPr>
            <w:r w:rsidRPr="0068079D">
              <w:rPr>
                <w:rFonts w:ascii="Browallia New" w:hAnsi="Browallia New" w:cs="Browallia New"/>
                <w:color w:val="000000" w:themeColor="text1"/>
                <w:sz w:val="20"/>
                <w:szCs w:val="20"/>
              </w:rPr>
              <w:t>100</w:t>
            </w:r>
          </w:p>
        </w:tc>
        <w:tc>
          <w:tcPr>
            <w:tcW w:w="1022" w:type="dxa"/>
          </w:tcPr>
          <w:p w14:paraId="5EE9F639" w14:textId="24B3F69C"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772A94">
              <w:rPr>
                <w:rFonts w:ascii="Browallia New" w:eastAsia="Arial Unicode MS" w:hAnsi="Browallia New" w:cs="Browallia New"/>
                <w:spacing w:val="-4"/>
                <w:sz w:val="20"/>
                <w:szCs w:val="20"/>
              </w:rPr>
              <w:t xml:space="preserve"> 350,000 </w:t>
            </w:r>
          </w:p>
        </w:tc>
        <w:tc>
          <w:tcPr>
            <w:tcW w:w="1023" w:type="dxa"/>
          </w:tcPr>
          <w:p w14:paraId="5097E1F1" w14:textId="0F361A68" w:rsidR="00621CB1" w:rsidRPr="0068079D" w:rsidRDefault="00621CB1" w:rsidP="00621CB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772A94">
              <w:rPr>
                <w:rFonts w:ascii="Browallia New" w:eastAsia="Arial Unicode MS" w:hAnsi="Browallia New" w:cs="Browallia New"/>
                <w:spacing w:val="-4"/>
                <w:sz w:val="20"/>
                <w:szCs w:val="20"/>
              </w:rPr>
              <w:t xml:space="preserve"> 350,000 </w:t>
            </w:r>
          </w:p>
        </w:tc>
        <w:tc>
          <w:tcPr>
            <w:tcW w:w="1023" w:type="dxa"/>
            <w:vAlign w:val="bottom"/>
          </w:tcPr>
          <w:p w14:paraId="6DC3B057" w14:textId="38A0861B"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2" w:type="dxa"/>
            <w:vAlign w:val="bottom"/>
          </w:tcPr>
          <w:p w14:paraId="0750F8FD" w14:textId="40697611"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486CAD4B" w14:textId="26083670"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0C40F69B" w14:textId="7DE9FF56"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3341626A" w14:textId="1726E4D9" w:rsidR="00621CB1" w:rsidRPr="0068079D" w:rsidRDefault="00621CB1" w:rsidP="00621CB1">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6E6948A2" w14:textId="332BE163"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8145DAB" w14:textId="6BAA9440"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205A5BD7" w14:textId="7592C109"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621CB1" w:rsidRPr="0068079D" w14:paraId="5ED17B9B" w14:textId="77777777" w:rsidTr="00E72A26">
        <w:tc>
          <w:tcPr>
            <w:tcW w:w="2410" w:type="dxa"/>
          </w:tcPr>
          <w:p w14:paraId="3FC2061A" w14:textId="1760A37E" w:rsidR="00621CB1" w:rsidRPr="0068079D" w:rsidRDefault="00621CB1" w:rsidP="00621CB1">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บริษัท จัดเก็บลิขสิทธิ์ไทย จำกัด</w:t>
            </w:r>
          </w:p>
        </w:tc>
        <w:tc>
          <w:tcPr>
            <w:tcW w:w="851" w:type="dxa"/>
            <w:vAlign w:val="bottom"/>
          </w:tcPr>
          <w:p w14:paraId="1EA2BA50" w14:textId="4E560C07" w:rsidR="00621CB1" w:rsidRPr="0068079D" w:rsidRDefault="00621CB1" w:rsidP="00621CB1">
            <w:pPr>
              <w:ind w:left="61" w:hanging="61"/>
              <w:jc w:val="center"/>
              <w:rPr>
                <w:rFonts w:ascii="Browallia New" w:eastAsia="Arial Unicode MS" w:hAnsi="Browallia New" w:cs="Browallia New"/>
                <w:sz w:val="20"/>
                <w:szCs w:val="20"/>
                <w:cs/>
              </w:rPr>
            </w:pPr>
            <w:r w:rsidRPr="0068079D">
              <w:rPr>
                <w:rFonts w:ascii="Browallia New" w:eastAsia="Arial Unicode MS" w:hAnsi="Browallia New" w:cs="Browallia New"/>
                <w:spacing w:val="-4"/>
                <w:sz w:val="20"/>
                <w:szCs w:val="20"/>
              </w:rPr>
              <w:t>100</w:t>
            </w:r>
          </w:p>
        </w:tc>
        <w:tc>
          <w:tcPr>
            <w:tcW w:w="969" w:type="dxa"/>
            <w:vAlign w:val="bottom"/>
          </w:tcPr>
          <w:p w14:paraId="0E3EE1AA" w14:textId="23B68EB8" w:rsidR="00621CB1" w:rsidRPr="0068079D" w:rsidRDefault="00621CB1" w:rsidP="00621CB1">
            <w:pPr>
              <w:jc w:val="center"/>
              <w:rPr>
                <w:rFonts w:ascii="Browallia New" w:eastAsia="Arial Unicode MS" w:hAnsi="Browallia New" w:cs="Browallia New"/>
                <w:sz w:val="20"/>
                <w:szCs w:val="20"/>
                <w:cs/>
              </w:rPr>
            </w:pPr>
            <w:r w:rsidRPr="0068079D">
              <w:rPr>
                <w:rFonts w:ascii="Browallia New" w:eastAsia="Arial Unicode MS" w:hAnsi="Browallia New" w:cs="Browallia New"/>
                <w:spacing w:val="-4"/>
                <w:sz w:val="20"/>
                <w:szCs w:val="20"/>
              </w:rPr>
              <w:t>100</w:t>
            </w:r>
          </w:p>
        </w:tc>
        <w:tc>
          <w:tcPr>
            <w:tcW w:w="1022" w:type="dxa"/>
          </w:tcPr>
          <w:p w14:paraId="1170DA7B" w14:textId="0A4C4AC4"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606D5">
              <w:rPr>
                <w:rFonts w:ascii="Browallia New" w:eastAsia="Arial Unicode MS" w:hAnsi="Browallia New" w:cs="Browallia New"/>
                <w:spacing w:val="-4"/>
                <w:sz w:val="20"/>
                <w:szCs w:val="20"/>
              </w:rPr>
              <w:t xml:space="preserve"> 5,000</w:t>
            </w:r>
          </w:p>
        </w:tc>
        <w:tc>
          <w:tcPr>
            <w:tcW w:w="1023" w:type="dxa"/>
          </w:tcPr>
          <w:p w14:paraId="317A5BA7" w14:textId="16EC5B8C" w:rsidR="00621CB1" w:rsidRPr="0068079D" w:rsidRDefault="00621CB1" w:rsidP="00621CB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606D5">
              <w:rPr>
                <w:rFonts w:ascii="Browallia New" w:eastAsia="Arial Unicode MS" w:hAnsi="Browallia New" w:cs="Browallia New"/>
                <w:spacing w:val="-4"/>
                <w:sz w:val="20"/>
                <w:szCs w:val="20"/>
              </w:rPr>
              <w:t xml:space="preserve"> 5,000</w:t>
            </w:r>
          </w:p>
        </w:tc>
        <w:tc>
          <w:tcPr>
            <w:tcW w:w="1023" w:type="dxa"/>
            <w:vAlign w:val="bottom"/>
          </w:tcPr>
          <w:p w14:paraId="3E1AEDA2" w14:textId="64862140"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2" w:type="dxa"/>
            <w:vAlign w:val="bottom"/>
          </w:tcPr>
          <w:p w14:paraId="2A1B4322" w14:textId="3FEFF369"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sidRPr="0094329D">
              <w:rPr>
                <w:rFonts w:ascii="Browallia New" w:eastAsia="Arial Unicode MS" w:hAnsi="Browallia New" w:cs="Browallia New"/>
                <w:sz w:val="20"/>
                <w:szCs w:val="20"/>
              </w:rPr>
              <w:t>-</w:t>
            </w:r>
          </w:p>
        </w:tc>
        <w:tc>
          <w:tcPr>
            <w:tcW w:w="1023" w:type="dxa"/>
            <w:vAlign w:val="bottom"/>
          </w:tcPr>
          <w:p w14:paraId="72EB3CAD" w14:textId="110AAF2D"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4583A412" w14:textId="29228160"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 xml:space="preserve">           -</w:t>
            </w:r>
          </w:p>
        </w:tc>
        <w:tc>
          <w:tcPr>
            <w:tcW w:w="1022" w:type="dxa"/>
            <w:vAlign w:val="bottom"/>
          </w:tcPr>
          <w:p w14:paraId="663A1DAE" w14:textId="311D5F96" w:rsidR="00621CB1" w:rsidRPr="0068079D" w:rsidRDefault="00621CB1" w:rsidP="00621CB1">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E917F90" w14:textId="021E0881"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 xml:space="preserve">           -</w:t>
            </w:r>
          </w:p>
        </w:tc>
        <w:tc>
          <w:tcPr>
            <w:tcW w:w="1023" w:type="dxa"/>
            <w:vAlign w:val="bottom"/>
          </w:tcPr>
          <w:p w14:paraId="0ED7B1F9" w14:textId="2BD63D9A"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03D35E33" w14:textId="38980DD3"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cs/>
              </w:rPr>
            </w:pPr>
            <w:r w:rsidRPr="0068079D">
              <w:rPr>
                <w:rFonts w:ascii="Browallia New" w:eastAsia="Arial Unicode MS" w:hAnsi="Browallia New" w:cs="Browallia New"/>
                <w:spacing w:val="-4"/>
                <w:sz w:val="20"/>
                <w:szCs w:val="20"/>
              </w:rPr>
              <w:t xml:space="preserve">           -</w:t>
            </w:r>
          </w:p>
        </w:tc>
      </w:tr>
      <w:tr w:rsidR="00621CB1" w:rsidRPr="0068079D" w14:paraId="4F432B80" w14:textId="77777777" w:rsidTr="00E72A26">
        <w:tc>
          <w:tcPr>
            <w:tcW w:w="2410" w:type="dxa"/>
          </w:tcPr>
          <w:p w14:paraId="053B053D" w14:textId="291AA377" w:rsidR="00621CB1" w:rsidRPr="0068079D" w:rsidRDefault="00621CB1" w:rsidP="00621CB1">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 xml:space="preserve">บริษัท </w:t>
            </w:r>
            <w:proofErr w:type="spellStart"/>
            <w:r w:rsidRPr="0068079D">
              <w:rPr>
                <w:rFonts w:ascii="Browallia New" w:eastAsia="Arial Unicode MS" w:hAnsi="Browallia New" w:cs="Browallia New"/>
                <w:sz w:val="20"/>
                <w:szCs w:val="20"/>
                <w:cs/>
              </w:rPr>
              <w:t>เพ็ท</w:t>
            </w:r>
            <w:proofErr w:type="spellEnd"/>
            <w:r w:rsidRPr="0068079D">
              <w:rPr>
                <w:rFonts w:ascii="Browallia New" w:eastAsia="Arial Unicode MS" w:hAnsi="Browallia New" w:cs="Browallia New"/>
                <w:sz w:val="20"/>
                <w:szCs w:val="20"/>
                <w:cs/>
              </w:rPr>
              <w:t xml:space="preserve"> เมด</w:t>
            </w:r>
            <w:proofErr w:type="spellStart"/>
            <w:r w:rsidRPr="0068079D">
              <w:rPr>
                <w:rFonts w:ascii="Browallia New" w:eastAsia="Arial Unicode MS" w:hAnsi="Browallia New" w:cs="Browallia New"/>
                <w:sz w:val="20"/>
                <w:szCs w:val="20"/>
                <w:cs/>
              </w:rPr>
              <w:t>ดิ</w:t>
            </w:r>
            <w:proofErr w:type="spellEnd"/>
            <w:r w:rsidRPr="0068079D">
              <w:rPr>
                <w:rFonts w:ascii="Browallia New" w:eastAsia="Arial Unicode MS" w:hAnsi="Browallia New" w:cs="Browallia New"/>
                <w:sz w:val="20"/>
                <w:szCs w:val="20"/>
                <w:cs/>
              </w:rPr>
              <w:t>เค</w:t>
            </w:r>
            <w:proofErr w:type="spellStart"/>
            <w:r w:rsidRPr="0068079D">
              <w:rPr>
                <w:rFonts w:ascii="Browallia New" w:eastAsia="Arial Unicode MS" w:hAnsi="Browallia New" w:cs="Browallia New"/>
                <w:sz w:val="20"/>
                <w:szCs w:val="20"/>
                <w:cs/>
              </w:rPr>
              <w:t>ิล</w:t>
            </w:r>
            <w:proofErr w:type="spellEnd"/>
            <w:r w:rsidRPr="0068079D">
              <w:rPr>
                <w:rFonts w:ascii="Browallia New" w:eastAsia="Arial Unicode MS" w:hAnsi="Browallia New" w:cs="Browallia New"/>
                <w:sz w:val="20"/>
                <w:szCs w:val="20"/>
                <w:cs/>
              </w:rPr>
              <w:t xml:space="preserve"> กรุ๊ป จำกัด</w:t>
            </w:r>
          </w:p>
        </w:tc>
        <w:tc>
          <w:tcPr>
            <w:tcW w:w="851" w:type="dxa"/>
            <w:vAlign w:val="bottom"/>
          </w:tcPr>
          <w:p w14:paraId="786DB7BB" w14:textId="561850EB" w:rsidR="00621CB1" w:rsidRPr="0068079D" w:rsidRDefault="00621CB1" w:rsidP="00621CB1">
            <w:pPr>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51</w:t>
            </w:r>
          </w:p>
        </w:tc>
        <w:tc>
          <w:tcPr>
            <w:tcW w:w="969" w:type="dxa"/>
            <w:vAlign w:val="bottom"/>
          </w:tcPr>
          <w:p w14:paraId="0679ACFC" w14:textId="611AA680" w:rsidR="00621CB1" w:rsidRPr="0068079D" w:rsidRDefault="00621CB1" w:rsidP="00621CB1">
            <w:pPr>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51</w:t>
            </w:r>
          </w:p>
        </w:tc>
        <w:tc>
          <w:tcPr>
            <w:tcW w:w="1022" w:type="dxa"/>
          </w:tcPr>
          <w:p w14:paraId="4444AC15" w14:textId="2BDCEA6A"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606D5">
              <w:rPr>
                <w:rFonts w:ascii="Browallia New" w:eastAsia="Arial Unicode MS" w:hAnsi="Browallia New" w:cs="Browallia New"/>
                <w:spacing w:val="-4"/>
                <w:sz w:val="20"/>
                <w:szCs w:val="20"/>
              </w:rPr>
              <w:t xml:space="preserve">30,198 </w:t>
            </w:r>
          </w:p>
        </w:tc>
        <w:tc>
          <w:tcPr>
            <w:tcW w:w="1023" w:type="dxa"/>
          </w:tcPr>
          <w:p w14:paraId="198A80F1" w14:textId="67335B8C" w:rsidR="00621CB1" w:rsidRPr="0068079D" w:rsidRDefault="00621CB1" w:rsidP="00621CB1">
            <w:pP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606D5">
              <w:rPr>
                <w:rFonts w:ascii="Browallia New" w:eastAsia="Arial Unicode MS" w:hAnsi="Browallia New" w:cs="Browallia New"/>
                <w:spacing w:val="-4"/>
                <w:sz w:val="20"/>
                <w:szCs w:val="20"/>
              </w:rPr>
              <w:t xml:space="preserve">30,198 </w:t>
            </w:r>
          </w:p>
        </w:tc>
        <w:tc>
          <w:tcPr>
            <w:tcW w:w="1023" w:type="dxa"/>
            <w:vAlign w:val="bottom"/>
          </w:tcPr>
          <w:p w14:paraId="718152D2" w14:textId="08B68F36"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0953481D" w14:textId="4638E163"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B0243E5" w14:textId="61EF05F2"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00F38D59" w14:textId="2BC9FAC5"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1A824B0D" w14:textId="4EE8D7DB" w:rsidR="00621CB1" w:rsidRPr="0068079D" w:rsidRDefault="00621CB1" w:rsidP="00621CB1">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38602A6" w14:textId="5538E33A"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7205FE1" w14:textId="55061476"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500AF418" w14:textId="3C572F78" w:rsidR="00621CB1" w:rsidRPr="0068079D" w:rsidRDefault="00621CB1" w:rsidP="00621CB1">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621CB1" w:rsidRPr="0068079D" w14:paraId="7AA87E1F" w14:textId="77777777" w:rsidTr="00B54D54">
        <w:tc>
          <w:tcPr>
            <w:tcW w:w="2410" w:type="dxa"/>
          </w:tcPr>
          <w:p w14:paraId="5EE8A983" w14:textId="325C097F" w:rsidR="00621CB1" w:rsidRPr="0068079D" w:rsidRDefault="00621CB1" w:rsidP="00621CB1">
            <w:pPr>
              <w:ind w:left="61" w:hanging="61"/>
              <w:rPr>
                <w:rFonts w:ascii="Browallia New" w:eastAsia="Arial Unicode MS" w:hAnsi="Browallia New" w:cs="Browallia New"/>
                <w:sz w:val="20"/>
                <w:szCs w:val="20"/>
                <w:cs/>
              </w:rPr>
            </w:pPr>
            <w:r w:rsidRPr="0068079D">
              <w:rPr>
                <w:rFonts w:ascii="Browallia New" w:eastAsia="Arial Unicode MS" w:hAnsi="Browallia New" w:cs="Browallia New"/>
                <w:sz w:val="20"/>
                <w:szCs w:val="20"/>
                <w:cs/>
              </w:rPr>
              <w:t>บริษัท เอิบ เวล</w:t>
            </w:r>
            <w:proofErr w:type="spellStart"/>
            <w:r w:rsidRPr="0068079D">
              <w:rPr>
                <w:rFonts w:ascii="Browallia New" w:eastAsia="Arial Unicode MS" w:hAnsi="Browallia New" w:cs="Browallia New"/>
                <w:sz w:val="20"/>
                <w:szCs w:val="20"/>
                <w:cs/>
              </w:rPr>
              <w:t>เนส</w:t>
            </w:r>
            <w:proofErr w:type="spellEnd"/>
            <w:r w:rsidRPr="0068079D">
              <w:rPr>
                <w:rFonts w:ascii="Browallia New" w:eastAsia="Arial Unicode MS" w:hAnsi="Browallia New" w:cs="Browallia New"/>
                <w:sz w:val="20"/>
                <w:szCs w:val="20"/>
                <w:cs/>
              </w:rPr>
              <w:t xml:space="preserve"> จำกัด</w:t>
            </w:r>
          </w:p>
        </w:tc>
        <w:tc>
          <w:tcPr>
            <w:tcW w:w="851" w:type="dxa"/>
            <w:vAlign w:val="bottom"/>
          </w:tcPr>
          <w:p w14:paraId="1760D4CC" w14:textId="7DE5222E" w:rsidR="00621CB1" w:rsidRPr="0068079D" w:rsidRDefault="00621CB1" w:rsidP="00621CB1">
            <w:pPr>
              <w:tabs>
                <w:tab w:val="clear" w:pos="454"/>
                <w:tab w:val="left" w:pos="603"/>
              </w:tabs>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80</w:t>
            </w:r>
          </w:p>
        </w:tc>
        <w:tc>
          <w:tcPr>
            <w:tcW w:w="969" w:type="dxa"/>
            <w:vAlign w:val="bottom"/>
          </w:tcPr>
          <w:p w14:paraId="32CBC875" w14:textId="56726F97" w:rsidR="00621CB1" w:rsidRPr="0068079D" w:rsidRDefault="00621CB1" w:rsidP="00621CB1">
            <w:pPr>
              <w:jc w:val="center"/>
              <w:rPr>
                <w:rFonts w:ascii="Browallia New" w:eastAsia="Arial Unicode MS" w:hAnsi="Browallia New" w:cs="Browallia New"/>
                <w:b/>
                <w:bCs/>
                <w:sz w:val="20"/>
                <w:szCs w:val="20"/>
                <w:cs/>
              </w:rPr>
            </w:pPr>
            <w:r w:rsidRPr="0068079D">
              <w:rPr>
                <w:rFonts w:ascii="Browallia New" w:eastAsia="Arial Unicode MS" w:hAnsi="Browallia New" w:cs="Browallia New"/>
                <w:spacing w:val="-4"/>
                <w:sz w:val="20"/>
                <w:szCs w:val="20"/>
              </w:rPr>
              <w:t>80</w:t>
            </w:r>
          </w:p>
        </w:tc>
        <w:tc>
          <w:tcPr>
            <w:tcW w:w="1022" w:type="dxa"/>
          </w:tcPr>
          <w:p w14:paraId="1EBBE287" w14:textId="5519BA99"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3606D5">
              <w:rPr>
                <w:rFonts w:ascii="Browallia New" w:eastAsia="Arial Unicode MS" w:hAnsi="Browallia New" w:cs="Browallia New"/>
                <w:spacing w:val="-4"/>
                <w:sz w:val="20"/>
                <w:szCs w:val="20"/>
              </w:rPr>
              <w:t xml:space="preserve"> 60,000 </w:t>
            </w:r>
          </w:p>
        </w:tc>
        <w:tc>
          <w:tcPr>
            <w:tcW w:w="1023" w:type="dxa"/>
          </w:tcPr>
          <w:p w14:paraId="28EE2A03" w14:textId="3F39EC41" w:rsidR="00621CB1" w:rsidRPr="0068079D" w:rsidRDefault="00621CB1" w:rsidP="00621CB1">
            <w:pPr>
              <w:pBdr>
                <w:bottom w:val="single" w:sz="4"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606D5">
              <w:rPr>
                <w:rFonts w:ascii="Browallia New" w:eastAsia="Arial Unicode MS" w:hAnsi="Browallia New" w:cs="Browallia New"/>
                <w:spacing w:val="-4"/>
                <w:sz w:val="20"/>
                <w:szCs w:val="20"/>
              </w:rPr>
              <w:t xml:space="preserve"> 60,000 </w:t>
            </w:r>
          </w:p>
        </w:tc>
        <w:tc>
          <w:tcPr>
            <w:tcW w:w="1023" w:type="dxa"/>
            <w:vAlign w:val="bottom"/>
          </w:tcPr>
          <w:p w14:paraId="53CE8E2E" w14:textId="5EA0CC54"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3631536D" w14:textId="0F2B6EFB"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D5A58D6" w14:textId="29C40263"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2E0ED439" w14:textId="7EA6288F"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09F05751" w14:textId="55ADC8A5" w:rsidR="00621CB1" w:rsidRPr="0068079D" w:rsidRDefault="00621CB1" w:rsidP="00621CB1">
            <w:pPr>
              <w:pBdr>
                <w:bottom w:val="single" w:sz="4"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64527246" w14:textId="027201EA"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49F6DBF1" w14:textId="654BD2B3"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E6097B3" w14:textId="77C4E3EF" w:rsidR="00621CB1" w:rsidRPr="0068079D" w:rsidRDefault="00621CB1" w:rsidP="00621CB1">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621CB1" w:rsidRPr="0068079D" w14:paraId="5DD945C9" w14:textId="77777777" w:rsidTr="000F2EC1">
        <w:tc>
          <w:tcPr>
            <w:tcW w:w="2410" w:type="dxa"/>
          </w:tcPr>
          <w:p w14:paraId="2CFB7222" w14:textId="0FE50B41" w:rsidR="00621CB1" w:rsidRPr="0068079D" w:rsidRDefault="00621CB1" w:rsidP="00621CB1">
            <w:pPr>
              <w:ind w:left="61"/>
              <w:rPr>
                <w:rFonts w:ascii="Browallia New" w:eastAsia="Arial Unicode MS" w:hAnsi="Browallia New" w:cs="Browallia New"/>
                <w:b/>
                <w:bCs/>
                <w:sz w:val="20"/>
                <w:szCs w:val="20"/>
                <w:cs/>
              </w:rPr>
            </w:pPr>
            <w:r w:rsidRPr="0068079D">
              <w:rPr>
                <w:rFonts w:ascii="Browallia New" w:eastAsia="Arial Unicode MS" w:hAnsi="Browallia New" w:cs="Browallia New"/>
                <w:sz w:val="20"/>
                <w:szCs w:val="20"/>
                <w:cs/>
              </w:rPr>
              <w:t>รวม</w:t>
            </w:r>
          </w:p>
        </w:tc>
        <w:tc>
          <w:tcPr>
            <w:tcW w:w="851" w:type="dxa"/>
          </w:tcPr>
          <w:p w14:paraId="368E7C9C" w14:textId="77777777" w:rsidR="00621CB1" w:rsidRPr="0068079D" w:rsidRDefault="00621CB1" w:rsidP="00621CB1">
            <w:pPr>
              <w:rPr>
                <w:rFonts w:ascii="Browallia New" w:eastAsia="Arial Unicode MS" w:hAnsi="Browallia New" w:cs="Browallia New"/>
                <w:b/>
                <w:bCs/>
                <w:sz w:val="20"/>
                <w:szCs w:val="20"/>
                <w:cs/>
              </w:rPr>
            </w:pPr>
          </w:p>
        </w:tc>
        <w:tc>
          <w:tcPr>
            <w:tcW w:w="969" w:type="dxa"/>
          </w:tcPr>
          <w:p w14:paraId="68E4C13B" w14:textId="6494ABC4" w:rsidR="00621CB1" w:rsidRPr="0068079D" w:rsidRDefault="00621CB1" w:rsidP="00621CB1">
            <w:pPr>
              <w:rPr>
                <w:rFonts w:ascii="Browallia New" w:eastAsia="Arial Unicode MS" w:hAnsi="Browallia New" w:cs="Browallia New"/>
                <w:b/>
                <w:bCs/>
                <w:sz w:val="20"/>
                <w:szCs w:val="20"/>
                <w:cs/>
              </w:rPr>
            </w:pPr>
          </w:p>
        </w:tc>
        <w:tc>
          <w:tcPr>
            <w:tcW w:w="1022" w:type="dxa"/>
          </w:tcPr>
          <w:p w14:paraId="45565A64" w14:textId="57187478" w:rsidR="00621CB1" w:rsidRPr="0068079D" w:rsidRDefault="00621CB1" w:rsidP="00621CB1">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606D5">
              <w:rPr>
                <w:rFonts w:ascii="Browallia New" w:eastAsia="Arial Unicode MS" w:hAnsi="Browallia New" w:cs="Browallia New"/>
                <w:spacing w:val="-4"/>
                <w:sz w:val="20"/>
                <w:szCs w:val="20"/>
              </w:rPr>
              <w:t xml:space="preserve"> 445,198</w:t>
            </w:r>
          </w:p>
        </w:tc>
        <w:tc>
          <w:tcPr>
            <w:tcW w:w="1023" w:type="dxa"/>
          </w:tcPr>
          <w:p w14:paraId="1CD69894" w14:textId="61B66FE3" w:rsidR="00621CB1" w:rsidRPr="0068079D" w:rsidRDefault="00621CB1" w:rsidP="00621CB1">
            <w:pPr>
              <w:pBdr>
                <w:bottom w:val="single" w:sz="8" w:space="1" w:color="auto"/>
              </w:pBdr>
              <w:tabs>
                <w:tab w:val="clear" w:pos="227"/>
                <w:tab w:val="clear" w:pos="454"/>
                <w:tab w:val="clear" w:pos="680"/>
                <w:tab w:val="clear" w:pos="1644"/>
                <w:tab w:val="clear" w:pos="1871"/>
                <w:tab w:val="left" w:pos="728"/>
              </w:tabs>
              <w:ind w:left="-21" w:right="8"/>
              <w:jc w:val="right"/>
              <w:rPr>
                <w:rFonts w:ascii="Browallia New" w:eastAsia="Arial Unicode MS" w:hAnsi="Browallia New" w:cs="Browallia New"/>
                <w:spacing w:val="-4"/>
                <w:sz w:val="20"/>
                <w:szCs w:val="20"/>
              </w:rPr>
            </w:pPr>
            <w:r w:rsidRPr="003606D5">
              <w:rPr>
                <w:rFonts w:ascii="Browallia New" w:eastAsia="Arial Unicode MS" w:hAnsi="Browallia New" w:cs="Browallia New"/>
                <w:spacing w:val="-4"/>
                <w:sz w:val="20"/>
                <w:szCs w:val="20"/>
              </w:rPr>
              <w:t xml:space="preserve"> 445,198</w:t>
            </w:r>
          </w:p>
        </w:tc>
        <w:tc>
          <w:tcPr>
            <w:tcW w:w="1023" w:type="dxa"/>
          </w:tcPr>
          <w:p w14:paraId="6FA82EF8" w14:textId="59CB97D1" w:rsidR="00621CB1" w:rsidRPr="0068079D" w:rsidRDefault="00621CB1" w:rsidP="00621CB1">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tcPr>
          <w:p w14:paraId="221ECBB1" w14:textId="104D48C3" w:rsidR="00621CB1" w:rsidRPr="0068079D" w:rsidRDefault="00621CB1" w:rsidP="00621CB1">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27918D9" w14:textId="5F9C51E6" w:rsidR="00621CB1" w:rsidRPr="0068079D" w:rsidRDefault="00621CB1" w:rsidP="00621CB1">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4ABB049D" w14:textId="476F03B7" w:rsidR="00621CB1" w:rsidRPr="0068079D" w:rsidRDefault="00621CB1" w:rsidP="00621CB1">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2" w:type="dxa"/>
            <w:vAlign w:val="bottom"/>
          </w:tcPr>
          <w:p w14:paraId="03ACD554" w14:textId="06F744DA" w:rsidR="00621CB1" w:rsidRPr="0068079D" w:rsidRDefault="00621CB1" w:rsidP="00621CB1">
            <w:pPr>
              <w:pBdr>
                <w:bottom w:val="single" w:sz="8"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880A646" w14:textId="6AC03051" w:rsidR="00621CB1" w:rsidRPr="0068079D" w:rsidRDefault="00621CB1" w:rsidP="00621CB1">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1A778C18" w14:textId="28DF0315" w:rsidR="00621CB1" w:rsidRPr="0068079D" w:rsidRDefault="00621CB1" w:rsidP="00621CB1">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77464530" w14:textId="576943C1" w:rsidR="00621CB1" w:rsidRPr="0068079D" w:rsidRDefault="00621CB1" w:rsidP="00621CB1">
            <w:pPr>
              <w:pBdr>
                <w:bottom w:val="single" w:sz="8"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r>
      <w:tr w:rsidR="00621CB1" w:rsidRPr="0068079D" w14:paraId="7B83AAC3" w14:textId="77777777" w:rsidTr="000F2EC1">
        <w:tc>
          <w:tcPr>
            <w:tcW w:w="2410" w:type="dxa"/>
          </w:tcPr>
          <w:p w14:paraId="253612AD" w14:textId="73CB158D" w:rsidR="00621CB1" w:rsidRPr="0068079D" w:rsidRDefault="00621CB1" w:rsidP="00621CB1">
            <w:pPr>
              <w:ind w:left="61"/>
              <w:rPr>
                <w:rFonts w:ascii="Browallia New" w:eastAsia="Arial Unicode MS" w:hAnsi="Browallia New" w:cs="Browallia New"/>
                <w:b/>
                <w:bCs/>
                <w:sz w:val="16"/>
                <w:szCs w:val="16"/>
                <w:cs/>
              </w:rPr>
            </w:pPr>
          </w:p>
        </w:tc>
        <w:tc>
          <w:tcPr>
            <w:tcW w:w="851" w:type="dxa"/>
          </w:tcPr>
          <w:p w14:paraId="7257A7FD" w14:textId="77777777" w:rsidR="00621CB1" w:rsidRPr="0068079D" w:rsidRDefault="00621CB1" w:rsidP="00621CB1">
            <w:pPr>
              <w:ind w:left="61"/>
              <w:rPr>
                <w:rFonts w:ascii="Browallia New" w:eastAsia="Arial Unicode MS" w:hAnsi="Browallia New" w:cs="Browallia New"/>
                <w:b/>
                <w:bCs/>
                <w:sz w:val="16"/>
                <w:szCs w:val="16"/>
                <w:cs/>
              </w:rPr>
            </w:pPr>
          </w:p>
        </w:tc>
        <w:tc>
          <w:tcPr>
            <w:tcW w:w="969" w:type="dxa"/>
          </w:tcPr>
          <w:p w14:paraId="04704863" w14:textId="282D7113" w:rsidR="00621CB1" w:rsidRPr="0068079D" w:rsidRDefault="00621CB1" w:rsidP="00621CB1">
            <w:pPr>
              <w:ind w:left="61"/>
              <w:rPr>
                <w:rFonts w:ascii="Browallia New" w:eastAsia="Arial Unicode MS" w:hAnsi="Browallia New" w:cs="Browallia New"/>
                <w:b/>
                <w:bCs/>
                <w:sz w:val="16"/>
                <w:szCs w:val="16"/>
                <w:cs/>
              </w:rPr>
            </w:pPr>
          </w:p>
        </w:tc>
        <w:tc>
          <w:tcPr>
            <w:tcW w:w="1022" w:type="dxa"/>
          </w:tcPr>
          <w:p w14:paraId="26774693" w14:textId="0C1E60B2" w:rsidR="00621CB1" w:rsidRPr="0068079D" w:rsidRDefault="00621CB1" w:rsidP="00621CB1">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16"/>
                <w:szCs w:val="16"/>
                <w:lang w:val="en-GB"/>
              </w:rPr>
            </w:pPr>
          </w:p>
        </w:tc>
        <w:tc>
          <w:tcPr>
            <w:tcW w:w="1023" w:type="dxa"/>
          </w:tcPr>
          <w:p w14:paraId="48DB3311" w14:textId="77777777" w:rsidR="00621CB1" w:rsidRPr="0068079D" w:rsidRDefault="00621CB1" w:rsidP="00621CB1">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16"/>
                <w:szCs w:val="16"/>
                <w:lang w:val="en-GB"/>
              </w:rPr>
            </w:pPr>
          </w:p>
        </w:tc>
        <w:tc>
          <w:tcPr>
            <w:tcW w:w="1023" w:type="dxa"/>
          </w:tcPr>
          <w:p w14:paraId="1C42FFD3" w14:textId="3828A91C"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515D03AA" w14:textId="28BB6544"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78626B91" w14:textId="56C3986D"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72C59F92" w14:textId="095D2E3D"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2" w:type="dxa"/>
          </w:tcPr>
          <w:p w14:paraId="228794A9" w14:textId="74CA20E7" w:rsidR="00621CB1" w:rsidRPr="0068079D" w:rsidRDefault="00621CB1" w:rsidP="00621CB1">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16"/>
                <w:szCs w:val="16"/>
              </w:rPr>
            </w:pPr>
          </w:p>
        </w:tc>
        <w:tc>
          <w:tcPr>
            <w:tcW w:w="1023" w:type="dxa"/>
          </w:tcPr>
          <w:p w14:paraId="465ECB2C" w14:textId="7865CF2E"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3DA51E2B" w14:textId="7A78691F"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c>
          <w:tcPr>
            <w:tcW w:w="1023" w:type="dxa"/>
          </w:tcPr>
          <w:p w14:paraId="02832088" w14:textId="66F9066D" w:rsidR="00621CB1" w:rsidRPr="0068079D" w:rsidRDefault="00621CB1" w:rsidP="00621CB1">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16"/>
                <w:szCs w:val="16"/>
              </w:rPr>
            </w:pPr>
          </w:p>
        </w:tc>
      </w:tr>
      <w:tr w:rsidR="00621CB1" w:rsidRPr="0068079D" w14:paraId="2069756B" w14:textId="77777777" w:rsidTr="00A210F3">
        <w:tc>
          <w:tcPr>
            <w:tcW w:w="2410" w:type="dxa"/>
          </w:tcPr>
          <w:p w14:paraId="68636830" w14:textId="77777777" w:rsidR="00621CB1" w:rsidRPr="0068079D" w:rsidRDefault="00621CB1" w:rsidP="00621CB1">
            <w:pPr>
              <w:tabs>
                <w:tab w:val="clear" w:pos="227"/>
                <w:tab w:val="left" w:pos="318"/>
              </w:tabs>
              <w:rPr>
                <w:rFonts w:ascii="Browallia New" w:eastAsia="Arial Unicode MS" w:hAnsi="Browallia New" w:cs="Browallia New"/>
                <w:b/>
                <w:bCs/>
                <w:sz w:val="20"/>
                <w:szCs w:val="20"/>
              </w:rPr>
            </w:pPr>
            <w:r w:rsidRPr="0068079D">
              <w:rPr>
                <w:rFonts w:ascii="Browallia New" w:eastAsia="Arial Unicode MS" w:hAnsi="Browallia New" w:cs="Browallia New"/>
                <w:b/>
                <w:bCs/>
                <w:sz w:val="20"/>
                <w:szCs w:val="20"/>
                <w:cs/>
              </w:rPr>
              <w:t>รวมบริษัทย่อยและ</w:t>
            </w:r>
          </w:p>
          <w:p w14:paraId="2E6991A5" w14:textId="02F00CA4" w:rsidR="00621CB1" w:rsidRPr="0068079D" w:rsidRDefault="00621CB1" w:rsidP="00621CB1">
            <w:pPr>
              <w:ind w:left="61"/>
              <w:rPr>
                <w:rFonts w:ascii="Browallia New" w:eastAsia="Arial Unicode MS" w:hAnsi="Browallia New" w:cs="Browallia New"/>
                <w:b/>
                <w:bCs/>
                <w:sz w:val="20"/>
                <w:szCs w:val="20"/>
                <w:cs/>
              </w:rPr>
            </w:pPr>
            <w:r w:rsidRPr="0068079D">
              <w:rPr>
                <w:rFonts w:ascii="Browallia New" w:eastAsia="Arial Unicode MS" w:hAnsi="Browallia New" w:cs="Browallia New"/>
                <w:b/>
                <w:bCs/>
                <w:sz w:val="20"/>
                <w:szCs w:val="20"/>
                <w:cs/>
              </w:rPr>
              <w:t xml:space="preserve">    บริษัทย่อยทางอ้อม</w:t>
            </w:r>
          </w:p>
        </w:tc>
        <w:tc>
          <w:tcPr>
            <w:tcW w:w="851" w:type="dxa"/>
          </w:tcPr>
          <w:p w14:paraId="011996A8" w14:textId="77777777" w:rsidR="00621CB1" w:rsidRPr="0068079D" w:rsidRDefault="00621CB1" w:rsidP="00621CB1">
            <w:pPr>
              <w:rPr>
                <w:rFonts w:ascii="Browallia New" w:eastAsia="Arial Unicode MS" w:hAnsi="Browallia New" w:cs="Browallia New"/>
                <w:b/>
                <w:bCs/>
                <w:sz w:val="20"/>
                <w:szCs w:val="20"/>
                <w:cs/>
              </w:rPr>
            </w:pPr>
          </w:p>
        </w:tc>
        <w:tc>
          <w:tcPr>
            <w:tcW w:w="969" w:type="dxa"/>
          </w:tcPr>
          <w:p w14:paraId="3F118F22" w14:textId="1F865FE5" w:rsidR="00621CB1" w:rsidRPr="0068079D" w:rsidRDefault="00621CB1" w:rsidP="00621CB1">
            <w:pPr>
              <w:rPr>
                <w:rFonts w:ascii="Browallia New" w:eastAsia="Arial Unicode MS" w:hAnsi="Browallia New" w:cs="Browallia New"/>
                <w:b/>
                <w:bCs/>
                <w:sz w:val="20"/>
                <w:szCs w:val="20"/>
                <w:cs/>
              </w:rPr>
            </w:pPr>
          </w:p>
        </w:tc>
        <w:tc>
          <w:tcPr>
            <w:tcW w:w="1022" w:type="dxa"/>
            <w:vAlign w:val="bottom"/>
          </w:tcPr>
          <w:p w14:paraId="23052403" w14:textId="60390738" w:rsidR="00621CB1" w:rsidRPr="0068079D" w:rsidRDefault="00621CB1" w:rsidP="00621CB1">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14317D">
              <w:rPr>
                <w:rFonts w:ascii="Browallia New" w:eastAsia="Arial Unicode MS" w:hAnsi="Browallia New" w:cs="Browallia New"/>
                <w:spacing w:val="-4"/>
                <w:sz w:val="20"/>
                <w:szCs w:val="20"/>
              </w:rPr>
              <w:t xml:space="preserve"> </w:t>
            </w:r>
            <w:r>
              <w:rPr>
                <w:rFonts w:ascii="Browallia New" w:eastAsia="Arial Unicode MS" w:hAnsi="Browallia New" w:cs="Browallia New"/>
                <w:spacing w:val="-4"/>
                <w:sz w:val="20"/>
                <w:szCs w:val="20"/>
              </w:rPr>
              <w:t>2,047,261</w:t>
            </w:r>
            <w:r w:rsidRPr="0014317D">
              <w:rPr>
                <w:rFonts w:ascii="Browallia New" w:eastAsia="Arial Unicode MS" w:hAnsi="Browallia New" w:cs="Browallia New"/>
                <w:spacing w:val="-4"/>
                <w:sz w:val="20"/>
                <w:szCs w:val="20"/>
              </w:rPr>
              <w:t xml:space="preserve"> </w:t>
            </w:r>
          </w:p>
        </w:tc>
        <w:tc>
          <w:tcPr>
            <w:tcW w:w="1023" w:type="dxa"/>
            <w:vAlign w:val="bottom"/>
          </w:tcPr>
          <w:p w14:paraId="17433BFE" w14:textId="395C8CBA" w:rsidR="00621CB1" w:rsidRPr="0068079D" w:rsidRDefault="00621CB1" w:rsidP="00621CB1">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14317D">
              <w:rPr>
                <w:rFonts w:ascii="Browallia New" w:eastAsia="Arial Unicode MS" w:hAnsi="Browallia New" w:cs="Browallia New"/>
                <w:spacing w:val="-4"/>
                <w:sz w:val="20"/>
                <w:szCs w:val="20"/>
              </w:rPr>
              <w:t xml:space="preserve"> </w:t>
            </w:r>
            <w:r>
              <w:rPr>
                <w:rFonts w:ascii="Browallia New" w:eastAsia="Arial Unicode MS" w:hAnsi="Browallia New" w:cs="Browallia New"/>
                <w:spacing w:val="-4"/>
                <w:sz w:val="20"/>
                <w:szCs w:val="20"/>
              </w:rPr>
              <w:t>2,047,261</w:t>
            </w:r>
            <w:r w:rsidRPr="0014317D">
              <w:rPr>
                <w:rFonts w:ascii="Browallia New" w:eastAsia="Arial Unicode MS" w:hAnsi="Browallia New" w:cs="Browallia New"/>
                <w:spacing w:val="-4"/>
                <w:sz w:val="20"/>
                <w:szCs w:val="20"/>
              </w:rPr>
              <w:t xml:space="preserve"> </w:t>
            </w:r>
          </w:p>
        </w:tc>
        <w:tc>
          <w:tcPr>
            <w:tcW w:w="1023" w:type="dxa"/>
            <w:vAlign w:val="bottom"/>
          </w:tcPr>
          <w:p w14:paraId="09613BE5" w14:textId="728C1CF1" w:rsidR="00621CB1" w:rsidRPr="0068079D" w:rsidRDefault="00621CB1" w:rsidP="00621CB1">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14317D">
              <w:rPr>
                <w:rFonts w:ascii="Browallia New" w:eastAsia="Arial Unicode MS" w:hAnsi="Browallia New" w:cs="Browallia New"/>
                <w:spacing w:val="-4"/>
                <w:sz w:val="20"/>
                <w:szCs w:val="20"/>
              </w:rPr>
              <w:t>1,779,14</w:t>
            </w:r>
            <w:r>
              <w:rPr>
                <w:rFonts w:ascii="Browallia New" w:eastAsia="Arial Unicode MS" w:hAnsi="Browallia New" w:cs="Browallia New"/>
                <w:spacing w:val="-4"/>
                <w:sz w:val="20"/>
                <w:szCs w:val="20"/>
              </w:rPr>
              <w:t>5</w:t>
            </w:r>
            <w:r w:rsidRPr="0014317D">
              <w:rPr>
                <w:rFonts w:ascii="Browallia New" w:eastAsia="Arial Unicode MS" w:hAnsi="Browallia New" w:cs="Browallia New"/>
                <w:spacing w:val="-4"/>
                <w:sz w:val="20"/>
                <w:szCs w:val="20"/>
              </w:rPr>
              <w:t xml:space="preserve"> </w:t>
            </w:r>
          </w:p>
        </w:tc>
        <w:tc>
          <w:tcPr>
            <w:tcW w:w="1022" w:type="dxa"/>
            <w:vAlign w:val="bottom"/>
          </w:tcPr>
          <w:p w14:paraId="724371A4" w14:textId="5DFAEB71" w:rsidR="00621CB1" w:rsidRPr="0068079D" w:rsidRDefault="00621CB1" w:rsidP="00621CB1">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14317D">
              <w:rPr>
                <w:rFonts w:ascii="Browallia New" w:eastAsia="Arial Unicode MS" w:hAnsi="Browallia New" w:cs="Browallia New"/>
                <w:spacing w:val="-4"/>
                <w:sz w:val="20"/>
                <w:szCs w:val="20"/>
              </w:rPr>
              <w:t>1,779,14</w:t>
            </w:r>
            <w:r>
              <w:rPr>
                <w:rFonts w:ascii="Browallia New" w:eastAsia="Arial Unicode MS" w:hAnsi="Browallia New" w:cs="Browallia New"/>
                <w:spacing w:val="-4"/>
                <w:sz w:val="20"/>
                <w:szCs w:val="20"/>
              </w:rPr>
              <w:t>5</w:t>
            </w:r>
            <w:r w:rsidRPr="0014317D">
              <w:rPr>
                <w:rFonts w:ascii="Browallia New" w:eastAsia="Arial Unicode MS" w:hAnsi="Browallia New" w:cs="Browallia New"/>
                <w:spacing w:val="-4"/>
                <w:sz w:val="20"/>
                <w:szCs w:val="20"/>
              </w:rPr>
              <w:t xml:space="preserve"> </w:t>
            </w:r>
          </w:p>
        </w:tc>
        <w:tc>
          <w:tcPr>
            <w:tcW w:w="1023" w:type="dxa"/>
            <w:vAlign w:val="bottom"/>
          </w:tcPr>
          <w:p w14:paraId="206B9C49" w14:textId="5DBEEFE8" w:rsidR="00621CB1" w:rsidRPr="0068079D" w:rsidRDefault="00621CB1" w:rsidP="00621CB1">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9C42E5">
              <w:rPr>
                <w:rFonts w:ascii="Browallia New" w:eastAsia="Arial Unicode MS" w:hAnsi="Browallia New" w:cs="Browallia New"/>
                <w:spacing w:val="-4"/>
                <w:sz w:val="20"/>
                <w:szCs w:val="20"/>
              </w:rPr>
              <w:t>(291,55</w:t>
            </w:r>
            <w:r w:rsidR="00B64BA2">
              <w:rPr>
                <w:rFonts w:ascii="Browallia New" w:eastAsia="Arial Unicode MS" w:hAnsi="Browallia New" w:cs="Browallia New"/>
                <w:spacing w:val="-4"/>
                <w:sz w:val="20"/>
                <w:szCs w:val="20"/>
              </w:rPr>
              <w:t>1</w:t>
            </w:r>
            <w:r w:rsidRPr="009C42E5">
              <w:rPr>
                <w:rFonts w:ascii="Browallia New" w:eastAsia="Arial Unicode MS" w:hAnsi="Browallia New" w:cs="Browallia New"/>
                <w:spacing w:val="-4"/>
                <w:sz w:val="20"/>
                <w:szCs w:val="20"/>
              </w:rPr>
              <w:t>)</w:t>
            </w:r>
          </w:p>
        </w:tc>
        <w:tc>
          <w:tcPr>
            <w:tcW w:w="1023" w:type="dxa"/>
            <w:vAlign w:val="bottom"/>
          </w:tcPr>
          <w:p w14:paraId="5B577229" w14:textId="70CC714F" w:rsidR="00621CB1" w:rsidRPr="0068079D" w:rsidRDefault="00621CB1" w:rsidP="00621CB1">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9C42E5">
              <w:rPr>
                <w:rFonts w:ascii="Browallia New" w:eastAsia="Arial Unicode MS" w:hAnsi="Browallia New" w:cs="Browallia New"/>
                <w:spacing w:val="-4"/>
                <w:sz w:val="20"/>
                <w:szCs w:val="20"/>
              </w:rPr>
              <w:t>(291,55</w:t>
            </w:r>
            <w:r w:rsidR="00B64BA2">
              <w:rPr>
                <w:rFonts w:ascii="Browallia New" w:eastAsia="Arial Unicode MS" w:hAnsi="Browallia New" w:cs="Browallia New"/>
                <w:spacing w:val="-4"/>
                <w:sz w:val="20"/>
                <w:szCs w:val="20"/>
              </w:rPr>
              <w:t>1</w:t>
            </w:r>
            <w:r w:rsidRPr="009C42E5">
              <w:rPr>
                <w:rFonts w:ascii="Browallia New" w:eastAsia="Arial Unicode MS" w:hAnsi="Browallia New" w:cs="Browallia New"/>
                <w:spacing w:val="-4"/>
                <w:sz w:val="20"/>
                <w:szCs w:val="20"/>
              </w:rPr>
              <w:t>)</w:t>
            </w:r>
          </w:p>
        </w:tc>
        <w:tc>
          <w:tcPr>
            <w:tcW w:w="1022" w:type="dxa"/>
            <w:vAlign w:val="bottom"/>
          </w:tcPr>
          <w:p w14:paraId="44C38056" w14:textId="571909AE" w:rsidR="00621CB1" w:rsidRPr="0068079D" w:rsidRDefault="00621CB1" w:rsidP="00621CB1">
            <w:pPr>
              <w:pBdr>
                <w:bottom w:val="single" w:sz="12" w:space="1" w:color="auto"/>
              </w:pBd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0"/>
                <w:szCs w:val="20"/>
              </w:rPr>
            </w:pPr>
            <w:r w:rsidRPr="009C42E5">
              <w:rPr>
                <w:rFonts w:ascii="Browallia New" w:eastAsia="Arial Unicode MS" w:hAnsi="Browallia New" w:cs="Browallia New"/>
                <w:spacing w:val="-4"/>
                <w:sz w:val="20"/>
                <w:szCs w:val="20"/>
              </w:rPr>
              <w:t>1,487,594</w:t>
            </w:r>
          </w:p>
        </w:tc>
        <w:tc>
          <w:tcPr>
            <w:tcW w:w="1023" w:type="dxa"/>
            <w:vAlign w:val="bottom"/>
          </w:tcPr>
          <w:p w14:paraId="1B1F3D3C" w14:textId="042C0496" w:rsidR="00621CB1" w:rsidRPr="0068079D" w:rsidRDefault="00621CB1" w:rsidP="00621CB1">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0"/>
                <w:szCs w:val="20"/>
              </w:rPr>
            </w:pPr>
            <w:r w:rsidRPr="009C42E5">
              <w:rPr>
                <w:rFonts w:ascii="Browallia New" w:eastAsia="Arial Unicode MS" w:hAnsi="Browallia New" w:cs="Browallia New"/>
                <w:spacing w:val="-4"/>
                <w:sz w:val="20"/>
                <w:szCs w:val="20"/>
              </w:rPr>
              <w:t>1,487,594</w:t>
            </w:r>
          </w:p>
        </w:tc>
        <w:tc>
          <w:tcPr>
            <w:tcW w:w="1023" w:type="dxa"/>
            <w:vAlign w:val="bottom"/>
          </w:tcPr>
          <w:p w14:paraId="187CE00B" w14:textId="2FD4DF0E" w:rsidR="00621CB1" w:rsidRPr="0068079D" w:rsidRDefault="00621CB1" w:rsidP="00621CB1">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sidRPr="0068079D">
              <w:rPr>
                <w:rFonts w:ascii="Browallia New" w:eastAsia="Arial Unicode MS" w:hAnsi="Browallia New" w:cs="Browallia New"/>
                <w:spacing w:val="-4"/>
                <w:sz w:val="20"/>
                <w:szCs w:val="20"/>
              </w:rPr>
              <w:t xml:space="preserve">           -</w:t>
            </w:r>
          </w:p>
        </w:tc>
        <w:tc>
          <w:tcPr>
            <w:tcW w:w="1023" w:type="dxa"/>
            <w:vAlign w:val="bottom"/>
          </w:tcPr>
          <w:p w14:paraId="09ABD726" w14:textId="0C85A285" w:rsidR="00621CB1" w:rsidRPr="0068079D" w:rsidRDefault="00C0775B" w:rsidP="00C0775B">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0"/>
                <w:szCs w:val="20"/>
              </w:rPr>
            </w:pPr>
            <w:r>
              <w:rPr>
                <w:rFonts w:ascii="Browallia New" w:eastAsia="Arial Unicode MS" w:hAnsi="Browallia New" w:cs="Browallia New"/>
                <w:sz w:val="20"/>
                <w:szCs w:val="20"/>
              </w:rPr>
              <w:t xml:space="preserve">          </w:t>
            </w:r>
            <w:r>
              <w:rPr>
                <w:rFonts w:ascii="Browallia New" w:eastAsia="Arial Unicode MS" w:hAnsi="Browallia New" w:cs="Browallia New"/>
                <w:spacing w:val="-4"/>
                <w:sz w:val="20"/>
                <w:szCs w:val="20"/>
              </w:rPr>
              <w:t>-</w:t>
            </w:r>
          </w:p>
        </w:tc>
      </w:tr>
    </w:tbl>
    <w:p w14:paraId="1D867188" w14:textId="77777777" w:rsidR="00B92B96" w:rsidRPr="0068079D" w:rsidRDefault="00B92B96" w:rsidP="006775F6">
      <w:pPr>
        <w:pStyle w:val="a9"/>
        <w:tabs>
          <w:tab w:val="left" w:pos="5247"/>
        </w:tabs>
        <w:ind w:right="-1102"/>
        <w:jc w:val="thaiDistribute"/>
        <w:rPr>
          <w:rFonts w:ascii="Browallia New" w:eastAsia="Arial Unicode MS" w:hAnsi="Browallia New" w:cs="Browallia New"/>
          <w:sz w:val="16"/>
          <w:szCs w:val="16"/>
        </w:rPr>
      </w:pPr>
    </w:p>
    <w:p w14:paraId="687F4109" w14:textId="021FEAFC" w:rsidR="00C4785C" w:rsidRPr="0068079D" w:rsidRDefault="003C4E36" w:rsidP="006775F6">
      <w:pPr>
        <w:pStyle w:val="a9"/>
        <w:tabs>
          <w:tab w:val="left" w:pos="5247"/>
        </w:tabs>
        <w:ind w:right="-1102"/>
        <w:jc w:val="thaiDistribute"/>
        <w:rPr>
          <w:rFonts w:ascii="Browallia New" w:hAnsi="Browallia New" w:cs="Browallia New"/>
          <w:color w:val="000000" w:themeColor="text1"/>
          <w:sz w:val="24"/>
          <w:szCs w:val="24"/>
          <w:u w:val="single"/>
        </w:rPr>
      </w:pPr>
      <w:r w:rsidRPr="0068079D">
        <w:rPr>
          <w:rFonts w:ascii="Browallia New" w:eastAsia="Arial Unicode MS" w:hAnsi="Browallia New" w:cs="Browallia New"/>
          <w:sz w:val="24"/>
          <w:szCs w:val="24"/>
        </w:rPr>
        <w:t xml:space="preserve">* </w:t>
      </w:r>
      <w:r w:rsidRPr="0068079D">
        <w:rPr>
          <w:rFonts w:ascii="Browallia New" w:eastAsia="Arial Unicode MS" w:hAnsi="Browallia New" w:cs="Browallia New"/>
          <w:sz w:val="24"/>
          <w:szCs w:val="24"/>
          <w:cs/>
          <w:lang w:val="th-TH"/>
        </w:rPr>
        <w:t>อยู่ภายใต้กระบวนการล้มละลายและได้พิทักษ์ทรัพย์เด็ดขาด</w:t>
      </w:r>
    </w:p>
    <w:p w14:paraId="7E88422F" w14:textId="75184B20" w:rsidR="00D26868" w:rsidRPr="0068079D" w:rsidRDefault="00D26868" w:rsidP="006775F6">
      <w:pPr>
        <w:pStyle w:val="a9"/>
        <w:tabs>
          <w:tab w:val="left" w:pos="5247"/>
        </w:tabs>
        <w:ind w:right="-1102"/>
        <w:jc w:val="thaiDistribute"/>
        <w:rPr>
          <w:rFonts w:ascii="Browallia New" w:hAnsi="Browallia New" w:cs="Browallia New"/>
          <w:color w:val="000000" w:themeColor="text1"/>
          <w:u w:val="single"/>
        </w:rPr>
        <w:sectPr w:rsidR="00D26868" w:rsidRPr="0068079D" w:rsidSect="00D932B5">
          <w:headerReference w:type="default" r:id="rId15"/>
          <w:footerReference w:type="default" r:id="rId16"/>
          <w:pgSz w:w="16834" w:h="11909" w:orient="landscape" w:code="9"/>
          <w:pgMar w:top="1843" w:right="2434" w:bottom="1019" w:left="1282" w:header="810" w:footer="302" w:gutter="0"/>
          <w:pgNumType w:start="19"/>
          <w:cols w:space="720"/>
          <w:docGrid w:linePitch="245"/>
        </w:sectPr>
      </w:pPr>
    </w:p>
    <w:p w14:paraId="64AADDDC" w14:textId="67C630C6" w:rsidR="00082E70" w:rsidRPr="000965C8" w:rsidRDefault="00EF3E3F" w:rsidP="009E5D21">
      <w:pPr>
        <w:pStyle w:val="ListParagraph"/>
        <w:tabs>
          <w:tab w:val="left" w:pos="426"/>
        </w:tabs>
        <w:spacing w:line="240" w:lineRule="auto"/>
        <w:ind w:left="426"/>
        <w:jc w:val="thaiDistribute"/>
        <w:rPr>
          <w:rFonts w:ascii="Browallia New" w:eastAsia="Arial Unicode MS" w:hAnsi="Browallia New" w:cs="Browallia New"/>
        </w:rPr>
      </w:pPr>
      <w:r w:rsidRPr="0068079D">
        <w:rPr>
          <w:rFonts w:ascii="Browallia New" w:eastAsia="Arial Unicode MS" w:hAnsi="Browallia New" w:cs="Browallia New"/>
          <w:cs/>
          <w:lang w:val="th-TH"/>
        </w:rPr>
        <w:lastRenderedPageBreak/>
        <w:t>บริษัทย่อยดังกล่าวข้างต้นได้รวมอยู่ในการจัดทำ</w:t>
      </w:r>
      <w:r w:rsidRPr="0068079D">
        <w:rPr>
          <w:rFonts w:ascii="Browallia New" w:eastAsia="Arial Unicode MS" w:hAnsi="Browallia New" w:cs="Browallia New"/>
          <w:cs/>
        </w:rPr>
        <w:t>ข้อมูลทางการ</w:t>
      </w:r>
      <w:r w:rsidRPr="0068079D">
        <w:rPr>
          <w:rFonts w:ascii="Browallia New" w:eastAsia="Arial Unicode MS" w:hAnsi="Browallia New" w:cs="Browallia New"/>
          <w:cs/>
          <w:lang w:val="th-TH"/>
        </w:rPr>
        <w:t>เงินรวมของกลุ่มบริษัท สัดส่วนของสิทธิในการออกเสียง</w:t>
      </w:r>
      <w:r w:rsidRPr="000965C8">
        <w:rPr>
          <w:rFonts w:ascii="Browallia New" w:eastAsia="Arial Unicode MS" w:hAnsi="Browallia New" w:cs="Browallia New"/>
          <w:cs/>
          <w:lang w:val="th-TH"/>
        </w:rPr>
        <w:t>ในบริษัทย่อย</w:t>
      </w:r>
      <w:r w:rsidR="00C0775B" w:rsidRPr="000965C8">
        <w:rPr>
          <w:rFonts w:ascii="Browallia New" w:eastAsia="Arial Unicode MS" w:hAnsi="Browallia New" w:cs="Browallia New" w:hint="cs"/>
          <w:cs/>
        </w:rPr>
        <w:t>ของ</w:t>
      </w:r>
      <w:r w:rsidRPr="000965C8">
        <w:rPr>
          <w:rFonts w:ascii="Browallia New" w:eastAsia="Arial Unicode MS" w:hAnsi="Browallia New" w:cs="Browallia New"/>
          <w:cs/>
          <w:lang w:val="th-TH"/>
        </w:rPr>
        <w:t>บริษัทใหญ่ไม่แตกต่างจากสัดส่วนที่ถือหุ้นสามัญ</w:t>
      </w:r>
    </w:p>
    <w:p w14:paraId="423D8948" w14:textId="77777777" w:rsidR="00033F07" w:rsidRPr="000965C8" w:rsidRDefault="00033F07" w:rsidP="009E5D21">
      <w:pPr>
        <w:pStyle w:val="ListParagraph"/>
        <w:tabs>
          <w:tab w:val="left" w:pos="426"/>
        </w:tabs>
        <w:spacing w:line="240" w:lineRule="auto"/>
        <w:ind w:left="426"/>
        <w:jc w:val="thaiDistribute"/>
        <w:rPr>
          <w:rFonts w:ascii="Browallia New" w:eastAsia="Arial Unicode MS" w:hAnsi="Browallia New" w:cs="Browallia New"/>
        </w:rPr>
      </w:pPr>
    </w:p>
    <w:p w14:paraId="1BBE9854" w14:textId="12170187" w:rsidR="00033F07" w:rsidRPr="00033F07" w:rsidRDefault="00033F07" w:rsidP="009E5D21">
      <w:pPr>
        <w:pStyle w:val="ListParagraph"/>
        <w:tabs>
          <w:tab w:val="left" w:pos="426"/>
        </w:tabs>
        <w:spacing w:line="240" w:lineRule="auto"/>
        <w:ind w:left="426"/>
        <w:jc w:val="thaiDistribute"/>
        <w:rPr>
          <w:rFonts w:ascii="Browallia New" w:eastAsia="Arial Unicode MS" w:hAnsi="Browallia New" w:cs="Browallia New"/>
        </w:rPr>
      </w:pPr>
      <w:r w:rsidRPr="000965C8">
        <w:rPr>
          <w:rFonts w:ascii="Browallia New" w:eastAsia="Arial Unicode MS" w:hAnsi="Browallia New" w:cs="Browallia New"/>
          <w:cs/>
        </w:rPr>
        <w:t>กลุ่มบริษัทได้จำนำหุ้นของบริษัทย่อยและบริษัทย่อยทางอ้อมในกลุ่มบริษัทบางส่วนที่ถือครองในนามของกลุ่มบริษัท เพื่อเป็นหลักประกันเพิ่มเติมสำหรับเงินกู้ยืมระยะสั้นและเงินกู้ยืมระยะยาวจากสถาบันการเงิน</w:t>
      </w:r>
    </w:p>
    <w:p w14:paraId="169AEF70" w14:textId="77777777" w:rsidR="009E5D21" w:rsidRPr="001769F2" w:rsidRDefault="009E5D21" w:rsidP="002F592D">
      <w:pPr>
        <w:tabs>
          <w:tab w:val="left" w:pos="426"/>
        </w:tabs>
        <w:spacing w:line="240" w:lineRule="auto"/>
        <w:jc w:val="thaiDistribute"/>
        <w:rPr>
          <w:rFonts w:ascii="Browallia New" w:eastAsia="Arial Unicode MS" w:hAnsi="Browallia New" w:cs="Browallia New"/>
          <w:sz w:val="14"/>
          <w:szCs w:val="14"/>
        </w:rPr>
      </w:pPr>
    </w:p>
    <w:p w14:paraId="7532E35D" w14:textId="22682C07" w:rsidR="00456AD7" w:rsidRPr="0068079D" w:rsidRDefault="003144CD" w:rsidP="007615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0" w:firstLine="0"/>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เงินลงทุนในบริษัทร่วม</w:t>
      </w:r>
    </w:p>
    <w:p w14:paraId="50F735EE" w14:textId="56D0386B" w:rsidR="003144CD" w:rsidRPr="0068079D" w:rsidRDefault="003144CD" w:rsidP="00625E00">
      <w:pPr>
        <w:pStyle w:val="ListParagraph"/>
        <w:spacing w:line="240" w:lineRule="auto"/>
        <w:ind w:left="900"/>
        <w:rPr>
          <w:rFonts w:ascii="Browallia New" w:hAnsi="Browallia New" w:cs="Browallia New"/>
          <w:color w:val="000000" w:themeColor="text1"/>
          <w:sz w:val="16"/>
          <w:szCs w:val="16"/>
        </w:rPr>
      </w:pPr>
    </w:p>
    <w:tbl>
      <w:tblPr>
        <w:tblW w:w="4875" w:type="pct"/>
        <w:tblInd w:w="426" w:type="dxa"/>
        <w:tblLayout w:type="fixed"/>
        <w:tblLook w:val="04A0" w:firstRow="1" w:lastRow="0" w:firstColumn="1" w:lastColumn="0" w:noHBand="0" w:noVBand="1"/>
      </w:tblPr>
      <w:tblGrid>
        <w:gridCol w:w="1989"/>
        <w:gridCol w:w="1276"/>
        <w:gridCol w:w="993"/>
        <w:gridCol w:w="991"/>
        <w:gridCol w:w="991"/>
        <w:gridCol w:w="991"/>
        <w:gridCol w:w="990"/>
        <w:gridCol w:w="993"/>
      </w:tblGrid>
      <w:tr w:rsidR="00912C88" w:rsidRPr="0068079D" w14:paraId="7A1F68D6" w14:textId="77777777" w:rsidTr="000147BF">
        <w:trPr>
          <w:trHeight w:val="20"/>
        </w:trPr>
        <w:tc>
          <w:tcPr>
            <w:tcW w:w="1079" w:type="pct"/>
          </w:tcPr>
          <w:p w14:paraId="6A47BB61" w14:textId="77777777" w:rsidR="002E0932" w:rsidRPr="0068079D" w:rsidRDefault="002E0932" w:rsidP="006E5A3C">
            <w:pPr>
              <w:ind w:left="-116" w:right="-29"/>
              <w:rPr>
                <w:rFonts w:ascii="Browallia New" w:eastAsia="Arial Unicode MS" w:hAnsi="Browallia New" w:cs="Browallia New"/>
                <w:sz w:val="22"/>
                <w:szCs w:val="22"/>
                <w:cs/>
              </w:rPr>
            </w:pPr>
          </w:p>
        </w:tc>
        <w:tc>
          <w:tcPr>
            <w:tcW w:w="692" w:type="pct"/>
          </w:tcPr>
          <w:p w14:paraId="5CEC79DD" w14:textId="77777777" w:rsidR="002E0932" w:rsidRPr="0068079D" w:rsidRDefault="002E0932" w:rsidP="006E5A3C">
            <w:pPr>
              <w:ind w:left="-20" w:right="-29" w:hanging="72"/>
              <w:rPr>
                <w:rFonts w:ascii="Browallia New" w:eastAsia="Arial Unicode MS" w:hAnsi="Browallia New" w:cs="Browallia New"/>
                <w:sz w:val="22"/>
                <w:szCs w:val="22"/>
                <w:cs/>
              </w:rPr>
            </w:pPr>
          </w:p>
        </w:tc>
        <w:tc>
          <w:tcPr>
            <w:tcW w:w="539" w:type="pct"/>
          </w:tcPr>
          <w:p w14:paraId="770BF643" w14:textId="77777777" w:rsidR="002E0932" w:rsidRPr="0068079D" w:rsidRDefault="002E0932" w:rsidP="00770293">
            <w:pPr>
              <w:ind w:right="-72"/>
              <w:jc w:val="center"/>
              <w:rPr>
                <w:rFonts w:ascii="Browallia New" w:eastAsia="Arial Unicode MS" w:hAnsi="Browallia New" w:cs="Browallia New"/>
                <w:sz w:val="22"/>
                <w:szCs w:val="22"/>
                <w:cs/>
              </w:rPr>
            </w:pPr>
          </w:p>
        </w:tc>
        <w:tc>
          <w:tcPr>
            <w:tcW w:w="538" w:type="pct"/>
          </w:tcPr>
          <w:p w14:paraId="20F36685" w14:textId="77777777" w:rsidR="002E0932" w:rsidRPr="0068079D" w:rsidRDefault="002E0932" w:rsidP="00770293">
            <w:pPr>
              <w:ind w:right="-72"/>
              <w:jc w:val="center"/>
              <w:rPr>
                <w:rFonts w:ascii="Browallia New" w:eastAsia="Arial Unicode MS" w:hAnsi="Browallia New" w:cs="Browallia New"/>
                <w:sz w:val="22"/>
                <w:szCs w:val="22"/>
                <w:cs/>
              </w:rPr>
            </w:pPr>
          </w:p>
        </w:tc>
        <w:tc>
          <w:tcPr>
            <w:tcW w:w="1076" w:type="pct"/>
            <w:gridSpan w:val="2"/>
          </w:tcPr>
          <w:p w14:paraId="34B0D1A9" w14:textId="3DC1AE47" w:rsidR="002E0932" w:rsidRPr="0068079D" w:rsidRDefault="002E0932" w:rsidP="00770293">
            <w:pPr>
              <w:ind w:right="-72"/>
              <w:jc w:val="center"/>
              <w:rPr>
                <w:rFonts w:ascii="Browallia New" w:eastAsia="Arial Unicode MS" w:hAnsi="Browallia New" w:cs="Browallia New"/>
                <w:sz w:val="22"/>
                <w:szCs w:val="22"/>
                <w:cs/>
              </w:rPr>
            </w:pPr>
          </w:p>
        </w:tc>
        <w:tc>
          <w:tcPr>
            <w:tcW w:w="1076" w:type="pct"/>
            <w:gridSpan w:val="2"/>
          </w:tcPr>
          <w:p w14:paraId="7E6815F6" w14:textId="37D0D67F" w:rsidR="002E0932" w:rsidRPr="0068079D" w:rsidRDefault="002E0932" w:rsidP="00E70A62">
            <w:pPr>
              <w:tabs>
                <w:tab w:val="clear" w:pos="1644"/>
                <w:tab w:val="clear" w:pos="1871"/>
              </w:tabs>
              <w:jc w:val="right"/>
              <w:rPr>
                <w:rFonts w:ascii="Browallia New" w:eastAsia="Arial Unicode MS" w:hAnsi="Browallia New" w:cs="Browallia New"/>
                <w:spacing w:val="-2"/>
                <w:sz w:val="22"/>
                <w:szCs w:val="22"/>
                <w:cs/>
              </w:rPr>
            </w:pPr>
            <w:r w:rsidRPr="0068079D">
              <w:rPr>
                <w:rFonts w:ascii="Browallia New" w:eastAsia="Arial Unicode MS" w:hAnsi="Browallia New" w:cs="Browallia New"/>
                <w:spacing w:val="-2"/>
                <w:sz w:val="22"/>
                <w:szCs w:val="22"/>
                <w:cs/>
              </w:rPr>
              <w:t xml:space="preserve">(หน่วย : </w:t>
            </w:r>
            <w:r w:rsidR="00770293" w:rsidRPr="0068079D">
              <w:rPr>
                <w:rFonts w:ascii="Browallia New" w:eastAsia="Arial Unicode MS" w:hAnsi="Browallia New" w:cs="Browallia New"/>
                <w:spacing w:val="-2"/>
                <w:sz w:val="22"/>
                <w:szCs w:val="22"/>
                <w:cs/>
              </w:rPr>
              <w:t>พัน</w:t>
            </w:r>
            <w:r w:rsidRPr="0068079D">
              <w:rPr>
                <w:rFonts w:ascii="Browallia New" w:eastAsia="Arial Unicode MS" w:hAnsi="Browallia New" w:cs="Browallia New"/>
                <w:spacing w:val="-2"/>
                <w:sz w:val="22"/>
                <w:szCs w:val="22"/>
                <w:cs/>
              </w:rPr>
              <w:t>บาท)</w:t>
            </w:r>
          </w:p>
        </w:tc>
      </w:tr>
      <w:tr w:rsidR="002E0932" w:rsidRPr="0068079D" w14:paraId="4AC02F0F" w14:textId="77777777" w:rsidTr="000147BF">
        <w:trPr>
          <w:trHeight w:val="20"/>
        </w:trPr>
        <w:tc>
          <w:tcPr>
            <w:tcW w:w="1079" w:type="pct"/>
          </w:tcPr>
          <w:p w14:paraId="2183DF27" w14:textId="77777777" w:rsidR="002E0932" w:rsidRPr="0068079D" w:rsidRDefault="002E0932" w:rsidP="002E0932">
            <w:pPr>
              <w:ind w:left="-116" w:right="-29"/>
              <w:rPr>
                <w:rFonts w:ascii="Browallia New" w:eastAsia="Arial Unicode MS" w:hAnsi="Browallia New" w:cs="Browallia New"/>
                <w:sz w:val="22"/>
                <w:szCs w:val="22"/>
                <w:cs/>
              </w:rPr>
            </w:pPr>
          </w:p>
        </w:tc>
        <w:tc>
          <w:tcPr>
            <w:tcW w:w="692" w:type="pct"/>
          </w:tcPr>
          <w:p w14:paraId="5B14A26C" w14:textId="77777777" w:rsidR="002E0932" w:rsidRPr="0068079D" w:rsidRDefault="002E0932" w:rsidP="002E0932">
            <w:pPr>
              <w:ind w:left="-20" w:right="-29" w:hanging="72"/>
              <w:rPr>
                <w:rFonts w:ascii="Browallia New" w:eastAsia="Arial Unicode MS" w:hAnsi="Browallia New" w:cs="Browallia New"/>
                <w:sz w:val="22"/>
                <w:szCs w:val="22"/>
                <w:cs/>
              </w:rPr>
            </w:pPr>
          </w:p>
        </w:tc>
        <w:tc>
          <w:tcPr>
            <w:tcW w:w="539" w:type="pct"/>
          </w:tcPr>
          <w:p w14:paraId="41A7FF79" w14:textId="77777777" w:rsidR="002E0932" w:rsidRPr="0068079D" w:rsidRDefault="002E0932" w:rsidP="00770293">
            <w:pPr>
              <w:ind w:right="-72"/>
              <w:jc w:val="center"/>
              <w:rPr>
                <w:rFonts w:ascii="Browallia New" w:eastAsia="Arial Unicode MS" w:hAnsi="Browallia New" w:cs="Browallia New"/>
                <w:sz w:val="22"/>
                <w:szCs w:val="22"/>
                <w:cs/>
              </w:rPr>
            </w:pPr>
          </w:p>
        </w:tc>
        <w:tc>
          <w:tcPr>
            <w:tcW w:w="538" w:type="pct"/>
          </w:tcPr>
          <w:p w14:paraId="6500908F" w14:textId="77777777" w:rsidR="002E0932" w:rsidRPr="0068079D" w:rsidRDefault="002E0932" w:rsidP="00770293">
            <w:pPr>
              <w:ind w:right="-72"/>
              <w:jc w:val="center"/>
              <w:rPr>
                <w:rFonts w:ascii="Browallia New" w:eastAsia="Arial Unicode MS" w:hAnsi="Browallia New" w:cs="Browallia New"/>
                <w:sz w:val="22"/>
                <w:szCs w:val="22"/>
                <w:cs/>
              </w:rPr>
            </w:pPr>
          </w:p>
        </w:tc>
        <w:tc>
          <w:tcPr>
            <w:tcW w:w="1076" w:type="pct"/>
            <w:gridSpan w:val="2"/>
          </w:tcPr>
          <w:p w14:paraId="53A12E68" w14:textId="77777777" w:rsidR="00113538" w:rsidRPr="0068079D" w:rsidRDefault="00113538" w:rsidP="004B6717">
            <w:pPr>
              <w:pBdr>
                <w:bottom w:val="single" w:sz="4" w:space="1" w:color="auto"/>
              </w:pBdr>
              <w:tabs>
                <w:tab w:val="clear" w:pos="1644"/>
                <w:tab w:val="clear" w:pos="1871"/>
              </w:tabs>
              <w:jc w:val="center"/>
              <w:rPr>
                <w:rFonts w:ascii="Browallia New" w:eastAsia="Arial Unicode MS" w:hAnsi="Browallia New" w:cs="Browallia New"/>
                <w:sz w:val="22"/>
                <w:szCs w:val="22"/>
              </w:rPr>
            </w:pPr>
          </w:p>
          <w:p w14:paraId="61B6A25A" w14:textId="53E35783" w:rsidR="002E0932" w:rsidRPr="0068079D" w:rsidRDefault="000C3024" w:rsidP="004B6717">
            <w:pPr>
              <w:pBdr>
                <w:bottom w:val="single" w:sz="4" w:space="1" w:color="auto"/>
              </w:pBdr>
              <w:tabs>
                <w:tab w:val="clear" w:pos="1644"/>
                <w:tab w:val="clear" w:pos="1871"/>
              </w:tabs>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ข้อมูลทาง</w:t>
            </w:r>
            <w:r w:rsidR="002E0932" w:rsidRPr="0068079D">
              <w:rPr>
                <w:rFonts w:ascii="Browallia New" w:eastAsia="Arial Unicode MS" w:hAnsi="Browallia New" w:cs="Browallia New"/>
                <w:sz w:val="22"/>
                <w:szCs w:val="22"/>
                <w:cs/>
              </w:rPr>
              <w:t>การเงินรวม</w:t>
            </w:r>
          </w:p>
        </w:tc>
        <w:tc>
          <w:tcPr>
            <w:tcW w:w="1076" w:type="pct"/>
            <w:gridSpan w:val="2"/>
          </w:tcPr>
          <w:p w14:paraId="367F3FD2" w14:textId="5D93B4C3" w:rsidR="002E0932" w:rsidRPr="0068079D" w:rsidRDefault="000C3024" w:rsidP="00643E6B">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sidRPr="0068079D">
              <w:rPr>
                <w:rFonts w:ascii="Browallia New" w:eastAsia="Arial Unicode MS" w:hAnsi="Browallia New" w:cs="Browallia New"/>
                <w:spacing w:val="-2"/>
                <w:sz w:val="22"/>
                <w:szCs w:val="22"/>
                <w:cs/>
              </w:rPr>
              <w:t>ข้อมูลทาง</w:t>
            </w:r>
            <w:r w:rsidR="002E0932" w:rsidRPr="0068079D">
              <w:rPr>
                <w:rFonts w:ascii="Browallia New" w:eastAsia="Arial Unicode MS" w:hAnsi="Browallia New" w:cs="Browallia New"/>
                <w:spacing w:val="-2"/>
                <w:sz w:val="22"/>
                <w:szCs w:val="22"/>
                <w:cs/>
              </w:rPr>
              <w:t>การเงินเฉพาะ</w:t>
            </w:r>
            <w:r w:rsidR="00E01A23" w:rsidRPr="0068079D">
              <w:rPr>
                <w:rFonts w:ascii="Browallia New" w:eastAsia="Arial Unicode MS" w:hAnsi="Browallia New" w:cs="Browallia New"/>
                <w:spacing w:val="-2"/>
                <w:sz w:val="22"/>
                <w:szCs w:val="22"/>
                <w:cs/>
              </w:rPr>
              <w:t>บริษัท</w:t>
            </w:r>
          </w:p>
        </w:tc>
      </w:tr>
      <w:tr w:rsidR="00912C88" w:rsidRPr="0068079D" w14:paraId="2B1C71FD" w14:textId="77777777" w:rsidTr="000147BF">
        <w:trPr>
          <w:trHeight w:val="20"/>
        </w:trPr>
        <w:tc>
          <w:tcPr>
            <w:tcW w:w="1079" w:type="pct"/>
          </w:tcPr>
          <w:p w14:paraId="2205DE4B" w14:textId="77777777" w:rsidR="002E0932" w:rsidRPr="0068079D" w:rsidRDefault="002E0932" w:rsidP="002E0932">
            <w:pPr>
              <w:ind w:left="-116" w:right="-29"/>
              <w:rPr>
                <w:rFonts w:ascii="Browallia New" w:eastAsia="Arial Unicode MS" w:hAnsi="Browallia New" w:cs="Browallia New"/>
                <w:sz w:val="22"/>
                <w:szCs w:val="22"/>
                <w:cs/>
              </w:rPr>
            </w:pPr>
          </w:p>
        </w:tc>
        <w:tc>
          <w:tcPr>
            <w:tcW w:w="692" w:type="pct"/>
          </w:tcPr>
          <w:p w14:paraId="562DA329" w14:textId="77777777" w:rsidR="002E0932" w:rsidRPr="0068079D" w:rsidRDefault="002E0932" w:rsidP="002E0932">
            <w:pPr>
              <w:ind w:left="-20" w:right="-29" w:hanging="72"/>
              <w:rPr>
                <w:rFonts w:ascii="Browallia New" w:eastAsia="Arial Unicode MS" w:hAnsi="Browallia New" w:cs="Browallia New"/>
                <w:sz w:val="22"/>
                <w:szCs w:val="22"/>
                <w:cs/>
              </w:rPr>
            </w:pPr>
          </w:p>
        </w:tc>
        <w:tc>
          <w:tcPr>
            <w:tcW w:w="1077" w:type="pct"/>
            <w:gridSpan w:val="2"/>
          </w:tcPr>
          <w:p w14:paraId="2FD93369" w14:textId="77777777" w:rsidR="002E0932" w:rsidRPr="0068079D" w:rsidRDefault="002E0932" w:rsidP="004B6717">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สัดส่วนการถือหุ้นของบริษัท</w:t>
            </w:r>
          </w:p>
        </w:tc>
        <w:tc>
          <w:tcPr>
            <w:tcW w:w="1076" w:type="pct"/>
            <w:gridSpan w:val="2"/>
          </w:tcPr>
          <w:p w14:paraId="3A9622FA" w14:textId="77777777" w:rsidR="002E0932" w:rsidRPr="0068079D" w:rsidRDefault="002E0932" w:rsidP="004B6717">
            <w:pPr>
              <w:pBdr>
                <w:bottom w:val="single" w:sz="4" w:space="1" w:color="auto"/>
              </w:pBdr>
              <w:tabs>
                <w:tab w:val="clear" w:pos="1871"/>
              </w:tabs>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ตามวิธีส่วนได้เสีย</w:t>
            </w:r>
          </w:p>
        </w:tc>
        <w:tc>
          <w:tcPr>
            <w:tcW w:w="1076" w:type="pct"/>
            <w:gridSpan w:val="2"/>
          </w:tcPr>
          <w:p w14:paraId="2CC8B6E0" w14:textId="77777777" w:rsidR="002E0932" w:rsidRPr="0068079D" w:rsidRDefault="002E0932" w:rsidP="00E70A62">
            <w:pPr>
              <w:pBdr>
                <w:bottom w:val="single" w:sz="4" w:space="1" w:color="auto"/>
              </w:pBdr>
              <w:tabs>
                <w:tab w:val="clear" w:pos="1871"/>
              </w:tabs>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ตามวิธีราคาทุน</w:t>
            </w:r>
          </w:p>
        </w:tc>
      </w:tr>
      <w:tr w:rsidR="006165A7" w:rsidRPr="0068079D" w14:paraId="490E214F" w14:textId="77777777" w:rsidTr="000147BF">
        <w:trPr>
          <w:trHeight w:val="70"/>
        </w:trPr>
        <w:tc>
          <w:tcPr>
            <w:tcW w:w="1079" w:type="pct"/>
            <w:vAlign w:val="bottom"/>
          </w:tcPr>
          <w:p w14:paraId="7D4DBCBD" w14:textId="6339F40A" w:rsidR="006165A7" w:rsidRPr="0068079D" w:rsidRDefault="006165A7" w:rsidP="006165A7">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ชื่อบริษัท</w:t>
            </w:r>
          </w:p>
        </w:tc>
        <w:tc>
          <w:tcPr>
            <w:tcW w:w="692" w:type="pct"/>
            <w:vAlign w:val="bottom"/>
          </w:tcPr>
          <w:p w14:paraId="2A4EA9F4" w14:textId="41541DB1" w:rsidR="006165A7" w:rsidRPr="0068079D" w:rsidRDefault="006165A7" w:rsidP="006165A7">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68079D">
              <w:rPr>
                <w:rFonts w:ascii="Browallia New" w:eastAsia="Arial Unicode MS" w:hAnsi="Browallia New" w:cs="Browallia New"/>
                <w:sz w:val="22"/>
                <w:szCs w:val="22"/>
                <w:cs/>
              </w:rPr>
              <w:t>ธุรกิจหลัก</w:t>
            </w:r>
          </w:p>
        </w:tc>
        <w:tc>
          <w:tcPr>
            <w:tcW w:w="539" w:type="pct"/>
            <w:vAlign w:val="bottom"/>
          </w:tcPr>
          <w:p w14:paraId="14929C98" w14:textId="2566D665" w:rsidR="006165A7" w:rsidRPr="006165A7" w:rsidRDefault="006165A7" w:rsidP="003441F7">
            <w:pPr>
              <w:pStyle w:val="a9"/>
              <w:tabs>
                <w:tab w:val="right" w:pos="852"/>
                <w:tab w:val="left" w:pos="1170"/>
              </w:tabs>
              <w:ind w:left="-27" w:right="24"/>
              <w:jc w:val="center"/>
              <w:rPr>
                <w:rFonts w:ascii="Browallia New" w:eastAsia="Arial Unicode MS" w:hAnsi="Browallia New" w:cs="Browallia New"/>
                <w:snapToGrid w:val="0"/>
                <w:sz w:val="22"/>
                <w:szCs w:val="22"/>
                <w:lang w:eastAsia="th-TH"/>
              </w:rPr>
            </w:pPr>
            <w:r w:rsidRPr="006165A7">
              <w:rPr>
                <w:rFonts w:ascii="Browallia New" w:eastAsia="Arial Unicode MS" w:hAnsi="Browallia New" w:cs="Browallia New"/>
                <w:snapToGrid w:val="0"/>
                <w:sz w:val="22"/>
                <w:szCs w:val="22"/>
                <w:lang w:eastAsia="th-TH"/>
              </w:rPr>
              <w:t xml:space="preserve">31 </w:t>
            </w:r>
            <w:r w:rsidRPr="006165A7">
              <w:rPr>
                <w:rFonts w:ascii="Browallia New" w:eastAsia="Arial Unicode MS" w:hAnsi="Browallia New" w:cs="Browallia New"/>
                <w:snapToGrid w:val="0"/>
                <w:sz w:val="22"/>
                <w:szCs w:val="22"/>
                <w:cs/>
                <w:lang w:val="en-GB" w:eastAsia="th-TH"/>
              </w:rPr>
              <w:t>มีนาคม</w:t>
            </w:r>
          </w:p>
          <w:p w14:paraId="26DAC2E5" w14:textId="4648F8C2" w:rsidR="006165A7" w:rsidRPr="0068079D" w:rsidRDefault="006165A7" w:rsidP="003441F7">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68079D">
              <w:rPr>
                <w:rFonts w:ascii="Browallia New" w:eastAsia="Arial Unicode MS" w:hAnsi="Browallia New" w:cs="Browallia New"/>
                <w:snapToGrid w:val="0"/>
                <w:sz w:val="22"/>
                <w:szCs w:val="22"/>
                <w:lang w:eastAsia="th-TH"/>
              </w:rPr>
              <w:t>256</w:t>
            </w:r>
            <w:r>
              <w:rPr>
                <w:rFonts w:ascii="Browallia New" w:eastAsia="Arial Unicode MS" w:hAnsi="Browallia New" w:cs="Browallia New"/>
                <w:snapToGrid w:val="0"/>
                <w:sz w:val="22"/>
                <w:szCs w:val="22"/>
                <w:lang w:eastAsia="th-TH"/>
              </w:rPr>
              <w:t>9</w:t>
            </w:r>
          </w:p>
        </w:tc>
        <w:tc>
          <w:tcPr>
            <w:tcW w:w="538" w:type="pct"/>
            <w:vAlign w:val="bottom"/>
          </w:tcPr>
          <w:p w14:paraId="31738915" w14:textId="4B310CE7" w:rsidR="006165A7" w:rsidRPr="0068079D" w:rsidRDefault="006165A7" w:rsidP="006165A7">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68079D">
              <w:rPr>
                <w:rFonts w:ascii="Browallia New" w:eastAsia="Arial Unicode MS" w:hAnsi="Browallia New" w:cs="Browallia New"/>
                <w:snapToGrid w:val="0"/>
                <w:sz w:val="22"/>
                <w:szCs w:val="22"/>
                <w:lang w:val="en-GB" w:eastAsia="th-TH"/>
              </w:rPr>
              <w:t>31</w:t>
            </w:r>
            <w:r w:rsidRPr="0068079D">
              <w:rPr>
                <w:rFonts w:ascii="Browallia New" w:eastAsia="Arial Unicode MS" w:hAnsi="Browallia New" w:cs="Browallia New"/>
                <w:snapToGrid w:val="0"/>
                <w:sz w:val="22"/>
                <w:szCs w:val="22"/>
                <w:cs/>
                <w:lang w:val="en-GB" w:eastAsia="th-TH"/>
              </w:rPr>
              <w:t xml:space="preserve"> ธันวาคม</w:t>
            </w:r>
            <w:r w:rsidRPr="0068079D">
              <w:rPr>
                <w:rFonts w:ascii="Browallia New" w:eastAsia="Arial Unicode MS" w:hAnsi="Browallia New" w:cs="Browallia New"/>
                <w:snapToGrid w:val="0"/>
                <w:sz w:val="22"/>
                <w:szCs w:val="22"/>
                <w:lang w:val="en-GB" w:eastAsia="th-TH"/>
              </w:rPr>
              <w:t>256</w:t>
            </w:r>
            <w:r>
              <w:rPr>
                <w:rFonts w:ascii="Browallia New" w:eastAsia="Arial Unicode MS" w:hAnsi="Browallia New" w:cs="Browallia New"/>
                <w:snapToGrid w:val="0"/>
                <w:sz w:val="22"/>
                <w:szCs w:val="22"/>
                <w:lang w:val="en-GB" w:eastAsia="th-TH"/>
              </w:rPr>
              <w:t>8</w:t>
            </w:r>
          </w:p>
        </w:tc>
        <w:tc>
          <w:tcPr>
            <w:tcW w:w="538" w:type="pct"/>
            <w:vAlign w:val="bottom"/>
          </w:tcPr>
          <w:p w14:paraId="04012EBF" w14:textId="56556740" w:rsidR="006165A7" w:rsidRPr="006165A7" w:rsidRDefault="006165A7" w:rsidP="003441F7">
            <w:pPr>
              <w:pStyle w:val="a9"/>
              <w:tabs>
                <w:tab w:val="right" w:pos="852"/>
                <w:tab w:val="left" w:pos="1170"/>
              </w:tabs>
              <w:ind w:left="-27" w:right="24"/>
              <w:jc w:val="center"/>
              <w:rPr>
                <w:rFonts w:ascii="Browallia New" w:eastAsia="Arial Unicode MS" w:hAnsi="Browallia New" w:cs="Browallia New"/>
                <w:snapToGrid w:val="0"/>
                <w:sz w:val="22"/>
                <w:szCs w:val="22"/>
                <w:lang w:eastAsia="th-TH"/>
              </w:rPr>
            </w:pPr>
            <w:r w:rsidRPr="006165A7">
              <w:rPr>
                <w:rFonts w:ascii="Browallia New" w:eastAsia="Arial Unicode MS" w:hAnsi="Browallia New" w:cs="Browallia New"/>
                <w:snapToGrid w:val="0"/>
                <w:sz w:val="22"/>
                <w:szCs w:val="22"/>
                <w:lang w:eastAsia="th-TH"/>
              </w:rPr>
              <w:t xml:space="preserve">31 </w:t>
            </w:r>
            <w:r w:rsidRPr="006165A7">
              <w:rPr>
                <w:rFonts w:ascii="Browallia New" w:eastAsia="Arial Unicode MS" w:hAnsi="Browallia New" w:cs="Browallia New"/>
                <w:snapToGrid w:val="0"/>
                <w:sz w:val="22"/>
                <w:szCs w:val="22"/>
                <w:cs/>
                <w:lang w:val="en-GB" w:eastAsia="th-TH"/>
              </w:rPr>
              <w:t>มีนาคม</w:t>
            </w:r>
          </w:p>
          <w:p w14:paraId="385EC5D1" w14:textId="3C6B0EC8" w:rsidR="006165A7" w:rsidRPr="0068079D" w:rsidRDefault="006165A7" w:rsidP="003441F7">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68079D">
              <w:rPr>
                <w:rFonts w:ascii="Browallia New" w:eastAsia="Arial Unicode MS" w:hAnsi="Browallia New" w:cs="Browallia New"/>
                <w:snapToGrid w:val="0"/>
                <w:sz w:val="22"/>
                <w:szCs w:val="22"/>
                <w:lang w:eastAsia="th-TH"/>
              </w:rPr>
              <w:t>256</w:t>
            </w:r>
            <w:r>
              <w:rPr>
                <w:rFonts w:ascii="Browallia New" w:eastAsia="Arial Unicode MS" w:hAnsi="Browallia New" w:cs="Browallia New"/>
                <w:snapToGrid w:val="0"/>
                <w:sz w:val="22"/>
                <w:szCs w:val="22"/>
                <w:lang w:eastAsia="th-TH"/>
              </w:rPr>
              <w:t>9</w:t>
            </w:r>
          </w:p>
        </w:tc>
        <w:tc>
          <w:tcPr>
            <w:tcW w:w="538" w:type="pct"/>
            <w:vAlign w:val="bottom"/>
          </w:tcPr>
          <w:p w14:paraId="26D7BEF1" w14:textId="410758C2" w:rsidR="006165A7" w:rsidRPr="0068079D" w:rsidRDefault="006165A7" w:rsidP="006165A7">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68079D">
              <w:rPr>
                <w:rFonts w:ascii="Browallia New" w:eastAsia="Arial Unicode MS" w:hAnsi="Browallia New" w:cs="Browallia New"/>
                <w:snapToGrid w:val="0"/>
                <w:sz w:val="22"/>
                <w:szCs w:val="22"/>
                <w:lang w:val="en-GB" w:eastAsia="th-TH"/>
              </w:rPr>
              <w:t>31</w:t>
            </w:r>
            <w:r w:rsidRPr="0068079D">
              <w:rPr>
                <w:rFonts w:ascii="Browallia New" w:eastAsia="Arial Unicode MS" w:hAnsi="Browallia New" w:cs="Browallia New"/>
                <w:snapToGrid w:val="0"/>
                <w:sz w:val="22"/>
                <w:szCs w:val="22"/>
                <w:cs/>
                <w:lang w:val="en-GB" w:eastAsia="th-TH"/>
              </w:rPr>
              <w:t xml:space="preserve"> ธันวาคม</w:t>
            </w:r>
            <w:r w:rsidRPr="0068079D">
              <w:rPr>
                <w:rFonts w:ascii="Browallia New" w:eastAsia="Arial Unicode MS" w:hAnsi="Browallia New" w:cs="Browallia New"/>
                <w:snapToGrid w:val="0"/>
                <w:sz w:val="22"/>
                <w:szCs w:val="22"/>
                <w:lang w:val="en-GB" w:eastAsia="th-TH"/>
              </w:rPr>
              <w:t>256</w:t>
            </w:r>
            <w:r>
              <w:rPr>
                <w:rFonts w:ascii="Browallia New" w:eastAsia="Arial Unicode MS" w:hAnsi="Browallia New" w:cs="Browallia New"/>
                <w:snapToGrid w:val="0"/>
                <w:sz w:val="22"/>
                <w:szCs w:val="22"/>
                <w:lang w:val="en-GB" w:eastAsia="th-TH"/>
              </w:rPr>
              <w:t>8</w:t>
            </w:r>
          </w:p>
        </w:tc>
        <w:tc>
          <w:tcPr>
            <w:tcW w:w="537" w:type="pct"/>
            <w:vAlign w:val="bottom"/>
          </w:tcPr>
          <w:p w14:paraId="4796BFF8" w14:textId="73D9A79B" w:rsidR="006165A7" w:rsidRPr="006165A7" w:rsidRDefault="006165A7" w:rsidP="003441F7">
            <w:pPr>
              <w:pStyle w:val="a9"/>
              <w:tabs>
                <w:tab w:val="right" w:pos="852"/>
                <w:tab w:val="left" w:pos="1170"/>
              </w:tabs>
              <w:ind w:left="-27" w:right="24"/>
              <w:jc w:val="center"/>
              <w:rPr>
                <w:rFonts w:ascii="Browallia New" w:eastAsia="Arial Unicode MS" w:hAnsi="Browallia New" w:cs="Browallia New"/>
                <w:snapToGrid w:val="0"/>
                <w:sz w:val="22"/>
                <w:szCs w:val="22"/>
                <w:lang w:eastAsia="th-TH"/>
              </w:rPr>
            </w:pPr>
            <w:r w:rsidRPr="006165A7">
              <w:rPr>
                <w:rFonts w:ascii="Browallia New" w:eastAsia="Arial Unicode MS" w:hAnsi="Browallia New" w:cs="Browallia New"/>
                <w:snapToGrid w:val="0"/>
                <w:sz w:val="22"/>
                <w:szCs w:val="22"/>
                <w:lang w:eastAsia="th-TH"/>
              </w:rPr>
              <w:t xml:space="preserve">31 </w:t>
            </w:r>
            <w:r w:rsidRPr="006165A7">
              <w:rPr>
                <w:rFonts w:ascii="Browallia New" w:eastAsia="Arial Unicode MS" w:hAnsi="Browallia New" w:cs="Browallia New"/>
                <w:snapToGrid w:val="0"/>
                <w:sz w:val="22"/>
                <w:szCs w:val="22"/>
                <w:cs/>
                <w:lang w:val="en-GB" w:eastAsia="th-TH"/>
              </w:rPr>
              <w:t>มีนาคม</w:t>
            </w:r>
          </w:p>
          <w:p w14:paraId="3DC4D920" w14:textId="7D4F571F" w:rsidR="006165A7" w:rsidRPr="0068079D" w:rsidRDefault="006165A7" w:rsidP="003441F7">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68079D">
              <w:rPr>
                <w:rFonts w:ascii="Browallia New" w:eastAsia="Arial Unicode MS" w:hAnsi="Browallia New" w:cs="Browallia New"/>
                <w:snapToGrid w:val="0"/>
                <w:sz w:val="22"/>
                <w:szCs w:val="22"/>
                <w:lang w:eastAsia="th-TH"/>
              </w:rPr>
              <w:t>256</w:t>
            </w:r>
            <w:r>
              <w:rPr>
                <w:rFonts w:ascii="Browallia New" w:eastAsia="Arial Unicode MS" w:hAnsi="Browallia New" w:cs="Browallia New"/>
                <w:snapToGrid w:val="0"/>
                <w:sz w:val="22"/>
                <w:szCs w:val="22"/>
                <w:lang w:eastAsia="th-TH"/>
              </w:rPr>
              <w:t>9</w:t>
            </w:r>
          </w:p>
        </w:tc>
        <w:tc>
          <w:tcPr>
            <w:tcW w:w="539" w:type="pct"/>
            <w:vAlign w:val="bottom"/>
          </w:tcPr>
          <w:p w14:paraId="43CA7598" w14:textId="6B728AAB" w:rsidR="006165A7" w:rsidRPr="0068079D" w:rsidRDefault="006165A7" w:rsidP="006165A7">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68079D">
              <w:rPr>
                <w:rFonts w:ascii="Browallia New" w:eastAsia="Arial Unicode MS" w:hAnsi="Browallia New" w:cs="Browallia New"/>
                <w:snapToGrid w:val="0"/>
                <w:sz w:val="22"/>
                <w:szCs w:val="22"/>
                <w:lang w:val="en-GB" w:eastAsia="th-TH"/>
              </w:rPr>
              <w:t>31</w:t>
            </w:r>
            <w:r w:rsidRPr="0068079D">
              <w:rPr>
                <w:rFonts w:ascii="Browallia New" w:eastAsia="Arial Unicode MS" w:hAnsi="Browallia New" w:cs="Browallia New"/>
                <w:snapToGrid w:val="0"/>
                <w:sz w:val="22"/>
                <w:szCs w:val="22"/>
                <w:cs/>
                <w:lang w:val="en-GB" w:eastAsia="th-TH"/>
              </w:rPr>
              <w:t xml:space="preserve"> ธันวาคม</w:t>
            </w:r>
            <w:r w:rsidRPr="0068079D">
              <w:rPr>
                <w:rFonts w:ascii="Browallia New" w:eastAsia="Arial Unicode MS" w:hAnsi="Browallia New" w:cs="Browallia New"/>
                <w:snapToGrid w:val="0"/>
                <w:sz w:val="22"/>
                <w:szCs w:val="22"/>
                <w:lang w:val="en-GB" w:eastAsia="th-TH"/>
              </w:rPr>
              <w:t>256</w:t>
            </w:r>
            <w:r>
              <w:rPr>
                <w:rFonts w:ascii="Browallia New" w:eastAsia="Arial Unicode MS" w:hAnsi="Browallia New" w:cs="Browallia New"/>
                <w:snapToGrid w:val="0"/>
                <w:sz w:val="22"/>
                <w:szCs w:val="22"/>
                <w:lang w:val="en-GB" w:eastAsia="th-TH"/>
              </w:rPr>
              <w:t>8</w:t>
            </w:r>
          </w:p>
        </w:tc>
      </w:tr>
      <w:tr w:rsidR="00912C88" w:rsidRPr="0068079D" w14:paraId="2794C6DE" w14:textId="77777777" w:rsidTr="000147BF">
        <w:trPr>
          <w:trHeight w:val="20"/>
        </w:trPr>
        <w:tc>
          <w:tcPr>
            <w:tcW w:w="1079" w:type="pct"/>
          </w:tcPr>
          <w:p w14:paraId="0F48C70E" w14:textId="77777777" w:rsidR="00770293" w:rsidRPr="0068079D" w:rsidRDefault="00770293" w:rsidP="00770293">
            <w:pPr>
              <w:ind w:left="-116" w:right="-29"/>
              <w:rPr>
                <w:rFonts w:ascii="Browallia New" w:eastAsia="Arial Unicode MS" w:hAnsi="Browallia New" w:cs="Browallia New"/>
                <w:sz w:val="22"/>
                <w:szCs w:val="22"/>
                <w:cs/>
                <w:lang w:eastAsia="th-TH"/>
              </w:rPr>
            </w:pPr>
          </w:p>
        </w:tc>
        <w:tc>
          <w:tcPr>
            <w:tcW w:w="692" w:type="pct"/>
          </w:tcPr>
          <w:p w14:paraId="76091696" w14:textId="77777777" w:rsidR="00770293" w:rsidRPr="0068079D" w:rsidRDefault="00770293" w:rsidP="00770293">
            <w:pPr>
              <w:ind w:left="-20" w:right="-29" w:hanging="72"/>
              <w:jc w:val="center"/>
              <w:rPr>
                <w:rFonts w:ascii="Browallia New" w:eastAsia="Arial Unicode MS" w:hAnsi="Browallia New" w:cs="Browallia New"/>
                <w:sz w:val="22"/>
                <w:szCs w:val="22"/>
                <w:cs/>
              </w:rPr>
            </w:pPr>
          </w:p>
        </w:tc>
        <w:tc>
          <w:tcPr>
            <w:tcW w:w="539" w:type="pct"/>
          </w:tcPr>
          <w:p w14:paraId="55B462AA" w14:textId="77777777" w:rsidR="00770293" w:rsidRPr="0068079D" w:rsidRDefault="00770293" w:rsidP="002A4E6B">
            <w:pPr>
              <w:tabs>
                <w:tab w:val="decimal" w:pos="852"/>
              </w:tabs>
              <w:ind w:right="-72"/>
              <w:jc w:val="center"/>
              <w:rPr>
                <w:rFonts w:ascii="Browallia New" w:eastAsia="Arial Unicode MS" w:hAnsi="Browallia New" w:cs="Browallia New"/>
                <w:sz w:val="22"/>
                <w:szCs w:val="22"/>
              </w:rPr>
            </w:pPr>
          </w:p>
        </w:tc>
        <w:tc>
          <w:tcPr>
            <w:tcW w:w="538" w:type="pct"/>
          </w:tcPr>
          <w:p w14:paraId="0439FC70" w14:textId="77777777" w:rsidR="00770293" w:rsidRPr="0068079D" w:rsidRDefault="00770293" w:rsidP="00770293">
            <w:pPr>
              <w:tabs>
                <w:tab w:val="decimal" w:pos="852"/>
              </w:tabs>
              <w:ind w:right="-72"/>
              <w:jc w:val="both"/>
              <w:rPr>
                <w:rFonts w:ascii="Browallia New" w:eastAsia="Arial Unicode MS" w:hAnsi="Browallia New" w:cs="Browallia New"/>
                <w:sz w:val="22"/>
                <w:szCs w:val="22"/>
              </w:rPr>
            </w:pPr>
          </w:p>
        </w:tc>
        <w:tc>
          <w:tcPr>
            <w:tcW w:w="538" w:type="pct"/>
          </w:tcPr>
          <w:p w14:paraId="3F95FEA6" w14:textId="77777777" w:rsidR="00770293" w:rsidRPr="0068079D" w:rsidRDefault="00770293" w:rsidP="00770293">
            <w:pPr>
              <w:tabs>
                <w:tab w:val="decimal" w:pos="763"/>
              </w:tabs>
              <w:ind w:right="-72"/>
              <w:jc w:val="both"/>
              <w:rPr>
                <w:rFonts w:ascii="Browallia New" w:eastAsia="Arial Unicode MS" w:hAnsi="Browallia New" w:cs="Browallia New"/>
                <w:sz w:val="22"/>
                <w:szCs w:val="22"/>
              </w:rPr>
            </w:pPr>
          </w:p>
        </w:tc>
        <w:tc>
          <w:tcPr>
            <w:tcW w:w="538" w:type="pct"/>
          </w:tcPr>
          <w:p w14:paraId="7856F55A" w14:textId="77777777" w:rsidR="00770293" w:rsidRPr="0068079D" w:rsidRDefault="00770293" w:rsidP="00770293">
            <w:pPr>
              <w:tabs>
                <w:tab w:val="decimal" w:pos="764"/>
              </w:tabs>
              <w:ind w:right="-72"/>
              <w:jc w:val="both"/>
              <w:rPr>
                <w:rFonts w:ascii="Browallia New" w:eastAsia="Arial Unicode MS" w:hAnsi="Browallia New" w:cs="Browallia New"/>
                <w:sz w:val="22"/>
                <w:szCs w:val="22"/>
              </w:rPr>
            </w:pPr>
          </w:p>
        </w:tc>
        <w:tc>
          <w:tcPr>
            <w:tcW w:w="537" w:type="pct"/>
          </w:tcPr>
          <w:p w14:paraId="3B0F6FBD" w14:textId="77777777" w:rsidR="00770293" w:rsidRPr="0068079D" w:rsidRDefault="00770293" w:rsidP="00770293">
            <w:pPr>
              <w:tabs>
                <w:tab w:val="decimal" w:pos="763"/>
              </w:tabs>
              <w:ind w:right="-72"/>
              <w:jc w:val="both"/>
              <w:rPr>
                <w:rFonts w:ascii="Browallia New" w:eastAsia="Arial Unicode MS" w:hAnsi="Browallia New" w:cs="Browallia New"/>
                <w:sz w:val="22"/>
                <w:szCs w:val="22"/>
              </w:rPr>
            </w:pPr>
          </w:p>
        </w:tc>
        <w:tc>
          <w:tcPr>
            <w:tcW w:w="539" w:type="pct"/>
          </w:tcPr>
          <w:p w14:paraId="5A3E6AD1" w14:textId="77777777" w:rsidR="00770293" w:rsidRPr="0068079D" w:rsidRDefault="00770293" w:rsidP="00770293">
            <w:pPr>
              <w:tabs>
                <w:tab w:val="decimal" w:pos="764"/>
              </w:tabs>
              <w:ind w:right="-72"/>
              <w:jc w:val="both"/>
              <w:rPr>
                <w:rFonts w:ascii="Browallia New" w:eastAsia="Arial Unicode MS" w:hAnsi="Browallia New" w:cs="Browallia New"/>
                <w:sz w:val="22"/>
                <w:szCs w:val="22"/>
              </w:rPr>
            </w:pPr>
          </w:p>
        </w:tc>
      </w:tr>
      <w:tr w:rsidR="00912C88" w:rsidRPr="0068079D" w14:paraId="72F73AEA" w14:textId="77777777" w:rsidTr="000147BF">
        <w:trPr>
          <w:trHeight w:val="20"/>
        </w:trPr>
        <w:tc>
          <w:tcPr>
            <w:tcW w:w="1079" w:type="pct"/>
          </w:tcPr>
          <w:p w14:paraId="119DFE8E" w14:textId="00515667" w:rsidR="00770293" w:rsidRPr="0068079D" w:rsidRDefault="00770293" w:rsidP="00643E6B">
            <w:pPr>
              <w:ind w:left="-30" w:right="-107"/>
              <w:rPr>
                <w:rFonts w:ascii="Browallia New" w:eastAsia="Arial Unicode MS" w:hAnsi="Browallia New" w:cs="Browallia New"/>
                <w:b/>
                <w:bCs/>
                <w:sz w:val="22"/>
                <w:szCs w:val="22"/>
                <w:cs/>
                <w:lang w:eastAsia="th-TH"/>
              </w:rPr>
            </w:pPr>
            <w:r w:rsidRPr="0068079D">
              <w:rPr>
                <w:rFonts w:ascii="Browallia New" w:eastAsia="Arial Unicode MS" w:hAnsi="Browallia New" w:cs="Browallia New"/>
                <w:b/>
                <w:bCs/>
                <w:sz w:val="22"/>
                <w:szCs w:val="22"/>
                <w:cs/>
                <w:lang w:eastAsia="th-TH"/>
              </w:rPr>
              <w:t>บริษัทร่วม</w:t>
            </w:r>
            <w:r w:rsidR="00A2241C" w:rsidRPr="0068079D">
              <w:rPr>
                <w:rFonts w:ascii="Browallia New" w:eastAsia="Arial Unicode MS" w:hAnsi="Browallia New" w:cs="Browallia New"/>
                <w:b/>
                <w:bCs/>
                <w:sz w:val="22"/>
                <w:szCs w:val="22"/>
                <w:lang w:eastAsia="th-TH"/>
              </w:rPr>
              <w:t xml:space="preserve"> </w:t>
            </w:r>
            <w:r w:rsidR="00A2241C" w:rsidRPr="0068079D">
              <w:rPr>
                <w:rFonts w:ascii="Browallia New" w:eastAsia="Arial Unicode MS" w:hAnsi="Browallia New" w:cs="Browallia New"/>
                <w:i/>
                <w:iCs/>
                <w:sz w:val="22"/>
                <w:szCs w:val="22"/>
                <w:lang w:eastAsia="th-TH"/>
              </w:rPr>
              <w:t>(</w:t>
            </w:r>
            <w:r w:rsidR="008C4FF4" w:rsidRPr="0068079D">
              <w:rPr>
                <w:rFonts w:ascii="Browallia New" w:eastAsia="Arial Unicode MS" w:hAnsi="Browallia New" w:cs="Browallia New"/>
                <w:i/>
                <w:iCs/>
                <w:sz w:val="22"/>
                <w:szCs w:val="22"/>
                <w:cs/>
                <w:lang w:eastAsia="th-TH"/>
              </w:rPr>
              <w:t>ถือโดยบริษัทย่อย</w:t>
            </w:r>
            <w:r w:rsidR="00A4528F" w:rsidRPr="0068079D">
              <w:rPr>
                <w:rFonts w:ascii="Browallia New" w:eastAsia="Arial Unicode MS" w:hAnsi="Browallia New" w:cs="Browallia New"/>
                <w:i/>
                <w:iCs/>
                <w:sz w:val="22"/>
                <w:szCs w:val="22"/>
                <w:lang w:eastAsia="th-TH"/>
              </w:rPr>
              <w:t>)</w:t>
            </w:r>
          </w:p>
        </w:tc>
        <w:tc>
          <w:tcPr>
            <w:tcW w:w="692" w:type="pct"/>
          </w:tcPr>
          <w:p w14:paraId="753B4122" w14:textId="77777777" w:rsidR="00770293" w:rsidRPr="0068079D" w:rsidRDefault="00770293" w:rsidP="00770293">
            <w:pPr>
              <w:ind w:left="-20" w:right="-107" w:hanging="72"/>
              <w:jc w:val="center"/>
              <w:rPr>
                <w:rFonts w:ascii="Browallia New" w:eastAsia="Arial Unicode MS" w:hAnsi="Browallia New" w:cs="Browallia New"/>
                <w:sz w:val="22"/>
                <w:szCs w:val="22"/>
                <w:cs/>
                <w:lang w:eastAsia="th-TH"/>
              </w:rPr>
            </w:pPr>
          </w:p>
        </w:tc>
        <w:tc>
          <w:tcPr>
            <w:tcW w:w="539" w:type="pct"/>
          </w:tcPr>
          <w:p w14:paraId="7D3EB45A" w14:textId="77777777" w:rsidR="00770293" w:rsidRPr="0068079D"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38" w:type="pct"/>
          </w:tcPr>
          <w:p w14:paraId="6999DC66" w14:textId="77777777" w:rsidR="00770293" w:rsidRPr="0068079D"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38" w:type="pct"/>
          </w:tcPr>
          <w:p w14:paraId="4EA9310F" w14:textId="77777777" w:rsidR="00770293" w:rsidRPr="0068079D"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38" w:type="pct"/>
          </w:tcPr>
          <w:p w14:paraId="4BCBFDE4" w14:textId="77777777" w:rsidR="00770293" w:rsidRPr="0068079D" w:rsidRDefault="00770293" w:rsidP="0096656C">
            <w:pPr>
              <w:tabs>
                <w:tab w:val="decimal" w:pos="729"/>
              </w:tabs>
              <w:ind w:right="-72"/>
              <w:jc w:val="both"/>
              <w:rPr>
                <w:rFonts w:ascii="Browallia New" w:eastAsia="Arial Unicode MS" w:hAnsi="Browallia New" w:cs="Browallia New"/>
                <w:sz w:val="22"/>
                <w:szCs w:val="22"/>
                <w:cs/>
                <w:lang w:eastAsia="th-TH"/>
              </w:rPr>
            </w:pPr>
          </w:p>
        </w:tc>
        <w:tc>
          <w:tcPr>
            <w:tcW w:w="537" w:type="pct"/>
          </w:tcPr>
          <w:p w14:paraId="6BD7EDD1" w14:textId="31CDFFF4" w:rsidR="00770293" w:rsidRPr="0068079D" w:rsidRDefault="00770293" w:rsidP="00FE01DE">
            <w:pPr>
              <w:tabs>
                <w:tab w:val="decimal" w:pos="763"/>
              </w:tabs>
              <w:ind w:right="-72"/>
              <w:jc w:val="center"/>
              <w:rPr>
                <w:rFonts w:ascii="Browallia New" w:eastAsia="Arial Unicode MS" w:hAnsi="Browallia New" w:cs="Browallia New"/>
                <w:sz w:val="22"/>
                <w:szCs w:val="22"/>
                <w:lang w:eastAsia="th-TH"/>
              </w:rPr>
            </w:pPr>
          </w:p>
        </w:tc>
        <w:tc>
          <w:tcPr>
            <w:tcW w:w="539" w:type="pct"/>
          </w:tcPr>
          <w:p w14:paraId="55CB4A89" w14:textId="4546378D" w:rsidR="00770293" w:rsidRPr="0068079D" w:rsidRDefault="00770293" w:rsidP="00FE01DE">
            <w:pPr>
              <w:tabs>
                <w:tab w:val="decimal" w:pos="764"/>
              </w:tabs>
              <w:ind w:right="-72"/>
              <w:jc w:val="center"/>
              <w:rPr>
                <w:rFonts w:ascii="Browallia New" w:eastAsia="Arial Unicode MS" w:hAnsi="Browallia New" w:cs="Browallia New"/>
                <w:sz w:val="22"/>
                <w:szCs w:val="22"/>
                <w:lang w:eastAsia="th-TH"/>
              </w:rPr>
            </w:pPr>
          </w:p>
        </w:tc>
      </w:tr>
      <w:tr w:rsidR="007E32CA" w:rsidRPr="0068079D" w14:paraId="5039AA9F" w14:textId="77777777" w:rsidTr="000147BF">
        <w:trPr>
          <w:trHeight w:val="20"/>
        </w:trPr>
        <w:tc>
          <w:tcPr>
            <w:tcW w:w="1079" w:type="pct"/>
          </w:tcPr>
          <w:p w14:paraId="119C1859" w14:textId="14918092" w:rsidR="007E32CA" w:rsidRPr="0068079D" w:rsidRDefault="007E32CA" w:rsidP="007E32CA">
            <w:pPr>
              <w:ind w:left="-30" w:right="-107"/>
              <w:rPr>
                <w:rFonts w:ascii="Browallia New" w:eastAsia="Arial Unicode MS" w:hAnsi="Browallia New" w:cs="Browallia New"/>
                <w:sz w:val="22"/>
                <w:szCs w:val="22"/>
                <w:cs/>
                <w:lang w:eastAsia="th-TH"/>
              </w:rPr>
            </w:pPr>
            <w:r w:rsidRPr="0068079D">
              <w:rPr>
                <w:rFonts w:ascii="Browallia New" w:eastAsia="Arial Unicode MS" w:hAnsi="Browallia New" w:cs="Browallia New"/>
                <w:sz w:val="22"/>
                <w:szCs w:val="22"/>
                <w:cs/>
                <w:lang w:eastAsia="th-TH"/>
              </w:rPr>
              <w:t>บริษัท ไอเดีย เพาเวอร์ จำกัด</w:t>
            </w:r>
            <w:r w:rsidR="00447772">
              <w:rPr>
                <w:rFonts w:ascii="Browallia New" w:eastAsia="Arial Unicode MS" w:hAnsi="Browallia New" w:cs="Browallia New"/>
                <w:sz w:val="22"/>
                <w:szCs w:val="22"/>
                <w:lang w:eastAsia="th-TH"/>
              </w:rPr>
              <w:t>*</w:t>
            </w:r>
          </w:p>
        </w:tc>
        <w:tc>
          <w:tcPr>
            <w:tcW w:w="692" w:type="pct"/>
          </w:tcPr>
          <w:p w14:paraId="2C5ED331" w14:textId="77777777" w:rsidR="007E32CA" w:rsidRPr="0068079D" w:rsidRDefault="007E32CA" w:rsidP="007E32CA">
            <w:pPr>
              <w:ind w:left="-20" w:right="-29" w:hanging="4"/>
              <w:rPr>
                <w:rFonts w:ascii="Browallia New" w:eastAsia="Arial Unicode MS" w:hAnsi="Browallia New" w:cs="Browallia New"/>
                <w:sz w:val="22"/>
                <w:szCs w:val="22"/>
                <w:cs/>
                <w:lang w:eastAsia="th-TH"/>
              </w:rPr>
            </w:pPr>
            <w:r w:rsidRPr="0068079D">
              <w:rPr>
                <w:rFonts w:ascii="Browallia New" w:eastAsia="Arial Unicode MS" w:hAnsi="Browallia New" w:cs="Browallia New"/>
                <w:sz w:val="22"/>
                <w:szCs w:val="22"/>
                <w:cs/>
                <w:lang w:eastAsia="th-TH"/>
              </w:rPr>
              <w:t>รับจ้างจัดกิจกรรม</w:t>
            </w:r>
          </w:p>
        </w:tc>
        <w:tc>
          <w:tcPr>
            <w:tcW w:w="539" w:type="pct"/>
          </w:tcPr>
          <w:p w14:paraId="4CD8D5DE" w14:textId="70BF56FA" w:rsidR="007E32CA" w:rsidRPr="0068079D" w:rsidRDefault="007E32CA" w:rsidP="007E32CA">
            <w:pPr>
              <w:pStyle w:val="a9"/>
              <w:ind w:right="-36"/>
              <w:jc w:val="center"/>
              <w:rPr>
                <w:rFonts w:ascii="Browallia New" w:eastAsia="Arial Unicode MS" w:hAnsi="Browallia New" w:cs="Browallia New"/>
                <w:sz w:val="22"/>
                <w:szCs w:val="22"/>
                <w:lang w:eastAsia="th-TH"/>
              </w:rPr>
            </w:pPr>
            <w:r w:rsidRPr="0068079D">
              <w:rPr>
                <w:rFonts w:ascii="Browallia New" w:eastAsia="Arial Unicode MS" w:hAnsi="Browallia New" w:cs="Browallia New"/>
                <w:sz w:val="22"/>
                <w:szCs w:val="22"/>
                <w:lang w:val="en-GB" w:eastAsia="th-TH"/>
              </w:rPr>
              <w:t>25</w:t>
            </w:r>
          </w:p>
        </w:tc>
        <w:tc>
          <w:tcPr>
            <w:tcW w:w="538" w:type="pct"/>
          </w:tcPr>
          <w:p w14:paraId="35918209" w14:textId="32F08D8D" w:rsidR="007E32CA" w:rsidRPr="0068079D" w:rsidRDefault="007E32CA" w:rsidP="007E32CA">
            <w:pPr>
              <w:pStyle w:val="a9"/>
              <w:ind w:right="-36"/>
              <w:jc w:val="center"/>
              <w:rPr>
                <w:rFonts w:ascii="Browallia New" w:eastAsia="Arial Unicode MS" w:hAnsi="Browallia New" w:cs="Browallia New"/>
                <w:sz w:val="22"/>
                <w:szCs w:val="22"/>
                <w:lang w:eastAsia="th-TH"/>
              </w:rPr>
            </w:pPr>
            <w:r w:rsidRPr="0068079D">
              <w:rPr>
                <w:rFonts w:ascii="Browallia New" w:eastAsia="Arial Unicode MS" w:hAnsi="Browallia New" w:cs="Browallia New"/>
                <w:sz w:val="22"/>
                <w:szCs w:val="22"/>
                <w:lang w:val="en-GB" w:eastAsia="th-TH"/>
              </w:rPr>
              <w:t>25</w:t>
            </w:r>
          </w:p>
        </w:tc>
        <w:tc>
          <w:tcPr>
            <w:tcW w:w="538" w:type="pct"/>
          </w:tcPr>
          <w:p w14:paraId="2A366BB0" w14:textId="5E079F88" w:rsidR="007E32CA" w:rsidRPr="0068079D" w:rsidRDefault="00A064BA" w:rsidP="007E32CA">
            <w:pPr>
              <w:pStyle w:val="a9"/>
              <w:ind w:right="-64"/>
              <w:jc w:val="right"/>
              <w:rPr>
                <w:rFonts w:ascii="Browallia New" w:eastAsia="Arial Unicode MS" w:hAnsi="Browallia New" w:cs="Browallia New"/>
                <w:snapToGrid w:val="0"/>
                <w:sz w:val="22"/>
                <w:szCs w:val="22"/>
                <w:lang w:eastAsia="th-TH"/>
              </w:rPr>
            </w:pPr>
            <w:r w:rsidRPr="00F60675">
              <w:rPr>
                <w:rFonts w:ascii="Browallia New" w:eastAsia="Arial Unicode MS" w:hAnsi="Browallia New" w:cs="Browallia New"/>
                <w:snapToGrid w:val="0"/>
                <w:sz w:val="22"/>
                <w:szCs w:val="22"/>
                <w:lang w:eastAsia="th-TH"/>
              </w:rPr>
              <w:t>3,967</w:t>
            </w:r>
          </w:p>
        </w:tc>
        <w:tc>
          <w:tcPr>
            <w:tcW w:w="538" w:type="pct"/>
          </w:tcPr>
          <w:p w14:paraId="04CDFF4E" w14:textId="35ED10AA" w:rsidR="007E32CA" w:rsidRPr="0068079D" w:rsidRDefault="007E32CA" w:rsidP="007E32CA">
            <w:pPr>
              <w:pStyle w:val="a9"/>
              <w:ind w:right="-64"/>
              <w:jc w:val="right"/>
              <w:rPr>
                <w:rFonts w:ascii="Browallia New" w:eastAsia="Arial Unicode MS" w:hAnsi="Browallia New" w:cs="Browallia New"/>
                <w:snapToGrid w:val="0"/>
                <w:sz w:val="22"/>
                <w:szCs w:val="22"/>
                <w:lang w:val="en-GB" w:eastAsia="th-TH"/>
              </w:rPr>
            </w:pPr>
            <w:r w:rsidRPr="00F60675">
              <w:rPr>
                <w:rFonts w:ascii="Browallia New" w:eastAsia="Arial Unicode MS" w:hAnsi="Browallia New" w:cs="Browallia New"/>
                <w:snapToGrid w:val="0"/>
                <w:sz w:val="22"/>
                <w:szCs w:val="22"/>
                <w:lang w:eastAsia="th-TH"/>
              </w:rPr>
              <w:t>3,967</w:t>
            </w:r>
          </w:p>
        </w:tc>
        <w:tc>
          <w:tcPr>
            <w:tcW w:w="537" w:type="pct"/>
            <w:vAlign w:val="bottom"/>
          </w:tcPr>
          <w:p w14:paraId="6DC807EF" w14:textId="351E4983" w:rsidR="007E32CA" w:rsidRPr="0068079D" w:rsidRDefault="007E32CA" w:rsidP="007E32CA">
            <w:pPr>
              <w:tabs>
                <w:tab w:val="decimal" w:pos="763"/>
              </w:tabs>
              <w:ind w:right="-64"/>
              <w:jc w:val="center"/>
              <w:rPr>
                <w:rFonts w:ascii="Browallia New" w:eastAsia="Arial Unicode MS" w:hAnsi="Browallia New" w:cs="Browallia New"/>
                <w:sz w:val="22"/>
                <w:szCs w:val="22"/>
                <w:lang w:eastAsia="th-TH"/>
              </w:rPr>
            </w:pPr>
            <w:r w:rsidRPr="00CD31A7">
              <w:rPr>
                <w:rFonts w:ascii="Browallia New" w:eastAsia="Arial Unicode MS" w:hAnsi="Browallia New" w:cs="Browallia New" w:hint="cs"/>
                <w:sz w:val="20"/>
                <w:szCs w:val="20"/>
                <w:cs/>
                <w:lang w:val="en-GB"/>
              </w:rPr>
              <w:t xml:space="preserve">       </w:t>
            </w:r>
            <w:r w:rsidRPr="00CD31A7">
              <w:rPr>
                <w:rFonts w:ascii="Browallia New" w:eastAsia="Arial Unicode MS" w:hAnsi="Browallia New" w:cs="Browallia New"/>
                <w:sz w:val="20"/>
                <w:szCs w:val="20"/>
                <w:lang w:val="en-GB"/>
              </w:rPr>
              <w:t>-</w:t>
            </w:r>
          </w:p>
        </w:tc>
        <w:tc>
          <w:tcPr>
            <w:tcW w:w="539" w:type="pct"/>
            <w:vAlign w:val="bottom"/>
          </w:tcPr>
          <w:p w14:paraId="2DE5494C" w14:textId="3643F5FC" w:rsidR="007E32CA" w:rsidRPr="0068079D" w:rsidRDefault="007E32CA" w:rsidP="007E32CA">
            <w:pPr>
              <w:tabs>
                <w:tab w:val="decimal" w:pos="763"/>
              </w:tabs>
              <w:ind w:right="-64"/>
              <w:jc w:val="center"/>
              <w:rPr>
                <w:rFonts w:ascii="Browallia New" w:eastAsia="Arial Unicode MS" w:hAnsi="Browallia New" w:cs="Browallia New"/>
                <w:sz w:val="22"/>
                <w:szCs w:val="22"/>
              </w:rPr>
            </w:pPr>
            <w:r w:rsidRPr="00CD31A7">
              <w:rPr>
                <w:rFonts w:ascii="Browallia New" w:eastAsia="Arial Unicode MS" w:hAnsi="Browallia New" w:cs="Browallia New" w:hint="cs"/>
                <w:sz w:val="20"/>
                <w:szCs w:val="20"/>
                <w:cs/>
                <w:lang w:val="en-GB"/>
              </w:rPr>
              <w:t xml:space="preserve">       </w:t>
            </w:r>
            <w:r w:rsidRPr="00CD31A7">
              <w:rPr>
                <w:rFonts w:ascii="Browallia New" w:eastAsia="Arial Unicode MS" w:hAnsi="Browallia New" w:cs="Browallia New"/>
                <w:sz w:val="20"/>
                <w:szCs w:val="20"/>
                <w:lang w:val="en-GB"/>
              </w:rPr>
              <w:t>-</w:t>
            </w:r>
          </w:p>
        </w:tc>
      </w:tr>
      <w:tr w:rsidR="007E32CA" w:rsidRPr="0068079D" w14:paraId="130B05A9" w14:textId="77777777" w:rsidTr="000147BF">
        <w:trPr>
          <w:trHeight w:val="20"/>
        </w:trPr>
        <w:tc>
          <w:tcPr>
            <w:tcW w:w="1079" w:type="pct"/>
          </w:tcPr>
          <w:p w14:paraId="12B2F542" w14:textId="5474FB2E" w:rsidR="007E32CA" w:rsidRPr="0068079D" w:rsidRDefault="007E32CA" w:rsidP="007E32CA">
            <w:pPr>
              <w:ind w:left="-30" w:right="-107"/>
              <w:rPr>
                <w:rFonts w:ascii="Browallia New" w:eastAsia="Arial Unicode MS" w:hAnsi="Browallia New" w:cs="Browallia New"/>
                <w:sz w:val="22"/>
                <w:szCs w:val="22"/>
                <w:lang w:eastAsia="th-TH"/>
              </w:rPr>
            </w:pPr>
            <w:r w:rsidRPr="0068079D">
              <w:rPr>
                <w:rFonts w:ascii="Browallia New" w:eastAsia="Arial Unicode MS" w:hAnsi="Browallia New" w:cs="Browallia New"/>
                <w:sz w:val="22"/>
                <w:szCs w:val="22"/>
                <w:cs/>
                <w:lang w:eastAsia="th-TH"/>
              </w:rPr>
              <w:t xml:space="preserve">บริษัท </w:t>
            </w:r>
            <w:proofErr w:type="spellStart"/>
            <w:r w:rsidRPr="0068079D">
              <w:rPr>
                <w:rFonts w:ascii="Browallia New" w:eastAsia="Arial Unicode MS" w:hAnsi="Browallia New" w:cs="Browallia New"/>
                <w:sz w:val="22"/>
                <w:szCs w:val="22"/>
                <w:cs/>
                <w:lang w:eastAsia="th-TH"/>
              </w:rPr>
              <w:t>เชฎฐ์</w:t>
            </w:r>
            <w:proofErr w:type="spellEnd"/>
            <w:r w:rsidRPr="0068079D">
              <w:rPr>
                <w:rFonts w:ascii="Browallia New" w:eastAsia="Arial Unicode MS" w:hAnsi="Browallia New" w:cs="Browallia New"/>
                <w:sz w:val="22"/>
                <w:szCs w:val="22"/>
                <w:cs/>
                <w:lang w:eastAsia="th-TH"/>
              </w:rPr>
              <w:t xml:space="preserve"> เอเชีย จำกัด</w:t>
            </w:r>
            <w:r w:rsidRPr="0068079D">
              <w:rPr>
                <w:rFonts w:ascii="Browallia New" w:eastAsia="Arial Unicode MS" w:hAnsi="Browallia New" w:cs="Browallia New"/>
                <w:sz w:val="22"/>
                <w:szCs w:val="22"/>
                <w:lang w:eastAsia="th-TH"/>
              </w:rPr>
              <w:br/>
              <w:t xml:space="preserve">   (</w:t>
            </w:r>
            <w:r w:rsidRPr="0068079D">
              <w:rPr>
                <w:rFonts w:ascii="Browallia New" w:eastAsia="Arial Unicode MS" w:hAnsi="Browallia New" w:cs="Browallia New"/>
                <w:sz w:val="22"/>
                <w:szCs w:val="22"/>
                <w:cs/>
                <w:lang w:eastAsia="th-TH"/>
              </w:rPr>
              <w:t>มหาชน)</w:t>
            </w:r>
          </w:p>
        </w:tc>
        <w:tc>
          <w:tcPr>
            <w:tcW w:w="692" w:type="pct"/>
          </w:tcPr>
          <w:p w14:paraId="76779B72" w14:textId="1BC6F003" w:rsidR="007E32CA" w:rsidRPr="0068079D" w:rsidRDefault="007E32CA" w:rsidP="007E32CA">
            <w:pPr>
              <w:tabs>
                <w:tab w:val="clear" w:pos="227"/>
              </w:tabs>
              <w:ind w:left="-24" w:right="-29"/>
              <w:rPr>
                <w:rFonts w:ascii="Browallia New" w:eastAsia="Arial Unicode MS" w:hAnsi="Browallia New" w:cs="Browallia New"/>
                <w:sz w:val="22"/>
                <w:szCs w:val="22"/>
                <w:cs/>
                <w:lang w:eastAsia="th-TH"/>
              </w:rPr>
            </w:pPr>
            <w:r w:rsidRPr="0068079D">
              <w:rPr>
                <w:rFonts w:ascii="Browallia New" w:eastAsia="Arial Unicode MS" w:hAnsi="Browallia New" w:cs="Browallia New"/>
                <w:spacing w:val="-4"/>
                <w:sz w:val="22"/>
                <w:szCs w:val="22"/>
                <w:cs/>
              </w:rPr>
              <w:t>ธุรกิจบริหาร</w:t>
            </w:r>
            <w:r w:rsidRPr="0068079D">
              <w:rPr>
                <w:rFonts w:ascii="Browallia New" w:eastAsia="Arial Unicode MS" w:hAnsi="Browallia New" w:cs="Browallia New"/>
                <w:spacing w:val="-4"/>
                <w:sz w:val="22"/>
                <w:szCs w:val="22"/>
              </w:rPr>
              <w:br/>
            </w:r>
            <w:r w:rsidRPr="0068079D">
              <w:rPr>
                <w:rFonts w:ascii="Browallia New" w:eastAsia="Arial Unicode MS" w:hAnsi="Browallia New" w:cs="Browallia New"/>
                <w:spacing w:val="-4"/>
                <w:sz w:val="22"/>
                <w:szCs w:val="22"/>
                <w:cs/>
              </w:rPr>
              <w:t xml:space="preserve">   จัดการสินทรัพย์</w:t>
            </w:r>
          </w:p>
        </w:tc>
        <w:tc>
          <w:tcPr>
            <w:tcW w:w="539" w:type="pct"/>
            <w:vAlign w:val="bottom"/>
          </w:tcPr>
          <w:p w14:paraId="659366A3" w14:textId="7778AEF3" w:rsidR="007E32CA" w:rsidRPr="0068079D" w:rsidRDefault="007E32CA" w:rsidP="007E32CA">
            <w:pPr>
              <w:pStyle w:val="a9"/>
              <w:ind w:right="-36"/>
              <w:jc w:val="center"/>
              <w:rPr>
                <w:rFonts w:ascii="Browallia New" w:eastAsia="Arial Unicode MS" w:hAnsi="Browallia New" w:cs="Browallia New"/>
                <w:snapToGrid w:val="0"/>
                <w:sz w:val="22"/>
                <w:szCs w:val="22"/>
                <w:lang w:eastAsia="th-TH"/>
              </w:rPr>
            </w:pPr>
            <w:r w:rsidRPr="0068079D">
              <w:rPr>
                <w:rFonts w:ascii="Browallia New" w:eastAsia="Arial Unicode MS" w:hAnsi="Browallia New" w:cs="Browallia New"/>
                <w:snapToGrid w:val="0"/>
                <w:sz w:val="22"/>
                <w:szCs w:val="22"/>
                <w:lang w:eastAsia="th-TH"/>
              </w:rPr>
              <w:t>20</w:t>
            </w:r>
          </w:p>
        </w:tc>
        <w:tc>
          <w:tcPr>
            <w:tcW w:w="538" w:type="pct"/>
            <w:vAlign w:val="bottom"/>
          </w:tcPr>
          <w:p w14:paraId="62D56FBA" w14:textId="0D47D2B2" w:rsidR="007E32CA" w:rsidRPr="0068079D" w:rsidRDefault="007E32CA" w:rsidP="007E32CA">
            <w:pPr>
              <w:pStyle w:val="a9"/>
              <w:ind w:right="-36"/>
              <w:jc w:val="center"/>
              <w:rPr>
                <w:rFonts w:ascii="Browallia New" w:eastAsia="Arial Unicode MS" w:hAnsi="Browallia New" w:cs="Browallia New"/>
                <w:snapToGrid w:val="0"/>
                <w:sz w:val="22"/>
                <w:szCs w:val="22"/>
                <w:cs/>
                <w:lang w:val="en-GB" w:eastAsia="th-TH"/>
              </w:rPr>
            </w:pPr>
            <w:r w:rsidRPr="0068079D">
              <w:rPr>
                <w:rFonts w:ascii="Browallia New" w:eastAsia="Arial Unicode MS" w:hAnsi="Browallia New" w:cs="Browallia New"/>
                <w:snapToGrid w:val="0"/>
                <w:sz w:val="22"/>
                <w:szCs w:val="22"/>
                <w:lang w:eastAsia="th-TH"/>
              </w:rPr>
              <w:t>20</w:t>
            </w:r>
          </w:p>
        </w:tc>
        <w:tc>
          <w:tcPr>
            <w:tcW w:w="538" w:type="pct"/>
          </w:tcPr>
          <w:p w14:paraId="2079D58D" w14:textId="77777777" w:rsidR="007E32CA" w:rsidRDefault="007E32CA" w:rsidP="007E32CA">
            <w:pPr>
              <w:pStyle w:val="a9"/>
              <w:pBdr>
                <w:bottom w:val="single" w:sz="4" w:space="1" w:color="auto"/>
              </w:pBdr>
              <w:ind w:right="-64"/>
              <w:jc w:val="right"/>
              <w:rPr>
                <w:rFonts w:ascii="Browallia New" w:eastAsia="Arial Unicode MS" w:hAnsi="Browallia New" w:cs="Browallia New"/>
                <w:snapToGrid w:val="0"/>
                <w:sz w:val="22"/>
                <w:szCs w:val="22"/>
                <w:lang w:eastAsia="th-TH"/>
              </w:rPr>
            </w:pPr>
          </w:p>
          <w:p w14:paraId="312C1DB8" w14:textId="3D0D862B" w:rsidR="007E32CA" w:rsidRPr="0068079D" w:rsidRDefault="009328E5" w:rsidP="007E32CA">
            <w:pPr>
              <w:pStyle w:val="a9"/>
              <w:pBdr>
                <w:bottom w:val="single" w:sz="4" w:space="1" w:color="auto"/>
              </w:pBdr>
              <w:ind w:right="-64"/>
              <w:jc w:val="right"/>
              <w:rPr>
                <w:rFonts w:ascii="Browallia New" w:eastAsia="Arial Unicode MS" w:hAnsi="Browallia New" w:cs="Browallia New"/>
                <w:snapToGrid w:val="0"/>
                <w:sz w:val="22"/>
                <w:szCs w:val="22"/>
                <w:lang w:eastAsia="th-TH"/>
              </w:rPr>
            </w:pPr>
            <w:r>
              <w:rPr>
                <w:rFonts w:ascii="Browallia New" w:eastAsia="Arial Unicode MS" w:hAnsi="Browallia New" w:cs="Browallia New"/>
                <w:snapToGrid w:val="0"/>
                <w:sz w:val="22"/>
                <w:szCs w:val="22"/>
                <w:lang w:eastAsia="th-TH"/>
              </w:rPr>
              <w:t>838,4</w:t>
            </w:r>
            <w:r w:rsidR="00937616">
              <w:rPr>
                <w:rFonts w:ascii="Browallia New" w:eastAsia="Arial Unicode MS" w:hAnsi="Browallia New" w:cs="Browallia New"/>
                <w:snapToGrid w:val="0"/>
                <w:sz w:val="22"/>
                <w:szCs w:val="22"/>
                <w:lang w:eastAsia="th-TH"/>
              </w:rPr>
              <w:t>4</w:t>
            </w:r>
            <w:r w:rsidR="005D0EA3">
              <w:rPr>
                <w:rFonts w:ascii="Browallia New" w:eastAsia="Arial Unicode MS" w:hAnsi="Browallia New" w:cs="Browallia New"/>
                <w:snapToGrid w:val="0"/>
                <w:sz w:val="22"/>
                <w:szCs w:val="22"/>
                <w:lang w:eastAsia="th-TH"/>
              </w:rPr>
              <w:t>0</w:t>
            </w:r>
          </w:p>
        </w:tc>
        <w:tc>
          <w:tcPr>
            <w:tcW w:w="538" w:type="pct"/>
          </w:tcPr>
          <w:p w14:paraId="62A50A6B" w14:textId="77777777" w:rsidR="007E32CA" w:rsidRDefault="007E32CA" w:rsidP="007E32CA">
            <w:pPr>
              <w:pStyle w:val="a9"/>
              <w:tabs>
                <w:tab w:val="left" w:pos="1170"/>
              </w:tabs>
              <w:ind w:left="-27" w:right="24"/>
              <w:jc w:val="right"/>
              <w:rPr>
                <w:rFonts w:ascii="Browallia New" w:eastAsia="Arial Unicode MS" w:hAnsi="Browallia New" w:cs="Browallia New"/>
                <w:snapToGrid w:val="0"/>
                <w:sz w:val="22"/>
                <w:szCs w:val="22"/>
                <w:lang w:eastAsia="th-TH"/>
              </w:rPr>
            </w:pPr>
          </w:p>
          <w:p w14:paraId="047CEBF2" w14:textId="708DA1B4" w:rsidR="007E32CA" w:rsidRPr="0068079D" w:rsidRDefault="007E32CA" w:rsidP="007E32CA">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AD7A42">
              <w:rPr>
                <w:rFonts w:ascii="Browallia New" w:eastAsia="Arial Unicode MS" w:hAnsi="Browallia New" w:cs="Browallia New"/>
                <w:snapToGrid w:val="0"/>
                <w:sz w:val="22"/>
                <w:szCs w:val="22"/>
                <w:lang w:eastAsia="th-TH"/>
              </w:rPr>
              <w:t>836,239</w:t>
            </w:r>
          </w:p>
        </w:tc>
        <w:tc>
          <w:tcPr>
            <w:tcW w:w="537" w:type="pct"/>
            <w:vAlign w:val="bottom"/>
          </w:tcPr>
          <w:p w14:paraId="47745D0F" w14:textId="65F6E5C1" w:rsidR="007E32CA" w:rsidRPr="0068079D" w:rsidRDefault="007E32CA" w:rsidP="007E32CA">
            <w:pPr>
              <w:pBdr>
                <w:bottom w:val="single" w:sz="4" w:space="1" w:color="auto"/>
              </w:pBdr>
              <w:tabs>
                <w:tab w:val="decimal" w:pos="763"/>
              </w:tabs>
              <w:ind w:right="-64"/>
              <w:jc w:val="center"/>
              <w:rPr>
                <w:rFonts w:ascii="Browallia New" w:eastAsia="Arial Unicode MS" w:hAnsi="Browallia New" w:cs="Browallia New"/>
                <w:sz w:val="22"/>
                <w:szCs w:val="22"/>
                <w:lang w:eastAsia="th-TH"/>
              </w:rPr>
            </w:pPr>
            <w:r w:rsidRPr="00CD31A7">
              <w:rPr>
                <w:rFonts w:ascii="Browallia New" w:eastAsia="Arial Unicode MS" w:hAnsi="Browallia New" w:cs="Browallia New" w:hint="cs"/>
                <w:sz w:val="20"/>
                <w:szCs w:val="20"/>
                <w:cs/>
                <w:lang w:val="en-GB"/>
              </w:rPr>
              <w:t xml:space="preserve">       </w:t>
            </w:r>
            <w:r w:rsidRPr="00CD31A7">
              <w:rPr>
                <w:rFonts w:ascii="Browallia New" w:eastAsia="Arial Unicode MS" w:hAnsi="Browallia New" w:cs="Browallia New"/>
                <w:sz w:val="20"/>
                <w:szCs w:val="20"/>
                <w:lang w:val="en-GB"/>
              </w:rPr>
              <w:t>-</w:t>
            </w:r>
          </w:p>
        </w:tc>
        <w:tc>
          <w:tcPr>
            <w:tcW w:w="539" w:type="pct"/>
            <w:vAlign w:val="bottom"/>
          </w:tcPr>
          <w:p w14:paraId="5622E07D" w14:textId="68409C83" w:rsidR="007E32CA" w:rsidRPr="0068079D" w:rsidRDefault="007E32CA" w:rsidP="007E32CA">
            <w:pPr>
              <w:pBdr>
                <w:bottom w:val="single" w:sz="4" w:space="1" w:color="auto"/>
              </w:pBdr>
              <w:tabs>
                <w:tab w:val="decimal" w:pos="763"/>
              </w:tabs>
              <w:ind w:right="-64"/>
              <w:jc w:val="center"/>
              <w:rPr>
                <w:rFonts w:ascii="Browallia New" w:eastAsia="Arial Unicode MS" w:hAnsi="Browallia New" w:cs="Browallia New"/>
                <w:sz w:val="22"/>
                <w:szCs w:val="22"/>
              </w:rPr>
            </w:pPr>
            <w:r w:rsidRPr="00CD31A7">
              <w:rPr>
                <w:rFonts w:ascii="Browallia New" w:eastAsia="Arial Unicode MS" w:hAnsi="Browallia New" w:cs="Browallia New" w:hint="cs"/>
                <w:sz w:val="20"/>
                <w:szCs w:val="20"/>
                <w:cs/>
                <w:lang w:val="en-GB"/>
              </w:rPr>
              <w:t xml:space="preserve">       </w:t>
            </w:r>
            <w:r w:rsidRPr="00CD31A7">
              <w:rPr>
                <w:rFonts w:ascii="Browallia New" w:eastAsia="Arial Unicode MS" w:hAnsi="Browallia New" w:cs="Browallia New"/>
                <w:sz w:val="20"/>
                <w:szCs w:val="20"/>
                <w:lang w:val="en-GB"/>
              </w:rPr>
              <w:t>-</w:t>
            </w:r>
          </w:p>
        </w:tc>
      </w:tr>
      <w:tr w:rsidR="007E32CA" w:rsidRPr="0068079D" w14:paraId="198AADD7" w14:textId="77777777" w:rsidTr="000147BF">
        <w:trPr>
          <w:trHeight w:val="20"/>
        </w:trPr>
        <w:tc>
          <w:tcPr>
            <w:tcW w:w="1079" w:type="pct"/>
          </w:tcPr>
          <w:p w14:paraId="28E4ED9A" w14:textId="77777777" w:rsidR="007E32CA" w:rsidRPr="0068079D" w:rsidRDefault="007E32CA" w:rsidP="007E32CA">
            <w:pPr>
              <w:ind w:left="-116" w:right="-107"/>
              <w:rPr>
                <w:rFonts w:ascii="Browallia New" w:eastAsia="Arial Unicode MS" w:hAnsi="Browallia New" w:cs="Browallia New"/>
                <w:spacing w:val="-8"/>
                <w:sz w:val="22"/>
                <w:szCs w:val="22"/>
                <w:cs/>
                <w:lang w:eastAsia="th-TH"/>
              </w:rPr>
            </w:pPr>
          </w:p>
        </w:tc>
        <w:tc>
          <w:tcPr>
            <w:tcW w:w="692" w:type="pct"/>
          </w:tcPr>
          <w:p w14:paraId="717BF22D" w14:textId="77777777" w:rsidR="007E32CA" w:rsidRPr="0068079D" w:rsidRDefault="007E32CA" w:rsidP="007E32CA">
            <w:pPr>
              <w:ind w:left="-20" w:right="-29" w:hanging="72"/>
              <w:rPr>
                <w:rFonts w:ascii="Browallia New" w:eastAsia="Arial Unicode MS" w:hAnsi="Browallia New" w:cs="Browallia New"/>
                <w:sz w:val="22"/>
                <w:szCs w:val="22"/>
              </w:rPr>
            </w:pPr>
          </w:p>
        </w:tc>
        <w:tc>
          <w:tcPr>
            <w:tcW w:w="539" w:type="pct"/>
            <w:vAlign w:val="bottom"/>
          </w:tcPr>
          <w:p w14:paraId="3B06A242" w14:textId="77777777" w:rsidR="007E32CA" w:rsidRPr="0068079D" w:rsidRDefault="007E32CA" w:rsidP="007E32CA">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38" w:type="pct"/>
            <w:vAlign w:val="bottom"/>
          </w:tcPr>
          <w:p w14:paraId="088B85D6" w14:textId="77777777" w:rsidR="007E32CA" w:rsidRPr="0068079D" w:rsidRDefault="007E32CA" w:rsidP="007E32CA">
            <w:pPr>
              <w:pStyle w:val="a9"/>
              <w:ind w:right="-36"/>
              <w:jc w:val="right"/>
              <w:rPr>
                <w:rFonts w:ascii="Browallia New" w:eastAsia="Arial Unicode MS" w:hAnsi="Browallia New" w:cs="Browallia New"/>
                <w:snapToGrid w:val="0"/>
                <w:sz w:val="22"/>
                <w:szCs w:val="22"/>
                <w:lang w:eastAsia="th-TH"/>
              </w:rPr>
            </w:pPr>
          </w:p>
        </w:tc>
        <w:tc>
          <w:tcPr>
            <w:tcW w:w="538" w:type="pct"/>
          </w:tcPr>
          <w:p w14:paraId="6B9A1DA2" w14:textId="14A13515" w:rsidR="007E32CA" w:rsidRPr="0068079D" w:rsidRDefault="00A064BA" w:rsidP="007E32CA">
            <w:pPr>
              <w:pStyle w:val="a9"/>
              <w:pBdr>
                <w:bottom w:val="single" w:sz="12" w:space="1" w:color="auto"/>
              </w:pBdr>
              <w:ind w:right="-64"/>
              <w:jc w:val="right"/>
              <w:rPr>
                <w:rFonts w:ascii="Browallia New" w:eastAsia="Arial Unicode MS" w:hAnsi="Browallia New" w:cs="Browallia New"/>
                <w:snapToGrid w:val="0"/>
                <w:sz w:val="22"/>
                <w:szCs w:val="22"/>
                <w:lang w:eastAsia="th-TH"/>
              </w:rPr>
            </w:pPr>
            <w:r w:rsidRPr="00A064BA">
              <w:rPr>
                <w:rFonts w:ascii="Browallia New" w:eastAsia="Arial Unicode MS" w:hAnsi="Browallia New" w:cs="Browallia New"/>
                <w:snapToGrid w:val="0"/>
                <w:sz w:val="22"/>
                <w:szCs w:val="22"/>
                <w:cs/>
                <w:lang w:eastAsia="th-TH"/>
              </w:rPr>
              <w:t>842</w:t>
            </w:r>
            <w:r>
              <w:rPr>
                <w:rFonts w:ascii="Browallia New" w:eastAsia="Arial Unicode MS" w:hAnsi="Browallia New" w:cs="Browallia New"/>
                <w:snapToGrid w:val="0"/>
                <w:sz w:val="22"/>
                <w:szCs w:val="22"/>
                <w:lang w:eastAsia="th-TH"/>
              </w:rPr>
              <w:t>,</w:t>
            </w:r>
            <w:r w:rsidRPr="00A064BA">
              <w:rPr>
                <w:rFonts w:ascii="Browallia New" w:eastAsia="Arial Unicode MS" w:hAnsi="Browallia New" w:cs="Browallia New"/>
                <w:snapToGrid w:val="0"/>
                <w:sz w:val="22"/>
                <w:szCs w:val="22"/>
                <w:cs/>
                <w:lang w:eastAsia="th-TH"/>
              </w:rPr>
              <w:t>4</w:t>
            </w:r>
            <w:r w:rsidR="00D6674F">
              <w:rPr>
                <w:rFonts w:ascii="Browallia New" w:eastAsia="Arial Unicode MS" w:hAnsi="Browallia New" w:cs="Browallia New"/>
                <w:snapToGrid w:val="0"/>
                <w:sz w:val="22"/>
                <w:szCs w:val="22"/>
                <w:lang w:eastAsia="th-TH"/>
              </w:rPr>
              <w:t>0</w:t>
            </w:r>
            <w:r w:rsidR="005D0EA3">
              <w:rPr>
                <w:rFonts w:ascii="Browallia New" w:eastAsia="Arial Unicode MS" w:hAnsi="Browallia New" w:cs="Browallia New"/>
                <w:snapToGrid w:val="0"/>
                <w:sz w:val="22"/>
                <w:szCs w:val="22"/>
                <w:lang w:eastAsia="th-TH"/>
              </w:rPr>
              <w:t>7</w:t>
            </w:r>
          </w:p>
        </w:tc>
        <w:tc>
          <w:tcPr>
            <w:tcW w:w="538" w:type="pct"/>
          </w:tcPr>
          <w:p w14:paraId="126FC737" w14:textId="048179BE" w:rsidR="007E32CA" w:rsidRPr="0068079D" w:rsidRDefault="007E32CA" w:rsidP="007E32CA">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6E2009">
              <w:rPr>
                <w:rFonts w:ascii="Browallia New" w:eastAsia="Arial Unicode MS" w:hAnsi="Browallia New" w:cs="Browallia New"/>
                <w:snapToGrid w:val="0"/>
                <w:sz w:val="22"/>
                <w:szCs w:val="22"/>
                <w:lang w:eastAsia="th-TH"/>
              </w:rPr>
              <w:t>840,206</w:t>
            </w:r>
          </w:p>
        </w:tc>
        <w:tc>
          <w:tcPr>
            <w:tcW w:w="537" w:type="pct"/>
            <w:vAlign w:val="bottom"/>
          </w:tcPr>
          <w:p w14:paraId="653A4A17" w14:textId="4BD8FBAC" w:rsidR="007E32CA" w:rsidRPr="0068079D" w:rsidRDefault="007E32CA" w:rsidP="007E32CA">
            <w:pPr>
              <w:pBdr>
                <w:bottom w:val="single" w:sz="12" w:space="1" w:color="auto"/>
              </w:pBdr>
              <w:tabs>
                <w:tab w:val="decimal" w:pos="763"/>
              </w:tabs>
              <w:ind w:right="-64"/>
              <w:jc w:val="center"/>
              <w:rPr>
                <w:rFonts w:ascii="Browallia New" w:eastAsia="Arial Unicode MS" w:hAnsi="Browallia New" w:cs="Browallia New"/>
                <w:sz w:val="22"/>
                <w:szCs w:val="22"/>
                <w:lang w:eastAsia="th-TH"/>
              </w:rPr>
            </w:pPr>
            <w:r w:rsidRPr="00CD31A7">
              <w:rPr>
                <w:rFonts w:ascii="Browallia New" w:eastAsia="Arial Unicode MS" w:hAnsi="Browallia New" w:cs="Browallia New" w:hint="cs"/>
                <w:sz w:val="20"/>
                <w:szCs w:val="20"/>
                <w:cs/>
                <w:lang w:val="en-GB"/>
              </w:rPr>
              <w:t xml:space="preserve">       </w:t>
            </w:r>
            <w:r w:rsidRPr="00CD31A7">
              <w:rPr>
                <w:rFonts w:ascii="Browallia New" w:eastAsia="Arial Unicode MS" w:hAnsi="Browallia New" w:cs="Browallia New"/>
                <w:sz w:val="20"/>
                <w:szCs w:val="20"/>
                <w:lang w:val="en-GB"/>
              </w:rPr>
              <w:t>-</w:t>
            </w:r>
          </w:p>
        </w:tc>
        <w:tc>
          <w:tcPr>
            <w:tcW w:w="539" w:type="pct"/>
            <w:vAlign w:val="bottom"/>
          </w:tcPr>
          <w:p w14:paraId="08394EA4" w14:textId="11C130DF" w:rsidR="007E32CA" w:rsidRPr="0068079D" w:rsidRDefault="007E32CA" w:rsidP="007E32CA">
            <w:pPr>
              <w:pBdr>
                <w:bottom w:val="single" w:sz="12" w:space="1" w:color="auto"/>
              </w:pBdr>
              <w:tabs>
                <w:tab w:val="decimal" w:pos="763"/>
              </w:tabs>
              <w:ind w:right="-64"/>
              <w:jc w:val="center"/>
              <w:rPr>
                <w:rFonts w:ascii="Browallia New" w:eastAsia="Arial Unicode MS" w:hAnsi="Browallia New" w:cs="Browallia New"/>
                <w:sz w:val="22"/>
                <w:szCs w:val="22"/>
              </w:rPr>
            </w:pPr>
            <w:r w:rsidRPr="00CD31A7">
              <w:rPr>
                <w:rFonts w:ascii="Browallia New" w:eastAsia="Arial Unicode MS" w:hAnsi="Browallia New" w:cs="Browallia New" w:hint="cs"/>
                <w:sz w:val="20"/>
                <w:szCs w:val="20"/>
                <w:cs/>
                <w:lang w:val="en-GB"/>
              </w:rPr>
              <w:t xml:space="preserve">       </w:t>
            </w:r>
            <w:r w:rsidRPr="00CD31A7">
              <w:rPr>
                <w:rFonts w:ascii="Browallia New" w:eastAsia="Arial Unicode MS" w:hAnsi="Browallia New" w:cs="Browallia New"/>
                <w:sz w:val="20"/>
                <w:szCs w:val="20"/>
                <w:lang w:val="en-GB"/>
              </w:rPr>
              <w:t>-</w:t>
            </w:r>
          </w:p>
        </w:tc>
      </w:tr>
    </w:tbl>
    <w:p w14:paraId="066124E6" w14:textId="77777777" w:rsidR="00933C19" w:rsidRPr="0068079D" w:rsidRDefault="00933C19" w:rsidP="008A4D6C">
      <w:pPr>
        <w:tabs>
          <w:tab w:val="left" w:pos="426"/>
        </w:tabs>
        <w:spacing w:line="240" w:lineRule="auto"/>
        <w:jc w:val="thaiDistribute"/>
        <w:rPr>
          <w:rFonts w:ascii="Browallia New" w:hAnsi="Browallia New" w:cs="Browallia New"/>
          <w:color w:val="000000" w:themeColor="text1"/>
          <w:sz w:val="28"/>
        </w:rPr>
      </w:pPr>
    </w:p>
    <w:p w14:paraId="78ABE37C" w14:textId="6921059D" w:rsidR="00830D0A" w:rsidRPr="004936CC" w:rsidRDefault="00830D0A" w:rsidP="002A3C6D">
      <w:pPr>
        <w:pStyle w:val="ListParagraph"/>
        <w:tabs>
          <w:tab w:val="left" w:pos="426"/>
        </w:tabs>
        <w:spacing w:line="240" w:lineRule="auto"/>
        <w:ind w:left="426"/>
        <w:jc w:val="thaiDistribute"/>
        <w:rPr>
          <w:rFonts w:ascii="Browallia New" w:hAnsi="Browallia New" w:cs="Browallia New"/>
          <w:color w:val="000000" w:themeColor="text1"/>
          <w:sz w:val="28"/>
        </w:rPr>
      </w:pPr>
      <w:r w:rsidRPr="004936CC">
        <w:rPr>
          <w:rFonts w:ascii="Browallia New" w:hAnsi="Browallia New" w:cs="Browallia New"/>
          <w:color w:val="000000" w:themeColor="text1"/>
          <w:sz w:val="28"/>
        </w:rPr>
        <w:t xml:space="preserve">* </w:t>
      </w:r>
      <w:r w:rsidRPr="004936CC">
        <w:rPr>
          <w:rFonts w:ascii="Browallia New" w:hAnsi="Browallia New" w:cs="Browallia New"/>
          <w:color w:val="000000" w:themeColor="text1"/>
          <w:sz w:val="28"/>
          <w:cs/>
          <w:lang w:val="de-DE"/>
        </w:rPr>
        <w:t>บริษัท</w:t>
      </w:r>
      <w:r w:rsidR="004A75B3" w:rsidRPr="004936CC">
        <w:rPr>
          <w:rFonts w:ascii="Browallia New" w:hAnsi="Browallia New" w:cs="Browallia New" w:hint="cs"/>
          <w:color w:val="000000" w:themeColor="text1"/>
          <w:sz w:val="28"/>
          <w:cs/>
          <w:lang w:val="de-DE"/>
        </w:rPr>
        <w:t>ร่วม</w:t>
      </w:r>
      <w:r w:rsidRPr="004936CC">
        <w:rPr>
          <w:rFonts w:ascii="Browallia New" w:hAnsi="Browallia New" w:cs="Browallia New"/>
          <w:color w:val="000000" w:themeColor="text1"/>
          <w:sz w:val="28"/>
          <w:cs/>
          <w:lang w:val="de-DE"/>
        </w:rPr>
        <w:t>ได้จดทะเบียนเลิกกิจการ</w:t>
      </w:r>
      <w:r w:rsidRPr="004936CC">
        <w:rPr>
          <w:rFonts w:ascii="Browallia New" w:hAnsi="Browallia New" w:cs="Browallia New"/>
          <w:color w:val="000000" w:themeColor="text1"/>
          <w:sz w:val="28"/>
          <w:cs/>
        </w:rPr>
        <w:t>กับกระทรวงพาณิชย์</w:t>
      </w:r>
      <w:r w:rsidRPr="004936CC">
        <w:rPr>
          <w:rFonts w:ascii="Browallia New" w:hAnsi="Browallia New" w:cs="Browallia New" w:hint="cs"/>
          <w:color w:val="000000" w:themeColor="text1"/>
          <w:sz w:val="28"/>
          <w:cs/>
        </w:rPr>
        <w:t xml:space="preserve">เมื่อวันที่ </w:t>
      </w:r>
      <w:r w:rsidRPr="004936CC">
        <w:rPr>
          <w:rFonts w:ascii="Browallia New" w:hAnsi="Browallia New" w:cs="Browallia New"/>
          <w:color w:val="000000" w:themeColor="text1"/>
          <w:sz w:val="28"/>
        </w:rPr>
        <w:t xml:space="preserve">19 </w:t>
      </w:r>
      <w:r w:rsidRPr="004936CC">
        <w:rPr>
          <w:rFonts w:ascii="Browallia New" w:hAnsi="Browallia New" w:cs="Browallia New" w:hint="cs"/>
          <w:color w:val="000000" w:themeColor="text1"/>
          <w:sz w:val="28"/>
          <w:cs/>
        </w:rPr>
        <w:t xml:space="preserve">กุมภาพันธ์ </w:t>
      </w:r>
      <w:r w:rsidRPr="004936CC">
        <w:rPr>
          <w:rFonts w:ascii="Browallia New" w:hAnsi="Browallia New" w:cs="Browallia New"/>
          <w:color w:val="000000" w:themeColor="text1"/>
          <w:sz w:val="28"/>
        </w:rPr>
        <w:t>256</w:t>
      </w:r>
      <w:r w:rsidR="002349BF" w:rsidRPr="004936CC">
        <w:rPr>
          <w:rFonts w:ascii="Browallia New" w:hAnsi="Browallia New" w:cs="Browallia New"/>
          <w:color w:val="000000" w:themeColor="text1"/>
          <w:sz w:val="28"/>
        </w:rPr>
        <w:t>8</w:t>
      </w:r>
    </w:p>
    <w:p w14:paraId="567E659F" w14:textId="77777777" w:rsidR="007F6BCD" w:rsidRDefault="007F6BCD" w:rsidP="002A3C6D">
      <w:pPr>
        <w:pStyle w:val="ListParagraph"/>
        <w:tabs>
          <w:tab w:val="left" w:pos="426"/>
        </w:tabs>
        <w:spacing w:line="240" w:lineRule="auto"/>
        <w:ind w:left="426"/>
        <w:jc w:val="thaiDistribute"/>
        <w:rPr>
          <w:rFonts w:ascii="Browallia New" w:hAnsi="Browallia New" w:cs="Browallia New"/>
          <w:color w:val="000000" w:themeColor="text1"/>
          <w:sz w:val="28"/>
        </w:rPr>
      </w:pPr>
    </w:p>
    <w:p w14:paraId="47C31D98" w14:textId="6214E412" w:rsidR="00C552B5" w:rsidRPr="0068079D" w:rsidRDefault="00432B02" w:rsidP="002A3C6D">
      <w:pPr>
        <w:pStyle w:val="ListParagraph"/>
        <w:tabs>
          <w:tab w:val="left" w:pos="426"/>
        </w:tabs>
        <w:spacing w:line="240" w:lineRule="auto"/>
        <w:ind w:left="426"/>
        <w:jc w:val="thaiDistribute"/>
        <w:rPr>
          <w:rFonts w:ascii="Browallia New" w:hAnsi="Browallia New" w:cs="Browallia New"/>
          <w:color w:val="000000" w:themeColor="text1"/>
          <w:sz w:val="28"/>
        </w:rPr>
      </w:pPr>
      <w:r w:rsidRPr="0068079D">
        <w:rPr>
          <w:rFonts w:ascii="Browallia New" w:hAnsi="Browallia New" w:cs="Browallia New"/>
          <w:color w:val="000000" w:themeColor="text1"/>
          <w:sz w:val="28"/>
          <w:cs/>
        </w:rPr>
        <w:t>การเปลี่ยนแปลงของเงินลงทุนในบริษัทร่วม</w:t>
      </w:r>
      <w:r w:rsidR="00733EBF" w:rsidRPr="00733EBF">
        <w:rPr>
          <w:rFonts w:ascii="Browallia New" w:hAnsi="Browallia New" w:cs="Browallia New"/>
          <w:color w:val="000000" w:themeColor="text1"/>
          <w:sz w:val="28"/>
          <w:cs/>
        </w:rPr>
        <w:t xml:space="preserve">สำหรับงวดสามเดือนสิ้นสุดวันที่ </w:t>
      </w:r>
      <w:r w:rsidR="00733EBF">
        <w:rPr>
          <w:rFonts w:ascii="Browallia New" w:hAnsi="Browallia New" w:cs="Browallia New"/>
          <w:color w:val="000000" w:themeColor="text1"/>
          <w:sz w:val="28"/>
        </w:rPr>
        <w:t>31</w:t>
      </w:r>
      <w:r w:rsidR="00733EBF" w:rsidRPr="00733EBF">
        <w:rPr>
          <w:rFonts w:ascii="Browallia New" w:hAnsi="Browallia New" w:cs="Browallia New"/>
          <w:color w:val="000000" w:themeColor="text1"/>
          <w:sz w:val="28"/>
          <w:cs/>
        </w:rPr>
        <w:t xml:space="preserve"> มีนาคม</w:t>
      </w:r>
      <w:r w:rsidR="00733EBF" w:rsidRPr="00733EBF">
        <w:rPr>
          <w:rFonts w:ascii="Browallia New" w:hAnsi="Browallia New" w:cs="Browallia New"/>
          <w:color w:val="000000" w:themeColor="text1"/>
          <w:sz w:val="28"/>
        </w:rPr>
        <w:t xml:space="preserve"> </w:t>
      </w:r>
      <w:r w:rsidR="0076192E" w:rsidRPr="0068079D">
        <w:rPr>
          <w:rFonts w:ascii="Browallia New" w:hAnsi="Browallia New" w:cs="Browallia New"/>
          <w:color w:val="000000" w:themeColor="text1"/>
          <w:sz w:val="28"/>
        </w:rPr>
        <w:t>256</w:t>
      </w:r>
      <w:r w:rsidR="00F178DC">
        <w:rPr>
          <w:rFonts w:ascii="Browallia New" w:hAnsi="Browallia New" w:cs="Browallia New"/>
          <w:color w:val="000000" w:themeColor="text1"/>
          <w:sz w:val="28"/>
        </w:rPr>
        <w:t>9</w:t>
      </w:r>
      <w:r w:rsidR="003B7965" w:rsidRPr="0068079D">
        <w:rPr>
          <w:rFonts w:ascii="Browallia New" w:hAnsi="Browallia New" w:cs="Browallia New"/>
          <w:color w:val="000000" w:themeColor="text1"/>
          <w:sz w:val="28"/>
          <w:cs/>
        </w:rPr>
        <w:t xml:space="preserve"> มีดังนี้</w:t>
      </w:r>
    </w:p>
    <w:p w14:paraId="4F09FAE1" w14:textId="77777777" w:rsidR="002A3C6D" w:rsidRPr="0068079D" w:rsidRDefault="002A3C6D" w:rsidP="002A3C6D">
      <w:pPr>
        <w:pStyle w:val="ListParagraph"/>
        <w:tabs>
          <w:tab w:val="left" w:pos="426"/>
        </w:tabs>
        <w:spacing w:after="0" w:line="240" w:lineRule="auto"/>
        <w:ind w:left="432"/>
        <w:jc w:val="thaiDistribute"/>
        <w:rPr>
          <w:rFonts w:ascii="Browallia New" w:hAnsi="Browallia New" w:cs="Browallia New"/>
          <w:color w:val="000000" w:themeColor="text1"/>
          <w:sz w:val="28"/>
        </w:rPr>
      </w:pPr>
    </w:p>
    <w:tbl>
      <w:tblPr>
        <w:tblW w:w="9048" w:type="dxa"/>
        <w:tblInd w:w="324" w:type="dxa"/>
        <w:tblLayout w:type="fixed"/>
        <w:tblLook w:val="0000" w:firstRow="0" w:lastRow="0" w:firstColumn="0" w:lastColumn="0" w:noHBand="0" w:noVBand="0"/>
      </w:tblPr>
      <w:tblGrid>
        <w:gridCol w:w="6696"/>
        <w:gridCol w:w="2352"/>
      </w:tblGrid>
      <w:tr w:rsidR="00BD646E" w:rsidRPr="0068079D" w14:paraId="707F53CC" w14:textId="77777777" w:rsidTr="00B71945">
        <w:tc>
          <w:tcPr>
            <w:tcW w:w="6696" w:type="dxa"/>
            <w:vAlign w:val="bottom"/>
          </w:tcPr>
          <w:p w14:paraId="586649DC" w14:textId="77777777" w:rsidR="00BD646E" w:rsidRPr="0068079D" w:rsidRDefault="00BD646E">
            <w:pPr>
              <w:spacing w:after="10"/>
              <w:ind w:left="327"/>
              <w:jc w:val="thaiDistribute"/>
              <w:rPr>
                <w:rFonts w:ascii="Browallia New" w:hAnsi="Browallia New" w:cs="Browallia New"/>
                <w:sz w:val="26"/>
                <w:szCs w:val="26"/>
                <w:cs/>
              </w:rPr>
            </w:pPr>
          </w:p>
        </w:tc>
        <w:tc>
          <w:tcPr>
            <w:tcW w:w="2352" w:type="dxa"/>
            <w:vAlign w:val="bottom"/>
          </w:tcPr>
          <w:p w14:paraId="2D6AAD19" w14:textId="1A10D74D" w:rsidR="00BD646E" w:rsidRPr="0068079D" w:rsidRDefault="006606B8" w:rsidP="0024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 :</w:t>
            </w:r>
            <w:proofErr w:type="gramEnd"/>
            <w:r w:rsidRPr="0068079D">
              <w:rPr>
                <w:rFonts w:ascii="Browallia New" w:hAnsi="Browallia New" w:cs="Browallia New"/>
                <w:snapToGrid w:val="0"/>
                <w:sz w:val="28"/>
                <w:szCs w:val="28"/>
                <w:lang w:eastAsia="th-TH"/>
              </w:rPr>
              <w:t xml:space="preserve"> </w:t>
            </w:r>
            <w:r w:rsidR="006A5D64" w:rsidRPr="0068079D">
              <w:rPr>
                <w:rFonts w:ascii="Browallia New" w:hAnsi="Browallia New" w:cs="Browallia New"/>
                <w:snapToGrid w:val="0"/>
                <w:sz w:val="28"/>
                <w:szCs w:val="28"/>
                <w:cs/>
                <w:lang w:eastAsia="th-TH"/>
              </w:rPr>
              <w:t>พัน</w:t>
            </w:r>
            <w:r w:rsidRPr="0068079D">
              <w:rPr>
                <w:rFonts w:ascii="Browallia New" w:hAnsi="Browallia New" w:cs="Browallia New"/>
                <w:snapToGrid w:val="0"/>
                <w:sz w:val="28"/>
                <w:szCs w:val="28"/>
                <w:cs/>
                <w:lang w:eastAsia="th-TH"/>
              </w:rPr>
              <w:t>บาท</w:t>
            </w:r>
            <w:r w:rsidRPr="0068079D">
              <w:rPr>
                <w:rFonts w:ascii="Browallia New" w:hAnsi="Browallia New" w:cs="Browallia New"/>
                <w:snapToGrid w:val="0"/>
                <w:sz w:val="28"/>
                <w:szCs w:val="28"/>
                <w:lang w:eastAsia="th-TH"/>
              </w:rPr>
              <w:t>)</w:t>
            </w:r>
          </w:p>
        </w:tc>
      </w:tr>
      <w:tr w:rsidR="00BD646E" w:rsidRPr="0068079D" w14:paraId="2A241209" w14:textId="77777777" w:rsidTr="00B71945">
        <w:tc>
          <w:tcPr>
            <w:tcW w:w="6696" w:type="dxa"/>
            <w:vAlign w:val="bottom"/>
          </w:tcPr>
          <w:p w14:paraId="5FBEB065" w14:textId="5BE5742D" w:rsidR="00BD646E" w:rsidRPr="0068079D" w:rsidRDefault="00BD646E" w:rsidP="00C552B5">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tcBorders>
              <w:bottom w:val="single" w:sz="4" w:space="0" w:color="auto"/>
            </w:tcBorders>
            <w:vAlign w:val="bottom"/>
          </w:tcPr>
          <w:p w14:paraId="6158E3B2" w14:textId="0D1A73B5" w:rsidR="00BD646E" w:rsidRPr="0068079D" w:rsidRDefault="000C3024" w:rsidP="00917610">
            <w:pPr>
              <w:tabs>
                <w:tab w:val="decimal" w:pos="1727"/>
              </w:tabs>
              <w:ind w:right="-72"/>
              <w:jc w:val="center"/>
              <w:rPr>
                <w:rFonts w:ascii="Browallia New" w:hAnsi="Browallia New" w:cs="Browallia New"/>
                <w:snapToGrid w:val="0"/>
                <w:sz w:val="28"/>
                <w:szCs w:val="28"/>
                <w:lang w:val="en-GB" w:eastAsia="th-TH"/>
              </w:rPr>
            </w:pPr>
            <w:r w:rsidRPr="0068079D">
              <w:rPr>
                <w:rFonts w:ascii="Browallia New" w:hAnsi="Browallia New" w:cs="Browallia New"/>
                <w:snapToGrid w:val="0"/>
                <w:sz w:val="28"/>
                <w:szCs w:val="28"/>
                <w:cs/>
                <w:lang w:val="en-GB" w:eastAsia="th-TH"/>
              </w:rPr>
              <w:t>ข</w:t>
            </w:r>
            <w:r w:rsidR="00734624" w:rsidRPr="0068079D">
              <w:rPr>
                <w:rFonts w:ascii="Browallia New" w:hAnsi="Browallia New" w:cs="Browallia New"/>
                <w:snapToGrid w:val="0"/>
                <w:sz w:val="28"/>
                <w:szCs w:val="28"/>
                <w:cs/>
                <w:lang w:val="en-GB" w:eastAsia="th-TH"/>
              </w:rPr>
              <w:t>้อมูลทาง</w:t>
            </w:r>
            <w:r w:rsidR="00917610" w:rsidRPr="0068079D">
              <w:rPr>
                <w:rFonts w:ascii="Browallia New" w:hAnsi="Browallia New" w:cs="Browallia New"/>
                <w:snapToGrid w:val="0"/>
                <w:sz w:val="28"/>
                <w:szCs w:val="28"/>
                <w:cs/>
                <w:lang w:val="en-GB" w:eastAsia="th-TH"/>
              </w:rPr>
              <w:t>การ</w:t>
            </w:r>
            <w:r w:rsidR="006606B8" w:rsidRPr="0068079D">
              <w:rPr>
                <w:rFonts w:ascii="Browallia New" w:hAnsi="Browallia New" w:cs="Browallia New"/>
                <w:snapToGrid w:val="0"/>
                <w:sz w:val="28"/>
                <w:szCs w:val="28"/>
                <w:cs/>
                <w:lang w:val="en-GB" w:eastAsia="th-TH"/>
              </w:rPr>
              <w:t>เงินรวม</w:t>
            </w:r>
          </w:p>
        </w:tc>
      </w:tr>
      <w:tr w:rsidR="00BD646E" w:rsidRPr="0068079D" w14:paraId="237BAF1F" w14:textId="77777777" w:rsidTr="00B71945">
        <w:tc>
          <w:tcPr>
            <w:tcW w:w="6696" w:type="dxa"/>
            <w:vAlign w:val="bottom"/>
          </w:tcPr>
          <w:p w14:paraId="44D4AC1A" w14:textId="0CA6C57B" w:rsidR="00BD646E" w:rsidRPr="0068079D" w:rsidRDefault="00BD646E">
            <w:pPr>
              <w:spacing w:after="10"/>
              <w:ind w:left="327"/>
              <w:jc w:val="thaiDistribute"/>
              <w:rPr>
                <w:rFonts w:ascii="Browallia New" w:hAnsi="Browallia New" w:cs="Browallia New"/>
                <w:sz w:val="26"/>
                <w:szCs w:val="26"/>
                <w:lang w:val="en-GB"/>
              </w:rPr>
            </w:pPr>
          </w:p>
        </w:tc>
        <w:tc>
          <w:tcPr>
            <w:tcW w:w="2352" w:type="dxa"/>
            <w:tcBorders>
              <w:top w:val="single" w:sz="4" w:space="0" w:color="auto"/>
            </w:tcBorders>
            <w:shd w:val="clear" w:color="auto" w:fill="FFFFFF" w:themeFill="background1"/>
            <w:vAlign w:val="bottom"/>
          </w:tcPr>
          <w:p w14:paraId="4BEECEAD" w14:textId="77777777" w:rsidR="00BD646E" w:rsidRPr="0068079D" w:rsidRDefault="00BD646E">
            <w:pPr>
              <w:tabs>
                <w:tab w:val="decimal" w:pos="1727"/>
              </w:tabs>
              <w:ind w:right="-72"/>
              <w:jc w:val="both"/>
              <w:rPr>
                <w:rFonts w:ascii="Browallia New" w:hAnsi="Browallia New" w:cs="Browallia New"/>
                <w:snapToGrid w:val="0"/>
                <w:sz w:val="26"/>
                <w:szCs w:val="26"/>
                <w:lang w:val="en-GB" w:eastAsia="th-TH"/>
              </w:rPr>
            </w:pPr>
          </w:p>
        </w:tc>
      </w:tr>
      <w:tr w:rsidR="00BD646E" w:rsidRPr="0068079D" w14:paraId="20D8FF29" w14:textId="77777777" w:rsidTr="00B71945">
        <w:trPr>
          <w:trHeight w:val="74"/>
        </w:trPr>
        <w:tc>
          <w:tcPr>
            <w:tcW w:w="6696" w:type="dxa"/>
            <w:vAlign w:val="bottom"/>
          </w:tcPr>
          <w:p w14:paraId="5AF9FDCB" w14:textId="6F6E9FAD" w:rsidR="00BD646E" w:rsidRPr="0068079D"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8079D">
              <w:rPr>
                <w:rFonts w:ascii="Browallia New" w:hAnsi="Browallia New" w:cs="Browallia New"/>
                <w:sz w:val="28"/>
                <w:szCs w:val="28"/>
                <w:cs/>
              </w:rPr>
              <w:t>ราคาตามบัญชี</w:t>
            </w:r>
            <w:r w:rsidR="00FF0F72" w:rsidRPr="0068079D">
              <w:rPr>
                <w:rFonts w:ascii="Browallia New" w:hAnsi="Browallia New" w:cs="Browallia New"/>
                <w:sz w:val="28"/>
                <w:szCs w:val="28"/>
              </w:rPr>
              <w:t xml:space="preserve"> </w:t>
            </w:r>
            <w:r w:rsidR="00FF0F72" w:rsidRPr="0068079D">
              <w:rPr>
                <w:rFonts w:ascii="Browallia New" w:hAnsi="Browallia New" w:cs="Browallia New"/>
                <w:sz w:val="28"/>
                <w:szCs w:val="28"/>
                <w:cs/>
              </w:rPr>
              <w:t xml:space="preserve">ณ </w:t>
            </w:r>
            <w:r w:rsidR="0076192E" w:rsidRPr="0068079D">
              <w:rPr>
                <w:rFonts w:ascii="Browallia New" w:hAnsi="Browallia New" w:cs="Browallia New"/>
                <w:sz w:val="28"/>
                <w:szCs w:val="28"/>
                <w:cs/>
              </w:rPr>
              <w:t xml:space="preserve">วันที่ </w:t>
            </w:r>
            <w:r w:rsidR="00FF0F72" w:rsidRPr="0068079D">
              <w:rPr>
                <w:rFonts w:ascii="Browallia New" w:hAnsi="Browallia New" w:cs="Browallia New"/>
                <w:sz w:val="28"/>
                <w:szCs w:val="28"/>
              </w:rPr>
              <w:t xml:space="preserve">1 </w:t>
            </w:r>
            <w:r w:rsidR="00FF0F72" w:rsidRPr="0068079D">
              <w:rPr>
                <w:rFonts w:ascii="Browallia New" w:hAnsi="Browallia New" w:cs="Browallia New"/>
                <w:sz w:val="28"/>
                <w:szCs w:val="28"/>
                <w:cs/>
              </w:rPr>
              <w:t>มกราคม</w:t>
            </w:r>
            <w:r w:rsidR="00917AD2" w:rsidRPr="0068079D">
              <w:rPr>
                <w:rFonts w:ascii="Browallia New" w:hAnsi="Browallia New" w:cs="Browallia New"/>
                <w:sz w:val="28"/>
                <w:szCs w:val="28"/>
              </w:rPr>
              <w:t xml:space="preserve"> 256</w:t>
            </w:r>
            <w:r w:rsidR="00F178DC">
              <w:rPr>
                <w:rFonts w:ascii="Browallia New" w:hAnsi="Browallia New" w:cs="Browallia New"/>
                <w:sz w:val="28"/>
                <w:szCs w:val="28"/>
              </w:rPr>
              <w:t>9</w:t>
            </w:r>
          </w:p>
        </w:tc>
        <w:tc>
          <w:tcPr>
            <w:tcW w:w="2352" w:type="dxa"/>
            <w:shd w:val="clear" w:color="auto" w:fill="FFFFFF" w:themeFill="background1"/>
            <w:vAlign w:val="bottom"/>
          </w:tcPr>
          <w:p w14:paraId="2A65DCEB" w14:textId="2E13A1B7" w:rsidR="00BD646E" w:rsidRPr="0091745E" w:rsidRDefault="0091745E" w:rsidP="00917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z w:val="28"/>
                <w:szCs w:val="28"/>
              </w:rPr>
            </w:pPr>
            <w:r w:rsidRPr="0091745E">
              <w:rPr>
                <w:rFonts w:ascii="Browallia New" w:eastAsia="Arial Unicode MS" w:hAnsi="Browallia New" w:cs="Browallia New"/>
                <w:sz w:val="28"/>
                <w:szCs w:val="28"/>
              </w:rPr>
              <w:t xml:space="preserve">       840,206 </w:t>
            </w:r>
          </w:p>
        </w:tc>
      </w:tr>
      <w:tr w:rsidR="00313D90" w:rsidRPr="0068079D" w14:paraId="3D71A187" w14:textId="77777777" w:rsidTr="00315D1F">
        <w:tc>
          <w:tcPr>
            <w:tcW w:w="6696" w:type="dxa"/>
            <w:vAlign w:val="bottom"/>
          </w:tcPr>
          <w:p w14:paraId="3FC18EED" w14:textId="26FCF5FB" w:rsidR="00313D90" w:rsidRPr="0068079D" w:rsidRDefault="00313D90"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8079D">
              <w:rPr>
                <w:rFonts w:ascii="Browallia New" w:hAnsi="Browallia New" w:cs="Browallia New"/>
                <w:sz w:val="28"/>
                <w:szCs w:val="28"/>
                <w:cs/>
              </w:rPr>
              <w:t>ส่วนแบ่งกำไรจากเงินลงทุนในบริษัทร่วม</w:t>
            </w:r>
          </w:p>
        </w:tc>
        <w:tc>
          <w:tcPr>
            <w:tcW w:w="2352" w:type="dxa"/>
            <w:shd w:val="clear" w:color="auto" w:fill="FFFFFF" w:themeFill="background1"/>
            <w:vAlign w:val="bottom"/>
          </w:tcPr>
          <w:p w14:paraId="117E82EE" w14:textId="5261E4AC" w:rsidR="00313D90" w:rsidRPr="0068079D" w:rsidRDefault="00B177C2"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2,2</w:t>
            </w:r>
            <w:r w:rsidR="00114F02">
              <w:rPr>
                <w:rFonts w:ascii="Browallia New" w:eastAsia="Arial Unicode MS" w:hAnsi="Browallia New" w:cs="Browallia New"/>
                <w:snapToGrid w:val="0"/>
                <w:sz w:val="28"/>
                <w:szCs w:val="28"/>
                <w:lang w:eastAsia="th-TH"/>
              </w:rPr>
              <w:t>0</w:t>
            </w:r>
            <w:r w:rsidR="00143F83">
              <w:rPr>
                <w:rFonts w:ascii="Browallia New" w:eastAsia="Arial Unicode MS" w:hAnsi="Browallia New" w:cs="Browallia New"/>
                <w:snapToGrid w:val="0"/>
                <w:sz w:val="28"/>
                <w:szCs w:val="28"/>
                <w:lang w:eastAsia="th-TH"/>
              </w:rPr>
              <w:t>1</w:t>
            </w:r>
          </w:p>
        </w:tc>
      </w:tr>
      <w:tr w:rsidR="00C85C9A" w:rsidRPr="0068079D" w14:paraId="4241B6F9" w14:textId="77777777" w:rsidTr="00B71945">
        <w:tc>
          <w:tcPr>
            <w:tcW w:w="6696" w:type="dxa"/>
            <w:vAlign w:val="bottom"/>
          </w:tcPr>
          <w:p w14:paraId="2662E0FC" w14:textId="4B6EA0FE" w:rsidR="00C85C9A" w:rsidRPr="0068079D" w:rsidRDefault="00C85C9A"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8079D">
              <w:rPr>
                <w:rFonts w:ascii="Browallia New" w:hAnsi="Browallia New" w:cs="Browallia New"/>
                <w:sz w:val="28"/>
                <w:szCs w:val="28"/>
                <w:cs/>
              </w:rPr>
              <w:t xml:space="preserve">ราคาตามบัญชีสุทธิ ณ วันที่ </w:t>
            </w:r>
            <w:r w:rsidR="00F178DC" w:rsidRPr="00F178DC">
              <w:rPr>
                <w:rFonts w:ascii="Browallia New" w:hAnsi="Browallia New" w:cs="Browallia New"/>
                <w:sz w:val="28"/>
                <w:szCs w:val="28"/>
              </w:rPr>
              <w:t>31</w:t>
            </w:r>
            <w:r w:rsidR="00F178DC" w:rsidRPr="00F178DC">
              <w:rPr>
                <w:rFonts w:ascii="Browallia New" w:hAnsi="Browallia New" w:cs="Browallia New"/>
                <w:sz w:val="28"/>
                <w:szCs w:val="28"/>
                <w:cs/>
                <w:lang w:val="en-GB"/>
              </w:rPr>
              <w:t xml:space="preserve"> มีนาคม</w:t>
            </w:r>
            <w:r w:rsidR="00F178DC" w:rsidRPr="00F178DC">
              <w:rPr>
                <w:rFonts w:ascii="Browallia New" w:hAnsi="Browallia New" w:cs="Browallia New"/>
                <w:sz w:val="28"/>
                <w:szCs w:val="28"/>
              </w:rPr>
              <w:t xml:space="preserve"> 2569</w:t>
            </w:r>
          </w:p>
        </w:tc>
        <w:tc>
          <w:tcPr>
            <w:tcW w:w="2352" w:type="dxa"/>
            <w:tcBorders>
              <w:top w:val="single" w:sz="4" w:space="0" w:color="auto"/>
              <w:left w:val="nil"/>
              <w:bottom w:val="single" w:sz="12" w:space="0" w:color="auto"/>
              <w:right w:val="nil"/>
            </w:tcBorders>
            <w:shd w:val="clear" w:color="auto" w:fill="FFFFFF" w:themeFill="background1"/>
            <w:vAlign w:val="bottom"/>
          </w:tcPr>
          <w:p w14:paraId="3A5DF9B7" w14:textId="433CAF65" w:rsidR="00C85C9A" w:rsidRPr="0068079D" w:rsidRDefault="006D67C4"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6D67C4">
              <w:rPr>
                <w:rFonts w:ascii="Browallia New" w:eastAsia="Arial Unicode MS" w:hAnsi="Browallia New" w:cs="Browallia New"/>
                <w:snapToGrid w:val="0"/>
                <w:sz w:val="28"/>
                <w:szCs w:val="28"/>
                <w:lang w:eastAsia="th-TH"/>
              </w:rPr>
              <w:t>842,4</w:t>
            </w:r>
            <w:r w:rsidR="00114F02">
              <w:rPr>
                <w:rFonts w:ascii="Browallia New" w:eastAsia="Arial Unicode MS" w:hAnsi="Browallia New" w:cs="Browallia New"/>
                <w:snapToGrid w:val="0"/>
                <w:sz w:val="28"/>
                <w:szCs w:val="28"/>
                <w:lang w:eastAsia="th-TH"/>
              </w:rPr>
              <w:t>0</w:t>
            </w:r>
            <w:r w:rsidR="00143F83">
              <w:rPr>
                <w:rFonts w:ascii="Browallia New" w:eastAsia="Arial Unicode MS" w:hAnsi="Browallia New" w:cs="Browallia New"/>
                <w:snapToGrid w:val="0"/>
                <w:sz w:val="28"/>
                <w:szCs w:val="28"/>
                <w:lang w:eastAsia="th-TH"/>
              </w:rPr>
              <w:t>7</w:t>
            </w:r>
          </w:p>
        </w:tc>
      </w:tr>
    </w:tbl>
    <w:p w14:paraId="1246B804" w14:textId="77777777" w:rsidR="00644F51" w:rsidRDefault="00644F51"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0D5CA62" w14:textId="77777777" w:rsidR="007F6BCD" w:rsidRDefault="007F6BCD"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AE2E8B9" w14:textId="77777777" w:rsidR="007F6BCD" w:rsidRDefault="007F6BCD"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44408A4" w14:textId="77777777" w:rsidR="007F6BCD" w:rsidRDefault="007F6BCD"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215F174" w14:textId="77777777" w:rsidR="007F6BCD" w:rsidRDefault="007F6BCD"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A97EE81" w14:textId="77777777" w:rsidR="007F6BCD" w:rsidRDefault="007F6BCD"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D69BF95" w14:textId="77777777" w:rsidR="007F6BCD" w:rsidRDefault="007F6BCD"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A74EE7A" w14:textId="77777777" w:rsidR="007F6BCD" w:rsidRDefault="007F6BCD"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704FC30B" w14:textId="00095C70" w:rsidR="00C15819" w:rsidRPr="0068079D" w:rsidRDefault="00FD0A2D"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lastRenderedPageBreak/>
        <w:t xml:space="preserve">อุปกรณ์ </w:t>
      </w:r>
      <w:r w:rsidR="00ED3F6D" w:rsidRPr="0068079D">
        <w:rPr>
          <w:rFonts w:ascii="Browallia New" w:hAnsi="Browallia New" w:cs="Browallia New"/>
          <w:b/>
          <w:bCs/>
          <w:color w:val="000000" w:themeColor="text1"/>
          <w:sz w:val="28"/>
          <w:szCs w:val="28"/>
        </w:rPr>
        <w:t>-</w:t>
      </w:r>
      <w:r w:rsidRPr="0068079D">
        <w:rPr>
          <w:rFonts w:ascii="Browallia New" w:hAnsi="Browallia New" w:cs="Browallia New"/>
          <w:b/>
          <w:bCs/>
          <w:color w:val="000000" w:themeColor="text1"/>
          <w:sz w:val="28"/>
          <w:szCs w:val="28"/>
          <w:cs/>
        </w:rPr>
        <w:t xml:space="preserve"> สุทธิ</w:t>
      </w:r>
    </w:p>
    <w:p w14:paraId="4BC79284" w14:textId="77777777" w:rsidR="00FD0A2D" w:rsidRPr="0068079D" w:rsidRDefault="00FD0A2D" w:rsidP="00FD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68079D" w14:paraId="53A0FC55" w14:textId="77777777" w:rsidTr="0079440C">
        <w:tc>
          <w:tcPr>
            <w:tcW w:w="3879" w:type="dxa"/>
          </w:tcPr>
          <w:p w14:paraId="2C85A843" w14:textId="77777777" w:rsidR="0079440C" w:rsidRPr="0068079D"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1E94E7AF" w14:textId="77777777" w:rsidR="0079440C" w:rsidRPr="0068079D"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EF1218E" w14:textId="6F77B72E" w:rsidR="0079440C" w:rsidRPr="0068079D"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79440C" w:rsidRPr="0068079D" w14:paraId="4932417C" w14:textId="77777777" w:rsidTr="0079440C">
        <w:tc>
          <w:tcPr>
            <w:tcW w:w="3879" w:type="dxa"/>
          </w:tcPr>
          <w:p w14:paraId="61FD281C" w14:textId="77777777" w:rsidR="0079440C" w:rsidRPr="0068079D"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47F8B534" w14:textId="64D6C8D4" w:rsidR="0079440C" w:rsidRPr="0068079D"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565" w:type="dxa"/>
            <w:vAlign w:val="bottom"/>
          </w:tcPr>
          <w:p w14:paraId="2E5D37CB" w14:textId="5B55E36F" w:rsidR="0079440C" w:rsidRPr="0068079D"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79440C" w:rsidRPr="0068079D" w14:paraId="4925D57D" w14:textId="77777777" w:rsidTr="0079440C">
        <w:tc>
          <w:tcPr>
            <w:tcW w:w="3879" w:type="dxa"/>
          </w:tcPr>
          <w:p w14:paraId="011F189F" w14:textId="2FB60A52" w:rsidR="0079440C" w:rsidRPr="0068079D" w:rsidRDefault="0079440C" w:rsidP="006E5A3C">
            <w:pPr>
              <w:spacing w:line="240" w:lineRule="auto"/>
              <w:rPr>
                <w:rFonts w:ascii="Browallia New" w:hAnsi="Browallia New" w:cs="Browallia New"/>
                <w:sz w:val="28"/>
                <w:szCs w:val="28"/>
                <w:cs/>
                <w:lang w:val="en-GB"/>
              </w:rPr>
            </w:pPr>
          </w:p>
        </w:tc>
        <w:tc>
          <w:tcPr>
            <w:tcW w:w="2565" w:type="dxa"/>
          </w:tcPr>
          <w:p w14:paraId="210048AE" w14:textId="1B0337FE" w:rsidR="0079440C" w:rsidRPr="0068079D" w:rsidRDefault="0079440C"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13E1667F" w14:textId="69B68B19" w:rsidR="0079440C" w:rsidRPr="0068079D"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68079D" w14:paraId="2C72FE63" w14:textId="77777777" w:rsidTr="0079440C">
        <w:tc>
          <w:tcPr>
            <w:tcW w:w="3879" w:type="dxa"/>
            <w:vAlign w:val="bottom"/>
          </w:tcPr>
          <w:p w14:paraId="5E2A4672" w14:textId="3BC12BC0" w:rsidR="0079440C" w:rsidRPr="0068079D" w:rsidRDefault="0079440C" w:rsidP="0079440C">
            <w:pPr>
              <w:spacing w:line="240" w:lineRule="auto"/>
              <w:rPr>
                <w:rFonts w:ascii="Browallia New" w:hAnsi="Browallia New" w:cs="Browallia New"/>
                <w:sz w:val="28"/>
                <w:szCs w:val="28"/>
              </w:rPr>
            </w:pPr>
            <w:r w:rsidRPr="0068079D">
              <w:rPr>
                <w:rFonts w:ascii="Browallia New" w:hAnsi="Browallia New" w:cs="Browallia New"/>
                <w:sz w:val="28"/>
                <w:szCs w:val="28"/>
                <w:cs/>
                <w:lang w:val="en-GB"/>
              </w:rPr>
              <w:t xml:space="preserve">ราคาตามบัญชีสุทธิ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w:t>
            </w:r>
            <w:r w:rsidR="00582D2C">
              <w:rPr>
                <w:rFonts w:ascii="Browallia New" w:hAnsi="Browallia New" w:cs="Browallia New"/>
                <w:sz w:val="28"/>
                <w:szCs w:val="28"/>
                <w:lang w:val="en-GB"/>
              </w:rPr>
              <w:t>9</w:t>
            </w:r>
          </w:p>
        </w:tc>
        <w:tc>
          <w:tcPr>
            <w:tcW w:w="2565" w:type="dxa"/>
            <w:vAlign w:val="bottom"/>
          </w:tcPr>
          <w:p w14:paraId="16DD6067" w14:textId="4D28BA30" w:rsidR="0079440C" w:rsidRPr="0068079D" w:rsidRDefault="002F5906" w:rsidP="002844A6">
            <w:pPr>
              <w:spacing w:line="240" w:lineRule="auto"/>
              <w:jc w:val="right"/>
              <w:rPr>
                <w:rFonts w:ascii="Browallia New" w:hAnsi="Browallia New" w:cs="Browallia New"/>
                <w:sz w:val="28"/>
                <w:szCs w:val="28"/>
              </w:rPr>
            </w:pPr>
            <w:r w:rsidRPr="002F5906">
              <w:rPr>
                <w:rFonts w:ascii="Browallia New" w:hAnsi="Browallia New" w:cs="Browallia New"/>
                <w:sz w:val="28"/>
                <w:szCs w:val="28"/>
              </w:rPr>
              <w:t xml:space="preserve">       320,571 </w:t>
            </w:r>
          </w:p>
        </w:tc>
        <w:tc>
          <w:tcPr>
            <w:tcW w:w="2565" w:type="dxa"/>
            <w:vAlign w:val="bottom"/>
          </w:tcPr>
          <w:p w14:paraId="27882152" w14:textId="2266B8C1" w:rsidR="0079440C" w:rsidRPr="00BB11AB" w:rsidRDefault="002844A6" w:rsidP="002844A6">
            <w:pPr>
              <w:spacing w:line="240" w:lineRule="auto"/>
              <w:jc w:val="right"/>
              <w:rPr>
                <w:rFonts w:ascii="Browallia New" w:hAnsi="Browallia New" w:cs="Browallia New"/>
                <w:sz w:val="28"/>
                <w:szCs w:val="28"/>
              </w:rPr>
            </w:pPr>
            <w:r w:rsidRPr="002844A6">
              <w:rPr>
                <w:rFonts w:ascii="Browallia New" w:hAnsi="Browallia New" w:cs="Browallia New"/>
                <w:sz w:val="28"/>
                <w:szCs w:val="28"/>
              </w:rPr>
              <w:t xml:space="preserve">       225,237 </w:t>
            </w:r>
          </w:p>
        </w:tc>
      </w:tr>
      <w:tr w:rsidR="0079440C" w:rsidRPr="0068079D" w14:paraId="7848D1C1" w14:textId="77777777">
        <w:tc>
          <w:tcPr>
            <w:tcW w:w="3879" w:type="dxa"/>
            <w:vAlign w:val="bottom"/>
          </w:tcPr>
          <w:p w14:paraId="04D416A3" w14:textId="2F1A0EEE" w:rsidR="0079440C" w:rsidRPr="0068079D" w:rsidRDefault="0079440C" w:rsidP="0079440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ซื้อสินทรัพย์ระหว่างงวด</w:t>
            </w:r>
          </w:p>
        </w:tc>
        <w:tc>
          <w:tcPr>
            <w:tcW w:w="2565" w:type="dxa"/>
            <w:vAlign w:val="bottom"/>
          </w:tcPr>
          <w:p w14:paraId="57752C40" w14:textId="5827B5AC" w:rsidR="0079440C" w:rsidRPr="00D73042" w:rsidRDefault="00D73042" w:rsidP="0079440C">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229</w:t>
            </w:r>
          </w:p>
        </w:tc>
        <w:tc>
          <w:tcPr>
            <w:tcW w:w="2565" w:type="dxa"/>
          </w:tcPr>
          <w:p w14:paraId="4B4A310E" w14:textId="265828F6" w:rsidR="0079440C" w:rsidRPr="0068079D" w:rsidRDefault="008B4231" w:rsidP="008B4231">
            <w:pPr>
              <w:tabs>
                <w:tab w:val="left" w:pos="3090"/>
                <w:tab w:val="left" w:pos="4860"/>
              </w:tabs>
              <w:spacing w:line="240" w:lineRule="auto"/>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 xml:space="preserve">                          </w:t>
            </w:r>
            <w:r w:rsidR="00D554E0">
              <w:rPr>
                <w:rFonts w:ascii="Browallia New" w:hAnsi="Browallia New" w:cs="Browallia New"/>
                <w:snapToGrid w:val="0"/>
                <w:sz w:val="28"/>
                <w:szCs w:val="28"/>
                <w:lang w:eastAsia="th-TH"/>
              </w:rPr>
              <w:t>-</w:t>
            </w:r>
          </w:p>
        </w:tc>
      </w:tr>
      <w:tr w:rsidR="00585FC3" w:rsidRPr="0068079D" w14:paraId="385FAC46" w14:textId="77777777">
        <w:tc>
          <w:tcPr>
            <w:tcW w:w="3879" w:type="dxa"/>
            <w:vAlign w:val="bottom"/>
          </w:tcPr>
          <w:p w14:paraId="5C7C7F2B" w14:textId="4D953E01" w:rsidR="00585FC3" w:rsidRPr="0068079D" w:rsidRDefault="00585FC3" w:rsidP="00585FC3">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ตัด</w:t>
            </w:r>
            <w:r w:rsidRPr="0068079D">
              <w:rPr>
                <w:rFonts w:ascii="Browallia New" w:hAnsi="Browallia New" w:cs="Browallia New"/>
                <w:sz w:val="28"/>
                <w:szCs w:val="28"/>
                <w:cs/>
                <w:lang w:val="en-GB"/>
              </w:rPr>
              <w:t>จำหน่ายสินทรัพย์ระหว่างงวด</w:t>
            </w:r>
          </w:p>
        </w:tc>
        <w:tc>
          <w:tcPr>
            <w:tcW w:w="2565" w:type="dxa"/>
            <w:vAlign w:val="bottom"/>
          </w:tcPr>
          <w:p w14:paraId="2F27834B" w14:textId="6CC99657" w:rsidR="00585FC3" w:rsidRPr="00585FC3" w:rsidRDefault="00585FC3" w:rsidP="00585FC3">
            <w:pPr>
              <w:tabs>
                <w:tab w:val="decimal" w:pos="763"/>
              </w:tabs>
              <w:ind w:right="-64"/>
              <w:jc w:val="right"/>
              <w:rPr>
                <w:rFonts w:ascii="Browallia New" w:eastAsia="Arial Unicode MS" w:hAnsi="Browallia New" w:cs="Browallia New"/>
                <w:sz w:val="28"/>
                <w:szCs w:val="28"/>
              </w:rPr>
            </w:pPr>
            <w:r>
              <w:rPr>
                <w:rFonts w:ascii="Browallia New" w:eastAsia="Arial Unicode MS" w:hAnsi="Browallia New" w:cs="Browallia New"/>
                <w:sz w:val="28"/>
                <w:szCs w:val="28"/>
              </w:rPr>
              <w:t>(1,985)</w:t>
            </w:r>
          </w:p>
        </w:tc>
        <w:tc>
          <w:tcPr>
            <w:tcW w:w="2565" w:type="dxa"/>
          </w:tcPr>
          <w:p w14:paraId="70D86320" w14:textId="680849DB" w:rsidR="00585FC3" w:rsidRPr="0068079D" w:rsidRDefault="00585FC3" w:rsidP="00585FC3">
            <w:pPr>
              <w:tabs>
                <w:tab w:val="left" w:pos="3090"/>
                <w:tab w:val="left" w:pos="4860"/>
              </w:tabs>
              <w:spacing w:line="240" w:lineRule="auto"/>
              <w:jc w:val="center"/>
              <w:rPr>
                <w:rFonts w:ascii="Browallia New" w:eastAsia="Arial Unicode MS" w:hAnsi="Browallia New" w:cs="Browallia New"/>
                <w:sz w:val="28"/>
                <w:szCs w:val="28"/>
                <w:lang w:val="en-GB"/>
              </w:rPr>
            </w:pPr>
            <w:r>
              <w:rPr>
                <w:rFonts w:ascii="Browallia New" w:hAnsi="Browallia New" w:cs="Browallia New"/>
                <w:snapToGrid w:val="0"/>
                <w:sz w:val="28"/>
                <w:szCs w:val="28"/>
                <w:lang w:eastAsia="th-TH"/>
              </w:rPr>
              <w:t xml:space="preserve">                          -</w:t>
            </w:r>
          </w:p>
        </w:tc>
      </w:tr>
      <w:tr w:rsidR="00585FC3" w:rsidRPr="0068079D" w14:paraId="3E5D9C72" w14:textId="77777777">
        <w:tc>
          <w:tcPr>
            <w:tcW w:w="3879" w:type="dxa"/>
            <w:vAlign w:val="bottom"/>
          </w:tcPr>
          <w:p w14:paraId="3916DB4D" w14:textId="04F83904" w:rsidR="00585FC3" w:rsidRPr="0068079D" w:rsidRDefault="00585FC3" w:rsidP="00585FC3">
            <w:pPr>
              <w:spacing w:line="240" w:lineRule="auto"/>
              <w:rPr>
                <w:rFonts w:ascii="Browallia New" w:hAnsi="Browallia New" w:cs="Browallia New"/>
                <w:sz w:val="28"/>
                <w:szCs w:val="28"/>
                <w:cs/>
              </w:rPr>
            </w:pPr>
            <w:r w:rsidRPr="0068079D">
              <w:rPr>
                <w:rFonts w:ascii="Browallia New" w:hAnsi="Browallia New" w:cs="Browallia New"/>
                <w:sz w:val="28"/>
                <w:szCs w:val="28"/>
                <w:cs/>
              </w:rPr>
              <w:t>ค่าเสื่อมราคา</w:t>
            </w:r>
          </w:p>
        </w:tc>
        <w:tc>
          <w:tcPr>
            <w:tcW w:w="2565" w:type="dxa"/>
            <w:vAlign w:val="bottom"/>
          </w:tcPr>
          <w:p w14:paraId="3CE7E21A" w14:textId="27F65961" w:rsidR="00585FC3" w:rsidRPr="0068079D" w:rsidRDefault="00585FC3" w:rsidP="00585FC3">
            <w:pPr>
              <w:pBdr>
                <w:bottom w:val="single" w:sz="4" w:space="1" w:color="auto"/>
              </w:pBdr>
              <w:tabs>
                <w:tab w:val="decimal" w:pos="763"/>
              </w:tabs>
              <w:ind w:right="-64"/>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(17,389)</w:t>
            </w:r>
          </w:p>
        </w:tc>
        <w:tc>
          <w:tcPr>
            <w:tcW w:w="2565" w:type="dxa"/>
          </w:tcPr>
          <w:p w14:paraId="100F8492" w14:textId="0401C609" w:rsidR="00585FC3" w:rsidRPr="0068079D" w:rsidRDefault="00585FC3" w:rsidP="00585FC3">
            <w:pPr>
              <w:pBdr>
                <w:bottom w:val="single" w:sz="4" w:space="1" w:color="auto"/>
              </w:pBdr>
              <w:tabs>
                <w:tab w:val="clear" w:pos="1871"/>
                <w:tab w:val="decimal" w:pos="763"/>
                <w:tab w:val="left" w:pos="1875"/>
              </w:tabs>
              <w:ind w:right="-64"/>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(10,30</w:t>
            </w:r>
            <w:r w:rsidR="006A07BD">
              <w:rPr>
                <w:rFonts w:ascii="Browallia New" w:eastAsia="Arial Unicode MS" w:hAnsi="Browallia New" w:cs="Browallia New"/>
                <w:sz w:val="28"/>
                <w:szCs w:val="28"/>
                <w:lang w:val="en-GB"/>
              </w:rPr>
              <w:t>2</w:t>
            </w:r>
            <w:r>
              <w:rPr>
                <w:rFonts w:ascii="Browallia New" w:eastAsia="Arial Unicode MS" w:hAnsi="Browallia New" w:cs="Browallia New"/>
                <w:sz w:val="28"/>
                <w:szCs w:val="28"/>
                <w:lang w:val="en-GB"/>
              </w:rPr>
              <w:t>)</w:t>
            </w:r>
          </w:p>
        </w:tc>
      </w:tr>
      <w:tr w:rsidR="00585FC3" w:rsidRPr="0068079D" w14:paraId="74152197" w14:textId="77777777" w:rsidTr="0079440C">
        <w:tc>
          <w:tcPr>
            <w:tcW w:w="3879" w:type="dxa"/>
            <w:vAlign w:val="bottom"/>
          </w:tcPr>
          <w:p w14:paraId="7305711D" w14:textId="79439747" w:rsidR="00585FC3" w:rsidRPr="0068079D" w:rsidRDefault="00585FC3" w:rsidP="00585FC3">
            <w:pPr>
              <w:spacing w:line="252"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Pr="00F178DC">
              <w:rPr>
                <w:rFonts w:ascii="Browallia New" w:hAnsi="Browallia New" w:cs="Browallia New"/>
                <w:sz w:val="28"/>
                <w:szCs w:val="28"/>
              </w:rPr>
              <w:t>31</w:t>
            </w:r>
            <w:r w:rsidRPr="00F178DC">
              <w:rPr>
                <w:rFonts w:ascii="Browallia New" w:hAnsi="Browallia New" w:cs="Browallia New"/>
                <w:sz w:val="28"/>
                <w:szCs w:val="28"/>
                <w:cs/>
                <w:lang w:val="en-GB"/>
              </w:rPr>
              <w:t xml:space="preserve"> มีนาคม</w:t>
            </w:r>
            <w:r w:rsidRPr="00F178DC">
              <w:rPr>
                <w:rFonts w:ascii="Browallia New" w:hAnsi="Browallia New" w:cs="Browallia New"/>
                <w:sz w:val="28"/>
                <w:szCs w:val="28"/>
              </w:rPr>
              <w:t xml:space="preserve"> 2569</w:t>
            </w:r>
          </w:p>
        </w:tc>
        <w:tc>
          <w:tcPr>
            <w:tcW w:w="2565" w:type="dxa"/>
            <w:vAlign w:val="bottom"/>
          </w:tcPr>
          <w:p w14:paraId="32D14AEA" w14:textId="435CC62B" w:rsidR="00585FC3" w:rsidRPr="0068079D" w:rsidRDefault="00585FC3" w:rsidP="00585FC3">
            <w:pPr>
              <w:pBdr>
                <w:bottom w:val="single" w:sz="12" w:space="1" w:color="auto"/>
              </w:pBd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301,426</w:t>
            </w:r>
          </w:p>
        </w:tc>
        <w:tc>
          <w:tcPr>
            <w:tcW w:w="2565" w:type="dxa"/>
            <w:vAlign w:val="bottom"/>
          </w:tcPr>
          <w:p w14:paraId="36E7C248" w14:textId="77898803" w:rsidR="00585FC3" w:rsidRPr="0068079D" w:rsidRDefault="00585FC3" w:rsidP="00585FC3">
            <w:pPr>
              <w:pBdr>
                <w:bottom w:val="single" w:sz="12" w:space="1" w:color="auto"/>
              </w:pBdr>
              <w:tabs>
                <w:tab w:val="left" w:pos="3090"/>
                <w:tab w:val="left" w:pos="4860"/>
              </w:tabs>
              <w:spacing w:line="240" w:lineRule="auto"/>
              <w:jc w:val="right"/>
              <w:rPr>
                <w:rFonts w:ascii="Browallia New" w:hAnsi="Browallia New" w:cs="Browallia New"/>
                <w:sz w:val="28"/>
                <w:szCs w:val="28"/>
              </w:rPr>
            </w:pPr>
            <w:r>
              <w:rPr>
                <w:rFonts w:ascii="Browallia New" w:hAnsi="Browallia New" w:cs="Browallia New"/>
                <w:sz w:val="28"/>
                <w:szCs w:val="28"/>
              </w:rPr>
              <w:t>214,935</w:t>
            </w:r>
          </w:p>
        </w:tc>
      </w:tr>
    </w:tbl>
    <w:p w14:paraId="39B81C0B" w14:textId="77777777" w:rsidR="002A26DE" w:rsidRDefault="002A26DE"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7D49C43" w14:textId="37F11D17" w:rsidR="00626A1D" w:rsidRPr="0068079D" w:rsidRDefault="001F0FD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 xml:space="preserve">สินทรัพย์สิทธิการใช้ </w:t>
      </w:r>
      <w:r w:rsidR="00C23BE5" w:rsidRPr="0068079D">
        <w:rPr>
          <w:rFonts w:ascii="Browallia New" w:hAnsi="Browallia New" w:cs="Browallia New"/>
          <w:b/>
          <w:bCs/>
          <w:color w:val="000000" w:themeColor="text1"/>
          <w:sz w:val="28"/>
          <w:szCs w:val="28"/>
        </w:rPr>
        <w:t>-</w:t>
      </w:r>
      <w:r w:rsidRPr="0068079D">
        <w:rPr>
          <w:rFonts w:ascii="Browallia New" w:hAnsi="Browallia New" w:cs="Browallia New"/>
          <w:b/>
          <w:bCs/>
          <w:color w:val="000000" w:themeColor="text1"/>
          <w:sz w:val="28"/>
          <w:szCs w:val="28"/>
        </w:rPr>
        <w:t xml:space="preserve"> </w:t>
      </w:r>
      <w:r w:rsidRPr="0068079D">
        <w:rPr>
          <w:rFonts w:ascii="Browallia New" w:hAnsi="Browallia New" w:cs="Browallia New"/>
          <w:b/>
          <w:bCs/>
          <w:color w:val="000000" w:themeColor="text1"/>
          <w:sz w:val="28"/>
          <w:szCs w:val="28"/>
          <w:cs/>
        </w:rPr>
        <w:t>สุทธิ</w:t>
      </w:r>
    </w:p>
    <w:p w14:paraId="07A6474A" w14:textId="77777777" w:rsidR="001F0FD3" w:rsidRPr="0068079D" w:rsidRDefault="001F0FD3" w:rsidP="00C1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31"/>
        </w:tabs>
        <w:spacing w:line="240" w:lineRule="auto"/>
        <w:ind w:left="426"/>
        <w:jc w:val="thaiDistribute"/>
        <w:rPr>
          <w:rFonts w:ascii="Browallia New" w:hAnsi="Browallia New" w:cs="Browallia New"/>
          <w:b/>
          <w:bCs/>
          <w:color w:val="000000" w:themeColor="text1"/>
          <w:sz w:val="20"/>
          <w:szCs w:val="20"/>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68079D" w14:paraId="30305F60" w14:textId="77777777" w:rsidTr="0079440C">
        <w:trPr>
          <w:tblHeader/>
        </w:trPr>
        <w:tc>
          <w:tcPr>
            <w:tcW w:w="3879" w:type="dxa"/>
          </w:tcPr>
          <w:p w14:paraId="11B5DCF3" w14:textId="77777777" w:rsidR="0079440C" w:rsidRPr="0068079D"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08EA1F90" w14:textId="77777777" w:rsidR="0079440C" w:rsidRPr="0068079D"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4D31099" w14:textId="484C355F" w:rsidR="0079440C" w:rsidRPr="0068079D"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79440C" w:rsidRPr="0068079D" w14:paraId="7627F60B" w14:textId="77777777" w:rsidTr="0079440C">
        <w:trPr>
          <w:tblHeader/>
        </w:trPr>
        <w:tc>
          <w:tcPr>
            <w:tcW w:w="3879" w:type="dxa"/>
          </w:tcPr>
          <w:p w14:paraId="4AC7BCA4" w14:textId="77777777" w:rsidR="0079440C" w:rsidRPr="0068079D"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6B9CC674" w14:textId="0F96DC58" w:rsidR="0079440C" w:rsidRPr="0068079D"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565" w:type="dxa"/>
            <w:vAlign w:val="bottom"/>
          </w:tcPr>
          <w:p w14:paraId="6A7719DC" w14:textId="19C2EB2B" w:rsidR="0079440C" w:rsidRPr="0068079D"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79440C" w:rsidRPr="0068079D" w14:paraId="24C02DF9" w14:textId="77777777" w:rsidTr="0079440C">
        <w:tc>
          <w:tcPr>
            <w:tcW w:w="3879" w:type="dxa"/>
          </w:tcPr>
          <w:p w14:paraId="0B3AD9EA" w14:textId="69D1D3AB" w:rsidR="0079440C" w:rsidRPr="0068079D" w:rsidRDefault="0079440C" w:rsidP="006E5A3C">
            <w:pPr>
              <w:spacing w:line="240" w:lineRule="auto"/>
              <w:rPr>
                <w:rFonts w:ascii="Browallia New" w:hAnsi="Browallia New" w:cs="Browallia New"/>
                <w:sz w:val="28"/>
                <w:szCs w:val="28"/>
                <w:cs/>
                <w:lang w:val="en-GB"/>
              </w:rPr>
            </w:pPr>
          </w:p>
        </w:tc>
        <w:tc>
          <w:tcPr>
            <w:tcW w:w="2565" w:type="dxa"/>
          </w:tcPr>
          <w:p w14:paraId="6BC6A672" w14:textId="77777777" w:rsidR="0079440C" w:rsidRPr="0068079D" w:rsidRDefault="0079440C"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092D2A66" w14:textId="77777777" w:rsidR="0079440C" w:rsidRPr="0068079D"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68079D" w14:paraId="3762B496" w14:textId="77777777" w:rsidTr="0079440C">
        <w:tc>
          <w:tcPr>
            <w:tcW w:w="3879" w:type="dxa"/>
          </w:tcPr>
          <w:p w14:paraId="5C432EAB" w14:textId="4DC11B09" w:rsidR="0079440C" w:rsidRPr="0068079D" w:rsidRDefault="0079440C" w:rsidP="004B6A9A">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w:t>
            </w:r>
            <w:r w:rsidR="001F1FB0">
              <w:rPr>
                <w:rFonts w:ascii="Browallia New" w:hAnsi="Browallia New" w:cs="Browallia New"/>
                <w:sz w:val="28"/>
                <w:szCs w:val="28"/>
              </w:rPr>
              <w:t>9</w:t>
            </w:r>
          </w:p>
        </w:tc>
        <w:tc>
          <w:tcPr>
            <w:tcW w:w="2565" w:type="dxa"/>
            <w:vAlign w:val="bottom"/>
          </w:tcPr>
          <w:p w14:paraId="18624518" w14:textId="31DBABFF" w:rsidR="0079440C" w:rsidRPr="00A7233A" w:rsidRDefault="003C2A05" w:rsidP="00A7233A">
            <w:pPr>
              <w:spacing w:line="240" w:lineRule="auto"/>
              <w:jc w:val="right"/>
              <w:rPr>
                <w:rFonts w:ascii="Browallia New" w:hAnsi="Browallia New" w:cs="Browallia New"/>
                <w:sz w:val="28"/>
                <w:szCs w:val="28"/>
              </w:rPr>
            </w:pPr>
            <w:r w:rsidRPr="003C2A05">
              <w:rPr>
                <w:rFonts w:ascii="Browallia New" w:hAnsi="Browallia New" w:cs="Browallia New"/>
                <w:sz w:val="28"/>
                <w:szCs w:val="28"/>
              </w:rPr>
              <w:t xml:space="preserve">       198,217 </w:t>
            </w:r>
          </w:p>
        </w:tc>
        <w:tc>
          <w:tcPr>
            <w:tcW w:w="2565" w:type="dxa"/>
          </w:tcPr>
          <w:p w14:paraId="086F7831" w14:textId="4F78187D" w:rsidR="0079440C" w:rsidRPr="00A7233A" w:rsidRDefault="00A7233A" w:rsidP="00A7233A">
            <w:pPr>
              <w:spacing w:line="240" w:lineRule="auto"/>
              <w:jc w:val="right"/>
              <w:rPr>
                <w:rFonts w:ascii="Browallia New" w:hAnsi="Browallia New" w:cs="Browallia New"/>
                <w:sz w:val="28"/>
                <w:szCs w:val="28"/>
              </w:rPr>
            </w:pPr>
            <w:r w:rsidRPr="00A7233A">
              <w:rPr>
                <w:rFonts w:ascii="Browallia New" w:hAnsi="Browallia New" w:cs="Browallia New"/>
                <w:sz w:val="28"/>
                <w:szCs w:val="28"/>
              </w:rPr>
              <w:t xml:space="preserve">          82,881</w:t>
            </w:r>
          </w:p>
        </w:tc>
      </w:tr>
      <w:tr w:rsidR="00C26937" w:rsidRPr="0068079D" w14:paraId="4791F860" w14:textId="77777777" w:rsidTr="0079440C">
        <w:tc>
          <w:tcPr>
            <w:tcW w:w="3879" w:type="dxa"/>
          </w:tcPr>
          <w:p w14:paraId="30BB0DDC" w14:textId="129EDCCB" w:rsidR="00C26937" w:rsidRPr="0068079D" w:rsidRDefault="00C26937" w:rsidP="00C26937">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เพิ่มขึ้นระหว่างงวด</w:t>
            </w:r>
          </w:p>
        </w:tc>
        <w:tc>
          <w:tcPr>
            <w:tcW w:w="2565" w:type="dxa"/>
          </w:tcPr>
          <w:p w14:paraId="130F8478" w14:textId="2126BEA9" w:rsidR="00C26937" w:rsidRPr="0068079D" w:rsidRDefault="00C26937" w:rsidP="00C26937">
            <w:pP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10,284</w:t>
            </w:r>
          </w:p>
        </w:tc>
        <w:tc>
          <w:tcPr>
            <w:tcW w:w="2565" w:type="dxa"/>
          </w:tcPr>
          <w:p w14:paraId="6DDCB829" w14:textId="40DC11CF" w:rsidR="00C26937" w:rsidRPr="0068079D" w:rsidRDefault="00C26937" w:rsidP="00C26937">
            <w:pPr>
              <w:tabs>
                <w:tab w:val="left" w:pos="3090"/>
                <w:tab w:val="left" w:pos="4860"/>
              </w:tabs>
              <w:spacing w:line="240" w:lineRule="auto"/>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 xml:space="preserve">                          -</w:t>
            </w:r>
          </w:p>
        </w:tc>
      </w:tr>
      <w:tr w:rsidR="00C26937" w:rsidRPr="0068079D" w14:paraId="643809EA" w14:textId="77777777" w:rsidTr="0079440C">
        <w:tc>
          <w:tcPr>
            <w:tcW w:w="3879" w:type="dxa"/>
          </w:tcPr>
          <w:p w14:paraId="45F261E7" w14:textId="040FD921" w:rsidR="00C26937" w:rsidRPr="0068079D" w:rsidRDefault="00C26937" w:rsidP="00C26937">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ปรับปรุงจากการเปลี่ยนแปลงสัญญา</w:t>
            </w:r>
          </w:p>
        </w:tc>
        <w:tc>
          <w:tcPr>
            <w:tcW w:w="2565" w:type="dxa"/>
          </w:tcPr>
          <w:p w14:paraId="7EA2AB63" w14:textId="6D2557E5" w:rsidR="00C26937" w:rsidRPr="0068079D" w:rsidRDefault="00C26937" w:rsidP="00C26937">
            <w:pP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9</w:t>
            </w:r>
            <w:r w:rsidR="007779B7">
              <w:rPr>
                <w:rFonts w:ascii="Browallia New" w:eastAsia="Arial Unicode MS" w:hAnsi="Browallia New" w:cs="Browallia New"/>
                <w:sz w:val="28"/>
                <w:szCs w:val="28"/>
              </w:rPr>
              <w:t>5</w:t>
            </w:r>
            <w:r>
              <w:rPr>
                <w:rFonts w:ascii="Browallia New" w:eastAsia="Arial Unicode MS" w:hAnsi="Browallia New" w:cs="Browallia New"/>
                <w:sz w:val="28"/>
                <w:szCs w:val="28"/>
              </w:rPr>
              <w:t>,</w:t>
            </w:r>
            <w:r w:rsidR="007779B7">
              <w:rPr>
                <w:rFonts w:ascii="Browallia New" w:eastAsia="Arial Unicode MS" w:hAnsi="Browallia New" w:cs="Browallia New"/>
                <w:sz w:val="28"/>
                <w:szCs w:val="28"/>
              </w:rPr>
              <w:t>069</w:t>
            </w:r>
          </w:p>
        </w:tc>
        <w:tc>
          <w:tcPr>
            <w:tcW w:w="2565" w:type="dxa"/>
          </w:tcPr>
          <w:p w14:paraId="3163FEF0" w14:textId="64934D6E" w:rsidR="00C26937" w:rsidRPr="0068079D" w:rsidRDefault="00C26937" w:rsidP="00C26937">
            <w:pP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42,084</w:t>
            </w:r>
          </w:p>
        </w:tc>
      </w:tr>
      <w:tr w:rsidR="002E0F23" w:rsidRPr="0068079D" w14:paraId="19F35339" w14:textId="77777777" w:rsidTr="0079440C">
        <w:tc>
          <w:tcPr>
            <w:tcW w:w="3879" w:type="dxa"/>
          </w:tcPr>
          <w:p w14:paraId="60E1938C" w14:textId="2DB8F060" w:rsidR="002E0F23" w:rsidRPr="0068079D" w:rsidRDefault="002E0F23" w:rsidP="002E0F23">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ยกเลิกสัญญา</w:t>
            </w:r>
          </w:p>
        </w:tc>
        <w:tc>
          <w:tcPr>
            <w:tcW w:w="2565" w:type="dxa"/>
          </w:tcPr>
          <w:p w14:paraId="48E64F54" w14:textId="5CA4317C" w:rsidR="002E0F23" w:rsidRPr="0068079D" w:rsidRDefault="002E0F23" w:rsidP="002E0F23">
            <w:pP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(3,</w:t>
            </w:r>
            <w:r w:rsidR="00116363">
              <w:rPr>
                <w:rFonts w:ascii="Browallia New" w:eastAsia="Arial Unicode MS" w:hAnsi="Browallia New" w:cs="Browallia New"/>
                <w:sz w:val="28"/>
                <w:szCs w:val="28"/>
              </w:rPr>
              <w:t>226</w:t>
            </w:r>
            <w:r>
              <w:rPr>
                <w:rFonts w:ascii="Browallia New" w:eastAsia="Arial Unicode MS" w:hAnsi="Browallia New" w:cs="Browallia New"/>
                <w:sz w:val="28"/>
                <w:szCs w:val="28"/>
              </w:rPr>
              <w:t>)</w:t>
            </w:r>
          </w:p>
        </w:tc>
        <w:tc>
          <w:tcPr>
            <w:tcW w:w="2565" w:type="dxa"/>
          </w:tcPr>
          <w:p w14:paraId="7249F2C5" w14:textId="7588C221" w:rsidR="002E0F23" w:rsidRPr="0068079D" w:rsidRDefault="002E0F23" w:rsidP="002E0F23">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r>
      <w:tr w:rsidR="002E0F23" w:rsidRPr="0068079D" w14:paraId="3C01743C" w14:textId="77777777" w:rsidTr="0079440C">
        <w:tc>
          <w:tcPr>
            <w:tcW w:w="3879" w:type="dxa"/>
          </w:tcPr>
          <w:p w14:paraId="6AB47C54" w14:textId="3E6CD392" w:rsidR="002E0F23" w:rsidRPr="0068079D" w:rsidRDefault="002E0F23" w:rsidP="002E0F23">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ค่าตัดจำหน่าย</w:t>
            </w:r>
          </w:p>
        </w:tc>
        <w:tc>
          <w:tcPr>
            <w:tcW w:w="2565" w:type="dxa"/>
          </w:tcPr>
          <w:p w14:paraId="291286B2" w14:textId="4D1423E9" w:rsidR="002E0F23" w:rsidRPr="0068079D" w:rsidRDefault="002E0F23" w:rsidP="002E0F23">
            <w:pP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(98)</w:t>
            </w:r>
          </w:p>
        </w:tc>
        <w:tc>
          <w:tcPr>
            <w:tcW w:w="2565" w:type="dxa"/>
          </w:tcPr>
          <w:p w14:paraId="46C62EE2" w14:textId="38AB2C13" w:rsidR="002E0F23" w:rsidRPr="0068079D" w:rsidRDefault="002E0F23" w:rsidP="002E0F23">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r>
      <w:tr w:rsidR="002E0F23" w:rsidRPr="0068079D" w14:paraId="084C9701" w14:textId="77777777" w:rsidTr="0079440C">
        <w:tc>
          <w:tcPr>
            <w:tcW w:w="3879" w:type="dxa"/>
          </w:tcPr>
          <w:p w14:paraId="798D9F1A" w14:textId="153D78D6" w:rsidR="002E0F23" w:rsidRPr="0068079D" w:rsidRDefault="002E0F23" w:rsidP="002E0F23">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ค่าเสื่อมราคา</w:t>
            </w:r>
          </w:p>
        </w:tc>
        <w:tc>
          <w:tcPr>
            <w:tcW w:w="2565" w:type="dxa"/>
          </w:tcPr>
          <w:p w14:paraId="491DA50D" w14:textId="04D32779" w:rsidR="002E0F23" w:rsidRPr="0068079D" w:rsidRDefault="002E0F23" w:rsidP="002E0F23">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(13,400)</w:t>
            </w:r>
          </w:p>
        </w:tc>
        <w:tc>
          <w:tcPr>
            <w:tcW w:w="2565" w:type="dxa"/>
          </w:tcPr>
          <w:p w14:paraId="08498A55" w14:textId="74DB75DB" w:rsidR="002E0F23" w:rsidRPr="0068079D" w:rsidRDefault="002E0F23" w:rsidP="002E0F23">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(5,0</w:t>
            </w:r>
            <w:r w:rsidR="0029258F">
              <w:rPr>
                <w:rFonts w:ascii="Browallia New" w:eastAsia="Arial Unicode MS" w:hAnsi="Browallia New" w:cs="Browallia New"/>
                <w:sz w:val="28"/>
                <w:szCs w:val="28"/>
              </w:rPr>
              <w:t>79</w:t>
            </w:r>
            <w:r>
              <w:rPr>
                <w:rFonts w:ascii="Browallia New" w:eastAsia="Arial Unicode MS" w:hAnsi="Browallia New" w:cs="Browallia New"/>
                <w:sz w:val="28"/>
                <w:szCs w:val="28"/>
              </w:rPr>
              <w:t>)</w:t>
            </w:r>
          </w:p>
        </w:tc>
      </w:tr>
      <w:tr w:rsidR="002E0F23" w:rsidRPr="0068079D" w14:paraId="3824F9CF" w14:textId="77777777" w:rsidTr="0079440C">
        <w:tc>
          <w:tcPr>
            <w:tcW w:w="3879" w:type="dxa"/>
          </w:tcPr>
          <w:p w14:paraId="25128267" w14:textId="45A0C5B4" w:rsidR="002E0F23" w:rsidRPr="0068079D" w:rsidRDefault="002E0F23" w:rsidP="002E0F23">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Pr="001F1FB0">
              <w:rPr>
                <w:rFonts w:ascii="Browallia New" w:hAnsi="Browallia New" w:cs="Browallia New"/>
                <w:sz w:val="28"/>
                <w:szCs w:val="28"/>
              </w:rPr>
              <w:t>31</w:t>
            </w:r>
            <w:r w:rsidRPr="001F1FB0">
              <w:rPr>
                <w:rFonts w:ascii="Browallia New" w:hAnsi="Browallia New" w:cs="Browallia New"/>
                <w:sz w:val="28"/>
                <w:szCs w:val="28"/>
                <w:cs/>
                <w:lang w:val="en-GB"/>
              </w:rPr>
              <w:t xml:space="preserve"> มีนาคม</w:t>
            </w:r>
            <w:r w:rsidRPr="001F1FB0">
              <w:rPr>
                <w:rFonts w:ascii="Browallia New" w:hAnsi="Browallia New" w:cs="Browallia New"/>
                <w:sz w:val="28"/>
                <w:szCs w:val="28"/>
              </w:rPr>
              <w:t xml:space="preserve"> 2569</w:t>
            </w:r>
          </w:p>
        </w:tc>
        <w:tc>
          <w:tcPr>
            <w:tcW w:w="2565" w:type="dxa"/>
          </w:tcPr>
          <w:p w14:paraId="522170C0" w14:textId="2C901820" w:rsidR="002E0F23" w:rsidRPr="0068079D" w:rsidRDefault="002E0F23" w:rsidP="002E0F23">
            <w:pPr>
              <w:pBdr>
                <w:bottom w:val="single" w:sz="12" w:space="1" w:color="auto"/>
              </w:pBd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286,846</w:t>
            </w:r>
          </w:p>
        </w:tc>
        <w:tc>
          <w:tcPr>
            <w:tcW w:w="2565" w:type="dxa"/>
          </w:tcPr>
          <w:p w14:paraId="625A2AB3" w14:textId="417C9B15" w:rsidR="002E0F23" w:rsidRPr="0068079D" w:rsidRDefault="002E0F23" w:rsidP="002E0F23">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119,886</w:t>
            </w:r>
          </w:p>
        </w:tc>
      </w:tr>
      <w:tr w:rsidR="002E0F23" w:rsidRPr="0068079D" w14:paraId="33900DF1" w14:textId="77777777" w:rsidTr="0079440C">
        <w:tc>
          <w:tcPr>
            <w:tcW w:w="3879" w:type="dxa"/>
          </w:tcPr>
          <w:p w14:paraId="7085EC45" w14:textId="77777777" w:rsidR="002E0F23" w:rsidRPr="0068079D" w:rsidRDefault="002E0F23" w:rsidP="002E0F23">
            <w:pPr>
              <w:spacing w:line="240" w:lineRule="auto"/>
              <w:rPr>
                <w:rFonts w:ascii="Browallia New" w:hAnsi="Browallia New" w:cs="Browallia New"/>
                <w:sz w:val="28"/>
                <w:szCs w:val="28"/>
                <w:cs/>
                <w:lang w:val="en-GB"/>
              </w:rPr>
            </w:pPr>
          </w:p>
        </w:tc>
        <w:tc>
          <w:tcPr>
            <w:tcW w:w="2565" w:type="dxa"/>
          </w:tcPr>
          <w:p w14:paraId="5CC5FDEA" w14:textId="77777777" w:rsidR="002E0F23" w:rsidRPr="0068079D" w:rsidRDefault="002E0F23" w:rsidP="002E0F23">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tcPr>
          <w:p w14:paraId="5EB07BF3" w14:textId="77777777" w:rsidR="002E0F23" w:rsidRPr="0068079D" w:rsidRDefault="002E0F23" w:rsidP="002E0F23">
            <w:pPr>
              <w:tabs>
                <w:tab w:val="clear" w:pos="1644"/>
                <w:tab w:val="left" w:pos="1512"/>
              </w:tabs>
              <w:spacing w:line="240" w:lineRule="auto"/>
              <w:ind w:right="-12"/>
              <w:jc w:val="right"/>
              <w:rPr>
                <w:rFonts w:ascii="Browallia New" w:eastAsia="Arial Unicode MS" w:hAnsi="Browallia New" w:cs="Browallia New"/>
                <w:sz w:val="28"/>
                <w:szCs w:val="28"/>
              </w:rPr>
            </w:pPr>
          </w:p>
        </w:tc>
      </w:tr>
      <w:tr w:rsidR="002E0F23" w:rsidRPr="0068079D" w14:paraId="7A39ECB9" w14:textId="77777777" w:rsidTr="0079440C">
        <w:tc>
          <w:tcPr>
            <w:tcW w:w="3879" w:type="dxa"/>
          </w:tcPr>
          <w:p w14:paraId="1803FD13" w14:textId="09D52654" w:rsidR="002E0F23" w:rsidRPr="0068079D" w:rsidRDefault="002E0F23" w:rsidP="002E0F23">
            <w:pPr>
              <w:spacing w:line="240" w:lineRule="auto"/>
              <w:rPr>
                <w:rFonts w:ascii="Browallia New" w:hAnsi="Browallia New" w:cs="Browallia New"/>
                <w:sz w:val="28"/>
                <w:szCs w:val="28"/>
                <w:cs/>
                <w:lang w:val="en-GB"/>
              </w:rPr>
            </w:pPr>
            <w:r w:rsidRPr="0068079D">
              <w:rPr>
                <w:rFonts w:ascii="Browallia New" w:eastAsia="Arial Unicode MS" w:hAnsi="Browallia New" w:cs="Browallia New"/>
                <w:sz w:val="28"/>
                <w:szCs w:val="28"/>
                <w:cs/>
                <w:lang w:val="en-GB"/>
              </w:rPr>
              <w:t>ดอกเบี้ยจ่ายจากหนี้สินตามสัญญาเช่า</w:t>
            </w:r>
          </w:p>
        </w:tc>
        <w:tc>
          <w:tcPr>
            <w:tcW w:w="2565" w:type="dxa"/>
          </w:tcPr>
          <w:p w14:paraId="6C106EDB" w14:textId="4B67A1F5" w:rsidR="002E0F23" w:rsidRPr="0068079D" w:rsidRDefault="007367E8" w:rsidP="002E0F23">
            <w:pP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3,131</w:t>
            </w:r>
          </w:p>
        </w:tc>
        <w:tc>
          <w:tcPr>
            <w:tcW w:w="2565" w:type="dxa"/>
          </w:tcPr>
          <w:p w14:paraId="53DA569F" w14:textId="62FF3E5C" w:rsidR="002E0F23" w:rsidRPr="0068079D" w:rsidRDefault="007367E8" w:rsidP="002E0F23">
            <w:pP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1,320</w:t>
            </w:r>
          </w:p>
        </w:tc>
      </w:tr>
      <w:tr w:rsidR="002E0F23" w:rsidRPr="0068079D" w14:paraId="2027DEE8" w14:textId="77777777" w:rsidTr="0069797A">
        <w:tc>
          <w:tcPr>
            <w:tcW w:w="3879" w:type="dxa"/>
          </w:tcPr>
          <w:p w14:paraId="684FF592" w14:textId="6029BDA9" w:rsidR="002E0F23" w:rsidRPr="0068079D" w:rsidRDefault="002E0F23" w:rsidP="002E0F23">
            <w:pPr>
              <w:spacing w:line="240" w:lineRule="auto"/>
              <w:ind w:left="253" w:hanging="253"/>
              <w:rPr>
                <w:rFonts w:ascii="Browallia New" w:hAnsi="Browallia New" w:cs="Browallia New"/>
                <w:sz w:val="28"/>
                <w:szCs w:val="28"/>
                <w:cs/>
                <w:lang w:val="en-GB"/>
              </w:rPr>
            </w:pPr>
            <w:r w:rsidRPr="0068079D">
              <w:rPr>
                <w:rFonts w:ascii="Browallia New" w:eastAsia="Arial Unicode MS" w:hAnsi="Browallia New" w:cs="Browallia New"/>
                <w:sz w:val="28"/>
                <w:szCs w:val="28"/>
                <w:cs/>
                <w:lang w:val="en-GB"/>
              </w:rPr>
              <w:t>ค่าใช้จ่ายที่เกี่ยวกับสัญญาเช่าซึ่งสินทรัพย์</w:t>
            </w:r>
            <w:r w:rsidRPr="0068079D">
              <w:rPr>
                <w:rFonts w:ascii="Browallia New" w:hAnsi="Browallia New" w:cs="Browallia New"/>
                <w:sz w:val="28"/>
                <w:szCs w:val="28"/>
                <w:lang w:val="en-GB"/>
              </w:rPr>
              <w:t xml:space="preserve">           </w:t>
            </w:r>
            <w:r w:rsidRPr="0068079D">
              <w:rPr>
                <w:rFonts w:ascii="Browallia New" w:eastAsia="Arial Unicode MS" w:hAnsi="Browallia New" w:cs="Browallia New"/>
                <w:sz w:val="28"/>
                <w:szCs w:val="28"/>
                <w:cs/>
                <w:lang w:val="en-GB"/>
              </w:rPr>
              <w:t>มีมูลค่าต่ำ</w:t>
            </w:r>
          </w:p>
        </w:tc>
        <w:tc>
          <w:tcPr>
            <w:tcW w:w="2565" w:type="dxa"/>
            <w:vAlign w:val="bottom"/>
          </w:tcPr>
          <w:p w14:paraId="5E8CDF51" w14:textId="7B913D13" w:rsidR="002E0F23" w:rsidRPr="0068079D" w:rsidRDefault="007367E8" w:rsidP="002E0F23">
            <w:pPr>
              <w:tabs>
                <w:tab w:val="clear" w:pos="1644"/>
                <w:tab w:val="left" w:pos="1512"/>
              </w:tabs>
              <w:spacing w:line="240" w:lineRule="auto"/>
              <w:ind w:right="-12"/>
              <w:jc w:val="right"/>
              <w:rPr>
                <w:rFonts w:ascii="Browallia New" w:hAnsi="Browallia New" w:cs="Browallia New"/>
                <w:sz w:val="28"/>
                <w:szCs w:val="28"/>
                <w:cs/>
              </w:rPr>
            </w:pPr>
            <w:r>
              <w:rPr>
                <w:rFonts w:ascii="Browallia New" w:hAnsi="Browallia New" w:cs="Browallia New"/>
                <w:sz w:val="28"/>
                <w:szCs w:val="28"/>
              </w:rPr>
              <w:t>162</w:t>
            </w:r>
          </w:p>
        </w:tc>
        <w:tc>
          <w:tcPr>
            <w:tcW w:w="2565" w:type="dxa"/>
            <w:vAlign w:val="bottom"/>
          </w:tcPr>
          <w:p w14:paraId="4B01D3D1" w14:textId="0882C0F1" w:rsidR="002E0F23" w:rsidRPr="0068079D" w:rsidRDefault="007367E8" w:rsidP="002E0F23">
            <w:pPr>
              <w:tabs>
                <w:tab w:val="clear" w:pos="1644"/>
                <w:tab w:val="left" w:pos="1512"/>
              </w:tabs>
              <w:spacing w:line="240" w:lineRule="auto"/>
              <w:ind w:right="-12"/>
              <w:jc w:val="right"/>
              <w:rPr>
                <w:rFonts w:ascii="Browallia New" w:eastAsia="Arial Unicode MS" w:hAnsi="Browallia New" w:cs="Browallia New"/>
                <w:sz w:val="28"/>
                <w:szCs w:val="28"/>
              </w:rPr>
            </w:pPr>
            <w:r>
              <w:rPr>
                <w:rFonts w:ascii="Browallia New" w:eastAsia="Arial Unicode MS" w:hAnsi="Browallia New" w:cs="Browallia New"/>
                <w:sz w:val="28"/>
                <w:szCs w:val="28"/>
              </w:rPr>
              <w:t>71</w:t>
            </w:r>
          </w:p>
        </w:tc>
      </w:tr>
    </w:tbl>
    <w:p w14:paraId="7711AB4D" w14:textId="77777777" w:rsid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46886FB2" w14:textId="77777777" w:rsid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3FAEDB5A" w14:textId="77777777" w:rsid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5611313D" w14:textId="77777777" w:rsid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0AA6C273" w14:textId="77777777" w:rsid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1F95A8E8" w14:textId="77777777" w:rsid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2BAEA3B7" w14:textId="77777777" w:rsid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480421F2" w14:textId="77777777" w:rsid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7FAD4FF8" w14:textId="77777777" w:rsid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0F6F9B54" w14:textId="77777777" w:rsidR="00E16654" w:rsidRPr="00E16654" w:rsidRDefault="00E16654"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2271AF9B" w14:textId="5F5911ED" w:rsidR="0070648E" w:rsidRPr="0068079D" w:rsidRDefault="00265C2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lastRenderedPageBreak/>
        <w:t xml:space="preserve">สินทรัพย์ไม่มีตัวตน </w:t>
      </w:r>
      <w:r w:rsidR="00E26303" w:rsidRPr="0068079D">
        <w:rPr>
          <w:rFonts w:ascii="Browallia New" w:hAnsi="Browallia New" w:cs="Browallia New"/>
          <w:b/>
          <w:bCs/>
          <w:color w:val="000000" w:themeColor="text1"/>
          <w:sz w:val="28"/>
          <w:szCs w:val="28"/>
        </w:rPr>
        <w:t>-</w:t>
      </w:r>
      <w:r w:rsidRPr="0068079D">
        <w:rPr>
          <w:rFonts w:ascii="Browallia New" w:hAnsi="Browallia New" w:cs="Browallia New"/>
          <w:b/>
          <w:bCs/>
          <w:color w:val="000000" w:themeColor="text1"/>
          <w:sz w:val="28"/>
          <w:szCs w:val="28"/>
          <w:cs/>
        </w:rPr>
        <w:t xml:space="preserve"> สุทธิ</w:t>
      </w:r>
    </w:p>
    <w:p w14:paraId="7361858F" w14:textId="77777777" w:rsidR="00265C2F" w:rsidRPr="0068079D" w:rsidRDefault="00265C2F" w:rsidP="0026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4C2103" w:rsidRPr="0068079D" w14:paraId="241D381E" w14:textId="77777777" w:rsidTr="004C2103">
        <w:tc>
          <w:tcPr>
            <w:tcW w:w="3879" w:type="dxa"/>
          </w:tcPr>
          <w:p w14:paraId="5A03DF04" w14:textId="77777777" w:rsidR="004C2103" w:rsidRPr="0068079D" w:rsidRDefault="004C2103"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618F723F" w14:textId="77777777" w:rsidR="004C2103" w:rsidRPr="0068079D" w:rsidRDefault="004C2103"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4FE876AA" w14:textId="373D1854" w:rsidR="004C2103" w:rsidRPr="0068079D" w:rsidRDefault="004C2103" w:rsidP="004C2103">
            <w:pPr>
              <w:tabs>
                <w:tab w:val="left" w:pos="3090"/>
                <w:tab w:val="left" w:pos="4860"/>
              </w:tabs>
              <w:spacing w:line="240" w:lineRule="auto"/>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4C2103" w:rsidRPr="0068079D" w14:paraId="668DF882" w14:textId="77777777" w:rsidTr="004C2103">
        <w:tc>
          <w:tcPr>
            <w:tcW w:w="3879" w:type="dxa"/>
          </w:tcPr>
          <w:p w14:paraId="0FFEA101" w14:textId="77777777" w:rsidR="004C2103" w:rsidRPr="0068079D" w:rsidRDefault="004C2103" w:rsidP="003E562A">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36736F7E" w14:textId="476BAD53" w:rsidR="004C2103" w:rsidRPr="0068079D"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565" w:type="dxa"/>
          </w:tcPr>
          <w:p w14:paraId="73678CB5" w14:textId="681B83FD" w:rsidR="004C2103" w:rsidRPr="0068079D"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4C2103" w:rsidRPr="0068079D" w14:paraId="3470F8DF" w14:textId="77777777" w:rsidTr="004C2103">
        <w:tc>
          <w:tcPr>
            <w:tcW w:w="3879" w:type="dxa"/>
          </w:tcPr>
          <w:p w14:paraId="4E03E970" w14:textId="33D662CD" w:rsidR="004C2103" w:rsidRPr="0068079D" w:rsidRDefault="004C2103" w:rsidP="006E5A3C">
            <w:pPr>
              <w:spacing w:line="240" w:lineRule="auto"/>
              <w:rPr>
                <w:rFonts w:ascii="Browallia New" w:hAnsi="Browallia New" w:cs="Browallia New"/>
                <w:sz w:val="28"/>
                <w:szCs w:val="28"/>
                <w:cs/>
                <w:lang w:val="en-GB"/>
              </w:rPr>
            </w:pPr>
          </w:p>
        </w:tc>
        <w:tc>
          <w:tcPr>
            <w:tcW w:w="2565" w:type="dxa"/>
          </w:tcPr>
          <w:p w14:paraId="071F5338" w14:textId="77777777" w:rsidR="004C2103" w:rsidRPr="0068079D" w:rsidRDefault="004C2103" w:rsidP="006E5A3C">
            <w:pPr>
              <w:tabs>
                <w:tab w:val="clear" w:pos="1644"/>
                <w:tab w:val="left" w:pos="1512"/>
              </w:tabs>
              <w:spacing w:line="240" w:lineRule="auto"/>
              <w:ind w:right="-12"/>
              <w:jc w:val="right"/>
              <w:rPr>
                <w:rFonts w:ascii="Browallia New" w:hAnsi="Browallia New" w:cs="Browallia New"/>
                <w:sz w:val="28"/>
                <w:szCs w:val="28"/>
              </w:rPr>
            </w:pPr>
          </w:p>
        </w:tc>
        <w:tc>
          <w:tcPr>
            <w:tcW w:w="2565" w:type="dxa"/>
          </w:tcPr>
          <w:p w14:paraId="38D3E7D0" w14:textId="77777777" w:rsidR="004C2103" w:rsidRPr="0068079D" w:rsidRDefault="004C2103" w:rsidP="006E5A3C">
            <w:pPr>
              <w:tabs>
                <w:tab w:val="clear" w:pos="1644"/>
                <w:tab w:val="left" w:pos="1512"/>
              </w:tabs>
              <w:spacing w:line="240" w:lineRule="auto"/>
              <w:ind w:right="-12"/>
              <w:jc w:val="right"/>
              <w:rPr>
                <w:rFonts w:ascii="Browallia New" w:hAnsi="Browallia New" w:cs="Browallia New"/>
                <w:sz w:val="28"/>
                <w:szCs w:val="28"/>
              </w:rPr>
            </w:pPr>
          </w:p>
        </w:tc>
      </w:tr>
      <w:tr w:rsidR="004C2103" w:rsidRPr="0068079D" w14:paraId="267FF9CC" w14:textId="77777777" w:rsidTr="004C2103">
        <w:tc>
          <w:tcPr>
            <w:tcW w:w="3879" w:type="dxa"/>
          </w:tcPr>
          <w:p w14:paraId="41B1592C" w14:textId="6B5B97F1" w:rsidR="004C2103" w:rsidRPr="0068079D" w:rsidRDefault="004C2103" w:rsidP="006E5A3C">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w:t>
            </w:r>
            <w:r w:rsidR="00ED7D13">
              <w:rPr>
                <w:rFonts w:ascii="Browallia New" w:hAnsi="Browallia New" w:cs="Browallia New"/>
                <w:sz w:val="28"/>
                <w:szCs w:val="28"/>
              </w:rPr>
              <w:t>9</w:t>
            </w:r>
          </w:p>
        </w:tc>
        <w:tc>
          <w:tcPr>
            <w:tcW w:w="2565" w:type="dxa"/>
          </w:tcPr>
          <w:p w14:paraId="4BB6CE3E" w14:textId="3F3A1581" w:rsidR="004C2103" w:rsidRPr="00095E51" w:rsidRDefault="00807355" w:rsidP="00054E91">
            <w:pPr>
              <w:spacing w:line="240" w:lineRule="auto"/>
              <w:jc w:val="right"/>
              <w:rPr>
                <w:rFonts w:ascii="Browallia New" w:hAnsi="Browallia New" w:cs="Browallia New"/>
                <w:sz w:val="28"/>
                <w:szCs w:val="28"/>
              </w:rPr>
            </w:pPr>
            <w:r w:rsidRPr="00095E51">
              <w:rPr>
                <w:rFonts w:ascii="Browallia New" w:hAnsi="Browallia New" w:cs="Browallia New"/>
                <w:sz w:val="28"/>
                <w:szCs w:val="28"/>
              </w:rPr>
              <w:t xml:space="preserve">   3,544,226 </w:t>
            </w:r>
          </w:p>
        </w:tc>
        <w:tc>
          <w:tcPr>
            <w:tcW w:w="2565" w:type="dxa"/>
          </w:tcPr>
          <w:p w14:paraId="54C862B7" w14:textId="240CE280" w:rsidR="004C2103" w:rsidRPr="00054E91" w:rsidRDefault="00054E91" w:rsidP="00054E91">
            <w:pPr>
              <w:spacing w:line="240" w:lineRule="auto"/>
              <w:jc w:val="right"/>
              <w:rPr>
                <w:rFonts w:ascii="Browallia New" w:hAnsi="Browallia New" w:cs="Browallia New"/>
                <w:sz w:val="28"/>
                <w:szCs w:val="28"/>
              </w:rPr>
            </w:pPr>
            <w:r w:rsidRPr="00054E91">
              <w:rPr>
                <w:rFonts w:ascii="Browallia New" w:hAnsi="Browallia New" w:cs="Browallia New"/>
                <w:sz w:val="28"/>
                <w:szCs w:val="28"/>
              </w:rPr>
              <w:t xml:space="preserve">          24,593 </w:t>
            </w:r>
          </w:p>
        </w:tc>
      </w:tr>
      <w:tr w:rsidR="008810E2" w:rsidRPr="0068079D" w14:paraId="35159914" w14:textId="77777777" w:rsidTr="004C2103">
        <w:tc>
          <w:tcPr>
            <w:tcW w:w="3879" w:type="dxa"/>
          </w:tcPr>
          <w:p w14:paraId="72546AAD" w14:textId="61F2CF62" w:rsidR="008810E2" w:rsidRPr="0068079D" w:rsidRDefault="008810E2" w:rsidP="008810E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เพิ่มขึ้นระหว่างงวด</w:t>
            </w:r>
          </w:p>
        </w:tc>
        <w:tc>
          <w:tcPr>
            <w:tcW w:w="2565" w:type="dxa"/>
          </w:tcPr>
          <w:p w14:paraId="2B8D5786" w14:textId="7C9CEDF1" w:rsidR="008810E2" w:rsidRPr="0068079D" w:rsidRDefault="008810E2" w:rsidP="008810E2">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6,292</w:t>
            </w:r>
          </w:p>
        </w:tc>
        <w:tc>
          <w:tcPr>
            <w:tcW w:w="2565" w:type="dxa"/>
          </w:tcPr>
          <w:p w14:paraId="4C355548" w14:textId="7C37345B" w:rsidR="008810E2" w:rsidRPr="0068079D" w:rsidRDefault="008810E2" w:rsidP="008810E2">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0056762C">
              <w:rPr>
                <w:rFonts w:ascii="Browallia New" w:hAnsi="Browallia New" w:cs="Browallia New"/>
                <w:snapToGrid w:val="0"/>
                <w:sz w:val="28"/>
                <w:szCs w:val="28"/>
                <w:lang w:eastAsia="th-TH"/>
              </w:rPr>
              <w:t xml:space="preserve"> </w:t>
            </w:r>
            <w:r>
              <w:rPr>
                <w:rFonts w:ascii="Browallia New" w:hAnsi="Browallia New" w:cs="Browallia New"/>
                <w:snapToGrid w:val="0"/>
                <w:sz w:val="28"/>
                <w:szCs w:val="28"/>
                <w:lang w:eastAsia="th-TH"/>
              </w:rPr>
              <w:t>-</w:t>
            </w:r>
          </w:p>
        </w:tc>
      </w:tr>
      <w:tr w:rsidR="00CB72AF" w:rsidRPr="0068079D" w14:paraId="1D806CE2" w14:textId="77777777" w:rsidTr="004C2103">
        <w:tc>
          <w:tcPr>
            <w:tcW w:w="3879" w:type="dxa"/>
          </w:tcPr>
          <w:p w14:paraId="37195E0E" w14:textId="2CFD4C69" w:rsidR="00CB72AF" w:rsidRPr="0068079D" w:rsidRDefault="00CB72AF" w:rsidP="00CB72AF">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ตัดจำหน่ายระหว่างงวด</w:t>
            </w:r>
          </w:p>
        </w:tc>
        <w:tc>
          <w:tcPr>
            <w:tcW w:w="2565" w:type="dxa"/>
          </w:tcPr>
          <w:p w14:paraId="633A1F24" w14:textId="3D7793ED" w:rsidR="00CB72AF" w:rsidRPr="0068079D" w:rsidRDefault="00CB72AF" w:rsidP="00CB72AF">
            <w:pPr>
              <w:tabs>
                <w:tab w:val="left" w:pos="3090"/>
                <w:tab w:val="left" w:pos="4860"/>
              </w:tabs>
              <w:spacing w:line="240" w:lineRule="auto"/>
              <w:jc w:val="right"/>
              <w:rPr>
                <w:rFonts w:ascii="Browallia New" w:hAnsi="Browallia New" w:cs="Browallia New"/>
                <w:snapToGrid w:val="0"/>
                <w:sz w:val="28"/>
                <w:szCs w:val="28"/>
                <w:lang w:eastAsia="th-TH"/>
              </w:rPr>
            </w:pPr>
            <w:r w:rsidRPr="003166E6">
              <w:rPr>
                <w:rFonts w:ascii="Browallia New" w:hAnsi="Browallia New" w:cs="Browallia New"/>
                <w:snapToGrid w:val="0"/>
                <w:sz w:val="28"/>
                <w:szCs w:val="28"/>
                <w:lang w:eastAsia="th-TH"/>
              </w:rPr>
              <w:t>(1,139)</w:t>
            </w:r>
            <w:r>
              <w:rPr>
                <w:rFonts w:ascii="Browallia New" w:hAnsi="Browallia New" w:cs="Browallia New"/>
                <w:snapToGrid w:val="0"/>
                <w:sz w:val="28"/>
                <w:szCs w:val="28"/>
                <w:lang w:eastAsia="th-TH"/>
              </w:rPr>
              <w:t xml:space="preserve">                             </w:t>
            </w:r>
          </w:p>
        </w:tc>
        <w:tc>
          <w:tcPr>
            <w:tcW w:w="2565" w:type="dxa"/>
          </w:tcPr>
          <w:p w14:paraId="47C9A309" w14:textId="3D356356" w:rsidR="00CB72AF" w:rsidRPr="008810E2" w:rsidRDefault="00CB72AF" w:rsidP="00CB72AF">
            <w:pPr>
              <w:spacing w:line="240" w:lineRule="auto"/>
              <w:jc w:val="center"/>
              <w:rPr>
                <w:rFonts w:ascii="Browallia New" w:hAnsi="Browallia New" w:cs="Browallia New"/>
                <w:sz w:val="28"/>
                <w:szCs w:val="28"/>
              </w:rPr>
            </w:pPr>
            <w:r>
              <w:rPr>
                <w:rFonts w:ascii="Browallia New" w:hAnsi="Browallia New" w:cs="Browallia New"/>
                <w:snapToGrid w:val="0"/>
                <w:sz w:val="28"/>
                <w:szCs w:val="28"/>
                <w:lang w:eastAsia="th-TH"/>
              </w:rPr>
              <w:t xml:space="preserve">                           -</w:t>
            </w:r>
          </w:p>
        </w:tc>
      </w:tr>
      <w:tr w:rsidR="008810E2" w:rsidRPr="0068079D" w14:paraId="4363AC65" w14:textId="77777777" w:rsidTr="004C2103">
        <w:tc>
          <w:tcPr>
            <w:tcW w:w="3879" w:type="dxa"/>
          </w:tcPr>
          <w:p w14:paraId="318F2FC2" w14:textId="3372F62B" w:rsidR="008810E2" w:rsidRPr="0068079D" w:rsidRDefault="008810E2" w:rsidP="008810E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ค่าตัดจำหน่าย</w:t>
            </w:r>
          </w:p>
        </w:tc>
        <w:tc>
          <w:tcPr>
            <w:tcW w:w="2565" w:type="dxa"/>
          </w:tcPr>
          <w:p w14:paraId="5D2800BD" w14:textId="1EFF04C5" w:rsidR="008810E2" w:rsidRPr="0068079D" w:rsidRDefault="000730FD" w:rsidP="00E52DB3">
            <w:pPr>
              <w:pBdr>
                <w:bottom w:val="single" w:sz="4" w:space="1" w:color="auto"/>
              </w:pBdr>
              <w:tabs>
                <w:tab w:val="left" w:pos="3090"/>
                <w:tab w:val="left" w:pos="4860"/>
              </w:tabs>
              <w:spacing w:line="240" w:lineRule="auto"/>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(164,</w:t>
            </w:r>
            <w:r w:rsidR="00A1172D">
              <w:rPr>
                <w:rFonts w:ascii="Browallia New" w:hAnsi="Browallia New" w:cs="Browallia New"/>
                <w:snapToGrid w:val="0"/>
                <w:sz w:val="28"/>
                <w:szCs w:val="28"/>
                <w:lang w:eastAsia="th-TH"/>
              </w:rPr>
              <w:t>299</w:t>
            </w:r>
            <w:r>
              <w:rPr>
                <w:rFonts w:ascii="Browallia New" w:hAnsi="Browallia New" w:cs="Browallia New"/>
                <w:snapToGrid w:val="0"/>
                <w:sz w:val="28"/>
                <w:szCs w:val="28"/>
                <w:lang w:eastAsia="th-TH"/>
              </w:rPr>
              <w:t>)</w:t>
            </w:r>
          </w:p>
        </w:tc>
        <w:tc>
          <w:tcPr>
            <w:tcW w:w="2565" w:type="dxa"/>
          </w:tcPr>
          <w:p w14:paraId="62B135A3" w14:textId="2DEF222F" w:rsidR="008810E2" w:rsidRPr="0068079D" w:rsidRDefault="0056762C" w:rsidP="00E52DB3">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8810E2">
              <w:rPr>
                <w:rFonts w:ascii="Browallia New" w:hAnsi="Browallia New" w:cs="Browallia New"/>
                <w:sz w:val="28"/>
                <w:szCs w:val="28"/>
              </w:rPr>
              <w:t>(2,425)</w:t>
            </w:r>
          </w:p>
        </w:tc>
      </w:tr>
      <w:tr w:rsidR="00F80BB9" w:rsidRPr="0068079D" w14:paraId="67E9386D" w14:textId="77777777" w:rsidTr="004C2103">
        <w:tc>
          <w:tcPr>
            <w:tcW w:w="3879" w:type="dxa"/>
          </w:tcPr>
          <w:p w14:paraId="2EBBC4C5" w14:textId="24258617" w:rsidR="00F80BB9" w:rsidRPr="0068079D" w:rsidRDefault="00F80BB9" w:rsidP="00F80BB9">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ราคาตามบัญชีสุทธิ ณ วันที่ </w:t>
            </w:r>
            <w:r w:rsidRPr="00ED7D13">
              <w:rPr>
                <w:rFonts w:ascii="Browallia New" w:hAnsi="Browallia New" w:cs="Browallia New"/>
                <w:sz w:val="28"/>
                <w:szCs w:val="28"/>
              </w:rPr>
              <w:t>31</w:t>
            </w:r>
            <w:r w:rsidRPr="00ED7D13">
              <w:rPr>
                <w:rFonts w:ascii="Browallia New" w:hAnsi="Browallia New" w:cs="Browallia New"/>
                <w:sz w:val="28"/>
                <w:szCs w:val="28"/>
                <w:cs/>
                <w:lang w:val="en-GB"/>
              </w:rPr>
              <w:t xml:space="preserve"> มีนาคม</w:t>
            </w:r>
            <w:r w:rsidRPr="00ED7D13">
              <w:rPr>
                <w:rFonts w:ascii="Browallia New" w:hAnsi="Browallia New" w:cs="Browallia New"/>
                <w:sz w:val="28"/>
                <w:szCs w:val="28"/>
              </w:rPr>
              <w:t xml:space="preserve"> 2569</w:t>
            </w:r>
          </w:p>
        </w:tc>
        <w:tc>
          <w:tcPr>
            <w:tcW w:w="2565" w:type="dxa"/>
          </w:tcPr>
          <w:p w14:paraId="74788BFC" w14:textId="0EAA84CC" w:rsidR="00F80BB9" w:rsidRPr="00095E51" w:rsidRDefault="00F80BB9" w:rsidP="00F80BB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095E51">
              <w:rPr>
                <w:rFonts w:ascii="Browallia New" w:hAnsi="Browallia New" w:cs="Browallia New"/>
                <w:snapToGrid w:val="0"/>
                <w:sz w:val="28"/>
                <w:szCs w:val="28"/>
                <w:lang w:eastAsia="th-TH"/>
              </w:rPr>
              <w:t>3,385,080</w:t>
            </w:r>
          </w:p>
        </w:tc>
        <w:tc>
          <w:tcPr>
            <w:tcW w:w="2565" w:type="dxa"/>
          </w:tcPr>
          <w:p w14:paraId="2AB11E6E" w14:textId="6FC5216A" w:rsidR="00F80BB9" w:rsidRPr="0068079D" w:rsidRDefault="00F80BB9" w:rsidP="00F80BB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22,168</w:t>
            </w:r>
          </w:p>
        </w:tc>
      </w:tr>
    </w:tbl>
    <w:p w14:paraId="29A9DEE5" w14:textId="77777777" w:rsidR="00E20D9D" w:rsidRDefault="00E20D9D" w:rsidP="00E2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1C4E199" w14:textId="0BEA4B1B" w:rsidR="00145926" w:rsidRPr="0068079D" w:rsidRDefault="00E3426C"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เงินเบิกเกินบัญชี</w:t>
      </w:r>
      <w:r w:rsidR="00110FF3" w:rsidRPr="0068079D">
        <w:rPr>
          <w:rFonts w:ascii="Browallia New" w:hAnsi="Browallia New" w:cs="Browallia New"/>
          <w:b/>
          <w:bCs/>
          <w:color w:val="000000" w:themeColor="text1"/>
          <w:sz w:val="28"/>
          <w:szCs w:val="28"/>
          <w:cs/>
        </w:rPr>
        <w:t>ธนาคาร</w:t>
      </w:r>
      <w:r w:rsidRPr="0068079D">
        <w:rPr>
          <w:rFonts w:ascii="Browallia New" w:hAnsi="Browallia New" w:cs="Browallia New"/>
          <w:b/>
          <w:bCs/>
          <w:color w:val="000000" w:themeColor="text1"/>
          <w:sz w:val="28"/>
          <w:szCs w:val="28"/>
          <w:cs/>
        </w:rPr>
        <w:t>และเงินกู้ยืมระยะสั้นจากสถาบันการเงิน</w:t>
      </w:r>
    </w:p>
    <w:p w14:paraId="16EB89D3" w14:textId="77777777" w:rsidR="000E2D9D" w:rsidRPr="0068079D" w:rsidRDefault="000E2D9D"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9704AE" w:rsidRPr="0068079D" w14:paraId="2172844D" w14:textId="77777777" w:rsidTr="007929A2">
        <w:trPr>
          <w:cantSplit/>
          <w:tblHeader/>
        </w:trPr>
        <w:tc>
          <w:tcPr>
            <w:tcW w:w="3519" w:type="dxa"/>
          </w:tcPr>
          <w:p w14:paraId="252AA7F6"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707A5DEF"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Pr="0068079D">
              <w:rPr>
                <w:rFonts w:ascii="Browallia New" w:hAnsi="Browallia New" w:cs="Browallia New"/>
                <w:snapToGrid w:val="0"/>
                <w:sz w:val="24"/>
                <w:szCs w:val="24"/>
                <w:cs/>
                <w:lang w:eastAsia="th-TH"/>
              </w:rPr>
              <w:t>พันบาท)</w:t>
            </w:r>
          </w:p>
        </w:tc>
      </w:tr>
      <w:tr w:rsidR="009704AE" w:rsidRPr="0068079D" w14:paraId="7855369B" w14:textId="77777777" w:rsidTr="007929A2">
        <w:trPr>
          <w:cantSplit/>
          <w:tblHeader/>
        </w:trPr>
        <w:tc>
          <w:tcPr>
            <w:tcW w:w="3519" w:type="dxa"/>
          </w:tcPr>
          <w:p w14:paraId="414A35CB"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56FE92F2" w14:textId="77777777" w:rsidR="009704AE" w:rsidRPr="0068079D"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ข้อมูลทางการเงินรวม</w:t>
            </w:r>
          </w:p>
        </w:tc>
        <w:tc>
          <w:tcPr>
            <w:tcW w:w="2786" w:type="dxa"/>
            <w:gridSpan w:val="2"/>
          </w:tcPr>
          <w:p w14:paraId="7F5844D2" w14:textId="77777777" w:rsidR="009704AE" w:rsidRPr="0068079D"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68079D">
              <w:rPr>
                <w:rFonts w:ascii="Browallia New" w:hAnsi="Browallia New" w:cs="Browallia New"/>
                <w:sz w:val="24"/>
                <w:szCs w:val="24"/>
                <w:cs/>
              </w:rPr>
              <w:t>ข้อมูลทางการเงินเฉพาะบริษัท</w:t>
            </w:r>
          </w:p>
        </w:tc>
      </w:tr>
      <w:tr w:rsidR="00CE216B" w:rsidRPr="0068079D" w14:paraId="2BDE3B16" w14:textId="77777777" w:rsidTr="007929A2">
        <w:trPr>
          <w:cantSplit/>
          <w:trHeight w:val="290"/>
          <w:tblHeader/>
        </w:trPr>
        <w:tc>
          <w:tcPr>
            <w:tcW w:w="3519" w:type="dxa"/>
          </w:tcPr>
          <w:p w14:paraId="781CBE22" w14:textId="77777777" w:rsidR="00CE216B" w:rsidRPr="0068079D" w:rsidRDefault="00CE216B" w:rsidP="00CE216B">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01B718DD" w14:textId="16B65A1F" w:rsidR="00CE216B" w:rsidRPr="0068079D" w:rsidRDefault="00CE216B" w:rsidP="00CE21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E216B">
              <w:rPr>
                <w:rFonts w:ascii="Browallia New" w:hAnsi="Browallia New" w:cs="Browallia New"/>
                <w:sz w:val="24"/>
                <w:szCs w:val="24"/>
              </w:rPr>
              <w:t xml:space="preserve">31 </w:t>
            </w:r>
            <w:proofErr w:type="gramStart"/>
            <w:r w:rsidRPr="00CE216B">
              <w:rPr>
                <w:rFonts w:ascii="Browallia New" w:hAnsi="Browallia New" w:cs="Browallia New"/>
                <w:sz w:val="24"/>
                <w:szCs w:val="24"/>
                <w:cs/>
                <w:lang w:val="en-GB"/>
              </w:rPr>
              <w:t>มีนาคม</w:t>
            </w:r>
            <w:r>
              <w:rPr>
                <w:rFonts w:ascii="Browallia New" w:hAnsi="Browallia New" w:cs="Browallia New" w:hint="cs"/>
                <w:sz w:val="24"/>
                <w:szCs w:val="24"/>
                <w:cs/>
                <w:lang w:val="en-GB"/>
              </w:rPr>
              <w:t xml:space="preserve">  </w:t>
            </w:r>
            <w:r w:rsidRPr="0068079D">
              <w:rPr>
                <w:rFonts w:ascii="Browallia New" w:hAnsi="Browallia New" w:cs="Browallia New"/>
                <w:sz w:val="24"/>
                <w:szCs w:val="24"/>
              </w:rPr>
              <w:t>256</w:t>
            </w:r>
            <w:r>
              <w:rPr>
                <w:rFonts w:ascii="Browallia New" w:hAnsi="Browallia New" w:cs="Browallia New"/>
                <w:sz w:val="24"/>
                <w:szCs w:val="24"/>
              </w:rPr>
              <w:t>9</w:t>
            </w:r>
            <w:proofErr w:type="gramEnd"/>
          </w:p>
        </w:tc>
        <w:tc>
          <w:tcPr>
            <w:tcW w:w="1393" w:type="dxa"/>
            <w:vAlign w:val="bottom"/>
          </w:tcPr>
          <w:p w14:paraId="68418929" w14:textId="20D11311" w:rsidR="00CE216B" w:rsidRPr="0068079D" w:rsidRDefault="00CE216B" w:rsidP="00CE21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w:t>
            </w:r>
            <w:r>
              <w:rPr>
                <w:rFonts w:ascii="Browallia New" w:hAnsi="Browallia New" w:cs="Browallia New"/>
                <w:sz w:val="24"/>
                <w:szCs w:val="24"/>
              </w:rPr>
              <w:t>8</w:t>
            </w:r>
          </w:p>
        </w:tc>
        <w:tc>
          <w:tcPr>
            <w:tcW w:w="1393" w:type="dxa"/>
            <w:vAlign w:val="bottom"/>
          </w:tcPr>
          <w:p w14:paraId="3537D08D" w14:textId="1F056C1C" w:rsidR="00CE216B" w:rsidRPr="0068079D" w:rsidRDefault="00CE216B" w:rsidP="00CE21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CE216B">
              <w:rPr>
                <w:rFonts w:ascii="Browallia New" w:hAnsi="Browallia New" w:cs="Browallia New"/>
                <w:sz w:val="24"/>
                <w:szCs w:val="24"/>
              </w:rPr>
              <w:t xml:space="preserve">31 </w:t>
            </w:r>
            <w:proofErr w:type="gramStart"/>
            <w:r w:rsidRPr="00CE216B">
              <w:rPr>
                <w:rFonts w:ascii="Browallia New" w:hAnsi="Browallia New" w:cs="Browallia New"/>
                <w:sz w:val="24"/>
                <w:szCs w:val="24"/>
                <w:cs/>
                <w:lang w:val="en-GB"/>
              </w:rPr>
              <w:t>มีนาคม</w:t>
            </w:r>
            <w:r>
              <w:rPr>
                <w:rFonts w:ascii="Browallia New" w:hAnsi="Browallia New" w:cs="Browallia New" w:hint="cs"/>
                <w:sz w:val="24"/>
                <w:szCs w:val="24"/>
                <w:cs/>
                <w:lang w:val="en-GB"/>
              </w:rPr>
              <w:t xml:space="preserve">  </w:t>
            </w:r>
            <w:r w:rsidRPr="0068079D">
              <w:rPr>
                <w:rFonts w:ascii="Browallia New" w:hAnsi="Browallia New" w:cs="Browallia New"/>
                <w:sz w:val="24"/>
                <w:szCs w:val="24"/>
              </w:rPr>
              <w:t>256</w:t>
            </w:r>
            <w:r>
              <w:rPr>
                <w:rFonts w:ascii="Browallia New" w:hAnsi="Browallia New" w:cs="Browallia New"/>
                <w:sz w:val="24"/>
                <w:szCs w:val="24"/>
              </w:rPr>
              <w:t>9</w:t>
            </w:r>
            <w:proofErr w:type="gramEnd"/>
          </w:p>
        </w:tc>
        <w:tc>
          <w:tcPr>
            <w:tcW w:w="1393" w:type="dxa"/>
            <w:vAlign w:val="bottom"/>
          </w:tcPr>
          <w:p w14:paraId="394875DC" w14:textId="636CC1A7" w:rsidR="00CE216B" w:rsidRPr="0068079D" w:rsidRDefault="00CE216B" w:rsidP="00CE21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8079D">
              <w:rPr>
                <w:rFonts w:ascii="Browallia New" w:hAnsi="Browallia New" w:cs="Browallia New"/>
                <w:sz w:val="24"/>
                <w:szCs w:val="24"/>
              </w:rPr>
              <w:t xml:space="preserve">31 </w:t>
            </w:r>
            <w:r w:rsidRPr="0068079D">
              <w:rPr>
                <w:rFonts w:ascii="Browallia New" w:hAnsi="Browallia New" w:cs="Browallia New"/>
                <w:sz w:val="24"/>
                <w:szCs w:val="24"/>
                <w:cs/>
              </w:rPr>
              <w:t xml:space="preserve">ธันวาคม </w:t>
            </w:r>
            <w:r w:rsidRPr="0068079D">
              <w:rPr>
                <w:rFonts w:ascii="Browallia New" w:hAnsi="Browallia New" w:cs="Browallia New"/>
                <w:sz w:val="24"/>
                <w:szCs w:val="24"/>
              </w:rPr>
              <w:t>256</w:t>
            </w:r>
            <w:r>
              <w:rPr>
                <w:rFonts w:ascii="Browallia New" w:hAnsi="Browallia New" w:cs="Browallia New"/>
                <w:sz w:val="24"/>
                <w:szCs w:val="24"/>
              </w:rPr>
              <w:t>8</w:t>
            </w:r>
          </w:p>
        </w:tc>
      </w:tr>
      <w:tr w:rsidR="009704AE" w:rsidRPr="0068079D" w14:paraId="0D795C7C" w14:textId="77777777" w:rsidTr="007929A2">
        <w:trPr>
          <w:cantSplit/>
        </w:trPr>
        <w:tc>
          <w:tcPr>
            <w:tcW w:w="3519" w:type="dxa"/>
            <w:vAlign w:val="bottom"/>
          </w:tcPr>
          <w:p w14:paraId="078D7D62"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A0FC987"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2AB33156"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37787C4C"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24453119" w14:textId="77777777" w:rsidR="009704AE" w:rsidRPr="0068079D"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D4825" w:rsidRPr="0068079D" w14:paraId="0F9C2DBE" w14:textId="77777777" w:rsidTr="00E72A26">
        <w:trPr>
          <w:cantSplit/>
          <w:trHeight w:val="71"/>
        </w:trPr>
        <w:tc>
          <w:tcPr>
            <w:tcW w:w="3519" w:type="dxa"/>
            <w:vAlign w:val="bottom"/>
          </w:tcPr>
          <w:p w14:paraId="2E4891B6" w14:textId="72EF452A" w:rsidR="006D4825" w:rsidRPr="0068079D" w:rsidRDefault="006D4825" w:rsidP="006D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เงินเบิกเกินบัญชีธนาคาร</w:t>
            </w:r>
          </w:p>
        </w:tc>
        <w:tc>
          <w:tcPr>
            <w:tcW w:w="1392" w:type="dxa"/>
          </w:tcPr>
          <w:p w14:paraId="310ACFCE" w14:textId="6A7A9C5D" w:rsidR="006D4825" w:rsidRPr="0068079D" w:rsidRDefault="00454C1B" w:rsidP="006D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54C1B">
              <w:rPr>
                <w:rFonts w:ascii="Browallia New" w:hAnsi="Browallia New" w:cs="Browallia New"/>
                <w:sz w:val="24"/>
                <w:szCs w:val="24"/>
              </w:rPr>
              <w:t>88,625</w:t>
            </w:r>
          </w:p>
        </w:tc>
        <w:tc>
          <w:tcPr>
            <w:tcW w:w="1393" w:type="dxa"/>
            <w:vAlign w:val="bottom"/>
          </w:tcPr>
          <w:p w14:paraId="06D2DFC4" w14:textId="606E6F64" w:rsidR="006D4825" w:rsidRPr="0068079D" w:rsidRDefault="006D4825" w:rsidP="006D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D4825">
              <w:rPr>
                <w:rFonts w:ascii="Browallia New" w:hAnsi="Browallia New" w:cs="Browallia New"/>
                <w:sz w:val="24"/>
                <w:szCs w:val="24"/>
              </w:rPr>
              <w:t xml:space="preserve">          82,914 </w:t>
            </w:r>
          </w:p>
        </w:tc>
        <w:tc>
          <w:tcPr>
            <w:tcW w:w="1393" w:type="dxa"/>
          </w:tcPr>
          <w:p w14:paraId="62DF1215" w14:textId="16EFE009" w:rsidR="006D4825" w:rsidRPr="0068079D" w:rsidRDefault="00B45DB5" w:rsidP="006D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45DB5">
              <w:rPr>
                <w:rFonts w:ascii="Browallia New" w:hAnsi="Browallia New" w:cs="Browallia New"/>
                <w:sz w:val="24"/>
                <w:szCs w:val="24"/>
              </w:rPr>
              <w:t>29,422</w:t>
            </w:r>
          </w:p>
        </w:tc>
        <w:tc>
          <w:tcPr>
            <w:tcW w:w="1393" w:type="dxa"/>
            <w:vAlign w:val="bottom"/>
          </w:tcPr>
          <w:p w14:paraId="22C58C18" w14:textId="761DFE04" w:rsidR="006D4825" w:rsidRPr="0068079D" w:rsidRDefault="006D4825" w:rsidP="006D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D4825">
              <w:rPr>
                <w:rFonts w:ascii="Browallia New" w:hAnsi="Browallia New" w:cs="Browallia New"/>
                <w:sz w:val="24"/>
                <w:szCs w:val="24"/>
              </w:rPr>
              <w:t xml:space="preserve">          26,077 </w:t>
            </w:r>
          </w:p>
        </w:tc>
      </w:tr>
      <w:tr w:rsidR="006D4825" w:rsidRPr="0068079D" w14:paraId="640170D6" w14:textId="77777777" w:rsidTr="00E72A26">
        <w:trPr>
          <w:cantSplit/>
          <w:trHeight w:val="71"/>
        </w:trPr>
        <w:tc>
          <w:tcPr>
            <w:tcW w:w="3519" w:type="dxa"/>
            <w:vAlign w:val="bottom"/>
          </w:tcPr>
          <w:p w14:paraId="75938E43" w14:textId="0E02F63A" w:rsidR="006D4825" w:rsidRPr="0068079D" w:rsidRDefault="006D4825" w:rsidP="006D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455379">
              <w:rPr>
                <w:rFonts w:ascii="Browallia New" w:hAnsi="Browallia New" w:cs="Browallia New"/>
                <w:sz w:val="24"/>
                <w:szCs w:val="24"/>
                <w:cs/>
              </w:rPr>
              <w:t>ตั๋วสัญญาใช้เงิน</w:t>
            </w:r>
          </w:p>
        </w:tc>
        <w:tc>
          <w:tcPr>
            <w:tcW w:w="1392" w:type="dxa"/>
          </w:tcPr>
          <w:p w14:paraId="38C5A20B" w14:textId="2F2AD53D" w:rsidR="006D4825" w:rsidRPr="0068079D" w:rsidRDefault="00454C1B" w:rsidP="006D4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454C1B">
              <w:rPr>
                <w:rFonts w:ascii="Browallia New" w:hAnsi="Browallia New" w:cs="Browallia New"/>
                <w:sz w:val="24"/>
                <w:szCs w:val="24"/>
              </w:rPr>
              <w:t>1,836,400</w:t>
            </w:r>
          </w:p>
        </w:tc>
        <w:tc>
          <w:tcPr>
            <w:tcW w:w="1393" w:type="dxa"/>
            <w:vAlign w:val="bottom"/>
          </w:tcPr>
          <w:p w14:paraId="10E643A9" w14:textId="27A19104" w:rsidR="006D4825" w:rsidRPr="0068079D" w:rsidRDefault="006D4825" w:rsidP="006D4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D4825">
              <w:rPr>
                <w:rFonts w:ascii="Browallia New" w:hAnsi="Browallia New" w:cs="Browallia New"/>
                <w:sz w:val="24"/>
                <w:szCs w:val="24"/>
              </w:rPr>
              <w:t xml:space="preserve">   1,836,400 </w:t>
            </w:r>
          </w:p>
        </w:tc>
        <w:tc>
          <w:tcPr>
            <w:tcW w:w="1393" w:type="dxa"/>
          </w:tcPr>
          <w:p w14:paraId="6CBE5EB1" w14:textId="4B415411" w:rsidR="006D4825" w:rsidRPr="0068079D" w:rsidRDefault="00B45DB5" w:rsidP="006D4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45DB5">
              <w:rPr>
                <w:rFonts w:ascii="Browallia New" w:hAnsi="Browallia New" w:cs="Browallia New"/>
                <w:sz w:val="24"/>
                <w:szCs w:val="24"/>
              </w:rPr>
              <w:t>1,011,600</w:t>
            </w:r>
          </w:p>
        </w:tc>
        <w:tc>
          <w:tcPr>
            <w:tcW w:w="1393" w:type="dxa"/>
            <w:vAlign w:val="bottom"/>
          </w:tcPr>
          <w:p w14:paraId="5E43A442" w14:textId="576C06F3" w:rsidR="006D4825" w:rsidRPr="0068079D" w:rsidRDefault="006D4825" w:rsidP="006D4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D4825">
              <w:rPr>
                <w:rFonts w:ascii="Browallia New" w:hAnsi="Browallia New" w:cs="Browallia New"/>
                <w:sz w:val="24"/>
                <w:szCs w:val="24"/>
              </w:rPr>
              <w:t xml:space="preserve">   1,011,600 </w:t>
            </w:r>
          </w:p>
        </w:tc>
      </w:tr>
      <w:tr w:rsidR="006D4825" w:rsidRPr="0068079D" w14:paraId="1B91959A" w14:textId="77777777" w:rsidTr="00E72A26">
        <w:trPr>
          <w:cantSplit/>
          <w:trHeight w:val="71"/>
        </w:trPr>
        <w:tc>
          <w:tcPr>
            <w:tcW w:w="3519" w:type="dxa"/>
            <w:vAlign w:val="bottom"/>
          </w:tcPr>
          <w:p w14:paraId="26529B0F" w14:textId="4A6F6949" w:rsidR="006D4825" w:rsidRPr="0068079D" w:rsidRDefault="006D4825" w:rsidP="006D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รวม</w:t>
            </w:r>
          </w:p>
        </w:tc>
        <w:tc>
          <w:tcPr>
            <w:tcW w:w="1392" w:type="dxa"/>
          </w:tcPr>
          <w:p w14:paraId="4A1355B5" w14:textId="367018A1" w:rsidR="006D4825" w:rsidRPr="0068079D" w:rsidRDefault="00CC5E65" w:rsidP="006D48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CC5E65">
              <w:rPr>
                <w:rFonts w:ascii="Browallia New" w:hAnsi="Browallia New" w:cs="Browallia New"/>
                <w:sz w:val="24"/>
                <w:szCs w:val="24"/>
              </w:rPr>
              <w:t>1,925,025</w:t>
            </w:r>
          </w:p>
        </w:tc>
        <w:tc>
          <w:tcPr>
            <w:tcW w:w="1393" w:type="dxa"/>
            <w:vAlign w:val="bottom"/>
          </w:tcPr>
          <w:p w14:paraId="62CBD0A0" w14:textId="00F505F1" w:rsidR="006D4825" w:rsidRPr="0068079D" w:rsidRDefault="006D4825" w:rsidP="006D48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D4825">
              <w:rPr>
                <w:rFonts w:ascii="Browallia New" w:hAnsi="Browallia New" w:cs="Browallia New"/>
                <w:sz w:val="24"/>
                <w:szCs w:val="24"/>
              </w:rPr>
              <w:t xml:space="preserve">   1,919,314 </w:t>
            </w:r>
          </w:p>
        </w:tc>
        <w:tc>
          <w:tcPr>
            <w:tcW w:w="1393" w:type="dxa"/>
          </w:tcPr>
          <w:p w14:paraId="400F7C17" w14:textId="71E11895" w:rsidR="006D4825" w:rsidRPr="0068079D" w:rsidRDefault="00CC5E65" w:rsidP="006D48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CC5E65">
              <w:rPr>
                <w:rFonts w:ascii="Browallia New" w:hAnsi="Browallia New" w:cs="Browallia New"/>
                <w:sz w:val="24"/>
                <w:szCs w:val="24"/>
              </w:rPr>
              <w:t>1,041,022</w:t>
            </w:r>
          </w:p>
        </w:tc>
        <w:tc>
          <w:tcPr>
            <w:tcW w:w="1393" w:type="dxa"/>
            <w:vAlign w:val="bottom"/>
          </w:tcPr>
          <w:p w14:paraId="2D1862C3" w14:textId="2CFF9B89" w:rsidR="006D4825" w:rsidRPr="0068079D" w:rsidRDefault="006D4825" w:rsidP="006D48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D4825">
              <w:rPr>
                <w:rFonts w:ascii="Browallia New" w:hAnsi="Browallia New" w:cs="Browallia New"/>
                <w:sz w:val="24"/>
                <w:szCs w:val="24"/>
              </w:rPr>
              <w:t xml:space="preserve">   1,037,677 </w:t>
            </w:r>
          </w:p>
        </w:tc>
      </w:tr>
    </w:tbl>
    <w:p w14:paraId="6D659A31" w14:textId="77777777" w:rsidR="009704AE" w:rsidRPr="0068079D" w:rsidRDefault="009704AE"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181B440" w14:textId="25A2FFBD" w:rsidR="0045278D" w:rsidRPr="0068079D" w:rsidRDefault="000017F7"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0017F7">
        <w:rPr>
          <w:rFonts w:ascii="Browallia New" w:hAnsi="Browallia New" w:cs="Browallia New"/>
          <w:color w:val="000000" w:themeColor="text1"/>
          <w:sz w:val="28"/>
          <w:szCs w:val="28"/>
          <w:cs/>
        </w:rPr>
        <w:t>ตั๋วสัญญาใช้เงิน</w:t>
      </w:r>
      <w:r w:rsidR="0045278D" w:rsidRPr="0068079D">
        <w:rPr>
          <w:rFonts w:ascii="Browallia New" w:hAnsi="Browallia New" w:cs="Browallia New"/>
          <w:color w:val="000000" w:themeColor="text1"/>
          <w:sz w:val="28"/>
          <w:szCs w:val="28"/>
          <w:cs/>
        </w:rPr>
        <w:t>มีรายการเคลื่อนไหว</w:t>
      </w:r>
      <w:r w:rsidR="00A37CF1" w:rsidRPr="00A37CF1">
        <w:rPr>
          <w:rFonts w:ascii="Browallia New" w:hAnsi="Browallia New" w:cs="Browallia New"/>
          <w:color w:val="000000" w:themeColor="text1"/>
          <w:sz w:val="28"/>
          <w:szCs w:val="28"/>
          <w:cs/>
        </w:rPr>
        <w:t xml:space="preserve">สำหรับงวดสามเดือนสิ้นสุดวันที่ </w:t>
      </w:r>
      <w:r w:rsidR="00A37CF1" w:rsidRPr="00A37CF1">
        <w:rPr>
          <w:rFonts w:ascii="Browallia New" w:hAnsi="Browallia New" w:cs="Browallia New"/>
          <w:color w:val="000000" w:themeColor="text1"/>
          <w:sz w:val="28"/>
          <w:szCs w:val="28"/>
          <w:lang w:val="en-GB"/>
        </w:rPr>
        <w:t>31</w:t>
      </w:r>
      <w:r w:rsidR="00A37CF1" w:rsidRPr="00A37CF1">
        <w:rPr>
          <w:rFonts w:ascii="Browallia New" w:hAnsi="Browallia New" w:cs="Browallia New"/>
          <w:color w:val="000000" w:themeColor="text1"/>
          <w:sz w:val="28"/>
          <w:szCs w:val="28"/>
          <w:cs/>
        </w:rPr>
        <w:t xml:space="preserve"> มีนาคม </w:t>
      </w:r>
      <w:r w:rsidR="0045278D" w:rsidRPr="0068079D">
        <w:rPr>
          <w:rFonts w:ascii="Browallia New" w:eastAsia="SimSun" w:hAnsi="Browallia New" w:cs="Browallia New"/>
          <w:sz w:val="28"/>
          <w:szCs w:val="28"/>
        </w:rPr>
        <w:t>256</w:t>
      </w:r>
      <w:r w:rsidR="00A37CF1">
        <w:rPr>
          <w:rFonts w:ascii="Browallia New" w:eastAsia="SimSun" w:hAnsi="Browallia New" w:cs="Browallia New"/>
          <w:sz w:val="28"/>
          <w:szCs w:val="28"/>
        </w:rPr>
        <w:t>9</w:t>
      </w:r>
      <w:r w:rsidR="0045278D" w:rsidRPr="0068079D">
        <w:rPr>
          <w:rFonts w:ascii="Browallia New" w:hAnsi="Browallia New" w:cs="Browallia New"/>
          <w:color w:val="000000" w:themeColor="text1"/>
          <w:sz w:val="28"/>
          <w:szCs w:val="28"/>
          <w:cs/>
        </w:rPr>
        <w:t xml:space="preserve"> มีดังนี้</w:t>
      </w:r>
    </w:p>
    <w:p w14:paraId="07ECB639" w14:textId="77777777" w:rsidR="0045278D" w:rsidRPr="0068079D" w:rsidRDefault="0045278D"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09" w:type="dxa"/>
        <w:tblInd w:w="351" w:type="dxa"/>
        <w:tblLayout w:type="fixed"/>
        <w:tblLook w:val="0000" w:firstRow="0" w:lastRow="0" w:firstColumn="0" w:lastColumn="0" w:noHBand="0" w:noVBand="0"/>
      </w:tblPr>
      <w:tblGrid>
        <w:gridCol w:w="4149"/>
        <w:gridCol w:w="2430"/>
        <w:gridCol w:w="2430"/>
      </w:tblGrid>
      <w:tr w:rsidR="0045278D" w:rsidRPr="0068079D" w14:paraId="482871EB" w14:textId="77777777" w:rsidTr="0045278D">
        <w:tc>
          <w:tcPr>
            <w:tcW w:w="4149" w:type="dxa"/>
          </w:tcPr>
          <w:p w14:paraId="1F175A50" w14:textId="77777777" w:rsidR="0045278D" w:rsidRPr="0068079D" w:rsidRDefault="0045278D"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2430" w:type="dxa"/>
          </w:tcPr>
          <w:p w14:paraId="5DF06BFA" w14:textId="77777777" w:rsidR="0045278D" w:rsidRPr="0068079D" w:rsidRDefault="0045278D" w:rsidP="007929A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0" w:type="dxa"/>
          </w:tcPr>
          <w:p w14:paraId="0DEFEB74" w14:textId="77777777" w:rsidR="0045278D" w:rsidRPr="0068079D" w:rsidRDefault="0045278D" w:rsidP="007929A2">
            <w:pPr>
              <w:tabs>
                <w:tab w:val="clear" w:pos="1871"/>
                <w:tab w:val="left" w:pos="3090"/>
                <w:tab w:val="left" w:pos="4860"/>
              </w:tabs>
              <w:spacing w:line="240" w:lineRule="auto"/>
              <w:ind w:right="-72"/>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45278D" w:rsidRPr="0068079D" w14:paraId="13768AA6" w14:textId="77777777" w:rsidTr="0045278D">
        <w:tc>
          <w:tcPr>
            <w:tcW w:w="4149" w:type="dxa"/>
          </w:tcPr>
          <w:p w14:paraId="52A727BA" w14:textId="77777777" w:rsidR="0045278D" w:rsidRPr="0068079D" w:rsidRDefault="0045278D"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2430" w:type="dxa"/>
          </w:tcPr>
          <w:p w14:paraId="71ABDEDD" w14:textId="77777777" w:rsidR="0045278D" w:rsidRPr="0068079D" w:rsidRDefault="0045278D" w:rsidP="00782F3F">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430" w:type="dxa"/>
          </w:tcPr>
          <w:p w14:paraId="1468CC69" w14:textId="77777777" w:rsidR="0045278D" w:rsidRPr="0068079D" w:rsidRDefault="0045278D" w:rsidP="00782F3F">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45278D" w:rsidRPr="0068079D" w14:paraId="0884956D" w14:textId="77777777" w:rsidTr="0045278D">
        <w:tc>
          <w:tcPr>
            <w:tcW w:w="4149" w:type="dxa"/>
          </w:tcPr>
          <w:p w14:paraId="45B1C61D" w14:textId="77777777" w:rsidR="0045278D" w:rsidRPr="0068079D" w:rsidRDefault="0045278D" w:rsidP="007929A2">
            <w:pPr>
              <w:tabs>
                <w:tab w:val="left" w:pos="3090"/>
                <w:tab w:val="left" w:pos="4860"/>
              </w:tabs>
              <w:spacing w:line="240" w:lineRule="auto"/>
              <w:rPr>
                <w:rFonts w:ascii="Browallia New" w:hAnsi="Browallia New" w:cs="Browallia New"/>
                <w:snapToGrid w:val="0"/>
                <w:sz w:val="28"/>
                <w:szCs w:val="28"/>
                <w:lang w:eastAsia="th-TH"/>
              </w:rPr>
            </w:pPr>
          </w:p>
        </w:tc>
        <w:tc>
          <w:tcPr>
            <w:tcW w:w="2430" w:type="dxa"/>
          </w:tcPr>
          <w:p w14:paraId="500A2F22" w14:textId="77777777" w:rsidR="0045278D" w:rsidRPr="0068079D" w:rsidRDefault="0045278D" w:rsidP="007929A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430" w:type="dxa"/>
          </w:tcPr>
          <w:p w14:paraId="0B7E54B7" w14:textId="77777777" w:rsidR="0045278D" w:rsidRPr="0068079D" w:rsidRDefault="0045278D" w:rsidP="007929A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45278D" w:rsidRPr="0068079D" w14:paraId="709CB6B6" w14:textId="77777777" w:rsidTr="0045278D">
        <w:tc>
          <w:tcPr>
            <w:tcW w:w="4149" w:type="dxa"/>
          </w:tcPr>
          <w:p w14:paraId="616518C3" w14:textId="6565A49B" w:rsidR="0045278D" w:rsidRPr="0068079D" w:rsidRDefault="00806B12" w:rsidP="007929A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ยอดคงเหลือ</w:t>
            </w:r>
            <w:r w:rsidR="0045278D" w:rsidRPr="0068079D">
              <w:rPr>
                <w:rFonts w:ascii="Browallia New" w:hAnsi="Browallia New" w:cs="Browallia New"/>
                <w:sz w:val="28"/>
                <w:szCs w:val="28"/>
                <w:cs/>
                <w:lang w:val="en-GB"/>
              </w:rPr>
              <w:t xml:space="preserve"> ณ วันที่ </w:t>
            </w:r>
            <w:r w:rsidR="0045278D" w:rsidRPr="0068079D">
              <w:rPr>
                <w:rFonts w:ascii="Browallia New" w:hAnsi="Browallia New" w:cs="Browallia New"/>
                <w:sz w:val="28"/>
                <w:szCs w:val="28"/>
                <w:lang w:val="en-GB"/>
              </w:rPr>
              <w:t>1</w:t>
            </w:r>
            <w:r w:rsidR="0045278D" w:rsidRPr="0068079D">
              <w:rPr>
                <w:rFonts w:ascii="Browallia New" w:hAnsi="Browallia New" w:cs="Browallia New"/>
                <w:sz w:val="28"/>
                <w:szCs w:val="28"/>
                <w:cs/>
                <w:lang w:val="en-GB"/>
              </w:rPr>
              <w:t xml:space="preserve"> มกราคม </w:t>
            </w:r>
            <w:r w:rsidR="0045278D" w:rsidRPr="0068079D">
              <w:rPr>
                <w:rFonts w:ascii="Browallia New" w:hAnsi="Browallia New" w:cs="Browallia New"/>
                <w:sz w:val="28"/>
                <w:szCs w:val="28"/>
                <w:lang w:val="en-GB"/>
              </w:rPr>
              <w:t>256</w:t>
            </w:r>
            <w:r w:rsidR="00112EAA">
              <w:rPr>
                <w:rFonts w:ascii="Browallia New" w:hAnsi="Browallia New" w:cs="Browallia New"/>
                <w:sz w:val="28"/>
                <w:szCs w:val="28"/>
                <w:lang w:val="en-GB"/>
              </w:rPr>
              <w:t>9</w:t>
            </w:r>
          </w:p>
        </w:tc>
        <w:tc>
          <w:tcPr>
            <w:tcW w:w="2430" w:type="dxa"/>
          </w:tcPr>
          <w:p w14:paraId="7E73EA72" w14:textId="76E535FB" w:rsidR="0045278D" w:rsidRPr="00C36D6B" w:rsidRDefault="00C36D6B" w:rsidP="00C36D6B">
            <w:pPr>
              <w:tabs>
                <w:tab w:val="clear" w:pos="1644"/>
                <w:tab w:val="left" w:pos="1512"/>
              </w:tabs>
              <w:spacing w:line="240" w:lineRule="auto"/>
              <w:ind w:right="-12"/>
              <w:jc w:val="right"/>
              <w:rPr>
                <w:rFonts w:ascii="Browallia New" w:eastAsia="Arial Unicode MS" w:hAnsi="Browallia New" w:cs="Browallia New"/>
                <w:sz w:val="27"/>
                <w:szCs w:val="27"/>
              </w:rPr>
            </w:pPr>
            <w:r w:rsidRPr="00C36D6B">
              <w:rPr>
                <w:rFonts w:ascii="Browallia New" w:eastAsia="Arial Unicode MS" w:hAnsi="Browallia New" w:cs="Browallia New"/>
                <w:sz w:val="27"/>
                <w:szCs w:val="27"/>
              </w:rPr>
              <w:t xml:space="preserve">   1,836,400 </w:t>
            </w:r>
          </w:p>
        </w:tc>
        <w:tc>
          <w:tcPr>
            <w:tcW w:w="2430" w:type="dxa"/>
          </w:tcPr>
          <w:p w14:paraId="5DD28748" w14:textId="03DD66FC" w:rsidR="0045278D" w:rsidRPr="00C36D6B" w:rsidRDefault="00C36D6B" w:rsidP="00C36D6B">
            <w:pPr>
              <w:tabs>
                <w:tab w:val="clear" w:pos="1644"/>
                <w:tab w:val="left" w:pos="1512"/>
              </w:tabs>
              <w:spacing w:line="240" w:lineRule="auto"/>
              <w:ind w:right="-12"/>
              <w:jc w:val="right"/>
              <w:rPr>
                <w:rFonts w:ascii="Browallia New" w:eastAsia="Arial Unicode MS" w:hAnsi="Browallia New" w:cs="Browallia New"/>
                <w:sz w:val="27"/>
                <w:szCs w:val="27"/>
              </w:rPr>
            </w:pPr>
            <w:r w:rsidRPr="00C36D6B">
              <w:rPr>
                <w:rFonts w:ascii="Browallia New" w:eastAsia="Arial Unicode MS" w:hAnsi="Browallia New" w:cs="Browallia New"/>
                <w:sz w:val="27"/>
                <w:szCs w:val="27"/>
              </w:rPr>
              <w:t xml:space="preserve">   1,011,600 </w:t>
            </w:r>
          </w:p>
        </w:tc>
      </w:tr>
      <w:tr w:rsidR="0045278D" w:rsidRPr="0068079D" w14:paraId="03B076B9" w14:textId="77777777" w:rsidTr="0045278D">
        <w:tc>
          <w:tcPr>
            <w:tcW w:w="4149" w:type="dxa"/>
          </w:tcPr>
          <w:p w14:paraId="471A50FD" w14:textId="77777777" w:rsidR="0045278D" w:rsidRPr="0068079D" w:rsidRDefault="0045278D" w:rsidP="007929A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เงินกู้ยืมเพิ่ม</w:t>
            </w:r>
          </w:p>
        </w:tc>
        <w:tc>
          <w:tcPr>
            <w:tcW w:w="2430" w:type="dxa"/>
          </w:tcPr>
          <w:p w14:paraId="57A1D0E7" w14:textId="72AD9123" w:rsidR="0045278D" w:rsidRPr="0068079D" w:rsidRDefault="003F3834" w:rsidP="007929A2">
            <w:pPr>
              <w:tabs>
                <w:tab w:val="clear" w:pos="1644"/>
                <w:tab w:val="left" w:pos="1512"/>
              </w:tabs>
              <w:spacing w:line="240" w:lineRule="auto"/>
              <w:ind w:right="-12"/>
              <w:jc w:val="right"/>
              <w:rPr>
                <w:rFonts w:ascii="Browallia New" w:eastAsia="Arial Unicode MS" w:hAnsi="Browallia New" w:cs="Browallia New"/>
                <w:sz w:val="27"/>
                <w:szCs w:val="27"/>
              </w:rPr>
            </w:pPr>
            <w:r w:rsidRPr="003F3834">
              <w:rPr>
                <w:rFonts w:ascii="Browallia New" w:eastAsia="Arial Unicode MS" w:hAnsi="Browallia New" w:cs="Browallia New"/>
                <w:sz w:val="27"/>
                <w:szCs w:val="27"/>
              </w:rPr>
              <w:t>644,800</w:t>
            </w:r>
          </w:p>
        </w:tc>
        <w:tc>
          <w:tcPr>
            <w:tcW w:w="2430" w:type="dxa"/>
          </w:tcPr>
          <w:p w14:paraId="7B04D6C6" w14:textId="0FC937FA" w:rsidR="0045278D" w:rsidRPr="0068079D" w:rsidRDefault="006912DB" w:rsidP="007929A2">
            <w:pPr>
              <w:tabs>
                <w:tab w:val="clear" w:pos="1644"/>
                <w:tab w:val="left" w:pos="1512"/>
              </w:tabs>
              <w:spacing w:line="240" w:lineRule="auto"/>
              <w:ind w:right="-12"/>
              <w:jc w:val="right"/>
              <w:rPr>
                <w:rFonts w:ascii="Browallia New" w:eastAsia="Arial Unicode MS" w:hAnsi="Browallia New" w:cs="Browallia New"/>
                <w:sz w:val="27"/>
                <w:szCs w:val="27"/>
                <w:cs/>
              </w:rPr>
            </w:pPr>
            <w:r w:rsidRPr="006912DB">
              <w:rPr>
                <w:rFonts w:ascii="Browallia New" w:eastAsia="Arial Unicode MS" w:hAnsi="Browallia New" w:cs="Browallia New"/>
                <w:sz w:val="27"/>
                <w:szCs w:val="27"/>
              </w:rPr>
              <w:t>439,800</w:t>
            </w:r>
          </w:p>
        </w:tc>
      </w:tr>
      <w:tr w:rsidR="0045278D" w:rsidRPr="0068079D" w14:paraId="2477EE22" w14:textId="77777777" w:rsidTr="006F408B">
        <w:trPr>
          <w:trHeight w:val="289"/>
        </w:trPr>
        <w:tc>
          <w:tcPr>
            <w:tcW w:w="4149" w:type="dxa"/>
          </w:tcPr>
          <w:p w14:paraId="23C75660" w14:textId="08ABD0FB" w:rsidR="0045278D" w:rsidRPr="0068079D" w:rsidRDefault="0093356B" w:rsidP="007929A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จ่าย</w:t>
            </w:r>
            <w:r w:rsidR="0045278D" w:rsidRPr="0068079D">
              <w:rPr>
                <w:rFonts w:ascii="Browallia New" w:hAnsi="Browallia New" w:cs="Browallia New"/>
                <w:sz w:val="28"/>
                <w:szCs w:val="28"/>
                <w:cs/>
                <w:lang w:val="en-GB"/>
              </w:rPr>
              <w:t>คืนเงินกู้ยืม</w:t>
            </w:r>
          </w:p>
        </w:tc>
        <w:tc>
          <w:tcPr>
            <w:tcW w:w="2430" w:type="dxa"/>
          </w:tcPr>
          <w:p w14:paraId="31495913" w14:textId="7F9C5D1B" w:rsidR="0045278D" w:rsidRPr="0068079D" w:rsidRDefault="003F3834" w:rsidP="0022137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3F3834">
              <w:rPr>
                <w:rFonts w:ascii="Browallia New" w:eastAsia="Arial Unicode MS" w:hAnsi="Browallia New" w:cs="Browallia New"/>
                <w:sz w:val="27"/>
                <w:szCs w:val="27"/>
              </w:rPr>
              <w:t>(644,800)</w:t>
            </w:r>
          </w:p>
        </w:tc>
        <w:tc>
          <w:tcPr>
            <w:tcW w:w="2430" w:type="dxa"/>
          </w:tcPr>
          <w:p w14:paraId="002848A7" w14:textId="7FC72652" w:rsidR="0045278D" w:rsidRPr="0068079D" w:rsidRDefault="006912DB" w:rsidP="0022137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6912DB">
              <w:rPr>
                <w:rFonts w:ascii="Browallia New" w:eastAsia="Arial Unicode MS" w:hAnsi="Browallia New" w:cs="Browallia New"/>
                <w:sz w:val="27"/>
                <w:szCs w:val="27"/>
                <w:cs/>
              </w:rPr>
              <w:t>(439</w:t>
            </w:r>
            <w:r w:rsidRPr="006912DB">
              <w:rPr>
                <w:rFonts w:ascii="Browallia New" w:eastAsia="Arial Unicode MS" w:hAnsi="Browallia New" w:cs="Browallia New"/>
                <w:sz w:val="27"/>
                <w:szCs w:val="27"/>
              </w:rPr>
              <w:t>,</w:t>
            </w:r>
            <w:r w:rsidRPr="006912DB">
              <w:rPr>
                <w:rFonts w:ascii="Browallia New" w:eastAsia="Arial Unicode MS" w:hAnsi="Browallia New" w:cs="Browallia New"/>
                <w:sz w:val="27"/>
                <w:szCs w:val="27"/>
                <w:cs/>
              </w:rPr>
              <w:t>800)</w:t>
            </w:r>
          </w:p>
        </w:tc>
      </w:tr>
      <w:tr w:rsidR="0045278D" w:rsidRPr="0068079D" w14:paraId="7DB77537" w14:textId="77777777" w:rsidTr="0045278D">
        <w:tc>
          <w:tcPr>
            <w:tcW w:w="4149" w:type="dxa"/>
          </w:tcPr>
          <w:p w14:paraId="27F7626D" w14:textId="3BB89DBD" w:rsidR="0045278D" w:rsidRPr="0068079D" w:rsidRDefault="00806B12" w:rsidP="007929A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ยอดคงเหลือ</w:t>
            </w:r>
            <w:r w:rsidR="0045278D" w:rsidRPr="0068079D">
              <w:rPr>
                <w:rFonts w:ascii="Browallia New" w:hAnsi="Browallia New" w:cs="Browallia New"/>
                <w:sz w:val="28"/>
                <w:szCs w:val="28"/>
                <w:cs/>
                <w:lang w:val="en-GB"/>
              </w:rPr>
              <w:t xml:space="preserve"> ณ วันที่ </w:t>
            </w:r>
            <w:r w:rsidR="00112EAA" w:rsidRPr="00A37CF1">
              <w:rPr>
                <w:rFonts w:ascii="Browallia New" w:hAnsi="Browallia New" w:cs="Browallia New"/>
                <w:color w:val="000000" w:themeColor="text1"/>
                <w:sz w:val="28"/>
                <w:szCs w:val="28"/>
                <w:lang w:val="en-GB"/>
              </w:rPr>
              <w:t>31</w:t>
            </w:r>
            <w:r w:rsidR="00112EAA" w:rsidRPr="00A37CF1">
              <w:rPr>
                <w:rFonts w:ascii="Browallia New" w:hAnsi="Browallia New" w:cs="Browallia New"/>
                <w:color w:val="000000" w:themeColor="text1"/>
                <w:sz w:val="28"/>
                <w:szCs w:val="28"/>
                <w:cs/>
              </w:rPr>
              <w:t xml:space="preserve"> มีนาคม </w:t>
            </w:r>
            <w:r w:rsidR="00112EAA" w:rsidRPr="0068079D">
              <w:rPr>
                <w:rFonts w:ascii="Browallia New" w:eastAsia="SimSun" w:hAnsi="Browallia New" w:cs="Browallia New"/>
                <w:sz w:val="28"/>
                <w:szCs w:val="28"/>
              </w:rPr>
              <w:t>256</w:t>
            </w:r>
            <w:r w:rsidR="00112EAA">
              <w:rPr>
                <w:rFonts w:ascii="Browallia New" w:eastAsia="SimSun" w:hAnsi="Browallia New" w:cs="Browallia New"/>
                <w:sz w:val="28"/>
                <w:szCs w:val="28"/>
              </w:rPr>
              <w:t>9</w:t>
            </w:r>
            <w:r w:rsidR="00112EAA" w:rsidRPr="0068079D">
              <w:rPr>
                <w:rFonts w:ascii="Browallia New" w:hAnsi="Browallia New" w:cs="Browallia New"/>
                <w:color w:val="000000" w:themeColor="text1"/>
                <w:sz w:val="28"/>
                <w:szCs w:val="28"/>
                <w:cs/>
              </w:rPr>
              <w:t xml:space="preserve"> </w:t>
            </w:r>
          </w:p>
        </w:tc>
        <w:tc>
          <w:tcPr>
            <w:tcW w:w="2430" w:type="dxa"/>
          </w:tcPr>
          <w:p w14:paraId="5887A9D1" w14:textId="52ADD5CE" w:rsidR="0045278D" w:rsidRPr="0068079D" w:rsidRDefault="006912DB" w:rsidP="0022137C">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6912DB">
              <w:rPr>
                <w:rFonts w:ascii="Browallia New" w:eastAsia="Arial Unicode MS" w:hAnsi="Browallia New" w:cs="Browallia New"/>
                <w:sz w:val="27"/>
                <w:szCs w:val="27"/>
              </w:rPr>
              <w:t>1,836,400</w:t>
            </w:r>
          </w:p>
        </w:tc>
        <w:tc>
          <w:tcPr>
            <w:tcW w:w="2430" w:type="dxa"/>
          </w:tcPr>
          <w:p w14:paraId="4AA6D7F3" w14:textId="78F2B7CB" w:rsidR="0045278D" w:rsidRPr="0068079D" w:rsidRDefault="006912DB" w:rsidP="0022137C">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7"/>
                <w:szCs w:val="27"/>
              </w:rPr>
            </w:pPr>
            <w:r w:rsidRPr="006912DB">
              <w:rPr>
                <w:rFonts w:ascii="Browallia New" w:eastAsia="Arial Unicode MS" w:hAnsi="Browallia New" w:cs="Browallia New"/>
                <w:sz w:val="27"/>
                <w:szCs w:val="27"/>
              </w:rPr>
              <w:t>1,011,600</w:t>
            </w:r>
          </w:p>
        </w:tc>
      </w:tr>
    </w:tbl>
    <w:p w14:paraId="0D9FC97E" w14:textId="77777777" w:rsidR="0073260A" w:rsidRDefault="0073260A" w:rsidP="0073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48AB733" w14:textId="6C50F695" w:rsidR="00603AE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r w:rsidRPr="000965C8">
        <w:rPr>
          <w:rFonts w:ascii="Browallia New" w:hAnsi="Browallia New" w:cs="Browallia New"/>
          <w:color w:val="000000" w:themeColor="text1"/>
          <w:sz w:val="28"/>
          <w:szCs w:val="28"/>
          <w:cs/>
        </w:rPr>
        <w:t>กลุ่มบริษัทได้ทำสัญญาปรับปรุงโครงสร้างหนี</w:t>
      </w:r>
      <w:r w:rsidRPr="000965C8">
        <w:rPr>
          <w:rFonts w:ascii="Browallia New" w:hAnsi="Browallia New" w:cs="Browallia New" w:hint="cs"/>
          <w:color w:val="000000" w:themeColor="text1"/>
          <w:sz w:val="28"/>
          <w:szCs w:val="28"/>
          <w:cs/>
        </w:rPr>
        <w:t>้ของ</w:t>
      </w:r>
      <w:r w:rsidRPr="000965C8">
        <w:rPr>
          <w:rFonts w:ascii="Browallia New" w:hAnsi="Browallia New" w:cs="Browallia New"/>
          <w:color w:val="000000" w:themeColor="text1"/>
          <w:sz w:val="28"/>
          <w:szCs w:val="28"/>
          <w:cs/>
        </w:rPr>
        <w:t>เงินเบิกเกินบัญชีธนาคารและเงินกู้ยืมระยะสั้นจากสถาบันการเงิน</w:t>
      </w:r>
      <w:r w:rsidRPr="000965C8">
        <w:rPr>
          <w:rFonts w:ascii="Browallia New" w:hAnsi="Browallia New" w:cs="Browallia New" w:hint="cs"/>
          <w:color w:val="000000" w:themeColor="text1"/>
          <w:sz w:val="28"/>
          <w:szCs w:val="28"/>
          <w:cs/>
        </w:rPr>
        <w:t xml:space="preserve"> </w:t>
      </w:r>
      <w:r w:rsidRPr="000965C8">
        <w:rPr>
          <w:rFonts w:ascii="Browallia New" w:hAnsi="Browallia New" w:cs="Browallia New"/>
          <w:color w:val="000000" w:themeColor="text1"/>
          <w:sz w:val="28"/>
          <w:szCs w:val="28"/>
        </w:rPr>
        <w:t xml:space="preserve">2 </w:t>
      </w:r>
      <w:r w:rsidRPr="000965C8">
        <w:rPr>
          <w:rFonts w:ascii="Browallia New" w:hAnsi="Browallia New" w:cs="Browallia New" w:hint="cs"/>
          <w:color w:val="000000" w:themeColor="text1"/>
          <w:sz w:val="28"/>
          <w:szCs w:val="28"/>
          <w:cs/>
        </w:rPr>
        <w:t xml:space="preserve">แห่ง ตามที่ได้กล่าวไว้ในหมายเหตุข้อ </w:t>
      </w:r>
      <w:r w:rsidRPr="000965C8">
        <w:rPr>
          <w:rFonts w:ascii="Browallia New" w:hAnsi="Browallia New" w:cs="Browallia New"/>
          <w:color w:val="000000" w:themeColor="text1"/>
          <w:sz w:val="28"/>
          <w:szCs w:val="28"/>
        </w:rPr>
        <w:t>17</w:t>
      </w:r>
    </w:p>
    <w:p w14:paraId="78A2EE0D" w14:textId="77777777" w:rsidR="00603AE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1D93505A" w14:textId="77777777" w:rsidR="00603AE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377E4844" w14:textId="28A9B7F2" w:rsidR="00603AE8" w:rsidRPr="00E16654"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r w:rsidRPr="0008423C">
        <w:rPr>
          <w:rFonts w:ascii="Browallia New" w:hAnsi="Browallia New" w:cs="Browallia New"/>
          <w:color w:val="000000" w:themeColor="text1"/>
          <w:sz w:val="28"/>
          <w:szCs w:val="28"/>
          <w:cs/>
        </w:rPr>
        <w:lastRenderedPageBreak/>
        <w:t xml:space="preserve">เมื่อวันที่ </w:t>
      </w:r>
      <w:r w:rsidRPr="0008423C">
        <w:rPr>
          <w:rFonts w:ascii="Browallia New" w:hAnsi="Browallia New" w:cs="Browallia New"/>
          <w:color w:val="000000" w:themeColor="text1"/>
          <w:sz w:val="28"/>
          <w:szCs w:val="28"/>
        </w:rPr>
        <w:t xml:space="preserve">25 </w:t>
      </w:r>
      <w:r w:rsidRPr="0008423C">
        <w:rPr>
          <w:rFonts w:ascii="Browallia New" w:hAnsi="Browallia New" w:cs="Browallia New"/>
          <w:color w:val="000000" w:themeColor="text1"/>
          <w:sz w:val="28"/>
          <w:szCs w:val="28"/>
          <w:cs/>
        </w:rPr>
        <w:t xml:space="preserve">มีนาคม </w:t>
      </w:r>
      <w:r w:rsidRPr="0008423C">
        <w:rPr>
          <w:rFonts w:ascii="Browallia New" w:hAnsi="Browallia New" w:cs="Browallia New"/>
          <w:color w:val="000000" w:themeColor="text1"/>
          <w:sz w:val="28"/>
          <w:szCs w:val="28"/>
        </w:rPr>
        <w:t xml:space="preserve">2569 </w:t>
      </w:r>
      <w:r w:rsidRPr="0008423C">
        <w:rPr>
          <w:rFonts w:ascii="Browallia New" w:hAnsi="Browallia New" w:cs="Browallia New"/>
          <w:color w:val="000000" w:themeColor="text1"/>
          <w:sz w:val="28"/>
          <w:szCs w:val="28"/>
          <w:cs/>
        </w:rPr>
        <w:t>บริษัทและบริษัทย่อย</w:t>
      </w:r>
      <w:r w:rsidR="000965C8" w:rsidRPr="0008423C">
        <w:rPr>
          <w:rFonts w:ascii="Browallia New" w:hAnsi="Browallia New" w:cs="Browallia New" w:hint="cs"/>
          <w:color w:val="000000" w:themeColor="text1"/>
          <w:sz w:val="28"/>
          <w:szCs w:val="28"/>
          <w:cs/>
        </w:rPr>
        <w:t>แห่งหนึ่ง</w:t>
      </w:r>
      <w:r w:rsidRPr="0008423C">
        <w:rPr>
          <w:rFonts w:ascii="Browallia New" w:hAnsi="Browallia New" w:cs="Browallia New"/>
          <w:color w:val="000000" w:themeColor="text1"/>
          <w:sz w:val="28"/>
          <w:szCs w:val="28"/>
          <w:cs/>
        </w:rPr>
        <w:t>ถูกฟ้องร้องโดยสถาบันการเงินแห่งหนึ่ง เนื่องจากการผิดนัดชำระตั๋วสัญญาใช้เงิน</w:t>
      </w:r>
      <w:r w:rsidRPr="0008423C">
        <w:rPr>
          <w:rFonts w:ascii="Browallia New" w:hAnsi="Browallia New" w:cs="Browallia New" w:hint="cs"/>
          <w:color w:val="000000" w:themeColor="text1"/>
          <w:sz w:val="28"/>
          <w:szCs w:val="28"/>
          <w:cs/>
        </w:rPr>
        <w:t>จำนวน</w:t>
      </w:r>
      <w:r w:rsidRPr="0008423C">
        <w:rPr>
          <w:rFonts w:ascii="Browallia New" w:hAnsi="Browallia New" w:cs="Browallia New"/>
          <w:color w:val="000000" w:themeColor="text1"/>
          <w:sz w:val="28"/>
          <w:szCs w:val="28"/>
          <w:cs/>
        </w:rPr>
        <w:t xml:space="preserve"> </w:t>
      </w:r>
      <w:r w:rsidR="0008423C" w:rsidRPr="0008423C">
        <w:rPr>
          <w:rFonts w:ascii="Browallia New" w:hAnsi="Browallia New" w:cs="Browallia New"/>
          <w:color w:val="000000" w:themeColor="text1"/>
          <w:sz w:val="28"/>
          <w:szCs w:val="28"/>
        </w:rPr>
        <w:t>317.37</w:t>
      </w:r>
      <w:r w:rsidRPr="0008423C">
        <w:rPr>
          <w:rFonts w:ascii="Browallia New" w:hAnsi="Browallia New" w:cs="Browallia New"/>
          <w:color w:val="000000" w:themeColor="text1"/>
          <w:sz w:val="28"/>
          <w:szCs w:val="28"/>
        </w:rPr>
        <w:t xml:space="preserve"> </w:t>
      </w:r>
      <w:r w:rsidRPr="0008423C">
        <w:rPr>
          <w:rFonts w:ascii="Browallia New" w:hAnsi="Browallia New" w:cs="Browallia New"/>
          <w:color w:val="000000" w:themeColor="text1"/>
          <w:sz w:val="28"/>
          <w:szCs w:val="28"/>
          <w:cs/>
        </w:rPr>
        <w:t>ล้าน</w:t>
      </w:r>
      <w:r w:rsidRPr="004C2059">
        <w:rPr>
          <w:rFonts w:ascii="Browallia New" w:hAnsi="Browallia New" w:cs="Browallia New"/>
          <w:color w:val="000000" w:themeColor="text1"/>
          <w:sz w:val="28"/>
          <w:szCs w:val="28"/>
          <w:cs/>
        </w:rPr>
        <w:t>บาท</w:t>
      </w:r>
      <w:r w:rsidRPr="004C2059">
        <w:rPr>
          <w:rFonts w:ascii="Browallia New" w:hAnsi="Browallia New" w:cs="Browallia New" w:hint="cs"/>
          <w:color w:val="000000" w:themeColor="text1"/>
          <w:sz w:val="28"/>
          <w:szCs w:val="28"/>
          <w:cs/>
        </w:rPr>
        <w:t xml:space="preserve"> </w:t>
      </w:r>
      <w:r w:rsidR="0008423C" w:rsidRPr="004C2059">
        <w:rPr>
          <w:rFonts w:ascii="Browallia New" w:hAnsi="Browallia New" w:cs="Browallia New"/>
          <w:color w:val="000000" w:themeColor="text1"/>
          <w:sz w:val="28"/>
          <w:szCs w:val="28"/>
        </w:rPr>
        <w:t>(</w:t>
      </w:r>
      <w:r w:rsidR="0008423C" w:rsidRPr="004C2059">
        <w:rPr>
          <w:rFonts w:ascii="Browallia New" w:hAnsi="Browallia New" w:cs="Browallia New" w:hint="cs"/>
          <w:color w:val="000000" w:themeColor="text1"/>
          <w:sz w:val="28"/>
          <w:szCs w:val="28"/>
          <w:cs/>
        </w:rPr>
        <w:t xml:space="preserve">รวมดอกเบี้ยค้างจ่าย) </w:t>
      </w:r>
      <w:r w:rsidRPr="004C2059">
        <w:rPr>
          <w:rFonts w:ascii="Browallia New" w:hAnsi="Browallia New" w:cs="Browallia New" w:hint="cs"/>
          <w:color w:val="000000" w:themeColor="text1"/>
          <w:sz w:val="28"/>
          <w:szCs w:val="28"/>
          <w:cs/>
        </w:rPr>
        <w:t xml:space="preserve">ตามที่ได้กล่าวไว้ในหมายเหตุประกอบข้อมูลทางการเงินระหว่างกาลข้อ </w:t>
      </w:r>
      <w:r w:rsidRPr="004C2059">
        <w:rPr>
          <w:rFonts w:ascii="Browallia New" w:hAnsi="Browallia New" w:cs="Browallia New"/>
          <w:color w:val="000000" w:themeColor="text1"/>
          <w:sz w:val="28"/>
          <w:szCs w:val="28"/>
        </w:rPr>
        <w:t>20</w:t>
      </w:r>
    </w:p>
    <w:p w14:paraId="0D695D71" w14:textId="77777777" w:rsidR="00C0775B" w:rsidRDefault="00C0775B" w:rsidP="00E16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color w:val="000000" w:themeColor="text1"/>
          <w:sz w:val="28"/>
          <w:szCs w:val="28"/>
        </w:rPr>
      </w:pPr>
    </w:p>
    <w:p w14:paraId="2DF6FAC9" w14:textId="646B2D6E" w:rsidR="005557D0" w:rsidRPr="0068079D" w:rsidRDefault="007D580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เงินกู้ยืมระยะสั้นจาก</w:t>
      </w:r>
      <w:r w:rsidR="00704B5C" w:rsidRPr="0068079D">
        <w:rPr>
          <w:rFonts w:ascii="Browallia New" w:hAnsi="Browallia New" w:cs="Browallia New"/>
          <w:b/>
          <w:bCs/>
          <w:color w:val="000000" w:themeColor="text1"/>
          <w:sz w:val="28"/>
          <w:szCs w:val="28"/>
          <w:cs/>
        </w:rPr>
        <w:t>บุคคลอื่น</w:t>
      </w:r>
    </w:p>
    <w:p w14:paraId="415CA68E" w14:textId="77777777" w:rsidR="00AB4B43" w:rsidRPr="002C47C4" w:rsidRDefault="00AB4B43"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rPr>
      </w:pPr>
    </w:p>
    <w:p w14:paraId="56CEBEBB" w14:textId="2BBFFFBB" w:rsidR="00897FF4" w:rsidRPr="0068079D" w:rsidRDefault="007A63A7"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การเปลี่ยนแปลงของเงินกู้ยืมระยะสั้นจาก</w:t>
      </w:r>
      <w:r w:rsidR="005E10C0" w:rsidRPr="0068079D">
        <w:rPr>
          <w:rFonts w:ascii="Browallia New" w:hAnsi="Browallia New" w:cs="Browallia New"/>
          <w:color w:val="000000" w:themeColor="text1"/>
          <w:sz w:val="28"/>
          <w:szCs w:val="28"/>
          <w:cs/>
        </w:rPr>
        <w:t>บุคคลอื่น</w:t>
      </w:r>
      <w:r w:rsidRPr="0068079D">
        <w:rPr>
          <w:rFonts w:ascii="Browallia New" w:hAnsi="Browallia New" w:cs="Browallia New"/>
          <w:color w:val="000000" w:themeColor="text1"/>
          <w:sz w:val="28"/>
          <w:szCs w:val="28"/>
          <w:cs/>
        </w:rPr>
        <w:t xml:space="preserve"> </w:t>
      </w:r>
      <w:r w:rsidR="00F7164D" w:rsidRPr="00CD31A7">
        <w:rPr>
          <w:rFonts w:ascii="Browallia New" w:hAnsi="Browallia New" w:cs="Browallia New"/>
          <w:color w:val="000000" w:themeColor="text1"/>
          <w:sz w:val="28"/>
          <w:szCs w:val="28"/>
          <w:cs/>
        </w:rPr>
        <w:t>สำหรับงวด</w:t>
      </w:r>
      <w:r w:rsidR="00F7164D" w:rsidRPr="00CD31A7">
        <w:rPr>
          <w:rFonts w:ascii="Browallia New" w:hAnsi="Browallia New" w:cs="Browallia New" w:hint="cs"/>
          <w:color w:val="000000" w:themeColor="text1"/>
          <w:sz w:val="28"/>
          <w:szCs w:val="28"/>
          <w:cs/>
        </w:rPr>
        <w:t>สาม</w:t>
      </w:r>
      <w:r w:rsidR="00F7164D" w:rsidRPr="00CD31A7">
        <w:rPr>
          <w:rFonts w:ascii="Browallia New" w:hAnsi="Browallia New" w:cs="Browallia New"/>
          <w:color w:val="000000" w:themeColor="text1"/>
          <w:sz w:val="28"/>
          <w:szCs w:val="28"/>
          <w:cs/>
        </w:rPr>
        <w:t xml:space="preserve">เดือนสิ้นสุดวันที่ </w:t>
      </w:r>
      <w:r w:rsidR="00F7164D" w:rsidRPr="00CD31A7">
        <w:rPr>
          <w:rFonts w:ascii="Browallia New" w:hAnsi="Browallia New" w:cs="Browallia New"/>
          <w:color w:val="000000" w:themeColor="text1"/>
          <w:sz w:val="28"/>
          <w:szCs w:val="28"/>
          <w:lang w:val="en-GB"/>
        </w:rPr>
        <w:t>31</w:t>
      </w:r>
      <w:r w:rsidR="00F7164D" w:rsidRPr="00CD31A7">
        <w:rPr>
          <w:rFonts w:ascii="Browallia New" w:hAnsi="Browallia New" w:cs="Browallia New" w:hint="cs"/>
          <w:color w:val="000000" w:themeColor="text1"/>
          <w:sz w:val="28"/>
          <w:szCs w:val="28"/>
          <w:cs/>
        </w:rPr>
        <w:t xml:space="preserve"> มีนาคม </w:t>
      </w:r>
      <w:r w:rsidR="00B1189C" w:rsidRPr="0068079D">
        <w:rPr>
          <w:rFonts w:ascii="Browallia New" w:hAnsi="Browallia New" w:cs="Browallia New"/>
          <w:color w:val="000000" w:themeColor="text1"/>
          <w:sz w:val="28"/>
          <w:szCs w:val="28"/>
        </w:rPr>
        <w:t>256</w:t>
      </w:r>
      <w:r w:rsidR="00F7164D">
        <w:rPr>
          <w:rFonts w:ascii="Browallia New" w:hAnsi="Browallia New" w:cs="Browallia New"/>
          <w:color w:val="000000" w:themeColor="text1"/>
          <w:sz w:val="28"/>
          <w:szCs w:val="28"/>
        </w:rPr>
        <w:t>9</w:t>
      </w:r>
      <w:r w:rsidRPr="0068079D">
        <w:rPr>
          <w:rFonts w:ascii="Browallia New" w:hAnsi="Browallia New" w:cs="Browallia New"/>
          <w:color w:val="000000" w:themeColor="text1"/>
          <w:sz w:val="28"/>
          <w:szCs w:val="28"/>
          <w:cs/>
        </w:rPr>
        <w:t xml:space="preserve"> มีดังนี้</w:t>
      </w:r>
    </w:p>
    <w:p w14:paraId="5BD7AA28" w14:textId="77777777" w:rsidR="007A63A7" w:rsidRPr="002C47C4" w:rsidRDefault="007A63A7" w:rsidP="00AB4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rPr>
      </w:pPr>
    </w:p>
    <w:tbl>
      <w:tblPr>
        <w:tblW w:w="9005" w:type="dxa"/>
        <w:tblInd w:w="351" w:type="dxa"/>
        <w:tblLayout w:type="fixed"/>
        <w:tblLook w:val="0000" w:firstRow="0" w:lastRow="0" w:firstColumn="0" w:lastColumn="0" w:noHBand="0" w:noVBand="0"/>
      </w:tblPr>
      <w:tblGrid>
        <w:gridCol w:w="6453"/>
        <w:gridCol w:w="2552"/>
      </w:tblGrid>
      <w:tr w:rsidR="00926155" w:rsidRPr="0068079D" w14:paraId="12D508FF" w14:textId="77777777" w:rsidTr="00357C35">
        <w:tc>
          <w:tcPr>
            <w:tcW w:w="6453" w:type="dxa"/>
          </w:tcPr>
          <w:p w14:paraId="367C5F2B" w14:textId="77777777" w:rsidR="00926155" w:rsidRPr="0068079D" w:rsidRDefault="00926155">
            <w:pPr>
              <w:tabs>
                <w:tab w:val="left" w:pos="3090"/>
                <w:tab w:val="left" w:pos="4860"/>
              </w:tabs>
              <w:spacing w:line="240" w:lineRule="auto"/>
              <w:rPr>
                <w:rFonts w:ascii="Browallia New" w:hAnsi="Browallia New" w:cs="Browallia New"/>
                <w:snapToGrid w:val="0"/>
                <w:sz w:val="28"/>
                <w:szCs w:val="28"/>
                <w:cs/>
                <w:lang w:eastAsia="th-TH"/>
              </w:rPr>
            </w:pPr>
          </w:p>
        </w:tc>
        <w:tc>
          <w:tcPr>
            <w:tcW w:w="2552" w:type="dxa"/>
          </w:tcPr>
          <w:p w14:paraId="49EC8C74" w14:textId="77777777" w:rsidR="00926155" w:rsidRPr="0068079D" w:rsidRDefault="00926155">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926155" w:rsidRPr="0068079D" w14:paraId="142A9DD2" w14:textId="77777777" w:rsidTr="00357C35">
        <w:tc>
          <w:tcPr>
            <w:tcW w:w="6453" w:type="dxa"/>
          </w:tcPr>
          <w:p w14:paraId="11C6E3B9" w14:textId="77777777" w:rsidR="00926155" w:rsidRPr="0068079D" w:rsidRDefault="00926155">
            <w:pPr>
              <w:tabs>
                <w:tab w:val="left" w:pos="3090"/>
                <w:tab w:val="left" w:pos="4860"/>
              </w:tabs>
              <w:spacing w:line="240" w:lineRule="auto"/>
              <w:rPr>
                <w:rFonts w:ascii="Browallia New" w:hAnsi="Browallia New" w:cs="Browallia New"/>
                <w:snapToGrid w:val="0"/>
                <w:sz w:val="28"/>
                <w:szCs w:val="28"/>
                <w:cs/>
                <w:lang w:eastAsia="th-TH"/>
              </w:rPr>
            </w:pPr>
          </w:p>
        </w:tc>
        <w:tc>
          <w:tcPr>
            <w:tcW w:w="2552" w:type="dxa"/>
          </w:tcPr>
          <w:p w14:paraId="5E1A97B7" w14:textId="77777777" w:rsidR="00357C35" w:rsidRPr="0068079D" w:rsidRDefault="0035098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68079D">
              <w:rPr>
                <w:rFonts w:ascii="Browallia New" w:hAnsi="Browallia New" w:cs="Browallia New"/>
                <w:snapToGrid w:val="0"/>
                <w:sz w:val="28"/>
                <w:szCs w:val="28"/>
                <w:cs/>
                <w:lang w:eastAsia="th-TH"/>
              </w:rPr>
              <w:t>ข้อมูลทางการเงินรวม</w:t>
            </w:r>
          </w:p>
          <w:p w14:paraId="235522F4" w14:textId="51164324" w:rsidR="00926155" w:rsidRPr="0068079D" w:rsidRDefault="0035098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และ</w:t>
            </w:r>
            <w:r w:rsidR="00926155" w:rsidRPr="0068079D">
              <w:rPr>
                <w:rFonts w:ascii="Browallia New" w:hAnsi="Browallia New" w:cs="Browallia New"/>
                <w:snapToGrid w:val="0"/>
                <w:sz w:val="28"/>
                <w:szCs w:val="28"/>
                <w:cs/>
                <w:lang w:eastAsia="th-TH"/>
              </w:rPr>
              <w:t>เฉพาะบริษัท</w:t>
            </w:r>
          </w:p>
        </w:tc>
      </w:tr>
      <w:tr w:rsidR="00926155" w:rsidRPr="0068079D" w14:paraId="44FA19B7" w14:textId="77777777" w:rsidTr="00357C35">
        <w:tc>
          <w:tcPr>
            <w:tcW w:w="6453" w:type="dxa"/>
          </w:tcPr>
          <w:p w14:paraId="41F53716" w14:textId="77777777" w:rsidR="00926155" w:rsidRPr="002C47C4" w:rsidRDefault="00926155">
            <w:pPr>
              <w:tabs>
                <w:tab w:val="left" w:pos="3090"/>
                <w:tab w:val="left" w:pos="4860"/>
              </w:tabs>
              <w:spacing w:line="240" w:lineRule="auto"/>
              <w:rPr>
                <w:rFonts w:ascii="Browallia New" w:hAnsi="Browallia New" w:cs="Browallia New"/>
                <w:snapToGrid w:val="0"/>
                <w:lang w:eastAsia="th-TH"/>
              </w:rPr>
            </w:pPr>
          </w:p>
        </w:tc>
        <w:tc>
          <w:tcPr>
            <w:tcW w:w="2552" w:type="dxa"/>
          </w:tcPr>
          <w:p w14:paraId="34128160" w14:textId="77777777" w:rsidR="00926155" w:rsidRPr="002C47C4" w:rsidRDefault="00926155">
            <w:pPr>
              <w:tabs>
                <w:tab w:val="left" w:pos="3090"/>
                <w:tab w:val="left" w:pos="4860"/>
              </w:tabs>
              <w:spacing w:line="240" w:lineRule="auto"/>
              <w:jc w:val="center"/>
              <w:rPr>
                <w:rFonts w:ascii="Browallia New" w:hAnsi="Browallia New" w:cs="Browallia New"/>
                <w:snapToGrid w:val="0"/>
                <w:cs/>
                <w:lang w:eastAsia="th-TH"/>
              </w:rPr>
            </w:pPr>
          </w:p>
        </w:tc>
      </w:tr>
      <w:tr w:rsidR="00926155" w:rsidRPr="0068079D" w14:paraId="4B3BEE1A" w14:textId="77777777" w:rsidTr="00117F70">
        <w:trPr>
          <w:trHeight w:val="386"/>
        </w:trPr>
        <w:tc>
          <w:tcPr>
            <w:tcW w:w="6453" w:type="dxa"/>
          </w:tcPr>
          <w:p w14:paraId="49B95327" w14:textId="4D6A7847" w:rsidR="00926155" w:rsidRPr="0068079D" w:rsidRDefault="00926155">
            <w:pPr>
              <w:spacing w:line="240" w:lineRule="auto"/>
              <w:rPr>
                <w:rFonts w:ascii="Browallia New" w:hAnsi="Browallia New" w:cs="Browallia New"/>
                <w:sz w:val="28"/>
                <w:szCs w:val="28"/>
              </w:rPr>
            </w:pPr>
            <w:r w:rsidRPr="0068079D">
              <w:rPr>
                <w:rFonts w:ascii="Browallia New" w:hAnsi="Browallia New" w:cs="Browallia New"/>
                <w:sz w:val="28"/>
                <w:szCs w:val="28"/>
                <w:cs/>
                <w:lang w:val="en-GB"/>
              </w:rPr>
              <w:t xml:space="preserve">ยอดคงเหลือ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w:t>
            </w:r>
            <w:r w:rsidR="00F7164D">
              <w:rPr>
                <w:rFonts w:ascii="Browallia New" w:hAnsi="Browallia New" w:cs="Browallia New"/>
                <w:sz w:val="28"/>
                <w:szCs w:val="28"/>
              </w:rPr>
              <w:t>9</w:t>
            </w:r>
          </w:p>
        </w:tc>
        <w:tc>
          <w:tcPr>
            <w:tcW w:w="2552" w:type="dxa"/>
          </w:tcPr>
          <w:p w14:paraId="58FBB42C" w14:textId="15C59E16" w:rsidR="00926155" w:rsidRPr="0068079D" w:rsidRDefault="00EB6F91" w:rsidP="00EB6F91">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r w:rsidR="00410A2F">
              <w:rPr>
                <w:rFonts w:ascii="Browallia New" w:hAnsi="Browallia New" w:cs="Browallia New"/>
                <w:snapToGrid w:val="0"/>
                <w:sz w:val="28"/>
                <w:szCs w:val="28"/>
                <w:lang w:eastAsia="th-TH"/>
              </w:rPr>
              <w:t xml:space="preserve">     </w:t>
            </w:r>
            <w:r w:rsidR="000A2F7A">
              <w:rPr>
                <w:rFonts w:ascii="Browallia New" w:hAnsi="Browallia New" w:cs="Browallia New"/>
                <w:snapToGrid w:val="0"/>
                <w:sz w:val="28"/>
                <w:szCs w:val="28"/>
                <w:lang w:eastAsia="th-TH"/>
              </w:rPr>
              <w:t>-</w:t>
            </w:r>
            <w:r>
              <w:rPr>
                <w:rFonts w:ascii="Browallia New" w:hAnsi="Browallia New" w:cs="Browallia New"/>
                <w:snapToGrid w:val="0"/>
                <w:sz w:val="28"/>
                <w:szCs w:val="28"/>
                <w:lang w:eastAsia="th-TH"/>
              </w:rPr>
              <w:t xml:space="preserve"> </w:t>
            </w:r>
          </w:p>
        </w:tc>
      </w:tr>
      <w:tr w:rsidR="00667CD2" w:rsidRPr="0068079D" w14:paraId="6EA65883" w14:textId="77777777" w:rsidTr="00117F70">
        <w:trPr>
          <w:trHeight w:val="386"/>
        </w:trPr>
        <w:tc>
          <w:tcPr>
            <w:tcW w:w="6453" w:type="dxa"/>
          </w:tcPr>
          <w:p w14:paraId="552A276C" w14:textId="0682E5E7" w:rsidR="00667CD2" w:rsidRPr="0068079D" w:rsidRDefault="00667CD2" w:rsidP="00667CD2">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เงินกู้ยืมเพิ่ม</w:t>
            </w:r>
          </w:p>
        </w:tc>
        <w:tc>
          <w:tcPr>
            <w:tcW w:w="2552" w:type="dxa"/>
          </w:tcPr>
          <w:p w14:paraId="5AE3C26B" w14:textId="03FF79B7" w:rsidR="00667CD2" w:rsidRPr="0068079D" w:rsidRDefault="00702885" w:rsidP="00667CD2">
            <w:pPr>
              <w:tabs>
                <w:tab w:val="left" w:pos="3090"/>
                <w:tab w:val="left" w:pos="4860"/>
              </w:tabs>
              <w:spacing w:line="240" w:lineRule="auto"/>
              <w:jc w:val="right"/>
              <w:rPr>
                <w:rFonts w:ascii="Browallia New" w:hAnsi="Browallia New" w:cs="Browallia New"/>
                <w:snapToGrid w:val="0"/>
                <w:sz w:val="28"/>
                <w:szCs w:val="28"/>
                <w:cs/>
                <w:lang w:eastAsia="th-TH"/>
              </w:rPr>
            </w:pPr>
            <w:r w:rsidRPr="00702885">
              <w:rPr>
                <w:rFonts w:ascii="Browallia New" w:hAnsi="Browallia New" w:cs="Browallia New"/>
                <w:snapToGrid w:val="0"/>
                <w:sz w:val="28"/>
                <w:szCs w:val="28"/>
                <w:lang w:eastAsia="th-TH"/>
              </w:rPr>
              <w:t>50,000</w:t>
            </w:r>
          </w:p>
        </w:tc>
      </w:tr>
      <w:tr w:rsidR="00667CD2" w:rsidRPr="0068079D" w14:paraId="6A127B92" w14:textId="77777777" w:rsidTr="00117F70">
        <w:trPr>
          <w:trHeight w:val="289"/>
        </w:trPr>
        <w:tc>
          <w:tcPr>
            <w:tcW w:w="6453" w:type="dxa"/>
          </w:tcPr>
          <w:p w14:paraId="283A5363" w14:textId="1E2BB737" w:rsidR="00667CD2" w:rsidRPr="0068079D" w:rsidRDefault="00667CD2" w:rsidP="0042645E">
            <w:pPr>
              <w:spacing w:line="240" w:lineRule="auto"/>
              <w:rPr>
                <w:rFonts w:ascii="Browallia New" w:hAnsi="Browallia New" w:cs="Browallia New"/>
                <w:sz w:val="28"/>
                <w:szCs w:val="28"/>
              </w:rPr>
            </w:pPr>
            <w:r w:rsidRPr="0068079D">
              <w:rPr>
                <w:rFonts w:ascii="Browallia New" w:hAnsi="Browallia New" w:cs="Browallia New"/>
                <w:sz w:val="28"/>
                <w:szCs w:val="28"/>
                <w:cs/>
                <w:lang w:val="en-GB"/>
              </w:rPr>
              <w:t>จ่ายคืนเงินกู้ยืม</w:t>
            </w:r>
          </w:p>
        </w:tc>
        <w:tc>
          <w:tcPr>
            <w:tcW w:w="2552" w:type="dxa"/>
          </w:tcPr>
          <w:p w14:paraId="1E7ADA39" w14:textId="504E1F03" w:rsidR="00667CD2" w:rsidRPr="0068079D" w:rsidRDefault="00DB4FCE" w:rsidP="00667CD2">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DB4FCE">
              <w:rPr>
                <w:rFonts w:ascii="Browallia New" w:hAnsi="Browallia New" w:cs="Browallia New"/>
                <w:snapToGrid w:val="0"/>
                <w:sz w:val="28"/>
                <w:szCs w:val="28"/>
                <w:cs/>
                <w:lang w:eastAsia="th-TH"/>
              </w:rPr>
              <w:t>(2</w:t>
            </w:r>
            <w:r w:rsidRPr="00DB4FCE">
              <w:rPr>
                <w:rFonts w:ascii="Browallia New" w:hAnsi="Browallia New" w:cs="Browallia New"/>
                <w:snapToGrid w:val="0"/>
                <w:sz w:val="28"/>
                <w:szCs w:val="28"/>
                <w:lang w:eastAsia="th-TH"/>
              </w:rPr>
              <w:t>,</w:t>
            </w:r>
            <w:r w:rsidRPr="00DB4FCE">
              <w:rPr>
                <w:rFonts w:ascii="Browallia New" w:hAnsi="Browallia New" w:cs="Browallia New"/>
                <w:snapToGrid w:val="0"/>
                <w:sz w:val="28"/>
                <w:szCs w:val="28"/>
                <w:cs/>
                <w:lang w:eastAsia="th-TH"/>
              </w:rPr>
              <w:t>866)</w:t>
            </w:r>
          </w:p>
        </w:tc>
      </w:tr>
      <w:tr w:rsidR="00926155" w:rsidRPr="0068079D" w14:paraId="5093D045" w14:textId="77777777" w:rsidTr="00117F70">
        <w:trPr>
          <w:trHeight w:val="431"/>
        </w:trPr>
        <w:tc>
          <w:tcPr>
            <w:tcW w:w="6453" w:type="dxa"/>
          </w:tcPr>
          <w:p w14:paraId="7E9E8B07" w14:textId="4A293922" w:rsidR="00926155" w:rsidRPr="0068079D" w:rsidRDefault="00926155">
            <w:pPr>
              <w:spacing w:line="240" w:lineRule="auto"/>
              <w:rPr>
                <w:rFonts w:ascii="Browallia New" w:hAnsi="Browallia New" w:cs="Browallia New"/>
                <w:sz w:val="28"/>
                <w:szCs w:val="28"/>
              </w:rPr>
            </w:pPr>
            <w:r w:rsidRPr="0068079D">
              <w:rPr>
                <w:rFonts w:ascii="Browallia New" w:hAnsi="Browallia New" w:cs="Browallia New"/>
                <w:sz w:val="28"/>
                <w:szCs w:val="28"/>
                <w:cs/>
                <w:lang w:val="en-GB"/>
              </w:rPr>
              <w:t xml:space="preserve">ยอดคงเหลือ ณ วันที่ </w:t>
            </w:r>
            <w:r w:rsidR="00F7164D" w:rsidRPr="00CD31A7">
              <w:rPr>
                <w:rFonts w:ascii="Browallia New" w:hAnsi="Browallia New" w:cs="Browallia New"/>
                <w:color w:val="000000" w:themeColor="text1"/>
                <w:sz w:val="28"/>
                <w:szCs w:val="28"/>
                <w:lang w:val="en-GB"/>
              </w:rPr>
              <w:t>31</w:t>
            </w:r>
            <w:r w:rsidR="00F7164D" w:rsidRPr="00CD31A7">
              <w:rPr>
                <w:rFonts w:ascii="Browallia New" w:hAnsi="Browallia New" w:cs="Browallia New" w:hint="cs"/>
                <w:color w:val="000000" w:themeColor="text1"/>
                <w:sz w:val="28"/>
                <w:szCs w:val="28"/>
                <w:cs/>
              </w:rPr>
              <w:t xml:space="preserve"> มีนาคม </w:t>
            </w:r>
            <w:r w:rsidR="00F7164D" w:rsidRPr="0068079D">
              <w:rPr>
                <w:rFonts w:ascii="Browallia New" w:hAnsi="Browallia New" w:cs="Browallia New"/>
                <w:color w:val="000000" w:themeColor="text1"/>
                <w:sz w:val="28"/>
                <w:szCs w:val="28"/>
              </w:rPr>
              <w:t>256</w:t>
            </w:r>
            <w:r w:rsidR="00F7164D">
              <w:rPr>
                <w:rFonts w:ascii="Browallia New" w:hAnsi="Browallia New" w:cs="Browallia New"/>
                <w:color w:val="000000" w:themeColor="text1"/>
                <w:sz w:val="28"/>
                <w:szCs w:val="28"/>
              </w:rPr>
              <w:t>9</w:t>
            </w:r>
          </w:p>
        </w:tc>
        <w:tc>
          <w:tcPr>
            <w:tcW w:w="2552" w:type="dxa"/>
          </w:tcPr>
          <w:p w14:paraId="31316F9E" w14:textId="2FBDA071" w:rsidR="00926155" w:rsidRPr="0068079D" w:rsidRDefault="00DB4FCE" w:rsidP="00FF7559">
            <w:pPr>
              <w:pBdr>
                <w:bottom w:val="single" w:sz="12" w:space="1" w:color="auto"/>
              </w:pBdr>
              <w:tabs>
                <w:tab w:val="left" w:pos="3090"/>
                <w:tab w:val="left" w:pos="4860"/>
              </w:tabs>
              <w:spacing w:line="240" w:lineRule="auto"/>
              <w:jc w:val="right"/>
              <w:rPr>
                <w:rFonts w:ascii="Browallia New" w:hAnsi="Browallia New" w:cs="Browallia New"/>
                <w:snapToGrid w:val="0"/>
                <w:sz w:val="28"/>
                <w:szCs w:val="28"/>
                <w:cs/>
                <w:lang w:eastAsia="th-TH"/>
              </w:rPr>
            </w:pPr>
            <w:r w:rsidRPr="00DB4FCE">
              <w:rPr>
                <w:rFonts w:ascii="Browallia New" w:hAnsi="Browallia New" w:cs="Browallia New"/>
                <w:snapToGrid w:val="0"/>
                <w:sz w:val="28"/>
                <w:szCs w:val="28"/>
                <w:lang w:eastAsia="th-TH"/>
              </w:rPr>
              <w:t>47,134</w:t>
            </w:r>
          </w:p>
        </w:tc>
      </w:tr>
    </w:tbl>
    <w:p w14:paraId="0B1B8FEA" w14:textId="77777777" w:rsidR="00542723" w:rsidRPr="002C47C4" w:rsidRDefault="00542723" w:rsidP="003D1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rPr>
      </w:pPr>
    </w:p>
    <w:p w14:paraId="62973DFD" w14:textId="5CD2119A" w:rsidR="00007087" w:rsidRPr="0068079D" w:rsidRDefault="000F64A7"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091650">
        <w:rPr>
          <w:rFonts w:ascii="Browallia New" w:hAnsi="Browallia New" w:cs="Browallia New"/>
          <w:color w:val="000000" w:themeColor="text1"/>
          <w:sz w:val="28"/>
          <w:szCs w:val="28"/>
          <w:cs/>
        </w:rPr>
        <w:t xml:space="preserve">ณ วันที่ </w:t>
      </w:r>
      <w:r w:rsidR="003A77B6" w:rsidRPr="00091650">
        <w:rPr>
          <w:rFonts w:ascii="Browallia New" w:hAnsi="Browallia New" w:cs="Browallia New"/>
          <w:color w:val="000000" w:themeColor="text1"/>
          <w:sz w:val="28"/>
          <w:szCs w:val="28"/>
          <w:lang w:val="en-GB"/>
        </w:rPr>
        <w:t>31</w:t>
      </w:r>
      <w:r w:rsidR="003A77B6" w:rsidRPr="00091650">
        <w:rPr>
          <w:rFonts w:ascii="Browallia New" w:hAnsi="Browallia New" w:cs="Browallia New" w:hint="cs"/>
          <w:color w:val="000000" w:themeColor="text1"/>
          <w:sz w:val="28"/>
          <w:szCs w:val="28"/>
          <w:cs/>
        </w:rPr>
        <w:t xml:space="preserve"> มีนาคม </w:t>
      </w:r>
      <w:r w:rsidR="003A77B6" w:rsidRPr="00091650">
        <w:rPr>
          <w:rFonts w:ascii="Browallia New" w:hAnsi="Browallia New" w:cs="Browallia New"/>
          <w:color w:val="000000" w:themeColor="text1"/>
          <w:sz w:val="28"/>
          <w:szCs w:val="28"/>
        </w:rPr>
        <w:t xml:space="preserve">2569 </w:t>
      </w:r>
      <w:r w:rsidRPr="00091650">
        <w:rPr>
          <w:rFonts w:ascii="Browallia New" w:hAnsi="Browallia New" w:cs="Browallia New"/>
          <w:color w:val="000000" w:themeColor="text1"/>
          <w:sz w:val="28"/>
          <w:szCs w:val="28"/>
          <w:cs/>
        </w:rPr>
        <w:t>เงินกู้ยืมระยะสั้นจากบุคคลอื่นเป็นเงินกู้ยืมที่ไม่มีหลักประกันในสกุลเงินบาท ที่มีดอกเบี้ยในอัตราร้อยละตามที่กำหนดไว้ในสัญญา และมีกำหนดชำระคืนภายในเดือน</w:t>
      </w:r>
      <w:r w:rsidR="00091650" w:rsidRPr="00091650">
        <w:rPr>
          <w:rFonts w:ascii="Browallia New" w:hAnsi="Browallia New" w:cs="Browallia New" w:hint="cs"/>
          <w:color w:val="000000" w:themeColor="text1"/>
          <w:sz w:val="28"/>
          <w:szCs w:val="28"/>
          <w:cs/>
        </w:rPr>
        <w:t>มกราคม</w:t>
      </w:r>
      <w:r w:rsidRPr="00091650">
        <w:rPr>
          <w:rFonts w:ascii="Browallia New" w:hAnsi="Browallia New" w:cs="Browallia New"/>
          <w:color w:val="000000" w:themeColor="text1"/>
          <w:sz w:val="28"/>
          <w:szCs w:val="28"/>
          <w:cs/>
        </w:rPr>
        <w:t xml:space="preserve"> </w:t>
      </w:r>
      <w:r w:rsidRPr="00091650">
        <w:rPr>
          <w:rFonts w:ascii="Browallia New" w:hAnsi="Browallia New" w:cs="Browallia New"/>
          <w:color w:val="000000" w:themeColor="text1"/>
          <w:sz w:val="28"/>
          <w:szCs w:val="28"/>
        </w:rPr>
        <w:t>25</w:t>
      </w:r>
      <w:r w:rsidR="00091650" w:rsidRPr="00091650">
        <w:rPr>
          <w:rFonts w:ascii="Browallia New" w:hAnsi="Browallia New" w:cs="Browallia New"/>
          <w:color w:val="000000" w:themeColor="text1"/>
          <w:sz w:val="28"/>
          <w:szCs w:val="28"/>
        </w:rPr>
        <w:t>70</w:t>
      </w:r>
    </w:p>
    <w:p w14:paraId="390A0CD1" w14:textId="77777777" w:rsidR="000F64A7" w:rsidRDefault="000F64A7" w:rsidP="0000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rPr>
      </w:pPr>
    </w:p>
    <w:p w14:paraId="067C2AD7" w14:textId="16BB63F9" w:rsidR="00D57BD3" w:rsidRPr="0068079D" w:rsidRDefault="00C16919"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rPr>
        <w:t>เงินกู้ยืมระยะยาวจากสถาบันการเงิน</w:t>
      </w:r>
      <w:r w:rsidR="00C52E86" w:rsidRPr="0068079D">
        <w:rPr>
          <w:rFonts w:ascii="Browallia New" w:hAnsi="Browallia New" w:cs="Browallia New"/>
          <w:b/>
          <w:bCs/>
          <w:color w:val="000000" w:themeColor="text1"/>
          <w:sz w:val="28"/>
          <w:szCs w:val="28"/>
        </w:rPr>
        <w:t xml:space="preserve"> - </w:t>
      </w:r>
      <w:r w:rsidR="00C52E86" w:rsidRPr="0068079D">
        <w:rPr>
          <w:rFonts w:ascii="Browallia New" w:hAnsi="Browallia New" w:cs="Browallia New"/>
          <w:b/>
          <w:bCs/>
          <w:color w:val="000000" w:themeColor="text1"/>
          <w:sz w:val="28"/>
          <w:szCs w:val="28"/>
          <w:cs/>
        </w:rPr>
        <w:t>สุทธิ</w:t>
      </w:r>
    </w:p>
    <w:p w14:paraId="3DA4A100" w14:textId="77777777" w:rsidR="00D57BD3" w:rsidRPr="002C47C4" w:rsidRDefault="00D57BD3"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rPr>
      </w:pPr>
    </w:p>
    <w:p w14:paraId="38D79318" w14:textId="01A99DB4" w:rsidR="00C16919" w:rsidRPr="0068079D"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68079D">
        <w:rPr>
          <w:rFonts w:ascii="Browallia New" w:hAnsi="Browallia New" w:cs="Browallia New"/>
          <w:color w:val="000000" w:themeColor="text1"/>
          <w:sz w:val="28"/>
          <w:szCs w:val="28"/>
          <w:cs/>
        </w:rPr>
        <w:t>รายการเคลื่อนไหวของเงินกู้ยืมระยะยาวจากสถาบันการเงิน</w:t>
      </w:r>
      <w:r w:rsidR="004F6A4B" w:rsidRPr="004F6A4B">
        <w:rPr>
          <w:rFonts w:ascii="Browallia New" w:hAnsi="Browallia New" w:cs="Browallia New"/>
          <w:color w:val="000000" w:themeColor="text1"/>
          <w:sz w:val="28"/>
          <w:szCs w:val="28"/>
          <w:cs/>
        </w:rPr>
        <w:t xml:space="preserve">สำหรับงวดสามเดือนสิ้นสุดวันที่ </w:t>
      </w:r>
      <w:r w:rsidR="004F6A4B" w:rsidRPr="004F6A4B">
        <w:rPr>
          <w:rFonts w:ascii="Browallia New" w:hAnsi="Browallia New" w:cs="Browallia New"/>
          <w:color w:val="000000" w:themeColor="text1"/>
          <w:sz w:val="28"/>
          <w:szCs w:val="28"/>
          <w:lang w:val="en-GB"/>
        </w:rPr>
        <w:t>31</w:t>
      </w:r>
      <w:r w:rsidR="004F6A4B" w:rsidRPr="004F6A4B">
        <w:rPr>
          <w:rFonts w:ascii="Browallia New" w:hAnsi="Browallia New" w:cs="Browallia New"/>
          <w:color w:val="000000" w:themeColor="text1"/>
          <w:sz w:val="28"/>
          <w:szCs w:val="28"/>
          <w:cs/>
        </w:rPr>
        <w:t xml:space="preserve"> มีนาคม </w:t>
      </w:r>
      <w:r w:rsidR="00752D6C" w:rsidRPr="0068079D">
        <w:rPr>
          <w:rFonts w:ascii="Browallia New" w:hAnsi="Browallia New" w:cs="Browallia New"/>
          <w:color w:val="000000" w:themeColor="text1"/>
          <w:sz w:val="28"/>
          <w:szCs w:val="28"/>
        </w:rPr>
        <w:t>256</w:t>
      </w:r>
      <w:r w:rsidR="004F6A4B">
        <w:rPr>
          <w:rFonts w:ascii="Browallia New" w:hAnsi="Browallia New" w:cs="Browallia New"/>
          <w:color w:val="000000" w:themeColor="text1"/>
          <w:sz w:val="28"/>
          <w:szCs w:val="28"/>
        </w:rPr>
        <w:t>9</w:t>
      </w:r>
      <w:r w:rsidR="00752D6C" w:rsidRPr="0068079D">
        <w:rPr>
          <w:rFonts w:ascii="Browallia New" w:hAnsi="Browallia New" w:cs="Browallia New"/>
          <w:color w:val="000000" w:themeColor="text1"/>
          <w:sz w:val="28"/>
          <w:szCs w:val="28"/>
          <w:cs/>
        </w:rPr>
        <w:t xml:space="preserve"> </w:t>
      </w:r>
      <w:r w:rsidRPr="0068079D">
        <w:rPr>
          <w:rFonts w:ascii="Browallia New" w:hAnsi="Browallia New" w:cs="Browallia New"/>
          <w:color w:val="000000" w:themeColor="text1"/>
          <w:sz w:val="28"/>
          <w:szCs w:val="28"/>
          <w:cs/>
        </w:rPr>
        <w:t>มีดังนี้</w:t>
      </w:r>
    </w:p>
    <w:p w14:paraId="15FC1AA2" w14:textId="77777777" w:rsidR="00B101E0" w:rsidRPr="002C47C4"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rPr>
      </w:pPr>
    </w:p>
    <w:tbl>
      <w:tblPr>
        <w:tblW w:w="9009" w:type="dxa"/>
        <w:tblInd w:w="351" w:type="dxa"/>
        <w:tblLayout w:type="fixed"/>
        <w:tblLook w:val="0000" w:firstRow="0" w:lastRow="0" w:firstColumn="0" w:lastColumn="0" w:noHBand="0" w:noVBand="0"/>
      </w:tblPr>
      <w:tblGrid>
        <w:gridCol w:w="3902"/>
        <w:gridCol w:w="2497"/>
        <w:gridCol w:w="2610"/>
      </w:tblGrid>
      <w:tr w:rsidR="00FE76D9" w:rsidRPr="0068079D" w14:paraId="5DFA5918" w14:textId="77777777" w:rsidTr="00173520">
        <w:tc>
          <w:tcPr>
            <w:tcW w:w="3902" w:type="dxa"/>
          </w:tcPr>
          <w:p w14:paraId="5DBD2DBF" w14:textId="77777777" w:rsidR="00FE76D9" w:rsidRPr="0068079D"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97" w:type="dxa"/>
          </w:tcPr>
          <w:p w14:paraId="3D90E4CF" w14:textId="77777777" w:rsidR="00FE76D9" w:rsidRPr="0068079D" w:rsidRDefault="00FE76D9"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610" w:type="dxa"/>
          </w:tcPr>
          <w:p w14:paraId="673B034C" w14:textId="6FE50515" w:rsidR="00FE76D9" w:rsidRPr="0068079D" w:rsidRDefault="00FE76D9"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Pr="0068079D">
              <w:rPr>
                <w:rFonts w:ascii="Browallia New" w:hAnsi="Browallia New" w:cs="Browallia New"/>
                <w:snapToGrid w:val="0"/>
                <w:sz w:val="28"/>
                <w:szCs w:val="28"/>
                <w:cs/>
                <w:lang w:eastAsia="th-TH"/>
              </w:rPr>
              <w:t>พันบาท)</w:t>
            </w:r>
          </w:p>
        </w:tc>
      </w:tr>
      <w:tr w:rsidR="00FE76D9" w:rsidRPr="0068079D" w14:paraId="560ECBAB" w14:textId="77777777" w:rsidTr="00173520">
        <w:tc>
          <w:tcPr>
            <w:tcW w:w="3902" w:type="dxa"/>
          </w:tcPr>
          <w:p w14:paraId="6838C96E" w14:textId="77777777" w:rsidR="00FE76D9" w:rsidRPr="0068079D"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97" w:type="dxa"/>
          </w:tcPr>
          <w:p w14:paraId="65946763" w14:textId="572E6854" w:rsidR="00FE76D9" w:rsidRPr="0068079D"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ข้อมูลทางการเงินรวม</w:t>
            </w:r>
          </w:p>
        </w:tc>
        <w:tc>
          <w:tcPr>
            <w:tcW w:w="2610" w:type="dxa"/>
          </w:tcPr>
          <w:p w14:paraId="3C81AE76" w14:textId="45AD6656" w:rsidR="00FE76D9" w:rsidRPr="0068079D"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68079D">
              <w:rPr>
                <w:rFonts w:ascii="Browallia New" w:hAnsi="Browallia New" w:cs="Browallia New"/>
                <w:snapToGrid w:val="0"/>
                <w:sz w:val="28"/>
                <w:szCs w:val="28"/>
                <w:cs/>
                <w:lang w:eastAsia="th-TH"/>
              </w:rPr>
              <w:t>ข้อมูลทางการเงินเฉพาะบริษัท</w:t>
            </w:r>
          </w:p>
        </w:tc>
      </w:tr>
      <w:tr w:rsidR="00FE76D9" w:rsidRPr="0068079D" w14:paraId="5E30A562" w14:textId="77777777" w:rsidTr="00173520">
        <w:tc>
          <w:tcPr>
            <w:tcW w:w="3902" w:type="dxa"/>
          </w:tcPr>
          <w:p w14:paraId="10A8410E" w14:textId="77777777" w:rsidR="00FE76D9" w:rsidRPr="002C47C4" w:rsidRDefault="00FE76D9" w:rsidP="006E5A3C">
            <w:pPr>
              <w:tabs>
                <w:tab w:val="left" w:pos="3090"/>
                <w:tab w:val="left" w:pos="4860"/>
              </w:tabs>
              <w:spacing w:line="240" w:lineRule="auto"/>
              <w:rPr>
                <w:rFonts w:ascii="Browallia New" w:hAnsi="Browallia New" w:cs="Browallia New"/>
                <w:snapToGrid w:val="0"/>
                <w:lang w:eastAsia="th-TH"/>
              </w:rPr>
            </w:pPr>
          </w:p>
        </w:tc>
        <w:tc>
          <w:tcPr>
            <w:tcW w:w="2497" w:type="dxa"/>
          </w:tcPr>
          <w:p w14:paraId="21D47913" w14:textId="77777777" w:rsidR="00FE76D9" w:rsidRPr="002C47C4" w:rsidRDefault="00FE76D9" w:rsidP="006E5A3C">
            <w:pPr>
              <w:tabs>
                <w:tab w:val="left" w:pos="3090"/>
                <w:tab w:val="left" w:pos="4860"/>
              </w:tabs>
              <w:spacing w:line="240" w:lineRule="auto"/>
              <w:jc w:val="center"/>
              <w:rPr>
                <w:rFonts w:ascii="Browallia New" w:hAnsi="Browallia New" w:cs="Browallia New"/>
                <w:snapToGrid w:val="0"/>
                <w:cs/>
                <w:lang w:val="en-GB" w:eastAsia="th-TH"/>
              </w:rPr>
            </w:pPr>
          </w:p>
        </w:tc>
        <w:tc>
          <w:tcPr>
            <w:tcW w:w="2610" w:type="dxa"/>
          </w:tcPr>
          <w:p w14:paraId="74EA5E4D" w14:textId="77777777" w:rsidR="00FE76D9" w:rsidRPr="002C47C4" w:rsidRDefault="00FE76D9" w:rsidP="006E5A3C">
            <w:pPr>
              <w:tabs>
                <w:tab w:val="left" w:pos="3090"/>
                <w:tab w:val="left" w:pos="4860"/>
              </w:tabs>
              <w:spacing w:line="240" w:lineRule="auto"/>
              <w:jc w:val="center"/>
              <w:rPr>
                <w:rFonts w:ascii="Browallia New" w:hAnsi="Browallia New" w:cs="Browallia New"/>
                <w:snapToGrid w:val="0"/>
                <w:cs/>
                <w:lang w:eastAsia="th-TH"/>
              </w:rPr>
            </w:pPr>
          </w:p>
        </w:tc>
      </w:tr>
      <w:tr w:rsidR="00EB6F91" w:rsidRPr="0068079D" w14:paraId="4A814F82" w14:textId="77777777" w:rsidTr="00173520">
        <w:tc>
          <w:tcPr>
            <w:tcW w:w="3902" w:type="dxa"/>
          </w:tcPr>
          <w:p w14:paraId="0B4592B9" w14:textId="22E350A2" w:rsidR="00EB6F91" w:rsidRPr="0068079D" w:rsidRDefault="00EB6F91" w:rsidP="00EB6F91">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Pr="0068079D">
              <w:rPr>
                <w:rFonts w:ascii="Browallia New" w:hAnsi="Browallia New" w:cs="Browallia New"/>
                <w:sz w:val="28"/>
                <w:szCs w:val="28"/>
                <w:lang w:val="en-GB"/>
              </w:rPr>
              <w:t>1</w:t>
            </w:r>
            <w:r w:rsidRPr="0068079D">
              <w:rPr>
                <w:rFonts w:ascii="Browallia New" w:hAnsi="Browallia New" w:cs="Browallia New"/>
                <w:sz w:val="28"/>
                <w:szCs w:val="28"/>
                <w:cs/>
                <w:lang w:val="en-GB"/>
              </w:rPr>
              <w:t xml:space="preserve"> มกราคม </w:t>
            </w:r>
            <w:r w:rsidRPr="0068079D">
              <w:rPr>
                <w:rFonts w:ascii="Browallia New" w:hAnsi="Browallia New" w:cs="Browallia New"/>
                <w:sz w:val="28"/>
                <w:szCs w:val="28"/>
                <w:lang w:val="en-GB"/>
              </w:rPr>
              <w:t>256</w:t>
            </w:r>
            <w:r>
              <w:rPr>
                <w:rFonts w:ascii="Browallia New" w:hAnsi="Browallia New" w:cs="Browallia New"/>
                <w:sz w:val="28"/>
                <w:szCs w:val="28"/>
              </w:rPr>
              <w:t>9</w:t>
            </w:r>
          </w:p>
        </w:tc>
        <w:tc>
          <w:tcPr>
            <w:tcW w:w="2497" w:type="dxa"/>
          </w:tcPr>
          <w:p w14:paraId="071A68D3" w14:textId="638A5669" w:rsidR="00EB6F91" w:rsidRPr="00A10A99" w:rsidRDefault="00EB6F91" w:rsidP="00EB6F91">
            <w:pPr>
              <w:spacing w:line="240" w:lineRule="auto"/>
              <w:jc w:val="right"/>
              <w:rPr>
                <w:rFonts w:ascii="Browallia New" w:hAnsi="Browallia New" w:cs="Browallia New"/>
                <w:sz w:val="28"/>
                <w:szCs w:val="28"/>
                <w:lang w:val="en-GB"/>
              </w:rPr>
            </w:pPr>
            <w:r w:rsidRPr="00EB6F91">
              <w:rPr>
                <w:rFonts w:ascii="Browallia New" w:hAnsi="Browallia New" w:cs="Browallia New"/>
                <w:sz w:val="28"/>
                <w:szCs w:val="28"/>
                <w:lang w:val="en-GB"/>
              </w:rPr>
              <w:t xml:space="preserve">   1,735,162</w:t>
            </w:r>
          </w:p>
        </w:tc>
        <w:tc>
          <w:tcPr>
            <w:tcW w:w="2610" w:type="dxa"/>
          </w:tcPr>
          <w:p w14:paraId="39E96981" w14:textId="4D21D2EF" w:rsidR="00EB6F91" w:rsidRPr="00A10A99" w:rsidRDefault="00EB6F91" w:rsidP="00EB6F91">
            <w:pPr>
              <w:tabs>
                <w:tab w:val="left" w:pos="3090"/>
                <w:tab w:val="left" w:pos="4860"/>
              </w:tabs>
              <w:spacing w:line="240" w:lineRule="auto"/>
              <w:jc w:val="right"/>
              <w:rPr>
                <w:rFonts w:ascii="Browallia New" w:hAnsi="Browallia New" w:cs="Browallia New"/>
                <w:sz w:val="28"/>
                <w:szCs w:val="28"/>
                <w:lang w:val="en-GB"/>
              </w:rPr>
            </w:pPr>
            <w:r w:rsidRPr="00EB6F91">
              <w:rPr>
                <w:rFonts w:ascii="Browallia New" w:hAnsi="Browallia New" w:cs="Browallia New"/>
                <w:sz w:val="28"/>
                <w:szCs w:val="28"/>
                <w:lang w:val="en-GB"/>
              </w:rPr>
              <w:t xml:space="preserve">       845,053 </w:t>
            </w:r>
          </w:p>
        </w:tc>
      </w:tr>
      <w:tr w:rsidR="00FC2E32" w:rsidRPr="0068079D" w14:paraId="3086A3CA" w14:textId="77777777" w:rsidTr="00173520">
        <w:tc>
          <w:tcPr>
            <w:tcW w:w="3902" w:type="dxa"/>
          </w:tcPr>
          <w:p w14:paraId="71545D39" w14:textId="385EE151" w:rsidR="0006558E" w:rsidRDefault="00AB7F89" w:rsidP="00883F16">
            <w:pPr>
              <w:spacing w:line="240" w:lineRule="auto"/>
              <w:rPr>
                <w:rFonts w:ascii="Browallia New" w:hAnsi="Browallia New" w:cs="Browallia New"/>
                <w:sz w:val="28"/>
                <w:szCs w:val="28"/>
                <w:lang w:val="en-GB"/>
              </w:rPr>
            </w:pPr>
            <w:r w:rsidRPr="00AB7F89">
              <w:rPr>
                <w:rFonts w:ascii="Browallia New" w:hAnsi="Browallia New" w:cs="Browallia New" w:hint="cs"/>
                <w:sz w:val="28"/>
                <w:szCs w:val="28"/>
                <w:u w:val="single"/>
                <w:cs/>
                <w:lang w:val="en-GB"/>
              </w:rPr>
              <w:t>บวก</w:t>
            </w:r>
            <w:r>
              <w:rPr>
                <w:rFonts w:ascii="Browallia New" w:hAnsi="Browallia New" w:cs="Browallia New" w:hint="cs"/>
                <w:sz w:val="28"/>
                <w:szCs w:val="28"/>
                <w:cs/>
                <w:lang w:val="en-GB"/>
              </w:rPr>
              <w:t xml:space="preserve"> </w:t>
            </w:r>
            <w:r w:rsidR="005924E0">
              <w:rPr>
                <w:rFonts w:ascii="Browallia New" w:hAnsi="Browallia New" w:cs="Browallia New" w:hint="cs"/>
                <w:sz w:val="28"/>
                <w:szCs w:val="28"/>
                <w:cs/>
                <w:lang w:val="en-GB"/>
              </w:rPr>
              <w:t>รับโอน</w:t>
            </w:r>
            <w:r w:rsidR="008300E1" w:rsidRPr="008300E1">
              <w:rPr>
                <w:rFonts w:ascii="Browallia New" w:hAnsi="Browallia New" w:cs="Browallia New"/>
                <w:sz w:val="28"/>
                <w:szCs w:val="28"/>
                <w:cs/>
                <w:lang w:val="en-GB"/>
              </w:rPr>
              <w:t>ดอกเบี้ยและดอกเบี้ยผิดนัดชำระหนี้</w:t>
            </w:r>
          </w:p>
          <w:p w14:paraId="21415383" w14:textId="07B4C2A5" w:rsidR="00FC2E32" w:rsidRPr="0068079D" w:rsidRDefault="004C3BA5" w:rsidP="004C3BA5">
            <w:pPr>
              <w:spacing w:line="240" w:lineRule="auto"/>
              <w:rPr>
                <w:rFonts w:ascii="Browallia New" w:hAnsi="Browallia New" w:cs="Browallia New"/>
                <w:sz w:val="28"/>
                <w:szCs w:val="28"/>
                <w:cs/>
                <w:lang w:val="en-GB"/>
              </w:rPr>
            </w:pPr>
            <w:r>
              <w:rPr>
                <w:rFonts w:ascii="Browallia New" w:hAnsi="Browallia New" w:cs="Browallia New"/>
                <w:sz w:val="28"/>
                <w:szCs w:val="28"/>
                <w:lang w:val="en-GB"/>
              </w:rPr>
              <w:t xml:space="preserve">    </w:t>
            </w:r>
            <w:r w:rsidR="008300E1" w:rsidRPr="008300E1">
              <w:rPr>
                <w:rFonts w:ascii="Browallia New" w:hAnsi="Browallia New" w:cs="Browallia New"/>
                <w:sz w:val="28"/>
                <w:szCs w:val="28"/>
                <w:cs/>
                <w:lang w:val="en-GB"/>
              </w:rPr>
              <w:t>ค้างจ่าย</w:t>
            </w:r>
          </w:p>
        </w:tc>
        <w:tc>
          <w:tcPr>
            <w:tcW w:w="2497" w:type="dxa"/>
            <w:vAlign w:val="bottom"/>
          </w:tcPr>
          <w:p w14:paraId="622D8129" w14:textId="0C366B90" w:rsidR="00FC2E32" w:rsidRPr="00210DB0" w:rsidRDefault="00210DB0" w:rsidP="008161D5">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54,519</w:t>
            </w:r>
          </w:p>
        </w:tc>
        <w:tc>
          <w:tcPr>
            <w:tcW w:w="2610" w:type="dxa"/>
            <w:vAlign w:val="bottom"/>
          </w:tcPr>
          <w:p w14:paraId="06C0E10F" w14:textId="3FBD3BB6" w:rsidR="00FC2E32" w:rsidRPr="00EB6F91" w:rsidRDefault="00210DB0" w:rsidP="008161D5">
            <w:pPr>
              <w:pBdr>
                <w:bottom w:val="single" w:sz="4" w:space="1" w:color="auto"/>
              </w:pBdr>
              <w:tabs>
                <w:tab w:val="left" w:pos="3090"/>
                <w:tab w:val="left" w:pos="486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24,912</w:t>
            </w:r>
          </w:p>
        </w:tc>
      </w:tr>
      <w:tr w:rsidR="008161D5" w:rsidRPr="0068079D" w14:paraId="087FD9DA" w14:textId="77777777" w:rsidTr="00173520">
        <w:tc>
          <w:tcPr>
            <w:tcW w:w="3902" w:type="dxa"/>
          </w:tcPr>
          <w:p w14:paraId="36BBB24B" w14:textId="12EB457F" w:rsidR="005D353C" w:rsidRDefault="008161D5" w:rsidP="005D353C">
            <w:pPr>
              <w:spacing w:line="240" w:lineRule="auto"/>
              <w:rPr>
                <w:rFonts w:ascii="Browallia New" w:hAnsi="Browallia New" w:cs="Browallia New"/>
                <w:sz w:val="28"/>
                <w:szCs w:val="28"/>
                <w:lang w:val="en-GB"/>
              </w:rPr>
            </w:pPr>
            <w:r w:rsidRPr="008161D5">
              <w:rPr>
                <w:rFonts w:ascii="Browallia New" w:hAnsi="Browallia New" w:cs="Browallia New"/>
                <w:sz w:val="28"/>
                <w:szCs w:val="28"/>
                <w:cs/>
                <w:lang w:val="en-GB"/>
              </w:rPr>
              <w:t xml:space="preserve">ยอดคงเหลือ ณ วันที่ </w:t>
            </w:r>
            <w:r>
              <w:rPr>
                <w:rFonts w:ascii="Browallia New" w:hAnsi="Browallia New" w:cs="Browallia New"/>
                <w:sz w:val="28"/>
                <w:szCs w:val="28"/>
              </w:rPr>
              <w:t>1</w:t>
            </w:r>
            <w:r w:rsidRPr="008161D5">
              <w:rPr>
                <w:rFonts w:ascii="Browallia New" w:hAnsi="Browallia New" w:cs="Browallia New"/>
                <w:sz w:val="28"/>
                <w:szCs w:val="28"/>
                <w:cs/>
                <w:lang w:val="en-GB"/>
              </w:rPr>
              <w:t xml:space="preserve"> มกราคม </w:t>
            </w:r>
            <w:r>
              <w:rPr>
                <w:rFonts w:ascii="Browallia New" w:hAnsi="Browallia New" w:cs="Browallia New"/>
                <w:sz w:val="28"/>
                <w:szCs w:val="28"/>
              </w:rPr>
              <w:t xml:space="preserve">2569 </w:t>
            </w:r>
            <w:r w:rsidR="005D353C">
              <w:rPr>
                <w:rFonts w:ascii="Browallia New" w:hAnsi="Browallia New" w:cs="Browallia New"/>
                <w:sz w:val="28"/>
                <w:szCs w:val="28"/>
                <w:cs/>
                <w:lang w:val="en-GB"/>
              </w:rPr>
              <w:t>-</w:t>
            </w:r>
            <w:r w:rsidRPr="008161D5">
              <w:rPr>
                <w:rFonts w:ascii="Browallia New" w:hAnsi="Browallia New" w:cs="Browallia New"/>
                <w:sz w:val="28"/>
                <w:szCs w:val="28"/>
                <w:cs/>
                <w:lang w:val="en-GB"/>
              </w:rPr>
              <w:t xml:space="preserve"> </w:t>
            </w:r>
          </w:p>
          <w:p w14:paraId="2A4105E3" w14:textId="18E8A1E0" w:rsidR="008161D5" w:rsidRPr="008161D5" w:rsidRDefault="004C3BA5" w:rsidP="004C3BA5">
            <w:pPr>
              <w:spacing w:line="240" w:lineRule="auto"/>
              <w:rPr>
                <w:rFonts w:ascii="Browallia New" w:hAnsi="Browallia New" w:cs="Browallia New"/>
                <w:sz w:val="28"/>
                <w:szCs w:val="28"/>
                <w:cs/>
                <w:lang w:val="en-GB"/>
              </w:rPr>
            </w:pPr>
            <w:r>
              <w:rPr>
                <w:rFonts w:ascii="Browallia New" w:hAnsi="Browallia New" w:cs="Browallia New"/>
                <w:sz w:val="28"/>
                <w:szCs w:val="28"/>
                <w:lang w:val="en-GB"/>
              </w:rPr>
              <w:t xml:space="preserve">    </w:t>
            </w:r>
            <w:r w:rsidR="008161D5" w:rsidRPr="008161D5">
              <w:rPr>
                <w:rFonts w:ascii="Browallia New" w:hAnsi="Browallia New" w:cs="Browallia New"/>
                <w:sz w:val="28"/>
                <w:szCs w:val="28"/>
                <w:cs/>
                <w:lang w:val="en-GB"/>
              </w:rPr>
              <w:t>ก่อนปรับปรุงสัญญา</w:t>
            </w:r>
          </w:p>
        </w:tc>
        <w:tc>
          <w:tcPr>
            <w:tcW w:w="2497" w:type="dxa"/>
            <w:vAlign w:val="bottom"/>
          </w:tcPr>
          <w:p w14:paraId="1B8B8C8A" w14:textId="363C9612" w:rsidR="008161D5" w:rsidRPr="00EB6F91" w:rsidRDefault="00F854FE" w:rsidP="005751E7">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1,789,681</w:t>
            </w:r>
          </w:p>
        </w:tc>
        <w:tc>
          <w:tcPr>
            <w:tcW w:w="2610" w:type="dxa"/>
            <w:vAlign w:val="bottom"/>
          </w:tcPr>
          <w:p w14:paraId="539B5104" w14:textId="0B8BD638" w:rsidR="008161D5" w:rsidRPr="00EB6F91" w:rsidRDefault="00973E5D" w:rsidP="005751E7">
            <w:pPr>
              <w:tabs>
                <w:tab w:val="left" w:pos="3090"/>
                <w:tab w:val="left" w:pos="486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869,965</w:t>
            </w:r>
          </w:p>
        </w:tc>
      </w:tr>
      <w:tr w:rsidR="00EB6F91" w:rsidRPr="0068079D" w14:paraId="584B8823" w14:textId="77777777" w:rsidTr="00173520">
        <w:tc>
          <w:tcPr>
            <w:tcW w:w="3902" w:type="dxa"/>
          </w:tcPr>
          <w:p w14:paraId="78FA3F89" w14:textId="59D3CAD8" w:rsidR="00EB6F91" w:rsidRPr="0068079D" w:rsidRDefault="00EB6F91" w:rsidP="00EB6F91">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การปรับปรุง</w:t>
            </w:r>
            <w:r w:rsidR="004C3BA5">
              <w:rPr>
                <w:rFonts w:ascii="Browallia New" w:hAnsi="Browallia New" w:cs="Browallia New" w:hint="cs"/>
                <w:sz w:val="28"/>
                <w:szCs w:val="28"/>
                <w:cs/>
                <w:lang w:val="en-GB"/>
              </w:rPr>
              <w:t>โครงสร้างหนี้</w:t>
            </w:r>
          </w:p>
        </w:tc>
        <w:tc>
          <w:tcPr>
            <w:tcW w:w="2497" w:type="dxa"/>
          </w:tcPr>
          <w:p w14:paraId="336460DC" w14:textId="5A823EA4" w:rsidR="00EB6F91" w:rsidRPr="0068079D" w:rsidRDefault="007C2C6F" w:rsidP="00EB6F91">
            <w:pPr>
              <w:tabs>
                <w:tab w:val="clear" w:pos="1644"/>
                <w:tab w:val="left" w:pos="1512"/>
              </w:tabs>
              <w:spacing w:line="240" w:lineRule="auto"/>
              <w:ind w:right="-12"/>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r w:rsidR="00A355FA">
              <w:rPr>
                <w:rFonts w:ascii="Browallia New" w:hAnsi="Browallia New" w:cs="Browallia New"/>
                <w:snapToGrid w:val="0"/>
                <w:sz w:val="28"/>
                <w:szCs w:val="28"/>
                <w:lang w:eastAsia="th-TH"/>
              </w:rPr>
              <w:t>11</w:t>
            </w:r>
            <w:r w:rsidR="00A76A8E">
              <w:rPr>
                <w:rFonts w:ascii="Browallia New" w:hAnsi="Browallia New" w:cs="Browallia New"/>
                <w:snapToGrid w:val="0"/>
                <w:sz w:val="28"/>
                <w:szCs w:val="28"/>
                <w:lang w:eastAsia="th-TH"/>
              </w:rPr>
              <w:t>,727</w:t>
            </w:r>
            <w:r>
              <w:rPr>
                <w:rFonts w:ascii="Browallia New" w:hAnsi="Browallia New" w:cs="Browallia New"/>
                <w:snapToGrid w:val="0"/>
                <w:sz w:val="28"/>
                <w:szCs w:val="28"/>
                <w:lang w:eastAsia="th-TH"/>
              </w:rPr>
              <w:t>)</w:t>
            </w:r>
          </w:p>
        </w:tc>
        <w:tc>
          <w:tcPr>
            <w:tcW w:w="2610" w:type="dxa"/>
          </w:tcPr>
          <w:p w14:paraId="2CE49597" w14:textId="02C360D4" w:rsidR="00EB6F91" w:rsidRPr="0068079D" w:rsidRDefault="007C2C6F" w:rsidP="00EB6F91">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r w:rsidR="005D37BB">
              <w:rPr>
                <w:rFonts w:ascii="Browallia New" w:hAnsi="Browallia New" w:cs="Browallia New"/>
                <w:snapToGrid w:val="0"/>
                <w:sz w:val="28"/>
                <w:szCs w:val="28"/>
                <w:lang w:eastAsia="th-TH"/>
              </w:rPr>
              <w:t>7,243</w:t>
            </w:r>
            <w:r>
              <w:rPr>
                <w:rFonts w:ascii="Browallia New" w:hAnsi="Browallia New" w:cs="Browallia New"/>
                <w:snapToGrid w:val="0"/>
                <w:sz w:val="28"/>
                <w:szCs w:val="28"/>
                <w:lang w:eastAsia="th-TH"/>
              </w:rPr>
              <w:t>)</w:t>
            </w:r>
          </w:p>
        </w:tc>
      </w:tr>
      <w:tr w:rsidR="00EB6F91" w:rsidRPr="0068079D" w14:paraId="478DCC5E" w14:textId="77777777" w:rsidTr="00173520">
        <w:trPr>
          <w:trHeight w:val="244"/>
        </w:trPr>
        <w:tc>
          <w:tcPr>
            <w:tcW w:w="3902" w:type="dxa"/>
          </w:tcPr>
          <w:p w14:paraId="61C832AE" w14:textId="5D8C3D17" w:rsidR="00EB6F91" w:rsidRPr="0068079D" w:rsidRDefault="00EB6F91" w:rsidP="00EB6F91">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ตัดจำหน่ายค่าธรรมเนียมจ่ายล่วงหน้า</w:t>
            </w:r>
          </w:p>
        </w:tc>
        <w:tc>
          <w:tcPr>
            <w:tcW w:w="2497" w:type="dxa"/>
          </w:tcPr>
          <w:p w14:paraId="584D24E9" w14:textId="7887FEBD" w:rsidR="00EB6F91" w:rsidRPr="0068079D" w:rsidRDefault="001237B6" w:rsidP="00EB6F91">
            <w:pPr>
              <w:tabs>
                <w:tab w:val="clear" w:pos="1644"/>
                <w:tab w:val="left" w:pos="1512"/>
              </w:tabs>
              <w:spacing w:line="240" w:lineRule="auto"/>
              <w:ind w:right="-12"/>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206</w:t>
            </w:r>
          </w:p>
        </w:tc>
        <w:tc>
          <w:tcPr>
            <w:tcW w:w="2610" w:type="dxa"/>
          </w:tcPr>
          <w:p w14:paraId="38F5C4DB" w14:textId="4689EFE9" w:rsidR="00EB6F91" w:rsidRPr="0068079D" w:rsidRDefault="00C02BC6" w:rsidP="00EB6F91">
            <w:pPr>
              <w:tabs>
                <w:tab w:val="left" w:pos="3090"/>
                <w:tab w:val="left" w:pos="4860"/>
              </w:tabs>
              <w:spacing w:line="240" w:lineRule="auto"/>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134</w:t>
            </w:r>
          </w:p>
        </w:tc>
      </w:tr>
      <w:tr w:rsidR="00EB6F91" w:rsidRPr="0068079D" w14:paraId="26D521EC" w14:textId="77777777" w:rsidTr="00173520">
        <w:trPr>
          <w:trHeight w:val="244"/>
        </w:trPr>
        <w:tc>
          <w:tcPr>
            <w:tcW w:w="3902" w:type="dxa"/>
          </w:tcPr>
          <w:p w14:paraId="70123E7A" w14:textId="5673ABD0" w:rsidR="00EB6F91" w:rsidRPr="0068079D" w:rsidRDefault="00EB6F91" w:rsidP="00EB6F91">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ตัดจำหน่ายดอกเบี้ยรอตัดบัญชี</w:t>
            </w:r>
          </w:p>
        </w:tc>
        <w:tc>
          <w:tcPr>
            <w:tcW w:w="2497" w:type="dxa"/>
          </w:tcPr>
          <w:p w14:paraId="06F3B1AE" w14:textId="061A6154" w:rsidR="00EB6F91" w:rsidRPr="0068079D" w:rsidRDefault="00606133" w:rsidP="00EB6F91">
            <w:pPr>
              <w:tabs>
                <w:tab w:val="clear" w:pos="1644"/>
                <w:tab w:val="left" w:pos="1512"/>
              </w:tabs>
              <w:spacing w:line="240" w:lineRule="auto"/>
              <w:ind w:right="-12"/>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18,598</w:t>
            </w:r>
          </w:p>
        </w:tc>
        <w:tc>
          <w:tcPr>
            <w:tcW w:w="2610" w:type="dxa"/>
          </w:tcPr>
          <w:p w14:paraId="4DF40E4B" w14:textId="4E1123FB" w:rsidR="00EB6F91" w:rsidRPr="0068079D" w:rsidRDefault="00C02BC6" w:rsidP="00EB6F91">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9,045</w:t>
            </w:r>
          </w:p>
        </w:tc>
      </w:tr>
      <w:tr w:rsidR="00EB6F91" w:rsidRPr="0068079D" w14:paraId="1574E40D" w14:textId="77777777" w:rsidTr="00173520">
        <w:trPr>
          <w:trHeight w:val="244"/>
        </w:trPr>
        <w:tc>
          <w:tcPr>
            <w:tcW w:w="3902" w:type="dxa"/>
          </w:tcPr>
          <w:p w14:paraId="5361D4C4" w14:textId="6C31B119" w:rsidR="00EB6F91" w:rsidRPr="0068079D" w:rsidRDefault="00EB6F91" w:rsidP="00EB6F91">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จ่ายชำระดอกเบี้ย</w:t>
            </w:r>
          </w:p>
        </w:tc>
        <w:tc>
          <w:tcPr>
            <w:tcW w:w="2497" w:type="dxa"/>
          </w:tcPr>
          <w:p w14:paraId="6B2C56D1" w14:textId="303375D8" w:rsidR="00EB6F91" w:rsidRPr="0068079D" w:rsidRDefault="009313C1" w:rsidP="00EB6F91">
            <w:pPr>
              <w:pBdr>
                <w:bottom w:val="single" w:sz="4" w:space="1" w:color="auto"/>
              </w:pBdr>
              <w:tabs>
                <w:tab w:val="clear" w:pos="1644"/>
                <w:tab w:val="left" w:pos="1512"/>
              </w:tabs>
              <w:spacing w:line="240" w:lineRule="auto"/>
              <w:ind w:right="-12"/>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(1,167)</w:t>
            </w:r>
          </w:p>
        </w:tc>
        <w:tc>
          <w:tcPr>
            <w:tcW w:w="2610" w:type="dxa"/>
          </w:tcPr>
          <w:p w14:paraId="1F0B742F" w14:textId="6472A4B4" w:rsidR="00EB6F91" w:rsidRPr="0068079D" w:rsidRDefault="00C02BC6" w:rsidP="00EB6F91">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(626)</w:t>
            </w:r>
          </w:p>
        </w:tc>
      </w:tr>
      <w:tr w:rsidR="00EB6F91" w:rsidRPr="0068079D" w14:paraId="4F0942EF" w14:textId="77777777" w:rsidTr="00173520">
        <w:tc>
          <w:tcPr>
            <w:tcW w:w="3902" w:type="dxa"/>
          </w:tcPr>
          <w:p w14:paraId="53EE1079" w14:textId="70D1DCA1" w:rsidR="00EB6F91" w:rsidRPr="0068079D" w:rsidRDefault="00EB6F91" w:rsidP="00EB6F91">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 xml:space="preserve">ยอดคงเหลือ ณ วันที่ </w:t>
            </w:r>
            <w:r w:rsidRPr="004F6A4B">
              <w:rPr>
                <w:rFonts w:ascii="Browallia New" w:hAnsi="Browallia New" w:cs="Browallia New"/>
                <w:color w:val="000000" w:themeColor="text1"/>
                <w:sz w:val="28"/>
                <w:szCs w:val="28"/>
                <w:lang w:val="en-GB"/>
              </w:rPr>
              <w:t>31</w:t>
            </w:r>
            <w:r w:rsidRPr="004F6A4B">
              <w:rPr>
                <w:rFonts w:ascii="Browallia New" w:hAnsi="Browallia New" w:cs="Browallia New"/>
                <w:color w:val="000000" w:themeColor="text1"/>
                <w:sz w:val="28"/>
                <w:szCs w:val="28"/>
                <w:cs/>
              </w:rPr>
              <w:t xml:space="preserve"> มีนาคม </w:t>
            </w:r>
            <w:r w:rsidRPr="0068079D">
              <w:rPr>
                <w:rFonts w:ascii="Browallia New" w:hAnsi="Browallia New" w:cs="Browallia New"/>
                <w:color w:val="000000" w:themeColor="text1"/>
                <w:sz w:val="28"/>
                <w:szCs w:val="28"/>
              </w:rPr>
              <w:t>256</w:t>
            </w:r>
            <w:r>
              <w:rPr>
                <w:rFonts w:ascii="Browallia New" w:hAnsi="Browallia New" w:cs="Browallia New"/>
                <w:color w:val="000000" w:themeColor="text1"/>
                <w:sz w:val="28"/>
                <w:szCs w:val="28"/>
              </w:rPr>
              <w:t>9</w:t>
            </w:r>
          </w:p>
        </w:tc>
        <w:tc>
          <w:tcPr>
            <w:tcW w:w="2497" w:type="dxa"/>
          </w:tcPr>
          <w:p w14:paraId="6EFADC47" w14:textId="4566FEAC" w:rsidR="00EB6F91" w:rsidRPr="0068079D" w:rsidRDefault="009313C1" w:rsidP="00EB6F91">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1,795,591</w:t>
            </w:r>
          </w:p>
        </w:tc>
        <w:tc>
          <w:tcPr>
            <w:tcW w:w="2610" w:type="dxa"/>
          </w:tcPr>
          <w:p w14:paraId="6EEB2C24" w14:textId="4EB3E71C" w:rsidR="00EB6F91" w:rsidRPr="0068079D" w:rsidRDefault="00C02BC6" w:rsidP="00EB6F91">
            <w:pPr>
              <w:tabs>
                <w:tab w:val="left" w:pos="3090"/>
                <w:tab w:val="left" w:pos="4860"/>
              </w:tabs>
              <w:spacing w:line="240" w:lineRule="auto"/>
              <w:jc w:val="right"/>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871,275</w:t>
            </w:r>
          </w:p>
        </w:tc>
      </w:tr>
      <w:tr w:rsidR="00EB6F91" w:rsidRPr="0068079D" w14:paraId="79C70378" w14:textId="77777777" w:rsidTr="00173520">
        <w:tc>
          <w:tcPr>
            <w:tcW w:w="3902" w:type="dxa"/>
          </w:tcPr>
          <w:p w14:paraId="06706C2E" w14:textId="2CCD1225" w:rsidR="00EB6F91" w:rsidRPr="0068079D" w:rsidRDefault="00E16654" w:rsidP="00EB6F91">
            <w:pPr>
              <w:spacing w:line="240" w:lineRule="auto"/>
              <w:rPr>
                <w:rFonts w:ascii="Browallia New" w:hAnsi="Browallia New" w:cs="Browallia New"/>
                <w:sz w:val="28"/>
                <w:szCs w:val="28"/>
                <w:cs/>
              </w:rPr>
            </w:pPr>
            <w:r w:rsidRPr="0068079D">
              <w:rPr>
                <w:rFonts w:ascii="Browallia New" w:hAnsi="Browallia New" w:cs="Browallia New"/>
                <w:sz w:val="28"/>
                <w:szCs w:val="28"/>
                <w:u w:val="single"/>
                <w:cs/>
                <w:lang w:val="en-GB"/>
              </w:rPr>
              <w:t>หัก</w:t>
            </w:r>
            <w:r w:rsidRPr="0068079D">
              <w:rPr>
                <w:rFonts w:ascii="Browallia New" w:hAnsi="Browallia New" w:cs="Browallia New"/>
                <w:sz w:val="28"/>
                <w:szCs w:val="28"/>
                <w:cs/>
                <w:lang w:val="en-GB"/>
              </w:rPr>
              <w:t xml:space="preserve"> ส่วนที่ถึงกำหนดชำระภายในหนึ่งปี</w:t>
            </w:r>
          </w:p>
        </w:tc>
        <w:tc>
          <w:tcPr>
            <w:tcW w:w="2497" w:type="dxa"/>
            <w:vAlign w:val="bottom"/>
          </w:tcPr>
          <w:p w14:paraId="21F2C37B" w14:textId="24A5C734" w:rsidR="00EB6F91" w:rsidRPr="0068079D" w:rsidRDefault="009313C1" w:rsidP="00EB6F91">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r w:rsidR="003B4524" w:rsidRPr="003B4524">
              <w:rPr>
                <w:rFonts w:ascii="Browallia New" w:hAnsi="Browallia New" w:cs="Browallia New"/>
                <w:snapToGrid w:val="0"/>
                <w:sz w:val="28"/>
                <w:szCs w:val="28"/>
                <w:lang w:eastAsia="th-TH"/>
              </w:rPr>
              <w:t>1</w:t>
            </w:r>
            <w:r w:rsidR="003B4524">
              <w:rPr>
                <w:rFonts w:ascii="Browallia New" w:hAnsi="Browallia New" w:cs="Browallia New"/>
                <w:snapToGrid w:val="0"/>
                <w:sz w:val="28"/>
                <w:szCs w:val="28"/>
                <w:lang w:eastAsia="th-TH"/>
              </w:rPr>
              <w:t>,</w:t>
            </w:r>
            <w:r w:rsidR="003B4524" w:rsidRPr="003B4524">
              <w:rPr>
                <w:rFonts w:ascii="Browallia New" w:hAnsi="Browallia New" w:cs="Browallia New"/>
                <w:snapToGrid w:val="0"/>
                <w:sz w:val="28"/>
                <w:szCs w:val="28"/>
                <w:lang w:eastAsia="th-TH"/>
              </w:rPr>
              <w:t>021</w:t>
            </w:r>
            <w:r w:rsidR="003B4524">
              <w:rPr>
                <w:rFonts w:ascii="Browallia New" w:hAnsi="Browallia New" w:cs="Browallia New"/>
                <w:snapToGrid w:val="0"/>
                <w:sz w:val="28"/>
                <w:szCs w:val="28"/>
                <w:lang w:eastAsia="th-TH"/>
              </w:rPr>
              <w:t>,</w:t>
            </w:r>
            <w:r w:rsidR="003B4524" w:rsidRPr="003B4524">
              <w:rPr>
                <w:rFonts w:ascii="Browallia New" w:hAnsi="Browallia New" w:cs="Browallia New"/>
                <w:snapToGrid w:val="0"/>
                <w:sz w:val="28"/>
                <w:szCs w:val="28"/>
                <w:lang w:eastAsia="th-TH"/>
              </w:rPr>
              <w:t>899</w:t>
            </w:r>
            <w:r>
              <w:rPr>
                <w:rFonts w:ascii="Browallia New" w:hAnsi="Browallia New" w:cs="Browallia New"/>
                <w:snapToGrid w:val="0"/>
                <w:sz w:val="28"/>
                <w:szCs w:val="28"/>
                <w:lang w:eastAsia="th-TH"/>
              </w:rPr>
              <w:t>)</w:t>
            </w:r>
          </w:p>
        </w:tc>
        <w:tc>
          <w:tcPr>
            <w:tcW w:w="2610" w:type="dxa"/>
            <w:vAlign w:val="bottom"/>
          </w:tcPr>
          <w:p w14:paraId="749E58F1" w14:textId="4B66F90A" w:rsidR="00EB6F91" w:rsidRPr="0068079D" w:rsidRDefault="00C02BC6" w:rsidP="00EB6F91">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r w:rsidR="0039579F" w:rsidRPr="0039579F">
              <w:rPr>
                <w:rFonts w:ascii="Browallia New" w:hAnsi="Browallia New" w:cs="Browallia New"/>
                <w:snapToGrid w:val="0"/>
                <w:sz w:val="28"/>
                <w:szCs w:val="28"/>
                <w:lang w:eastAsia="th-TH"/>
              </w:rPr>
              <w:t>466</w:t>
            </w:r>
            <w:r w:rsidR="0039579F">
              <w:rPr>
                <w:rFonts w:ascii="Browallia New" w:hAnsi="Browallia New" w:cs="Browallia New"/>
                <w:snapToGrid w:val="0"/>
                <w:sz w:val="28"/>
                <w:szCs w:val="28"/>
                <w:lang w:eastAsia="th-TH"/>
              </w:rPr>
              <w:t>,</w:t>
            </w:r>
            <w:r w:rsidR="0039579F" w:rsidRPr="0039579F">
              <w:rPr>
                <w:rFonts w:ascii="Browallia New" w:hAnsi="Browallia New" w:cs="Browallia New"/>
                <w:snapToGrid w:val="0"/>
                <w:sz w:val="28"/>
                <w:szCs w:val="28"/>
                <w:lang w:eastAsia="th-TH"/>
              </w:rPr>
              <w:t>736</w:t>
            </w:r>
            <w:r>
              <w:rPr>
                <w:rFonts w:ascii="Browallia New" w:hAnsi="Browallia New" w:cs="Browallia New"/>
                <w:snapToGrid w:val="0"/>
                <w:sz w:val="28"/>
                <w:szCs w:val="28"/>
                <w:lang w:eastAsia="th-TH"/>
              </w:rPr>
              <w:t>)</w:t>
            </w:r>
          </w:p>
        </w:tc>
      </w:tr>
      <w:tr w:rsidR="00EB6F91" w:rsidRPr="0068079D" w14:paraId="21483715" w14:textId="77777777" w:rsidTr="00173520">
        <w:tc>
          <w:tcPr>
            <w:tcW w:w="3902" w:type="dxa"/>
          </w:tcPr>
          <w:p w14:paraId="62DCFE6A" w14:textId="7953CA64" w:rsidR="00EB6F91" w:rsidRPr="0068079D" w:rsidRDefault="00EB6F91" w:rsidP="00EB6F91">
            <w:pPr>
              <w:spacing w:line="240" w:lineRule="auto"/>
              <w:rPr>
                <w:rFonts w:ascii="Browallia New" w:hAnsi="Browallia New" w:cs="Browallia New"/>
                <w:sz w:val="28"/>
                <w:szCs w:val="28"/>
                <w:cs/>
                <w:lang w:val="en-GB"/>
              </w:rPr>
            </w:pPr>
            <w:r w:rsidRPr="0068079D">
              <w:rPr>
                <w:rFonts w:ascii="Browallia New" w:hAnsi="Browallia New" w:cs="Browallia New"/>
                <w:sz w:val="28"/>
                <w:szCs w:val="28"/>
                <w:cs/>
                <w:lang w:val="en-GB"/>
              </w:rPr>
              <w:t>สุทธิ</w:t>
            </w:r>
          </w:p>
        </w:tc>
        <w:tc>
          <w:tcPr>
            <w:tcW w:w="2497" w:type="dxa"/>
          </w:tcPr>
          <w:p w14:paraId="53191108" w14:textId="210DCFD5" w:rsidR="00EB6F91" w:rsidRPr="009313C1" w:rsidRDefault="0039579F" w:rsidP="009313C1">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9579F">
              <w:rPr>
                <w:rFonts w:ascii="Browallia New" w:hAnsi="Browallia New" w:cs="Browallia New"/>
                <w:snapToGrid w:val="0"/>
                <w:sz w:val="28"/>
                <w:szCs w:val="28"/>
                <w:lang w:eastAsia="th-TH"/>
              </w:rPr>
              <w:t>773</w:t>
            </w:r>
            <w:r>
              <w:rPr>
                <w:rFonts w:ascii="Browallia New" w:hAnsi="Browallia New" w:cs="Browallia New"/>
                <w:snapToGrid w:val="0"/>
                <w:sz w:val="28"/>
                <w:szCs w:val="28"/>
                <w:lang w:eastAsia="th-TH"/>
              </w:rPr>
              <w:t>,</w:t>
            </w:r>
            <w:r w:rsidRPr="0039579F">
              <w:rPr>
                <w:rFonts w:ascii="Browallia New" w:hAnsi="Browallia New" w:cs="Browallia New"/>
                <w:snapToGrid w:val="0"/>
                <w:sz w:val="28"/>
                <w:szCs w:val="28"/>
                <w:lang w:eastAsia="th-TH"/>
              </w:rPr>
              <w:t>692</w:t>
            </w:r>
          </w:p>
        </w:tc>
        <w:tc>
          <w:tcPr>
            <w:tcW w:w="2610" w:type="dxa"/>
          </w:tcPr>
          <w:p w14:paraId="76832C52" w14:textId="58C25892" w:rsidR="00EB6F91" w:rsidRPr="0068079D" w:rsidRDefault="002A7AF1" w:rsidP="00973E5D">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2A7AF1">
              <w:rPr>
                <w:rFonts w:ascii="Browallia New" w:hAnsi="Browallia New" w:cs="Browallia New"/>
                <w:snapToGrid w:val="0"/>
                <w:sz w:val="28"/>
                <w:szCs w:val="28"/>
                <w:lang w:eastAsia="th-TH"/>
              </w:rPr>
              <w:t>404</w:t>
            </w:r>
            <w:r>
              <w:rPr>
                <w:rFonts w:ascii="Browallia New" w:hAnsi="Browallia New" w:cs="Browallia New"/>
                <w:snapToGrid w:val="0"/>
                <w:sz w:val="28"/>
                <w:szCs w:val="28"/>
                <w:lang w:eastAsia="th-TH"/>
              </w:rPr>
              <w:t>,</w:t>
            </w:r>
            <w:r w:rsidRPr="002A7AF1">
              <w:rPr>
                <w:rFonts w:ascii="Browallia New" w:hAnsi="Browallia New" w:cs="Browallia New"/>
                <w:snapToGrid w:val="0"/>
                <w:sz w:val="28"/>
                <w:szCs w:val="28"/>
                <w:lang w:eastAsia="th-TH"/>
              </w:rPr>
              <w:t>539</w:t>
            </w:r>
          </w:p>
        </w:tc>
      </w:tr>
    </w:tbl>
    <w:p w14:paraId="3F9AA598" w14:textId="77777777" w:rsidR="00603AE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color w:val="000000" w:themeColor="text1"/>
          <w:sz w:val="28"/>
          <w:szCs w:val="28"/>
        </w:rPr>
      </w:pPr>
      <w:r w:rsidRPr="00A926ED">
        <w:rPr>
          <w:rFonts w:ascii="Browallia New" w:hAnsi="Browallia New" w:cs="Browallia New" w:hint="cs"/>
          <w:i/>
          <w:iCs/>
          <w:color w:val="000000" w:themeColor="text1"/>
          <w:sz w:val="28"/>
          <w:szCs w:val="28"/>
          <w:cs/>
        </w:rPr>
        <w:lastRenderedPageBreak/>
        <w:t>การปรับปรุงโครงสร้างหนี้</w:t>
      </w:r>
    </w:p>
    <w:p w14:paraId="2ACF8C11" w14:textId="77777777" w:rsidR="00603AE8" w:rsidRPr="00E16654"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E16654">
        <w:rPr>
          <w:rFonts w:ascii="Browallia New" w:hAnsi="Browallia New" w:cs="Browallia New"/>
          <w:color w:val="000000" w:themeColor="text1"/>
          <w:sz w:val="28"/>
          <w:szCs w:val="28"/>
          <w:u w:val="single"/>
          <w:cs/>
        </w:rPr>
        <w:t>บริษัท</w:t>
      </w:r>
    </w:p>
    <w:p w14:paraId="773D2577" w14:textId="0592AC3B" w:rsidR="00603AE8" w:rsidRPr="00E16654"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16654">
        <w:rPr>
          <w:rFonts w:ascii="Browallia New" w:hAnsi="Browallia New" w:cs="Browallia New"/>
          <w:color w:val="000000" w:themeColor="text1"/>
          <w:sz w:val="28"/>
          <w:szCs w:val="28"/>
          <w:cs/>
        </w:rPr>
        <w:t xml:space="preserve">เมื่อวันที่ </w:t>
      </w:r>
      <w:r w:rsidRPr="004C3BA5">
        <w:rPr>
          <w:rFonts w:ascii="Browallia New" w:hAnsi="Browallia New" w:cs="Browallia New"/>
          <w:color w:val="000000" w:themeColor="text1"/>
          <w:sz w:val="28"/>
          <w:szCs w:val="28"/>
        </w:rPr>
        <w:t xml:space="preserve">25 </w:t>
      </w:r>
      <w:r w:rsidRPr="004C3BA5">
        <w:rPr>
          <w:rFonts w:ascii="Browallia New" w:hAnsi="Browallia New" w:cs="Browallia New"/>
          <w:color w:val="000000" w:themeColor="text1"/>
          <w:sz w:val="28"/>
          <w:szCs w:val="28"/>
          <w:cs/>
        </w:rPr>
        <w:t xml:space="preserve">มีนาคม </w:t>
      </w:r>
      <w:r w:rsidRPr="004C3BA5">
        <w:rPr>
          <w:rFonts w:ascii="Browallia New" w:hAnsi="Browallia New" w:cs="Browallia New"/>
          <w:color w:val="000000" w:themeColor="text1"/>
          <w:sz w:val="28"/>
          <w:szCs w:val="28"/>
        </w:rPr>
        <w:t>2569</w:t>
      </w:r>
      <w:r w:rsidRPr="004C3BA5">
        <w:rPr>
          <w:rFonts w:ascii="Browallia New" w:hAnsi="Browallia New" w:cs="Browallia New"/>
          <w:color w:val="000000" w:themeColor="text1"/>
          <w:sz w:val="28"/>
          <w:szCs w:val="28"/>
          <w:cs/>
        </w:rPr>
        <w:t xml:space="preserve"> บริษัททำสัญญาปรับปรุงโครงสร้างหนี้เพื่อเปลี่ยนแปลงเงื่อนไขบางส่วนของสัญญาเงินกู้กับสถาบันการเงินแห่งหนึ่ง โดยมีเงื่อนไข</w:t>
      </w:r>
      <w:r w:rsidRPr="00E16654">
        <w:rPr>
          <w:rFonts w:ascii="Browallia New" w:hAnsi="Browallia New" w:cs="Browallia New"/>
          <w:color w:val="000000" w:themeColor="text1"/>
          <w:sz w:val="28"/>
          <w:szCs w:val="28"/>
          <w:cs/>
        </w:rPr>
        <w:t xml:space="preserve">พักชำระหนี้เงินต้นและดอกเบี้ยบางส่วนเป็นระยะเวลา </w:t>
      </w:r>
      <w:r w:rsidRPr="00E16654">
        <w:rPr>
          <w:rFonts w:ascii="Browallia New" w:hAnsi="Browallia New" w:cs="Browallia New"/>
          <w:color w:val="000000" w:themeColor="text1"/>
          <w:sz w:val="28"/>
          <w:szCs w:val="28"/>
        </w:rPr>
        <w:t>1</w:t>
      </w:r>
      <w:r w:rsidRPr="00E16654">
        <w:rPr>
          <w:rFonts w:ascii="Browallia New" w:hAnsi="Browallia New" w:cs="Browallia New"/>
          <w:color w:val="000000" w:themeColor="text1"/>
          <w:sz w:val="28"/>
          <w:szCs w:val="28"/>
          <w:cs/>
        </w:rPr>
        <w:t xml:space="preserve"> ปี ตั้งแต่เดือนมกราคม </w:t>
      </w:r>
      <w:r w:rsidRPr="00E16654">
        <w:rPr>
          <w:rFonts w:ascii="Browallia New" w:hAnsi="Browallia New" w:cs="Browallia New"/>
          <w:color w:val="000000" w:themeColor="text1"/>
          <w:sz w:val="28"/>
          <w:szCs w:val="28"/>
        </w:rPr>
        <w:t>2569</w:t>
      </w:r>
      <w:r w:rsidRPr="00E16654">
        <w:rPr>
          <w:rFonts w:ascii="Browallia New" w:hAnsi="Browallia New" w:cs="Browallia New"/>
          <w:color w:val="000000" w:themeColor="text1"/>
          <w:sz w:val="28"/>
          <w:szCs w:val="28"/>
          <w:cs/>
        </w:rPr>
        <w:t xml:space="preserve"> จนถึงเดือนธันวาคม </w:t>
      </w:r>
      <w:r w:rsidRPr="00E16654">
        <w:rPr>
          <w:rFonts w:ascii="Browallia New" w:hAnsi="Browallia New" w:cs="Browallia New"/>
          <w:color w:val="000000" w:themeColor="text1"/>
          <w:sz w:val="28"/>
          <w:szCs w:val="28"/>
        </w:rPr>
        <w:t>2569</w:t>
      </w:r>
      <w:r w:rsidRPr="00E16654">
        <w:rPr>
          <w:rFonts w:ascii="Browallia New" w:hAnsi="Browallia New" w:cs="Browallia New"/>
          <w:color w:val="000000" w:themeColor="text1"/>
          <w:sz w:val="28"/>
          <w:szCs w:val="28"/>
          <w:cs/>
        </w:rPr>
        <w:t xml:space="preserve"> บริษัทจะเริ่มชำระหนี้เงินต้นและส่วนของดอกเบี้ยที่ตั้งพักไว้ในเดือนมกราคม </w:t>
      </w:r>
      <w:r w:rsidRPr="00E16654">
        <w:rPr>
          <w:rFonts w:ascii="Browallia New" w:hAnsi="Browallia New" w:cs="Browallia New"/>
          <w:color w:val="000000" w:themeColor="text1"/>
          <w:sz w:val="28"/>
          <w:szCs w:val="28"/>
        </w:rPr>
        <w:t>2570</w:t>
      </w:r>
      <w:r w:rsidRPr="00E16654">
        <w:rPr>
          <w:rFonts w:ascii="Browallia New" w:hAnsi="Browallia New" w:cs="Browallia New"/>
          <w:color w:val="000000" w:themeColor="text1"/>
          <w:sz w:val="28"/>
          <w:szCs w:val="28"/>
          <w:cs/>
        </w:rPr>
        <w:t xml:space="preserve"> และจะต้องชำระหนี้เงินต้นและดอกเบี้ยทั้งหมดภายในเดือนธันวาคม </w:t>
      </w:r>
      <w:r w:rsidRPr="00E16654">
        <w:rPr>
          <w:rFonts w:ascii="Browallia New" w:hAnsi="Browallia New" w:cs="Browallia New"/>
          <w:color w:val="000000" w:themeColor="text1"/>
          <w:sz w:val="28"/>
          <w:szCs w:val="28"/>
        </w:rPr>
        <w:t>2570</w:t>
      </w:r>
    </w:p>
    <w:p w14:paraId="7FD33665" w14:textId="77777777" w:rsidR="00603AE8" w:rsidRPr="009058AA"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64DABDBF" w14:textId="465DB90E" w:rsidR="00603AE8" w:rsidRPr="00E16654"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16654">
        <w:rPr>
          <w:rFonts w:ascii="Browallia New" w:hAnsi="Browallia New" w:cs="Browallia New"/>
          <w:color w:val="000000" w:themeColor="text1"/>
          <w:sz w:val="28"/>
          <w:szCs w:val="28"/>
          <w:cs/>
        </w:rPr>
        <w:t xml:space="preserve">เมื่อวันที่ </w:t>
      </w:r>
      <w:r w:rsidRPr="00E16654">
        <w:rPr>
          <w:rFonts w:ascii="Browallia New" w:hAnsi="Browallia New" w:cs="Browallia New"/>
          <w:color w:val="000000" w:themeColor="text1"/>
          <w:sz w:val="28"/>
          <w:szCs w:val="28"/>
        </w:rPr>
        <w:t>1</w:t>
      </w:r>
      <w:r w:rsidRPr="00E16654">
        <w:rPr>
          <w:rFonts w:ascii="Browallia New" w:hAnsi="Browallia New" w:cs="Browallia New"/>
          <w:color w:val="000000" w:themeColor="text1"/>
          <w:sz w:val="28"/>
          <w:szCs w:val="28"/>
          <w:cs/>
        </w:rPr>
        <w:t xml:space="preserve"> เมษายน </w:t>
      </w:r>
      <w:r w:rsidRPr="00E16654">
        <w:rPr>
          <w:rFonts w:ascii="Browallia New" w:hAnsi="Browallia New" w:cs="Browallia New"/>
          <w:color w:val="000000" w:themeColor="text1"/>
          <w:sz w:val="28"/>
          <w:szCs w:val="28"/>
        </w:rPr>
        <w:t>2569</w:t>
      </w:r>
      <w:r w:rsidRPr="00E16654">
        <w:rPr>
          <w:rFonts w:ascii="Browallia New" w:hAnsi="Browallia New" w:cs="Browallia New"/>
          <w:color w:val="000000" w:themeColor="text1"/>
          <w:sz w:val="28"/>
          <w:szCs w:val="28"/>
          <w:cs/>
        </w:rPr>
        <w:t xml:space="preserve"> บริษัททำสัญญาปรับปรุงโครงสร้างหนี้เพื่อเปลี่ยนแปลงเงื่อนไขบางส่วนของสัญญาเงินกู้</w:t>
      </w:r>
      <w:r w:rsidR="00033F07">
        <w:rPr>
          <w:rFonts w:ascii="Browallia New" w:hAnsi="Browallia New" w:cs="Browallia New" w:hint="cs"/>
          <w:color w:val="000000" w:themeColor="text1"/>
          <w:sz w:val="28"/>
          <w:szCs w:val="28"/>
          <w:cs/>
        </w:rPr>
        <w:t>กับ</w:t>
      </w:r>
      <w:r w:rsidRPr="00E16654">
        <w:rPr>
          <w:rFonts w:ascii="Browallia New" w:hAnsi="Browallia New" w:cs="Browallia New"/>
          <w:color w:val="000000" w:themeColor="text1"/>
          <w:sz w:val="28"/>
          <w:szCs w:val="28"/>
          <w:cs/>
        </w:rPr>
        <w:t xml:space="preserve">สถาบันการเงินอีกแห่งหนึ่ง โดยมีเงื่อนไขพักชำระหนี้เงินต้นและดอกเบี้ยบางส่วนเป็นระยะเวลา </w:t>
      </w:r>
      <w:r w:rsidRPr="00E16654">
        <w:rPr>
          <w:rFonts w:ascii="Browallia New" w:hAnsi="Browallia New" w:cs="Browallia New"/>
          <w:color w:val="000000" w:themeColor="text1"/>
          <w:sz w:val="28"/>
          <w:szCs w:val="28"/>
        </w:rPr>
        <w:t>1</w:t>
      </w:r>
      <w:r w:rsidRPr="00E16654">
        <w:rPr>
          <w:rFonts w:ascii="Browallia New" w:hAnsi="Browallia New" w:cs="Browallia New"/>
          <w:color w:val="000000" w:themeColor="text1"/>
          <w:sz w:val="28"/>
          <w:szCs w:val="28"/>
          <w:cs/>
        </w:rPr>
        <w:t xml:space="preserve"> ปี ซึ่งมีผลตั้งแต่เดือนมีนาคม </w:t>
      </w:r>
      <w:r w:rsidRPr="00E16654">
        <w:rPr>
          <w:rFonts w:ascii="Browallia New" w:hAnsi="Browallia New" w:cs="Browallia New"/>
          <w:color w:val="000000" w:themeColor="text1"/>
          <w:sz w:val="28"/>
          <w:szCs w:val="28"/>
        </w:rPr>
        <w:t>2569</w:t>
      </w:r>
      <w:r w:rsidRPr="00E16654">
        <w:rPr>
          <w:rFonts w:ascii="Browallia New" w:hAnsi="Browallia New" w:cs="Browallia New"/>
          <w:color w:val="000000" w:themeColor="text1"/>
          <w:sz w:val="28"/>
          <w:szCs w:val="28"/>
          <w:cs/>
        </w:rPr>
        <w:t xml:space="preserve"> จนถึงเดือนกุมภาพันธ์ </w:t>
      </w:r>
      <w:r w:rsidRPr="00E16654">
        <w:rPr>
          <w:rFonts w:ascii="Browallia New" w:hAnsi="Browallia New" w:cs="Browallia New"/>
          <w:color w:val="000000" w:themeColor="text1"/>
          <w:sz w:val="28"/>
          <w:szCs w:val="28"/>
        </w:rPr>
        <w:t>2570</w:t>
      </w:r>
      <w:r w:rsidRPr="00E16654">
        <w:rPr>
          <w:rFonts w:ascii="Browallia New" w:hAnsi="Browallia New" w:cs="Browallia New"/>
          <w:color w:val="000000" w:themeColor="text1"/>
          <w:sz w:val="28"/>
          <w:szCs w:val="28"/>
          <w:cs/>
        </w:rPr>
        <w:t xml:space="preserve"> และจะต้องชำระหนี้เงินต้นและดอกเบี้ยทั้งหมดภายในเดือนมีนาคม </w:t>
      </w:r>
      <w:r w:rsidRPr="00E16654">
        <w:rPr>
          <w:rFonts w:ascii="Browallia New" w:hAnsi="Browallia New" w:cs="Browallia New"/>
          <w:color w:val="000000" w:themeColor="text1"/>
          <w:sz w:val="28"/>
          <w:szCs w:val="28"/>
        </w:rPr>
        <w:t>2570</w:t>
      </w:r>
    </w:p>
    <w:p w14:paraId="36AE285F" w14:textId="77777777" w:rsidR="00603AE8" w:rsidRPr="009058AA"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524F9223" w14:textId="77777777" w:rsidR="00603AE8" w:rsidRPr="00E16654"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E16654">
        <w:rPr>
          <w:rFonts w:ascii="Browallia New" w:hAnsi="Browallia New" w:cs="Browallia New"/>
          <w:color w:val="000000" w:themeColor="text1"/>
          <w:sz w:val="28"/>
          <w:szCs w:val="28"/>
          <w:u w:val="single"/>
          <w:cs/>
        </w:rPr>
        <w:t>บริษัทย่อย</w:t>
      </w:r>
    </w:p>
    <w:p w14:paraId="51A62972" w14:textId="08E2BD2B" w:rsidR="00603AE8" w:rsidRPr="00E16654"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16654">
        <w:rPr>
          <w:rFonts w:ascii="Browallia New" w:hAnsi="Browallia New" w:cs="Browallia New"/>
          <w:color w:val="000000" w:themeColor="text1"/>
          <w:sz w:val="28"/>
          <w:szCs w:val="28"/>
          <w:cs/>
        </w:rPr>
        <w:t>เมื่อ</w:t>
      </w:r>
      <w:r w:rsidRPr="004C3BA5">
        <w:rPr>
          <w:rFonts w:ascii="Browallia New" w:hAnsi="Browallia New" w:cs="Browallia New"/>
          <w:color w:val="000000" w:themeColor="text1"/>
          <w:sz w:val="28"/>
          <w:szCs w:val="28"/>
          <w:cs/>
        </w:rPr>
        <w:t xml:space="preserve">วันที่ </w:t>
      </w:r>
      <w:r w:rsidRPr="004C3BA5">
        <w:rPr>
          <w:rFonts w:ascii="Browallia New" w:hAnsi="Browallia New" w:cs="Browallia New"/>
          <w:color w:val="000000" w:themeColor="text1"/>
          <w:sz w:val="28"/>
          <w:szCs w:val="28"/>
        </w:rPr>
        <w:t xml:space="preserve">25 </w:t>
      </w:r>
      <w:r w:rsidRPr="004C3BA5">
        <w:rPr>
          <w:rFonts w:ascii="Browallia New" w:hAnsi="Browallia New" w:cs="Browallia New"/>
          <w:color w:val="000000" w:themeColor="text1"/>
          <w:sz w:val="28"/>
          <w:szCs w:val="28"/>
          <w:cs/>
        </w:rPr>
        <w:t xml:space="preserve">มีนาคม </w:t>
      </w:r>
      <w:r w:rsidRPr="004C3BA5">
        <w:rPr>
          <w:rFonts w:ascii="Browallia New" w:hAnsi="Browallia New" w:cs="Browallia New"/>
          <w:color w:val="000000" w:themeColor="text1"/>
          <w:sz w:val="28"/>
          <w:szCs w:val="28"/>
        </w:rPr>
        <w:t>2569</w:t>
      </w:r>
      <w:r w:rsidRPr="004C3BA5">
        <w:rPr>
          <w:rFonts w:ascii="Browallia New" w:hAnsi="Browallia New" w:cs="Browallia New"/>
          <w:color w:val="000000" w:themeColor="text1"/>
          <w:sz w:val="28"/>
          <w:szCs w:val="28"/>
          <w:cs/>
        </w:rPr>
        <w:t xml:space="preserve"> บริษั</w:t>
      </w:r>
      <w:r w:rsidRPr="00E16654">
        <w:rPr>
          <w:rFonts w:ascii="Browallia New" w:hAnsi="Browallia New" w:cs="Browallia New"/>
          <w:color w:val="000000" w:themeColor="text1"/>
          <w:sz w:val="28"/>
          <w:szCs w:val="28"/>
          <w:cs/>
        </w:rPr>
        <w:t xml:space="preserve">ทย่อยแห่งหนึ่งทำสัญญาปรับปรุงโครงสร้างหนี้เพื่อเปลี่ยนแปลงเงื่อนไขบางส่วนของสัญญาเงินกู้กับสถาบันการเงินแห่งหนึ่ง โดยมีเงื่อนไขพักชำระหนี้เงินต้นและดอกเบี้ยบางส่วนเป็นระยะเวลา </w:t>
      </w:r>
      <w:r w:rsidRPr="00E16654">
        <w:rPr>
          <w:rFonts w:ascii="Browallia New" w:hAnsi="Browallia New" w:cs="Browallia New"/>
          <w:color w:val="000000" w:themeColor="text1"/>
          <w:sz w:val="28"/>
          <w:szCs w:val="28"/>
        </w:rPr>
        <w:t>1</w:t>
      </w:r>
      <w:r w:rsidRPr="00E16654">
        <w:rPr>
          <w:rFonts w:ascii="Browallia New" w:hAnsi="Browallia New" w:cs="Browallia New"/>
          <w:color w:val="000000" w:themeColor="text1"/>
          <w:sz w:val="28"/>
          <w:szCs w:val="28"/>
          <w:cs/>
        </w:rPr>
        <w:t xml:space="preserve"> ปี ตั้งแต่เดือนมกราคม </w:t>
      </w:r>
      <w:r w:rsidRPr="00E16654">
        <w:rPr>
          <w:rFonts w:ascii="Browallia New" w:hAnsi="Browallia New" w:cs="Browallia New"/>
          <w:color w:val="000000" w:themeColor="text1"/>
          <w:sz w:val="28"/>
          <w:szCs w:val="28"/>
        </w:rPr>
        <w:t>2569</w:t>
      </w:r>
      <w:r w:rsidRPr="00E16654">
        <w:rPr>
          <w:rFonts w:ascii="Browallia New" w:hAnsi="Browallia New" w:cs="Browallia New"/>
          <w:color w:val="000000" w:themeColor="text1"/>
          <w:sz w:val="28"/>
          <w:szCs w:val="28"/>
          <w:cs/>
        </w:rPr>
        <w:t xml:space="preserve"> จนถึงเดือนธันวาคม </w:t>
      </w:r>
      <w:r w:rsidRPr="00E16654">
        <w:rPr>
          <w:rFonts w:ascii="Browallia New" w:hAnsi="Browallia New" w:cs="Browallia New"/>
          <w:color w:val="000000" w:themeColor="text1"/>
          <w:sz w:val="28"/>
          <w:szCs w:val="28"/>
        </w:rPr>
        <w:t>2569</w:t>
      </w:r>
      <w:r w:rsidRPr="00E16654">
        <w:rPr>
          <w:rFonts w:ascii="Browallia New" w:hAnsi="Browallia New" w:cs="Browallia New"/>
          <w:color w:val="000000" w:themeColor="text1"/>
          <w:sz w:val="28"/>
          <w:szCs w:val="28"/>
          <w:cs/>
        </w:rPr>
        <w:t xml:space="preserve"> บริษัทย่อยจะเริ่มชำระหนี้เงินต้นและส่วนของดอกเบี้ยที่ตั้งพักไว้ในเดือนมกราคม </w:t>
      </w:r>
      <w:r w:rsidRPr="00E16654">
        <w:rPr>
          <w:rFonts w:ascii="Browallia New" w:hAnsi="Browallia New" w:cs="Browallia New"/>
          <w:color w:val="000000" w:themeColor="text1"/>
          <w:sz w:val="28"/>
          <w:szCs w:val="28"/>
        </w:rPr>
        <w:t>2570</w:t>
      </w:r>
      <w:r w:rsidRPr="00E16654">
        <w:rPr>
          <w:rFonts w:ascii="Browallia New" w:hAnsi="Browallia New" w:cs="Browallia New"/>
          <w:color w:val="000000" w:themeColor="text1"/>
          <w:sz w:val="28"/>
          <w:szCs w:val="28"/>
          <w:cs/>
        </w:rPr>
        <w:t xml:space="preserve"> และจะต้องชำระหนี้เงินต้นและดอกเบี้ยทั้งหมดภายในเดือนธันวาคม </w:t>
      </w:r>
      <w:r w:rsidRPr="00E16654">
        <w:rPr>
          <w:rFonts w:ascii="Browallia New" w:hAnsi="Browallia New" w:cs="Browallia New"/>
          <w:color w:val="000000" w:themeColor="text1"/>
          <w:sz w:val="28"/>
          <w:szCs w:val="28"/>
        </w:rPr>
        <w:t>2570</w:t>
      </w:r>
    </w:p>
    <w:p w14:paraId="6E90E75B" w14:textId="77777777" w:rsidR="00603AE8" w:rsidRPr="009058AA"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4808924F" w14:textId="0173457C" w:rsidR="00603AE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E16654">
        <w:rPr>
          <w:rFonts w:ascii="Browallia New" w:hAnsi="Browallia New" w:cs="Browallia New"/>
          <w:color w:val="000000" w:themeColor="text1"/>
          <w:sz w:val="28"/>
          <w:szCs w:val="28"/>
          <w:cs/>
        </w:rPr>
        <w:t xml:space="preserve">เมื่อวันที่ </w:t>
      </w:r>
      <w:r w:rsidRPr="00E16654">
        <w:rPr>
          <w:rFonts w:ascii="Browallia New" w:hAnsi="Browallia New" w:cs="Browallia New"/>
          <w:color w:val="000000" w:themeColor="text1"/>
          <w:sz w:val="28"/>
          <w:szCs w:val="28"/>
        </w:rPr>
        <w:t xml:space="preserve">1 </w:t>
      </w:r>
      <w:r w:rsidRPr="00E16654">
        <w:rPr>
          <w:rFonts w:ascii="Browallia New" w:hAnsi="Browallia New" w:cs="Browallia New"/>
          <w:color w:val="000000" w:themeColor="text1"/>
          <w:sz w:val="28"/>
          <w:szCs w:val="28"/>
          <w:cs/>
        </w:rPr>
        <w:t xml:space="preserve">เมษายน </w:t>
      </w:r>
      <w:r w:rsidRPr="00E16654">
        <w:rPr>
          <w:rFonts w:ascii="Browallia New" w:hAnsi="Browallia New" w:cs="Browallia New"/>
          <w:color w:val="000000" w:themeColor="text1"/>
          <w:sz w:val="28"/>
          <w:szCs w:val="28"/>
        </w:rPr>
        <w:t xml:space="preserve">2569 </w:t>
      </w:r>
      <w:r w:rsidRPr="00E16654">
        <w:rPr>
          <w:rFonts w:ascii="Browallia New" w:hAnsi="Browallia New" w:cs="Browallia New"/>
          <w:color w:val="000000" w:themeColor="text1"/>
          <w:sz w:val="28"/>
          <w:szCs w:val="28"/>
          <w:cs/>
        </w:rPr>
        <w:t xml:space="preserve">บริษัทย่อย </w:t>
      </w:r>
      <w:r w:rsidRPr="00E16654">
        <w:rPr>
          <w:rFonts w:ascii="Browallia New" w:hAnsi="Browallia New" w:cs="Browallia New"/>
          <w:color w:val="000000" w:themeColor="text1"/>
          <w:sz w:val="28"/>
          <w:szCs w:val="28"/>
        </w:rPr>
        <w:t xml:space="preserve">2 </w:t>
      </w:r>
      <w:r w:rsidRPr="00E16654">
        <w:rPr>
          <w:rFonts w:ascii="Browallia New" w:hAnsi="Browallia New" w:cs="Browallia New"/>
          <w:color w:val="000000" w:themeColor="text1"/>
          <w:sz w:val="28"/>
          <w:szCs w:val="28"/>
          <w:cs/>
        </w:rPr>
        <w:t xml:space="preserve">แห่งทำสัญญาปรับปรุงโครงสร้างหนี้เพื่อเปลี่ยนแปลงเงื่อนไขบางส่วนของสัญญาเงินกู้สถาบันการเงินอีกแห่งหนึ่ง โดยมีเงื่อนไขพักชำระหนี้เงินต้นและดอกเบี้ยบางส่วนเป็นระยะเวลา </w:t>
      </w:r>
      <w:r w:rsidRPr="00E16654">
        <w:rPr>
          <w:rFonts w:ascii="Browallia New" w:hAnsi="Browallia New" w:cs="Browallia New"/>
          <w:color w:val="000000" w:themeColor="text1"/>
          <w:sz w:val="28"/>
          <w:szCs w:val="28"/>
        </w:rPr>
        <w:t xml:space="preserve">1 </w:t>
      </w:r>
      <w:r w:rsidRPr="00E16654">
        <w:rPr>
          <w:rFonts w:ascii="Browallia New" w:hAnsi="Browallia New" w:cs="Browallia New"/>
          <w:color w:val="000000" w:themeColor="text1"/>
          <w:sz w:val="28"/>
          <w:szCs w:val="28"/>
          <w:cs/>
        </w:rPr>
        <w:t xml:space="preserve">ปี ซึ่งมีผลตั้งแต่เดือนมีนาคม </w:t>
      </w:r>
      <w:r w:rsidRPr="00E16654">
        <w:rPr>
          <w:rFonts w:ascii="Browallia New" w:hAnsi="Browallia New" w:cs="Browallia New"/>
          <w:color w:val="000000" w:themeColor="text1"/>
          <w:sz w:val="28"/>
          <w:szCs w:val="28"/>
        </w:rPr>
        <w:t xml:space="preserve">2569 </w:t>
      </w:r>
      <w:r w:rsidRPr="00E16654">
        <w:rPr>
          <w:rFonts w:ascii="Browallia New" w:hAnsi="Browallia New" w:cs="Browallia New"/>
          <w:color w:val="000000" w:themeColor="text1"/>
          <w:sz w:val="28"/>
          <w:szCs w:val="28"/>
          <w:cs/>
        </w:rPr>
        <w:t xml:space="preserve">จนถึงเดือนกุมภาพันธ์ </w:t>
      </w:r>
      <w:r w:rsidRPr="00E16654">
        <w:rPr>
          <w:rFonts w:ascii="Browallia New" w:hAnsi="Browallia New" w:cs="Browallia New"/>
          <w:color w:val="000000" w:themeColor="text1"/>
          <w:sz w:val="28"/>
          <w:szCs w:val="28"/>
        </w:rPr>
        <w:t xml:space="preserve">2570 </w:t>
      </w:r>
      <w:r w:rsidRPr="00E16654">
        <w:rPr>
          <w:rFonts w:ascii="Browallia New" w:hAnsi="Browallia New" w:cs="Browallia New"/>
          <w:color w:val="000000" w:themeColor="text1"/>
          <w:sz w:val="28"/>
          <w:szCs w:val="28"/>
          <w:cs/>
        </w:rPr>
        <w:t xml:space="preserve">และจะต้องชำระหนี้เงินต้นและดอกเบี้ยทั้งหมดภายในเดือนมีนาคม </w:t>
      </w:r>
      <w:r w:rsidRPr="00E16654">
        <w:rPr>
          <w:rFonts w:ascii="Browallia New" w:hAnsi="Browallia New" w:cs="Browallia New"/>
          <w:color w:val="000000" w:themeColor="text1"/>
          <w:sz w:val="28"/>
          <w:szCs w:val="28"/>
        </w:rPr>
        <w:t>2570</w:t>
      </w:r>
    </w:p>
    <w:p w14:paraId="0BE1AB1B" w14:textId="77777777" w:rsidR="00603AE8"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B6DEC72" w14:textId="74389F4B" w:rsidR="00603AE8" w:rsidRPr="00C77939"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ทั้งนี้ กลุ่มบริษัทได้รับรู้</w:t>
      </w:r>
      <w:r w:rsidRPr="00C77939">
        <w:rPr>
          <w:rFonts w:ascii="Browallia New" w:hAnsi="Browallia New" w:cs="Browallia New" w:hint="cs"/>
          <w:color w:val="000000" w:themeColor="text1"/>
          <w:sz w:val="28"/>
          <w:szCs w:val="28"/>
          <w:cs/>
        </w:rPr>
        <w:t>ผลกระทบ</w:t>
      </w:r>
      <w:r w:rsidR="00C46C36" w:rsidRPr="00C77939">
        <w:rPr>
          <w:rFonts w:ascii="Browallia New" w:hAnsi="Browallia New" w:cs="Browallia New" w:hint="cs"/>
          <w:color w:val="000000" w:themeColor="text1"/>
          <w:sz w:val="28"/>
          <w:szCs w:val="28"/>
          <w:cs/>
        </w:rPr>
        <w:t>จาก</w:t>
      </w:r>
      <w:r w:rsidRPr="00C77939">
        <w:rPr>
          <w:rFonts w:ascii="Browallia New" w:hAnsi="Browallia New" w:cs="Browallia New" w:hint="cs"/>
          <w:color w:val="000000" w:themeColor="text1"/>
          <w:sz w:val="28"/>
          <w:szCs w:val="28"/>
          <w:cs/>
        </w:rPr>
        <w:t>การวัดมูลค่าของกระแสเงินสดจ่ายที่เปลี่ยนแปลงไป โดยรวมดอกเบี้ยและ ดอกเบี้ยผิดนัดชำระค้างจ่ายที่บันทึก</w:t>
      </w:r>
      <w:r w:rsidR="00C46C36" w:rsidRPr="00C77939">
        <w:rPr>
          <w:rFonts w:ascii="Browallia New" w:hAnsi="Browallia New" w:cs="Browallia New" w:hint="cs"/>
          <w:color w:val="000000" w:themeColor="text1"/>
          <w:sz w:val="28"/>
          <w:szCs w:val="28"/>
          <w:cs/>
        </w:rPr>
        <w:t>รวม</w:t>
      </w:r>
      <w:r w:rsidRPr="00C77939">
        <w:rPr>
          <w:rFonts w:ascii="Browallia New" w:hAnsi="Browallia New" w:cs="Browallia New" w:hint="cs"/>
          <w:color w:val="000000" w:themeColor="text1"/>
          <w:sz w:val="28"/>
          <w:szCs w:val="28"/>
          <w:cs/>
        </w:rPr>
        <w:t xml:space="preserve">ในเจ้าหนี้การค้าและเจ้าหนี้อื่นแล้ว </w:t>
      </w:r>
      <w:r w:rsidR="00C46C36" w:rsidRPr="00C77939">
        <w:rPr>
          <w:rFonts w:ascii="Browallia New" w:hAnsi="Browallia New" w:cs="Browallia New" w:hint="cs"/>
          <w:color w:val="000000" w:themeColor="text1"/>
          <w:sz w:val="28"/>
          <w:szCs w:val="28"/>
          <w:cs/>
        </w:rPr>
        <w:t>ซึ่งมีผลให้มีการ</w:t>
      </w:r>
      <w:r w:rsidRPr="00C77939">
        <w:rPr>
          <w:rFonts w:ascii="Browallia New" w:hAnsi="Browallia New" w:cs="Browallia New" w:hint="cs"/>
          <w:color w:val="000000" w:themeColor="text1"/>
          <w:sz w:val="28"/>
          <w:szCs w:val="28"/>
          <w:cs/>
        </w:rPr>
        <w:t>รับรู้กำไรจากการปรับโครงสร้างหนี้</w:t>
      </w:r>
      <w:r w:rsidR="00C46C36" w:rsidRPr="00C77939">
        <w:rPr>
          <w:rFonts w:ascii="Browallia New" w:hAnsi="Browallia New" w:cs="Browallia New" w:hint="cs"/>
          <w:color w:val="000000" w:themeColor="text1"/>
          <w:sz w:val="28"/>
          <w:szCs w:val="28"/>
          <w:cs/>
        </w:rPr>
        <w:t>รวมอยู่ใน</w:t>
      </w:r>
      <w:r w:rsidRPr="00C77939">
        <w:rPr>
          <w:rFonts w:ascii="Browallia New" w:hAnsi="Browallia New" w:cs="Browallia New" w:hint="cs"/>
          <w:color w:val="000000" w:themeColor="text1"/>
          <w:sz w:val="28"/>
          <w:szCs w:val="28"/>
          <w:cs/>
        </w:rPr>
        <w:t xml:space="preserve">รายได้อื่นในงบกำไรขาดทุนเบ็ดเสร็จรวมและเฉพาะบริษัทเป็นจำนวน </w:t>
      </w:r>
      <w:r w:rsidRPr="00C77939">
        <w:rPr>
          <w:rFonts w:ascii="Browallia New" w:hAnsi="Browallia New" w:cs="Browallia New"/>
          <w:color w:val="000000" w:themeColor="text1"/>
          <w:sz w:val="28"/>
          <w:szCs w:val="28"/>
        </w:rPr>
        <w:t xml:space="preserve">11.73 </w:t>
      </w:r>
      <w:r w:rsidRPr="00C77939">
        <w:rPr>
          <w:rFonts w:ascii="Browallia New" w:hAnsi="Browallia New" w:cs="Browallia New" w:hint="cs"/>
          <w:color w:val="000000" w:themeColor="text1"/>
          <w:sz w:val="28"/>
          <w:szCs w:val="28"/>
          <w:cs/>
        </w:rPr>
        <w:t xml:space="preserve">ล้านบาท และ </w:t>
      </w:r>
      <w:r w:rsidRPr="00C77939">
        <w:rPr>
          <w:rFonts w:ascii="Browallia New" w:hAnsi="Browallia New" w:cs="Browallia New"/>
          <w:color w:val="000000" w:themeColor="text1"/>
          <w:sz w:val="28"/>
          <w:szCs w:val="28"/>
        </w:rPr>
        <w:t xml:space="preserve">7.24 </w:t>
      </w:r>
      <w:r w:rsidRPr="00C77939">
        <w:rPr>
          <w:rFonts w:ascii="Browallia New" w:hAnsi="Browallia New" w:cs="Browallia New" w:hint="cs"/>
          <w:color w:val="000000" w:themeColor="text1"/>
          <w:sz w:val="28"/>
          <w:szCs w:val="28"/>
          <w:cs/>
        </w:rPr>
        <w:t>ล้านบาท ตามลำดับ</w:t>
      </w:r>
    </w:p>
    <w:p w14:paraId="16C3AA8F" w14:textId="77777777" w:rsidR="00603AE8" w:rsidRPr="00C77939" w:rsidRDefault="00603AE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6B72DC28" w14:textId="0D34FFA2" w:rsidR="00603AE8" w:rsidRPr="00C77939" w:rsidRDefault="000965C8"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C77939">
        <w:rPr>
          <w:rFonts w:ascii="Browallia New" w:hAnsi="Browallia New" w:cs="Browallia New" w:hint="cs"/>
          <w:color w:val="000000" w:themeColor="text1"/>
          <w:sz w:val="28"/>
          <w:szCs w:val="28"/>
          <w:cs/>
        </w:rPr>
        <w:t>นอกจากนี้</w:t>
      </w:r>
      <w:r w:rsidR="00603AE8" w:rsidRPr="00C77939">
        <w:rPr>
          <w:rFonts w:ascii="Browallia New" w:hAnsi="Browallia New" w:cs="Browallia New"/>
          <w:color w:val="000000" w:themeColor="text1"/>
          <w:sz w:val="28"/>
          <w:szCs w:val="28"/>
          <w:cs/>
        </w:rPr>
        <w:t xml:space="preserve"> จากการที่บริษัทผิดนัดชำระตั๋วสัญญาใช้เงินกับสถาบันการเงินอีกแห่งหนึ่งตามที่ได้กล่าวไว้ในหมายเหตุข้อ </w:t>
      </w:r>
      <w:r w:rsidR="00603AE8" w:rsidRPr="00C77939">
        <w:rPr>
          <w:rFonts w:ascii="Browallia New" w:hAnsi="Browallia New" w:cs="Browallia New"/>
          <w:color w:val="000000" w:themeColor="text1"/>
          <w:sz w:val="28"/>
          <w:szCs w:val="28"/>
        </w:rPr>
        <w:t>15</w:t>
      </w:r>
      <w:r w:rsidR="00603AE8" w:rsidRPr="00C77939">
        <w:rPr>
          <w:rFonts w:ascii="Browallia New" w:hAnsi="Browallia New" w:cs="Browallia New"/>
          <w:color w:val="000000" w:themeColor="text1"/>
          <w:sz w:val="28"/>
          <w:szCs w:val="28"/>
          <w:cs/>
        </w:rPr>
        <w:t xml:space="preserve"> ถือเป็นการที่กลุ่มบริษัทไม่สามารถปฏิบัติตามเงื่อนไขที่ระบุไว้ในสัญญาปรับปรุงโคร</w:t>
      </w:r>
      <w:r w:rsidR="00603AE8" w:rsidRPr="00C77939">
        <w:rPr>
          <w:rFonts w:ascii="Browallia New" w:hAnsi="Browallia New" w:cs="Browallia New" w:hint="cs"/>
          <w:color w:val="000000" w:themeColor="text1"/>
          <w:sz w:val="28"/>
          <w:szCs w:val="28"/>
          <w:cs/>
        </w:rPr>
        <w:t>ง</w:t>
      </w:r>
      <w:r w:rsidR="00603AE8" w:rsidRPr="00C77939">
        <w:rPr>
          <w:rFonts w:ascii="Browallia New" w:hAnsi="Browallia New" w:cs="Browallia New"/>
          <w:color w:val="000000" w:themeColor="text1"/>
          <w:sz w:val="28"/>
          <w:szCs w:val="28"/>
          <w:cs/>
        </w:rPr>
        <w:t xml:space="preserve">สร้างหนี้ ส่งผลให้สถาบันการเงินภายใต้สัญญาปรับปรุงโครงสร้างหนี้แห่งหนึ่งมีสิทธิเรียกชำระคืนเงินกู้ยืมระยะสั้นและเงินกู้ยืมระยะยาวจำนวน </w:t>
      </w:r>
      <w:r w:rsidR="00603AE8" w:rsidRPr="00C77939">
        <w:rPr>
          <w:rFonts w:ascii="Browallia New" w:hAnsi="Browallia New" w:cs="Browallia New"/>
          <w:color w:val="000000" w:themeColor="text1"/>
          <w:sz w:val="28"/>
          <w:szCs w:val="28"/>
        </w:rPr>
        <w:t xml:space="preserve">890 </w:t>
      </w:r>
      <w:r w:rsidR="00603AE8" w:rsidRPr="00C77939">
        <w:rPr>
          <w:rFonts w:ascii="Browallia New" w:hAnsi="Browallia New" w:cs="Browallia New"/>
          <w:color w:val="000000" w:themeColor="text1"/>
          <w:sz w:val="28"/>
          <w:szCs w:val="28"/>
          <w:cs/>
        </w:rPr>
        <w:t xml:space="preserve">ล้านบาท และ </w:t>
      </w:r>
      <w:r w:rsidR="00603AE8" w:rsidRPr="00C77939">
        <w:rPr>
          <w:rFonts w:ascii="Browallia New" w:hAnsi="Browallia New" w:cs="Browallia New"/>
          <w:color w:val="000000" w:themeColor="text1"/>
          <w:sz w:val="28"/>
          <w:szCs w:val="28"/>
        </w:rPr>
        <w:t xml:space="preserve">818.86 </w:t>
      </w:r>
      <w:r w:rsidR="00603AE8" w:rsidRPr="00C77939">
        <w:rPr>
          <w:rFonts w:ascii="Browallia New" w:hAnsi="Browallia New" w:cs="Browallia New"/>
          <w:color w:val="000000" w:themeColor="text1"/>
          <w:sz w:val="28"/>
          <w:szCs w:val="28"/>
          <w:cs/>
        </w:rPr>
        <w:t xml:space="preserve">ล้านบาท ตามลำดับ รวมทั้งมีสิทธิระงับวงเงินสินเชื่อที่ยังไม่ได้เบิกใช้ </w:t>
      </w:r>
      <w:r w:rsidR="00C46C36" w:rsidRPr="00C77939">
        <w:rPr>
          <w:rFonts w:ascii="Browallia New" w:hAnsi="Browallia New" w:cs="Browallia New" w:hint="cs"/>
          <w:color w:val="000000" w:themeColor="text1"/>
          <w:sz w:val="28"/>
          <w:szCs w:val="28"/>
          <w:cs/>
        </w:rPr>
        <w:t>ดังนั้น</w:t>
      </w:r>
      <w:r w:rsidR="00603AE8" w:rsidRPr="00C77939">
        <w:rPr>
          <w:rFonts w:ascii="Browallia New" w:hAnsi="Browallia New" w:cs="Browallia New"/>
          <w:color w:val="000000" w:themeColor="text1"/>
          <w:sz w:val="28"/>
          <w:szCs w:val="28"/>
        </w:rPr>
        <w:t xml:space="preserve"> </w:t>
      </w:r>
      <w:r w:rsidR="00603AE8" w:rsidRPr="00C77939">
        <w:rPr>
          <w:rFonts w:ascii="Browallia New" w:hAnsi="Browallia New" w:cs="Browallia New"/>
          <w:color w:val="000000" w:themeColor="text1"/>
          <w:sz w:val="28"/>
          <w:szCs w:val="28"/>
          <w:cs/>
        </w:rPr>
        <w:t>เงินกู้ยืมจำนวนดังกล่าวได้แสดงเป็นหนี้สินหมุน</w:t>
      </w:r>
      <w:proofErr w:type="spellStart"/>
      <w:r w:rsidR="00603AE8" w:rsidRPr="00C77939">
        <w:rPr>
          <w:rFonts w:ascii="Browallia New" w:hAnsi="Browallia New" w:cs="Browallia New"/>
          <w:color w:val="000000" w:themeColor="text1"/>
          <w:sz w:val="28"/>
          <w:szCs w:val="28"/>
          <w:cs/>
        </w:rPr>
        <w:t>วียน</w:t>
      </w:r>
      <w:proofErr w:type="spellEnd"/>
      <w:r w:rsidR="00603AE8" w:rsidRPr="00C77939">
        <w:rPr>
          <w:rFonts w:ascii="Browallia New" w:hAnsi="Browallia New" w:cs="Browallia New"/>
          <w:color w:val="000000" w:themeColor="text1"/>
          <w:sz w:val="28"/>
          <w:szCs w:val="28"/>
          <w:cs/>
        </w:rPr>
        <w:t>ทั้</w:t>
      </w:r>
      <w:r w:rsidR="00C46C36" w:rsidRPr="00C77939">
        <w:rPr>
          <w:rFonts w:ascii="Browallia New" w:hAnsi="Browallia New" w:cs="Browallia New" w:hint="cs"/>
          <w:color w:val="000000" w:themeColor="text1"/>
          <w:sz w:val="28"/>
          <w:szCs w:val="28"/>
          <w:cs/>
        </w:rPr>
        <w:t>งจำนวน</w:t>
      </w:r>
    </w:p>
    <w:p w14:paraId="13A64E80" w14:textId="77777777" w:rsidR="00C46C36" w:rsidRPr="00C77939" w:rsidRDefault="00C46C36" w:rsidP="00603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B957724" w14:textId="2E1EBEE1" w:rsidR="00603AE8" w:rsidRDefault="000965C8" w:rsidP="00D0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C77939">
        <w:rPr>
          <w:rFonts w:ascii="Browallia New" w:hAnsi="Browallia New" w:cs="Browallia New" w:hint="cs"/>
          <w:color w:val="000000" w:themeColor="text1"/>
          <w:sz w:val="28"/>
          <w:szCs w:val="28"/>
          <w:cs/>
        </w:rPr>
        <w:t>อย่างไรก็ตาม</w:t>
      </w:r>
      <w:r w:rsidR="00603AE8" w:rsidRPr="00C77939">
        <w:rPr>
          <w:rFonts w:ascii="Browallia New" w:hAnsi="Browallia New" w:cs="Browallia New"/>
          <w:color w:val="000000" w:themeColor="text1"/>
          <w:sz w:val="28"/>
          <w:szCs w:val="28"/>
          <w:cs/>
        </w:rPr>
        <w:t xml:space="preserve"> ผู้บริหารของกลุ่มบริษัทพิจารณาว่าจากเงื่อนไขและสถานการณ์ในปัจจุบัน รวมถึงการไม่มีข้อบ่งชี้จาก</w:t>
      </w:r>
      <w:r w:rsidRPr="00C77939">
        <w:rPr>
          <w:rFonts w:ascii="Browallia New" w:hAnsi="Browallia New" w:cs="Browallia New" w:hint="cs"/>
          <w:color w:val="000000" w:themeColor="text1"/>
          <w:sz w:val="28"/>
          <w:szCs w:val="28"/>
          <w:cs/>
        </w:rPr>
        <w:t>สถาบันการเงิน</w:t>
      </w:r>
      <w:r w:rsidR="00603AE8" w:rsidRPr="00C77939">
        <w:rPr>
          <w:rFonts w:ascii="Browallia New" w:hAnsi="Browallia New" w:cs="Browallia New"/>
          <w:color w:val="000000" w:themeColor="text1"/>
          <w:sz w:val="28"/>
          <w:szCs w:val="28"/>
          <w:cs/>
        </w:rPr>
        <w:t>ว่าจะเรียกใช้สิทธิที่เกิดขึ้นภายใต้การละเมิดสัญญาเงินกู้ต่างๆ</w:t>
      </w:r>
      <w:r w:rsidR="00C46C36" w:rsidRPr="00C77939">
        <w:rPr>
          <w:rFonts w:ascii="Browallia New" w:hAnsi="Browallia New" w:cs="Browallia New" w:hint="cs"/>
          <w:color w:val="000000" w:themeColor="text1"/>
          <w:sz w:val="28"/>
          <w:szCs w:val="28"/>
          <w:cs/>
        </w:rPr>
        <w:t xml:space="preserve"> ดังนั้น </w:t>
      </w:r>
      <w:r w:rsidR="00C46C36" w:rsidRPr="00C77939">
        <w:rPr>
          <w:rFonts w:ascii="Browallia New" w:hAnsi="Browallia New" w:cs="Browallia New"/>
          <w:sz w:val="28"/>
          <w:szCs w:val="28"/>
          <w:cs/>
        </w:rPr>
        <w:t>ผู้บริหาร</w:t>
      </w:r>
      <w:r w:rsidR="00C46C36" w:rsidRPr="00C77939">
        <w:rPr>
          <w:rFonts w:ascii="Browallia New" w:hAnsi="Browallia New" w:cs="Browallia New" w:hint="cs"/>
          <w:sz w:val="28"/>
          <w:szCs w:val="28"/>
          <w:cs/>
        </w:rPr>
        <w:t>ของกลุ่มบริษัท</w:t>
      </w:r>
      <w:r w:rsidR="00C46C36" w:rsidRPr="00C77939">
        <w:rPr>
          <w:rFonts w:ascii="Browallia New" w:hAnsi="Browallia New" w:cs="Browallia New"/>
          <w:sz w:val="28"/>
          <w:szCs w:val="28"/>
          <w:cs/>
        </w:rPr>
        <w:t>เชื่อว่า</w:t>
      </w:r>
      <w:r w:rsidR="00D06FCD">
        <w:rPr>
          <w:rFonts w:ascii="Browallia New" w:hAnsi="Browallia New" w:cs="Browallia New" w:hint="cs"/>
          <w:sz w:val="28"/>
          <w:szCs w:val="28"/>
          <w:cs/>
        </w:rPr>
        <w:t>กลุ่มบริษัทจะสามารถ</w:t>
      </w:r>
      <w:r w:rsidR="00C46C36" w:rsidRPr="00C77939">
        <w:rPr>
          <w:rFonts w:ascii="Browallia New" w:hAnsi="Browallia New" w:cs="Browallia New"/>
          <w:sz w:val="28"/>
          <w:szCs w:val="28"/>
          <w:cs/>
        </w:rPr>
        <w:t>ดำเนินงานต่อเนื่อง</w:t>
      </w:r>
      <w:r w:rsidR="00D06FCD">
        <w:rPr>
          <w:rFonts w:ascii="Browallia New" w:hAnsi="Browallia New" w:cs="Browallia New" w:hint="cs"/>
          <w:sz w:val="28"/>
          <w:szCs w:val="28"/>
          <w:cs/>
        </w:rPr>
        <w:t>ได้</w:t>
      </w:r>
    </w:p>
    <w:p w14:paraId="11F7D8B8" w14:textId="77777777" w:rsidR="00D830C2" w:rsidRDefault="00D830C2" w:rsidP="00E2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0BD82957" w14:textId="750F079D" w:rsidR="002632AB" w:rsidRPr="0068079D" w:rsidRDefault="00E2587F"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lang w:val="en-GB"/>
        </w:rPr>
        <w:lastRenderedPageBreak/>
        <w:t>ข้อ</w:t>
      </w:r>
      <w:r w:rsidR="002632AB" w:rsidRPr="0068079D">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Pr="0068079D"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5C3E55E7" w:rsidR="00DC3622" w:rsidRPr="0068079D" w:rsidRDefault="00F7115A"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68079D">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w:t>
      </w:r>
      <w:r w:rsidR="00393D7C" w:rsidRPr="0068079D">
        <w:rPr>
          <w:rFonts w:ascii="Browallia New" w:hAnsi="Browallia New" w:cs="Browallia New"/>
          <w:sz w:val="28"/>
          <w:szCs w:val="28"/>
          <w:cs/>
        </w:rPr>
        <w:t xml:space="preserve"> </w:t>
      </w:r>
      <w:r w:rsidRPr="0068079D">
        <w:rPr>
          <w:rFonts w:ascii="Browallia New" w:hAnsi="Browallia New" w:cs="Browallia New"/>
          <w:sz w:val="28"/>
          <w:szCs w:val="28"/>
          <w:cs/>
        </w:rPr>
        <w:t>ๆ</w:t>
      </w:r>
      <w:r w:rsidR="006A04EB" w:rsidRPr="0068079D">
        <w:rPr>
          <w:rFonts w:ascii="Browallia New" w:hAnsi="Browallia New" w:cs="Browallia New"/>
          <w:sz w:val="28"/>
          <w:szCs w:val="28"/>
        </w:rPr>
        <w:t xml:space="preserve"> </w:t>
      </w:r>
      <w:r w:rsidRPr="0068079D">
        <w:rPr>
          <w:rFonts w:ascii="Browallia New" w:hAnsi="Browallia New" w:cs="Browallia New"/>
          <w:sz w:val="28"/>
          <w:szCs w:val="28"/>
          <w:cs/>
        </w:rPr>
        <w:t>โดยจัดประเภทของรายได้ออกเป็นรายได้ธุรกิจสื่อ รายได้ธุรกิจเพลง รายได้ธุรกิจรับจ้างและผลิตกิจกรรม รายได้ธุรกิจพาณิชย์</w:t>
      </w:r>
      <w:r w:rsidRPr="0068079D">
        <w:rPr>
          <w:rFonts w:ascii="Browallia New" w:hAnsi="Browallia New" w:cs="Browallia New"/>
          <w:sz w:val="28"/>
          <w:szCs w:val="28"/>
        </w:rPr>
        <w:br/>
      </w:r>
      <w:r w:rsidRPr="0068079D">
        <w:rPr>
          <w:rFonts w:ascii="Browallia New" w:hAnsi="Browallia New" w:cs="Browallia New"/>
          <w:sz w:val="28"/>
          <w:szCs w:val="28"/>
          <w:cs/>
        </w:rPr>
        <w:t>หลายช่องทาง รายได้ธุรกิจสินทรัพย์ดิจิทัลและรายได้ธุรกิจบริการอื่น</w:t>
      </w:r>
      <w:r w:rsidR="00393D7C" w:rsidRPr="0068079D">
        <w:rPr>
          <w:rFonts w:ascii="Browallia New" w:hAnsi="Browallia New" w:cs="Browallia New"/>
          <w:sz w:val="28"/>
          <w:szCs w:val="28"/>
          <w:cs/>
        </w:rPr>
        <w:t xml:space="preserve"> </w:t>
      </w:r>
      <w:r w:rsidRPr="0068079D">
        <w:rPr>
          <w:rFonts w:ascii="Browallia New" w:hAnsi="Browallia New" w:cs="Browallia New"/>
          <w:sz w:val="28"/>
          <w:szCs w:val="28"/>
          <w:cs/>
        </w:rPr>
        <w:t>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68079D"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Pr="0068079D" w:rsidRDefault="001D2D0E"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r w:rsidRPr="0068079D">
        <w:rPr>
          <w:rFonts w:ascii="Browallia New" w:hAnsi="Browallia New" w:cs="Browallia New"/>
          <w:sz w:val="28"/>
          <w:szCs w:val="28"/>
          <w:u w:val="single"/>
          <w:cs/>
          <w:lang w:val="en-GB"/>
        </w:rPr>
        <w:t>ข้อมูลเกี่ยวกับภูมิศาสตร์</w:t>
      </w:r>
    </w:p>
    <w:p w14:paraId="25C9B83A" w14:textId="77777777" w:rsidR="00DC3622" w:rsidRPr="0068079D"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p>
    <w:p w14:paraId="65286C51" w14:textId="76AA79FC" w:rsidR="00FC6713" w:rsidRDefault="00897C98" w:rsidP="00166499">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68079D">
        <w:rPr>
          <w:rFonts w:ascii="Browallia New" w:hAnsi="Browallia New" w:cs="Browallia New"/>
          <w:sz w:val="28"/>
          <w:szCs w:val="28"/>
          <w:cs/>
          <w:lang w:val="en-GB"/>
        </w:rPr>
        <w:t xml:space="preserve">ณ วันที่ </w:t>
      </w:r>
      <w:r w:rsidR="000B7078" w:rsidRPr="004F6A4B">
        <w:rPr>
          <w:rFonts w:ascii="Browallia New" w:hAnsi="Browallia New" w:cs="Browallia New"/>
          <w:color w:val="000000" w:themeColor="text1"/>
          <w:sz w:val="28"/>
          <w:szCs w:val="28"/>
          <w:lang w:val="en-GB"/>
        </w:rPr>
        <w:t>31</w:t>
      </w:r>
      <w:r w:rsidR="000B7078" w:rsidRPr="004F6A4B">
        <w:rPr>
          <w:rFonts w:ascii="Browallia New" w:hAnsi="Browallia New" w:cs="Browallia New"/>
          <w:color w:val="000000" w:themeColor="text1"/>
          <w:sz w:val="28"/>
          <w:szCs w:val="28"/>
          <w:cs/>
        </w:rPr>
        <w:t xml:space="preserve"> มีนาคม </w:t>
      </w:r>
      <w:r w:rsidR="000B7078" w:rsidRPr="0068079D">
        <w:rPr>
          <w:rFonts w:ascii="Browallia New" w:hAnsi="Browallia New" w:cs="Browallia New"/>
          <w:color w:val="000000" w:themeColor="text1"/>
          <w:sz w:val="28"/>
          <w:szCs w:val="28"/>
        </w:rPr>
        <w:t>256</w:t>
      </w:r>
      <w:r w:rsidR="000B7078">
        <w:rPr>
          <w:rFonts w:ascii="Browallia New" w:hAnsi="Browallia New" w:cs="Browallia New"/>
          <w:color w:val="000000" w:themeColor="text1"/>
          <w:sz w:val="28"/>
          <w:szCs w:val="28"/>
        </w:rPr>
        <w:t>9</w:t>
      </w:r>
      <w:r w:rsidR="000B7078" w:rsidRPr="0068079D">
        <w:rPr>
          <w:rFonts w:ascii="Browallia New" w:hAnsi="Browallia New" w:cs="Browallia New"/>
          <w:color w:val="000000" w:themeColor="text1"/>
          <w:sz w:val="28"/>
          <w:szCs w:val="28"/>
          <w:cs/>
        </w:rPr>
        <w:t xml:space="preserve"> </w:t>
      </w:r>
      <w:r w:rsidRPr="0068079D">
        <w:rPr>
          <w:rFonts w:ascii="Browallia New" w:hAnsi="Browallia New" w:cs="Browallia New"/>
          <w:sz w:val="28"/>
          <w:szCs w:val="28"/>
          <w:cs/>
          <w:lang w:val="en-GB"/>
        </w:rPr>
        <w:t>รายการค้ากับลูกค้าภายนอกส่วนใหญ่ประมาณร้อย</w:t>
      </w:r>
      <w:r w:rsidRPr="003C7F27">
        <w:rPr>
          <w:rFonts w:ascii="Browallia New" w:hAnsi="Browallia New" w:cs="Browallia New"/>
          <w:sz w:val="28"/>
          <w:szCs w:val="28"/>
          <w:cs/>
          <w:lang w:val="en-GB"/>
        </w:rPr>
        <w:t xml:space="preserve">ละ </w:t>
      </w:r>
      <w:r w:rsidR="00194145" w:rsidRPr="003C7F27">
        <w:rPr>
          <w:rFonts w:ascii="Browallia New" w:hAnsi="Browallia New" w:cs="Browallia New"/>
          <w:sz w:val="28"/>
          <w:szCs w:val="28"/>
        </w:rPr>
        <w:t>9</w:t>
      </w:r>
      <w:r w:rsidR="003C7F27" w:rsidRPr="003C7F27">
        <w:rPr>
          <w:rFonts w:ascii="Browallia New" w:hAnsi="Browallia New" w:cs="Browallia New"/>
          <w:sz w:val="28"/>
          <w:szCs w:val="28"/>
        </w:rPr>
        <w:t>1</w:t>
      </w:r>
      <w:r w:rsidR="00261280" w:rsidRPr="003C7F27">
        <w:rPr>
          <w:rFonts w:ascii="Browallia New" w:hAnsi="Browallia New" w:cs="Browallia New"/>
          <w:sz w:val="28"/>
          <w:szCs w:val="28"/>
          <w:lang w:val="en-GB"/>
        </w:rPr>
        <w:t>.</w:t>
      </w:r>
      <w:r w:rsidR="003C7F27" w:rsidRPr="003C7F27">
        <w:rPr>
          <w:rFonts w:ascii="Browallia New" w:hAnsi="Browallia New" w:cs="Browallia New"/>
          <w:sz w:val="28"/>
          <w:szCs w:val="28"/>
          <w:lang w:val="en-GB"/>
        </w:rPr>
        <w:t>95</w:t>
      </w:r>
      <w:r w:rsidRPr="0068079D">
        <w:rPr>
          <w:rFonts w:ascii="Browallia New" w:hAnsi="Browallia New" w:cs="Browallia New"/>
          <w:sz w:val="28"/>
          <w:szCs w:val="28"/>
          <w:lang w:val="en-GB"/>
        </w:rPr>
        <w:t xml:space="preserve"> </w:t>
      </w:r>
      <w:r w:rsidRPr="0068079D">
        <w:rPr>
          <w:rFonts w:ascii="Browallia New" w:hAnsi="Browallia New" w:cs="Browallia New"/>
          <w:sz w:val="28"/>
          <w:szCs w:val="28"/>
          <w:cs/>
          <w:lang w:val="en-GB"/>
        </w:rPr>
        <w:t>ของกลุ่มบริษัทเป็นการค้าภายในประเทศ นอกจากนี้สินทรัพย์ไม่หมุนเวียนของกลุ่มบริษัทอยู่ในประเทศไทย</w:t>
      </w:r>
    </w:p>
    <w:p w14:paraId="135E88A6" w14:textId="77777777" w:rsidR="002E76E0" w:rsidRPr="0068079D" w:rsidRDefault="002E76E0" w:rsidP="00166499">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C146872" w14:textId="6C6F6C96" w:rsidR="00E75EEC" w:rsidRPr="0068079D"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68079D">
        <w:rPr>
          <w:rFonts w:ascii="Browallia New" w:hAnsi="Browallia New" w:cs="Browallia New"/>
          <w:sz w:val="28"/>
          <w:szCs w:val="28"/>
          <w:u w:val="single"/>
          <w:cs/>
          <w:lang w:val="en-GB"/>
        </w:rPr>
        <w:t>ลูกค้ารายใหญ่</w:t>
      </w:r>
    </w:p>
    <w:p w14:paraId="2B9BE92A" w14:textId="77777777" w:rsidR="00DC3622" w:rsidRPr="0068079D"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09C5FC6D" w14:textId="16CF750B" w:rsidR="00166499" w:rsidRDefault="00E75EEC" w:rsidP="00023D26">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68079D">
        <w:rPr>
          <w:rFonts w:ascii="Browallia New" w:hAnsi="Browallia New" w:cs="Browallia New"/>
          <w:sz w:val="28"/>
          <w:szCs w:val="28"/>
          <w:cs/>
          <w:lang w:val="en-GB"/>
        </w:rPr>
        <w:t xml:space="preserve">กลุ่มบริษัทไม่มีรายได้จากการขายและให้บริการกับลูกค้าภายนอกรายใดรายหนึ่งที่มากกว่าร้อยละ </w:t>
      </w:r>
      <w:r w:rsidRPr="0068079D">
        <w:rPr>
          <w:rFonts w:ascii="Browallia New" w:hAnsi="Browallia New" w:cs="Browallia New"/>
          <w:sz w:val="28"/>
          <w:szCs w:val="28"/>
          <w:lang w:val="en-GB"/>
        </w:rPr>
        <w:t>10</w:t>
      </w:r>
      <w:r w:rsidRPr="0068079D">
        <w:rPr>
          <w:rFonts w:ascii="Browallia New" w:hAnsi="Browallia New" w:cs="Browallia New"/>
          <w:sz w:val="28"/>
          <w:szCs w:val="28"/>
          <w:cs/>
          <w:lang w:val="en-GB"/>
        </w:rPr>
        <w:t xml:space="preserve"> ของรายได้</w:t>
      </w:r>
      <w:r w:rsidRPr="0068079D">
        <w:rPr>
          <w:rFonts w:ascii="Browallia New" w:hAnsi="Browallia New" w:cs="Browallia New"/>
          <w:sz w:val="28"/>
          <w:szCs w:val="28"/>
          <w:lang w:val="en-GB"/>
        </w:rPr>
        <w:br/>
      </w:r>
      <w:r w:rsidRPr="0068079D">
        <w:rPr>
          <w:rFonts w:ascii="Browallia New" w:hAnsi="Browallia New" w:cs="Browallia New"/>
          <w:sz w:val="28"/>
          <w:szCs w:val="28"/>
          <w:cs/>
          <w:lang w:val="en-GB"/>
        </w:rPr>
        <w:t>ของกลุ่มบริษัท</w:t>
      </w:r>
      <w:r w:rsidR="006C1EE2" w:rsidRPr="0068079D">
        <w:rPr>
          <w:rFonts w:ascii="Browallia New" w:hAnsi="Browallia New" w:cs="Browallia New"/>
          <w:sz w:val="28"/>
          <w:szCs w:val="28"/>
          <w:lang w:val="en-GB"/>
        </w:rPr>
        <w:t xml:space="preserve"> </w:t>
      </w:r>
      <w:r w:rsidRPr="0068079D">
        <w:rPr>
          <w:rFonts w:ascii="Browallia New" w:hAnsi="Browallia New" w:cs="Browallia New"/>
          <w:sz w:val="28"/>
          <w:szCs w:val="28"/>
          <w:cs/>
          <w:lang w:val="en-GB"/>
        </w:rPr>
        <w:t>จึงมิได้มีการเปิดเผยข้อมูลเกี่ยวกับลูกค้ารายใหญ่</w:t>
      </w:r>
    </w:p>
    <w:p w14:paraId="46C35FF9" w14:textId="77777777" w:rsidR="00F505AA" w:rsidRDefault="00F505AA" w:rsidP="00262C99">
      <w:pPr>
        <w:tabs>
          <w:tab w:val="clear" w:pos="227"/>
          <w:tab w:val="clear" w:pos="454"/>
          <w:tab w:val="left" w:pos="3390"/>
        </w:tabs>
        <w:spacing w:line="240" w:lineRule="auto"/>
        <w:jc w:val="thaiDistribute"/>
        <w:rPr>
          <w:rFonts w:ascii="Browallia New" w:hAnsi="Browallia New" w:cs="Browallia New"/>
          <w:sz w:val="28"/>
          <w:szCs w:val="28"/>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AE27BF" w:rsidRPr="0068079D" w14:paraId="1540A6E8" w14:textId="77777777" w:rsidTr="008A4CD9">
        <w:trPr>
          <w:trHeight w:val="64"/>
        </w:trPr>
        <w:tc>
          <w:tcPr>
            <w:tcW w:w="1526" w:type="dxa"/>
            <w:vAlign w:val="bottom"/>
          </w:tcPr>
          <w:p w14:paraId="2D5A52EB" w14:textId="77777777" w:rsidR="00AE27BF" w:rsidRPr="0068079D" w:rsidRDefault="00AE27BF" w:rsidP="008A4CD9">
            <w:pPr>
              <w:spacing w:line="240" w:lineRule="auto"/>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7D2BD2BD" w14:textId="77777777" w:rsidR="00AE27BF" w:rsidRPr="0068079D" w:rsidRDefault="00AE27BF" w:rsidP="008A4CD9">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 xml:space="preserve">(หน่วย : </w:t>
            </w:r>
            <w:r w:rsidRPr="0068079D">
              <w:rPr>
                <w:rFonts w:ascii="Browallia New" w:hAnsi="Browallia New" w:cs="Browallia New"/>
                <w:b/>
                <w:bCs/>
                <w:color w:val="000000"/>
                <w:sz w:val="20"/>
                <w:szCs w:val="20"/>
                <w:cs/>
              </w:rPr>
              <w:t>พัน</w:t>
            </w:r>
            <w:r w:rsidRPr="0068079D">
              <w:rPr>
                <w:rFonts w:ascii="Browallia New" w:hAnsi="Browallia New" w:cs="Browallia New"/>
                <w:b/>
                <w:bCs/>
                <w:color w:val="000000"/>
                <w:sz w:val="20"/>
                <w:szCs w:val="20"/>
                <w:cs/>
                <w:lang w:val="th-TH"/>
              </w:rPr>
              <w:t>บาท)</w:t>
            </w:r>
          </w:p>
        </w:tc>
      </w:tr>
      <w:tr w:rsidR="00AE27BF" w:rsidRPr="0068079D" w14:paraId="095C58FB" w14:textId="77777777" w:rsidTr="008A4CD9">
        <w:trPr>
          <w:trHeight w:val="64"/>
        </w:trPr>
        <w:tc>
          <w:tcPr>
            <w:tcW w:w="1526" w:type="dxa"/>
            <w:vAlign w:val="bottom"/>
          </w:tcPr>
          <w:p w14:paraId="6C4FCAB3" w14:textId="77777777" w:rsidR="00AE27BF" w:rsidRPr="0068079D" w:rsidRDefault="00AE27BF" w:rsidP="008A4CD9">
            <w:pPr>
              <w:spacing w:line="240" w:lineRule="auto"/>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4C202C9D" w14:textId="77777777" w:rsidR="00AE27BF" w:rsidRPr="0068079D" w:rsidRDefault="00AE27BF" w:rsidP="008A4CD9">
            <w:pPr>
              <w:pStyle w:val="a9"/>
              <w:pBdr>
                <w:bottom w:val="single" w:sz="4" w:space="1" w:color="auto"/>
              </w:pBdr>
              <w:ind w:right="-72"/>
              <w:jc w:val="center"/>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ข้อมูลทางการเงินรวม</w:t>
            </w:r>
          </w:p>
        </w:tc>
      </w:tr>
      <w:tr w:rsidR="00AE27BF" w:rsidRPr="0068079D" w14:paraId="0EA9C16F" w14:textId="77777777" w:rsidTr="008A4CD9">
        <w:trPr>
          <w:trHeight w:val="63"/>
        </w:trPr>
        <w:tc>
          <w:tcPr>
            <w:tcW w:w="1526" w:type="dxa"/>
            <w:vAlign w:val="bottom"/>
          </w:tcPr>
          <w:p w14:paraId="36CE55C6" w14:textId="77777777" w:rsidR="00AE27BF" w:rsidRPr="0068079D" w:rsidRDefault="00AE27BF" w:rsidP="008A4CD9">
            <w:pPr>
              <w:spacing w:line="240" w:lineRule="auto"/>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24BD5670" w14:textId="77FFD419" w:rsidR="00AE27BF" w:rsidRPr="0068079D" w:rsidRDefault="00F76EAA" w:rsidP="008A4CD9">
            <w:pPr>
              <w:pStyle w:val="a9"/>
              <w:pBdr>
                <w:bottom w:val="single" w:sz="4" w:space="1" w:color="auto"/>
              </w:pBdr>
              <w:ind w:left="11520" w:right="-72" w:hanging="11520"/>
              <w:jc w:val="center"/>
              <w:rPr>
                <w:rFonts w:ascii="Browallia New" w:hAnsi="Browallia New" w:cs="Browallia New"/>
                <w:b/>
                <w:bCs/>
                <w:sz w:val="20"/>
                <w:szCs w:val="20"/>
              </w:rPr>
            </w:pPr>
            <w:r w:rsidRPr="00CD31A7">
              <w:rPr>
                <w:rFonts w:ascii="Browallia New" w:hAnsi="Browallia New" w:cs="Browallia New"/>
                <w:b/>
                <w:bCs/>
                <w:sz w:val="20"/>
                <w:szCs w:val="20"/>
                <w:cs/>
                <w:lang w:val="th-TH"/>
              </w:rPr>
              <w:t xml:space="preserve">สำหรับงวดสามเดือนสิ้นสุดวันที่ </w:t>
            </w:r>
            <w:r w:rsidRPr="00CD31A7">
              <w:rPr>
                <w:rFonts w:ascii="Browallia New" w:hAnsi="Browallia New" w:cs="Browallia New"/>
                <w:b/>
                <w:bCs/>
                <w:sz w:val="20"/>
                <w:szCs w:val="20"/>
                <w:lang w:val="en-GB"/>
              </w:rPr>
              <w:t xml:space="preserve">31 </w:t>
            </w:r>
            <w:r w:rsidRPr="00CD31A7">
              <w:rPr>
                <w:rFonts w:ascii="Browallia New" w:hAnsi="Browallia New" w:cs="Browallia New"/>
                <w:b/>
                <w:bCs/>
                <w:sz w:val="20"/>
                <w:szCs w:val="20"/>
                <w:cs/>
                <w:lang w:val="th-TH"/>
              </w:rPr>
              <w:t xml:space="preserve">มีนาคม </w:t>
            </w:r>
            <w:r w:rsidRPr="00CD31A7">
              <w:rPr>
                <w:rFonts w:ascii="Browallia New" w:hAnsi="Browallia New" w:cs="Browallia New"/>
                <w:b/>
                <w:bCs/>
                <w:sz w:val="20"/>
                <w:szCs w:val="20"/>
                <w:lang w:val="en-GB"/>
              </w:rPr>
              <w:t>256</w:t>
            </w:r>
            <w:r>
              <w:rPr>
                <w:rFonts w:ascii="Browallia New" w:hAnsi="Browallia New" w:cs="Browallia New"/>
                <w:b/>
                <w:bCs/>
                <w:sz w:val="20"/>
                <w:szCs w:val="20"/>
              </w:rPr>
              <w:t>9</w:t>
            </w:r>
          </w:p>
        </w:tc>
      </w:tr>
      <w:tr w:rsidR="00AE27BF" w:rsidRPr="0068079D" w14:paraId="78594931" w14:textId="77777777" w:rsidTr="008A4CD9">
        <w:trPr>
          <w:trHeight w:val="53"/>
        </w:trPr>
        <w:tc>
          <w:tcPr>
            <w:tcW w:w="1526" w:type="dxa"/>
            <w:vAlign w:val="bottom"/>
          </w:tcPr>
          <w:p w14:paraId="216E8263" w14:textId="77777777" w:rsidR="00AE27BF" w:rsidRPr="0068079D" w:rsidRDefault="00AE27BF" w:rsidP="008A4CD9">
            <w:pPr>
              <w:spacing w:line="240" w:lineRule="auto"/>
              <w:ind w:left="-107"/>
              <w:jc w:val="thaiDistribute"/>
              <w:rPr>
                <w:rFonts w:ascii="Browallia New" w:hAnsi="Browallia New" w:cs="Browallia New"/>
                <w:snapToGrid w:val="0"/>
                <w:sz w:val="20"/>
                <w:szCs w:val="20"/>
                <w:cs/>
                <w:lang w:val="en-GB" w:eastAsia="th-TH"/>
              </w:rPr>
            </w:pPr>
          </w:p>
        </w:tc>
        <w:tc>
          <w:tcPr>
            <w:tcW w:w="877" w:type="dxa"/>
            <w:vAlign w:val="bottom"/>
          </w:tcPr>
          <w:p w14:paraId="278CD93F"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61771216"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2FFDCBC8" w14:textId="77777777" w:rsidR="00AE27BF" w:rsidRPr="0068079D" w:rsidRDefault="00AE27BF" w:rsidP="008A4CD9">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vAlign w:val="bottom"/>
          </w:tcPr>
          <w:p w14:paraId="367F7FD0" w14:textId="77777777" w:rsidR="00AE27BF" w:rsidRPr="0068079D" w:rsidRDefault="00AE27BF" w:rsidP="008A4CD9">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884" w:type="dxa"/>
            <w:vAlign w:val="bottom"/>
          </w:tcPr>
          <w:p w14:paraId="54572554"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884" w:type="dxa"/>
            <w:vAlign w:val="bottom"/>
          </w:tcPr>
          <w:p w14:paraId="2E3FEE65" w14:textId="77777777" w:rsidR="00AE27BF" w:rsidRPr="0068079D" w:rsidRDefault="00AE27BF" w:rsidP="008A4CD9">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vAlign w:val="bottom"/>
          </w:tcPr>
          <w:p w14:paraId="65A95B3A" w14:textId="77777777" w:rsidR="00AE27BF" w:rsidRPr="0068079D" w:rsidRDefault="00AE27BF" w:rsidP="008A4CD9">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vAlign w:val="bottom"/>
          </w:tcPr>
          <w:p w14:paraId="2D1DA54D"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tcPr>
          <w:p w14:paraId="655B3DA8" w14:textId="77777777" w:rsidR="00AE27BF" w:rsidRPr="0068079D" w:rsidRDefault="00AE27BF" w:rsidP="008A4CD9">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AE27BF" w:rsidRPr="0068079D" w14:paraId="3846C065" w14:textId="77777777" w:rsidTr="008A4CD9">
        <w:trPr>
          <w:trHeight w:val="63"/>
        </w:trPr>
        <w:tc>
          <w:tcPr>
            <w:tcW w:w="1526" w:type="dxa"/>
            <w:vAlign w:val="bottom"/>
          </w:tcPr>
          <w:p w14:paraId="1459E3F9" w14:textId="77777777" w:rsidR="00AE27BF" w:rsidRPr="0068079D" w:rsidRDefault="00AE27BF" w:rsidP="008A4CD9">
            <w:pPr>
              <w:spacing w:line="240" w:lineRule="auto"/>
              <w:ind w:left="-107"/>
              <w:jc w:val="thaiDistribute"/>
              <w:rPr>
                <w:rFonts w:ascii="Browallia New" w:hAnsi="Browallia New" w:cs="Browallia New"/>
                <w:snapToGrid w:val="0"/>
                <w:sz w:val="20"/>
                <w:szCs w:val="20"/>
                <w:lang w:val="en-GB" w:eastAsia="th-TH"/>
              </w:rPr>
            </w:pPr>
          </w:p>
        </w:tc>
        <w:tc>
          <w:tcPr>
            <w:tcW w:w="877" w:type="dxa"/>
            <w:vAlign w:val="bottom"/>
          </w:tcPr>
          <w:p w14:paraId="578B9502" w14:textId="77777777" w:rsidR="00AE27BF" w:rsidRPr="0068079D" w:rsidRDefault="00AE27BF" w:rsidP="008A4CD9">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884" w:type="dxa"/>
            <w:vAlign w:val="bottom"/>
          </w:tcPr>
          <w:p w14:paraId="20E0477E" w14:textId="77777777" w:rsidR="00AE27BF" w:rsidRPr="0068079D" w:rsidRDefault="00AE27BF" w:rsidP="008A4CD9">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5723777A" w14:textId="77777777" w:rsidR="00AE27BF" w:rsidRPr="0068079D" w:rsidRDefault="00AE27BF" w:rsidP="008A4CD9">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vAlign w:val="bottom"/>
          </w:tcPr>
          <w:p w14:paraId="06AB60D6" w14:textId="77777777" w:rsidR="00AE27BF" w:rsidRPr="0068079D" w:rsidRDefault="00AE27BF" w:rsidP="008A4CD9">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884" w:type="dxa"/>
            <w:vAlign w:val="bottom"/>
          </w:tcPr>
          <w:p w14:paraId="77AE993A" w14:textId="77777777" w:rsidR="00AE27BF" w:rsidRPr="0068079D" w:rsidRDefault="00AE27BF" w:rsidP="008A4CD9">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884" w:type="dxa"/>
            <w:vAlign w:val="bottom"/>
          </w:tcPr>
          <w:p w14:paraId="00393BB6" w14:textId="77777777" w:rsidR="00AE27BF" w:rsidRPr="0068079D" w:rsidRDefault="00AE27BF" w:rsidP="008A4CD9">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884" w:type="dxa"/>
            <w:vAlign w:val="bottom"/>
          </w:tcPr>
          <w:p w14:paraId="2EB46F7D" w14:textId="77777777" w:rsidR="00AE27BF" w:rsidRPr="0068079D" w:rsidRDefault="00AE27BF" w:rsidP="008A4CD9">
            <w:pPr>
              <w:pStyle w:val="a9"/>
              <w:tabs>
                <w:tab w:val="right" w:pos="778"/>
              </w:tabs>
              <w:ind w:right="-72"/>
              <w:jc w:val="center"/>
              <w:rPr>
                <w:rFonts w:ascii="Browallia New" w:hAnsi="Browallia New" w:cs="Browallia New"/>
                <w:b/>
                <w:bCs/>
                <w:color w:val="000000"/>
                <w:sz w:val="20"/>
                <w:szCs w:val="20"/>
                <w:cs/>
              </w:rPr>
            </w:pPr>
          </w:p>
        </w:tc>
        <w:tc>
          <w:tcPr>
            <w:tcW w:w="884" w:type="dxa"/>
            <w:vAlign w:val="bottom"/>
          </w:tcPr>
          <w:p w14:paraId="5B25D4FE" w14:textId="77777777" w:rsidR="00AE27BF" w:rsidRPr="0068079D" w:rsidRDefault="00AE27BF" w:rsidP="008A4CD9">
            <w:pPr>
              <w:pStyle w:val="a9"/>
              <w:tabs>
                <w:tab w:val="right" w:pos="778"/>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pacing w:val="-6"/>
                <w:sz w:val="20"/>
                <w:szCs w:val="20"/>
                <w:cs/>
              </w:rPr>
              <w:t>รายการ</w:t>
            </w:r>
          </w:p>
        </w:tc>
        <w:tc>
          <w:tcPr>
            <w:tcW w:w="884" w:type="dxa"/>
          </w:tcPr>
          <w:p w14:paraId="5569008B" w14:textId="77777777" w:rsidR="00AE27BF" w:rsidRPr="0068079D" w:rsidRDefault="00AE27BF" w:rsidP="008A4CD9">
            <w:pPr>
              <w:pStyle w:val="a9"/>
              <w:tabs>
                <w:tab w:val="right" w:pos="778"/>
              </w:tabs>
              <w:ind w:right="-72"/>
              <w:jc w:val="center"/>
              <w:rPr>
                <w:rFonts w:ascii="Browallia New" w:hAnsi="Browallia New" w:cs="Browallia New"/>
                <w:b/>
                <w:bCs/>
                <w:color w:val="000000"/>
                <w:sz w:val="20"/>
                <w:szCs w:val="20"/>
                <w:cs/>
              </w:rPr>
            </w:pPr>
          </w:p>
        </w:tc>
      </w:tr>
      <w:tr w:rsidR="00AE27BF" w:rsidRPr="0068079D" w14:paraId="5E21B51C" w14:textId="77777777" w:rsidTr="008A4CD9">
        <w:trPr>
          <w:trHeight w:val="63"/>
        </w:trPr>
        <w:tc>
          <w:tcPr>
            <w:tcW w:w="1526" w:type="dxa"/>
            <w:vAlign w:val="bottom"/>
          </w:tcPr>
          <w:p w14:paraId="0D4FABC0" w14:textId="77777777" w:rsidR="00AE27BF" w:rsidRPr="0068079D" w:rsidRDefault="00AE27BF" w:rsidP="008A4CD9">
            <w:pPr>
              <w:spacing w:line="240" w:lineRule="auto"/>
              <w:ind w:left="-107"/>
              <w:jc w:val="thaiDistribute"/>
              <w:rPr>
                <w:rFonts w:ascii="Browallia New" w:hAnsi="Browallia New" w:cs="Browallia New"/>
                <w:snapToGrid w:val="0"/>
                <w:sz w:val="20"/>
                <w:szCs w:val="20"/>
                <w:lang w:val="en-GB" w:eastAsia="th-TH"/>
              </w:rPr>
            </w:pPr>
          </w:p>
        </w:tc>
        <w:tc>
          <w:tcPr>
            <w:tcW w:w="877" w:type="dxa"/>
            <w:vAlign w:val="bottom"/>
          </w:tcPr>
          <w:p w14:paraId="447C9C0C" w14:textId="77777777" w:rsidR="00AE27BF" w:rsidRPr="0068079D" w:rsidRDefault="00AE27BF" w:rsidP="008A4CD9">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884" w:type="dxa"/>
            <w:vAlign w:val="bottom"/>
          </w:tcPr>
          <w:p w14:paraId="7B7B5425" w14:textId="77777777" w:rsidR="00AE27BF" w:rsidRPr="0068079D" w:rsidRDefault="00AE27BF" w:rsidP="008A4CD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ธุรกิจสื่อ</w:t>
            </w:r>
          </w:p>
        </w:tc>
        <w:tc>
          <w:tcPr>
            <w:tcW w:w="884" w:type="dxa"/>
            <w:vAlign w:val="bottom"/>
          </w:tcPr>
          <w:p w14:paraId="4557FCD6" w14:textId="77777777" w:rsidR="00AE27BF" w:rsidRPr="0068079D" w:rsidRDefault="00AE27BF" w:rsidP="008A4CD9">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ธุรกิจเพลง</w:t>
            </w:r>
          </w:p>
        </w:tc>
        <w:tc>
          <w:tcPr>
            <w:tcW w:w="964" w:type="dxa"/>
            <w:vAlign w:val="bottom"/>
          </w:tcPr>
          <w:p w14:paraId="5B8B7F13" w14:textId="77777777" w:rsidR="00AE27BF" w:rsidRPr="0068079D" w:rsidRDefault="00AE27BF" w:rsidP="008A4CD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884" w:type="dxa"/>
            <w:vAlign w:val="bottom"/>
          </w:tcPr>
          <w:p w14:paraId="1196D3DF" w14:textId="77777777" w:rsidR="00AE27BF" w:rsidRPr="0068079D" w:rsidRDefault="00AE27BF" w:rsidP="008A4CD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ดิจิทัล</w:t>
            </w:r>
          </w:p>
        </w:tc>
        <w:tc>
          <w:tcPr>
            <w:tcW w:w="884" w:type="dxa"/>
            <w:vAlign w:val="bottom"/>
          </w:tcPr>
          <w:p w14:paraId="624ACEED" w14:textId="77777777" w:rsidR="00AE27BF" w:rsidRPr="0068079D" w:rsidRDefault="00AE27BF" w:rsidP="008A4CD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และอื่นๆ</w:t>
            </w:r>
          </w:p>
        </w:tc>
        <w:tc>
          <w:tcPr>
            <w:tcW w:w="884" w:type="dxa"/>
            <w:vAlign w:val="bottom"/>
          </w:tcPr>
          <w:p w14:paraId="6AF14DC9" w14:textId="77777777" w:rsidR="00AE27BF" w:rsidRPr="0068079D" w:rsidRDefault="00AE27BF" w:rsidP="008A4CD9">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c>
          <w:tcPr>
            <w:tcW w:w="884" w:type="dxa"/>
            <w:vAlign w:val="bottom"/>
          </w:tcPr>
          <w:p w14:paraId="4642033E" w14:textId="77777777" w:rsidR="00AE27BF" w:rsidRPr="0068079D" w:rsidRDefault="00AE27BF" w:rsidP="008A4CD9">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ตัดบัญชี</w:t>
            </w:r>
          </w:p>
        </w:tc>
        <w:tc>
          <w:tcPr>
            <w:tcW w:w="884" w:type="dxa"/>
            <w:vAlign w:val="bottom"/>
          </w:tcPr>
          <w:p w14:paraId="6D8338AA" w14:textId="77777777" w:rsidR="00AE27BF" w:rsidRPr="0068079D" w:rsidRDefault="00AE27BF" w:rsidP="008A4CD9">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r>
      <w:tr w:rsidR="00AE27BF" w:rsidRPr="0068079D" w14:paraId="635481F8" w14:textId="77777777" w:rsidTr="008A4CD9">
        <w:trPr>
          <w:trHeight w:val="53"/>
        </w:trPr>
        <w:tc>
          <w:tcPr>
            <w:tcW w:w="1526" w:type="dxa"/>
            <w:vAlign w:val="bottom"/>
          </w:tcPr>
          <w:p w14:paraId="4E2DEDFB" w14:textId="77777777" w:rsidR="00AE27BF" w:rsidRPr="0068079D" w:rsidRDefault="00AE27BF" w:rsidP="008A4CD9">
            <w:pPr>
              <w:spacing w:line="240" w:lineRule="auto"/>
              <w:ind w:left="-107"/>
              <w:rPr>
                <w:rFonts w:ascii="Browallia New" w:hAnsi="Browallia New" w:cs="Browallia New"/>
                <w:sz w:val="20"/>
                <w:szCs w:val="20"/>
                <w:cs/>
              </w:rPr>
            </w:pPr>
          </w:p>
        </w:tc>
        <w:tc>
          <w:tcPr>
            <w:tcW w:w="877" w:type="dxa"/>
            <w:vAlign w:val="bottom"/>
          </w:tcPr>
          <w:p w14:paraId="530F84DC" w14:textId="77777777" w:rsidR="00AE27BF" w:rsidRPr="0068079D" w:rsidRDefault="00AE27BF" w:rsidP="008A4CD9">
            <w:pPr>
              <w:tabs>
                <w:tab w:val="decimal" w:pos="628"/>
              </w:tabs>
              <w:spacing w:line="240" w:lineRule="auto"/>
              <w:ind w:left="-43" w:right="-72"/>
              <w:jc w:val="both"/>
              <w:rPr>
                <w:rFonts w:ascii="Browallia New" w:hAnsi="Browallia New" w:cs="Browallia New"/>
                <w:snapToGrid w:val="0"/>
                <w:sz w:val="20"/>
                <w:szCs w:val="20"/>
                <w:cs/>
                <w:lang w:eastAsia="th-TH"/>
              </w:rPr>
            </w:pPr>
          </w:p>
        </w:tc>
        <w:tc>
          <w:tcPr>
            <w:tcW w:w="884" w:type="dxa"/>
            <w:vAlign w:val="bottom"/>
          </w:tcPr>
          <w:p w14:paraId="1568BB20" w14:textId="77777777" w:rsidR="00AE27BF" w:rsidRPr="0068079D" w:rsidRDefault="00AE27BF" w:rsidP="008A4CD9">
            <w:pPr>
              <w:tabs>
                <w:tab w:val="decimal" w:pos="628"/>
              </w:tabs>
              <w:spacing w:line="240" w:lineRule="auto"/>
              <w:ind w:left="-43" w:right="-72"/>
              <w:jc w:val="center"/>
              <w:rPr>
                <w:rFonts w:ascii="Browallia New" w:hAnsi="Browallia New" w:cs="Browallia New"/>
                <w:snapToGrid w:val="0"/>
                <w:sz w:val="20"/>
                <w:szCs w:val="20"/>
                <w:lang w:eastAsia="th-TH"/>
              </w:rPr>
            </w:pPr>
          </w:p>
        </w:tc>
        <w:tc>
          <w:tcPr>
            <w:tcW w:w="884" w:type="dxa"/>
            <w:vAlign w:val="bottom"/>
          </w:tcPr>
          <w:p w14:paraId="6DDF6DE0" w14:textId="77777777" w:rsidR="00AE27BF" w:rsidRPr="0068079D" w:rsidRDefault="00AE27BF" w:rsidP="008A4CD9">
            <w:pPr>
              <w:tabs>
                <w:tab w:val="decimal" w:pos="628"/>
              </w:tabs>
              <w:spacing w:line="240" w:lineRule="auto"/>
              <w:ind w:right="-72"/>
              <w:jc w:val="center"/>
              <w:rPr>
                <w:rFonts w:ascii="Browallia New" w:hAnsi="Browallia New" w:cs="Browallia New"/>
                <w:snapToGrid w:val="0"/>
                <w:sz w:val="20"/>
                <w:szCs w:val="20"/>
                <w:lang w:eastAsia="th-TH"/>
              </w:rPr>
            </w:pPr>
          </w:p>
        </w:tc>
        <w:tc>
          <w:tcPr>
            <w:tcW w:w="964" w:type="dxa"/>
            <w:vAlign w:val="bottom"/>
          </w:tcPr>
          <w:p w14:paraId="2F870D82" w14:textId="77777777" w:rsidR="00AE27BF" w:rsidRPr="0068079D" w:rsidRDefault="00AE27BF" w:rsidP="008A4CD9">
            <w:pPr>
              <w:tabs>
                <w:tab w:val="decimal" w:pos="778"/>
              </w:tabs>
              <w:spacing w:line="240" w:lineRule="auto"/>
              <w:ind w:left="-43" w:right="-72"/>
              <w:jc w:val="center"/>
              <w:rPr>
                <w:rFonts w:ascii="Browallia New" w:hAnsi="Browallia New" w:cs="Browallia New"/>
                <w:snapToGrid w:val="0"/>
                <w:sz w:val="20"/>
                <w:szCs w:val="20"/>
                <w:lang w:eastAsia="th-TH"/>
              </w:rPr>
            </w:pPr>
          </w:p>
        </w:tc>
        <w:tc>
          <w:tcPr>
            <w:tcW w:w="884" w:type="dxa"/>
            <w:vAlign w:val="bottom"/>
          </w:tcPr>
          <w:p w14:paraId="6B1DF3B0" w14:textId="77777777" w:rsidR="00AE27BF" w:rsidRPr="0068079D" w:rsidRDefault="00AE27BF" w:rsidP="008A4CD9">
            <w:pPr>
              <w:tabs>
                <w:tab w:val="decimal" w:pos="778"/>
              </w:tabs>
              <w:spacing w:line="240" w:lineRule="auto"/>
              <w:ind w:left="-43" w:right="-72"/>
              <w:jc w:val="center"/>
              <w:rPr>
                <w:rFonts w:ascii="Browallia New" w:hAnsi="Browallia New" w:cs="Browallia New"/>
                <w:snapToGrid w:val="0"/>
                <w:sz w:val="20"/>
                <w:szCs w:val="20"/>
                <w:cs/>
                <w:lang w:eastAsia="th-TH"/>
              </w:rPr>
            </w:pPr>
          </w:p>
        </w:tc>
        <w:tc>
          <w:tcPr>
            <w:tcW w:w="884" w:type="dxa"/>
            <w:vAlign w:val="bottom"/>
          </w:tcPr>
          <w:p w14:paraId="771AA15E" w14:textId="77777777" w:rsidR="00AE27BF" w:rsidRPr="0068079D" w:rsidRDefault="00AE27BF" w:rsidP="008A4CD9">
            <w:pPr>
              <w:tabs>
                <w:tab w:val="decimal" w:pos="628"/>
              </w:tabs>
              <w:spacing w:line="240" w:lineRule="auto"/>
              <w:ind w:left="-43" w:right="-72"/>
              <w:jc w:val="center"/>
              <w:rPr>
                <w:rFonts w:ascii="Browallia New" w:hAnsi="Browallia New" w:cs="Browallia New"/>
                <w:snapToGrid w:val="0"/>
                <w:sz w:val="20"/>
                <w:szCs w:val="20"/>
                <w:lang w:eastAsia="th-TH"/>
              </w:rPr>
            </w:pPr>
          </w:p>
        </w:tc>
        <w:tc>
          <w:tcPr>
            <w:tcW w:w="884" w:type="dxa"/>
            <w:vAlign w:val="bottom"/>
          </w:tcPr>
          <w:p w14:paraId="53AD8BDB" w14:textId="77777777" w:rsidR="00AE27BF" w:rsidRPr="0068079D" w:rsidRDefault="00AE27BF" w:rsidP="008A4CD9">
            <w:pPr>
              <w:tabs>
                <w:tab w:val="clear" w:pos="680"/>
                <w:tab w:val="decimal" w:pos="662"/>
              </w:tabs>
              <w:spacing w:line="240" w:lineRule="auto"/>
              <w:ind w:right="-72"/>
              <w:jc w:val="both"/>
              <w:rPr>
                <w:rFonts w:ascii="Browallia New" w:hAnsi="Browallia New" w:cs="Browallia New"/>
                <w:snapToGrid w:val="0"/>
                <w:sz w:val="20"/>
                <w:szCs w:val="20"/>
                <w:lang w:eastAsia="th-TH"/>
              </w:rPr>
            </w:pPr>
          </w:p>
        </w:tc>
        <w:tc>
          <w:tcPr>
            <w:tcW w:w="884" w:type="dxa"/>
            <w:vAlign w:val="bottom"/>
          </w:tcPr>
          <w:p w14:paraId="43DB4260" w14:textId="77777777" w:rsidR="00AE27BF" w:rsidRPr="0068079D" w:rsidRDefault="00AE27BF" w:rsidP="008A4CD9">
            <w:pPr>
              <w:tabs>
                <w:tab w:val="decimal" w:pos="778"/>
              </w:tabs>
              <w:spacing w:line="240" w:lineRule="auto"/>
              <w:ind w:left="-43" w:right="-72"/>
              <w:jc w:val="center"/>
              <w:rPr>
                <w:rFonts w:ascii="Browallia New" w:hAnsi="Browallia New" w:cs="Browallia New"/>
                <w:snapToGrid w:val="0"/>
                <w:sz w:val="20"/>
                <w:szCs w:val="20"/>
                <w:lang w:eastAsia="th-TH"/>
              </w:rPr>
            </w:pPr>
          </w:p>
        </w:tc>
        <w:tc>
          <w:tcPr>
            <w:tcW w:w="884" w:type="dxa"/>
          </w:tcPr>
          <w:p w14:paraId="4D8E3357" w14:textId="77777777" w:rsidR="00AE27BF" w:rsidRPr="0068079D" w:rsidRDefault="00AE27BF" w:rsidP="008A4CD9">
            <w:pPr>
              <w:tabs>
                <w:tab w:val="decimal" w:pos="749"/>
              </w:tabs>
              <w:spacing w:line="240" w:lineRule="auto"/>
              <w:ind w:right="-72"/>
              <w:jc w:val="both"/>
              <w:rPr>
                <w:rFonts w:ascii="Browallia New" w:hAnsi="Browallia New" w:cs="Browallia New"/>
                <w:snapToGrid w:val="0"/>
                <w:sz w:val="20"/>
                <w:szCs w:val="20"/>
                <w:lang w:eastAsia="th-TH"/>
              </w:rPr>
            </w:pPr>
          </w:p>
        </w:tc>
      </w:tr>
      <w:tr w:rsidR="00AE27BF" w:rsidRPr="0068079D" w14:paraId="2EF5C973" w14:textId="77777777" w:rsidTr="008A4CD9">
        <w:trPr>
          <w:trHeight w:val="63"/>
        </w:trPr>
        <w:tc>
          <w:tcPr>
            <w:tcW w:w="1526" w:type="dxa"/>
            <w:vAlign w:val="bottom"/>
          </w:tcPr>
          <w:p w14:paraId="3C0B007A" w14:textId="77777777" w:rsidR="00AE27BF" w:rsidRPr="0068079D" w:rsidRDefault="00AE27BF" w:rsidP="008A4CD9">
            <w:pPr>
              <w:spacing w:line="240" w:lineRule="auto"/>
              <w:ind w:left="17" w:hanging="124"/>
              <w:rPr>
                <w:rFonts w:ascii="Browallia New" w:hAnsi="Browallia New" w:cs="Browallia New"/>
                <w:sz w:val="20"/>
                <w:szCs w:val="20"/>
              </w:rPr>
            </w:pPr>
            <w:r w:rsidRPr="0068079D">
              <w:rPr>
                <w:rFonts w:ascii="Browallia New" w:hAnsi="Browallia New" w:cs="Browallia New"/>
                <w:sz w:val="20"/>
                <w:szCs w:val="20"/>
                <w:cs/>
              </w:rPr>
              <w:t>รายได้จากการขายและให้บริการ</w:t>
            </w:r>
          </w:p>
        </w:tc>
        <w:tc>
          <w:tcPr>
            <w:tcW w:w="877" w:type="dxa"/>
            <w:vAlign w:val="bottom"/>
          </w:tcPr>
          <w:p w14:paraId="0D1E2C0E" w14:textId="77777777" w:rsidR="00AE27BF" w:rsidRPr="0068079D" w:rsidRDefault="00AE27BF" w:rsidP="008A4CD9">
            <w:pPr>
              <w:tabs>
                <w:tab w:val="decimal" w:pos="64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598CBF7E" w14:textId="77777777" w:rsidR="00AE27BF" w:rsidRPr="0068079D" w:rsidRDefault="00AE27BF" w:rsidP="008A4CD9">
            <w:pPr>
              <w:tabs>
                <w:tab w:val="decimal" w:pos="62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079B3DA3" w14:textId="77777777" w:rsidR="00AE27BF" w:rsidRPr="0068079D" w:rsidRDefault="00AE27BF" w:rsidP="008A4CD9">
            <w:pPr>
              <w:tabs>
                <w:tab w:val="decimal" w:pos="628"/>
              </w:tabs>
              <w:spacing w:line="240" w:lineRule="auto"/>
              <w:ind w:right="-72"/>
              <w:jc w:val="right"/>
              <w:rPr>
                <w:rFonts w:ascii="Browallia New" w:hAnsi="Browallia New" w:cs="Browallia New"/>
                <w:snapToGrid w:val="0"/>
                <w:sz w:val="20"/>
                <w:szCs w:val="20"/>
                <w:lang w:eastAsia="th-TH"/>
              </w:rPr>
            </w:pPr>
          </w:p>
        </w:tc>
        <w:tc>
          <w:tcPr>
            <w:tcW w:w="964" w:type="dxa"/>
            <w:vAlign w:val="bottom"/>
          </w:tcPr>
          <w:p w14:paraId="6998492A" w14:textId="77777777" w:rsidR="00AE27BF" w:rsidRPr="0068079D" w:rsidRDefault="00AE27BF" w:rsidP="008A4CD9">
            <w:pPr>
              <w:tabs>
                <w:tab w:val="decimal" w:pos="77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123BBDE2" w14:textId="77777777" w:rsidR="00AE27BF" w:rsidRPr="0068079D" w:rsidRDefault="00AE27BF" w:rsidP="008A4CD9">
            <w:pPr>
              <w:tabs>
                <w:tab w:val="decimal" w:pos="806"/>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18F0309D" w14:textId="77777777" w:rsidR="00AE27BF" w:rsidRPr="0068079D" w:rsidRDefault="00AE27BF" w:rsidP="008A4CD9">
            <w:pPr>
              <w:tabs>
                <w:tab w:val="decimal" w:pos="628"/>
              </w:tabs>
              <w:spacing w:line="240" w:lineRule="auto"/>
              <w:ind w:left="-43" w:right="-72"/>
              <w:jc w:val="right"/>
              <w:rPr>
                <w:rFonts w:ascii="Browallia New" w:hAnsi="Browallia New" w:cs="Browallia New"/>
                <w:snapToGrid w:val="0"/>
                <w:sz w:val="20"/>
                <w:szCs w:val="20"/>
                <w:lang w:eastAsia="th-TH"/>
              </w:rPr>
            </w:pPr>
          </w:p>
        </w:tc>
        <w:tc>
          <w:tcPr>
            <w:tcW w:w="884" w:type="dxa"/>
            <w:vAlign w:val="bottom"/>
          </w:tcPr>
          <w:p w14:paraId="5185C2A3" w14:textId="77777777" w:rsidR="00AE27BF" w:rsidRPr="0068079D" w:rsidRDefault="00AE27BF" w:rsidP="008A4CD9">
            <w:pPr>
              <w:tabs>
                <w:tab w:val="clear" w:pos="680"/>
                <w:tab w:val="decimal" w:pos="662"/>
              </w:tabs>
              <w:spacing w:line="240" w:lineRule="auto"/>
              <w:ind w:right="-72"/>
              <w:jc w:val="right"/>
              <w:rPr>
                <w:rFonts w:ascii="Browallia New" w:hAnsi="Browallia New" w:cs="Browallia New"/>
                <w:snapToGrid w:val="0"/>
                <w:sz w:val="20"/>
                <w:szCs w:val="20"/>
                <w:lang w:eastAsia="th-TH"/>
              </w:rPr>
            </w:pPr>
          </w:p>
        </w:tc>
        <w:tc>
          <w:tcPr>
            <w:tcW w:w="884" w:type="dxa"/>
            <w:vAlign w:val="bottom"/>
          </w:tcPr>
          <w:p w14:paraId="1388CB9F" w14:textId="77777777" w:rsidR="00AE27BF" w:rsidRPr="0068079D" w:rsidRDefault="00AE27BF" w:rsidP="008A4CD9">
            <w:pPr>
              <w:spacing w:line="240" w:lineRule="auto"/>
              <w:ind w:left="-43" w:right="-72"/>
              <w:jc w:val="right"/>
              <w:rPr>
                <w:rFonts w:ascii="Browallia New" w:hAnsi="Browallia New" w:cs="Browallia New"/>
                <w:snapToGrid w:val="0"/>
                <w:sz w:val="20"/>
                <w:szCs w:val="20"/>
                <w:lang w:eastAsia="th-TH"/>
              </w:rPr>
            </w:pPr>
          </w:p>
        </w:tc>
        <w:tc>
          <w:tcPr>
            <w:tcW w:w="884" w:type="dxa"/>
          </w:tcPr>
          <w:p w14:paraId="01F85587" w14:textId="77777777" w:rsidR="00AE27BF" w:rsidRPr="0068079D" w:rsidRDefault="00AE27BF" w:rsidP="008A4CD9">
            <w:pPr>
              <w:tabs>
                <w:tab w:val="decimal" w:pos="749"/>
              </w:tabs>
              <w:spacing w:line="240" w:lineRule="auto"/>
              <w:ind w:right="-72"/>
              <w:jc w:val="right"/>
              <w:rPr>
                <w:rFonts w:ascii="Browallia New" w:hAnsi="Browallia New" w:cs="Browallia New"/>
                <w:snapToGrid w:val="0"/>
                <w:sz w:val="20"/>
                <w:szCs w:val="20"/>
                <w:lang w:eastAsia="th-TH"/>
              </w:rPr>
            </w:pPr>
          </w:p>
        </w:tc>
      </w:tr>
      <w:tr w:rsidR="003F317F" w:rsidRPr="0068079D" w14:paraId="1165B2D5" w14:textId="77777777" w:rsidTr="008A4CD9">
        <w:trPr>
          <w:trHeight w:val="63"/>
        </w:trPr>
        <w:tc>
          <w:tcPr>
            <w:tcW w:w="1526" w:type="dxa"/>
            <w:vAlign w:val="bottom"/>
          </w:tcPr>
          <w:p w14:paraId="263E1D78" w14:textId="77777777" w:rsidR="003F317F" w:rsidRPr="0068079D" w:rsidRDefault="003F317F" w:rsidP="003F317F">
            <w:pPr>
              <w:spacing w:line="240" w:lineRule="auto"/>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รายได้ภายนอก</w:t>
            </w:r>
          </w:p>
        </w:tc>
        <w:tc>
          <w:tcPr>
            <w:tcW w:w="877" w:type="dxa"/>
          </w:tcPr>
          <w:p w14:paraId="37FD4329" w14:textId="344B5430" w:rsidR="003F317F" w:rsidRPr="0068079D" w:rsidRDefault="003F317F" w:rsidP="003F317F">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199,480</w:t>
            </w:r>
          </w:p>
        </w:tc>
        <w:tc>
          <w:tcPr>
            <w:tcW w:w="884" w:type="dxa"/>
          </w:tcPr>
          <w:p w14:paraId="0A064913" w14:textId="0AF70A0F" w:rsidR="003F317F" w:rsidRPr="0068079D" w:rsidRDefault="003F317F" w:rsidP="003F317F">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A6394">
              <w:rPr>
                <w:rFonts w:ascii="Browallia New" w:hAnsi="Browallia New" w:cs="Browallia New"/>
                <w:snapToGrid w:val="0"/>
                <w:sz w:val="20"/>
                <w:szCs w:val="20"/>
                <w:lang w:eastAsia="th-TH"/>
              </w:rPr>
              <w:t>94,388</w:t>
            </w:r>
          </w:p>
        </w:tc>
        <w:tc>
          <w:tcPr>
            <w:tcW w:w="884" w:type="dxa"/>
          </w:tcPr>
          <w:p w14:paraId="2E2E14D4" w14:textId="3C53F0D5" w:rsidR="003F317F" w:rsidRPr="0068079D" w:rsidRDefault="003F317F" w:rsidP="003F317F">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1D57E8">
              <w:rPr>
                <w:rFonts w:ascii="Browallia New" w:hAnsi="Browallia New" w:cs="Browallia New"/>
                <w:snapToGrid w:val="0"/>
                <w:sz w:val="20"/>
                <w:szCs w:val="20"/>
                <w:lang w:eastAsia="th-TH"/>
              </w:rPr>
              <w:t>18,066</w:t>
            </w:r>
          </w:p>
        </w:tc>
        <w:tc>
          <w:tcPr>
            <w:tcW w:w="964" w:type="dxa"/>
          </w:tcPr>
          <w:p w14:paraId="38E1C1F6" w14:textId="5FDB4A89" w:rsidR="003F317F" w:rsidRPr="0068079D" w:rsidRDefault="003F317F" w:rsidP="003F317F">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E43B7">
              <w:rPr>
                <w:rFonts w:ascii="Browallia New" w:hAnsi="Browallia New" w:cs="Browallia New"/>
                <w:snapToGrid w:val="0"/>
                <w:sz w:val="20"/>
                <w:szCs w:val="20"/>
                <w:lang w:eastAsia="th-TH"/>
              </w:rPr>
              <w:t>20,51</w:t>
            </w:r>
            <w:r w:rsidR="000E2C5A">
              <w:rPr>
                <w:rFonts w:ascii="Browallia New" w:hAnsi="Browallia New" w:cs="Browallia New"/>
                <w:snapToGrid w:val="0"/>
                <w:sz w:val="20"/>
                <w:szCs w:val="20"/>
                <w:lang w:eastAsia="th-TH"/>
              </w:rPr>
              <w:t>5</w:t>
            </w:r>
          </w:p>
        </w:tc>
        <w:tc>
          <w:tcPr>
            <w:tcW w:w="884" w:type="dxa"/>
          </w:tcPr>
          <w:p w14:paraId="47DAD601" w14:textId="1C644D69" w:rsidR="003F317F" w:rsidRPr="0068079D" w:rsidRDefault="003F317F" w:rsidP="003F317F">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7530D0">
              <w:rPr>
                <w:rFonts w:ascii="Browallia New" w:hAnsi="Browallia New" w:cs="Browallia New"/>
                <w:snapToGrid w:val="0"/>
                <w:sz w:val="20"/>
                <w:szCs w:val="20"/>
                <w:lang w:eastAsia="th-TH"/>
              </w:rPr>
              <w:t>959</w:t>
            </w:r>
          </w:p>
        </w:tc>
        <w:tc>
          <w:tcPr>
            <w:tcW w:w="884" w:type="dxa"/>
          </w:tcPr>
          <w:p w14:paraId="3150C3D3" w14:textId="1DF76E2A" w:rsidR="003F317F" w:rsidRPr="0068079D" w:rsidRDefault="003F317F" w:rsidP="003F317F">
            <w:pP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027538DE" w14:textId="4D399E26" w:rsidR="003F317F" w:rsidRPr="0068079D" w:rsidRDefault="003F317F" w:rsidP="003F317F">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3F317F">
              <w:rPr>
                <w:rFonts w:ascii="Browallia New" w:hAnsi="Browallia New" w:cs="Browallia New"/>
                <w:snapToGrid w:val="0"/>
                <w:sz w:val="20"/>
                <w:szCs w:val="20"/>
                <w:lang w:eastAsia="th-TH"/>
              </w:rPr>
              <w:t>333,40</w:t>
            </w:r>
            <w:r w:rsidR="000E2C5A">
              <w:rPr>
                <w:rFonts w:ascii="Browallia New" w:hAnsi="Browallia New" w:cs="Browallia New"/>
                <w:snapToGrid w:val="0"/>
                <w:sz w:val="20"/>
                <w:szCs w:val="20"/>
                <w:lang w:eastAsia="th-TH"/>
              </w:rPr>
              <w:t>8</w:t>
            </w:r>
          </w:p>
        </w:tc>
        <w:tc>
          <w:tcPr>
            <w:tcW w:w="884" w:type="dxa"/>
          </w:tcPr>
          <w:p w14:paraId="66134D80" w14:textId="0F362B9A" w:rsidR="003F317F" w:rsidRPr="0068079D" w:rsidRDefault="003F317F" w:rsidP="003F317F">
            <w:pP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0D9111D4" w14:textId="4008115F" w:rsidR="003F317F" w:rsidRPr="0068079D" w:rsidRDefault="002E1BC5" w:rsidP="003F317F">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2E1BC5">
              <w:rPr>
                <w:rFonts w:ascii="Browallia New" w:hAnsi="Browallia New" w:cs="Browallia New"/>
                <w:snapToGrid w:val="0"/>
                <w:sz w:val="20"/>
                <w:szCs w:val="20"/>
                <w:lang w:eastAsia="th-TH"/>
              </w:rPr>
              <w:t>333,40</w:t>
            </w:r>
            <w:r w:rsidR="000E2C5A">
              <w:rPr>
                <w:rFonts w:ascii="Browallia New" w:hAnsi="Browallia New" w:cs="Browallia New"/>
                <w:snapToGrid w:val="0"/>
                <w:sz w:val="20"/>
                <w:szCs w:val="20"/>
                <w:lang w:eastAsia="th-TH"/>
              </w:rPr>
              <w:t>8</w:t>
            </w:r>
          </w:p>
        </w:tc>
      </w:tr>
      <w:tr w:rsidR="002E1BC5" w:rsidRPr="0068079D" w14:paraId="15B46A9C" w14:textId="77777777" w:rsidTr="008A4CD9">
        <w:trPr>
          <w:trHeight w:val="63"/>
        </w:trPr>
        <w:tc>
          <w:tcPr>
            <w:tcW w:w="1526" w:type="dxa"/>
            <w:vAlign w:val="bottom"/>
          </w:tcPr>
          <w:p w14:paraId="058A4D6E" w14:textId="77777777" w:rsidR="002E1BC5" w:rsidRPr="0068079D" w:rsidRDefault="002E1BC5" w:rsidP="002E1BC5">
            <w:pPr>
              <w:spacing w:line="240" w:lineRule="auto"/>
              <w:ind w:left="-107"/>
              <w:rPr>
                <w:rFonts w:ascii="Browallia New" w:hAnsi="Browallia New" w:cs="Browallia New"/>
                <w:sz w:val="20"/>
                <w:szCs w:val="20"/>
              </w:rPr>
            </w:pPr>
            <w:r w:rsidRPr="0068079D">
              <w:rPr>
                <w:rFonts w:ascii="Browallia New" w:hAnsi="Browallia New" w:cs="Browallia New"/>
                <w:sz w:val="20"/>
                <w:szCs w:val="20"/>
                <w:cs/>
              </w:rPr>
              <w:t xml:space="preserve">   รายได้ภายใน</w:t>
            </w:r>
          </w:p>
        </w:tc>
        <w:tc>
          <w:tcPr>
            <w:tcW w:w="877" w:type="dxa"/>
          </w:tcPr>
          <w:p w14:paraId="25C92358" w14:textId="2E7ADAEB" w:rsidR="002E1BC5" w:rsidRPr="0068079D" w:rsidRDefault="002E1BC5"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14,427</w:t>
            </w:r>
          </w:p>
        </w:tc>
        <w:tc>
          <w:tcPr>
            <w:tcW w:w="884" w:type="dxa"/>
          </w:tcPr>
          <w:p w14:paraId="305DAB28" w14:textId="05915C11" w:rsidR="002E1BC5" w:rsidRPr="0068079D" w:rsidRDefault="00DE1999"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12</w:t>
            </w:r>
            <w:r w:rsidR="002E1BC5" w:rsidRPr="001D57E8">
              <w:rPr>
                <w:rFonts w:ascii="Browallia New" w:hAnsi="Browallia New" w:cs="Browallia New"/>
                <w:snapToGrid w:val="0"/>
                <w:sz w:val="20"/>
                <w:szCs w:val="20"/>
                <w:lang w:eastAsia="th-TH"/>
              </w:rPr>
              <w:t>,0</w:t>
            </w:r>
            <w:r>
              <w:rPr>
                <w:rFonts w:ascii="Browallia New" w:hAnsi="Browallia New" w:cs="Browallia New"/>
                <w:snapToGrid w:val="0"/>
                <w:sz w:val="20"/>
                <w:szCs w:val="20"/>
                <w:lang w:eastAsia="th-TH"/>
              </w:rPr>
              <w:t>14</w:t>
            </w:r>
          </w:p>
        </w:tc>
        <w:tc>
          <w:tcPr>
            <w:tcW w:w="884" w:type="dxa"/>
          </w:tcPr>
          <w:p w14:paraId="147BDC40" w14:textId="7C84AFD0" w:rsidR="002E1BC5" w:rsidRPr="0068079D" w:rsidRDefault="002E1BC5"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1D57E8">
              <w:rPr>
                <w:rFonts w:ascii="Browallia New" w:hAnsi="Browallia New" w:cs="Browallia New"/>
                <w:snapToGrid w:val="0"/>
                <w:sz w:val="20"/>
                <w:szCs w:val="20"/>
                <w:lang w:eastAsia="th-TH"/>
              </w:rPr>
              <w:t>3,382</w:t>
            </w:r>
          </w:p>
        </w:tc>
        <w:tc>
          <w:tcPr>
            <w:tcW w:w="964" w:type="dxa"/>
          </w:tcPr>
          <w:p w14:paraId="6EBD37FF" w14:textId="2E55EA56" w:rsidR="002E1BC5" w:rsidRPr="0068079D" w:rsidRDefault="002E1BC5"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E43B7">
              <w:rPr>
                <w:rFonts w:ascii="Browallia New" w:hAnsi="Browallia New" w:cs="Browallia New"/>
                <w:snapToGrid w:val="0"/>
                <w:sz w:val="20"/>
                <w:szCs w:val="20"/>
                <w:lang w:eastAsia="th-TH"/>
              </w:rPr>
              <w:t>33</w:t>
            </w:r>
            <w:r w:rsidR="006E4659">
              <w:rPr>
                <w:rFonts w:ascii="Browallia New" w:hAnsi="Browallia New" w:cs="Browallia New"/>
                <w:snapToGrid w:val="0"/>
                <w:sz w:val="20"/>
                <w:szCs w:val="20"/>
                <w:lang w:eastAsia="th-TH"/>
              </w:rPr>
              <w:t>7</w:t>
            </w:r>
          </w:p>
        </w:tc>
        <w:tc>
          <w:tcPr>
            <w:tcW w:w="884" w:type="dxa"/>
          </w:tcPr>
          <w:p w14:paraId="6C1A2D0B" w14:textId="7D69A438" w:rsidR="002E1BC5" w:rsidRPr="0068079D" w:rsidRDefault="002E1BC5" w:rsidP="002E1BC5">
            <w:pPr>
              <w:pBdr>
                <w:bottom w:val="single" w:sz="4" w:space="1" w:color="auto"/>
              </w:pBd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433EDF21" w14:textId="441628AB" w:rsidR="002E1BC5" w:rsidRPr="0068079D" w:rsidRDefault="002E1BC5"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8C60E9">
              <w:rPr>
                <w:rFonts w:ascii="Browallia New" w:hAnsi="Browallia New" w:cs="Browallia New"/>
                <w:snapToGrid w:val="0"/>
                <w:sz w:val="20"/>
                <w:szCs w:val="20"/>
                <w:cs/>
                <w:lang w:eastAsia="th-TH"/>
              </w:rPr>
              <w:t>8</w:t>
            </w:r>
            <w:r w:rsidR="0017314C">
              <w:rPr>
                <w:rFonts w:ascii="Browallia New" w:hAnsi="Browallia New" w:cs="Browallia New"/>
                <w:snapToGrid w:val="0"/>
                <w:sz w:val="20"/>
                <w:szCs w:val="20"/>
                <w:lang w:eastAsia="th-TH"/>
              </w:rPr>
              <w:t>0</w:t>
            </w:r>
            <w:r w:rsidRPr="008C60E9">
              <w:rPr>
                <w:rFonts w:ascii="Browallia New" w:hAnsi="Browallia New" w:cs="Browallia New"/>
                <w:snapToGrid w:val="0"/>
                <w:sz w:val="20"/>
                <w:szCs w:val="20"/>
                <w:lang w:eastAsia="th-TH"/>
              </w:rPr>
              <w:t>,</w:t>
            </w:r>
            <w:r w:rsidR="0017314C">
              <w:rPr>
                <w:rFonts w:ascii="Browallia New" w:hAnsi="Browallia New" w:cs="Browallia New"/>
                <w:snapToGrid w:val="0"/>
                <w:sz w:val="20"/>
                <w:szCs w:val="20"/>
                <w:lang w:eastAsia="th-TH"/>
              </w:rPr>
              <w:t>563</w:t>
            </w:r>
          </w:p>
        </w:tc>
        <w:tc>
          <w:tcPr>
            <w:tcW w:w="884" w:type="dxa"/>
          </w:tcPr>
          <w:p w14:paraId="5E02D0A0" w14:textId="28B4ED0B" w:rsidR="002E1BC5" w:rsidRPr="0068079D" w:rsidRDefault="002E1BC5"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3F317F">
              <w:rPr>
                <w:rFonts w:ascii="Browallia New" w:hAnsi="Browallia New" w:cs="Browallia New"/>
                <w:snapToGrid w:val="0"/>
                <w:sz w:val="20"/>
                <w:szCs w:val="20"/>
                <w:lang w:eastAsia="th-TH"/>
              </w:rPr>
              <w:t>110,722</w:t>
            </w:r>
          </w:p>
        </w:tc>
        <w:tc>
          <w:tcPr>
            <w:tcW w:w="884" w:type="dxa"/>
          </w:tcPr>
          <w:p w14:paraId="2D0A6996" w14:textId="6F1EC7C3" w:rsidR="002E1BC5" w:rsidRPr="0068079D" w:rsidRDefault="002E1BC5"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3F317F">
              <w:rPr>
                <w:rFonts w:ascii="Browallia New" w:hAnsi="Browallia New" w:cs="Browallia New"/>
                <w:snapToGrid w:val="0"/>
                <w:sz w:val="20"/>
                <w:szCs w:val="20"/>
                <w:lang w:eastAsia="th-TH"/>
              </w:rPr>
              <w:t>(110,722)</w:t>
            </w:r>
          </w:p>
        </w:tc>
        <w:tc>
          <w:tcPr>
            <w:tcW w:w="884" w:type="dxa"/>
          </w:tcPr>
          <w:p w14:paraId="038162B5" w14:textId="390F1349" w:rsidR="002E1BC5" w:rsidRPr="0068079D" w:rsidRDefault="002E1BC5" w:rsidP="002E1BC5">
            <w:pPr>
              <w:pBdr>
                <w:bottom w:val="single" w:sz="4" w:space="1" w:color="auto"/>
              </w:pBd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r>
      <w:tr w:rsidR="002E1BC5" w:rsidRPr="0068079D" w14:paraId="02916FC7" w14:textId="77777777" w:rsidTr="008A4CD9">
        <w:trPr>
          <w:trHeight w:val="53"/>
        </w:trPr>
        <w:tc>
          <w:tcPr>
            <w:tcW w:w="1526" w:type="dxa"/>
            <w:vAlign w:val="bottom"/>
          </w:tcPr>
          <w:p w14:paraId="456AA6A2" w14:textId="77777777" w:rsidR="002E1BC5" w:rsidRPr="0068079D" w:rsidRDefault="002E1BC5" w:rsidP="002E1BC5">
            <w:pPr>
              <w:spacing w:line="240" w:lineRule="auto"/>
              <w:ind w:left="17" w:hanging="124"/>
              <w:rPr>
                <w:rFonts w:ascii="Browallia New" w:hAnsi="Browallia New" w:cs="Browallia New"/>
                <w:sz w:val="20"/>
                <w:szCs w:val="20"/>
                <w:cs/>
              </w:rPr>
            </w:pPr>
            <w:r w:rsidRPr="0068079D">
              <w:rPr>
                <w:rFonts w:ascii="Browallia New" w:hAnsi="Browallia New" w:cs="Browallia New"/>
                <w:sz w:val="20"/>
                <w:szCs w:val="20"/>
                <w:cs/>
              </w:rPr>
              <w:t>รวมรายได้จากการขายและให้บริการ</w:t>
            </w:r>
          </w:p>
        </w:tc>
        <w:tc>
          <w:tcPr>
            <w:tcW w:w="877" w:type="dxa"/>
            <w:vAlign w:val="bottom"/>
          </w:tcPr>
          <w:p w14:paraId="27876507" w14:textId="2CD8D59F" w:rsidR="002E1BC5" w:rsidRPr="0068079D" w:rsidRDefault="002E1BC5" w:rsidP="002E1BC5">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213,907</w:t>
            </w:r>
          </w:p>
        </w:tc>
        <w:tc>
          <w:tcPr>
            <w:tcW w:w="884" w:type="dxa"/>
            <w:vAlign w:val="bottom"/>
          </w:tcPr>
          <w:p w14:paraId="103B7EA9" w14:textId="42877F01" w:rsidR="002E1BC5" w:rsidRPr="0068079D" w:rsidRDefault="00FA7F19" w:rsidP="002E1BC5">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FA7F19">
              <w:rPr>
                <w:rFonts w:ascii="Browallia New" w:hAnsi="Browallia New" w:cs="Browallia New"/>
                <w:snapToGrid w:val="0"/>
                <w:sz w:val="20"/>
                <w:szCs w:val="20"/>
                <w:lang w:eastAsia="th-TH"/>
              </w:rPr>
              <w:t>106,402</w:t>
            </w:r>
          </w:p>
        </w:tc>
        <w:tc>
          <w:tcPr>
            <w:tcW w:w="884" w:type="dxa"/>
            <w:vAlign w:val="bottom"/>
          </w:tcPr>
          <w:p w14:paraId="5576C6F3" w14:textId="00B31424" w:rsidR="002E1BC5" w:rsidRPr="0068079D" w:rsidRDefault="002E1BC5" w:rsidP="002E1BC5">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1D57E8">
              <w:rPr>
                <w:rFonts w:ascii="Browallia New" w:hAnsi="Browallia New" w:cs="Browallia New"/>
                <w:snapToGrid w:val="0"/>
                <w:sz w:val="20"/>
                <w:szCs w:val="20"/>
                <w:lang w:eastAsia="th-TH"/>
              </w:rPr>
              <w:t>21,448</w:t>
            </w:r>
          </w:p>
        </w:tc>
        <w:tc>
          <w:tcPr>
            <w:tcW w:w="964" w:type="dxa"/>
            <w:vAlign w:val="bottom"/>
          </w:tcPr>
          <w:p w14:paraId="48BB42E6" w14:textId="71980C28" w:rsidR="002E1BC5" w:rsidRPr="0068079D" w:rsidRDefault="002E1BC5" w:rsidP="002E1BC5">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E43B7">
              <w:rPr>
                <w:rFonts w:ascii="Browallia New" w:hAnsi="Browallia New" w:cs="Browallia New"/>
                <w:snapToGrid w:val="0"/>
                <w:sz w:val="20"/>
                <w:szCs w:val="20"/>
                <w:lang w:eastAsia="th-TH"/>
              </w:rPr>
              <w:t>20,85</w:t>
            </w:r>
            <w:r w:rsidR="00512DE1">
              <w:rPr>
                <w:rFonts w:ascii="Browallia New" w:hAnsi="Browallia New" w:cs="Browallia New"/>
                <w:snapToGrid w:val="0"/>
                <w:sz w:val="20"/>
                <w:szCs w:val="20"/>
                <w:lang w:eastAsia="th-TH"/>
              </w:rPr>
              <w:t>2</w:t>
            </w:r>
          </w:p>
        </w:tc>
        <w:tc>
          <w:tcPr>
            <w:tcW w:w="884" w:type="dxa"/>
            <w:vAlign w:val="bottom"/>
          </w:tcPr>
          <w:p w14:paraId="53025D9A" w14:textId="1460F1E6" w:rsidR="002E1BC5" w:rsidRPr="0068079D" w:rsidRDefault="002E1BC5" w:rsidP="002E1BC5">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7530D0">
              <w:rPr>
                <w:rFonts w:ascii="Browallia New" w:hAnsi="Browallia New" w:cs="Browallia New"/>
                <w:snapToGrid w:val="0"/>
                <w:sz w:val="20"/>
                <w:szCs w:val="20"/>
                <w:lang w:eastAsia="th-TH"/>
              </w:rPr>
              <w:t>959</w:t>
            </w:r>
          </w:p>
        </w:tc>
        <w:tc>
          <w:tcPr>
            <w:tcW w:w="884" w:type="dxa"/>
            <w:vAlign w:val="bottom"/>
          </w:tcPr>
          <w:p w14:paraId="1CCDB3F1" w14:textId="54DBA563" w:rsidR="002E1BC5" w:rsidRPr="0068079D" w:rsidRDefault="002E1BC5" w:rsidP="002E1BC5">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8C60E9">
              <w:rPr>
                <w:rFonts w:ascii="Browallia New" w:hAnsi="Browallia New" w:cs="Browallia New"/>
                <w:snapToGrid w:val="0"/>
                <w:sz w:val="20"/>
                <w:szCs w:val="20"/>
                <w:cs/>
                <w:lang w:eastAsia="th-TH"/>
              </w:rPr>
              <w:t>8</w:t>
            </w:r>
            <w:r w:rsidR="0017314C">
              <w:rPr>
                <w:rFonts w:ascii="Browallia New" w:hAnsi="Browallia New" w:cs="Browallia New"/>
                <w:snapToGrid w:val="0"/>
                <w:sz w:val="20"/>
                <w:szCs w:val="20"/>
                <w:lang w:eastAsia="th-TH"/>
              </w:rPr>
              <w:t>0</w:t>
            </w:r>
            <w:r w:rsidRPr="008C60E9">
              <w:rPr>
                <w:rFonts w:ascii="Browallia New" w:hAnsi="Browallia New" w:cs="Browallia New"/>
                <w:snapToGrid w:val="0"/>
                <w:sz w:val="20"/>
                <w:szCs w:val="20"/>
                <w:lang w:eastAsia="th-TH"/>
              </w:rPr>
              <w:t>,</w:t>
            </w:r>
            <w:r w:rsidR="0017314C">
              <w:rPr>
                <w:rFonts w:ascii="Browallia New" w:hAnsi="Browallia New" w:cs="Browallia New"/>
                <w:snapToGrid w:val="0"/>
                <w:sz w:val="20"/>
                <w:szCs w:val="20"/>
                <w:lang w:eastAsia="th-TH"/>
              </w:rPr>
              <w:t>563</w:t>
            </w:r>
          </w:p>
        </w:tc>
        <w:tc>
          <w:tcPr>
            <w:tcW w:w="884" w:type="dxa"/>
            <w:vAlign w:val="bottom"/>
          </w:tcPr>
          <w:p w14:paraId="1A7CD39C" w14:textId="30315E91" w:rsidR="002E1BC5" w:rsidRPr="0068079D" w:rsidRDefault="002E1BC5" w:rsidP="002E1BC5">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3F317F">
              <w:rPr>
                <w:rFonts w:ascii="Browallia New" w:hAnsi="Browallia New" w:cs="Browallia New"/>
                <w:snapToGrid w:val="0"/>
                <w:sz w:val="20"/>
                <w:szCs w:val="20"/>
                <w:lang w:eastAsia="th-TH"/>
              </w:rPr>
              <w:t>444,13</w:t>
            </w:r>
            <w:r w:rsidR="00E57B7B">
              <w:rPr>
                <w:rFonts w:ascii="Browallia New" w:hAnsi="Browallia New" w:cs="Browallia New"/>
                <w:snapToGrid w:val="0"/>
                <w:sz w:val="20"/>
                <w:szCs w:val="20"/>
                <w:lang w:eastAsia="th-TH"/>
              </w:rPr>
              <w:t>0</w:t>
            </w:r>
          </w:p>
        </w:tc>
        <w:tc>
          <w:tcPr>
            <w:tcW w:w="884" w:type="dxa"/>
            <w:vAlign w:val="bottom"/>
          </w:tcPr>
          <w:p w14:paraId="41CEBDD8" w14:textId="521BE5BB" w:rsidR="002E1BC5" w:rsidRPr="0068079D" w:rsidRDefault="002E1BC5" w:rsidP="002E1BC5">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3F317F">
              <w:rPr>
                <w:rFonts w:ascii="Browallia New" w:hAnsi="Browallia New" w:cs="Browallia New"/>
                <w:snapToGrid w:val="0"/>
                <w:sz w:val="20"/>
                <w:szCs w:val="20"/>
                <w:lang w:eastAsia="th-TH"/>
              </w:rPr>
              <w:t>(110,722)</w:t>
            </w:r>
          </w:p>
        </w:tc>
        <w:tc>
          <w:tcPr>
            <w:tcW w:w="884" w:type="dxa"/>
            <w:vAlign w:val="bottom"/>
          </w:tcPr>
          <w:p w14:paraId="3355EDD2" w14:textId="412E7DF8" w:rsidR="002E1BC5" w:rsidRPr="0068079D" w:rsidRDefault="002E1BC5" w:rsidP="002E1BC5">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2E1BC5">
              <w:rPr>
                <w:rFonts w:ascii="Browallia New" w:hAnsi="Browallia New" w:cs="Browallia New"/>
                <w:snapToGrid w:val="0"/>
                <w:sz w:val="20"/>
                <w:szCs w:val="20"/>
                <w:lang w:eastAsia="th-TH"/>
              </w:rPr>
              <w:t>333,40</w:t>
            </w:r>
            <w:r w:rsidR="00E57B7B">
              <w:rPr>
                <w:rFonts w:ascii="Browallia New" w:hAnsi="Browallia New" w:cs="Browallia New"/>
                <w:snapToGrid w:val="0"/>
                <w:sz w:val="20"/>
                <w:szCs w:val="20"/>
                <w:lang w:eastAsia="th-TH"/>
              </w:rPr>
              <w:t>8</w:t>
            </w:r>
          </w:p>
        </w:tc>
      </w:tr>
      <w:tr w:rsidR="002E1BC5" w:rsidRPr="0068079D" w14:paraId="0AFBE775" w14:textId="77777777" w:rsidTr="008A4CD9">
        <w:trPr>
          <w:trHeight w:val="63"/>
        </w:trPr>
        <w:tc>
          <w:tcPr>
            <w:tcW w:w="1526" w:type="dxa"/>
            <w:vAlign w:val="bottom"/>
          </w:tcPr>
          <w:p w14:paraId="2079DAA5" w14:textId="77777777" w:rsidR="002E1BC5" w:rsidRPr="0068079D" w:rsidRDefault="002E1BC5" w:rsidP="002E1BC5">
            <w:pPr>
              <w:spacing w:line="240" w:lineRule="auto"/>
              <w:ind w:left="-107"/>
              <w:rPr>
                <w:rFonts w:ascii="Browallia New" w:hAnsi="Browallia New" w:cs="Browallia New"/>
                <w:sz w:val="20"/>
                <w:szCs w:val="20"/>
              </w:rPr>
            </w:pPr>
            <w:r w:rsidRPr="0068079D">
              <w:rPr>
                <w:rFonts w:ascii="Browallia New" w:hAnsi="Browallia New" w:cs="Browallia New"/>
                <w:sz w:val="20"/>
                <w:szCs w:val="20"/>
                <w:cs/>
              </w:rPr>
              <w:t>ต้นทุนขายและให้บริการ</w:t>
            </w:r>
          </w:p>
        </w:tc>
        <w:tc>
          <w:tcPr>
            <w:tcW w:w="877" w:type="dxa"/>
          </w:tcPr>
          <w:p w14:paraId="7DC5AC01" w14:textId="76820418" w:rsidR="002E1BC5" w:rsidRPr="0068079D" w:rsidRDefault="00AE4843"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2E1BC5">
              <w:rPr>
                <w:rFonts w:ascii="Browallia New" w:hAnsi="Browallia New" w:cs="Browallia New"/>
                <w:snapToGrid w:val="0"/>
                <w:sz w:val="20"/>
                <w:szCs w:val="20"/>
                <w:lang w:eastAsia="th-TH"/>
              </w:rPr>
              <w:t>91,915</w:t>
            </w:r>
            <w:r>
              <w:rPr>
                <w:rFonts w:ascii="Browallia New" w:hAnsi="Browallia New" w:cs="Browallia New"/>
                <w:snapToGrid w:val="0"/>
                <w:sz w:val="20"/>
                <w:szCs w:val="20"/>
                <w:lang w:eastAsia="th-TH"/>
              </w:rPr>
              <w:t>)</w:t>
            </w:r>
          </w:p>
        </w:tc>
        <w:tc>
          <w:tcPr>
            <w:tcW w:w="884" w:type="dxa"/>
          </w:tcPr>
          <w:p w14:paraId="23649ED2" w14:textId="5AB7E6BD" w:rsidR="002E1BC5" w:rsidRPr="0068079D" w:rsidRDefault="00AE4843"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2E1BC5" w:rsidRPr="001D57E8">
              <w:rPr>
                <w:rFonts w:ascii="Browallia New" w:hAnsi="Browallia New" w:cs="Browallia New"/>
                <w:snapToGrid w:val="0"/>
                <w:sz w:val="20"/>
                <w:szCs w:val="20"/>
                <w:lang w:eastAsia="th-TH"/>
              </w:rPr>
              <w:t>285,4</w:t>
            </w:r>
            <w:r w:rsidR="00884763">
              <w:rPr>
                <w:rFonts w:ascii="Browallia New" w:hAnsi="Browallia New" w:cs="Browallia New"/>
                <w:snapToGrid w:val="0"/>
                <w:sz w:val="20"/>
                <w:szCs w:val="20"/>
                <w:lang w:eastAsia="th-TH"/>
              </w:rPr>
              <w:t>53</w:t>
            </w:r>
            <w:r>
              <w:rPr>
                <w:rFonts w:ascii="Browallia New" w:hAnsi="Browallia New" w:cs="Browallia New"/>
                <w:snapToGrid w:val="0"/>
                <w:sz w:val="20"/>
                <w:szCs w:val="20"/>
                <w:lang w:eastAsia="th-TH"/>
              </w:rPr>
              <w:t>)</w:t>
            </w:r>
          </w:p>
        </w:tc>
        <w:tc>
          <w:tcPr>
            <w:tcW w:w="884" w:type="dxa"/>
          </w:tcPr>
          <w:p w14:paraId="662DACE3" w14:textId="3DBEB239" w:rsidR="002E1BC5" w:rsidRPr="0068079D" w:rsidRDefault="00393BA3"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2E1BC5" w:rsidRPr="006E43B7">
              <w:rPr>
                <w:rFonts w:ascii="Browallia New" w:hAnsi="Browallia New" w:cs="Browallia New"/>
                <w:snapToGrid w:val="0"/>
                <w:sz w:val="20"/>
                <w:szCs w:val="20"/>
                <w:lang w:eastAsia="th-TH"/>
              </w:rPr>
              <w:t>11,668</w:t>
            </w:r>
            <w:r>
              <w:rPr>
                <w:rFonts w:ascii="Browallia New" w:hAnsi="Browallia New" w:cs="Browallia New"/>
                <w:snapToGrid w:val="0"/>
                <w:sz w:val="20"/>
                <w:szCs w:val="20"/>
                <w:lang w:eastAsia="th-TH"/>
              </w:rPr>
              <w:t>)</w:t>
            </w:r>
          </w:p>
        </w:tc>
        <w:tc>
          <w:tcPr>
            <w:tcW w:w="964" w:type="dxa"/>
          </w:tcPr>
          <w:p w14:paraId="014E6F10" w14:textId="2FA6B0C2" w:rsidR="002E1BC5" w:rsidRPr="0068079D" w:rsidRDefault="00393BA3"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2E1BC5" w:rsidRPr="007530D0">
              <w:rPr>
                <w:rFonts w:ascii="Browallia New" w:hAnsi="Browallia New" w:cs="Browallia New"/>
                <w:snapToGrid w:val="0"/>
                <w:sz w:val="20"/>
                <w:szCs w:val="20"/>
                <w:lang w:eastAsia="th-TH"/>
              </w:rPr>
              <w:t>13,266</w:t>
            </w:r>
            <w:r>
              <w:rPr>
                <w:rFonts w:ascii="Browallia New" w:hAnsi="Browallia New" w:cs="Browallia New"/>
                <w:snapToGrid w:val="0"/>
                <w:sz w:val="20"/>
                <w:szCs w:val="20"/>
                <w:lang w:eastAsia="th-TH"/>
              </w:rPr>
              <w:t>)</w:t>
            </w:r>
          </w:p>
        </w:tc>
        <w:tc>
          <w:tcPr>
            <w:tcW w:w="884" w:type="dxa"/>
          </w:tcPr>
          <w:p w14:paraId="3907702F" w14:textId="7B0C6E07" w:rsidR="002E1BC5" w:rsidRPr="0068079D" w:rsidRDefault="00393BA3"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2E1BC5" w:rsidRPr="008C60E9">
              <w:rPr>
                <w:rFonts w:ascii="Browallia New" w:hAnsi="Browallia New" w:cs="Browallia New"/>
                <w:snapToGrid w:val="0"/>
                <w:sz w:val="20"/>
                <w:szCs w:val="20"/>
                <w:lang w:eastAsia="th-TH"/>
              </w:rPr>
              <w:t>2,980</w:t>
            </w:r>
            <w:r>
              <w:rPr>
                <w:rFonts w:ascii="Browallia New" w:hAnsi="Browallia New" w:cs="Browallia New"/>
                <w:snapToGrid w:val="0"/>
                <w:sz w:val="20"/>
                <w:szCs w:val="20"/>
                <w:lang w:eastAsia="th-TH"/>
              </w:rPr>
              <w:t>)</w:t>
            </w:r>
          </w:p>
        </w:tc>
        <w:tc>
          <w:tcPr>
            <w:tcW w:w="884" w:type="dxa"/>
          </w:tcPr>
          <w:p w14:paraId="6D679DD4" w14:textId="5F777CFB" w:rsidR="002E1BC5" w:rsidRPr="0068079D" w:rsidRDefault="00393BA3"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2E1BC5" w:rsidRPr="008C60E9">
              <w:rPr>
                <w:rFonts w:ascii="Browallia New" w:hAnsi="Browallia New" w:cs="Browallia New"/>
                <w:snapToGrid w:val="0"/>
                <w:sz w:val="20"/>
                <w:szCs w:val="20"/>
                <w:lang w:eastAsia="th-TH"/>
              </w:rPr>
              <w:t>17,122</w:t>
            </w:r>
            <w:r>
              <w:rPr>
                <w:rFonts w:ascii="Browallia New" w:hAnsi="Browallia New" w:cs="Browallia New"/>
                <w:snapToGrid w:val="0"/>
                <w:sz w:val="20"/>
                <w:szCs w:val="20"/>
                <w:lang w:eastAsia="th-TH"/>
              </w:rPr>
              <w:t>)</w:t>
            </w:r>
          </w:p>
        </w:tc>
        <w:tc>
          <w:tcPr>
            <w:tcW w:w="884" w:type="dxa"/>
          </w:tcPr>
          <w:p w14:paraId="3B1EC2C1" w14:textId="32ECFA47" w:rsidR="002E1BC5" w:rsidRPr="0068079D" w:rsidRDefault="00393BA3"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2E1BC5" w:rsidRPr="003F317F">
              <w:rPr>
                <w:rFonts w:ascii="Browallia New" w:hAnsi="Browallia New" w:cs="Browallia New"/>
                <w:snapToGrid w:val="0"/>
                <w:sz w:val="20"/>
                <w:szCs w:val="20"/>
                <w:lang w:eastAsia="th-TH"/>
              </w:rPr>
              <w:t>422,</w:t>
            </w:r>
            <w:r w:rsidR="00884763">
              <w:rPr>
                <w:rFonts w:ascii="Browallia New" w:hAnsi="Browallia New" w:cs="Browallia New"/>
                <w:snapToGrid w:val="0"/>
                <w:sz w:val="20"/>
                <w:szCs w:val="20"/>
                <w:lang w:eastAsia="th-TH"/>
              </w:rPr>
              <w:t>404</w:t>
            </w:r>
            <w:r>
              <w:rPr>
                <w:rFonts w:ascii="Browallia New" w:hAnsi="Browallia New" w:cs="Browallia New"/>
                <w:snapToGrid w:val="0"/>
                <w:sz w:val="20"/>
                <w:szCs w:val="20"/>
                <w:lang w:eastAsia="th-TH"/>
              </w:rPr>
              <w:t>)</w:t>
            </w:r>
          </w:p>
        </w:tc>
        <w:tc>
          <w:tcPr>
            <w:tcW w:w="884" w:type="dxa"/>
          </w:tcPr>
          <w:p w14:paraId="26223FF4" w14:textId="348A8E09" w:rsidR="002E1BC5" w:rsidRPr="0068079D" w:rsidRDefault="002E1BC5"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3F317F">
              <w:rPr>
                <w:rFonts w:ascii="Browallia New" w:hAnsi="Browallia New" w:cs="Browallia New"/>
                <w:snapToGrid w:val="0"/>
                <w:sz w:val="20"/>
                <w:szCs w:val="20"/>
                <w:lang w:eastAsia="th-TH"/>
              </w:rPr>
              <w:t>52,134</w:t>
            </w:r>
          </w:p>
        </w:tc>
        <w:tc>
          <w:tcPr>
            <w:tcW w:w="884" w:type="dxa"/>
          </w:tcPr>
          <w:p w14:paraId="0AFC4551" w14:textId="25992030" w:rsidR="002E1BC5" w:rsidRPr="0068079D" w:rsidRDefault="00393BA3" w:rsidP="002E1BC5">
            <w:pPr>
              <w:pBdr>
                <w:bottom w:val="single" w:sz="4"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w:t>
            </w:r>
            <w:r w:rsidR="002E1BC5" w:rsidRPr="002E1BC5">
              <w:rPr>
                <w:rFonts w:ascii="Browallia New" w:hAnsi="Browallia New" w:cs="Browallia New"/>
                <w:snapToGrid w:val="0"/>
                <w:sz w:val="20"/>
                <w:szCs w:val="20"/>
                <w:lang w:eastAsia="th-TH"/>
              </w:rPr>
              <w:t>370,</w:t>
            </w:r>
            <w:r w:rsidR="00123639">
              <w:rPr>
                <w:rFonts w:ascii="Browallia New" w:hAnsi="Browallia New" w:cs="Browallia New"/>
                <w:snapToGrid w:val="0"/>
                <w:sz w:val="20"/>
                <w:szCs w:val="20"/>
                <w:lang w:eastAsia="th-TH"/>
              </w:rPr>
              <w:t>270</w:t>
            </w:r>
            <w:r>
              <w:rPr>
                <w:rFonts w:ascii="Browallia New" w:hAnsi="Browallia New" w:cs="Browallia New"/>
                <w:snapToGrid w:val="0"/>
                <w:sz w:val="20"/>
                <w:szCs w:val="20"/>
                <w:lang w:eastAsia="th-TH"/>
              </w:rPr>
              <w:t>)</w:t>
            </w:r>
          </w:p>
        </w:tc>
      </w:tr>
      <w:tr w:rsidR="002E1BC5" w:rsidRPr="0068079D" w14:paraId="3D648AA2" w14:textId="77777777" w:rsidTr="008A4CD9">
        <w:trPr>
          <w:trHeight w:val="53"/>
        </w:trPr>
        <w:tc>
          <w:tcPr>
            <w:tcW w:w="1526" w:type="dxa"/>
            <w:vAlign w:val="bottom"/>
          </w:tcPr>
          <w:p w14:paraId="7CEB1B5D" w14:textId="77777777" w:rsidR="002E1BC5" w:rsidRPr="0068079D" w:rsidRDefault="002E1BC5" w:rsidP="002E1BC5">
            <w:pPr>
              <w:spacing w:line="240" w:lineRule="auto"/>
              <w:ind w:left="-107"/>
              <w:rPr>
                <w:rFonts w:ascii="Browallia New" w:hAnsi="Browallia New" w:cs="Browallia New"/>
                <w:sz w:val="20"/>
                <w:szCs w:val="20"/>
              </w:rPr>
            </w:pPr>
            <w:r w:rsidRPr="0068079D">
              <w:rPr>
                <w:rFonts w:ascii="Browallia New" w:hAnsi="Browallia New" w:cs="Browallia New"/>
                <w:sz w:val="20"/>
                <w:szCs w:val="20"/>
                <w:cs/>
              </w:rPr>
              <w:t>กำไร</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ขาดทุน</w:t>
            </w:r>
            <w:r w:rsidRPr="0068079D">
              <w:rPr>
                <w:rFonts w:ascii="Browallia New" w:hAnsi="Browallia New" w:cs="Browallia New"/>
                <w:sz w:val="20"/>
                <w:szCs w:val="20"/>
              </w:rPr>
              <w:t xml:space="preserve">) </w:t>
            </w:r>
            <w:r w:rsidRPr="0068079D">
              <w:rPr>
                <w:rFonts w:ascii="Browallia New" w:hAnsi="Browallia New" w:cs="Browallia New"/>
                <w:sz w:val="20"/>
                <w:szCs w:val="20"/>
                <w:cs/>
              </w:rPr>
              <w:t>ขั้นต้น</w:t>
            </w:r>
          </w:p>
        </w:tc>
        <w:tc>
          <w:tcPr>
            <w:tcW w:w="877" w:type="dxa"/>
          </w:tcPr>
          <w:p w14:paraId="6285B0E6" w14:textId="4BD62864" w:rsidR="002E1BC5" w:rsidRPr="0068079D" w:rsidRDefault="002E1BC5" w:rsidP="002E1BC5">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530A44">
              <w:rPr>
                <w:rFonts w:ascii="Browallia New" w:hAnsi="Browallia New" w:cs="Browallia New"/>
                <w:snapToGrid w:val="0"/>
                <w:sz w:val="20"/>
                <w:szCs w:val="20"/>
                <w:lang w:eastAsia="th-TH"/>
              </w:rPr>
              <w:t>121,992</w:t>
            </w:r>
          </w:p>
        </w:tc>
        <w:tc>
          <w:tcPr>
            <w:tcW w:w="884" w:type="dxa"/>
          </w:tcPr>
          <w:p w14:paraId="3DE059F8" w14:textId="48C1A5D5" w:rsidR="002E1BC5" w:rsidRPr="0068079D" w:rsidRDefault="002E1BC5" w:rsidP="002E1BC5">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1D57E8">
              <w:rPr>
                <w:rFonts w:ascii="Browallia New" w:hAnsi="Browallia New" w:cs="Browallia New"/>
                <w:snapToGrid w:val="0"/>
                <w:sz w:val="20"/>
                <w:szCs w:val="20"/>
                <w:lang w:eastAsia="th-TH"/>
              </w:rPr>
              <w:t>(</w:t>
            </w:r>
            <w:r w:rsidR="00802649" w:rsidRPr="00802649">
              <w:rPr>
                <w:rFonts w:ascii="Browallia New" w:hAnsi="Browallia New" w:cs="Browallia New"/>
                <w:snapToGrid w:val="0"/>
                <w:sz w:val="20"/>
                <w:szCs w:val="20"/>
                <w:lang w:eastAsia="th-TH"/>
              </w:rPr>
              <w:t>179,051</w:t>
            </w:r>
            <w:r w:rsidRPr="001D57E8">
              <w:rPr>
                <w:rFonts w:ascii="Browallia New" w:hAnsi="Browallia New" w:cs="Browallia New"/>
                <w:snapToGrid w:val="0"/>
                <w:sz w:val="20"/>
                <w:szCs w:val="20"/>
                <w:lang w:eastAsia="th-TH"/>
              </w:rPr>
              <w:t>)</w:t>
            </w:r>
          </w:p>
        </w:tc>
        <w:tc>
          <w:tcPr>
            <w:tcW w:w="884" w:type="dxa"/>
          </w:tcPr>
          <w:p w14:paraId="62E866F1" w14:textId="41DC61EA" w:rsidR="002E1BC5" w:rsidRPr="0068079D" w:rsidRDefault="002E1BC5" w:rsidP="002E1BC5">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6E43B7">
              <w:rPr>
                <w:rFonts w:ascii="Browallia New" w:hAnsi="Browallia New" w:cs="Browallia New"/>
                <w:snapToGrid w:val="0"/>
                <w:sz w:val="20"/>
                <w:szCs w:val="20"/>
                <w:lang w:eastAsia="th-TH"/>
              </w:rPr>
              <w:t>9,7</w:t>
            </w:r>
            <w:r w:rsidR="00F65A74">
              <w:rPr>
                <w:rFonts w:ascii="Browallia New" w:hAnsi="Browallia New" w:cs="Browallia New"/>
                <w:snapToGrid w:val="0"/>
                <w:sz w:val="20"/>
                <w:szCs w:val="20"/>
                <w:lang w:eastAsia="th-TH"/>
              </w:rPr>
              <w:t>80</w:t>
            </w:r>
          </w:p>
        </w:tc>
        <w:tc>
          <w:tcPr>
            <w:tcW w:w="964" w:type="dxa"/>
          </w:tcPr>
          <w:p w14:paraId="08C22251" w14:textId="7E74A1BC" w:rsidR="002E1BC5" w:rsidRPr="0068079D" w:rsidRDefault="002E1BC5" w:rsidP="002E1BC5">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7530D0">
              <w:rPr>
                <w:rFonts w:ascii="Browallia New" w:hAnsi="Browallia New" w:cs="Browallia New"/>
                <w:snapToGrid w:val="0"/>
                <w:sz w:val="20"/>
                <w:szCs w:val="20"/>
                <w:lang w:eastAsia="th-TH"/>
              </w:rPr>
              <w:t>7,58</w:t>
            </w:r>
            <w:r w:rsidR="00813155">
              <w:rPr>
                <w:rFonts w:ascii="Browallia New" w:hAnsi="Browallia New" w:cs="Browallia New"/>
                <w:snapToGrid w:val="0"/>
                <w:sz w:val="20"/>
                <w:szCs w:val="20"/>
                <w:lang w:eastAsia="th-TH"/>
              </w:rPr>
              <w:t>6</w:t>
            </w:r>
          </w:p>
        </w:tc>
        <w:tc>
          <w:tcPr>
            <w:tcW w:w="884" w:type="dxa"/>
          </w:tcPr>
          <w:p w14:paraId="1AAB2D15" w14:textId="71AA9AD8" w:rsidR="002E1BC5" w:rsidRPr="0068079D" w:rsidRDefault="002E1BC5" w:rsidP="002E1BC5">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8C60E9">
              <w:rPr>
                <w:rFonts w:ascii="Browallia New" w:hAnsi="Browallia New" w:cs="Browallia New"/>
                <w:snapToGrid w:val="0"/>
                <w:sz w:val="20"/>
                <w:szCs w:val="20"/>
                <w:lang w:eastAsia="th-TH"/>
              </w:rPr>
              <w:t>(2,021)</w:t>
            </w:r>
          </w:p>
        </w:tc>
        <w:tc>
          <w:tcPr>
            <w:tcW w:w="884" w:type="dxa"/>
          </w:tcPr>
          <w:p w14:paraId="33ED4630" w14:textId="3D8B2D59" w:rsidR="002E1BC5" w:rsidRPr="0068079D" w:rsidRDefault="002E1BC5" w:rsidP="002E1BC5">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cs/>
                <w:lang w:eastAsia="th-TH"/>
              </w:rPr>
            </w:pPr>
            <w:r w:rsidRPr="008C60E9">
              <w:rPr>
                <w:rFonts w:ascii="Browallia New" w:hAnsi="Browallia New" w:cs="Browallia New"/>
                <w:snapToGrid w:val="0"/>
                <w:sz w:val="20"/>
                <w:szCs w:val="20"/>
                <w:lang w:eastAsia="th-TH"/>
              </w:rPr>
              <w:t>6</w:t>
            </w:r>
            <w:r w:rsidR="0017314C">
              <w:rPr>
                <w:rFonts w:ascii="Browallia New" w:hAnsi="Browallia New" w:cs="Browallia New"/>
                <w:snapToGrid w:val="0"/>
                <w:sz w:val="20"/>
                <w:szCs w:val="20"/>
                <w:lang w:eastAsia="th-TH"/>
              </w:rPr>
              <w:t>3</w:t>
            </w:r>
            <w:r w:rsidRPr="008C60E9">
              <w:rPr>
                <w:rFonts w:ascii="Browallia New" w:hAnsi="Browallia New" w:cs="Browallia New"/>
                <w:snapToGrid w:val="0"/>
                <w:sz w:val="20"/>
                <w:szCs w:val="20"/>
                <w:lang w:eastAsia="th-TH"/>
              </w:rPr>
              <w:t>,</w:t>
            </w:r>
            <w:r w:rsidR="00A0539D">
              <w:rPr>
                <w:rFonts w:ascii="Browallia New" w:hAnsi="Browallia New" w:cs="Browallia New"/>
                <w:snapToGrid w:val="0"/>
                <w:sz w:val="20"/>
                <w:szCs w:val="20"/>
                <w:lang w:eastAsia="th-TH"/>
              </w:rPr>
              <w:t>441</w:t>
            </w:r>
          </w:p>
        </w:tc>
        <w:tc>
          <w:tcPr>
            <w:tcW w:w="884" w:type="dxa"/>
          </w:tcPr>
          <w:p w14:paraId="30AA64D3" w14:textId="192EE3B3" w:rsidR="002E1BC5" w:rsidRPr="0068079D" w:rsidRDefault="002E1BC5" w:rsidP="002E1BC5">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3F317F">
              <w:rPr>
                <w:rFonts w:ascii="Browallia New" w:hAnsi="Browallia New" w:cs="Browallia New"/>
                <w:snapToGrid w:val="0"/>
                <w:sz w:val="20"/>
                <w:szCs w:val="20"/>
                <w:lang w:eastAsia="th-TH"/>
              </w:rPr>
              <w:t>21,7</w:t>
            </w:r>
            <w:r w:rsidR="009A29DD">
              <w:rPr>
                <w:rFonts w:ascii="Browallia New" w:hAnsi="Browallia New" w:cs="Browallia New"/>
                <w:snapToGrid w:val="0"/>
                <w:sz w:val="20"/>
                <w:szCs w:val="20"/>
                <w:lang w:eastAsia="th-TH"/>
              </w:rPr>
              <w:t>2</w:t>
            </w:r>
            <w:r w:rsidR="00813155">
              <w:rPr>
                <w:rFonts w:ascii="Browallia New" w:hAnsi="Browallia New" w:cs="Browallia New"/>
                <w:snapToGrid w:val="0"/>
                <w:sz w:val="20"/>
                <w:szCs w:val="20"/>
                <w:lang w:eastAsia="th-TH"/>
              </w:rPr>
              <w:t>6</w:t>
            </w:r>
          </w:p>
        </w:tc>
        <w:tc>
          <w:tcPr>
            <w:tcW w:w="884" w:type="dxa"/>
          </w:tcPr>
          <w:p w14:paraId="13EAADC6" w14:textId="23D893ED" w:rsidR="002E1BC5" w:rsidRPr="0068079D" w:rsidRDefault="002E1BC5" w:rsidP="002E1BC5">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3F317F">
              <w:rPr>
                <w:rFonts w:ascii="Browallia New" w:hAnsi="Browallia New" w:cs="Browallia New"/>
                <w:snapToGrid w:val="0"/>
                <w:sz w:val="20"/>
                <w:szCs w:val="20"/>
                <w:lang w:eastAsia="th-TH"/>
              </w:rPr>
              <w:t>(</w:t>
            </w:r>
            <w:r w:rsidR="0060762E">
              <w:rPr>
                <w:rFonts w:ascii="Browallia New" w:hAnsi="Browallia New" w:cs="Browallia New"/>
                <w:snapToGrid w:val="0"/>
                <w:sz w:val="20"/>
                <w:szCs w:val="20"/>
                <w:lang w:eastAsia="th-TH"/>
              </w:rPr>
              <w:t>58</w:t>
            </w:r>
            <w:r w:rsidR="00BB3EF4">
              <w:rPr>
                <w:rFonts w:ascii="Browallia New" w:hAnsi="Browallia New" w:cs="Browallia New"/>
                <w:snapToGrid w:val="0"/>
                <w:sz w:val="20"/>
                <w:szCs w:val="20"/>
                <w:lang w:eastAsia="th-TH"/>
              </w:rPr>
              <w:t>,</w:t>
            </w:r>
            <w:r w:rsidR="00843252">
              <w:rPr>
                <w:rFonts w:ascii="Browallia New" w:hAnsi="Browallia New" w:cs="Browallia New"/>
                <w:snapToGrid w:val="0"/>
                <w:sz w:val="20"/>
                <w:szCs w:val="20"/>
                <w:lang w:eastAsia="th-TH"/>
              </w:rPr>
              <w:t>588</w:t>
            </w:r>
            <w:r w:rsidRPr="003F317F">
              <w:rPr>
                <w:rFonts w:ascii="Browallia New" w:hAnsi="Browallia New" w:cs="Browallia New"/>
                <w:snapToGrid w:val="0"/>
                <w:sz w:val="20"/>
                <w:szCs w:val="20"/>
                <w:lang w:eastAsia="th-TH"/>
              </w:rPr>
              <w:t>)</w:t>
            </w:r>
          </w:p>
        </w:tc>
        <w:tc>
          <w:tcPr>
            <w:tcW w:w="884" w:type="dxa"/>
          </w:tcPr>
          <w:p w14:paraId="2D194478" w14:textId="3C4889B1" w:rsidR="002E1BC5" w:rsidRPr="0068079D" w:rsidRDefault="002E1BC5" w:rsidP="002E1BC5">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cs/>
                <w:lang w:eastAsia="th-TH"/>
              </w:rPr>
            </w:pPr>
            <w:r w:rsidRPr="002E1BC5">
              <w:rPr>
                <w:rFonts w:ascii="Browallia New" w:hAnsi="Browallia New" w:cs="Browallia New"/>
                <w:snapToGrid w:val="0"/>
                <w:sz w:val="20"/>
                <w:szCs w:val="20"/>
                <w:lang w:eastAsia="th-TH"/>
              </w:rPr>
              <w:t>(36,8</w:t>
            </w:r>
            <w:r w:rsidR="00123639">
              <w:rPr>
                <w:rFonts w:ascii="Browallia New" w:hAnsi="Browallia New" w:cs="Browallia New"/>
                <w:snapToGrid w:val="0"/>
                <w:sz w:val="20"/>
                <w:szCs w:val="20"/>
                <w:lang w:eastAsia="th-TH"/>
              </w:rPr>
              <w:t>6</w:t>
            </w:r>
            <w:r w:rsidR="00BB3EF4">
              <w:rPr>
                <w:rFonts w:ascii="Browallia New" w:hAnsi="Browallia New" w:cs="Browallia New"/>
                <w:snapToGrid w:val="0"/>
                <w:sz w:val="20"/>
                <w:szCs w:val="20"/>
                <w:lang w:eastAsia="th-TH"/>
              </w:rPr>
              <w:t>2</w:t>
            </w:r>
            <w:r w:rsidRPr="002E1BC5">
              <w:rPr>
                <w:rFonts w:ascii="Browallia New" w:hAnsi="Browallia New" w:cs="Browallia New"/>
                <w:snapToGrid w:val="0"/>
                <w:sz w:val="20"/>
                <w:szCs w:val="20"/>
                <w:lang w:eastAsia="th-TH"/>
              </w:rPr>
              <w:t>)</w:t>
            </w:r>
          </w:p>
        </w:tc>
      </w:tr>
      <w:tr w:rsidR="002E1BC5" w:rsidRPr="0068079D" w14:paraId="23A61279" w14:textId="77777777" w:rsidTr="008A4CD9">
        <w:trPr>
          <w:trHeight w:val="53"/>
        </w:trPr>
        <w:tc>
          <w:tcPr>
            <w:tcW w:w="1526" w:type="dxa"/>
            <w:vAlign w:val="bottom"/>
          </w:tcPr>
          <w:p w14:paraId="552736ED" w14:textId="77777777" w:rsidR="002E1BC5" w:rsidRPr="0068079D" w:rsidRDefault="002E1BC5" w:rsidP="002E1BC5">
            <w:pPr>
              <w:spacing w:line="240" w:lineRule="auto"/>
              <w:ind w:left="-107"/>
              <w:rPr>
                <w:rFonts w:ascii="Browallia New" w:hAnsi="Browallia New" w:cs="Browallia New"/>
                <w:sz w:val="20"/>
                <w:szCs w:val="20"/>
                <w:cs/>
              </w:rPr>
            </w:pPr>
          </w:p>
        </w:tc>
        <w:tc>
          <w:tcPr>
            <w:tcW w:w="877" w:type="dxa"/>
            <w:vAlign w:val="center"/>
          </w:tcPr>
          <w:p w14:paraId="5C730646"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3C4A603"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A21A138"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2732E345" w14:textId="77777777" w:rsidR="002E1BC5" w:rsidRPr="0068079D" w:rsidRDefault="002E1BC5" w:rsidP="002E1BC5">
            <w:pPr>
              <w:tabs>
                <w:tab w:val="clear" w:pos="680"/>
                <w:tab w:val="decimal" w:pos="354"/>
                <w:tab w:val="left" w:pos="534"/>
                <w:tab w:val="decimal" w:pos="778"/>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645A68E" w14:textId="77777777" w:rsidR="002E1BC5" w:rsidRPr="0068079D" w:rsidRDefault="002E1BC5" w:rsidP="002E1BC5">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9138349"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CA03800"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9911F7B" w14:textId="77777777" w:rsidR="002E1BC5" w:rsidRPr="0068079D" w:rsidRDefault="002E1BC5" w:rsidP="002E1BC5">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5F719676" w14:textId="77777777" w:rsidR="002E1BC5" w:rsidRPr="0068079D" w:rsidRDefault="002E1BC5" w:rsidP="002E1BC5">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2E1BC5" w:rsidRPr="0068079D" w14:paraId="544A0952" w14:textId="77777777" w:rsidTr="008A4CD9">
        <w:trPr>
          <w:trHeight w:val="63"/>
        </w:trPr>
        <w:tc>
          <w:tcPr>
            <w:tcW w:w="2403" w:type="dxa"/>
            <w:gridSpan w:val="2"/>
            <w:vAlign w:val="bottom"/>
          </w:tcPr>
          <w:p w14:paraId="351F6B1F" w14:textId="77777777" w:rsidR="002E1BC5" w:rsidRPr="0068079D" w:rsidRDefault="002E1BC5" w:rsidP="002E1BC5">
            <w:pPr>
              <w:tabs>
                <w:tab w:val="clear" w:pos="680"/>
                <w:tab w:val="decimal" w:pos="354"/>
                <w:tab w:val="left" w:pos="534"/>
              </w:tabs>
              <w:spacing w:line="240" w:lineRule="auto"/>
              <w:ind w:left="-33" w:right="-72" w:hanging="69"/>
              <w:rPr>
                <w:rFonts w:ascii="Browallia New" w:hAnsi="Browallia New" w:cs="Browallia New"/>
                <w:b/>
                <w:bCs/>
                <w:snapToGrid w:val="0"/>
                <w:sz w:val="20"/>
                <w:szCs w:val="20"/>
                <w:lang w:eastAsia="th-TH"/>
              </w:rPr>
            </w:pPr>
            <w:r w:rsidRPr="0068079D">
              <w:rPr>
                <w:rFonts w:ascii="Browallia New" w:hAnsi="Browallia New" w:cs="Browallia New"/>
                <w:b/>
                <w:bCs/>
                <w:snapToGrid w:val="0"/>
                <w:sz w:val="20"/>
                <w:szCs w:val="20"/>
                <w:cs/>
                <w:lang w:eastAsia="th-TH"/>
              </w:rPr>
              <w:t>จังหวะเวลาการรับรู้รายได้</w:t>
            </w:r>
          </w:p>
        </w:tc>
        <w:tc>
          <w:tcPr>
            <w:tcW w:w="884" w:type="dxa"/>
            <w:vAlign w:val="bottom"/>
          </w:tcPr>
          <w:p w14:paraId="115D62D3"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6A4F4F8"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4156B066" w14:textId="77777777" w:rsidR="002E1BC5" w:rsidRPr="0068079D" w:rsidRDefault="002E1BC5" w:rsidP="002E1BC5">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5BA1EE2" w14:textId="77777777" w:rsidR="002E1BC5" w:rsidRPr="0068079D" w:rsidRDefault="002E1BC5" w:rsidP="002E1BC5">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03F982C"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2BDA22E"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2003A285" w14:textId="77777777" w:rsidR="002E1BC5" w:rsidRPr="0068079D" w:rsidRDefault="002E1BC5" w:rsidP="002E1BC5">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467E79B2" w14:textId="77777777" w:rsidR="002E1BC5" w:rsidRPr="0068079D" w:rsidRDefault="002E1BC5" w:rsidP="002E1BC5">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2E1BC5" w:rsidRPr="0068079D" w14:paraId="0E4B161F" w14:textId="77777777" w:rsidTr="008A4CD9">
        <w:trPr>
          <w:trHeight w:val="63"/>
        </w:trPr>
        <w:tc>
          <w:tcPr>
            <w:tcW w:w="1526" w:type="dxa"/>
            <w:vAlign w:val="bottom"/>
          </w:tcPr>
          <w:p w14:paraId="375478F7" w14:textId="77777777" w:rsidR="002E1BC5" w:rsidRPr="0068079D" w:rsidRDefault="002E1BC5" w:rsidP="002E1BC5">
            <w:pPr>
              <w:spacing w:line="240" w:lineRule="auto"/>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877" w:type="dxa"/>
            <w:vAlign w:val="center"/>
          </w:tcPr>
          <w:p w14:paraId="3EB15DF8"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56EBC73"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74405AF2"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63EDE794" w14:textId="77777777" w:rsidR="002E1BC5" w:rsidRPr="0068079D" w:rsidRDefault="002E1BC5" w:rsidP="002E1BC5">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8DA07BC" w14:textId="77777777" w:rsidR="002E1BC5" w:rsidRPr="0068079D" w:rsidRDefault="002E1BC5" w:rsidP="002E1BC5">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F679183"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63461CBD" w14:textId="77777777"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3C969D0" w14:textId="77777777" w:rsidR="002E1BC5" w:rsidRPr="0068079D" w:rsidRDefault="002E1BC5" w:rsidP="002E1BC5">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0ECFA4C" w14:textId="77777777" w:rsidR="002E1BC5" w:rsidRPr="0068079D" w:rsidRDefault="002E1BC5" w:rsidP="002E1BC5">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2E1BC5" w:rsidRPr="0068079D" w14:paraId="57C68C96" w14:textId="77777777" w:rsidTr="008A4CD9">
        <w:trPr>
          <w:trHeight w:val="63"/>
        </w:trPr>
        <w:tc>
          <w:tcPr>
            <w:tcW w:w="1526" w:type="dxa"/>
            <w:vAlign w:val="bottom"/>
          </w:tcPr>
          <w:p w14:paraId="719C54F0" w14:textId="77777777" w:rsidR="002E1BC5" w:rsidRPr="0068079D" w:rsidRDefault="002E1BC5" w:rsidP="002E1BC5">
            <w:pPr>
              <w:spacing w:line="240" w:lineRule="auto"/>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877" w:type="dxa"/>
            <w:vAlign w:val="center"/>
          </w:tcPr>
          <w:p w14:paraId="15736570" w14:textId="6EF6EB6D"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0707430C" w14:textId="005599B9"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3CA3D02B" w14:textId="0138EFD6"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964" w:type="dxa"/>
            <w:vAlign w:val="center"/>
          </w:tcPr>
          <w:p w14:paraId="7375CCEC" w14:textId="3D8DBA82" w:rsidR="002E1BC5" w:rsidRPr="0068079D" w:rsidRDefault="002E1BC5" w:rsidP="002E1BC5">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094368A2" w14:textId="399C55A0" w:rsidR="002E1BC5" w:rsidRPr="0068079D" w:rsidRDefault="002E1BC5" w:rsidP="002E1BC5">
            <w:pPr>
              <w:tabs>
                <w:tab w:val="clear" w:pos="680"/>
                <w:tab w:val="decimal" w:pos="354"/>
                <w:tab w:val="left" w:pos="534"/>
                <w:tab w:val="decimal" w:pos="806"/>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7A11BBBB" w14:textId="36D23732"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55BED92" w14:textId="4B0C6D84" w:rsidR="002E1BC5" w:rsidRPr="0068079D" w:rsidRDefault="002E1BC5" w:rsidP="002E1BC5">
            <w:pPr>
              <w:tabs>
                <w:tab w:val="clear" w:pos="680"/>
                <w:tab w:val="decimal" w:pos="354"/>
                <w:tab w:val="left" w:pos="534"/>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02B5BE9A" w14:textId="55201682" w:rsidR="002E1BC5" w:rsidRPr="0068079D" w:rsidRDefault="002E1BC5" w:rsidP="002E1BC5">
            <w:pPr>
              <w:tabs>
                <w:tab w:val="clear" w:pos="680"/>
                <w:tab w:val="decimal" w:pos="354"/>
                <w:tab w:val="left" w:pos="534"/>
                <w:tab w:val="decimal" w:pos="821"/>
              </w:tabs>
              <w:spacing w:line="240" w:lineRule="auto"/>
              <w:ind w:left="-33" w:right="-72"/>
              <w:jc w:val="right"/>
              <w:rPr>
                <w:rFonts w:ascii="Browallia New" w:hAnsi="Browallia New" w:cs="Browallia New"/>
                <w:snapToGrid w:val="0"/>
                <w:sz w:val="20"/>
                <w:szCs w:val="20"/>
                <w:lang w:eastAsia="th-TH"/>
              </w:rPr>
            </w:pPr>
          </w:p>
        </w:tc>
        <w:tc>
          <w:tcPr>
            <w:tcW w:w="884" w:type="dxa"/>
            <w:vAlign w:val="center"/>
          </w:tcPr>
          <w:p w14:paraId="115DD524" w14:textId="68C47DEF" w:rsidR="002E1BC5" w:rsidRPr="0068079D" w:rsidRDefault="002E1BC5" w:rsidP="002E1BC5">
            <w:pPr>
              <w:tabs>
                <w:tab w:val="clear" w:pos="680"/>
                <w:tab w:val="decimal" w:pos="354"/>
                <w:tab w:val="left" w:pos="534"/>
                <w:tab w:val="decimal" w:pos="749"/>
              </w:tabs>
              <w:spacing w:line="240" w:lineRule="auto"/>
              <w:ind w:left="-33" w:right="-72"/>
              <w:jc w:val="right"/>
              <w:rPr>
                <w:rFonts w:ascii="Browallia New" w:hAnsi="Browallia New" w:cs="Browallia New"/>
                <w:snapToGrid w:val="0"/>
                <w:sz w:val="20"/>
                <w:szCs w:val="20"/>
                <w:lang w:eastAsia="th-TH"/>
              </w:rPr>
            </w:pPr>
          </w:p>
        </w:tc>
      </w:tr>
      <w:tr w:rsidR="00540ADE" w:rsidRPr="0068079D" w14:paraId="31068928" w14:textId="77777777" w:rsidTr="008A4CD9">
        <w:trPr>
          <w:trHeight w:val="63"/>
        </w:trPr>
        <w:tc>
          <w:tcPr>
            <w:tcW w:w="1526" w:type="dxa"/>
            <w:vAlign w:val="bottom"/>
          </w:tcPr>
          <w:p w14:paraId="770C4469" w14:textId="77777777" w:rsidR="00540ADE" w:rsidRPr="0068079D" w:rsidRDefault="00540ADE" w:rsidP="00540ADE">
            <w:pPr>
              <w:spacing w:line="240" w:lineRule="auto"/>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877" w:type="dxa"/>
            <w:vAlign w:val="center"/>
          </w:tcPr>
          <w:p w14:paraId="2CA95BE5" w14:textId="29CAA4CE" w:rsidR="00540ADE" w:rsidRPr="0068079D" w:rsidRDefault="002C48BB"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2C48BB">
              <w:rPr>
                <w:rFonts w:ascii="Browallia New" w:hAnsi="Browallia New" w:cs="Browallia New"/>
                <w:snapToGrid w:val="0"/>
                <w:sz w:val="20"/>
                <w:szCs w:val="20"/>
                <w:lang w:eastAsia="th-TH"/>
              </w:rPr>
              <w:t>213,907</w:t>
            </w:r>
          </w:p>
        </w:tc>
        <w:tc>
          <w:tcPr>
            <w:tcW w:w="884" w:type="dxa"/>
            <w:vAlign w:val="center"/>
          </w:tcPr>
          <w:p w14:paraId="78371B75" w14:textId="4CC50907"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2F3226">
              <w:rPr>
                <w:rFonts w:ascii="Browallia New" w:hAnsi="Browallia New" w:cs="Browallia New"/>
                <w:snapToGrid w:val="0"/>
                <w:sz w:val="20"/>
                <w:szCs w:val="20"/>
                <w:lang w:eastAsia="th-TH"/>
              </w:rPr>
              <w:t>8</w:t>
            </w:r>
            <w:r w:rsidR="00786480">
              <w:rPr>
                <w:rFonts w:ascii="Browallia New" w:hAnsi="Browallia New" w:cs="Browallia New"/>
                <w:snapToGrid w:val="0"/>
                <w:sz w:val="20"/>
                <w:szCs w:val="20"/>
                <w:lang w:eastAsia="th-TH"/>
              </w:rPr>
              <w:t>8</w:t>
            </w:r>
            <w:r w:rsidRPr="002F3226">
              <w:rPr>
                <w:rFonts w:ascii="Browallia New" w:hAnsi="Browallia New" w:cs="Browallia New"/>
                <w:snapToGrid w:val="0"/>
                <w:sz w:val="20"/>
                <w:szCs w:val="20"/>
                <w:lang w:eastAsia="th-TH"/>
              </w:rPr>
              <w:t>,</w:t>
            </w:r>
            <w:r w:rsidR="00BE0F35">
              <w:rPr>
                <w:rFonts w:ascii="Browallia New" w:hAnsi="Browallia New" w:cs="Browallia New"/>
                <w:snapToGrid w:val="0"/>
                <w:sz w:val="20"/>
                <w:szCs w:val="20"/>
                <w:lang w:eastAsia="th-TH"/>
              </w:rPr>
              <w:t>783</w:t>
            </w:r>
          </w:p>
        </w:tc>
        <w:tc>
          <w:tcPr>
            <w:tcW w:w="884" w:type="dxa"/>
            <w:vAlign w:val="center"/>
          </w:tcPr>
          <w:p w14:paraId="75254B57" w14:textId="5A30D5BC"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4C7C4F">
              <w:rPr>
                <w:rFonts w:ascii="Browallia New" w:hAnsi="Browallia New" w:cs="Browallia New"/>
                <w:snapToGrid w:val="0"/>
                <w:sz w:val="20"/>
                <w:szCs w:val="20"/>
                <w:lang w:eastAsia="th-TH"/>
              </w:rPr>
              <w:t>21,448</w:t>
            </w:r>
          </w:p>
        </w:tc>
        <w:tc>
          <w:tcPr>
            <w:tcW w:w="964" w:type="dxa"/>
            <w:vAlign w:val="center"/>
          </w:tcPr>
          <w:p w14:paraId="32C841EA" w14:textId="46359FA8" w:rsidR="00540ADE" w:rsidRPr="0068079D" w:rsidRDefault="00540ADE" w:rsidP="00540ADE">
            <w:pP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r w:rsidRPr="00540ADE">
              <w:rPr>
                <w:rFonts w:ascii="Browallia New" w:hAnsi="Browallia New" w:cs="Browallia New"/>
                <w:snapToGrid w:val="0"/>
                <w:sz w:val="20"/>
                <w:szCs w:val="20"/>
                <w:lang w:eastAsia="th-TH"/>
              </w:rPr>
              <w:t>20,85</w:t>
            </w:r>
            <w:r w:rsidR="00487164">
              <w:rPr>
                <w:rFonts w:ascii="Browallia New" w:hAnsi="Browallia New" w:cs="Browallia New"/>
                <w:snapToGrid w:val="0"/>
                <w:sz w:val="20"/>
                <w:szCs w:val="20"/>
                <w:lang w:eastAsia="th-TH"/>
              </w:rPr>
              <w:t>2</w:t>
            </w:r>
          </w:p>
        </w:tc>
        <w:tc>
          <w:tcPr>
            <w:tcW w:w="884" w:type="dxa"/>
            <w:vAlign w:val="center"/>
          </w:tcPr>
          <w:p w14:paraId="47958AD8" w14:textId="7E16D3C9" w:rsidR="00540ADE" w:rsidRPr="0068079D" w:rsidRDefault="00540ADE" w:rsidP="00540ADE">
            <w:pP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r w:rsidRPr="00540ADE">
              <w:rPr>
                <w:rFonts w:ascii="Browallia New" w:hAnsi="Browallia New" w:cs="Browallia New"/>
                <w:snapToGrid w:val="0"/>
                <w:sz w:val="20"/>
                <w:szCs w:val="20"/>
                <w:lang w:eastAsia="th-TH"/>
              </w:rPr>
              <w:t>959</w:t>
            </w:r>
          </w:p>
        </w:tc>
        <w:tc>
          <w:tcPr>
            <w:tcW w:w="884" w:type="dxa"/>
            <w:vAlign w:val="center"/>
          </w:tcPr>
          <w:p w14:paraId="4EFC5C55" w14:textId="76AF43B7" w:rsidR="00540ADE" w:rsidRPr="0068079D" w:rsidRDefault="002C48BB"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2C48BB">
              <w:rPr>
                <w:rFonts w:ascii="Browallia New" w:hAnsi="Browallia New" w:cs="Browallia New"/>
                <w:snapToGrid w:val="0"/>
                <w:sz w:val="20"/>
                <w:szCs w:val="20"/>
                <w:lang w:eastAsia="th-TH"/>
              </w:rPr>
              <w:t>2</w:t>
            </w:r>
            <w:r w:rsidR="00A0539D">
              <w:rPr>
                <w:rFonts w:ascii="Browallia New" w:hAnsi="Browallia New" w:cs="Browallia New"/>
                <w:snapToGrid w:val="0"/>
                <w:sz w:val="20"/>
                <w:szCs w:val="20"/>
                <w:lang w:eastAsia="th-TH"/>
              </w:rPr>
              <w:t>0</w:t>
            </w:r>
            <w:r w:rsidRPr="002C48BB">
              <w:rPr>
                <w:rFonts w:ascii="Browallia New" w:hAnsi="Browallia New" w:cs="Browallia New"/>
                <w:snapToGrid w:val="0"/>
                <w:sz w:val="20"/>
                <w:szCs w:val="20"/>
                <w:lang w:eastAsia="th-TH"/>
              </w:rPr>
              <w:t>,</w:t>
            </w:r>
            <w:r w:rsidR="00A0539D">
              <w:rPr>
                <w:rFonts w:ascii="Browallia New" w:hAnsi="Browallia New" w:cs="Browallia New"/>
                <w:snapToGrid w:val="0"/>
                <w:sz w:val="20"/>
                <w:szCs w:val="20"/>
                <w:lang w:eastAsia="th-TH"/>
              </w:rPr>
              <w:t>548</w:t>
            </w:r>
          </w:p>
        </w:tc>
        <w:tc>
          <w:tcPr>
            <w:tcW w:w="884" w:type="dxa"/>
            <w:vAlign w:val="center"/>
          </w:tcPr>
          <w:p w14:paraId="426EF6E1" w14:textId="3B5F2E64" w:rsidR="00540ADE" w:rsidRPr="0068079D" w:rsidRDefault="002C48BB"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2C48BB">
              <w:rPr>
                <w:rFonts w:ascii="Browallia New" w:hAnsi="Browallia New" w:cs="Browallia New"/>
                <w:snapToGrid w:val="0"/>
                <w:sz w:val="20"/>
                <w:szCs w:val="20"/>
                <w:lang w:eastAsia="th-TH"/>
              </w:rPr>
              <w:t>366,498</w:t>
            </w:r>
          </w:p>
        </w:tc>
        <w:tc>
          <w:tcPr>
            <w:tcW w:w="884" w:type="dxa"/>
            <w:vAlign w:val="center"/>
          </w:tcPr>
          <w:p w14:paraId="3601F2F3" w14:textId="6BDBA89C" w:rsidR="00540ADE" w:rsidRPr="0068079D" w:rsidRDefault="002F0C9D" w:rsidP="00540ADE">
            <w:pPr>
              <w:tabs>
                <w:tab w:val="clear" w:pos="454"/>
                <w:tab w:val="clear" w:pos="680"/>
                <w:tab w:val="left" w:pos="354"/>
                <w:tab w:val="decimal" w:pos="444"/>
                <w:tab w:val="decimal" w:pos="821"/>
              </w:tabs>
              <w:spacing w:line="240" w:lineRule="auto"/>
              <w:ind w:right="-72"/>
              <w:jc w:val="right"/>
              <w:rPr>
                <w:rFonts w:ascii="Browallia New" w:hAnsi="Browallia New" w:cs="Browallia New"/>
                <w:snapToGrid w:val="0"/>
                <w:sz w:val="20"/>
                <w:szCs w:val="20"/>
                <w:lang w:eastAsia="th-TH"/>
              </w:rPr>
            </w:pPr>
            <w:r w:rsidRPr="002F0C9D">
              <w:rPr>
                <w:rFonts w:ascii="Browallia New" w:hAnsi="Browallia New" w:cs="Browallia New"/>
                <w:snapToGrid w:val="0"/>
                <w:sz w:val="20"/>
                <w:szCs w:val="20"/>
                <w:lang w:eastAsia="th-TH"/>
              </w:rPr>
              <w:t>(45,911)</w:t>
            </w:r>
          </w:p>
        </w:tc>
        <w:tc>
          <w:tcPr>
            <w:tcW w:w="884" w:type="dxa"/>
            <w:vAlign w:val="center"/>
          </w:tcPr>
          <w:p w14:paraId="03D22C9F" w14:textId="557BCCD3" w:rsidR="00540ADE" w:rsidRPr="0068079D" w:rsidRDefault="002F0C9D" w:rsidP="00540ADE">
            <w:pPr>
              <w:tabs>
                <w:tab w:val="clear" w:pos="454"/>
                <w:tab w:val="clear" w:pos="680"/>
                <w:tab w:val="left" w:pos="354"/>
                <w:tab w:val="decimal" w:pos="444"/>
                <w:tab w:val="decimal" w:pos="749"/>
              </w:tabs>
              <w:spacing w:line="240" w:lineRule="auto"/>
              <w:ind w:right="-72"/>
              <w:jc w:val="right"/>
              <w:rPr>
                <w:rFonts w:ascii="Browallia New" w:hAnsi="Browallia New" w:cs="Browallia New"/>
                <w:snapToGrid w:val="0"/>
                <w:sz w:val="20"/>
                <w:szCs w:val="20"/>
                <w:lang w:eastAsia="th-TH"/>
              </w:rPr>
            </w:pPr>
            <w:r w:rsidRPr="002F0C9D">
              <w:rPr>
                <w:rFonts w:ascii="Browallia New" w:hAnsi="Browallia New" w:cs="Browallia New"/>
                <w:snapToGrid w:val="0"/>
                <w:sz w:val="20"/>
                <w:szCs w:val="20"/>
                <w:lang w:eastAsia="th-TH"/>
              </w:rPr>
              <w:t>320,58</w:t>
            </w:r>
            <w:r w:rsidR="00C15866">
              <w:rPr>
                <w:rFonts w:ascii="Browallia New" w:hAnsi="Browallia New" w:cs="Browallia New"/>
                <w:snapToGrid w:val="0"/>
                <w:sz w:val="20"/>
                <w:szCs w:val="20"/>
                <w:lang w:eastAsia="th-TH"/>
              </w:rPr>
              <w:t>7</w:t>
            </w:r>
          </w:p>
        </w:tc>
      </w:tr>
      <w:tr w:rsidR="00540ADE" w:rsidRPr="0068079D" w14:paraId="55E8DA8A" w14:textId="77777777" w:rsidTr="00E72A26">
        <w:trPr>
          <w:trHeight w:val="63"/>
        </w:trPr>
        <w:tc>
          <w:tcPr>
            <w:tcW w:w="1526" w:type="dxa"/>
            <w:vAlign w:val="bottom"/>
          </w:tcPr>
          <w:p w14:paraId="62C8A29D" w14:textId="77777777" w:rsidR="00540ADE" w:rsidRPr="0068079D" w:rsidRDefault="00540ADE" w:rsidP="00540ADE">
            <w:pPr>
              <w:spacing w:line="240" w:lineRule="auto"/>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877" w:type="dxa"/>
            <w:vAlign w:val="bottom"/>
          </w:tcPr>
          <w:p w14:paraId="46134E21" w14:textId="77777777"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vAlign w:val="bottom"/>
          </w:tcPr>
          <w:p w14:paraId="6DA933CF" w14:textId="77777777"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0F3574A7" w14:textId="77777777"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964" w:type="dxa"/>
            <w:vAlign w:val="bottom"/>
          </w:tcPr>
          <w:p w14:paraId="10C8E63D" w14:textId="77777777" w:rsidR="00540ADE" w:rsidRPr="0068079D" w:rsidRDefault="00540ADE" w:rsidP="00540ADE">
            <w:pP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p>
        </w:tc>
        <w:tc>
          <w:tcPr>
            <w:tcW w:w="884" w:type="dxa"/>
            <w:vAlign w:val="bottom"/>
          </w:tcPr>
          <w:p w14:paraId="06357526" w14:textId="77777777" w:rsidR="00540ADE" w:rsidRPr="0068079D" w:rsidRDefault="00540ADE" w:rsidP="00540ADE">
            <w:pP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p>
        </w:tc>
        <w:tc>
          <w:tcPr>
            <w:tcW w:w="884" w:type="dxa"/>
          </w:tcPr>
          <w:p w14:paraId="4BDBF51E" w14:textId="77777777"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50575039" w14:textId="77777777"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40AD69C2" w14:textId="77777777" w:rsidR="00540ADE" w:rsidRPr="0068079D" w:rsidRDefault="00540ADE" w:rsidP="00540ADE">
            <w:pPr>
              <w:tabs>
                <w:tab w:val="clear" w:pos="454"/>
                <w:tab w:val="clear" w:pos="680"/>
                <w:tab w:val="left" w:pos="354"/>
                <w:tab w:val="decimal" w:pos="444"/>
                <w:tab w:val="decimal" w:pos="821"/>
              </w:tabs>
              <w:spacing w:line="240" w:lineRule="auto"/>
              <w:ind w:right="-72"/>
              <w:jc w:val="right"/>
              <w:rPr>
                <w:rFonts w:ascii="Browallia New" w:hAnsi="Browallia New" w:cs="Browallia New"/>
                <w:snapToGrid w:val="0"/>
                <w:sz w:val="20"/>
                <w:szCs w:val="20"/>
                <w:lang w:eastAsia="th-TH"/>
              </w:rPr>
            </w:pPr>
          </w:p>
        </w:tc>
        <w:tc>
          <w:tcPr>
            <w:tcW w:w="884" w:type="dxa"/>
          </w:tcPr>
          <w:p w14:paraId="57BF0327" w14:textId="77777777" w:rsidR="00540ADE" w:rsidRPr="0068079D" w:rsidRDefault="00540ADE" w:rsidP="00540ADE">
            <w:pPr>
              <w:tabs>
                <w:tab w:val="clear" w:pos="454"/>
                <w:tab w:val="clear" w:pos="680"/>
                <w:tab w:val="left" w:pos="354"/>
                <w:tab w:val="decimal" w:pos="444"/>
                <w:tab w:val="decimal" w:pos="749"/>
              </w:tabs>
              <w:spacing w:line="240" w:lineRule="auto"/>
              <w:ind w:right="-72"/>
              <w:jc w:val="right"/>
              <w:rPr>
                <w:rFonts w:ascii="Browallia New" w:hAnsi="Browallia New" w:cs="Browallia New"/>
                <w:snapToGrid w:val="0"/>
                <w:sz w:val="20"/>
                <w:szCs w:val="20"/>
                <w:lang w:eastAsia="th-TH"/>
              </w:rPr>
            </w:pPr>
          </w:p>
        </w:tc>
      </w:tr>
      <w:tr w:rsidR="00540ADE" w:rsidRPr="0068079D" w14:paraId="2C8514BA" w14:textId="77777777" w:rsidTr="008A4CD9">
        <w:trPr>
          <w:trHeight w:val="126"/>
        </w:trPr>
        <w:tc>
          <w:tcPr>
            <w:tcW w:w="1526" w:type="dxa"/>
            <w:vAlign w:val="bottom"/>
          </w:tcPr>
          <w:p w14:paraId="6114C522" w14:textId="77777777" w:rsidR="00540ADE" w:rsidRPr="0068079D" w:rsidRDefault="00540ADE" w:rsidP="00540ADE">
            <w:pPr>
              <w:spacing w:line="240" w:lineRule="auto"/>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877" w:type="dxa"/>
          </w:tcPr>
          <w:p w14:paraId="74DBA3DB" w14:textId="2D6677BD" w:rsidR="00540ADE" w:rsidRPr="0068079D" w:rsidRDefault="00540ADE" w:rsidP="00540ADE">
            <w:pP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p>
        </w:tc>
        <w:tc>
          <w:tcPr>
            <w:tcW w:w="884" w:type="dxa"/>
          </w:tcPr>
          <w:p w14:paraId="292A0817" w14:textId="1ED00542"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4C8513D3" w14:textId="1AB4A2A3" w:rsidR="00540ADE" w:rsidRPr="0068079D" w:rsidRDefault="00540ADE" w:rsidP="00540ADE">
            <w:pPr>
              <w:tabs>
                <w:tab w:val="clear" w:pos="454"/>
                <w:tab w:val="clear" w:pos="680"/>
                <w:tab w:val="left" w:pos="354"/>
                <w:tab w:val="decimal" w:pos="444"/>
              </w:tabs>
              <w:spacing w:line="240" w:lineRule="auto"/>
              <w:ind w:right="-72"/>
              <w:jc w:val="center"/>
              <w:rPr>
                <w:rFonts w:ascii="Browallia New" w:hAnsi="Browallia New" w:cs="Browallia New"/>
                <w:snapToGrid w:val="0"/>
                <w:sz w:val="20"/>
                <w:szCs w:val="20"/>
                <w:lang w:eastAsia="th-TH"/>
              </w:rPr>
            </w:pPr>
          </w:p>
        </w:tc>
        <w:tc>
          <w:tcPr>
            <w:tcW w:w="964" w:type="dxa"/>
          </w:tcPr>
          <w:p w14:paraId="28566BB5" w14:textId="264AB2A8" w:rsidR="00540ADE" w:rsidRPr="0068079D" w:rsidRDefault="00540ADE" w:rsidP="00540ADE">
            <w:pPr>
              <w:tabs>
                <w:tab w:val="clear" w:pos="454"/>
                <w:tab w:val="clear" w:pos="680"/>
                <w:tab w:val="left" w:pos="354"/>
                <w:tab w:val="decimal" w:pos="444"/>
                <w:tab w:val="decimal" w:pos="806"/>
              </w:tabs>
              <w:spacing w:line="240" w:lineRule="auto"/>
              <w:ind w:right="-72"/>
              <w:jc w:val="center"/>
              <w:rPr>
                <w:rFonts w:ascii="Browallia New" w:hAnsi="Browallia New" w:cs="Browallia New"/>
                <w:snapToGrid w:val="0"/>
                <w:sz w:val="20"/>
                <w:szCs w:val="20"/>
                <w:lang w:eastAsia="th-TH"/>
              </w:rPr>
            </w:pPr>
          </w:p>
        </w:tc>
        <w:tc>
          <w:tcPr>
            <w:tcW w:w="884" w:type="dxa"/>
          </w:tcPr>
          <w:p w14:paraId="166EC15E" w14:textId="21932DA4" w:rsidR="00540ADE" w:rsidRPr="0068079D" w:rsidRDefault="00540ADE" w:rsidP="00540ADE">
            <w:pPr>
              <w:tabs>
                <w:tab w:val="clear" w:pos="454"/>
                <w:tab w:val="clear" w:pos="680"/>
                <w:tab w:val="left" w:pos="354"/>
                <w:tab w:val="decimal" w:pos="444"/>
                <w:tab w:val="decimal" w:pos="806"/>
              </w:tabs>
              <w:spacing w:line="240" w:lineRule="auto"/>
              <w:ind w:right="-72"/>
              <w:jc w:val="center"/>
              <w:rPr>
                <w:rFonts w:ascii="Browallia New" w:hAnsi="Browallia New" w:cs="Browallia New"/>
                <w:snapToGrid w:val="0"/>
                <w:sz w:val="20"/>
                <w:szCs w:val="20"/>
                <w:lang w:eastAsia="th-TH"/>
              </w:rPr>
            </w:pPr>
          </w:p>
        </w:tc>
        <w:tc>
          <w:tcPr>
            <w:tcW w:w="884" w:type="dxa"/>
          </w:tcPr>
          <w:p w14:paraId="31FCF8FC" w14:textId="08DD019A"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50E89A1C" w14:textId="000CDF3E" w:rsidR="00540ADE" w:rsidRPr="0068079D" w:rsidRDefault="00540ADE" w:rsidP="00540ADE">
            <w:pP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p>
        </w:tc>
        <w:tc>
          <w:tcPr>
            <w:tcW w:w="884" w:type="dxa"/>
          </w:tcPr>
          <w:p w14:paraId="066D17B7" w14:textId="107F55D7" w:rsidR="00540ADE" w:rsidRPr="0068079D" w:rsidRDefault="00540ADE" w:rsidP="00540ADE">
            <w:pPr>
              <w:tabs>
                <w:tab w:val="clear" w:pos="454"/>
                <w:tab w:val="clear" w:pos="680"/>
                <w:tab w:val="left" w:pos="354"/>
                <w:tab w:val="decimal" w:pos="444"/>
                <w:tab w:val="decimal" w:pos="821"/>
              </w:tabs>
              <w:spacing w:line="240" w:lineRule="auto"/>
              <w:ind w:right="-72"/>
              <w:jc w:val="right"/>
              <w:rPr>
                <w:rFonts w:ascii="Browallia New" w:hAnsi="Browallia New" w:cs="Browallia New"/>
                <w:snapToGrid w:val="0"/>
                <w:sz w:val="20"/>
                <w:szCs w:val="20"/>
                <w:lang w:eastAsia="th-TH"/>
              </w:rPr>
            </w:pPr>
          </w:p>
        </w:tc>
        <w:tc>
          <w:tcPr>
            <w:tcW w:w="884" w:type="dxa"/>
          </w:tcPr>
          <w:p w14:paraId="22337E68" w14:textId="1061BC3E" w:rsidR="00540ADE" w:rsidRPr="0068079D" w:rsidRDefault="00540ADE" w:rsidP="00540ADE">
            <w:pPr>
              <w:tabs>
                <w:tab w:val="clear" w:pos="454"/>
                <w:tab w:val="clear" w:pos="680"/>
                <w:tab w:val="left" w:pos="354"/>
                <w:tab w:val="left" w:pos="413"/>
                <w:tab w:val="decimal" w:pos="444"/>
                <w:tab w:val="decimal" w:pos="749"/>
              </w:tabs>
              <w:spacing w:line="240" w:lineRule="auto"/>
              <w:ind w:right="-72"/>
              <w:rPr>
                <w:rFonts w:ascii="Browallia New" w:hAnsi="Browallia New" w:cs="Browallia New"/>
                <w:snapToGrid w:val="0"/>
                <w:sz w:val="20"/>
                <w:szCs w:val="20"/>
                <w:lang w:eastAsia="th-TH"/>
              </w:rPr>
            </w:pPr>
          </w:p>
        </w:tc>
      </w:tr>
      <w:tr w:rsidR="002C48BB" w:rsidRPr="0068079D" w14:paraId="60F91DFF" w14:textId="77777777" w:rsidTr="008A4CD9">
        <w:trPr>
          <w:trHeight w:val="63"/>
        </w:trPr>
        <w:tc>
          <w:tcPr>
            <w:tcW w:w="1526" w:type="dxa"/>
            <w:vAlign w:val="bottom"/>
          </w:tcPr>
          <w:p w14:paraId="0878FF36" w14:textId="77777777" w:rsidR="002C48BB" w:rsidRPr="0068079D" w:rsidRDefault="002C48BB" w:rsidP="002C48BB">
            <w:pPr>
              <w:spacing w:line="240" w:lineRule="auto"/>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877" w:type="dxa"/>
          </w:tcPr>
          <w:p w14:paraId="24E373B7" w14:textId="14ACD388" w:rsidR="002C48BB" w:rsidRPr="0068079D" w:rsidRDefault="002C48BB" w:rsidP="002C48BB">
            <w:pPr>
              <w:pBdr>
                <w:bottom w:val="single" w:sz="4" w:space="1" w:color="auto"/>
              </w:pBdr>
              <w:tabs>
                <w:tab w:val="clear" w:pos="454"/>
                <w:tab w:val="clear" w:pos="680"/>
                <w:tab w:val="left" w:pos="354"/>
                <w:tab w:val="decimal" w:pos="444"/>
                <w:tab w:val="decimal" w:pos="806"/>
              </w:tabs>
              <w:spacing w:line="240" w:lineRule="auto"/>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44DAF6B1" w14:textId="6CE5528E" w:rsidR="002C48BB" w:rsidRPr="0068079D" w:rsidRDefault="002C48BB" w:rsidP="002C48BB">
            <w:pPr>
              <w:pBdr>
                <w:bottom w:val="single" w:sz="4" w:space="1" w:color="auto"/>
              </w:pBdr>
              <w:tabs>
                <w:tab w:val="clear" w:pos="454"/>
                <w:tab w:val="clear" w:pos="680"/>
                <w:tab w:val="left" w:pos="354"/>
                <w:tab w:val="decimal" w:pos="444"/>
                <w:tab w:val="decimal" w:pos="806"/>
              </w:tabs>
              <w:spacing w:line="240" w:lineRule="auto"/>
              <w:ind w:left="-43" w:right="-72"/>
              <w:jc w:val="right"/>
              <w:rPr>
                <w:rFonts w:ascii="Browallia New" w:hAnsi="Browallia New" w:cs="Browallia New"/>
                <w:snapToGrid w:val="0"/>
                <w:sz w:val="20"/>
                <w:szCs w:val="20"/>
                <w:lang w:eastAsia="th-TH"/>
              </w:rPr>
            </w:pPr>
            <w:r w:rsidRPr="004C7C4F">
              <w:rPr>
                <w:rFonts w:ascii="Browallia New" w:hAnsi="Browallia New" w:cs="Browallia New"/>
                <w:snapToGrid w:val="0"/>
                <w:sz w:val="20"/>
                <w:szCs w:val="20"/>
                <w:lang w:eastAsia="th-TH"/>
              </w:rPr>
              <w:t>17,61</w:t>
            </w:r>
            <w:r w:rsidR="00C15866">
              <w:rPr>
                <w:rFonts w:ascii="Browallia New" w:hAnsi="Browallia New" w:cs="Browallia New"/>
                <w:snapToGrid w:val="0"/>
                <w:sz w:val="20"/>
                <w:szCs w:val="20"/>
                <w:lang w:eastAsia="th-TH"/>
              </w:rPr>
              <w:t>7</w:t>
            </w:r>
          </w:p>
        </w:tc>
        <w:tc>
          <w:tcPr>
            <w:tcW w:w="884" w:type="dxa"/>
          </w:tcPr>
          <w:p w14:paraId="1F36BB85" w14:textId="01156DDD" w:rsidR="002C48BB" w:rsidRPr="0068079D" w:rsidRDefault="002C48BB" w:rsidP="002C48BB">
            <w:pPr>
              <w:pBdr>
                <w:bottom w:val="single" w:sz="4" w:space="1" w:color="auto"/>
              </w:pBdr>
              <w:tabs>
                <w:tab w:val="clear" w:pos="454"/>
                <w:tab w:val="clear" w:pos="680"/>
                <w:tab w:val="left" w:pos="354"/>
                <w:tab w:val="decimal" w:pos="444"/>
                <w:tab w:val="decimal" w:pos="806"/>
              </w:tabs>
              <w:spacing w:line="240" w:lineRule="auto"/>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964" w:type="dxa"/>
          </w:tcPr>
          <w:p w14:paraId="11C4A148" w14:textId="43C207CD" w:rsidR="002C48BB" w:rsidRPr="0068079D" w:rsidRDefault="002C48BB" w:rsidP="002C48BB">
            <w:pPr>
              <w:pBdr>
                <w:bottom w:val="single" w:sz="4" w:space="1" w:color="auto"/>
              </w:pBdr>
              <w:tabs>
                <w:tab w:val="clear" w:pos="454"/>
                <w:tab w:val="clear" w:pos="680"/>
                <w:tab w:val="left" w:pos="354"/>
                <w:tab w:val="decimal" w:pos="444"/>
                <w:tab w:val="decimal" w:pos="806"/>
              </w:tabs>
              <w:spacing w:line="240" w:lineRule="auto"/>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3F6BF0F7" w14:textId="1CD7CABD" w:rsidR="002C48BB" w:rsidRPr="0068079D" w:rsidRDefault="002C48BB" w:rsidP="002C48BB">
            <w:pPr>
              <w:pBdr>
                <w:bottom w:val="single" w:sz="4" w:space="1" w:color="auto"/>
              </w:pBdr>
              <w:tabs>
                <w:tab w:val="clear" w:pos="454"/>
                <w:tab w:val="clear" w:pos="680"/>
                <w:tab w:val="left" w:pos="354"/>
                <w:tab w:val="decimal" w:pos="444"/>
                <w:tab w:val="decimal" w:pos="806"/>
              </w:tabs>
              <w:spacing w:line="240" w:lineRule="auto"/>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2B081B35" w14:textId="04A9FA3E" w:rsidR="002C48BB" w:rsidRPr="0068079D" w:rsidRDefault="002C48BB" w:rsidP="002C48BB">
            <w:pPr>
              <w:pBdr>
                <w:bottom w:val="single" w:sz="4" w:space="1" w:color="auto"/>
              </w:pBdr>
              <w:spacing w:line="240" w:lineRule="auto"/>
              <w:ind w:right="-87"/>
              <w:jc w:val="right"/>
              <w:rPr>
                <w:rFonts w:ascii="Browallia New" w:hAnsi="Browallia New" w:cs="Browallia New"/>
                <w:snapToGrid w:val="0"/>
                <w:sz w:val="20"/>
                <w:szCs w:val="20"/>
                <w:lang w:eastAsia="th-TH"/>
              </w:rPr>
            </w:pPr>
            <w:r w:rsidRPr="002C48BB">
              <w:rPr>
                <w:rFonts w:ascii="Browallia New" w:hAnsi="Browallia New" w:cs="Browallia New"/>
                <w:snapToGrid w:val="0"/>
                <w:sz w:val="20"/>
                <w:szCs w:val="20"/>
                <w:lang w:eastAsia="th-TH"/>
              </w:rPr>
              <w:t>60,01</w:t>
            </w:r>
            <w:r w:rsidR="0029566A">
              <w:rPr>
                <w:rFonts w:ascii="Browallia New" w:hAnsi="Browallia New" w:cs="Browallia New"/>
                <w:snapToGrid w:val="0"/>
                <w:sz w:val="20"/>
                <w:szCs w:val="20"/>
                <w:lang w:eastAsia="th-TH"/>
              </w:rPr>
              <w:t>5</w:t>
            </w:r>
          </w:p>
        </w:tc>
        <w:tc>
          <w:tcPr>
            <w:tcW w:w="884" w:type="dxa"/>
          </w:tcPr>
          <w:p w14:paraId="7108942C" w14:textId="1DAB674B" w:rsidR="002C48BB" w:rsidRPr="0068079D" w:rsidRDefault="002F0C9D" w:rsidP="002C48BB">
            <w:pPr>
              <w:pBdr>
                <w:bottom w:val="single" w:sz="4" w:space="1" w:color="auto"/>
              </w:pBdr>
              <w:spacing w:line="240" w:lineRule="auto"/>
              <w:ind w:right="-87"/>
              <w:jc w:val="right"/>
              <w:rPr>
                <w:rFonts w:ascii="Browallia New" w:hAnsi="Browallia New" w:cs="Browallia New"/>
                <w:snapToGrid w:val="0"/>
                <w:sz w:val="20"/>
                <w:szCs w:val="20"/>
                <w:lang w:eastAsia="th-TH"/>
              </w:rPr>
            </w:pPr>
            <w:r w:rsidRPr="002F0C9D">
              <w:rPr>
                <w:rFonts w:ascii="Browallia New" w:hAnsi="Browallia New" w:cs="Browallia New"/>
                <w:snapToGrid w:val="0"/>
                <w:sz w:val="20"/>
                <w:szCs w:val="20"/>
                <w:lang w:eastAsia="th-TH"/>
              </w:rPr>
              <w:t>77,63</w:t>
            </w:r>
            <w:r w:rsidR="00167A7E">
              <w:rPr>
                <w:rFonts w:ascii="Browallia New" w:hAnsi="Browallia New" w:cs="Browallia New"/>
                <w:snapToGrid w:val="0"/>
                <w:sz w:val="20"/>
                <w:szCs w:val="20"/>
                <w:lang w:eastAsia="th-TH"/>
              </w:rPr>
              <w:t>2</w:t>
            </w:r>
          </w:p>
        </w:tc>
        <w:tc>
          <w:tcPr>
            <w:tcW w:w="884" w:type="dxa"/>
          </w:tcPr>
          <w:p w14:paraId="7129469B" w14:textId="15BEDE30" w:rsidR="002C48BB" w:rsidRPr="0068079D" w:rsidRDefault="002F0C9D" w:rsidP="002C48BB">
            <w:pPr>
              <w:pBdr>
                <w:bottom w:val="single" w:sz="4" w:space="1" w:color="auto"/>
              </w:pBdr>
              <w:spacing w:line="240" w:lineRule="auto"/>
              <w:ind w:right="-87"/>
              <w:jc w:val="right"/>
              <w:rPr>
                <w:rFonts w:ascii="Browallia New" w:hAnsi="Browallia New" w:cs="Browallia New"/>
                <w:snapToGrid w:val="0"/>
                <w:sz w:val="20"/>
                <w:szCs w:val="20"/>
                <w:lang w:eastAsia="th-TH"/>
              </w:rPr>
            </w:pPr>
            <w:r w:rsidRPr="002F0C9D">
              <w:rPr>
                <w:rFonts w:ascii="Browallia New" w:hAnsi="Browallia New" w:cs="Browallia New"/>
                <w:snapToGrid w:val="0"/>
                <w:sz w:val="20"/>
                <w:szCs w:val="20"/>
                <w:lang w:eastAsia="th-TH"/>
              </w:rPr>
              <w:t>(64,811)</w:t>
            </w:r>
          </w:p>
        </w:tc>
        <w:tc>
          <w:tcPr>
            <w:tcW w:w="884" w:type="dxa"/>
          </w:tcPr>
          <w:p w14:paraId="5786946E" w14:textId="4C22D4BB" w:rsidR="002C48BB" w:rsidRPr="0068079D" w:rsidRDefault="002F0C9D" w:rsidP="002C48BB">
            <w:pPr>
              <w:pBdr>
                <w:bottom w:val="single" w:sz="4" w:space="1" w:color="auto"/>
              </w:pBdr>
              <w:tabs>
                <w:tab w:val="decimal" w:pos="749"/>
              </w:tabs>
              <w:spacing w:line="240" w:lineRule="auto"/>
              <w:ind w:right="-87"/>
              <w:jc w:val="right"/>
              <w:rPr>
                <w:rFonts w:ascii="Browallia New" w:hAnsi="Browallia New" w:cs="Browallia New"/>
                <w:snapToGrid w:val="0"/>
                <w:sz w:val="20"/>
                <w:szCs w:val="20"/>
                <w:lang w:eastAsia="th-TH"/>
              </w:rPr>
            </w:pPr>
            <w:r w:rsidRPr="002F0C9D">
              <w:rPr>
                <w:rFonts w:ascii="Browallia New" w:hAnsi="Browallia New" w:cs="Browallia New"/>
                <w:snapToGrid w:val="0"/>
                <w:sz w:val="20"/>
                <w:szCs w:val="20"/>
                <w:lang w:eastAsia="th-TH"/>
              </w:rPr>
              <w:t>12,82</w:t>
            </w:r>
            <w:r w:rsidR="00C15866">
              <w:rPr>
                <w:rFonts w:ascii="Browallia New" w:hAnsi="Browallia New" w:cs="Browallia New"/>
                <w:snapToGrid w:val="0"/>
                <w:sz w:val="20"/>
                <w:szCs w:val="20"/>
                <w:lang w:eastAsia="th-TH"/>
              </w:rPr>
              <w:t>1</w:t>
            </w:r>
          </w:p>
        </w:tc>
      </w:tr>
      <w:tr w:rsidR="00540ADE" w:rsidRPr="0068079D" w14:paraId="66212DA3" w14:textId="77777777" w:rsidTr="00E72A26">
        <w:trPr>
          <w:trHeight w:val="53"/>
        </w:trPr>
        <w:tc>
          <w:tcPr>
            <w:tcW w:w="1526" w:type="dxa"/>
            <w:vAlign w:val="bottom"/>
          </w:tcPr>
          <w:p w14:paraId="500097E7" w14:textId="77777777" w:rsidR="00540ADE" w:rsidRPr="0068079D" w:rsidRDefault="00540ADE" w:rsidP="00540ADE">
            <w:pPr>
              <w:spacing w:line="240" w:lineRule="auto"/>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877" w:type="dxa"/>
          </w:tcPr>
          <w:p w14:paraId="41D051B5" w14:textId="34D1B62F" w:rsidR="00540ADE" w:rsidRPr="0068079D" w:rsidRDefault="002C48BB" w:rsidP="00540ADE">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2C48BB">
              <w:rPr>
                <w:rFonts w:ascii="Browallia New" w:hAnsi="Browallia New" w:cs="Browallia New"/>
                <w:snapToGrid w:val="0"/>
                <w:sz w:val="20"/>
                <w:szCs w:val="20"/>
                <w:lang w:eastAsia="th-TH"/>
              </w:rPr>
              <w:t>213,907</w:t>
            </w:r>
          </w:p>
        </w:tc>
        <w:tc>
          <w:tcPr>
            <w:tcW w:w="884" w:type="dxa"/>
          </w:tcPr>
          <w:p w14:paraId="6FDB6FF5" w14:textId="2C755EC1" w:rsidR="00540ADE" w:rsidRPr="0068079D" w:rsidRDefault="00540ADE" w:rsidP="00540ADE">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4C7C4F">
              <w:rPr>
                <w:rFonts w:ascii="Browallia New" w:hAnsi="Browallia New" w:cs="Browallia New"/>
                <w:snapToGrid w:val="0"/>
                <w:sz w:val="20"/>
                <w:szCs w:val="20"/>
                <w:lang w:eastAsia="th-TH"/>
              </w:rPr>
              <w:t>10</w:t>
            </w:r>
            <w:r w:rsidR="00BE0F35">
              <w:rPr>
                <w:rFonts w:ascii="Browallia New" w:hAnsi="Browallia New" w:cs="Browallia New"/>
                <w:snapToGrid w:val="0"/>
                <w:sz w:val="20"/>
                <w:szCs w:val="20"/>
                <w:lang w:eastAsia="th-TH"/>
              </w:rPr>
              <w:t>6</w:t>
            </w:r>
            <w:r w:rsidRPr="004C7C4F">
              <w:rPr>
                <w:rFonts w:ascii="Browallia New" w:hAnsi="Browallia New" w:cs="Browallia New"/>
                <w:snapToGrid w:val="0"/>
                <w:sz w:val="20"/>
                <w:szCs w:val="20"/>
                <w:lang w:eastAsia="th-TH"/>
              </w:rPr>
              <w:t>,</w:t>
            </w:r>
            <w:r w:rsidR="00BE0F35">
              <w:rPr>
                <w:rFonts w:ascii="Browallia New" w:hAnsi="Browallia New" w:cs="Browallia New"/>
                <w:snapToGrid w:val="0"/>
                <w:sz w:val="20"/>
                <w:szCs w:val="20"/>
                <w:lang w:eastAsia="th-TH"/>
              </w:rPr>
              <w:t>402</w:t>
            </w:r>
          </w:p>
        </w:tc>
        <w:tc>
          <w:tcPr>
            <w:tcW w:w="884" w:type="dxa"/>
            <w:vAlign w:val="center"/>
          </w:tcPr>
          <w:p w14:paraId="5062F6B9" w14:textId="04744816" w:rsidR="00540ADE" w:rsidRPr="0068079D" w:rsidRDefault="00540ADE" w:rsidP="00540ADE">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4C7C4F">
              <w:rPr>
                <w:rFonts w:ascii="Browallia New" w:hAnsi="Browallia New" w:cs="Browallia New"/>
                <w:snapToGrid w:val="0"/>
                <w:sz w:val="20"/>
                <w:szCs w:val="20"/>
                <w:lang w:eastAsia="th-TH"/>
              </w:rPr>
              <w:t>21,448</w:t>
            </w:r>
          </w:p>
        </w:tc>
        <w:tc>
          <w:tcPr>
            <w:tcW w:w="964" w:type="dxa"/>
          </w:tcPr>
          <w:p w14:paraId="7FA0069F" w14:textId="7592D3D8" w:rsidR="00540ADE" w:rsidRPr="0068079D" w:rsidRDefault="00540ADE" w:rsidP="00540ADE">
            <w:pPr>
              <w:pBdr>
                <w:bottom w:val="single" w:sz="12" w:space="1" w:color="auto"/>
              </w:pBd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r w:rsidRPr="00540ADE">
              <w:rPr>
                <w:rFonts w:ascii="Browallia New" w:hAnsi="Browallia New" w:cs="Browallia New"/>
                <w:snapToGrid w:val="0"/>
                <w:sz w:val="20"/>
                <w:szCs w:val="20"/>
                <w:lang w:eastAsia="th-TH"/>
              </w:rPr>
              <w:t>20,85</w:t>
            </w:r>
            <w:r w:rsidR="00487164">
              <w:rPr>
                <w:rFonts w:ascii="Browallia New" w:hAnsi="Browallia New" w:cs="Browallia New"/>
                <w:snapToGrid w:val="0"/>
                <w:sz w:val="20"/>
                <w:szCs w:val="20"/>
                <w:lang w:eastAsia="th-TH"/>
              </w:rPr>
              <w:t>2</w:t>
            </w:r>
          </w:p>
        </w:tc>
        <w:tc>
          <w:tcPr>
            <w:tcW w:w="884" w:type="dxa"/>
          </w:tcPr>
          <w:p w14:paraId="392B05C9" w14:textId="0A8BC52E" w:rsidR="00540ADE" w:rsidRPr="0068079D" w:rsidRDefault="00540ADE" w:rsidP="00540ADE">
            <w:pPr>
              <w:pBdr>
                <w:bottom w:val="single" w:sz="12" w:space="1" w:color="auto"/>
              </w:pBdr>
              <w:tabs>
                <w:tab w:val="clear" w:pos="454"/>
                <w:tab w:val="clear" w:pos="680"/>
                <w:tab w:val="left" w:pos="354"/>
                <w:tab w:val="decimal" w:pos="444"/>
                <w:tab w:val="decimal" w:pos="806"/>
              </w:tabs>
              <w:spacing w:line="240" w:lineRule="auto"/>
              <w:ind w:right="-72"/>
              <w:jc w:val="right"/>
              <w:rPr>
                <w:rFonts w:ascii="Browallia New" w:hAnsi="Browallia New" w:cs="Browallia New"/>
                <w:snapToGrid w:val="0"/>
                <w:sz w:val="20"/>
                <w:szCs w:val="20"/>
                <w:lang w:eastAsia="th-TH"/>
              </w:rPr>
            </w:pPr>
            <w:r w:rsidRPr="00540ADE">
              <w:rPr>
                <w:rFonts w:ascii="Browallia New" w:hAnsi="Browallia New" w:cs="Browallia New"/>
                <w:snapToGrid w:val="0"/>
                <w:sz w:val="20"/>
                <w:szCs w:val="20"/>
                <w:lang w:eastAsia="th-TH"/>
              </w:rPr>
              <w:t>959</w:t>
            </w:r>
          </w:p>
        </w:tc>
        <w:tc>
          <w:tcPr>
            <w:tcW w:w="884" w:type="dxa"/>
          </w:tcPr>
          <w:p w14:paraId="4289CBF5" w14:textId="0940883B" w:rsidR="00540ADE" w:rsidRPr="0068079D" w:rsidRDefault="002C48BB" w:rsidP="00540ADE">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2C48BB">
              <w:rPr>
                <w:rFonts w:ascii="Browallia New" w:hAnsi="Browallia New" w:cs="Browallia New"/>
                <w:snapToGrid w:val="0"/>
                <w:sz w:val="20"/>
                <w:szCs w:val="20"/>
                <w:lang w:eastAsia="th-TH"/>
              </w:rPr>
              <w:t>8</w:t>
            </w:r>
            <w:r w:rsidR="00A0539D">
              <w:rPr>
                <w:rFonts w:ascii="Browallia New" w:hAnsi="Browallia New" w:cs="Browallia New"/>
                <w:snapToGrid w:val="0"/>
                <w:sz w:val="20"/>
                <w:szCs w:val="20"/>
                <w:lang w:eastAsia="th-TH"/>
              </w:rPr>
              <w:t>0</w:t>
            </w:r>
            <w:r w:rsidRPr="002C48BB">
              <w:rPr>
                <w:rFonts w:ascii="Browallia New" w:hAnsi="Browallia New" w:cs="Browallia New"/>
                <w:snapToGrid w:val="0"/>
                <w:sz w:val="20"/>
                <w:szCs w:val="20"/>
                <w:lang w:eastAsia="th-TH"/>
              </w:rPr>
              <w:t>,</w:t>
            </w:r>
            <w:r w:rsidR="00A0539D">
              <w:rPr>
                <w:rFonts w:ascii="Browallia New" w:hAnsi="Browallia New" w:cs="Browallia New"/>
                <w:snapToGrid w:val="0"/>
                <w:sz w:val="20"/>
                <w:szCs w:val="20"/>
                <w:lang w:eastAsia="th-TH"/>
              </w:rPr>
              <w:t>563</w:t>
            </w:r>
          </w:p>
        </w:tc>
        <w:tc>
          <w:tcPr>
            <w:tcW w:w="884" w:type="dxa"/>
          </w:tcPr>
          <w:p w14:paraId="3B624AF9" w14:textId="329A9D0A" w:rsidR="00540ADE" w:rsidRPr="0068079D" w:rsidRDefault="002F0C9D" w:rsidP="00540ADE">
            <w:pPr>
              <w:pBdr>
                <w:bottom w:val="single" w:sz="12" w:space="1" w:color="auto"/>
              </w:pBdr>
              <w:tabs>
                <w:tab w:val="clear" w:pos="454"/>
                <w:tab w:val="clear" w:pos="680"/>
                <w:tab w:val="left" w:pos="354"/>
                <w:tab w:val="decimal" w:pos="444"/>
              </w:tabs>
              <w:spacing w:line="240" w:lineRule="auto"/>
              <w:ind w:right="-72"/>
              <w:jc w:val="right"/>
              <w:rPr>
                <w:rFonts w:ascii="Browallia New" w:hAnsi="Browallia New" w:cs="Browallia New"/>
                <w:snapToGrid w:val="0"/>
                <w:sz w:val="20"/>
                <w:szCs w:val="20"/>
                <w:lang w:eastAsia="th-TH"/>
              </w:rPr>
            </w:pPr>
            <w:r w:rsidRPr="002F0C9D">
              <w:rPr>
                <w:rFonts w:ascii="Browallia New" w:hAnsi="Browallia New" w:cs="Browallia New"/>
                <w:snapToGrid w:val="0"/>
                <w:sz w:val="20"/>
                <w:szCs w:val="20"/>
                <w:lang w:eastAsia="th-TH"/>
              </w:rPr>
              <w:t>444,13</w:t>
            </w:r>
            <w:r w:rsidR="00167A7E">
              <w:rPr>
                <w:rFonts w:ascii="Browallia New" w:hAnsi="Browallia New" w:cs="Browallia New"/>
                <w:snapToGrid w:val="0"/>
                <w:sz w:val="20"/>
                <w:szCs w:val="20"/>
                <w:lang w:eastAsia="th-TH"/>
              </w:rPr>
              <w:t>0</w:t>
            </w:r>
          </w:p>
        </w:tc>
        <w:tc>
          <w:tcPr>
            <w:tcW w:w="884" w:type="dxa"/>
          </w:tcPr>
          <w:p w14:paraId="44E30B8C" w14:textId="2EB5EA5B" w:rsidR="00540ADE" w:rsidRPr="0068079D" w:rsidRDefault="002F0C9D" w:rsidP="00540ADE">
            <w:pPr>
              <w:pBdr>
                <w:bottom w:val="single" w:sz="12" w:space="1" w:color="auto"/>
              </w:pBdr>
              <w:tabs>
                <w:tab w:val="clear" w:pos="454"/>
                <w:tab w:val="clear" w:pos="680"/>
                <w:tab w:val="left" w:pos="354"/>
                <w:tab w:val="decimal" w:pos="444"/>
                <w:tab w:val="decimal" w:pos="821"/>
              </w:tabs>
              <w:spacing w:line="240" w:lineRule="auto"/>
              <w:ind w:right="-72"/>
              <w:jc w:val="right"/>
              <w:rPr>
                <w:rFonts w:ascii="Browallia New" w:hAnsi="Browallia New" w:cs="Browallia New"/>
                <w:snapToGrid w:val="0"/>
                <w:sz w:val="20"/>
                <w:szCs w:val="20"/>
                <w:lang w:eastAsia="th-TH"/>
              </w:rPr>
            </w:pPr>
            <w:r w:rsidRPr="002F0C9D">
              <w:rPr>
                <w:rFonts w:ascii="Browallia New" w:hAnsi="Browallia New" w:cs="Browallia New"/>
                <w:snapToGrid w:val="0"/>
                <w:sz w:val="20"/>
                <w:szCs w:val="20"/>
                <w:lang w:eastAsia="th-TH"/>
              </w:rPr>
              <w:t>(110,722)</w:t>
            </w:r>
          </w:p>
        </w:tc>
        <w:tc>
          <w:tcPr>
            <w:tcW w:w="884" w:type="dxa"/>
          </w:tcPr>
          <w:p w14:paraId="553ED293" w14:textId="150A6B6F" w:rsidR="00540ADE" w:rsidRPr="0068079D" w:rsidRDefault="00C6521F" w:rsidP="00DF768C">
            <w:pPr>
              <w:pBdr>
                <w:bottom w:val="single" w:sz="12" w:space="1" w:color="auto"/>
              </w:pBdr>
              <w:tabs>
                <w:tab w:val="clear" w:pos="454"/>
                <w:tab w:val="clear" w:pos="680"/>
                <w:tab w:val="left" w:pos="354"/>
                <w:tab w:val="decimal" w:pos="444"/>
                <w:tab w:val="decimal" w:pos="749"/>
              </w:tabs>
              <w:spacing w:line="240" w:lineRule="auto"/>
              <w:ind w:right="-72"/>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ab/>
            </w:r>
            <w:r w:rsidRPr="00C6521F">
              <w:rPr>
                <w:rFonts w:ascii="Browallia New" w:hAnsi="Browallia New" w:cs="Browallia New"/>
                <w:snapToGrid w:val="0"/>
                <w:sz w:val="20"/>
                <w:szCs w:val="20"/>
                <w:lang w:eastAsia="th-TH"/>
              </w:rPr>
              <w:t>333,40</w:t>
            </w:r>
            <w:r w:rsidR="00167A7E">
              <w:rPr>
                <w:rFonts w:ascii="Browallia New" w:hAnsi="Browallia New" w:cs="Browallia New"/>
                <w:snapToGrid w:val="0"/>
                <w:sz w:val="20"/>
                <w:szCs w:val="20"/>
                <w:lang w:eastAsia="th-TH"/>
              </w:rPr>
              <w:t>8</w:t>
            </w:r>
          </w:p>
        </w:tc>
      </w:tr>
    </w:tbl>
    <w:p w14:paraId="627CCB6E" w14:textId="77777777" w:rsidR="003D405D" w:rsidRDefault="003D405D" w:rsidP="0031388B">
      <w:pPr>
        <w:tabs>
          <w:tab w:val="clear" w:pos="227"/>
          <w:tab w:val="clear" w:pos="454"/>
          <w:tab w:val="left" w:pos="3390"/>
        </w:tabs>
        <w:spacing w:line="240" w:lineRule="auto"/>
        <w:jc w:val="thaiDistribute"/>
        <w:rPr>
          <w:rFonts w:ascii="Browallia New" w:hAnsi="Browallia New" w:cs="Browallia New"/>
          <w:sz w:val="28"/>
          <w:szCs w:val="28"/>
          <w:lang w:val="en-GB"/>
        </w:rPr>
      </w:pPr>
    </w:p>
    <w:p w14:paraId="72447BD8" w14:textId="77777777" w:rsidR="00033F07" w:rsidRDefault="00033F07" w:rsidP="0031388B">
      <w:pPr>
        <w:tabs>
          <w:tab w:val="clear" w:pos="227"/>
          <w:tab w:val="clear" w:pos="454"/>
          <w:tab w:val="left" w:pos="3390"/>
        </w:tabs>
        <w:spacing w:line="240" w:lineRule="auto"/>
        <w:jc w:val="thaiDistribute"/>
        <w:rPr>
          <w:rFonts w:ascii="Browallia New" w:hAnsi="Browallia New" w:cs="Browallia New"/>
          <w:sz w:val="28"/>
          <w:szCs w:val="28"/>
          <w:cs/>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CD32A2" w:rsidRPr="00CD31A7" w14:paraId="0F3B3ADB" w14:textId="77777777" w:rsidTr="00E72A26">
        <w:trPr>
          <w:trHeight w:val="64"/>
        </w:trPr>
        <w:tc>
          <w:tcPr>
            <w:tcW w:w="1526" w:type="dxa"/>
            <w:vAlign w:val="bottom"/>
          </w:tcPr>
          <w:p w14:paraId="60A2E484" w14:textId="77777777" w:rsidR="00CD32A2" w:rsidRPr="00CD31A7" w:rsidRDefault="00CD32A2" w:rsidP="00E72A26">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64258A65" w14:textId="77777777" w:rsidR="00CD32A2" w:rsidRPr="00CD31A7" w:rsidRDefault="00CD32A2" w:rsidP="00E72A26">
            <w:pPr>
              <w:pStyle w:val="a9"/>
              <w:ind w:right="-72"/>
              <w:jc w:val="right"/>
              <w:rPr>
                <w:rFonts w:ascii="Browallia New" w:hAnsi="Browallia New" w:cs="Browallia New"/>
                <w:b/>
                <w:bCs/>
                <w:color w:val="000000"/>
                <w:spacing w:val="-4"/>
                <w:sz w:val="20"/>
                <w:szCs w:val="20"/>
                <w:cs/>
                <w:lang w:val="th-TH"/>
              </w:rPr>
            </w:pPr>
            <w:r w:rsidRPr="00CD31A7">
              <w:rPr>
                <w:rFonts w:ascii="Browallia New" w:hAnsi="Browallia New" w:cs="Browallia New"/>
                <w:b/>
                <w:bCs/>
                <w:color w:val="000000"/>
                <w:spacing w:val="-4"/>
                <w:sz w:val="20"/>
                <w:szCs w:val="20"/>
                <w:cs/>
                <w:lang w:val="th-TH"/>
              </w:rPr>
              <w:t>(หน่วย : พันบาท)</w:t>
            </w:r>
          </w:p>
        </w:tc>
      </w:tr>
      <w:tr w:rsidR="00CD32A2" w:rsidRPr="00CD31A7" w14:paraId="3AF580FA" w14:textId="77777777" w:rsidTr="00E72A26">
        <w:trPr>
          <w:trHeight w:val="64"/>
        </w:trPr>
        <w:tc>
          <w:tcPr>
            <w:tcW w:w="1526" w:type="dxa"/>
            <w:vAlign w:val="bottom"/>
          </w:tcPr>
          <w:p w14:paraId="6E4DA831" w14:textId="77777777" w:rsidR="00CD32A2" w:rsidRPr="00CD31A7" w:rsidRDefault="00CD32A2" w:rsidP="00E72A26">
            <w:pPr>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343A4854" w14:textId="77777777" w:rsidR="00CD32A2" w:rsidRPr="00CD31A7" w:rsidRDefault="00CD32A2" w:rsidP="00E72A26">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CD31A7">
              <w:rPr>
                <w:rFonts w:ascii="Browallia New" w:hAnsi="Browallia New" w:cs="Browallia New"/>
                <w:b/>
                <w:bCs/>
                <w:color w:val="000000"/>
                <w:spacing w:val="-4"/>
                <w:sz w:val="20"/>
                <w:szCs w:val="20"/>
                <w:cs/>
                <w:lang w:val="th-TH"/>
              </w:rPr>
              <w:t>ข้อมูลทางการเงินรวม</w:t>
            </w:r>
          </w:p>
        </w:tc>
      </w:tr>
      <w:tr w:rsidR="00CD32A2" w:rsidRPr="00CD31A7" w14:paraId="2DFF8E31" w14:textId="77777777" w:rsidTr="00E72A26">
        <w:trPr>
          <w:trHeight w:val="63"/>
        </w:trPr>
        <w:tc>
          <w:tcPr>
            <w:tcW w:w="1526" w:type="dxa"/>
            <w:vAlign w:val="bottom"/>
          </w:tcPr>
          <w:p w14:paraId="7761D514" w14:textId="77777777" w:rsidR="00CD32A2" w:rsidRPr="00CD31A7" w:rsidRDefault="00CD32A2" w:rsidP="00E72A26">
            <w:pPr>
              <w:spacing w:before="16"/>
              <w:ind w:left="-104"/>
              <w:jc w:val="thaiDistribute"/>
              <w:rPr>
                <w:rFonts w:ascii="Browallia New" w:hAnsi="Browallia New" w:cs="Browallia New"/>
                <w:snapToGrid w:val="0"/>
                <w:spacing w:val="-4"/>
                <w:sz w:val="20"/>
                <w:szCs w:val="20"/>
                <w:cs/>
                <w:lang w:val="en-GB" w:eastAsia="th-TH"/>
              </w:rPr>
            </w:pPr>
          </w:p>
        </w:tc>
        <w:tc>
          <w:tcPr>
            <w:tcW w:w="8029" w:type="dxa"/>
            <w:gridSpan w:val="9"/>
            <w:vAlign w:val="bottom"/>
          </w:tcPr>
          <w:p w14:paraId="7F384D6F" w14:textId="0A57A37F" w:rsidR="00CD32A2" w:rsidRPr="00CD31A7" w:rsidRDefault="00F26B38" w:rsidP="00E72A26">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Pr>
                <w:rFonts w:ascii="Browallia New" w:hAnsi="Browallia New" w:cs="Browallia New" w:hint="cs"/>
                <w:b/>
                <w:bCs/>
                <w:sz w:val="20"/>
                <w:szCs w:val="20"/>
                <w:cs/>
                <w:lang w:val="th-TH"/>
              </w:rPr>
              <w:t xml:space="preserve">ณ </w:t>
            </w:r>
            <w:r w:rsidR="00CD32A2" w:rsidRPr="00CD31A7">
              <w:rPr>
                <w:rFonts w:ascii="Browallia New" w:hAnsi="Browallia New" w:cs="Browallia New"/>
                <w:b/>
                <w:bCs/>
                <w:sz w:val="20"/>
                <w:szCs w:val="20"/>
                <w:cs/>
                <w:lang w:val="th-TH"/>
              </w:rPr>
              <w:t xml:space="preserve">วันที่ </w:t>
            </w:r>
            <w:r w:rsidR="00CD32A2" w:rsidRPr="00CD31A7">
              <w:rPr>
                <w:rFonts w:ascii="Browallia New" w:hAnsi="Browallia New" w:cs="Browallia New"/>
                <w:b/>
                <w:bCs/>
                <w:sz w:val="20"/>
                <w:szCs w:val="20"/>
                <w:lang w:val="en-GB"/>
              </w:rPr>
              <w:t xml:space="preserve">31 </w:t>
            </w:r>
            <w:r w:rsidR="00CD32A2" w:rsidRPr="00CD31A7">
              <w:rPr>
                <w:rFonts w:ascii="Browallia New" w:hAnsi="Browallia New" w:cs="Browallia New"/>
                <w:b/>
                <w:bCs/>
                <w:sz w:val="20"/>
                <w:szCs w:val="20"/>
                <w:cs/>
                <w:lang w:val="th-TH"/>
              </w:rPr>
              <w:t xml:space="preserve">มีนาคม </w:t>
            </w:r>
            <w:r w:rsidR="00CD32A2" w:rsidRPr="00CD31A7">
              <w:rPr>
                <w:rFonts w:ascii="Browallia New" w:hAnsi="Browallia New" w:cs="Browallia New"/>
                <w:b/>
                <w:bCs/>
                <w:sz w:val="20"/>
                <w:szCs w:val="20"/>
                <w:lang w:val="en-GB"/>
              </w:rPr>
              <w:t>256</w:t>
            </w:r>
            <w:r w:rsidR="00CD32A2">
              <w:rPr>
                <w:rFonts w:ascii="Browallia New" w:hAnsi="Browallia New" w:cs="Browallia New"/>
                <w:b/>
                <w:bCs/>
                <w:sz w:val="20"/>
                <w:szCs w:val="20"/>
              </w:rPr>
              <w:t>9</w:t>
            </w:r>
          </w:p>
        </w:tc>
      </w:tr>
      <w:tr w:rsidR="00CD32A2" w:rsidRPr="00CD31A7" w14:paraId="2A8D81AD" w14:textId="77777777" w:rsidTr="00E72A26">
        <w:trPr>
          <w:trHeight w:val="63"/>
        </w:trPr>
        <w:tc>
          <w:tcPr>
            <w:tcW w:w="1526" w:type="dxa"/>
            <w:vAlign w:val="bottom"/>
          </w:tcPr>
          <w:p w14:paraId="3FFEB2CF" w14:textId="77777777" w:rsidR="00CD32A2" w:rsidRPr="00CD31A7" w:rsidRDefault="00CD32A2" w:rsidP="00E72A26">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291E9434" w14:textId="77777777" w:rsidR="00CD32A2" w:rsidRPr="00CD31A7" w:rsidRDefault="00CD32A2" w:rsidP="00E72A26">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CD31A7">
              <w:rPr>
                <w:rFonts w:ascii="Browallia New" w:hAnsi="Browallia New" w:cs="Browallia New"/>
                <w:b/>
                <w:bCs/>
                <w:snapToGrid w:val="0"/>
                <w:color w:val="000000"/>
                <w:spacing w:val="-4"/>
                <w:sz w:val="20"/>
                <w:szCs w:val="20"/>
                <w:cs/>
                <w:lang w:eastAsia="th-TH"/>
              </w:rPr>
              <w:t>ธุรกิจ</w:t>
            </w:r>
            <w:r w:rsidRPr="00CD31A7">
              <w:rPr>
                <w:rFonts w:ascii="Browallia New" w:hAnsi="Browallia New" w:cs="Browallia New"/>
                <w:b/>
                <w:bCs/>
                <w:color w:val="000000"/>
                <w:spacing w:val="-4"/>
                <w:sz w:val="20"/>
                <w:szCs w:val="20"/>
                <w:cs/>
              </w:rPr>
              <w:t>พาณิชย์</w:t>
            </w:r>
          </w:p>
        </w:tc>
        <w:tc>
          <w:tcPr>
            <w:tcW w:w="884" w:type="dxa"/>
            <w:vAlign w:val="bottom"/>
          </w:tcPr>
          <w:p w14:paraId="1528630A" w14:textId="77777777" w:rsidR="00CD32A2" w:rsidRPr="00CD31A7" w:rsidRDefault="00CD32A2" w:rsidP="00E72A26">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84" w:type="dxa"/>
            <w:vAlign w:val="bottom"/>
          </w:tcPr>
          <w:p w14:paraId="496C296F" w14:textId="77777777" w:rsidR="00CD32A2" w:rsidRPr="00CD31A7" w:rsidRDefault="00CD32A2" w:rsidP="00E72A26">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4" w:type="dxa"/>
            <w:vAlign w:val="bottom"/>
          </w:tcPr>
          <w:p w14:paraId="557E6702" w14:textId="77777777" w:rsidR="00CD32A2" w:rsidRPr="00CD31A7" w:rsidRDefault="00CD32A2" w:rsidP="00E72A26">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CD31A7">
              <w:rPr>
                <w:rFonts w:ascii="Browallia New" w:hAnsi="Browallia New" w:cs="Browallia New"/>
                <w:b/>
                <w:bCs/>
                <w:snapToGrid w:val="0"/>
                <w:color w:val="000000"/>
                <w:spacing w:val="-4"/>
                <w:sz w:val="20"/>
                <w:szCs w:val="20"/>
                <w:cs/>
                <w:lang w:val="en-GB" w:eastAsia="th-TH"/>
              </w:rPr>
              <w:t>ธุรกิจ</w:t>
            </w:r>
            <w:r w:rsidRPr="00CD31A7">
              <w:rPr>
                <w:rFonts w:ascii="Browallia New" w:hAnsi="Browallia New" w:cs="Browallia New"/>
                <w:b/>
                <w:bCs/>
                <w:snapToGrid w:val="0"/>
                <w:color w:val="000000"/>
                <w:spacing w:val="-4"/>
                <w:sz w:val="20"/>
                <w:szCs w:val="20"/>
                <w:cs/>
                <w:lang w:val="en-GB" w:eastAsia="th-TH"/>
              </w:rPr>
              <w:br/>
              <w:t>รับจ้างและ</w:t>
            </w:r>
          </w:p>
        </w:tc>
        <w:tc>
          <w:tcPr>
            <w:tcW w:w="884" w:type="dxa"/>
            <w:vAlign w:val="bottom"/>
          </w:tcPr>
          <w:p w14:paraId="6D428FD7" w14:textId="77777777" w:rsidR="00CD32A2" w:rsidRPr="00CD31A7" w:rsidRDefault="00CD32A2" w:rsidP="00E72A26">
            <w:pPr>
              <w:pStyle w:val="a9"/>
              <w:tabs>
                <w:tab w:val="right" w:pos="778"/>
              </w:tabs>
              <w:ind w:right="-72"/>
              <w:jc w:val="center"/>
              <w:rPr>
                <w:rFonts w:ascii="Browallia New" w:hAnsi="Browallia New" w:cs="Browallia New"/>
                <w:b/>
                <w:bCs/>
                <w:color w:val="000000"/>
                <w:spacing w:val="-4"/>
                <w:sz w:val="20"/>
                <w:szCs w:val="20"/>
                <w:cs/>
              </w:rPr>
            </w:pPr>
            <w:r w:rsidRPr="00CD31A7">
              <w:rPr>
                <w:rFonts w:ascii="Browallia New" w:hAnsi="Browallia New" w:cs="Browallia New"/>
                <w:b/>
                <w:bCs/>
                <w:color w:val="000000"/>
                <w:spacing w:val="-4"/>
                <w:sz w:val="20"/>
                <w:szCs w:val="20"/>
                <w:cs/>
              </w:rPr>
              <w:t>ธุรกิจสินทรัพย์</w:t>
            </w:r>
          </w:p>
        </w:tc>
        <w:tc>
          <w:tcPr>
            <w:tcW w:w="884" w:type="dxa"/>
            <w:vAlign w:val="bottom"/>
          </w:tcPr>
          <w:p w14:paraId="2D951C53" w14:textId="77777777" w:rsidR="00CD32A2" w:rsidRPr="00CD31A7" w:rsidRDefault="00CD32A2" w:rsidP="00E72A26">
            <w:pPr>
              <w:pStyle w:val="a9"/>
              <w:tabs>
                <w:tab w:val="right" w:pos="651"/>
              </w:tabs>
              <w:ind w:left="-43" w:right="-72"/>
              <w:jc w:val="center"/>
              <w:rPr>
                <w:rFonts w:ascii="Browallia New" w:hAnsi="Browallia New" w:cs="Browallia New"/>
                <w:b/>
                <w:bCs/>
                <w:color w:val="000000"/>
                <w:spacing w:val="-4"/>
                <w:sz w:val="20"/>
                <w:szCs w:val="20"/>
                <w:cs/>
              </w:rPr>
            </w:pPr>
            <w:r w:rsidRPr="00CD31A7">
              <w:rPr>
                <w:rFonts w:ascii="Browallia New" w:hAnsi="Browallia New" w:cs="Browallia New"/>
                <w:b/>
                <w:bCs/>
                <w:snapToGrid w:val="0"/>
                <w:color w:val="000000"/>
                <w:spacing w:val="-4"/>
                <w:sz w:val="20"/>
                <w:szCs w:val="20"/>
                <w:cs/>
                <w:lang w:eastAsia="th-TH"/>
              </w:rPr>
              <w:t>ธุรกิจบริการ</w:t>
            </w:r>
          </w:p>
        </w:tc>
        <w:tc>
          <w:tcPr>
            <w:tcW w:w="884" w:type="dxa"/>
            <w:vAlign w:val="bottom"/>
          </w:tcPr>
          <w:p w14:paraId="4C6C6150" w14:textId="77777777" w:rsidR="00CD32A2" w:rsidRPr="00CD31A7" w:rsidRDefault="00CD32A2" w:rsidP="00E72A26">
            <w:pPr>
              <w:pStyle w:val="a9"/>
              <w:tabs>
                <w:tab w:val="right" w:pos="778"/>
              </w:tabs>
              <w:ind w:left="-43" w:right="-72"/>
              <w:jc w:val="center"/>
              <w:rPr>
                <w:rFonts w:ascii="Browallia New" w:hAnsi="Browallia New" w:cs="Browallia New"/>
                <w:b/>
                <w:bCs/>
                <w:color w:val="000000"/>
                <w:spacing w:val="-4"/>
                <w:sz w:val="20"/>
                <w:szCs w:val="20"/>
                <w:cs/>
              </w:rPr>
            </w:pPr>
          </w:p>
        </w:tc>
        <w:tc>
          <w:tcPr>
            <w:tcW w:w="884" w:type="dxa"/>
            <w:vAlign w:val="bottom"/>
          </w:tcPr>
          <w:p w14:paraId="74DE06A3" w14:textId="77777777" w:rsidR="00CD32A2" w:rsidRPr="00CD31A7" w:rsidRDefault="00CD32A2" w:rsidP="00E72A26">
            <w:pPr>
              <w:pStyle w:val="a9"/>
              <w:tabs>
                <w:tab w:val="right" w:pos="778"/>
              </w:tabs>
              <w:ind w:left="-43" w:right="-72"/>
              <w:jc w:val="center"/>
              <w:rPr>
                <w:rFonts w:ascii="Browallia New" w:hAnsi="Browallia New" w:cs="Browallia New"/>
                <w:b/>
                <w:bCs/>
                <w:color w:val="000000"/>
                <w:spacing w:val="-4"/>
                <w:sz w:val="20"/>
                <w:szCs w:val="20"/>
                <w:cs/>
              </w:rPr>
            </w:pPr>
            <w:r w:rsidRPr="00CD31A7">
              <w:rPr>
                <w:rFonts w:ascii="Browallia New" w:hAnsi="Browallia New" w:cs="Browallia New"/>
                <w:b/>
                <w:bCs/>
                <w:color w:val="000000"/>
                <w:spacing w:val="-6"/>
                <w:sz w:val="20"/>
                <w:szCs w:val="20"/>
                <w:cs/>
              </w:rPr>
              <w:t>รายการ</w:t>
            </w:r>
          </w:p>
        </w:tc>
        <w:tc>
          <w:tcPr>
            <w:tcW w:w="884" w:type="dxa"/>
          </w:tcPr>
          <w:p w14:paraId="04B18D7C" w14:textId="77777777" w:rsidR="00CD32A2" w:rsidRPr="00CD31A7" w:rsidRDefault="00CD32A2" w:rsidP="00E72A26">
            <w:pPr>
              <w:pStyle w:val="a9"/>
              <w:tabs>
                <w:tab w:val="right" w:pos="778"/>
              </w:tabs>
              <w:ind w:left="-43" w:right="-72"/>
              <w:jc w:val="center"/>
              <w:rPr>
                <w:rFonts w:ascii="Browallia New" w:hAnsi="Browallia New" w:cs="Browallia New"/>
                <w:b/>
                <w:bCs/>
                <w:color w:val="000000"/>
                <w:spacing w:val="-4"/>
                <w:sz w:val="20"/>
                <w:szCs w:val="20"/>
                <w:cs/>
              </w:rPr>
            </w:pPr>
          </w:p>
        </w:tc>
      </w:tr>
      <w:tr w:rsidR="00CD32A2" w:rsidRPr="00CD31A7" w14:paraId="7B5A4059" w14:textId="77777777" w:rsidTr="00E72A26">
        <w:trPr>
          <w:trHeight w:val="63"/>
        </w:trPr>
        <w:tc>
          <w:tcPr>
            <w:tcW w:w="1526" w:type="dxa"/>
            <w:vAlign w:val="bottom"/>
          </w:tcPr>
          <w:p w14:paraId="11B48319" w14:textId="77777777" w:rsidR="00CD32A2" w:rsidRPr="00CD31A7" w:rsidRDefault="00CD32A2" w:rsidP="00E72A26">
            <w:pPr>
              <w:ind w:left="-104"/>
              <w:jc w:val="thaiDistribute"/>
              <w:rPr>
                <w:rFonts w:ascii="Browallia New" w:hAnsi="Browallia New" w:cs="Browallia New"/>
                <w:snapToGrid w:val="0"/>
                <w:spacing w:val="-4"/>
                <w:sz w:val="20"/>
                <w:szCs w:val="20"/>
                <w:lang w:val="en-GB" w:eastAsia="th-TH"/>
              </w:rPr>
            </w:pPr>
          </w:p>
        </w:tc>
        <w:tc>
          <w:tcPr>
            <w:tcW w:w="877" w:type="dxa"/>
            <w:vAlign w:val="bottom"/>
          </w:tcPr>
          <w:p w14:paraId="551600DD" w14:textId="77777777" w:rsidR="00CD32A2" w:rsidRPr="00CD31A7" w:rsidRDefault="00CD32A2" w:rsidP="00E72A26">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CD31A7">
              <w:rPr>
                <w:rFonts w:ascii="Browallia New" w:hAnsi="Browallia New" w:cs="Browallia New"/>
                <w:b/>
                <w:bCs/>
                <w:color w:val="000000"/>
                <w:spacing w:val="-4"/>
                <w:sz w:val="20"/>
                <w:szCs w:val="20"/>
                <w:cs/>
              </w:rPr>
              <w:t>หลายช่องทาง</w:t>
            </w:r>
          </w:p>
        </w:tc>
        <w:tc>
          <w:tcPr>
            <w:tcW w:w="884" w:type="dxa"/>
            <w:vAlign w:val="bottom"/>
          </w:tcPr>
          <w:p w14:paraId="482C139F" w14:textId="77777777" w:rsidR="00CD32A2" w:rsidRPr="00CD31A7" w:rsidRDefault="00CD32A2" w:rsidP="00E72A26">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CD31A7">
              <w:rPr>
                <w:rFonts w:ascii="Browallia New" w:hAnsi="Browallia New" w:cs="Browallia New"/>
                <w:b/>
                <w:bCs/>
                <w:snapToGrid w:val="0"/>
                <w:color w:val="000000"/>
                <w:spacing w:val="-4"/>
                <w:sz w:val="20"/>
                <w:szCs w:val="20"/>
                <w:cs/>
                <w:lang w:eastAsia="th-TH"/>
              </w:rPr>
              <w:t>ธุรกิจสื่อ</w:t>
            </w:r>
          </w:p>
        </w:tc>
        <w:tc>
          <w:tcPr>
            <w:tcW w:w="884" w:type="dxa"/>
            <w:vAlign w:val="bottom"/>
          </w:tcPr>
          <w:p w14:paraId="5DF9A5D5" w14:textId="77777777" w:rsidR="00CD32A2" w:rsidRPr="00CD31A7" w:rsidRDefault="00CD32A2" w:rsidP="00E72A26">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CD31A7">
              <w:rPr>
                <w:rFonts w:ascii="Browallia New" w:hAnsi="Browallia New" w:cs="Browallia New"/>
                <w:b/>
                <w:bCs/>
                <w:snapToGrid w:val="0"/>
                <w:color w:val="000000"/>
                <w:spacing w:val="-4"/>
                <w:sz w:val="20"/>
                <w:szCs w:val="20"/>
                <w:cs/>
                <w:lang w:eastAsia="th-TH"/>
              </w:rPr>
              <w:t>ธุรกิจเพลง</w:t>
            </w:r>
          </w:p>
        </w:tc>
        <w:tc>
          <w:tcPr>
            <w:tcW w:w="964" w:type="dxa"/>
            <w:vAlign w:val="bottom"/>
          </w:tcPr>
          <w:p w14:paraId="4D5BCBDF" w14:textId="77777777" w:rsidR="00CD32A2" w:rsidRPr="00CD31A7" w:rsidRDefault="00CD32A2" w:rsidP="00E72A26">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CD31A7">
              <w:rPr>
                <w:rFonts w:ascii="Browallia New" w:hAnsi="Browallia New" w:cs="Browallia New"/>
                <w:b/>
                <w:bCs/>
                <w:snapToGrid w:val="0"/>
                <w:color w:val="000000"/>
                <w:spacing w:val="-4"/>
                <w:sz w:val="20"/>
                <w:szCs w:val="20"/>
                <w:cs/>
                <w:lang w:val="en-GB" w:eastAsia="th-TH"/>
              </w:rPr>
              <w:t>ผลิตกิจกรรม</w:t>
            </w:r>
          </w:p>
        </w:tc>
        <w:tc>
          <w:tcPr>
            <w:tcW w:w="884" w:type="dxa"/>
            <w:vAlign w:val="bottom"/>
          </w:tcPr>
          <w:p w14:paraId="55A90EA4" w14:textId="77777777" w:rsidR="00CD32A2" w:rsidRPr="00CD31A7" w:rsidRDefault="00CD32A2" w:rsidP="00E72A26">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CD31A7">
              <w:rPr>
                <w:rFonts w:ascii="Browallia New" w:hAnsi="Browallia New" w:cs="Browallia New"/>
                <w:b/>
                <w:bCs/>
                <w:color w:val="000000"/>
                <w:spacing w:val="-4"/>
                <w:sz w:val="20"/>
                <w:szCs w:val="20"/>
                <w:cs/>
              </w:rPr>
              <w:t>ดิจิทัล</w:t>
            </w:r>
          </w:p>
        </w:tc>
        <w:tc>
          <w:tcPr>
            <w:tcW w:w="884" w:type="dxa"/>
            <w:vAlign w:val="bottom"/>
          </w:tcPr>
          <w:p w14:paraId="51A3813E" w14:textId="77777777" w:rsidR="00CD32A2" w:rsidRPr="00CD31A7" w:rsidRDefault="00CD32A2" w:rsidP="00E72A26">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CD31A7">
              <w:rPr>
                <w:rFonts w:ascii="Browallia New" w:hAnsi="Browallia New" w:cs="Browallia New"/>
                <w:b/>
                <w:bCs/>
                <w:color w:val="000000"/>
                <w:spacing w:val="-4"/>
                <w:sz w:val="20"/>
                <w:szCs w:val="20"/>
                <w:cs/>
              </w:rPr>
              <w:t>และอื่นๆ</w:t>
            </w:r>
          </w:p>
        </w:tc>
        <w:tc>
          <w:tcPr>
            <w:tcW w:w="884" w:type="dxa"/>
            <w:vAlign w:val="bottom"/>
          </w:tcPr>
          <w:p w14:paraId="08A2154C" w14:textId="77777777" w:rsidR="00CD32A2" w:rsidRPr="00CD31A7" w:rsidRDefault="00CD32A2" w:rsidP="00E72A26">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CD31A7">
              <w:rPr>
                <w:rFonts w:ascii="Browallia New" w:hAnsi="Browallia New" w:cs="Browallia New"/>
                <w:b/>
                <w:bCs/>
                <w:color w:val="000000"/>
                <w:spacing w:val="-4"/>
                <w:sz w:val="20"/>
                <w:szCs w:val="20"/>
                <w:cs/>
              </w:rPr>
              <w:t>รวม</w:t>
            </w:r>
          </w:p>
        </w:tc>
        <w:tc>
          <w:tcPr>
            <w:tcW w:w="884" w:type="dxa"/>
            <w:vAlign w:val="bottom"/>
          </w:tcPr>
          <w:p w14:paraId="4D17BC0E" w14:textId="77777777" w:rsidR="00CD32A2" w:rsidRPr="00CD31A7" w:rsidRDefault="00CD32A2" w:rsidP="00E72A26">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CD31A7">
              <w:rPr>
                <w:rFonts w:ascii="Browallia New" w:hAnsi="Browallia New" w:cs="Browallia New"/>
                <w:b/>
                <w:bCs/>
                <w:color w:val="000000"/>
                <w:spacing w:val="-6"/>
                <w:sz w:val="20"/>
                <w:szCs w:val="20"/>
                <w:cs/>
              </w:rPr>
              <w:t>ตัดบัญชี</w:t>
            </w:r>
          </w:p>
        </w:tc>
        <w:tc>
          <w:tcPr>
            <w:tcW w:w="884" w:type="dxa"/>
            <w:vAlign w:val="bottom"/>
          </w:tcPr>
          <w:p w14:paraId="22964ED0" w14:textId="77777777" w:rsidR="00CD32A2" w:rsidRPr="00CD31A7" w:rsidRDefault="00CD32A2" w:rsidP="00E72A26">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CD31A7">
              <w:rPr>
                <w:rFonts w:ascii="Browallia New" w:hAnsi="Browallia New" w:cs="Browallia New"/>
                <w:b/>
                <w:bCs/>
                <w:color w:val="000000"/>
                <w:spacing w:val="-4"/>
                <w:sz w:val="20"/>
                <w:szCs w:val="20"/>
                <w:cs/>
              </w:rPr>
              <w:t>รวม</w:t>
            </w:r>
          </w:p>
        </w:tc>
      </w:tr>
      <w:tr w:rsidR="00CD32A2" w:rsidRPr="00CD31A7" w14:paraId="17EA8913" w14:textId="77777777" w:rsidTr="00E72A26">
        <w:trPr>
          <w:trHeight w:val="53"/>
        </w:trPr>
        <w:tc>
          <w:tcPr>
            <w:tcW w:w="1526" w:type="dxa"/>
            <w:vAlign w:val="bottom"/>
          </w:tcPr>
          <w:p w14:paraId="50639EC7" w14:textId="77777777" w:rsidR="00CD32A2" w:rsidRPr="00CD31A7" w:rsidRDefault="00CD32A2" w:rsidP="00E72A26">
            <w:pPr>
              <w:ind w:left="-104"/>
              <w:rPr>
                <w:rFonts w:ascii="Browallia New" w:hAnsi="Browallia New" w:cs="Browallia New"/>
                <w:sz w:val="20"/>
                <w:szCs w:val="20"/>
                <w:cs/>
              </w:rPr>
            </w:pPr>
          </w:p>
        </w:tc>
        <w:tc>
          <w:tcPr>
            <w:tcW w:w="877" w:type="dxa"/>
            <w:vAlign w:val="bottom"/>
          </w:tcPr>
          <w:p w14:paraId="18CF094B" w14:textId="77777777" w:rsidR="00CD32A2" w:rsidRPr="00CD31A7" w:rsidRDefault="00CD32A2" w:rsidP="00E72A26">
            <w:pPr>
              <w:ind w:left="-107" w:right="-72"/>
              <w:jc w:val="both"/>
              <w:rPr>
                <w:rFonts w:ascii="Browallia New" w:hAnsi="Browallia New" w:cs="Browallia New"/>
                <w:sz w:val="20"/>
                <w:szCs w:val="20"/>
                <w:cs/>
              </w:rPr>
            </w:pPr>
          </w:p>
        </w:tc>
        <w:tc>
          <w:tcPr>
            <w:tcW w:w="884" w:type="dxa"/>
            <w:vAlign w:val="bottom"/>
          </w:tcPr>
          <w:p w14:paraId="59A44348" w14:textId="77777777" w:rsidR="00CD32A2" w:rsidRPr="00CD31A7" w:rsidRDefault="00CD32A2" w:rsidP="00E72A26">
            <w:pPr>
              <w:ind w:left="-107" w:right="-72"/>
              <w:jc w:val="both"/>
              <w:rPr>
                <w:rFonts w:ascii="Browallia New" w:hAnsi="Browallia New" w:cs="Browallia New"/>
                <w:sz w:val="20"/>
                <w:szCs w:val="20"/>
              </w:rPr>
            </w:pPr>
          </w:p>
        </w:tc>
        <w:tc>
          <w:tcPr>
            <w:tcW w:w="884" w:type="dxa"/>
            <w:vAlign w:val="bottom"/>
          </w:tcPr>
          <w:p w14:paraId="0DB61479" w14:textId="77777777" w:rsidR="00CD32A2" w:rsidRPr="00CD31A7" w:rsidRDefault="00CD32A2" w:rsidP="00E72A26">
            <w:pPr>
              <w:ind w:left="-107" w:right="-72"/>
              <w:jc w:val="both"/>
              <w:rPr>
                <w:rFonts w:ascii="Browallia New" w:hAnsi="Browallia New" w:cs="Browallia New"/>
                <w:sz w:val="20"/>
                <w:szCs w:val="20"/>
              </w:rPr>
            </w:pPr>
          </w:p>
        </w:tc>
        <w:tc>
          <w:tcPr>
            <w:tcW w:w="964" w:type="dxa"/>
            <w:vAlign w:val="bottom"/>
          </w:tcPr>
          <w:p w14:paraId="1D3C2E57" w14:textId="77777777" w:rsidR="00CD32A2" w:rsidRPr="00CD31A7" w:rsidRDefault="00CD32A2" w:rsidP="00E72A26">
            <w:pPr>
              <w:ind w:right="-72"/>
              <w:jc w:val="both"/>
              <w:rPr>
                <w:rFonts w:ascii="Browallia New" w:hAnsi="Browallia New" w:cs="Browallia New"/>
                <w:sz w:val="20"/>
                <w:szCs w:val="20"/>
              </w:rPr>
            </w:pPr>
          </w:p>
        </w:tc>
        <w:tc>
          <w:tcPr>
            <w:tcW w:w="884" w:type="dxa"/>
            <w:vAlign w:val="bottom"/>
          </w:tcPr>
          <w:p w14:paraId="28CA84EA" w14:textId="77777777" w:rsidR="00CD32A2" w:rsidRPr="00CD31A7" w:rsidRDefault="00CD32A2" w:rsidP="00E72A26">
            <w:pPr>
              <w:ind w:right="-72"/>
              <w:jc w:val="both"/>
              <w:rPr>
                <w:rFonts w:ascii="Browallia New" w:hAnsi="Browallia New" w:cs="Browallia New"/>
                <w:sz w:val="20"/>
                <w:szCs w:val="20"/>
                <w:cs/>
              </w:rPr>
            </w:pPr>
          </w:p>
        </w:tc>
        <w:tc>
          <w:tcPr>
            <w:tcW w:w="884" w:type="dxa"/>
            <w:vAlign w:val="bottom"/>
          </w:tcPr>
          <w:p w14:paraId="7C59DF85" w14:textId="77777777" w:rsidR="00CD32A2" w:rsidRPr="00CD31A7" w:rsidRDefault="00CD32A2" w:rsidP="00E72A26">
            <w:pPr>
              <w:ind w:left="-107" w:right="-72"/>
              <w:jc w:val="both"/>
              <w:rPr>
                <w:rFonts w:ascii="Browallia New" w:hAnsi="Browallia New" w:cs="Browallia New"/>
                <w:sz w:val="20"/>
                <w:szCs w:val="20"/>
              </w:rPr>
            </w:pPr>
          </w:p>
        </w:tc>
        <w:tc>
          <w:tcPr>
            <w:tcW w:w="884" w:type="dxa"/>
            <w:vAlign w:val="bottom"/>
          </w:tcPr>
          <w:p w14:paraId="1EE0DB58" w14:textId="77777777" w:rsidR="00CD32A2" w:rsidRPr="00CD31A7" w:rsidRDefault="00CD32A2" w:rsidP="00E72A26">
            <w:pPr>
              <w:ind w:right="-72"/>
              <w:jc w:val="both"/>
              <w:rPr>
                <w:rFonts w:ascii="Browallia New" w:hAnsi="Browallia New" w:cs="Browallia New"/>
                <w:sz w:val="20"/>
                <w:szCs w:val="20"/>
              </w:rPr>
            </w:pPr>
          </w:p>
        </w:tc>
        <w:tc>
          <w:tcPr>
            <w:tcW w:w="884" w:type="dxa"/>
            <w:vAlign w:val="bottom"/>
          </w:tcPr>
          <w:p w14:paraId="334B7358" w14:textId="77777777" w:rsidR="00CD32A2" w:rsidRPr="00CD31A7" w:rsidRDefault="00CD32A2" w:rsidP="00E72A26">
            <w:pPr>
              <w:tabs>
                <w:tab w:val="decimal" w:pos="792"/>
              </w:tabs>
              <w:ind w:left="-107" w:right="-72"/>
              <w:jc w:val="both"/>
              <w:rPr>
                <w:rFonts w:ascii="Browallia New" w:hAnsi="Browallia New" w:cs="Browallia New"/>
                <w:sz w:val="20"/>
                <w:szCs w:val="20"/>
              </w:rPr>
            </w:pPr>
          </w:p>
        </w:tc>
        <w:tc>
          <w:tcPr>
            <w:tcW w:w="884" w:type="dxa"/>
          </w:tcPr>
          <w:p w14:paraId="7094CF88" w14:textId="77777777" w:rsidR="00CD32A2" w:rsidRPr="00CD31A7" w:rsidRDefault="00CD32A2" w:rsidP="00E72A26">
            <w:pPr>
              <w:ind w:left="-107" w:right="-72"/>
              <w:jc w:val="both"/>
              <w:rPr>
                <w:rFonts w:ascii="Browallia New" w:hAnsi="Browallia New" w:cs="Browallia New"/>
                <w:sz w:val="20"/>
                <w:szCs w:val="20"/>
              </w:rPr>
            </w:pPr>
          </w:p>
        </w:tc>
      </w:tr>
      <w:tr w:rsidR="007D2C0D" w:rsidRPr="00CD31A7" w14:paraId="7A82100B" w14:textId="77777777" w:rsidTr="00E72A26">
        <w:trPr>
          <w:trHeight w:val="63"/>
        </w:trPr>
        <w:tc>
          <w:tcPr>
            <w:tcW w:w="1526" w:type="dxa"/>
            <w:vAlign w:val="bottom"/>
          </w:tcPr>
          <w:p w14:paraId="1B994A56" w14:textId="77777777" w:rsidR="007D2C0D" w:rsidRPr="00CD31A7" w:rsidRDefault="007D2C0D" w:rsidP="007D2C0D">
            <w:pPr>
              <w:ind w:left="-104"/>
              <w:rPr>
                <w:rFonts w:ascii="Browallia New" w:hAnsi="Browallia New" w:cs="Browallia New"/>
                <w:spacing w:val="-4"/>
                <w:sz w:val="20"/>
                <w:szCs w:val="20"/>
              </w:rPr>
            </w:pPr>
            <w:r w:rsidRPr="00CD31A7">
              <w:rPr>
                <w:rFonts w:ascii="Browallia New" w:hAnsi="Browallia New" w:cs="Browallia New"/>
                <w:spacing w:val="-4"/>
                <w:sz w:val="20"/>
                <w:szCs w:val="20"/>
                <w:cs/>
                <w:lang w:val="en-GB"/>
              </w:rPr>
              <w:t>อุปกรณ์</w:t>
            </w:r>
            <w:r w:rsidRPr="00CD31A7">
              <w:rPr>
                <w:rFonts w:ascii="Browallia New" w:hAnsi="Browallia New" w:cs="Browallia New"/>
                <w:spacing w:val="-4"/>
                <w:sz w:val="20"/>
                <w:szCs w:val="20"/>
              </w:rPr>
              <w:t xml:space="preserve"> - </w:t>
            </w:r>
            <w:r w:rsidRPr="00CD31A7">
              <w:rPr>
                <w:rFonts w:ascii="Browallia New" w:hAnsi="Browallia New" w:cs="Browallia New"/>
                <w:spacing w:val="-4"/>
                <w:sz w:val="20"/>
                <w:szCs w:val="20"/>
                <w:cs/>
              </w:rPr>
              <w:t>สุทธิ</w:t>
            </w:r>
          </w:p>
        </w:tc>
        <w:tc>
          <w:tcPr>
            <w:tcW w:w="877" w:type="dxa"/>
          </w:tcPr>
          <w:p w14:paraId="62C59411" w14:textId="5DB73192"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8068A4">
              <w:rPr>
                <w:rFonts w:ascii="Browallia New" w:hAnsi="Browallia New" w:cs="Browallia New"/>
                <w:snapToGrid w:val="0"/>
                <w:sz w:val="20"/>
                <w:szCs w:val="20"/>
                <w:lang w:eastAsia="th-TH"/>
              </w:rPr>
              <w:t>53,391</w:t>
            </w:r>
          </w:p>
        </w:tc>
        <w:tc>
          <w:tcPr>
            <w:tcW w:w="884" w:type="dxa"/>
          </w:tcPr>
          <w:p w14:paraId="50CE2D50" w14:textId="2BEAD942"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D510C">
              <w:rPr>
                <w:rFonts w:ascii="Browallia New" w:hAnsi="Browallia New" w:cs="Browallia New"/>
                <w:snapToGrid w:val="0"/>
                <w:sz w:val="20"/>
                <w:szCs w:val="20"/>
                <w:lang w:eastAsia="th-TH"/>
              </w:rPr>
              <w:t>58,821</w:t>
            </w:r>
          </w:p>
        </w:tc>
        <w:tc>
          <w:tcPr>
            <w:tcW w:w="884" w:type="dxa"/>
          </w:tcPr>
          <w:p w14:paraId="10AD2770" w14:textId="45886173" w:rsidR="007D2C0D" w:rsidRPr="00CD31A7" w:rsidRDefault="007D2C0D" w:rsidP="007D2C0D">
            <w:pP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Pr>
                <w:rFonts w:ascii="Browallia New" w:hAnsi="Browallia New" w:cs="Browallia New"/>
                <w:snapToGrid w:val="0"/>
                <w:sz w:val="20"/>
                <w:szCs w:val="20"/>
                <w:lang w:eastAsia="th-TH"/>
              </w:rPr>
              <w:t xml:space="preserve">        -</w:t>
            </w:r>
          </w:p>
        </w:tc>
        <w:tc>
          <w:tcPr>
            <w:tcW w:w="964" w:type="dxa"/>
          </w:tcPr>
          <w:p w14:paraId="5DCEB134" w14:textId="02EA6069" w:rsidR="007D2C0D" w:rsidRPr="00CD31A7" w:rsidRDefault="007D2C0D" w:rsidP="007D2C0D">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5D70F699" w14:textId="70065AF0" w:rsidR="007D2C0D" w:rsidRPr="00CD31A7" w:rsidRDefault="007D2C0D" w:rsidP="007D2C0D">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51B13C33" w14:textId="4CD8F0AB"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0F34F0">
              <w:rPr>
                <w:rFonts w:ascii="Browallia New" w:hAnsi="Browallia New" w:cs="Browallia New"/>
                <w:snapToGrid w:val="0"/>
                <w:sz w:val="20"/>
                <w:szCs w:val="20"/>
                <w:lang w:eastAsia="th-TH"/>
              </w:rPr>
              <w:t>189,214</w:t>
            </w:r>
          </w:p>
        </w:tc>
        <w:tc>
          <w:tcPr>
            <w:tcW w:w="884" w:type="dxa"/>
          </w:tcPr>
          <w:p w14:paraId="175F4A98" w14:textId="4E0F1BED"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7D2C0D">
              <w:rPr>
                <w:rFonts w:ascii="Browallia New" w:hAnsi="Browallia New" w:cs="Browallia New"/>
                <w:snapToGrid w:val="0"/>
                <w:sz w:val="20"/>
                <w:szCs w:val="20"/>
                <w:lang w:eastAsia="th-TH"/>
              </w:rPr>
              <w:t>301,426</w:t>
            </w:r>
          </w:p>
        </w:tc>
        <w:tc>
          <w:tcPr>
            <w:tcW w:w="884" w:type="dxa"/>
          </w:tcPr>
          <w:p w14:paraId="3DBD696F" w14:textId="454BAA46" w:rsidR="007D2C0D" w:rsidRPr="00CD31A7" w:rsidRDefault="007D2C0D" w:rsidP="007D2C0D">
            <w:pPr>
              <w:tabs>
                <w:tab w:val="decimal" w:pos="792"/>
              </w:tabs>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2682945A" w14:textId="172FC2EE" w:rsidR="007D2C0D" w:rsidRPr="00CD31A7" w:rsidRDefault="007D2C0D" w:rsidP="007D2C0D">
            <w:pPr>
              <w:tabs>
                <w:tab w:val="decimal" w:pos="619"/>
              </w:tabs>
              <w:ind w:right="-72"/>
              <w:jc w:val="right"/>
              <w:rPr>
                <w:rFonts w:ascii="Browallia New" w:hAnsi="Browallia New" w:cs="Browallia New"/>
                <w:snapToGrid w:val="0"/>
                <w:sz w:val="20"/>
                <w:szCs w:val="20"/>
                <w:lang w:eastAsia="th-TH"/>
              </w:rPr>
            </w:pPr>
            <w:r w:rsidRPr="007D2C0D">
              <w:rPr>
                <w:rFonts w:ascii="Browallia New" w:hAnsi="Browallia New" w:cs="Browallia New"/>
                <w:snapToGrid w:val="0"/>
                <w:sz w:val="20"/>
                <w:szCs w:val="20"/>
                <w:lang w:eastAsia="th-TH"/>
              </w:rPr>
              <w:t>301,426</w:t>
            </w:r>
          </w:p>
        </w:tc>
      </w:tr>
      <w:tr w:rsidR="007D2C0D" w:rsidRPr="00CD31A7" w14:paraId="426664AF" w14:textId="77777777" w:rsidTr="00E72A26">
        <w:trPr>
          <w:trHeight w:val="63"/>
        </w:trPr>
        <w:tc>
          <w:tcPr>
            <w:tcW w:w="1526" w:type="dxa"/>
            <w:vAlign w:val="bottom"/>
          </w:tcPr>
          <w:p w14:paraId="6AAE5D8B" w14:textId="77777777" w:rsidR="007D2C0D" w:rsidRPr="00CD31A7" w:rsidRDefault="007D2C0D" w:rsidP="007D2C0D">
            <w:pPr>
              <w:ind w:left="-104" w:right="-71"/>
              <w:rPr>
                <w:rFonts w:ascii="Browallia New" w:hAnsi="Browallia New" w:cs="Browallia New"/>
                <w:spacing w:val="-4"/>
                <w:sz w:val="20"/>
                <w:szCs w:val="20"/>
                <w:cs/>
                <w:lang w:val="en-GB"/>
              </w:rPr>
            </w:pPr>
            <w:r w:rsidRPr="00CD31A7">
              <w:rPr>
                <w:rFonts w:ascii="Browallia New" w:hAnsi="Browallia New" w:cs="Browallia New"/>
                <w:spacing w:val="-4"/>
                <w:sz w:val="20"/>
                <w:szCs w:val="20"/>
                <w:cs/>
              </w:rPr>
              <w:t xml:space="preserve">สินทรัพย์สิทธิการใช้ </w:t>
            </w:r>
            <w:r w:rsidRPr="00CD31A7">
              <w:rPr>
                <w:rFonts w:ascii="Browallia New" w:hAnsi="Browallia New" w:cs="Browallia New"/>
                <w:spacing w:val="-4"/>
                <w:sz w:val="20"/>
                <w:szCs w:val="20"/>
              </w:rPr>
              <w:t xml:space="preserve">- </w:t>
            </w:r>
            <w:r w:rsidRPr="00CD31A7">
              <w:rPr>
                <w:rFonts w:ascii="Browallia New" w:hAnsi="Browallia New" w:cs="Browallia New"/>
                <w:spacing w:val="-4"/>
                <w:sz w:val="20"/>
                <w:szCs w:val="20"/>
                <w:cs/>
              </w:rPr>
              <w:t>สุทธิ</w:t>
            </w:r>
          </w:p>
        </w:tc>
        <w:tc>
          <w:tcPr>
            <w:tcW w:w="877" w:type="dxa"/>
          </w:tcPr>
          <w:p w14:paraId="3E479EE6" w14:textId="70F0601A"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8068A4">
              <w:rPr>
                <w:rFonts w:ascii="Browallia New" w:hAnsi="Browallia New" w:cs="Browallia New"/>
                <w:snapToGrid w:val="0"/>
                <w:sz w:val="20"/>
                <w:szCs w:val="20"/>
                <w:lang w:eastAsia="th-TH"/>
              </w:rPr>
              <w:t>69,241</w:t>
            </w:r>
          </w:p>
        </w:tc>
        <w:tc>
          <w:tcPr>
            <w:tcW w:w="884" w:type="dxa"/>
          </w:tcPr>
          <w:p w14:paraId="5CA7ABA1" w14:textId="4590599E"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D510C">
              <w:rPr>
                <w:rFonts w:ascii="Browallia New" w:hAnsi="Browallia New" w:cs="Browallia New"/>
                <w:snapToGrid w:val="0"/>
                <w:sz w:val="20"/>
                <w:szCs w:val="20"/>
                <w:lang w:eastAsia="th-TH"/>
              </w:rPr>
              <w:t>97,7</w:t>
            </w:r>
            <w:r w:rsidR="00F660F0">
              <w:rPr>
                <w:rFonts w:ascii="Browallia New" w:hAnsi="Browallia New" w:cs="Browallia New"/>
                <w:snapToGrid w:val="0"/>
                <w:sz w:val="20"/>
                <w:szCs w:val="20"/>
                <w:lang w:eastAsia="th-TH"/>
              </w:rPr>
              <w:t>20</w:t>
            </w:r>
          </w:p>
        </w:tc>
        <w:tc>
          <w:tcPr>
            <w:tcW w:w="884" w:type="dxa"/>
          </w:tcPr>
          <w:p w14:paraId="277023AB" w14:textId="2EDB208B" w:rsidR="007D2C0D" w:rsidRPr="00CD31A7" w:rsidRDefault="007D2C0D" w:rsidP="007D2C0D">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964" w:type="dxa"/>
          </w:tcPr>
          <w:p w14:paraId="14152B58" w14:textId="7E8781F6" w:rsidR="007D2C0D" w:rsidRPr="00CD31A7" w:rsidRDefault="007D2C0D" w:rsidP="007D2C0D">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0B2C88BE" w14:textId="390883D8" w:rsidR="007D2C0D" w:rsidRPr="00CD31A7" w:rsidRDefault="007D2C0D" w:rsidP="007D2C0D">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46869639" w14:textId="377489F4"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0F34F0">
              <w:rPr>
                <w:rFonts w:ascii="Browallia New" w:hAnsi="Browallia New" w:cs="Browallia New"/>
                <w:snapToGrid w:val="0"/>
                <w:sz w:val="20"/>
                <w:szCs w:val="20"/>
                <w:lang w:eastAsia="th-TH"/>
              </w:rPr>
              <w:t>119,885</w:t>
            </w:r>
          </w:p>
        </w:tc>
        <w:tc>
          <w:tcPr>
            <w:tcW w:w="884" w:type="dxa"/>
          </w:tcPr>
          <w:p w14:paraId="343DE133" w14:textId="61B5E39E"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7D2C0D">
              <w:rPr>
                <w:rFonts w:ascii="Browallia New" w:hAnsi="Browallia New" w:cs="Browallia New"/>
                <w:snapToGrid w:val="0"/>
                <w:sz w:val="20"/>
                <w:szCs w:val="20"/>
                <w:lang w:eastAsia="th-TH"/>
              </w:rPr>
              <w:t>286,846</w:t>
            </w:r>
          </w:p>
        </w:tc>
        <w:tc>
          <w:tcPr>
            <w:tcW w:w="884" w:type="dxa"/>
          </w:tcPr>
          <w:p w14:paraId="44F528DC" w14:textId="4D814966" w:rsidR="007D2C0D" w:rsidRPr="00CD31A7" w:rsidRDefault="007D2C0D" w:rsidP="007D2C0D">
            <w:pPr>
              <w:tabs>
                <w:tab w:val="decimal" w:pos="792"/>
              </w:tabs>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0C2D56C4" w14:textId="1E55E61A" w:rsidR="007D2C0D" w:rsidRPr="00CD31A7" w:rsidRDefault="007D2C0D" w:rsidP="007D2C0D">
            <w:pPr>
              <w:tabs>
                <w:tab w:val="decimal" w:pos="619"/>
              </w:tabs>
              <w:ind w:right="-72"/>
              <w:jc w:val="right"/>
              <w:rPr>
                <w:rFonts w:ascii="Browallia New" w:hAnsi="Browallia New" w:cs="Browallia New"/>
                <w:snapToGrid w:val="0"/>
                <w:sz w:val="20"/>
                <w:szCs w:val="20"/>
                <w:lang w:eastAsia="th-TH"/>
              </w:rPr>
            </w:pPr>
            <w:r w:rsidRPr="007D2C0D">
              <w:rPr>
                <w:rFonts w:ascii="Browallia New" w:hAnsi="Browallia New" w:cs="Browallia New"/>
                <w:snapToGrid w:val="0"/>
                <w:sz w:val="20"/>
                <w:szCs w:val="20"/>
                <w:lang w:eastAsia="th-TH"/>
              </w:rPr>
              <w:t>286,846</w:t>
            </w:r>
          </w:p>
        </w:tc>
      </w:tr>
      <w:tr w:rsidR="007D2C0D" w:rsidRPr="00CD31A7" w14:paraId="0C853D25" w14:textId="77777777" w:rsidTr="00E72A26">
        <w:trPr>
          <w:trHeight w:val="63"/>
        </w:trPr>
        <w:tc>
          <w:tcPr>
            <w:tcW w:w="1526" w:type="dxa"/>
            <w:vAlign w:val="bottom"/>
          </w:tcPr>
          <w:p w14:paraId="6D31725A" w14:textId="77777777" w:rsidR="007D2C0D" w:rsidRPr="00CD31A7" w:rsidRDefault="007D2C0D" w:rsidP="007D2C0D">
            <w:pPr>
              <w:ind w:left="-104"/>
              <w:rPr>
                <w:rFonts w:ascii="Browallia New" w:hAnsi="Browallia New" w:cs="Browallia New"/>
                <w:spacing w:val="-4"/>
                <w:sz w:val="20"/>
                <w:szCs w:val="20"/>
                <w:cs/>
              </w:rPr>
            </w:pPr>
            <w:r w:rsidRPr="00CD31A7">
              <w:rPr>
                <w:rFonts w:ascii="Browallia New" w:hAnsi="Browallia New" w:cs="Browallia New"/>
                <w:spacing w:val="-4"/>
                <w:sz w:val="20"/>
                <w:szCs w:val="20"/>
                <w:cs/>
              </w:rPr>
              <w:t>สินทรัพย์ไม่มีตัวตน</w:t>
            </w:r>
            <w:r w:rsidRPr="00CD31A7">
              <w:rPr>
                <w:rFonts w:ascii="Browallia New" w:hAnsi="Browallia New" w:cs="Browallia New"/>
                <w:spacing w:val="-4"/>
                <w:sz w:val="20"/>
                <w:szCs w:val="20"/>
              </w:rPr>
              <w:t xml:space="preserve"> - </w:t>
            </w:r>
            <w:r w:rsidRPr="00CD31A7">
              <w:rPr>
                <w:rFonts w:ascii="Browallia New" w:hAnsi="Browallia New" w:cs="Browallia New"/>
                <w:spacing w:val="-4"/>
                <w:sz w:val="20"/>
                <w:szCs w:val="20"/>
                <w:cs/>
              </w:rPr>
              <w:t>สุทธิ</w:t>
            </w:r>
          </w:p>
        </w:tc>
        <w:tc>
          <w:tcPr>
            <w:tcW w:w="877" w:type="dxa"/>
          </w:tcPr>
          <w:p w14:paraId="1CFCCC4D" w14:textId="09D7E1ED"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D510C">
              <w:rPr>
                <w:rFonts w:ascii="Browallia New" w:hAnsi="Browallia New" w:cs="Browallia New"/>
                <w:snapToGrid w:val="0"/>
                <w:sz w:val="20"/>
                <w:szCs w:val="20"/>
                <w:lang w:eastAsia="th-TH"/>
              </w:rPr>
              <w:t>244,258</w:t>
            </w:r>
          </w:p>
        </w:tc>
        <w:tc>
          <w:tcPr>
            <w:tcW w:w="884" w:type="dxa"/>
          </w:tcPr>
          <w:p w14:paraId="29366524" w14:textId="7C3E652F"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4D510C">
              <w:rPr>
                <w:rFonts w:ascii="Browallia New" w:hAnsi="Browallia New" w:cs="Browallia New"/>
                <w:snapToGrid w:val="0"/>
                <w:sz w:val="20"/>
                <w:szCs w:val="20"/>
                <w:lang w:eastAsia="th-TH"/>
              </w:rPr>
              <w:t>3,331,946</w:t>
            </w:r>
          </w:p>
        </w:tc>
        <w:tc>
          <w:tcPr>
            <w:tcW w:w="884" w:type="dxa"/>
          </w:tcPr>
          <w:p w14:paraId="26D2CE47" w14:textId="651BEF09" w:rsidR="007D2C0D" w:rsidRPr="00CD31A7" w:rsidRDefault="007D2C0D" w:rsidP="007D2C0D">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964" w:type="dxa"/>
          </w:tcPr>
          <w:p w14:paraId="0040361D" w14:textId="5B58EBD0" w:rsidR="007D2C0D" w:rsidRPr="00CD31A7" w:rsidRDefault="007D2C0D" w:rsidP="007D2C0D">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3A68B27A" w14:textId="56843E34" w:rsidR="007D2C0D" w:rsidRPr="00CD31A7" w:rsidRDefault="007D2C0D" w:rsidP="007D2C0D">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0F34F0">
              <w:rPr>
                <w:rFonts w:ascii="Browallia New" w:hAnsi="Browallia New" w:cs="Browallia New"/>
                <w:snapToGrid w:val="0"/>
                <w:sz w:val="20"/>
                <w:szCs w:val="20"/>
                <w:lang w:eastAsia="th-TH"/>
              </w:rPr>
              <w:t>7,539</w:t>
            </w:r>
          </w:p>
        </w:tc>
        <w:tc>
          <w:tcPr>
            <w:tcW w:w="884" w:type="dxa"/>
          </w:tcPr>
          <w:p w14:paraId="5D93D826" w14:textId="5F832F8B"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0F34F0">
              <w:rPr>
                <w:rFonts w:ascii="Browallia New" w:hAnsi="Browallia New" w:cs="Browallia New"/>
                <w:snapToGrid w:val="0"/>
                <w:sz w:val="20"/>
                <w:szCs w:val="20"/>
                <w:lang w:eastAsia="th-TH"/>
              </w:rPr>
              <w:t>22,157</w:t>
            </w:r>
          </w:p>
        </w:tc>
        <w:tc>
          <w:tcPr>
            <w:tcW w:w="884" w:type="dxa"/>
          </w:tcPr>
          <w:p w14:paraId="0BD80C44" w14:textId="26188CD0" w:rsidR="007D2C0D" w:rsidRPr="00CD31A7" w:rsidRDefault="007D2C0D" w:rsidP="007D2C0D">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7D2C0D">
              <w:rPr>
                <w:rFonts w:ascii="Browallia New" w:hAnsi="Browallia New" w:cs="Browallia New"/>
                <w:snapToGrid w:val="0"/>
                <w:sz w:val="20"/>
                <w:szCs w:val="20"/>
                <w:lang w:eastAsia="th-TH"/>
              </w:rPr>
              <w:t>3,605,900</w:t>
            </w:r>
          </w:p>
        </w:tc>
        <w:tc>
          <w:tcPr>
            <w:tcW w:w="884" w:type="dxa"/>
          </w:tcPr>
          <w:p w14:paraId="7A5B33BD" w14:textId="1DA5C300" w:rsidR="007D2C0D" w:rsidRPr="00CD31A7" w:rsidRDefault="007D2C0D" w:rsidP="007D2C0D">
            <w:pPr>
              <w:tabs>
                <w:tab w:val="decimal" w:pos="792"/>
              </w:tabs>
              <w:ind w:right="-72"/>
              <w:jc w:val="center"/>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 xml:space="preserve">        -</w:t>
            </w:r>
          </w:p>
        </w:tc>
        <w:tc>
          <w:tcPr>
            <w:tcW w:w="884" w:type="dxa"/>
          </w:tcPr>
          <w:p w14:paraId="17DCCBDB" w14:textId="60692B6A" w:rsidR="007D2C0D" w:rsidRPr="00CD31A7" w:rsidRDefault="007D2C0D" w:rsidP="007D2C0D">
            <w:pPr>
              <w:tabs>
                <w:tab w:val="decimal" w:pos="619"/>
              </w:tabs>
              <w:ind w:right="-72"/>
              <w:jc w:val="right"/>
              <w:rPr>
                <w:rFonts w:ascii="Browallia New" w:hAnsi="Browallia New" w:cs="Browallia New"/>
                <w:snapToGrid w:val="0"/>
                <w:sz w:val="20"/>
                <w:szCs w:val="20"/>
                <w:lang w:eastAsia="th-TH"/>
              </w:rPr>
            </w:pPr>
            <w:r w:rsidRPr="007D2C0D">
              <w:rPr>
                <w:rFonts w:ascii="Browallia New" w:hAnsi="Browallia New" w:cs="Browallia New"/>
                <w:snapToGrid w:val="0"/>
                <w:sz w:val="20"/>
                <w:szCs w:val="20"/>
                <w:lang w:eastAsia="th-TH"/>
              </w:rPr>
              <w:t>3,605,900</w:t>
            </w:r>
          </w:p>
        </w:tc>
      </w:tr>
    </w:tbl>
    <w:p w14:paraId="7E0AA903" w14:textId="77777777" w:rsidR="007D70EF" w:rsidRDefault="007D70EF">
      <w:pPr>
        <w:rPr>
          <w:rFonts w:ascii="Browallia New" w:hAnsi="Browallia New" w:cs="Browallia New"/>
          <w:sz w:val="20"/>
          <w:szCs w:val="20"/>
        </w:rPr>
      </w:pPr>
    </w:p>
    <w:tbl>
      <w:tblPr>
        <w:tblW w:w="10439"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gridCol w:w="884"/>
      </w:tblGrid>
      <w:tr w:rsidR="002453A2" w:rsidRPr="00CD31A7" w14:paraId="72A74AEC" w14:textId="77777777" w:rsidTr="00E72A26">
        <w:trPr>
          <w:gridAfter w:val="1"/>
          <w:wAfter w:w="884" w:type="dxa"/>
          <w:trHeight w:val="64"/>
        </w:trPr>
        <w:tc>
          <w:tcPr>
            <w:tcW w:w="1526" w:type="dxa"/>
            <w:vAlign w:val="bottom"/>
          </w:tcPr>
          <w:p w14:paraId="31850B7D" w14:textId="77777777" w:rsidR="002453A2" w:rsidRPr="00CD31A7" w:rsidRDefault="002453A2" w:rsidP="00E72A26">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581682DD" w14:textId="77777777" w:rsidR="002453A2" w:rsidRPr="00CD31A7" w:rsidRDefault="002453A2" w:rsidP="00E72A26">
            <w:pPr>
              <w:pStyle w:val="a9"/>
              <w:ind w:right="-72"/>
              <w:jc w:val="right"/>
              <w:rPr>
                <w:rFonts w:ascii="Browallia New" w:hAnsi="Browallia New" w:cs="Browallia New"/>
                <w:b/>
                <w:bCs/>
                <w:color w:val="000000"/>
                <w:sz w:val="20"/>
                <w:szCs w:val="20"/>
                <w:cs/>
                <w:lang w:val="th-TH"/>
              </w:rPr>
            </w:pPr>
            <w:r w:rsidRPr="00CD31A7">
              <w:rPr>
                <w:rFonts w:ascii="Browallia New" w:hAnsi="Browallia New" w:cs="Browallia New"/>
                <w:b/>
                <w:bCs/>
                <w:color w:val="000000"/>
                <w:sz w:val="20"/>
                <w:szCs w:val="20"/>
                <w:cs/>
                <w:lang w:val="th-TH"/>
              </w:rPr>
              <w:t xml:space="preserve">(หน่วย : </w:t>
            </w:r>
            <w:r w:rsidRPr="00CD31A7">
              <w:rPr>
                <w:rFonts w:ascii="Browallia New" w:hAnsi="Browallia New" w:cs="Browallia New"/>
                <w:b/>
                <w:bCs/>
                <w:color w:val="000000"/>
                <w:sz w:val="20"/>
                <w:szCs w:val="20"/>
                <w:cs/>
              </w:rPr>
              <w:t>พัน</w:t>
            </w:r>
            <w:r w:rsidRPr="00CD31A7">
              <w:rPr>
                <w:rFonts w:ascii="Browallia New" w:hAnsi="Browallia New" w:cs="Browallia New"/>
                <w:b/>
                <w:bCs/>
                <w:color w:val="000000"/>
                <w:sz w:val="20"/>
                <w:szCs w:val="20"/>
                <w:cs/>
                <w:lang w:val="th-TH"/>
              </w:rPr>
              <w:t>บาท)</w:t>
            </w:r>
          </w:p>
        </w:tc>
      </w:tr>
      <w:tr w:rsidR="002453A2" w:rsidRPr="00CD31A7" w14:paraId="46A8C936" w14:textId="77777777" w:rsidTr="00E72A26">
        <w:trPr>
          <w:gridAfter w:val="1"/>
          <w:wAfter w:w="884" w:type="dxa"/>
          <w:trHeight w:val="64"/>
        </w:trPr>
        <w:tc>
          <w:tcPr>
            <w:tcW w:w="1526" w:type="dxa"/>
            <w:vAlign w:val="bottom"/>
          </w:tcPr>
          <w:p w14:paraId="16F23C7E" w14:textId="77777777" w:rsidR="002453A2" w:rsidRPr="00CD31A7" w:rsidRDefault="002453A2" w:rsidP="00E72A26">
            <w:pPr>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660771E2" w14:textId="77777777" w:rsidR="002453A2" w:rsidRPr="00CD31A7" w:rsidRDefault="002453A2" w:rsidP="00E72A26">
            <w:pPr>
              <w:pStyle w:val="a9"/>
              <w:pBdr>
                <w:bottom w:val="single" w:sz="4" w:space="1" w:color="auto"/>
              </w:pBdr>
              <w:ind w:right="-72"/>
              <w:jc w:val="center"/>
              <w:rPr>
                <w:rFonts w:ascii="Browallia New" w:hAnsi="Browallia New" w:cs="Browallia New"/>
                <w:b/>
                <w:bCs/>
                <w:color w:val="000000"/>
                <w:sz w:val="20"/>
                <w:szCs w:val="20"/>
                <w:cs/>
                <w:lang w:val="th-TH"/>
              </w:rPr>
            </w:pPr>
            <w:r w:rsidRPr="00CD31A7">
              <w:rPr>
                <w:rFonts w:ascii="Browallia New" w:hAnsi="Browallia New" w:cs="Browallia New"/>
                <w:b/>
                <w:bCs/>
                <w:color w:val="000000"/>
                <w:sz w:val="20"/>
                <w:szCs w:val="20"/>
                <w:cs/>
                <w:lang w:val="th-TH"/>
              </w:rPr>
              <w:t>ข้อมูลทางการเงินรวม</w:t>
            </w:r>
          </w:p>
        </w:tc>
      </w:tr>
      <w:tr w:rsidR="002453A2" w:rsidRPr="00CD31A7" w14:paraId="6BF637DD" w14:textId="77777777" w:rsidTr="00E72A26">
        <w:trPr>
          <w:gridAfter w:val="1"/>
          <w:wAfter w:w="884" w:type="dxa"/>
          <w:trHeight w:val="63"/>
        </w:trPr>
        <w:tc>
          <w:tcPr>
            <w:tcW w:w="1526" w:type="dxa"/>
            <w:vAlign w:val="bottom"/>
          </w:tcPr>
          <w:p w14:paraId="543BFBDA" w14:textId="77777777" w:rsidR="002453A2" w:rsidRPr="00CD31A7" w:rsidRDefault="002453A2" w:rsidP="00E72A26">
            <w:pPr>
              <w:spacing w:before="16"/>
              <w:ind w:left="-107"/>
              <w:jc w:val="thaiDistribute"/>
              <w:rPr>
                <w:rFonts w:ascii="Browallia New" w:hAnsi="Browallia New" w:cs="Browallia New"/>
                <w:snapToGrid w:val="0"/>
                <w:sz w:val="20"/>
                <w:szCs w:val="20"/>
                <w:cs/>
                <w:lang w:val="en-GB" w:eastAsia="th-TH"/>
              </w:rPr>
            </w:pPr>
          </w:p>
        </w:tc>
        <w:tc>
          <w:tcPr>
            <w:tcW w:w="8029" w:type="dxa"/>
            <w:gridSpan w:val="9"/>
            <w:vAlign w:val="bottom"/>
          </w:tcPr>
          <w:p w14:paraId="1C39AEDE" w14:textId="77777777" w:rsidR="002453A2" w:rsidRPr="00CD31A7" w:rsidRDefault="002453A2" w:rsidP="00E72A26">
            <w:pPr>
              <w:pStyle w:val="a9"/>
              <w:pBdr>
                <w:bottom w:val="single" w:sz="4" w:space="1" w:color="auto"/>
              </w:pBdr>
              <w:spacing w:before="16"/>
              <w:ind w:left="11520" w:right="-72" w:hanging="11520"/>
              <w:jc w:val="center"/>
              <w:rPr>
                <w:rFonts w:ascii="Browallia New" w:hAnsi="Browallia New" w:cs="Browallia New"/>
                <w:b/>
                <w:bCs/>
                <w:sz w:val="20"/>
                <w:szCs w:val="20"/>
              </w:rPr>
            </w:pPr>
            <w:r w:rsidRPr="00CD31A7">
              <w:rPr>
                <w:rFonts w:ascii="Browallia New" w:hAnsi="Browallia New" w:cs="Browallia New"/>
                <w:b/>
                <w:bCs/>
                <w:sz w:val="20"/>
                <w:szCs w:val="20"/>
                <w:cs/>
                <w:lang w:val="th-TH"/>
              </w:rPr>
              <w:t xml:space="preserve">สำหรับงวดสามเดือนสิ้นสุดวันที่ </w:t>
            </w:r>
            <w:r w:rsidRPr="00CD31A7">
              <w:rPr>
                <w:rFonts w:ascii="Browallia New" w:hAnsi="Browallia New" w:cs="Browallia New"/>
                <w:b/>
                <w:bCs/>
                <w:sz w:val="20"/>
                <w:szCs w:val="20"/>
                <w:lang w:val="en-GB"/>
              </w:rPr>
              <w:t xml:space="preserve">31 </w:t>
            </w:r>
            <w:r w:rsidRPr="00CD31A7">
              <w:rPr>
                <w:rFonts w:ascii="Browallia New" w:hAnsi="Browallia New" w:cs="Browallia New"/>
                <w:b/>
                <w:bCs/>
                <w:sz w:val="20"/>
                <w:szCs w:val="20"/>
                <w:cs/>
                <w:lang w:val="th-TH"/>
              </w:rPr>
              <w:t xml:space="preserve">มีนาคม </w:t>
            </w:r>
            <w:r w:rsidRPr="00CD31A7">
              <w:rPr>
                <w:rFonts w:ascii="Browallia New" w:hAnsi="Browallia New" w:cs="Browallia New"/>
                <w:b/>
                <w:bCs/>
                <w:sz w:val="20"/>
                <w:szCs w:val="20"/>
                <w:lang w:val="en-GB"/>
              </w:rPr>
              <w:t>256</w:t>
            </w:r>
            <w:r w:rsidRPr="00CD31A7">
              <w:rPr>
                <w:rFonts w:ascii="Browallia New" w:hAnsi="Browallia New" w:cs="Browallia New"/>
                <w:b/>
                <w:bCs/>
                <w:sz w:val="20"/>
                <w:szCs w:val="20"/>
              </w:rPr>
              <w:t>8</w:t>
            </w:r>
          </w:p>
        </w:tc>
      </w:tr>
      <w:tr w:rsidR="002453A2" w:rsidRPr="00CD31A7" w14:paraId="6554AFA8" w14:textId="77777777" w:rsidTr="00E72A26">
        <w:trPr>
          <w:gridAfter w:val="1"/>
          <w:wAfter w:w="884" w:type="dxa"/>
          <w:trHeight w:val="53"/>
        </w:trPr>
        <w:tc>
          <w:tcPr>
            <w:tcW w:w="1526" w:type="dxa"/>
            <w:vAlign w:val="bottom"/>
          </w:tcPr>
          <w:p w14:paraId="5FCA027C" w14:textId="77777777" w:rsidR="002453A2" w:rsidRPr="00CD31A7" w:rsidRDefault="002453A2" w:rsidP="00E72A26">
            <w:pPr>
              <w:ind w:left="-107"/>
              <w:jc w:val="thaiDistribute"/>
              <w:rPr>
                <w:rFonts w:ascii="Browallia New" w:hAnsi="Browallia New" w:cs="Browallia New"/>
                <w:snapToGrid w:val="0"/>
                <w:sz w:val="20"/>
                <w:szCs w:val="20"/>
                <w:cs/>
                <w:lang w:val="en-GB" w:eastAsia="th-TH"/>
              </w:rPr>
            </w:pPr>
          </w:p>
        </w:tc>
        <w:tc>
          <w:tcPr>
            <w:tcW w:w="877" w:type="dxa"/>
            <w:vAlign w:val="bottom"/>
          </w:tcPr>
          <w:p w14:paraId="63CE29C8" w14:textId="77777777" w:rsidR="002453A2" w:rsidRPr="00CD31A7" w:rsidRDefault="002453A2" w:rsidP="00E72A26">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7725DC95" w14:textId="77777777" w:rsidR="002453A2" w:rsidRPr="00CD31A7" w:rsidRDefault="002453A2" w:rsidP="00E72A26">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vAlign w:val="bottom"/>
          </w:tcPr>
          <w:p w14:paraId="028C34CC" w14:textId="77777777" w:rsidR="002453A2" w:rsidRPr="00CD31A7" w:rsidRDefault="002453A2" w:rsidP="00E72A26">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vAlign w:val="bottom"/>
          </w:tcPr>
          <w:p w14:paraId="57D2228A" w14:textId="77777777" w:rsidR="002453A2" w:rsidRPr="00CD31A7" w:rsidRDefault="002453A2" w:rsidP="00E72A26">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CD31A7">
              <w:rPr>
                <w:rFonts w:ascii="Browallia New" w:hAnsi="Browallia New" w:cs="Browallia New"/>
                <w:b/>
                <w:bCs/>
                <w:snapToGrid w:val="0"/>
                <w:color w:val="000000"/>
                <w:sz w:val="20"/>
                <w:szCs w:val="20"/>
                <w:cs/>
                <w:lang w:val="en-GB" w:eastAsia="th-TH"/>
              </w:rPr>
              <w:t>ธุรกิจ</w:t>
            </w:r>
          </w:p>
        </w:tc>
        <w:tc>
          <w:tcPr>
            <w:tcW w:w="884" w:type="dxa"/>
            <w:vAlign w:val="bottom"/>
          </w:tcPr>
          <w:p w14:paraId="3383FD53" w14:textId="77777777" w:rsidR="002453A2" w:rsidRPr="00CD31A7" w:rsidRDefault="002453A2" w:rsidP="00E72A26">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CD31A7">
              <w:rPr>
                <w:rFonts w:ascii="Browallia New" w:hAnsi="Browallia New" w:cs="Browallia New"/>
                <w:b/>
                <w:bCs/>
                <w:color w:val="000000"/>
                <w:sz w:val="20"/>
                <w:szCs w:val="20"/>
                <w:cs/>
              </w:rPr>
              <w:t>ธุรกิจ</w:t>
            </w:r>
          </w:p>
        </w:tc>
        <w:tc>
          <w:tcPr>
            <w:tcW w:w="884" w:type="dxa"/>
            <w:vAlign w:val="bottom"/>
          </w:tcPr>
          <w:p w14:paraId="699A26ED" w14:textId="77777777" w:rsidR="002453A2" w:rsidRPr="00CD31A7" w:rsidRDefault="002453A2" w:rsidP="00E72A26">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vAlign w:val="bottom"/>
          </w:tcPr>
          <w:p w14:paraId="59D440C4" w14:textId="77777777" w:rsidR="002453A2" w:rsidRPr="00CD31A7" w:rsidRDefault="002453A2" w:rsidP="00E72A26">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vAlign w:val="bottom"/>
          </w:tcPr>
          <w:p w14:paraId="3EC583E8" w14:textId="77777777" w:rsidR="002453A2" w:rsidRPr="00CD31A7" w:rsidRDefault="002453A2" w:rsidP="00E72A26">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tcPr>
          <w:p w14:paraId="3A6239EB" w14:textId="77777777" w:rsidR="002453A2" w:rsidRPr="00CD31A7" w:rsidRDefault="002453A2" w:rsidP="00E72A26">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2453A2" w:rsidRPr="00CD31A7" w14:paraId="48191E87" w14:textId="77777777" w:rsidTr="00E72A26">
        <w:trPr>
          <w:gridAfter w:val="1"/>
          <w:wAfter w:w="884" w:type="dxa"/>
          <w:trHeight w:val="63"/>
        </w:trPr>
        <w:tc>
          <w:tcPr>
            <w:tcW w:w="1526" w:type="dxa"/>
            <w:vAlign w:val="bottom"/>
          </w:tcPr>
          <w:p w14:paraId="7CE39E36" w14:textId="77777777" w:rsidR="002453A2" w:rsidRPr="00CD31A7" w:rsidRDefault="002453A2" w:rsidP="00E72A26">
            <w:pPr>
              <w:ind w:left="-107"/>
              <w:jc w:val="thaiDistribute"/>
              <w:rPr>
                <w:rFonts w:ascii="Browallia New" w:hAnsi="Browallia New" w:cs="Browallia New"/>
                <w:snapToGrid w:val="0"/>
                <w:sz w:val="20"/>
                <w:szCs w:val="20"/>
                <w:lang w:val="en-GB" w:eastAsia="th-TH"/>
              </w:rPr>
            </w:pPr>
          </w:p>
        </w:tc>
        <w:tc>
          <w:tcPr>
            <w:tcW w:w="877" w:type="dxa"/>
            <w:vAlign w:val="bottom"/>
          </w:tcPr>
          <w:p w14:paraId="43398A2F" w14:textId="77777777" w:rsidR="002453A2" w:rsidRPr="00CD31A7" w:rsidRDefault="002453A2" w:rsidP="00E72A26">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CD31A7">
              <w:rPr>
                <w:rFonts w:ascii="Browallia New" w:hAnsi="Browallia New" w:cs="Browallia New"/>
                <w:b/>
                <w:bCs/>
                <w:snapToGrid w:val="0"/>
                <w:color w:val="000000"/>
                <w:spacing w:val="-4"/>
                <w:sz w:val="20"/>
                <w:szCs w:val="20"/>
                <w:cs/>
                <w:lang w:eastAsia="th-TH"/>
              </w:rPr>
              <w:t>ธุรกิจ</w:t>
            </w:r>
            <w:r w:rsidRPr="00CD31A7">
              <w:rPr>
                <w:rFonts w:ascii="Browallia New" w:hAnsi="Browallia New" w:cs="Browallia New"/>
                <w:b/>
                <w:bCs/>
                <w:color w:val="000000"/>
                <w:spacing w:val="-4"/>
                <w:sz w:val="20"/>
                <w:szCs w:val="20"/>
                <w:cs/>
              </w:rPr>
              <w:t>พาณิชย์</w:t>
            </w:r>
          </w:p>
        </w:tc>
        <w:tc>
          <w:tcPr>
            <w:tcW w:w="884" w:type="dxa"/>
            <w:vAlign w:val="bottom"/>
          </w:tcPr>
          <w:p w14:paraId="1176FDA0" w14:textId="77777777" w:rsidR="002453A2" w:rsidRPr="00CD31A7" w:rsidRDefault="002453A2" w:rsidP="00E72A26">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vAlign w:val="bottom"/>
          </w:tcPr>
          <w:p w14:paraId="1CECA0B8" w14:textId="77777777" w:rsidR="002453A2" w:rsidRPr="00CD31A7" w:rsidRDefault="002453A2" w:rsidP="00E72A26">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vAlign w:val="bottom"/>
          </w:tcPr>
          <w:p w14:paraId="3CDE7229" w14:textId="77777777" w:rsidR="002453A2" w:rsidRPr="00CD31A7" w:rsidRDefault="002453A2" w:rsidP="00E72A26">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รับจ้างและ</w:t>
            </w:r>
          </w:p>
        </w:tc>
        <w:tc>
          <w:tcPr>
            <w:tcW w:w="884" w:type="dxa"/>
            <w:vAlign w:val="bottom"/>
          </w:tcPr>
          <w:p w14:paraId="3CCE5507" w14:textId="77777777" w:rsidR="002453A2" w:rsidRPr="00CD31A7" w:rsidRDefault="002453A2" w:rsidP="00E72A26">
            <w:pPr>
              <w:pStyle w:val="a9"/>
              <w:tabs>
                <w:tab w:val="right" w:pos="806"/>
              </w:tabs>
              <w:ind w:left="-43" w:right="-72"/>
              <w:jc w:val="center"/>
              <w:rPr>
                <w:rFonts w:ascii="Browallia New" w:hAnsi="Browallia New" w:cs="Browallia New"/>
                <w:b/>
                <w:bCs/>
                <w:color w:val="000000"/>
                <w:sz w:val="20"/>
                <w:szCs w:val="20"/>
                <w:cs/>
              </w:rPr>
            </w:pPr>
            <w:r w:rsidRPr="00CD31A7">
              <w:rPr>
                <w:rFonts w:ascii="Browallia New" w:hAnsi="Browallia New" w:cs="Browallia New"/>
                <w:b/>
                <w:bCs/>
                <w:color w:val="000000"/>
                <w:sz w:val="20"/>
                <w:szCs w:val="20"/>
                <w:cs/>
              </w:rPr>
              <w:t>สินทรัพย์</w:t>
            </w:r>
          </w:p>
        </w:tc>
        <w:tc>
          <w:tcPr>
            <w:tcW w:w="884" w:type="dxa"/>
            <w:vAlign w:val="bottom"/>
          </w:tcPr>
          <w:p w14:paraId="52A0C7FB" w14:textId="77777777" w:rsidR="002453A2" w:rsidRPr="00CD31A7" w:rsidRDefault="002453A2" w:rsidP="00E72A26">
            <w:pPr>
              <w:pStyle w:val="a9"/>
              <w:tabs>
                <w:tab w:val="right" w:pos="651"/>
              </w:tabs>
              <w:ind w:left="-43" w:right="-72"/>
              <w:jc w:val="center"/>
              <w:rPr>
                <w:rFonts w:ascii="Browallia New" w:hAnsi="Browallia New" w:cs="Browallia New"/>
                <w:b/>
                <w:bCs/>
                <w:color w:val="000000"/>
                <w:sz w:val="20"/>
                <w:szCs w:val="20"/>
                <w:cs/>
              </w:rPr>
            </w:pPr>
            <w:r w:rsidRPr="00CD31A7">
              <w:rPr>
                <w:rFonts w:ascii="Browallia New" w:hAnsi="Browallia New" w:cs="Browallia New"/>
                <w:b/>
                <w:bCs/>
                <w:snapToGrid w:val="0"/>
                <w:color w:val="000000"/>
                <w:sz w:val="20"/>
                <w:szCs w:val="20"/>
                <w:cs/>
                <w:lang w:eastAsia="th-TH"/>
              </w:rPr>
              <w:t>ธุรกิจบริการ</w:t>
            </w:r>
          </w:p>
        </w:tc>
        <w:tc>
          <w:tcPr>
            <w:tcW w:w="884" w:type="dxa"/>
            <w:vAlign w:val="bottom"/>
          </w:tcPr>
          <w:p w14:paraId="7D24CB3C" w14:textId="77777777" w:rsidR="002453A2" w:rsidRPr="00CD31A7" w:rsidRDefault="002453A2" w:rsidP="00E72A26">
            <w:pPr>
              <w:pStyle w:val="a9"/>
              <w:tabs>
                <w:tab w:val="right" w:pos="778"/>
              </w:tabs>
              <w:ind w:right="-72"/>
              <w:jc w:val="center"/>
              <w:rPr>
                <w:rFonts w:ascii="Browallia New" w:hAnsi="Browallia New" w:cs="Browallia New"/>
                <w:b/>
                <w:bCs/>
                <w:color w:val="000000"/>
                <w:sz w:val="20"/>
                <w:szCs w:val="20"/>
                <w:cs/>
              </w:rPr>
            </w:pPr>
          </w:p>
        </w:tc>
        <w:tc>
          <w:tcPr>
            <w:tcW w:w="884" w:type="dxa"/>
            <w:vAlign w:val="bottom"/>
          </w:tcPr>
          <w:p w14:paraId="0795C1F3" w14:textId="77777777" w:rsidR="002453A2" w:rsidRPr="00CD31A7" w:rsidRDefault="002453A2" w:rsidP="00E72A26">
            <w:pPr>
              <w:pStyle w:val="a9"/>
              <w:tabs>
                <w:tab w:val="right" w:pos="778"/>
              </w:tabs>
              <w:ind w:left="-72" w:right="-72"/>
              <w:jc w:val="center"/>
              <w:rPr>
                <w:rFonts w:ascii="Browallia New" w:hAnsi="Browallia New" w:cs="Browallia New"/>
                <w:b/>
                <w:bCs/>
                <w:color w:val="000000"/>
                <w:sz w:val="20"/>
                <w:szCs w:val="20"/>
                <w:cs/>
              </w:rPr>
            </w:pPr>
            <w:r w:rsidRPr="00CD31A7">
              <w:rPr>
                <w:rFonts w:ascii="Browallia New" w:hAnsi="Browallia New" w:cs="Browallia New"/>
                <w:b/>
                <w:bCs/>
                <w:color w:val="000000"/>
                <w:spacing w:val="-6"/>
                <w:sz w:val="20"/>
                <w:szCs w:val="20"/>
                <w:cs/>
              </w:rPr>
              <w:t>รายการ</w:t>
            </w:r>
          </w:p>
        </w:tc>
        <w:tc>
          <w:tcPr>
            <w:tcW w:w="884" w:type="dxa"/>
          </w:tcPr>
          <w:p w14:paraId="173E3237" w14:textId="77777777" w:rsidR="002453A2" w:rsidRPr="00CD31A7" w:rsidRDefault="002453A2" w:rsidP="00E72A26">
            <w:pPr>
              <w:pStyle w:val="a9"/>
              <w:tabs>
                <w:tab w:val="right" w:pos="778"/>
              </w:tabs>
              <w:ind w:right="-72"/>
              <w:jc w:val="center"/>
              <w:rPr>
                <w:rFonts w:ascii="Browallia New" w:hAnsi="Browallia New" w:cs="Browallia New"/>
                <w:b/>
                <w:bCs/>
                <w:color w:val="000000"/>
                <w:sz w:val="20"/>
                <w:szCs w:val="20"/>
                <w:cs/>
              </w:rPr>
            </w:pPr>
          </w:p>
        </w:tc>
      </w:tr>
      <w:tr w:rsidR="002453A2" w:rsidRPr="00CD31A7" w14:paraId="13D7C520" w14:textId="77777777" w:rsidTr="00E72A26">
        <w:trPr>
          <w:gridAfter w:val="1"/>
          <w:wAfter w:w="884" w:type="dxa"/>
          <w:trHeight w:val="63"/>
        </w:trPr>
        <w:tc>
          <w:tcPr>
            <w:tcW w:w="1526" w:type="dxa"/>
            <w:vAlign w:val="bottom"/>
          </w:tcPr>
          <w:p w14:paraId="06B503E1" w14:textId="77777777" w:rsidR="002453A2" w:rsidRPr="00CD31A7" w:rsidRDefault="002453A2" w:rsidP="00E72A26">
            <w:pPr>
              <w:ind w:left="-107"/>
              <w:jc w:val="thaiDistribute"/>
              <w:rPr>
                <w:rFonts w:ascii="Browallia New" w:hAnsi="Browallia New" w:cs="Browallia New"/>
                <w:snapToGrid w:val="0"/>
                <w:sz w:val="20"/>
                <w:szCs w:val="20"/>
                <w:lang w:val="en-GB" w:eastAsia="th-TH"/>
              </w:rPr>
            </w:pPr>
          </w:p>
        </w:tc>
        <w:tc>
          <w:tcPr>
            <w:tcW w:w="877" w:type="dxa"/>
            <w:vAlign w:val="bottom"/>
          </w:tcPr>
          <w:p w14:paraId="69627241" w14:textId="77777777" w:rsidR="002453A2" w:rsidRPr="00CD31A7" w:rsidRDefault="002453A2" w:rsidP="00E72A26">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CD31A7">
              <w:rPr>
                <w:rFonts w:ascii="Browallia New" w:hAnsi="Browallia New" w:cs="Browallia New"/>
                <w:b/>
                <w:bCs/>
                <w:color w:val="000000"/>
                <w:spacing w:val="-4"/>
                <w:sz w:val="20"/>
                <w:szCs w:val="20"/>
                <w:cs/>
              </w:rPr>
              <w:t>หลายช่องทาง</w:t>
            </w:r>
          </w:p>
        </w:tc>
        <w:tc>
          <w:tcPr>
            <w:tcW w:w="884" w:type="dxa"/>
            <w:vAlign w:val="bottom"/>
          </w:tcPr>
          <w:p w14:paraId="00C60534" w14:textId="77777777" w:rsidR="002453A2" w:rsidRPr="00CD31A7" w:rsidRDefault="002453A2"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ธุรกิจสื่อ</w:t>
            </w:r>
          </w:p>
        </w:tc>
        <w:tc>
          <w:tcPr>
            <w:tcW w:w="884" w:type="dxa"/>
            <w:vAlign w:val="bottom"/>
          </w:tcPr>
          <w:p w14:paraId="47C24A59" w14:textId="77777777" w:rsidR="002453A2" w:rsidRPr="00CD31A7" w:rsidRDefault="002453A2" w:rsidP="00E72A26">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ธุรกิจเพลง</w:t>
            </w:r>
          </w:p>
        </w:tc>
        <w:tc>
          <w:tcPr>
            <w:tcW w:w="964" w:type="dxa"/>
            <w:vAlign w:val="bottom"/>
          </w:tcPr>
          <w:p w14:paraId="03AB037E" w14:textId="77777777" w:rsidR="002453A2" w:rsidRPr="00CD31A7" w:rsidRDefault="002453A2"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ผลิตกิจกรรม</w:t>
            </w:r>
          </w:p>
        </w:tc>
        <w:tc>
          <w:tcPr>
            <w:tcW w:w="884" w:type="dxa"/>
            <w:vAlign w:val="bottom"/>
          </w:tcPr>
          <w:p w14:paraId="52B19878" w14:textId="77777777" w:rsidR="002453A2" w:rsidRPr="00CD31A7" w:rsidRDefault="002453A2"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ดิจิทัล</w:t>
            </w:r>
          </w:p>
        </w:tc>
        <w:tc>
          <w:tcPr>
            <w:tcW w:w="884" w:type="dxa"/>
            <w:vAlign w:val="bottom"/>
          </w:tcPr>
          <w:p w14:paraId="02330711" w14:textId="77777777" w:rsidR="002453A2" w:rsidRPr="00CD31A7" w:rsidRDefault="002453A2"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และอื่นๆ</w:t>
            </w:r>
          </w:p>
        </w:tc>
        <w:tc>
          <w:tcPr>
            <w:tcW w:w="884" w:type="dxa"/>
            <w:vAlign w:val="bottom"/>
          </w:tcPr>
          <w:p w14:paraId="7AA2D7FC" w14:textId="77777777" w:rsidR="002453A2" w:rsidRPr="00CD31A7" w:rsidRDefault="002453A2" w:rsidP="00E72A26">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รวม</w:t>
            </w:r>
          </w:p>
        </w:tc>
        <w:tc>
          <w:tcPr>
            <w:tcW w:w="884" w:type="dxa"/>
            <w:vAlign w:val="bottom"/>
          </w:tcPr>
          <w:p w14:paraId="5444E352" w14:textId="77777777" w:rsidR="002453A2" w:rsidRPr="00CD31A7" w:rsidRDefault="002453A2" w:rsidP="00E72A26">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ตัดบัญชี</w:t>
            </w:r>
          </w:p>
        </w:tc>
        <w:tc>
          <w:tcPr>
            <w:tcW w:w="884" w:type="dxa"/>
            <w:vAlign w:val="bottom"/>
          </w:tcPr>
          <w:p w14:paraId="71D1AC9C" w14:textId="77777777" w:rsidR="002453A2" w:rsidRPr="00CD31A7" w:rsidRDefault="002453A2" w:rsidP="00E72A26">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รวม</w:t>
            </w:r>
          </w:p>
        </w:tc>
      </w:tr>
      <w:tr w:rsidR="002453A2" w:rsidRPr="00CD31A7" w14:paraId="090E202B" w14:textId="77777777" w:rsidTr="00E72A26">
        <w:trPr>
          <w:gridAfter w:val="1"/>
          <w:wAfter w:w="884" w:type="dxa"/>
          <w:trHeight w:val="53"/>
        </w:trPr>
        <w:tc>
          <w:tcPr>
            <w:tcW w:w="1526" w:type="dxa"/>
            <w:vAlign w:val="bottom"/>
          </w:tcPr>
          <w:p w14:paraId="57B21831" w14:textId="77777777" w:rsidR="002453A2" w:rsidRPr="00CD31A7" w:rsidRDefault="002453A2" w:rsidP="00E72A26">
            <w:pPr>
              <w:ind w:left="-107"/>
              <w:rPr>
                <w:rFonts w:ascii="Browallia New" w:hAnsi="Browallia New" w:cs="Browallia New"/>
                <w:sz w:val="20"/>
                <w:szCs w:val="20"/>
                <w:cs/>
              </w:rPr>
            </w:pPr>
          </w:p>
        </w:tc>
        <w:tc>
          <w:tcPr>
            <w:tcW w:w="877" w:type="dxa"/>
            <w:vAlign w:val="bottom"/>
          </w:tcPr>
          <w:p w14:paraId="6656F926" w14:textId="77777777" w:rsidR="002453A2" w:rsidRPr="00CD31A7" w:rsidRDefault="002453A2" w:rsidP="00E72A26">
            <w:pPr>
              <w:tabs>
                <w:tab w:val="decimal" w:pos="628"/>
              </w:tabs>
              <w:ind w:left="-43" w:right="-72"/>
              <w:jc w:val="both"/>
              <w:rPr>
                <w:rFonts w:ascii="Browallia New" w:hAnsi="Browallia New" w:cs="Browallia New"/>
                <w:snapToGrid w:val="0"/>
                <w:sz w:val="20"/>
                <w:szCs w:val="20"/>
                <w:cs/>
                <w:lang w:eastAsia="th-TH"/>
              </w:rPr>
            </w:pPr>
          </w:p>
        </w:tc>
        <w:tc>
          <w:tcPr>
            <w:tcW w:w="884" w:type="dxa"/>
            <w:vAlign w:val="bottom"/>
          </w:tcPr>
          <w:p w14:paraId="31A10F7B" w14:textId="77777777" w:rsidR="002453A2" w:rsidRPr="00CD31A7" w:rsidRDefault="002453A2" w:rsidP="00E72A26">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0ADBB203" w14:textId="77777777" w:rsidR="002453A2" w:rsidRPr="00CD31A7" w:rsidRDefault="002453A2" w:rsidP="00E72A26">
            <w:pPr>
              <w:tabs>
                <w:tab w:val="decimal" w:pos="628"/>
              </w:tabs>
              <w:ind w:right="-72"/>
              <w:jc w:val="center"/>
              <w:rPr>
                <w:rFonts w:ascii="Browallia New" w:hAnsi="Browallia New" w:cs="Browallia New"/>
                <w:snapToGrid w:val="0"/>
                <w:sz w:val="20"/>
                <w:szCs w:val="20"/>
                <w:lang w:eastAsia="th-TH"/>
              </w:rPr>
            </w:pPr>
          </w:p>
        </w:tc>
        <w:tc>
          <w:tcPr>
            <w:tcW w:w="964" w:type="dxa"/>
            <w:vAlign w:val="bottom"/>
          </w:tcPr>
          <w:p w14:paraId="2948C5C7" w14:textId="77777777" w:rsidR="002453A2" w:rsidRPr="00CD31A7" w:rsidRDefault="002453A2" w:rsidP="00E72A26">
            <w:pPr>
              <w:tabs>
                <w:tab w:val="decimal" w:pos="778"/>
              </w:tabs>
              <w:ind w:left="-43" w:right="-72"/>
              <w:jc w:val="center"/>
              <w:rPr>
                <w:rFonts w:ascii="Browallia New" w:hAnsi="Browallia New" w:cs="Browallia New"/>
                <w:snapToGrid w:val="0"/>
                <w:sz w:val="20"/>
                <w:szCs w:val="20"/>
                <w:lang w:eastAsia="th-TH"/>
              </w:rPr>
            </w:pPr>
          </w:p>
        </w:tc>
        <w:tc>
          <w:tcPr>
            <w:tcW w:w="884" w:type="dxa"/>
            <w:vAlign w:val="bottom"/>
          </w:tcPr>
          <w:p w14:paraId="67D82EF8" w14:textId="77777777" w:rsidR="002453A2" w:rsidRPr="00CD31A7" w:rsidRDefault="002453A2" w:rsidP="00E72A26">
            <w:pPr>
              <w:tabs>
                <w:tab w:val="decimal" w:pos="778"/>
              </w:tabs>
              <w:ind w:left="-43" w:right="-72"/>
              <w:jc w:val="center"/>
              <w:rPr>
                <w:rFonts w:ascii="Browallia New" w:hAnsi="Browallia New" w:cs="Browallia New"/>
                <w:snapToGrid w:val="0"/>
                <w:sz w:val="20"/>
                <w:szCs w:val="20"/>
                <w:cs/>
                <w:lang w:eastAsia="th-TH"/>
              </w:rPr>
            </w:pPr>
          </w:p>
        </w:tc>
        <w:tc>
          <w:tcPr>
            <w:tcW w:w="884" w:type="dxa"/>
            <w:vAlign w:val="bottom"/>
          </w:tcPr>
          <w:p w14:paraId="6B8ECB77" w14:textId="77777777" w:rsidR="002453A2" w:rsidRPr="00CD31A7" w:rsidRDefault="002453A2" w:rsidP="00E72A26">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6020793B" w14:textId="77777777" w:rsidR="002453A2" w:rsidRPr="00CD31A7" w:rsidRDefault="002453A2" w:rsidP="00E72A26">
            <w:pPr>
              <w:tabs>
                <w:tab w:val="clear" w:pos="680"/>
                <w:tab w:val="decimal" w:pos="662"/>
              </w:tabs>
              <w:ind w:right="-72"/>
              <w:jc w:val="both"/>
              <w:rPr>
                <w:rFonts w:ascii="Browallia New" w:hAnsi="Browallia New" w:cs="Browallia New"/>
                <w:snapToGrid w:val="0"/>
                <w:sz w:val="20"/>
                <w:szCs w:val="20"/>
                <w:lang w:eastAsia="th-TH"/>
              </w:rPr>
            </w:pPr>
          </w:p>
        </w:tc>
        <w:tc>
          <w:tcPr>
            <w:tcW w:w="884" w:type="dxa"/>
            <w:vAlign w:val="bottom"/>
          </w:tcPr>
          <w:p w14:paraId="58D7C6F1" w14:textId="77777777" w:rsidR="002453A2" w:rsidRPr="00CD31A7" w:rsidRDefault="002453A2" w:rsidP="00E72A26">
            <w:pPr>
              <w:tabs>
                <w:tab w:val="decimal" w:pos="778"/>
              </w:tabs>
              <w:ind w:left="-43" w:right="-72"/>
              <w:jc w:val="center"/>
              <w:rPr>
                <w:rFonts w:ascii="Browallia New" w:hAnsi="Browallia New" w:cs="Browallia New"/>
                <w:snapToGrid w:val="0"/>
                <w:sz w:val="20"/>
                <w:szCs w:val="20"/>
                <w:lang w:eastAsia="th-TH"/>
              </w:rPr>
            </w:pPr>
          </w:p>
        </w:tc>
        <w:tc>
          <w:tcPr>
            <w:tcW w:w="884" w:type="dxa"/>
          </w:tcPr>
          <w:p w14:paraId="68F7E4B7" w14:textId="77777777" w:rsidR="002453A2" w:rsidRPr="00CD31A7" w:rsidRDefault="002453A2" w:rsidP="00E72A26">
            <w:pPr>
              <w:tabs>
                <w:tab w:val="decimal" w:pos="749"/>
              </w:tabs>
              <w:ind w:right="-72"/>
              <w:jc w:val="both"/>
              <w:rPr>
                <w:rFonts w:ascii="Browallia New" w:hAnsi="Browallia New" w:cs="Browallia New"/>
                <w:snapToGrid w:val="0"/>
                <w:sz w:val="20"/>
                <w:szCs w:val="20"/>
                <w:lang w:eastAsia="th-TH"/>
              </w:rPr>
            </w:pPr>
          </w:p>
        </w:tc>
      </w:tr>
      <w:tr w:rsidR="002453A2" w:rsidRPr="00CD31A7" w14:paraId="55B6C3C0" w14:textId="77777777" w:rsidTr="00E72A26">
        <w:trPr>
          <w:gridAfter w:val="1"/>
          <w:wAfter w:w="884" w:type="dxa"/>
          <w:trHeight w:val="63"/>
        </w:trPr>
        <w:tc>
          <w:tcPr>
            <w:tcW w:w="1526" w:type="dxa"/>
            <w:vAlign w:val="bottom"/>
          </w:tcPr>
          <w:p w14:paraId="7DF4C35F" w14:textId="77777777" w:rsidR="002453A2" w:rsidRPr="00CD31A7" w:rsidRDefault="002453A2" w:rsidP="00E72A26">
            <w:pPr>
              <w:ind w:left="17" w:hanging="124"/>
              <w:rPr>
                <w:rFonts w:ascii="Browallia New" w:hAnsi="Browallia New" w:cs="Browallia New"/>
                <w:sz w:val="20"/>
                <w:szCs w:val="20"/>
              </w:rPr>
            </w:pPr>
            <w:r w:rsidRPr="00CD31A7">
              <w:rPr>
                <w:rFonts w:ascii="Browallia New" w:hAnsi="Browallia New" w:cs="Browallia New"/>
                <w:sz w:val="20"/>
                <w:szCs w:val="20"/>
                <w:cs/>
              </w:rPr>
              <w:t>รายได้จากการขายและให้บริการ</w:t>
            </w:r>
          </w:p>
        </w:tc>
        <w:tc>
          <w:tcPr>
            <w:tcW w:w="877" w:type="dxa"/>
            <w:vAlign w:val="bottom"/>
          </w:tcPr>
          <w:p w14:paraId="31F804BB" w14:textId="77777777" w:rsidR="002453A2" w:rsidRPr="00CD31A7" w:rsidRDefault="002453A2" w:rsidP="00E72A26">
            <w:pPr>
              <w:tabs>
                <w:tab w:val="decimal" w:pos="648"/>
              </w:tabs>
              <w:ind w:left="-43" w:right="-72"/>
              <w:jc w:val="both"/>
              <w:rPr>
                <w:rFonts w:ascii="Browallia New" w:hAnsi="Browallia New" w:cs="Browallia New"/>
                <w:snapToGrid w:val="0"/>
                <w:sz w:val="20"/>
                <w:szCs w:val="20"/>
                <w:lang w:eastAsia="th-TH"/>
              </w:rPr>
            </w:pPr>
          </w:p>
        </w:tc>
        <w:tc>
          <w:tcPr>
            <w:tcW w:w="884" w:type="dxa"/>
            <w:vAlign w:val="bottom"/>
          </w:tcPr>
          <w:p w14:paraId="12DA3F18" w14:textId="77777777" w:rsidR="002453A2" w:rsidRPr="00CD31A7" w:rsidRDefault="002453A2" w:rsidP="00E72A26">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59B3484B" w14:textId="77777777" w:rsidR="002453A2" w:rsidRPr="00CD31A7" w:rsidRDefault="002453A2" w:rsidP="00E72A26">
            <w:pPr>
              <w:tabs>
                <w:tab w:val="decimal" w:pos="628"/>
              </w:tabs>
              <w:ind w:right="-72"/>
              <w:jc w:val="center"/>
              <w:rPr>
                <w:rFonts w:ascii="Browallia New" w:hAnsi="Browallia New" w:cs="Browallia New"/>
                <w:snapToGrid w:val="0"/>
                <w:sz w:val="20"/>
                <w:szCs w:val="20"/>
                <w:lang w:eastAsia="th-TH"/>
              </w:rPr>
            </w:pPr>
          </w:p>
        </w:tc>
        <w:tc>
          <w:tcPr>
            <w:tcW w:w="964" w:type="dxa"/>
            <w:vAlign w:val="bottom"/>
          </w:tcPr>
          <w:p w14:paraId="4DE95783" w14:textId="77777777" w:rsidR="002453A2" w:rsidRPr="00CD31A7" w:rsidRDefault="002453A2" w:rsidP="00E72A26">
            <w:pPr>
              <w:tabs>
                <w:tab w:val="decimal" w:pos="778"/>
              </w:tabs>
              <w:ind w:left="-43" w:right="-72"/>
              <w:jc w:val="center"/>
              <w:rPr>
                <w:rFonts w:ascii="Browallia New" w:hAnsi="Browallia New" w:cs="Browallia New"/>
                <w:snapToGrid w:val="0"/>
                <w:sz w:val="20"/>
                <w:szCs w:val="20"/>
                <w:lang w:eastAsia="th-TH"/>
              </w:rPr>
            </w:pPr>
          </w:p>
        </w:tc>
        <w:tc>
          <w:tcPr>
            <w:tcW w:w="884" w:type="dxa"/>
            <w:vAlign w:val="bottom"/>
          </w:tcPr>
          <w:p w14:paraId="0BCF1682" w14:textId="77777777" w:rsidR="002453A2" w:rsidRPr="00CD31A7" w:rsidRDefault="002453A2" w:rsidP="00E72A26">
            <w:pPr>
              <w:tabs>
                <w:tab w:val="decimal" w:pos="806"/>
              </w:tabs>
              <w:ind w:left="-43" w:right="-72"/>
              <w:jc w:val="both"/>
              <w:rPr>
                <w:rFonts w:ascii="Browallia New" w:hAnsi="Browallia New" w:cs="Browallia New"/>
                <w:snapToGrid w:val="0"/>
                <w:sz w:val="20"/>
                <w:szCs w:val="20"/>
                <w:lang w:eastAsia="th-TH"/>
              </w:rPr>
            </w:pPr>
          </w:p>
        </w:tc>
        <w:tc>
          <w:tcPr>
            <w:tcW w:w="884" w:type="dxa"/>
            <w:vAlign w:val="bottom"/>
          </w:tcPr>
          <w:p w14:paraId="229F2B81" w14:textId="77777777" w:rsidR="002453A2" w:rsidRPr="00CD31A7" w:rsidRDefault="002453A2" w:rsidP="00E72A26">
            <w:pPr>
              <w:tabs>
                <w:tab w:val="decimal" w:pos="628"/>
              </w:tabs>
              <w:ind w:left="-43" w:right="-72"/>
              <w:jc w:val="center"/>
              <w:rPr>
                <w:rFonts w:ascii="Browallia New" w:hAnsi="Browallia New" w:cs="Browallia New"/>
                <w:snapToGrid w:val="0"/>
                <w:sz w:val="20"/>
                <w:szCs w:val="20"/>
                <w:lang w:eastAsia="th-TH"/>
              </w:rPr>
            </w:pPr>
          </w:p>
        </w:tc>
        <w:tc>
          <w:tcPr>
            <w:tcW w:w="884" w:type="dxa"/>
            <w:vAlign w:val="bottom"/>
          </w:tcPr>
          <w:p w14:paraId="4F54C922" w14:textId="77777777" w:rsidR="002453A2" w:rsidRPr="00CD31A7" w:rsidRDefault="002453A2" w:rsidP="00E72A26">
            <w:pPr>
              <w:tabs>
                <w:tab w:val="clear" w:pos="680"/>
                <w:tab w:val="decimal" w:pos="662"/>
              </w:tabs>
              <w:ind w:right="-72"/>
              <w:jc w:val="both"/>
              <w:rPr>
                <w:rFonts w:ascii="Browallia New" w:hAnsi="Browallia New" w:cs="Browallia New"/>
                <w:snapToGrid w:val="0"/>
                <w:sz w:val="20"/>
                <w:szCs w:val="20"/>
                <w:lang w:eastAsia="th-TH"/>
              </w:rPr>
            </w:pPr>
          </w:p>
        </w:tc>
        <w:tc>
          <w:tcPr>
            <w:tcW w:w="884" w:type="dxa"/>
            <w:vAlign w:val="bottom"/>
          </w:tcPr>
          <w:p w14:paraId="02B4EBF5" w14:textId="77777777" w:rsidR="002453A2" w:rsidRPr="00CD31A7" w:rsidRDefault="002453A2" w:rsidP="00E72A26">
            <w:pPr>
              <w:ind w:left="-43" w:right="-72"/>
              <w:jc w:val="both"/>
              <w:rPr>
                <w:rFonts w:ascii="Browallia New" w:hAnsi="Browallia New" w:cs="Browallia New"/>
                <w:snapToGrid w:val="0"/>
                <w:sz w:val="20"/>
                <w:szCs w:val="20"/>
                <w:lang w:eastAsia="th-TH"/>
              </w:rPr>
            </w:pPr>
          </w:p>
        </w:tc>
        <w:tc>
          <w:tcPr>
            <w:tcW w:w="884" w:type="dxa"/>
          </w:tcPr>
          <w:p w14:paraId="71CCB7DE" w14:textId="77777777" w:rsidR="002453A2" w:rsidRPr="00CD31A7" w:rsidRDefault="002453A2" w:rsidP="00E72A26">
            <w:pPr>
              <w:tabs>
                <w:tab w:val="decimal" w:pos="749"/>
              </w:tabs>
              <w:ind w:right="-72"/>
              <w:jc w:val="both"/>
              <w:rPr>
                <w:rFonts w:ascii="Browallia New" w:hAnsi="Browallia New" w:cs="Browallia New"/>
                <w:snapToGrid w:val="0"/>
                <w:sz w:val="20"/>
                <w:szCs w:val="20"/>
                <w:lang w:eastAsia="th-TH"/>
              </w:rPr>
            </w:pPr>
          </w:p>
        </w:tc>
      </w:tr>
      <w:tr w:rsidR="002453A2" w:rsidRPr="00CD31A7" w14:paraId="04DA3107" w14:textId="77777777" w:rsidTr="00E72A26">
        <w:trPr>
          <w:gridAfter w:val="1"/>
          <w:wAfter w:w="884" w:type="dxa"/>
          <w:trHeight w:val="63"/>
        </w:trPr>
        <w:tc>
          <w:tcPr>
            <w:tcW w:w="1526" w:type="dxa"/>
            <w:vAlign w:val="bottom"/>
          </w:tcPr>
          <w:p w14:paraId="5F807025" w14:textId="77777777" w:rsidR="002453A2" w:rsidRPr="00CD31A7" w:rsidRDefault="002453A2" w:rsidP="00E72A26">
            <w:pPr>
              <w:ind w:left="-107"/>
              <w:rPr>
                <w:rFonts w:ascii="Browallia New" w:hAnsi="Browallia New" w:cs="Browallia New"/>
                <w:sz w:val="20"/>
                <w:szCs w:val="20"/>
              </w:rPr>
            </w:pPr>
            <w:r w:rsidRPr="00CD31A7">
              <w:rPr>
                <w:rFonts w:ascii="Browallia New" w:hAnsi="Browallia New" w:cs="Browallia New"/>
                <w:sz w:val="20"/>
                <w:szCs w:val="20"/>
                <w:cs/>
              </w:rPr>
              <w:t xml:space="preserve">   รายได้ภายนอก</w:t>
            </w:r>
          </w:p>
        </w:tc>
        <w:tc>
          <w:tcPr>
            <w:tcW w:w="877" w:type="dxa"/>
          </w:tcPr>
          <w:p w14:paraId="5D5B1BA6"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255,628 </w:t>
            </w:r>
          </w:p>
        </w:tc>
        <w:tc>
          <w:tcPr>
            <w:tcW w:w="884" w:type="dxa"/>
          </w:tcPr>
          <w:p w14:paraId="0B4091D7"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162,798 </w:t>
            </w:r>
          </w:p>
        </w:tc>
        <w:tc>
          <w:tcPr>
            <w:tcW w:w="884" w:type="dxa"/>
          </w:tcPr>
          <w:p w14:paraId="4727931D"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16,086 </w:t>
            </w:r>
          </w:p>
        </w:tc>
        <w:tc>
          <w:tcPr>
            <w:tcW w:w="964" w:type="dxa"/>
          </w:tcPr>
          <w:p w14:paraId="5443873E"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18,962 </w:t>
            </w:r>
          </w:p>
        </w:tc>
        <w:tc>
          <w:tcPr>
            <w:tcW w:w="884" w:type="dxa"/>
          </w:tcPr>
          <w:p w14:paraId="3DA828D8"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1,200 </w:t>
            </w:r>
          </w:p>
        </w:tc>
        <w:tc>
          <w:tcPr>
            <w:tcW w:w="884" w:type="dxa"/>
          </w:tcPr>
          <w:p w14:paraId="7733BFB5" w14:textId="77777777" w:rsidR="002453A2" w:rsidRPr="00CD31A7" w:rsidRDefault="002453A2" w:rsidP="00E72A26">
            <w:pP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CD31A7">
              <w:rPr>
                <w:rFonts w:ascii="Browallia New" w:hAnsi="Browallia New" w:cs="Browallia New"/>
                <w:sz w:val="20"/>
                <w:szCs w:val="20"/>
                <w:lang w:val="en-GB"/>
              </w:rPr>
              <w:t xml:space="preserve">     -   </w:t>
            </w:r>
          </w:p>
        </w:tc>
        <w:tc>
          <w:tcPr>
            <w:tcW w:w="884" w:type="dxa"/>
          </w:tcPr>
          <w:p w14:paraId="174E6969"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454,674 </w:t>
            </w:r>
          </w:p>
        </w:tc>
        <w:tc>
          <w:tcPr>
            <w:tcW w:w="884" w:type="dxa"/>
          </w:tcPr>
          <w:p w14:paraId="362E8EED" w14:textId="77777777" w:rsidR="002453A2" w:rsidRPr="00CD31A7" w:rsidRDefault="002453A2" w:rsidP="00E72A26">
            <w:pP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CD31A7">
              <w:rPr>
                <w:rFonts w:ascii="Browallia New" w:hAnsi="Browallia New" w:cs="Browallia New"/>
                <w:sz w:val="20"/>
                <w:szCs w:val="20"/>
                <w:lang w:val="en-GB"/>
              </w:rPr>
              <w:t xml:space="preserve">     -   </w:t>
            </w:r>
          </w:p>
        </w:tc>
        <w:tc>
          <w:tcPr>
            <w:tcW w:w="884" w:type="dxa"/>
          </w:tcPr>
          <w:p w14:paraId="332DF343"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454,674 </w:t>
            </w:r>
          </w:p>
        </w:tc>
      </w:tr>
      <w:tr w:rsidR="002453A2" w:rsidRPr="00CD31A7" w14:paraId="6B68A57B" w14:textId="77777777" w:rsidTr="00E72A26">
        <w:trPr>
          <w:gridAfter w:val="1"/>
          <w:wAfter w:w="884" w:type="dxa"/>
          <w:trHeight w:val="63"/>
        </w:trPr>
        <w:tc>
          <w:tcPr>
            <w:tcW w:w="1526" w:type="dxa"/>
            <w:vAlign w:val="bottom"/>
          </w:tcPr>
          <w:p w14:paraId="41978B4C" w14:textId="77777777" w:rsidR="002453A2" w:rsidRPr="00CD31A7" w:rsidRDefault="002453A2" w:rsidP="00E72A26">
            <w:pPr>
              <w:ind w:left="-107"/>
              <w:rPr>
                <w:rFonts w:ascii="Browallia New" w:hAnsi="Browallia New" w:cs="Browallia New"/>
                <w:sz w:val="20"/>
                <w:szCs w:val="20"/>
              </w:rPr>
            </w:pPr>
            <w:r w:rsidRPr="00CD31A7">
              <w:rPr>
                <w:rFonts w:ascii="Browallia New" w:hAnsi="Browallia New" w:cs="Browallia New"/>
                <w:sz w:val="20"/>
                <w:szCs w:val="20"/>
                <w:cs/>
              </w:rPr>
              <w:t xml:space="preserve">   รายได้ภายใน</w:t>
            </w:r>
          </w:p>
        </w:tc>
        <w:tc>
          <w:tcPr>
            <w:tcW w:w="877" w:type="dxa"/>
          </w:tcPr>
          <w:p w14:paraId="6DC7AD76"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17,153 </w:t>
            </w:r>
          </w:p>
        </w:tc>
        <w:tc>
          <w:tcPr>
            <w:tcW w:w="884" w:type="dxa"/>
          </w:tcPr>
          <w:p w14:paraId="20567351"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19,599 </w:t>
            </w:r>
          </w:p>
        </w:tc>
        <w:tc>
          <w:tcPr>
            <w:tcW w:w="884" w:type="dxa"/>
          </w:tcPr>
          <w:p w14:paraId="2F92B02F"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1,079 </w:t>
            </w:r>
          </w:p>
        </w:tc>
        <w:tc>
          <w:tcPr>
            <w:tcW w:w="964" w:type="dxa"/>
          </w:tcPr>
          <w:p w14:paraId="297DD909" w14:textId="77777777" w:rsidR="002453A2" w:rsidRPr="00CD31A7" w:rsidRDefault="002453A2" w:rsidP="00E72A2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884" w:type="dxa"/>
          </w:tcPr>
          <w:p w14:paraId="5BFBFF91" w14:textId="77777777" w:rsidR="002453A2" w:rsidRPr="00CD31A7" w:rsidRDefault="002453A2" w:rsidP="00E72A2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884" w:type="dxa"/>
          </w:tcPr>
          <w:p w14:paraId="6D883A96"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150,709 </w:t>
            </w:r>
          </w:p>
        </w:tc>
        <w:tc>
          <w:tcPr>
            <w:tcW w:w="884" w:type="dxa"/>
          </w:tcPr>
          <w:p w14:paraId="1E3C6F53"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188,540 </w:t>
            </w:r>
          </w:p>
        </w:tc>
        <w:tc>
          <w:tcPr>
            <w:tcW w:w="884" w:type="dxa"/>
          </w:tcPr>
          <w:p w14:paraId="0F878D1C"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(188,540) </w:t>
            </w:r>
          </w:p>
        </w:tc>
        <w:tc>
          <w:tcPr>
            <w:tcW w:w="884" w:type="dxa"/>
          </w:tcPr>
          <w:p w14:paraId="5E3D295C" w14:textId="77777777" w:rsidR="002453A2" w:rsidRPr="00CD31A7" w:rsidRDefault="002453A2" w:rsidP="00E72A26">
            <w:pPr>
              <w:pBdr>
                <w:bottom w:val="single" w:sz="4" w:space="1" w:color="auto"/>
              </w:pBd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CD31A7">
              <w:rPr>
                <w:rFonts w:ascii="Browallia New" w:hAnsi="Browallia New" w:cs="Browallia New"/>
                <w:sz w:val="20"/>
                <w:szCs w:val="20"/>
                <w:lang w:val="en-GB"/>
              </w:rPr>
              <w:t xml:space="preserve">     -   </w:t>
            </w:r>
          </w:p>
        </w:tc>
      </w:tr>
      <w:tr w:rsidR="002453A2" w:rsidRPr="00CD31A7" w14:paraId="7AEF61D2" w14:textId="77777777" w:rsidTr="00E72A26">
        <w:trPr>
          <w:gridAfter w:val="1"/>
          <w:wAfter w:w="884" w:type="dxa"/>
          <w:trHeight w:val="53"/>
        </w:trPr>
        <w:tc>
          <w:tcPr>
            <w:tcW w:w="1526" w:type="dxa"/>
            <w:vAlign w:val="bottom"/>
          </w:tcPr>
          <w:p w14:paraId="28A15194" w14:textId="77777777" w:rsidR="002453A2" w:rsidRPr="00CD31A7" w:rsidRDefault="002453A2" w:rsidP="00E72A26">
            <w:pPr>
              <w:ind w:left="17" w:hanging="124"/>
              <w:rPr>
                <w:rFonts w:ascii="Browallia New" w:hAnsi="Browallia New" w:cs="Browallia New"/>
                <w:sz w:val="20"/>
                <w:szCs w:val="20"/>
                <w:cs/>
              </w:rPr>
            </w:pPr>
            <w:r w:rsidRPr="00CD31A7">
              <w:rPr>
                <w:rFonts w:ascii="Browallia New" w:hAnsi="Browallia New" w:cs="Browallia New"/>
                <w:sz w:val="20"/>
                <w:szCs w:val="20"/>
                <w:cs/>
              </w:rPr>
              <w:t>รวมรายได้จากการขายและให้บริการ</w:t>
            </w:r>
          </w:p>
        </w:tc>
        <w:tc>
          <w:tcPr>
            <w:tcW w:w="877" w:type="dxa"/>
          </w:tcPr>
          <w:p w14:paraId="4FC351D6"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w:t>
            </w:r>
          </w:p>
          <w:p w14:paraId="13276BFE"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272,781 </w:t>
            </w:r>
          </w:p>
        </w:tc>
        <w:tc>
          <w:tcPr>
            <w:tcW w:w="884" w:type="dxa"/>
          </w:tcPr>
          <w:p w14:paraId="6A669C4E"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p w14:paraId="7D873C8A"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182,397 </w:t>
            </w:r>
          </w:p>
        </w:tc>
        <w:tc>
          <w:tcPr>
            <w:tcW w:w="884" w:type="dxa"/>
          </w:tcPr>
          <w:p w14:paraId="482A8307"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w:t>
            </w:r>
          </w:p>
          <w:p w14:paraId="21F177FD"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17,165 </w:t>
            </w:r>
          </w:p>
        </w:tc>
        <w:tc>
          <w:tcPr>
            <w:tcW w:w="964" w:type="dxa"/>
          </w:tcPr>
          <w:p w14:paraId="4794F396"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w:t>
            </w:r>
          </w:p>
          <w:p w14:paraId="385190B1"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18,962 </w:t>
            </w:r>
          </w:p>
        </w:tc>
        <w:tc>
          <w:tcPr>
            <w:tcW w:w="884" w:type="dxa"/>
          </w:tcPr>
          <w:p w14:paraId="2C28AFEB"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w:t>
            </w:r>
          </w:p>
          <w:p w14:paraId="2FF18724"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1,200 </w:t>
            </w:r>
          </w:p>
        </w:tc>
        <w:tc>
          <w:tcPr>
            <w:tcW w:w="884" w:type="dxa"/>
          </w:tcPr>
          <w:p w14:paraId="5FDA2F77"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p w14:paraId="505BDBB2"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150,709 </w:t>
            </w:r>
          </w:p>
        </w:tc>
        <w:tc>
          <w:tcPr>
            <w:tcW w:w="884" w:type="dxa"/>
          </w:tcPr>
          <w:p w14:paraId="6F0811FB"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w:t>
            </w:r>
          </w:p>
          <w:p w14:paraId="23A6AD9E"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643,214 </w:t>
            </w:r>
          </w:p>
        </w:tc>
        <w:tc>
          <w:tcPr>
            <w:tcW w:w="884" w:type="dxa"/>
          </w:tcPr>
          <w:p w14:paraId="4C5F3B5F"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p w14:paraId="7C759575"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(188,540) </w:t>
            </w:r>
          </w:p>
        </w:tc>
        <w:tc>
          <w:tcPr>
            <w:tcW w:w="884" w:type="dxa"/>
          </w:tcPr>
          <w:p w14:paraId="45F3A390"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p w14:paraId="2ED6A11B"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454,674 </w:t>
            </w:r>
          </w:p>
        </w:tc>
      </w:tr>
      <w:tr w:rsidR="002453A2" w:rsidRPr="00CD31A7" w14:paraId="7A9735BB" w14:textId="77777777" w:rsidTr="00E72A26">
        <w:trPr>
          <w:gridAfter w:val="1"/>
          <w:wAfter w:w="884" w:type="dxa"/>
          <w:trHeight w:val="63"/>
        </w:trPr>
        <w:tc>
          <w:tcPr>
            <w:tcW w:w="1526" w:type="dxa"/>
            <w:vAlign w:val="bottom"/>
          </w:tcPr>
          <w:p w14:paraId="4C88AD66" w14:textId="77777777" w:rsidR="002453A2" w:rsidRPr="00CD31A7" w:rsidRDefault="002453A2" w:rsidP="00E72A26">
            <w:pPr>
              <w:ind w:left="-107"/>
              <w:rPr>
                <w:rFonts w:ascii="Browallia New" w:hAnsi="Browallia New" w:cs="Browallia New"/>
                <w:sz w:val="20"/>
                <w:szCs w:val="20"/>
              </w:rPr>
            </w:pPr>
            <w:r w:rsidRPr="00CD31A7">
              <w:rPr>
                <w:rFonts w:ascii="Browallia New" w:hAnsi="Browallia New" w:cs="Browallia New"/>
                <w:sz w:val="20"/>
                <w:szCs w:val="20"/>
                <w:cs/>
              </w:rPr>
              <w:t>ต้นทุนขายและให้บริการ</w:t>
            </w:r>
          </w:p>
        </w:tc>
        <w:tc>
          <w:tcPr>
            <w:tcW w:w="877" w:type="dxa"/>
          </w:tcPr>
          <w:p w14:paraId="3271027D"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(111,009)</w:t>
            </w:r>
          </w:p>
        </w:tc>
        <w:tc>
          <w:tcPr>
            <w:tcW w:w="884" w:type="dxa"/>
          </w:tcPr>
          <w:p w14:paraId="3479467C"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(254,276)</w:t>
            </w:r>
          </w:p>
        </w:tc>
        <w:tc>
          <w:tcPr>
            <w:tcW w:w="884" w:type="dxa"/>
          </w:tcPr>
          <w:p w14:paraId="2B91CB0E"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(14,040) </w:t>
            </w:r>
          </w:p>
        </w:tc>
        <w:tc>
          <w:tcPr>
            <w:tcW w:w="964" w:type="dxa"/>
          </w:tcPr>
          <w:p w14:paraId="1327A0EB"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(16,079) </w:t>
            </w:r>
          </w:p>
        </w:tc>
        <w:tc>
          <w:tcPr>
            <w:tcW w:w="884" w:type="dxa"/>
          </w:tcPr>
          <w:p w14:paraId="72552020"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(3,662) </w:t>
            </w:r>
          </w:p>
        </w:tc>
        <w:tc>
          <w:tcPr>
            <w:tcW w:w="884" w:type="dxa"/>
          </w:tcPr>
          <w:p w14:paraId="46BE53C6"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(65,071) </w:t>
            </w:r>
          </w:p>
        </w:tc>
        <w:tc>
          <w:tcPr>
            <w:tcW w:w="884" w:type="dxa"/>
          </w:tcPr>
          <w:p w14:paraId="0EA0BF5B"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(464,137) </w:t>
            </w:r>
          </w:p>
        </w:tc>
        <w:tc>
          <w:tcPr>
            <w:tcW w:w="884" w:type="dxa"/>
          </w:tcPr>
          <w:p w14:paraId="47D9B32A"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85,361 </w:t>
            </w:r>
          </w:p>
        </w:tc>
        <w:tc>
          <w:tcPr>
            <w:tcW w:w="884" w:type="dxa"/>
          </w:tcPr>
          <w:p w14:paraId="05BB3970" w14:textId="77777777" w:rsidR="002453A2" w:rsidRPr="00CD31A7" w:rsidRDefault="002453A2" w:rsidP="00E72A26">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(378,776)</w:t>
            </w:r>
          </w:p>
        </w:tc>
      </w:tr>
      <w:tr w:rsidR="002453A2" w:rsidRPr="00CD31A7" w14:paraId="42E33319" w14:textId="77777777" w:rsidTr="00E72A26">
        <w:trPr>
          <w:gridAfter w:val="1"/>
          <w:wAfter w:w="884" w:type="dxa"/>
          <w:trHeight w:val="53"/>
        </w:trPr>
        <w:tc>
          <w:tcPr>
            <w:tcW w:w="1526" w:type="dxa"/>
            <w:vAlign w:val="bottom"/>
          </w:tcPr>
          <w:p w14:paraId="15F5420B" w14:textId="77777777" w:rsidR="002453A2" w:rsidRPr="00CD31A7" w:rsidRDefault="002453A2" w:rsidP="00E72A26">
            <w:pPr>
              <w:ind w:left="-107"/>
              <w:rPr>
                <w:rFonts w:ascii="Browallia New" w:hAnsi="Browallia New" w:cs="Browallia New"/>
                <w:sz w:val="20"/>
                <w:szCs w:val="20"/>
              </w:rPr>
            </w:pPr>
            <w:r w:rsidRPr="00CD31A7">
              <w:rPr>
                <w:rFonts w:ascii="Browallia New" w:hAnsi="Browallia New" w:cs="Browallia New"/>
                <w:sz w:val="20"/>
                <w:szCs w:val="20"/>
                <w:cs/>
              </w:rPr>
              <w:t>กำไร</w:t>
            </w:r>
            <w:r w:rsidRPr="00CD31A7">
              <w:rPr>
                <w:rFonts w:ascii="Browallia New" w:hAnsi="Browallia New" w:cs="Browallia New"/>
                <w:sz w:val="20"/>
                <w:szCs w:val="20"/>
              </w:rPr>
              <w:t xml:space="preserve"> (</w:t>
            </w:r>
            <w:r w:rsidRPr="00CD31A7">
              <w:rPr>
                <w:rFonts w:ascii="Browallia New" w:hAnsi="Browallia New" w:cs="Browallia New"/>
                <w:sz w:val="20"/>
                <w:szCs w:val="20"/>
                <w:cs/>
              </w:rPr>
              <w:t>ขาดทุน</w:t>
            </w:r>
            <w:r w:rsidRPr="00CD31A7">
              <w:rPr>
                <w:rFonts w:ascii="Browallia New" w:hAnsi="Browallia New" w:cs="Browallia New"/>
                <w:sz w:val="20"/>
                <w:szCs w:val="20"/>
              </w:rPr>
              <w:t xml:space="preserve">) </w:t>
            </w:r>
            <w:r w:rsidRPr="00CD31A7">
              <w:rPr>
                <w:rFonts w:ascii="Browallia New" w:hAnsi="Browallia New" w:cs="Browallia New"/>
                <w:sz w:val="20"/>
                <w:szCs w:val="20"/>
                <w:cs/>
              </w:rPr>
              <w:t>ขั้นต้น</w:t>
            </w:r>
          </w:p>
        </w:tc>
        <w:tc>
          <w:tcPr>
            <w:tcW w:w="877" w:type="dxa"/>
          </w:tcPr>
          <w:p w14:paraId="7CF36441"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161,772 </w:t>
            </w:r>
          </w:p>
        </w:tc>
        <w:tc>
          <w:tcPr>
            <w:tcW w:w="884" w:type="dxa"/>
          </w:tcPr>
          <w:p w14:paraId="2059FDAA"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(71,879) </w:t>
            </w:r>
          </w:p>
        </w:tc>
        <w:tc>
          <w:tcPr>
            <w:tcW w:w="884" w:type="dxa"/>
          </w:tcPr>
          <w:p w14:paraId="37651389"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3,125 </w:t>
            </w:r>
          </w:p>
        </w:tc>
        <w:tc>
          <w:tcPr>
            <w:tcW w:w="964" w:type="dxa"/>
          </w:tcPr>
          <w:p w14:paraId="3BAB5220"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2,883 </w:t>
            </w:r>
          </w:p>
        </w:tc>
        <w:tc>
          <w:tcPr>
            <w:tcW w:w="884" w:type="dxa"/>
          </w:tcPr>
          <w:p w14:paraId="367A69EC"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(2,462) </w:t>
            </w:r>
          </w:p>
        </w:tc>
        <w:tc>
          <w:tcPr>
            <w:tcW w:w="884" w:type="dxa"/>
          </w:tcPr>
          <w:p w14:paraId="113E437A"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cs/>
                <w:lang w:eastAsia="th-TH"/>
              </w:rPr>
            </w:pPr>
            <w:r w:rsidRPr="00CD31A7">
              <w:rPr>
                <w:rFonts w:ascii="Browallia New" w:hAnsi="Browallia New" w:cs="Browallia New"/>
                <w:snapToGrid w:val="0"/>
                <w:sz w:val="20"/>
                <w:szCs w:val="20"/>
                <w:lang w:eastAsia="th-TH"/>
              </w:rPr>
              <w:t xml:space="preserve"> 85,638 </w:t>
            </w:r>
          </w:p>
        </w:tc>
        <w:tc>
          <w:tcPr>
            <w:tcW w:w="884" w:type="dxa"/>
          </w:tcPr>
          <w:p w14:paraId="1CAF5067"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179,077 </w:t>
            </w:r>
          </w:p>
        </w:tc>
        <w:tc>
          <w:tcPr>
            <w:tcW w:w="884" w:type="dxa"/>
          </w:tcPr>
          <w:p w14:paraId="0CAC31EC"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(103,179) </w:t>
            </w:r>
          </w:p>
        </w:tc>
        <w:tc>
          <w:tcPr>
            <w:tcW w:w="884" w:type="dxa"/>
          </w:tcPr>
          <w:p w14:paraId="4503EE8B"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75,898 </w:t>
            </w:r>
          </w:p>
        </w:tc>
      </w:tr>
      <w:tr w:rsidR="002453A2" w:rsidRPr="00CD31A7" w14:paraId="1A6F2C31" w14:textId="77777777" w:rsidTr="00E72A26">
        <w:trPr>
          <w:gridAfter w:val="1"/>
          <w:wAfter w:w="884" w:type="dxa"/>
          <w:trHeight w:val="53"/>
        </w:trPr>
        <w:tc>
          <w:tcPr>
            <w:tcW w:w="1526" w:type="dxa"/>
            <w:vAlign w:val="bottom"/>
          </w:tcPr>
          <w:p w14:paraId="212C0F70" w14:textId="77777777" w:rsidR="002453A2" w:rsidRPr="00CD31A7" w:rsidRDefault="002453A2" w:rsidP="00E72A26">
            <w:pPr>
              <w:ind w:left="-107"/>
              <w:rPr>
                <w:rFonts w:ascii="Browallia New" w:hAnsi="Browallia New" w:cs="Browallia New"/>
                <w:sz w:val="20"/>
                <w:szCs w:val="20"/>
                <w:cs/>
              </w:rPr>
            </w:pPr>
          </w:p>
        </w:tc>
        <w:tc>
          <w:tcPr>
            <w:tcW w:w="877" w:type="dxa"/>
            <w:vAlign w:val="center"/>
          </w:tcPr>
          <w:p w14:paraId="32590EDC"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D9BD93A"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EE94E99"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57793D31" w14:textId="77777777" w:rsidR="002453A2" w:rsidRPr="00CD31A7" w:rsidRDefault="002453A2" w:rsidP="00E72A26">
            <w:pPr>
              <w:tabs>
                <w:tab w:val="clear" w:pos="680"/>
                <w:tab w:val="decimal" w:pos="354"/>
                <w:tab w:val="left" w:pos="534"/>
                <w:tab w:val="decimal" w:pos="778"/>
              </w:tabs>
              <w:ind w:left="-33" w:right="-72"/>
              <w:jc w:val="right"/>
              <w:rPr>
                <w:rFonts w:ascii="Browallia New" w:hAnsi="Browallia New" w:cs="Browallia New"/>
                <w:snapToGrid w:val="0"/>
                <w:sz w:val="20"/>
                <w:szCs w:val="20"/>
                <w:lang w:eastAsia="th-TH"/>
              </w:rPr>
            </w:pPr>
          </w:p>
        </w:tc>
        <w:tc>
          <w:tcPr>
            <w:tcW w:w="884" w:type="dxa"/>
            <w:vAlign w:val="center"/>
          </w:tcPr>
          <w:p w14:paraId="612D5325" w14:textId="77777777" w:rsidR="002453A2" w:rsidRPr="00CD31A7" w:rsidRDefault="002453A2" w:rsidP="00E72A26">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22DBA42F"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5F366E92"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463CCC87" w14:textId="77777777" w:rsidR="002453A2" w:rsidRPr="00CD31A7" w:rsidRDefault="002453A2" w:rsidP="00E72A26">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257F29B1" w14:textId="77777777" w:rsidR="002453A2" w:rsidRPr="00CD31A7" w:rsidRDefault="002453A2" w:rsidP="00E72A26">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2453A2" w:rsidRPr="00CD31A7" w14:paraId="7B1BA80E" w14:textId="77777777" w:rsidTr="00E72A26">
        <w:trPr>
          <w:trHeight w:val="63"/>
        </w:trPr>
        <w:tc>
          <w:tcPr>
            <w:tcW w:w="2403" w:type="dxa"/>
            <w:gridSpan w:val="2"/>
            <w:vAlign w:val="bottom"/>
          </w:tcPr>
          <w:p w14:paraId="35FF12D1" w14:textId="77777777" w:rsidR="002453A2" w:rsidRPr="00CD31A7" w:rsidRDefault="002453A2" w:rsidP="00E72A26">
            <w:pPr>
              <w:tabs>
                <w:tab w:val="clear" w:pos="680"/>
                <w:tab w:val="decimal" w:pos="354"/>
                <w:tab w:val="left" w:pos="534"/>
              </w:tabs>
              <w:ind w:left="-33" w:right="-72" w:hanging="69"/>
              <w:rPr>
                <w:rFonts w:ascii="Browallia New" w:hAnsi="Browallia New" w:cs="Browallia New"/>
                <w:b/>
                <w:bCs/>
                <w:snapToGrid w:val="0"/>
                <w:sz w:val="20"/>
                <w:szCs w:val="20"/>
                <w:lang w:eastAsia="th-TH"/>
              </w:rPr>
            </w:pPr>
            <w:r w:rsidRPr="00CD31A7">
              <w:rPr>
                <w:rFonts w:ascii="Browallia New" w:hAnsi="Browallia New" w:cs="Browallia New"/>
                <w:b/>
                <w:bCs/>
                <w:snapToGrid w:val="0"/>
                <w:sz w:val="20"/>
                <w:szCs w:val="20"/>
                <w:cs/>
                <w:lang w:eastAsia="th-TH"/>
              </w:rPr>
              <w:t>จังหวะเวลาการรับรู้รายได้</w:t>
            </w:r>
          </w:p>
        </w:tc>
        <w:tc>
          <w:tcPr>
            <w:tcW w:w="884" w:type="dxa"/>
            <w:vAlign w:val="bottom"/>
          </w:tcPr>
          <w:p w14:paraId="1581AC8D"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2AC561C9"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71451736" w14:textId="77777777" w:rsidR="002453A2" w:rsidRPr="00CD31A7" w:rsidRDefault="002453A2" w:rsidP="00E72A26">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02985F7E" w14:textId="77777777" w:rsidR="002453A2" w:rsidRPr="00CD31A7" w:rsidRDefault="002453A2" w:rsidP="00E72A26">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2A941567"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E05E5D8"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134F3649" w14:textId="77777777" w:rsidR="002453A2" w:rsidRPr="00CD31A7" w:rsidRDefault="002453A2" w:rsidP="00E72A26">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60E24571" w14:textId="77777777" w:rsidR="002453A2" w:rsidRPr="00CD31A7" w:rsidRDefault="002453A2" w:rsidP="00E72A26">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c>
          <w:tcPr>
            <w:tcW w:w="884" w:type="dxa"/>
            <w:vAlign w:val="center"/>
          </w:tcPr>
          <w:p w14:paraId="638EDF5C" w14:textId="77777777" w:rsidR="002453A2" w:rsidRPr="00CD31A7" w:rsidRDefault="002453A2" w:rsidP="00E7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r>
      <w:tr w:rsidR="002453A2" w:rsidRPr="00CD31A7" w14:paraId="35896F32" w14:textId="77777777" w:rsidTr="00E72A26">
        <w:trPr>
          <w:gridAfter w:val="1"/>
          <w:wAfter w:w="884" w:type="dxa"/>
          <w:trHeight w:val="63"/>
        </w:trPr>
        <w:tc>
          <w:tcPr>
            <w:tcW w:w="1526" w:type="dxa"/>
            <w:vAlign w:val="bottom"/>
          </w:tcPr>
          <w:p w14:paraId="6F0B26E8" w14:textId="77777777" w:rsidR="002453A2" w:rsidRPr="00CD31A7" w:rsidRDefault="002453A2" w:rsidP="00E72A26">
            <w:pPr>
              <w:ind w:left="-107"/>
              <w:rPr>
                <w:rFonts w:ascii="Browallia New" w:hAnsi="Browallia New" w:cs="Browallia New"/>
                <w:sz w:val="20"/>
                <w:szCs w:val="20"/>
                <w:cs/>
              </w:rPr>
            </w:pPr>
            <w:r w:rsidRPr="00CD31A7">
              <w:rPr>
                <w:rFonts w:ascii="Browallia New" w:hAnsi="Browallia New" w:cs="Browallia New"/>
                <w:sz w:val="20"/>
                <w:szCs w:val="20"/>
                <w:cs/>
              </w:rPr>
              <w:t>เมื่อปฏิบัติตามภาระ</w:t>
            </w:r>
          </w:p>
        </w:tc>
        <w:tc>
          <w:tcPr>
            <w:tcW w:w="877" w:type="dxa"/>
            <w:vAlign w:val="center"/>
          </w:tcPr>
          <w:p w14:paraId="19E07C02"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54021797"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F4FE4E7"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670D6515" w14:textId="77777777" w:rsidR="002453A2" w:rsidRPr="00CD31A7" w:rsidRDefault="002453A2" w:rsidP="00E72A26">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07EBB784" w14:textId="77777777" w:rsidR="002453A2" w:rsidRPr="00CD31A7" w:rsidRDefault="002453A2" w:rsidP="00E72A26">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78EBF11B"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E8D94D1"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892E114" w14:textId="77777777" w:rsidR="002453A2" w:rsidRPr="00CD31A7" w:rsidRDefault="002453A2" w:rsidP="00E72A26">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65D19D39" w14:textId="77777777" w:rsidR="002453A2" w:rsidRPr="00CD31A7" w:rsidRDefault="002453A2" w:rsidP="00E72A26">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2453A2" w:rsidRPr="00CD31A7" w14:paraId="53E3DD9C" w14:textId="77777777" w:rsidTr="00E72A26">
        <w:trPr>
          <w:gridAfter w:val="1"/>
          <w:wAfter w:w="884" w:type="dxa"/>
          <w:trHeight w:val="63"/>
        </w:trPr>
        <w:tc>
          <w:tcPr>
            <w:tcW w:w="1526" w:type="dxa"/>
            <w:vAlign w:val="bottom"/>
          </w:tcPr>
          <w:p w14:paraId="747BA2AF" w14:textId="77777777" w:rsidR="002453A2" w:rsidRPr="00CD31A7" w:rsidRDefault="002453A2" w:rsidP="00E72A26">
            <w:pPr>
              <w:ind w:left="-107"/>
              <w:rPr>
                <w:rFonts w:ascii="Browallia New" w:hAnsi="Browallia New" w:cs="Browallia New"/>
                <w:sz w:val="20"/>
                <w:szCs w:val="20"/>
                <w:cs/>
              </w:rPr>
            </w:pPr>
            <w:r w:rsidRPr="00CD31A7">
              <w:rPr>
                <w:rFonts w:ascii="Browallia New" w:hAnsi="Browallia New" w:cs="Browallia New"/>
                <w:sz w:val="20"/>
                <w:szCs w:val="20"/>
                <w:cs/>
              </w:rPr>
              <w:t xml:space="preserve">   ที่ต้องปฏิบัติเสร็จสิ้น</w:t>
            </w:r>
          </w:p>
        </w:tc>
        <w:tc>
          <w:tcPr>
            <w:tcW w:w="877" w:type="dxa"/>
            <w:vAlign w:val="center"/>
          </w:tcPr>
          <w:p w14:paraId="461D0564"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6264A3DE"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49EF73FC"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vAlign w:val="center"/>
          </w:tcPr>
          <w:p w14:paraId="02415973" w14:textId="77777777" w:rsidR="002453A2" w:rsidRPr="00CD31A7" w:rsidRDefault="002453A2" w:rsidP="00E72A26">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vAlign w:val="center"/>
          </w:tcPr>
          <w:p w14:paraId="20114E85" w14:textId="77777777" w:rsidR="002453A2" w:rsidRPr="00CD31A7" w:rsidRDefault="002453A2" w:rsidP="00E72A26">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vAlign w:val="center"/>
          </w:tcPr>
          <w:p w14:paraId="52FE1192"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77F4E2EE" w14:textId="77777777" w:rsidR="002453A2" w:rsidRPr="00CD31A7" w:rsidRDefault="002453A2" w:rsidP="00E72A26">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vAlign w:val="center"/>
          </w:tcPr>
          <w:p w14:paraId="08B2BCF3" w14:textId="77777777" w:rsidR="002453A2" w:rsidRPr="00CD31A7" w:rsidRDefault="002453A2" w:rsidP="00E72A26">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vAlign w:val="center"/>
          </w:tcPr>
          <w:p w14:paraId="4C076CC0" w14:textId="77777777" w:rsidR="002453A2" w:rsidRPr="00CD31A7" w:rsidRDefault="002453A2" w:rsidP="00E72A26">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2453A2" w:rsidRPr="00CD31A7" w14:paraId="4BE57CAC" w14:textId="77777777" w:rsidTr="00E72A26">
        <w:trPr>
          <w:gridAfter w:val="1"/>
          <w:wAfter w:w="884" w:type="dxa"/>
          <w:trHeight w:val="63"/>
        </w:trPr>
        <w:tc>
          <w:tcPr>
            <w:tcW w:w="1526" w:type="dxa"/>
            <w:vAlign w:val="bottom"/>
          </w:tcPr>
          <w:p w14:paraId="67B99E09" w14:textId="77777777" w:rsidR="002453A2" w:rsidRPr="00CD31A7" w:rsidRDefault="002453A2" w:rsidP="00E72A26">
            <w:pPr>
              <w:ind w:left="-107"/>
              <w:rPr>
                <w:rFonts w:ascii="Browallia New" w:hAnsi="Browallia New" w:cs="Browallia New"/>
                <w:sz w:val="20"/>
                <w:szCs w:val="20"/>
              </w:rPr>
            </w:pPr>
            <w:r w:rsidRPr="00CD31A7">
              <w:rPr>
                <w:rFonts w:ascii="Browallia New" w:hAnsi="Browallia New" w:cs="Browallia New"/>
                <w:sz w:val="20"/>
                <w:szCs w:val="20"/>
              </w:rPr>
              <w:t xml:space="preserve">   (point in time)</w:t>
            </w:r>
          </w:p>
        </w:tc>
        <w:tc>
          <w:tcPr>
            <w:tcW w:w="877" w:type="dxa"/>
          </w:tcPr>
          <w:p w14:paraId="56F09C7B"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272,781 </w:t>
            </w:r>
          </w:p>
        </w:tc>
        <w:tc>
          <w:tcPr>
            <w:tcW w:w="884" w:type="dxa"/>
          </w:tcPr>
          <w:p w14:paraId="67AFF306"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81,863 </w:t>
            </w:r>
          </w:p>
        </w:tc>
        <w:tc>
          <w:tcPr>
            <w:tcW w:w="884" w:type="dxa"/>
          </w:tcPr>
          <w:p w14:paraId="640B0CF0"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17,165 </w:t>
            </w:r>
          </w:p>
        </w:tc>
        <w:tc>
          <w:tcPr>
            <w:tcW w:w="964" w:type="dxa"/>
          </w:tcPr>
          <w:p w14:paraId="16FC3246" w14:textId="77777777" w:rsidR="002453A2" w:rsidRPr="00CD31A7" w:rsidRDefault="002453A2" w:rsidP="00E72A26">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18,962 </w:t>
            </w:r>
          </w:p>
        </w:tc>
        <w:tc>
          <w:tcPr>
            <w:tcW w:w="884" w:type="dxa"/>
          </w:tcPr>
          <w:p w14:paraId="64216E29" w14:textId="77777777" w:rsidR="002453A2" w:rsidRPr="00CD31A7" w:rsidRDefault="002453A2" w:rsidP="00E72A26">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1,200 </w:t>
            </w:r>
          </w:p>
        </w:tc>
        <w:tc>
          <w:tcPr>
            <w:tcW w:w="884" w:type="dxa"/>
          </w:tcPr>
          <w:p w14:paraId="718C06B7"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74,217 </w:t>
            </w:r>
          </w:p>
        </w:tc>
        <w:tc>
          <w:tcPr>
            <w:tcW w:w="884" w:type="dxa"/>
          </w:tcPr>
          <w:p w14:paraId="23EA82EF"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466,188</w:t>
            </w:r>
          </w:p>
        </w:tc>
        <w:tc>
          <w:tcPr>
            <w:tcW w:w="884" w:type="dxa"/>
          </w:tcPr>
          <w:p w14:paraId="76ADC664" w14:textId="77777777" w:rsidR="002453A2" w:rsidRPr="00CD31A7" w:rsidRDefault="002453A2" w:rsidP="00E72A26">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(74,053) </w:t>
            </w:r>
          </w:p>
        </w:tc>
        <w:tc>
          <w:tcPr>
            <w:tcW w:w="884" w:type="dxa"/>
          </w:tcPr>
          <w:p w14:paraId="03A0D3AE" w14:textId="77777777" w:rsidR="002453A2" w:rsidRPr="00CD31A7" w:rsidRDefault="002453A2" w:rsidP="00E72A26">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392,135</w:t>
            </w:r>
          </w:p>
        </w:tc>
      </w:tr>
      <w:tr w:rsidR="002453A2" w:rsidRPr="00CD31A7" w14:paraId="20071C9D" w14:textId="77777777" w:rsidTr="00E72A26">
        <w:trPr>
          <w:gridAfter w:val="1"/>
          <w:wAfter w:w="884" w:type="dxa"/>
          <w:trHeight w:val="63"/>
        </w:trPr>
        <w:tc>
          <w:tcPr>
            <w:tcW w:w="1526" w:type="dxa"/>
            <w:vAlign w:val="bottom"/>
          </w:tcPr>
          <w:p w14:paraId="3DECB0BF" w14:textId="77777777" w:rsidR="002453A2" w:rsidRPr="00CD31A7" w:rsidRDefault="002453A2" w:rsidP="00E72A26">
            <w:pPr>
              <w:ind w:left="-107"/>
              <w:rPr>
                <w:rFonts w:ascii="Browallia New" w:hAnsi="Browallia New" w:cs="Browallia New"/>
                <w:sz w:val="20"/>
                <w:szCs w:val="20"/>
                <w:cs/>
              </w:rPr>
            </w:pPr>
            <w:r w:rsidRPr="00CD31A7">
              <w:rPr>
                <w:rFonts w:ascii="Browallia New" w:hAnsi="Browallia New" w:cs="Browallia New"/>
                <w:sz w:val="20"/>
                <w:szCs w:val="20"/>
                <w:cs/>
              </w:rPr>
              <w:t>ตลอดช่วงเวลาที่ปฏิบัติ</w:t>
            </w:r>
          </w:p>
        </w:tc>
        <w:tc>
          <w:tcPr>
            <w:tcW w:w="877" w:type="dxa"/>
            <w:vAlign w:val="bottom"/>
          </w:tcPr>
          <w:p w14:paraId="3C455632"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4B088897"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vAlign w:val="bottom"/>
          </w:tcPr>
          <w:p w14:paraId="216CED30"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vAlign w:val="bottom"/>
          </w:tcPr>
          <w:p w14:paraId="6AD4063A" w14:textId="77777777" w:rsidR="002453A2" w:rsidRPr="00CD31A7" w:rsidRDefault="002453A2" w:rsidP="00E72A26">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vAlign w:val="bottom"/>
          </w:tcPr>
          <w:p w14:paraId="62FFDD53" w14:textId="77777777" w:rsidR="002453A2" w:rsidRPr="00CD31A7" w:rsidRDefault="002453A2" w:rsidP="00E72A26">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0CDA958B"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38A7A78D"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12D38C97" w14:textId="77777777" w:rsidR="002453A2" w:rsidRPr="00CD31A7" w:rsidRDefault="002453A2" w:rsidP="00E72A26">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58C53174" w14:textId="77777777" w:rsidR="002453A2" w:rsidRPr="00CD31A7" w:rsidRDefault="002453A2" w:rsidP="00E72A26">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2453A2" w:rsidRPr="00CD31A7" w14:paraId="055C4A50" w14:textId="77777777" w:rsidTr="00E72A26">
        <w:trPr>
          <w:gridAfter w:val="1"/>
          <w:wAfter w:w="884" w:type="dxa"/>
          <w:trHeight w:val="126"/>
        </w:trPr>
        <w:tc>
          <w:tcPr>
            <w:tcW w:w="1526" w:type="dxa"/>
            <w:vAlign w:val="bottom"/>
          </w:tcPr>
          <w:p w14:paraId="4BE174F9" w14:textId="77777777" w:rsidR="002453A2" w:rsidRPr="00CD31A7" w:rsidRDefault="002453A2" w:rsidP="00E72A26">
            <w:pPr>
              <w:ind w:left="-107" w:right="-87"/>
              <w:rPr>
                <w:rFonts w:ascii="Browallia New" w:hAnsi="Browallia New" w:cs="Browallia New"/>
                <w:sz w:val="20"/>
                <w:szCs w:val="20"/>
                <w:cs/>
              </w:rPr>
            </w:pPr>
            <w:r w:rsidRPr="00CD31A7">
              <w:rPr>
                <w:rFonts w:ascii="Browallia New" w:hAnsi="Browallia New" w:cs="Browallia New"/>
                <w:sz w:val="20"/>
                <w:szCs w:val="20"/>
                <w:cs/>
              </w:rPr>
              <w:t xml:space="preserve">   ตามภาระที่ต้องปฏิบัติ</w:t>
            </w:r>
          </w:p>
        </w:tc>
        <w:tc>
          <w:tcPr>
            <w:tcW w:w="877" w:type="dxa"/>
            <w:vAlign w:val="bottom"/>
          </w:tcPr>
          <w:p w14:paraId="2351484E"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004F95A2"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vAlign w:val="bottom"/>
          </w:tcPr>
          <w:p w14:paraId="082C0B4C"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vAlign w:val="bottom"/>
          </w:tcPr>
          <w:p w14:paraId="1CBA12DE" w14:textId="77777777" w:rsidR="002453A2" w:rsidRPr="00CD31A7" w:rsidRDefault="002453A2" w:rsidP="00E72A26">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vAlign w:val="bottom"/>
          </w:tcPr>
          <w:p w14:paraId="29728F9B" w14:textId="77777777" w:rsidR="002453A2" w:rsidRPr="00CD31A7" w:rsidRDefault="002453A2" w:rsidP="00E72A26">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tcPr>
          <w:p w14:paraId="2AFBE40C"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1C685B11" w14:textId="77777777" w:rsidR="002453A2" w:rsidRPr="00CD31A7" w:rsidRDefault="002453A2" w:rsidP="00E72A26">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tcPr>
          <w:p w14:paraId="6A7A6DEF" w14:textId="77777777" w:rsidR="002453A2" w:rsidRPr="00CD31A7" w:rsidRDefault="002453A2" w:rsidP="00E72A26">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tcPr>
          <w:p w14:paraId="75D84858" w14:textId="77777777" w:rsidR="002453A2" w:rsidRPr="00CD31A7" w:rsidRDefault="002453A2" w:rsidP="00E72A26">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2453A2" w:rsidRPr="00CD31A7" w14:paraId="70FE72C3" w14:textId="77777777" w:rsidTr="00E72A26">
        <w:trPr>
          <w:gridAfter w:val="1"/>
          <w:wAfter w:w="884" w:type="dxa"/>
          <w:trHeight w:val="63"/>
        </w:trPr>
        <w:tc>
          <w:tcPr>
            <w:tcW w:w="1526" w:type="dxa"/>
            <w:vAlign w:val="bottom"/>
          </w:tcPr>
          <w:p w14:paraId="409B99BB" w14:textId="77777777" w:rsidR="002453A2" w:rsidRPr="00CD31A7" w:rsidRDefault="002453A2" w:rsidP="00E72A26">
            <w:pPr>
              <w:ind w:left="-107" w:right="-87"/>
              <w:rPr>
                <w:rFonts w:ascii="Browallia New" w:hAnsi="Browallia New" w:cs="Browallia New"/>
                <w:sz w:val="20"/>
                <w:szCs w:val="20"/>
                <w:lang w:val="en-GB"/>
              </w:rPr>
            </w:pPr>
            <w:r w:rsidRPr="00CD31A7">
              <w:rPr>
                <w:rFonts w:ascii="Browallia New" w:hAnsi="Browallia New" w:cs="Browallia New"/>
                <w:sz w:val="20"/>
                <w:szCs w:val="20"/>
                <w:cs/>
              </w:rPr>
              <w:t xml:space="preserve">   </w:t>
            </w:r>
            <w:r w:rsidRPr="00CD31A7">
              <w:rPr>
                <w:rFonts w:ascii="Browallia New" w:hAnsi="Browallia New" w:cs="Browallia New"/>
                <w:sz w:val="20"/>
                <w:szCs w:val="20"/>
                <w:lang w:val="en-GB"/>
              </w:rPr>
              <w:t>(over time)</w:t>
            </w:r>
          </w:p>
        </w:tc>
        <w:tc>
          <w:tcPr>
            <w:tcW w:w="877" w:type="dxa"/>
          </w:tcPr>
          <w:p w14:paraId="2C657D64" w14:textId="77777777" w:rsidR="002453A2" w:rsidRPr="00CD31A7" w:rsidRDefault="002453A2" w:rsidP="00E72A26">
            <w:pPr>
              <w:pBdr>
                <w:bottom w:val="single" w:sz="4" w:space="1" w:color="auto"/>
              </w:pBdr>
              <w:tabs>
                <w:tab w:val="clear" w:pos="454"/>
                <w:tab w:val="clear" w:pos="680"/>
                <w:tab w:val="left" w:pos="354"/>
                <w:tab w:val="decimal" w:pos="444"/>
              </w:tabs>
              <w:ind w:left="-43" w:right="-72"/>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884" w:type="dxa"/>
          </w:tcPr>
          <w:p w14:paraId="4C8832BB" w14:textId="77777777" w:rsidR="002453A2" w:rsidRPr="00CD31A7" w:rsidRDefault="002453A2" w:rsidP="00E72A26">
            <w:pPr>
              <w:pBdr>
                <w:bottom w:val="single" w:sz="4" w:space="1" w:color="auto"/>
              </w:pBdr>
              <w:ind w:right="-87"/>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100,534 </w:t>
            </w:r>
          </w:p>
        </w:tc>
        <w:tc>
          <w:tcPr>
            <w:tcW w:w="884" w:type="dxa"/>
          </w:tcPr>
          <w:p w14:paraId="200EFBC3" w14:textId="77777777" w:rsidR="002453A2" w:rsidRPr="00CD31A7" w:rsidRDefault="002453A2" w:rsidP="00E72A2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964" w:type="dxa"/>
          </w:tcPr>
          <w:p w14:paraId="79DD3AC8" w14:textId="77777777" w:rsidR="002453A2" w:rsidRPr="00CD31A7" w:rsidRDefault="002453A2" w:rsidP="00E72A2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884" w:type="dxa"/>
          </w:tcPr>
          <w:p w14:paraId="37250DC8" w14:textId="77777777" w:rsidR="002453A2" w:rsidRPr="00CD31A7" w:rsidRDefault="002453A2" w:rsidP="00E72A26">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884" w:type="dxa"/>
          </w:tcPr>
          <w:p w14:paraId="238E86B4" w14:textId="77777777" w:rsidR="002453A2" w:rsidRPr="00CD31A7" w:rsidRDefault="002453A2" w:rsidP="00E72A26">
            <w:pPr>
              <w:pBdr>
                <w:bottom w:val="single" w:sz="4" w:space="1" w:color="auto"/>
              </w:pBdr>
              <w:ind w:right="-87"/>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76,492 </w:t>
            </w:r>
          </w:p>
        </w:tc>
        <w:tc>
          <w:tcPr>
            <w:tcW w:w="884" w:type="dxa"/>
          </w:tcPr>
          <w:p w14:paraId="2DD26116" w14:textId="77777777" w:rsidR="002453A2" w:rsidRPr="00CD31A7" w:rsidRDefault="002453A2" w:rsidP="00E72A26">
            <w:pPr>
              <w:pBdr>
                <w:bottom w:val="single" w:sz="4" w:space="1" w:color="auto"/>
              </w:pBdr>
              <w:ind w:right="-87"/>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177,026 </w:t>
            </w:r>
          </w:p>
        </w:tc>
        <w:tc>
          <w:tcPr>
            <w:tcW w:w="884" w:type="dxa"/>
          </w:tcPr>
          <w:p w14:paraId="7AE35D95" w14:textId="77777777" w:rsidR="002453A2" w:rsidRPr="00CD31A7" w:rsidRDefault="002453A2" w:rsidP="00E72A26">
            <w:pPr>
              <w:pBdr>
                <w:bottom w:val="single" w:sz="4" w:space="1" w:color="auto"/>
              </w:pBdr>
              <w:ind w:right="-87"/>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(114,487) </w:t>
            </w:r>
          </w:p>
        </w:tc>
        <w:tc>
          <w:tcPr>
            <w:tcW w:w="884" w:type="dxa"/>
          </w:tcPr>
          <w:p w14:paraId="7F8A201A" w14:textId="77777777" w:rsidR="002453A2" w:rsidRPr="00CD31A7" w:rsidRDefault="002453A2" w:rsidP="00E72A26">
            <w:pPr>
              <w:pBdr>
                <w:bottom w:val="single" w:sz="4" w:space="1" w:color="auto"/>
              </w:pBdr>
              <w:tabs>
                <w:tab w:val="decimal" w:pos="749"/>
              </w:tabs>
              <w:ind w:right="-87"/>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62,539 </w:t>
            </w:r>
          </w:p>
        </w:tc>
      </w:tr>
      <w:tr w:rsidR="002453A2" w:rsidRPr="00CD31A7" w14:paraId="1B7ABBD7" w14:textId="77777777" w:rsidTr="00E72A26">
        <w:trPr>
          <w:gridAfter w:val="1"/>
          <w:wAfter w:w="884" w:type="dxa"/>
          <w:trHeight w:val="53"/>
        </w:trPr>
        <w:tc>
          <w:tcPr>
            <w:tcW w:w="1526" w:type="dxa"/>
            <w:vAlign w:val="bottom"/>
          </w:tcPr>
          <w:p w14:paraId="6C85A3A4" w14:textId="77777777" w:rsidR="002453A2" w:rsidRPr="00CD31A7" w:rsidRDefault="002453A2" w:rsidP="00E72A26">
            <w:pPr>
              <w:ind w:left="-107" w:right="-87"/>
              <w:rPr>
                <w:rFonts w:ascii="Browallia New" w:hAnsi="Browallia New" w:cs="Browallia New"/>
                <w:sz w:val="20"/>
                <w:szCs w:val="20"/>
                <w:cs/>
              </w:rPr>
            </w:pPr>
            <w:r w:rsidRPr="00CD31A7">
              <w:rPr>
                <w:rFonts w:ascii="Browallia New" w:hAnsi="Browallia New" w:cs="Browallia New"/>
                <w:sz w:val="20"/>
                <w:szCs w:val="20"/>
                <w:cs/>
              </w:rPr>
              <w:t>รวมรายได้</w:t>
            </w:r>
          </w:p>
        </w:tc>
        <w:tc>
          <w:tcPr>
            <w:tcW w:w="877" w:type="dxa"/>
          </w:tcPr>
          <w:p w14:paraId="5DE3ADB5"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272,781 </w:t>
            </w:r>
          </w:p>
        </w:tc>
        <w:tc>
          <w:tcPr>
            <w:tcW w:w="884" w:type="dxa"/>
          </w:tcPr>
          <w:p w14:paraId="028BDE96"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182,397 </w:t>
            </w:r>
          </w:p>
        </w:tc>
        <w:tc>
          <w:tcPr>
            <w:tcW w:w="884" w:type="dxa"/>
          </w:tcPr>
          <w:p w14:paraId="4AE6CE33"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17,165 </w:t>
            </w:r>
          </w:p>
        </w:tc>
        <w:tc>
          <w:tcPr>
            <w:tcW w:w="964" w:type="dxa"/>
          </w:tcPr>
          <w:p w14:paraId="13814CBB" w14:textId="77777777" w:rsidR="002453A2" w:rsidRPr="00CD31A7" w:rsidRDefault="002453A2" w:rsidP="00E72A26">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18,962 </w:t>
            </w:r>
          </w:p>
        </w:tc>
        <w:tc>
          <w:tcPr>
            <w:tcW w:w="884" w:type="dxa"/>
          </w:tcPr>
          <w:p w14:paraId="62695003" w14:textId="77777777" w:rsidR="002453A2" w:rsidRPr="00CD31A7" w:rsidRDefault="002453A2" w:rsidP="00E72A26">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1,200 </w:t>
            </w:r>
          </w:p>
        </w:tc>
        <w:tc>
          <w:tcPr>
            <w:tcW w:w="884" w:type="dxa"/>
          </w:tcPr>
          <w:p w14:paraId="7D2F7820"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150,709 </w:t>
            </w:r>
          </w:p>
        </w:tc>
        <w:tc>
          <w:tcPr>
            <w:tcW w:w="884" w:type="dxa"/>
          </w:tcPr>
          <w:p w14:paraId="21205931" w14:textId="77777777" w:rsidR="002453A2" w:rsidRPr="00CD31A7" w:rsidRDefault="002453A2" w:rsidP="00E72A26">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643,214 </w:t>
            </w:r>
          </w:p>
        </w:tc>
        <w:tc>
          <w:tcPr>
            <w:tcW w:w="884" w:type="dxa"/>
          </w:tcPr>
          <w:p w14:paraId="710A6020" w14:textId="77777777" w:rsidR="002453A2" w:rsidRPr="00CD31A7" w:rsidRDefault="002453A2" w:rsidP="00E72A26">
            <w:pPr>
              <w:pBdr>
                <w:bottom w:val="single" w:sz="12" w:space="1" w:color="auto"/>
              </w:pBd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(188,540) </w:t>
            </w:r>
          </w:p>
        </w:tc>
        <w:tc>
          <w:tcPr>
            <w:tcW w:w="884" w:type="dxa"/>
          </w:tcPr>
          <w:p w14:paraId="361695B9" w14:textId="77777777" w:rsidR="002453A2" w:rsidRPr="00CD31A7" w:rsidRDefault="002453A2" w:rsidP="00E72A26">
            <w:pPr>
              <w:pBdr>
                <w:bottom w:val="single" w:sz="12" w:space="1" w:color="auto"/>
              </w:pBd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454,674 </w:t>
            </w:r>
          </w:p>
        </w:tc>
      </w:tr>
    </w:tbl>
    <w:p w14:paraId="131763D4" w14:textId="77777777" w:rsidR="003056FE" w:rsidRDefault="003056FE">
      <w:pPr>
        <w:rPr>
          <w:rFonts w:ascii="Browallia New" w:hAnsi="Browallia New" w:cs="Browallia New"/>
          <w:sz w:val="20"/>
          <w:szCs w:val="20"/>
        </w:rPr>
      </w:pPr>
    </w:p>
    <w:tbl>
      <w:tblPr>
        <w:tblW w:w="9531" w:type="dxa"/>
        <w:tblInd w:w="441" w:type="dxa"/>
        <w:tblLayout w:type="fixed"/>
        <w:tblLook w:val="0000" w:firstRow="0" w:lastRow="0" w:firstColumn="0" w:lastColumn="0" w:noHBand="0" w:noVBand="0"/>
      </w:tblPr>
      <w:tblGrid>
        <w:gridCol w:w="1525"/>
        <w:gridCol w:w="879"/>
        <w:gridCol w:w="14"/>
        <w:gridCol w:w="870"/>
        <w:gridCol w:w="8"/>
        <w:gridCol w:w="876"/>
        <w:gridCol w:w="965"/>
        <w:gridCol w:w="878"/>
        <w:gridCol w:w="878"/>
        <w:gridCol w:w="878"/>
        <w:gridCol w:w="878"/>
        <w:gridCol w:w="882"/>
      </w:tblGrid>
      <w:tr w:rsidR="0087456A" w:rsidRPr="0068079D" w14:paraId="6726513A" w14:textId="77777777">
        <w:trPr>
          <w:trHeight w:val="64"/>
        </w:trPr>
        <w:tc>
          <w:tcPr>
            <w:tcW w:w="1525" w:type="dxa"/>
            <w:vAlign w:val="bottom"/>
          </w:tcPr>
          <w:p w14:paraId="7DA12D52" w14:textId="77777777" w:rsidR="0087456A" w:rsidRPr="0068079D" w:rsidRDefault="0087456A">
            <w:pPr>
              <w:ind w:left="-107"/>
              <w:jc w:val="thaiDistribute"/>
              <w:rPr>
                <w:rFonts w:ascii="Browallia New" w:hAnsi="Browallia New" w:cs="Browallia New"/>
                <w:snapToGrid w:val="0"/>
                <w:sz w:val="20"/>
                <w:szCs w:val="20"/>
                <w:cs/>
                <w:lang w:val="en-GB" w:eastAsia="th-TH"/>
              </w:rPr>
            </w:pPr>
          </w:p>
        </w:tc>
        <w:tc>
          <w:tcPr>
            <w:tcW w:w="8006" w:type="dxa"/>
            <w:gridSpan w:val="11"/>
            <w:vAlign w:val="bottom"/>
          </w:tcPr>
          <w:p w14:paraId="2B5496B4" w14:textId="77777777" w:rsidR="0087456A" w:rsidRPr="0068079D" w:rsidRDefault="0087456A">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(หน่วย : พันบาท)</w:t>
            </w:r>
          </w:p>
        </w:tc>
      </w:tr>
      <w:tr w:rsidR="0087456A" w:rsidRPr="0068079D" w14:paraId="0103E9C2" w14:textId="77777777">
        <w:trPr>
          <w:trHeight w:val="64"/>
        </w:trPr>
        <w:tc>
          <w:tcPr>
            <w:tcW w:w="1525" w:type="dxa"/>
            <w:vAlign w:val="bottom"/>
          </w:tcPr>
          <w:p w14:paraId="4407161B" w14:textId="77777777" w:rsidR="0087456A" w:rsidRPr="0068079D" w:rsidRDefault="0087456A">
            <w:pPr>
              <w:ind w:left="-107"/>
              <w:jc w:val="thaiDistribute"/>
              <w:rPr>
                <w:rFonts w:ascii="Browallia New" w:hAnsi="Browallia New" w:cs="Browallia New"/>
                <w:snapToGrid w:val="0"/>
                <w:sz w:val="20"/>
                <w:szCs w:val="20"/>
                <w:cs/>
                <w:lang w:val="en-GB" w:eastAsia="th-TH"/>
              </w:rPr>
            </w:pPr>
          </w:p>
        </w:tc>
        <w:tc>
          <w:tcPr>
            <w:tcW w:w="8006" w:type="dxa"/>
            <w:gridSpan w:val="11"/>
            <w:vAlign w:val="bottom"/>
          </w:tcPr>
          <w:p w14:paraId="5EE7E332" w14:textId="77777777" w:rsidR="0087456A" w:rsidRPr="0068079D" w:rsidRDefault="0087456A">
            <w:pPr>
              <w:pStyle w:val="a9"/>
              <w:pBdr>
                <w:bottom w:val="single" w:sz="4" w:space="1" w:color="auto"/>
              </w:pBdr>
              <w:ind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lang w:val="th-TH"/>
              </w:rPr>
              <w:t>ข้อมูลทางการเงิน</w:t>
            </w:r>
            <w:r w:rsidRPr="0068079D">
              <w:rPr>
                <w:rFonts w:ascii="Browallia New" w:hAnsi="Browallia New" w:cs="Browallia New"/>
                <w:b/>
                <w:bCs/>
                <w:color w:val="000000"/>
                <w:sz w:val="20"/>
                <w:szCs w:val="20"/>
                <w:cs/>
              </w:rPr>
              <w:t>รวม</w:t>
            </w:r>
          </w:p>
        </w:tc>
      </w:tr>
      <w:tr w:rsidR="0087456A" w:rsidRPr="0068079D" w14:paraId="1837F283" w14:textId="77777777">
        <w:trPr>
          <w:trHeight w:val="63"/>
        </w:trPr>
        <w:tc>
          <w:tcPr>
            <w:tcW w:w="1525" w:type="dxa"/>
            <w:vAlign w:val="bottom"/>
          </w:tcPr>
          <w:p w14:paraId="0E2B5CDF" w14:textId="77777777" w:rsidR="0087456A" w:rsidRPr="0068079D" w:rsidRDefault="0087456A">
            <w:pPr>
              <w:spacing w:before="16"/>
              <w:ind w:left="-107"/>
              <w:jc w:val="thaiDistribute"/>
              <w:rPr>
                <w:rFonts w:ascii="Browallia New" w:hAnsi="Browallia New" w:cs="Browallia New"/>
                <w:snapToGrid w:val="0"/>
                <w:sz w:val="20"/>
                <w:szCs w:val="20"/>
                <w:cs/>
                <w:lang w:val="en-GB" w:eastAsia="th-TH"/>
              </w:rPr>
            </w:pPr>
          </w:p>
        </w:tc>
        <w:tc>
          <w:tcPr>
            <w:tcW w:w="8006" w:type="dxa"/>
            <w:gridSpan w:val="11"/>
            <w:vAlign w:val="bottom"/>
          </w:tcPr>
          <w:p w14:paraId="30967CA1" w14:textId="01551231" w:rsidR="0087456A" w:rsidRPr="0068079D" w:rsidRDefault="0087456A">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68079D">
              <w:rPr>
                <w:rFonts w:ascii="Browallia New" w:hAnsi="Browallia New" w:cs="Browallia New"/>
                <w:b/>
                <w:bCs/>
                <w:sz w:val="20"/>
                <w:szCs w:val="20"/>
                <w:cs/>
                <w:lang w:val="th-TH"/>
              </w:rPr>
              <w:t xml:space="preserve">ณ วันที่ </w:t>
            </w:r>
            <w:r w:rsidRPr="0068079D">
              <w:rPr>
                <w:rFonts w:ascii="Browallia New" w:hAnsi="Browallia New" w:cs="Browallia New"/>
                <w:b/>
                <w:bCs/>
                <w:sz w:val="20"/>
                <w:szCs w:val="20"/>
                <w:lang w:val="en-GB"/>
              </w:rPr>
              <w:t xml:space="preserve">31 </w:t>
            </w:r>
            <w:r w:rsidRPr="0068079D">
              <w:rPr>
                <w:rFonts w:ascii="Browallia New" w:hAnsi="Browallia New" w:cs="Browallia New"/>
                <w:b/>
                <w:bCs/>
                <w:sz w:val="20"/>
                <w:szCs w:val="20"/>
                <w:cs/>
                <w:lang w:val="th-TH"/>
              </w:rPr>
              <w:t xml:space="preserve">ธันวาคม </w:t>
            </w:r>
            <w:r w:rsidRPr="0068079D">
              <w:rPr>
                <w:rFonts w:ascii="Browallia New" w:hAnsi="Browallia New" w:cs="Browallia New"/>
                <w:b/>
                <w:bCs/>
                <w:sz w:val="20"/>
                <w:szCs w:val="20"/>
                <w:lang w:val="en-GB"/>
              </w:rPr>
              <w:t>256</w:t>
            </w:r>
            <w:r w:rsidR="009B20DA">
              <w:rPr>
                <w:rFonts w:ascii="Browallia New" w:hAnsi="Browallia New" w:cs="Browallia New"/>
                <w:b/>
                <w:bCs/>
                <w:sz w:val="20"/>
                <w:szCs w:val="20"/>
              </w:rPr>
              <w:t>8</w:t>
            </w:r>
          </w:p>
        </w:tc>
      </w:tr>
      <w:tr w:rsidR="0087456A" w:rsidRPr="0068079D" w14:paraId="659BA091" w14:textId="77777777">
        <w:trPr>
          <w:trHeight w:val="53"/>
        </w:trPr>
        <w:tc>
          <w:tcPr>
            <w:tcW w:w="1525" w:type="dxa"/>
            <w:vAlign w:val="bottom"/>
          </w:tcPr>
          <w:p w14:paraId="355F4865" w14:textId="77777777" w:rsidR="0087456A" w:rsidRPr="0068079D" w:rsidRDefault="0087456A">
            <w:pPr>
              <w:ind w:left="-107"/>
              <w:jc w:val="thaiDistribute"/>
              <w:rPr>
                <w:rFonts w:ascii="Browallia New" w:hAnsi="Browallia New" w:cs="Browallia New"/>
                <w:snapToGrid w:val="0"/>
                <w:sz w:val="20"/>
                <w:szCs w:val="20"/>
                <w:cs/>
                <w:lang w:val="en-GB" w:eastAsia="th-TH"/>
              </w:rPr>
            </w:pPr>
          </w:p>
        </w:tc>
        <w:tc>
          <w:tcPr>
            <w:tcW w:w="879" w:type="dxa"/>
            <w:vAlign w:val="bottom"/>
          </w:tcPr>
          <w:p w14:paraId="236920C0"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vAlign w:val="bottom"/>
          </w:tcPr>
          <w:p w14:paraId="131A1D9D"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vAlign w:val="bottom"/>
          </w:tcPr>
          <w:p w14:paraId="6BEEC02D" w14:textId="77777777" w:rsidR="0087456A" w:rsidRPr="0068079D" w:rsidRDefault="0087456A">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vAlign w:val="bottom"/>
          </w:tcPr>
          <w:p w14:paraId="414F6004" w14:textId="77777777" w:rsidR="0087456A" w:rsidRPr="0068079D" w:rsidRDefault="0087456A">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878" w:type="dxa"/>
            <w:vAlign w:val="bottom"/>
          </w:tcPr>
          <w:p w14:paraId="1D235DA2"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878" w:type="dxa"/>
            <w:vAlign w:val="bottom"/>
          </w:tcPr>
          <w:p w14:paraId="70CBE411" w14:textId="77777777" w:rsidR="0087456A" w:rsidRPr="0068079D" w:rsidRDefault="0087456A">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vAlign w:val="bottom"/>
          </w:tcPr>
          <w:p w14:paraId="58F966AC" w14:textId="77777777" w:rsidR="0087456A" w:rsidRPr="0068079D" w:rsidRDefault="0087456A">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78" w:type="dxa"/>
            <w:vAlign w:val="bottom"/>
          </w:tcPr>
          <w:p w14:paraId="72E4B01E"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tcPr>
          <w:p w14:paraId="4A4574B8" w14:textId="77777777" w:rsidR="0087456A" w:rsidRPr="0068079D" w:rsidRDefault="0087456A">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87456A" w:rsidRPr="0068079D" w14:paraId="4D9FA6B8" w14:textId="77777777">
        <w:trPr>
          <w:trHeight w:val="63"/>
        </w:trPr>
        <w:tc>
          <w:tcPr>
            <w:tcW w:w="1525" w:type="dxa"/>
            <w:vAlign w:val="bottom"/>
          </w:tcPr>
          <w:p w14:paraId="1E6BBFD5" w14:textId="77777777" w:rsidR="0087456A" w:rsidRPr="0068079D" w:rsidRDefault="0087456A">
            <w:pPr>
              <w:ind w:left="-107"/>
              <w:jc w:val="thaiDistribute"/>
              <w:rPr>
                <w:rFonts w:ascii="Browallia New" w:hAnsi="Browallia New" w:cs="Browallia New"/>
                <w:snapToGrid w:val="0"/>
                <w:sz w:val="20"/>
                <w:szCs w:val="20"/>
                <w:lang w:val="en-GB" w:eastAsia="th-TH"/>
              </w:rPr>
            </w:pPr>
          </w:p>
        </w:tc>
        <w:tc>
          <w:tcPr>
            <w:tcW w:w="879" w:type="dxa"/>
            <w:vAlign w:val="bottom"/>
          </w:tcPr>
          <w:p w14:paraId="26AB0A19" w14:textId="77777777" w:rsidR="0087456A" w:rsidRPr="0068079D" w:rsidRDefault="0087456A">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884" w:type="dxa"/>
            <w:gridSpan w:val="2"/>
            <w:vAlign w:val="bottom"/>
          </w:tcPr>
          <w:p w14:paraId="0AAF3202" w14:textId="77777777" w:rsidR="0087456A" w:rsidRPr="0068079D" w:rsidRDefault="0087456A">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gridSpan w:val="2"/>
            <w:vAlign w:val="bottom"/>
          </w:tcPr>
          <w:p w14:paraId="7E1E30CB" w14:textId="77777777" w:rsidR="0087456A" w:rsidRPr="0068079D" w:rsidRDefault="0087456A">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vAlign w:val="bottom"/>
          </w:tcPr>
          <w:p w14:paraId="6742D32E" w14:textId="77777777" w:rsidR="0087456A" w:rsidRPr="0068079D" w:rsidRDefault="0087456A">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878" w:type="dxa"/>
            <w:vAlign w:val="bottom"/>
          </w:tcPr>
          <w:p w14:paraId="09AC7A3C" w14:textId="77777777" w:rsidR="0087456A" w:rsidRPr="0068079D" w:rsidRDefault="0087456A">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878" w:type="dxa"/>
            <w:vAlign w:val="bottom"/>
          </w:tcPr>
          <w:p w14:paraId="38DA0034" w14:textId="77777777" w:rsidR="0087456A" w:rsidRPr="0068079D" w:rsidRDefault="0087456A">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878" w:type="dxa"/>
            <w:vAlign w:val="bottom"/>
          </w:tcPr>
          <w:p w14:paraId="1E468B68" w14:textId="77777777" w:rsidR="0087456A" w:rsidRPr="0068079D" w:rsidRDefault="0087456A">
            <w:pPr>
              <w:pStyle w:val="a9"/>
              <w:tabs>
                <w:tab w:val="right" w:pos="778"/>
              </w:tabs>
              <w:ind w:right="-72"/>
              <w:jc w:val="center"/>
              <w:rPr>
                <w:rFonts w:ascii="Browallia New" w:hAnsi="Browallia New" w:cs="Browallia New"/>
                <w:b/>
                <w:bCs/>
                <w:color w:val="000000"/>
                <w:sz w:val="20"/>
                <w:szCs w:val="20"/>
                <w:cs/>
              </w:rPr>
            </w:pPr>
          </w:p>
        </w:tc>
        <w:tc>
          <w:tcPr>
            <w:tcW w:w="878" w:type="dxa"/>
            <w:vAlign w:val="bottom"/>
          </w:tcPr>
          <w:p w14:paraId="135ED752" w14:textId="77777777" w:rsidR="0087456A" w:rsidRPr="0068079D" w:rsidRDefault="0087456A">
            <w:pPr>
              <w:pStyle w:val="a9"/>
              <w:tabs>
                <w:tab w:val="right" w:pos="778"/>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pacing w:val="-6"/>
                <w:sz w:val="20"/>
                <w:szCs w:val="20"/>
                <w:cs/>
              </w:rPr>
              <w:t>รายการ</w:t>
            </w:r>
          </w:p>
        </w:tc>
        <w:tc>
          <w:tcPr>
            <w:tcW w:w="882" w:type="dxa"/>
          </w:tcPr>
          <w:p w14:paraId="387723A8" w14:textId="77777777" w:rsidR="0087456A" w:rsidRPr="0068079D" w:rsidRDefault="0087456A">
            <w:pPr>
              <w:pStyle w:val="a9"/>
              <w:tabs>
                <w:tab w:val="right" w:pos="778"/>
              </w:tabs>
              <w:ind w:right="-72"/>
              <w:jc w:val="center"/>
              <w:rPr>
                <w:rFonts w:ascii="Browallia New" w:hAnsi="Browallia New" w:cs="Browallia New"/>
                <w:b/>
                <w:bCs/>
                <w:color w:val="000000"/>
                <w:sz w:val="20"/>
                <w:szCs w:val="20"/>
                <w:cs/>
              </w:rPr>
            </w:pPr>
          </w:p>
        </w:tc>
      </w:tr>
      <w:tr w:rsidR="0087456A" w:rsidRPr="0068079D" w14:paraId="47CE1BE6" w14:textId="77777777">
        <w:trPr>
          <w:trHeight w:val="63"/>
        </w:trPr>
        <w:tc>
          <w:tcPr>
            <w:tcW w:w="1525" w:type="dxa"/>
            <w:vAlign w:val="bottom"/>
          </w:tcPr>
          <w:p w14:paraId="00CBADA6" w14:textId="77777777" w:rsidR="0087456A" w:rsidRPr="0068079D" w:rsidRDefault="0087456A">
            <w:pPr>
              <w:ind w:left="-107"/>
              <w:jc w:val="thaiDistribute"/>
              <w:rPr>
                <w:rFonts w:ascii="Browallia New" w:hAnsi="Browallia New" w:cs="Browallia New"/>
                <w:snapToGrid w:val="0"/>
                <w:sz w:val="20"/>
                <w:szCs w:val="20"/>
                <w:lang w:val="en-GB" w:eastAsia="th-TH"/>
              </w:rPr>
            </w:pPr>
          </w:p>
        </w:tc>
        <w:tc>
          <w:tcPr>
            <w:tcW w:w="879" w:type="dxa"/>
            <w:vAlign w:val="bottom"/>
          </w:tcPr>
          <w:p w14:paraId="20D173C0" w14:textId="77777777" w:rsidR="0087456A" w:rsidRPr="0068079D" w:rsidRDefault="0087456A">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884" w:type="dxa"/>
            <w:gridSpan w:val="2"/>
            <w:vAlign w:val="bottom"/>
          </w:tcPr>
          <w:p w14:paraId="1E525A4E" w14:textId="77777777" w:rsidR="0087456A" w:rsidRPr="0068079D" w:rsidRDefault="0087456A">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68079D">
              <w:rPr>
                <w:rFonts w:ascii="Browallia New" w:hAnsi="Browallia New" w:cs="Browallia New"/>
                <w:b/>
                <w:bCs/>
                <w:snapToGrid w:val="0"/>
                <w:color w:val="000000"/>
                <w:sz w:val="20"/>
                <w:szCs w:val="20"/>
                <w:cs/>
                <w:lang w:eastAsia="th-TH"/>
              </w:rPr>
              <w:t>ธุรกิจสื่อ</w:t>
            </w:r>
          </w:p>
        </w:tc>
        <w:tc>
          <w:tcPr>
            <w:tcW w:w="884" w:type="dxa"/>
            <w:gridSpan w:val="2"/>
            <w:vAlign w:val="bottom"/>
          </w:tcPr>
          <w:p w14:paraId="585F213D" w14:textId="77777777" w:rsidR="0087456A" w:rsidRPr="0068079D" w:rsidRDefault="0087456A">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ธุรกิจเพลง</w:t>
            </w:r>
          </w:p>
        </w:tc>
        <w:tc>
          <w:tcPr>
            <w:tcW w:w="965" w:type="dxa"/>
            <w:vAlign w:val="bottom"/>
          </w:tcPr>
          <w:p w14:paraId="548AFA83" w14:textId="77777777" w:rsidR="0087456A" w:rsidRPr="0068079D" w:rsidRDefault="0087456A">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878" w:type="dxa"/>
            <w:vAlign w:val="bottom"/>
          </w:tcPr>
          <w:p w14:paraId="72B9518C" w14:textId="77777777" w:rsidR="0087456A" w:rsidRPr="0068079D" w:rsidRDefault="0087456A">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ดิจิทัล</w:t>
            </w:r>
          </w:p>
        </w:tc>
        <w:tc>
          <w:tcPr>
            <w:tcW w:w="878" w:type="dxa"/>
            <w:vAlign w:val="bottom"/>
          </w:tcPr>
          <w:p w14:paraId="4A7A5F85" w14:textId="77777777" w:rsidR="0087456A" w:rsidRPr="0068079D" w:rsidRDefault="0087456A">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และอื่นๆ</w:t>
            </w:r>
          </w:p>
        </w:tc>
        <w:tc>
          <w:tcPr>
            <w:tcW w:w="878" w:type="dxa"/>
            <w:vAlign w:val="bottom"/>
          </w:tcPr>
          <w:p w14:paraId="53AF4E4D" w14:textId="77777777" w:rsidR="0087456A" w:rsidRPr="0068079D" w:rsidRDefault="0087456A">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รวม</w:t>
            </w:r>
          </w:p>
        </w:tc>
        <w:tc>
          <w:tcPr>
            <w:tcW w:w="878" w:type="dxa"/>
            <w:vAlign w:val="bottom"/>
          </w:tcPr>
          <w:p w14:paraId="075BC9C6" w14:textId="77777777" w:rsidR="0087456A" w:rsidRPr="0068079D" w:rsidRDefault="0087456A">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68079D">
              <w:rPr>
                <w:rFonts w:ascii="Browallia New" w:hAnsi="Browallia New" w:cs="Browallia New"/>
                <w:b/>
                <w:bCs/>
                <w:color w:val="000000"/>
                <w:spacing w:val="-6"/>
                <w:sz w:val="20"/>
                <w:szCs w:val="20"/>
                <w:cs/>
              </w:rPr>
              <w:t>ตัดบัญชี</w:t>
            </w:r>
          </w:p>
        </w:tc>
        <w:tc>
          <w:tcPr>
            <w:tcW w:w="882" w:type="dxa"/>
            <w:vAlign w:val="bottom"/>
          </w:tcPr>
          <w:p w14:paraId="675876B0" w14:textId="77777777" w:rsidR="0087456A" w:rsidRPr="0068079D" w:rsidRDefault="0087456A">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รวม</w:t>
            </w:r>
          </w:p>
        </w:tc>
      </w:tr>
      <w:tr w:rsidR="008C1BCD" w:rsidRPr="0068079D" w14:paraId="50E2BD35" w14:textId="77777777" w:rsidTr="00E2767E">
        <w:trPr>
          <w:trHeight w:val="53"/>
        </w:trPr>
        <w:tc>
          <w:tcPr>
            <w:tcW w:w="1525" w:type="dxa"/>
            <w:vAlign w:val="bottom"/>
          </w:tcPr>
          <w:p w14:paraId="67EB4456" w14:textId="77777777" w:rsidR="008C1BCD" w:rsidRPr="0068079D" w:rsidRDefault="008C1BCD" w:rsidP="007250C1">
            <w:pPr>
              <w:ind w:left="-104"/>
              <w:rPr>
                <w:rFonts w:ascii="Browallia New" w:hAnsi="Browallia New" w:cs="Browallia New"/>
                <w:sz w:val="20"/>
                <w:szCs w:val="20"/>
                <w:cs/>
              </w:rPr>
            </w:pPr>
          </w:p>
        </w:tc>
        <w:tc>
          <w:tcPr>
            <w:tcW w:w="893" w:type="dxa"/>
            <w:gridSpan w:val="2"/>
            <w:vAlign w:val="bottom"/>
          </w:tcPr>
          <w:p w14:paraId="47A98649" w14:textId="77777777" w:rsidR="008C1BCD" w:rsidRPr="0068079D" w:rsidRDefault="008C1BCD" w:rsidP="007250C1">
            <w:pPr>
              <w:ind w:left="-107" w:right="-72"/>
              <w:jc w:val="both"/>
              <w:rPr>
                <w:rFonts w:ascii="Browallia New" w:hAnsi="Browallia New" w:cs="Browallia New"/>
                <w:sz w:val="20"/>
                <w:szCs w:val="20"/>
                <w:cs/>
              </w:rPr>
            </w:pPr>
          </w:p>
        </w:tc>
        <w:tc>
          <w:tcPr>
            <w:tcW w:w="878" w:type="dxa"/>
            <w:gridSpan w:val="2"/>
            <w:vAlign w:val="bottom"/>
          </w:tcPr>
          <w:p w14:paraId="4D917FB3" w14:textId="77777777" w:rsidR="008C1BCD" w:rsidRPr="0068079D" w:rsidRDefault="008C1BCD" w:rsidP="007250C1">
            <w:pPr>
              <w:ind w:left="-107" w:right="-72"/>
              <w:jc w:val="both"/>
              <w:rPr>
                <w:rFonts w:ascii="Browallia New" w:hAnsi="Browallia New" w:cs="Browallia New"/>
                <w:sz w:val="20"/>
                <w:szCs w:val="20"/>
              </w:rPr>
            </w:pPr>
          </w:p>
        </w:tc>
        <w:tc>
          <w:tcPr>
            <w:tcW w:w="876" w:type="dxa"/>
            <w:vAlign w:val="bottom"/>
          </w:tcPr>
          <w:p w14:paraId="61DCE66B" w14:textId="77777777" w:rsidR="008C1BCD" w:rsidRPr="0068079D" w:rsidRDefault="008C1BCD" w:rsidP="007250C1">
            <w:pPr>
              <w:ind w:left="-107" w:right="-72"/>
              <w:jc w:val="both"/>
              <w:rPr>
                <w:rFonts w:ascii="Browallia New" w:hAnsi="Browallia New" w:cs="Browallia New"/>
                <w:sz w:val="20"/>
                <w:szCs w:val="20"/>
              </w:rPr>
            </w:pPr>
          </w:p>
        </w:tc>
        <w:tc>
          <w:tcPr>
            <w:tcW w:w="965" w:type="dxa"/>
            <w:vAlign w:val="bottom"/>
          </w:tcPr>
          <w:p w14:paraId="72808264" w14:textId="77777777" w:rsidR="008C1BCD" w:rsidRPr="0068079D" w:rsidRDefault="008C1BCD" w:rsidP="007250C1">
            <w:pPr>
              <w:ind w:right="-72"/>
              <w:jc w:val="both"/>
              <w:rPr>
                <w:rFonts w:ascii="Browallia New" w:hAnsi="Browallia New" w:cs="Browallia New"/>
                <w:sz w:val="20"/>
                <w:szCs w:val="20"/>
              </w:rPr>
            </w:pPr>
          </w:p>
        </w:tc>
        <w:tc>
          <w:tcPr>
            <w:tcW w:w="878" w:type="dxa"/>
            <w:vAlign w:val="bottom"/>
          </w:tcPr>
          <w:p w14:paraId="47172945" w14:textId="77777777" w:rsidR="008C1BCD" w:rsidRPr="0068079D" w:rsidRDefault="008C1BCD" w:rsidP="007250C1">
            <w:pPr>
              <w:ind w:right="-72"/>
              <w:jc w:val="both"/>
              <w:rPr>
                <w:rFonts w:ascii="Browallia New" w:hAnsi="Browallia New" w:cs="Browallia New"/>
                <w:sz w:val="20"/>
                <w:szCs w:val="20"/>
                <w:cs/>
              </w:rPr>
            </w:pPr>
          </w:p>
        </w:tc>
        <w:tc>
          <w:tcPr>
            <w:tcW w:w="878" w:type="dxa"/>
            <w:vAlign w:val="bottom"/>
          </w:tcPr>
          <w:p w14:paraId="5E97081E" w14:textId="77777777" w:rsidR="008C1BCD" w:rsidRPr="0068079D" w:rsidRDefault="008C1BCD" w:rsidP="007250C1">
            <w:pPr>
              <w:ind w:left="-107" w:right="-72"/>
              <w:jc w:val="both"/>
              <w:rPr>
                <w:rFonts w:ascii="Browallia New" w:hAnsi="Browallia New" w:cs="Browallia New"/>
                <w:sz w:val="20"/>
                <w:szCs w:val="20"/>
              </w:rPr>
            </w:pPr>
          </w:p>
        </w:tc>
        <w:tc>
          <w:tcPr>
            <w:tcW w:w="878" w:type="dxa"/>
            <w:vAlign w:val="bottom"/>
          </w:tcPr>
          <w:p w14:paraId="631F4EBF" w14:textId="77777777" w:rsidR="008C1BCD" w:rsidRPr="0068079D" w:rsidRDefault="008C1BCD" w:rsidP="007250C1">
            <w:pPr>
              <w:ind w:right="-72"/>
              <w:jc w:val="both"/>
              <w:rPr>
                <w:rFonts w:ascii="Browallia New" w:hAnsi="Browallia New" w:cs="Browallia New"/>
                <w:sz w:val="20"/>
                <w:szCs w:val="20"/>
              </w:rPr>
            </w:pPr>
          </w:p>
        </w:tc>
        <w:tc>
          <w:tcPr>
            <w:tcW w:w="878" w:type="dxa"/>
            <w:vAlign w:val="bottom"/>
          </w:tcPr>
          <w:p w14:paraId="431CEC26" w14:textId="77777777" w:rsidR="008C1BCD" w:rsidRPr="0068079D" w:rsidRDefault="008C1BCD" w:rsidP="007250C1">
            <w:pPr>
              <w:tabs>
                <w:tab w:val="decimal" w:pos="792"/>
              </w:tabs>
              <w:ind w:left="-107" w:right="-72"/>
              <w:jc w:val="both"/>
              <w:rPr>
                <w:rFonts w:ascii="Browallia New" w:hAnsi="Browallia New" w:cs="Browallia New"/>
                <w:sz w:val="20"/>
                <w:szCs w:val="20"/>
              </w:rPr>
            </w:pPr>
          </w:p>
        </w:tc>
        <w:tc>
          <w:tcPr>
            <w:tcW w:w="882" w:type="dxa"/>
          </w:tcPr>
          <w:p w14:paraId="479C43D2" w14:textId="77777777" w:rsidR="008C1BCD" w:rsidRPr="0068079D" w:rsidRDefault="008C1BCD" w:rsidP="007250C1">
            <w:pPr>
              <w:ind w:left="-107" w:right="-72"/>
              <w:jc w:val="both"/>
              <w:rPr>
                <w:rFonts w:ascii="Browallia New" w:hAnsi="Browallia New" w:cs="Browallia New"/>
                <w:sz w:val="20"/>
                <w:szCs w:val="20"/>
              </w:rPr>
            </w:pPr>
          </w:p>
        </w:tc>
      </w:tr>
      <w:tr w:rsidR="00DE1262" w:rsidRPr="0068079D" w14:paraId="7FB86179" w14:textId="77777777" w:rsidTr="00E2767E">
        <w:trPr>
          <w:trHeight w:val="63"/>
        </w:trPr>
        <w:tc>
          <w:tcPr>
            <w:tcW w:w="1525" w:type="dxa"/>
            <w:vAlign w:val="bottom"/>
          </w:tcPr>
          <w:p w14:paraId="3021BD9D" w14:textId="61679640" w:rsidR="00DE1262" w:rsidRPr="0068079D" w:rsidRDefault="00DE1262" w:rsidP="00DE1262">
            <w:pPr>
              <w:ind w:left="-104"/>
              <w:rPr>
                <w:rFonts w:ascii="Browallia New" w:hAnsi="Browallia New" w:cs="Browallia New"/>
                <w:spacing w:val="-4"/>
                <w:sz w:val="20"/>
                <w:szCs w:val="20"/>
              </w:rPr>
            </w:pPr>
            <w:r w:rsidRPr="0068079D">
              <w:rPr>
                <w:rFonts w:ascii="Browallia New" w:hAnsi="Browallia New" w:cs="Browallia New"/>
                <w:spacing w:val="-4"/>
                <w:sz w:val="20"/>
                <w:szCs w:val="20"/>
                <w:cs/>
                <w:lang w:val="en-GB"/>
              </w:rPr>
              <w:t>อุปกรณ์</w:t>
            </w:r>
            <w:r w:rsidRPr="0068079D">
              <w:rPr>
                <w:rFonts w:ascii="Browallia New" w:hAnsi="Browallia New" w:cs="Browallia New"/>
                <w:spacing w:val="-4"/>
                <w:sz w:val="20"/>
                <w:szCs w:val="20"/>
              </w:rPr>
              <w:t xml:space="preserve"> - </w:t>
            </w:r>
            <w:r w:rsidRPr="0068079D">
              <w:rPr>
                <w:rFonts w:ascii="Browallia New" w:hAnsi="Browallia New" w:cs="Browallia New"/>
                <w:spacing w:val="-4"/>
                <w:sz w:val="20"/>
                <w:szCs w:val="20"/>
                <w:cs/>
              </w:rPr>
              <w:t>สุทธิ</w:t>
            </w:r>
          </w:p>
        </w:tc>
        <w:tc>
          <w:tcPr>
            <w:tcW w:w="893" w:type="dxa"/>
            <w:gridSpan w:val="2"/>
          </w:tcPr>
          <w:p w14:paraId="1973FC64" w14:textId="151F1348" w:rsidR="00DE1262" w:rsidRPr="003F1415" w:rsidRDefault="00DE1262" w:rsidP="00DE1262">
            <w:pPr>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59,065</w:t>
            </w:r>
          </w:p>
        </w:tc>
        <w:tc>
          <w:tcPr>
            <w:tcW w:w="878" w:type="dxa"/>
            <w:gridSpan w:val="2"/>
          </w:tcPr>
          <w:p w14:paraId="11A63F54" w14:textId="64335F4F"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66,548</w:t>
            </w:r>
          </w:p>
        </w:tc>
        <w:tc>
          <w:tcPr>
            <w:tcW w:w="876" w:type="dxa"/>
          </w:tcPr>
          <w:p w14:paraId="31D8396E" w14:textId="4450313B" w:rsidR="00DE1262" w:rsidRPr="003F1415" w:rsidRDefault="00DE1262" w:rsidP="00DE1262">
            <w:pPr>
              <w:tabs>
                <w:tab w:val="clear" w:pos="454"/>
                <w:tab w:val="clear" w:pos="680"/>
                <w:tab w:val="left" w:pos="354"/>
                <w:tab w:val="decimal" w:pos="444"/>
                <w:tab w:val="decimal" w:pos="547"/>
                <w:tab w:val="decimal" w:pos="806"/>
              </w:tabs>
              <w:ind w:left="-43" w:right="-72"/>
              <w:jc w:val="center"/>
              <w:rPr>
                <w:rFonts w:ascii="Browallia New" w:hAnsi="Browallia New" w:cs="Browallia New"/>
                <w:spacing w:val="-4"/>
                <w:sz w:val="20"/>
                <w:szCs w:val="20"/>
              </w:rPr>
            </w:pPr>
            <w:r w:rsidRPr="00CD31A7">
              <w:rPr>
                <w:rFonts w:ascii="Browallia New" w:hAnsi="Browallia New" w:cs="Browallia New"/>
                <w:snapToGrid w:val="0"/>
                <w:sz w:val="20"/>
                <w:szCs w:val="20"/>
                <w:lang w:eastAsia="th-TH"/>
              </w:rPr>
              <w:t xml:space="preserve">         -   </w:t>
            </w:r>
          </w:p>
        </w:tc>
        <w:tc>
          <w:tcPr>
            <w:tcW w:w="965" w:type="dxa"/>
          </w:tcPr>
          <w:p w14:paraId="4F20087A" w14:textId="37942F2E" w:rsidR="00DE1262" w:rsidRPr="00DE1262" w:rsidRDefault="00DE1262" w:rsidP="00DE1262">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   </w:t>
            </w:r>
          </w:p>
        </w:tc>
        <w:tc>
          <w:tcPr>
            <w:tcW w:w="878" w:type="dxa"/>
          </w:tcPr>
          <w:p w14:paraId="1AF21028" w14:textId="1128845F" w:rsidR="00DE1262" w:rsidRPr="00DE1262" w:rsidRDefault="00DE1262" w:rsidP="00DE1262">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sidRPr="00DE1262">
              <w:rPr>
                <w:rFonts w:ascii="Browallia New" w:hAnsi="Browallia New" w:cs="Browallia New"/>
                <w:snapToGrid w:val="0"/>
                <w:sz w:val="20"/>
                <w:szCs w:val="20"/>
                <w:lang w:eastAsia="th-TH"/>
              </w:rPr>
              <w:t xml:space="preserve">         -</w:t>
            </w:r>
          </w:p>
        </w:tc>
        <w:tc>
          <w:tcPr>
            <w:tcW w:w="878" w:type="dxa"/>
          </w:tcPr>
          <w:p w14:paraId="53628E38" w14:textId="5A6AE9C1"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194,958</w:t>
            </w:r>
          </w:p>
        </w:tc>
        <w:tc>
          <w:tcPr>
            <w:tcW w:w="878" w:type="dxa"/>
          </w:tcPr>
          <w:p w14:paraId="06F6E352" w14:textId="529688A0"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320,571</w:t>
            </w:r>
          </w:p>
        </w:tc>
        <w:tc>
          <w:tcPr>
            <w:tcW w:w="878" w:type="dxa"/>
          </w:tcPr>
          <w:p w14:paraId="487B869F" w14:textId="74043119" w:rsidR="00DE1262" w:rsidRPr="00DE1262" w:rsidRDefault="00DE1262" w:rsidP="00DE1262">
            <w:pPr>
              <w:tabs>
                <w:tab w:val="clear" w:pos="454"/>
                <w:tab w:val="clear" w:pos="680"/>
                <w:tab w:val="left" w:pos="354"/>
                <w:tab w:val="decimal" w:pos="444"/>
                <w:tab w:val="decimal" w:pos="547"/>
                <w:tab w:val="decimal" w:pos="792"/>
              </w:tabs>
              <w:ind w:left="-43" w:right="-72"/>
              <w:jc w:val="center"/>
              <w:rPr>
                <w:rFonts w:ascii="Browallia New" w:hAnsi="Browallia New" w:cs="Browallia New"/>
                <w:snapToGrid w:val="0"/>
                <w:sz w:val="20"/>
                <w:szCs w:val="20"/>
                <w:lang w:eastAsia="th-TH"/>
              </w:rPr>
            </w:pPr>
            <w:r w:rsidRPr="00DE1262">
              <w:rPr>
                <w:rFonts w:ascii="Browallia New" w:hAnsi="Browallia New" w:cs="Browallia New"/>
                <w:snapToGrid w:val="0"/>
                <w:sz w:val="20"/>
                <w:szCs w:val="20"/>
                <w:lang w:eastAsia="th-TH"/>
              </w:rPr>
              <w:t xml:space="preserve">         -</w:t>
            </w:r>
          </w:p>
        </w:tc>
        <w:tc>
          <w:tcPr>
            <w:tcW w:w="882" w:type="dxa"/>
          </w:tcPr>
          <w:p w14:paraId="45E866B1" w14:textId="5FDC7727" w:rsidR="00DE1262" w:rsidRPr="003F1415" w:rsidRDefault="00DE1262" w:rsidP="00DE1262">
            <w:pPr>
              <w:tabs>
                <w:tab w:val="clear" w:pos="680"/>
                <w:tab w:val="decimal" w:pos="656"/>
                <w:tab w:val="decimal" w:pos="754"/>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320,571</w:t>
            </w:r>
          </w:p>
        </w:tc>
      </w:tr>
      <w:tr w:rsidR="00DE1262" w:rsidRPr="0068079D" w14:paraId="610C0869" w14:textId="77777777" w:rsidTr="00E2767E">
        <w:trPr>
          <w:trHeight w:val="63"/>
        </w:trPr>
        <w:tc>
          <w:tcPr>
            <w:tcW w:w="1525" w:type="dxa"/>
            <w:vAlign w:val="bottom"/>
          </w:tcPr>
          <w:p w14:paraId="5F80629B" w14:textId="1AD8D3B3" w:rsidR="00DE1262" w:rsidRPr="0068079D" w:rsidRDefault="00DE1262" w:rsidP="00DE1262">
            <w:pPr>
              <w:ind w:left="-104" w:right="-71"/>
              <w:rPr>
                <w:rFonts w:ascii="Browallia New" w:hAnsi="Browallia New" w:cs="Browallia New"/>
                <w:spacing w:val="-4"/>
                <w:sz w:val="20"/>
                <w:szCs w:val="20"/>
                <w:cs/>
                <w:lang w:val="en-GB"/>
              </w:rPr>
            </w:pPr>
            <w:r w:rsidRPr="0068079D">
              <w:rPr>
                <w:rFonts w:ascii="Browallia New" w:hAnsi="Browallia New" w:cs="Browallia New"/>
                <w:spacing w:val="-4"/>
                <w:sz w:val="20"/>
                <w:szCs w:val="20"/>
                <w:cs/>
              </w:rPr>
              <w:t xml:space="preserve">สินทรัพย์สิทธิการใช้ </w:t>
            </w:r>
            <w:r w:rsidRPr="0068079D">
              <w:rPr>
                <w:rFonts w:ascii="Browallia New" w:hAnsi="Browallia New" w:cs="Browallia New"/>
                <w:spacing w:val="-4"/>
                <w:sz w:val="20"/>
                <w:szCs w:val="20"/>
              </w:rPr>
              <w:t xml:space="preserve">- </w:t>
            </w:r>
            <w:r w:rsidRPr="0068079D">
              <w:rPr>
                <w:rFonts w:ascii="Browallia New" w:hAnsi="Browallia New" w:cs="Browallia New"/>
                <w:spacing w:val="-4"/>
                <w:sz w:val="20"/>
                <w:szCs w:val="20"/>
                <w:cs/>
              </w:rPr>
              <w:t>สุทธิ</w:t>
            </w:r>
          </w:p>
        </w:tc>
        <w:tc>
          <w:tcPr>
            <w:tcW w:w="893" w:type="dxa"/>
            <w:gridSpan w:val="2"/>
          </w:tcPr>
          <w:p w14:paraId="5B53B3B1" w14:textId="27D402BD" w:rsidR="00DE1262" w:rsidRPr="003F1415" w:rsidRDefault="00DE1262" w:rsidP="00DE1262">
            <w:pPr>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50,827</w:t>
            </w:r>
          </w:p>
        </w:tc>
        <w:tc>
          <w:tcPr>
            <w:tcW w:w="878" w:type="dxa"/>
            <w:gridSpan w:val="2"/>
          </w:tcPr>
          <w:p w14:paraId="35216FE8" w14:textId="0B79D1E6"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64,507</w:t>
            </w:r>
          </w:p>
        </w:tc>
        <w:tc>
          <w:tcPr>
            <w:tcW w:w="876" w:type="dxa"/>
          </w:tcPr>
          <w:p w14:paraId="5ECEF29E" w14:textId="5B7611BC"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2</w:t>
            </w:r>
          </w:p>
        </w:tc>
        <w:tc>
          <w:tcPr>
            <w:tcW w:w="965" w:type="dxa"/>
          </w:tcPr>
          <w:p w14:paraId="443E8159" w14:textId="4256F374" w:rsidR="00DE1262" w:rsidRPr="00DE1262" w:rsidRDefault="00DE1262" w:rsidP="00DE1262">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sidRPr="00CD31A7">
              <w:rPr>
                <w:rFonts w:ascii="Browallia New" w:hAnsi="Browallia New" w:cs="Browallia New"/>
                <w:snapToGrid w:val="0"/>
                <w:sz w:val="20"/>
                <w:szCs w:val="20"/>
                <w:lang w:eastAsia="th-TH"/>
              </w:rPr>
              <w:t xml:space="preserve">         -   </w:t>
            </w:r>
          </w:p>
        </w:tc>
        <w:tc>
          <w:tcPr>
            <w:tcW w:w="878" w:type="dxa"/>
          </w:tcPr>
          <w:p w14:paraId="2CF50707" w14:textId="3C289457" w:rsidR="00DE1262" w:rsidRPr="00DE1262" w:rsidRDefault="00DE1262" w:rsidP="00DE1262">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sidRPr="00DE1262">
              <w:rPr>
                <w:rFonts w:ascii="Browallia New" w:hAnsi="Browallia New" w:cs="Browallia New"/>
                <w:snapToGrid w:val="0"/>
                <w:sz w:val="20"/>
                <w:szCs w:val="20"/>
                <w:lang w:eastAsia="th-TH"/>
              </w:rPr>
              <w:t xml:space="preserve">         -</w:t>
            </w:r>
          </w:p>
        </w:tc>
        <w:tc>
          <w:tcPr>
            <w:tcW w:w="878" w:type="dxa"/>
          </w:tcPr>
          <w:p w14:paraId="4F1B6D43" w14:textId="7BCFA2B8"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82,881</w:t>
            </w:r>
          </w:p>
        </w:tc>
        <w:tc>
          <w:tcPr>
            <w:tcW w:w="878" w:type="dxa"/>
          </w:tcPr>
          <w:p w14:paraId="6A3B7562" w14:textId="67A27A3B"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198,217</w:t>
            </w:r>
          </w:p>
        </w:tc>
        <w:tc>
          <w:tcPr>
            <w:tcW w:w="878" w:type="dxa"/>
          </w:tcPr>
          <w:p w14:paraId="06132CD6" w14:textId="5F382058" w:rsidR="00DE1262" w:rsidRPr="00DE1262" w:rsidRDefault="00DE1262" w:rsidP="00DE1262">
            <w:pPr>
              <w:tabs>
                <w:tab w:val="clear" w:pos="454"/>
                <w:tab w:val="clear" w:pos="680"/>
                <w:tab w:val="left" w:pos="354"/>
                <w:tab w:val="decimal" w:pos="444"/>
                <w:tab w:val="decimal" w:pos="547"/>
                <w:tab w:val="decimal" w:pos="792"/>
              </w:tabs>
              <w:ind w:left="-43" w:right="-72"/>
              <w:jc w:val="center"/>
              <w:rPr>
                <w:rFonts w:ascii="Browallia New" w:hAnsi="Browallia New" w:cs="Browallia New"/>
                <w:snapToGrid w:val="0"/>
                <w:sz w:val="20"/>
                <w:szCs w:val="20"/>
                <w:lang w:eastAsia="th-TH"/>
              </w:rPr>
            </w:pPr>
            <w:r w:rsidRPr="00DE1262">
              <w:rPr>
                <w:rFonts w:ascii="Browallia New" w:hAnsi="Browallia New" w:cs="Browallia New"/>
                <w:snapToGrid w:val="0"/>
                <w:sz w:val="20"/>
                <w:szCs w:val="20"/>
                <w:lang w:eastAsia="th-TH"/>
              </w:rPr>
              <w:t xml:space="preserve">         -</w:t>
            </w:r>
          </w:p>
        </w:tc>
        <w:tc>
          <w:tcPr>
            <w:tcW w:w="882" w:type="dxa"/>
          </w:tcPr>
          <w:p w14:paraId="28ABC75D" w14:textId="073DB3ED" w:rsidR="00DE1262" w:rsidRPr="003F1415" w:rsidRDefault="00DE1262" w:rsidP="00DE1262">
            <w:pPr>
              <w:tabs>
                <w:tab w:val="clear" w:pos="680"/>
                <w:tab w:val="decimal" w:pos="656"/>
                <w:tab w:val="decimal" w:pos="754"/>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198,217</w:t>
            </w:r>
          </w:p>
        </w:tc>
      </w:tr>
      <w:tr w:rsidR="00DE1262" w:rsidRPr="0068079D" w14:paraId="20A427C3" w14:textId="77777777" w:rsidTr="00E2767E">
        <w:trPr>
          <w:trHeight w:val="63"/>
        </w:trPr>
        <w:tc>
          <w:tcPr>
            <w:tcW w:w="1525" w:type="dxa"/>
            <w:vAlign w:val="bottom"/>
          </w:tcPr>
          <w:p w14:paraId="25AB84E1" w14:textId="72CCF1DF" w:rsidR="00DE1262" w:rsidRPr="0068079D" w:rsidRDefault="00DE1262" w:rsidP="00DE1262">
            <w:pPr>
              <w:ind w:left="-104"/>
              <w:rPr>
                <w:rFonts w:ascii="Browallia New" w:hAnsi="Browallia New" w:cs="Browallia New"/>
                <w:spacing w:val="-4"/>
                <w:sz w:val="20"/>
                <w:szCs w:val="20"/>
                <w:cs/>
              </w:rPr>
            </w:pPr>
            <w:r w:rsidRPr="0068079D">
              <w:rPr>
                <w:rFonts w:ascii="Browallia New" w:hAnsi="Browallia New" w:cs="Browallia New"/>
                <w:spacing w:val="-4"/>
                <w:sz w:val="20"/>
                <w:szCs w:val="20"/>
                <w:cs/>
              </w:rPr>
              <w:t>สินทรัพย์ไม่มีตัวตน</w:t>
            </w:r>
            <w:r w:rsidRPr="0068079D">
              <w:rPr>
                <w:rFonts w:ascii="Browallia New" w:hAnsi="Browallia New" w:cs="Browallia New"/>
                <w:spacing w:val="-4"/>
                <w:sz w:val="20"/>
                <w:szCs w:val="20"/>
              </w:rPr>
              <w:t xml:space="preserve"> - </w:t>
            </w:r>
            <w:r w:rsidRPr="0068079D">
              <w:rPr>
                <w:rFonts w:ascii="Browallia New" w:hAnsi="Browallia New" w:cs="Browallia New"/>
                <w:spacing w:val="-4"/>
                <w:sz w:val="20"/>
                <w:szCs w:val="20"/>
                <w:cs/>
              </w:rPr>
              <w:t>สุทธิ</w:t>
            </w:r>
          </w:p>
        </w:tc>
        <w:tc>
          <w:tcPr>
            <w:tcW w:w="893" w:type="dxa"/>
            <w:gridSpan w:val="2"/>
          </w:tcPr>
          <w:p w14:paraId="40157252" w14:textId="652C4A69" w:rsidR="00DE1262" w:rsidRPr="003F1415" w:rsidRDefault="00DE1262" w:rsidP="00DE1262">
            <w:pPr>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250,813</w:t>
            </w:r>
          </w:p>
        </w:tc>
        <w:tc>
          <w:tcPr>
            <w:tcW w:w="878" w:type="dxa"/>
            <w:gridSpan w:val="2"/>
          </w:tcPr>
          <w:p w14:paraId="11CF91AD" w14:textId="6F2F8AA3"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3,458,586</w:t>
            </w:r>
          </w:p>
        </w:tc>
        <w:tc>
          <w:tcPr>
            <w:tcW w:w="876" w:type="dxa"/>
          </w:tcPr>
          <w:p w14:paraId="6314642D" w14:textId="0DE69005"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40,240</w:t>
            </w:r>
          </w:p>
        </w:tc>
        <w:tc>
          <w:tcPr>
            <w:tcW w:w="965" w:type="dxa"/>
          </w:tcPr>
          <w:p w14:paraId="2053F362" w14:textId="612FCC95" w:rsidR="00DE1262" w:rsidRPr="00DE1262" w:rsidRDefault="00DE1262" w:rsidP="00DE1262">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sidRPr="00DE1262">
              <w:rPr>
                <w:rFonts w:ascii="Browallia New" w:hAnsi="Browallia New" w:cs="Browallia New"/>
                <w:snapToGrid w:val="0"/>
                <w:sz w:val="20"/>
                <w:szCs w:val="20"/>
                <w:lang w:eastAsia="th-TH"/>
              </w:rPr>
              <w:t xml:space="preserve">         -</w:t>
            </w:r>
          </w:p>
        </w:tc>
        <w:tc>
          <w:tcPr>
            <w:tcW w:w="878" w:type="dxa"/>
          </w:tcPr>
          <w:p w14:paraId="4FACB2B2" w14:textId="01C855E3" w:rsidR="00DE1262" w:rsidRPr="003F1415" w:rsidRDefault="00DE1262" w:rsidP="00DE1262">
            <w:pPr>
              <w:tabs>
                <w:tab w:val="clear" w:pos="680"/>
                <w:tab w:val="decimal" w:pos="656"/>
                <w:tab w:val="decimal" w:pos="778"/>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8,586</w:t>
            </w:r>
          </w:p>
        </w:tc>
        <w:tc>
          <w:tcPr>
            <w:tcW w:w="878" w:type="dxa"/>
          </w:tcPr>
          <w:p w14:paraId="2F502411" w14:textId="1355D2C9"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24,58</w:t>
            </w:r>
            <w:r w:rsidR="00324F7D">
              <w:rPr>
                <w:rFonts w:ascii="Browallia New" w:hAnsi="Browallia New" w:cs="Browallia New"/>
                <w:spacing w:val="-4"/>
                <w:sz w:val="20"/>
                <w:szCs w:val="20"/>
              </w:rPr>
              <w:t>1</w:t>
            </w:r>
          </w:p>
        </w:tc>
        <w:tc>
          <w:tcPr>
            <w:tcW w:w="878" w:type="dxa"/>
          </w:tcPr>
          <w:p w14:paraId="30846C01" w14:textId="0C8E0E17" w:rsidR="00DE1262" w:rsidRPr="003F1415" w:rsidRDefault="00DE1262" w:rsidP="00DE1262">
            <w:pPr>
              <w:tabs>
                <w:tab w:val="clear" w:pos="680"/>
                <w:tab w:val="decimal" w:pos="656"/>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3,782,80</w:t>
            </w:r>
            <w:r w:rsidR="00324F7D">
              <w:rPr>
                <w:rFonts w:ascii="Browallia New" w:hAnsi="Browallia New" w:cs="Browallia New"/>
                <w:spacing w:val="-4"/>
                <w:sz w:val="20"/>
                <w:szCs w:val="20"/>
              </w:rPr>
              <w:t>6</w:t>
            </w:r>
          </w:p>
        </w:tc>
        <w:tc>
          <w:tcPr>
            <w:tcW w:w="878" w:type="dxa"/>
          </w:tcPr>
          <w:p w14:paraId="6330354F" w14:textId="7CAE54C2" w:rsidR="00DE1262" w:rsidRPr="00DE1262" w:rsidRDefault="00DE1262" w:rsidP="00DE1262">
            <w:pPr>
              <w:tabs>
                <w:tab w:val="clear" w:pos="454"/>
                <w:tab w:val="clear" w:pos="680"/>
                <w:tab w:val="left" w:pos="354"/>
                <w:tab w:val="decimal" w:pos="444"/>
                <w:tab w:val="decimal" w:pos="547"/>
                <w:tab w:val="decimal" w:pos="792"/>
              </w:tabs>
              <w:ind w:left="-43" w:right="-72"/>
              <w:jc w:val="center"/>
              <w:rPr>
                <w:rFonts w:ascii="Browallia New" w:hAnsi="Browallia New" w:cs="Browallia New"/>
                <w:snapToGrid w:val="0"/>
                <w:sz w:val="20"/>
                <w:szCs w:val="20"/>
                <w:lang w:eastAsia="th-TH"/>
              </w:rPr>
            </w:pPr>
            <w:r w:rsidRPr="00DE1262">
              <w:rPr>
                <w:rFonts w:ascii="Browallia New" w:hAnsi="Browallia New" w:cs="Browallia New"/>
                <w:snapToGrid w:val="0"/>
                <w:sz w:val="20"/>
                <w:szCs w:val="20"/>
                <w:lang w:eastAsia="th-TH"/>
              </w:rPr>
              <w:t xml:space="preserve">         -</w:t>
            </w:r>
          </w:p>
        </w:tc>
        <w:tc>
          <w:tcPr>
            <w:tcW w:w="882" w:type="dxa"/>
          </w:tcPr>
          <w:p w14:paraId="4B79F476" w14:textId="221DB3BC" w:rsidR="00DE1262" w:rsidRPr="003F1415" w:rsidRDefault="00DE1262" w:rsidP="00DE1262">
            <w:pPr>
              <w:tabs>
                <w:tab w:val="clear" w:pos="680"/>
                <w:tab w:val="decimal" w:pos="656"/>
                <w:tab w:val="decimal" w:pos="754"/>
              </w:tabs>
              <w:ind w:left="-104"/>
              <w:jc w:val="right"/>
              <w:rPr>
                <w:rFonts w:ascii="Browallia New" w:hAnsi="Browallia New" w:cs="Browallia New"/>
                <w:spacing w:val="-4"/>
                <w:sz w:val="20"/>
                <w:szCs w:val="20"/>
              </w:rPr>
            </w:pPr>
            <w:r w:rsidRPr="003F1415">
              <w:rPr>
                <w:rFonts w:ascii="Browallia New" w:hAnsi="Browallia New" w:cs="Browallia New"/>
                <w:spacing w:val="-4"/>
                <w:sz w:val="20"/>
                <w:szCs w:val="20"/>
              </w:rPr>
              <w:t>3,782,80</w:t>
            </w:r>
            <w:r w:rsidR="00324F7D">
              <w:rPr>
                <w:rFonts w:ascii="Browallia New" w:hAnsi="Browallia New" w:cs="Browallia New"/>
                <w:spacing w:val="-4"/>
                <w:sz w:val="20"/>
                <w:szCs w:val="20"/>
              </w:rPr>
              <w:t>6</w:t>
            </w:r>
          </w:p>
        </w:tc>
      </w:tr>
    </w:tbl>
    <w:p w14:paraId="2DFDEB7D" w14:textId="210B8EF2" w:rsidR="008B381E" w:rsidRDefault="00A6139F"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68079D">
        <w:rPr>
          <w:rFonts w:ascii="Browallia New" w:hAnsi="Browallia New" w:cs="Browallia New"/>
          <w:b/>
          <w:bCs/>
          <w:sz w:val="28"/>
          <w:szCs w:val="28"/>
        </w:rPr>
        <w:t xml:space="preserve">      </w:t>
      </w:r>
    </w:p>
    <w:p w14:paraId="3809CF41" w14:textId="77777777" w:rsidR="00C75C04" w:rsidRDefault="00C75C04" w:rsidP="00C7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0641FB" w:rsidRPr="0068079D" w14:paraId="0048059C" w14:textId="77777777" w:rsidTr="007F4F71">
        <w:trPr>
          <w:trHeight w:val="64"/>
        </w:trPr>
        <w:tc>
          <w:tcPr>
            <w:tcW w:w="1838" w:type="dxa"/>
            <w:vAlign w:val="bottom"/>
          </w:tcPr>
          <w:p w14:paraId="71DF23AD" w14:textId="464C2CF0" w:rsidR="000641FB" w:rsidRPr="0068079D" w:rsidRDefault="000641FB" w:rsidP="007F4F71">
            <w:pPr>
              <w:jc w:val="thaiDistribute"/>
              <w:rPr>
                <w:rFonts w:ascii="Browallia New" w:hAnsi="Browallia New" w:cs="Browallia New"/>
                <w:snapToGrid w:val="0"/>
                <w:sz w:val="20"/>
                <w:szCs w:val="20"/>
                <w:cs/>
                <w:lang w:val="en-GB" w:eastAsia="th-TH"/>
              </w:rPr>
            </w:pPr>
          </w:p>
        </w:tc>
        <w:tc>
          <w:tcPr>
            <w:tcW w:w="7450" w:type="dxa"/>
            <w:gridSpan w:val="7"/>
            <w:vAlign w:val="bottom"/>
          </w:tcPr>
          <w:p w14:paraId="18689C7C" w14:textId="77777777" w:rsidR="000641FB" w:rsidRPr="0068079D" w:rsidRDefault="000641FB">
            <w:pPr>
              <w:pStyle w:val="a9"/>
              <w:ind w:right="-72"/>
              <w:jc w:val="right"/>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 xml:space="preserve">(หน่วย : </w:t>
            </w:r>
            <w:r w:rsidRPr="0068079D">
              <w:rPr>
                <w:rFonts w:ascii="Browallia New" w:hAnsi="Browallia New" w:cs="Browallia New"/>
                <w:b/>
                <w:bCs/>
                <w:color w:val="000000"/>
                <w:sz w:val="20"/>
                <w:szCs w:val="20"/>
                <w:cs/>
              </w:rPr>
              <w:t>พัน</w:t>
            </w:r>
            <w:r w:rsidRPr="0068079D">
              <w:rPr>
                <w:rFonts w:ascii="Browallia New" w:hAnsi="Browallia New" w:cs="Browallia New"/>
                <w:b/>
                <w:bCs/>
                <w:color w:val="000000"/>
                <w:sz w:val="20"/>
                <w:szCs w:val="20"/>
                <w:cs/>
                <w:lang w:val="th-TH"/>
              </w:rPr>
              <w:t>บาท)</w:t>
            </w:r>
          </w:p>
        </w:tc>
      </w:tr>
      <w:tr w:rsidR="000641FB" w:rsidRPr="0068079D" w14:paraId="51072ED5" w14:textId="77777777" w:rsidTr="007F4F71">
        <w:trPr>
          <w:trHeight w:val="64"/>
        </w:trPr>
        <w:tc>
          <w:tcPr>
            <w:tcW w:w="1838" w:type="dxa"/>
            <w:vAlign w:val="bottom"/>
          </w:tcPr>
          <w:p w14:paraId="660BECDD" w14:textId="77777777" w:rsidR="000641FB" w:rsidRPr="0068079D" w:rsidRDefault="000641FB">
            <w:pPr>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728AC728" w14:textId="33772A15" w:rsidR="000641FB" w:rsidRPr="0068079D" w:rsidRDefault="000641FB">
            <w:pPr>
              <w:pStyle w:val="a9"/>
              <w:pBdr>
                <w:bottom w:val="single" w:sz="4" w:space="1" w:color="auto"/>
              </w:pBdr>
              <w:ind w:right="-72"/>
              <w:jc w:val="center"/>
              <w:rPr>
                <w:rFonts w:ascii="Browallia New" w:hAnsi="Browallia New" w:cs="Browallia New"/>
                <w:b/>
                <w:bCs/>
                <w:color w:val="000000"/>
                <w:sz w:val="20"/>
                <w:szCs w:val="20"/>
                <w:cs/>
                <w:lang w:val="th-TH"/>
              </w:rPr>
            </w:pPr>
            <w:r w:rsidRPr="0068079D">
              <w:rPr>
                <w:rFonts w:ascii="Browallia New" w:hAnsi="Browallia New" w:cs="Browallia New"/>
                <w:b/>
                <w:bCs/>
                <w:color w:val="000000"/>
                <w:sz w:val="20"/>
                <w:szCs w:val="20"/>
                <w:cs/>
                <w:lang w:val="th-TH"/>
              </w:rPr>
              <w:t>ข้อมูลทางการเงิน</w:t>
            </w:r>
            <w:r w:rsidR="00AE72DC" w:rsidRPr="0068079D">
              <w:rPr>
                <w:rFonts w:ascii="Browallia New" w:hAnsi="Browallia New" w:cs="Browallia New"/>
                <w:b/>
                <w:bCs/>
                <w:color w:val="000000"/>
                <w:sz w:val="20"/>
                <w:szCs w:val="20"/>
                <w:cs/>
                <w:lang w:val="th-TH"/>
              </w:rPr>
              <w:t>เฉพาะบริษัท</w:t>
            </w:r>
          </w:p>
        </w:tc>
      </w:tr>
      <w:tr w:rsidR="000641FB" w:rsidRPr="0068079D" w14:paraId="12DC137B" w14:textId="77777777" w:rsidTr="007F4F71">
        <w:trPr>
          <w:trHeight w:val="63"/>
        </w:trPr>
        <w:tc>
          <w:tcPr>
            <w:tcW w:w="1838" w:type="dxa"/>
            <w:vAlign w:val="bottom"/>
          </w:tcPr>
          <w:p w14:paraId="1B9C9166" w14:textId="77777777" w:rsidR="000641FB" w:rsidRPr="0068079D" w:rsidRDefault="000641FB">
            <w:pPr>
              <w:spacing w:before="16"/>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6082BEBC" w14:textId="14E47801" w:rsidR="000641FB" w:rsidRPr="004122C0" w:rsidRDefault="004122C0">
            <w:pPr>
              <w:pStyle w:val="a9"/>
              <w:pBdr>
                <w:bottom w:val="single" w:sz="4" w:space="1" w:color="auto"/>
              </w:pBdr>
              <w:spacing w:before="16"/>
              <w:ind w:left="11520" w:right="-72" w:hanging="11520"/>
              <w:jc w:val="center"/>
              <w:rPr>
                <w:rFonts w:ascii="Browallia New" w:hAnsi="Browallia New" w:cs="Browallia New"/>
                <w:b/>
                <w:bCs/>
                <w:sz w:val="20"/>
                <w:szCs w:val="20"/>
                <w:cs/>
              </w:rPr>
            </w:pPr>
            <w:r w:rsidRPr="00CD31A7">
              <w:rPr>
                <w:rFonts w:ascii="Browallia New" w:hAnsi="Browallia New" w:cs="Browallia New"/>
                <w:b/>
                <w:bCs/>
                <w:sz w:val="20"/>
                <w:szCs w:val="20"/>
                <w:cs/>
                <w:lang w:val="th-TH"/>
              </w:rPr>
              <w:t xml:space="preserve">สำหรับงวดสามเดือนสิ้นสุดวันที่ </w:t>
            </w:r>
            <w:r w:rsidRPr="00CD31A7">
              <w:rPr>
                <w:rFonts w:ascii="Browallia New" w:hAnsi="Browallia New" w:cs="Browallia New"/>
                <w:b/>
                <w:bCs/>
                <w:sz w:val="20"/>
                <w:szCs w:val="20"/>
                <w:lang w:val="en-GB"/>
              </w:rPr>
              <w:t xml:space="preserve">31 </w:t>
            </w:r>
            <w:r w:rsidRPr="00CD31A7">
              <w:rPr>
                <w:rFonts w:ascii="Browallia New" w:hAnsi="Browallia New" w:cs="Browallia New"/>
                <w:b/>
                <w:bCs/>
                <w:sz w:val="20"/>
                <w:szCs w:val="20"/>
                <w:cs/>
                <w:lang w:val="th-TH"/>
              </w:rPr>
              <w:t xml:space="preserve">มีนาคม </w:t>
            </w:r>
            <w:r w:rsidRPr="00CD31A7">
              <w:rPr>
                <w:rFonts w:ascii="Browallia New" w:hAnsi="Browallia New" w:cs="Browallia New"/>
                <w:b/>
                <w:bCs/>
                <w:sz w:val="20"/>
                <w:szCs w:val="20"/>
                <w:lang w:val="en-GB"/>
              </w:rPr>
              <w:t>256</w:t>
            </w:r>
            <w:r>
              <w:rPr>
                <w:rFonts w:ascii="Browallia New" w:hAnsi="Browallia New" w:cs="Browallia New"/>
                <w:b/>
                <w:bCs/>
                <w:sz w:val="20"/>
                <w:szCs w:val="20"/>
              </w:rPr>
              <w:t>9</w:t>
            </w:r>
          </w:p>
        </w:tc>
      </w:tr>
      <w:tr w:rsidR="000641FB" w:rsidRPr="0068079D" w14:paraId="3C949E81" w14:textId="77777777" w:rsidTr="007F4F71">
        <w:trPr>
          <w:trHeight w:val="53"/>
        </w:trPr>
        <w:tc>
          <w:tcPr>
            <w:tcW w:w="1838" w:type="dxa"/>
            <w:vAlign w:val="bottom"/>
          </w:tcPr>
          <w:p w14:paraId="1FE41FB7" w14:textId="77777777" w:rsidR="000641FB" w:rsidRPr="0068079D" w:rsidRDefault="000641FB">
            <w:pPr>
              <w:ind w:left="-107"/>
              <w:jc w:val="thaiDistribute"/>
              <w:rPr>
                <w:rFonts w:ascii="Browallia New" w:hAnsi="Browallia New" w:cs="Browallia New"/>
                <w:snapToGrid w:val="0"/>
                <w:sz w:val="20"/>
                <w:szCs w:val="20"/>
                <w:cs/>
                <w:lang w:val="en-GB" w:eastAsia="th-TH"/>
              </w:rPr>
            </w:pPr>
          </w:p>
        </w:tc>
        <w:tc>
          <w:tcPr>
            <w:tcW w:w="998" w:type="dxa"/>
            <w:vAlign w:val="bottom"/>
          </w:tcPr>
          <w:p w14:paraId="0DA174A5" w14:textId="77777777" w:rsidR="000641FB" w:rsidRPr="0068079D"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vAlign w:val="bottom"/>
          </w:tcPr>
          <w:p w14:paraId="06048429" w14:textId="77777777" w:rsidR="000641FB" w:rsidRPr="0068079D"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vAlign w:val="bottom"/>
          </w:tcPr>
          <w:p w14:paraId="764EBE6E" w14:textId="77777777" w:rsidR="000641FB" w:rsidRPr="0068079D" w:rsidRDefault="000641F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vAlign w:val="bottom"/>
          </w:tcPr>
          <w:p w14:paraId="45EC823D" w14:textId="77777777" w:rsidR="000641FB" w:rsidRPr="0068079D" w:rsidRDefault="000641F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snapToGrid w:val="0"/>
                <w:color w:val="000000"/>
                <w:sz w:val="20"/>
                <w:szCs w:val="20"/>
                <w:cs/>
                <w:lang w:val="en-GB" w:eastAsia="th-TH"/>
              </w:rPr>
              <w:t>ธุรกิจ</w:t>
            </w:r>
          </w:p>
        </w:tc>
        <w:tc>
          <w:tcPr>
            <w:tcW w:w="997" w:type="dxa"/>
            <w:vAlign w:val="bottom"/>
          </w:tcPr>
          <w:p w14:paraId="1D4D36CE" w14:textId="77777777" w:rsidR="000641FB" w:rsidRPr="0068079D"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68079D">
              <w:rPr>
                <w:rFonts w:ascii="Browallia New" w:hAnsi="Browallia New" w:cs="Browallia New"/>
                <w:b/>
                <w:bCs/>
                <w:color w:val="000000"/>
                <w:sz w:val="20"/>
                <w:szCs w:val="20"/>
                <w:cs/>
              </w:rPr>
              <w:t>ธุรกิจ</w:t>
            </w:r>
          </w:p>
        </w:tc>
        <w:tc>
          <w:tcPr>
            <w:tcW w:w="1140" w:type="dxa"/>
            <w:vAlign w:val="bottom"/>
          </w:tcPr>
          <w:p w14:paraId="363C2BBE" w14:textId="77777777" w:rsidR="000641FB" w:rsidRPr="0068079D" w:rsidRDefault="000641F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vAlign w:val="bottom"/>
          </w:tcPr>
          <w:p w14:paraId="3D66E6A0" w14:textId="77777777" w:rsidR="000641FB" w:rsidRPr="0068079D" w:rsidRDefault="000641FB">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0641FB" w:rsidRPr="0068079D" w14:paraId="5ECDA7E3" w14:textId="77777777" w:rsidTr="007F4F71">
        <w:trPr>
          <w:trHeight w:val="63"/>
        </w:trPr>
        <w:tc>
          <w:tcPr>
            <w:tcW w:w="1838" w:type="dxa"/>
            <w:vAlign w:val="bottom"/>
          </w:tcPr>
          <w:p w14:paraId="2C917DC7" w14:textId="77777777" w:rsidR="000641FB" w:rsidRPr="0068079D" w:rsidRDefault="000641FB">
            <w:pPr>
              <w:ind w:left="-107"/>
              <w:jc w:val="thaiDistribute"/>
              <w:rPr>
                <w:rFonts w:ascii="Browallia New" w:hAnsi="Browallia New" w:cs="Browallia New"/>
                <w:snapToGrid w:val="0"/>
                <w:sz w:val="20"/>
                <w:szCs w:val="20"/>
                <w:lang w:val="en-GB" w:eastAsia="th-TH"/>
              </w:rPr>
            </w:pPr>
          </w:p>
        </w:tc>
        <w:tc>
          <w:tcPr>
            <w:tcW w:w="998" w:type="dxa"/>
            <w:vAlign w:val="bottom"/>
          </w:tcPr>
          <w:p w14:paraId="6492F6A2" w14:textId="77777777" w:rsidR="000641FB" w:rsidRPr="0068079D" w:rsidRDefault="000641F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68079D">
              <w:rPr>
                <w:rFonts w:ascii="Browallia New" w:hAnsi="Browallia New" w:cs="Browallia New"/>
                <w:b/>
                <w:bCs/>
                <w:snapToGrid w:val="0"/>
                <w:color w:val="000000"/>
                <w:spacing w:val="-4"/>
                <w:sz w:val="20"/>
                <w:szCs w:val="20"/>
                <w:cs/>
                <w:lang w:eastAsia="th-TH"/>
              </w:rPr>
              <w:t>ธุรกิจ</w:t>
            </w:r>
            <w:r w:rsidRPr="0068079D">
              <w:rPr>
                <w:rFonts w:ascii="Browallia New" w:hAnsi="Browallia New" w:cs="Browallia New"/>
                <w:b/>
                <w:bCs/>
                <w:color w:val="000000"/>
                <w:spacing w:val="-4"/>
                <w:sz w:val="20"/>
                <w:szCs w:val="20"/>
                <w:cs/>
              </w:rPr>
              <w:t>พาณิชย์</w:t>
            </w:r>
          </w:p>
        </w:tc>
        <w:tc>
          <w:tcPr>
            <w:tcW w:w="1043" w:type="dxa"/>
            <w:vAlign w:val="bottom"/>
          </w:tcPr>
          <w:p w14:paraId="750C9FA8" w14:textId="77777777" w:rsidR="000641FB" w:rsidRPr="0068079D" w:rsidRDefault="000641F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vAlign w:val="bottom"/>
          </w:tcPr>
          <w:p w14:paraId="0055E513" w14:textId="77777777" w:rsidR="000641FB" w:rsidRPr="0068079D" w:rsidRDefault="000641FB">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vAlign w:val="bottom"/>
          </w:tcPr>
          <w:p w14:paraId="7A41B2E3" w14:textId="77777777" w:rsidR="000641FB" w:rsidRPr="0068079D" w:rsidRDefault="000641F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รับจ้างและ</w:t>
            </w:r>
          </w:p>
        </w:tc>
        <w:tc>
          <w:tcPr>
            <w:tcW w:w="997" w:type="dxa"/>
            <w:vAlign w:val="bottom"/>
          </w:tcPr>
          <w:p w14:paraId="45789604" w14:textId="77777777" w:rsidR="000641FB" w:rsidRPr="0068079D" w:rsidRDefault="000641FB">
            <w:pPr>
              <w:pStyle w:val="a9"/>
              <w:tabs>
                <w:tab w:val="right" w:pos="806"/>
              </w:tabs>
              <w:ind w:left="-43" w:right="-72"/>
              <w:jc w:val="center"/>
              <w:rPr>
                <w:rFonts w:ascii="Browallia New" w:hAnsi="Browallia New" w:cs="Browallia New"/>
                <w:b/>
                <w:bCs/>
                <w:color w:val="000000"/>
                <w:sz w:val="20"/>
                <w:szCs w:val="20"/>
                <w:cs/>
              </w:rPr>
            </w:pPr>
            <w:r w:rsidRPr="0068079D">
              <w:rPr>
                <w:rFonts w:ascii="Browallia New" w:hAnsi="Browallia New" w:cs="Browallia New"/>
                <w:b/>
                <w:bCs/>
                <w:color w:val="000000"/>
                <w:sz w:val="20"/>
                <w:szCs w:val="20"/>
                <w:cs/>
              </w:rPr>
              <w:t>สินทรัพย์</w:t>
            </w:r>
          </w:p>
        </w:tc>
        <w:tc>
          <w:tcPr>
            <w:tcW w:w="1140" w:type="dxa"/>
            <w:vAlign w:val="bottom"/>
          </w:tcPr>
          <w:p w14:paraId="3E2000BA" w14:textId="77777777" w:rsidR="000641FB" w:rsidRPr="0068079D" w:rsidRDefault="000641FB">
            <w:pPr>
              <w:pStyle w:val="a9"/>
              <w:tabs>
                <w:tab w:val="right" w:pos="651"/>
              </w:tabs>
              <w:ind w:left="-43" w:right="-72"/>
              <w:jc w:val="center"/>
              <w:rPr>
                <w:rFonts w:ascii="Browallia New" w:hAnsi="Browallia New" w:cs="Browallia New"/>
                <w:b/>
                <w:bCs/>
                <w:color w:val="000000"/>
                <w:sz w:val="20"/>
                <w:szCs w:val="20"/>
                <w:cs/>
              </w:rPr>
            </w:pPr>
            <w:r w:rsidRPr="0068079D">
              <w:rPr>
                <w:rFonts w:ascii="Browallia New" w:hAnsi="Browallia New" w:cs="Browallia New"/>
                <w:b/>
                <w:bCs/>
                <w:snapToGrid w:val="0"/>
                <w:color w:val="000000"/>
                <w:sz w:val="20"/>
                <w:szCs w:val="20"/>
                <w:cs/>
                <w:lang w:eastAsia="th-TH"/>
              </w:rPr>
              <w:t>ธุรกิจบริการ</w:t>
            </w:r>
          </w:p>
        </w:tc>
        <w:tc>
          <w:tcPr>
            <w:tcW w:w="1142" w:type="dxa"/>
            <w:vAlign w:val="bottom"/>
          </w:tcPr>
          <w:p w14:paraId="6CC8C146" w14:textId="77777777" w:rsidR="000641FB" w:rsidRPr="0068079D" w:rsidRDefault="000641FB">
            <w:pPr>
              <w:pStyle w:val="a9"/>
              <w:tabs>
                <w:tab w:val="right" w:pos="778"/>
              </w:tabs>
              <w:ind w:right="-72"/>
              <w:jc w:val="center"/>
              <w:rPr>
                <w:rFonts w:ascii="Browallia New" w:hAnsi="Browallia New" w:cs="Browallia New"/>
                <w:b/>
                <w:bCs/>
                <w:color w:val="000000"/>
                <w:sz w:val="20"/>
                <w:szCs w:val="20"/>
                <w:cs/>
              </w:rPr>
            </w:pPr>
          </w:p>
        </w:tc>
      </w:tr>
      <w:tr w:rsidR="000641FB" w:rsidRPr="0068079D" w14:paraId="56E3D11E" w14:textId="77777777" w:rsidTr="007F4F71">
        <w:trPr>
          <w:trHeight w:val="63"/>
        </w:trPr>
        <w:tc>
          <w:tcPr>
            <w:tcW w:w="1838" w:type="dxa"/>
            <w:vAlign w:val="bottom"/>
          </w:tcPr>
          <w:p w14:paraId="12AE8BEE" w14:textId="77777777" w:rsidR="000641FB" w:rsidRPr="0068079D" w:rsidRDefault="000641FB">
            <w:pPr>
              <w:ind w:left="-107"/>
              <w:jc w:val="thaiDistribute"/>
              <w:rPr>
                <w:rFonts w:ascii="Browallia New" w:hAnsi="Browallia New" w:cs="Browallia New"/>
                <w:snapToGrid w:val="0"/>
                <w:sz w:val="20"/>
                <w:szCs w:val="20"/>
                <w:lang w:val="en-GB" w:eastAsia="th-TH"/>
              </w:rPr>
            </w:pPr>
          </w:p>
        </w:tc>
        <w:tc>
          <w:tcPr>
            <w:tcW w:w="998" w:type="dxa"/>
            <w:vAlign w:val="bottom"/>
          </w:tcPr>
          <w:p w14:paraId="4D3AE27B" w14:textId="77777777" w:rsidR="000641FB" w:rsidRPr="0068079D" w:rsidRDefault="000641FB">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68079D">
              <w:rPr>
                <w:rFonts w:ascii="Browallia New" w:hAnsi="Browallia New" w:cs="Browallia New"/>
                <w:b/>
                <w:bCs/>
                <w:color w:val="000000"/>
                <w:spacing w:val="-4"/>
                <w:sz w:val="20"/>
                <w:szCs w:val="20"/>
                <w:cs/>
              </w:rPr>
              <w:t>หลายช่องทาง</w:t>
            </w:r>
          </w:p>
        </w:tc>
        <w:tc>
          <w:tcPr>
            <w:tcW w:w="1043" w:type="dxa"/>
            <w:vAlign w:val="bottom"/>
          </w:tcPr>
          <w:p w14:paraId="670F6B4A" w14:textId="77777777" w:rsidR="000641FB" w:rsidRPr="0068079D"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ธุรกิจสื่อ</w:t>
            </w:r>
          </w:p>
        </w:tc>
        <w:tc>
          <w:tcPr>
            <w:tcW w:w="990" w:type="dxa"/>
            <w:vAlign w:val="bottom"/>
          </w:tcPr>
          <w:p w14:paraId="5593D138" w14:textId="77777777" w:rsidR="000641FB" w:rsidRPr="0068079D" w:rsidRDefault="000641FB">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ธุรกิจเพลง</w:t>
            </w:r>
          </w:p>
        </w:tc>
        <w:tc>
          <w:tcPr>
            <w:tcW w:w="1140" w:type="dxa"/>
            <w:vAlign w:val="bottom"/>
          </w:tcPr>
          <w:p w14:paraId="22CE3B4B" w14:textId="77777777" w:rsidR="000641FB" w:rsidRPr="0068079D"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ผลิตกิจกรรม</w:t>
            </w:r>
          </w:p>
        </w:tc>
        <w:tc>
          <w:tcPr>
            <w:tcW w:w="997" w:type="dxa"/>
            <w:vAlign w:val="bottom"/>
          </w:tcPr>
          <w:p w14:paraId="5CC57FF1" w14:textId="77777777" w:rsidR="000641FB" w:rsidRPr="0068079D"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ดิจิทัล</w:t>
            </w:r>
          </w:p>
        </w:tc>
        <w:tc>
          <w:tcPr>
            <w:tcW w:w="1140" w:type="dxa"/>
            <w:vAlign w:val="bottom"/>
          </w:tcPr>
          <w:p w14:paraId="1FCA1645" w14:textId="77777777" w:rsidR="000641FB" w:rsidRPr="0068079D"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และอื่นๆ</w:t>
            </w:r>
          </w:p>
        </w:tc>
        <w:tc>
          <w:tcPr>
            <w:tcW w:w="1142" w:type="dxa"/>
            <w:vAlign w:val="bottom"/>
          </w:tcPr>
          <w:p w14:paraId="26C5271D" w14:textId="77777777" w:rsidR="000641FB" w:rsidRPr="0068079D" w:rsidRDefault="000641FB">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68079D">
              <w:rPr>
                <w:rFonts w:ascii="Browallia New" w:hAnsi="Browallia New" w:cs="Browallia New"/>
                <w:b/>
                <w:bCs/>
                <w:snapToGrid w:val="0"/>
                <w:color w:val="000000"/>
                <w:sz w:val="20"/>
                <w:szCs w:val="20"/>
                <w:cs/>
                <w:lang w:val="en-GB" w:eastAsia="th-TH"/>
              </w:rPr>
              <w:t>รวม</w:t>
            </w:r>
          </w:p>
        </w:tc>
      </w:tr>
      <w:tr w:rsidR="000641FB" w:rsidRPr="0068079D" w14:paraId="2B8254CE" w14:textId="77777777" w:rsidTr="007F4F71">
        <w:trPr>
          <w:trHeight w:val="53"/>
        </w:trPr>
        <w:tc>
          <w:tcPr>
            <w:tcW w:w="1838" w:type="dxa"/>
            <w:vAlign w:val="bottom"/>
          </w:tcPr>
          <w:p w14:paraId="7CDA5399" w14:textId="77777777" w:rsidR="000641FB" w:rsidRPr="0068079D" w:rsidRDefault="000641FB">
            <w:pPr>
              <w:ind w:left="-107"/>
              <w:rPr>
                <w:rFonts w:ascii="Browallia New" w:hAnsi="Browallia New" w:cs="Browallia New"/>
                <w:sz w:val="20"/>
                <w:szCs w:val="20"/>
                <w:cs/>
              </w:rPr>
            </w:pPr>
          </w:p>
        </w:tc>
        <w:tc>
          <w:tcPr>
            <w:tcW w:w="998" w:type="dxa"/>
            <w:vAlign w:val="bottom"/>
          </w:tcPr>
          <w:p w14:paraId="5EC5FD68" w14:textId="77777777" w:rsidR="000641FB" w:rsidRPr="0068079D" w:rsidRDefault="000641FB">
            <w:pPr>
              <w:tabs>
                <w:tab w:val="decimal" w:pos="628"/>
              </w:tabs>
              <w:ind w:left="-43" w:right="-72"/>
              <w:jc w:val="both"/>
              <w:rPr>
                <w:rFonts w:ascii="Browallia New" w:hAnsi="Browallia New" w:cs="Browallia New"/>
                <w:snapToGrid w:val="0"/>
                <w:sz w:val="20"/>
                <w:szCs w:val="20"/>
                <w:cs/>
                <w:lang w:eastAsia="th-TH"/>
              </w:rPr>
            </w:pPr>
          </w:p>
        </w:tc>
        <w:tc>
          <w:tcPr>
            <w:tcW w:w="1043" w:type="dxa"/>
            <w:vAlign w:val="bottom"/>
          </w:tcPr>
          <w:p w14:paraId="6C975D1D" w14:textId="77777777" w:rsidR="000641FB" w:rsidRPr="0068079D" w:rsidRDefault="000641FB">
            <w:pPr>
              <w:tabs>
                <w:tab w:val="decimal" w:pos="628"/>
              </w:tabs>
              <w:ind w:left="-43" w:right="-72"/>
              <w:jc w:val="center"/>
              <w:rPr>
                <w:rFonts w:ascii="Browallia New" w:hAnsi="Browallia New" w:cs="Browallia New"/>
                <w:snapToGrid w:val="0"/>
                <w:sz w:val="20"/>
                <w:szCs w:val="20"/>
                <w:lang w:eastAsia="th-TH"/>
              </w:rPr>
            </w:pPr>
          </w:p>
        </w:tc>
        <w:tc>
          <w:tcPr>
            <w:tcW w:w="990" w:type="dxa"/>
            <w:vAlign w:val="bottom"/>
          </w:tcPr>
          <w:p w14:paraId="05DC15AE" w14:textId="77777777" w:rsidR="000641FB" w:rsidRPr="0068079D" w:rsidRDefault="000641FB">
            <w:pPr>
              <w:tabs>
                <w:tab w:val="decimal" w:pos="628"/>
              </w:tabs>
              <w:ind w:right="-72"/>
              <w:jc w:val="center"/>
              <w:rPr>
                <w:rFonts w:ascii="Browallia New" w:hAnsi="Browallia New" w:cs="Browallia New"/>
                <w:snapToGrid w:val="0"/>
                <w:sz w:val="20"/>
                <w:szCs w:val="20"/>
                <w:lang w:eastAsia="th-TH"/>
              </w:rPr>
            </w:pPr>
          </w:p>
        </w:tc>
        <w:tc>
          <w:tcPr>
            <w:tcW w:w="1140" w:type="dxa"/>
            <w:vAlign w:val="bottom"/>
          </w:tcPr>
          <w:p w14:paraId="6738564D" w14:textId="77777777" w:rsidR="000641FB" w:rsidRPr="0068079D" w:rsidRDefault="000641FB">
            <w:pPr>
              <w:tabs>
                <w:tab w:val="decimal" w:pos="778"/>
              </w:tabs>
              <w:ind w:left="-43" w:right="-72"/>
              <w:jc w:val="center"/>
              <w:rPr>
                <w:rFonts w:ascii="Browallia New" w:hAnsi="Browallia New" w:cs="Browallia New"/>
                <w:snapToGrid w:val="0"/>
                <w:sz w:val="20"/>
                <w:szCs w:val="20"/>
                <w:lang w:eastAsia="th-TH"/>
              </w:rPr>
            </w:pPr>
          </w:p>
        </w:tc>
        <w:tc>
          <w:tcPr>
            <w:tcW w:w="997" w:type="dxa"/>
            <w:vAlign w:val="bottom"/>
          </w:tcPr>
          <w:p w14:paraId="7753BA9C" w14:textId="77777777" w:rsidR="000641FB" w:rsidRPr="0068079D" w:rsidRDefault="000641FB">
            <w:pPr>
              <w:tabs>
                <w:tab w:val="decimal" w:pos="778"/>
              </w:tabs>
              <w:ind w:left="-43" w:right="-72"/>
              <w:jc w:val="center"/>
              <w:rPr>
                <w:rFonts w:ascii="Browallia New" w:hAnsi="Browallia New" w:cs="Browallia New"/>
                <w:snapToGrid w:val="0"/>
                <w:sz w:val="20"/>
                <w:szCs w:val="20"/>
                <w:cs/>
                <w:lang w:eastAsia="th-TH"/>
              </w:rPr>
            </w:pPr>
          </w:p>
        </w:tc>
        <w:tc>
          <w:tcPr>
            <w:tcW w:w="1140" w:type="dxa"/>
            <w:vAlign w:val="bottom"/>
          </w:tcPr>
          <w:p w14:paraId="622AEF6D" w14:textId="77777777" w:rsidR="000641FB" w:rsidRPr="0068079D" w:rsidRDefault="000641FB">
            <w:pPr>
              <w:tabs>
                <w:tab w:val="decimal" w:pos="628"/>
              </w:tabs>
              <w:ind w:left="-43" w:right="-72"/>
              <w:jc w:val="center"/>
              <w:rPr>
                <w:rFonts w:ascii="Browallia New" w:hAnsi="Browallia New" w:cs="Browallia New"/>
                <w:snapToGrid w:val="0"/>
                <w:sz w:val="20"/>
                <w:szCs w:val="20"/>
                <w:lang w:eastAsia="th-TH"/>
              </w:rPr>
            </w:pPr>
          </w:p>
        </w:tc>
        <w:tc>
          <w:tcPr>
            <w:tcW w:w="1142" w:type="dxa"/>
            <w:vAlign w:val="bottom"/>
          </w:tcPr>
          <w:p w14:paraId="24301313" w14:textId="77777777" w:rsidR="000641FB" w:rsidRPr="0068079D" w:rsidRDefault="000641FB">
            <w:pPr>
              <w:tabs>
                <w:tab w:val="clear" w:pos="680"/>
                <w:tab w:val="decimal" w:pos="662"/>
              </w:tabs>
              <w:ind w:right="-72"/>
              <w:jc w:val="both"/>
              <w:rPr>
                <w:rFonts w:ascii="Browallia New" w:hAnsi="Browallia New" w:cs="Browallia New"/>
                <w:snapToGrid w:val="0"/>
                <w:sz w:val="20"/>
                <w:szCs w:val="20"/>
                <w:lang w:eastAsia="th-TH"/>
              </w:rPr>
            </w:pPr>
          </w:p>
        </w:tc>
      </w:tr>
      <w:tr w:rsidR="000641FB" w:rsidRPr="0068079D" w14:paraId="4A5DECE5" w14:textId="77777777" w:rsidTr="007F4F71">
        <w:trPr>
          <w:trHeight w:val="63"/>
        </w:trPr>
        <w:tc>
          <w:tcPr>
            <w:tcW w:w="2836" w:type="dxa"/>
            <w:gridSpan w:val="2"/>
            <w:vAlign w:val="bottom"/>
          </w:tcPr>
          <w:p w14:paraId="158FAD06" w14:textId="77777777" w:rsidR="000641FB" w:rsidRPr="0068079D" w:rsidRDefault="000641FB" w:rsidP="004933FE">
            <w:pPr>
              <w:tabs>
                <w:tab w:val="decimal" w:pos="648"/>
              </w:tabs>
              <w:ind w:left="-126" w:right="-72"/>
              <w:rPr>
                <w:rFonts w:ascii="Browallia New" w:hAnsi="Browallia New" w:cs="Browallia New"/>
                <w:snapToGrid w:val="0"/>
                <w:sz w:val="20"/>
                <w:szCs w:val="20"/>
                <w:lang w:eastAsia="th-TH"/>
              </w:rPr>
            </w:pPr>
            <w:r w:rsidRPr="0068079D">
              <w:rPr>
                <w:rFonts w:ascii="Browallia New" w:hAnsi="Browallia New" w:cs="Browallia New"/>
                <w:b/>
                <w:bCs/>
                <w:sz w:val="20"/>
                <w:szCs w:val="20"/>
                <w:cs/>
              </w:rPr>
              <w:t>จังหวะเวลาการรับรู้รายได้</w:t>
            </w:r>
          </w:p>
        </w:tc>
        <w:tc>
          <w:tcPr>
            <w:tcW w:w="1043" w:type="dxa"/>
            <w:vAlign w:val="center"/>
          </w:tcPr>
          <w:p w14:paraId="43ED7906" w14:textId="77777777" w:rsidR="000641FB" w:rsidRPr="0068079D"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0848BDB7" w14:textId="77777777" w:rsidR="000641FB" w:rsidRPr="0068079D" w:rsidRDefault="000641FB">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69A2C37C" w14:textId="77777777" w:rsidR="000641FB" w:rsidRPr="0068079D"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24325A1E" w14:textId="77777777" w:rsidR="000641FB" w:rsidRPr="0068079D"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3AB80438"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4086B195" w14:textId="77777777" w:rsidR="000641FB" w:rsidRPr="0068079D"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68079D" w14:paraId="1107452F" w14:textId="77777777" w:rsidTr="007F4F71">
        <w:trPr>
          <w:trHeight w:val="63"/>
        </w:trPr>
        <w:tc>
          <w:tcPr>
            <w:tcW w:w="1838" w:type="dxa"/>
            <w:vAlign w:val="bottom"/>
          </w:tcPr>
          <w:p w14:paraId="1055F51F" w14:textId="77777777" w:rsidR="000641FB" w:rsidRPr="0068079D" w:rsidRDefault="000641FB">
            <w:pPr>
              <w:ind w:left="-107"/>
              <w:rPr>
                <w:rFonts w:ascii="Browallia New" w:hAnsi="Browallia New" w:cs="Browallia New"/>
                <w:sz w:val="20"/>
                <w:szCs w:val="20"/>
                <w:cs/>
              </w:rPr>
            </w:pPr>
            <w:r w:rsidRPr="0068079D">
              <w:rPr>
                <w:rFonts w:ascii="Browallia New" w:hAnsi="Browallia New" w:cs="Browallia New"/>
                <w:sz w:val="20"/>
                <w:szCs w:val="20"/>
                <w:cs/>
              </w:rPr>
              <w:t>เมื่อปฏิบัติตามภาระ</w:t>
            </w:r>
          </w:p>
        </w:tc>
        <w:tc>
          <w:tcPr>
            <w:tcW w:w="998" w:type="dxa"/>
            <w:vAlign w:val="center"/>
          </w:tcPr>
          <w:p w14:paraId="4CA95744"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17859D9A" w14:textId="77777777" w:rsidR="000641FB" w:rsidRPr="0068079D"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7BFBE4E0" w14:textId="35E28980" w:rsidR="000641FB" w:rsidRPr="0068079D" w:rsidRDefault="00706036">
            <w:pPr>
              <w:tabs>
                <w:tab w:val="decimal" w:pos="706"/>
              </w:tabs>
              <w:ind w:right="-72"/>
              <w:jc w:val="right"/>
              <w:rPr>
                <w:rFonts w:ascii="Browallia New" w:hAnsi="Browallia New" w:cs="Browallia New"/>
                <w:snapToGrid w:val="0"/>
                <w:sz w:val="20"/>
                <w:szCs w:val="20"/>
                <w:lang w:eastAsia="th-TH"/>
              </w:rPr>
            </w:pPr>
            <w:r w:rsidRPr="0068079D">
              <w:rPr>
                <w:rFonts w:ascii="Browallia New" w:hAnsi="Browallia New" w:cs="Browallia New"/>
                <w:snapToGrid w:val="0"/>
                <w:sz w:val="20"/>
                <w:szCs w:val="20"/>
                <w:cs/>
                <w:lang w:eastAsia="th-TH"/>
              </w:rPr>
              <w:t xml:space="preserve"> </w:t>
            </w:r>
          </w:p>
        </w:tc>
        <w:tc>
          <w:tcPr>
            <w:tcW w:w="1140" w:type="dxa"/>
            <w:vAlign w:val="center"/>
          </w:tcPr>
          <w:p w14:paraId="09884D9B" w14:textId="77777777" w:rsidR="000641FB" w:rsidRPr="0068079D"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4D15D9E5" w14:textId="77777777" w:rsidR="000641FB" w:rsidRPr="0068079D"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5A5514EF"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0D110080" w14:textId="77777777" w:rsidR="000641FB" w:rsidRPr="0068079D"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68079D" w14:paraId="063CAC13" w14:textId="77777777" w:rsidTr="007F4F71">
        <w:trPr>
          <w:trHeight w:val="63"/>
        </w:trPr>
        <w:tc>
          <w:tcPr>
            <w:tcW w:w="1838" w:type="dxa"/>
            <w:vAlign w:val="bottom"/>
          </w:tcPr>
          <w:p w14:paraId="5EF5C74F" w14:textId="77777777" w:rsidR="000641FB" w:rsidRPr="0068079D" w:rsidRDefault="000641FB">
            <w:pPr>
              <w:ind w:left="-107"/>
              <w:rPr>
                <w:rFonts w:ascii="Browallia New" w:hAnsi="Browallia New" w:cs="Browallia New"/>
                <w:sz w:val="20"/>
                <w:szCs w:val="20"/>
                <w:cs/>
              </w:rPr>
            </w:pPr>
            <w:r w:rsidRPr="0068079D">
              <w:rPr>
                <w:rFonts w:ascii="Browallia New" w:hAnsi="Browallia New" w:cs="Browallia New"/>
                <w:sz w:val="20"/>
                <w:szCs w:val="20"/>
                <w:cs/>
              </w:rPr>
              <w:t xml:space="preserve">   ที่ต้องปฏิบัติเสร็จสิ้น</w:t>
            </w:r>
          </w:p>
        </w:tc>
        <w:tc>
          <w:tcPr>
            <w:tcW w:w="998" w:type="dxa"/>
            <w:vAlign w:val="center"/>
          </w:tcPr>
          <w:p w14:paraId="15EBFFA0"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19BA57B9" w14:textId="77777777" w:rsidR="000641FB" w:rsidRPr="0068079D"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1CC40955" w14:textId="77777777" w:rsidR="000641FB" w:rsidRPr="0068079D" w:rsidRDefault="000641FB">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27A6D367" w14:textId="77777777" w:rsidR="000641FB" w:rsidRPr="0068079D"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4608E1DF" w14:textId="77777777" w:rsidR="000641FB" w:rsidRPr="0068079D"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5DCDFE7A" w14:textId="77777777" w:rsidR="000641FB" w:rsidRPr="0068079D"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42A87FB0" w14:textId="77777777" w:rsidR="000641FB" w:rsidRPr="0068079D"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A86960" w:rsidRPr="0068079D" w14:paraId="628FD803" w14:textId="77777777">
        <w:trPr>
          <w:trHeight w:val="63"/>
        </w:trPr>
        <w:tc>
          <w:tcPr>
            <w:tcW w:w="1838" w:type="dxa"/>
            <w:vAlign w:val="bottom"/>
          </w:tcPr>
          <w:p w14:paraId="60A20109" w14:textId="77777777" w:rsidR="00A86960" w:rsidRPr="0068079D" w:rsidRDefault="00A86960" w:rsidP="00A86960">
            <w:pPr>
              <w:ind w:left="-107"/>
              <w:rPr>
                <w:rFonts w:ascii="Browallia New" w:hAnsi="Browallia New" w:cs="Browallia New"/>
                <w:sz w:val="20"/>
                <w:szCs w:val="20"/>
              </w:rPr>
            </w:pPr>
            <w:r w:rsidRPr="0068079D">
              <w:rPr>
                <w:rFonts w:ascii="Browallia New" w:hAnsi="Browallia New" w:cs="Browallia New"/>
                <w:sz w:val="20"/>
                <w:szCs w:val="20"/>
              </w:rPr>
              <w:t xml:space="preserve">   (point in time)</w:t>
            </w:r>
          </w:p>
        </w:tc>
        <w:tc>
          <w:tcPr>
            <w:tcW w:w="998" w:type="dxa"/>
          </w:tcPr>
          <w:p w14:paraId="420E8F96" w14:textId="00E1838F" w:rsidR="00A86960" w:rsidRPr="0068079D" w:rsidRDefault="00A86960" w:rsidP="00E431C8">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1043" w:type="dxa"/>
          </w:tcPr>
          <w:p w14:paraId="43A734C0" w14:textId="20363AB5" w:rsidR="00A86960" w:rsidRPr="0068079D" w:rsidRDefault="00A86960" w:rsidP="002042EB">
            <w:pPr>
              <w:tabs>
                <w:tab w:val="clear" w:pos="907"/>
                <w:tab w:val="left" w:pos="582"/>
                <w:tab w:val="decimal" w:pos="62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r w:rsidR="002042EB">
              <w:rPr>
                <w:rFonts w:ascii="Browallia New" w:hAnsi="Browallia New" w:cs="Browallia New"/>
                <w:snapToGrid w:val="0"/>
                <w:sz w:val="20"/>
                <w:szCs w:val="20"/>
                <w:lang w:eastAsia="th-TH"/>
              </w:rPr>
              <w:t>15</w:t>
            </w:r>
          </w:p>
        </w:tc>
        <w:tc>
          <w:tcPr>
            <w:tcW w:w="990" w:type="dxa"/>
          </w:tcPr>
          <w:p w14:paraId="009F79A1" w14:textId="2435B8EB" w:rsidR="00A86960" w:rsidRPr="0068079D" w:rsidRDefault="00A86960" w:rsidP="002042EB">
            <w:pPr>
              <w:tabs>
                <w:tab w:val="clear" w:pos="907"/>
                <w:tab w:val="left" w:pos="582"/>
                <w:tab w:val="decimal" w:pos="62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r w:rsidR="002042EB">
              <w:rPr>
                <w:rFonts w:ascii="Browallia New" w:hAnsi="Browallia New" w:cs="Browallia New"/>
                <w:sz w:val="20"/>
                <w:szCs w:val="20"/>
                <w:lang w:val="en-GB"/>
              </w:rPr>
              <w:t>3,636</w:t>
            </w:r>
          </w:p>
        </w:tc>
        <w:tc>
          <w:tcPr>
            <w:tcW w:w="1140" w:type="dxa"/>
          </w:tcPr>
          <w:p w14:paraId="0109BABB" w14:textId="1E86A7DF" w:rsidR="00A86960" w:rsidRPr="0068079D" w:rsidRDefault="00A86960" w:rsidP="00E431C8">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997" w:type="dxa"/>
          </w:tcPr>
          <w:p w14:paraId="6D4D55F9" w14:textId="0CA4B3A7" w:rsidR="00A86960" w:rsidRPr="0068079D" w:rsidRDefault="00A86960" w:rsidP="00E431C8">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p>
        </w:tc>
        <w:tc>
          <w:tcPr>
            <w:tcW w:w="1140" w:type="dxa"/>
          </w:tcPr>
          <w:p w14:paraId="4AE82615" w14:textId="1A7A0058" w:rsidR="00A86960" w:rsidRPr="0068079D" w:rsidRDefault="003F51BA" w:rsidP="00A86960">
            <w:pPr>
              <w:tabs>
                <w:tab w:val="clear" w:pos="907"/>
                <w:tab w:val="left" w:pos="582"/>
                <w:tab w:val="decimal" w:pos="648"/>
                <w:tab w:val="decimal" w:pos="706"/>
              </w:tabs>
              <w:ind w:left="-45" w:right="-39"/>
              <w:jc w:val="right"/>
              <w:rPr>
                <w:rFonts w:ascii="Browallia New" w:hAnsi="Browallia New" w:cs="Browallia New"/>
                <w:sz w:val="20"/>
                <w:szCs w:val="20"/>
                <w:lang w:val="en-GB"/>
              </w:rPr>
            </w:pPr>
            <w:r>
              <w:rPr>
                <w:rFonts w:ascii="Browallia New" w:hAnsi="Browallia New" w:cs="Browallia New"/>
                <w:sz w:val="20"/>
                <w:szCs w:val="20"/>
                <w:lang w:val="en-GB"/>
              </w:rPr>
              <w:t>3</w:t>
            </w:r>
            <w:r w:rsidR="009A50EE" w:rsidRPr="0068079D">
              <w:rPr>
                <w:rFonts w:ascii="Browallia New" w:hAnsi="Browallia New" w:cs="Browallia New"/>
                <w:sz w:val="20"/>
                <w:szCs w:val="20"/>
                <w:lang w:val="en-GB"/>
              </w:rPr>
              <w:t>,</w:t>
            </w:r>
            <w:r>
              <w:rPr>
                <w:rFonts w:ascii="Browallia New" w:hAnsi="Browallia New" w:cs="Browallia New"/>
                <w:sz w:val="20"/>
                <w:szCs w:val="20"/>
                <w:lang w:val="en-GB"/>
              </w:rPr>
              <w:t>426</w:t>
            </w:r>
          </w:p>
        </w:tc>
        <w:tc>
          <w:tcPr>
            <w:tcW w:w="1142" w:type="dxa"/>
          </w:tcPr>
          <w:p w14:paraId="4709BF15" w14:textId="3FBFBE41" w:rsidR="00A86960" w:rsidRPr="0068079D" w:rsidRDefault="00260DA8" w:rsidP="00A86960">
            <w:pPr>
              <w:tabs>
                <w:tab w:val="clear" w:pos="907"/>
                <w:tab w:val="left" w:pos="582"/>
                <w:tab w:val="decimal" w:pos="706"/>
              </w:tabs>
              <w:ind w:left="-45" w:right="-39"/>
              <w:jc w:val="right"/>
              <w:rPr>
                <w:rFonts w:ascii="Browallia New" w:hAnsi="Browallia New" w:cs="Browallia New"/>
                <w:sz w:val="20"/>
                <w:szCs w:val="20"/>
                <w:lang w:val="en-GB"/>
              </w:rPr>
            </w:pPr>
            <w:r w:rsidRPr="00260DA8">
              <w:rPr>
                <w:rFonts w:ascii="Browallia New" w:hAnsi="Browallia New" w:cs="Browallia New"/>
                <w:sz w:val="20"/>
                <w:szCs w:val="20"/>
                <w:lang w:val="en-GB"/>
              </w:rPr>
              <w:t>7,077</w:t>
            </w:r>
          </w:p>
        </w:tc>
      </w:tr>
      <w:tr w:rsidR="00A86960" w:rsidRPr="0068079D" w14:paraId="3C862F78" w14:textId="77777777">
        <w:trPr>
          <w:trHeight w:val="63"/>
        </w:trPr>
        <w:tc>
          <w:tcPr>
            <w:tcW w:w="1838" w:type="dxa"/>
            <w:vAlign w:val="bottom"/>
          </w:tcPr>
          <w:p w14:paraId="435ECED2" w14:textId="77777777" w:rsidR="00A86960" w:rsidRPr="0068079D" w:rsidRDefault="00A86960" w:rsidP="00A86960">
            <w:pPr>
              <w:ind w:left="-107"/>
              <w:rPr>
                <w:rFonts w:ascii="Browallia New" w:hAnsi="Browallia New" w:cs="Browallia New"/>
                <w:sz w:val="20"/>
                <w:szCs w:val="20"/>
                <w:cs/>
              </w:rPr>
            </w:pPr>
            <w:r w:rsidRPr="0068079D">
              <w:rPr>
                <w:rFonts w:ascii="Browallia New" w:hAnsi="Browallia New" w:cs="Browallia New"/>
                <w:sz w:val="20"/>
                <w:szCs w:val="20"/>
                <w:cs/>
              </w:rPr>
              <w:t>ตลอดช่วงเวลาที่ปฏิบัติ</w:t>
            </w:r>
          </w:p>
        </w:tc>
        <w:tc>
          <w:tcPr>
            <w:tcW w:w="998" w:type="dxa"/>
          </w:tcPr>
          <w:p w14:paraId="27311F10" w14:textId="77777777" w:rsidR="00A86960" w:rsidRPr="0068079D" w:rsidRDefault="00A86960" w:rsidP="00A86960">
            <w:pPr>
              <w:tabs>
                <w:tab w:val="clear" w:pos="227"/>
                <w:tab w:val="clear" w:pos="454"/>
                <w:tab w:val="clear" w:pos="680"/>
                <w:tab w:val="clear" w:pos="907"/>
                <w:tab w:val="left" w:pos="533"/>
                <w:tab w:val="left" w:pos="594"/>
              </w:tabs>
              <w:ind w:left="-45" w:right="-374"/>
              <w:jc w:val="center"/>
              <w:rPr>
                <w:rFonts w:ascii="Browallia New" w:hAnsi="Browallia New" w:cs="Browallia New"/>
                <w:sz w:val="20"/>
                <w:szCs w:val="20"/>
                <w:lang w:val="en-GB"/>
              </w:rPr>
            </w:pPr>
          </w:p>
        </w:tc>
        <w:tc>
          <w:tcPr>
            <w:tcW w:w="1043" w:type="dxa"/>
          </w:tcPr>
          <w:p w14:paraId="22817B50"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990" w:type="dxa"/>
          </w:tcPr>
          <w:p w14:paraId="5C645F03" w14:textId="77777777" w:rsidR="00A86960" w:rsidRPr="0068079D" w:rsidRDefault="00A86960" w:rsidP="00A86960">
            <w:pPr>
              <w:tabs>
                <w:tab w:val="clear" w:pos="227"/>
                <w:tab w:val="clear" w:pos="454"/>
                <w:tab w:val="clear" w:pos="680"/>
                <w:tab w:val="clear" w:pos="907"/>
                <w:tab w:val="left" w:pos="533"/>
                <w:tab w:val="left" w:pos="594"/>
              </w:tabs>
              <w:ind w:left="-45" w:right="-329"/>
              <w:jc w:val="center"/>
              <w:rPr>
                <w:rFonts w:ascii="Browallia New" w:hAnsi="Browallia New" w:cs="Browallia New"/>
                <w:sz w:val="20"/>
                <w:szCs w:val="20"/>
                <w:lang w:val="en-GB"/>
              </w:rPr>
            </w:pPr>
          </w:p>
        </w:tc>
        <w:tc>
          <w:tcPr>
            <w:tcW w:w="1140" w:type="dxa"/>
          </w:tcPr>
          <w:p w14:paraId="119DE3B7" w14:textId="77777777" w:rsidR="00A86960" w:rsidRPr="0068079D" w:rsidRDefault="00A86960" w:rsidP="00A86960">
            <w:pPr>
              <w:tabs>
                <w:tab w:val="clear" w:pos="227"/>
                <w:tab w:val="clear" w:pos="454"/>
                <w:tab w:val="clear" w:pos="680"/>
                <w:tab w:val="clear" w:pos="907"/>
                <w:tab w:val="left" w:pos="533"/>
                <w:tab w:val="left" w:pos="594"/>
                <w:tab w:val="decimal" w:pos="806"/>
              </w:tabs>
              <w:ind w:left="-45" w:right="-464"/>
              <w:jc w:val="center"/>
              <w:rPr>
                <w:rFonts w:ascii="Browallia New" w:hAnsi="Browallia New" w:cs="Browallia New"/>
                <w:sz w:val="20"/>
                <w:szCs w:val="20"/>
                <w:lang w:val="en-GB"/>
              </w:rPr>
            </w:pPr>
          </w:p>
        </w:tc>
        <w:tc>
          <w:tcPr>
            <w:tcW w:w="997" w:type="dxa"/>
          </w:tcPr>
          <w:p w14:paraId="71358CFD" w14:textId="77777777" w:rsidR="00A86960" w:rsidRPr="0068079D" w:rsidRDefault="00A86960" w:rsidP="00A86960">
            <w:pPr>
              <w:tabs>
                <w:tab w:val="clear" w:pos="227"/>
                <w:tab w:val="clear" w:pos="454"/>
                <w:tab w:val="clear" w:pos="680"/>
                <w:tab w:val="clear" w:pos="907"/>
                <w:tab w:val="left" w:pos="533"/>
                <w:tab w:val="left" w:pos="594"/>
                <w:tab w:val="decimal" w:pos="806"/>
              </w:tabs>
              <w:ind w:left="-45" w:right="-39"/>
              <w:jc w:val="center"/>
              <w:rPr>
                <w:rFonts w:ascii="Browallia New" w:hAnsi="Browallia New" w:cs="Browallia New"/>
                <w:sz w:val="20"/>
                <w:szCs w:val="20"/>
                <w:lang w:val="en-GB"/>
              </w:rPr>
            </w:pPr>
          </w:p>
        </w:tc>
        <w:tc>
          <w:tcPr>
            <w:tcW w:w="1140" w:type="dxa"/>
          </w:tcPr>
          <w:p w14:paraId="2E6EB7E1"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1142" w:type="dxa"/>
          </w:tcPr>
          <w:p w14:paraId="6890F0DA"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r>
      <w:tr w:rsidR="00A86960" w:rsidRPr="0068079D" w14:paraId="3A7C2762" w14:textId="77777777">
        <w:trPr>
          <w:trHeight w:val="126"/>
        </w:trPr>
        <w:tc>
          <w:tcPr>
            <w:tcW w:w="1838" w:type="dxa"/>
            <w:vAlign w:val="bottom"/>
          </w:tcPr>
          <w:p w14:paraId="02D7D900" w14:textId="77777777" w:rsidR="00A86960" w:rsidRPr="0068079D" w:rsidRDefault="00A86960" w:rsidP="00A86960">
            <w:pPr>
              <w:ind w:left="-107" w:right="-87"/>
              <w:rPr>
                <w:rFonts w:ascii="Browallia New" w:hAnsi="Browallia New" w:cs="Browallia New"/>
                <w:sz w:val="20"/>
                <w:szCs w:val="20"/>
                <w:cs/>
              </w:rPr>
            </w:pPr>
            <w:r w:rsidRPr="0068079D">
              <w:rPr>
                <w:rFonts w:ascii="Browallia New" w:hAnsi="Browallia New" w:cs="Browallia New"/>
                <w:sz w:val="20"/>
                <w:szCs w:val="20"/>
                <w:cs/>
              </w:rPr>
              <w:t xml:space="preserve">   ตามภาระที่ต้องปฏิบัติ</w:t>
            </w:r>
          </w:p>
        </w:tc>
        <w:tc>
          <w:tcPr>
            <w:tcW w:w="998" w:type="dxa"/>
          </w:tcPr>
          <w:p w14:paraId="2DAC96A3" w14:textId="77777777" w:rsidR="00A86960" w:rsidRPr="0068079D" w:rsidRDefault="00A86960" w:rsidP="00A86960">
            <w:pPr>
              <w:tabs>
                <w:tab w:val="clear" w:pos="227"/>
                <w:tab w:val="clear" w:pos="454"/>
                <w:tab w:val="clear" w:pos="680"/>
                <w:tab w:val="clear" w:pos="907"/>
                <w:tab w:val="left" w:pos="533"/>
                <w:tab w:val="left" w:pos="594"/>
              </w:tabs>
              <w:ind w:left="-45" w:right="-374"/>
              <w:jc w:val="center"/>
              <w:rPr>
                <w:rFonts w:ascii="Browallia New" w:hAnsi="Browallia New" w:cs="Browallia New"/>
                <w:sz w:val="20"/>
                <w:szCs w:val="20"/>
                <w:lang w:val="en-GB"/>
              </w:rPr>
            </w:pPr>
          </w:p>
        </w:tc>
        <w:tc>
          <w:tcPr>
            <w:tcW w:w="1043" w:type="dxa"/>
          </w:tcPr>
          <w:p w14:paraId="511BC98D"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c>
          <w:tcPr>
            <w:tcW w:w="990" w:type="dxa"/>
          </w:tcPr>
          <w:p w14:paraId="32100B01" w14:textId="77777777" w:rsidR="00A86960" w:rsidRPr="0068079D" w:rsidRDefault="00A86960" w:rsidP="00A86960">
            <w:pPr>
              <w:tabs>
                <w:tab w:val="clear" w:pos="227"/>
                <w:tab w:val="clear" w:pos="454"/>
                <w:tab w:val="clear" w:pos="680"/>
                <w:tab w:val="clear" w:pos="907"/>
                <w:tab w:val="left" w:pos="533"/>
                <w:tab w:val="left" w:pos="594"/>
              </w:tabs>
              <w:ind w:left="-45" w:right="-329"/>
              <w:jc w:val="center"/>
              <w:rPr>
                <w:rFonts w:ascii="Browallia New" w:hAnsi="Browallia New" w:cs="Browallia New"/>
                <w:sz w:val="20"/>
                <w:szCs w:val="20"/>
                <w:lang w:val="en-GB"/>
              </w:rPr>
            </w:pPr>
          </w:p>
        </w:tc>
        <w:tc>
          <w:tcPr>
            <w:tcW w:w="1140" w:type="dxa"/>
          </w:tcPr>
          <w:p w14:paraId="2C82E49B" w14:textId="77777777" w:rsidR="00A86960" w:rsidRPr="0068079D" w:rsidRDefault="00A86960" w:rsidP="00A86960">
            <w:pPr>
              <w:tabs>
                <w:tab w:val="clear" w:pos="227"/>
                <w:tab w:val="clear" w:pos="454"/>
                <w:tab w:val="clear" w:pos="680"/>
                <w:tab w:val="clear" w:pos="907"/>
                <w:tab w:val="left" w:pos="533"/>
                <w:tab w:val="left" w:pos="594"/>
                <w:tab w:val="decimal" w:pos="806"/>
              </w:tabs>
              <w:ind w:left="-45" w:right="-464"/>
              <w:jc w:val="center"/>
              <w:rPr>
                <w:rFonts w:ascii="Browallia New" w:hAnsi="Browallia New" w:cs="Browallia New"/>
                <w:sz w:val="20"/>
                <w:szCs w:val="20"/>
                <w:lang w:val="en-GB"/>
              </w:rPr>
            </w:pPr>
          </w:p>
        </w:tc>
        <w:tc>
          <w:tcPr>
            <w:tcW w:w="997" w:type="dxa"/>
          </w:tcPr>
          <w:p w14:paraId="3488CD79" w14:textId="77777777" w:rsidR="00A86960" w:rsidRPr="0068079D" w:rsidRDefault="00A86960" w:rsidP="00A86960">
            <w:pPr>
              <w:tabs>
                <w:tab w:val="clear" w:pos="227"/>
                <w:tab w:val="clear" w:pos="454"/>
                <w:tab w:val="clear" w:pos="680"/>
                <w:tab w:val="clear" w:pos="907"/>
                <w:tab w:val="left" w:pos="533"/>
                <w:tab w:val="left" w:pos="594"/>
                <w:tab w:val="decimal" w:pos="806"/>
              </w:tabs>
              <w:ind w:left="-45" w:right="-39"/>
              <w:jc w:val="center"/>
              <w:rPr>
                <w:rFonts w:ascii="Browallia New" w:hAnsi="Browallia New" w:cs="Browallia New"/>
                <w:sz w:val="20"/>
                <w:szCs w:val="20"/>
                <w:lang w:val="en-GB"/>
              </w:rPr>
            </w:pPr>
          </w:p>
        </w:tc>
        <w:tc>
          <w:tcPr>
            <w:tcW w:w="1140" w:type="dxa"/>
          </w:tcPr>
          <w:p w14:paraId="7F3F7983" w14:textId="77777777" w:rsidR="00A86960" w:rsidRPr="0068079D" w:rsidRDefault="00A86960" w:rsidP="002F790E">
            <w:pPr>
              <w:tabs>
                <w:tab w:val="clear" w:pos="907"/>
                <w:tab w:val="left" w:pos="594"/>
                <w:tab w:val="decimal" w:pos="648"/>
                <w:tab w:val="decimal" w:pos="706"/>
              </w:tabs>
              <w:ind w:left="-45" w:right="-39"/>
              <w:jc w:val="right"/>
              <w:rPr>
                <w:rFonts w:ascii="Browallia New" w:hAnsi="Browallia New" w:cs="Browallia New"/>
                <w:sz w:val="20"/>
                <w:szCs w:val="20"/>
                <w:lang w:val="en-GB"/>
              </w:rPr>
            </w:pPr>
          </w:p>
        </w:tc>
        <w:tc>
          <w:tcPr>
            <w:tcW w:w="1142" w:type="dxa"/>
          </w:tcPr>
          <w:p w14:paraId="41259FA2" w14:textId="77777777" w:rsidR="00A86960" w:rsidRPr="0068079D" w:rsidRDefault="00A86960" w:rsidP="00A86960">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p>
        </w:tc>
      </w:tr>
      <w:tr w:rsidR="00A86960" w:rsidRPr="0068079D" w14:paraId="2C6ED697" w14:textId="77777777">
        <w:trPr>
          <w:trHeight w:val="63"/>
        </w:trPr>
        <w:tc>
          <w:tcPr>
            <w:tcW w:w="1838" w:type="dxa"/>
            <w:vAlign w:val="bottom"/>
          </w:tcPr>
          <w:p w14:paraId="47FFAD2C" w14:textId="77777777" w:rsidR="00A86960" w:rsidRPr="0068079D" w:rsidRDefault="00A86960" w:rsidP="00A86960">
            <w:pPr>
              <w:ind w:left="-107" w:right="-87"/>
              <w:rPr>
                <w:rFonts w:ascii="Browallia New" w:hAnsi="Browallia New" w:cs="Browallia New"/>
                <w:sz w:val="20"/>
                <w:szCs w:val="20"/>
                <w:lang w:val="en-GB"/>
              </w:rPr>
            </w:pPr>
            <w:r w:rsidRPr="0068079D">
              <w:rPr>
                <w:rFonts w:ascii="Browallia New" w:hAnsi="Browallia New" w:cs="Browallia New"/>
                <w:sz w:val="20"/>
                <w:szCs w:val="20"/>
                <w:cs/>
              </w:rPr>
              <w:t xml:space="preserve">   </w:t>
            </w:r>
            <w:r w:rsidRPr="0068079D">
              <w:rPr>
                <w:rFonts w:ascii="Browallia New" w:hAnsi="Browallia New" w:cs="Browallia New"/>
                <w:sz w:val="20"/>
                <w:szCs w:val="20"/>
                <w:lang w:val="en-GB"/>
              </w:rPr>
              <w:t>(over time)</w:t>
            </w:r>
          </w:p>
        </w:tc>
        <w:tc>
          <w:tcPr>
            <w:tcW w:w="998" w:type="dxa"/>
            <w:vAlign w:val="center"/>
          </w:tcPr>
          <w:p w14:paraId="36A35145" w14:textId="4FEA7F9A" w:rsidR="00A86960" w:rsidRPr="0068079D" w:rsidRDefault="006B0885" w:rsidP="00A86960">
            <w:pPr>
              <w:pBdr>
                <w:bottom w:val="single" w:sz="4"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043" w:type="dxa"/>
            <w:vAlign w:val="center"/>
          </w:tcPr>
          <w:p w14:paraId="32718734" w14:textId="14B51442" w:rsidR="00A86960" w:rsidRPr="0068079D" w:rsidRDefault="006B0885" w:rsidP="006B0885">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 xml:space="preserve">      4,569</w:t>
            </w:r>
          </w:p>
        </w:tc>
        <w:tc>
          <w:tcPr>
            <w:tcW w:w="990" w:type="dxa"/>
            <w:vAlign w:val="center"/>
          </w:tcPr>
          <w:p w14:paraId="485CA623" w14:textId="7032C52F" w:rsidR="00A86960" w:rsidRPr="0068079D" w:rsidRDefault="00E431C8" w:rsidP="00A86960">
            <w:pPr>
              <w:pBdr>
                <w:bottom w:val="single" w:sz="4"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vAlign w:val="center"/>
          </w:tcPr>
          <w:p w14:paraId="255E7B29" w14:textId="723B479F" w:rsidR="00A86960" w:rsidRPr="0068079D" w:rsidRDefault="00E431C8" w:rsidP="00A86960">
            <w:pPr>
              <w:pBdr>
                <w:bottom w:val="single" w:sz="4" w:space="1" w:color="auto"/>
              </w:pBdr>
              <w:tabs>
                <w:tab w:val="clear" w:pos="227"/>
                <w:tab w:val="clear" w:pos="454"/>
                <w:tab w:val="clear" w:pos="680"/>
                <w:tab w:val="clear" w:pos="907"/>
                <w:tab w:val="left" w:pos="533"/>
                <w:tab w:val="left" w:pos="582"/>
                <w:tab w:val="decimal" w:pos="806"/>
              </w:tabs>
              <w:ind w:left="-45" w:right="-464"/>
              <w:jc w:val="center"/>
              <w:rPr>
                <w:rFonts w:ascii="Browallia New" w:hAnsi="Browallia New" w:cs="Browallia New"/>
                <w:sz w:val="20"/>
                <w:szCs w:val="20"/>
                <w:lang w:val="en-GB"/>
              </w:rPr>
            </w:pPr>
            <w:r w:rsidRPr="0068079D">
              <w:rPr>
                <w:rFonts w:ascii="Browallia New" w:hAnsi="Browallia New" w:cs="Browallia New"/>
                <w:sz w:val="20"/>
                <w:szCs w:val="20"/>
                <w:lang w:val="en-GB"/>
              </w:rPr>
              <w:t>-</w:t>
            </w:r>
          </w:p>
        </w:tc>
        <w:tc>
          <w:tcPr>
            <w:tcW w:w="997" w:type="dxa"/>
          </w:tcPr>
          <w:p w14:paraId="34A7A3B2" w14:textId="39764AAC" w:rsidR="00A86960" w:rsidRPr="0068079D" w:rsidRDefault="00E431C8" w:rsidP="00A86960">
            <w:pPr>
              <w:pBdr>
                <w:bottom w:val="single" w:sz="4"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tcPr>
          <w:p w14:paraId="1E3FA84D" w14:textId="5F3FDE05" w:rsidR="00A86960" w:rsidRPr="0068079D" w:rsidRDefault="003F51BA" w:rsidP="00A86960">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Pr>
                <w:rFonts w:ascii="Browallia New" w:hAnsi="Browallia New" w:cs="Browallia New"/>
                <w:sz w:val="20"/>
                <w:szCs w:val="20"/>
                <w:lang w:val="en-GB"/>
              </w:rPr>
              <w:t>60</w:t>
            </w:r>
            <w:r w:rsidR="00E431C8" w:rsidRPr="0068079D">
              <w:rPr>
                <w:rFonts w:ascii="Browallia New" w:hAnsi="Browallia New" w:cs="Browallia New"/>
                <w:sz w:val="20"/>
                <w:szCs w:val="20"/>
                <w:lang w:val="en-GB"/>
              </w:rPr>
              <w:t>,</w:t>
            </w:r>
            <w:r>
              <w:rPr>
                <w:rFonts w:ascii="Browallia New" w:hAnsi="Browallia New" w:cs="Browallia New"/>
                <w:sz w:val="20"/>
                <w:szCs w:val="20"/>
                <w:lang w:val="en-GB"/>
              </w:rPr>
              <w:t>015</w:t>
            </w:r>
          </w:p>
        </w:tc>
        <w:tc>
          <w:tcPr>
            <w:tcW w:w="1142" w:type="dxa"/>
          </w:tcPr>
          <w:p w14:paraId="0B285423" w14:textId="1B69FE7F" w:rsidR="00A86960" w:rsidRPr="0068079D" w:rsidRDefault="00711325" w:rsidP="0086132A">
            <w:pPr>
              <w:pBdr>
                <w:bottom w:val="single" w:sz="4" w:space="1" w:color="auto"/>
              </w:pBdr>
              <w:tabs>
                <w:tab w:val="clear" w:pos="907"/>
                <w:tab w:val="left" w:pos="582"/>
                <w:tab w:val="decimal" w:pos="706"/>
              </w:tabs>
              <w:ind w:left="-45" w:right="-39"/>
              <w:jc w:val="right"/>
              <w:rPr>
                <w:rFonts w:ascii="Browallia New" w:hAnsi="Browallia New" w:cs="Browallia New"/>
                <w:sz w:val="20"/>
                <w:szCs w:val="20"/>
                <w:lang w:val="en-GB"/>
              </w:rPr>
            </w:pPr>
            <w:r w:rsidRPr="00711325">
              <w:rPr>
                <w:rFonts w:ascii="Browallia New" w:hAnsi="Browallia New" w:cs="Browallia New"/>
                <w:sz w:val="20"/>
                <w:szCs w:val="20"/>
                <w:lang w:val="en-GB"/>
              </w:rPr>
              <w:t>64,584</w:t>
            </w:r>
          </w:p>
        </w:tc>
      </w:tr>
      <w:tr w:rsidR="002042EB" w:rsidRPr="0068079D" w14:paraId="1AF688B8" w14:textId="77777777" w:rsidTr="00E72A26">
        <w:trPr>
          <w:trHeight w:val="53"/>
        </w:trPr>
        <w:tc>
          <w:tcPr>
            <w:tcW w:w="1838" w:type="dxa"/>
            <w:vAlign w:val="bottom"/>
          </w:tcPr>
          <w:p w14:paraId="332B2AE9" w14:textId="77777777" w:rsidR="002042EB" w:rsidRPr="0068079D" w:rsidRDefault="002042EB" w:rsidP="002042EB">
            <w:pPr>
              <w:ind w:left="-107" w:right="-87"/>
              <w:rPr>
                <w:rFonts w:ascii="Browallia New" w:hAnsi="Browallia New" w:cs="Browallia New"/>
                <w:sz w:val="20"/>
                <w:szCs w:val="20"/>
                <w:cs/>
              </w:rPr>
            </w:pPr>
            <w:r w:rsidRPr="0068079D">
              <w:rPr>
                <w:rFonts w:ascii="Browallia New" w:hAnsi="Browallia New" w:cs="Browallia New"/>
                <w:sz w:val="20"/>
                <w:szCs w:val="20"/>
                <w:cs/>
              </w:rPr>
              <w:t>รวมรายได้</w:t>
            </w:r>
          </w:p>
        </w:tc>
        <w:tc>
          <w:tcPr>
            <w:tcW w:w="998" w:type="dxa"/>
            <w:vAlign w:val="center"/>
          </w:tcPr>
          <w:p w14:paraId="1A19EE22" w14:textId="59E882DA" w:rsidR="002042EB" w:rsidRPr="0068079D" w:rsidRDefault="002042EB" w:rsidP="002042EB">
            <w:pPr>
              <w:pBdr>
                <w:bottom w:val="single" w:sz="12"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043" w:type="dxa"/>
            <w:vAlign w:val="center"/>
          </w:tcPr>
          <w:p w14:paraId="6FD15EBF" w14:textId="5DA7A9F5" w:rsidR="002042EB" w:rsidRPr="0068079D" w:rsidRDefault="002042EB" w:rsidP="002042EB">
            <w:pPr>
              <w:pBdr>
                <w:bottom w:val="single" w:sz="12"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z w:val="20"/>
                <w:szCs w:val="20"/>
                <w:lang w:val="en-GB"/>
              </w:rPr>
              <w:t xml:space="preserve">      4,5</w:t>
            </w:r>
            <w:r>
              <w:rPr>
                <w:rFonts w:ascii="Browallia New" w:hAnsi="Browallia New" w:cs="Browallia New"/>
                <w:sz w:val="20"/>
                <w:szCs w:val="20"/>
                <w:lang w:val="en-GB"/>
              </w:rPr>
              <w:t>84</w:t>
            </w:r>
          </w:p>
        </w:tc>
        <w:tc>
          <w:tcPr>
            <w:tcW w:w="990" w:type="dxa"/>
          </w:tcPr>
          <w:p w14:paraId="4E2CC1C4" w14:textId="44041BC3" w:rsidR="002042EB" w:rsidRPr="0068079D" w:rsidRDefault="002042EB" w:rsidP="002042EB">
            <w:pPr>
              <w:pBdr>
                <w:bottom w:val="single" w:sz="12" w:space="1" w:color="auto"/>
              </w:pBdr>
              <w:tabs>
                <w:tab w:val="clear" w:pos="907"/>
                <w:tab w:val="left" w:pos="582"/>
                <w:tab w:val="decimal" w:pos="628"/>
                <w:tab w:val="decimal" w:pos="706"/>
              </w:tabs>
              <w:ind w:left="-45" w:right="-39"/>
              <w:jc w:val="right"/>
              <w:rPr>
                <w:rFonts w:ascii="Browallia New" w:hAnsi="Browallia New" w:cs="Browallia New"/>
                <w:sz w:val="20"/>
                <w:szCs w:val="20"/>
                <w:lang w:val="en-GB"/>
              </w:rPr>
            </w:pPr>
            <w:r w:rsidRPr="0068079D">
              <w:rPr>
                <w:rFonts w:ascii="Browallia New" w:hAnsi="Browallia New" w:cs="Browallia New"/>
                <w:snapToGrid w:val="0"/>
                <w:sz w:val="20"/>
                <w:szCs w:val="20"/>
                <w:lang w:eastAsia="th-TH"/>
              </w:rPr>
              <w:t xml:space="preserve">         </w:t>
            </w:r>
            <w:r>
              <w:rPr>
                <w:rFonts w:ascii="Browallia New" w:hAnsi="Browallia New" w:cs="Browallia New"/>
                <w:sz w:val="20"/>
                <w:szCs w:val="20"/>
                <w:lang w:val="en-GB"/>
              </w:rPr>
              <w:t>3,636</w:t>
            </w:r>
          </w:p>
        </w:tc>
        <w:tc>
          <w:tcPr>
            <w:tcW w:w="1140" w:type="dxa"/>
            <w:vAlign w:val="center"/>
          </w:tcPr>
          <w:p w14:paraId="26126A20" w14:textId="695AD4D8" w:rsidR="002042EB" w:rsidRPr="0068079D" w:rsidRDefault="002042EB" w:rsidP="002042EB">
            <w:pPr>
              <w:pBdr>
                <w:bottom w:val="single" w:sz="12" w:space="1" w:color="auto"/>
              </w:pBd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68079D">
              <w:rPr>
                <w:rFonts w:ascii="Browallia New" w:hAnsi="Browallia New" w:cs="Browallia New"/>
                <w:sz w:val="20"/>
                <w:szCs w:val="20"/>
                <w:lang w:val="en-GB"/>
              </w:rPr>
              <w:t>-</w:t>
            </w:r>
          </w:p>
        </w:tc>
        <w:tc>
          <w:tcPr>
            <w:tcW w:w="997" w:type="dxa"/>
          </w:tcPr>
          <w:p w14:paraId="2B7E1303" w14:textId="79852C6A" w:rsidR="002042EB" w:rsidRPr="0068079D" w:rsidRDefault="002042EB" w:rsidP="002042EB">
            <w:pPr>
              <w:pBdr>
                <w:bottom w:val="single" w:sz="12"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68079D">
              <w:rPr>
                <w:rFonts w:ascii="Browallia New" w:hAnsi="Browallia New" w:cs="Browallia New"/>
                <w:sz w:val="20"/>
                <w:szCs w:val="20"/>
                <w:lang w:val="en-GB"/>
              </w:rPr>
              <w:t xml:space="preserve">         -</w:t>
            </w:r>
          </w:p>
        </w:tc>
        <w:tc>
          <w:tcPr>
            <w:tcW w:w="1140" w:type="dxa"/>
          </w:tcPr>
          <w:p w14:paraId="1EAC1536" w14:textId="4A550403" w:rsidR="002042EB" w:rsidRPr="0068079D" w:rsidRDefault="003F51BA" w:rsidP="002042EB">
            <w:pPr>
              <w:pBdr>
                <w:bottom w:val="single" w:sz="12" w:space="1" w:color="auto"/>
              </w:pBdr>
              <w:tabs>
                <w:tab w:val="clear" w:pos="907"/>
                <w:tab w:val="left" w:pos="582"/>
                <w:tab w:val="decimal" w:pos="648"/>
                <w:tab w:val="decimal" w:pos="706"/>
              </w:tabs>
              <w:ind w:left="-45" w:right="-39"/>
              <w:jc w:val="right"/>
              <w:rPr>
                <w:rFonts w:ascii="Browallia New" w:hAnsi="Browallia New" w:cs="Browallia New"/>
                <w:sz w:val="20"/>
                <w:szCs w:val="20"/>
                <w:lang w:val="en-GB"/>
              </w:rPr>
            </w:pPr>
            <w:r>
              <w:rPr>
                <w:rFonts w:ascii="Browallia New" w:hAnsi="Browallia New" w:cs="Browallia New"/>
                <w:sz w:val="20"/>
                <w:szCs w:val="20"/>
                <w:lang w:val="en-GB"/>
              </w:rPr>
              <w:t>63</w:t>
            </w:r>
            <w:r w:rsidR="002042EB" w:rsidRPr="0068079D">
              <w:rPr>
                <w:rFonts w:ascii="Browallia New" w:hAnsi="Browallia New" w:cs="Browallia New"/>
                <w:sz w:val="20"/>
                <w:szCs w:val="20"/>
                <w:lang w:val="en-GB"/>
              </w:rPr>
              <w:t>,</w:t>
            </w:r>
            <w:r>
              <w:rPr>
                <w:rFonts w:ascii="Browallia New" w:hAnsi="Browallia New" w:cs="Browallia New"/>
                <w:sz w:val="20"/>
                <w:szCs w:val="20"/>
                <w:lang w:val="en-GB"/>
              </w:rPr>
              <w:t>4</w:t>
            </w:r>
            <w:r w:rsidR="002042EB" w:rsidRPr="0068079D">
              <w:rPr>
                <w:rFonts w:ascii="Browallia New" w:hAnsi="Browallia New" w:cs="Browallia New"/>
                <w:sz w:val="20"/>
                <w:szCs w:val="20"/>
                <w:lang w:val="en-GB"/>
              </w:rPr>
              <w:t>4</w:t>
            </w:r>
            <w:r>
              <w:rPr>
                <w:rFonts w:ascii="Browallia New" w:hAnsi="Browallia New" w:cs="Browallia New"/>
                <w:sz w:val="20"/>
                <w:szCs w:val="20"/>
                <w:lang w:val="en-GB"/>
              </w:rPr>
              <w:t>1</w:t>
            </w:r>
          </w:p>
        </w:tc>
        <w:tc>
          <w:tcPr>
            <w:tcW w:w="1142" w:type="dxa"/>
          </w:tcPr>
          <w:p w14:paraId="4AB67828" w14:textId="48E236BF" w:rsidR="002042EB" w:rsidRPr="0068079D" w:rsidRDefault="00711325" w:rsidP="002042EB">
            <w:pPr>
              <w:pBdr>
                <w:bottom w:val="single" w:sz="12" w:space="1" w:color="auto"/>
              </w:pBdr>
              <w:tabs>
                <w:tab w:val="clear" w:pos="907"/>
                <w:tab w:val="left" w:pos="582"/>
                <w:tab w:val="decimal" w:pos="706"/>
              </w:tabs>
              <w:ind w:left="-45" w:right="-39"/>
              <w:jc w:val="right"/>
              <w:rPr>
                <w:rFonts w:ascii="Browallia New" w:hAnsi="Browallia New" w:cs="Browallia New"/>
                <w:sz w:val="20"/>
                <w:szCs w:val="20"/>
                <w:cs/>
                <w:lang w:val="en-GB"/>
              </w:rPr>
            </w:pPr>
            <w:r w:rsidRPr="00711325">
              <w:rPr>
                <w:rFonts w:ascii="Browallia New" w:hAnsi="Browallia New" w:cs="Browallia New"/>
                <w:sz w:val="20"/>
                <w:szCs w:val="20"/>
                <w:lang w:val="en-GB"/>
              </w:rPr>
              <w:t>71,661</w:t>
            </w:r>
          </w:p>
        </w:tc>
      </w:tr>
    </w:tbl>
    <w:p w14:paraId="365A96A9" w14:textId="77777777" w:rsidR="00DC4441" w:rsidRPr="0068079D" w:rsidRDefault="00DC4441"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4A1413" w:rsidRPr="00CD31A7" w14:paraId="0B952DBE" w14:textId="77777777" w:rsidTr="00E72A26">
        <w:trPr>
          <w:trHeight w:val="64"/>
        </w:trPr>
        <w:tc>
          <w:tcPr>
            <w:tcW w:w="1838" w:type="dxa"/>
            <w:vAlign w:val="bottom"/>
          </w:tcPr>
          <w:p w14:paraId="510FEFDE" w14:textId="77777777" w:rsidR="004A1413" w:rsidRPr="00CD31A7" w:rsidRDefault="004A1413" w:rsidP="00E72A26">
            <w:pPr>
              <w:jc w:val="thaiDistribute"/>
              <w:rPr>
                <w:rFonts w:ascii="Browallia New" w:hAnsi="Browallia New" w:cs="Browallia New"/>
                <w:snapToGrid w:val="0"/>
                <w:sz w:val="20"/>
                <w:szCs w:val="20"/>
                <w:cs/>
                <w:lang w:val="en-GB" w:eastAsia="th-TH"/>
              </w:rPr>
            </w:pPr>
          </w:p>
        </w:tc>
        <w:tc>
          <w:tcPr>
            <w:tcW w:w="7450" w:type="dxa"/>
            <w:gridSpan w:val="7"/>
            <w:vAlign w:val="bottom"/>
          </w:tcPr>
          <w:p w14:paraId="6B71E619" w14:textId="77777777" w:rsidR="004A1413" w:rsidRPr="00CD31A7" w:rsidRDefault="004A1413" w:rsidP="00E72A26">
            <w:pPr>
              <w:pStyle w:val="a9"/>
              <w:ind w:right="-72"/>
              <w:jc w:val="right"/>
              <w:rPr>
                <w:rFonts w:ascii="Browallia New" w:hAnsi="Browallia New" w:cs="Browallia New"/>
                <w:b/>
                <w:bCs/>
                <w:color w:val="000000"/>
                <w:sz w:val="20"/>
                <w:szCs w:val="20"/>
                <w:cs/>
                <w:lang w:val="th-TH"/>
              </w:rPr>
            </w:pPr>
            <w:r w:rsidRPr="00CD31A7">
              <w:rPr>
                <w:rFonts w:ascii="Browallia New" w:hAnsi="Browallia New" w:cs="Browallia New"/>
                <w:b/>
                <w:bCs/>
                <w:color w:val="000000"/>
                <w:sz w:val="20"/>
                <w:szCs w:val="20"/>
                <w:cs/>
                <w:lang w:val="th-TH"/>
              </w:rPr>
              <w:t xml:space="preserve">(หน่วย : </w:t>
            </w:r>
            <w:r w:rsidRPr="00CD31A7">
              <w:rPr>
                <w:rFonts w:ascii="Browallia New" w:hAnsi="Browallia New" w:cs="Browallia New"/>
                <w:b/>
                <w:bCs/>
                <w:color w:val="000000"/>
                <w:sz w:val="20"/>
                <w:szCs w:val="20"/>
                <w:cs/>
              </w:rPr>
              <w:t>พัน</w:t>
            </w:r>
            <w:r w:rsidRPr="00CD31A7">
              <w:rPr>
                <w:rFonts w:ascii="Browallia New" w:hAnsi="Browallia New" w:cs="Browallia New"/>
                <w:b/>
                <w:bCs/>
                <w:color w:val="000000"/>
                <w:sz w:val="20"/>
                <w:szCs w:val="20"/>
                <w:cs/>
                <w:lang w:val="th-TH"/>
              </w:rPr>
              <w:t>บาท)</w:t>
            </w:r>
          </w:p>
        </w:tc>
      </w:tr>
      <w:tr w:rsidR="004A1413" w:rsidRPr="00CD31A7" w14:paraId="43B0B498" w14:textId="77777777" w:rsidTr="00E72A26">
        <w:trPr>
          <w:trHeight w:val="64"/>
        </w:trPr>
        <w:tc>
          <w:tcPr>
            <w:tcW w:w="1838" w:type="dxa"/>
            <w:vAlign w:val="bottom"/>
          </w:tcPr>
          <w:p w14:paraId="750891C9" w14:textId="77777777" w:rsidR="004A1413" w:rsidRPr="00CD31A7" w:rsidRDefault="004A1413" w:rsidP="00E72A26">
            <w:pPr>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64CDBBF6" w14:textId="77777777" w:rsidR="004A1413" w:rsidRPr="00CD31A7" w:rsidRDefault="004A1413" w:rsidP="00E72A26">
            <w:pPr>
              <w:pStyle w:val="a9"/>
              <w:pBdr>
                <w:bottom w:val="single" w:sz="4" w:space="1" w:color="auto"/>
              </w:pBdr>
              <w:ind w:right="-72"/>
              <w:jc w:val="center"/>
              <w:rPr>
                <w:rFonts w:ascii="Browallia New" w:hAnsi="Browallia New" w:cs="Browallia New"/>
                <w:b/>
                <w:bCs/>
                <w:color w:val="000000"/>
                <w:sz w:val="20"/>
                <w:szCs w:val="20"/>
                <w:cs/>
                <w:lang w:val="th-TH"/>
              </w:rPr>
            </w:pPr>
            <w:r w:rsidRPr="00CD31A7">
              <w:rPr>
                <w:rFonts w:ascii="Browallia New" w:hAnsi="Browallia New" w:cs="Browallia New"/>
                <w:b/>
                <w:bCs/>
                <w:color w:val="000000"/>
                <w:sz w:val="20"/>
                <w:szCs w:val="20"/>
                <w:cs/>
                <w:lang w:val="th-TH"/>
              </w:rPr>
              <w:t>ข้อมูลทางการเงินเฉพาะบริษัท</w:t>
            </w:r>
          </w:p>
        </w:tc>
      </w:tr>
      <w:tr w:rsidR="004A1413" w:rsidRPr="00CD31A7" w14:paraId="1D6509A5" w14:textId="77777777" w:rsidTr="00E72A26">
        <w:trPr>
          <w:trHeight w:val="63"/>
        </w:trPr>
        <w:tc>
          <w:tcPr>
            <w:tcW w:w="1838" w:type="dxa"/>
            <w:vAlign w:val="bottom"/>
          </w:tcPr>
          <w:p w14:paraId="6D0CF818" w14:textId="77777777" w:rsidR="004A1413" w:rsidRPr="00CD31A7" w:rsidRDefault="004A1413" w:rsidP="00E72A26">
            <w:pPr>
              <w:spacing w:before="16"/>
              <w:ind w:left="-107"/>
              <w:jc w:val="thaiDistribute"/>
              <w:rPr>
                <w:rFonts w:ascii="Browallia New" w:hAnsi="Browallia New" w:cs="Browallia New"/>
                <w:snapToGrid w:val="0"/>
                <w:sz w:val="20"/>
                <w:szCs w:val="20"/>
                <w:cs/>
                <w:lang w:val="en-GB" w:eastAsia="th-TH"/>
              </w:rPr>
            </w:pPr>
          </w:p>
        </w:tc>
        <w:tc>
          <w:tcPr>
            <w:tcW w:w="7450" w:type="dxa"/>
            <w:gridSpan w:val="7"/>
            <w:vAlign w:val="bottom"/>
          </w:tcPr>
          <w:p w14:paraId="2596987F" w14:textId="77777777" w:rsidR="004A1413" w:rsidRPr="00CD31A7" w:rsidRDefault="004A1413" w:rsidP="00E72A26">
            <w:pPr>
              <w:pStyle w:val="a9"/>
              <w:pBdr>
                <w:bottom w:val="single" w:sz="4" w:space="1" w:color="auto"/>
              </w:pBdr>
              <w:spacing w:before="16"/>
              <w:ind w:left="11520" w:right="-72" w:hanging="11520"/>
              <w:jc w:val="center"/>
              <w:rPr>
                <w:rFonts w:ascii="Browallia New" w:hAnsi="Browallia New" w:cs="Browallia New"/>
                <w:b/>
                <w:bCs/>
                <w:sz w:val="20"/>
                <w:szCs w:val="20"/>
                <w:cs/>
              </w:rPr>
            </w:pPr>
            <w:r w:rsidRPr="00CD31A7">
              <w:rPr>
                <w:rFonts w:ascii="Browallia New" w:hAnsi="Browallia New" w:cs="Browallia New"/>
                <w:b/>
                <w:bCs/>
                <w:sz w:val="20"/>
                <w:szCs w:val="20"/>
                <w:cs/>
                <w:lang w:val="th-TH"/>
              </w:rPr>
              <w:t xml:space="preserve">สำหรับงวดสามเดือนสิ้นสุดวันที่ </w:t>
            </w:r>
            <w:r w:rsidRPr="00CD31A7">
              <w:rPr>
                <w:rFonts w:ascii="Browallia New" w:hAnsi="Browallia New" w:cs="Browallia New"/>
                <w:b/>
                <w:bCs/>
                <w:sz w:val="20"/>
                <w:szCs w:val="20"/>
                <w:lang w:val="en-GB"/>
              </w:rPr>
              <w:t xml:space="preserve">31 </w:t>
            </w:r>
            <w:r w:rsidRPr="00CD31A7">
              <w:rPr>
                <w:rFonts w:ascii="Browallia New" w:hAnsi="Browallia New" w:cs="Browallia New"/>
                <w:b/>
                <w:bCs/>
                <w:sz w:val="20"/>
                <w:szCs w:val="20"/>
                <w:cs/>
                <w:lang w:val="th-TH"/>
              </w:rPr>
              <w:t xml:space="preserve">มีนาคม </w:t>
            </w:r>
            <w:r w:rsidRPr="00CD31A7">
              <w:rPr>
                <w:rFonts w:ascii="Browallia New" w:hAnsi="Browallia New" w:cs="Browallia New"/>
                <w:b/>
                <w:bCs/>
                <w:sz w:val="20"/>
                <w:szCs w:val="20"/>
                <w:lang w:val="en-GB"/>
              </w:rPr>
              <w:t>256</w:t>
            </w:r>
            <w:r w:rsidRPr="00CD31A7">
              <w:rPr>
                <w:rFonts w:ascii="Browallia New" w:hAnsi="Browallia New" w:cs="Browallia New"/>
                <w:b/>
                <w:bCs/>
                <w:sz w:val="20"/>
                <w:szCs w:val="20"/>
              </w:rPr>
              <w:t>8</w:t>
            </w:r>
          </w:p>
        </w:tc>
      </w:tr>
      <w:tr w:rsidR="004A1413" w:rsidRPr="00CD31A7" w14:paraId="49FA541B" w14:textId="77777777" w:rsidTr="00E72A26">
        <w:trPr>
          <w:trHeight w:val="53"/>
        </w:trPr>
        <w:tc>
          <w:tcPr>
            <w:tcW w:w="1838" w:type="dxa"/>
            <w:vAlign w:val="bottom"/>
          </w:tcPr>
          <w:p w14:paraId="482FB9AF" w14:textId="77777777" w:rsidR="004A1413" w:rsidRPr="00CD31A7" w:rsidRDefault="004A1413" w:rsidP="00E72A26">
            <w:pPr>
              <w:ind w:left="-107"/>
              <w:jc w:val="thaiDistribute"/>
              <w:rPr>
                <w:rFonts w:ascii="Browallia New" w:hAnsi="Browallia New" w:cs="Browallia New"/>
                <w:snapToGrid w:val="0"/>
                <w:sz w:val="20"/>
                <w:szCs w:val="20"/>
                <w:cs/>
                <w:lang w:val="en-GB" w:eastAsia="th-TH"/>
              </w:rPr>
            </w:pPr>
          </w:p>
        </w:tc>
        <w:tc>
          <w:tcPr>
            <w:tcW w:w="998" w:type="dxa"/>
            <w:vAlign w:val="bottom"/>
          </w:tcPr>
          <w:p w14:paraId="69F357FF" w14:textId="77777777" w:rsidR="004A1413" w:rsidRPr="00CD31A7" w:rsidRDefault="004A1413" w:rsidP="00E72A26">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vAlign w:val="bottom"/>
          </w:tcPr>
          <w:p w14:paraId="3783C148" w14:textId="77777777" w:rsidR="004A1413" w:rsidRPr="00CD31A7" w:rsidRDefault="004A1413" w:rsidP="00E72A26">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vAlign w:val="bottom"/>
          </w:tcPr>
          <w:p w14:paraId="549AB35B" w14:textId="77777777" w:rsidR="004A1413" w:rsidRPr="00CD31A7" w:rsidRDefault="004A1413" w:rsidP="00E72A26">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vAlign w:val="bottom"/>
          </w:tcPr>
          <w:p w14:paraId="4DDF9FD8" w14:textId="77777777" w:rsidR="004A1413" w:rsidRPr="00CD31A7" w:rsidRDefault="004A1413" w:rsidP="00E72A26">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CD31A7">
              <w:rPr>
                <w:rFonts w:ascii="Browallia New" w:hAnsi="Browallia New" w:cs="Browallia New"/>
                <w:b/>
                <w:bCs/>
                <w:snapToGrid w:val="0"/>
                <w:color w:val="000000"/>
                <w:sz w:val="20"/>
                <w:szCs w:val="20"/>
                <w:cs/>
                <w:lang w:val="en-GB" w:eastAsia="th-TH"/>
              </w:rPr>
              <w:t>ธุรกิจ</w:t>
            </w:r>
          </w:p>
        </w:tc>
        <w:tc>
          <w:tcPr>
            <w:tcW w:w="997" w:type="dxa"/>
            <w:vAlign w:val="bottom"/>
          </w:tcPr>
          <w:p w14:paraId="17040FFE" w14:textId="77777777" w:rsidR="004A1413" w:rsidRPr="00CD31A7" w:rsidRDefault="004A1413" w:rsidP="00E72A26">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CD31A7">
              <w:rPr>
                <w:rFonts w:ascii="Browallia New" w:hAnsi="Browallia New" w:cs="Browallia New"/>
                <w:b/>
                <w:bCs/>
                <w:color w:val="000000"/>
                <w:sz w:val="20"/>
                <w:szCs w:val="20"/>
                <w:cs/>
              </w:rPr>
              <w:t>ธุรกิจ</w:t>
            </w:r>
          </w:p>
        </w:tc>
        <w:tc>
          <w:tcPr>
            <w:tcW w:w="1140" w:type="dxa"/>
            <w:vAlign w:val="bottom"/>
          </w:tcPr>
          <w:p w14:paraId="11E633AE" w14:textId="77777777" w:rsidR="004A1413" w:rsidRPr="00CD31A7" w:rsidRDefault="004A1413" w:rsidP="00E72A26">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vAlign w:val="bottom"/>
          </w:tcPr>
          <w:p w14:paraId="47595AB9" w14:textId="77777777" w:rsidR="004A1413" w:rsidRPr="00CD31A7" w:rsidRDefault="004A1413" w:rsidP="00E72A26">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4A1413" w:rsidRPr="00CD31A7" w14:paraId="56F58ADF" w14:textId="77777777" w:rsidTr="00E72A26">
        <w:trPr>
          <w:trHeight w:val="63"/>
        </w:trPr>
        <w:tc>
          <w:tcPr>
            <w:tcW w:w="1838" w:type="dxa"/>
            <w:vAlign w:val="bottom"/>
          </w:tcPr>
          <w:p w14:paraId="2379750A" w14:textId="77777777" w:rsidR="004A1413" w:rsidRPr="00CD31A7" w:rsidRDefault="004A1413" w:rsidP="00E72A26">
            <w:pPr>
              <w:ind w:left="-107"/>
              <w:jc w:val="thaiDistribute"/>
              <w:rPr>
                <w:rFonts w:ascii="Browallia New" w:hAnsi="Browallia New" w:cs="Browallia New"/>
                <w:snapToGrid w:val="0"/>
                <w:sz w:val="20"/>
                <w:szCs w:val="20"/>
                <w:lang w:val="en-GB" w:eastAsia="th-TH"/>
              </w:rPr>
            </w:pPr>
          </w:p>
        </w:tc>
        <w:tc>
          <w:tcPr>
            <w:tcW w:w="998" w:type="dxa"/>
            <w:vAlign w:val="bottom"/>
          </w:tcPr>
          <w:p w14:paraId="058BC353" w14:textId="77777777" w:rsidR="004A1413" w:rsidRPr="00CD31A7" w:rsidRDefault="004A1413" w:rsidP="00E72A26">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CD31A7">
              <w:rPr>
                <w:rFonts w:ascii="Browallia New" w:hAnsi="Browallia New" w:cs="Browallia New"/>
                <w:b/>
                <w:bCs/>
                <w:snapToGrid w:val="0"/>
                <w:color w:val="000000"/>
                <w:spacing w:val="-4"/>
                <w:sz w:val="20"/>
                <w:szCs w:val="20"/>
                <w:cs/>
                <w:lang w:eastAsia="th-TH"/>
              </w:rPr>
              <w:t>ธุรกิจ</w:t>
            </w:r>
            <w:r w:rsidRPr="00CD31A7">
              <w:rPr>
                <w:rFonts w:ascii="Browallia New" w:hAnsi="Browallia New" w:cs="Browallia New"/>
                <w:b/>
                <w:bCs/>
                <w:color w:val="000000"/>
                <w:spacing w:val="-4"/>
                <w:sz w:val="20"/>
                <w:szCs w:val="20"/>
                <w:cs/>
              </w:rPr>
              <w:t>พาณิชย์</w:t>
            </w:r>
          </w:p>
        </w:tc>
        <w:tc>
          <w:tcPr>
            <w:tcW w:w="1043" w:type="dxa"/>
            <w:vAlign w:val="bottom"/>
          </w:tcPr>
          <w:p w14:paraId="5DD0ED97" w14:textId="77777777" w:rsidR="004A1413" w:rsidRPr="00CD31A7" w:rsidRDefault="004A1413" w:rsidP="00E72A26">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vAlign w:val="bottom"/>
          </w:tcPr>
          <w:p w14:paraId="33379AAA" w14:textId="77777777" w:rsidR="004A1413" w:rsidRPr="00CD31A7" w:rsidRDefault="004A1413" w:rsidP="00E72A26">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vAlign w:val="bottom"/>
          </w:tcPr>
          <w:p w14:paraId="7735394E" w14:textId="77777777" w:rsidR="004A1413" w:rsidRPr="00CD31A7" w:rsidRDefault="004A1413" w:rsidP="00E72A26">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รับจ้างและ</w:t>
            </w:r>
          </w:p>
        </w:tc>
        <w:tc>
          <w:tcPr>
            <w:tcW w:w="997" w:type="dxa"/>
            <w:vAlign w:val="bottom"/>
          </w:tcPr>
          <w:p w14:paraId="4FE46576" w14:textId="77777777" w:rsidR="004A1413" w:rsidRPr="00CD31A7" w:rsidRDefault="004A1413" w:rsidP="00E72A26">
            <w:pPr>
              <w:pStyle w:val="a9"/>
              <w:tabs>
                <w:tab w:val="right" w:pos="806"/>
              </w:tabs>
              <w:ind w:left="-43" w:right="-72"/>
              <w:jc w:val="center"/>
              <w:rPr>
                <w:rFonts w:ascii="Browallia New" w:hAnsi="Browallia New" w:cs="Browallia New"/>
                <w:b/>
                <w:bCs/>
                <w:color w:val="000000"/>
                <w:sz w:val="20"/>
                <w:szCs w:val="20"/>
                <w:cs/>
              </w:rPr>
            </w:pPr>
            <w:r w:rsidRPr="00CD31A7">
              <w:rPr>
                <w:rFonts w:ascii="Browallia New" w:hAnsi="Browallia New" w:cs="Browallia New"/>
                <w:b/>
                <w:bCs/>
                <w:color w:val="000000"/>
                <w:sz w:val="20"/>
                <w:szCs w:val="20"/>
                <w:cs/>
              </w:rPr>
              <w:t>สินทรัพย์</w:t>
            </w:r>
          </w:p>
        </w:tc>
        <w:tc>
          <w:tcPr>
            <w:tcW w:w="1140" w:type="dxa"/>
            <w:vAlign w:val="bottom"/>
          </w:tcPr>
          <w:p w14:paraId="08155116" w14:textId="77777777" w:rsidR="004A1413" w:rsidRPr="00CD31A7" w:rsidRDefault="004A1413" w:rsidP="00E72A26">
            <w:pPr>
              <w:pStyle w:val="a9"/>
              <w:tabs>
                <w:tab w:val="right" w:pos="651"/>
              </w:tabs>
              <w:ind w:left="-43" w:right="-72"/>
              <w:jc w:val="center"/>
              <w:rPr>
                <w:rFonts w:ascii="Browallia New" w:hAnsi="Browallia New" w:cs="Browallia New"/>
                <w:b/>
                <w:bCs/>
                <w:color w:val="000000"/>
                <w:sz w:val="20"/>
                <w:szCs w:val="20"/>
                <w:cs/>
              </w:rPr>
            </w:pPr>
            <w:r w:rsidRPr="00CD31A7">
              <w:rPr>
                <w:rFonts w:ascii="Browallia New" w:hAnsi="Browallia New" w:cs="Browallia New"/>
                <w:b/>
                <w:bCs/>
                <w:snapToGrid w:val="0"/>
                <w:color w:val="000000"/>
                <w:sz w:val="20"/>
                <w:szCs w:val="20"/>
                <w:cs/>
                <w:lang w:eastAsia="th-TH"/>
              </w:rPr>
              <w:t>ธุรกิจบริการ</w:t>
            </w:r>
          </w:p>
        </w:tc>
        <w:tc>
          <w:tcPr>
            <w:tcW w:w="1142" w:type="dxa"/>
            <w:vAlign w:val="bottom"/>
          </w:tcPr>
          <w:p w14:paraId="34D47E14" w14:textId="77777777" w:rsidR="004A1413" w:rsidRPr="00CD31A7" w:rsidRDefault="004A1413" w:rsidP="00E72A26">
            <w:pPr>
              <w:pStyle w:val="a9"/>
              <w:tabs>
                <w:tab w:val="right" w:pos="778"/>
              </w:tabs>
              <w:ind w:right="-72"/>
              <w:jc w:val="center"/>
              <w:rPr>
                <w:rFonts w:ascii="Browallia New" w:hAnsi="Browallia New" w:cs="Browallia New"/>
                <w:b/>
                <w:bCs/>
                <w:color w:val="000000"/>
                <w:sz w:val="20"/>
                <w:szCs w:val="20"/>
                <w:cs/>
              </w:rPr>
            </w:pPr>
          </w:p>
        </w:tc>
      </w:tr>
      <w:tr w:rsidR="004A1413" w:rsidRPr="00CD31A7" w14:paraId="561C6493" w14:textId="77777777" w:rsidTr="00E72A26">
        <w:trPr>
          <w:trHeight w:val="63"/>
        </w:trPr>
        <w:tc>
          <w:tcPr>
            <w:tcW w:w="1838" w:type="dxa"/>
            <w:vAlign w:val="bottom"/>
          </w:tcPr>
          <w:p w14:paraId="24DD8367" w14:textId="77777777" w:rsidR="004A1413" w:rsidRPr="00CD31A7" w:rsidRDefault="004A1413" w:rsidP="00E72A26">
            <w:pPr>
              <w:ind w:left="-107"/>
              <w:jc w:val="thaiDistribute"/>
              <w:rPr>
                <w:rFonts w:ascii="Browallia New" w:hAnsi="Browallia New" w:cs="Browallia New"/>
                <w:snapToGrid w:val="0"/>
                <w:sz w:val="20"/>
                <w:szCs w:val="20"/>
                <w:lang w:val="en-GB" w:eastAsia="th-TH"/>
              </w:rPr>
            </w:pPr>
          </w:p>
        </w:tc>
        <w:tc>
          <w:tcPr>
            <w:tcW w:w="998" w:type="dxa"/>
            <w:vAlign w:val="bottom"/>
          </w:tcPr>
          <w:p w14:paraId="6106B998" w14:textId="77777777" w:rsidR="004A1413" w:rsidRPr="00CD31A7" w:rsidRDefault="004A1413" w:rsidP="00E72A26">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CD31A7">
              <w:rPr>
                <w:rFonts w:ascii="Browallia New" w:hAnsi="Browallia New" w:cs="Browallia New"/>
                <w:b/>
                <w:bCs/>
                <w:color w:val="000000"/>
                <w:spacing w:val="-4"/>
                <w:sz w:val="20"/>
                <w:szCs w:val="20"/>
                <w:cs/>
              </w:rPr>
              <w:t>หลายช่องทาง</w:t>
            </w:r>
          </w:p>
        </w:tc>
        <w:tc>
          <w:tcPr>
            <w:tcW w:w="1043" w:type="dxa"/>
            <w:vAlign w:val="bottom"/>
          </w:tcPr>
          <w:p w14:paraId="5A0AD861" w14:textId="77777777" w:rsidR="004A1413" w:rsidRPr="00CD31A7" w:rsidRDefault="004A1413"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ธุรกิจสื่อ</w:t>
            </w:r>
          </w:p>
        </w:tc>
        <w:tc>
          <w:tcPr>
            <w:tcW w:w="990" w:type="dxa"/>
            <w:vAlign w:val="bottom"/>
          </w:tcPr>
          <w:p w14:paraId="6D1BEB1C" w14:textId="77777777" w:rsidR="004A1413" w:rsidRPr="00CD31A7" w:rsidRDefault="004A1413" w:rsidP="00E72A26">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ธุรกิจเพลง</w:t>
            </w:r>
          </w:p>
        </w:tc>
        <w:tc>
          <w:tcPr>
            <w:tcW w:w="1140" w:type="dxa"/>
            <w:vAlign w:val="bottom"/>
          </w:tcPr>
          <w:p w14:paraId="63178443" w14:textId="77777777" w:rsidR="004A1413" w:rsidRPr="00CD31A7" w:rsidRDefault="004A1413"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ผลิตกิจกรรม</w:t>
            </w:r>
          </w:p>
        </w:tc>
        <w:tc>
          <w:tcPr>
            <w:tcW w:w="997" w:type="dxa"/>
            <w:vAlign w:val="bottom"/>
          </w:tcPr>
          <w:p w14:paraId="1839D82E" w14:textId="77777777" w:rsidR="004A1413" w:rsidRPr="00CD31A7" w:rsidRDefault="004A1413"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ดิจิทัล</w:t>
            </w:r>
          </w:p>
        </w:tc>
        <w:tc>
          <w:tcPr>
            <w:tcW w:w="1140" w:type="dxa"/>
            <w:vAlign w:val="bottom"/>
          </w:tcPr>
          <w:p w14:paraId="7E272E61" w14:textId="77777777" w:rsidR="004A1413" w:rsidRPr="00CD31A7" w:rsidRDefault="004A1413" w:rsidP="00E72A26">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และอื่นๆ</w:t>
            </w:r>
          </w:p>
        </w:tc>
        <w:tc>
          <w:tcPr>
            <w:tcW w:w="1142" w:type="dxa"/>
            <w:vAlign w:val="bottom"/>
          </w:tcPr>
          <w:p w14:paraId="402B3EFE" w14:textId="77777777" w:rsidR="004A1413" w:rsidRPr="00CD31A7" w:rsidRDefault="004A1413" w:rsidP="00E72A26">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CD31A7">
              <w:rPr>
                <w:rFonts w:ascii="Browallia New" w:hAnsi="Browallia New" w:cs="Browallia New"/>
                <w:b/>
                <w:bCs/>
                <w:snapToGrid w:val="0"/>
                <w:color w:val="000000"/>
                <w:sz w:val="20"/>
                <w:szCs w:val="20"/>
                <w:cs/>
                <w:lang w:val="en-GB" w:eastAsia="th-TH"/>
              </w:rPr>
              <w:t>รวม</w:t>
            </w:r>
          </w:p>
        </w:tc>
      </w:tr>
      <w:tr w:rsidR="004A1413" w:rsidRPr="00CD31A7" w14:paraId="549EC1E6" w14:textId="77777777" w:rsidTr="00E72A26">
        <w:trPr>
          <w:trHeight w:val="53"/>
        </w:trPr>
        <w:tc>
          <w:tcPr>
            <w:tcW w:w="1838" w:type="dxa"/>
            <w:vAlign w:val="bottom"/>
          </w:tcPr>
          <w:p w14:paraId="1A4B2E20" w14:textId="77777777" w:rsidR="004A1413" w:rsidRPr="00CD31A7" w:rsidRDefault="004A1413" w:rsidP="00E72A26">
            <w:pPr>
              <w:ind w:left="-107"/>
              <w:rPr>
                <w:rFonts w:ascii="Browallia New" w:hAnsi="Browallia New" w:cs="Browallia New"/>
                <w:sz w:val="20"/>
                <w:szCs w:val="20"/>
                <w:cs/>
              </w:rPr>
            </w:pPr>
          </w:p>
        </w:tc>
        <w:tc>
          <w:tcPr>
            <w:tcW w:w="998" w:type="dxa"/>
            <w:vAlign w:val="bottom"/>
          </w:tcPr>
          <w:p w14:paraId="5135497B" w14:textId="77777777" w:rsidR="004A1413" w:rsidRPr="00CD31A7" w:rsidRDefault="004A1413" w:rsidP="00E72A26">
            <w:pPr>
              <w:tabs>
                <w:tab w:val="decimal" w:pos="628"/>
              </w:tabs>
              <w:ind w:left="-43" w:right="-72"/>
              <w:jc w:val="both"/>
              <w:rPr>
                <w:rFonts w:ascii="Browallia New" w:hAnsi="Browallia New" w:cs="Browallia New"/>
                <w:snapToGrid w:val="0"/>
                <w:sz w:val="20"/>
                <w:szCs w:val="20"/>
                <w:cs/>
                <w:lang w:eastAsia="th-TH"/>
              </w:rPr>
            </w:pPr>
          </w:p>
        </w:tc>
        <w:tc>
          <w:tcPr>
            <w:tcW w:w="1043" w:type="dxa"/>
            <w:vAlign w:val="bottom"/>
          </w:tcPr>
          <w:p w14:paraId="0450D4F2" w14:textId="77777777" w:rsidR="004A1413" w:rsidRPr="00CD31A7" w:rsidRDefault="004A1413" w:rsidP="00E72A26">
            <w:pPr>
              <w:tabs>
                <w:tab w:val="decimal" w:pos="628"/>
              </w:tabs>
              <w:ind w:left="-43" w:right="-72"/>
              <w:jc w:val="center"/>
              <w:rPr>
                <w:rFonts w:ascii="Browallia New" w:hAnsi="Browallia New" w:cs="Browallia New"/>
                <w:snapToGrid w:val="0"/>
                <w:sz w:val="20"/>
                <w:szCs w:val="20"/>
                <w:lang w:eastAsia="th-TH"/>
              </w:rPr>
            </w:pPr>
          </w:p>
        </w:tc>
        <w:tc>
          <w:tcPr>
            <w:tcW w:w="990" w:type="dxa"/>
            <w:vAlign w:val="bottom"/>
          </w:tcPr>
          <w:p w14:paraId="2C05F28D" w14:textId="77777777" w:rsidR="004A1413" w:rsidRPr="00CD31A7" w:rsidRDefault="004A1413" w:rsidP="00E72A26">
            <w:pPr>
              <w:tabs>
                <w:tab w:val="decimal" w:pos="628"/>
              </w:tabs>
              <w:ind w:right="-72"/>
              <w:jc w:val="center"/>
              <w:rPr>
                <w:rFonts w:ascii="Browallia New" w:hAnsi="Browallia New" w:cs="Browallia New"/>
                <w:snapToGrid w:val="0"/>
                <w:sz w:val="20"/>
                <w:szCs w:val="20"/>
                <w:lang w:eastAsia="th-TH"/>
              </w:rPr>
            </w:pPr>
          </w:p>
        </w:tc>
        <w:tc>
          <w:tcPr>
            <w:tcW w:w="1140" w:type="dxa"/>
            <w:vAlign w:val="bottom"/>
          </w:tcPr>
          <w:p w14:paraId="7B36CC42" w14:textId="77777777" w:rsidR="004A1413" w:rsidRPr="00CD31A7" w:rsidRDefault="004A1413" w:rsidP="00E72A26">
            <w:pPr>
              <w:tabs>
                <w:tab w:val="decimal" w:pos="778"/>
              </w:tabs>
              <w:ind w:left="-43" w:right="-72"/>
              <w:jc w:val="center"/>
              <w:rPr>
                <w:rFonts w:ascii="Browallia New" w:hAnsi="Browallia New" w:cs="Browallia New"/>
                <w:snapToGrid w:val="0"/>
                <w:sz w:val="20"/>
                <w:szCs w:val="20"/>
                <w:lang w:eastAsia="th-TH"/>
              </w:rPr>
            </w:pPr>
          </w:p>
        </w:tc>
        <w:tc>
          <w:tcPr>
            <w:tcW w:w="997" w:type="dxa"/>
            <w:vAlign w:val="bottom"/>
          </w:tcPr>
          <w:p w14:paraId="0046F34C" w14:textId="77777777" w:rsidR="004A1413" w:rsidRPr="00CD31A7" w:rsidRDefault="004A1413" w:rsidP="00E72A26">
            <w:pPr>
              <w:tabs>
                <w:tab w:val="decimal" w:pos="778"/>
              </w:tabs>
              <w:ind w:left="-43" w:right="-72"/>
              <w:jc w:val="center"/>
              <w:rPr>
                <w:rFonts w:ascii="Browallia New" w:hAnsi="Browallia New" w:cs="Browallia New"/>
                <w:snapToGrid w:val="0"/>
                <w:sz w:val="20"/>
                <w:szCs w:val="20"/>
                <w:cs/>
                <w:lang w:eastAsia="th-TH"/>
              </w:rPr>
            </w:pPr>
          </w:p>
        </w:tc>
        <w:tc>
          <w:tcPr>
            <w:tcW w:w="1140" w:type="dxa"/>
            <w:vAlign w:val="bottom"/>
          </w:tcPr>
          <w:p w14:paraId="3CF04CB4" w14:textId="77777777" w:rsidR="004A1413" w:rsidRPr="00CD31A7" w:rsidRDefault="004A1413" w:rsidP="00E72A26">
            <w:pPr>
              <w:tabs>
                <w:tab w:val="decimal" w:pos="628"/>
              </w:tabs>
              <w:ind w:left="-43" w:right="-72"/>
              <w:jc w:val="center"/>
              <w:rPr>
                <w:rFonts w:ascii="Browallia New" w:hAnsi="Browallia New" w:cs="Browallia New"/>
                <w:snapToGrid w:val="0"/>
                <w:sz w:val="20"/>
                <w:szCs w:val="20"/>
                <w:lang w:eastAsia="th-TH"/>
              </w:rPr>
            </w:pPr>
          </w:p>
        </w:tc>
        <w:tc>
          <w:tcPr>
            <w:tcW w:w="1142" w:type="dxa"/>
            <w:vAlign w:val="bottom"/>
          </w:tcPr>
          <w:p w14:paraId="69BB61AB" w14:textId="77777777" w:rsidR="004A1413" w:rsidRPr="00CD31A7" w:rsidRDefault="004A1413" w:rsidP="00E72A26">
            <w:pPr>
              <w:tabs>
                <w:tab w:val="clear" w:pos="680"/>
                <w:tab w:val="decimal" w:pos="662"/>
              </w:tabs>
              <w:ind w:right="-72"/>
              <w:jc w:val="both"/>
              <w:rPr>
                <w:rFonts w:ascii="Browallia New" w:hAnsi="Browallia New" w:cs="Browallia New"/>
                <w:snapToGrid w:val="0"/>
                <w:sz w:val="20"/>
                <w:szCs w:val="20"/>
                <w:lang w:eastAsia="th-TH"/>
              </w:rPr>
            </w:pPr>
          </w:p>
        </w:tc>
      </w:tr>
      <w:tr w:rsidR="004A1413" w:rsidRPr="00CD31A7" w14:paraId="5ABC739E" w14:textId="77777777" w:rsidTr="00E72A26">
        <w:trPr>
          <w:trHeight w:val="63"/>
        </w:trPr>
        <w:tc>
          <w:tcPr>
            <w:tcW w:w="2836" w:type="dxa"/>
            <w:gridSpan w:val="2"/>
            <w:vAlign w:val="bottom"/>
          </w:tcPr>
          <w:p w14:paraId="69817A28" w14:textId="77777777" w:rsidR="004A1413" w:rsidRPr="00CD31A7" w:rsidRDefault="004A1413" w:rsidP="00E72A26">
            <w:pPr>
              <w:tabs>
                <w:tab w:val="decimal" w:pos="648"/>
              </w:tabs>
              <w:ind w:left="-126" w:right="-72"/>
              <w:rPr>
                <w:rFonts w:ascii="Browallia New" w:hAnsi="Browallia New" w:cs="Browallia New"/>
                <w:snapToGrid w:val="0"/>
                <w:sz w:val="20"/>
                <w:szCs w:val="20"/>
                <w:lang w:eastAsia="th-TH"/>
              </w:rPr>
            </w:pPr>
            <w:r w:rsidRPr="00CD31A7">
              <w:rPr>
                <w:rFonts w:ascii="Browallia New" w:hAnsi="Browallia New" w:cs="Browallia New"/>
                <w:b/>
                <w:bCs/>
                <w:sz w:val="20"/>
                <w:szCs w:val="20"/>
                <w:cs/>
              </w:rPr>
              <w:t>จังหวะเวลาการรับรู้รายได้</w:t>
            </w:r>
          </w:p>
        </w:tc>
        <w:tc>
          <w:tcPr>
            <w:tcW w:w="1043" w:type="dxa"/>
            <w:vAlign w:val="center"/>
          </w:tcPr>
          <w:p w14:paraId="27383610" w14:textId="77777777" w:rsidR="004A1413" w:rsidRPr="00CD31A7" w:rsidRDefault="004A1413" w:rsidP="00E72A26">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327EBC03" w14:textId="77777777" w:rsidR="004A1413" w:rsidRPr="00CD31A7" w:rsidRDefault="004A1413" w:rsidP="00E72A26">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42FF7B68" w14:textId="77777777" w:rsidR="004A1413" w:rsidRPr="00CD31A7" w:rsidRDefault="004A1413" w:rsidP="00E72A26">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5E2E2716" w14:textId="77777777" w:rsidR="004A1413" w:rsidRPr="00CD31A7" w:rsidRDefault="004A1413" w:rsidP="00E72A26">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2B9E5CD2" w14:textId="77777777" w:rsidR="004A1413" w:rsidRPr="00CD31A7" w:rsidRDefault="004A1413" w:rsidP="00E72A26">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755BB85B" w14:textId="77777777" w:rsidR="004A1413" w:rsidRPr="00CD31A7" w:rsidRDefault="004A1413" w:rsidP="00E72A26">
            <w:pPr>
              <w:tabs>
                <w:tab w:val="clear" w:pos="680"/>
                <w:tab w:val="decimal" w:pos="662"/>
              </w:tabs>
              <w:ind w:right="-72"/>
              <w:jc w:val="right"/>
              <w:rPr>
                <w:rFonts w:ascii="Browallia New" w:hAnsi="Browallia New" w:cs="Browallia New"/>
                <w:snapToGrid w:val="0"/>
                <w:sz w:val="20"/>
                <w:szCs w:val="20"/>
                <w:lang w:eastAsia="th-TH"/>
              </w:rPr>
            </w:pPr>
          </w:p>
        </w:tc>
      </w:tr>
      <w:tr w:rsidR="004A1413" w:rsidRPr="00CD31A7" w14:paraId="5D40B9B2" w14:textId="77777777" w:rsidTr="00E72A26">
        <w:trPr>
          <w:trHeight w:val="63"/>
        </w:trPr>
        <w:tc>
          <w:tcPr>
            <w:tcW w:w="1838" w:type="dxa"/>
            <w:vAlign w:val="bottom"/>
          </w:tcPr>
          <w:p w14:paraId="0AAC5848" w14:textId="77777777" w:rsidR="004A1413" w:rsidRPr="00CD31A7" w:rsidRDefault="004A1413" w:rsidP="00E72A26">
            <w:pPr>
              <w:ind w:left="-107"/>
              <w:rPr>
                <w:rFonts w:ascii="Browallia New" w:hAnsi="Browallia New" w:cs="Browallia New"/>
                <w:sz w:val="20"/>
                <w:szCs w:val="20"/>
                <w:cs/>
              </w:rPr>
            </w:pPr>
            <w:r w:rsidRPr="00CD31A7">
              <w:rPr>
                <w:rFonts w:ascii="Browallia New" w:hAnsi="Browallia New" w:cs="Browallia New"/>
                <w:sz w:val="20"/>
                <w:szCs w:val="20"/>
                <w:cs/>
              </w:rPr>
              <w:t>เมื่อปฏิบัติตามภาระ</w:t>
            </w:r>
          </w:p>
        </w:tc>
        <w:tc>
          <w:tcPr>
            <w:tcW w:w="998" w:type="dxa"/>
            <w:vAlign w:val="center"/>
          </w:tcPr>
          <w:p w14:paraId="10C37A81" w14:textId="77777777" w:rsidR="004A1413" w:rsidRPr="00CD31A7" w:rsidRDefault="004A1413" w:rsidP="00E72A26">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363F711E" w14:textId="77777777" w:rsidR="004A1413" w:rsidRPr="00CD31A7" w:rsidRDefault="004A1413" w:rsidP="00E72A26">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3AE365F6" w14:textId="77777777" w:rsidR="004A1413" w:rsidRPr="00CD31A7" w:rsidRDefault="004A1413" w:rsidP="00E72A26">
            <w:pPr>
              <w:tabs>
                <w:tab w:val="decimal" w:pos="706"/>
              </w:tabs>
              <w:ind w:right="-72"/>
              <w:jc w:val="right"/>
              <w:rPr>
                <w:rFonts w:ascii="Browallia New" w:hAnsi="Browallia New" w:cs="Browallia New"/>
                <w:snapToGrid w:val="0"/>
                <w:sz w:val="20"/>
                <w:szCs w:val="20"/>
                <w:lang w:eastAsia="th-TH"/>
              </w:rPr>
            </w:pPr>
            <w:r w:rsidRPr="00CD31A7">
              <w:rPr>
                <w:rFonts w:ascii="Browallia New" w:hAnsi="Browallia New" w:cs="Browallia New"/>
                <w:snapToGrid w:val="0"/>
                <w:sz w:val="20"/>
                <w:szCs w:val="20"/>
                <w:cs/>
                <w:lang w:eastAsia="th-TH"/>
              </w:rPr>
              <w:t xml:space="preserve"> </w:t>
            </w:r>
          </w:p>
        </w:tc>
        <w:tc>
          <w:tcPr>
            <w:tcW w:w="1140" w:type="dxa"/>
            <w:vAlign w:val="center"/>
          </w:tcPr>
          <w:p w14:paraId="40CB74F2" w14:textId="77777777" w:rsidR="004A1413" w:rsidRPr="00CD31A7" w:rsidRDefault="004A1413" w:rsidP="00E72A26">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585234F0" w14:textId="77777777" w:rsidR="004A1413" w:rsidRPr="00CD31A7" w:rsidRDefault="004A1413" w:rsidP="00E72A26">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64C5D0E6" w14:textId="77777777" w:rsidR="004A1413" w:rsidRPr="00CD31A7" w:rsidRDefault="004A1413" w:rsidP="00E72A26">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13EBEF1C" w14:textId="77777777" w:rsidR="004A1413" w:rsidRPr="00CD31A7" w:rsidRDefault="004A1413" w:rsidP="00E72A26">
            <w:pPr>
              <w:tabs>
                <w:tab w:val="clear" w:pos="680"/>
                <w:tab w:val="decimal" w:pos="662"/>
              </w:tabs>
              <w:ind w:right="-72"/>
              <w:jc w:val="right"/>
              <w:rPr>
                <w:rFonts w:ascii="Browallia New" w:hAnsi="Browallia New" w:cs="Browallia New"/>
                <w:snapToGrid w:val="0"/>
                <w:sz w:val="20"/>
                <w:szCs w:val="20"/>
                <w:lang w:eastAsia="th-TH"/>
              </w:rPr>
            </w:pPr>
          </w:p>
        </w:tc>
      </w:tr>
      <w:tr w:rsidR="004A1413" w:rsidRPr="00CD31A7" w14:paraId="7C023C75" w14:textId="77777777" w:rsidTr="00E72A26">
        <w:trPr>
          <w:trHeight w:val="63"/>
        </w:trPr>
        <w:tc>
          <w:tcPr>
            <w:tcW w:w="1838" w:type="dxa"/>
            <w:vAlign w:val="bottom"/>
          </w:tcPr>
          <w:p w14:paraId="1720C82B" w14:textId="77777777" w:rsidR="004A1413" w:rsidRPr="00CD31A7" w:rsidRDefault="004A1413" w:rsidP="00E72A26">
            <w:pPr>
              <w:ind w:left="-107"/>
              <w:rPr>
                <w:rFonts w:ascii="Browallia New" w:hAnsi="Browallia New" w:cs="Browallia New"/>
                <w:sz w:val="20"/>
                <w:szCs w:val="20"/>
                <w:cs/>
              </w:rPr>
            </w:pPr>
            <w:r w:rsidRPr="00CD31A7">
              <w:rPr>
                <w:rFonts w:ascii="Browallia New" w:hAnsi="Browallia New" w:cs="Browallia New"/>
                <w:sz w:val="20"/>
                <w:szCs w:val="20"/>
                <w:cs/>
              </w:rPr>
              <w:t xml:space="preserve">   ที่ต้องปฏิบัติเสร็จสิ้น</w:t>
            </w:r>
          </w:p>
        </w:tc>
        <w:tc>
          <w:tcPr>
            <w:tcW w:w="998" w:type="dxa"/>
            <w:vAlign w:val="center"/>
          </w:tcPr>
          <w:p w14:paraId="5FABDFAD" w14:textId="77777777" w:rsidR="004A1413" w:rsidRPr="00CD31A7" w:rsidRDefault="004A1413" w:rsidP="00E72A26">
            <w:pPr>
              <w:tabs>
                <w:tab w:val="decimal" w:pos="648"/>
              </w:tabs>
              <w:ind w:left="-43" w:right="-72"/>
              <w:jc w:val="right"/>
              <w:rPr>
                <w:rFonts w:ascii="Browallia New" w:hAnsi="Browallia New" w:cs="Browallia New"/>
                <w:snapToGrid w:val="0"/>
                <w:sz w:val="20"/>
                <w:szCs w:val="20"/>
                <w:lang w:eastAsia="th-TH"/>
              </w:rPr>
            </w:pPr>
          </w:p>
        </w:tc>
        <w:tc>
          <w:tcPr>
            <w:tcW w:w="1043" w:type="dxa"/>
            <w:vAlign w:val="center"/>
          </w:tcPr>
          <w:p w14:paraId="5FB0E9AE" w14:textId="77777777" w:rsidR="004A1413" w:rsidRPr="00CD31A7" w:rsidRDefault="004A1413" w:rsidP="00E72A26">
            <w:pPr>
              <w:tabs>
                <w:tab w:val="decimal" w:pos="628"/>
              </w:tabs>
              <w:ind w:left="-43" w:right="-72"/>
              <w:jc w:val="right"/>
              <w:rPr>
                <w:rFonts w:ascii="Browallia New" w:hAnsi="Browallia New" w:cs="Browallia New"/>
                <w:snapToGrid w:val="0"/>
                <w:sz w:val="20"/>
                <w:szCs w:val="20"/>
                <w:lang w:eastAsia="th-TH"/>
              </w:rPr>
            </w:pPr>
          </w:p>
        </w:tc>
        <w:tc>
          <w:tcPr>
            <w:tcW w:w="990" w:type="dxa"/>
            <w:vAlign w:val="center"/>
          </w:tcPr>
          <w:p w14:paraId="21019F64" w14:textId="77777777" w:rsidR="004A1413" w:rsidRPr="00CD31A7" w:rsidRDefault="004A1413" w:rsidP="00E72A26">
            <w:pPr>
              <w:tabs>
                <w:tab w:val="decimal" w:pos="706"/>
              </w:tabs>
              <w:ind w:right="-72"/>
              <w:jc w:val="right"/>
              <w:rPr>
                <w:rFonts w:ascii="Browallia New" w:hAnsi="Browallia New" w:cs="Browallia New"/>
                <w:snapToGrid w:val="0"/>
                <w:sz w:val="20"/>
                <w:szCs w:val="20"/>
                <w:lang w:eastAsia="th-TH"/>
              </w:rPr>
            </w:pPr>
          </w:p>
        </w:tc>
        <w:tc>
          <w:tcPr>
            <w:tcW w:w="1140" w:type="dxa"/>
            <w:vAlign w:val="center"/>
          </w:tcPr>
          <w:p w14:paraId="564C7760" w14:textId="77777777" w:rsidR="004A1413" w:rsidRPr="00CD31A7" w:rsidRDefault="004A1413" w:rsidP="00E72A26">
            <w:pPr>
              <w:tabs>
                <w:tab w:val="decimal" w:pos="806"/>
              </w:tabs>
              <w:ind w:left="-43" w:right="-72"/>
              <w:jc w:val="right"/>
              <w:rPr>
                <w:rFonts w:ascii="Browallia New" w:hAnsi="Browallia New" w:cs="Browallia New"/>
                <w:snapToGrid w:val="0"/>
                <w:sz w:val="20"/>
                <w:szCs w:val="20"/>
                <w:lang w:eastAsia="th-TH"/>
              </w:rPr>
            </w:pPr>
          </w:p>
        </w:tc>
        <w:tc>
          <w:tcPr>
            <w:tcW w:w="997" w:type="dxa"/>
            <w:vAlign w:val="center"/>
          </w:tcPr>
          <w:p w14:paraId="4E8C729E" w14:textId="77777777" w:rsidR="004A1413" w:rsidRPr="00CD31A7" w:rsidRDefault="004A1413" w:rsidP="00E72A26">
            <w:pPr>
              <w:tabs>
                <w:tab w:val="decimal" w:pos="806"/>
              </w:tabs>
              <w:ind w:left="-43" w:right="-72"/>
              <w:jc w:val="center"/>
              <w:rPr>
                <w:rFonts w:ascii="Browallia New" w:hAnsi="Browallia New" w:cs="Browallia New"/>
                <w:snapToGrid w:val="0"/>
                <w:sz w:val="20"/>
                <w:szCs w:val="20"/>
                <w:lang w:eastAsia="th-TH"/>
              </w:rPr>
            </w:pPr>
          </w:p>
        </w:tc>
        <w:tc>
          <w:tcPr>
            <w:tcW w:w="1140" w:type="dxa"/>
            <w:vAlign w:val="center"/>
          </w:tcPr>
          <w:p w14:paraId="7D1601F1" w14:textId="77777777" w:rsidR="004A1413" w:rsidRPr="00CD31A7" w:rsidRDefault="004A1413" w:rsidP="00E72A26">
            <w:pPr>
              <w:tabs>
                <w:tab w:val="decimal" w:pos="648"/>
              </w:tabs>
              <w:ind w:left="-43" w:right="-72"/>
              <w:jc w:val="right"/>
              <w:rPr>
                <w:rFonts w:ascii="Browallia New" w:hAnsi="Browallia New" w:cs="Browallia New"/>
                <w:snapToGrid w:val="0"/>
                <w:sz w:val="20"/>
                <w:szCs w:val="20"/>
                <w:lang w:eastAsia="th-TH"/>
              </w:rPr>
            </w:pPr>
          </w:p>
        </w:tc>
        <w:tc>
          <w:tcPr>
            <w:tcW w:w="1142" w:type="dxa"/>
            <w:vAlign w:val="center"/>
          </w:tcPr>
          <w:p w14:paraId="505585FE" w14:textId="77777777" w:rsidR="004A1413" w:rsidRPr="00CD31A7" w:rsidRDefault="004A1413" w:rsidP="00E72A26">
            <w:pPr>
              <w:tabs>
                <w:tab w:val="clear" w:pos="680"/>
                <w:tab w:val="decimal" w:pos="662"/>
              </w:tabs>
              <w:ind w:right="-72"/>
              <w:jc w:val="right"/>
              <w:rPr>
                <w:rFonts w:ascii="Browallia New" w:hAnsi="Browallia New" w:cs="Browallia New"/>
                <w:snapToGrid w:val="0"/>
                <w:sz w:val="20"/>
                <w:szCs w:val="20"/>
                <w:lang w:eastAsia="th-TH"/>
              </w:rPr>
            </w:pPr>
          </w:p>
        </w:tc>
      </w:tr>
      <w:tr w:rsidR="004A1413" w:rsidRPr="00CD31A7" w14:paraId="63D68A8C" w14:textId="77777777" w:rsidTr="00E72A26">
        <w:trPr>
          <w:trHeight w:val="63"/>
        </w:trPr>
        <w:tc>
          <w:tcPr>
            <w:tcW w:w="1838" w:type="dxa"/>
            <w:vAlign w:val="bottom"/>
          </w:tcPr>
          <w:p w14:paraId="7CD656E0" w14:textId="77777777" w:rsidR="004A1413" w:rsidRPr="00CD31A7" w:rsidRDefault="004A1413" w:rsidP="00E72A26">
            <w:pPr>
              <w:ind w:left="-107"/>
              <w:rPr>
                <w:rFonts w:ascii="Browallia New" w:hAnsi="Browallia New" w:cs="Browallia New"/>
                <w:sz w:val="20"/>
                <w:szCs w:val="20"/>
              </w:rPr>
            </w:pPr>
            <w:r w:rsidRPr="00CD31A7">
              <w:rPr>
                <w:rFonts w:ascii="Browallia New" w:hAnsi="Browallia New" w:cs="Browallia New"/>
                <w:sz w:val="20"/>
                <w:szCs w:val="20"/>
              </w:rPr>
              <w:t xml:space="preserve">   (point in time)</w:t>
            </w:r>
          </w:p>
        </w:tc>
        <w:tc>
          <w:tcPr>
            <w:tcW w:w="998" w:type="dxa"/>
          </w:tcPr>
          <w:p w14:paraId="45CFD1AD" w14:textId="77777777" w:rsidR="004A1413" w:rsidRPr="00CD31A7" w:rsidRDefault="004A1413" w:rsidP="00E72A26">
            <w:pP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1043" w:type="dxa"/>
          </w:tcPr>
          <w:p w14:paraId="50ABAEE4" w14:textId="77777777" w:rsidR="004A1413" w:rsidRPr="00CD31A7" w:rsidRDefault="004A1413" w:rsidP="00E72A26">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990" w:type="dxa"/>
          </w:tcPr>
          <w:p w14:paraId="656140E2" w14:textId="77777777" w:rsidR="004A1413" w:rsidRPr="00CD31A7" w:rsidRDefault="004A1413" w:rsidP="00E72A26">
            <w:pP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1140" w:type="dxa"/>
          </w:tcPr>
          <w:p w14:paraId="5F03190F" w14:textId="77777777" w:rsidR="004A1413" w:rsidRPr="00CD31A7" w:rsidRDefault="004A1413" w:rsidP="00E72A26">
            <w:pP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997" w:type="dxa"/>
          </w:tcPr>
          <w:p w14:paraId="14E53110" w14:textId="77777777" w:rsidR="004A1413" w:rsidRPr="00CD31A7" w:rsidRDefault="004A1413" w:rsidP="00E72A26">
            <w:pPr>
              <w:tabs>
                <w:tab w:val="clear" w:pos="227"/>
                <w:tab w:val="clear" w:pos="454"/>
                <w:tab w:val="clear" w:pos="680"/>
                <w:tab w:val="left" w:pos="533"/>
                <w:tab w:val="decimal" w:pos="806"/>
              </w:tabs>
              <w:ind w:left="-45" w:right="-39"/>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1140" w:type="dxa"/>
          </w:tcPr>
          <w:p w14:paraId="3797F9C5" w14:textId="77777777" w:rsidR="004A1413" w:rsidRPr="00CD31A7" w:rsidRDefault="004A1413" w:rsidP="00E72A26">
            <w:pPr>
              <w:tabs>
                <w:tab w:val="clear" w:pos="907"/>
                <w:tab w:val="left" w:pos="582"/>
                <w:tab w:val="decimal" w:pos="648"/>
                <w:tab w:val="decimal" w:pos="706"/>
              </w:tabs>
              <w:ind w:left="-45" w:right="-39"/>
              <w:jc w:val="right"/>
              <w:rPr>
                <w:rFonts w:ascii="Browallia New" w:hAnsi="Browallia New" w:cs="Browallia New"/>
                <w:sz w:val="20"/>
                <w:szCs w:val="20"/>
              </w:rPr>
            </w:pPr>
            <w:r w:rsidRPr="00CD31A7">
              <w:rPr>
                <w:rFonts w:ascii="Browallia New" w:hAnsi="Browallia New" w:cs="Browallia New"/>
                <w:sz w:val="20"/>
                <w:szCs w:val="20"/>
              </w:rPr>
              <w:t xml:space="preserve"> 5,390 </w:t>
            </w:r>
          </w:p>
        </w:tc>
        <w:tc>
          <w:tcPr>
            <w:tcW w:w="1142" w:type="dxa"/>
          </w:tcPr>
          <w:p w14:paraId="5C55D4EE" w14:textId="77777777" w:rsidR="004A1413" w:rsidRPr="00CD31A7" w:rsidRDefault="004A1413" w:rsidP="00E72A26">
            <w:pPr>
              <w:tabs>
                <w:tab w:val="clear" w:pos="907"/>
                <w:tab w:val="left" w:pos="582"/>
                <w:tab w:val="decimal" w:pos="706"/>
              </w:tabs>
              <w:ind w:left="-45" w:right="-39"/>
              <w:jc w:val="right"/>
              <w:rPr>
                <w:rFonts w:ascii="Browallia New" w:hAnsi="Browallia New" w:cs="Browallia New"/>
                <w:sz w:val="20"/>
                <w:szCs w:val="20"/>
              </w:rPr>
            </w:pPr>
            <w:r w:rsidRPr="00CD31A7">
              <w:rPr>
                <w:rFonts w:ascii="Browallia New" w:hAnsi="Browallia New" w:cs="Browallia New"/>
                <w:sz w:val="20"/>
                <w:szCs w:val="20"/>
              </w:rPr>
              <w:t xml:space="preserve">5,390    </w:t>
            </w:r>
          </w:p>
        </w:tc>
      </w:tr>
      <w:tr w:rsidR="004A1413" w:rsidRPr="00CD31A7" w14:paraId="3C9D9089" w14:textId="77777777" w:rsidTr="00E72A26">
        <w:trPr>
          <w:trHeight w:val="63"/>
        </w:trPr>
        <w:tc>
          <w:tcPr>
            <w:tcW w:w="1838" w:type="dxa"/>
            <w:vAlign w:val="bottom"/>
          </w:tcPr>
          <w:p w14:paraId="388DFFC4" w14:textId="77777777" w:rsidR="004A1413" w:rsidRPr="00CD31A7" w:rsidRDefault="004A1413" w:rsidP="00E72A26">
            <w:pPr>
              <w:ind w:left="-107"/>
              <w:rPr>
                <w:rFonts w:ascii="Browallia New" w:hAnsi="Browallia New" w:cs="Browallia New"/>
                <w:sz w:val="20"/>
                <w:szCs w:val="20"/>
                <w:cs/>
              </w:rPr>
            </w:pPr>
            <w:r w:rsidRPr="00CD31A7">
              <w:rPr>
                <w:rFonts w:ascii="Browallia New" w:hAnsi="Browallia New" w:cs="Browallia New"/>
                <w:sz w:val="20"/>
                <w:szCs w:val="20"/>
                <w:cs/>
              </w:rPr>
              <w:t>ตลอดช่วงเวลาที่ปฏิบัติ</w:t>
            </w:r>
          </w:p>
        </w:tc>
        <w:tc>
          <w:tcPr>
            <w:tcW w:w="998" w:type="dxa"/>
            <w:vAlign w:val="bottom"/>
          </w:tcPr>
          <w:p w14:paraId="3A99D30D" w14:textId="77777777" w:rsidR="004A1413" w:rsidRPr="00CD31A7" w:rsidRDefault="004A1413" w:rsidP="00E72A26">
            <w:pPr>
              <w:tabs>
                <w:tab w:val="clear" w:pos="907"/>
                <w:tab w:val="left" w:pos="594"/>
                <w:tab w:val="decimal" w:pos="706"/>
              </w:tabs>
              <w:ind w:left="-45" w:right="-374"/>
              <w:jc w:val="right"/>
              <w:rPr>
                <w:rFonts w:ascii="Browallia New" w:hAnsi="Browallia New" w:cs="Browallia New"/>
                <w:sz w:val="20"/>
                <w:szCs w:val="20"/>
              </w:rPr>
            </w:pPr>
          </w:p>
        </w:tc>
        <w:tc>
          <w:tcPr>
            <w:tcW w:w="1043" w:type="dxa"/>
          </w:tcPr>
          <w:p w14:paraId="3A427330" w14:textId="77777777" w:rsidR="004A1413" w:rsidRPr="00CD31A7" w:rsidRDefault="004A1413" w:rsidP="00E72A26">
            <w:pPr>
              <w:tabs>
                <w:tab w:val="clear" w:pos="907"/>
                <w:tab w:val="left" w:pos="594"/>
                <w:tab w:val="decimal" w:pos="706"/>
              </w:tabs>
              <w:ind w:left="-45" w:right="-39"/>
              <w:jc w:val="right"/>
              <w:rPr>
                <w:rFonts w:ascii="Browallia New" w:hAnsi="Browallia New" w:cs="Browallia New"/>
                <w:sz w:val="20"/>
                <w:szCs w:val="20"/>
              </w:rPr>
            </w:pPr>
          </w:p>
        </w:tc>
        <w:tc>
          <w:tcPr>
            <w:tcW w:w="990" w:type="dxa"/>
            <w:vAlign w:val="bottom"/>
          </w:tcPr>
          <w:p w14:paraId="2249CDA2" w14:textId="77777777" w:rsidR="004A1413" w:rsidRPr="00CD31A7" w:rsidRDefault="004A1413" w:rsidP="00E72A26">
            <w:pPr>
              <w:tabs>
                <w:tab w:val="clear" w:pos="907"/>
                <w:tab w:val="left" w:pos="594"/>
                <w:tab w:val="decimal" w:pos="706"/>
              </w:tabs>
              <w:ind w:left="-45" w:right="-329"/>
              <w:jc w:val="right"/>
              <w:rPr>
                <w:rFonts w:ascii="Browallia New" w:hAnsi="Browallia New" w:cs="Browallia New"/>
                <w:sz w:val="20"/>
                <w:szCs w:val="20"/>
              </w:rPr>
            </w:pPr>
          </w:p>
        </w:tc>
        <w:tc>
          <w:tcPr>
            <w:tcW w:w="1140" w:type="dxa"/>
            <w:vAlign w:val="bottom"/>
          </w:tcPr>
          <w:p w14:paraId="0462877D" w14:textId="77777777" w:rsidR="004A1413" w:rsidRPr="00CD31A7" w:rsidRDefault="004A1413" w:rsidP="00E72A26">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vAlign w:val="bottom"/>
          </w:tcPr>
          <w:p w14:paraId="52F46C66" w14:textId="77777777" w:rsidR="004A1413" w:rsidRPr="00CD31A7" w:rsidRDefault="004A1413" w:rsidP="00E72A26">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tcPr>
          <w:p w14:paraId="05EF626B" w14:textId="77777777" w:rsidR="004A1413" w:rsidRPr="00CD31A7" w:rsidRDefault="004A1413" w:rsidP="00E72A26">
            <w:pPr>
              <w:tabs>
                <w:tab w:val="clear" w:pos="907"/>
                <w:tab w:val="left" w:pos="594"/>
                <w:tab w:val="decimal" w:pos="706"/>
              </w:tabs>
              <w:ind w:left="-45" w:right="-39"/>
              <w:jc w:val="right"/>
              <w:rPr>
                <w:rFonts w:ascii="Browallia New" w:hAnsi="Browallia New" w:cs="Browallia New"/>
                <w:sz w:val="20"/>
                <w:szCs w:val="20"/>
              </w:rPr>
            </w:pPr>
          </w:p>
        </w:tc>
        <w:tc>
          <w:tcPr>
            <w:tcW w:w="1142" w:type="dxa"/>
          </w:tcPr>
          <w:p w14:paraId="4B9F62C9" w14:textId="77777777" w:rsidR="004A1413" w:rsidRPr="00CD31A7" w:rsidRDefault="004A1413" w:rsidP="00E72A26">
            <w:pPr>
              <w:tabs>
                <w:tab w:val="clear" w:pos="680"/>
                <w:tab w:val="clear" w:pos="907"/>
                <w:tab w:val="left" w:pos="594"/>
                <w:tab w:val="decimal" w:pos="706"/>
              </w:tabs>
              <w:ind w:left="-45" w:right="-39"/>
              <w:jc w:val="right"/>
              <w:rPr>
                <w:rFonts w:ascii="Browallia New" w:hAnsi="Browallia New" w:cs="Browallia New"/>
                <w:sz w:val="20"/>
                <w:szCs w:val="20"/>
              </w:rPr>
            </w:pPr>
          </w:p>
        </w:tc>
      </w:tr>
      <w:tr w:rsidR="004A1413" w:rsidRPr="00CD31A7" w14:paraId="6F17E75B" w14:textId="77777777" w:rsidTr="00E72A26">
        <w:trPr>
          <w:trHeight w:val="126"/>
        </w:trPr>
        <w:tc>
          <w:tcPr>
            <w:tcW w:w="1838" w:type="dxa"/>
            <w:vAlign w:val="bottom"/>
          </w:tcPr>
          <w:p w14:paraId="03BEB79B" w14:textId="77777777" w:rsidR="004A1413" w:rsidRPr="00CD31A7" w:rsidRDefault="004A1413" w:rsidP="00E72A26">
            <w:pPr>
              <w:ind w:left="-107" w:right="-87"/>
              <w:rPr>
                <w:rFonts w:ascii="Browallia New" w:hAnsi="Browallia New" w:cs="Browallia New"/>
                <w:sz w:val="20"/>
                <w:szCs w:val="20"/>
                <w:cs/>
              </w:rPr>
            </w:pPr>
            <w:r w:rsidRPr="00CD31A7">
              <w:rPr>
                <w:rFonts w:ascii="Browallia New" w:hAnsi="Browallia New" w:cs="Browallia New"/>
                <w:sz w:val="20"/>
                <w:szCs w:val="20"/>
                <w:cs/>
              </w:rPr>
              <w:t xml:space="preserve">   ตามภาระที่ต้องปฏิบัติ</w:t>
            </w:r>
          </w:p>
        </w:tc>
        <w:tc>
          <w:tcPr>
            <w:tcW w:w="998" w:type="dxa"/>
            <w:vAlign w:val="bottom"/>
          </w:tcPr>
          <w:p w14:paraId="469674FF" w14:textId="77777777" w:rsidR="004A1413" w:rsidRPr="00CD31A7" w:rsidRDefault="004A1413" w:rsidP="00E72A26">
            <w:pPr>
              <w:tabs>
                <w:tab w:val="clear" w:pos="907"/>
                <w:tab w:val="left" w:pos="594"/>
                <w:tab w:val="decimal" w:pos="706"/>
              </w:tabs>
              <w:ind w:left="-45" w:right="-374"/>
              <w:jc w:val="right"/>
              <w:rPr>
                <w:rFonts w:ascii="Browallia New" w:hAnsi="Browallia New" w:cs="Browallia New"/>
                <w:sz w:val="20"/>
                <w:szCs w:val="20"/>
              </w:rPr>
            </w:pPr>
          </w:p>
        </w:tc>
        <w:tc>
          <w:tcPr>
            <w:tcW w:w="1043" w:type="dxa"/>
          </w:tcPr>
          <w:p w14:paraId="1513439D" w14:textId="77777777" w:rsidR="004A1413" w:rsidRPr="00CD31A7" w:rsidRDefault="004A1413" w:rsidP="00E72A26">
            <w:pPr>
              <w:tabs>
                <w:tab w:val="clear" w:pos="907"/>
                <w:tab w:val="left" w:pos="594"/>
                <w:tab w:val="decimal" w:pos="706"/>
              </w:tabs>
              <w:ind w:left="-45" w:right="-39"/>
              <w:jc w:val="right"/>
              <w:rPr>
                <w:rFonts w:ascii="Browallia New" w:hAnsi="Browallia New" w:cs="Browallia New"/>
                <w:sz w:val="20"/>
                <w:szCs w:val="20"/>
              </w:rPr>
            </w:pPr>
          </w:p>
        </w:tc>
        <w:tc>
          <w:tcPr>
            <w:tcW w:w="990" w:type="dxa"/>
            <w:vAlign w:val="bottom"/>
          </w:tcPr>
          <w:p w14:paraId="1F15A3DF" w14:textId="77777777" w:rsidR="004A1413" w:rsidRPr="00CD31A7" w:rsidRDefault="004A1413" w:rsidP="00E72A26">
            <w:pPr>
              <w:tabs>
                <w:tab w:val="clear" w:pos="907"/>
                <w:tab w:val="left" w:pos="594"/>
                <w:tab w:val="decimal" w:pos="706"/>
              </w:tabs>
              <w:ind w:left="-45" w:right="-329"/>
              <w:jc w:val="right"/>
              <w:rPr>
                <w:rFonts w:ascii="Browallia New" w:hAnsi="Browallia New" w:cs="Browallia New"/>
                <w:sz w:val="20"/>
                <w:szCs w:val="20"/>
              </w:rPr>
            </w:pPr>
          </w:p>
        </w:tc>
        <w:tc>
          <w:tcPr>
            <w:tcW w:w="1140" w:type="dxa"/>
            <w:vAlign w:val="bottom"/>
          </w:tcPr>
          <w:p w14:paraId="1C3C6094" w14:textId="77777777" w:rsidR="004A1413" w:rsidRPr="00CD31A7" w:rsidRDefault="004A1413" w:rsidP="00E72A26">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vAlign w:val="bottom"/>
          </w:tcPr>
          <w:p w14:paraId="5351DAF1" w14:textId="77777777" w:rsidR="004A1413" w:rsidRPr="00CD31A7" w:rsidRDefault="004A1413" w:rsidP="00E72A26">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tcPr>
          <w:p w14:paraId="06492CD7" w14:textId="77777777" w:rsidR="004A1413" w:rsidRPr="00CD31A7" w:rsidRDefault="004A1413" w:rsidP="00E72A26">
            <w:pPr>
              <w:tabs>
                <w:tab w:val="clear" w:pos="907"/>
                <w:tab w:val="left" w:pos="594"/>
                <w:tab w:val="decimal" w:pos="706"/>
              </w:tabs>
              <w:ind w:left="-45" w:right="-39"/>
              <w:jc w:val="right"/>
              <w:rPr>
                <w:rFonts w:ascii="Browallia New" w:hAnsi="Browallia New" w:cs="Browallia New"/>
                <w:sz w:val="20"/>
                <w:szCs w:val="20"/>
              </w:rPr>
            </w:pPr>
          </w:p>
        </w:tc>
        <w:tc>
          <w:tcPr>
            <w:tcW w:w="1142" w:type="dxa"/>
          </w:tcPr>
          <w:p w14:paraId="4049ED0D" w14:textId="77777777" w:rsidR="004A1413" w:rsidRPr="00CD31A7" w:rsidRDefault="004A1413" w:rsidP="00E72A26">
            <w:pPr>
              <w:tabs>
                <w:tab w:val="clear" w:pos="680"/>
                <w:tab w:val="clear" w:pos="907"/>
                <w:tab w:val="left" w:pos="594"/>
                <w:tab w:val="decimal" w:pos="706"/>
              </w:tabs>
              <w:ind w:left="-45" w:right="-39"/>
              <w:jc w:val="right"/>
              <w:rPr>
                <w:rFonts w:ascii="Browallia New" w:hAnsi="Browallia New" w:cs="Browallia New"/>
                <w:sz w:val="20"/>
                <w:szCs w:val="20"/>
              </w:rPr>
            </w:pPr>
          </w:p>
        </w:tc>
      </w:tr>
      <w:tr w:rsidR="004A1413" w:rsidRPr="00CD31A7" w14:paraId="7BA3AD85" w14:textId="77777777" w:rsidTr="00E72A26">
        <w:trPr>
          <w:trHeight w:val="63"/>
        </w:trPr>
        <w:tc>
          <w:tcPr>
            <w:tcW w:w="1838" w:type="dxa"/>
            <w:vAlign w:val="bottom"/>
          </w:tcPr>
          <w:p w14:paraId="031393E2" w14:textId="77777777" w:rsidR="004A1413" w:rsidRPr="00CD31A7" w:rsidRDefault="004A1413" w:rsidP="00E72A26">
            <w:pPr>
              <w:ind w:left="-107" w:right="-87"/>
              <w:rPr>
                <w:rFonts w:ascii="Browallia New" w:hAnsi="Browallia New" w:cs="Browallia New"/>
                <w:sz w:val="20"/>
                <w:szCs w:val="20"/>
                <w:lang w:val="en-GB"/>
              </w:rPr>
            </w:pPr>
            <w:r w:rsidRPr="00CD31A7">
              <w:rPr>
                <w:rFonts w:ascii="Browallia New" w:hAnsi="Browallia New" w:cs="Browallia New"/>
                <w:sz w:val="20"/>
                <w:szCs w:val="20"/>
                <w:cs/>
              </w:rPr>
              <w:t xml:space="preserve">   </w:t>
            </w:r>
            <w:r w:rsidRPr="00CD31A7">
              <w:rPr>
                <w:rFonts w:ascii="Browallia New" w:hAnsi="Browallia New" w:cs="Browallia New"/>
                <w:sz w:val="20"/>
                <w:szCs w:val="20"/>
                <w:lang w:val="en-GB"/>
              </w:rPr>
              <w:t>(over time)</w:t>
            </w:r>
          </w:p>
        </w:tc>
        <w:tc>
          <w:tcPr>
            <w:tcW w:w="998" w:type="dxa"/>
          </w:tcPr>
          <w:p w14:paraId="211D0877" w14:textId="77777777" w:rsidR="004A1413" w:rsidRPr="00CD31A7" w:rsidRDefault="004A1413" w:rsidP="00E72A26">
            <w:pPr>
              <w:pBdr>
                <w:bottom w:val="single" w:sz="4"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1043" w:type="dxa"/>
          </w:tcPr>
          <w:p w14:paraId="71DA7C05" w14:textId="77777777" w:rsidR="004A1413" w:rsidRPr="00CD31A7" w:rsidRDefault="004A1413" w:rsidP="00E72A26">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CD31A7">
              <w:rPr>
                <w:rFonts w:ascii="Browallia New" w:hAnsi="Browallia New" w:cs="Browallia New"/>
                <w:sz w:val="20"/>
                <w:szCs w:val="20"/>
              </w:rPr>
              <w:t xml:space="preserve"> 4,569 </w:t>
            </w:r>
          </w:p>
        </w:tc>
        <w:tc>
          <w:tcPr>
            <w:tcW w:w="990" w:type="dxa"/>
          </w:tcPr>
          <w:p w14:paraId="65D4C4E6" w14:textId="77777777" w:rsidR="004A1413" w:rsidRPr="00CD31A7" w:rsidRDefault="004A1413" w:rsidP="00E72A26">
            <w:pPr>
              <w:pBdr>
                <w:bottom w:val="single" w:sz="4"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1140" w:type="dxa"/>
          </w:tcPr>
          <w:p w14:paraId="2E9299C7" w14:textId="77777777" w:rsidR="004A1413" w:rsidRPr="00CD31A7" w:rsidRDefault="004A1413" w:rsidP="00E72A26">
            <w:pPr>
              <w:pBdr>
                <w:bottom w:val="single" w:sz="4" w:space="1" w:color="auto"/>
              </w:pBdr>
              <w:tabs>
                <w:tab w:val="clear" w:pos="227"/>
                <w:tab w:val="clear" w:pos="454"/>
                <w:tab w:val="clear" w:pos="680"/>
                <w:tab w:val="clear" w:pos="907"/>
                <w:tab w:val="left" w:pos="533"/>
                <w:tab w:val="left" w:pos="582"/>
                <w:tab w:val="decimal" w:pos="806"/>
              </w:tabs>
              <w:ind w:left="-45" w:right="-464"/>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997" w:type="dxa"/>
          </w:tcPr>
          <w:p w14:paraId="49222230" w14:textId="77777777" w:rsidR="004A1413" w:rsidRPr="00CD31A7" w:rsidRDefault="004A1413" w:rsidP="00E72A26">
            <w:pPr>
              <w:pBdr>
                <w:bottom w:val="single" w:sz="4"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1140" w:type="dxa"/>
          </w:tcPr>
          <w:p w14:paraId="3D865C6F" w14:textId="77777777" w:rsidR="004A1413" w:rsidRPr="00CD31A7" w:rsidRDefault="004A1413" w:rsidP="00E72A26">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CD31A7">
              <w:rPr>
                <w:rFonts w:ascii="Browallia New" w:hAnsi="Browallia New" w:cs="Browallia New"/>
                <w:sz w:val="20"/>
                <w:szCs w:val="20"/>
              </w:rPr>
              <w:t xml:space="preserve"> 76,492 </w:t>
            </w:r>
          </w:p>
        </w:tc>
        <w:tc>
          <w:tcPr>
            <w:tcW w:w="1142" w:type="dxa"/>
          </w:tcPr>
          <w:p w14:paraId="6694F5B9" w14:textId="77777777" w:rsidR="004A1413" w:rsidRPr="00CD31A7" w:rsidRDefault="004A1413" w:rsidP="00E72A26">
            <w:pPr>
              <w:pBdr>
                <w:bottom w:val="single" w:sz="4" w:space="1" w:color="auto"/>
              </w:pBdr>
              <w:tabs>
                <w:tab w:val="clear" w:pos="907"/>
                <w:tab w:val="left" w:pos="582"/>
                <w:tab w:val="decimal" w:pos="706"/>
              </w:tabs>
              <w:ind w:left="-45" w:right="-39"/>
              <w:jc w:val="right"/>
              <w:rPr>
                <w:rFonts w:ascii="Browallia New" w:hAnsi="Browallia New" w:cs="Browallia New"/>
                <w:sz w:val="20"/>
                <w:szCs w:val="20"/>
              </w:rPr>
            </w:pPr>
            <w:r w:rsidRPr="00CD31A7">
              <w:rPr>
                <w:rFonts w:ascii="Browallia New" w:hAnsi="Browallia New" w:cs="Browallia New"/>
                <w:sz w:val="20"/>
                <w:szCs w:val="20"/>
              </w:rPr>
              <w:t xml:space="preserve"> 81,061 </w:t>
            </w:r>
          </w:p>
        </w:tc>
      </w:tr>
      <w:tr w:rsidR="004A1413" w:rsidRPr="00CD31A7" w14:paraId="68F7D845" w14:textId="77777777" w:rsidTr="00E72A26">
        <w:trPr>
          <w:trHeight w:val="53"/>
        </w:trPr>
        <w:tc>
          <w:tcPr>
            <w:tcW w:w="1838" w:type="dxa"/>
            <w:vAlign w:val="bottom"/>
          </w:tcPr>
          <w:p w14:paraId="5144B60F" w14:textId="77777777" w:rsidR="004A1413" w:rsidRPr="00CD31A7" w:rsidRDefault="004A1413" w:rsidP="00E72A26">
            <w:pPr>
              <w:ind w:left="-107" w:right="-87"/>
              <w:rPr>
                <w:rFonts w:ascii="Browallia New" w:hAnsi="Browallia New" w:cs="Browallia New"/>
                <w:sz w:val="20"/>
                <w:szCs w:val="20"/>
                <w:cs/>
              </w:rPr>
            </w:pPr>
            <w:r w:rsidRPr="00CD31A7">
              <w:rPr>
                <w:rFonts w:ascii="Browallia New" w:hAnsi="Browallia New" w:cs="Browallia New"/>
                <w:sz w:val="20"/>
                <w:szCs w:val="20"/>
                <w:cs/>
              </w:rPr>
              <w:t>รวมรายได้</w:t>
            </w:r>
          </w:p>
        </w:tc>
        <w:tc>
          <w:tcPr>
            <w:tcW w:w="998" w:type="dxa"/>
          </w:tcPr>
          <w:p w14:paraId="54094945" w14:textId="77777777" w:rsidR="004A1413" w:rsidRPr="00CD31A7" w:rsidRDefault="004A1413" w:rsidP="00E72A26">
            <w:pPr>
              <w:pBdr>
                <w:bottom w:val="single" w:sz="12"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1043" w:type="dxa"/>
          </w:tcPr>
          <w:p w14:paraId="034CC485" w14:textId="77777777" w:rsidR="004A1413" w:rsidRPr="00CD31A7" w:rsidRDefault="004A1413" w:rsidP="00E72A26">
            <w:pPr>
              <w:pBdr>
                <w:bottom w:val="single" w:sz="12"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CD31A7">
              <w:rPr>
                <w:rFonts w:ascii="Browallia New" w:hAnsi="Browallia New" w:cs="Browallia New"/>
                <w:sz w:val="20"/>
                <w:szCs w:val="20"/>
              </w:rPr>
              <w:t xml:space="preserve"> 4,569 </w:t>
            </w:r>
          </w:p>
        </w:tc>
        <w:tc>
          <w:tcPr>
            <w:tcW w:w="990" w:type="dxa"/>
          </w:tcPr>
          <w:p w14:paraId="331BDDBC" w14:textId="77777777" w:rsidR="004A1413" w:rsidRPr="00CD31A7" w:rsidRDefault="004A1413" w:rsidP="00E72A26">
            <w:pPr>
              <w:pBdr>
                <w:bottom w:val="single" w:sz="12"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1140" w:type="dxa"/>
          </w:tcPr>
          <w:p w14:paraId="4F1650B6" w14:textId="77777777" w:rsidR="004A1413" w:rsidRPr="00CD31A7" w:rsidRDefault="004A1413" w:rsidP="00E72A26">
            <w:pPr>
              <w:pBdr>
                <w:bottom w:val="single" w:sz="12" w:space="1" w:color="auto"/>
              </w:pBd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997" w:type="dxa"/>
          </w:tcPr>
          <w:p w14:paraId="262337AD" w14:textId="77777777" w:rsidR="004A1413" w:rsidRPr="00CD31A7" w:rsidRDefault="004A1413" w:rsidP="00E72A26">
            <w:pPr>
              <w:pBdr>
                <w:bottom w:val="single" w:sz="12"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CD31A7">
              <w:rPr>
                <w:rFonts w:ascii="Browallia New" w:hAnsi="Browallia New" w:cs="Browallia New"/>
                <w:sz w:val="20"/>
                <w:szCs w:val="20"/>
                <w:lang w:val="en-GB"/>
              </w:rPr>
              <w:t xml:space="preserve">        -   </w:t>
            </w:r>
          </w:p>
        </w:tc>
        <w:tc>
          <w:tcPr>
            <w:tcW w:w="1140" w:type="dxa"/>
          </w:tcPr>
          <w:p w14:paraId="301BAE5B" w14:textId="77777777" w:rsidR="004A1413" w:rsidRPr="00CD31A7" w:rsidRDefault="004A1413" w:rsidP="00E72A26">
            <w:pPr>
              <w:pBdr>
                <w:bottom w:val="single" w:sz="12" w:space="1" w:color="auto"/>
              </w:pBdr>
              <w:tabs>
                <w:tab w:val="clear" w:pos="907"/>
                <w:tab w:val="left" w:pos="582"/>
                <w:tab w:val="decimal" w:pos="648"/>
                <w:tab w:val="decimal" w:pos="706"/>
              </w:tabs>
              <w:ind w:left="-45" w:right="-39"/>
              <w:jc w:val="right"/>
              <w:rPr>
                <w:rFonts w:ascii="Browallia New" w:hAnsi="Browallia New" w:cs="Browallia New"/>
                <w:sz w:val="20"/>
                <w:szCs w:val="20"/>
              </w:rPr>
            </w:pPr>
            <w:r w:rsidRPr="00CD31A7">
              <w:rPr>
                <w:rFonts w:ascii="Browallia New" w:hAnsi="Browallia New" w:cs="Browallia New"/>
                <w:sz w:val="20"/>
                <w:szCs w:val="20"/>
              </w:rPr>
              <w:t xml:space="preserve"> 81,882 </w:t>
            </w:r>
          </w:p>
        </w:tc>
        <w:tc>
          <w:tcPr>
            <w:tcW w:w="1142" w:type="dxa"/>
          </w:tcPr>
          <w:p w14:paraId="30FCAFFA" w14:textId="77777777" w:rsidR="004A1413" w:rsidRPr="00CD31A7" w:rsidRDefault="004A1413" w:rsidP="00E72A26">
            <w:pPr>
              <w:pBdr>
                <w:bottom w:val="single" w:sz="12" w:space="1" w:color="auto"/>
              </w:pBdr>
              <w:tabs>
                <w:tab w:val="clear" w:pos="907"/>
                <w:tab w:val="left" w:pos="582"/>
                <w:tab w:val="decimal" w:pos="706"/>
              </w:tabs>
              <w:ind w:left="-45" w:right="-39"/>
              <w:jc w:val="right"/>
              <w:rPr>
                <w:rFonts w:ascii="Browallia New" w:hAnsi="Browallia New" w:cs="Browallia New"/>
                <w:sz w:val="20"/>
                <w:szCs w:val="20"/>
              </w:rPr>
            </w:pPr>
            <w:r w:rsidRPr="00CD31A7">
              <w:rPr>
                <w:rFonts w:ascii="Browallia New" w:hAnsi="Browallia New" w:cs="Browallia New"/>
                <w:sz w:val="20"/>
                <w:szCs w:val="20"/>
              </w:rPr>
              <w:t xml:space="preserve"> 86,451 </w:t>
            </w:r>
          </w:p>
        </w:tc>
      </w:tr>
    </w:tbl>
    <w:p w14:paraId="337DB491" w14:textId="77777777" w:rsidR="003D2E3A" w:rsidRDefault="003D2E3A"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284C65A" w14:textId="77777777" w:rsidR="00AD4AD8" w:rsidRDefault="00AD4AD8"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B32ED60"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557FC3F0"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2BE048AC"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744D07E2"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5423B043"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2AA4972"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6D03AEF"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C7FB88A"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009E46C2"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C162EBF" w14:textId="77777777" w:rsidR="003056FE" w:rsidRDefault="003056FE"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5B0D920D" w14:textId="77777777" w:rsidR="00AD4AD8" w:rsidRPr="001256AE" w:rsidRDefault="00AD4AD8"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455ED884" w14:textId="39090C53" w:rsidR="00AE1601" w:rsidRPr="0068079D" w:rsidRDefault="007060E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68079D">
        <w:rPr>
          <w:rFonts w:ascii="Browallia New" w:hAnsi="Browallia New" w:cs="Browallia New"/>
          <w:b/>
          <w:bCs/>
          <w:color w:val="000000" w:themeColor="text1"/>
          <w:sz w:val="28"/>
          <w:szCs w:val="28"/>
          <w:cs/>
          <w:lang w:val="de-DE"/>
        </w:rPr>
        <w:lastRenderedPageBreak/>
        <w:t>ภาระผูกพันและหนี้สินที่อาจเกิดขึ้น</w:t>
      </w:r>
      <w:r w:rsidR="0016751B" w:rsidRPr="0068079D">
        <w:rPr>
          <w:rFonts w:ascii="Browallia New" w:hAnsi="Browallia New" w:cs="Browallia New"/>
          <w:b/>
          <w:bCs/>
          <w:color w:val="000000" w:themeColor="text1"/>
          <w:sz w:val="28"/>
          <w:szCs w:val="28"/>
          <w:cs/>
          <w:lang w:val="de-DE"/>
        </w:rPr>
        <w:t xml:space="preserve"> </w:t>
      </w:r>
      <w:r w:rsidR="00816CA9" w:rsidRPr="0068079D">
        <w:rPr>
          <w:rFonts w:ascii="Browallia New" w:hAnsi="Browallia New" w:cs="Browallia New"/>
          <w:b/>
          <w:bCs/>
          <w:color w:val="000000" w:themeColor="text1"/>
          <w:sz w:val="28"/>
          <w:szCs w:val="28"/>
          <w:cs/>
          <w:lang w:val="de-DE"/>
        </w:rPr>
        <w:t>และสั</w:t>
      </w:r>
      <w:r w:rsidR="0016751B" w:rsidRPr="0068079D">
        <w:rPr>
          <w:rFonts w:ascii="Browallia New" w:hAnsi="Browallia New" w:cs="Browallia New"/>
          <w:b/>
          <w:bCs/>
          <w:color w:val="000000" w:themeColor="text1"/>
          <w:sz w:val="28"/>
          <w:szCs w:val="28"/>
          <w:cs/>
          <w:lang w:val="de-DE"/>
        </w:rPr>
        <w:t>ญญา</w:t>
      </w:r>
      <w:r w:rsidR="00BD51FC" w:rsidRPr="0068079D">
        <w:rPr>
          <w:rFonts w:ascii="Browallia New" w:hAnsi="Browallia New" w:cs="Browallia New"/>
          <w:b/>
          <w:bCs/>
          <w:color w:val="000000" w:themeColor="text1"/>
          <w:sz w:val="28"/>
          <w:szCs w:val="28"/>
          <w:cs/>
          <w:lang w:val="de-DE"/>
        </w:rPr>
        <w:t>ที่สำคัญ</w:t>
      </w:r>
    </w:p>
    <w:p w14:paraId="62A508EE" w14:textId="63228B19" w:rsidR="00AE1601" w:rsidRPr="0068079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E8D57D0" w14:textId="77777777" w:rsidR="00902484" w:rsidRPr="0068079D" w:rsidRDefault="00902484" w:rsidP="00902484">
      <w:pPr>
        <w:pStyle w:val="ListParagraph"/>
        <w:numPr>
          <w:ilvl w:val="0"/>
          <w:numId w:val="42"/>
        </w:numPr>
        <w:tabs>
          <w:tab w:val="left" w:pos="993"/>
        </w:tabs>
        <w:spacing w:line="240" w:lineRule="auto"/>
        <w:jc w:val="thaiDistribute"/>
        <w:rPr>
          <w:rFonts w:ascii="Browallia New" w:hAnsi="Browallia New" w:cs="Browallia New"/>
          <w:b/>
          <w:bCs/>
          <w:vanish/>
          <w:sz w:val="28"/>
        </w:rPr>
      </w:pPr>
    </w:p>
    <w:p w14:paraId="3702D4F7" w14:textId="09E1112B" w:rsidR="0068722B" w:rsidRPr="0068079D" w:rsidRDefault="0068722B" w:rsidP="00D45FF6">
      <w:pPr>
        <w:pStyle w:val="ListParagraph"/>
        <w:numPr>
          <w:ilvl w:val="1"/>
          <w:numId w:val="43"/>
        </w:numPr>
        <w:tabs>
          <w:tab w:val="left" w:pos="993"/>
        </w:tabs>
        <w:spacing w:line="240" w:lineRule="auto"/>
        <w:ind w:hanging="1080"/>
        <w:jc w:val="thaiDistribute"/>
        <w:rPr>
          <w:rFonts w:ascii="Browallia New" w:hAnsi="Browallia New" w:cs="Browallia New"/>
          <w:b/>
          <w:bCs/>
          <w:sz w:val="28"/>
        </w:rPr>
      </w:pPr>
      <w:r w:rsidRPr="0068079D">
        <w:rPr>
          <w:rFonts w:ascii="Browallia New" w:hAnsi="Browallia New" w:cs="Browallia New"/>
          <w:b/>
          <w:bCs/>
          <w:sz w:val="28"/>
          <w:cs/>
        </w:rPr>
        <w:t>ภาระผูกพัน</w:t>
      </w:r>
    </w:p>
    <w:p w14:paraId="54606B84" w14:textId="77777777" w:rsidR="0068722B" w:rsidRPr="0068079D" w:rsidRDefault="0068722B" w:rsidP="0068722B">
      <w:pPr>
        <w:pStyle w:val="ListParagraph"/>
        <w:tabs>
          <w:tab w:val="left" w:pos="993"/>
        </w:tabs>
        <w:spacing w:line="240" w:lineRule="auto"/>
        <w:ind w:left="1146"/>
        <w:jc w:val="thaiDistribute"/>
        <w:rPr>
          <w:rFonts w:ascii="Browallia New" w:hAnsi="Browallia New" w:cs="Browallia New"/>
          <w:color w:val="000000" w:themeColor="text1"/>
          <w:sz w:val="28"/>
        </w:rPr>
      </w:pPr>
    </w:p>
    <w:p w14:paraId="5156478A" w14:textId="3598CDC5" w:rsidR="0068722B" w:rsidRPr="0068079D" w:rsidRDefault="004A6C51" w:rsidP="00142CA0">
      <w:pPr>
        <w:pStyle w:val="ListParagraph"/>
        <w:numPr>
          <w:ilvl w:val="2"/>
          <w:numId w:val="33"/>
        </w:numPr>
        <w:tabs>
          <w:tab w:val="left" w:pos="993"/>
          <w:tab w:val="left" w:pos="1843"/>
        </w:tabs>
        <w:spacing w:line="240" w:lineRule="auto"/>
        <w:ind w:left="1560" w:hanging="426"/>
        <w:jc w:val="thaiDistribute"/>
        <w:rPr>
          <w:rFonts w:ascii="Browallia New" w:hAnsi="Browallia New" w:cs="Browallia New"/>
          <w:color w:val="000000" w:themeColor="text1"/>
          <w:sz w:val="28"/>
        </w:rPr>
      </w:pPr>
      <w:r w:rsidRPr="0068079D">
        <w:rPr>
          <w:rFonts w:ascii="Browallia New" w:eastAsia="Arial Unicode MS" w:hAnsi="Browallia New" w:cs="Browallia New"/>
          <w:color w:val="000000" w:themeColor="text1"/>
          <w:spacing w:val="-4"/>
          <w:sz w:val="28"/>
          <w:cs/>
        </w:rPr>
        <w:t>ภาระผูกพันรายจ่ายฝ่ายทุน</w:t>
      </w:r>
    </w:p>
    <w:tbl>
      <w:tblPr>
        <w:tblW w:w="7825" w:type="dxa"/>
        <w:tblInd w:w="1560" w:type="dxa"/>
        <w:tblLayout w:type="fixed"/>
        <w:tblLook w:val="0000" w:firstRow="0" w:lastRow="0" w:firstColumn="0" w:lastColumn="0" w:noHBand="0" w:noVBand="0"/>
      </w:tblPr>
      <w:tblGrid>
        <w:gridCol w:w="2040"/>
        <w:gridCol w:w="1269"/>
        <w:gridCol w:w="243"/>
        <w:gridCol w:w="1254"/>
        <w:gridCol w:w="248"/>
        <w:gridCol w:w="1232"/>
        <w:gridCol w:w="254"/>
        <w:gridCol w:w="1274"/>
        <w:gridCol w:w="11"/>
      </w:tblGrid>
      <w:tr w:rsidR="004A6C51" w:rsidRPr="0068079D" w14:paraId="2B65CB6E" w14:textId="77777777" w:rsidTr="00442EE9">
        <w:trPr>
          <w:gridAfter w:val="1"/>
          <w:wAfter w:w="11" w:type="dxa"/>
          <w:cantSplit/>
          <w:tblHeader/>
        </w:trPr>
        <w:tc>
          <w:tcPr>
            <w:tcW w:w="2040" w:type="dxa"/>
          </w:tcPr>
          <w:p w14:paraId="5684AF69"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4A45D5" w14:textId="284AB8AA"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007F6C73"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4A6C51" w:rsidRPr="0068079D" w14:paraId="5AC80E15" w14:textId="77777777" w:rsidTr="00442EE9">
        <w:trPr>
          <w:cantSplit/>
          <w:tblHeader/>
        </w:trPr>
        <w:tc>
          <w:tcPr>
            <w:tcW w:w="2040" w:type="dxa"/>
          </w:tcPr>
          <w:p w14:paraId="7B3A06A3"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7C1D8695" w14:textId="16058A8D" w:rsidR="004A6C51"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D53335" w:rsidRPr="0068079D">
              <w:rPr>
                <w:rFonts w:ascii="Browallia New" w:hAnsi="Browallia New" w:cs="Browallia New"/>
                <w:sz w:val="24"/>
                <w:szCs w:val="24"/>
                <w:cs/>
              </w:rPr>
              <w:t>เงินรวม</w:t>
            </w:r>
          </w:p>
        </w:tc>
        <w:tc>
          <w:tcPr>
            <w:tcW w:w="248" w:type="dxa"/>
          </w:tcPr>
          <w:p w14:paraId="13C10D93"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70327539" w14:textId="53BE620E" w:rsidR="004A6C51"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4A6C51" w:rsidRPr="0068079D">
              <w:rPr>
                <w:rFonts w:ascii="Browallia New" w:hAnsi="Browallia New" w:cs="Browallia New"/>
                <w:sz w:val="24"/>
                <w:szCs w:val="24"/>
                <w:cs/>
              </w:rPr>
              <w:t>เงินเฉพาะบริษัท</w:t>
            </w:r>
          </w:p>
        </w:tc>
      </w:tr>
      <w:tr w:rsidR="000D765B" w:rsidRPr="0068079D" w14:paraId="200BD57C" w14:textId="77777777" w:rsidTr="00442EE9">
        <w:trPr>
          <w:cantSplit/>
          <w:tblHeader/>
        </w:trPr>
        <w:tc>
          <w:tcPr>
            <w:tcW w:w="2040" w:type="dxa"/>
          </w:tcPr>
          <w:p w14:paraId="47D11791" w14:textId="77777777" w:rsidR="000D765B" w:rsidRPr="0068079D" w:rsidRDefault="000D765B" w:rsidP="000D765B">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3B81EAA5" w14:textId="2208F599" w:rsidR="000D765B" w:rsidRPr="0068079D" w:rsidRDefault="000D765B" w:rsidP="000D765B">
            <w:pPr>
              <w:tabs>
                <w:tab w:val="clear" w:pos="907"/>
              </w:tabs>
              <w:spacing w:line="240" w:lineRule="auto"/>
              <w:ind w:left="-108" w:right="-108"/>
              <w:jc w:val="center"/>
              <w:rPr>
                <w:rFonts w:ascii="Browallia New" w:hAnsi="Browallia New" w:cs="Browallia New"/>
                <w:sz w:val="24"/>
                <w:szCs w:val="24"/>
                <w:cs/>
              </w:rPr>
            </w:pPr>
            <w:r w:rsidRPr="00582017">
              <w:rPr>
                <w:rFonts w:ascii="Browallia New" w:eastAsia="SimSun" w:hAnsi="Browallia New" w:cs="Browallia New"/>
                <w:sz w:val="24"/>
                <w:szCs w:val="24"/>
                <w:lang w:val="en-GB"/>
              </w:rPr>
              <w:t>31</w:t>
            </w:r>
            <w:r w:rsidRPr="00582017">
              <w:rPr>
                <w:rFonts w:ascii="Browallia New" w:eastAsia="SimSun" w:hAnsi="Browallia New" w:cs="Browallia New"/>
                <w:sz w:val="24"/>
                <w:szCs w:val="24"/>
                <w:cs/>
                <w:lang w:val="en-GB"/>
              </w:rPr>
              <w:t xml:space="preserve"> มีนาคม</w:t>
            </w:r>
            <w:r w:rsidRPr="0068079D">
              <w:rPr>
                <w:rFonts w:ascii="Browallia New" w:eastAsia="SimSun" w:hAnsi="Browallia New" w:cs="Browallia New"/>
                <w:sz w:val="24"/>
                <w:szCs w:val="24"/>
                <w:lang w:val="en-GB"/>
              </w:rPr>
              <w:br/>
            </w:r>
            <w:r w:rsidRPr="0068079D">
              <w:rPr>
                <w:rFonts w:ascii="Browallia New" w:eastAsia="SimSun" w:hAnsi="Browallia New" w:cs="Browallia New"/>
                <w:sz w:val="24"/>
                <w:szCs w:val="24"/>
              </w:rPr>
              <w:t>256</w:t>
            </w:r>
            <w:r>
              <w:rPr>
                <w:rFonts w:ascii="Browallia New" w:eastAsia="SimSun" w:hAnsi="Browallia New" w:cs="Browallia New"/>
                <w:sz w:val="24"/>
                <w:szCs w:val="24"/>
              </w:rPr>
              <w:t>9</w:t>
            </w:r>
          </w:p>
        </w:tc>
        <w:tc>
          <w:tcPr>
            <w:tcW w:w="243" w:type="dxa"/>
            <w:tcBorders>
              <w:top w:val="single" w:sz="4" w:space="0" w:color="auto"/>
            </w:tcBorders>
            <w:vAlign w:val="bottom"/>
          </w:tcPr>
          <w:p w14:paraId="02139509" w14:textId="77777777" w:rsidR="000D765B" w:rsidRPr="0068079D" w:rsidRDefault="000D765B" w:rsidP="000D765B">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44492C9F" w14:textId="65989F89" w:rsidR="000D765B" w:rsidRPr="0068079D" w:rsidRDefault="000D765B" w:rsidP="000D765B">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w:t>
            </w:r>
            <w:r>
              <w:rPr>
                <w:rFonts w:ascii="Browallia New" w:hAnsi="Browallia New" w:cs="Browallia New"/>
                <w:sz w:val="24"/>
                <w:szCs w:val="24"/>
                <w:lang w:val="en-GB"/>
              </w:rPr>
              <w:t>8</w:t>
            </w:r>
          </w:p>
        </w:tc>
        <w:tc>
          <w:tcPr>
            <w:tcW w:w="248" w:type="dxa"/>
            <w:vAlign w:val="bottom"/>
          </w:tcPr>
          <w:p w14:paraId="4641AC00" w14:textId="77777777" w:rsidR="000D765B" w:rsidRPr="0068079D" w:rsidRDefault="000D765B" w:rsidP="000D765B">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0705D7B" w14:textId="54A4840F" w:rsidR="000D765B" w:rsidRPr="0068079D" w:rsidRDefault="000D765B" w:rsidP="000D765B">
            <w:pPr>
              <w:tabs>
                <w:tab w:val="clear" w:pos="907"/>
              </w:tabs>
              <w:spacing w:line="240" w:lineRule="auto"/>
              <w:ind w:left="-108" w:right="-108"/>
              <w:jc w:val="center"/>
              <w:rPr>
                <w:rFonts w:ascii="Browallia New" w:hAnsi="Browallia New" w:cs="Browallia New"/>
                <w:sz w:val="24"/>
                <w:szCs w:val="24"/>
                <w:lang w:val="en-GB"/>
              </w:rPr>
            </w:pPr>
            <w:r w:rsidRPr="00582017">
              <w:rPr>
                <w:rFonts w:ascii="Browallia New" w:eastAsia="SimSun" w:hAnsi="Browallia New" w:cs="Browallia New"/>
                <w:sz w:val="24"/>
                <w:szCs w:val="24"/>
                <w:lang w:val="en-GB"/>
              </w:rPr>
              <w:t>31</w:t>
            </w:r>
            <w:r w:rsidRPr="00582017">
              <w:rPr>
                <w:rFonts w:ascii="Browallia New" w:eastAsia="SimSun" w:hAnsi="Browallia New" w:cs="Browallia New"/>
                <w:sz w:val="24"/>
                <w:szCs w:val="24"/>
                <w:cs/>
                <w:lang w:val="en-GB"/>
              </w:rPr>
              <w:t xml:space="preserve"> มีนาคม</w:t>
            </w:r>
            <w:r w:rsidRPr="0068079D">
              <w:rPr>
                <w:rFonts w:ascii="Browallia New" w:eastAsia="SimSun" w:hAnsi="Browallia New" w:cs="Browallia New"/>
                <w:sz w:val="24"/>
                <w:szCs w:val="24"/>
                <w:lang w:val="en-GB"/>
              </w:rPr>
              <w:br/>
            </w:r>
            <w:r w:rsidRPr="0068079D">
              <w:rPr>
                <w:rFonts w:ascii="Browallia New" w:eastAsia="SimSun" w:hAnsi="Browallia New" w:cs="Browallia New"/>
                <w:sz w:val="24"/>
                <w:szCs w:val="24"/>
              </w:rPr>
              <w:t>256</w:t>
            </w:r>
            <w:r>
              <w:rPr>
                <w:rFonts w:ascii="Browallia New" w:eastAsia="SimSun" w:hAnsi="Browallia New" w:cs="Browallia New"/>
                <w:sz w:val="24"/>
                <w:szCs w:val="24"/>
              </w:rPr>
              <w:t>9</w:t>
            </w:r>
          </w:p>
        </w:tc>
        <w:tc>
          <w:tcPr>
            <w:tcW w:w="254" w:type="dxa"/>
            <w:tcBorders>
              <w:top w:val="single" w:sz="4" w:space="0" w:color="auto"/>
            </w:tcBorders>
            <w:vAlign w:val="bottom"/>
          </w:tcPr>
          <w:p w14:paraId="51BF1D96" w14:textId="77777777" w:rsidR="000D765B" w:rsidRPr="0068079D" w:rsidRDefault="000D765B" w:rsidP="000D765B">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2BDEDE88" w14:textId="1425FED8" w:rsidR="000D765B" w:rsidRPr="0068079D" w:rsidRDefault="000D765B" w:rsidP="000D765B">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w:t>
            </w:r>
            <w:r>
              <w:rPr>
                <w:rFonts w:ascii="Browallia New" w:hAnsi="Browallia New" w:cs="Browallia New"/>
                <w:sz w:val="24"/>
                <w:szCs w:val="24"/>
                <w:lang w:val="en-GB"/>
              </w:rPr>
              <w:t>8</w:t>
            </w:r>
          </w:p>
        </w:tc>
      </w:tr>
      <w:tr w:rsidR="004A6C51" w:rsidRPr="0068079D" w14:paraId="4C051E0F" w14:textId="77777777" w:rsidTr="00442EE9">
        <w:trPr>
          <w:cantSplit/>
        </w:trPr>
        <w:tc>
          <w:tcPr>
            <w:tcW w:w="2040" w:type="dxa"/>
            <w:vAlign w:val="bottom"/>
          </w:tcPr>
          <w:p w14:paraId="0109B3DE"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6C45F981"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381A9FF"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306382D0"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749E43F8"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76A27C33"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2839B26"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1DE3ECEE" w14:textId="77777777" w:rsidR="004A6C51" w:rsidRPr="0068079D"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8722B" w:rsidRPr="0068079D" w14:paraId="0B938B8C" w14:textId="77777777" w:rsidTr="00AE5004">
        <w:trPr>
          <w:cantSplit/>
          <w:trHeight w:val="185"/>
        </w:trPr>
        <w:tc>
          <w:tcPr>
            <w:tcW w:w="2040" w:type="dxa"/>
            <w:vAlign w:val="bottom"/>
          </w:tcPr>
          <w:p w14:paraId="44E1DD9D" w14:textId="425C5C6B" w:rsidR="004A6C51" w:rsidRPr="0068079D" w:rsidRDefault="008B0F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ซื้อสินทรัพย์</w:t>
            </w:r>
          </w:p>
        </w:tc>
        <w:tc>
          <w:tcPr>
            <w:tcW w:w="1269" w:type="dxa"/>
          </w:tcPr>
          <w:p w14:paraId="27FF9B7D" w14:textId="69EA93BB" w:rsidR="004A6C51" w:rsidRPr="0068079D" w:rsidRDefault="00351133" w:rsidP="00945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6,88</w:t>
            </w:r>
            <w:r w:rsidR="009459A5">
              <w:rPr>
                <w:rFonts w:ascii="Browallia New" w:hAnsi="Browallia New" w:cs="Browallia New"/>
                <w:sz w:val="24"/>
                <w:szCs w:val="24"/>
              </w:rPr>
              <w:t>0</w:t>
            </w:r>
          </w:p>
        </w:tc>
        <w:tc>
          <w:tcPr>
            <w:tcW w:w="243" w:type="dxa"/>
          </w:tcPr>
          <w:p w14:paraId="13FCE0E1" w14:textId="77777777" w:rsidR="004A6C51" w:rsidRPr="0068079D" w:rsidRDefault="004A6C51"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254" w:type="dxa"/>
            <w:vAlign w:val="bottom"/>
          </w:tcPr>
          <w:p w14:paraId="674BE2BD" w14:textId="2EFC9F4D" w:rsidR="004A6C51" w:rsidRPr="0068079D" w:rsidRDefault="007060CF"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42059">
              <w:rPr>
                <w:rFonts w:ascii="Browallia New" w:hAnsi="Browallia New" w:cs="Browallia New"/>
                <w:sz w:val="24"/>
                <w:szCs w:val="24"/>
              </w:rPr>
              <w:t xml:space="preserve">          7,117 </w:t>
            </w:r>
          </w:p>
        </w:tc>
        <w:tc>
          <w:tcPr>
            <w:tcW w:w="248" w:type="dxa"/>
          </w:tcPr>
          <w:p w14:paraId="6546660B" w14:textId="77777777" w:rsidR="004A6C51" w:rsidRPr="0068079D" w:rsidRDefault="004A6C51"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Pr>
          <w:p w14:paraId="58C597B9" w14:textId="62EA83C5" w:rsidR="004A6C51" w:rsidRPr="0068079D" w:rsidRDefault="009459A5"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3,597</w:t>
            </w:r>
          </w:p>
        </w:tc>
        <w:tc>
          <w:tcPr>
            <w:tcW w:w="254" w:type="dxa"/>
          </w:tcPr>
          <w:p w14:paraId="2F5A8B58" w14:textId="77777777" w:rsidR="004A6C51" w:rsidRPr="0068079D" w:rsidRDefault="004A6C51"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vAlign w:val="bottom"/>
          </w:tcPr>
          <w:p w14:paraId="3FA08177" w14:textId="0DE14A94" w:rsidR="004A6C51" w:rsidRPr="007D3AE7" w:rsidRDefault="00B42059" w:rsidP="00B4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42059">
              <w:rPr>
                <w:rFonts w:ascii="Browallia New" w:hAnsi="Browallia New" w:cs="Browallia New"/>
                <w:sz w:val="24"/>
                <w:szCs w:val="24"/>
              </w:rPr>
              <w:t xml:space="preserve">          3,779 </w:t>
            </w:r>
          </w:p>
        </w:tc>
      </w:tr>
    </w:tbl>
    <w:p w14:paraId="6E154BA9" w14:textId="77777777" w:rsidR="00593FD7" w:rsidRDefault="00593FD7" w:rsidP="00593FD7">
      <w:pPr>
        <w:pStyle w:val="ListParagraph"/>
        <w:tabs>
          <w:tab w:val="left" w:pos="993"/>
          <w:tab w:val="left" w:pos="1843"/>
        </w:tabs>
        <w:spacing w:line="240" w:lineRule="auto"/>
        <w:ind w:left="1560"/>
        <w:jc w:val="thaiDistribute"/>
        <w:rPr>
          <w:rFonts w:ascii="Browallia New" w:eastAsia="Arial Unicode MS" w:hAnsi="Browallia New" w:cs="Browallia New"/>
          <w:color w:val="000000" w:themeColor="text1"/>
          <w:spacing w:val="-4"/>
          <w:sz w:val="28"/>
        </w:rPr>
      </w:pPr>
    </w:p>
    <w:p w14:paraId="6FB2193E" w14:textId="72EA8359" w:rsidR="00F461A7" w:rsidRPr="0068079D" w:rsidRDefault="002B7795" w:rsidP="00142CA0">
      <w:pPr>
        <w:pStyle w:val="ListParagraph"/>
        <w:numPr>
          <w:ilvl w:val="2"/>
          <w:numId w:val="33"/>
        </w:numPr>
        <w:tabs>
          <w:tab w:val="left" w:pos="993"/>
          <w:tab w:val="left" w:pos="1843"/>
        </w:tabs>
        <w:spacing w:line="240" w:lineRule="auto"/>
        <w:ind w:left="1560" w:hanging="426"/>
        <w:jc w:val="thaiDistribute"/>
        <w:rPr>
          <w:rFonts w:ascii="Browallia New" w:eastAsia="Arial Unicode MS" w:hAnsi="Browallia New" w:cs="Browallia New"/>
          <w:color w:val="000000" w:themeColor="text1"/>
          <w:spacing w:val="-4"/>
          <w:sz w:val="28"/>
        </w:rPr>
      </w:pPr>
      <w:r w:rsidRPr="0068079D">
        <w:rPr>
          <w:rFonts w:ascii="Browallia New" w:eastAsia="Arial Unicode MS" w:hAnsi="Browallia New" w:cs="Browallia New"/>
          <w:color w:val="000000" w:themeColor="text1"/>
          <w:spacing w:val="-4"/>
          <w:sz w:val="28"/>
          <w:cs/>
        </w:rPr>
        <w:t>ภาระผูกพันจากสัญญาเช่าที่ยกเลิกไม่ได้</w:t>
      </w:r>
    </w:p>
    <w:p w14:paraId="6B31D086" w14:textId="77777777" w:rsidR="00432454" w:rsidRPr="0068079D" w:rsidRDefault="00432454"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p w14:paraId="672A3371" w14:textId="620E9C23" w:rsidR="00543EF1" w:rsidRPr="0068079D" w:rsidRDefault="00432454" w:rsidP="004D5755">
      <w:pPr>
        <w:pStyle w:val="ListParagraph"/>
        <w:tabs>
          <w:tab w:val="left" w:pos="2700"/>
        </w:tabs>
        <w:spacing w:after="0" w:line="240" w:lineRule="auto"/>
        <w:ind w:left="1843"/>
        <w:jc w:val="thaiDistribute"/>
        <w:rPr>
          <w:rFonts w:ascii="Browallia New" w:hAnsi="Browallia New" w:cs="Browallia New"/>
          <w:color w:val="000000" w:themeColor="text1"/>
          <w:sz w:val="28"/>
        </w:rPr>
      </w:pPr>
      <w:r w:rsidRPr="0068079D">
        <w:rPr>
          <w:rFonts w:ascii="Browallia New" w:hAnsi="Browallia New" w:cs="Browallia New"/>
          <w:color w:val="000000" w:themeColor="text1"/>
          <w:sz w:val="28"/>
          <w:cs/>
        </w:rPr>
        <w:t>กลุ่มบริษัทมีภาระผูกพันตามสัญญา</w:t>
      </w:r>
      <w:r w:rsidR="0090397E" w:rsidRPr="0068079D">
        <w:rPr>
          <w:rFonts w:ascii="Browallia New" w:hAnsi="Browallia New" w:cs="Browallia New"/>
          <w:color w:val="000000" w:themeColor="text1"/>
          <w:sz w:val="28"/>
          <w:cs/>
        </w:rPr>
        <w:t>เช่า</w:t>
      </w:r>
      <w:r w:rsidRPr="0068079D">
        <w:rPr>
          <w:rFonts w:ascii="Browallia New" w:hAnsi="Browallia New" w:cs="Browallia New"/>
          <w:color w:val="000000" w:themeColor="text1"/>
          <w:sz w:val="28"/>
          <w:cs/>
        </w:rPr>
        <w:t xml:space="preserve"> ยอดรวมของจำนวนเงินขั้นต่ำที่ต้องจ่ายในอนาคตตามสัญญา</w:t>
      </w:r>
      <w:r w:rsidR="006A2E51" w:rsidRPr="0068079D">
        <w:rPr>
          <w:rFonts w:ascii="Browallia New" w:hAnsi="Browallia New" w:cs="Browallia New"/>
          <w:color w:val="000000" w:themeColor="text1"/>
          <w:sz w:val="28"/>
          <w:cs/>
        </w:rPr>
        <w:t>เช่า</w:t>
      </w:r>
      <w:r w:rsidRPr="0068079D">
        <w:rPr>
          <w:rFonts w:ascii="Browallia New" w:hAnsi="Browallia New" w:cs="Browallia New"/>
          <w:color w:val="000000" w:themeColor="text1"/>
          <w:sz w:val="28"/>
          <w:cs/>
        </w:rPr>
        <w:t>ที่ไม่สามารถยกเลิกได้ดังนี้</w:t>
      </w:r>
    </w:p>
    <w:p w14:paraId="54CFDE13" w14:textId="77777777" w:rsidR="000262D8" w:rsidRPr="0068079D" w:rsidRDefault="000262D8"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7870" w:type="dxa"/>
        <w:tblInd w:w="1560" w:type="dxa"/>
        <w:tblLayout w:type="fixed"/>
        <w:tblLook w:val="0000" w:firstRow="0" w:lastRow="0" w:firstColumn="0" w:lastColumn="0" w:noHBand="0" w:noVBand="0"/>
      </w:tblPr>
      <w:tblGrid>
        <w:gridCol w:w="2085"/>
        <w:gridCol w:w="1269"/>
        <w:gridCol w:w="243"/>
        <w:gridCol w:w="1254"/>
        <w:gridCol w:w="248"/>
        <w:gridCol w:w="1232"/>
        <w:gridCol w:w="254"/>
        <w:gridCol w:w="1274"/>
        <w:gridCol w:w="11"/>
      </w:tblGrid>
      <w:tr w:rsidR="00104B01" w:rsidRPr="0068079D" w14:paraId="6F39DB14" w14:textId="77777777" w:rsidTr="004B6FDC">
        <w:trPr>
          <w:gridAfter w:val="1"/>
          <w:wAfter w:w="11" w:type="dxa"/>
          <w:cantSplit/>
          <w:tblHeader/>
        </w:trPr>
        <w:tc>
          <w:tcPr>
            <w:tcW w:w="2085" w:type="dxa"/>
          </w:tcPr>
          <w:p w14:paraId="4BF96EA6"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16A80D" w14:textId="12F307A5"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00832BC7"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104B01" w:rsidRPr="0068079D" w14:paraId="75EC8B61" w14:textId="77777777" w:rsidTr="004B6FDC">
        <w:trPr>
          <w:cantSplit/>
          <w:tblHeader/>
        </w:trPr>
        <w:tc>
          <w:tcPr>
            <w:tcW w:w="2085" w:type="dxa"/>
          </w:tcPr>
          <w:p w14:paraId="19967EBC"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3D88BE80" w14:textId="68C02ACC" w:rsidR="00104B01"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104B01" w:rsidRPr="0068079D">
              <w:rPr>
                <w:rFonts w:ascii="Browallia New" w:hAnsi="Browallia New" w:cs="Browallia New"/>
                <w:sz w:val="24"/>
                <w:szCs w:val="24"/>
                <w:cs/>
              </w:rPr>
              <w:t>เงินรวม</w:t>
            </w:r>
          </w:p>
        </w:tc>
        <w:tc>
          <w:tcPr>
            <w:tcW w:w="248" w:type="dxa"/>
          </w:tcPr>
          <w:p w14:paraId="420103ED"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3C006341" w14:textId="20360B66" w:rsidR="00104B01"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104B01" w:rsidRPr="0068079D">
              <w:rPr>
                <w:rFonts w:ascii="Browallia New" w:hAnsi="Browallia New" w:cs="Browallia New"/>
                <w:sz w:val="24"/>
                <w:szCs w:val="24"/>
                <w:cs/>
              </w:rPr>
              <w:t>เงินเฉพาะบริษัท</w:t>
            </w:r>
          </w:p>
        </w:tc>
      </w:tr>
      <w:tr w:rsidR="00AE5004" w:rsidRPr="0068079D" w14:paraId="7C531AA3" w14:textId="77777777" w:rsidTr="004B6FDC">
        <w:trPr>
          <w:cantSplit/>
          <w:tblHeader/>
        </w:trPr>
        <w:tc>
          <w:tcPr>
            <w:tcW w:w="2085" w:type="dxa"/>
          </w:tcPr>
          <w:p w14:paraId="0EABEF1E" w14:textId="77777777" w:rsidR="00AE5004" w:rsidRPr="0068079D" w:rsidRDefault="00AE5004" w:rsidP="00AE5004">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75011482" w14:textId="2EE55E29" w:rsidR="00AE5004" w:rsidRPr="0068079D" w:rsidRDefault="00AE5004" w:rsidP="00AE5004">
            <w:pPr>
              <w:tabs>
                <w:tab w:val="clear" w:pos="907"/>
              </w:tabs>
              <w:spacing w:line="240" w:lineRule="auto"/>
              <w:ind w:left="-108" w:right="-108"/>
              <w:jc w:val="center"/>
              <w:rPr>
                <w:rFonts w:ascii="Browallia New" w:hAnsi="Browallia New" w:cs="Browallia New"/>
                <w:sz w:val="24"/>
                <w:szCs w:val="24"/>
                <w:cs/>
              </w:rPr>
            </w:pPr>
            <w:r w:rsidRPr="00582017">
              <w:rPr>
                <w:rFonts w:ascii="Browallia New" w:eastAsia="SimSun" w:hAnsi="Browallia New" w:cs="Browallia New"/>
                <w:sz w:val="24"/>
                <w:szCs w:val="24"/>
                <w:lang w:val="en-GB"/>
              </w:rPr>
              <w:t>31</w:t>
            </w:r>
            <w:r w:rsidRPr="00582017">
              <w:rPr>
                <w:rFonts w:ascii="Browallia New" w:eastAsia="SimSun" w:hAnsi="Browallia New" w:cs="Browallia New"/>
                <w:sz w:val="24"/>
                <w:szCs w:val="24"/>
                <w:cs/>
                <w:lang w:val="en-GB"/>
              </w:rPr>
              <w:t xml:space="preserve"> มีนาคม</w:t>
            </w:r>
            <w:r w:rsidRPr="0068079D">
              <w:rPr>
                <w:rFonts w:ascii="Browallia New" w:eastAsia="SimSun" w:hAnsi="Browallia New" w:cs="Browallia New"/>
                <w:sz w:val="24"/>
                <w:szCs w:val="24"/>
                <w:lang w:val="en-GB"/>
              </w:rPr>
              <w:br/>
            </w:r>
            <w:r w:rsidRPr="0068079D">
              <w:rPr>
                <w:rFonts w:ascii="Browallia New" w:eastAsia="SimSun" w:hAnsi="Browallia New" w:cs="Browallia New"/>
                <w:sz w:val="24"/>
                <w:szCs w:val="24"/>
              </w:rPr>
              <w:t>256</w:t>
            </w:r>
            <w:r>
              <w:rPr>
                <w:rFonts w:ascii="Browallia New" w:eastAsia="SimSun" w:hAnsi="Browallia New" w:cs="Browallia New"/>
                <w:sz w:val="24"/>
                <w:szCs w:val="24"/>
              </w:rPr>
              <w:t>9</w:t>
            </w:r>
          </w:p>
        </w:tc>
        <w:tc>
          <w:tcPr>
            <w:tcW w:w="243" w:type="dxa"/>
            <w:tcBorders>
              <w:top w:val="single" w:sz="4" w:space="0" w:color="auto"/>
            </w:tcBorders>
            <w:vAlign w:val="bottom"/>
          </w:tcPr>
          <w:p w14:paraId="457CAB6C" w14:textId="77777777" w:rsidR="00AE5004" w:rsidRPr="0068079D" w:rsidRDefault="00AE5004" w:rsidP="00AE5004">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5AC93329" w14:textId="0B296A07" w:rsidR="00AE5004" w:rsidRPr="0068079D" w:rsidRDefault="00AE5004" w:rsidP="00AE5004">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w:t>
            </w:r>
            <w:r>
              <w:rPr>
                <w:rFonts w:ascii="Browallia New" w:hAnsi="Browallia New" w:cs="Browallia New"/>
                <w:sz w:val="24"/>
                <w:szCs w:val="24"/>
                <w:lang w:val="en-GB"/>
              </w:rPr>
              <w:t>8</w:t>
            </w:r>
          </w:p>
        </w:tc>
        <w:tc>
          <w:tcPr>
            <w:tcW w:w="248" w:type="dxa"/>
            <w:vAlign w:val="bottom"/>
          </w:tcPr>
          <w:p w14:paraId="73BC9F6E" w14:textId="77777777" w:rsidR="00AE5004" w:rsidRPr="0068079D" w:rsidRDefault="00AE5004" w:rsidP="00AE5004">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263D429D" w14:textId="20D7FE24" w:rsidR="00AE5004" w:rsidRPr="0068079D" w:rsidRDefault="00AE5004" w:rsidP="00AE5004">
            <w:pPr>
              <w:tabs>
                <w:tab w:val="clear" w:pos="907"/>
              </w:tabs>
              <w:spacing w:line="240" w:lineRule="auto"/>
              <w:ind w:left="-108" w:right="-108"/>
              <w:jc w:val="center"/>
              <w:rPr>
                <w:rFonts w:ascii="Browallia New" w:hAnsi="Browallia New" w:cs="Browallia New"/>
                <w:sz w:val="24"/>
                <w:szCs w:val="24"/>
                <w:lang w:val="en-GB"/>
              </w:rPr>
            </w:pPr>
            <w:r w:rsidRPr="00582017">
              <w:rPr>
                <w:rFonts w:ascii="Browallia New" w:eastAsia="SimSun" w:hAnsi="Browallia New" w:cs="Browallia New"/>
                <w:sz w:val="24"/>
                <w:szCs w:val="24"/>
                <w:lang w:val="en-GB"/>
              </w:rPr>
              <w:t>31</w:t>
            </w:r>
            <w:r w:rsidRPr="00582017">
              <w:rPr>
                <w:rFonts w:ascii="Browallia New" w:eastAsia="SimSun" w:hAnsi="Browallia New" w:cs="Browallia New"/>
                <w:sz w:val="24"/>
                <w:szCs w:val="24"/>
                <w:cs/>
                <w:lang w:val="en-GB"/>
              </w:rPr>
              <w:t xml:space="preserve"> มีนาคม</w:t>
            </w:r>
            <w:r w:rsidRPr="0068079D">
              <w:rPr>
                <w:rFonts w:ascii="Browallia New" w:eastAsia="SimSun" w:hAnsi="Browallia New" w:cs="Browallia New"/>
                <w:sz w:val="24"/>
                <w:szCs w:val="24"/>
                <w:lang w:val="en-GB"/>
              </w:rPr>
              <w:br/>
            </w:r>
            <w:r w:rsidRPr="0068079D">
              <w:rPr>
                <w:rFonts w:ascii="Browallia New" w:eastAsia="SimSun" w:hAnsi="Browallia New" w:cs="Browallia New"/>
                <w:sz w:val="24"/>
                <w:szCs w:val="24"/>
              </w:rPr>
              <w:t>256</w:t>
            </w:r>
            <w:r>
              <w:rPr>
                <w:rFonts w:ascii="Browallia New" w:eastAsia="SimSun" w:hAnsi="Browallia New" w:cs="Browallia New"/>
                <w:sz w:val="24"/>
                <w:szCs w:val="24"/>
              </w:rPr>
              <w:t>9</w:t>
            </w:r>
          </w:p>
        </w:tc>
        <w:tc>
          <w:tcPr>
            <w:tcW w:w="254" w:type="dxa"/>
            <w:tcBorders>
              <w:top w:val="single" w:sz="4" w:space="0" w:color="auto"/>
            </w:tcBorders>
            <w:vAlign w:val="bottom"/>
          </w:tcPr>
          <w:p w14:paraId="17313A0F" w14:textId="77777777" w:rsidR="00AE5004" w:rsidRPr="0068079D" w:rsidRDefault="00AE5004" w:rsidP="00AE5004">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568D0DB1" w14:textId="6501E0FE" w:rsidR="00AE5004" w:rsidRPr="0068079D" w:rsidRDefault="00AE5004" w:rsidP="00AE5004">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w:t>
            </w:r>
            <w:r>
              <w:rPr>
                <w:rFonts w:ascii="Browallia New" w:hAnsi="Browallia New" w:cs="Browallia New"/>
                <w:sz w:val="24"/>
                <w:szCs w:val="24"/>
                <w:lang w:val="en-GB"/>
              </w:rPr>
              <w:t>8</w:t>
            </w:r>
          </w:p>
        </w:tc>
      </w:tr>
      <w:tr w:rsidR="00104B01" w:rsidRPr="0068079D" w14:paraId="10764EB0" w14:textId="77777777" w:rsidTr="004B6FDC">
        <w:trPr>
          <w:cantSplit/>
        </w:trPr>
        <w:tc>
          <w:tcPr>
            <w:tcW w:w="2085" w:type="dxa"/>
            <w:vAlign w:val="bottom"/>
          </w:tcPr>
          <w:p w14:paraId="1B31C92B"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5FFF241A"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A18DD19"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06E6F841"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65CE85DD"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3EF26E97"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758961A2"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32736855" w14:textId="77777777" w:rsidR="00104B01" w:rsidRPr="0068079D"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9664B" w:rsidRPr="0068079D" w14:paraId="1A52E6C9" w14:textId="77777777" w:rsidTr="00E72A26">
        <w:trPr>
          <w:cantSplit/>
          <w:trHeight w:val="135"/>
        </w:trPr>
        <w:tc>
          <w:tcPr>
            <w:tcW w:w="2085" w:type="dxa"/>
            <w:vAlign w:val="bottom"/>
          </w:tcPr>
          <w:p w14:paraId="25B56631" w14:textId="272082E0" w:rsidR="00F9664B" w:rsidRPr="0068079D"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ไม่เกิน </w:t>
            </w:r>
            <w:r w:rsidRPr="0068079D">
              <w:rPr>
                <w:rFonts w:ascii="Browallia New" w:hAnsi="Browallia New" w:cs="Browallia New"/>
                <w:sz w:val="24"/>
                <w:szCs w:val="24"/>
              </w:rPr>
              <w:t xml:space="preserve">1 </w:t>
            </w:r>
            <w:r w:rsidRPr="0068079D">
              <w:rPr>
                <w:rFonts w:ascii="Browallia New" w:hAnsi="Browallia New" w:cs="Browallia New"/>
                <w:sz w:val="24"/>
                <w:szCs w:val="24"/>
                <w:cs/>
              </w:rPr>
              <w:t>ปี</w:t>
            </w:r>
          </w:p>
        </w:tc>
        <w:tc>
          <w:tcPr>
            <w:tcW w:w="1269" w:type="dxa"/>
          </w:tcPr>
          <w:p w14:paraId="3B1E3EBE" w14:textId="3576B2A9" w:rsidR="00F9664B" w:rsidRPr="00133F10" w:rsidRDefault="009459A5"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w:t>
            </w:r>
            <w:r w:rsidR="00471A2D">
              <w:rPr>
                <w:rFonts w:ascii="Browallia New" w:hAnsi="Browallia New" w:cs="Browallia New"/>
                <w:sz w:val="24"/>
                <w:szCs w:val="24"/>
              </w:rPr>
              <w:t>4</w:t>
            </w:r>
            <w:r>
              <w:rPr>
                <w:rFonts w:ascii="Browallia New" w:hAnsi="Browallia New" w:cs="Browallia New"/>
                <w:sz w:val="24"/>
                <w:szCs w:val="24"/>
              </w:rPr>
              <w:t>8</w:t>
            </w:r>
          </w:p>
        </w:tc>
        <w:tc>
          <w:tcPr>
            <w:tcW w:w="243" w:type="dxa"/>
          </w:tcPr>
          <w:p w14:paraId="1259C9CE" w14:textId="77777777" w:rsidR="00F9664B" w:rsidRPr="00133F10"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54" w:type="dxa"/>
            <w:vAlign w:val="bottom"/>
          </w:tcPr>
          <w:p w14:paraId="199FA1F4" w14:textId="4073040C" w:rsidR="00F9664B" w:rsidRPr="00133F10"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jc w:val="right"/>
              <w:rPr>
                <w:rFonts w:ascii="Browallia New" w:hAnsi="Browallia New" w:cs="Browallia New"/>
                <w:sz w:val="24"/>
                <w:szCs w:val="24"/>
              </w:rPr>
            </w:pPr>
            <w:r w:rsidRPr="00F9664B">
              <w:rPr>
                <w:rFonts w:ascii="Browallia New" w:hAnsi="Browallia New" w:cs="Browallia New"/>
                <w:sz w:val="24"/>
                <w:szCs w:val="24"/>
              </w:rPr>
              <w:t xml:space="preserve">              648 </w:t>
            </w:r>
          </w:p>
        </w:tc>
        <w:tc>
          <w:tcPr>
            <w:tcW w:w="248" w:type="dxa"/>
          </w:tcPr>
          <w:p w14:paraId="1C14D75F" w14:textId="77777777" w:rsidR="00F9664B" w:rsidRPr="00133F10"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Pr>
          <w:p w14:paraId="66972729" w14:textId="2C79B32E" w:rsidR="00F9664B" w:rsidRPr="00133F10" w:rsidRDefault="009F4493"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282</w:t>
            </w:r>
          </w:p>
        </w:tc>
        <w:tc>
          <w:tcPr>
            <w:tcW w:w="254" w:type="dxa"/>
          </w:tcPr>
          <w:p w14:paraId="4FC62CF4" w14:textId="77777777" w:rsidR="00F9664B" w:rsidRPr="0068079D"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vAlign w:val="bottom"/>
          </w:tcPr>
          <w:p w14:paraId="00B77D69" w14:textId="4BE7232B" w:rsidR="00F9664B" w:rsidRPr="00133F10"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9664B">
              <w:rPr>
                <w:rFonts w:ascii="Browallia New" w:hAnsi="Browallia New" w:cs="Browallia New"/>
                <w:sz w:val="24"/>
                <w:szCs w:val="24"/>
              </w:rPr>
              <w:t xml:space="preserve">              282 </w:t>
            </w:r>
          </w:p>
        </w:tc>
      </w:tr>
      <w:tr w:rsidR="00F9664B" w:rsidRPr="0068079D" w14:paraId="2BFE9B1C" w14:textId="77777777" w:rsidTr="00E72A26">
        <w:trPr>
          <w:cantSplit/>
          <w:trHeight w:val="135"/>
        </w:trPr>
        <w:tc>
          <w:tcPr>
            <w:tcW w:w="2085" w:type="dxa"/>
            <w:vAlign w:val="bottom"/>
          </w:tcPr>
          <w:p w14:paraId="07F5F5A1" w14:textId="2794010D" w:rsidR="00F9664B" w:rsidRPr="0068079D"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เกินกว่า </w:t>
            </w:r>
            <w:r w:rsidRPr="0068079D">
              <w:rPr>
                <w:rFonts w:ascii="Browallia New" w:hAnsi="Browallia New" w:cs="Browallia New"/>
                <w:sz w:val="24"/>
                <w:szCs w:val="24"/>
              </w:rPr>
              <w:t xml:space="preserve">1 </w:t>
            </w:r>
            <w:r w:rsidRPr="0068079D">
              <w:rPr>
                <w:rFonts w:ascii="Browallia New" w:hAnsi="Browallia New" w:cs="Browallia New"/>
                <w:sz w:val="24"/>
                <w:szCs w:val="24"/>
                <w:cs/>
              </w:rPr>
              <w:t xml:space="preserve">ปี แต่ไม่เกิน </w:t>
            </w:r>
            <w:r w:rsidRPr="0068079D">
              <w:rPr>
                <w:rFonts w:ascii="Browallia New" w:hAnsi="Browallia New" w:cs="Browallia New"/>
                <w:sz w:val="24"/>
                <w:szCs w:val="24"/>
              </w:rPr>
              <w:t xml:space="preserve">5 </w:t>
            </w:r>
            <w:r w:rsidRPr="0068079D">
              <w:rPr>
                <w:rFonts w:ascii="Browallia New" w:hAnsi="Browallia New" w:cs="Browallia New"/>
                <w:sz w:val="24"/>
                <w:szCs w:val="24"/>
                <w:cs/>
              </w:rPr>
              <w:t>ปี</w:t>
            </w:r>
          </w:p>
        </w:tc>
        <w:tc>
          <w:tcPr>
            <w:tcW w:w="1269" w:type="dxa"/>
            <w:tcBorders>
              <w:bottom w:val="single" w:sz="4" w:space="0" w:color="auto"/>
            </w:tcBorders>
          </w:tcPr>
          <w:p w14:paraId="01DCDE8F" w14:textId="13086630" w:rsidR="00F9664B" w:rsidRPr="00133F10" w:rsidRDefault="00471A2D"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918</w:t>
            </w:r>
          </w:p>
        </w:tc>
        <w:tc>
          <w:tcPr>
            <w:tcW w:w="243" w:type="dxa"/>
            <w:vAlign w:val="bottom"/>
          </w:tcPr>
          <w:p w14:paraId="1152C8DA" w14:textId="77777777" w:rsidR="00F9664B" w:rsidRPr="00133F10"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54" w:type="dxa"/>
            <w:tcBorders>
              <w:bottom w:val="single" w:sz="4" w:space="0" w:color="auto"/>
            </w:tcBorders>
            <w:vAlign w:val="bottom"/>
          </w:tcPr>
          <w:p w14:paraId="2FF00FD1" w14:textId="1E6F0FA1" w:rsidR="00F9664B" w:rsidRPr="00133F10"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jc w:val="right"/>
              <w:rPr>
                <w:rFonts w:ascii="Browallia New" w:hAnsi="Browallia New" w:cs="Browallia New"/>
                <w:sz w:val="24"/>
                <w:szCs w:val="24"/>
              </w:rPr>
            </w:pPr>
            <w:r w:rsidRPr="00F9664B">
              <w:rPr>
                <w:rFonts w:ascii="Browallia New" w:hAnsi="Browallia New" w:cs="Browallia New"/>
                <w:sz w:val="24"/>
                <w:szCs w:val="24"/>
              </w:rPr>
              <w:t xml:space="preserve">          1,080 </w:t>
            </w:r>
          </w:p>
        </w:tc>
        <w:tc>
          <w:tcPr>
            <w:tcW w:w="248" w:type="dxa"/>
            <w:vAlign w:val="bottom"/>
          </w:tcPr>
          <w:p w14:paraId="279B8D62" w14:textId="77777777" w:rsidR="00F9664B" w:rsidRPr="00133F10"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Borders>
              <w:bottom w:val="single" w:sz="4" w:space="0" w:color="auto"/>
            </w:tcBorders>
          </w:tcPr>
          <w:p w14:paraId="158BB4E2" w14:textId="237FADD8" w:rsidR="00F9664B" w:rsidRPr="00133F10" w:rsidRDefault="009F4493"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400</w:t>
            </w:r>
          </w:p>
        </w:tc>
        <w:tc>
          <w:tcPr>
            <w:tcW w:w="254" w:type="dxa"/>
            <w:vAlign w:val="bottom"/>
          </w:tcPr>
          <w:p w14:paraId="2BA6F222" w14:textId="77777777" w:rsidR="00F9664B" w:rsidRPr="0068079D"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Borders>
              <w:bottom w:val="single" w:sz="4" w:space="0" w:color="auto"/>
            </w:tcBorders>
            <w:vAlign w:val="bottom"/>
          </w:tcPr>
          <w:p w14:paraId="3EA3C663" w14:textId="29B3AD9C" w:rsidR="00F9664B" w:rsidRPr="00133F10"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9664B">
              <w:rPr>
                <w:rFonts w:ascii="Browallia New" w:hAnsi="Browallia New" w:cs="Browallia New"/>
                <w:sz w:val="24"/>
                <w:szCs w:val="24"/>
              </w:rPr>
              <w:t xml:space="preserve">              470 </w:t>
            </w:r>
          </w:p>
        </w:tc>
      </w:tr>
      <w:tr w:rsidR="00F9664B" w:rsidRPr="0068079D" w14:paraId="043A1774" w14:textId="77777777" w:rsidTr="00E72A26">
        <w:trPr>
          <w:cantSplit/>
          <w:trHeight w:val="135"/>
        </w:trPr>
        <w:tc>
          <w:tcPr>
            <w:tcW w:w="2085" w:type="dxa"/>
            <w:vAlign w:val="bottom"/>
          </w:tcPr>
          <w:p w14:paraId="1894B441" w14:textId="77777777" w:rsidR="00F9664B" w:rsidRPr="0068079D"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69" w:type="dxa"/>
            <w:tcBorders>
              <w:top w:val="single" w:sz="4" w:space="0" w:color="auto"/>
              <w:bottom w:val="single" w:sz="12" w:space="0" w:color="auto"/>
            </w:tcBorders>
          </w:tcPr>
          <w:p w14:paraId="1BD3DAC9" w14:textId="121B3AAF" w:rsidR="00F9664B" w:rsidRPr="00133F10" w:rsidRDefault="009459A5"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w:t>
            </w:r>
            <w:r w:rsidR="00471A2D">
              <w:rPr>
                <w:rFonts w:ascii="Browallia New" w:hAnsi="Browallia New" w:cs="Browallia New"/>
                <w:sz w:val="24"/>
                <w:szCs w:val="24"/>
              </w:rPr>
              <w:t>566</w:t>
            </w:r>
          </w:p>
        </w:tc>
        <w:tc>
          <w:tcPr>
            <w:tcW w:w="243" w:type="dxa"/>
          </w:tcPr>
          <w:p w14:paraId="297D1B33" w14:textId="77777777" w:rsidR="00F9664B" w:rsidRPr="0068079D"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54" w:type="dxa"/>
            <w:tcBorders>
              <w:top w:val="single" w:sz="4" w:space="0" w:color="auto"/>
              <w:bottom w:val="single" w:sz="12" w:space="0" w:color="auto"/>
            </w:tcBorders>
            <w:vAlign w:val="bottom"/>
          </w:tcPr>
          <w:p w14:paraId="3F8946A0" w14:textId="067D1D20" w:rsidR="00F9664B" w:rsidRPr="0068079D"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jc w:val="right"/>
              <w:rPr>
                <w:rFonts w:ascii="Browallia New" w:hAnsi="Browallia New" w:cs="Browallia New"/>
                <w:sz w:val="24"/>
                <w:szCs w:val="24"/>
              </w:rPr>
            </w:pPr>
            <w:r w:rsidRPr="00F9664B">
              <w:rPr>
                <w:rFonts w:ascii="Browallia New" w:hAnsi="Browallia New" w:cs="Browallia New"/>
                <w:sz w:val="24"/>
                <w:szCs w:val="24"/>
              </w:rPr>
              <w:t xml:space="preserve">          1,728 </w:t>
            </w:r>
          </w:p>
        </w:tc>
        <w:tc>
          <w:tcPr>
            <w:tcW w:w="248" w:type="dxa"/>
          </w:tcPr>
          <w:p w14:paraId="10672C76" w14:textId="77777777" w:rsidR="00F9664B" w:rsidRPr="0068079D"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61217784" w14:textId="3D05BF2A" w:rsidR="00F9664B" w:rsidRPr="00133F10" w:rsidRDefault="009F4493"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682</w:t>
            </w:r>
          </w:p>
        </w:tc>
        <w:tc>
          <w:tcPr>
            <w:tcW w:w="254" w:type="dxa"/>
          </w:tcPr>
          <w:p w14:paraId="5BF2FC30" w14:textId="77777777" w:rsidR="00F9664B" w:rsidRPr="0068079D"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vAlign w:val="bottom"/>
          </w:tcPr>
          <w:p w14:paraId="13C1933C" w14:textId="4B618BEC" w:rsidR="00F9664B" w:rsidRPr="00133F10" w:rsidRDefault="00F9664B" w:rsidP="00F9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9664B">
              <w:rPr>
                <w:rFonts w:ascii="Browallia New" w:hAnsi="Browallia New" w:cs="Browallia New"/>
                <w:sz w:val="24"/>
                <w:szCs w:val="24"/>
              </w:rPr>
              <w:t xml:space="preserve">              752 </w:t>
            </w:r>
          </w:p>
        </w:tc>
      </w:tr>
    </w:tbl>
    <w:p w14:paraId="0C2BEB5D" w14:textId="77777777" w:rsidR="00D30F32" w:rsidRPr="0068079D" w:rsidRDefault="00D30F32"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933ABD9" w14:textId="66774A05" w:rsidR="002A1DDA" w:rsidRPr="0068079D" w:rsidRDefault="00E24AF9" w:rsidP="00142CA0">
      <w:pPr>
        <w:pStyle w:val="ListParagraph"/>
        <w:numPr>
          <w:ilvl w:val="2"/>
          <w:numId w:val="33"/>
        </w:numPr>
        <w:tabs>
          <w:tab w:val="left" w:pos="993"/>
          <w:tab w:val="left" w:pos="1843"/>
        </w:tabs>
        <w:spacing w:line="240" w:lineRule="auto"/>
        <w:ind w:left="1560" w:hanging="426"/>
        <w:jc w:val="thaiDistribute"/>
        <w:rPr>
          <w:rFonts w:ascii="Browallia New" w:eastAsia="Arial Unicode MS" w:hAnsi="Browallia New" w:cs="Browallia New"/>
          <w:color w:val="000000" w:themeColor="text1"/>
          <w:spacing w:val="-4"/>
          <w:sz w:val="28"/>
        </w:rPr>
      </w:pPr>
      <w:r w:rsidRPr="0068079D">
        <w:rPr>
          <w:rFonts w:ascii="Browallia New" w:eastAsia="Arial Unicode MS" w:hAnsi="Browallia New" w:cs="Browallia New"/>
          <w:color w:val="000000" w:themeColor="text1"/>
          <w:spacing w:val="-4"/>
          <w:sz w:val="28"/>
          <w:cs/>
        </w:rPr>
        <w:t>ภาระผูกพันจากสัญญาบริการที่ยกเลิกไม่ได้</w:t>
      </w:r>
    </w:p>
    <w:p w14:paraId="7EB94076" w14:textId="77777777" w:rsidR="004D5755" w:rsidRPr="0068079D" w:rsidRDefault="004D5755" w:rsidP="004D5755">
      <w:pPr>
        <w:pStyle w:val="ListParagraph"/>
        <w:tabs>
          <w:tab w:val="left" w:pos="993"/>
          <w:tab w:val="left" w:pos="1843"/>
        </w:tabs>
        <w:spacing w:line="240" w:lineRule="auto"/>
        <w:ind w:left="1418"/>
        <w:jc w:val="thaiDistribute"/>
        <w:rPr>
          <w:rFonts w:ascii="Browallia New" w:eastAsia="Arial Unicode MS" w:hAnsi="Browallia New" w:cs="Browallia New"/>
          <w:color w:val="000000" w:themeColor="text1"/>
          <w:spacing w:val="-4"/>
          <w:sz w:val="28"/>
        </w:rPr>
      </w:pPr>
    </w:p>
    <w:p w14:paraId="6BA27AF1" w14:textId="1218C902" w:rsidR="007B1496" w:rsidRPr="0068079D" w:rsidRDefault="002A1DDA" w:rsidP="004D5755">
      <w:pPr>
        <w:pStyle w:val="ListParagraph"/>
        <w:tabs>
          <w:tab w:val="left" w:pos="2700"/>
        </w:tabs>
        <w:spacing w:after="0" w:line="240" w:lineRule="auto"/>
        <w:ind w:left="1843"/>
        <w:jc w:val="thaiDistribute"/>
        <w:rPr>
          <w:rFonts w:ascii="Browallia New" w:hAnsi="Browallia New" w:cs="Browallia New"/>
          <w:sz w:val="28"/>
        </w:rPr>
      </w:pPr>
      <w:r w:rsidRPr="0068079D">
        <w:rPr>
          <w:rFonts w:ascii="Browallia New" w:hAnsi="Browallia New" w:cs="Browallia New"/>
          <w:sz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85F1389" w14:textId="77777777" w:rsidR="001859DB" w:rsidRPr="0068079D" w:rsidRDefault="001859DB"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7826" w:type="dxa"/>
        <w:tblInd w:w="1560" w:type="dxa"/>
        <w:tblLayout w:type="fixed"/>
        <w:tblLook w:val="0000" w:firstRow="0" w:lastRow="0" w:firstColumn="0" w:lastColumn="0" w:noHBand="0" w:noVBand="0"/>
      </w:tblPr>
      <w:tblGrid>
        <w:gridCol w:w="2126"/>
        <w:gridCol w:w="1219"/>
        <w:gridCol w:w="243"/>
        <w:gridCol w:w="1219"/>
        <w:gridCol w:w="248"/>
        <w:gridCol w:w="1232"/>
        <w:gridCol w:w="254"/>
        <w:gridCol w:w="1273"/>
        <w:gridCol w:w="12"/>
      </w:tblGrid>
      <w:tr w:rsidR="001859DB" w:rsidRPr="0068079D" w14:paraId="1D09CBEE" w14:textId="77777777" w:rsidTr="002970A5">
        <w:trPr>
          <w:gridAfter w:val="1"/>
          <w:wAfter w:w="12" w:type="dxa"/>
          <w:cantSplit/>
          <w:tblHeader/>
        </w:trPr>
        <w:tc>
          <w:tcPr>
            <w:tcW w:w="2126" w:type="dxa"/>
          </w:tcPr>
          <w:p w14:paraId="600E337D"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688" w:type="dxa"/>
            <w:gridSpan w:val="7"/>
          </w:tcPr>
          <w:p w14:paraId="1BDA3401" w14:textId="3B4FFF36"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68079D">
              <w:rPr>
                <w:rFonts w:ascii="Browallia New" w:hAnsi="Browallia New" w:cs="Browallia New"/>
                <w:snapToGrid w:val="0"/>
                <w:sz w:val="24"/>
                <w:szCs w:val="24"/>
                <w:lang w:eastAsia="th-TH"/>
              </w:rPr>
              <w:t>(</w:t>
            </w:r>
            <w:proofErr w:type="gramStart"/>
            <w:r w:rsidRPr="0068079D">
              <w:rPr>
                <w:rFonts w:ascii="Browallia New" w:hAnsi="Browallia New" w:cs="Browallia New"/>
                <w:snapToGrid w:val="0"/>
                <w:sz w:val="24"/>
                <w:szCs w:val="24"/>
                <w:cs/>
                <w:lang w:eastAsia="th-TH"/>
              </w:rPr>
              <w:t>หน่วย</w:t>
            </w:r>
            <w:r w:rsidRPr="0068079D">
              <w:rPr>
                <w:rFonts w:ascii="Browallia New" w:hAnsi="Browallia New" w:cs="Browallia New"/>
                <w:snapToGrid w:val="0"/>
                <w:sz w:val="24"/>
                <w:szCs w:val="24"/>
                <w:lang w:eastAsia="th-TH"/>
              </w:rPr>
              <w:t xml:space="preserve"> :</w:t>
            </w:r>
            <w:proofErr w:type="gramEnd"/>
            <w:r w:rsidRPr="0068079D">
              <w:rPr>
                <w:rFonts w:ascii="Browallia New" w:hAnsi="Browallia New" w:cs="Browallia New"/>
                <w:snapToGrid w:val="0"/>
                <w:sz w:val="24"/>
                <w:szCs w:val="24"/>
                <w:lang w:eastAsia="th-TH"/>
              </w:rPr>
              <w:t xml:space="preserve"> </w:t>
            </w:r>
            <w:r w:rsidR="00F7734B" w:rsidRPr="0068079D">
              <w:rPr>
                <w:rFonts w:ascii="Browallia New" w:hAnsi="Browallia New" w:cs="Browallia New"/>
                <w:snapToGrid w:val="0"/>
                <w:sz w:val="24"/>
                <w:szCs w:val="24"/>
                <w:cs/>
                <w:lang w:eastAsia="th-TH"/>
              </w:rPr>
              <w:t>พัน</w:t>
            </w:r>
            <w:r w:rsidRPr="0068079D">
              <w:rPr>
                <w:rFonts w:ascii="Browallia New" w:hAnsi="Browallia New" w:cs="Browallia New"/>
                <w:snapToGrid w:val="0"/>
                <w:sz w:val="24"/>
                <w:szCs w:val="24"/>
                <w:cs/>
                <w:lang w:eastAsia="th-TH"/>
              </w:rPr>
              <w:t>บาท)</w:t>
            </w:r>
          </w:p>
        </w:tc>
      </w:tr>
      <w:tr w:rsidR="001859DB" w:rsidRPr="0068079D" w14:paraId="3105BB89" w14:textId="77777777" w:rsidTr="000D7819">
        <w:trPr>
          <w:cantSplit/>
          <w:tblHeader/>
        </w:trPr>
        <w:tc>
          <w:tcPr>
            <w:tcW w:w="2126" w:type="dxa"/>
          </w:tcPr>
          <w:p w14:paraId="1BE11A77"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81" w:type="dxa"/>
            <w:gridSpan w:val="3"/>
            <w:tcBorders>
              <w:bottom w:val="single" w:sz="4" w:space="0" w:color="auto"/>
            </w:tcBorders>
          </w:tcPr>
          <w:p w14:paraId="25C11921" w14:textId="624AE672" w:rsidR="001859DB"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1859DB" w:rsidRPr="0068079D">
              <w:rPr>
                <w:rFonts w:ascii="Browallia New" w:hAnsi="Browallia New" w:cs="Browallia New"/>
                <w:sz w:val="24"/>
                <w:szCs w:val="24"/>
                <w:cs/>
              </w:rPr>
              <w:t>เงินรวม</w:t>
            </w:r>
          </w:p>
        </w:tc>
        <w:tc>
          <w:tcPr>
            <w:tcW w:w="248" w:type="dxa"/>
          </w:tcPr>
          <w:p w14:paraId="7BEDCEEB"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6D27F598" w14:textId="40C66BA9" w:rsidR="001859DB" w:rsidRPr="0068079D"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68079D">
              <w:rPr>
                <w:rFonts w:ascii="Browallia New" w:hAnsi="Browallia New" w:cs="Browallia New"/>
                <w:sz w:val="24"/>
                <w:szCs w:val="24"/>
                <w:cs/>
              </w:rPr>
              <w:t>ข้อมูลทางการ</w:t>
            </w:r>
            <w:r w:rsidR="001859DB" w:rsidRPr="0068079D">
              <w:rPr>
                <w:rFonts w:ascii="Browallia New" w:hAnsi="Browallia New" w:cs="Browallia New"/>
                <w:sz w:val="24"/>
                <w:szCs w:val="24"/>
                <w:cs/>
              </w:rPr>
              <w:t>เงินเฉพาะบริษัท</w:t>
            </w:r>
          </w:p>
        </w:tc>
      </w:tr>
      <w:tr w:rsidR="00582017" w:rsidRPr="0068079D" w14:paraId="0A96E563" w14:textId="77777777" w:rsidTr="002970A5">
        <w:trPr>
          <w:cantSplit/>
          <w:tblHeader/>
        </w:trPr>
        <w:tc>
          <w:tcPr>
            <w:tcW w:w="2126" w:type="dxa"/>
          </w:tcPr>
          <w:p w14:paraId="43F83F3A" w14:textId="77777777" w:rsidR="00582017" w:rsidRPr="0068079D" w:rsidRDefault="00582017" w:rsidP="00582017">
            <w:pPr>
              <w:pStyle w:val="a0"/>
              <w:tabs>
                <w:tab w:val="clear" w:pos="360"/>
                <w:tab w:val="clear" w:pos="720"/>
                <w:tab w:val="clear" w:pos="1080"/>
              </w:tabs>
              <w:rPr>
                <w:rFonts w:ascii="Browallia New" w:hAnsi="Browallia New" w:cs="Browallia New"/>
                <w:sz w:val="24"/>
                <w:szCs w:val="24"/>
                <w:lang w:val="en-US"/>
              </w:rPr>
            </w:pPr>
          </w:p>
        </w:tc>
        <w:tc>
          <w:tcPr>
            <w:tcW w:w="1219" w:type="dxa"/>
            <w:tcBorders>
              <w:top w:val="single" w:sz="4" w:space="0" w:color="auto"/>
              <w:bottom w:val="single" w:sz="4" w:space="0" w:color="auto"/>
            </w:tcBorders>
            <w:vAlign w:val="bottom"/>
          </w:tcPr>
          <w:p w14:paraId="259E6059" w14:textId="0CA3C1C3" w:rsidR="00582017" w:rsidRPr="0068079D" w:rsidRDefault="00582017" w:rsidP="00582017">
            <w:pPr>
              <w:tabs>
                <w:tab w:val="clear" w:pos="907"/>
              </w:tabs>
              <w:spacing w:line="240" w:lineRule="auto"/>
              <w:ind w:left="-108" w:right="-108"/>
              <w:jc w:val="center"/>
              <w:rPr>
                <w:rFonts w:ascii="Browallia New" w:hAnsi="Browallia New" w:cs="Browallia New"/>
                <w:sz w:val="24"/>
                <w:szCs w:val="24"/>
                <w:cs/>
              </w:rPr>
            </w:pPr>
            <w:r w:rsidRPr="00582017">
              <w:rPr>
                <w:rFonts w:ascii="Browallia New" w:eastAsia="SimSun" w:hAnsi="Browallia New" w:cs="Browallia New"/>
                <w:sz w:val="24"/>
                <w:szCs w:val="24"/>
                <w:lang w:val="en-GB"/>
              </w:rPr>
              <w:t>31</w:t>
            </w:r>
            <w:r w:rsidRPr="00582017">
              <w:rPr>
                <w:rFonts w:ascii="Browallia New" w:eastAsia="SimSun" w:hAnsi="Browallia New" w:cs="Browallia New"/>
                <w:sz w:val="24"/>
                <w:szCs w:val="24"/>
                <w:cs/>
                <w:lang w:val="en-GB"/>
              </w:rPr>
              <w:t xml:space="preserve"> มีนาคม</w:t>
            </w:r>
            <w:r w:rsidRPr="0068079D">
              <w:rPr>
                <w:rFonts w:ascii="Browallia New" w:eastAsia="SimSun" w:hAnsi="Browallia New" w:cs="Browallia New"/>
                <w:sz w:val="24"/>
                <w:szCs w:val="24"/>
                <w:lang w:val="en-GB"/>
              </w:rPr>
              <w:br/>
            </w:r>
            <w:r w:rsidRPr="0068079D">
              <w:rPr>
                <w:rFonts w:ascii="Browallia New" w:eastAsia="SimSun" w:hAnsi="Browallia New" w:cs="Browallia New"/>
                <w:sz w:val="24"/>
                <w:szCs w:val="24"/>
              </w:rPr>
              <w:t>256</w:t>
            </w:r>
            <w:r>
              <w:rPr>
                <w:rFonts w:ascii="Browallia New" w:eastAsia="SimSun" w:hAnsi="Browallia New" w:cs="Browallia New"/>
                <w:sz w:val="24"/>
                <w:szCs w:val="24"/>
              </w:rPr>
              <w:t>9</w:t>
            </w:r>
          </w:p>
        </w:tc>
        <w:tc>
          <w:tcPr>
            <w:tcW w:w="243" w:type="dxa"/>
            <w:tcBorders>
              <w:top w:val="single" w:sz="4" w:space="0" w:color="auto"/>
            </w:tcBorders>
            <w:vAlign w:val="bottom"/>
          </w:tcPr>
          <w:p w14:paraId="47E30CB9" w14:textId="77777777" w:rsidR="00582017" w:rsidRPr="0068079D" w:rsidRDefault="00582017" w:rsidP="00582017">
            <w:pPr>
              <w:tabs>
                <w:tab w:val="clear" w:pos="907"/>
              </w:tabs>
              <w:spacing w:line="240" w:lineRule="auto"/>
              <w:ind w:left="-108" w:right="-108"/>
              <w:jc w:val="center"/>
              <w:rPr>
                <w:rFonts w:ascii="Browallia New" w:hAnsi="Browallia New" w:cs="Browallia New"/>
                <w:sz w:val="24"/>
                <w:szCs w:val="24"/>
                <w:cs/>
              </w:rPr>
            </w:pPr>
          </w:p>
        </w:tc>
        <w:tc>
          <w:tcPr>
            <w:tcW w:w="1219" w:type="dxa"/>
            <w:tcBorders>
              <w:top w:val="single" w:sz="4" w:space="0" w:color="auto"/>
              <w:bottom w:val="single" w:sz="4" w:space="0" w:color="auto"/>
            </w:tcBorders>
            <w:vAlign w:val="bottom"/>
          </w:tcPr>
          <w:p w14:paraId="6C6BFF9A" w14:textId="0203EA44" w:rsidR="00582017" w:rsidRPr="0068079D" w:rsidRDefault="00582017" w:rsidP="00582017">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w:t>
            </w:r>
            <w:r>
              <w:rPr>
                <w:rFonts w:ascii="Browallia New" w:hAnsi="Browallia New" w:cs="Browallia New"/>
                <w:sz w:val="24"/>
                <w:szCs w:val="24"/>
                <w:lang w:val="en-GB"/>
              </w:rPr>
              <w:t>8</w:t>
            </w:r>
          </w:p>
        </w:tc>
        <w:tc>
          <w:tcPr>
            <w:tcW w:w="248" w:type="dxa"/>
            <w:vAlign w:val="bottom"/>
          </w:tcPr>
          <w:p w14:paraId="0639B474" w14:textId="77777777" w:rsidR="00582017" w:rsidRPr="0068079D" w:rsidRDefault="00582017" w:rsidP="00582017">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ECC8334" w14:textId="307C9B16" w:rsidR="00582017" w:rsidRPr="0068079D" w:rsidRDefault="00582017" w:rsidP="00582017">
            <w:pPr>
              <w:tabs>
                <w:tab w:val="clear" w:pos="907"/>
              </w:tabs>
              <w:spacing w:line="240" w:lineRule="auto"/>
              <w:ind w:left="-108" w:right="-108"/>
              <w:jc w:val="center"/>
              <w:rPr>
                <w:rFonts w:ascii="Browallia New" w:hAnsi="Browallia New" w:cs="Browallia New"/>
                <w:sz w:val="24"/>
                <w:szCs w:val="24"/>
                <w:lang w:val="en-GB"/>
              </w:rPr>
            </w:pPr>
            <w:r w:rsidRPr="00582017">
              <w:rPr>
                <w:rFonts w:ascii="Browallia New" w:eastAsia="SimSun" w:hAnsi="Browallia New" w:cs="Browallia New"/>
                <w:sz w:val="24"/>
                <w:szCs w:val="24"/>
                <w:lang w:val="en-GB"/>
              </w:rPr>
              <w:t>31</w:t>
            </w:r>
            <w:r w:rsidRPr="00582017">
              <w:rPr>
                <w:rFonts w:ascii="Browallia New" w:eastAsia="SimSun" w:hAnsi="Browallia New" w:cs="Browallia New"/>
                <w:sz w:val="24"/>
                <w:szCs w:val="24"/>
                <w:cs/>
                <w:lang w:val="en-GB"/>
              </w:rPr>
              <w:t xml:space="preserve"> มีนาคม</w:t>
            </w:r>
            <w:r w:rsidRPr="0068079D">
              <w:rPr>
                <w:rFonts w:ascii="Browallia New" w:eastAsia="SimSun" w:hAnsi="Browallia New" w:cs="Browallia New"/>
                <w:sz w:val="24"/>
                <w:szCs w:val="24"/>
                <w:lang w:val="en-GB"/>
              </w:rPr>
              <w:br/>
            </w:r>
            <w:r w:rsidRPr="0068079D">
              <w:rPr>
                <w:rFonts w:ascii="Browallia New" w:eastAsia="SimSun" w:hAnsi="Browallia New" w:cs="Browallia New"/>
                <w:sz w:val="24"/>
                <w:szCs w:val="24"/>
              </w:rPr>
              <w:t>256</w:t>
            </w:r>
            <w:r>
              <w:rPr>
                <w:rFonts w:ascii="Browallia New" w:eastAsia="SimSun" w:hAnsi="Browallia New" w:cs="Browallia New"/>
                <w:sz w:val="24"/>
                <w:szCs w:val="24"/>
              </w:rPr>
              <w:t>9</w:t>
            </w:r>
          </w:p>
        </w:tc>
        <w:tc>
          <w:tcPr>
            <w:tcW w:w="254" w:type="dxa"/>
            <w:tcBorders>
              <w:top w:val="single" w:sz="4" w:space="0" w:color="auto"/>
            </w:tcBorders>
            <w:vAlign w:val="bottom"/>
          </w:tcPr>
          <w:p w14:paraId="36D26384" w14:textId="77777777" w:rsidR="00582017" w:rsidRPr="0068079D" w:rsidRDefault="00582017" w:rsidP="00582017">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4040A215" w14:textId="07128BFE" w:rsidR="00582017" w:rsidRPr="0068079D" w:rsidRDefault="00582017" w:rsidP="00582017">
            <w:pPr>
              <w:tabs>
                <w:tab w:val="clear" w:pos="907"/>
              </w:tabs>
              <w:spacing w:line="240" w:lineRule="auto"/>
              <w:ind w:left="-108" w:right="-108"/>
              <w:jc w:val="center"/>
              <w:rPr>
                <w:rFonts w:ascii="Browallia New" w:hAnsi="Browallia New" w:cs="Browallia New"/>
                <w:sz w:val="24"/>
                <w:szCs w:val="24"/>
                <w:cs/>
              </w:rPr>
            </w:pPr>
            <w:r w:rsidRPr="0068079D">
              <w:rPr>
                <w:rFonts w:ascii="Browallia New" w:hAnsi="Browallia New" w:cs="Browallia New"/>
                <w:sz w:val="24"/>
                <w:szCs w:val="24"/>
                <w:lang w:val="en-GB"/>
              </w:rPr>
              <w:t>31</w:t>
            </w:r>
            <w:r w:rsidRPr="0068079D">
              <w:rPr>
                <w:rFonts w:ascii="Browallia New" w:hAnsi="Browallia New" w:cs="Browallia New"/>
                <w:sz w:val="24"/>
                <w:szCs w:val="24"/>
                <w:cs/>
              </w:rPr>
              <w:t xml:space="preserve"> ธันวาคม    </w:t>
            </w:r>
            <w:r w:rsidRPr="0068079D">
              <w:rPr>
                <w:rFonts w:ascii="Browallia New" w:hAnsi="Browallia New" w:cs="Browallia New"/>
                <w:sz w:val="24"/>
                <w:szCs w:val="24"/>
                <w:lang w:val="en-GB"/>
              </w:rPr>
              <w:t>256</w:t>
            </w:r>
            <w:r>
              <w:rPr>
                <w:rFonts w:ascii="Browallia New" w:hAnsi="Browallia New" w:cs="Browallia New"/>
                <w:sz w:val="24"/>
                <w:szCs w:val="24"/>
                <w:lang w:val="en-GB"/>
              </w:rPr>
              <w:t>8</w:t>
            </w:r>
          </w:p>
        </w:tc>
      </w:tr>
      <w:tr w:rsidR="001859DB" w:rsidRPr="0068079D" w14:paraId="5A91C3DC" w14:textId="77777777" w:rsidTr="002970A5">
        <w:trPr>
          <w:cantSplit/>
        </w:trPr>
        <w:tc>
          <w:tcPr>
            <w:tcW w:w="2126" w:type="dxa"/>
            <w:vAlign w:val="bottom"/>
          </w:tcPr>
          <w:p w14:paraId="59EAADB4"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9" w:type="dxa"/>
            <w:vAlign w:val="bottom"/>
          </w:tcPr>
          <w:p w14:paraId="1B16A8B6"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4F530B2F"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19" w:type="dxa"/>
            <w:vAlign w:val="bottom"/>
          </w:tcPr>
          <w:p w14:paraId="3FE0E556"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31CAF739"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527B1D86"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8287306"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22D182C0" w14:textId="77777777" w:rsidR="001859DB" w:rsidRPr="0068079D"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3E7FED" w:rsidRPr="0068079D" w14:paraId="1C131F5A" w14:textId="77777777" w:rsidTr="00F427A0">
        <w:trPr>
          <w:cantSplit/>
          <w:trHeight w:val="135"/>
        </w:trPr>
        <w:tc>
          <w:tcPr>
            <w:tcW w:w="2126" w:type="dxa"/>
            <w:vAlign w:val="bottom"/>
          </w:tcPr>
          <w:p w14:paraId="2513AD09" w14:textId="77777777" w:rsidR="003E7FED" w:rsidRPr="0068079D"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68079D">
              <w:rPr>
                <w:rFonts w:ascii="Browallia New" w:hAnsi="Browallia New" w:cs="Browallia New"/>
                <w:sz w:val="24"/>
                <w:szCs w:val="24"/>
                <w:cs/>
              </w:rPr>
              <w:t xml:space="preserve">ไม่เกิน </w:t>
            </w:r>
            <w:r w:rsidRPr="0068079D">
              <w:rPr>
                <w:rFonts w:ascii="Browallia New" w:hAnsi="Browallia New" w:cs="Browallia New"/>
                <w:sz w:val="24"/>
                <w:szCs w:val="24"/>
              </w:rPr>
              <w:t xml:space="preserve">1 </w:t>
            </w:r>
            <w:r w:rsidRPr="0068079D">
              <w:rPr>
                <w:rFonts w:ascii="Browallia New" w:hAnsi="Browallia New" w:cs="Browallia New"/>
                <w:sz w:val="24"/>
                <w:szCs w:val="24"/>
                <w:cs/>
              </w:rPr>
              <w:t>ปี</w:t>
            </w:r>
          </w:p>
        </w:tc>
        <w:tc>
          <w:tcPr>
            <w:tcW w:w="1219" w:type="dxa"/>
          </w:tcPr>
          <w:p w14:paraId="7EE1EB23" w14:textId="58786958" w:rsidR="003E7FED" w:rsidRPr="00752B44" w:rsidRDefault="009F4493"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326</w:t>
            </w:r>
            <w:r w:rsidR="00173A70">
              <w:rPr>
                <w:rFonts w:ascii="Browallia New" w:hAnsi="Browallia New" w:cs="Browallia New"/>
                <w:sz w:val="24"/>
                <w:szCs w:val="24"/>
              </w:rPr>
              <w:t>,146</w:t>
            </w:r>
          </w:p>
        </w:tc>
        <w:tc>
          <w:tcPr>
            <w:tcW w:w="243" w:type="dxa"/>
          </w:tcPr>
          <w:p w14:paraId="3C0698BF" w14:textId="77777777" w:rsidR="003E7FED" w:rsidRPr="00752B44"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19" w:type="dxa"/>
          </w:tcPr>
          <w:p w14:paraId="641EBB1D" w14:textId="6EE1F019" w:rsidR="003E7FED" w:rsidRPr="00752B44"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E7FED">
              <w:rPr>
                <w:rFonts w:ascii="Browallia New" w:hAnsi="Browallia New" w:cs="Browallia New"/>
                <w:sz w:val="24"/>
                <w:szCs w:val="24"/>
              </w:rPr>
              <w:t xml:space="preserve"> 23,170 </w:t>
            </w:r>
          </w:p>
        </w:tc>
        <w:tc>
          <w:tcPr>
            <w:tcW w:w="248" w:type="dxa"/>
          </w:tcPr>
          <w:p w14:paraId="09FD3EAD" w14:textId="77777777" w:rsidR="003E7FED" w:rsidRPr="00752B44"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Pr>
          <w:p w14:paraId="535A1EFB" w14:textId="6521FD05" w:rsidR="003E7FED" w:rsidRPr="00752B44" w:rsidRDefault="00173A70" w:rsidP="003E7F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18,851</w:t>
            </w:r>
          </w:p>
        </w:tc>
        <w:tc>
          <w:tcPr>
            <w:tcW w:w="254" w:type="dxa"/>
          </w:tcPr>
          <w:p w14:paraId="43635C80" w14:textId="77777777" w:rsidR="003E7FED" w:rsidRPr="0068079D" w:rsidRDefault="003E7FED" w:rsidP="003E7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Pr>
          <w:p w14:paraId="55E061C1" w14:textId="7EEA6C8F" w:rsidR="003E7FED" w:rsidRPr="00752B44" w:rsidRDefault="003E7FED" w:rsidP="003E7F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752B44">
              <w:rPr>
                <w:rFonts w:ascii="Browallia New" w:hAnsi="Browallia New" w:cs="Browallia New"/>
                <w:sz w:val="24"/>
                <w:szCs w:val="24"/>
              </w:rPr>
              <w:t xml:space="preserve"> </w:t>
            </w:r>
            <w:r w:rsidR="00F93AEC">
              <w:rPr>
                <w:rFonts w:ascii="Browallia New" w:hAnsi="Browallia New" w:cs="Browallia New"/>
                <w:sz w:val="24"/>
                <w:szCs w:val="24"/>
              </w:rPr>
              <w:t>1,776</w:t>
            </w:r>
            <w:r w:rsidRPr="00752B44">
              <w:rPr>
                <w:rFonts w:ascii="Browallia New" w:hAnsi="Browallia New" w:cs="Browallia New"/>
                <w:sz w:val="24"/>
                <w:szCs w:val="24"/>
              </w:rPr>
              <w:t xml:space="preserve"> </w:t>
            </w:r>
          </w:p>
        </w:tc>
      </w:tr>
      <w:tr w:rsidR="00173A70" w:rsidRPr="0068079D" w14:paraId="58D9E084" w14:textId="77777777" w:rsidTr="00173A70">
        <w:trPr>
          <w:cantSplit/>
          <w:trHeight w:val="135"/>
        </w:trPr>
        <w:tc>
          <w:tcPr>
            <w:tcW w:w="2126" w:type="dxa"/>
            <w:vAlign w:val="bottom"/>
          </w:tcPr>
          <w:p w14:paraId="24A68B4D" w14:textId="4F27FBEE" w:rsidR="00173A70" w:rsidRPr="0068079D"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1" w:hanging="161"/>
              <w:rPr>
                <w:rFonts w:ascii="Browallia New" w:hAnsi="Browallia New" w:cs="Browallia New"/>
                <w:sz w:val="24"/>
                <w:szCs w:val="24"/>
                <w:cs/>
              </w:rPr>
            </w:pPr>
            <w:r w:rsidRPr="0068079D">
              <w:rPr>
                <w:rFonts w:ascii="Browallia New" w:hAnsi="Browallia New" w:cs="Browallia New"/>
                <w:sz w:val="24"/>
                <w:szCs w:val="24"/>
                <w:cs/>
              </w:rPr>
              <w:t xml:space="preserve">เกินกว่า </w:t>
            </w:r>
            <w:r w:rsidRPr="0068079D">
              <w:rPr>
                <w:rFonts w:ascii="Browallia New" w:hAnsi="Browallia New" w:cs="Browallia New"/>
                <w:sz w:val="24"/>
                <w:szCs w:val="24"/>
              </w:rPr>
              <w:t xml:space="preserve">1 </w:t>
            </w:r>
            <w:r w:rsidRPr="0068079D">
              <w:rPr>
                <w:rFonts w:ascii="Browallia New" w:hAnsi="Browallia New" w:cs="Browallia New"/>
                <w:sz w:val="24"/>
                <w:szCs w:val="24"/>
                <w:cs/>
              </w:rPr>
              <w:t>ปี</w:t>
            </w:r>
            <w:r w:rsidR="00C04029">
              <w:rPr>
                <w:rFonts w:ascii="Browallia New" w:hAnsi="Browallia New" w:cs="Browallia New"/>
                <w:sz w:val="24"/>
                <w:szCs w:val="24"/>
              </w:rPr>
              <w:t xml:space="preserve"> </w:t>
            </w:r>
            <w:r w:rsidRPr="0068079D">
              <w:rPr>
                <w:rFonts w:ascii="Browallia New" w:hAnsi="Browallia New" w:cs="Browallia New"/>
                <w:sz w:val="24"/>
                <w:szCs w:val="24"/>
                <w:cs/>
              </w:rPr>
              <w:t xml:space="preserve">แต่ไม่เกิน </w:t>
            </w:r>
            <w:r w:rsidRPr="0068079D">
              <w:rPr>
                <w:rFonts w:ascii="Browallia New" w:hAnsi="Browallia New" w:cs="Browallia New"/>
                <w:sz w:val="24"/>
                <w:szCs w:val="24"/>
              </w:rPr>
              <w:t xml:space="preserve">5 </w:t>
            </w:r>
            <w:r w:rsidRPr="0068079D">
              <w:rPr>
                <w:rFonts w:ascii="Browallia New" w:hAnsi="Browallia New" w:cs="Browallia New"/>
                <w:sz w:val="24"/>
                <w:szCs w:val="24"/>
                <w:cs/>
              </w:rPr>
              <w:t>ปี</w:t>
            </w:r>
          </w:p>
        </w:tc>
        <w:tc>
          <w:tcPr>
            <w:tcW w:w="1219" w:type="dxa"/>
            <w:tcBorders>
              <w:bottom w:val="single" w:sz="4" w:space="0" w:color="auto"/>
            </w:tcBorders>
          </w:tcPr>
          <w:p w14:paraId="243AC704" w14:textId="11A2F5FB" w:rsidR="00173A70" w:rsidRPr="00752B44"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566,505</w:t>
            </w:r>
          </w:p>
        </w:tc>
        <w:tc>
          <w:tcPr>
            <w:tcW w:w="243" w:type="dxa"/>
            <w:vAlign w:val="bottom"/>
          </w:tcPr>
          <w:p w14:paraId="7DF1A736" w14:textId="77777777" w:rsidR="00173A70" w:rsidRPr="00752B44"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19" w:type="dxa"/>
            <w:tcBorders>
              <w:bottom w:val="single" w:sz="4" w:space="0" w:color="auto"/>
            </w:tcBorders>
          </w:tcPr>
          <w:p w14:paraId="3AA8BCC0" w14:textId="576D9419" w:rsidR="00173A70" w:rsidRPr="00752B44"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E7FED">
              <w:rPr>
                <w:rFonts w:ascii="Browallia New" w:hAnsi="Browallia New" w:cs="Browallia New"/>
                <w:sz w:val="24"/>
                <w:szCs w:val="24"/>
              </w:rPr>
              <w:t xml:space="preserve"> 579 </w:t>
            </w:r>
          </w:p>
        </w:tc>
        <w:tc>
          <w:tcPr>
            <w:tcW w:w="248" w:type="dxa"/>
            <w:vAlign w:val="bottom"/>
          </w:tcPr>
          <w:p w14:paraId="765DEE95" w14:textId="77777777" w:rsidR="00173A70" w:rsidRPr="00752B44"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Borders>
              <w:bottom w:val="single" w:sz="4" w:space="0" w:color="auto"/>
            </w:tcBorders>
            <w:vAlign w:val="bottom"/>
          </w:tcPr>
          <w:p w14:paraId="0C96CC5C" w14:textId="47CE9AC0" w:rsidR="00173A70" w:rsidRPr="00752B44" w:rsidRDefault="00173A70" w:rsidP="00173A70">
            <w:pPr>
              <w:tabs>
                <w:tab w:val="clear" w:pos="227"/>
                <w:tab w:val="clear" w:pos="454"/>
                <w:tab w:val="clear" w:pos="680"/>
                <w:tab w:val="clear" w:pos="907"/>
                <w:tab w:val="left" w:pos="540"/>
                <w:tab w:val="left" w:pos="594"/>
              </w:tabs>
              <w:jc w:val="right"/>
              <w:rPr>
                <w:rFonts w:ascii="Browallia New" w:hAnsi="Browallia New" w:cs="Browallia New"/>
                <w:sz w:val="24"/>
                <w:szCs w:val="24"/>
              </w:rPr>
            </w:pPr>
            <w:r>
              <w:rPr>
                <w:rFonts w:ascii="Browallia New" w:hAnsi="Browallia New" w:cs="Browallia New"/>
                <w:sz w:val="24"/>
                <w:szCs w:val="24"/>
              </w:rPr>
              <w:t>28,247</w:t>
            </w:r>
          </w:p>
        </w:tc>
        <w:tc>
          <w:tcPr>
            <w:tcW w:w="254" w:type="dxa"/>
          </w:tcPr>
          <w:p w14:paraId="102A8D36" w14:textId="77777777" w:rsidR="00173A70" w:rsidRPr="0068079D"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Borders>
              <w:bottom w:val="single" w:sz="4" w:space="0" w:color="auto"/>
            </w:tcBorders>
            <w:vAlign w:val="bottom"/>
          </w:tcPr>
          <w:p w14:paraId="4B781567" w14:textId="2211611B" w:rsidR="00173A70" w:rsidRPr="00752B44" w:rsidRDefault="00173A70" w:rsidP="00173A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0"/>
                <w:szCs w:val="20"/>
                <w:lang w:val="en-GB"/>
              </w:rPr>
              <w:t xml:space="preserve">             </w:t>
            </w:r>
            <w:r w:rsidRPr="00CD31A7">
              <w:rPr>
                <w:rFonts w:ascii="Browallia New" w:hAnsi="Browallia New" w:cs="Browallia New"/>
                <w:sz w:val="20"/>
                <w:szCs w:val="20"/>
                <w:lang w:val="en-GB"/>
              </w:rPr>
              <w:t>-</w:t>
            </w:r>
          </w:p>
        </w:tc>
      </w:tr>
      <w:tr w:rsidR="00173A70" w:rsidRPr="0068079D" w14:paraId="3255112D" w14:textId="77777777" w:rsidTr="00F427A0">
        <w:trPr>
          <w:cantSplit/>
          <w:trHeight w:val="135"/>
        </w:trPr>
        <w:tc>
          <w:tcPr>
            <w:tcW w:w="2126" w:type="dxa"/>
            <w:vAlign w:val="bottom"/>
          </w:tcPr>
          <w:p w14:paraId="39870876" w14:textId="77777777" w:rsidR="00173A70" w:rsidRPr="0068079D"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19" w:type="dxa"/>
            <w:tcBorders>
              <w:top w:val="single" w:sz="4" w:space="0" w:color="auto"/>
              <w:bottom w:val="single" w:sz="12" w:space="0" w:color="auto"/>
            </w:tcBorders>
          </w:tcPr>
          <w:p w14:paraId="0C5C6EE9" w14:textId="2F30D972" w:rsidR="00173A70" w:rsidRPr="00752B44"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892,65</w:t>
            </w:r>
            <w:r w:rsidR="004A6429">
              <w:rPr>
                <w:rFonts w:ascii="Browallia New" w:hAnsi="Browallia New" w:cs="Browallia New"/>
                <w:sz w:val="24"/>
                <w:szCs w:val="24"/>
              </w:rPr>
              <w:t>1</w:t>
            </w:r>
          </w:p>
        </w:tc>
        <w:tc>
          <w:tcPr>
            <w:tcW w:w="243" w:type="dxa"/>
          </w:tcPr>
          <w:p w14:paraId="5117A487" w14:textId="77777777" w:rsidR="00173A70" w:rsidRPr="0068079D"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19" w:type="dxa"/>
            <w:tcBorders>
              <w:top w:val="single" w:sz="4" w:space="0" w:color="auto"/>
              <w:bottom w:val="single" w:sz="12" w:space="0" w:color="auto"/>
            </w:tcBorders>
          </w:tcPr>
          <w:p w14:paraId="130FBE9D" w14:textId="61E5EF6F" w:rsidR="00173A70" w:rsidRPr="0068079D"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E7FED">
              <w:rPr>
                <w:rFonts w:ascii="Browallia New" w:hAnsi="Browallia New" w:cs="Browallia New"/>
                <w:sz w:val="24"/>
                <w:szCs w:val="24"/>
              </w:rPr>
              <w:t xml:space="preserve"> 23,749 </w:t>
            </w:r>
          </w:p>
        </w:tc>
        <w:tc>
          <w:tcPr>
            <w:tcW w:w="248" w:type="dxa"/>
          </w:tcPr>
          <w:p w14:paraId="5E105244" w14:textId="77777777" w:rsidR="00173A70" w:rsidRPr="0068079D"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3330F49D" w14:textId="4B7DC001" w:rsidR="00173A70" w:rsidRPr="00752B44" w:rsidRDefault="00173A70" w:rsidP="00173A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47,098</w:t>
            </w:r>
          </w:p>
        </w:tc>
        <w:tc>
          <w:tcPr>
            <w:tcW w:w="254" w:type="dxa"/>
          </w:tcPr>
          <w:p w14:paraId="7824F2D0" w14:textId="77777777" w:rsidR="00173A70" w:rsidRPr="0068079D" w:rsidRDefault="00173A70" w:rsidP="0017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tcPr>
          <w:p w14:paraId="3C841637" w14:textId="5D78E7A5" w:rsidR="00173A70" w:rsidRPr="00752B44" w:rsidRDefault="00173A70" w:rsidP="00173A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752B44">
              <w:rPr>
                <w:rFonts w:ascii="Browallia New" w:hAnsi="Browallia New" w:cs="Browallia New"/>
                <w:sz w:val="24"/>
                <w:szCs w:val="24"/>
              </w:rPr>
              <w:t xml:space="preserve"> </w:t>
            </w:r>
            <w:r>
              <w:rPr>
                <w:rFonts w:ascii="Browallia New" w:hAnsi="Browallia New" w:cs="Browallia New"/>
                <w:sz w:val="24"/>
                <w:szCs w:val="24"/>
              </w:rPr>
              <w:t>1,776</w:t>
            </w:r>
            <w:r w:rsidRPr="00752B44">
              <w:rPr>
                <w:rFonts w:ascii="Browallia New" w:hAnsi="Browallia New" w:cs="Browallia New"/>
                <w:sz w:val="24"/>
                <w:szCs w:val="24"/>
              </w:rPr>
              <w:t xml:space="preserve"> </w:t>
            </w:r>
          </w:p>
        </w:tc>
      </w:tr>
    </w:tbl>
    <w:p w14:paraId="2FC961ED" w14:textId="00815361" w:rsidR="005A7392" w:rsidRPr="0068079D" w:rsidRDefault="0081197F" w:rsidP="00D45FF6">
      <w:pPr>
        <w:pStyle w:val="ListParagraph"/>
        <w:numPr>
          <w:ilvl w:val="1"/>
          <w:numId w:val="43"/>
        </w:numPr>
        <w:tabs>
          <w:tab w:val="left" w:pos="993"/>
        </w:tabs>
        <w:spacing w:line="240" w:lineRule="auto"/>
        <w:ind w:hanging="1080"/>
        <w:jc w:val="thaiDistribute"/>
        <w:rPr>
          <w:rFonts w:ascii="Browallia New" w:hAnsi="Browallia New" w:cs="Browallia New"/>
          <w:b/>
          <w:bCs/>
          <w:sz w:val="28"/>
        </w:rPr>
      </w:pPr>
      <w:r w:rsidRPr="0068079D">
        <w:rPr>
          <w:rFonts w:ascii="Browallia New" w:hAnsi="Browallia New" w:cs="Browallia New"/>
          <w:b/>
          <w:bCs/>
          <w:sz w:val="28"/>
          <w:cs/>
        </w:rPr>
        <w:lastRenderedPageBreak/>
        <w:t>สัญญาสำคัญที่ทำกับกิจการอื่น</w:t>
      </w:r>
    </w:p>
    <w:p w14:paraId="649BCCA7" w14:textId="77777777" w:rsidR="0081197F" w:rsidRPr="0068079D" w:rsidRDefault="0081197F" w:rsidP="0081197F">
      <w:pPr>
        <w:pStyle w:val="ListParagraph"/>
        <w:tabs>
          <w:tab w:val="left" w:pos="993"/>
        </w:tabs>
        <w:spacing w:line="240" w:lineRule="auto"/>
        <w:ind w:left="1146"/>
        <w:jc w:val="thaiDistribute"/>
        <w:rPr>
          <w:rFonts w:ascii="Browallia New" w:hAnsi="Browallia New" w:cs="Browallia New"/>
          <w:b/>
          <w:bCs/>
          <w:sz w:val="28"/>
        </w:rPr>
      </w:pPr>
    </w:p>
    <w:p w14:paraId="7702B203" w14:textId="45E88821" w:rsidR="00C45351" w:rsidRPr="00C45351" w:rsidRDefault="00C45351" w:rsidP="00691C1C">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C45351">
        <w:rPr>
          <w:rFonts w:ascii="Browallia New" w:hAnsi="Browallia New" w:cs="Browallia New"/>
          <w:sz w:val="28"/>
          <w:cs/>
        </w:rPr>
        <w:t xml:space="preserve">บริษัทย่อยแห่งหนึ่งได้ทำสัญญาจำนวน </w:t>
      </w:r>
      <w:r w:rsidR="00336526">
        <w:rPr>
          <w:rFonts w:ascii="Browallia New" w:hAnsi="Browallia New" w:cs="Browallia New"/>
          <w:sz w:val="28"/>
        </w:rPr>
        <w:t>3</w:t>
      </w:r>
      <w:r w:rsidRPr="00C45351">
        <w:rPr>
          <w:rFonts w:ascii="Browallia New" w:hAnsi="Browallia New" w:cs="Browallia New"/>
          <w:sz w:val="28"/>
          <w:cs/>
        </w:rPr>
        <w:t xml:space="preserve"> สัญญา เพื่อใช้บริการช่องสัญญาณดาวเทียมและใช้บริการ      ส่งสัญญาณโทรทัศน์ผ่านดาวเทียม โดยมีกำหนดระยะเวลาระหว่างวันที่ </w:t>
      </w:r>
      <w:r w:rsidR="00336526">
        <w:rPr>
          <w:rFonts w:ascii="Browallia New" w:hAnsi="Browallia New" w:cs="Browallia New"/>
          <w:sz w:val="28"/>
        </w:rPr>
        <w:t>1</w:t>
      </w:r>
      <w:r w:rsidRPr="00C45351">
        <w:rPr>
          <w:rFonts w:ascii="Browallia New" w:hAnsi="Browallia New" w:cs="Browallia New"/>
          <w:sz w:val="28"/>
          <w:cs/>
        </w:rPr>
        <w:t xml:space="preserve"> ตุลาคม </w:t>
      </w:r>
      <w:r w:rsidR="00336526">
        <w:rPr>
          <w:rFonts w:ascii="Browallia New" w:hAnsi="Browallia New" w:cs="Browallia New"/>
          <w:sz w:val="28"/>
        </w:rPr>
        <w:t xml:space="preserve">2568 </w:t>
      </w:r>
      <w:r w:rsidRPr="00C45351">
        <w:rPr>
          <w:rFonts w:ascii="Browallia New" w:hAnsi="Browallia New" w:cs="Browallia New"/>
          <w:sz w:val="28"/>
          <w:cs/>
        </w:rPr>
        <w:t xml:space="preserve">ถึงวันที่           </w:t>
      </w:r>
      <w:r w:rsidR="00336526">
        <w:rPr>
          <w:rFonts w:ascii="Browallia New" w:hAnsi="Browallia New" w:cs="Browallia New"/>
          <w:sz w:val="28"/>
        </w:rPr>
        <w:t xml:space="preserve">30 </w:t>
      </w:r>
      <w:r w:rsidRPr="00C45351">
        <w:rPr>
          <w:rFonts w:ascii="Browallia New" w:hAnsi="Browallia New" w:cs="Browallia New"/>
          <w:sz w:val="28"/>
          <w:cs/>
        </w:rPr>
        <w:t xml:space="preserve">กันยายน </w:t>
      </w:r>
      <w:r w:rsidR="00336526">
        <w:rPr>
          <w:rFonts w:ascii="Browallia New" w:hAnsi="Browallia New" w:cs="Browallia New"/>
          <w:sz w:val="28"/>
        </w:rPr>
        <w:t xml:space="preserve">2569 </w:t>
      </w:r>
      <w:r w:rsidRPr="00C45351">
        <w:rPr>
          <w:rFonts w:ascii="Browallia New" w:hAnsi="Browallia New" w:cs="Browallia New"/>
          <w:sz w:val="28"/>
          <w:cs/>
        </w:rPr>
        <w:t>โดยบริษัทย่อยตกลงจ่ายค่าธรรมเนียมสำหรับการใช้บริการและจ่ายค่าใช้จ่ายต่างๆ ที่เกี่ยวกับการใช้บริการดังกล่าวตามที่ระบุในสัญญา ทั้งนี้ บริษัทย่อยต้องปฏิบัติตามเงื่อนไขต่าง ๆ ที่ระบุไว้ในสัญญา</w:t>
      </w:r>
    </w:p>
    <w:p w14:paraId="22AD21F5" w14:textId="3D741B1F" w:rsidR="00C369B9" w:rsidRPr="00C45351" w:rsidRDefault="00C369B9" w:rsidP="00691C1C">
      <w:pPr>
        <w:pStyle w:val="ListParagraph"/>
        <w:tabs>
          <w:tab w:val="left" w:pos="993"/>
        </w:tabs>
        <w:spacing w:after="0" w:line="240" w:lineRule="auto"/>
        <w:ind w:left="1368"/>
        <w:jc w:val="thaiDistribute"/>
        <w:rPr>
          <w:rFonts w:ascii="Browallia New" w:hAnsi="Browallia New" w:cs="Browallia New"/>
          <w:sz w:val="28"/>
        </w:rPr>
      </w:pPr>
    </w:p>
    <w:p w14:paraId="656D61DD" w14:textId="269AFEF0" w:rsidR="004B5148" w:rsidRPr="00E05693" w:rsidRDefault="00E05693" w:rsidP="00691C1C">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E05693">
        <w:rPr>
          <w:rFonts w:ascii="Browallia New" w:hAnsi="Browallia New" w:cs="Browallia New"/>
          <w:sz w:val="28"/>
          <w:cs/>
        </w:rPr>
        <w:t xml:space="preserve">บริษัทย่อยแห่งหนึ่งได้ทำสัญญาเช่าเวลาของสถานีวิทยุกระจายเสียงกับส่วนราชการ ซึ่งมีการขยายกำหนดระยะเวลาเพิ่ม </w:t>
      </w:r>
      <w:r>
        <w:rPr>
          <w:rFonts w:ascii="Browallia New" w:hAnsi="Browallia New" w:cs="Browallia New"/>
          <w:sz w:val="28"/>
        </w:rPr>
        <w:t xml:space="preserve">2 </w:t>
      </w:r>
      <w:r w:rsidRPr="00E05693">
        <w:rPr>
          <w:rFonts w:ascii="Browallia New" w:hAnsi="Browallia New" w:cs="Browallia New"/>
          <w:sz w:val="28"/>
          <w:cs/>
        </w:rPr>
        <w:t xml:space="preserve">ปี ตั้งแต่วันที่ </w:t>
      </w:r>
      <w:r>
        <w:rPr>
          <w:rFonts w:ascii="Browallia New" w:hAnsi="Browallia New" w:cs="Browallia New"/>
          <w:sz w:val="28"/>
        </w:rPr>
        <w:t xml:space="preserve">1 </w:t>
      </w:r>
      <w:r w:rsidRPr="00E05693">
        <w:rPr>
          <w:rFonts w:ascii="Browallia New" w:hAnsi="Browallia New" w:cs="Browallia New"/>
          <w:sz w:val="28"/>
          <w:cs/>
        </w:rPr>
        <w:t xml:space="preserve">มกราคม </w:t>
      </w:r>
      <w:r>
        <w:rPr>
          <w:rFonts w:ascii="Browallia New" w:hAnsi="Browallia New" w:cs="Browallia New"/>
          <w:sz w:val="28"/>
        </w:rPr>
        <w:t>2569</w:t>
      </w:r>
      <w:r w:rsidRPr="00E05693">
        <w:rPr>
          <w:rFonts w:ascii="Browallia New" w:hAnsi="Browallia New" w:cs="Browallia New"/>
          <w:sz w:val="28"/>
          <w:cs/>
        </w:rPr>
        <w:t xml:space="preserve"> ถึงวันที่ </w:t>
      </w:r>
      <w:r>
        <w:rPr>
          <w:rFonts w:ascii="Browallia New" w:hAnsi="Browallia New" w:cs="Browallia New"/>
          <w:sz w:val="28"/>
        </w:rPr>
        <w:t>31</w:t>
      </w:r>
      <w:r w:rsidRPr="00E05693">
        <w:rPr>
          <w:rFonts w:ascii="Browallia New" w:hAnsi="Browallia New" w:cs="Browallia New"/>
          <w:sz w:val="28"/>
          <w:cs/>
        </w:rPr>
        <w:t xml:space="preserve"> ธันวาคม </w:t>
      </w:r>
      <w:r>
        <w:rPr>
          <w:rFonts w:ascii="Browallia New" w:hAnsi="Browallia New" w:cs="Browallia New"/>
          <w:sz w:val="28"/>
        </w:rPr>
        <w:t>2570</w:t>
      </w:r>
    </w:p>
    <w:p w14:paraId="442F275E" w14:textId="77777777" w:rsidR="00DC4D66" w:rsidRPr="0068079D" w:rsidRDefault="00DC4D66" w:rsidP="00DC4D66">
      <w:pPr>
        <w:pStyle w:val="ListParagraph"/>
        <w:tabs>
          <w:tab w:val="left" w:pos="993"/>
        </w:tabs>
        <w:spacing w:after="0" w:line="240" w:lineRule="auto"/>
        <w:ind w:left="1368"/>
        <w:jc w:val="thaiDistribute"/>
        <w:rPr>
          <w:rFonts w:ascii="Browallia New" w:hAnsi="Browallia New" w:cs="Browallia New"/>
          <w:sz w:val="28"/>
        </w:rPr>
      </w:pPr>
    </w:p>
    <w:p w14:paraId="4BA175B3" w14:textId="779C363F" w:rsidR="00685D86" w:rsidRPr="0068079D" w:rsidRDefault="00685D86"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68079D">
        <w:rPr>
          <w:rFonts w:ascii="Browallia New" w:hAnsi="Browallia New" w:cs="Browallia New"/>
          <w:sz w:val="28"/>
          <w:cs/>
        </w:rPr>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68079D">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00B6227D" w:rsidRPr="0068079D">
        <w:rPr>
          <w:rFonts w:ascii="Browallia New" w:hAnsi="Browallia New" w:cs="Browallia New"/>
          <w:spacing w:val="-4"/>
          <w:sz w:val="28"/>
          <w:cs/>
        </w:rPr>
        <w:br/>
      </w:r>
      <w:r w:rsidRPr="0068079D">
        <w:rPr>
          <w:rFonts w:ascii="Browallia New" w:hAnsi="Browallia New" w:cs="Browallia New"/>
          <w:sz w:val="28"/>
          <w:cs/>
        </w:rPr>
        <w:t>ในการนำส่งเข้ากองทุนตามข้อกำหนดและเงื่อนไขที่ประกาศโดย กสทช.</w:t>
      </w:r>
    </w:p>
    <w:p w14:paraId="2FD5B156" w14:textId="77777777" w:rsidR="004B5148" w:rsidRPr="0068079D" w:rsidRDefault="004B5148" w:rsidP="004B5148">
      <w:pPr>
        <w:tabs>
          <w:tab w:val="left" w:pos="993"/>
        </w:tabs>
        <w:spacing w:line="240" w:lineRule="auto"/>
        <w:jc w:val="thaiDistribute"/>
        <w:rPr>
          <w:rFonts w:ascii="Browallia New" w:hAnsi="Browallia New" w:cs="Browallia New"/>
          <w:sz w:val="28"/>
        </w:rPr>
      </w:pPr>
    </w:p>
    <w:p w14:paraId="03AB75E3" w14:textId="2A5FAB98" w:rsidR="003C5FC7" w:rsidRPr="0002528D" w:rsidRDefault="007764C2" w:rsidP="0002528D">
      <w:pPr>
        <w:pStyle w:val="ListParagraph"/>
        <w:numPr>
          <w:ilvl w:val="0"/>
          <w:numId w:val="22"/>
        </w:numPr>
        <w:tabs>
          <w:tab w:val="left" w:pos="993"/>
        </w:tabs>
        <w:spacing w:after="0" w:line="240" w:lineRule="auto"/>
        <w:ind w:left="1366" w:hanging="357"/>
        <w:jc w:val="thaiDistribute"/>
        <w:rPr>
          <w:rFonts w:ascii="Browallia New" w:hAnsi="Browallia New" w:cs="Browallia New"/>
          <w:sz w:val="28"/>
        </w:rPr>
      </w:pPr>
      <w:r w:rsidRPr="0068079D">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68079D">
        <w:rPr>
          <w:rFonts w:ascii="Browallia New" w:eastAsia="Arial Unicode MS" w:hAnsi="Browallia New" w:cs="Browallia New"/>
          <w:sz w:val="28"/>
        </w:rPr>
        <w:br/>
      </w:r>
      <w:r w:rsidRPr="0068079D">
        <w:rPr>
          <w:rFonts w:ascii="Browallia New" w:eastAsia="Arial Unicode MS" w:hAnsi="Browallia New" w:cs="Browallia New"/>
          <w:sz w:val="28"/>
          <w:cs/>
        </w:rPr>
        <w:t>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w:t>
      </w:r>
      <w:r w:rsidR="00724EFB" w:rsidRPr="0068079D">
        <w:rPr>
          <w:rFonts w:ascii="Browallia New" w:eastAsia="Arial Unicode MS" w:hAnsi="Browallia New" w:cs="Browallia New"/>
          <w:sz w:val="28"/>
        </w:rPr>
        <w:t xml:space="preserve"> </w:t>
      </w:r>
      <w:r w:rsidR="0076192E" w:rsidRPr="0068079D">
        <w:rPr>
          <w:rFonts w:ascii="Browallia New" w:eastAsia="Arial Unicode MS" w:hAnsi="Browallia New" w:cs="Browallia New"/>
          <w:sz w:val="28"/>
        </w:rPr>
        <w:t>15</w:t>
      </w:r>
      <w:r w:rsidRPr="0068079D">
        <w:rPr>
          <w:rFonts w:ascii="Browallia New" w:eastAsia="Arial Unicode MS" w:hAnsi="Browallia New" w:cs="Browallia New"/>
          <w:sz w:val="28"/>
          <w:cs/>
        </w:rPr>
        <w:t xml:space="preserve"> ปี</w:t>
      </w:r>
      <w:r w:rsidR="00EC5E20" w:rsidRPr="0068079D">
        <w:rPr>
          <w:rFonts w:ascii="Browallia New" w:eastAsia="Arial Unicode MS" w:hAnsi="Browallia New" w:cs="Browallia New"/>
          <w:sz w:val="28"/>
          <w:cs/>
        </w:rPr>
        <w:t xml:space="preserve"> </w:t>
      </w:r>
      <w:r w:rsidR="00166C48" w:rsidRPr="0068079D">
        <w:rPr>
          <w:rFonts w:ascii="Browallia New" w:eastAsia="Arial Unicode MS" w:hAnsi="Browallia New" w:cs="Browallia New"/>
          <w:sz w:val="28"/>
          <w:cs/>
        </w:rPr>
        <w:t xml:space="preserve">ระหว่างวันที่ </w:t>
      </w:r>
      <w:r w:rsidR="0076192E" w:rsidRPr="0068079D">
        <w:rPr>
          <w:rFonts w:ascii="Browallia New" w:eastAsia="Arial Unicode MS" w:hAnsi="Browallia New" w:cs="Browallia New"/>
          <w:sz w:val="28"/>
        </w:rPr>
        <w:t>25</w:t>
      </w:r>
      <w:r w:rsidR="00166C48" w:rsidRPr="0068079D">
        <w:rPr>
          <w:rFonts w:ascii="Browallia New" w:eastAsia="Arial Unicode MS" w:hAnsi="Browallia New" w:cs="Browallia New"/>
          <w:sz w:val="28"/>
          <w:cs/>
        </w:rPr>
        <w:t xml:space="preserve"> เมษายน </w:t>
      </w:r>
      <w:r w:rsidR="0076192E" w:rsidRPr="0068079D">
        <w:rPr>
          <w:rFonts w:ascii="Browallia New" w:eastAsia="Arial Unicode MS" w:hAnsi="Browallia New" w:cs="Browallia New"/>
          <w:sz w:val="28"/>
        </w:rPr>
        <w:t>2557</w:t>
      </w:r>
      <w:r w:rsidR="00166C48" w:rsidRPr="0068079D">
        <w:rPr>
          <w:rFonts w:ascii="Browallia New" w:eastAsia="Arial Unicode MS" w:hAnsi="Browallia New" w:cs="Browallia New"/>
          <w:sz w:val="28"/>
          <w:cs/>
        </w:rPr>
        <w:t xml:space="preserve"> ถึงวันที่ </w:t>
      </w:r>
      <w:r w:rsidR="0076192E" w:rsidRPr="0068079D">
        <w:rPr>
          <w:rFonts w:ascii="Browallia New" w:eastAsia="Arial Unicode MS" w:hAnsi="Browallia New" w:cs="Browallia New"/>
          <w:sz w:val="28"/>
        </w:rPr>
        <w:t>24</w:t>
      </w:r>
      <w:r w:rsidR="00166C48" w:rsidRPr="0068079D">
        <w:rPr>
          <w:rFonts w:ascii="Browallia New" w:eastAsia="Arial Unicode MS" w:hAnsi="Browallia New" w:cs="Browallia New"/>
          <w:sz w:val="28"/>
          <w:cs/>
        </w:rPr>
        <w:t xml:space="preserve"> เมษายน </w:t>
      </w:r>
      <w:r w:rsidR="0076192E" w:rsidRPr="0068079D">
        <w:rPr>
          <w:rFonts w:ascii="Browallia New" w:eastAsia="Arial Unicode MS" w:hAnsi="Browallia New" w:cs="Browallia New"/>
          <w:sz w:val="28"/>
        </w:rPr>
        <w:t>2572</w:t>
      </w:r>
      <w:r w:rsidRPr="0068079D">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และบริษัทย่อยได้วางหนังสือค้ำประกันจากสถาบันการเงินร้อยละ </w:t>
      </w:r>
      <w:r w:rsidR="0076192E" w:rsidRPr="0068079D">
        <w:rPr>
          <w:rFonts w:ascii="Browallia New" w:eastAsia="Arial Unicode MS" w:hAnsi="Browallia New" w:cs="Browallia New"/>
          <w:sz w:val="28"/>
        </w:rPr>
        <w:t>5</w:t>
      </w:r>
      <w:r w:rsidRPr="0068079D">
        <w:rPr>
          <w:rFonts w:ascii="Browallia New" w:eastAsia="Arial Unicode MS" w:hAnsi="Browallia New" w:cs="Browallia New"/>
          <w:sz w:val="28"/>
          <w:cs/>
        </w:rPr>
        <w:t xml:space="preserve"> ของมูลค่าตามสัญญา</w:t>
      </w:r>
    </w:p>
    <w:p w14:paraId="56C16815" w14:textId="77777777" w:rsidR="0002528D" w:rsidRPr="0002528D" w:rsidRDefault="0002528D" w:rsidP="0002528D">
      <w:pPr>
        <w:tabs>
          <w:tab w:val="left" w:pos="993"/>
        </w:tabs>
        <w:spacing w:line="240" w:lineRule="auto"/>
        <w:jc w:val="thaiDistribute"/>
        <w:rPr>
          <w:rFonts w:ascii="Browallia New" w:hAnsi="Browallia New" w:cs="Browallia New"/>
          <w:sz w:val="28"/>
        </w:rPr>
      </w:pPr>
    </w:p>
    <w:p w14:paraId="13D82BA0" w14:textId="7AC2657F" w:rsidR="008E5834" w:rsidRPr="0068079D" w:rsidRDefault="00263B59" w:rsidP="0002528D">
      <w:pPr>
        <w:pStyle w:val="ListParagraph"/>
        <w:numPr>
          <w:ilvl w:val="1"/>
          <w:numId w:val="43"/>
        </w:numPr>
        <w:tabs>
          <w:tab w:val="left" w:pos="993"/>
        </w:tabs>
        <w:spacing w:after="0" w:line="240" w:lineRule="auto"/>
        <w:ind w:left="1502" w:hanging="1077"/>
        <w:jc w:val="thaiDistribute"/>
        <w:rPr>
          <w:rFonts w:ascii="Browallia New" w:hAnsi="Browallia New" w:cs="Browallia New"/>
          <w:b/>
          <w:bCs/>
          <w:color w:val="7030A0"/>
          <w:sz w:val="28"/>
        </w:rPr>
      </w:pPr>
      <w:r w:rsidRPr="0068079D">
        <w:rPr>
          <w:rFonts w:ascii="Browallia New" w:hAnsi="Browallia New" w:cs="Browallia New"/>
          <w:b/>
          <w:bCs/>
          <w:sz w:val="28"/>
          <w:cs/>
        </w:rPr>
        <w:t>หนี้สินที่อาจเกิดขึ้น</w:t>
      </w:r>
    </w:p>
    <w:p w14:paraId="0B609F7F" w14:textId="77777777" w:rsidR="0063365D" w:rsidRPr="0068079D" w:rsidRDefault="0063365D" w:rsidP="00677234">
      <w:pPr>
        <w:pStyle w:val="ListParagraph"/>
        <w:tabs>
          <w:tab w:val="left" w:pos="993"/>
        </w:tabs>
        <w:spacing w:after="0" w:line="240" w:lineRule="auto"/>
        <w:ind w:left="1502"/>
        <w:jc w:val="thaiDistribute"/>
        <w:rPr>
          <w:rFonts w:ascii="Browallia New" w:hAnsi="Browallia New" w:cs="Browallia New"/>
          <w:b/>
          <w:bCs/>
          <w:color w:val="7030A0"/>
          <w:sz w:val="28"/>
        </w:rPr>
      </w:pPr>
    </w:p>
    <w:p w14:paraId="5D04725B" w14:textId="2E2BBA94" w:rsidR="007B65C0" w:rsidRPr="0068079D"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68079D">
        <w:rPr>
          <w:rFonts w:ascii="Browallia New" w:hAnsi="Browallia New" w:cs="Browallia New"/>
          <w:sz w:val="28"/>
          <w:szCs w:val="28"/>
          <w:cs/>
        </w:rPr>
        <w:t xml:space="preserve">ณ วันที่ </w:t>
      </w:r>
      <w:r w:rsidR="0052600F" w:rsidRPr="0052600F">
        <w:rPr>
          <w:rFonts w:ascii="Browallia New" w:eastAsia="SimSun" w:hAnsi="Browallia New" w:cs="Browallia New"/>
          <w:sz w:val="28"/>
          <w:szCs w:val="28"/>
          <w:lang w:val="en-GB"/>
        </w:rPr>
        <w:t>31</w:t>
      </w:r>
      <w:r w:rsidR="0052600F" w:rsidRPr="0052600F">
        <w:rPr>
          <w:rFonts w:ascii="Browallia New" w:eastAsia="SimSun" w:hAnsi="Browallia New" w:cs="Browallia New"/>
          <w:sz w:val="28"/>
          <w:szCs w:val="28"/>
          <w:cs/>
          <w:lang w:val="en-GB"/>
        </w:rPr>
        <w:t xml:space="preserve"> มีนาคม </w:t>
      </w:r>
      <w:r w:rsidRPr="0068079D">
        <w:rPr>
          <w:rFonts w:ascii="Browallia New" w:eastAsia="SimSun" w:hAnsi="Browallia New" w:cs="Browallia New"/>
          <w:sz w:val="28"/>
          <w:szCs w:val="28"/>
        </w:rPr>
        <w:t>256</w:t>
      </w:r>
      <w:r w:rsidR="0052600F">
        <w:rPr>
          <w:rFonts w:ascii="Browallia New" w:eastAsia="SimSun" w:hAnsi="Browallia New" w:cs="Browallia New"/>
          <w:sz w:val="28"/>
          <w:szCs w:val="28"/>
        </w:rPr>
        <w:t>9</w:t>
      </w:r>
      <w:r w:rsidRPr="0068079D">
        <w:rPr>
          <w:rFonts w:ascii="Browallia New" w:hAnsi="Browallia New" w:cs="Browallia New"/>
          <w:sz w:val="28"/>
          <w:szCs w:val="28"/>
          <w:cs/>
        </w:rPr>
        <w:t xml:space="preserve"> และ</w:t>
      </w:r>
      <w:r w:rsidR="00EE6466">
        <w:rPr>
          <w:rFonts w:ascii="Browallia New" w:hAnsi="Browallia New" w:cs="Browallia New"/>
          <w:sz w:val="28"/>
          <w:szCs w:val="28"/>
        </w:rPr>
        <w:t xml:space="preserve"> </w:t>
      </w:r>
      <w:r w:rsidR="00FE2932" w:rsidRPr="0068079D">
        <w:rPr>
          <w:rFonts w:ascii="Browallia New" w:hAnsi="Browallia New" w:cs="Browallia New"/>
          <w:sz w:val="28"/>
          <w:szCs w:val="28"/>
        </w:rPr>
        <w:t>31</w:t>
      </w:r>
      <w:r w:rsidRPr="0068079D">
        <w:rPr>
          <w:rFonts w:ascii="Browallia New" w:hAnsi="Browallia New" w:cs="Browallia New"/>
          <w:sz w:val="28"/>
          <w:szCs w:val="28"/>
          <w:cs/>
        </w:rPr>
        <w:t xml:space="preserve"> ธันวาคม </w:t>
      </w:r>
      <w:r w:rsidR="00FE2932" w:rsidRPr="0068079D">
        <w:rPr>
          <w:rFonts w:ascii="Browallia New" w:hAnsi="Browallia New" w:cs="Browallia New"/>
          <w:sz w:val="28"/>
          <w:szCs w:val="28"/>
        </w:rPr>
        <w:t>256</w:t>
      </w:r>
      <w:r w:rsidR="0052600F">
        <w:rPr>
          <w:rFonts w:ascii="Browallia New" w:hAnsi="Browallia New" w:cs="Browallia New"/>
          <w:sz w:val="28"/>
          <w:szCs w:val="28"/>
        </w:rPr>
        <w:t>8</w:t>
      </w:r>
      <w:r w:rsidRPr="0068079D">
        <w:rPr>
          <w:rFonts w:ascii="Browallia New" w:hAnsi="Browallia New" w:cs="Browallia New"/>
          <w:sz w:val="28"/>
          <w:szCs w:val="28"/>
          <w:cs/>
        </w:rPr>
        <w:t xml:space="preserve"> กลุ่มบริษัทมีภาระผูกพันกับธนาคารพาณิชย์ในเรื่องต่าง</w:t>
      </w:r>
      <w:r w:rsidR="00393D7C" w:rsidRPr="0068079D">
        <w:rPr>
          <w:rFonts w:ascii="Browallia New" w:hAnsi="Browallia New" w:cs="Browallia New"/>
          <w:sz w:val="28"/>
          <w:szCs w:val="28"/>
          <w:cs/>
        </w:rPr>
        <w:t xml:space="preserve"> </w:t>
      </w:r>
      <w:r w:rsidRPr="0068079D">
        <w:rPr>
          <w:rFonts w:ascii="Browallia New" w:hAnsi="Browallia New" w:cs="Browallia New"/>
          <w:sz w:val="28"/>
          <w:szCs w:val="28"/>
          <w:cs/>
        </w:rPr>
        <w:t>ๆ ดังนี้</w:t>
      </w:r>
    </w:p>
    <w:p w14:paraId="7D1029D5" w14:textId="77777777" w:rsidR="0056009E" w:rsidRPr="0068079D" w:rsidRDefault="0056009E"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tbl>
      <w:tblPr>
        <w:tblW w:w="8515" w:type="dxa"/>
        <w:tblInd w:w="900" w:type="dxa"/>
        <w:tblLayout w:type="fixed"/>
        <w:tblLook w:val="0000" w:firstRow="0" w:lastRow="0" w:firstColumn="0" w:lastColumn="0" w:noHBand="0" w:noVBand="0"/>
      </w:tblPr>
      <w:tblGrid>
        <w:gridCol w:w="5102"/>
        <w:gridCol w:w="1587"/>
        <w:gridCol w:w="239"/>
        <w:gridCol w:w="1587"/>
      </w:tblGrid>
      <w:tr w:rsidR="008B0B0F" w:rsidRPr="0068079D" w14:paraId="246B9648" w14:textId="77777777" w:rsidTr="008B0B0F">
        <w:trPr>
          <w:cantSplit/>
          <w:tblHeader/>
        </w:trPr>
        <w:tc>
          <w:tcPr>
            <w:tcW w:w="5102" w:type="dxa"/>
          </w:tcPr>
          <w:p w14:paraId="2C757712" w14:textId="77777777" w:rsidR="0056009E" w:rsidRPr="0068079D"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Pr>
          <w:p w14:paraId="3165AB5B" w14:textId="4EE38D64" w:rsidR="0056009E" w:rsidRPr="0068079D"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68079D">
              <w:rPr>
                <w:rFonts w:ascii="Browallia New" w:hAnsi="Browallia New" w:cs="Browallia New"/>
                <w:snapToGrid w:val="0"/>
                <w:sz w:val="28"/>
                <w:szCs w:val="28"/>
                <w:lang w:eastAsia="th-TH"/>
              </w:rPr>
              <w:t>(</w:t>
            </w:r>
            <w:proofErr w:type="gramStart"/>
            <w:r w:rsidRPr="0068079D">
              <w:rPr>
                <w:rFonts w:ascii="Browallia New" w:hAnsi="Browallia New" w:cs="Browallia New"/>
                <w:snapToGrid w:val="0"/>
                <w:sz w:val="28"/>
                <w:szCs w:val="28"/>
                <w:cs/>
                <w:lang w:eastAsia="th-TH"/>
              </w:rPr>
              <w:t>หน่วย</w:t>
            </w:r>
            <w:r w:rsidRPr="0068079D">
              <w:rPr>
                <w:rFonts w:ascii="Browallia New" w:hAnsi="Browallia New" w:cs="Browallia New"/>
                <w:snapToGrid w:val="0"/>
                <w:sz w:val="28"/>
                <w:szCs w:val="28"/>
                <w:lang w:eastAsia="th-TH"/>
              </w:rPr>
              <w:t xml:space="preserve"> :</w:t>
            </w:r>
            <w:proofErr w:type="gramEnd"/>
            <w:r w:rsidRPr="0068079D">
              <w:rPr>
                <w:rFonts w:ascii="Browallia New" w:hAnsi="Browallia New" w:cs="Browallia New"/>
                <w:snapToGrid w:val="0"/>
                <w:sz w:val="28"/>
                <w:szCs w:val="28"/>
                <w:lang w:eastAsia="th-TH"/>
              </w:rPr>
              <w:t xml:space="preserve"> </w:t>
            </w:r>
            <w:r w:rsidR="005E0B4F">
              <w:rPr>
                <w:rFonts w:ascii="Browallia New" w:hAnsi="Browallia New" w:cs="Browallia New" w:hint="cs"/>
                <w:snapToGrid w:val="0"/>
                <w:sz w:val="28"/>
                <w:szCs w:val="28"/>
                <w:cs/>
                <w:lang w:eastAsia="th-TH"/>
              </w:rPr>
              <w:t>ล้าน</w:t>
            </w:r>
            <w:r w:rsidRPr="0068079D">
              <w:rPr>
                <w:rFonts w:ascii="Browallia New" w:hAnsi="Browallia New" w:cs="Browallia New"/>
                <w:snapToGrid w:val="0"/>
                <w:sz w:val="28"/>
                <w:szCs w:val="28"/>
                <w:cs/>
                <w:lang w:eastAsia="th-TH"/>
              </w:rPr>
              <w:t>บาท)</w:t>
            </w:r>
          </w:p>
        </w:tc>
      </w:tr>
      <w:tr w:rsidR="008B0B0F" w:rsidRPr="0068079D" w14:paraId="41D696F4" w14:textId="77777777" w:rsidTr="008B0B0F">
        <w:trPr>
          <w:cantSplit/>
          <w:tblHeader/>
        </w:trPr>
        <w:tc>
          <w:tcPr>
            <w:tcW w:w="5102" w:type="dxa"/>
          </w:tcPr>
          <w:p w14:paraId="4E7101ED"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Borders>
              <w:bottom w:val="single" w:sz="4" w:space="0" w:color="auto"/>
            </w:tcBorders>
          </w:tcPr>
          <w:p w14:paraId="6063BCA9" w14:textId="7B58F22C"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68079D">
              <w:rPr>
                <w:rFonts w:ascii="Browallia New" w:hAnsi="Browallia New" w:cs="Browallia New"/>
                <w:sz w:val="28"/>
                <w:szCs w:val="28"/>
                <w:cs/>
              </w:rPr>
              <w:t>ข้อมูลทางการเงินรวม</w:t>
            </w:r>
          </w:p>
        </w:tc>
      </w:tr>
      <w:tr w:rsidR="008B0B0F" w:rsidRPr="0068079D" w14:paraId="41EF3F34" w14:textId="77777777" w:rsidTr="008B0B0F">
        <w:trPr>
          <w:cantSplit/>
          <w:tblHeader/>
        </w:trPr>
        <w:tc>
          <w:tcPr>
            <w:tcW w:w="5102" w:type="dxa"/>
          </w:tcPr>
          <w:p w14:paraId="6069D61F" w14:textId="77777777" w:rsidR="00335C50" w:rsidRPr="0068079D" w:rsidRDefault="00335C50" w:rsidP="006E5A3C">
            <w:pPr>
              <w:pStyle w:val="a0"/>
              <w:tabs>
                <w:tab w:val="clear" w:pos="360"/>
                <w:tab w:val="clear" w:pos="720"/>
                <w:tab w:val="clear" w:pos="1080"/>
                <w:tab w:val="left" w:pos="540"/>
              </w:tabs>
              <w:rPr>
                <w:rFonts w:ascii="Browallia New" w:hAnsi="Browallia New" w:cs="Browallia New"/>
                <w:lang w:val="en-US"/>
              </w:rPr>
            </w:pPr>
          </w:p>
        </w:tc>
        <w:tc>
          <w:tcPr>
            <w:tcW w:w="1587" w:type="dxa"/>
            <w:tcBorders>
              <w:top w:val="single" w:sz="4" w:space="0" w:color="auto"/>
              <w:bottom w:val="single" w:sz="4" w:space="0" w:color="auto"/>
            </w:tcBorders>
            <w:vAlign w:val="bottom"/>
          </w:tcPr>
          <w:p w14:paraId="5748480A" w14:textId="1F669417" w:rsidR="00335C50" w:rsidRPr="0068079D" w:rsidRDefault="0052600F" w:rsidP="006E5A3C">
            <w:pPr>
              <w:tabs>
                <w:tab w:val="clear" w:pos="907"/>
              </w:tabs>
              <w:spacing w:line="240" w:lineRule="auto"/>
              <w:ind w:left="-108" w:right="-108"/>
              <w:jc w:val="center"/>
              <w:rPr>
                <w:rFonts w:ascii="Browallia New" w:hAnsi="Browallia New" w:cs="Browallia New"/>
                <w:sz w:val="28"/>
                <w:szCs w:val="28"/>
                <w:cs/>
              </w:rPr>
            </w:pPr>
            <w:r w:rsidRPr="0052600F">
              <w:rPr>
                <w:rFonts w:ascii="Browallia New" w:eastAsia="SimSun" w:hAnsi="Browallia New" w:cs="Browallia New"/>
                <w:sz w:val="28"/>
                <w:szCs w:val="28"/>
                <w:lang w:val="en-GB"/>
              </w:rPr>
              <w:t>31</w:t>
            </w:r>
            <w:r w:rsidRPr="0052600F">
              <w:rPr>
                <w:rFonts w:ascii="Browallia New" w:eastAsia="SimSun" w:hAnsi="Browallia New" w:cs="Browallia New"/>
                <w:sz w:val="28"/>
                <w:szCs w:val="28"/>
                <w:cs/>
                <w:lang w:val="en-GB"/>
              </w:rPr>
              <w:t xml:space="preserve"> มีนาคม </w:t>
            </w:r>
            <w:r w:rsidR="00C4727D" w:rsidRPr="0068079D">
              <w:rPr>
                <w:rFonts w:ascii="Browallia New" w:eastAsia="SimSun" w:hAnsi="Browallia New" w:cs="Browallia New"/>
                <w:sz w:val="28"/>
                <w:szCs w:val="28"/>
              </w:rPr>
              <w:t>256</w:t>
            </w:r>
            <w:r>
              <w:rPr>
                <w:rFonts w:ascii="Browallia New" w:eastAsia="SimSun" w:hAnsi="Browallia New" w:cs="Browallia New"/>
                <w:sz w:val="28"/>
                <w:szCs w:val="28"/>
              </w:rPr>
              <w:t>9</w:t>
            </w:r>
          </w:p>
        </w:tc>
        <w:tc>
          <w:tcPr>
            <w:tcW w:w="239" w:type="dxa"/>
            <w:tcBorders>
              <w:top w:val="single" w:sz="4" w:space="0" w:color="auto"/>
            </w:tcBorders>
            <w:vAlign w:val="bottom"/>
          </w:tcPr>
          <w:p w14:paraId="0B008D3D" w14:textId="77777777" w:rsidR="00335C50" w:rsidRPr="0068079D" w:rsidRDefault="00335C50" w:rsidP="006E5A3C">
            <w:pPr>
              <w:tabs>
                <w:tab w:val="clear" w:pos="907"/>
              </w:tabs>
              <w:spacing w:line="240" w:lineRule="auto"/>
              <w:ind w:left="-108" w:right="-108"/>
              <w:jc w:val="center"/>
              <w:rPr>
                <w:rFonts w:ascii="Browallia New" w:hAnsi="Browallia New" w:cs="Browallia New"/>
                <w:sz w:val="28"/>
                <w:szCs w:val="28"/>
                <w:cs/>
              </w:rPr>
            </w:pPr>
          </w:p>
        </w:tc>
        <w:tc>
          <w:tcPr>
            <w:tcW w:w="1587" w:type="dxa"/>
            <w:tcBorders>
              <w:top w:val="single" w:sz="4" w:space="0" w:color="auto"/>
              <w:bottom w:val="single" w:sz="4" w:space="0" w:color="auto"/>
            </w:tcBorders>
            <w:vAlign w:val="bottom"/>
          </w:tcPr>
          <w:p w14:paraId="2F371C53" w14:textId="276FBE5C" w:rsidR="00335C50" w:rsidRPr="0068079D" w:rsidRDefault="00335C50" w:rsidP="006E5A3C">
            <w:pPr>
              <w:tabs>
                <w:tab w:val="clear" w:pos="907"/>
              </w:tabs>
              <w:spacing w:line="240" w:lineRule="auto"/>
              <w:ind w:left="-108" w:right="-108"/>
              <w:jc w:val="center"/>
              <w:rPr>
                <w:rFonts w:ascii="Browallia New" w:hAnsi="Browallia New" w:cs="Browallia New"/>
                <w:sz w:val="28"/>
                <w:szCs w:val="28"/>
                <w:cs/>
              </w:rPr>
            </w:pPr>
            <w:r w:rsidRPr="0068079D">
              <w:rPr>
                <w:rFonts w:ascii="Browallia New" w:hAnsi="Browallia New" w:cs="Browallia New"/>
                <w:sz w:val="28"/>
                <w:szCs w:val="28"/>
                <w:lang w:val="en-GB"/>
              </w:rPr>
              <w:t>31</w:t>
            </w:r>
            <w:r w:rsidRPr="0068079D">
              <w:rPr>
                <w:rFonts w:ascii="Browallia New" w:hAnsi="Browallia New" w:cs="Browallia New"/>
                <w:sz w:val="28"/>
                <w:szCs w:val="28"/>
                <w:cs/>
              </w:rPr>
              <w:t xml:space="preserve"> ธันวาคม </w:t>
            </w:r>
            <w:r w:rsidRPr="0068079D">
              <w:rPr>
                <w:rFonts w:ascii="Browallia New" w:hAnsi="Browallia New" w:cs="Browallia New"/>
                <w:sz w:val="28"/>
                <w:szCs w:val="28"/>
                <w:lang w:val="en-GB"/>
              </w:rPr>
              <w:t>256</w:t>
            </w:r>
            <w:r w:rsidR="0052600F">
              <w:rPr>
                <w:rFonts w:ascii="Browallia New" w:hAnsi="Browallia New" w:cs="Browallia New"/>
                <w:sz w:val="28"/>
                <w:szCs w:val="28"/>
                <w:lang w:val="en-GB"/>
              </w:rPr>
              <w:t>8</w:t>
            </w:r>
          </w:p>
        </w:tc>
      </w:tr>
      <w:tr w:rsidR="008B0B0F" w:rsidRPr="0068079D" w14:paraId="440DD6A4" w14:textId="77777777" w:rsidTr="008B0B0F">
        <w:trPr>
          <w:cantSplit/>
        </w:trPr>
        <w:tc>
          <w:tcPr>
            <w:tcW w:w="5102" w:type="dxa"/>
            <w:vAlign w:val="bottom"/>
          </w:tcPr>
          <w:p w14:paraId="12588077"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587" w:type="dxa"/>
            <w:vAlign w:val="bottom"/>
          </w:tcPr>
          <w:p w14:paraId="68450F26"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9" w:type="dxa"/>
          </w:tcPr>
          <w:p w14:paraId="3C630E4E"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587" w:type="dxa"/>
            <w:vAlign w:val="bottom"/>
          </w:tcPr>
          <w:p w14:paraId="3F289696" w14:textId="77777777" w:rsidR="00335C50" w:rsidRPr="0068079D"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973D74" w:rsidRPr="0068079D" w14:paraId="647C86C1" w14:textId="77777777" w:rsidTr="00F427A0">
        <w:trPr>
          <w:cantSplit/>
          <w:trHeight w:val="135"/>
        </w:trPr>
        <w:tc>
          <w:tcPr>
            <w:tcW w:w="5102" w:type="dxa"/>
            <w:vAlign w:val="bottom"/>
          </w:tcPr>
          <w:p w14:paraId="6A1B9DA6" w14:textId="6D2E19D6" w:rsidR="00973D74" w:rsidRPr="0068079D" w:rsidRDefault="00973D74" w:rsidP="00973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8079D">
              <w:rPr>
                <w:rFonts w:ascii="Browallia New" w:hAnsi="Browallia New" w:cs="Browallia New"/>
                <w:sz w:val="28"/>
                <w:szCs w:val="28"/>
                <w:cs/>
              </w:rPr>
              <w:t>การประกันผลงานและการปฏิบัติงานตามสัญญา</w:t>
            </w:r>
          </w:p>
        </w:tc>
        <w:tc>
          <w:tcPr>
            <w:tcW w:w="1587" w:type="dxa"/>
          </w:tcPr>
          <w:p w14:paraId="407BD653" w14:textId="6A30CE8A" w:rsidR="00973D74" w:rsidRPr="0068079D" w:rsidRDefault="005E0B4F" w:rsidP="00973D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Pr>
                <w:rFonts w:ascii="Browallia New" w:hAnsi="Browallia New" w:cs="Browallia New"/>
                <w:sz w:val="28"/>
                <w:szCs w:val="28"/>
              </w:rPr>
              <w:t>18.01</w:t>
            </w:r>
          </w:p>
        </w:tc>
        <w:tc>
          <w:tcPr>
            <w:tcW w:w="239" w:type="dxa"/>
          </w:tcPr>
          <w:p w14:paraId="69DA1301" w14:textId="77777777" w:rsidR="00973D74" w:rsidRPr="0068079D" w:rsidRDefault="00973D74" w:rsidP="00973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Pr>
          <w:p w14:paraId="6E17F9EF" w14:textId="446B4860" w:rsidR="00973D74" w:rsidRPr="0068079D" w:rsidRDefault="00BD112C" w:rsidP="00BD1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BD112C">
              <w:rPr>
                <w:rFonts w:ascii="Browallia New" w:hAnsi="Browallia New" w:cs="Browallia New"/>
                <w:sz w:val="28"/>
                <w:szCs w:val="28"/>
              </w:rPr>
              <w:t xml:space="preserve">               20</w:t>
            </w:r>
            <w:r w:rsidR="005E0B4F">
              <w:rPr>
                <w:rFonts w:ascii="Browallia New" w:hAnsi="Browallia New" w:cs="Browallia New"/>
                <w:sz w:val="28"/>
                <w:szCs w:val="28"/>
              </w:rPr>
              <w:t>.</w:t>
            </w:r>
            <w:r w:rsidRPr="00BD112C">
              <w:rPr>
                <w:rFonts w:ascii="Browallia New" w:hAnsi="Browallia New" w:cs="Browallia New"/>
                <w:sz w:val="28"/>
                <w:szCs w:val="28"/>
              </w:rPr>
              <w:t xml:space="preserve">41 </w:t>
            </w:r>
          </w:p>
        </w:tc>
      </w:tr>
    </w:tbl>
    <w:p w14:paraId="4C59E70F" w14:textId="77777777" w:rsidR="004D5755" w:rsidRDefault="004D5755"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28FF833" w14:textId="77777777" w:rsidR="000374AB" w:rsidRDefault="000374AB"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0C16D11" w14:textId="77777777" w:rsidR="000374AB" w:rsidRDefault="000374AB"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B671014" w14:textId="77777777" w:rsidR="000374AB" w:rsidRDefault="000374AB"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3411B51" w14:textId="77777777" w:rsidR="000374AB" w:rsidRDefault="000374AB"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1B766F1" w14:textId="0D173847" w:rsidR="00AE1601" w:rsidRPr="0068079D" w:rsidRDefault="00622D5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68079D">
        <w:rPr>
          <w:rFonts w:ascii="Browallia New" w:hAnsi="Browallia New" w:cs="Browallia New"/>
          <w:b/>
          <w:bCs/>
          <w:color w:val="000000" w:themeColor="text1"/>
          <w:sz w:val="28"/>
          <w:szCs w:val="28"/>
          <w:cs/>
          <w:lang w:val="de-DE"/>
        </w:rPr>
        <w:lastRenderedPageBreak/>
        <w:t>ข้อพิพาททางกฎหมายที่สำคัญ</w:t>
      </w:r>
    </w:p>
    <w:p w14:paraId="1B3D10B1" w14:textId="77777777" w:rsidR="00622D57" w:rsidRPr="0068079D" w:rsidRDefault="00622D57" w:rsidP="006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631AEFD3" w14:textId="3D570D46" w:rsidR="004A41DF" w:rsidRPr="00CF580D" w:rsidRDefault="004A41DF" w:rsidP="004A41DF">
      <w:pPr>
        <w:pStyle w:val="ListParagraph"/>
        <w:tabs>
          <w:tab w:val="left" w:pos="426"/>
        </w:tabs>
        <w:spacing w:line="240" w:lineRule="auto"/>
        <w:ind w:left="426"/>
        <w:jc w:val="thaiDistribute"/>
        <w:rPr>
          <w:rFonts w:ascii="Browallia New" w:hAnsi="Browallia New" w:cs="Browallia New"/>
          <w:color w:val="000000" w:themeColor="text1"/>
          <w:sz w:val="28"/>
          <w:highlight w:val="cyan"/>
        </w:rPr>
      </w:pPr>
      <w:r w:rsidRPr="006060A2">
        <w:rPr>
          <w:rFonts w:ascii="Browallia New" w:hAnsi="Browallia New" w:cs="Browallia New"/>
          <w:color w:val="000000" w:themeColor="text1"/>
          <w:sz w:val="28"/>
          <w:cs/>
        </w:rPr>
        <w:t xml:space="preserve">ณ วันที่ </w:t>
      </w:r>
      <w:r w:rsidRPr="006060A2">
        <w:rPr>
          <w:rFonts w:ascii="Browallia New" w:hAnsi="Browallia New" w:cs="Browallia New"/>
          <w:color w:val="000000" w:themeColor="text1"/>
          <w:sz w:val="28"/>
        </w:rPr>
        <w:t>31</w:t>
      </w:r>
      <w:r w:rsidRPr="006060A2">
        <w:rPr>
          <w:rFonts w:ascii="Browallia New" w:hAnsi="Browallia New" w:cs="Browallia New"/>
          <w:color w:val="000000" w:themeColor="text1"/>
          <w:sz w:val="28"/>
          <w:cs/>
        </w:rPr>
        <w:t xml:space="preserve"> มีนาคม </w:t>
      </w:r>
      <w:r w:rsidRPr="006060A2">
        <w:rPr>
          <w:rFonts w:ascii="Browallia New" w:hAnsi="Browallia New" w:cs="Browallia New"/>
          <w:color w:val="000000" w:themeColor="text1"/>
          <w:sz w:val="28"/>
        </w:rPr>
        <w:t>2569</w:t>
      </w:r>
      <w:r w:rsidRPr="006060A2">
        <w:rPr>
          <w:rFonts w:ascii="Browallia New" w:hAnsi="Browallia New" w:cs="Browallia New"/>
          <w:color w:val="000000" w:themeColor="text1"/>
          <w:sz w:val="28"/>
          <w:cs/>
        </w:rPr>
        <w:t xml:space="preserve"> บริษัทและบริษัทย่อยถูกฟ้องร้องเรียกค่าเสียหาย เนื่องจากการผิดสัญ</w:t>
      </w:r>
      <w:r w:rsidRPr="004F5B81">
        <w:rPr>
          <w:rFonts w:ascii="Browallia New" w:hAnsi="Browallia New" w:cs="Browallia New"/>
          <w:color w:val="000000" w:themeColor="text1"/>
          <w:sz w:val="28"/>
          <w:cs/>
        </w:rPr>
        <w:t>ญา</w:t>
      </w:r>
      <w:r w:rsidR="009D41A7">
        <w:rPr>
          <w:rFonts w:ascii="Browallia New" w:hAnsi="Browallia New" w:cs="Browallia New"/>
          <w:color w:val="000000" w:themeColor="text1"/>
          <w:sz w:val="28"/>
        </w:rPr>
        <w:t xml:space="preserve"> </w:t>
      </w:r>
      <w:r w:rsidR="002B6008">
        <w:rPr>
          <w:rFonts w:ascii="Browallia New" w:hAnsi="Browallia New" w:cs="Browallia New" w:hint="cs"/>
          <w:color w:val="000000" w:themeColor="text1"/>
          <w:sz w:val="28"/>
          <w:cs/>
        </w:rPr>
        <w:t>โดยข้อพิพาททา</w:t>
      </w:r>
      <w:r w:rsidRPr="004F5B81">
        <w:rPr>
          <w:rFonts w:ascii="Browallia New" w:hAnsi="Browallia New" w:cs="Browallia New"/>
          <w:color w:val="000000" w:themeColor="text1"/>
          <w:sz w:val="28"/>
          <w:cs/>
        </w:rPr>
        <w:t>งกฎหมายที่สำคัญที่เกิดขึ้น</w:t>
      </w:r>
      <w:r w:rsidR="0008423C" w:rsidRPr="004F5B81">
        <w:rPr>
          <w:rFonts w:ascii="Browallia New" w:hAnsi="Browallia New" w:cs="Browallia New" w:hint="cs"/>
          <w:color w:val="000000" w:themeColor="text1"/>
          <w:sz w:val="28"/>
          <w:cs/>
        </w:rPr>
        <w:t>เพิ่มเติม</w:t>
      </w:r>
      <w:r w:rsidRPr="004F5B81">
        <w:rPr>
          <w:rFonts w:ascii="Browallia New" w:hAnsi="Browallia New" w:cs="Browallia New"/>
          <w:color w:val="000000" w:themeColor="text1"/>
          <w:sz w:val="28"/>
          <w:cs/>
        </w:rPr>
        <w:t xml:space="preserve">ในระหว่างงวดสามเดือนสิ้นสุดวันที่ </w:t>
      </w:r>
      <w:r w:rsidR="006142AB" w:rsidRPr="004F5B81">
        <w:rPr>
          <w:rFonts w:ascii="Browallia New" w:hAnsi="Browallia New" w:cs="Browallia New"/>
          <w:color w:val="000000" w:themeColor="text1"/>
          <w:sz w:val="28"/>
        </w:rPr>
        <w:t>31</w:t>
      </w:r>
      <w:r w:rsidRPr="004F5B81">
        <w:rPr>
          <w:rFonts w:ascii="Browallia New" w:hAnsi="Browallia New" w:cs="Browallia New"/>
          <w:color w:val="000000" w:themeColor="text1"/>
          <w:sz w:val="28"/>
          <w:cs/>
        </w:rPr>
        <w:t xml:space="preserve"> มีนาคม </w:t>
      </w:r>
      <w:r w:rsidR="006142AB" w:rsidRPr="004F5B81">
        <w:rPr>
          <w:rFonts w:ascii="Browallia New" w:hAnsi="Browallia New" w:cs="Browallia New"/>
          <w:color w:val="000000" w:themeColor="text1"/>
          <w:sz w:val="28"/>
        </w:rPr>
        <w:t>2569</w:t>
      </w:r>
      <w:r w:rsidRPr="004F5B81">
        <w:rPr>
          <w:rFonts w:ascii="Browallia New" w:hAnsi="Browallia New" w:cs="Browallia New"/>
          <w:color w:val="000000" w:themeColor="text1"/>
          <w:sz w:val="28"/>
          <w:cs/>
        </w:rPr>
        <w:t xml:space="preserve"> </w:t>
      </w:r>
      <w:r w:rsidR="0008423C" w:rsidRPr="004F5B81">
        <w:rPr>
          <w:rFonts w:ascii="Browallia New" w:hAnsi="Browallia New" w:cs="Browallia New" w:hint="cs"/>
          <w:color w:val="000000" w:themeColor="text1"/>
          <w:sz w:val="28"/>
          <w:cs/>
        </w:rPr>
        <w:t>มี</w:t>
      </w:r>
      <w:r w:rsidRPr="004F5B81">
        <w:rPr>
          <w:rFonts w:ascii="Browallia New" w:hAnsi="Browallia New" w:cs="Browallia New"/>
          <w:color w:val="000000" w:themeColor="text1"/>
          <w:sz w:val="28"/>
          <w:cs/>
        </w:rPr>
        <w:t>ดังนี้</w:t>
      </w:r>
    </w:p>
    <w:p w14:paraId="0BB41D6A" w14:textId="77777777" w:rsidR="004A41DF" w:rsidRPr="00CF580D" w:rsidRDefault="004A41DF" w:rsidP="004A41DF">
      <w:pPr>
        <w:pStyle w:val="ListParagraph"/>
        <w:tabs>
          <w:tab w:val="left" w:pos="426"/>
        </w:tabs>
        <w:spacing w:line="240" w:lineRule="auto"/>
        <w:ind w:left="426"/>
        <w:jc w:val="thaiDistribute"/>
        <w:rPr>
          <w:rFonts w:ascii="Browallia New" w:hAnsi="Browallia New" w:cs="Browallia New"/>
          <w:color w:val="000000" w:themeColor="text1"/>
          <w:sz w:val="28"/>
          <w:highlight w:val="cyan"/>
        </w:rPr>
      </w:pPr>
    </w:p>
    <w:p w14:paraId="28936037" w14:textId="544D4713" w:rsidR="004A41DF" w:rsidRPr="006060A2" w:rsidRDefault="004A41DF" w:rsidP="004A41DF">
      <w:pPr>
        <w:pStyle w:val="ListParagraph"/>
        <w:tabs>
          <w:tab w:val="left" w:pos="426"/>
        </w:tabs>
        <w:spacing w:line="240" w:lineRule="auto"/>
        <w:ind w:left="426"/>
        <w:jc w:val="thaiDistribute"/>
        <w:rPr>
          <w:rFonts w:ascii="Browallia New" w:hAnsi="Browallia New" w:cs="Browallia New"/>
          <w:color w:val="000000" w:themeColor="text1"/>
          <w:sz w:val="28"/>
        </w:rPr>
      </w:pPr>
      <w:r w:rsidRPr="0008423C">
        <w:rPr>
          <w:rFonts w:ascii="Browallia New" w:hAnsi="Browallia New" w:cs="Browallia New"/>
          <w:color w:val="000000" w:themeColor="text1"/>
          <w:sz w:val="28"/>
          <w:cs/>
        </w:rPr>
        <w:t xml:space="preserve">เมื่อวันที่ </w:t>
      </w:r>
      <w:r w:rsidR="006142AB" w:rsidRPr="0008423C">
        <w:rPr>
          <w:rFonts w:ascii="Browallia New" w:hAnsi="Browallia New" w:cs="Browallia New"/>
          <w:color w:val="000000" w:themeColor="text1"/>
          <w:sz w:val="28"/>
        </w:rPr>
        <w:t>25</w:t>
      </w:r>
      <w:r w:rsidRPr="0008423C">
        <w:rPr>
          <w:rFonts w:ascii="Browallia New" w:hAnsi="Browallia New" w:cs="Browallia New"/>
          <w:color w:val="000000" w:themeColor="text1"/>
          <w:sz w:val="28"/>
          <w:cs/>
        </w:rPr>
        <w:t xml:space="preserve"> มีนาคม </w:t>
      </w:r>
      <w:r w:rsidR="006142AB" w:rsidRPr="0008423C">
        <w:rPr>
          <w:rFonts w:ascii="Browallia New" w:hAnsi="Browallia New" w:cs="Browallia New"/>
          <w:color w:val="000000" w:themeColor="text1"/>
          <w:sz w:val="28"/>
        </w:rPr>
        <w:t>2569</w:t>
      </w:r>
      <w:r w:rsidRPr="0008423C">
        <w:rPr>
          <w:rFonts w:ascii="Browallia New" w:hAnsi="Browallia New" w:cs="Browallia New"/>
          <w:color w:val="000000" w:themeColor="text1"/>
          <w:sz w:val="28"/>
          <w:cs/>
        </w:rPr>
        <w:t xml:space="preserve"> บริษัทและบริษัทย่อยถูกฟ้องร้องโดยสถาบันการเงินแห่งหนึ่ง เนื่องจากการผิดนัดชำระตั๋วสัญญาใช้เงินจำนวนรวม </w:t>
      </w:r>
      <w:r w:rsidR="00A23C2C" w:rsidRPr="0008423C">
        <w:rPr>
          <w:rFonts w:ascii="Browallia New" w:hAnsi="Browallia New" w:cs="Browallia New"/>
          <w:color w:val="000000" w:themeColor="text1"/>
          <w:sz w:val="28"/>
        </w:rPr>
        <w:t>317</w:t>
      </w:r>
      <w:r w:rsidRPr="0008423C">
        <w:rPr>
          <w:rFonts w:ascii="Browallia New" w:hAnsi="Browallia New" w:cs="Browallia New"/>
          <w:color w:val="000000" w:themeColor="text1"/>
          <w:sz w:val="28"/>
          <w:cs/>
        </w:rPr>
        <w:t>.</w:t>
      </w:r>
      <w:r w:rsidR="00A23C2C" w:rsidRPr="0008423C">
        <w:rPr>
          <w:rFonts w:ascii="Browallia New" w:hAnsi="Browallia New" w:cs="Browallia New"/>
          <w:color w:val="000000" w:themeColor="text1"/>
          <w:sz w:val="28"/>
        </w:rPr>
        <w:t>37</w:t>
      </w:r>
      <w:r w:rsidRPr="0008423C">
        <w:rPr>
          <w:rFonts w:ascii="Browallia New" w:hAnsi="Browallia New" w:cs="Browallia New"/>
          <w:color w:val="000000" w:themeColor="text1"/>
          <w:sz w:val="28"/>
          <w:cs/>
        </w:rPr>
        <w:t xml:space="preserve"> ล้านบาท ซึ่งได้บันทึกเป็นเงินกู้ยืมระยะสั้นจากสถาบันการเงินและดอกเบี้ยค้างจ่ายไว้ในงบฐานะการเงินรวมและเฉพาะบริษัทแล้ว ทั้งนี้ กลุ่มบริษัทอยู่ระหว่างการเจรจาเงื่อนไขการชำระคืนกับสถาบันการเงินที่เป็นผู้ออกตั๋วสัญญาใช้เงินดังกล่าว และผู้บริหารของกลุ่มบริษัทเชื่อว่าจะสามารถเจรจา</w:t>
      </w:r>
      <w:r w:rsidR="00972482">
        <w:rPr>
          <w:rFonts w:ascii="Browallia New" w:hAnsi="Browallia New" w:cs="Browallia New" w:hint="cs"/>
          <w:color w:val="000000" w:themeColor="text1"/>
          <w:sz w:val="28"/>
          <w:cs/>
        </w:rPr>
        <w:t>กับสถาบันการเงิน</w:t>
      </w:r>
      <w:r w:rsidRPr="0008423C">
        <w:rPr>
          <w:rFonts w:ascii="Browallia New" w:hAnsi="Browallia New" w:cs="Browallia New"/>
          <w:color w:val="000000" w:themeColor="text1"/>
          <w:sz w:val="28"/>
          <w:cs/>
        </w:rPr>
        <w:t>ได้สำเร็จ</w:t>
      </w:r>
    </w:p>
    <w:p w14:paraId="2BB05A15" w14:textId="77777777" w:rsidR="004A41DF" w:rsidRDefault="004A41DF" w:rsidP="004A41DF">
      <w:pPr>
        <w:pStyle w:val="ListParagraph"/>
        <w:tabs>
          <w:tab w:val="left" w:pos="426"/>
        </w:tabs>
        <w:spacing w:line="240" w:lineRule="auto"/>
        <w:ind w:left="426"/>
        <w:jc w:val="thaiDistribute"/>
        <w:rPr>
          <w:rFonts w:ascii="Browallia New" w:hAnsi="Browallia New" w:cs="Browallia New"/>
          <w:color w:val="000000" w:themeColor="text1"/>
          <w:sz w:val="28"/>
        </w:rPr>
      </w:pPr>
    </w:p>
    <w:p w14:paraId="0F28DBFA" w14:textId="3E627665" w:rsidR="0088412A" w:rsidRPr="006060A2" w:rsidRDefault="0088412A" w:rsidP="004A41DF">
      <w:pPr>
        <w:pStyle w:val="ListParagraph"/>
        <w:tabs>
          <w:tab w:val="left" w:pos="426"/>
        </w:tabs>
        <w:spacing w:line="240" w:lineRule="auto"/>
        <w:ind w:left="426"/>
        <w:jc w:val="thaiDistribute"/>
        <w:rPr>
          <w:rFonts w:ascii="Browallia New" w:hAnsi="Browallia New" w:cs="Browallia New"/>
          <w:color w:val="000000" w:themeColor="text1"/>
          <w:sz w:val="28"/>
        </w:rPr>
      </w:pPr>
      <w:r w:rsidRPr="0088412A">
        <w:rPr>
          <w:rFonts w:ascii="Browallia New" w:hAnsi="Browallia New" w:cs="Browallia New"/>
          <w:color w:val="000000" w:themeColor="text1"/>
          <w:sz w:val="28"/>
          <w:cs/>
        </w:rPr>
        <w:t>ณ วันที่ในรายงานของผู้สอบบัญชี คดี</w:t>
      </w:r>
      <w:r w:rsidR="00D97E8D">
        <w:rPr>
          <w:rFonts w:ascii="Browallia New" w:hAnsi="Browallia New" w:cs="Browallia New" w:hint="cs"/>
          <w:color w:val="000000" w:themeColor="text1"/>
          <w:sz w:val="28"/>
          <w:cs/>
        </w:rPr>
        <w:t>ทั้งหมด</w:t>
      </w:r>
      <w:r w:rsidRPr="0088412A">
        <w:rPr>
          <w:rFonts w:ascii="Browallia New" w:hAnsi="Browallia New" w:cs="Browallia New"/>
          <w:color w:val="000000" w:themeColor="text1"/>
          <w:sz w:val="28"/>
          <w:cs/>
        </w:rPr>
        <w:t>กําลังอยู่ระหว่างการพิจารณาของศาล ผู้บริหารของกลุ่มบริษัทประเมินว่า</w:t>
      </w:r>
      <w:r w:rsidR="003E770C">
        <w:rPr>
          <w:rFonts w:ascii="Browallia New" w:hAnsi="Browallia New" w:cs="Browallia New" w:hint="cs"/>
          <w:color w:val="000000" w:themeColor="text1"/>
          <w:sz w:val="28"/>
          <w:cs/>
        </w:rPr>
        <w:t>นอกเหนือ</w:t>
      </w:r>
      <w:r w:rsidR="00D73AC6">
        <w:rPr>
          <w:rFonts w:ascii="Browallia New" w:hAnsi="Browallia New" w:cs="Browallia New" w:hint="cs"/>
          <w:color w:val="000000" w:themeColor="text1"/>
          <w:sz w:val="28"/>
          <w:cs/>
        </w:rPr>
        <w:t>จากคดีฟ้องร้องโดยสถาบันการเงินที่กลุ่มบริษัทได้บันทึกหนี้สิ</w:t>
      </w:r>
      <w:r w:rsidR="005A063D">
        <w:rPr>
          <w:rFonts w:ascii="Browallia New" w:hAnsi="Browallia New" w:cs="Browallia New" w:hint="cs"/>
          <w:color w:val="000000" w:themeColor="text1"/>
          <w:sz w:val="28"/>
          <w:cs/>
        </w:rPr>
        <w:t xml:space="preserve">นไว้แล้ว </w:t>
      </w:r>
      <w:r w:rsidR="00831766">
        <w:rPr>
          <w:rFonts w:ascii="Browallia New" w:hAnsi="Browallia New" w:cs="Browallia New" w:hint="cs"/>
          <w:color w:val="000000" w:themeColor="text1"/>
          <w:sz w:val="28"/>
          <w:cs/>
        </w:rPr>
        <w:t>คดีอื่น</w:t>
      </w:r>
      <w:r w:rsidRPr="0088412A">
        <w:rPr>
          <w:rFonts w:ascii="Browallia New" w:hAnsi="Browallia New" w:cs="Browallia New"/>
          <w:color w:val="000000" w:themeColor="text1"/>
          <w:sz w:val="28"/>
          <w:cs/>
        </w:rPr>
        <w:t>บริษัทยังมีความไม่แน่นอนของภาระผูกพันที่จะต้องจ่ายชําระเงินที่ถูกเรียกร้อง ดังนั้น ผู้บริหารจึงไม่ได้บันทึกประมาณการหนี้สินที่อาจจะเกิดขึ้นเมื่อผลของคดีความสิ้นสุดไว้ในข้อมูลทางการเงินรวมและเฉพาะบริษัทระหว่างกาล</w:t>
      </w:r>
    </w:p>
    <w:p w14:paraId="4A5D9373" w14:textId="57301D11" w:rsidR="00704E15" w:rsidRPr="0068079D" w:rsidRDefault="007C4F60" w:rsidP="00704E1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Pr>
          <w:rFonts w:ascii="Browallia New" w:hAnsi="Browallia New" w:cs="Browallia New" w:hint="cs"/>
          <w:b/>
          <w:bCs/>
          <w:color w:val="000000" w:themeColor="text1"/>
          <w:sz w:val="28"/>
          <w:szCs w:val="28"/>
          <w:cs/>
          <w:lang w:val="de-DE"/>
        </w:rPr>
        <w:t>เหตุการณ์ภายหลังรอบระยะเวลารายงาน</w:t>
      </w:r>
    </w:p>
    <w:p w14:paraId="02EE6CA9" w14:textId="77777777" w:rsidR="00704E15" w:rsidRPr="0068079D" w:rsidRDefault="00704E15" w:rsidP="0070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6B11BFA6" w14:textId="492F9AEE" w:rsidR="00415DA4" w:rsidRDefault="00415DA4" w:rsidP="00E64C3D">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Pr>
          <w:rFonts w:ascii="Browallia New" w:hAnsi="Browallia New" w:cs="Browallia New" w:hint="cs"/>
          <w:color w:val="000000" w:themeColor="text1"/>
          <w:sz w:val="28"/>
          <w:u w:val="single"/>
          <w:cs/>
        </w:rPr>
        <w:t>บริษัท</w:t>
      </w:r>
    </w:p>
    <w:p w14:paraId="2EBE8C87" w14:textId="2D04DDFB" w:rsidR="00415DA4" w:rsidRDefault="00506F7F" w:rsidP="00E64C3D">
      <w:pPr>
        <w:pStyle w:val="ListParagraph"/>
        <w:tabs>
          <w:tab w:val="left" w:pos="426"/>
        </w:tabs>
        <w:spacing w:line="240" w:lineRule="auto"/>
        <w:ind w:left="426"/>
        <w:jc w:val="thaiDistribute"/>
        <w:rPr>
          <w:rFonts w:ascii="Browallia New" w:hAnsi="Browallia New" w:cs="Browallia New"/>
          <w:color w:val="000000" w:themeColor="text1"/>
          <w:sz w:val="28"/>
        </w:rPr>
      </w:pPr>
      <w:r>
        <w:rPr>
          <w:rFonts w:ascii="Browallia New" w:hAnsi="Browallia New" w:cs="Browallia New" w:hint="cs"/>
          <w:color w:val="000000" w:themeColor="text1"/>
          <w:sz w:val="28"/>
          <w:cs/>
        </w:rPr>
        <w:t>ที่ประชุมสามัญ</w:t>
      </w:r>
      <w:r w:rsidR="00CE0B64">
        <w:rPr>
          <w:rFonts w:ascii="Browallia New" w:hAnsi="Browallia New" w:cs="Browallia New" w:hint="cs"/>
          <w:color w:val="000000" w:themeColor="text1"/>
          <w:sz w:val="28"/>
          <w:cs/>
        </w:rPr>
        <w:t>ผู้ถือหุ้</w:t>
      </w:r>
      <w:r w:rsidR="00A7295D">
        <w:rPr>
          <w:rFonts w:ascii="Browallia New" w:hAnsi="Browallia New" w:cs="Browallia New" w:hint="cs"/>
          <w:color w:val="000000" w:themeColor="text1"/>
          <w:sz w:val="28"/>
          <w:cs/>
        </w:rPr>
        <w:t xml:space="preserve">นประจำปี </w:t>
      </w:r>
      <w:r w:rsidR="00A7295D">
        <w:rPr>
          <w:rFonts w:ascii="Browallia New" w:hAnsi="Browallia New" w:cs="Browallia New"/>
          <w:color w:val="000000" w:themeColor="text1"/>
          <w:sz w:val="28"/>
        </w:rPr>
        <w:t xml:space="preserve">2569 </w:t>
      </w:r>
      <w:r w:rsidR="00A7295D">
        <w:rPr>
          <w:rFonts w:ascii="Browallia New" w:hAnsi="Browallia New" w:cs="Browallia New" w:hint="cs"/>
          <w:color w:val="000000" w:themeColor="text1"/>
          <w:sz w:val="28"/>
          <w:cs/>
        </w:rPr>
        <w:t xml:space="preserve">ของบริษัท เมื่อวันที่ </w:t>
      </w:r>
      <w:r w:rsidR="00A7295D">
        <w:rPr>
          <w:rFonts w:ascii="Browallia New" w:hAnsi="Browallia New" w:cs="Browallia New"/>
          <w:color w:val="000000" w:themeColor="text1"/>
          <w:sz w:val="28"/>
        </w:rPr>
        <w:t xml:space="preserve">30 </w:t>
      </w:r>
      <w:r w:rsidR="00A7295D">
        <w:rPr>
          <w:rFonts w:ascii="Browallia New" w:hAnsi="Browallia New" w:cs="Browallia New" w:hint="cs"/>
          <w:color w:val="000000" w:themeColor="text1"/>
          <w:sz w:val="28"/>
          <w:cs/>
        </w:rPr>
        <w:t xml:space="preserve">เมษายน </w:t>
      </w:r>
      <w:r w:rsidR="00A7295D">
        <w:rPr>
          <w:rFonts w:ascii="Browallia New" w:hAnsi="Browallia New" w:cs="Browallia New"/>
          <w:color w:val="000000" w:themeColor="text1"/>
          <w:sz w:val="28"/>
        </w:rPr>
        <w:t xml:space="preserve">2569 </w:t>
      </w:r>
      <w:r w:rsidR="00A7295D">
        <w:rPr>
          <w:rFonts w:ascii="Browallia New" w:hAnsi="Browallia New" w:cs="Browallia New" w:hint="cs"/>
          <w:color w:val="000000" w:themeColor="text1"/>
          <w:sz w:val="28"/>
          <w:cs/>
        </w:rPr>
        <w:t>ได้มีมติอนุมัติให้</w:t>
      </w:r>
      <w:r w:rsidR="00792AA2">
        <w:rPr>
          <w:rFonts w:ascii="Browallia New" w:hAnsi="Browallia New" w:cs="Browallia New" w:hint="cs"/>
          <w:color w:val="000000" w:themeColor="text1"/>
          <w:sz w:val="28"/>
          <w:cs/>
        </w:rPr>
        <w:t xml:space="preserve">ลดทุนจดทะเบียนจำนวน </w:t>
      </w:r>
      <w:r w:rsidR="00792AA2">
        <w:rPr>
          <w:rFonts w:ascii="Browallia New" w:hAnsi="Browallia New" w:cs="Browallia New"/>
          <w:color w:val="000000" w:themeColor="text1"/>
          <w:sz w:val="28"/>
        </w:rPr>
        <w:t>91</w:t>
      </w:r>
      <w:r w:rsidR="00091575">
        <w:rPr>
          <w:rFonts w:ascii="Browallia New" w:hAnsi="Browallia New" w:cs="Browallia New"/>
          <w:color w:val="000000" w:themeColor="text1"/>
          <w:sz w:val="28"/>
        </w:rPr>
        <w:t>.</w:t>
      </w:r>
      <w:r w:rsidR="00792AA2">
        <w:rPr>
          <w:rFonts w:ascii="Browallia New" w:hAnsi="Browallia New" w:cs="Browallia New"/>
          <w:color w:val="000000" w:themeColor="text1"/>
          <w:sz w:val="28"/>
        </w:rPr>
        <w:t>33</w:t>
      </w:r>
      <w:r w:rsidR="00091575">
        <w:rPr>
          <w:rFonts w:ascii="Browallia New" w:hAnsi="Browallia New" w:cs="Browallia New"/>
          <w:color w:val="000000" w:themeColor="text1"/>
          <w:sz w:val="28"/>
        </w:rPr>
        <w:t xml:space="preserve"> </w:t>
      </w:r>
      <w:r w:rsidR="00091575">
        <w:rPr>
          <w:rFonts w:ascii="Browallia New" w:hAnsi="Browallia New" w:cs="Browallia New" w:hint="cs"/>
          <w:color w:val="000000" w:themeColor="text1"/>
          <w:sz w:val="28"/>
          <w:cs/>
        </w:rPr>
        <w:t>ล้าน</w:t>
      </w:r>
      <w:r w:rsidR="00792AA2">
        <w:rPr>
          <w:rFonts w:ascii="Browallia New" w:hAnsi="Browallia New" w:cs="Browallia New" w:hint="cs"/>
          <w:color w:val="000000" w:themeColor="text1"/>
          <w:sz w:val="28"/>
          <w:cs/>
        </w:rPr>
        <w:t>บาท</w:t>
      </w:r>
      <w:r w:rsidR="00091575">
        <w:rPr>
          <w:rFonts w:ascii="Browallia New" w:hAnsi="Browallia New" w:cs="Browallia New" w:hint="cs"/>
          <w:color w:val="000000" w:themeColor="text1"/>
          <w:sz w:val="28"/>
          <w:cs/>
        </w:rPr>
        <w:t xml:space="preserve"> โดยการตัดหุ้นสามัญที่ยังมิได้ออกจำหน่ายจำนวน </w:t>
      </w:r>
      <w:r w:rsidR="005D13B8">
        <w:rPr>
          <w:rFonts w:ascii="Browallia New" w:hAnsi="Browallia New" w:cs="Browallia New"/>
          <w:color w:val="000000" w:themeColor="text1"/>
          <w:sz w:val="28"/>
        </w:rPr>
        <w:t xml:space="preserve">182.67 </w:t>
      </w:r>
      <w:r w:rsidR="005D13B8">
        <w:rPr>
          <w:rFonts w:ascii="Browallia New" w:hAnsi="Browallia New" w:cs="Browallia New" w:hint="cs"/>
          <w:color w:val="000000" w:themeColor="text1"/>
          <w:sz w:val="28"/>
          <w:cs/>
        </w:rPr>
        <w:t>ล้านหุ้น</w:t>
      </w:r>
      <w:r w:rsidR="008651E5">
        <w:rPr>
          <w:rFonts w:ascii="Browallia New" w:hAnsi="Browallia New" w:cs="Browallia New" w:hint="cs"/>
          <w:color w:val="000000" w:themeColor="text1"/>
          <w:sz w:val="28"/>
          <w:cs/>
        </w:rPr>
        <w:t xml:space="preserve"> มูลค่าที่ตราไว้หุ้นละ </w:t>
      </w:r>
      <w:r w:rsidR="008651E5">
        <w:rPr>
          <w:rFonts w:ascii="Browallia New" w:hAnsi="Browallia New" w:cs="Browallia New"/>
          <w:color w:val="000000" w:themeColor="text1"/>
          <w:sz w:val="28"/>
        </w:rPr>
        <w:t xml:space="preserve">0.50 </w:t>
      </w:r>
      <w:r w:rsidR="008651E5">
        <w:rPr>
          <w:rFonts w:ascii="Browallia New" w:hAnsi="Browallia New" w:cs="Browallia New" w:hint="cs"/>
          <w:color w:val="000000" w:themeColor="text1"/>
          <w:sz w:val="28"/>
          <w:cs/>
        </w:rPr>
        <w:t>บาท โดยบริษัท</w:t>
      </w:r>
      <w:r w:rsidR="000965C8">
        <w:rPr>
          <w:rFonts w:ascii="Browallia New" w:hAnsi="Browallia New" w:cs="Browallia New" w:hint="cs"/>
          <w:color w:val="000000" w:themeColor="text1"/>
          <w:sz w:val="28"/>
          <w:cs/>
        </w:rPr>
        <w:t>อยู่ระหว่างดำเนินการให้เสร็จสิ้นภายในเดือน</w:t>
      </w:r>
      <w:r w:rsidR="008651E5" w:rsidRPr="000965C8">
        <w:rPr>
          <w:rFonts w:ascii="Browallia New" w:hAnsi="Browallia New" w:cs="Browallia New" w:hint="cs"/>
          <w:color w:val="000000" w:themeColor="text1"/>
          <w:sz w:val="28"/>
          <w:cs/>
        </w:rPr>
        <w:t xml:space="preserve">พฤษภาคม </w:t>
      </w:r>
      <w:r w:rsidR="008651E5" w:rsidRPr="000965C8">
        <w:rPr>
          <w:rFonts w:ascii="Browallia New" w:hAnsi="Browallia New" w:cs="Browallia New"/>
          <w:color w:val="000000" w:themeColor="text1"/>
          <w:sz w:val="28"/>
        </w:rPr>
        <w:t>2569</w:t>
      </w:r>
    </w:p>
    <w:p w14:paraId="5ABA0AB0" w14:textId="77777777" w:rsidR="00415DA4" w:rsidRPr="00415DA4" w:rsidRDefault="00415DA4" w:rsidP="00E64C3D">
      <w:pPr>
        <w:pStyle w:val="ListParagraph"/>
        <w:tabs>
          <w:tab w:val="left" w:pos="426"/>
        </w:tabs>
        <w:spacing w:line="240" w:lineRule="auto"/>
        <w:ind w:left="426"/>
        <w:jc w:val="thaiDistribute"/>
        <w:rPr>
          <w:rFonts w:ascii="Browallia New" w:hAnsi="Browallia New" w:cs="Browallia New"/>
          <w:color w:val="000000" w:themeColor="text1"/>
          <w:sz w:val="28"/>
          <w:cs/>
        </w:rPr>
      </w:pPr>
    </w:p>
    <w:p w14:paraId="36E96AC7" w14:textId="735CCA4C" w:rsidR="00E64C3D" w:rsidRPr="008651E5" w:rsidRDefault="008651E5" w:rsidP="008651E5">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8651E5">
        <w:rPr>
          <w:rFonts w:ascii="Browallia New" w:hAnsi="Browallia New" w:cs="Browallia New"/>
          <w:color w:val="000000" w:themeColor="text1"/>
          <w:sz w:val="28"/>
          <w:u w:val="single"/>
          <w:cs/>
        </w:rPr>
        <w:t>บริษัท อันดามัน เอน</w:t>
      </w:r>
      <w:proofErr w:type="spellStart"/>
      <w:r w:rsidRPr="008651E5">
        <w:rPr>
          <w:rFonts w:ascii="Browallia New" w:hAnsi="Browallia New" w:cs="Browallia New"/>
          <w:color w:val="000000" w:themeColor="text1"/>
          <w:sz w:val="28"/>
          <w:u w:val="single"/>
          <w:cs/>
        </w:rPr>
        <w:t>เต</w:t>
      </w:r>
      <w:proofErr w:type="spellEnd"/>
      <w:r w:rsidRPr="008651E5">
        <w:rPr>
          <w:rFonts w:ascii="Browallia New" w:hAnsi="Browallia New" w:cs="Browallia New"/>
          <w:color w:val="000000" w:themeColor="text1"/>
          <w:sz w:val="28"/>
          <w:u w:val="single"/>
          <w:cs/>
        </w:rPr>
        <w:t>อร์เทนเม้นท์ จำกัด</w:t>
      </w:r>
      <w:r w:rsidR="00E64C3D" w:rsidRPr="008651E5">
        <w:rPr>
          <w:rFonts w:ascii="Browallia New" w:hAnsi="Browallia New" w:cs="Browallia New"/>
          <w:color w:val="000000" w:themeColor="text1"/>
          <w:sz w:val="28"/>
        </w:rPr>
        <w:t xml:space="preserve"> </w:t>
      </w:r>
      <w:r w:rsidR="00E64C3D" w:rsidRPr="008651E5">
        <w:rPr>
          <w:rFonts w:ascii="Browallia New" w:hAnsi="Browallia New" w:cs="Browallia New"/>
          <w:color w:val="000000" w:themeColor="text1"/>
          <w:sz w:val="28"/>
          <w:cs/>
        </w:rPr>
        <w:t>(บริษัทย่อย)</w:t>
      </w:r>
    </w:p>
    <w:p w14:paraId="12A949B5" w14:textId="06136300" w:rsidR="007F6BCD" w:rsidRDefault="007F6BCD" w:rsidP="007F6BCD">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E64C3D">
        <w:rPr>
          <w:rFonts w:ascii="Browallia New" w:hAnsi="Browallia New" w:cs="Browallia New"/>
          <w:color w:val="000000" w:themeColor="text1"/>
          <w:sz w:val="28"/>
          <w:cs/>
        </w:rPr>
        <w:t xml:space="preserve">ที่ประชุมวิสามัญผู้ถือหุ้นครั้งที่ </w:t>
      </w:r>
      <w:r>
        <w:rPr>
          <w:rFonts w:ascii="Browallia New" w:hAnsi="Browallia New" w:cs="Browallia New"/>
          <w:color w:val="000000" w:themeColor="text1"/>
          <w:sz w:val="28"/>
        </w:rPr>
        <w:t>1</w:t>
      </w:r>
      <w:r w:rsidRPr="00E64C3D">
        <w:rPr>
          <w:rFonts w:ascii="Browallia New" w:hAnsi="Browallia New" w:cs="Browallia New"/>
          <w:color w:val="000000" w:themeColor="text1"/>
          <w:sz w:val="28"/>
          <w:cs/>
        </w:rPr>
        <w:t>/</w:t>
      </w:r>
      <w:r w:rsidRPr="00E64C3D">
        <w:rPr>
          <w:rFonts w:ascii="Browallia New" w:hAnsi="Browallia New" w:cs="Browallia New"/>
          <w:color w:val="000000" w:themeColor="text1"/>
          <w:sz w:val="28"/>
        </w:rPr>
        <w:t>256</w:t>
      </w:r>
      <w:r>
        <w:rPr>
          <w:rFonts w:ascii="Browallia New" w:hAnsi="Browallia New" w:cs="Browallia New"/>
          <w:color w:val="000000" w:themeColor="text1"/>
          <w:sz w:val="28"/>
        </w:rPr>
        <w:t>9</w:t>
      </w:r>
      <w:r w:rsidRPr="00E64C3D">
        <w:rPr>
          <w:rFonts w:ascii="Browallia New" w:hAnsi="Browallia New" w:cs="Browallia New"/>
          <w:color w:val="000000" w:themeColor="text1"/>
          <w:sz w:val="28"/>
          <w:cs/>
        </w:rPr>
        <w:t xml:space="preserve"> ของ</w:t>
      </w:r>
      <w:r w:rsidRPr="008651E5">
        <w:rPr>
          <w:rFonts w:ascii="Browallia New" w:hAnsi="Browallia New" w:cs="Browallia New"/>
          <w:color w:val="000000" w:themeColor="text1"/>
          <w:sz w:val="28"/>
          <w:cs/>
        </w:rPr>
        <w:t>บริษัท อันดามัน เอน</w:t>
      </w:r>
      <w:proofErr w:type="spellStart"/>
      <w:r w:rsidRPr="008651E5">
        <w:rPr>
          <w:rFonts w:ascii="Browallia New" w:hAnsi="Browallia New" w:cs="Browallia New"/>
          <w:color w:val="000000" w:themeColor="text1"/>
          <w:sz w:val="28"/>
          <w:cs/>
        </w:rPr>
        <w:t>เต</w:t>
      </w:r>
      <w:proofErr w:type="spellEnd"/>
      <w:r w:rsidRPr="008651E5">
        <w:rPr>
          <w:rFonts w:ascii="Browallia New" w:hAnsi="Browallia New" w:cs="Browallia New"/>
          <w:color w:val="000000" w:themeColor="text1"/>
          <w:sz w:val="28"/>
          <w:cs/>
        </w:rPr>
        <w:t>อร์เทนเม้นท์ จำกัด</w:t>
      </w:r>
      <w:r w:rsidRPr="00E64C3D">
        <w:rPr>
          <w:rFonts w:ascii="Browallia New" w:hAnsi="Browallia New" w:cs="Browallia New"/>
          <w:color w:val="000000" w:themeColor="text1"/>
          <w:sz w:val="28"/>
          <w:cs/>
        </w:rPr>
        <w:t xml:space="preserve"> (บริษัทย่อย) เมื่อวันที่</w:t>
      </w:r>
      <w:r>
        <w:rPr>
          <w:rFonts w:ascii="Browallia New" w:hAnsi="Browallia New" w:cs="Browallia New" w:hint="cs"/>
          <w:color w:val="000000" w:themeColor="text1"/>
          <w:sz w:val="28"/>
          <w:cs/>
        </w:rPr>
        <w:t xml:space="preserve"> </w:t>
      </w:r>
      <w:r w:rsidR="00DC48AD">
        <w:rPr>
          <w:rFonts w:ascii="Browallia New" w:hAnsi="Browallia New" w:cs="Browallia New"/>
          <w:color w:val="000000" w:themeColor="text1"/>
          <w:sz w:val="28"/>
        </w:rPr>
        <w:br/>
      </w:r>
      <w:r>
        <w:rPr>
          <w:rFonts w:ascii="Browallia New" w:hAnsi="Browallia New" w:cs="Browallia New"/>
          <w:color w:val="000000" w:themeColor="text1"/>
          <w:sz w:val="28"/>
        </w:rPr>
        <w:t>12</w:t>
      </w:r>
      <w:r w:rsidRPr="00E64C3D">
        <w:rPr>
          <w:rFonts w:ascii="Browallia New" w:hAnsi="Browallia New" w:cs="Browallia New"/>
          <w:color w:val="000000" w:themeColor="text1"/>
          <w:sz w:val="28"/>
          <w:cs/>
        </w:rPr>
        <w:t xml:space="preserve"> </w:t>
      </w:r>
      <w:r>
        <w:rPr>
          <w:rFonts w:ascii="Browallia New" w:hAnsi="Browallia New" w:cs="Browallia New" w:hint="cs"/>
          <w:color w:val="000000" w:themeColor="text1"/>
          <w:sz w:val="28"/>
          <w:cs/>
        </w:rPr>
        <w:t>มีนาคม</w:t>
      </w:r>
      <w:r w:rsidRPr="00E64C3D">
        <w:rPr>
          <w:rFonts w:ascii="Browallia New" w:hAnsi="Browallia New" w:cs="Browallia New"/>
          <w:color w:val="000000" w:themeColor="text1"/>
          <w:sz w:val="28"/>
          <w:cs/>
        </w:rPr>
        <w:t xml:space="preserve"> </w:t>
      </w:r>
      <w:r w:rsidRPr="00E64C3D">
        <w:rPr>
          <w:rFonts w:ascii="Browallia New" w:hAnsi="Browallia New" w:cs="Browallia New"/>
          <w:color w:val="000000" w:themeColor="text1"/>
          <w:sz w:val="28"/>
        </w:rPr>
        <w:t>256</w:t>
      </w:r>
      <w:r>
        <w:rPr>
          <w:rFonts w:ascii="Browallia New" w:hAnsi="Browallia New" w:cs="Browallia New"/>
          <w:color w:val="000000" w:themeColor="text1"/>
          <w:sz w:val="28"/>
        </w:rPr>
        <w:t>9</w:t>
      </w:r>
      <w:r w:rsidRPr="00E64C3D">
        <w:rPr>
          <w:rFonts w:ascii="Browallia New" w:hAnsi="Browallia New" w:cs="Browallia New"/>
          <w:color w:val="000000" w:themeColor="text1"/>
          <w:sz w:val="28"/>
          <w:cs/>
        </w:rPr>
        <w:t xml:space="preserve"> ได้มีมติอนุมัติให้</w:t>
      </w:r>
      <w:r>
        <w:rPr>
          <w:rFonts w:ascii="Browallia New" w:hAnsi="Browallia New" w:cs="Browallia New" w:hint="cs"/>
          <w:color w:val="000000" w:themeColor="text1"/>
          <w:sz w:val="28"/>
          <w:cs/>
        </w:rPr>
        <w:t xml:space="preserve">ลดทุนจดทะเบียนจำนวน </w:t>
      </w:r>
      <w:r>
        <w:rPr>
          <w:rFonts w:ascii="Browallia New" w:hAnsi="Browallia New" w:cs="Browallia New"/>
          <w:color w:val="000000" w:themeColor="text1"/>
          <w:sz w:val="28"/>
        </w:rPr>
        <w:t xml:space="preserve">50 </w:t>
      </w:r>
      <w:r>
        <w:rPr>
          <w:rFonts w:ascii="Browallia New" w:hAnsi="Browallia New" w:cs="Browallia New" w:hint="cs"/>
          <w:color w:val="000000" w:themeColor="text1"/>
          <w:sz w:val="28"/>
          <w:cs/>
        </w:rPr>
        <w:t xml:space="preserve">ล้านบาท โดยบริษัทย่อยได้จดทะเบียนลดทุนกับกระทรวงพาณิชย์แล้วเมื่อวันที่ </w:t>
      </w:r>
      <w:r>
        <w:rPr>
          <w:rFonts w:ascii="Browallia New" w:hAnsi="Browallia New" w:cs="Browallia New"/>
          <w:color w:val="000000" w:themeColor="text1"/>
          <w:sz w:val="28"/>
        </w:rPr>
        <w:t>17</w:t>
      </w:r>
      <w:r w:rsidRPr="000F221D">
        <w:rPr>
          <w:rFonts w:ascii="Browallia New" w:hAnsi="Browallia New" w:cs="Browallia New"/>
          <w:color w:val="000000" w:themeColor="text1"/>
          <w:sz w:val="28"/>
        </w:rPr>
        <w:t xml:space="preserve"> </w:t>
      </w:r>
      <w:r w:rsidRPr="000F221D">
        <w:rPr>
          <w:rFonts w:ascii="Browallia New" w:hAnsi="Browallia New" w:cs="Browallia New" w:hint="cs"/>
          <w:color w:val="000000" w:themeColor="text1"/>
          <w:sz w:val="28"/>
          <w:cs/>
        </w:rPr>
        <w:t>เมษายน</w:t>
      </w:r>
      <w:r>
        <w:rPr>
          <w:rFonts w:ascii="Browallia New" w:hAnsi="Browallia New" w:cs="Browallia New" w:hint="cs"/>
          <w:color w:val="000000" w:themeColor="text1"/>
          <w:sz w:val="28"/>
          <w:cs/>
        </w:rPr>
        <w:t xml:space="preserve"> </w:t>
      </w:r>
      <w:r>
        <w:rPr>
          <w:rFonts w:ascii="Browallia New" w:hAnsi="Browallia New" w:cs="Browallia New"/>
          <w:color w:val="000000" w:themeColor="text1"/>
          <w:sz w:val="28"/>
        </w:rPr>
        <w:t>2569</w:t>
      </w:r>
    </w:p>
    <w:p w14:paraId="2FF63057" w14:textId="77777777" w:rsidR="007F6BCD" w:rsidRDefault="007F6BCD" w:rsidP="008651E5">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4B26457E" w14:textId="5B19B148" w:rsidR="008651E5" w:rsidRPr="00E64C3D" w:rsidRDefault="004C3BA5" w:rsidP="008651E5">
      <w:pPr>
        <w:pStyle w:val="ListParagraph"/>
        <w:tabs>
          <w:tab w:val="left" w:pos="426"/>
        </w:tabs>
        <w:spacing w:after="0" w:line="240" w:lineRule="auto"/>
        <w:ind w:left="425"/>
        <w:jc w:val="thaiDistribute"/>
        <w:rPr>
          <w:rFonts w:ascii="Browallia New" w:hAnsi="Browallia New" w:cs="Browallia New"/>
          <w:color w:val="000000" w:themeColor="text1"/>
          <w:sz w:val="28"/>
        </w:rPr>
      </w:pPr>
      <w:r>
        <w:rPr>
          <w:rFonts w:ascii="Browallia New" w:hAnsi="Browallia New" w:cs="Browallia New" w:hint="cs"/>
          <w:color w:val="000000" w:themeColor="text1"/>
          <w:sz w:val="28"/>
          <w:cs/>
        </w:rPr>
        <w:t>ที่</w:t>
      </w:r>
      <w:r w:rsidR="008651E5" w:rsidRPr="00E64C3D">
        <w:rPr>
          <w:rFonts w:ascii="Browallia New" w:hAnsi="Browallia New" w:cs="Browallia New"/>
          <w:color w:val="000000" w:themeColor="text1"/>
          <w:sz w:val="28"/>
          <w:cs/>
        </w:rPr>
        <w:t xml:space="preserve">ประชุมวิสามัญผู้ถือหุ้นครั้งที่ </w:t>
      </w:r>
      <w:r w:rsidR="008651E5">
        <w:rPr>
          <w:rFonts w:ascii="Browallia New" w:hAnsi="Browallia New" w:cs="Browallia New"/>
          <w:color w:val="000000" w:themeColor="text1"/>
          <w:sz w:val="28"/>
        </w:rPr>
        <w:t>4</w:t>
      </w:r>
      <w:r w:rsidR="008651E5" w:rsidRPr="00E64C3D">
        <w:rPr>
          <w:rFonts w:ascii="Browallia New" w:hAnsi="Browallia New" w:cs="Browallia New"/>
          <w:color w:val="000000" w:themeColor="text1"/>
          <w:sz w:val="28"/>
          <w:cs/>
        </w:rPr>
        <w:t>/</w:t>
      </w:r>
      <w:r w:rsidR="008651E5" w:rsidRPr="00E64C3D">
        <w:rPr>
          <w:rFonts w:ascii="Browallia New" w:hAnsi="Browallia New" w:cs="Browallia New"/>
          <w:color w:val="000000" w:themeColor="text1"/>
          <w:sz w:val="28"/>
        </w:rPr>
        <w:t>256</w:t>
      </w:r>
      <w:r w:rsidR="008651E5">
        <w:rPr>
          <w:rFonts w:ascii="Browallia New" w:hAnsi="Browallia New" w:cs="Browallia New"/>
          <w:color w:val="000000" w:themeColor="text1"/>
          <w:sz w:val="28"/>
        </w:rPr>
        <w:t>9</w:t>
      </w:r>
      <w:r w:rsidR="008651E5" w:rsidRPr="00E64C3D">
        <w:rPr>
          <w:rFonts w:ascii="Browallia New" w:hAnsi="Browallia New" w:cs="Browallia New"/>
          <w:color w:val="000000" w:themeColor="text1"/>
          <w:sz w:val="28"/>
          <w:cs/>
        </w:rPr>
        <w:t xml:space="preserve"> ของ</w:t>
      </w:r>
      <w:r w:rsidR="008651E5" w:rsidRPr="008651E5">
        <w:rPr>
          <w:rFonts w:ascii="Browallia New" w:hAnsi="Browallia New" w:cs="Browallia New"/>
          <w:color w:val="000000" w:themeColor="text1"/>
          <w:sz w:val="28"/>
          <w:cs/>
        </w:rPr>
        <w:t>บริษัท อันดามัน เอน</w:t>
      </w:r>
      <w:proofErr w:type="spellStart"/>
      <w:r w:rsidR="008651E5" w:rsidRPr="008651E5">
        <w:rPr>
          <w:rFonts w:ascii="Browallia New" w:hAnsi="Browallia New" w:cs="Browallia New"/>
          <w:color w:val="000000" w:themeColor="text1"/>
          <w:sz w:val="28"/>
          <w:cs/>
        </w:rPr>
        <w:t>เต</w:t>
      </w:r>
      <w:proofErr w:type="spellEnd"/>
      <w:r w:rsidR="008651E5" w:rsidRPr="008651E5">
        <w:rPr>
          <w:rFonts w:ascii="Browallia New" w:hAnsi="Browallia New" w:cs="Browallia New"/>
          <w:color w:val="000000" w:themeColor="text1"/>
          <w:sz w:val="28"/>
          <w:cs/>
        </w:rPr>
        <w:t>อร์เทนเม้นท์ จำกัด</w:t>
      </w:r>
      <w:r w:rsidR="008651E5" w:rsidRPr="00E64C3D">
        <w:rPr>
          <w:rFonts w:ascii="Browallia New" w:hAnsi="Browallia New" w:cs="Browallia New"/>
          <w:color w:val="000000" w:themeColor="text1"/>
          <w:sz w:val="28"/>
          <w:cs/>
        </w:rPr>
        <w:t xml:space="preserve"> (บริษัทย่อย) เมื่อวันที่ </w:t>
      </w:r>
      <w:r w:rsidR="00DC48AD">
        <w:rPr>
          <w:rFonts w:ascii="Browallia New" w:hAnsi="Browallia New" w:cs="Browallia New"/>
          <w:color w:val="000000" w:themeColor="text1"/>
          <w:sz w:val="28"/>
          <w:cs/>
        </w:rPr>
        <w:br/>
      </w:r>
      <w:r w:rsidR="008651E5">
        <w:rPr>
          <w:rFonts w:ascii="Browallia New" w:hAnsi="Browallia New" w:cs="Browallia New"/>
          <w:color w:val="000000" w:themeColor="text1"/>
          <w:sz w:val="28"/>
        </w:rPr>
        <w:t>20</w:t>
      </w:r>
      <w:r w:rsidR="008651E5" w:rsidRPr="00E64C3D">
        <w:rPr>
          <w:rFonts w:ascii="Browallia New" w:hAnsi="Browallia New" w:cs="Browallia New"/>
          <w:color w:val="000000" w:themeColor="text1"/>
          <w:sz w:val="28"/>
          <w:cs/>
        </w:rPr>
        <w:t xml:space="preserve"> </w:t>
      </w:r>
      <w:r w:rsidR="008651E5">
        <w:rPr>
          <w:rFonts w:ascii="Browallia New" w:hAnsi="Browallia New" w:cs="Browallia New" w:hint="cs"/>
          <w:color w:val="000000" w:themeColor="text1"/>
          <w:sz w:val="28"/>
          <w:cs/>
        </w:rPr>
        <w:t>เมษายน</w:t>
      </w:r>
      <w:r w:rsidR="008651E5" w:rsidRPr="00E64C3D">
        <w:rPr>
          <w:rFonts w:ascii="Browallia New" w:hAnsi="Browallia New" w:cs="Browallia New"/>
          <w:color w:val="000000" w:themeColor="text1"/>
          <w:sz w:val="28"/>
          <w:cs/>
        </w:rPr>
        <w:t xml:space="preserve"> </w:t>
      </w:r>
      <w:r w:rsidR="008651E5" w:rsidRPr="00E64C3D">
        <w:rPr>
          <w:rFonts w:ascii="Browallia New" w:hAnsi="Browallia New" w:cs="Browallia New"/>
          <w:color w:val="000000" w:themeColor="text1"/>
          <w:sz w:val="28"/>
        </w:rPr>
        <w:t>256</w:t>
      </w:r>
      <w:r w:rsidR="008651E5">
        <w:rPr>
          <w:rFonts w:ascii="Browallia New" w:hAnsi="Browallia New" w:cs="Browallia New"/>
          <w:color w:val="000000" w:themeColor="text1"/>
          <w:sz w:val="28"/>
        </w:rPr>
        <w:t>9</w:t>
      </w:r>
      <w:r w:rsidR="008651E5" w:rsidRPr="00E64C3D">
        <w:rPr>
          <w:rFonts w:ascii="Browallia New" w:hAnsi="Browallia New" w:cs="Browallia New"/>
          <w:color w:val="000000" w:themeColor="text1"/>
          <w:sz w:val="28"/>
          <w:cs/>
        </w:rPr>
        <w:t xml:space="preserve"> ได้มีมติอนุมัติให้</w:t>
      </w:r>
      <w:r w:rsidR="008651E5">
        <w:rPr>
          <w:rFonts w:ascii="Browallia New" w:hAnsi="Browallia New" w:cs="Browallia New" w:hint="cs"/>
          <w:color w:val="000000" w:themeColor="text1"/>
          <w:sz w:val="28"/>
          <w:cs/>
        </w:rPr>
        <w:t xml:space="preserve">เพิ่มทุนจดทะเบียนจำนวน </w:t>
      </w:r>
      <w:r w:rsidR="002E01E8">
        <w:rPr>
          <w:rFonts w:ascii="Browallia New" w:hAnsi="Browallia New" w:cs="Browallia New"/>
          <w:color w:val="000000" w:themeColor="text1"/>
          <w:sz w:val="28"/>
        </w:rPr>
        <w:t>2.75</w:t>
      </w:r>
      <w:r w:rsidR="008651E5">
        <w:rPr>
          <w:rFonts w:ascii="Browallia New" w:hAnsi="Browallia New" w:cs="Browallia New"/>
          <w:color w:val="000000" w:themeColor="text1"/>
          <w:sz w:val="28"/>
        </w:rPr>
        <w:t xml:space="preserve"> </w:t>
      </w:r>
      <w:r w:rsidR="008651E5">
        <w:rPr>
          <w:rFonts w:ascii="Browallia New" w:hAnsi="Browallia New" w:cs="Browallia New" w:hint="cs"/>
          <w:color w:val="000000" w:themeColor="text1"/>
          <w:sz w:val="28"/>
          <w:cs/>
        </w:rPr>
        <w:t>ล้านบาท โดยบริษัทย่อยได้จดทะเบียน</w:t>
      </w:r>
      <w:r w:rsidR="002E01E8">
        <w:rPr>
          <w:rFonts w:ascii="Browallia New" w:hAnsi="Browallia New" w:cs="Browallia New" w:hint="cs"/>
          <w:color w:val="000000" w:themeColor="text1"/>
          <w:sz w:val="28"/>
          <w:cs/>
        </w:rPr>
        <w:t>เพิ่ม</w:t>
      </w:r>
      <w:r w:rsidR="008651E5">
        <w:rPr>
          <w:rFonts w:ascii="Browallia New" w:hAnsi="Browallia New" w:cs="Browallia New" w:hint="cs"/>
          <w:color w:val="000000" w:themeColor="text1"/>
          <w:sz w:val="28"/>
          <w:cs/>
        </w:rPr>
        <w:t>ทุนกับกระทรวงพาณิชย์แล้วเมื่อ</w:t>
      </w:r>
      <w:r w:rsidR="008651E5" w:rsidRPr="00F46F09">
        <w:rPr>
          <w:rFonts w:ascii="Browallia New" w:hAnsi="Browallia New" w:cs="Browallia New" w:hint="cs"/>
          <w:color w:val="000000" w:themeColor="text1"/>
          <w:sz w:val="28"/>
          <w:cs/>
        </w:rPr>
        <w:t>วั</w:t>
      </w:r>
      <w:r w:rsidR="008651E5" w:rsidRPr="00603AE8">
        <w:rPr>
          <w:rFonts w:ascii="Browallia New" w:hAnsi="Browallia New" w:cs="Browallia New" w:hint="cs"/>
          <w:color w:val="000000" w:themeColor="text1"/>
          <w:sz w:val="28"/>
          <w:cs/>
        </w:rPr>
        <w:t xml:space="preserve">นที่ </w:t>
      </w:r>
      <w:r w:rsidR="00453FC2" w:rsidRPr="00603AE8">
        <w:rPr>
          <w:rFonts w:ascii="Browallia New" w:hAnsi="Browallia New" w:cs="Browallia New"/>
          <w:color w:val="000000" w:themeColor="text1"/>
          <w:sz w:val="28"/>
        </w:rPr>
        <w:t>28</w:t>
      </w:r>
      <w:r w:rsidR="008651E5" w:rsidRPr="00603AE8">
        <w:rPr>
          <w:rFonts w:ascii="Browallia New" w:hAnsi="Browallia New" w:cs="Browallia New"/>
          <w:color w:val="000000" w:themeColor="text1"/>
          <w:sz w:val="28"/>
        </w:rPr>
        <w:t xml:space="preserve"> </w:t>
      </w:r>
      <w:r w:rsidR="00453FC2" w:rsidRPr="00603AE8">
        <w:rPr>
          <w:rFonts w:ascii="Browallia New" w:hAnsi="Browallia New" w:cs="Browallia New" w:hint="cs"/>
          <w:color w:val="000000" w:themeColor="text1"/>
          <w:sz w:val="28"/>
          <w:cs/>
        </w:rPr>
        <w:t>เมษายน</w:t>
      </w:r>
      <w:r w:rsidR="008651E5" w:rsidRPr="00603AE8">
        <w:rPr>
          <w:rFonts w:ascii="Browallia New" w:hAnsi="Browallia New" w:cs="Browallia New" w:hint="cs"/>
          <w:color w:val="000000" w:themeColor="text1"/>
          <w:sz w:val="28"/>
          <w:cs/>
        </w:rPr>
        <w:t xml:space="preserve"> </w:t>
      </w:r>
      <w:r w:rsidR="008651E5" w:rsidRPr="00603AE8">
        <w:rPr>
          <w:rFonts w:ascii="Browallia New" w:hAnsi="Browallia New" w:cs="Browallia New"/>
          <w:color w:val="000000" w:themeColor="text1"/>
          <w:sz w:val="28"/>
        </w:rPr>
        <w:t>2569</w:t>
      </w:r>
      <w:r w:rsidR="002E01E8" w:rsidRPr="00603AE8">
        <w:rPr>
          <w:rFonts w:ascii="Browallia New" w:hAnsi="Browallia New" w:cs="Browallia New" w:hint="cs"/>
          <w:color w:val="000000" w:themeColor="text1"/>
          <w:sz w:val="28"/>
          <w:cs/>
        </w:rPr>
        <w:t xml:space="preserve"> และได้รับชำระเงินค่าหุ้น</w:t>
      </w:r>
      <w:r w:rsidR="00733A30" w:rsidRPr="00603AE8">
        <w:rPr>
          <w:rFonts w:ascii="Browallia New" w:hAnsi="Browallia New" w:cs="Browallia New" w:hint="cs"/>
          <w:color w:val="000000" w:themeColor="text1"/>
          <w:sz w:val="28"/>
          <w:cs/>
        </w:rPr>
        <w:t>เพิ่มทุน</w:t>
      </w:r>
      <w:r w:rsidR="002E01E8" w:rsidRPr="00603AE8">
        <w:rPr>
          <w:rFonts w:ascii="Browallia New" w:hAnsi="Browallia New" w:cs="Browallia New" w:hint="cs"/>
          <w:color w:val="000000" w:themeColor="text1"/>
          <w:sz w:val="28"/>
          <w:cs/>
        </w:rPr>
        <w:t xml:space="preserve">เต็มจำนวนแล้วเมื่อวันที่ </w:t>
      </w:r>
      <w:r w:rsidR="00851384" w:rsidRPr="00603AE8">
        <w:rPr>
          <w:rFonts w:ascii="Browallia New" w:hAnsi="Browallia New" w:cs="Browallia New"/>
          <w:color w:val="000000" w:themeColor="text1"/>
          <w:sz w:val="28"/>
          <w:cs/>
        </w:rPr>
        <w:br/>
      </w:r>
      <w:r w:rsidR="00691B28" w:rsidRPr="00603AE8">
        <w:rPr>
          <w:rFonts w:ascii="Browallia New" w:hAnsi="Browallia New" w:cs="Browallia New"/>
          <w:color w:val="000000" w:themeColor="text1"/>
          <w:sz w:val="28"/>
        </w:rPr>
        <w:t>24</w:t>
      </w:r>
      <w:r w:rsidR="002E01E8" w:rsidRPr="00603AE8">
        <w:rPr>
          <w:rFonts w:ascii="Browallia New" w:hAnsi="Browallia New" w:cs="Browallia New"/>
          <w:color w:val="000000" w:themeColor="text1"/>
          <w:sz w:val="28"/>
        </w:rPr>
        <w:t xml:space="preserve"> </w:t>
      </w:r>
      <w:r w:rsidR="00691B28" w:rsidRPr="00603AE8">
        <w:rPr>
          <w:rFonts w:ascii="Browallia New" w:hAnsi="Browallia New" w:cs="Browallia New" w:hint="cs"/>
          <w:color w:val="000000" w:themeColor="text1"/>
          <w:sz w:val="28"/>
          <w:cs/>
        </w:rPr>
        <w:t>เมษายน</w:t>
      </w:r>
      <w:r w:rsidR="002E01E8" w:rsidRPr="00603AE8">
        <w:rPr>
          <w:rFonts w:ascii="Browallia New" w:hAnsi="Browallia New" w:cs="Browallia New"/>
          <w:color w:val="000000" w:themeColor="text1"/>
          <w:sz w:val="28"/>
        </w:rPr>
        <w:t xml:space="preserve"> 2569</w:t>
      </w:r>
    </w:p>
    <w:p w14:paraId="0CF26C02" w14:textId="77777777" w:rsidR="008651E5" w:rsidRDefault="008651E5" w:rsidP="00E64C3D">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18E8E32E" w14:textId="7C5C856C" w:rsidR="008D6375" w:rsidRPr="00A23C2C" w:rsidRDefault="002E01E8" w:rsidP="00A23C2C">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E64C3D">
        <w:rPr>
          <w:rFonts w:ascii="Browallia New" w:hAnsi="Browallia New" w:cs="Browallia New"/>
          <w:color w:val="000000" w:themeColor="text1"/>
          <w:sz w:val="28"/>
          <w:cs/>
        </w:rPr>
        <w:t xml:space="preserve">ที่ประชุมวิสามัญผู้ถือหุ้นครั้งที่ </w:t>
      </w:r>
      <w:r>
        <w:rPr>
          <w:rFonts w:ascii="Browallia New" w:hAnsi="Browallia New" w:cs="Browallia New"/>
          <w:color w:val="000000" w:themeColor="text1"/>
          <w:sz w:val="28"/>
        </w:rPr>
        <w:t>5</w:t>
      </w:r>
      <w:r w:rsidRPr="00E64C3D">
        <w:rPr>
          <w:rFonts w:ascii="Browallia New" w:hAnsi="Browallia New" w:cs="Browallia New"/>
          <w:color w:val="000000" w:themeColor="text1"/>
          <w:sz w:val="28"/>
          <w:cs/>
        </w:rPr>
        <w:t>/</w:t>
      </w:r>
      <w:r w:rsidRPr="00E64C3D">
        <w:rPr>
          <w:rFonts w:ascii="Browallia New" w:hAnsi="Browallia New" w:cs="Browallia New"/>
          <w:color w:val="000000" w:themeColor="text1"/>
          <w:sz w:val="28"/>
        </w:rPr>
        <w:t>256</w:t>
      </w:r>
      <w:r>
        <w:rPr>
          <w:rFonts w:ascii="Browallia New" w:hAnsi="Browallia New" w:cs="Browallia New"/>
          <w:color w:val="000000" w:themeColor="text1"/>
          <w:sz w:val="28"/>
        </w:rPr>
        <w:t>9</w:t>
      </w:r>
      <w:r w:rsidRPr="00E64C3D">
        <w:rPr>
          <w:rFonts w:ascii="Browallia New" w:hAnsi="Browallia New" w:cs="Browallia New"/>
          <w:color w:val="000000" w:themeColor="text1"/>
          <w:sz w:val="28"/>
          <w:cs/>
        </w:rPr>
        <w:t xml:space="preserve"> ของ</w:t>
      </w:r>
      <w:r w:rsidRPr="008651E5">
        <w:rPr>
          <w:rFonts w:ascii="Browallia New" w:hAnsi="Browallia New" w:cs="Browallia New"/>
          <w:color w:val="000000" w:themeColor="text1"/>
          <w:sz w:val="28"/>
          <w:cs/>
        </w:rPr>
        <w:t>บริษัท อันดามัน เอน</w:t>
      </w:r>
      <w:proofErr w:type="spellStart"/>
      <w:r w:rsidRPr="008651E5">
        <w:rPr>
          <w:rFonts w:ascii="Browallia New" w:hAnsi="Browallia New" w:cs="Browallia New"/>
          <w:color w:val="000000" w:themeColor="text1"/>
          <w:sz w:val="28"/>
          <w:cs/>
        </w:rPr>
        <w:t>เต</w:t>
      </w:r>
      <w:proofErr w:type="spellEnd"/>
      <w:r w:rsidRPr="008651E5">
        <w:rPr>
          <w:rFonts w:ascii="Browallia New" w:hAnsi="Browallia New" w:cs="Browallia New"/>
          <w:color w:val="000000" w:themeColor="text1"/>
          <w:sz w:val="28"/>
          <w:cs/>
        </w:rPr>
        <w:t>อร์เทนเม้นท์ จำกัด</w:t>
      </w:r>
      <w:r w:rsidRPr="00E64C3D">
        <w:rPr>
          <w:rFonts w:ascii="Browallia New" w:hAnsi="Browallia New" w:cs="Browallia New"/>
          <w:color w:val="000000" w:themeColor="text1"/>
          <w:sz w:val="28"/>
          <w:cs/>
        </w:rPr>
        <w:t xml:space="preserve"> (บริษัทย่อย) เมื่อวันที่ </w:t>
      </w:r>
      <w:r w:rsidR="00DC48AD">
        <w:rPr>
          <w:rFonts w:ascii="Browallia New" w:hAnsi="Browallia New" w:cs="Browallia New"/>
          <w:color w:val="000000" w:themeColor="text1"/>
          <w:sz w:val="28"/>
        </w:rPr>
        <w:br/>
      </w:r>
      <w:r>
        <w:rPr>
          <w:rFonts w:ascii="Browallia New" w:hAnsi="Browallia New" w:cs="Browallia New"/>
          <w:color w:val="000000" w:themeColor="text1"/>
          <w:sz w:val="28"/>
        </w:rPr>
        <w:t>28</w:t>
      </w:r>
      <w:r w:rsidRPr="00E64C3D">
        <w:rPr>
          <w:rFonts w:ascii="Browallia New" w:hAnsi="Browallia New" w:cs="Browallia New"/>
          <w:color w:val="000000" w:themeColor="text1"/>
          <w:sz w:val="28"/>
          <w:cs/>
        </w:rPr>
        <w:t xml:space="preserve"> </w:t>
      </w:r>
      <w:r>
        <w:rPr>
          <w:rFonts w:ascii="Browallia New" w:hAnsi="Browallia New" w:cs="Browallia New" w:hint="cs"/>
          <w:color w:val="000000" w:themeColor="text1"/>
          <w:sz w:val="28"/>
          <w:cs/>
        </w:rPr>
        <w:t>เมษายน</w:t>
      </w:r>
      <w:r w:rsidRPr="00E64C3D">
        <w:rPr>
          <w:rFonts w:ascii="Browallia New" w:hAnsi="Browallia New" w:cs="Browallia New"/>
          <w:color w:val="000000" w:themeColor="text1"/>
          <w:sz w:val="28"/>
          <w:cs/>
        </w:rPr>
        <w:t xml:space="preserve"> </w:t>
      </w:r>
      <w:r w:rsidRPr="00E64C3D">
        <w:rPr>
          <w:rFonts w:ascii="Browallia New" w:hAnsi="Browallia New" w:cs="Browallia New"/>
          <w:color w:val="000000" w:themeColor="text1"/>
          <w:sz w:val="28"/>
        </w:rPr>
        <w:t>256</w:t>
      </w:r>
      <w:r>
        <w:rPr>
          <w:rFonts w:ascii="Browallia New" w:hAnsi="Browallia New" w:cs="Browallia New"/>
          <w:color w:val="000000" w:themeColor="text1"/>
          <w:sz w:val="28"/>
        </w:rPr>
        <w:t>9</w:t>
      </w:r>
      <w:r w:rsidRPr="00E64C3D">
        <w:rPr>
          <w:rFonts w:ascii="Browallia New" w:hAnsi="Browallia New" w:cs="Browallia New"/>
          <w:color w:val="000000" w:themeColor="text1"/>
          <w:sz w:val="28"/>
          <w:cs/>
        </w:rPr>
        <w:t xml:space="preserve"> ได้มีมติอนุมัติให้</w:t>
      </w:r>
      <w:r>
        <w:rPr>
          <w:rFonts w:ascii="Browallia New" w:hAnsi="Browallia New" w:cs="Browallia New" w:hint="cs"/>
          <w:color w:val="000000" w:themeColor="text1"/>
          <w:sz w:val="28"/>
          <w:cs/>
        </w:rPr>
        <w:t xml:space="preserve">เปลี่ยนแปลงมูลค่าที่ตราไว้ของหุ้นของบริษัทย่อยจากเดิม มูลค่าหุ้นละ </w:t>
      </w:r>
      <w:r>
        <w:rPr>
          <w:rFonts w:ascii="Browallia New" w:hAnsi="Browallia New" w:cs="Browallia New"/>
          <w:color w:val="000000" w:themeColor="text1"/>
          <w:sz w:val="28"/>
        </w:rPr>
        <w:t xml:space="preserve">5 </w:t>
      </w:r>
      <w:r>
        <w:rPr>
          <w:rFonts w:ascii="Browallia New" w:hAnsi="Browallia New" w:cs="Browallia New" w:hint="cs"/>
          <w:color w:val="000000" w:themeColor="text1"/>
          <w:sz w:val="28"/>
          <w:cs/>
        </w:rPr>
        <w:t xml:space="preserve">บาท เป็นมูลค่าหุ้นละ </w:t>
      </w:r>
      <w:r>
        <w:rPr>
          <w:rFonts w:ascii="Browallia New" w:hAnsi="Browallia New" w:cs="Browallia New"/>
          <w:color w:val="000000" w:themeColor="text1"/>
          <w:sz w:val="28"/>
        </w:rPr>
        <w:t xml:space="preserve">10 </w:t>
      </w:r>
      <w:r>
        <w:rPr>
          <w:rFonts w:ascii="Browallia New" w:hAnsi="Browallia New" w:cs="Browallia New" w:hint="cs"/>
          <w:color w:val="000000" w:themeColor="text1"/>
          <w:sz w:val="28"/>
          <w:cs/>
        </w:rPr>
        <w:t xml:space="preserve">บาท โดยลดจำนวนหุ้นเดิมต่อหุ้นใหม่ในอัตราส่วน </w:t>
      </w:r>
      <w:r>
        <w:rPr>
          <w:rFonts w:ascii="Browallia New" w:hAnsi="Browallia New" w:cs="Browallia New"/>
          <w:color w:val="000000" w:themeColor="text1"/>
          <w:sz w:val="28"/>
        </w:rPr>
        <w:t xml:space="preserve">2:1 </w:t>
      </w:r>
      <w:r>
        <w:rPr>
          <w:rFonts w:ascii="Browallia New" w:hAnsi="Browallia New" w:cs="Browallia New" w:hint="cs"/>
          <w:color w:val="000000" w:themeColor="text1"/>
          <w:sz w:val="28"/>
          <w:cs/>
        </w:rPr>
        <w:t xml:space="preserve">หุ้น โดยบริษัทย่อยได้จดทะเบียนเปลี่ยนแปลงมูลค่าที่ตราไว้ของหุ้นกับกระทรวงพาณิชย์แล้วเมื่อวันที่ </w:t>
      </w:r>
      <w:r w:rsidR="00151994">
        <w:rPr>
          <w:rFonts w:ascii="Browallia New" w:hAnsi="Browallia New" w:cs="Browallia New"/>
          <w:color w:val="000000" w:themeColor="text1"/>
          <w:sz w:val="28"/>
        </w:rPr>
        <w:t>28</w:t>
      </w:r>
      <w:r w:rsidRPr="000B11FA">
        <w:rPr>
          <w:rFonts w:ascii="Browallia New" w:hAnsi="Browallia New" w:cs="Browallia New"/>
          <w:color w:val="000000" w:themeColor="text1"/>
          <w:sz w:val="28"/>
        </w:rPr>
        <w:t xml:space="preserve"> </w:t>
      </w:r>
      <w:r w:rsidR="000B11FA" w:rsidRPr="000B11FA">
        <w:rPr>
          <w:rFonts w:ascii="Browallia New" w:hAnsi="Browallia New" w:cs="Browallia New" w:hint="cs"/>
          <w:color w:val="000000" w:themeColor="text1"/>
          <w:sz w:val="28"/>
          <w:cs/>
        </w:rPr>
        <w:t>เมษายน</w:t>
      </w:r>
      <w:r w:rsidRPr="000B11FA">
        <w:rPr>
          <w:rFonts w:ascii="Browallia New" w:hAnsi="Browallia New" w:cs="Browallia New" w:hint="cs"/>
          <w:color w:val="000000" w:themeColor="text1"/>
          <w:sz w:val="28"/>
          <w:cs/>
        </w:rPr>
        <w:t xml:space="preserve"> </w:t>
      </w:r>
      <w:r w:rsidRPr="000B11FA">
        <w:rPr>
          <w:rFonts w:ascii="Browallia New" w:hAnsi="Browallia New" w:cs="Browallia New"/>
          <w:color w:val="000000" w:themeColor="text1"/>
          <w:sz w:val="28"/>
        </w:rPr>
        <w:t>2569</w:t>
      </w:r>
    </w:p>
    <w:p w14:paraId="298C95C7" w14:textId="018F5701" w:rsidR="004C3BA5" w:rsidRPr="00603AE8" w:rsidRDefault="004C3BA5" w:rsidP="002E01E8">
      <w:pPr>
        <w:pStyle w:val="ListParagraph"/>
        <w:tabs>
          <w:tab w:val="left" w:pos="426"/>
        </w:tabs>
        <w:spacing w:after="0" w:line="240" w:lineRule="auto"/>
        <w:ind w:left="425"/>
        <w:jc w:val="thaiDistribute"/>
        <w:rPr>
          <w:rFonts w:ascii="Browallia New" w:hAnsi="Browallia New" w:cs="Browallia New"/>
          <w:color w:val="000000" w:themeColor="text1"/>
          <w:sz w:val="28"/>
        </w:rPr>
      </w:pPr>
      <w:r w:rsidRPr="00603AE8">
        <w:rPr>
          <w:rFonts w:ascii="Browallia New" w:hAnsi="Browallia New" w:cs="Browallia New" w:hint="cs"/>
          <w:color w:val="000000" w:themeColor="text1"/>
          <w:sz w:val="28"/>
          <w:u w:val="single"/>
          <w:cs/>
        </w:rPr>
        <w:lastRenderedPageBreak/>
        <w:t xml:space="preserve">บริษัท อาร์เอส </w:t>
      </w:r>
      <w:proofErr w:type="spellStart"/>
      <w:r w:rsidRPr="00603AE8">
        <w:rPr>
          <w:rFonts w:ascii="Browallia New" w:hAnsi="Browallia New" w:cs="Browallia New" w:hint="cs"/>
          <w:color w:val="000000" w:themeColor="text1"/>
          <w:sz w:val="28"/>
          <w:u w:val="single"/>
          <w:cs/>
        </w:rPr>
        <w:t>ลิฟเวลล์</w:t>
      </w:r>
      <w:proofErr w:type="spellEnd"/>
      <w:r w:rsidRPr="00603AE8">
        <w:rPr>
          <w:rFonts w:ascii="Browallia New" w:hAnsi="Browallia New" w:cs="Browallia New" w:hint="cs"/>
          <w:color w:val="000000" w:themeColor="text1"/>
          <w:sz w:val="28"/>
          <w:u w:val="single"/>
          <w:cs/>
        </w:rPr>
        <w:t xml:space="preserve"> จำกัด</w:t>
      </w:r>
      <w:r w:rsidRPr="00603AE8">
        <w:rPr>
          <w:rFonts w:ascii="Browallia New" w:hAnsi="Browallia New" w:cs="Browallia New" w:hint="cs"/>
          <w:color w:val="000000" w:themeColor="text1"/>
          <w:sz w:val="28"/>
          <w:cs/>
        </w:rPr>
        <w:t xml:space="preserve"> (บริษัทย่อยทางอ้อม)</w:t>
      </w:r>
    </w:p>
    <w:p w14:paraId="29CCFE02" w14:textId="6CFFA0F2" w:rsidR="004C3BA5" w:rsidRPr="004C3BA5" w:rsidRDefault="009C3E58" w:rsidP="002E01E8">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603AE8">
        <w:rPr>
          <w:rFonts w:ascii="Browallia New" w:hAnsi="Browallia New" w:cs="Browallia New" w:hint="cs"/>
          <w:color w:val="000000" w:themeColor="text1"/>
          <w:sz w:val="28"/>
          <w:cs/>
        </w:rPr>
        <w:t>ที่</w:t>
      </w:r>
      <w:r w:rsidRPr="00603AE8">
        <w:rPr>
          <w:rFonts w:ascii="Browallia New" w:hAnsi="Browallia New" w:cs="Browallia New"/>
          <w:color w:val="000000" w:themeColor="text1"/>
          <w:sz w:val="28"/>
          <w:cs/>
        </w:rPr>
        <w:t xml:space="preserve">ประชุมวิสามัญผู้ถือหุ้นครั้งที่ </w:t>
      </w:r>
      <w:r w:rsidRPr="00603AE8">
        <w:rPr>
          <w:rFonts w:ascii="Browallia New" w:hAnsi="Browallia New" w:cs="Browallia New"/>
          <w:color w:val="000000" w:themeColor="text1"/>
          <w:sz w:val="28"/>
        </w:rPr>
        <w:t>5</w:t>
      </w:r>
      <w:r w:rsidRPr="00603AE8">
        <w:rPr>
          <w:rFonts w:ascii="Browallia New" w:hAnsi="Browallia New" w:cs="Browallia New"/>
          <w:color w:val="000000" w:themeColor="text1"/>
          <w:sz w:val="28"/>
          <w:cs/>
        </w:rPr>
        <w:t>/</w:t>
      </w:r>
      <w:r w:rsidRPr="00603AE8">
        <w:rPr>
          <w:rFonts w:ascii="Browallia New" w:hAnsi="Browallia New" w:cs="Browallia New"/>
          <w:color w:val="000000" w:themeColor="text1"/>
          <w:sz w:val="28"/>
        </w:rPr>
        <w:t>2569</w:t>
      </w:r>
      <w:r w:rsidRPr="00603AE8">
        <w:rPr>
          <w:rFonts w:ascii="Browallia New" w:hAnsi="Browallia New" w:cs="Browallia New"/>
          <w:color w:val="000000" w:themeColor="text1"/>
          <w:sz w:val="28"/>
          <w:cs/>
        </w:rPr>
        <w:t xml:space="preserve"> ของบริษัท </w:t>
      </w:r>
      <w:r w:rsidRPr="00603AE8">
        <w:rPr>
          <w:rFonts w:ascii="Browallia New" w:hAnsi="Browallia New" w:cs="Browallia New" w:hint="cs"/>
          <w:color w:val="000000" w:themeColor="text1"/>
          <w:sz w:val="28"/>
          <w:cs/>
        </w:rPr>
        <w:t xml:space="preserve">อาร์เอส </w:t>
      </w:r>
      <w:proofErr w:type="spellStart"/>
      <w:r w:rsidRPr="00603AE8">
        <w:rPr>
          <w:rFonts w:ascii="Browallia New" w:hAnsi="Browallia New" w:cs="Browallia New" w:hint="cs"/>
          <w:color w:val="000000" w:themeColor="text1"/>
          <w:sz w:val="28"/>
          <w:cs/>
        </w:rPr>
        <w:t>ลิฟเวลล์</w:t>
      </w:r>
      <w:proofErr w:type="spellEnd"/>
      <w:r w:rsidRPr="00603AE8">
        <w:rPr>
          <w:rFonts w:ascii="Browallia New" w:hAnsi="Browallia New" w:cs="Browallia New" w:hint="cs"/>
          <w:color w:val="000000" w:themeColor="text1"/>
          <w:sz w:val="28"/>
          <w:cs/>
        </w:rPr>
        <w:t xml:space="preserve"> </w:t>
      </w:r>
      <w:r w:rsidRPr="00603AE8">
        <w:rPr>
          <w:rFonts w:ascii="Browallia New" w:hAnsi="Browallia New" w:cs="Browallia New"/>
          <w:color w:val="000000" w:themeColor="text1"/>
          <w:sz w:val="28"/>
          <w:cs/>
        </w:rPr>
        <w:t>จำกัด (บริษัทย่อย</w:t>
      </w:r>
      <w:r w:rsidRPr="00603AE8">
        <w:rPr>
          <w:rFonts w:ascii="Browallia New" w:hAnsi="Browallia New" w:cs="Browallia New" w:hint="cs"/>
          <w:color w:val="000000" w:themeColor="text1"/>
          <w:sz w:val="28"/>
          <w:cs/>
        </w:rPr>
        <w:t>ทางอ้อม</w:t>
      </w:r>
      <w:r w:rsidRPr="00603AE8">
        <w:rPr>
          <w:rFonts w:ascii="Browallia New" w:hAnsi="Browallia New" w:cs="Browallia New"/>
          <w:color w:val="000000" w:themeColor="text1"/>
          <w:sz w:val="28"/>
          <w:cs/>
        </w:rPr>
        <w:t xml:space="preserve">) เมื่อวันที่ </w:t>
      </w:r>
      <w:r w:rsidRPr="00603AE8">
        <w:rPr>
          <w:rFonts w:ascii="Browallia New" w:hAnsi="Browallia New" w:cs="Browallia New"/>
          <w:color w:val="000000" w:themeColor="text1"/>
          <w:sz w:val="28"/>
        </w:rPr>
        <w:t>22</w:t>
      </w:r>
      <w:r w:rsidRPr="00603AE8">
        <w:rPr>
          <w:rFonts w:ascii="Browallia New" w:hAnsi="Browallia New" w:cs="Browallia New"/>
          <w:color w:val="000000" w:themeColor="text1"/>
          <w:sz w:val="28"/>
          <w:cs/>
        </w:rPr>
        <w:t xml:space="preserve"> </w:t>
      </w:r>
      <w:r w:rsidRPr="00603AE8">
        <w:rPr>
          <w:rFonts w:ascii="Browallia New" w:hAnsi="Browallia New" w:cs="Browallia New" w:hint="cs"/>
          <w:color w:val="000000" w:themeColor="text1"/>
          <w:sz w:val="28"/>
          <w:cs/>
        </w:rPr>
        <w:t>เมษายน</w:t>
      </w:r>
      <w:r w:rsidRPr="00603AE8">
        <w:rPr>
          <w:rFonts w:ascii="Browallia New" w:hAnsi="Browallia New" w:cs="Browallia New"/>
          <w:color w:val="000000" w:themeColor="text1"/>
          <w:sz w:val="28"/>
          <w:cs/>
        </w:rPr>
        <w:t xml:space="preserve"> </w:t>
      </w:r>
      <w:r w:rsidRPr="00603AE8">
        <w:rPr>
          <w:rFonts w:ascii="Browallia New" w:hAnsi="Browallia New" w:cs="Browallia New"/>
          <w:color w:val="000000" w:themeColor="text1"/>
          <w:sz w:val="28"/>
        </w:rPr>
        <w:t>2569</w:t>
      </w:r>
      <w:r w:rsidRPr="00603AE8">
        <w:rPr>
          <w:rFonts w:ascii="Browallia New" w:hAnsi="Browallia New" w:cs="Browallia New"/>
          <w:color w:val="000000" w:themeColor="text1"/>
          <w:sz w:val="28"/>
          <w:cs/>
        </w:rPr>
        <w:t xml:space="preserve"> ได้มีมติอนุมัติให้</w:t>
      </w:r>
      <w:r w:rsidR="001B0B85" w:rsidRPr="00603AE8">
        <w:rPr>
          <w:rFonts w:ascii="Browallia New" w:hAnsi="Browallia New" w:cs="Browallia New" w:hint="cs"/>
          <w:color w:val="000000" w:themeColor="text1"/>
          <w:sz w:val="28"/>
          <w:cs/>
        </w:rPr>
        <w:t>ดำเนินการขายหุ้นสามัญบางส่วนที่ถืออยู่ในบริษัท เอิบ เวล</w:t>
      </w:r>
      <w:proofErr w:type="spellStart"/>
      <w:r w:rsidR="001B0B85" w:rsidRPr="00603AE8">
        <w:rPr>
          <w:rFonts w:ascii="Browallia New" w:hAnsi="Browallia New" w:cs="Browallia New" w:hint="cs"/>
          <w:color w:val="000000" w:themeColor="text1"/>
          <w:sz w:val="28"/>
          <w:cs/>
        </w:rPr>
        <w:t>เนส</w:t>
      </w:r>
      <w:proofErr w:type="spellEnd"/>
      <w:r w:rsidR="001B0B85" w:rsidRPr="00603AE8">
        <w:rPr>
          <w:rFonts w:ascii="Browallia New" w:hAnsi="Browallia New" w:cs="Browallia New" w:hint="cs"/>
          <w:color w:val="000000" w:themeColor="text1"/>
          <w:sz w:val="28"/>
          <w:cs/>
        </w:rPr>
        <w:t xml:space="preserve"> จำกัด ให้แก่บุคคลอื่น</w:t>
      </w:r>
      <w:r w:rsidR="004F5A59" w:rsidRPr="00603AE8">
        <w:rPr>
          <w:rFonts w:ascii="Browallia New" w:hAnsi="Browallia New" w:cs="Browallia New" w:hint="cs"/>
          <w:color w:val="000000" w:themeColor="text1"/>
          <w:sz w:val="28"/>
          <w:cs/>
        </w:rPr>
        <w:t>ในราคา</w:t>
      </w:r>
      <w:r w:rsidR="006403A7" w:rsidRPr="00603AE8">
        <w:rPr>
          <w:rFonts w:ascii="Browallia New" w:hAnsi="Browallia New" w:cs="Browallia New" w:hint="cs"/>
          <w:color w:val="000000" w:themeColor="text1"/>
          <w:sz w:val="28"/>
          <w:cs/>
        </w:rPr>
        <w:t>ตามที่ตกลงร่วมกัน</w:t>
      </w:r>
    </w:p>
    <w:p w14:paraId="29BE69CF" w14:textId="77777777" w:rsidR="002E01E8" w:rsidRPr="00E64C3D" w:rsidRDefault="002E01E8" w:rsidP="00E64C3D">
      <w:pPr>
        <w:pStyle w:val="ListParagraph"/>
        <w:tabs>
          <w:tab w:val="left" w:pos="426"/>
        </w:tabs>
        <w:spacing w:after="0" w:line="240" w:lineRule="auto"/>
        <w:ind w:left="425"/>
        <w:jc w:val="thaiDistribute"/>
        <w:rPr>
          <w:rFonts w:ascii="Browallia New" w:hAnsi="Browallia New" w:cs="Browallia New"/>
          <w:color w:val="000000" w:themeColor="text1"/>
          <w:sz w:val="28"/>
          <w:cs/>
        </w:rPr>
      </w:pPr>
    </w:p>
    <w:p w14:paraId="658F6D36" w14:textId="7B7AF3D7" w:rsidR="00704E15" w:rsidRPr="0068079D" w:rsidRDefault="00704E15" w:rsidP="00E6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sectPr w:rsidR="00704E15" w:rsidRPr="0068079D" w:rsidSect="00DF5A12">
      <w:headerReference w:type="default" r:id="rId17"/>
      <w:footerReference w:type="default" r:id="rId18"/>
      <w:pgSz w:w="11909" w:h="16834" w:code="9"/>
      <w:pgMar w:top="2410" w:right="1019" w:bottom="1282" w:left="1440" w:header="810" w:footer="302" w:gutter="0"/>
      <w:pgNumType w:start="2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A1520" w14:textId="77777777" w:rsidR="006344F4" w:rsidRDefault="006344F4">
      <w:r>
        <w:separator/>
      </w:r>
    </w:p>
  </w:endnote>
  <w:endnote w:type="continuationSeparator" w:id="0">
    <w:p w14:paraId="55D7151C" w14:textId="77777777" w:rsidR="006344F4" w:rsidRDefault="006344F4">
      <w:r>
        <w:continuationSeparator/>
      </w:r>
    </w:p>
  </w:endnote>
  <w:endnote w:type="continuationNotice" w:id="1">
    <w:p w14:paraId="525BE0CB" w14:textId="77777777" w:rsidR="006344F4" w:rsidRDefault="006344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84" w:type="dxa"/>
      <w:tblInd w:w="9" w:type="dxa"/>
      <w:tblLook w:val="0000" w:firstRow="0" w:lastRow="0" w:firstColumn="0" w:lastColumn="0" w:noHBand="0" w:noVBand="0"/>
    </w:tblPr>
    <w:tblGrid>
      <w:gridCol w:w="7200"/>
      <w:gridCol w:w="6576"/>
      <w:gridCol w:w="708"/>
    </w:tblGrid>
    <w:tr w:rsidR="00DF068B" w:rsidRPr="00132D1D" w14:paraId="2D554716" w14:textId="77777777" w:rsidTr="00DF068B">
      <w:trPr>
        <w:trHeight w:val="342"/>
      </w:trPr>
      <w:tc>
        <w:tcPr>
          <w:tcW w:w="7200" w:type="dxa"/>
          <w:tcBorders>
            <w:top w:val="nil"/>
            <w:left w:val="nil"/>
            <w:bottom w:val="nil"/>
            <w:right w:val="nil"/>
          </w:tcBorders>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DF068B" w14:paraId="72F949F3" w14:textId="77777777" w:rsidTr="00DF068B">
      <w:trPr>
        <w:trHeight w:val="342"/>
      </w:trPr>
      <w:tc>
        <w:tcPr>
          <w:tcW w:w="7200" w:type="dxa"/>
          <w:tcBorders>
            <w:top w:val="nil"/>
            <w:left w:val="nil"/>
            <w:bottom w:val="nil"/>
            <w:right w:val="nil"/>
          </w:tcBorders>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AD37" w14:textId="77777777" w:rsidR="006344F4" w:rsidRDefault="006344F4">
      <w:r>
        <w:separator/>
      </w:r>
    </w:p>
  </w:footnote>
  <w:footnote w:type="continuationSeparator" w:id="0">
    <w:p w14:paraId="3F55445E" w14:textId="77777777" w:rsidR="006344F4" w:rsidRDefault="006344F4">
      <w:r>
        <w:continuationSeparator/>
      </w:r>
    </w:p>
  </w:footnote>
  <w:footnote w:type="continuationNotice" w:id="1">
    <w:p w14:paraId="5D5C89EA" w14:textId="77777777" w:rsidR="006344F4" w:rsidRDefault="006344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15F4BAFA" w14:textId="37F1CC3E" w:rsidR="00A834ED" w:rsidRPr="00A834ED" w:rsidRDefault="008F1E6E" w:rsidP="00A834ED">
    <w:pPr>
      <w:pStyle w:val="Header"/>
      <w:rPr>
        <w:rFonts w:ascii="Browallia New" w:hAnsi="Browallia New" w:cs="Browallia New"/>
        <w:b/>
        <w:bCs/>
        <w:sz w:val="28"/>
        <w:szCs w:val="28"/>
      </w:rPr>
    </w:pPr>
    <w:r w:rsidRPr="008F1E6E">
      <w:rPr>
        <w:rFonts w:ascii="Browallia New" w:hAnsi="Browallia New" w:cs="Browallia New"/>
        <w:b/>
        <w:bCs/>
        <w:sz w:val="28"/>
        <w:szCs w:val="28"/>
        <w:cs/>
      </w:rPr>
      <w:t xml:space="preserve">สำหรับงวดสามเดือนสิ้นสุดวันที่ </w:t>
    </w:r>
    <w:r w:rsidRPr="008F1E6E">
      <w:rPr>
        <w:rFonts w:ascii="Browallia New" w:hAnsi="Browallia New" w:cs="Browallia New"/>
        <w:b/>
        <w:bCs/>
        <w:sz w:val="28"/>
        <w:szCs w:val="28"/>
      </w:rPr>
      <w:t xml:space="preserve">31 </w:t>
    </w:r>
    <w:r w:rsidRPr="008F1E6E">
      <w:rPr>
        <w:rFonts w:ascii="Browallia New" w:hAnsi="Browallia New" w:cs="Browallia New"/>
        <w:b/>
        <w:bCs/>
        <w:sz w:val="28"/>
        <w:szCs w:val="28"/>
        <w:cs/>
      </w:rPr>
      <w:t xml:space="preserve">มีนาคม </w:t>
    </w:r>
    <w:r w:rsidR="00A834ED" w:rsidRPr="00A834ED">
      <w:rPr>
        <w:rFonts w:ascii="Browallia New" w:hAnsi="Browallia New" w:cs="Browallia New"/>
        <w:b/>
        <w:bCs/>
        <w:sz w:val="28"/>
        <w:szCs w:val="28"/>
      </w:rPr>
      <w:t>256</w:t>
    </w:r>
    <w:r>
      <w:rPr>
        <w:rFonts w:ascii="Browallia New" w:hAnsi="Browallia New" w:cs="Browallia New"/>
        <w:b/>
        <w:bCs/>
        <w:sz w:val="28"/>
        <w:szCs w:val="28"/>
      </w:rPr>
      <w:t>9</w:t>
    </w:r>
    <w:r w:rsidR="00A834ED" w:rsidRPr="00A834ED">
      <w:rPr>
        <w:rFonts w:ascii="Browallia New" w:hAnsi="Browallia New" w:cs="Browallia New"/>
        <w:b/>
        <w:bCs/>
        <w:sz w:val="28"/>
        <w:szCs w:val="28"/>
      </w:rPr>
      <w:t xml:space="preserve"> </w:t>
    </w:r>
  </w:p>
  <w:p w14:paraId="0F834C53" w14:textId="5CA974C4" w:rsidR="00EF0746" w:rsidRPr="007110D8"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F86F7BE">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F5F8A4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B479" w14:textId="59F9B020" w:rsidR="001B2F7E" w:rsidRPr="00C04634" w:rsidRDefault="001B2F7E"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4FC849B1" w14:textId="77777777" w:rsidR="001B2F7E" w:rsidRDefault="001B2F7E"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4AF15A4D" w14:textId="756259FB" w:rsidR="001B2F7E" w:rsidRPr="00B01F85" w:rsidRDefault="008C72C0" w:rsidP="007A63EB">
    <w:pPr>
      <w:pStyle w:val="Header"/>
      <w:rPr>
        <w:rFonts w:ascii="Browallia New" w:hAnsi="Browallia New" w:cs="Browallia New"/>
        <w:b/>
        <w:bCs/>
        <w:sz w:val="28"/>
        <w:szCs w:val="28"/>
      </w:rPr>
    </w:pPr>
    <w:r>
      <w:rPr>
        <w:noProof/>
      </w:rPr>
      <mc:AlternateContent>
        <mc:Choice Requires="wps">
          <w:drawing>
            <wp:anchor distT="0" distB="0" distL="114300" distR="114300" simplePos="0" relativeHeight="251658242" behindDoc="0" locked="0" layoutInCell="1" allowOverlap="1" wp14:anchorId="20EC0F1A" wp14:editId="43CFD572">
              <wp:simplePos x="0" y="0"/>
              <wp:positionH relativeFrom="column">
                <wp:posOffset>-42545</wp:posOffset>
              </wp:positionH>
              <wp:positionV relativeFrom="paragraph">
                <wp:posOffset>254000</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527A71D" id="Straight Connector 1"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20pt" to="719.1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" strokecolor="black [3213]" strokeweight="2pt"/>
          </w:pict>
        </mc:Fallback>
      </mc:AlternateContent>
    </w:r>
    <w:r w:rsidR="007A63EB" w:rsidRPr="008F1E6E">
      <w:rPr>
        <w:rFonts w:ascii="Browallia New" w:hAnsi="Browallia New" w:cs="Browallia New"/>
        <w:b/>
        <w:bCs/>
        <w:sz w:val="28"/>
        <w:szCs w:val="28"/>
        <w:cs/>
      </w:rPr>
      <w:t xml:space="preserve">สำหรับงวดสามเดือนสิ้นสุดวันที่ </w:t>
    </w:r>
    <w:r w:rsidR="007A63EB" w:rsidRPr="008F1E6E">
      <w:rPr>
        <w:rFonts w:ascii="Browallia New" w:hAnsi="Browallia New" w:cs="Browallia New"/>
        <w:b/>
        <w:bCs/>
        <w:sz w:val="28"/>
        <w:szCs w:val="28"/>
      </w:rPr>
      <w:t xml:space="preserve">31 </w:t>
    </w:r>
    <w:r w:rsidR="007A63EB" w:rsidRPr="008F1E6E">
      <w:rPr>
        <w:rFonts w:ascii="Browallia New" w:hAnsi="Browallia New" w:cs="Browallia New"/>
        <w:b/>
        <w:bCs/>
        <w:sz w:val="28"/>
        <w:szCs w:val="28"/>
        <w:cs/>
      </w:rPr>
      <w:t xml:space="preserve">มีนาคม </w:t>
    </w:r>
    <w:r w:rsidR="007A63EB" w:rsidRPr="00A834ED">
      <w:rPr>
        <w:rFonts w:ascii="Browallia New" w:hAnsi="Browallia New" w:cs="Browallia New"/>
        <w:b/>
        <w:bCs/>
        <w:sz w:val="28"/>
        <w:szCs w:val="28"/>
      </w:rPr>
      <w:t>256</w:t>
    </w:r>
    <w:r w:rsidR="007A63EB">
      <w:rPr>
        <w:rFonts w:ascii="Browallia New" w:hAnsi="Browallia New" w:cs="Browallia New"/>
        <w:b/>
        <w:bCs/>
        <w:sz w:val="28"/>
        <w:szCs w:val="28"/>
      </w:rPr>
      <w:t>9</w:t>
    </w:r>
    <w:r w:rsidR="007A63EB" w:rsidRPr="00A834ED">
      <w:rPr>
        <w:rFonts w:ascii="Browallia New" w:hAnsi="Browallia New" w:cs="Browallia New"/>
        <w:b/>
        <w:bCs/>
        <w:sz w:val="28"/>
        <w:szCs w:val="28"/>
      </w:rPr>
      <w:t xml:space="preserve"> </w:t>
    </w:r>
    <w:r w:rsidR="001B2F7E">
      <w:rPr>
        <w:cs/>
      </w:rPr>
      <w:tab/>
    </w:r>
  </w:p>
  <w:p w14:paraId="28220EC5" w14:textId="77777777"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77777777"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0431BBF" w14:textId="77777777" w:rsidR="003E7E15" w:rsidRPr="00B01F85" w:rsidRDefault="003E7E15" w:rsidP="003E7E15">
    <w:pPr>
      <w:pStyle w:val="Header"/>
      <w:rPr>
        <w:rFonts w:ascii="Browallia New" w:hAnsi="Browallia New" w:cs="Browallia New"/>
        <w:b/>
        <w:bCs/>
        <w:sz w:val="28"/>
        <w:szCs w:val="28"/>
      </w:rPr>
    </w:pPr>
    <w:r w:rsidRPr="008F1E6E">
      <w:rPr>
        <w:rFonts w:ascii="Browallia New" w:hAnsi="Browallia New" w:cs="Browallia New"/>
        <w:b/>
        <w:bCs/>
        <w:sz w:val="28"/>
        <w:szCs w:val="28"/>
        <w:cs/>
      </w:rPr>
      <w:t xml:space="preserve">สำหรับงวดสามเดือนสิ้นสุดวันที่ </w:t>
    </w:r>
    <w:r w:rsidRPr="008F1E6E">
      <w:rPr>
        <w:rFonts w:ascii="Browallia New" w:hAnsi="Browallia New" w:cs="Browallia New"/>
        <w:b/>
        <w:bCs/>
        <w:sz w:val="28"/>
        <w:szCs w:val="28"/>
      </w:rPr>
      <w:t xml:space="preserve">31 </w:t>
    </w:r>
    <w:r w:rsidRPr="008F1E6E">
      <w:rPr>
        <w:rFonts w:ascii="Browallia New" w:hAnsi="Browallia New" w:cs="Browallia New"/>
        <w:b/>
        <w:bCs/>
        <w:sz w:val="28"/>
        <w:szCs w:val="28"/>
        <w:cs/>
      </w:rPr>
      <w:t xml:space="preserve">มีนาคม </w:t>
    </w:r>
    <w:r w:rsidRPr="00A834ED">
      <w:rPr>
        <w:rFonts w:ascii="Browallia New" w:hAnsi="Browallia New" w:cs="Browallia New"/>
        <w:b/>
        <w:bCs/>
        <w:sz w:val="28"/>
        <w:szCs w:val="28"/>
      </w:rPr>
      <w:t>256</w:t>
    </w:r>
    <w:r>
      <w:rPr>
        <w:rFonts w:ascii="Browallia New" w:hAnsi="Browallia New" w:cs="Browallia New"/>
        <w:b/>
        <w:bCs/>
        <w:sz w:val="28"/>
        <w:szCs w:val="28"/>
      </w:rPr>
      <w:t>9</w:t>
    </w:r>
    <w:r w:rsidRPr="00A834ED">
      <w:rPr>
        <w:rFonts w:ascii="Browallia New" w:hAnsi="Browallia New" w:cs="Browallia New"/>
        <w:b/>
        <w:bCs/>
        <w:sz w:val="28"/>
        <w:szCs w:val="28"/>
      </w:rPr>
      <w:t xml:space="preserve"> </w:t>
    </w:r>
    <w:r>
      <w:rPr>
        <w:cs/>
      </w:rPr>
      <w:tab/>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4116FC0E">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45485B6"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B6A3F"/>
    <w:multiLevelType w:val="multilevel"/>
    <w:tmpl w:val="1122C106"/>
    <w:lvl w:ilvl="0">
      <w:start w:val="1"/>
      <w:numFmt w:val="decimal"/>
      <w:lvlText w:val="%1."/>
      <w:lvlJc w:val="left"/>
      <w:pPr>
        <w:ind w:left="360" w:hanging="360"/>
      </w:pPr>
    </w:lvl>
    <w:lvl w:ilvl="1">
      <w:start w:val="1"/>
      <w:numFmt w:val="decimal"/>
      <w:lvlText w:val="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51A39"/>
    <w:multiLevelType w:val="hybridMultilevel"/>
    <w:tmpl w:val="7A64B080"/>
    <w:lvl w:ilvl="0" w:tplc="572A7918">
      <w:start w:val="12"/>
      <w:numFmt w:val="bullet"/>
      <w:lvlText w:val="-"/>
      <w:lvlJc w:val="left"/>
      <w:pPr>
        <w:ind w:left="1431" w:hanging="360"/>
      </w:pPr>
      <w:rPr>
        <w:rFonts w:ascii="Angsana New" w:eastAsia="Times New Roman" w:hAnsi="Angsana New" w:cs="Angsana New"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12" w15:restartNumberingAfterBreak="0">
    <w:nsid w:val="09E5523D"/>
    <w:multiLevelType w:val="hybridMultilevel"/>
    <w:tmpl w:val="2B7A6E60"/>
    <w:lvl w:ilvl="0" w:tplc="A8601926">
      <w:start w:val="11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89470E"/>
    <w:multiLevelType w:val="multilevel"/>
    <w:tmpl w:val="BDEA40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016AF9"/>
    <w:multiLevelType w:val="hybridMultilevel"/>
    <w:tmpl w:val="A058FBCE"/>
    <w:lvl w:ilvl="0" w:tplc="BE8A3736">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15:restartNumberingAfterBreak="0">
    <w:nsid w:val="190922EC"/>
    <w:multiLevelType w:val="multilevel"/>
    <w:tmpl w:val="60761786"/>
    <w:lvl w:ilvl="0">
      <w:start w:val="9"/>
      <w:numFmt w:val="decimal"/>
      <w:lvlText w:val="%1"/>
      <w:lvlJc w:val="left"/>
      <w:pPr>
        <w:ind w:left="360" w:hanging="360"/>
      </w:pPr>
      <w:rPr>
        <w:rFonts w:hint="default"/>
      </w:rPr>
    </w:lvl>
    <w:lvl w:ilvl="1">
      <w:start w:val="1"/>
      <w:numFmt w:val="decimal"/>
      <w:lvlText w:val="7.%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1CAA6EE9"/>
    <w:multiLevelType w:val="hybridMultilevel"/>
    <w:tmpl w:val="CA0E1886"/>
    <w:lvl w:ilvl="0" w:tplc="032C2612">
      <w:start w:val="15"/>
      <w:numFmt w:val="bullet"/>
      <w:lvlText w:val="-"/>
      <w:lvlJc w:val="left"/>
      <w:pPr>
        <w:ind w:left="1080" w:hanging="360"/>
      </w:pPr>
      <w:rPr>
        <w:rFonts w:ascii="Browallia New" w:eastAsia="Times New Roman"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8538D6"/>
    <w:multiLevelType w:val="hybridMultilevel"/>
    <w:tmpl w:val="8F88DAFA"/>
    <w:lvl w:ilvl="0" w:tplc="BC7C9B06">
      <w:start w:val="1"/>
      <w:numFmt w:val="decimal"/>
      <w:lvlText w:val="18.%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1DFD27D3"/>
    <w:multiLevelType w:val="multilevel"/>
    <w:tmpl w:val="12E082F6"/>
    <w:lvl w:ilvl="0">
      <w:start w:val="16"/>
      <w:numFmt w:val="decimal"/>
      <w:lvlText w:val="%1"/>
      <w:lvlJc w:val="left"/>
      <w:pPr>
        <w:ind w:left="500" w:hanging="500"/>
      </w:pPr>
      <w:rPr>
        <w:rFonts w:eastAsia="Arial Unicode MS" w:hint="default"/>
      </w:rPr>
    </w:lvl>
    <w:lvl w:ilvl="1">
      <w:start w:val="1"/>
      <w:numFmt w:val="decimal"/>
      <w:lvlText w:val="%1.%2"/>
      <w:lvlJc w:val="left"/>
      <w:pPr>
        <w:ind w:left="860" w:hanging="500"/>
      </w:pPr>
      <w:rPr>
        <w:rFonts w:eastAsia="Arial Unicode MS" w:hint="default"/>
      </w:rPr>
    </w:lvl>
    <w:lvl w:ilvl="2">
      <w:start w:val="2"/>
      <w:numFmt w:val="decimal"/>
      <w:lvlText w:val="%1.%2.%3"/>
      <w:lvlJc w:val="left"/>
      <w:pPr>
        <w:ind w:left="1440" w:hanging="720"/>
      </w:pPr>
      <w:rPr>
        <w:rFonts w:eastAsia="Arial Unicode MS" w:hint="default"/>
      </w:rPr>
    </w:lvl>
    <w:lvl w:ilvl="3">
      <w:start w:val="1"/>
      <w:numFmt w:val="decimal"/>
      <w:lvlText w:val="%1.%2.%3.%4"/>
      <w:lvlJc w:val="left"/>
      <w:pPr>
        <w:ind w:left="1800" w:hanging="720"/>
      </w:pPr>
      <w:rPr>
        <w:rFonts w:eastAsia="Arial Unicode MS" w:hint="default"/>
      </w:rPr>
    </w:lvl>
    <w:lvl w:ilvl="4">
      <w:start w:val="1"/>
      <w:numFmt w:val="decimal"/>
      <w:lvlText w:val="%1.%2.%3.%4.%5"/>
      <w:lvlJc w:val="left"/>
      <w:pPr>
        <w:ind w:left="2160" w:hanging="720"/>
      </w:pPr>
      <w:rPr>
        <w:rFonts w:eastAsia="Arial Unicode MS" w:hint="default"/>
      </w:rPr>
    </w:lvl>
    <w:lvl w:ilvl="5">
      <w:start w:val="1"/>
      <w:numFmt w:val="decimal"/>
      <w:lvlText w:val="%1.%2.%3.%4.%5.%6"/>
      <w:lvlJc w:val="left"/>
      <w:pPr>
        <w:ind w:left="2880" w:hanging="1080"/>
      </w:pPr>
      <w:rPr>
        <w:rFonts w:eastAsia="Arial Unicode MS" w:hint="default"/>
      </w:rPr>
    </w:lvl>
    <w:lvl w:ilvl="6">
      <w:start w:val="1"/>
      <w:numFmt w:val="decimal"/>
      <w:lvlText w:val="%1.%2.%3.%4.%5.%6.%7"/>
      <w:lvlJc w:val="left"/>
      <w:pPr>
        <w:ind w:left="3240" w:hanging="1080"/>
      </w:pPr>
      <w:rPr>
        <w:rFonts w:eastAsia="Arial Unicode MS" w:hint="default"/>
      </w:rPr>
    </w:lvl>
    <w:lvl w:ilvl="7">
      <w:start w:val="1"/>
      <w:numFmt w:val="decimal"/>
      <w:lvlText w:val="%1.%2.%3.%4.%5.%6.%7.%8"/>
      <w:lvlJc w:val="left"/>
      <w:pPr>
        <w:ind w:left="3960" w:hanging="1440"/>
      </w:pPr>
      <w:rPr>
        <w:rFonts w:eastAsia="Arial Unicode MS" w:hint="default"/>
      </w:rPr>
    </w:lvl>
    <w:lvl w:ilvl="8">
      <w:start w:val="1"/>
      <w:numFmt w:val="decimal"/>
      <w:lvlText w:val="%1.%2.%3.%4.%5.%6.%7.%8.%9"/>
      <w:lvlJc w:val="left"/>
      <w:pPr>
        <w:ind w:left="4320" w:hanging="1440"/>
      </w:pPr>
      <w:rPr>
        <w:rFonts w:eastAsia="Arial Unicode MS" w:hint="default"/>
      </w:rPr>
    </w:lvl>
  </w:abstractNum>
  <w:abstractNum w:abstractNumId="19"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B3D0872"/>
    <w:multiLevelType w:val="hybridMultilevel"/>
    <w:tmpl w:val="664878CC"/>
    <w:lvl w:ilvl="0" w:tplc="B3E263AC">
      <w:start w:val="1"/>
      <w:numFmt w:val="decimal"/>
      <w:lvlText w:val="16.%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1A6FCC"/>
    <w:multiLevelType w:val="multilevel"/>
    <w:tmpl w:val="15C6CB18"/>
    <w:lvl w:ilvl="0">
      <w:start w:val="19"/>
      <w:numFmt w:val="decimal"/>
      <w:lvlText w:val="%1"/>
      <w:lvlJc w:val="left"/>
      <w:pPr>
        <w:ind w:left="360" w:hanging="360"/>
      </w:pPr>
      <w:rPr>
        <w:rFonts w:hint="default"/>
        <w:color w:val="auto"/>
      </w:rPr>
    </w:lvl>
    <w:lvl w:ilvl="1">
      <w:start w:val="1"/>
      <w:numFmt w:val="decimal"/>
      <w:lvlText w:val="19.%2"/>
      <w:lvlJc w:val="left"/>
      <w:pPr>
        <w:ind w:left="1506" w:hanging="360"/>
      </w:pPr>
      <w:rPr>
        <w:rFonts w:hint="default"/>
        <w:color w:val="auto"/>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23" w15:restartNumberingAfterBreak="0">
    <w:nsid w:val="2E827D57"/>
    <w:multiLevelType w:val="hybridMultilevel"/>
    <w:tmpl w:val="4AF63AB4"/>
    <w:lvl w:ilvl="0" w:tplc="84AAED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F9A5C7C"/>
    <w:multiLevelType w:val="hybridMultilevel"/>
    <w:tmpl w:val="F6A24F16"/>
    <w:lvl w:ilvl="0" w:tplc="F39E851C">
      <w:start w:val="13"/>
      <w:numFmt w:val="bullet"/>
      <w:lvlText w:val="*"/>
      <w:lvlJc w:val="left"/>
      <w:pPr>
        <w:ind w:left="504" w:hanging="360"/>
      </w:pPr>
      <w:rPr>
        <w:rFonts w:ascii="Browallia New" w:eastAsia="Arial Unicode MS" w:hAnsi="Browallia New" w:cs="Browallia New"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25" w15:restartNumberingAfterBreak="0">
    <w:nsid w:val="318D3394"/>
    <w:multiLevelType w:val="hybridMultilevel"/>
    <w:tmpl w:val="D0BE8232"/>
    <w:lvl w:ilvl="0" w:tplc="18A823EA">
      <w:start w:val="1"/>
      <w:numFmt w:val="decimal"/>
      <w:lvlText w:val="4.%1"/>
      <w:lvlJc w:val="left"/>
      <w:pPr>
        <w:ind w:left="928" w:hanging="360"/>
      </w:pPr>
      <w:rPr>
        <w:rFonts w:ascii="Browallia New" w:hAnsi="Browallia New" w:cs="Browallia New" w:hint="default"/>
        <w:b/>
        <w:bCs/>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86A788A"/>
    <w:multiLevelType w:val="multilevel"/>
    <w:tmpl w:val="1C4289F8"/>
    <w:lvl w:ilvl="0">
      <w:start w:val="16"/>
      <w:numFmt w:val="decimal"/>
      <w:lvlText w:val="%1"/>
      <w:lvlJc w:val="left"/>
      <w:pPr>
        <w:ind w:left="500" w:hanging="500"/>
      </w:pPr>
      <w:rPr>
        <w:rFonts w:eastAsia="Arial Unicode MS" w:hint="default"/>
      </w:rPr>
    </w:lvl>
    <w:lvl w:ilvl="1">
      <w:start w:val="1"/>
      <w:numFmt w:val="decimal"/>
      <w:lvlText w:val="%1.%2"/>
      <w:lvlJc w:val="left"/>
      <w:pPr>
        <w:ind w:left="1220" w:hanging="500"/>
      </w:pPr>
      <w:rPr>
        <w:rFonts w:eastAsia="Arial Unicode MS" w:hint="default"/>
      </w:rPr>
    </w:lvl>
    <w:lvl w:ilvl="2">
      <w:start w:val="1"/>
      <w:numFmt w:val="decimal"/>
      <w:lvlText w:val="19.1.%3"/>
      <w:lvlJc w:val="left"/>
      <w:pPr>
        <w:ind w:left="1800" w:hanging="360"/>
      </w:pPr>
      <w:rPr>
        <w:rFonts w:hint="default"/>
      </w:rPr>
    </w:lvl>
    <w:lvl w:ilvl="3">
      <w:start w:val="1"/>
      <w:numFmt w:val="decimal"/>
      <w:lvlText w:val="%1.%2.%3.%4"/>
      <w:lvlJc w:val="left"/>
      <w:pPr>
        <w:ind w:left="2880" w:hanging="720"/>
      </w:pPr>
      <w:rPr>
        <w:rFonts w:eastAsia="Arial Unicode MS" w:hint="default"/>
      </w:rPr>
    </w:lvl>
    <w:lvl w:ilvl="4">
      <w:start w:val="1"/>
      <w:numFmt w:val="decimal"/>
      <w:lvlText w:val="%1.%2.%3.%4.%5"/>
      <w:lvlJc w:val="left"/>
      <w:pPr>
        <w:ind w:left="3600" w:hanging="720"/>
      </w:pPr>
      <w:rPr>
        <w:rFonts w:eastAsia="Arial Unicode MS" w:hint="default"/>
      </w:rPr>
    </w:lvl>
    <w:lvl w:ilvl="5">
      <w:start w:val="1"/>
      <w:numFmt w:val="decimal"/>
      <w:lvlText w:val="%1.%2.%3.%4.%5.%6"/>
      <w:lvlJc w:val="left"/>
      <w:pPr>
        <w:ind w:left="4680" w:hanging="1080"/>
      </w:pPr>
      <w:rPr>
        <w:rFonts w:eastAsia="Arial Unicode MS" w:hint="default"/>
      </w:rPr>
    </w:lvl>
    <w:lvl w:ilvl="6">
      <w:start w:val="1"/>
      <w:numFmt w:val="decimal"/>
      <w:lvlText w:val="%1.%2.%3.%4.%5.%6.%7"/>
      <w:lvlJc w:val="left"/>
      <w:pPr>
        <w:ind w:left="5400" w:hanging="1080"/>
      </w:pPr>
      <w:rPr>
        <w:rFonts w:eastAsia="Arial Unicode MS" w:hint="default"/>
      </w:rPr>
    </w:lvl>
    <w:lvl w:ilvl="7">
      <w:start w:val="1"/>
      <w:numFmt w:val="decimal"/>
      <w:lvlText w:val="%1.%2.%3.%4.%5.%6.%7.%8"/>
      <w:lvlJc w:val="left"/>
      <w:pPr>
        <w:ind w:left="6480" w:hanging="1440"/>
      </w:pPr>
      <w:rPr>
        <w:rFonts w:eastAsia="Arial Unicode MS" w:hint="default"/>
      </w:rPr>
    </w:lvl>
    <w:lvl w:ilvl="8">
      <w:start w:val="1"/>
      <w:numFmt w:val="decimal"/>
      <w:lvlText w:val="%1.%2.%3.%4.%5.%6.%7.%8.%9"/>
      <w:lvlJc w:val="left"/>
      <w:pPr>
        <w:ind w:left="7200" w:hanging="1440"/>
      </w:pPr>
      <w:rPr>
        <w:rFonts w:eastAsia="Arial Unicode MS" w:hint="default"/>
      </w:rPr>
    </w:lvl>
  </w:abstractNum>
  <w:abstractNum w:abstractNumId="28"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CED0200"/>
    <w:multiLevelType w:val="hybridMultilevel"/>
    <w:tmpl w:val="EE1A1224"/>
    <w:lvl w:ilvl="0" w:tplc="62304358">
      <w:start w:val="1"/>
      <w:numFmt w:val="bullet"/>
      <w:lvlText w:val=""/>
      <w:lvlJc w:val="left"/>
      <w:pPr>
        <w:ind w:left="1264" w:hanging="360"/>
      </w:pPr>
      <w:rPr>
        <w:rFonts w:ascii="Symbol" w:hAnsi="Symbol" w:hint="default"/>
        <w:sz w:val="19"/>
        <w:szCs w:val="19"/>
      </w:rPr>
    </w:lvl>
    <w:lvl w:ilvl="1" w:tplc="04090003">
      <w:start w:val="1"/>
      <w:numFmt w:val="bullet"/>
      <w:lvlText w:val="o"/>
      <w:lvlJc w:val="left"/>
      <w:pPr>
        <w:ind w:left="1984" w:hanging="360"/>
      </w:pPr>
      <w:rPr>
        <w:rFonts w:ascii="Courier New" w:hAnsi="Courier New" w:cs="Courier New" w:hint="default"/>
      </w:rPr>
    </w:lvl>
    <w:lvl w:ilvl="2" w:tplc="04090005">
      <w:start w:val="1"/>
      <w:numFmt w:val="bullet"/>
      <w:lvlText w:val=""/>
      <w:lvlJc w:val="left"/>
      <w:pPr>
        <w:ind w:left="2704" w:hanging="360"/>
      </w:pPr>
      <w:rPr>
        <w:rFonts w:ascii="Wingdings" w:hAnsi="Wingdings" w:hint="default"/>
      </w:rPr>
    </w:lvl>
    <w:lvl w:ilvl="3" w:tplc="04090001">
      <w:start w:val="1"/>
      <w:numFmt w:val="bullet"/>
      <w:lvlText w:val=""/>
      <w:lvlJc w:val="left"/>
      <w:pPr>
        <w:ind w:left="3424" w:hanging="360"/>
      </w:pPr>
      <w:rPr>
        <w:rFonts w:ascii="Symbol" w:hAnsi="Symbol" w:hint="default"/>
      </w:rPr>
    </w:lvl>
    <w:lvl w:ilvl="4" w:tplc="04090003">
      <w:start w:val="1"/>
      <w:numFmt w:val="bullet"/>
      <w:lvlText w:val="o"/>
      <w:lvlJc w:val="left"/>
      <w:pPr>
        <w:ind w:left="4144" w:hanging="360"/>
      </w:pPr>
      <w:rPr>
        <w:rFonts w:ascii="Courier New" w:hAnsi="Courier New" w:cs="Courier New" w:hint="default"/>
      </w:rPr>
    </w:lvl>
    <w:lvl w:ilvl="5" w:tplc="04090005">
      <w:start w:val="1"/>
      <w:numFmt w:val="bullet"/>
      <w:lvlText w:val=""/>
      <w:lvlJc w:val="left"/>
      <w:pPr>
        <w:ind w:left="4864" w:hanging="360"/>
      </w:pPr>
      <w:rPr>
        <w:rFonts w:ascii="Wingdings" w:hAnsi="Wingdings" w:hint="default"/>
      </w:rPr>
    </w:lvl>
    <w:lvl w:ilvl="6" w:tplc="04090001">
      <w:start w:val="1"/>
      <w:numFmt w:val="bullet"/>
      <w:lvlText w:val=""/>
      <w:lvlJc w:val="left"/>
      <w:pPr>
        <w:ind w:left="5584" w:hanging="360"/>
      </w:pPr>
      <w:rPr>
        <w:rFonts w:ascii="Symbol" w:hAnsi="Symbol" w:hint="default"/>
      </w:rPr>
    </w:lvl>
    <w:lvl w:ilvl="7" w:tplc="04090003">
      <w:start w:val="1"/>
      <w:numFmt w:val="bullet"/>
      <w:lvlText w:val="o"/>
      <w:lvlJc w:val="left"/>
      <w:pPr>
        <w:ind w:left="6304" w:hanging="360"/>
      </w:pPr>
      <w:rPr>
        <w:rFonts w:ascii="Courier New" w:hAnsi="Courier New" w:cs="Courier New" w:hint="default"/>
      </w:rPr>
    </w:lvl>
    <w:lvl w:ilvl="8" w:tplc="04090005">
      <w:start w:val="1"/>
      <w:numFmt w:val="bullet"/>
      <w:lvlText w:val=""/>
      <w:lvlJc w:val="left"/>
      <w:pPr>
        <w:ind w:left="7024" w:hanging="360"/>
      </w:pPr>
      <w:rPr>
        <w:rFonts w:ascii="Wingdings" w:hAnsi="Wingdings" w:hint="default"/>
      </w:rPr>
    </w:lvl>
  </w:abstractNum>
  <w:abstractNum w:abstractNumId="30"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31" w15:restartNumberingAfterBreak="0">
    <w:nsid w:val="46352EB6"/>
    <w:multiLevelType w:val="hybridMultilevel"/>
    <w:tmpl w:val="12DE1F34"/>
    <w:lvl w:ilvl="0" w:tplc="034A882A">
      <w:start w:val="1"/>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3" w15:restartNumberingAfterBreak="0">
    <w:nsid w:val="5D444B60"/>
    <w:multiLevelType w:val="multilevel"/>
    <w:tmpl w:val="1EB09DF4"/>
    <w:lvl w:ilvl="0">
      <w:start w:val="9"/>
      <w:numFmt w:val="decimal"/>
      <w:lvlText w:val="%1"/>
      <w:lvlJc w:val="left"/>
      <w:pPr>
        <w:ind w:left="360" w:hanging="360"/>
      </w:pPr>
      <w:rPr>
        <w:rFonts w:hint="default"/>
      </w:rPr>
    </w:lvl>
    <w:lvl w:ilvl="1">
      <w:start w:val="1"/>
      <w:numFmt w:val="decimal"/>
      <w:lvlText w:val="9.%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60311402"/>
    <w:multiLevelType w:val="multilevel"/>
    <w:tmpl w:val="B1F0B6F8"/>
    <w:lvl w:ilvl="0">
      <w:start w:val="23"/>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6.%3"/>
      <w:lvlJc w:val="left"/>
      <w:pPr>
        <w:ind w:left="1146" w:hanging="360"/>
      </w:pPr>
      <w:rPr>
        <w:rFonts w:hint="default"/>
        <w:b/>
        <w:bCs/>
        <w:color w:val="auto"/>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5" w15:restartNumberingAfterBreak="0">
    <w:nsid w:val="61AC5777"/>
    <w:multiLevelType w:val="multilevel"/>
    <w:tmpl w:val="7E7E06D2"/>
    <w:lvl w:ilvl="0">
      <w:start w:val="19"/>
      <w:numFmt w:val="decimal"/>
      <w:lvlText w:val="%1"/>
      <w:lvlJc w:val="left"/>
      <w:pPr>
        <w:ind w:left="360" w:hanging="360"/>
      </w:pPr>
      <w:rPr>
        <w:rFonts w:hint="default"/>
        <w:color w:val="auto"/>
      </w:rPr>
    </w:lvl>
    <w:lvl w:ilvl="1">
      <w:start w:val="19"/>
      <w:numFmt w:val="decimal"/>
      <w:lvlText w:val="19.%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6"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7" w15:restartNumberingAfterBreak="0">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8"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9"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40"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6A27C3"/>
    <w:multiLevelType w:val="hybridMultilevel"/>
    <w:tmpl w:val="692C3AB6"/>
    <w:lvl w:ilvl="0" w:tplc="EBF6C53C">
      <w:start w:val="1"/>
      <w:numFmt w:val="decimal"/>
      <w:lvlText w:val="%1."/>
      <w:lvlJc w:val="left"/>
      <w:pPr>
        <w:tabs>
          <w:tab w:val="num" w:pos="786"/>
        </w:tabs>
        <w:ind w:left="786" w:hanging="360"/>
      </w:pPr>
      <w:rPr>
        <w:rFonts w:ascii="Browallia New" w:hAnsi="Browallia New" w:cs="Browallia New" w:hint="default"/>
        <w:b/>
        <w:bCs/>
        <w:i w:val="0"/>
        <w:iCs w:val="0"/>
        <w:color w:val="auto"/>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2" w15:restartNumberingAfterBreak="0">
    <w:nsid w:val="793D657D"/>
    <w:multiLevelType w:val="hybridMultilevel"/>
    <w:tmpl w:val="E1ECC2D2"/>
    <w:lvl w:ilvl="0" w:tplc="B088C720">
      <w:start w:val="1"/>
      <w:numFmt w:val="decimal"/>
      <w:lvlText w:val="14.%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8"/>
  </w:num>
  <w:num w:numId="12" w16cid:durableId="130944888">
    <w:abstractNumId w:val="19"/>
  </w:num>
  <w:num w:numId="13" w16cid:durableId="912927839">
    <w:abstractNumId w:val="36"/>
  </w:num>
  <w:num w:numId="14" w16cid:durableId="1774130908">
    <w:abstractNumId w:val="26"/>
  </w:num>
  <w:num w:numId="15" w16cid:durableId="1993365459">
    <w:abstractNumId w:val="30"/>
  </w:num>
  <w:num w:numId="16" w16cid:durableId="1308583655">
    <w:abstractNumId w:val="41"/>
  </w:num>
  <w:num w:numId="17" w16cid:durableId="428237904">
    <w:abstractNumId w:val="32"/>
  </w:num>
  <w:num w:numId="18" w16cid:durableId="1310937844">
    <w:abstractNumId w:val="29"/>
  </w:num>
  <w:num w:numId="19" w16cid:durableId="760174794">
    <w:abstractNumId w:val="42"/>
  </w:num>
  <w:num w:numId="20" w16cid:durableId="1745637972">
    <w:abstractNumId w:val="17"/>
  </w:num>
  <w:num w:numId="21" w16cid:durableId="839389082">
    <w:abstractNumId w:val="34"/>
  </w:num>
  <w:num w:numId="22" w16cid:durableId="165557411">
    <w:abstractNumId w:val="37"/>
  </w:num>
  <w:num w:numId="23" w16cid:durableId="404767674">
    <w:abstractNumId w:val="40"/>
  </w:num>
  <w:num w:numId="24" w16cid:durableId="1650666354">
    <w:abstractNumId w:val="15"/>
  </w:num>
  <w:num w:numId="25" w16cid:durableId="1478257409">
    <w:abstractNumId w:val="24"/>
  </w:num>
  <w:num w:numId="26" w16cid:durableId="1958414598">
    <w:abstractNumId w:val="13"/>
  </w:num>
  <w:num w:numId="27" w16cid:durableId="619190720">
    <w:abstractNumId w:val="11"/>
  </w:num>
  <w:num w:numId="28" w16cid:durableId="862981219">
    <w:abstractNumId w:val="12"/>
  </w:num>
  <w:num w:numId="29" w16cid:durableId="475026972">
    <w:abstractNumId w:val="25"/>
  </w:num>
  <w:num w:numId="30" w16cid:durableId="1557088532">
    <w:abstractNumId w:val="33"/>
  </w:num>
  <w:num w:numId="31" w16cid:durableId="24520767">
    <w:abstractNumId w:val="21"/>
  </w:num>
  <w:num w:numId="32" w16cid:durableId="1528058297">
    <w:abstractNumId w:val="18"/>
  </w:num>
  <w:num w:numId="33" w16cid:durableId="960920144">
    <w:abstractNumId w:val="27"/>
  </w:num>
  <w:num w:numId="34" w16cid:durableId="1865287255">
    <w:abstractNumId w:val="14"/>
  </w:num>
  <w:num w:numId="35" w16cid:durableId="1869365081">
    <w:abstractNumId w:val="20"/>
  </w:num>
  <w:num w:numId="36" w16cid:durableId="1115712287">
    <w:abstractNumId w:val="23"/>
  </w:num>
  <w:num w:numId="37" w16cid:durableId="367612783">
    <w:abstractNumId w:val="31"/>
  </w:num>
  <w:num w:numId="38" w16cid:durableId="11059294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196487">
    <w:abstractNumId w:val="38"/>
  </w:num>
  <w:num w:numId="40" w16cid:durableId="1231387374">
    <w:abstractNumId w:val="39"/>
  </w:num>
  <w:num w:numId="41" w16cid:durableId="1303268136">
    <w:abstractNumId w:val="16"/>
  </w:num>
  <w:num w:numId="42" w16cid:durableId="1721007094">
    <w:abstractNumId w:val="35"/>
  </w:num>
  <w:num w:numId="43" w16cid:durableId="1811902158">
    <w:abstractNumId w:val="22"/>
  </w:num>
  <w:num w:numId="44" w16cid:durableId="1360202208">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787"/>
    <w:rsid w:val="00000C79"/>
    <w:rsid w:val="00000CE3"/>
    <w:rsid w:val="00000E80"/>
    <w:rsid w:val="00000EB3"/>
    <w:rsid w:val="000014D0"/>
    <w:rsid w:val="00001599"/>
    <w:rsid w:val="000015B5"/>
    <w:rsid w:val="0000165B"/>
    <w:rsid w:val="000016BD"/>
    <w:rsid w:val="000016C5"/>
    <w:rsid w:val="000016E7"/>
    <w:rsid w:val="0000173A"/>
    <w:rsid w:val="000017F7"/>
    <w:rsid w:val="00001820"/>
    <w:rsid w:val="00001991"/>
    <w:rsid w:val="00001A30"/>
    <w:rsid w:val="00001B0F"/>
    <w:rsid w:val="00001C47"/>
    <w:rsid w:val="00001E15"/>
    <w:rsid w:val="00002053"/>
    <w:rsid w:val="0000206D"/>
    <w:rsid w:val="00002167"/>
    <w:rsid w:val="0000217B"/>
    <w:rsid w:val="0000228F"/>
    <w:rsid w:val="000023BC"/>
    <w:rsid w:val="000027F8"/>
    <w:rsid w:val="00002D0A"/>
    <w:rsid w:val="00002D0F"/>
    <w:rsid w:val="00002D2B"/>
    <w:rsid w:val="00002D45"/>
    <w:rsid w:val="000033E0"/>
    <w:rsid w:val="00003510"/>
    <w:rsid w:val="000036C5"/>
    <w:rsid w:val="000037F0"/>
    <w:rsid w:val="000038DD"/>
    <w:rsid w:val="000039F6"/>
    <w:rsid w:val="00003B13"/>
    <w:rsid w:val="00003B4E"/>
    <w:rsid w:val="00003BAA"/>
    <w:rsid w:val="00003BBC"/>
    <w:rsid w:val="00003D36"/>
    <w:rsid w:val="00003EE6"/>
    <w:rsid w:val="000041D0"/>
    <w:rsid w:val="00004480"/>
    <w:rsid w:val="00004600"/>
    <w:rsid w:val="00004844"/>
    <w:rsid w:val="00004939"/>
    <w:rsid w:val="0000497F"/>
    <w:rsid w:val="00004B62"/>
    <w:rsid w:val="00004BF2"/>
    <w:rsid w:val="00004DA2"/>
    <w:rsid w:val="00004F5E"/>
    <w:rsid w:val="00005020"/>
    <w:rsid w:val="0000525A"/>
    <w:rsid w:val="0000538C"/>
    <w:rsid w:val="00005732"/>
    <w:rsid w:val="00005777"/>
    <w:rsid w:val="000057ED"/>
    <w:rsid w:val="00005888"/>
    <w:rsid w:val="00005969"/>
    <w:rsid w:val="00005975"/>
    <w:rsid w:val="00005A5C"/>
    <w:rsid w:val="00005B15"/>
    <w:rsid w:val="00005E20"/>
    <w:rsid w:val="00005E6B"/>
    <w:rsid w:val="00005E98"/>
    <w:rsid w:val="0000612F"/>
    <w:rsid w:val="0000638D"/>
    <w:rsid w:val="0000666A"/>
    <w:rsid w:val="00006721"/>
    <w:rsid w:val="0000684C"/>
    <w:rsid w:val="00006903"/>
    <w:rsid w:val="00006A4E"/>
    <w:rsid w:val="00006AF3"/>
    <w:rsid w:val="00006B18"/>
    <w:rsid w:val="00006C23"/>
    <w:rsid w:val="00006D92"/>
    <w:rsid w:val="00006E0F"/>
    <w:rsid w:val="00006EC7"/>
    <w:rsid w:val="00007087"/>
    <w:rsid w:val="000070BF"/>
    <w:rsid w:val="000070C7"/>
    <w:rsid w:val="00007419"/>
    <w:rsid w:val="0000747B"/>
    <w:rsid w:val="0000777B"/>
    <w:rsid w:val="000077EA"/>
    <w:rsid w:val="000078A1"/>
    <w:rsid w:val="00007B69"/>
    <w:rsid w:val="00007BF6"/>
    <w:rsid w:val="00007C13"/>
    <w:rsid w:val="00007DA9"/>
    <w:rsid w:val="00007E76"/>
    <w:rsid w:val="000102B7"/>
    <w:rsid w:val="000103E9"/>
    <w:rsid w:val="000104C7"/>
    <w:rsid w:val="000104EB"/>
    <w:rsid w:val="00010C27"/>
    <w:rsid w:val="00010C32"/>
    <w:rsid w:val="00010D9D"/>
    <w:rsid w:val="0001101D"/>
    <w:rsid w:val="0001117A"/>
    <w:rsid w:val="0001129B"/>
    <w:rsid w:val="000112BC"/>
    <w:rsid w:val="000112F0"/>
    <w:rsid w:val="0001138F"/>
    <w:rsid w:val="00011504"/>
    <w:rsid w:val="000115CE"/>
    <w:rsid w:val="000116EC"/>
    <w:rsid w:val="0001170B"/>
    <w:rsid w:val="000117A9"/>
    <w:rsid w:val="000117AA"/>
    <w:rsid w:val="00011837"/>
    <w:rsid w:val="00011A8B"/>
    <w:rsid w:val="00011CDA"/>
    <w:rsid w:val="00011FA6"/>
    <w:rsid w:val="0001222A"/>
    <w:rsid w:val="00012400"/>
    <w:rsid w:val="00012560"/>
    <w:rsid w:val="00012A2D"/>
    <w:rsid w:val="00012CDB"/>
    <w:rsid w:val="00012D31"/>
    <w:rsid w:val="0001333E"/>
    <w:rsid w:val="00013713"/>
    <w:rsid w:val="000137D0"/>
    <w:rsid w:val="00013AF9"/>
    <w:rsid w:val="00013F87"/>
    <w:rsid w:val="0001405D"/>
    <w:rsid w:val="00014197"/>
    <w:rsid w:val="000141FE"/>
    <w:rsid w:val="000143EB"/>
    <w:rsid w:val="000144A4"/>
    <w:rsid w:val="00014618"/>
    <w:rsid w:val="0001468C"/>
    <w:rsid w:val="000146CE"/>
    <w:rsid w:val="000147BF"/>
    <w:rsid w:val="00014878"/>
    <w:rsid w:val="00014BE9"/>
    <w:rsid w:val="00014C17"/>
    <w:rsid w:val="00014D5C"/>
    <w:rsid w:val="00014EAE"/>
    <w:rsid w:val="00014F0D"/>
    <w:rsid w:val="00014F1B"/>
    <w:rsid w:val="000151BE"/>
    <w:rsid w:val="00015236"/>
    <w:rsid w:val="0001525C"/>
    <w:rsid w:val="000152F2"/>
    <w:rsid w:val="000153A6"/>
    <w:rsid w:val="0001547D"/>
    <w:rsid w:val="00015517"/>
    <w:rsid w:val="000156F1"/>
    <w:rsid w:val="0001595E"/>
    <w:rsid w:val="00015A4C"/>
    <w:rsid w:val="00015B1F"/>
    <w:rsid w:val="00015CFD"/>
    <w:rsid w:val="00015D5E"/>
    <w:rsid w:val="00015E35"/>
    <w:rsid w:val="00015F3B"/>
    <w:rsid w:val="000160FC"/>
    <w:rsid w:val="000161D6"/>
    <w:rsid w:val="000162D1"/>
    <w:rsid w:val="00016426"/>
    <w:rsid w:val="00016716"/>
    <w:rsid w:val="00016757"/>
    <w:rsid w:val="0001680C"/>
    <w:rsid w:val="00016971"/>
    <w:rsid w:val="00016A1A"/>
    <w:rsid w:val="00016DC1"/>
    <w:rsid w:val="00017104"/>
    <w:rsid w:val="00017342"/>
    <w:rsid w:val="000174CD"/>
    <w:rsid w:val="00017650"/>
    <w:rsid w:val="00017BE6"/>
    <w:rsid w:val="00017BE9"/>
    <w:rsid w:val="00017D2C"/>
    <w:rsid w:val="00017E04"/>
    <w:rsid w:val="00017F0A"/>
    <w:rsid w:val="0002028F"/>
    <w:rsid w:val="000202FE"/>
    <w:rsid w:val="000203B1"/>
    <w:rsid w:val="000203B9"/>
    <w:rsid w:val="000203CA"/>
    <w:rsid w:val="00020705"/>
    <w:rsid w:val="000207C3"/>
    <w:rsid w:val="000208F0"/>
    <w:rsid w:val="000208F6"/>
    <w:rsid w:val="00020A38"/>
    <w:rsid w:val="00020CB0"/>
    <w:rsid w:val="00020E69"/>
    <w:rsid w:val="00020EF1"/>
    <w:rsid w:val="00021315"/>
    <w:rsid w:val="0002143F"/>
    <w:rsid w:val="000215AC"/>
    <w:rsid w:val="00021857"/>
    <w:rsid w:val="00021A48"/>
    <w:rsid w:val="00021B1D"/>
    <w:rsid w:val="00021B64"/>
    <w:rsid w:val="00021E71"/>
    <w:rsid w:val="000221E1"/>
    <w:rsid w:val="00022324"/>
    <w:rsid w:val="000223F6"/>
    <w:rsid w:val="0002292F"/>
    <w:rsid w:val="00022B3A"/>
    <w:rsid w:val="00022C46"/>
    <w:rsid w:val="00022C80"/>
    <w:rsid w:val="00022F17"/>
    <w:rsid w:val="00022F7F"/>
    <w:rsid w:val="000230AF"/>
    <w:rsid w:val="00023112"/>
    <w:rsid w:val="0002331A"/>
    <w:rsid w:val="0002332B"/>
    <w:rsid w:val="000235E7"/>
    <w:rsid w:val="00023817"/>
    <w:rsid w:val="00023AFE"/>
    <w:rsid w:val="00023CD3"/>
    <w:rsid w:val="00023D26"/>
    <w:rsid w:val="0002401C"/>
    <w:rsid w:val="000240BE"/>
    <w:rsid w:val="0002438F"/>
    <w:rsid w:val="00024439"/>
    <w:rsid w:val="000245AA"/>
    <w:rsid w:val="0002461B"/>
    <w:rsid w:val="00024B77"/>
    <w:rsid w:val="00024E11"/>
    <w:rsid w:val="00024E4A"/>
    <w:rsid w:val="00024E75"/>
    <w:rsid w:val="0002513C"/>
    <w:rsid w:val="0002528D"/>
    <w:rsid w:val="000252EA"/>
    <w:rsid w:val="0002565E"/>
    <w:rsid w:val="000258A2"/>
    <w:rsid w:val="0002597C"/>
    <w:rsid w:val="00025A2A"/>
    <w:rsid w:val="00025CAB"/>
    <w:rsid w:val="00025EDE"/>
    <w:rsid w:val="00026162"/>
    <w:rsid w:val="00026222"/>
    <w:rsid w:val="00026258"/>
    <w:rsid w:val="000262D8"/>
    <w:rsid w:val="000263BE"/>
    <w:rsid w:val="0002641A"/>
    <w:rsid w:val="00026497"/>
    <w:rsid w:val="00026645"/>
    <w:rsid w:val="00026710"/>
    <w:rsid w:val="00026895"/>
    <w:rsid w:val="0002689B"/>
    <w:rsid w:val="000269AC"/>
    <w:rsid w:val="00026A5D"/>
    <w:rsid w:val="00026A6F"/>
    <w:rsid w:val="00026AFF"/>
    <w:rsid w:val="00026B65"/>
    <w:rsid w:val="00026B70"/>
    <w:rsid w:val="0002709E"/>
    <w:rsid w:val="000270E7"/>
    <w:rsid w:val="00027145"/>
    <w:rsid w:val="00027287"/>
    <w:rsid w:val="00027366"/>
    <w:rsid w:val="000274D0"/>
    <w:rsid w:val="00027582"/>
    <w:rsid w:val="00027889"/>
    <w:rsid w:val="000278EA"/>
    <w:rsid w:val="0002790D"/>
    <w:rsid w:val="00027AA6"/>
    <w:rsid w:val="00027BD1"/>
    <w:rsid w:val="000301FA"/>
    <w:rsid w:val="000302C0"/>
    <w:rsid w:val="00030328"/>
    <w:rsid w:val="000303E9"/>
    <w:rsid w:val="0003045A"/>
    <w:rsid w:val="00030597"/>
    <w:rsid w:val="000306C1"/>
    <w:rsid w:val="00030819"/>
    <w:rsid w:val="00030A01"/>
    <w:rsid w:val="00030B58"/>
    <w:rsid w:val="00030B90"/>
    <w:rsid w:val="00030D94"/>
    <w:rsid w:val="000310E1"/>
    <w:rsid w:val="000310F0"/>
    <w:rsid w:val="00031149"/>
    <w:rsid w:val="000311EF"/>
    <w:rsid w:val="0003127C"/>
    <w:rsid w:val="000312D2"/>
    <w:rsid w:val="00031306"/>
    <w:rsid w:val="000313A0"/>
    <w:rsid w:val="00031412"/>
    <w:rsid w:val="00031447"/>
    <w:rsid w:val="00031B6C"/>
    <w:rsid w:val="00031D1F"/>
    <w:rsid w:val="00031FD4"/>
    <w:rsid w:val="00031FDA"/>
    <w:rsid w:val="0003209B"/>
    <w:rsid w:val="000320C2"/>
    <w:rsid w:val="0003217A"/>
    <w:rsid w:val="00032195"/>
    <w:rsid w:val="00032302"/>
    <w:rsid w:val="000326FB"/>
    <w:rsid w:val="00032816"/>
    <w:rsid w:val="00032834"/>
    <w:rsid w:val="000329B9"/>
    <w:rsid w:val="00032E54"/>
    <w:rsid w:val="00032EC1"/>
    <w:rsid w:val="00033091"/>
    <w:rsid w:val="00033107"/>
    <w:rsid w:val="00033138"/>
    <w:rsid w:val="00033374"/>
    <w:rsid w:val="000333B6"/>
    <w:rsid w:val="0003365D"/>
    <w:rsid w:val="0003388A"/>
    <w:rsid w:val="000338AC"/>
    <w:rsid w:val="00033973"/>
    <w:rsid w:val="000339BC"/>
    <w:rsid w:val="00033F07"/>
    <w:rsid w:val="00033FF7"/>
    <w:rsid w:val="00034241"/>
    <w:rsid w:val="00034349"/>
    <w:rsid w:val="00034456"/>
    <w:rsid w:val="00034569"/>
    <w:rsid w:val="0003458C"/>
    <w:rsid w:val="000346D9"/>
    <w:rsid w:val="000347EA"/>
    <w:rsid w:val="0003480D"/>
    <w:rsid w:val="00034857"/>
    <w:rsid w:val="000349AD"/>
    <w:rsid w:val="00034B0B"/>
    <w:rsid w:val="00034B40"/>
    <w:rsid w:val="00034B6A"/>
    <w:rsid w:val="00034BFA"/>
    <w:rsid w:val="00034C3F"/>
    <w:rsid w:val="00034C4B"/>
    <w:rsid w:val="00034CED"/>
    <w:rsid w:val="00034F4D"/>
    <w:rsid w:val="000351C9"/>
    <w:rsid w:val="000351FF"/>
    <w:rsid w:val="00035283"/>
    <w:rsid w:val="00035337"/>
    <w:rsid w:val="00035368"/>
    <w:rsid w:val="00035566"/>
    <w:rsid w:val="00035698"/>
    <w:rsid w:val="000358CB"/>
    <w:rsid w:val="000358D4"/>
    <w:rsid w:val="00035A3A"/>
    <w:rsid w:val="00035C57"/>
    <w:rsid w:val="00035DCC"/>
    <w:rsid w:val="00035DE7"/>
    <w:rsid w:val="00036059"/>
    <w:rsid w:val="000361F0"/>
    <w:rsid w:val="0003620B"/>
    <w:rsid w:val="00036256"/>
    <w:rsid w:val="0003637A"/>
    <w:rsid w:val="000363FE"/>
    <w:rsid w:val="00036422"/>
    <w:rsid w:val="00036719"/>
    <w:rsid w:val="00036768"/>
    <w:rsid w:val="000368AD"/>
    <w:rsid w:val="00036B27"/>
    <w:rsid w:val="00036C1E"/>
    <w:rsid w:val="00036C91"/>
    <w:rsid w:val="00036F1B"/>
    <w:rsid w:val="00037033"/>
    <w:rsid w:val="000371D0"/>
    <w:rsid w:val="000371FF"/>
    <w:rsid w:val="00037249"/>
    <w:rsid w:val="000373CE"/>
    <w:rsid w:val="00037459"/>
    <w:rsid w:val="0003748B"/>
    <w:rsid w:val="000374AB"/>
    <w:rsid w:val="0003778D"/>
    <w:rsid w:val="00037A8A"/>
    <w:rsid w:val="00037CFE"/>
    <w:rsid w:val="00037F1E"/>
    <w:rsid w:val="0004083E"/>
    <w:rsid w:val="00040894"/>
    <w:rsid w:val="0004090B"/>
    <w:rsid w:val="00040DC7"/>
    <w:rsid w:val="00040F82"/>
    <w:rsid w:val="0004108B"/>
    <w:rsid w:val="000411F0"/>
    <w:rsid w:val="000411F8"/>
    <w:rsid w:val="00041204"/>
    <w:rsid w:val="000413CE"/>
    <w:rsid w:val="00041411"/>
    <w:rsid w:val="0004142A"/>
    <w:rsid w:val="0004186E"/>
    <w:rsid w:val="00041874"/>
    <w:rsid w:val="00041943"/>
    <w:rsid w:val="00041B39"/>
    <w:rsid w:val="00041CFE"/>
    <w:rsid w:val="00041F6D"/>
    <w:rsid w:val="00041F6F"/>
    <w:rsid w:val="00041FD6"/>
    <w:rsid w:val="00042396"/>
    <w:rsid w:val="000423EA"/>
    <w:rsid w:val="000424E7"/>
    <w:rsid w:val="0004260D"/>
    <w:rsid w:val="00042CE3"/>
    <w:rsid w:val="00042D1F"/>
    <w:rsid w:val="00043166"/>
    <w:rsid w:val="00043210"/>
    <w:rsid w:val="0004321D"/>
    <w:rsid w:val="0004326D"/>
    <w:rsid w:val="000432F3"/>
    <w:rsid w:val="00043972"/>
    <w:rsid w:val="00043B59"/>
    <w:rsid w:val="00043C3E"/>
    <w:rsid w:val="00043E69"/>
    <w:rsid w:val="00043F2F"/>
    <w:rsid w:val="00044275"/>
    <w:rsid w:val="00044392"/>
    <w:rsid w:val="0004442B"/>
    <w:rsid w:val="00044640"/>
    <w:rsid w:val="00044694"/>
    <w:rsid w:val="000446D7"/>
    <w:rsid w:val="000447DD"/>
    <w:rsid w:val="0004484F"/>
    <w:rsid w:val="000448C4"/>
    <w:rsid w:val="000448E0"/>
    <w:rsid w:val="000449AB"/>
    <w:rsid w:val="00044A19"/>
    <w:rsid w:val="00044C0E"/>
    <w:rsid w:val="000450C3"/>
    <w:rsid w:val="00045107"/>
    <w:rsid w:val="00045174"/>
    <w:rsid w:val="000451C6"/>
    <w:rsid w:val="000451E8"/>
    <w:rsid w:val="00045244"/>
    <w:rsid w:val="0004527F"/>
    <w:rsid w:val="000453C3"/>
    <w:rsid w:val="000453F9"/>
    <w:rsid w:val="0004561E"/>
    <w:rsid w:val="00045839"/>
    <w:rsid w:val="0004585C"/>
    <w:rsid w:val="00045BC0"/>
    <w:rsid w:val="00045D19"/>
    <w:rsid w:val="00045D43"/>
    <w:rsid w:val="00046072"/>
    <w:rsid w:val="000463F3"/>
    <w:rsid w:val="00046404"/>
    <w:rsid w:val="00046431"/>
    <w:rsid w:val="00046648"/>
    <w:rsid w:val="0004669B"/>
    <w:rsid w:val="0004682D"/>
    <w:rsid w:val="00046B89"/>
    <w:rsid w:val="00046BF4"/>
    <w:rsid w:val="00046E5C"/>
    <w:rsid w:val="00046E7A"/>
    <w:rsid w:val="00047058"/>
    <w:rsid w:val="00047510"/>
    <w:rsid w:val="0004766A"/>
    <w:rsid w:val="000478B8"/>
    <w:rsid w:val="000479E7"/>
    <w:rsid w:val="00047A2F"/>
    <w:rsid w:val="00047B11"/>
    <w:rsid w:val="00047CA3"/>
    <w:rsid w:val="00047E5E"/>
    <w:rsid w:val="00047F59"/>
    <w:rsid w:val="00050063"/>
    <w:rsid w:val="00050191"/>
    <w:rsid w:val="000501B0"/>
    <w:rsid w:val="0005029B"/>
    <w:rsid w:val="0005030F"/>
    <w:rsid w:val="00050331"/>
    <w:rsid w:val="000503A2"/>
    <w:rsid w:val="00050571"/>
    <w:rsid w:val="00050595"/>
    <w:rsid w:val="00050682"/>
    <w:rsid w:val="0005071A"/>
    <w:rsid w:val="00050728"/>
    <w:rsid w:val="0005086F"/>
    <w:rsid w:val="00050911"/>
    <w:rsid w:val="00050919"/>
    <w:rsid w:val="000509A0"/>
    <w:rsid w:val="0005126E"/>
    <w:rsid w:val="000513ED"/>
    <w:rsid w:val="0005153E"/>
    <w:rsid w:val="000515C4"/>
    <w:rsid w:val="00051866"/>
    <w:rsid w:val="0005186A"/>
    <w:rsid w:val="000518B0"/>
    <w:rsid w:val="00051ADC"/>
    <w:rsid w:val="00051B40"/>
    <w:rsid w:val="00051C74"/>
    <w:rsid w:val="00051E40"/>
    <w:rsid w:val="00051FF3"/>
    <w:rsid w:val="000520DF"/>
    <w:rsid w:val="000524DC"/>
    <w:rsid w:val="0005254C"/>
    <w:rsid w:val="00052D65"/>
    <w:rsid w:val="00052D6A"/>
    <w:rsid w:val="00052E4F"/>
    <w:rsid w:val="00052E7F"/>
    <w:rsid w:val="000531D6"/>
    <w:rsid w:val="0005320D"/>
    <w:rsid w:val="00053254"/>
    <w:rsid w:val="00053445"/>
    <w:rsid w:val="00053912"/>
    <w:rsid w:val="00053A08"/>
    <w:rsid w:val="00053D0B"/>
    <w:rsid w:val="00053E53"/>
    <w:rsid w:val="00053E79"/>
    <w:rsid w:val="00053ECB"/>
    <w:rsid w:val="000544E1"/>
    <w:rsid w:val="000545CE"/>
    <w:rsid w:val="000547B9"/>
    <w:rsid w:val="000548BF"/>
    <w:rsid w:val="000549DE"/>
    <w:rsid w:val="00054A4F"/>
    <w:rsid w:val="00054B11"/>
    <w:rsid w:val="00054E91"/>
    <w:rsid w:val="00054FF3"/>
    <w:rsid w:val="000550AC"/>
    <w:rsid w:val="000550F8"/>
    <w:rsid w:val="00055185"/>
    <w:rsid w:val="0005529A"/>
    <w:rsid w:val="000554C3"/>
    <w:rsid w:val="00055531"/>
    <w:rsid w:val="000555DD"/>
    <w:rsid w:val="000556AF"/>
    <w:rsid w:val="00055E77"/>
    <w:rsid w:val="0005601A"/>
    <w:rsid w:val="000561BC"/>
    <w:rsid w:val="000562EE"/>
    <w:rsid w:val="00056881"/>
    <w:rsid w:val="000568EB"/>
    <w:rsid w:val="00056C7E"/>
    <w:rsid w:val="00056C99"/>
    <w:rsid w:val="00056CDD"/>
    <w:rsid w:val="00056FC6"/>
    <w:rsid w:val="0005704C"/>
    <w:rsid w:val="00057168"/>
    <w:rsid w:val="00057256"/>
    <w:rsid w:val="000575AD"/>
    <w:rsid w:val="000577C0"/>
    <w:rsid w:val="000577F7"/>
    <w:rsid w:val="00057A60"/>
    <w:rsid w:val="00057DE4"/>
    <w:rsid w:val="00060365"/>
    <w:rsid w:val="000605A0"/>
    <w:rsid w:val="000606CF"/>
    <w:rsid w:val="00060835"/>
    <w:rsid w:val="000609E4"/>
    <w:rsid w:val="00060AED"/>
    <w:rsid w:val="00060AF4"/>
    <w:rsid w:val="00060B5A"/>
    <w:rsid w:val="00060C2E"/>
    <w:rsid w:val="00060CFF"/>
    <w:rsid w:val="00060FA2"/>
    <w:rsid w:val="00061073"/>
    <w:rsid w:val="000610C8"/>
    <w:rsid w:val="00061426"/>
    <w:rsid w:val="0006160B"/>
    <w:rsid w:val="0006160E"/>
    <w:rsid w:val="000617AB"/>
    <w:rsid w:val="00061814"/>
    <w:rsid w:val="000619FD"/>
    <w:rsid w:val="00061B2C"/>
    <w:rsid w:val="00061F0C"/>
    <w:rsid w:val="00061F14"/>
    <w:rsid w:val="00061FB3"/>
    <w:rsid w:val="00061FC3"/>
    <w:rsid w:val="00062065"/>
    <w:rsid w:val="0006207D"/>
    <w:rsid w:val="00062169"/>
    <w:rsid w:val="000621CF"/>
    <w:rsid w:val="0006260E"/>
    <w:rsid w:val="0006278F"/>
    <w:rsid w:val="00062A32"/>
    <w:rsid w:val="00062AB9"/>
    <w:rsid w:val="00062E92"/>
    <w:rsid w:val="00062F3C"/>
    <w:rsid w:val="000635FE"/>
    <w:rsid w:val="0006360B"/>
    <w:rsid w:val="00063695"/>
    <w:rsid w:val="000637FC"/>
    <w:rsid w:val="000638F6"/>
    <w:rsid w:val="00063D0B"/>
    <w:rsid w:val="00063EDD"/>
    <w:rsid w:val="000641FB"/>
    <w:rsid w:val="000642A3"/>
    <w:rsid w:val="00064353"/>
    <w:rsid w:val="00064696"/>
    <w:rsid w:val="00064813"/>
    <w:rsid w:val="00064A50"/>
    <w:rsid w:val="00064ABC"/>
    <w:rsid w:val="00064D35"/>
    <w:rsid w:val="0006508C"/>
    <w:rsid w:val="00065155"/>
    <w:rsid w:val="00065323"/>
    <w:rsid w:val="00065378"/>
    <w:rsid w:val="000653B5"/>
    <w:rsid w:val="00065539"/>
    <w:rsid w:val="0006558E"/>
    <w:rsid w:val="000655CB"/>
    <w:rsid w:val="0006569B"/>
    <w:rsid w:val="00065772"/>
    <w:rsid w:val="00065ADF"/>
    <w:rsid w:val="00065E64"/>
    <w:rsid w:val="00066084"/>
    <w:rsid w:val="000660D1"/>
    <w:rsid w:val="000660E0"/>
    <w:rsid w:val="000662C1"/>
    <w:rsid w:val="000662F7"/>
    <w:rsid w:val="000663E0"/>
    <w:rsid w:val="00066957"/>
    <w:rsid w:val="00066A1E"/>
    <w:rsid w:val="00066A78"/>
    <w:rsid w:val="00066AE1"/>
    <w:rsid w:val="00066C4A"/>
    <w:rsid w:val="00066D89"/>
    <w:rsid w:val="00066E34"/>
    <w:rsid w:val="00066E9F"/>
    <w:rsid w:val="00066ED8"/>
    <w:rsid w:val="00066F2E"/>
    <w:rsid w:val="000671F3"/>
    <w:rsid w:val="000675AC"/>
    <w:rsid w:val="000677AE"/>
    <w:rsid w:val="000677D4"/>
    <w:rsid w:val="0006796D"/>
    <w:rsid w:val="00067B1E"/>
    <w:rsid w:val="00067BCD"/>
    <w:rsid w:val="00067C4E"/>
    <w:rsid w:val="00067E66"/>
    <w:rsid w:val="00067EBA"/>
    <w:rsid w:val="00067EBD"/>
    <w:rsid w:val="00067F0F"/>
    <w:rsid w:val="00070008"/>
    <w:rsid w:val="000700DF"/>
    <w:rsid w:val="00070627"/>
    <w:rsid w:val="00070632"/>
    <w:rsid w:val="000706EB"/>
    <w:rsid w:val="00070748"/>
    <w:rsid w:val="00070964"/>
    <w:rsid w:val="00070AA6"/>
    <w:rsid w:val="00070BDF"/>
    <w:rsid w:val="00070E14"/>
    <w:rsid w:val="00070E3D"/>
    <w:rsid w:val="00071334"/>
    <w:rsid w:val="00071ABF"/>
    <w:rsid w:val="00071ACB"/>
    <w:rsid w:val="00071AD6"/>
    <w:rsid w:val="00071B9B"/>
    <w:rsid w:val="00071E31"/>
    <w:rsid w:val="00071FCC"/>
    <w:rsid w:val="00072157"/>
    <w:rsid w:val="000721BF"/>
    <w:rsid w:val="000724DD"/>
    <w:rsid w:val="00072539"/>
    <w:rsid w:val="000725E8"/>
    <w:rsid w:val="00072607"/>
    <w:rsid w:val="000727D9"/>
    <w:rsid w:val="0007295B"/>
    <w:rsid w:val="00072A17"/>
    <w:rsid w:val="00072B9F"/>
    <w:rsid w:val="00072E41"/>
    <w:rsid w:val="00072FA3"/>
    <w:rsid w:val="000730FD"/>
    <w:rsid w:val="0007312A"/>
    <w:rsid w:val="0007331B"/>
    <w:rsid w:val="000733AC"/>
    <w:rsid w:val="0007359E"/>
    <w:rsid w:val="0007374A"/>
    <w:rsid w:val="00073760"/>
    <w:rsid w:val="00073AB6"/>
    <w:rsid w:val="00073C36"/>
    <w:rsid w:val="00073E24"/>
    <w:rsid w:val="00073E40"/>
    <w:rsid w:val="00073E93"/>
    <w:rsid w:val="0007413C"/>
    <w:rsid w:val="0007424C"/>
    <w:rsid w:val="000742CA"/>
    <w:rsid w:val="0007436A"/>
    <w:rsid w:val="00074535"/>
    <w:rsid w:val="00074587"/>
    <w:rsid w:val="0007471F"/>
    <w:rsid w:val="000748D2"/>
    <w:rsid w:val="000749FE"/>
    <w:rsid w:val="00074ECF"/>
    <w:rsid w:val="00075465"/>
    <w:rsid w:val="00075470"/>
    <w:rsid w:val="00075512"/>
    <w:rsid w:val="00075578"/>
    <w:rsid w:val="0007568A"/>
    <w:rsid w:val="000756FF"/>
    <w:rsid w:val="000757A5"/>
    <w:rsid w:val="00075D7D"/>
    <w:rsid w:val="00075DF0"/>
    <w:rsid w:val="00076E4B"/>
    <w:rsid w:val="000770D2"/>
    <w:rsid w:val="000771AB"/>
    <w:rsid w:val="000771CD"/>
    <w:rsid w:val="00077340"/>
    <w:rsid w:val="00077499"/>
    <w:rsid w:val="000775E4"/>
    <w:rsid w:val="000779E0"/>
    <w:rsid w:val="00077A05"/>
    <w:rsid w:val="00077A49"/>
    <w:rsid w:val="00077B0E"/>
    <w:rsid w:val="00077B4B"/>
    <w:rsid w:val="00077B86"/>
    <w:rsid w:val="00077C31"/>
    <w:rsid w:val="00077C43"/>
    <w:rsid w:val="00077DE9"/>
    <w:rsid w:val="0008019A"/>
    <w:rsid w:val="000803F7"/>
    <w:rsid w:val="0008060B"/>
    <w:rsid w:val="00080816"/>
    <w:rsid w:val="00080A63"/>
    <w:rsid w:val="00080FE9"/>
    <w:rsid w:val="000812D7"/>
    <w:rsid w:val="000814B8"/>
    <w:rsid w:val="000817AD"/>
    <w:rsid w:val="00081843"/>
    <w:rsid w:val="000818E7"/>
    <w:rsid w:val="00081B61"/>
    <w:rsid w:val="00081BB2"/>
    <w:rsid w:val="00081BFD"/>
    <w:rsid w:val="00081D10"/>
    <w:rsid w:val="00081E8F"/>
    <w:rsid w:val="0008200D"/>
    <w:rsid w:val="0008200F"/>
    <w:rsid w:val="000820AF"/>
    <w:rsid w:val="000822F2"/>
    <w:rsid w:val="000826A6"/>
    <w:rsid w:val="0008275D"/>
    <w:rsid w:val="00082AE6"/>
    <w:rsid w:val="00082B4B"/>
    <w:rsid w:val="00082B63"/>
    <w:rsid w:val="00082B8D"/>
    <w:rsid w:val="00082BCD"/>
    <w:rsid w:val="00082CB6"/>
    <w:rsid w:val="00082DF7"/>
    <w:rsid w:val="00082E70"/>
    <w:rsid w:val="00082FCA"/>
    <w:rsid w:val="00082FE1"/>
    <w:rsid w:val="00083023"/>
    <w:rsid w:val="0008325A"/>
    <w:rsid w:val="000833D2"/>
    <w:rsid w:val="00083587"/>
    <w:rsid w:val="0008362F"/>
    <w:rsid w:val="0008372B"/>
    <w:rsid w:val="0008373A"/>
    <w:rsid w:val="00083799"/>
    <w:rsid w:val="000837E8"/>
    <w:rsid w:val="000838D5"/>
    <w:rsid w:val="000838DF"/>
    <w:rsid w:val="0008393B"/>
    <w:rsid w:val="00083952"/>
    <w:rsid w:val="000839C1"/>
    <w:rsid w:val="00083B8D"/>
    <w:rsid w:val="00083F13"/>
    <w:rsid w:val="00083F28"/>
    <w:rsid w:val="000841DA"/>
    <w:rsid w:val="0008423C"/>
    <w:rsid w:val="00084253"/>
    <w:rsid w:val="00084862"/>
    <w:rsid w:val="0008495C"/>
    <w:rsid w:val="000849A1"/>
    <w:rsid w:val="00084AE8"/>
    <w:rsid w:val="00084B28"/>
    <w:rsid w:val="000850C9"/>
    <w:rsid w:val="00085250"/>
    <w:rsid w:val="00085343"/>
    <w:rsid w:val="000854F8"/>
    <w:rsid w:val="000857D4"/>
    <w:rsid w:val="0008580E"/>
    <w:rsid w:val="00085AB8"/>
    <w:rsid w:val="00085E84"/>
    <w:rsid w:val="00086167"/>
    <w:rsid w:val="00086242"/>
    <w:rsid w:val="0008642E"/>
    <w:rsid w:val="000864C6"/>
    <w:rsid w:val="000867E1"/>
    <w:rsid w:val="000867E9"/>
    <w:rsid w:val="000869A2"/>
    <w:rsid w:val="000869B5"/>
    <w:rsid w:val="000869EE"/>
    <w:rsid w:val="00086A4C"/>
    <w:rsid w:val="00086B65"/>
    <w:rsid w:val="00086E1C"/>
    <w:rsid w:val="00086E85"/>
    <w:rsid w:val="00086F00"/>
    <w:rsid w:val="000871D9"/>
    <w:rsid w:val="000872D4"/>
    <w:rsid w:val="00087339"/>
    <w:rsid w:val="000875BD"/>
    <w:rsid w:val="00087621"/>
    <w:rsid w:val="0008783D"/>
    <w:rsid w:val="000878F6"/>
    <w:rsid w:val="00087913"/>
    <w:rsid w:val="00087ADC"/>
    <w:rsid w:val="00087AF8"/>
    <w:rsid w:val="00087D40"/>
    <w:rsid w:val="00087E17"/>
    <w:rsid w:val="00087F61"/>
    <w:rsid w:val="0009002A"/>
    <w:rsid w:val="000901C3"/>
    <w:rsid w:val="0009026F"/>
    <w:rsid w:val="0009062A"/>
    <w:rsid w:val="00090822"/>
    <w:rsid w:val="0009098C"/>
    <w:rsid w:val="00090D44"/>
    <w:rsid w:val="00090E1B"/>
    <w:rsid w:val="00090E22"/>
    <w:rsid w:val="00090EEE"/>
    <w:rsid w:val="00090F69"/>
    <w:rsid w:val="000910A4"/>
    <w:rsid w:val="000910CC"/>
    <w:rsid w:val="00091329"/>
    <w:rsid w:val="00091375"/>
    <w:rsid w:val="00091379"/>
    <w:rsid w:val="0009148B"/>
    <w:rsid w:val="000914F8"/>
    <w:rsid w:val="00091524"/>
    <w:rsid w:val="00091575"/>
    <w:rsid w:val="00091650"/>
    <w:rsid w:val="0009183B"/>
    <w:rsid w:val="00091859"/>
    <w:rsid w:val="00091B85"/>
    <w:rsid w:val="00091BDF"/>
    <w:rsid w:val="00091C31"/>
    <w:rsid w:val="0009216D"/>
    <w:rsid w:val="0009236D"/>
    <w:rsid w:val="0009251B"/>
    <w:rsid w:val="0009251F"/>
    <w:rsid w:val="000925C4"/>
    <w:rsid w:val="00092639"/>
    <w:rsid w:val="000928AC"/>
    <w:rsid w:val="00092A99"/>
    <w:rsid w:val="00092E96"/>
    <w:rsid w:val="00093271"/>
    <w:rsid w:val="0009332F"/>
    <w:rsid w:val="0009341F"/>
    <w:rsid w:val="00093479"/>
    <w:rsid w:val="000934D7"/>
    <w:rsid w:val="0009369F"/>
    <w:rsid w:val="0009383B"/>
    <w:rsid w:val="00093D4C"/>
    <w:rsid w:val="00093F03"/>
    <w:rsid w:val="00093F17"/>
    <w:rsid w:val="00094472"/>
    <w:rsid w:val="000945F2"/>
    <w:rsid w:val="0009482D"/>
    <w:rsid w:val="00094AC4"/>
    <w:rsid w:val="00094D79"/>
    <w:rsid w:val="00094F20"/>
    <w:rsid w:val="00095031"/>
    <w:rsid w:val="000951E8"/>
    <w:rsid w:val="00095238"/>
    <w:rsid w:val="000952A2"/>
    <w:rsid w:val="000953F1"/>
    <w:rsid w:val="000954C2"/>
    <w:rsid w:val="00095601"/>
    <w:rsid w:val="00095641"/>
    <w:rsid w:val="000956EC"/>
    <w:rsid w:val="0009581D"/>
    <w:rsid w:val="00095DD6"/>
    <w:rsid w:val="00095DE4"/>
    <w:rsid w:val="00095E51"/>
    <w:rsid w:val="00096192"/>
    <w:rsid w:val="00096242"/>
    <w:rsid w:val="00096412"/>
    <w:rsid w:val="00096521"/>
    <w:rsid w:val="00096596"/>
    <w:rsid w:val="000965C8"/>
    <w:rsid w:val="00096787"/>
    <w:rsid w:val="000968B1"/>
    <w:rsid w:val="00096CC4"/>
    <w:rsid w:val="00096D3E"/>
    <w:rsid w:val="00096D89"/>
    <w:rsid w:val="0009708A"/>
    <w:rsid w:val="0009710E"/>
    <w:rsid w:val="00097201"/>
    <w:rsid w:val="000972F2"/>
    <w:rsid w:val="00097457"/>
    <w:rsid w:val="00097486"/>
    <w:rsid w:val="00097767"/>
    <w:rsid w:val="0009776C"/>
    <w:rsid w:val="00097777"/>
    <w:rsid w:val="000979A3"/>
    <w:rsid w:val="00097BEF"/>
    <w:rsid w:val="00097C3C"/>
    <w:rsid w:val="00097F9E"/>
    <w:rsid w:val="000A001B"/>
    <w:rsid w:val="000A00E9"/>
    <w:rsid w:val="000A04C5"/>
    <w:rsid w:val="000A0515"/>
    <w:rsid w:val="000A0519"/>
    <w:rsid w:val="000A0526"/>
    <w:rsid w:val="000A05D3"/>
    <w:rsid w:val="000A0723"/>
    <w:rsid w:val="000A0832"/>
    <w:rsid w:val="000A088B"/>
    <w:rsid w:val="000A0BFB"/>
    <w:rsid w:val="000A0CEA"/>
    <w:rsid w:val="000A0CEC"/>
    <w:rsid w:val="000A0D1A"/>
    <w:rsid w:val="000A0D4F"/>
    <w:rsid w:val="000A0FB0"/>
    <w:rsid w:val="000A1110"/>
    <w:rsid w:val="000A12F0"/>
    <w:rsid w:val="000A1559"/>
    <w:rsid w:val="000A1A91"/>
    <w:rsid w:val="000A1C73"/>
    <w:rsid w:val="000A200A"/>
    <w:rsid w:val="000A2077"/>
    <w:rsid w:val="000A2B90"/>
    <w:rsid w:val="000A2BF5"/>
    <w:rsid w:val="000A2D18"/>
    <w:rsid w:val="000A2D7A"/>
    <w:rsid w:val="000A2F7A"/>
    <w:rsid w:val="000A3666"/>
    <w:rsid w:val="000A3958"/>
    <w:rsid w:val="000A3B9F"/>
    <w:rsid w:val="000A3BA5"/>
    <w:rsid w:val="000A3BE6"/>
    <w:rsid w:val="000A3C14"/>
    <w:rsid w:val="000A3DBC"/>
    <w:rsid w:val="000A3DD8"/>
    <w:rsid w:val="000A3E8C"/>
    <w:rsid w:val="000A3F42"/>
    <w:rsid w:val="000A401C"/>
    <w:rsid w:val="000A4084"/>
    <w:rsid w:val="000A419E"/>
    <w:rsid w:val="000A4294"/>
    <w:rsid w:val="000A446C"/>
    <w:rsid w:val="000A44AF"/>
    <w:rsid w:val="000A462C"/>
    <w:rsid w:val="000A4633"/>
    <w:rsid w:val="000A470A"/>
    <w:rsid w:val="000A4934"/>
    <w:rsid w:val="000A4BA3"/>
    <w:rsid w:val="000A4BDA"/>
    <w:rsid w:val="000A4C71"/>
    <w:rsid w:val="000A4D8C"/>
    <w:rsid w:val="000A510E"/>
    <w:rsid w:val="000A548D"/>
    <w:rsid w:val="000A54BA"/>
    <w:rsid w:val="000A555D"/>
    <w:rsid w:val="000A5561"/>
    <w:rsid w:val="000A55D1"/>
    <w:rsid w:val="000A579C"/>
    <w:rsid w:val="000A5941"/>
    <w:rsid w:val="000A59C8"/>
    <w:rsid w:val="000A5A2C"/>
    <w:rsid w:val="000A5AAF"/>
    <w:rsid w:val="000A5B3F"/>
    <w:rsid w:val="000A5CD7"/>
    <w:rsid w:val="000A5D6E"/>
    <w:rsid w:val="000A5E43"/>
    <w:rsid w:val="000A670B"/>
    <w:rsid w:val="000A676E"/>
    <w:rsid w:val="000A6857"/>
    <w:rsid w:val="000A6999"/>
    <w:rsid w:val="000A6B51"/>
    <w:rsid w:val="000A6C2C"/>
    <w:rsid w:val="000A6C60"/>
    <w:rsid w:val="000A6D2D"/>
    <w:rsid w:val="000A6E0C"/>
    <w:rsid w:val="000A7072"/>
    <w:rsid w:val="000A7223"/>
    <w:rsid w:val="000A731D"/>
    <w:rsid w:val="000A7556"/>
    <w:rsid w:val="000A7730"/>
    <w:rsid w:val="000A77BC"/>
    <w:rsid w:val="000A7947"/>
    <w:rsid w:val="000A7B9A"/>
    <w:rsid w:val="000A7C11"/>
    <w:rsid w:val="000A7ED1"/>
    <w:rsid w:val="000A7F86"/>
    <w:rsid w:val="000A7FD9"/>
    <w:rsid w:val="000B039E"/>
    <w:rsid w:val="000B056B"/>
    <w:rsid w:val="000B05B4"/>
    <w:rsid w:val="000B0645"/>
    <w:rsid w:val="000B06F3"/>
    <w:rsid w:val="000B07CC"/>
    <w:rsid w:val="000B098E"/>
    <w:rsid w:val="000B09B6"/>
    <w:rsid w:val="000B09EF"/>
    <w:rsid w:val="000B0A29"/>
    <w:rsid w:val="000B0C34"/>
    <w:rsid w:val="000B0C5B"/>
    <w:rsid w:val="000B0FB2"/>
    <w:rsid w:val="000B0FE1"/>
    <w:rsid w:val="000B1177"/>
    <w:rsid w:val="000B11FA"/>
    <w:rsid w:val="000B13D3"/>
    <w:rsid w:val="000B1463"/>
    <w:rsid w:val="000B15DC"/>
    <w:rsid w:val="000B168C"/>
    <w:rsid w:val="000B1718"/>
    <w:rsid w:val="000B1788"/>
    <w:rsid w:val="000B17DC"/>
    <w:rsid w:val="000B192F"/>
    <w:rsid w:val="000B19CC"/>
    <w:rsid w:val="000B2313"/>
    <w:rsid w:val="000B2336"/>
    <w:rsid w:val="000B247F"/>
    <w:rsid w:val="000B2586"/>
    <w:rsid w:val="000B279A"/>
    <w:rsid w:val="000B286D"/>
    <w:rsid w:val="000B28A9"/>
    <w:rsid w:val="000B293A"/>
    <w:rsid w:val="000B2DCC"/>
    <w:rsid w:val="000B2E51"/>
    <w:rsid w:val="000B3015"/>
    <w:rsid w:val="000B3185"/>
    <w:rsid w:val="000B3276"/>
    <w:rsid w:val="000B34FB"/>
    <w:rsid w:val="000B356F"/>
    <w:rsid w:val="000B37D6"/>
    <w:rsid w:val="000B3AA9"/>
    <w:rsid w:val="000B3BB3"/>
    <w:rsid w:val="000B3CC8"/>
    <w:rsid w:val="000B3D51"/>
    <w:rsid w:val="000B3E13"/>
    <w:rsid w:val="000B3FD9"/>
    <w:rsid w:val="000B459A"/>
    <w:rsid w:val="000B45CB"/>
    <w:rsid w:val="000B45FF"/>
    <w:rsid w:val="000B465B"/>
    <w:rsid w:val="000B46DC"/>
    <w:rsid w:val="000B4727"/>
    <w:rsid w:val="000B48CA"/>
    <w:rsid w:val="000B48D7"/>
    <w:rsid w:val="000B4A23"/>
    <w:rsid w:val="000B4C27"/>
    <w:rsid w:val="000B51A7"/>
    <w:rsid w:val="000B5424"/>
    <w:rsid w:val="000B55E2"/>
    <w:rsid w:val="000B5986"/>
    <w:rsid w:val="000B5AB0"/>
    <w:rsid w:val="000B5D34"/>
    <w:rsid w:val="000B5DFC"/>
    <w:rsid w:val="000B5E5C"/>
    <w:rsid w:val="000B6020"/>
    <w:rsid w:val="000B6057"/>
    <w:rsid w:val="000B61E9"/>
    <w:rsid w:val="000B62DE"/>
    <w:rsid w:val="000B6342"/>
    <w:rsid w:val="000B640E"/>
    <w:rsid w:val="000B6A9D"/>
    <w:rsid w:val="000B6C45"/>
    <w:rsid w:val="000B6DBA"/>
    <w:rsid w:val="000B6FA5"/>
    <w:rsid w:val="000B7078"/>
    <w:rsid w:val="000B710E"/>
    <w:rsid w:val="000B71AE"/>
    <w:rsid w:val="000B731C"/>
    <w:rsid w:val="000B75C4"/>
    <w:rsid w:val="000B7623"/>
    <w:rsid w:val="000B773C"/>
    <w:rsid w:val="000B7DE8"/>
    <w:rsid w:val="000B7F54"/>
    <w:rsid w:val="000C0054"/>
    <w:rsid w:val="000C00D9"/>
    <w:rsid w:val="000C015C"/>
    <w:rsid w:val="000C01DC"/>
    <w:rsid w:val="000C0464"/>
    <w:rsid w:val="000C054B"/>
    <w:rsid w:val="000C0789"/>
    <w:rsid w:val="000C0864"/>
    <w:rsid w:val="000C093A"/>
    <w:rsid w:val="000C0969"/>
    <w:rsid w:val="000C098E"/>
    <w:rsid w:val="000C0AAC"/>
    <w:rsid w:val="000C0B90"/>
    <w:rsid w:val="000C0BE9"/>
    <w:rsid w:val="000C0DE2"/>
    <w:rsid w:val="000C0FDC"/>
    <w:rsid w:val="000C115A"/>
    <w:rsid w:val="000C158A"/>
    <w:rsid w:val="000C1754"/>
    <w:rsid w:val="000C18CC"/>
    <w:rsid w:val="000C1B2B"/>
    <w:rsid w:val="000C201E"/>
    <w:rsid w:val="000C23B1"/>
    <w:rsid w:val="000C2447"/>
    <w:rsid w:val="000C246F"/>
    <w:rsid w:val="000C250D"/>
    <w:rsid w:val="000C26A1"/>
    <w:rsid w:val="000C2727"/>
    <w:rsid w:val="000C2734"/>
    <w:rsid w:val="000C27C1"/>
    <w:rsid w:val="000C2A55"/>
    <w:rsid w:val="000C2C5C"/>
    <w:rsid w:val="000C2D18"/>
    <w:rsid w:val="000C2D28"/>
    <w:rsid w:val="000C2DDB"/>
    <w:rsid w:val="000C2EDF"/>
    <w:rsid w:val="000C2F1D"/>
    <w:rsid w:val="000C3024"/>
    <w:rsid w:val="000C33F2"/>
    <w:rsid w:val="000C3715"/>
    <w:rsid w:val="000C37A7"/>
    <w:rsid w:val="000C38C1"/>
    <w:rsid w:val="000C38FD"/>
    <w:rsid w:val="000C39DB"/>
    <w:rsid w:val="000C3A3C"/>
    <w:rsid w:val="000C3AF6"/>
    <w:rsid w:val="000C3CA1"/>
    <w:rsid w:val="000C400A"/>
    <w:rsid w:val="000C40D4"/>
    <w:rsid w:val="000C4154"/>
    <w:rsid w:val="000C42DF"/>
    <w:rsid w:val="000C4407"/>
    <w:rsid w:val="000C441D"/>
    <w:rsid w:val="000C45DF"/>
    <w:rsid w:val="000C47CE"/>
    <w:rsid w:val="000C482C"/>
    <w:rsid w:val="000C48CE"/>
    <w:rsid w:val="000C48DC"/>
    <w:rsid w:val="000C4A09"/>
    <w:rsid w:val="000C4A27"/>
    <w:rsid w:val="000C4AAD"/>
    <w:rsid w:val="000C50D7"/>
    <w:rsid w:val="000C5122"/>
    <w:rsid w:val="000C5203"/>
    <w:rsid w:val="000C527D"/>
    <w:rsid w:val="000C52B0"/>
    <w:rsid w:val="000C540C"/>
    <w:rsid w:val="000C55B8"/>
    <w:rsid w:val="000C55CB"/>
    <w:rsid w:val="000C5B63"/>
    <w:rsid w:val="000C5C93"/>
    <w:rsid w:val="000C5D1C"/>
    <w:rsid w:val="000C60B1"/>
    <w:rsid w:val="000C64F2"/>
    <w:rsid w:val="000C6700"/>
    <w:rsid w:val="000C686E"/>
    <w:rsid w:val="000C6B9E"/>
    <w:rsid w:val="000C6CCF"/>
    <w:rsid w:val="000C6D06"/>
    <w:rsid w:val="000C716A"/>
    <w:rsid w:val="000C72DF"/>
    <w:rsid w:val="000C751B"/>
    <w:rsid w:val="000C7637"/>
    <w:rsid w:val="000C76EE"/>
    <w:rsid w:val="000C7725"/>
    <w:rsid w:val="000C773C"/>
    <w:rsid w:val="000C7818"/>
    <w:rsid w:val="000C7829"/>
    <w:rsid w:val="000C7D96"/>
    <w:rsid w:val="000C7DCA"/>
    <w:rsid w:val="000C7E05"/>
    <w:rsid w:val="000C7E7A"/>
    <w:rsid w:val="000C7F05"/>
    <w:rsid w:val="000D01D0"/>
    <w:rsid w:val="000D0284"/>
    <w:rsid w:val="000D0378"/>
    <w:rsid w:val="000D056E"/>
    <w:rsid w:val="000D05F4"/>
    <w:rsid w:val="000D063C"/>
    <w:rsid w:val="000D0654"/>
    <w:rsid w:val="000D06FB"/>
    <w:rsid w:val="000D083C"/>
    <w:rsid w:val="000D0897"/>
    <w:rsid w:val="000D0B6A"/>
    <w:rsid w:val="000D0D0C"/>
    <w:rsid w:val="000D0D0F"/>
    <w:rsid w:val="000D0D8A"/>
    <w:rsid w:val="000D0FCC"/>
    <w:rsid w:val="000D10FD"/>
    <w:rsid w:val="000D11CE"/>
    <w:rsid w:val="000D125D"/>
    <w:rsid w:val="000D148C"/>
    <w:rsid w:val="000D1512"/>
    <w:rsid w:val="000D1516"/>
    <w:rsid w:val="000D1780"/>
    <w:rsid w:val="000D1941"/>
    <w:rsid w:val="000D1A49"/>
    <w:rsid w:val="000D1E5C"/>
    <w:rsid w:val="000D1F7B"/>
    <w:rsid w:val="000D20CE"/>
    <w:rsid w:val="000D2353"/>
    <w:rsid w:val="000D235B"/>
    <w:rsid w:val="000D25FE"/>
    <w:rsid w:val="000D278A"/>
    <w:rsid w:val="000D2932"/>
    <w:rsid w:val="000D2977"/>
    <w:rsid w:val="000D2B91"/>
    <w:rsid w:val="000D2C0F"/>
    <w:rsid w:val="000D2E41"/>
    <w:rsid w:val="000D2FAD"/>
    <w:rsid w:val="000D3036"/>
    <w:rsid w:val="000D3322"/>
    <w:rsid w:val="000D332D"/>
    <w:rsid w:val="000D3380"/>
    <w:rsid w:val="000D3407"/>
    <w:rsid w:val="000D347C"/>
    <w:rsid w:val="000D37B4"/>
    <w:rsid w:val="000D3914"/>
    <w:rsid w:val="000D3A0D"/>
    <w:rsid w:val="000D3D07"/>
    <w:rsid w:val="000D3D21"/>
    <w:rsid w:val="000D3D8F"/>
    <w:rsid w:val="000D3DD0"/>
    <w:rsid w:val="000D3DE6"/>
    <w:rsid w:val="000D40A6"/>
    <w:rsid w:val="000D420C"/>
    <w:rsid w:val="000D4746"/>
    <w:rsid w:val="000D47CF"/>
    <w:rsid w:val="000D4846"/>
    <w:rsid w:val="000D49A0"/>
    <w:rsid w:val="000D4AFE"/>
    <w:rsid w:val="000D4BD4"/>
    <w:rsid w:val="000D4BF3"/>
    <w:rsid w:val="000D4C51"/>
    <w:rsid w:val="000D4CD4"/>
    <w:rsid w:val="000D4E80"/>
    <w:rsid w:val="000D4F81"/>
    <w:rsid w:val="000D4FEC"/>
    <w:rsid w:val="000D508D"/>
    <w:rsid w:val="000D5275"/>
    <w:rsid w:val="000D53AF"/>
    <w:rsid w:val="000D543F"/>
    <w:rsid w:val="000D5606"/>
    <w:rsid w:val="000D5818"/>
    <w:rsid w:val="000D5824"/>
    <w:rsid w:val="000D5852"/>
    <w:rsid w:val="000D5895"/>
    <w:rsid w:val="000D5AEA"/>
    <w:rsid w:val="000D5C87"/>
    <w:rsid w:val="000D5CF9"/>
    <w:rsid w:val="000D5D58"/>
    <w:rsid w:val="000D5E34"/>
    <w:rsid w:val="000D6168"/>
    <w:rsid w:val="000D61A6"/>
    <w:rsid w:val="000D631C"/>
    <w:rsid w:val="000D6579"/>
    <w:rsid w:val="000D658E"/>
    <w:rsid w:val="000D6669"/>
    <w:rsid w:val="000D6734"/>
    <w:rsid w:val="000D684C"/>
    <w:rsid w:val="000D6B24"/>
    <w:rsid w:val="000D6BCA"/>
    <w:rsid w:val="000D6EF0"/>
    <w:rsid w:val="000D6F0D"/>
    <w:rsid w:val="000D6F9C"/>
    <w:rsid w:val="000D7086"/>
    <w:rsid w:val="000D743B"/>
    <w:rsid w:val="000D7464"/>
    <w:rsid w:val="000D75C8"/>
    <w:rsid w:val="000D765B"/>
    <w:rsid w:val="000D7694"/>
    <w:rsid w:val="000D77A3"/>
    <w:rsid w:val="000D7819"/>
    <w:rsid w:val="000D7E7B"/>
    <w:rsid w:val="000D7F11"/>
    <w:rsid w:val="000E00A2"/>
    <w:rsid w:val="000E01C9"/>
    <w:rsid w:val="000E0646"/>
    <w:rsid w:val="000E0817"/>
    <w:rsid w:val="000E08A0"/>
    <w:rsid w:val="000E0BE2"/>
    <w:rsid w:val="000E0D29"/>
    <w:rsid w:val="000E0FFA"/>
    <w:rsid w:val="000E12AD"/>
    <w:rsid w:val="000E12D5"/>
    <w:rsid w:val="000E1525"/>
    <w:rsid w:val="000E15D8"/>
    <w:rsid w:val="000E16D9"/>
    <w:rsid w:val="000E178F"/>
    <w:rsid w:val="000E17C5"/>
    <w:rsid w:val="000E19E2"/>
    <w:rsid w:val="000E1AE7"/>
    <w:rsid w:val="000E1C0C"/>
    <w:rsid w:val="000E22CD"/>
    <w:rsid w:val="000E232A"/>
    <w:rsid w:val="000E23D6"/>
    <w:rsid w:val="000E23DE"/>
    <w:rsid w:val="000E24CA"/>
    <w:rsid w:val="000E2741"/>
    <w:rsid w:val="000E2928"/>
    <w:rsid w:val="000E293C"/>
    <w:rsid w:val="000E2973"/>
    <w:rsid w:val="000E2A4C"/>
    <w:rsid w:val="000E2C5A"/>
    <w:rsid w:val="000E2D70"/>
    <w:rsid w:val="000E2D9A"/>
    <w:rsid w:val="000E2D9D"/>
    <w:rsid w:val="000E2FE6"/>
    <w:rsid w:val="000E315F"/>
    <w:rsid w:val="000E32D4"/>
    <w:rsid w:val="000E32F4"/>
    <w:rsid w:val="000E3322"/>
    <w:rsid w:val="000E3519"/>
    <w:rsid w:val="000E3676"/>
    <w:rsid w:val="000E3703"/>
    <w:rsid w:val="000E3A4C"/>
    <w:rsid w:val="000E3A4E"/>
    <w:rsid w:val="000E3B06"/>
    <w:rsid w:val="000E3C05"/>
    <w:rsid w:val="000E3D36"/>
    <w:rsid w:val="000E3EA3"/>
    <w:rsid w:val="000E3EAC"/>
    <w:rsid w:val="000E3F63"/>
    <w:rsid w:val="000E40B8"/>
    <w:rsid w:val="000E43A4"/>
    <w:rsid w:val="000E459F"/>
    <w:rsid w:val="000E4869"/>
    <w:rsid w:val="000E4B21"/>
    <w:rsid w:val="000E4C6E"/>
    <w:rsid w:val="000E4F29"/>
    <w:rsid w:val="000E4FB1"/>
    <w:rsid w:val="000E51D5"/>
    <w:rsid w:val="000E567C"/>
    <w:rsid w:val="000E58E7"/>
    <w:rsid w:val="000E5B0B"/>
    <w:rsid w:val="000E5CAA"/>
    <w:rsid w:val="000E5CE0"/>
    <w:rsid w:val="000E5EEC"/>
    <w:rsid w:val="000E5EF9"/>
    <w:rsid w:val="000E5F21"/>
    <w:rsid w:val="000E6010"/>
    <w:rsid w:val="000E60C1"/>
    <w:rsid w:val="000E61F4"/>
    <w:rsid w:val="000E62AC"/>
    <w:rsid w:val="000E6635"/>
    <w:rsid w:val="000E673E"/>
    <w:rsid w:val="000E6902"/>
    <w:rsid w:val="000E6950"/>
    <w:rsid w:val="000E6AC0"/>
    <w:rsid w:val="000E6DC5"/>
    <w:rsid w:val="000E6EDD"/>
    <w:rsid w:val="000E6F23"/>
    <w:rsid w:val="000E72D1"/>
    <w:rsid w:val="000E745F"/>
    <w:rsid w:val="000E76EF"/>
    <w:rsid w:val="000E7710"/>
    <w:rsid w:val="000E78FB"/>
    <w:rsid w:val="000E79C4"/>
    <w:rsid w:val="000E7D3C"/>
    <w:rsid w:val="000E7E13"/>
    <w:rsid w:val="000E7F0F"/>
    <w:rsid w:val="000F0189"/>
    <w:rsid w:val="000F019B"/>
    <w:rsid w:val="000F037E"/>
    <w:rsid w:val="000F03A8"/>
    <w:rsid w:val="000F050D"/>
    <w:rsid w:val="000F05CB"/>
    <w:rsid w:val="000F0772"/>
    <w:rsid w:val="000F09B4"/>
    <w:rsid w:val="000F09BC"/>
    <w:rsid w:val="000F0BA5"/>
    <w:rsid w:val="000F0D4F"/>
    <w:rsid w:val="000F11C4"/>
    <w:rsid w:val="000F124B"/>
    <w:rsid w:val="000F1420"/>
    <w:rsid w:val="000F149F"/>
    <w:rsid w:val="000F14C0"/>
    <w:rsid w:val="000F160B"/>
    <w:rsid w:val="000F17D0"/>
    <w:rsid w:val="000F1A05"/>
    <w:rsid w:val="000F1B31"/>
    <w:rsid w:val="000F1FCA"/>
    <w:rsid w:val="000F2051"/>
    <w:rsid w:val="000F216E"/>
    <w:rsid w:val="000F21AB"/>
    <w:rsid w:val="000F221D"/>
    <w:rsid w:val="000F2588"/>
    <w:rsid w:val="000F2765"/>
    <w:rsid w:val="000F29F3"/>
    <w:rsid w:val="000F2A35"/>
    <w:rsid w:val="000F2E8A"/>
    <w:rsid w:val="000F2EC1"/>
    <w:rsid w:val="000F3110"/>
    <w:rsid w:val="000F3334"/>
    <w:rsid w:val="000F34A8"/>
    <w:rsid w:val="000F34AF"/>
    <w:rsid w:val="000F34F0"/>
    <w:rsid w:val="000F361E"/>
    <w:rsid w:val="000F3636"/>
    <w:rsid w:val="000F36C1"/>
    <w:rsid w:val="000F3964"/>
    <w:rsid w:val="000F3970"/>
    <w:rsid w:val="000F39A9"/>
    <w:rsid w:val="000F3A46"/>
    <w:rsid w:val="000F3A94"/>
    <w:rsid w:val="000F3AC3"/>
    <w:rsid w:val="000F3BEC"/>
    <w:rsid w:val="000F3CCE"/>
    <w:rsid w:val="000F3CD2"/>
    <w:rsid w:val="000F3D4A"/>
    <w:rsid w:val="000F3DED"/>
    <w:rsid w:val="000F3F5F"/>
    <w:rsid w:val="000F493C"/>
    <w:rsid w:val="000F4B47"/>
    <w:rsid w:val="000F4C42"/>
    <w:rsid w:val="000F4D0E"/>
    <w:rsid w:val="000F5085"/>
    <w:rsid w:val="000F5160"/>
    <w:rsid w:val="000F5225"/>
    <w:rsid w:val="000F5241"/>
    <w:rsid w:val="000F574A"/>
    <w:rsid w:val="000F5B38"/>
    <w:rsid w:val="000F5E17"/>
    <w:rsid w:val="000F5EA7"/>
    <w:rsid w:val="000F5F70"/>
    <w:rsid w:val="000F6058"/>
    <w:rsid w:val="000F616B"/>
    <w:rsid w:val="000F64A7"/>
    <w:rsid w:val="000F6552"/>
    <w:rsid w:val="000F65A6"/>
    <w:rsid w:val="000F66ED"/>
    <w:rsid w:val="000F6774"/>
    <w:rsid w:val="000F6B45"/>
    <w:rsid w:val="000F7078"/>
    <w:rsid w:val="000F70B6"/>
    <w:rsid w:val="000F7161"/>
    <w:rsid w:val="000F7478"/>
    <w:rsid w:val="000F7829"/>
    <w:rsid w:val="000F786A"/>
    <w:rsid w:val="000F78B0"/>
    <w:rsid w:val="000F7921"/>
    <w:rsid w:val="000F798F"/>
    <w:rsid w:val="000F7A03"/>
    <w:rsid w:val="000F7A9D"/>
    <w:rsid w:val="000F7B45"/>
    <w:rsid w:val="000F7D17"/>
    <w:rsid w:val="000F7D91"/>
    <w:rsid w:val="0010000B"/>
    <w:rsid w:val="0010001D"/>
    <w:rsid w:val="0010012C"/>
    <w:rsid w:val="0010028A"/>
    <w:rsid w:val="001002CB"/>
    <w:rsid w:val="001003A7"/>
    <w:rsid w:val="001005B7"/>
    <w:rsid w:val="00100618"/>
    <w:rsid w:val="00100769"/>
    <w:rsid w:val="00100816"/>
    <w:rsid w:val="00100BE2"/>
    <w:rsid w:val="00100CF5"/>
    <w:rsid w:val="00100EB0"/>
    <w:rsid w:val="001010A6"/>
    <w:rsid w:val="00101159"/>
    <w:rsid w:val="001011D1"/>
    <w:rsid w:val="00101596"/>
    <w:rsid w:val="00101909"/>
    <w:rsid w:val="00101B84"/>
    <w:rsid w:val="00101DCD"/>
    <w:rsid w:val="00102372"/>
    <w:rsid w:val="00102453"/>
    <w:rsid w:val="001024B3"/>
    <w:rsid w:val="0010261E"/>
    <w:rsid w:val="0010276D"/>
    <w:rsid w:val="00102C07"/>
    <w:rsid w:val="00102D34"/>
    <w:rsid w:val="00102D5E"/>
    <w:rsid w:val="00102E42"/>
    <w:rsid w:val="001035F4"/>
    <w:rsid w:val="001036BE"/>
    <w:rsid w:val="001037B4"/>
    <w:rsid w:val="001039DB"/>
    <w:rsid w:val="00103CCE"/>
    <w:rsid w:val="00103E0C"/>
    <w:rsid w:val="00103E63"/>
    <w:rsid w:val="00103E8D"/>
    <w:rsid w:val="00103EBA"/>
    <w:rsid w:val="00103EBD"/>
    <w:rsid w:val="00103EBE"/>
    <w:rsid w:val="00103EE2"/>
    <w:rsid w:val="00104263"/>
    <w:rsid w:val="00104442"/>
    <w:rsid w:val="00104494"/>
    <w:rsid w:val="001045F1"/>
    <w:rsid w:val="00104614"/>
    <w:rsid w:val="001046E0"/>
    <w:rsid w:val="0010473C"/>
    <w:rsid w:val="0010478F"/>
    <w:rsid w:val="001047F1"/>
    <w:rsid w:val="00104880"/>
    <w:rsid w:val="00104A8F"/>
    <w:rsid w:val="00104B01"/>
    <w:rsid w:val="00104B57"/>
    <w:rsid w:val="00104B7E"/>
    <w:rsid w:val="00104CC1"/>
    <w:rsid w:val="00105124"/>
    <w:rsid w:val="001051A0"/>
    <w:rsid w:val="00105282"/>
    <w:rsid w:val="001055F2"/>
    <w:rsid w:val="00105634"/>
    <w:rsid w:val="001058B6"/>
    <w:rsid w:val="001059E7"/>
    <w:rsid w:val="00106315"/>
    <w:rsid w:val="001064AD"/>
    <w:rsid w:val="00106798"/>
    <w:rsid w:val="00106AA0"/>
    <w:rsid w:val="00106B4E"/>
    <w:rsid w:val="00106BB5"/>
    <w:rsid w:val="00106C84"/>
    <w:rsid w:val="00106E04"/>
    <w:rsid w:val="00106EF8"/>
    <w:rsid w:val="00106F8C"/>
    <w:rsid w:val="00106FB4"/>
    <w:rsid w:val="00107026"/>
    <w:rsid w:val="00107115"/>
    <w:rsid w:val="00107138"/>
    <w:rsid w:val="001072B3"/>
    <w:rsid w:val="001072D6"/>
    <w:rsid w:val="00107304"/>
    <w:rsid w:val="0010765F"/>
    <w:rsid w:val="00107743"/>
    <w:rsid w:val="0010776B"/>
    <w:rsid w:val="001077A5"/>
    <w:rsid w:val="00107898"/>
    <w:rsid w:val="00107972"/>
    <w:rsid w:val="00107B14"/>
    <w:rsid w:val="00107B56"/>
    <w:rsid w:val="00107D50"/>
    <w:rsid w:val="00107DB1"/>
    <w:rsid w:val="00107DD8"/>
    <w:rsid w:val="00107EC7"/>
    <w:rsid w:val="00110185"/>
    <w:rsid w:val="00110190"/>
    <w:rsid w:val="00110203"/>
    <w:rsid w:val="0011026D"/>
    <w:rsid w:val="00110391"/>
    <w:rsid w:val="00110443"/>
    <w:rsid w:val="001104C9"/>
    <w:rsid w:val="00110677"/>
    <w:rsid w:val="001106DB"/>
    <w:rsid w:val="001106FA"/>
    <w:rsid w:val="0011071C"/>
    <w:rsid w:val="00110735"/>
    <w:rsid w:val="0011089D"/>
    <w:rsid w:val="001108A4"/>
    <w:rsid w:val="001109A7"/>
    <w:rsid w:val="00110C4D"/>
    <w:rsid w:val="00110DA0"/>
    <w:rsid w:val="00110F1B"/>
    <w:rsid w:val="00110F42"/>
    <w:rsid w:val="00110FF3"/>
    <w:rsid w:val="001111E6"/>
    <w:rsid w:val="00111659"/>
    <w:rsid w:val="00111728"/>
    <w:rsid w:val="001117E8"/>
    <w:rsid w:val="00111859"/>
    <w:rsid w:val="00111C92"/>
    <w:rsid w:val="00111CE2"/>
    <w:rsid w:val="00112086"/>
    <w:rsid w:val="001121E5"/>
    <w:rsid w:val="0011225F"/>
    <w:rsid w:val="00112285"/>
    <w:rsid w:val="001123FA"/>
    <w:rsid w:val="001124E8"/>
    <w:rsid w:val="001124FE"/>
    <w:rsid w:val="00112570"/>
    <w:rsid w:val="00112868"/>
    <w:rsid w:val="00112AB2"/>
    <w:rsid w:val="00112B3A"/>
    <w:rsid w:val="00112D73"/>
    <w:rsid w:val="00112DD2"/>
    <w:rsid w:val="00112EAA"/>
    <w:rsid w:val="00112ED1"/>
    <w:rsid w:val="00112F5F"/>
    <w:rsid w:val="001132CE"/>
    <w:rsid w:val="00113317"/>
    <w:rsid w:val="00113529"/>
    <w:rsid w:val="00113538"/>
    <w:rsid w:val="0011361F"/>
    <w:rsid w:val="00113B15"/>
    <w:rsid w:val="00113D37"/>
    <w:rsid w:val="001140C8"/>
    <w:rsid w:val="001140DC"/>
    <w:rsid w:val="00114152"/>
    <w:rsid w:val="001143C5"/>
    <w:rsid w:val="001144A6"/>
    <w:rsid w:val="001144EA"/>
    <w:rsid w:val="00114517"/>
    <w:rsid w:val="00114680"/>
    <w:rsid w:val="00114726"/>
    <w:rsid w:val="001147FC"/>
    <w:rsid w:val="0011490F"/>
    <w:rsid w:val="00114932"/>
    <w:rsid w:val="0011498D"/>
    <w:rsid w:val="00114AE6"/>
    <w:rsid w:val="00114B0A"/>
    <w:rsid w:val="00114D97"/>
    <w:rsid w:val="00114ED1"/>
    <w:rsid w:val="00114F02"/>
    <w:rsid w:val="00115104"/>
    <w:rsid w:val="00115370"/>
    <w:rsid w:val="0011543E"/>
    <w:rsid w:val="0011571F"/>
    <w:rsid w:val="00115CB0"/>
    <w:rsid w:val="00115D0A"/>
    <w:rsid w:val="00115E21"/>
    <w:rsid w:val="00115F0D"/>
    <w:rsid w:val="00116363"/>
    <w:rsid w:val="001163F3"/>
    <w:rsid w:val="00116454"/>
    <w:rsid w:val="0011666B"/>
    <w:rsid w:val="00116742"/>
    <w:rsid w:val="0011695B"/>
    <w:rsid w:val="001169B8"/>
    <w:rsid w:val="00116B2D"/>
    <w:rsid w:val="00116B74"/>
    <w:rsid w:val="00116D1E"/>
    <w:rsid w:val="00116E22"/>
    <w:rsid w:val="00116E80"/>
    <w:rsid w:val="00116FC4"/>
    <w:rsid w:val="001172A7"/>
    <w:rsid w:val="001172E0"/>
    <w:rsid w:val="00117366"/>
    <w:rsid w:val="00117401"/>
    <w:rsid w:val="001174C7"/>
    <w:rsid w:val="0011762D"/>
    <w:rsid w:val="00117677"/>
    <w:rsid w:val="00117CBF"/>
    <w:rsid w:val="00117CD9"/>
    <w:rsid w:val="00117F22"/>
    <w:rsid w:val="00117F70"/>
    <w:rsid w:val="00117F92"/>
    <w:rsid w:val="00117FB0"/>
    <w:rsid w:val="00120398"/>
    <w:rsid w:val="00120559"/>
    <w:rsid w:val="00120927"/>
    <w:rsid w:val="00120A0A"/>
    <w:rsid w:val="00120A35"/>
    <w:rsid w:val="00120AF3"/>
    <w:rsid w:val="00120B22"/>
    <w:rsid w:val="00120DF5"/>
    <w:rsid w:val="001212EB"/>
    <w:rsid w:val="00121312"/>
    <w:rsid w:val="00121320"/>
    <w:rsid w:val="001218B4"/>
    <w:rsid w:val="00121E94"/>
    <w:rsid w:val="0012205A"/>
    <w:rsid w:val="00122280"/>
    <w:rsid w:val="0012242F"/>
    <w:rsid w:val="001225D2"/>
    <w:rsid w:val="00122839"/>
    <w:rsid w:val="0012285A"/>
    <w:rsid w:val="00122A5A"/>
    <w:rsid w:val="00122B38"/>
    <w:rsid w:val="001230F2"/>
    <w:rsid w:val="00123113"/>
    <w:rsid w:val="00123479"/>
    <w:rsid w:val="001235A7"/>
    <w:rsid w:val="00123639"/>
    <w:rsid w:val="00123764"/>
    <w:rsid w:val="001237B6"/>
    <w:rsid w:val="00123997"/>
    <w:rsid w:val="00123A9B"/>
    <w:rsid w:val="00123B73"/>
    <w:rsid w:val="00123C58"/>
    <w:rsid w:val="00123CC3"/>
    <w:rsid w:val="00123E20"/>
    <w:rsid w:val="001240A0"/>
    <w:rsid w:val="00124104"/>
    <w:rsid w:val="00124235"/>
    <w:rsid w:val="001242FC"/>
    <w:rsid w:val="001243F8"/>
    <w:rsid w:val="00124893"/>
    <w:rsid w:val="00124B09"/>
    <w:rsid w:val="00124C50"/>
    <w:rsid w:val="00124F34"/>
    <w:rsid w:val="00125069"/>
    <w:rsid w:val="00125079"/>
    <w:rsid w:val="001250AC"/>
    <w:rsid w:val="001252C6"/>
    <w:rsid w:val="0012539A"/>
    <w:rsid w:val="001253AA"/>
    <w:rsid w:val="001253AE"/>
    <w:rsid w:val="001253F6"/>
    <w:rsid w:val="001256AE"/>
    <w:rsid w:val="001256F6"/>
    <w:rsid w:val="001257E1"/>
    <w:rsid w:val="00125880"/>
    <w:rsid w:val="0012592B"/>
    <w:rsid w:val="001259A6"/>
    <w:rsid w:val="00125CB2"/>
    <w:rsid w:val="00125DF1"/>
    <w:rsid w:val="00125E16"/>
    <w:rsid w:val="00126034"/>
    <w:rsid w:val="0012617D"/>
    <w:rsid w:val="00126391"/>
    <w:rsid w:val="001265A8"/>
    <w:rsid w:val="001266BD"/>
    <w:rsid w:val="001266C2"/>
    <w:rsid w:val="00126971"/>
    <w:rsid w:val="00126BA3"/>
    <w:rsid w:val="00126BC1"/>
    <w:rsid w:val="00126E73"/>
    <w:rsid w:val="00126EF9"/>
    <w:rsid w:val="00126F69"/>
    <w:rsid w:val="00126F8B"/>
    <w:rsid w:val="0012710E"/>
    <w:rsid w:val="0012720C"/>
    <w:rsid w:val="00127310"/>
    <w:rsid w:val="001273BC"/>
    <w:rsid w:val="001277AE"/>
    <w:rsid w:val="00127A0A"/>
    <w:rsid w:val="00127A6A"/>
    <w:rsid w:val="00127AA9"/>
    <w:rsid w:val="00127B0B"/>
    <w:rsid w:val="00127B52"/>
    <w:rsid w:val="00127C24"/>
    <w:rsid w:val="00127CB1"/>
    <w:rsid w:val="00127D73"/>
    <w:rsid w:val="00127FE3"/>
    <w:rsid w:val="001300EB"/>
    <w:rsid w:val="0013013D"/>
    <w:rsid w:val="00130517"/>
    <w:rsid w:val="00130783"/>
    <w:rsid w:val="00130A19"/>
    <w:rsid w:val="00130CB4"/>
    <w:rsid w:val="00130D56"/>
    <w:rsid w:val="00131146"/>
    <w:rsid w:val="00131225"/>
    <w:rsid w:val="001315EA"/>
    <w:rsid w:val="00131B0E"/>
    <w:rsid w:val="00131B28"/>
    <w:rsid w:val="00131C58"/>
    <w:rsid w:val="00131F51"/>
    <w:rsid w:val="00131F8F"/>
    <w:rsid w:val="00132405"/>
    <w:rsid w:val="00132479"/>
    <w:rsid w:val="001325FC"/>
    <w:rsid w:val="00132AD4"/>
    <w:rsid w:val="00132B10"/>
    <w:rsid w:val="00132C2D"/>
    <w:rsid w:val="00132D1D"/>
    <w:rsid w:val="00132D39"/>
    <w:rsid w:val="00133031"/>
    <w:rsid w:val="00133087"/>
    <w:rsid w:val="001330EA"/>
    <w:rsid w:val="00133136"/>
    <w:rsid w:val="00133188"/>
    <w:rsid w:val="0013365F"/>
    <w:rsid w:val="001339C5"/>
    <w:rsid w:val="00133CD6"/>
    <w:rsid w:val="00133DE4"/>
    <w:rsid w:val="00133F10"/>
    <w:rsid w:val="0013419D"/>
    <w:rsid w:val="0013424D"/>
    <w:rsid w:val="00134422"/>
    <w:rsid w:val="00134544"/>
    <w:rsid w:val="00134BA2"/>
    <w:rsid w:val="00134D57"/>
    <w:rsid w:val="00135054"/>
    <w:rsid w:val="00135192"/>
    <w:rsid w:val="00135263"/>
    <w:rsid w:val="001352B6"/>
    <w:rsid w:val="001352D7"/>
    <w:rsid w:val="00135808"/>
    <w:rsid w:val="001358BE"/>
    <w:rsid w:val="001358DA"/>
    <w:rsid w:val="00135B32"/>
    <w:rsid w:val="00135B42"/>
    <w:rsid w:val="00135CB7"/>
    <w:rsid w:val="00135DC3"/>
    <w:rsid w:val="00135E3F"/>
    <w:rsid w:val="00135EE0"/>
    <w:rsid w:val="00135FD5"/>
    <w:rsid w:val="00136078"/>
    <w:rsid w:val="00136116"/>
    <w:rsid w:val="0013611F"/>
    <w:rsid w:val="001365E8"/>
    <w:rsid w:val="00136647"/>
    <w:rsid w:val="001368B1"/>
    <w:rsid w:val="0013694A"/>
    <w:rsid w:val="00136DC4"/>
    <w:rsid w:val="00136F41"/>
    <w:rsid w:val="001371C8"/>
    <w:rsid w:val="001371FA"/>
    <w:rsid w:val="0013760B"/>
    <w:rsid w:val="00137683"/>
    <w:rsid w:val="001377E4"/>
    <w:rsid w:val="001378F0"/>
    <w:rsid w:val="001379E1"/>
    <w:rsid w:val="00137A74"/>
    <w:rsid w:val="00137AEA"/>
    <w:rsid w:val="00137B4E"/>
    <w:rsid w:val="00137C2D"/>
    <w:rsid w:val="00137C7F"/>
    <w:rsid w:val="00137D54"/>
    <w:rsid w:val="00137D85"/>
    <w:rsid w:val="00137FF5"/>
    <w:rsid w:val="00140036"/>
    <w:rsid w:val="00140074"/>
    <w:rsid w:val="001400D2"/>
    <w:rsid w:val="001405A8"/>
    <w:rsid w:val="00140830"/>
    <w:rsid w:val="00140A6D"/>
    <w:rsid w:val="00140A90"/>
    <w:rsid w:val="00140C35"/>
    <w:rsid w:val="00140C78"/>
    <w:rsid w:val="00140FBA"/>
    <w:rsid w:val="001410B2"/>
    <w:rsid w:val="0014128A"/>
    <w:rsid w:val="0014129B"/>
    <w:rsid w:val="00141439"/>
    <w:rsid w:val="001415B9"/>
    <w:rsid w:val="001416A9"/>
    <w:rsid w:val="0014173C"/>
    <w:rsid w:val="00141795"/>
    <w:rsid w:val="00141A80"/>
    <w:rsid w:val="00141B00"/>
    <w:rsid w:val="00141EBC"/>
    <w:rsid w:val="001420D8"/>
    <w:rsid w:val="00142128"/>
    <w:rsid w:val="001421F5"/>
    <w:rsid w:val="0014236C"/>
    <w:rsid w:val="00142476"/>
    <w:rsid w:val="001427DF"/>
    <w:rsid w:val="00142848"/>
    <w:rsid w:val="00142A4E"/>
    <w:rsid w:val="00142C93"/>
    <w:rsid w:val="00142CA0"/>
    <w:rsid w:val="00142F47"/>
    <w:rsid w:val="00142FA2"/>
    <w:rsid w:val="00143145"/>
    <w:rsid w:val="00143223"/>
    <w:rsid w:val="001433A8"/>
    <w:rsid w:val="00143445"/>
    <w:rsid w:val="00143472"/>
    <w:rsid w:val="001436E2"/>
    <w:rsid w:val="0014372E"/>
    <w:rsid w:val="00143799"/>
    <w:rsid w:val="00143BA3"/>
    <w:rsid w:val="00143C5E"/>
    <w:rsid w:val="00143C64"/>
    <w:rsid w:val="00143E7F"/>
    <w:rsid w:val="00143F83"/>
    <w:rsid w:val="0014401E"/>
    <w:rsid w:val="001444CD"/>
    <w:rsid w:val="0014450F"/>
    <w:rsid w:val="001445FA"/>
    <w:rsid w:val="00144A7E"/>
    <w:rsid w:val="00144CA3"/>
    <w:rsid w:val="00144E23"/>
    <w:rsid w:val="00144EDD"/>
    <w:rsid w:val="00145031"/>
    <w:rsid w:val="001452C5"/>
    <w:rsid w:val="0014543D"/>
    <w:rsid w:val="00145470"/>
    <w:rsid w:val="001454AA"/>
    <w:rsid w:val="00145756"/>
    <w:rsid w:val="00145926"/>
    <w:rsid w:val="0014594D"/>
    <w:rsid w:val="00145C2C"/>
    <w:rsid w:val="00145D6C"/>
    <w:rsid w:val="0014603A"/>
    <w:rsid w:val="001462A0"/>
    <w:rsid w:val="001462DA"/>
    <w:rsid w:val="00146328"/>
    <w:rsid w:val="00146385"/>
    <w:rsid w:val="001464C2"/>
    <w:rsid w:val="00146606"/>
    <w:rsid w:val="001466ED"/>
    <w:rsid w:val="00146A78"/>
    <w:rsid w:val="00146BC5"/>
    <w:rsid w:val="00146C72"/>
    <w:rsid w:val="00147137"/>
    <w:rsid w:val="00147188"/>
    <w:rsid w:val="001471C9"/>
    <w:rsid w:val="001472F5"/>
    <w:rsid w:val="0014733B"/>
    <w:rsid w:val="001473DB"/>
    <w:rsid w:val="001473E9"/>
    <w:rsid w:val="00147433"/>
    <w:rsid w:val="0014766B"/>
    <w:rsid w:val="001476F7"/>
    <w:rsid w:val="00147798"/>
    <w:rsid w:val="001477BD"/>
    <w:rsid w:val="00147807"/>
    <w:rsid w:val="00147CB7"/>
    <w:rsid w:val="00147DBE"/>
    <w:rsid w:val="00147DD4"/>
    <w:rsid w:val="00147E32"/>
    <w:rsid w:val="00147F33"/>
    <w:rsid w:val="001507EE"/>
    <w:rsid w:val="00150875"/>
    <w:rsid w:val="00150957"/>
    <w:rsid w:val="001509DD"/>
    <w:rsid w:val="00150CCB"/>
    <w:rsid w:val="00150E8E"/>
    <w:rsid w:val="00150F13"/>
    <w:rsid w:val="00151325"/>
    <w:rsid w:val="00151619"/>
    <w:rsid w:val="0015165C"/>
    <w:rsid w:val="0015197C"/>
    <w:rsid w:val="00151994"/>
    <w:rsid w:val="00151A7E"/>
    <w:rsid w:val="00151A9F"/>
    <w:rsid w:val="00151B4F"/>
    <w:rsid w:val="00151C5F"/>
    <w:rsid w:val="00151CCF"/>
    <w:rsid w:val="00151D50"/>
    <w:rsid w:val="00151D8B"/>
    <w:rsid w:val="00151EF1"/>
    <w:rsid w:val="001521ED"/>
    <w:rsid w:val="001521F8"/>
    <w:rsid w:val="001522CA"/>
    <w:rsid w:val="001524BB"/>
    <w:rsid w:val="0015269F"/>
    <w:rsid w:val="00152B01"/>
    <w:rsid w:val="00152B8D"/>
    <w:rsid w:val="00152C15"/>
    <w:rsid w:val="00152FA2"/>
    <w:rsid w:val="00153423"/>
    <w:rsid w:val="001535FB"/>
    <w:rsid w:val="001535FE"/>
    <w:rsid w:val="0015363B"/>
    <w:rsid w:val="0015370E"/>
    <w:rsid w:val="00153840"/>
    <w:rsid w:val="00153A44"/>
    <w:rsid w:val="00153B17"/>
    <w:rsid w:val="00153CB2"/>
    <w:rsid w:val="00153EF7"/>
    <w:rsid w:val="00153F95"/>
    <w:rsid w:val="00154021"/>
    <w:rsid w:val="0015422C"/>
    <w:rsid w:val="0015461C"/>
    <w:rsid w:val="0015467E"/>
    <w:rsid w:val="00154701"/>
    <w:rsid w:val="00154820"/>
    <w:rsid w:val="00154A59"/>
    <w:rsid w:val="00154C98"/>
    <w:rsid w:val="00154D93"/>
    <w:rsid w:val="00154F07"/>
    <w:rsid w:val="00154F0C"/>
    <w:rsid w:val="00155016"/>
    <w:rsid w:val="00155127"/>
    <w:rsid w:val="0015516B"/>
    <w:rsid w:val="001551D7"/>
    <w:rsid w:val="001552EF"/>
    <w:rsid w:val="0015530F"/>
    <w:rsid w:val="0015536A"/>
    <w:rsid w:val="00155378"/>
    <w:rsid w:val="00155493"/>
    <w:rsid w:val="0015574C"/>
    <w:rsid w:val="0015581D"/>
    <w:rsid w:val="001558D6"/>
    <w:rsid w:val="00155BBE"/>
    <w:rsid w:val="00155E79"/>
    <w:rsid w:val="00155E88"/>
    <w:rsid w:val="00155F8B"/>
    <w:rsid w:val="00156242"/>
    <w:rsid w:val="001565C8"/>
    <w:rsid w:val="001566C6"/>
    <w:rsid w:val="00156838"/>
    <w:rsid w:val="001569A0"/>
    <w:rsid w:val="00156FD8"/>
    <w:rsid w:val="00156FFB"/>
    <w:rsid w:val="001573F4"/>
    <w:rsid w:val="00157545"/>
    <w:rsid w:val="0015757A"/>
    <w:rsid w:val="001575D3"/>
    <w:rsid w:val="001578AB"/>
    <w:rsid w:val="00157CE1"/>
    <w:rsid w:val="0016015B"/>
    <w:rsid w:val="001602AF"/>
    <w:rsid w:val="00160479"/>
    <w:rsid w:val="001604CE"/>
    <w:rsid w:val="00160777"/>
    <w:rsid w:val="00160B21"/>
    <w:rsid w:val="00160B48"/>
    <w:rsid w:val="00160BC0"/>
    <w:rsid w:val="00160E0B"/>
    <w:rsid w:val="00160E2C"/>
    <w:rsid w:val="00160EFF"/>
    <w:rsid w:val="00161473"/>
    <w:rsid w:val="00161583"/>
    <w:rsid w:val="001615A8"/>
    <w:rsid w:val="00161704"/>
    <w:rsid w:val="0016178E"/>
    <w:rsid w:val="0016192A"/>
    <w:rsid w:val="00161BD2"/>
    <w:rsid w:val="00161DAC"/>
    <w:rsid w:val="00161F3D"/>
    <w:rsid w:val="00162090"/>
    <w:rsid w:val="0016221F"/>
    <w:rsid w:val="00162232"/>
    <w:rsid w:val="00162254"/>
    <w:rsid w:val="00162256"/>
    <w:rsid w:val="00162324"/>
    <w:rsid w:val="001624B6"/>
    <w:rsid w:val="00162754"/>
    <w:rsid w:val="0016283C"/>
    <w:rsid w:val="00162C22"/>
    <w:rsid w:val="00162DC2"/>
    <w:rsid w:val="00162FFA"/>
    <w:rsid w:val="0016325B"/>
    <w:rsid w:val="001633C3"/>
    <w:rsid w:val="001633CF"/>
    <w:rsid w:val="00163411"/>
    <w:rsid w:val="00163413"/>
    <w:rsid w:val="00163447"/>
    <w:rsid w:val="00163521"/>
    <w:rsid w:val="00163768"/>
    <w:rsid w:val="00163817"/>
    <w:rsid w:val="0016385A"/>
    <w:rsid w:val="001639C5"/>
    <w:rsid w:val="00163A67"/>
    <w:rsid w:val="00163F15"/>
    <w:rsid w:val="00163FAE"/>
    <w:rsid w:val="00164381"/>
    <w:rsid w:val="0016451B"/>
    <w:rsid w:val="0016456B"/>
    <w:rsid w:val="00164603"/>
    <w:rsid w:val="0016463C"/>
    <w:rsid w:val="00164781"/>
    <w:rsid w:val="001647DC"/>
    <w:rsid w:val="00164976"/>
    <w:rsid w:val="00164C52"/>
    <w:rsid w:val="00164C6E"/>
    <w:rsid w:val="00164CC9"/>
    <w:rsid w:val="00164D59"/>
    <w:rsid w:val="00164D75"/>
    <w:rsid w:val="00164E52"/>
    <w:rsid w:val="00164EC4"/>
    <w:rsid w:val="00165081"/>
    <w:rsid w:val="00165195"/>
    <w:rsid w:val="001652B0"/>
    <w:rsid w:val="001652FA"/>
    <w:rsid w:val="001655E7"/>
    <w:rsid w:val="00165BCE"/>
    <w:rsid w:val="00165BD3"/>
    <w:rsid w:val="00165CE5"/>
    <w:rsid w:val="00166056"/>
    <w:rsid w:val="001660EB"/>
    <w:rsid w:val="00166109"/>
    <w:rsid w:val="001661B0"/>
    <w:rsid w:val="00166228"/>
    <w:rsid w:val="00166499"/>
    <w:rsid w:val="00166737"/>
    <w:rsid w:val="00166895"/>
    <w:rsid w:val="00166990"/>
    <w:rsid w:val="00166AD8"/>
    <w:rsid w:val="00166AE6"/>
    <w:rsid w:val="00166C48"/>
    <w:rsid w:val="0016751B"/>
    <w:rsid w:val="0016768A"/>
    <w:rsid w:val="00167802"/>
    <w:rsid w:val="00167905"/>
    <w:rsid w:val="00167A31"/>
    <w:rsid w:val="00167A7E"/>
    <w:rsid w:val="00167BBF"/>
    <w:rsid w:val="00167C1F"/>
    <w:rsid w:val="00167C2E"/>
    <w:rsid w:val="00167D5C"/>
    <w:rsid w:val="00167E1F"/>
    <w:rsid w:val="00167F30"/>
    <w:rsid w:val="00170061"/>
    <w:rsid w:val="00170124"/>
    <w:rsid w:val="00170162"/>
    <w:rsid w:val="0017024F"/>
    <w:rsid w:val="001702F7"/>
    <w:rsid w:val="0017061F"/>
    <w:rsid w:val="001706BA"/>
    <w:rsid w:val="00170717"/>
    <w:rsid w:val="001708C5"/>
    <w:rsid w:val="00170A06"/>
    <w:rsid w:val="00170D20"/>
    <w:rsid w:val="00170D6E"/>
    <w:rsid w:val="00170E1B"/>
    <w:rsid w:val="00171508"/>
    <w:rsid w:val="001715A5"/>
    <w:rsid w:val="00171615"/>
    <w:rsid w:val="00171754"/>
    <w:rsid w:val="00171766"/>
    <w:rsid w:val="00171B57"/>
    <w:rsid w:val="00171BA3"/>
    <w:rsid w:val="00171E45"/>
    <w:rsid w:val="00171F28"/>
    <w:rsid w:val="00172064"/>
    <w:rsid w:val="001720C9"/>
    <w:rsid w:val="00172312"/>
    <w:rsid w:val="001724C4"/>
    <w:rsid w:val="00172822"/>
    <w:rsid w:val="0017298D"/>
    <w:rsid w:val="00172C94"/>
    <w:rsid w:val="00172D4E"/>
    <w:rsid w:val="00172EA8"/>
    <w:rsid w:val="001730A5"/>
    <w:rsid w:val="0017314C"/>
    <w:rsid w:val="001732BC"/>
    <w:rsid w:val="00173392"/>
    <w:rsid w:val="001734C2"/>
    <w:rsid w:val="00173520"/>
    <w:rsid w:val="001735F2"/>
    <w:rsid w:val="00173721"/>
    <w:rsid w:val="00173770"/>
    <w:rsid w:val="001739B2"/>
    <w:rsid w:val="00173A70"/>
    <w:rsid w:val="00173B49"/>
    <w:rsid w:val="00173DBA"/>
    <w:rsid w:val="00173E02"/>
    <w:rsid w:val="00173EFE"/>
    <w:rsid w:val="00174196"/>
    <w:rsid w:val="00174261"/>
    <w:rsid w:val="00174461"/>
    <w:rsid w:val="00174740"/>
    <w:rsid w:val="00174939"/>
    <w:rsid w:val="00174A93"/>
    <w:rsid w:val="00174DCE"/>
    <w:rsid w:val="00174EA3"/>
    <w:rsid w:val="00174FF7"/>
    <w:rsid w:val="00175000"/>
    <w:rsid w:val="0017512E"/>
    <w:rsid w:val="0017527A"/>
    <w:rsid w:val="00175318"/>
    <w:rsid w:val="001753A8"/>
    <w:rsid w:val="00175410"/>
    <w:rsid w:val="0017541E"/>
    <w:rsid w:val="00175ACF"/>
    <w:rsid w:val="00175C28"/>
    <w:rsid w:val="00175C8F"/>
    <w:rsid w:val="00175DA3"/>
    <w:rsid w:val="00176287"/>
    <w:rsid w:val="0017635C"/>
    <w:rsid w:val="001763F5"/>
    <w:rsid w:val="00176487"/>
    <w:rsid w:val="0017663D"/>
    <w:rsid w:val="001767D5"/>
    <w:rsid w:val="001769F2"/>
    <w:rsid w:val="00176CBF"/>
    <w:rsid w:val="00176F37"/>
    <w:rsid w:val="001775A5"/>
    <w:rsid w:val="00177690"/>
    <w:rsid w:val="0017773A"/>
    <w:rsid w:val="001777A3"/>
    <w:rsid w:val="00177A6C"/>
    <w:rsid w:val="00177C35"/>
    <w:rsid w:val="00177E77"/>
    <w:rsid w:val="00180097"/>
    <w:rsid w:val="00180214"/>
    <w:rsid w:val="0018023D"/>
    <w:rsid w:val="00180344"/>
    <w:rsid w:val="00180508"/>
    <w:rsid w:val="0018074F"/>
    <w:rsid w:val="0018079D"/>
    <w:rsid w:val="001807A1"/>
    <w:rsid w:val="00180C7D"/>
    <w:rsid w:val="00180D19"/>
    <w:rsid w:val="00180E26"/>
    <w:rsid w:val="00180EBC"/>
    <w:rsid w:val="00180ECB"/>
    <w:rsid w:val="00180F73"/>
    <w:rsid w:val="0018143B"/>
    <w:rsid w:val="00181512"/>
    <w:rsid w:val="00181660"/>
    <w:rsid w:val="00181B47"/>
    <w:rsid w:val="00181C30"/>
    <w:rsid w:val="00181DDC"/>
    <w:rsid w:val="00181E6C"/>
    <w:rsid w:val="00181ED7"/>
    <w:rsid w:val="001820B3"/>
    <w:rsid w:val="001825DB"/>
    <w:rsid w:val="00182742"/>
    <w:rsid w:val="001828A0"/>
    <w:rsid w:val="001828B1"/>
    <w:rsid w:val="00182911"/>
    <w:rsid w:val="001829AA"/>
    <w:rsid w:val="001829BC"/>
    <w:rsid w:val="00182A90"/>
    <w:rsid w:val="00182CF6"/>
    <w:rsid w:val="00182E0F"/>
    <w:rsid w:val="00182F74"/>
    <w:rsid w:val="00182F78"/>
    <w:rsid w:val="00182F8B"/>
    <w:rsid w:val="001835DC"/>
    <w:rsid w:val="00183914"/>
    <w:rsid w:val="00183B6A"/>
    <w:rsid w:val="00183D34"/>
    <w:rsid w:val="00183D56"/>
    <w:rsid w:val="00183D66"/>
    <w:rsid w:val="0018405C"/>
    <w:rsid w:val="001840E7"/>
    <w:rsid w:val="001843BA"/>
    <w:rsid w:val="001843FF"/>
    <w:rsid w:val="00184652"/>
    <w:rsid w:val="00184C92"/>
    <w:rsid w:val="00184DA2"/>
    <w:rsid w:val="00184EFE"/>
    <w:rsid w:val="00185403"/>
    <w:rsid w:val="0018540A"/>
    <w:rsid w:val="001854FD"/>
    <w:rsid w:val="0018550E"/>
    <w:rsid w:val="001857FB"/>
    <w:rsid w:val="0018596C"/>
    <w:rsid w:val="001859DB"/>
    <w:rsid w:val="00185A0A"/>
    <w:rsid w:val="00185BC0"/>
    <w:rsid w:val="00185D30"/>
    <w:rsid w:val="00185D77"/>
    <w:rsid w:val="00185DD8"/>
    <w:rsid w:val="00185F2D"/>
    <w:rsid w:val="0018620D"/>
    <w:rsid w:val="00186539"/>
    <w:rsid w:val="0018660E"/>
    <w:rsid w:val="00186676"/>
    <w:rsid w:val="001868A3"/>
    <w:rsid w:val="001868C5"/>
    <w:rsid w:val="00186DAC"/>
    <w:rsid w:val="0018733C"/>
    <w:rsid w:val="001873AA"/>
    <w:rsid w:val="001875B9"/>
    <w:rsid w:val="001876FB"/>
    <w:rsid w:val="001877AE"/>
    <w:rsid w:val="0018786A"/>
    <w:rsid w:val="00187B13"/>
    <w:rsid w:val="00187BB0"/>
    <w:rsid w:val="00187CC3"/>
    <w:rsid w:val="00187D6D"/>
    <w:rsid w:val="00187E54"/>
    <w:rsid w:val="00187F19"/>
    <w:rsid w:val="00190076"/>
    <w:rsid w:val="001900F3"/>
    <w:rsid w:val="001901B5"/>
    <w:rsid w:val="001902BA"/>
    <w:rsid w:val="00190383"/>
    <w:rsid w:val="00190446"/>
    <w:rsid w:val="00190501"/>
    <w:rsid w:val="001905B5"/>
    <w:rsid w:val="001907BF"/>
    <w:rsid w:val="00190BED"/>
    <w:rsid w:val="00190CDB"/>
    <w:rsid w:val="00190D44"/>
    <w:rsid w:val="00190F78"/>
    <w:rsid w:val="00190F95"/>
    <w:rsid w:val="00191092"/>
    <w:rsid w:val="001910D2"/>
    <w:rsid w:val="001911E2"/>
    <w:rsid w:val="0019152D"/>
    <w:rsid w:val="00191814"/>
    <w:rsid w:val="0019182E"/>
    <w:rsid w:val="0019183D"/>
    <w:rsid w:val="0019191A"/>
    <w:rsid w:val="00191B89"/>
    <w:rsid w:val="00191FE1"/>
    <w:rsid w:val="00192167"/>
    <w:rsid w:val="00192286"/>
    <w:rsid w:val="00192385"/>
    <w:rsid w:val="001923DB"/>
    <w:rsid w:val="0019241D"/>
    <w:rsid w:val="00192686"/>
    <w:rsid w:val="001926D5"/>
    <w:rsid w:val="001927ED"/>
    <w:rsid w:val="00192A9D"/>
    <w:rsid w:val="00192B8D"/>
    <w:rsid w:val="00192BF5"/>
    <w:rsid w:val="00192D96"/>
    <w:rsid w:val="00192E02"/>
    <w:rsid w:val="00192F49"/>
    <w:rsid w:val="00192FC2"/>
    <w:rsid w:val="0019308A"/>
    <w:rsid w:val="001932BC"/>
    <w:rsid w:val="001934C8"/>
    <w:rsid w:val="00193559"/>
    <w:rsid w:val="00193580"/>
    <w:rsid w:val="00193634"/>
    <w:rsid w:val="001937AD"/>
    <w:rsid w:val="0019382D"/>
    <w:rsid w:val="00193A9F"/>
    <w:rsid w:val="00193B00"/>
    <w:rsid w:val="00193B0E"/>
    <w:rsid w:val="00193CD9"/>
    <w:rsid w:val="00193D8F"/>
    <w:rsid w:val="00193E46"/>
    <w:rsid w:val="0019402A"/>
    <w:rsid w:val="00194145"/>
    <w:rsid w:val="0019417E"/>
    <w:rsid w:val="0019429A"/>
    <w:rsid w:val="001943A8"/>
    <w:rsid w:val="0019441D"/>
    <w:rsid w:val="00194532"/>
    <w:rsid w:val="001945E6"/>
    <w:rsid w:val="00194899"/>
    <w:rsid w:val="00194C4F"/>
    <w:rsid w:val="00194D64"/>
    <w:rsid w:val="00194DFF"/>
    <w:rsid w:val="00194E35"/>
    <w:rsid w:val="00194E3F"/>
    <w:rsid w:val="00194FA6"/>
    <w:rsid w:val="00195021"/>
    <w:rsid w:val="0019503D"/>
    <w:rsid w:val="0019505A"/>
    <w:rsid w:val="001950CB"/>
    <w:rsid w:val="00195111"/>
    <w:rsid w:val="001952F7"/>
    <w:rsid w:val="00195343"/>
    <w:rsid w:val="001954BE"/>
    <w:rsid w:val="001955B8"/>
    <w:rsid w:val="0019571F"/>
    <w:rsid w:val="001957AB"/>
    <w:rsid w:val="001957B4"/>
    <w:rsid w:val="00195E27"/>
    <w:rsid w:val="00195E61"/>
    <w:rsid w:val="0019607C"/>
    <w:rsid w:val="00196241"/>
    <w:rsid w:val="00196334"/>
    <w:rsid w:val="001963D0"/>
    <w:rsid w:val="001963DC"/>
    <w:rsid w:val="00196484"/>
    <w:rsid w:val="0019648C"/>
    <w:rsid w:val="0019664A"/>
    <w:rsid w:val="0019666A"/>
    <w:rsid w:val="001969CB"/>
    <w:rsid w:val="00196AD0"/>
    <w:rsid w:val="00196E4F"/>
    <w:rsid w:val="00196F9F"/>
    <w:rsid w:val="00197069"/>
    <w:rsid w:val="00197089"/>
    <w:rsid w:val="0019718D"/>
    <w:rsid w:val="0019728C"/>
    <w:rsid w:val="001972AA"/>
    <w:rsid w:val="001972E0"/>
    <w:rsid w:val="001972E5"/>
    <w:rsid w:val="00197330"/>
    <w:rsid w:val="00197434"/>
    <w:rsid w:val="0019746C"/>
    <w:rsid w:val="0019749F"/>
    <w:rsid w:val="001976C3"/>
    <w:rsid w:val="0019774F"/>
    <w:rsid w:val="0019790D"/>
    <w:rsid w:val="00197A21"/>
    <w:rsid w:val="00197A51"/>
    <w:rsid w:val="00197B89"/>
    <w:rsid w:val="00197C14"/>
    <w:rsid w:val="00197CB9"/>
    <w:rsid w:val="00197E07"/>
    <w:rsid w:val="00197E21"/>
    <w:rsid w:val="001A01A9"/>
    <w:rsid w:val="001A01CA"/>
    <w:rsid w:val="001A0241"/>
    <w:rsid w:val="001A02BD"/>
    <w:rsid w:val="001A0354"/>
    <w:rsid w:val="001A05CF"/>
    <w:rsid w:val="001A0746"/>
    <w:rsid w:val="001A08A2"/>
    <w:rsid w:val="001A0959"/>
    <w:rsid w:val="001A0BF3"/>
    <w:rsid w:val="001A0D27"/>
    <w:rsid w:val="001A1128"/>
    <w:rsid w:val="001A1295"/>
    <w:rsid w:val="001A133C"/>
    <w:rsid w:val="001A13F4"/>
    <w:rsid w:val="001A159F"/>
    <w:rsid w:val="001A15F3"/>
    <w:rsid w:val="001A1676"/>
    <w:rsid w:val="001A1A42"/>
    <w:rsid w:val="001A1A79"/>
    <w:rsid w:val="001A1C7B"/>
    <w:rsid w:val="001A1D78"/>
    <w:rsid w:val="001A1D7A"/>
    <w:rsid w:val="001A1F01"/>
    <w:rsid w:val="001A1F7B"/>
    <w:rsid w:val="001A2119"/>
    <w:rsid w:val="001A22D6"/>
    <w:rsid w:val="001A25AE"/>
    <w:rsid w:val="001A28C8"/>
    <w:rsid w:val="001A293D"/>
    <w:rsid w:val="001A2B00"/>
    <w:rsid w:val="001A2B1A"/>
    <w:rsid w:val="001A2B75"/>
    <w:rsid w:val="001A2BA6"/>
    <w:rsid w:val="001A2F08"/>
    <w:rsid w:val="001A3112"/>
    <w:rsid w:val="001A32E3"/>
    <w:rsid w:val="001A3332"/>
    <w:rsid w:val="001A355C"/>
    <w:rsid w:val="001A35BA"/>
    <w:rsid w:val="001A35E7"/>
    <w:rsid w:val="001A35FF"/>
    <w:rsid w:val="001A3BA0"/>
    <w:rsid w:val="001A3ED0"/>
    <w:rsid w:val="001A3FB6"/>
    <w:rsid w:val="001A40FB"/>
    <w:rsid w:val="001A4199"/>
    <w:rsid w:val="001A4320"/>
    <w:rsid w:val="001A436D"/>
    <w:rsid w:val="001A4428"/>
    <w:rsid w:val="001A4452"/>
    <w:rsid w:val="001A4576"/>
    <w:rsid w:val="001A4659"/>
    <w:rsid w:val="001A4943"/>
    <w:rsid w:val="001A4BC8"/>
    <w:rsid w:val="001A4BFE"/>
    <w:rsid w:val="001A4D21"/>
    <w:rsid w:val="001A4F69"/>
    <w:rsid w:val="001A50D5"/>
    <w:rsid w:val="001A51BA"/>
    <w:rsid w:val="001A5344"/>
    <w:rsid w:val="001A556B"/>
    <w:rsid w:val="001A5734"/>
    <w:rsid w:val="001A5C21"/>
    <w:rsid w:val="001A5C76"/>
    <w:rsid w:val="001A5D5B"/>
    <w:rsid w:val="001A5D85"/>
    <w:rsid w:val="001A5D88"/>
    <w:rsid w:val="001A5DC6"/>
    <w:rsid w:val="001A603C"/>
    <w:rsid w:val="001A6164"/>
    <w:rsid w:val="001A628C"/>
    <w:rsid w:val="001A64F6"/>
    <w:rsid w:val="001A65DE"/>
    <w:rsid w:val="001A6A3E"/>
    <w:rsid w:val="001A6BEF"/>
    <w:rsid w:val="001A6C7F"/>
    <w:rsid w:val="001A6DF6"/>
    <w:rsid w:val="001A6FB5"/>
    <w:rsid w:val="001A7124"/>
    <w:rsid w:val="001A72EE"/>
    <w:rsid w:val="001A7347"/>
    <w:rsid w:val="001A760F"/>
    <w:rsid w:val="001A76D1"/>
    <w:rsid w:val="001A7721"/>
    <w:rsid w:val="001A782D"/>
    <w:rsid w:val="001A7972"/>
    <w:rsid w:val="001A7A93"/>
    <w:rsid w:val="001A7C75"/>
    <w:rsid w:val="001A7CD6"/>
    <w:rsid w:val="001A7E58"/>
    <w:rsid w:val="001A7FBA"/>
    <w:rsid w:val="001B01F7"/>
    <w:rsid w:val="001B05A9"/>
    <w:rsid w:val="001B098C"/>
    <w:rsid w:val="001B0A63"/>
    <w:rsid w:val="001B0AD7"/>
    <w:rsid w:val="001B0B85"/>
    <w:rsid w:val="001B0C4E"/>
    <w:rsid w:val="001B0E20"/>
    <w:rsid w:val="001B0F4F"/>
    <w:rsid w:val="001B0F8E"/>
    <w:rsid w:val="001B0FC7"/>
    <w:rsid w:val="001B11B7"/>
    <w:rsid w:val="001B144B"/>
    <w:rsid w:val="001B1571"/>
    <w:rsid w:val="001B15E5"/>
    <w:rsid w:val="001B1631"/>
    <w:rsid w:val="001B168A"/>
    <w:rsid w:val="001B1C30"/>
    <w:rsid w:val="001B1E47"/>
    <w:rsid w:val="001B1FAE"/>
    <w:rsid w:val="001B1FD2"/>
    <w:rsid w:val="001B22CA"/>
    <w:rsid w:val="001B22D5"/>
    <w:rsid w:val="001B2434"/>
    <w:rsid w:val="001B27CC"/>
    <w:rsid w:val="001B2892"/>
    <w:rsid w:val="001B29DD"/>
    <w:rsid w:val="001B2F24"/>
    <w:rsid w:val="001B2F7E"/>
    <w:rsid w:val="001B3049"/>
    <w:rsid w:val="001B30F8"/>
    <w:rsid w:val="001B3543"/>
    <w:rsid w:val="001B357B"/>
    <w:rsid w:val="001B36F6"/>
    <w:rsid w:val="001B37D1"/>
    <w:rsid w:val="001B381C"/>
    <w:rsid w:val="001B391C"/>
    <w:rsid w:val="001B3ADC"/>
    <w:rsid w:val="001B3D48"/>
    <w:rsid w:val="001B3DB7"/>
    <w:rsid w:val="001B3FEE"/>
    <w:rsid w:val="001B4056"/>
    <w:rsid w:val="001B42FF"/>
    <w:rsid w:val="001B441E"/>
    <w:rsid w:val="001B4525"/>
    <w:rsid w:val="001B47AA"/>
    <w:rsid w:val="001B49CE"/>
    <w:rsid w:val="001B4A29"/>
    <w:rsid w:val="001B4D51"/>
    <w:rsid w:val="001B4DB1"/>
    <w:rsid w:val="001B501D"/>
    <w:rsid w:val="001B50A3"/>
    <w:rsid w:val="001B53FA"/>
    <w:rsid w:val="001B5462"/>
    <w:rsid w:val="001B5750"/>
    <w:rsid w:val="001B57EA"/>
    <w:rsid w:val="001B5909"/>
    <w:rsid w:val="001B5E52"/>
    <w:rsid w:val="001B5F6E"/>
    <w:rsid w:val="001B6192"/>
    <w:rsid w:val="001B6449"/>
    <w:rsid w:val="001B6578"/>
    <w:rsid w:val="001B662E"/>
    <w:rsid w:val="001B67BF"/>
    <w:rsid w:val="001B67DB"/>
    <w:rsid w:val="001B6890"/>
    <w:rsid w:val="001B69A7"/>
    <w:rsid w:val="001B6D76"/>
    <w:rsid w:val="001B7017"/>
    <w:rsid w:val="001B768C"/>
    <w:rsid w:val="001B775D"/>
    <w:rsid w:val="001B78F8"/>
    <w:rsid w:val="001B7BC2"/>
    <w:rsid w:val="001B7CC2"/>
    <w:rsid w:val="001B7EF0"/>
    <w:rsid w:val="001C034D"/>
    <w:rsid w:val="001C08E8"/>
    <w:rsid w:val="001C09DE"/>
    <w:rsid w:val="001C0A64"/>
    <w:rsid w:val="001C0DB8"/>
    <w:rsid w:val="001C0FF4"/>
    <w:rsid w:val="001C10CC"/>
    <w:rsid w:val="001C143C"/>
    <w:rsid w:val="001C16EC"/>
    <w:rsid w:val="001C1770"/>
    <w:rsid w:val="001C19DC"/>
    <w:rsid w:val="001C1A9D"/>
    <w:rsid w:val="001C1B04"/>
    <w:rsid w:val="001C1B19"/>
    <w:rsid w:val="001C1DC4"/>
    <w:rsid w:val="001C201E"/>
    <w:rsid w:val="001C209A"/>
    <w:rsid w:val="001C2128"/>
    <w:rsid w:val="001C21A7"/>
    <w:rsid w:val="001C23B2"/>
    <w:rsid w:val="001C2516"/>
    <w:rsid w:val="001C2530"/>
    <w:rsid w:val="001C25F2"/>
    <w:rsid w:val="001C279C"/>
    <w:rsid w:val="001C28AE"/>
    <w:rsid w:val="001C290A"/>
    <w:rsid w:val="001C2C52"/>
    <w:rsid w:val="001C2C67"/>
    <w:rsid w:val="001C2E21"/>
    <w:rsid w:val="001C2E8F"/>
    <w:rsid w:val="001C318A"/>
    <w:rsid w:val="001C33B1"/>
    <w:rsid w:val="001C3B15"/>
    <w:rsid w:val="001C3C37"/>
    <w:rsid w:val="001C3CD7"/>
    <w:rsid w:val="001C42A3"/>
    <w:rsid w:val="001C42B8"/>
    <w:rsid w:val="001C453E"/>
    <w:rsid w:val="001C464D"/>
    <w:rsid w:val="001C4829"/>
    <w:rsid w:val="001C4C3F"/>
    <w:rsid w:val="001C4DFF"/>
    <w:rsid w:val="001C4F23"/>
    <w:rsid w:val="001C4F46"/>
    <w:rsid w:val="001C4F5D"/>
    <w:rsid w:val="001C5240"/>
    <w:rsid w:val="001C526B"/>
    <w:rsid w:val="001C53F8"/>
    <w:rsid w:val="001C5438"/>
    <w:rsid w:val="001C54A2"/>
    <w:rsid w:val="001C54B2"/>
    <w:rsid w:val="001C55FD"/>
    <w:rsid w:val="001C5843"/>
    <w:rsid w:val="001C5989"/>
    <w:rsid w:val="001C5B0D"/>
    <w:rsid w:val="001C5B64"/>
    <w:rsid w:val="001C5C62"/>
    <w:rsid w:val="001C5D84"/>
    <w:rsid w:val="001C5E0C"/>
    <w:rsid w:val="001C5E10"/>
    <w:rsid w:val="001C5F9F"/>
    <w:rsid w:val="001C63AD"/>
    <w:rsid w:val="001C63DE"/>
    <w:rsid w:val="001C65CD"/>
    <w:rsid w:val="001C6DA9"/>
    <w:rsid w:val="001C6DF3"/>
    <w:rsid w:val="001C6EE1"/>
    <w:rsid w:val="001C6FC6"/>
    <w:rsid w:val="001C7021"/>
    <w:rsid w:val="001C756B"/>
    <w:rsid w:val="001C7852"/>
    <w:rsid w:val="001C7A13"/>
    <w:rsid w:val="001C7B6A"/>
    <w:rsid w:val="001C7C26"/>
    <w:rsid w:val="001C7C74"/>
    <w:rsid w:val="001C7F5B"/>
    <w:rsid w:val="001C7F81"/>
    <w:rsid w:val="001D030F"/>
    <w:rsid w:val="001D04B2"/>
    <w:rsid w:val="001D0698"/>
    <w:rsid w:val="001D0700"/>
    <w:rsid w:val="001D0C98"/>
    <w:rsid w:val="001D0ECB"/>
    <w:rsid w:val="001D0F12"/>
    <w:rsid w:val="001D11E3"/>
    <w:rsid w:val="001D1201"/>
    <w:rsid w:val="001D149D"/>
    <w:rsid w:val="001D152D"/>
    <w:rsid w:val="001D155D"/>
    <w:rsid w:val="001D17F8"/>
    <w:rsid w:val="001D1850"/>
    <w:rsid w:val="001D1A2D"/>
    <w:rsid w:val="001D1BDD"/>
    <w:rsid w:val="001D1C63"/>
    <w:rsid w:val="001D1D63"/>
    <w:rsid w:val="001D1D89"/>
    <w:rsid w:val="001D1DA2"/>
    <w:rsid w:val="001D1E84"/>
    <w:rsid w:val="001D202E"/>
    <w:rsid w:val="001D237E"/>
    <w:rsid w:val="001D250E"/>
    <w:rsid w:val="001D254C"/>
    <w:rsid w:val="001D2AE8"/>
    <w:rsid w:val="001D2B79"/>
    <w:rsid w:val="001D2BEE"/>
    <w:rsid w:val="001D2D0E"/>
    <w:rsid w:val="001D2E45"/>
    <w:rsid w:val="001D2F98"/>
    <w:rsid w:val="001D3101"/>
    <w:rsid w:val="001D31C6"/>
    <w:rsid w:val="001D3207"/>
    <w:rsid w:val="001D3528"/>
    <w:rsid w:val="001D358D"/>
    <w:rsid w:val="001D37E7"/>
    <w:rsid w:val="001D3900"/>
    <w:rsid w:val="001D3D6F"/>
    <w:rsid w:val="001D3D7A"/>
    <w:rsid w:val="001D3D8F"/>
    <w:rsid w:val="001D3E61"/>
    <w:rsid w:val="001D414B"/>
    <w:rsid w:val="001D42DD"/>
    <w:rsid w:val="001D4371"/>
    <w:rsid w:val="001D457E"/>
    <w:rsid w:val="001D49DB"/>
    <w:rsid w:val="001D4AF2"/>
    <w:rsid w:val="001D4BB0"/>
    <w:rsid w:val="001D4E4E"/>
    <w:rsid w:val="001D4EA4"/>
    <w:rsid w:val="001D4F68"/>
    <w:rsid w:val="001D4FDE"/>
    <w:rsid w:val="001D500C"/>
    <w:rsid w:val="001D5017"/>
    <w:rsid w:val="001D546E"/>
    <w:rsid w:val="001D54E2"/>
    <w:rsid w:val="001D5565"/>
    <w:rsid w:val="001D55D6"/>
    <w:rsid w:val="001D5789"/>
    <w:rsid w:val="001D57E8"/>
    <w:rsid w:val="001D5848"/>
    <w:rsid w:val="001D59DF"/>
    <w:rsid w:val="001D5BBF"/>
    <w:rsid w:val="001D5BE0"/>
    <w:rsid w:val="001D5FCF"/>
    <w:rsid w:val="001D6248"/>
    <w:rsid w:val="001D6348"/>
    <w:rsid w:val="001D65EE"/>
    <w:rsid w:val="001D6611"/>
    <w:rsid w:val="001D6613"/>
    <w:rsid w:val="001D68A2"/>
    <w:rsid w:val="001D695A"/>
    <w:rsid w:val="001D6963"/>
    <w:rsid w:val="001D6971"/>
    <w:rsid w:val="001D699A"/>
    <w:rsid w:val="001D69F9"/>
    <w:rsid w:val="001D6ACD"/>
    <w:rsid w:val="001D6DE4"/>
    <w:rsid w:val="001D6FC3"/>
    <w:rsid w:val="001D7013"/>
    <w:rsid w:val="001D7472"/>
    <w:rsid w:val="001D7554"/>
    <w:rsid w:val="001D76BE"/>
    <w:rsid w:val="001D79B2"/>
    <w:rsid w:val="001D7DA9"/>
    <w:rsid w:val="001D7DD1"/>
    <w:rsid w:val="001D7E0B"/>
    <w:rsid w:val="001D7E65"/>
    <w:rsid w:val="001D7EB5"/>
    <w:rsid w:val="001E035E"/>
    <w:rsid w:val="001E039A"/>
    <w:rsid w:val="001E047D"/>
    <w:rsid w:val="001E04BF"/>
    <w:rsid w:val="001E0673"/>
    <w:rsid w:val="001E07B4"/>
    <w:rsid w:val="001E07D6"/>
    <w:rsid w:val="001E08A6"/>
    <w:rsid w:val="001E09EF"/>
    <w:rsid w:val="001E0BAE"/>
    <w:rsid w:val="001E0FCB"/>
    <w:rsid w:val="001E1045"/>
    <w:rsid w:val="001E109D"/>
    <w:rsid w:val="001E130D"/>
    <w:rsid w:val="001E142E"/>
    <w:rsid w:val="001E1550"/>
    <w:rsid w:val="001E17E7"/>
    <w:rsid w:val="001E1881"/>
    <w:rsid w:val="001E18A8"/>
    <w:rsid w:val="001E19B5"/>
    <w:rsid w:val="001E1C55"/>
    <w:rsid w:val="001E1CA2"/>
    <w:rsid w:val="001E1DCD"/>
    <w:rsid w:val="001E1E61"/>
    <w:rsid w:val="001E1E93"/>
    <w:rsid w:val="001E209F"/>
    <w:rsid w:val="001E2139"/>
    <w:rsid w:val="001E220E"/>
    <w:rsid w:val="001E22D6"/>
    <w:rsid w:val="001E2667"/>
    <w:rsid w:val="001E2DCE"/>
    <w:rsid w:val="001E2F82"/>
    <w:rsid w:val="001E3014"/>
    <w:rsid w:val="001E3049"/>
    <w:rsid w:val="001E307F"/>
    <w:rsid w:val="001E3147"/>
    <w:rsid w:val="001E31EC"/>
    <w:rsid w:val="001E3275"/>
    <w:rsid w:val="001E3312"/>
    <w:rsid w:val="001E336B"/>
    <w:rsid w:val="001E3425"/>
    <w:rsid w:val="001E3472"/>
    <w:rsid w:val="001E3818"/>
    <w:rsid w:val="001E3847"/>
    <w:rsid w:val="001E3876"/>
    <w:rsid w:val="001E389E"/>
    <w:rsid w:val="001E3927"/>
    <w:rsid w:val="001E3B3E"/>
    <w:rsid w:val="001E3C87"/>
    <w:rsid w:val="001E3E1F"/>
    <w:rsid w:val="001E3F89"/>
    <w:rsid w:val="001E3FB8"/>
    <w:rsid w:val="001E3FEA"/>
    <w:rsid w:val="001E41F7"/>
    <w:rsid w:val="001E4385"/>
    <w:rsid w:val="001E44D1"/>
    <w:rsid w:val="001E4500"/>
    <w:rsid w:val="001E4604"/>
    <w:rsid w:val="001E49C2"/>
    <w:rsid w:val="001E4CB6"/>
    <w:rsid w:val="001E4D69"/>
    <w:rsid w:val="001E4DA3"/>
    <w:rsid w:val="001E4DEE"/>
    <w:rsid w:val="001E4F65"/>
    <w:rsid w:val="001E52C8"/>
    <w:rsid w:val="001E5303"/>
    <w:rsid w:val="001E5396"/>
    <w:rsid w:val="001E5509"/>
    <w:rsid w:val="001E5911"/>
    <w:rsid w:val="001E5C69"/>
    <w:rsid w:val="001E6249"/>
    <w:rsid w:val="001E62B1"/>
    <w:rsid w:val="001E65BF"/>
    <w:rsid w:val="001E65F5"/>
    <w:rsid w:val="001E667E"/>
    <w:rsid w:val="001E67CA"/>
    <w:rsid w:val="001E6898"/>
    <w:rsid w:val="001E68AC"/>
    <w:rsid w:val="001E69B6"/>
    <w:rsid w:val="001E6B12"/>
    <w:rsid w:val="001E6B5D"/>
    <w:rsid w:val="001E6EEC"/>
    <w:rsid w:val="001E7130"/>
    <w:rsid w:val="001E72D6"/>
    <w:rsid w:val="001E7577"/>
    <w:rsid w:val="001E76E4"/>
    <w:rsid w:val="001E7909"/>
    <w:rsid w:val="001E7959"/>
    <w:rsid w:val="001E7A3C"/>
    <w:rsid w:val="001E7CD0"/>
    <w:rsid w:val="001E7D2B"/>
    <w:rsid w:val="001E7D6F"/>
    <w:rsid w:val="001F0078"/>
    <w:rsid w:val="001F026B"/>
    <w:rsid w:val="001F0384"/>
    <w:rsid w:val="001F0532"/>
    <w:rsid w:val="001F071E"/>
    <w:rsid w:val="001F0796"/>
    <w:rsid w:val="001F0819"/>
    <w:rsid w:val="001F0ABD"/>
    <w:rsid w:val="001F0DFF"/>
    <w:rsid w:val="001F0FD3"/>
    <w:rsid w:val="001F0FFD"/>
    <w:rsid w:val="001F1033"/>
    <w:rsid w:val="001F1410"/>
    <w:rsid w:val="001F15D0"/>
    <w:rsid w:val="001F15F6"/>
    <w:rsid w:val="001F16A7"/>
    <w:rsid w:val="001F18B1"/>
    <w:rsid w:val="001F1F95"/>
    <w:rsid w:val="001F1FB0"/>
    <w:rsid w:val="001F2269"/>
    <w:rsid w:val="001F28EF"/>
    <w:rsid w:val="001F29C5"/>
    <w:rsid w:val="001F2AD7"/>
    <w:rsid w:val="001F2B93"/>
    <w:rsid w:val="001F2D24"/>
    <w:rsid w:val="001F2D55"/>
    <w:rsid w:val="001F30DA"/>
    <w:rsid w:val="001F3257"/>
    <w:rsid w:val="001F338E"/>
    <w:rsid w:val="001F3794"/>
    <w:rsid w:val="001F3871"/>
    <w:rsid w:val="001F3A45"/>
    <w:rsid w:val="001F3B8B"/>
    <w:rsid w:val="001F3BB3"/>
    <w:rsid w:val="001F3C07"/>
    <w:rsid w:val="001F4078"/>
    <w:rsid w:val="001F4189"/>
    <w:rsid w:val="001F43A4"/>
    <w:rsid w:val="001F444C"/>
    <w:rsid w:val="001F45CA"/>
    <w:rsid w:val="001F460D"/>
    <w:rsid w:val="001F46BA"/>
    <w:rsid w:val="001F47D8"/>
    <w:rsid w:val="001F4C8B"/>
    <w:rsid w:val="001F4CF0"/>
    <w:rsid w:val="001F4F8E"/>
    <w:rsid w:val="001F5059"/>
    <w:rsid w:val="001F52AD"/>
    <w:rsid w:val="001F53C5"/>
    <w:rsid w:val="001F5459"/>
    <w:rsid w:val="001F5700"/>
    <w:rsid w:val="001F588D"/>
    <w:rsid w:val="001F5946"/>
    <w:rsid w:val="001F5A13"/>
    <w:rsid w:val="001F5C00"/>
    <w:rsid w:val="001F5C10"/>
    <w:rsid w:val="001F5CA4"/>
    <w:rsid w:val="001F5E5B"/>
    <w:rsid w:val="001F5F03"/>
    <w:rsid w:val="001F6669"/>
    <w:rsid w:val="001F66E6"/>
    <w:rsid w:val="001F67F9"/>
    <w:rsid w:val="001F6807"/>
    <w:rsid w:val="001F6A20"/>
    <w:rsid w:val="001F6A87"/>
    <w:rsid w:val="001F6AAB"/>
    <w:rsid w:val="001F6CB3"/>
    <w:rsid w:val="001F7048"/>
    <w:rsid w:val="001F713F"/>
    <w:rsid w:val="001F723D"/>
    <w:rsid w:val="001F7463"/>
    <w:rsid w:val="001F752D"/>
    <w:rsid w:val="001F753B"/>
    <w:rsid w:val="001F758D"/>
    <w:rsid w:val="001F7672"/>
    <w:rsid w:val="001F7695"/>
    <w:rsid w:val="001F76F4"/>
    <w:rsid w:val="001F76FF"/>
    <w:rsid w:val="001F79A0"/>
    <w:rsid w:val="001F7DE5"/>
    <w:rsid w:val="0020029D"/>
    <w:rsid w:val="002003C3"/>
    <w:rsid w:val="002005AE"/>
    <w:rsid w:val="002006D6"/>
    <w:rsid w:val="00200728"/>
    <w:rsid w:val="00200954"/>
    <w:rsid w:val="00200BDD"/>
    <w:rsid w:val="00200D80"/>
    <w:rsid w:val="00200DD8"/>
    <w:rsid w:val="00200F4B"/>
    <w:rsid w:val="00201066"/>
    <w:rsid w:val="00201134"/>
    <w:rsid w:val="00201236"/>
    <w:rsid w:val="00201548"/>
    <w:rsid w:val="0020155A"/>
    <w:rsid w:val="002015F3"/>
    <w:rsid w:val="002017AD"/>
    <w:rsid w:val="002017C2"/>
    <w:rsid w:val="002018A5"/>
    <w:rsid w:val="00201AAE"/>
    <w:rsid w:val="00201BE8"/>
    <w:rsid w:val="00201D29"/>
    <w:rsid w:val="00202039"/>
    <w:rsid w:val="0020210B"/>
    <w:rsid w:val="00202234"/>
    <w:rsid w:val="002023E1"/>
    <w:rsid w:val="00202411"/>
    <w:rsid w:val="0020245A"/>
    <w:rsid w:val="002024F3"/>
    <w:rsid w:val="002024FC"/>
    <w:rsid w:val="00202761"/>
    <w:rsid w:val="00202B1C"/>
    <w:rsid w:val="00202CAF"/>
    <w:rsid w:val="00202D98"/>
    <w:rsid w:val="0020309B"/>
    <w:rsid w:val="002030D0"/>
    <w:rsid w:val="002030D1"/>
    <w:rsid w:val="002030E0"/>
    <w:rsid w:val="00203178"/>
    <w:rsid w:val="00203228"/>
    <w:rsid w:val="002032E9"/>
    <w:rsid w:val="00203369"/>
    <w:rsid w:val="00203668"/>
    <w:rsid w:val="00203685"/>
    <w:rsid w:val="00203C6B"/>
    <w:rsid w:val="00203D1A"/>
    <w:rsid w:val="00203F41"/>
    <w:rsid w:val="002040DA"/>
    <w:rsid w:val="002040EE"/>
    <w:rsid w:val="002040F7"/>
    <w:rsid w:val="002041E5"/>
    <w:rsid w:val="0020423F"/>
    <w:rsid w:val="002042EB"/>
    <w:rsid w:val="00204341"/>
    <w:rsid w:val="002043B1"/>
    <w:rsid w:val="0020445E"/>
    <w:rsid w:val="002044AC"/>
    <w:rsid w:val="0020468D"/>
    <w:rsid w:val="002046BA"/>
    <w:rsid w:val="00204780"/>
    <w:rsid w:val="002048AA"/>
    <w:rsid w:val="002048B1"/>
    <w:rsid w:val="002048BA"/>
    <w:rsid w:val="002048E7"/>
    <w:rsid w:val="00204AD1"/>
    <w:rsid w:val="00204B28"/>
    <w:rsid w:val="00204C11"/>
    <w:rsid w:val="00204D11"/>
    <w:rsid w:val="0020504F"/>
    <w:rsid w:val="00205153"/>
    <w:rsid w:val="0020557B"/>
    <w:rsid w:val="00205596"/>
    <w:rsid w:val="00205705"/>
    <w:rsid w:val="00205745"/>
    <w:rsid w:val="002057E3"/>
    <w:rsid w:val="002058B9"/>
    <w:rsid w:val="002058BD"/>
    <w:rsid w:val="00205924"/>
    <w:rsid w:val="0020596A"/>
    <w:rsid w:val="00205ABE"/>
    <w:rsid w:val="00205B21"/>
    <w:rsid w:val="00205BEA"/>
    <w:rsid w:val="00205F54"/>
    <w:rsid w:val="002060DB"/>
    <w:rsid w:val="0020657E"/>
    <w:rsid w:val="00206626"/>
    <w:rsid w:val="00206691"/>
    <w:rsid w:val="002067C2"/>
    <w:rsid w:val="00206865"/>
    <w:rsid w:val="002068A7"/>
    <w:rsid w:val="00206A5B"/>
    <w:rsid w:val="00206B2E"/>
    <w:rsid w:val="00206E4C"/>
    <w:rsid w:val="00206EB0"/>
    <w:rsid w:val="00207056"/>
    <w:rsid w:val="002070C6"/>
    <w:rsid w:val="00207273"/>
    <w:rsid w:val="002074F0"/>
    <w:rsid w:val="00207538"/>
    <w:rsid w:val="0020770C"/>
    <w:rsid w:val="002077EF"/>
    <w:rsid w:val="00207AEA"/>
    <w:rsid w:val="00207E62"/>
    <w:rsid w:val="0021001B"/>
    <w:rsid w:val="00210145"/>
    <w:rsid w:val="00210192"/>
    <w:rsid w:val="00210287"/>
    <w:rsid w:val="002102C3"/>
    <w:rsid w:val="00210349"/>
    <w:rsid w:val="0021039E"/>
    <w:rsid w:val="002104C2"/>
    <w:rsid w:val="0021060A"/>
    <w:rsid w:val="0021070D"/>
    <w:rsid w:val="0021077F"/>
    <w:rsid w:val="00210803"/>
    <w:rsid w:val="002108DE"/>
    <w:rsid w:val="00210B8D"/>
    <w:rsid w:val="00210C15"/>
    <w:rsid w:val="00210D10"/>
    <w:rsid w:val="00210DB0"/>
    <w:rsid w:val="00210E22"/>
    <w:rsid w:val="00210E40"/>
    <w:rsid w:val="00210F26"/>
    <w:rsid w:val="00211411"/>
    <w:rsid w:val="0021165B"/>
    <w:rsid w:val="002116E3"/>
    <w:rsid w:val="0021192E"/>
    <w:rsid w:val="00211EEE"/>
    <w:rsid w:val="002120D1"/>
    <w:rsid w:val="00212191"/>
    <w:rsid w:val="002121E2"/>
    <w:rsid w:val="002122A8"/>
    <w:rsid w:val="002122EF"/>
    <w:rsid w:val="00212648"/>
    <w:rsid w:val="0021282D"/>
    <w:rsid w:val="00212892"/>
    <w:rsid w:val="0021296F"/>
    <w:rsid w:val="00212A95"/>
    <w:rsid w:val="00212CCE"/>
    <w:rsid w:val="00212D9E"/>
    <w:rsid w:val="00213038"/>
    <w:rsid w:val="00213180"/>
    <w:rsid w:val="00213326"/>
    <w:rsid w:val="002133B2"/>
    <w:rsid w:val="002135F0"/>
    <w:rsid w:val="0021360E"/>
    <w:rsid w:val="00213824"/>
    <w:rsid w:val="0021397F"/>
    <w:rsid w:val="00213AEF"/>
    <w:rsid w:val="00213BAA"/>
    <w:rsid w:val="00213DAD"/>
    <w:rsid w:val="00213F4C"/>
    <w:rsid w:val="00214123"/>
    <w:rsid w:val="0021440F"/>
    <w:rsid w:val="00214454"/>
    <w:rsid w:val="00214467"/>
    <w:rsid w:val="00214734"/>
    <w:rsid w:val="00214826"/>
    <w:rsid w:val="0021495A"/>
    <w:rsid w:val="002149B9"/>
    <w:rsid w:val="00214AD2"/>
    <w:rsid w:val="00214CDB"/>
    <w:rsid w:val="00214DBF"/>
    <w:rsid w:val="00214E06"/>
    <w:rsid w:val="00214E0E"/>
    <w:rsid w:val="00214F21"/>
    <w:rsid w:val="00214FD4"/>
    <w:rsid w:val="00214FDD"/>
    <w:rsid w:val="00215679"/>
    <w:rsid w:val="00215751"/>
    <w:rsid w:val="00215A2F"/>
    <w:rsid w:val="00215A46"/>
    <w:rsid w:val="00215AB1"/>
    <w:rsid w:val="00215AC7"/>
    <w:rsid w:val="00215C67"/>
    <w:rsid w:val="00215F85"/>
    <w:rsid w:val="0021606F"/>
    <w:rsid w:val="002164EF"/>
    <w:rsid w:val="00216516"/>
    <w:rsid w:val="00216973"/>
    <w:rsid w:val="0021698F"/>
    <w:rsid w:val="002169DA"/>
    <w:rsid w:val="002169EC"/>
    <w:rsid w:val="00216A45"/>
    <w:rsid w:val="00216A9B"/>
    <w:rsid w:val="00216BF6"/>
    <w:rsid w:val="00216D64"/>
    <w:rsid w:val="00216E33"/>
    <w:rsid w:val="0021700C"/>
    <w:rsid w:val="002176B1"/>
    <w:rsid w:val="00217795"/>
    <w:rsid w:val="002177DE"/>
    <w:rsid w:val="002178FE"/>
    <w:rsid w:val="00217E5E"/>
    <w:rsid w:val="00217FAF"/>
    <w:rsid w:val="00220174"/>
    <w:rsid w:val="00220205"/>
    <w:rsid w:val="00220413"/>
    <w:rsid w:val="00220564"/>
    <w:rsid w:val="002206F0"/>
    <w:rsid w:val="002207CC"/>
    <w:rsid w:val="00220925"/>
    <w:rsid w:val="002209CB"/>
    <w:rsid w:val="00220B1C"/>
    <w:rsid w:val="00220C9F"/>
    <w:rsid w:val="00220E69"/>
    <w:rsid w:val="00220F1D"/>
    <w:rsid w:val="00220F52"/>
    <w:rsid w:val="002212B4"/>
    <w:rsid w:val="0022137C"/>
    <w:rsid w:val="0022145F"/>
    <w:rsid w:val="0022152C"/>
    <w:rsid w:val="002215C6"/>
    <w:rsid w:val="0022174F"/>
    <w:rsid w:val="00221750"/>
    <w:rsid w:val="00221BB3"/>
    <w:rsid w:val="00221C20"/>
    <w:rsid w:val="00221F43"/>
    <w:rsid w:val="00221F95"/>
    <w:rsid w:val="00221FD6"/>
    <w:rsid w:val="00222154"/>
    <w:rsid w:val="0022215E"/>
    <w:rsid w:val="00222311"/>
    <w:rsid w:val="00222609"/>
    <w:rsid w:val="00222660"/>
    <w:rsid w:val="002227A2"/>
    <w:rsid w:val="002228D3"/>
    <w:rsid w:val="00222D21"/>
    <w:rsid w:val="00222D61"/>
    <w:rsid w:val="00222F62"/>
    <w:rsid w:val="00223055"/>
    <w:rsid w:val="00223295"/>
    <w:rsid w:val="0022366B"/>
    <w:rsid w:val="002237D1"/>
    <w:rsid w:val="00223A74"/>
    <w:rsid w:val="00223CC0"/>
    <w:rsid w:val="00223EC3"/>
    <w:rsid w:val="00223F7D"/>
    <w:rsid w:val="00223FC9"/>
    <w:rsid w:val="002241C6"/>
    <w:rsid w:val="002241E6"/>
    <w:rsid w:val="00224341"/>
    <w:rsid w:val="0022439D"/>
    <w:rsid w:val="002243B5"/>
    <w:rsid w:val="002243F5"/>
    <w:rsid w:val="0022456E"/>
    <w:rsid w:val="00224805"/>
    <w:rsid w:val="00224843"/>
    <w:rsid w:val="0022484F"/>
    <w:rsid w:val="0022490A"/>
    <w:rsid w:val="0022508B"/>
    <w:rsid w:val="002250FE"/>
    <w:rsid w:val="002252E0"/>
    <w:rsid w:val="00225392"/>
    <w:rsid w:val="0022539F"/>
    <w:rsid w:val="002255A3"/>
    <w:rsid w:val="002257B0"/>
    <w:rsid w:val="002257E2"/>
    <w:rsid w:val="00225A78"/>
    <w:rsid w:val="00225AC3"/>
    <w:rsid w:val="00225CA7"/>
    <w:rsid w:val="00225D60"/>
    <w:rsid w:val="00225E4B"/>
    <w:rsid w:val="00225E6F"/>
    <w:rsid w:val="00226029"/>
    <w:rsid w:val="0022613A"/>
    <w:rsid w:val="0022623C"/>
    <w:rsid w:val="002263FC"/>
    <w:rsid w:val="002266E5"/>
    <w:rsid w:val="00226706"/>
    <w:rsid w:val="00226866"/>
    <w:rsid w:val="00226889"/>
    <w:rsid w:val="00226907"/>
    <w:rsid w:val="00226A27"/>
    <w:rsid w:val="00226C08"/>
    <w:rsid w:val="00226C23"/>
    <w:rsid w:val="00226CBF"/>
    <w:rsid w:val="00226D47"/>
    <w:rsid w:val="0022703B"/>
    <w:rsid w:val="00227170"/>
    <w:rsid w:val="00227278"/>
    <w:rsid w:val="002276A6"/>
    <w:rsid w:val="0022773F"/>
    <w:rsid w:val="00227B40"/>
    <w:rsid w:val="00227DC5"/>
    <w:rsid w:val="00227F41"/>
    <w:rsid w:val="002302DF"/>
    <w:rsid w:val="0023036A"/>
    <w:rsid w:val="0023047E"/>
    <w:rsid w:val="00230526"/>
    <w:rsid w:val="002307AC"/>
    <w:rsid w:val="00230806"/>
    <w:rsid w:val="00230818"/>
    <w:rsid w:val="002308B9"/>
    <w:rsid w:val="00230969"/>
    <w:rsid w:val="00230A42"/>
    <w:rsid w:val="00230CF5"/>
    <w:rsid w:val="00230F7C"/>
    <w:rsid w:val="00231373"/>
    <w:rsid w:val="00231459"/>
    <w:rsid w:val="00231808"/>
    <w:rsid w:val="00231BB1"/>
    <w:rsid w:val="00231C31"/>
    <w:rsid w:val="00231C40"/>
    <w:rsid w:val="00231CED"/>
    <w:rsid w:val="00231D2A"/>
    <w:rsid w:val="00231D89"/>
    <w:rsid w:val="0023200E"/>
    <w:rsid w:val="002321CA"/>
    <w:rsid w:val="002322D7"/>
    <w:rsid w:val="0023230A"/>
    <w:rsid w:val="00232551"/>
    <w:rsid w:val="00232553"/>
    <w:rsid w:val="002325CF"/>
    <w:rsid w:val="002327BC"/>
    <w:rsid w:val="002328A9"/>
    <w:rsid w:val="002329B7"/>
    <w:rsid w:val="002329C6"/>
    <w:rsid w:val="00232B26"/>
    <w:rsid w:val="00232C5C"/>
    <w:rsid w:val="00232C7D"/>
    <w:rsid w:val="00232D82"/>
    <w:rsid w:val="002330C2"/>
    <w:rsid w:val="0023351B"/>
    <w:rsid w:val="00233662"/>
    <w:rsid w:val="00233794"/>
    <w:rsid w:val="00233A93"/>
    <w:rsid w:val="00233B44"/>
    <w:rsid w:val="00233C3D"/>
    <w:rsid w:val="00233E34"/>
    <w:rsid w:val="00233F04"/>
    <w:rsid w:val="002340B7"/>
    <w:rsid w:val="00234241"/>
    <w:rsid w:val="0023425F"/>
    <w:rsid w:val="0023448B"/>
    <w:rsid w:val="0023479F"/>
    <w:rsid w:val="00234807"/>
    <w:rsid w:val="002349BF"/>
    <w:rsid w:val="00234D00"/>
    <w:rsid w:val="00234E56"/>
    <w:rsid w:val="00234FF9"/>
    <w:rsid w:val="00235053"/>
    <w:rsid w:val="0023508A"/>
    <w:rsid w:val="00235176"/>
    <w:rsid w:val="0023517A"/>
    <w:rsid w:val="002355E1"/>
    <w:rsid w:val="00235839"/>
    <w:rsid w:val="002358CB"/>
    <w:rsid w:val="00235B70"/>
    <w:rsid w:val="00235D12"/>
    <w:rsid w:val="00235EA6"/>
    <w:rsid w:val="00236064"/>
    <w:rsid w:val="00236104"/>
    <w:rsid w:val="00236488"/>
    <w:rsid w:val="00236506"/>
    <w:rsid w:val="00236880"/>
    <w:rsid w:val="0023690B"/>
    <w:rsid w:val="00236BC0"/>
    <w:rsid w:val="00236D40"/>
    <w:rsid w:val="00236FDF"/>
    <w:rsid w:val="00237108"/>
    <w:rsid w:val="00237351"/>
    <w:rsid w:val="00237363"/>
    <w:rsid w:val="0023747D"/>
    <w:rsid w:val="002374A9"/>
    <w:rsid w:val="002374F9"/>
    <w:rsid w:val="00237601"/>
    <w:rsid w:val="0023778E"/>
    <w:rsid w:val="002378D1"/>
    <w:rsid w:val="00237947"/>
    <w:rsid w:val="00237B14"/>
    <w:rsid w:val="00237BDF"/>
    <w:rsid w:val="00237CE5"/>
    <w:rsid w:val="0024009C"/>
    <w:rsid w:val="0024010A"/>
    <w:rsid w:val="0024010D"/>
    <w:rsid w:val="0024012F"/>
    <w:rsid w:val="00240143"/>
    <w:rsid w:val="0024019A"/>
    <w:rsid w:val="002401E0"/>
    <w:rsid w:val="0024040A"/>
    <w:rsid w:val="00240441"/>
    <w:rsid w:val="00240485"/>
    <w:rsid w:val="00240829"/>
    <w:rsid w:val="002408F8"/>
    <w:rsid w:val="0024090A"/>
    <w:rsid w:val="0024096E"/>
    <w:rsid w:val="00240DE4"/>
    <w:rsid w:val="00240DF9"/>
    <w:rsid w:val="00240FAC"/>
    <w:rsid w:val="00241020"/>
    <w:rsid w:val="0024125B"/>
    <w:rsid w:val="002412AA"/>
    <w:rsid w:val="0024137B"/>
    <w:rsid w:val="00241582"/>
    <w:rsid w:val="00241610"/>
    <w:rsid w:val="00241A7C"/>
    <w:rsid w:val="00241D4E"/>
    <w:rsid w:val="00242101"/>
    <w:rsid w:val="0024214A"/>
    <w:rsid w:val="00242530"/>
    <w:rsid w:val="0024277D"/>
    <w:rsid w:val="00242919"/>
    <w:rsid w:val="00242A55"/>
    <w:rsid w:val="00242A6E"/>
    <w:rsid w:val="00242B64"/>
    <w:rsid w:val="00242CF9"/>
    <w:rsid w:val="00242D95"/>
    <w:rsid w:val="00242ECA"/>
    <w:rsid w:val="0024307C"/>
    <w:rsid w:val="00243181"/>
    <w:rsid w:val="002432B3"/>
    <w:rsid w:val="00243411"/>
    <w:rsid w:val="002434E9"/>
    <w:rsid w:val="002435EA"/>
    <w:rsid w:val="00243756"/>
    <w:rsid w:val="00243B33"/>
    <w:rsid w:val="00244100"/>
    <w:rsid w:val="00244165"/>
    <w:rsid w:val="00244209"/>
    <w:rsid w:val="00244487"/>
    <w:rsid w:val="002446D3"/>
    <w:rsid w:val="002448F3"/>
    <w:rsid w:val="00244987"/>
    <w:rsid w:val="00244A87"/>
    <w:rsid w:val="00244AC4"/>
    <w:rsid w:val="00244D3A"/>
    <w:rsid w:val="002450F7"/>
    <w:rsid w:val="002450FB"/>
    <w:rsid w:val="00245164"/>
    <w:rsid w:val="00245179"/>
    <w:rsid w:val="002453A2"/>
    <w:rsid w:val="0024541A"/>
    <w:rsid w:val="002454B8"/>
    <w:rsid w:val="002457EA"/>
    <w:rsid w:val="002458E1"/>
    <w:rsid w:val="002459A1"/>
    <w:rsid w:val="00245D96"/>
    <w:rsid w:val="00245F9A"/>
    <w:rsid w:val="00246037"/>
    <w:rsid w:val="002461C1"/>
    <w:rsid w:val="002461F9"/>
    <w:rsid w:val="002461FF"/>
    <w:rsid w:val="002463B8"/>
    <w:rsid w:val="00246A76"/>
    <w:rsid w:val="00246AC7"/>
    <w:rsid w:val="00246B01"/>
    <w:rsid w:val="00246B84"/>
    <w:rsid w:val="00246BC5"/>
    <w:rsid w:val="00246C33"/>
    <w:rsid w:val="00246DBC"/>
    <w:rsid w:val="00246E16"/>
    <w:rsid w:val="00246FF8"/>
    <w:rsid w:val="00247428"/>
    <w:rsid w:val="002477B7"/>
    <w:rsid w:val="002477C4"/>
    <w:rsid w:val="002477F4"/>
    <w:rsid w:val="00247815"/>
    <w:rsid w:val="002479FA"/>
    <w:rsid w:val="00247AF1"/>
    <w:rsid w:val="00247C23"/>
    <w:rsid w:val="00247C2E"/>
    <w:rsid w:val="00247D58"/>
    <w:rsid w:val="00247E5E"/>
    <w:rsid w:val="002502BD"/>
    <w:rsid w:val="0025041C"/>
    <w:rsid w:val="00250546"/>
    <w:rsid w:val="0025058D"/>
    <w:rsid w:val="00250900"/>
    <w:rsid w:val="00250909"/>
    <w:rsid w:val="0025095F"/>
    <w:rsid w:val="0025096A"/>
    <w:rsid w:val="00250991"/>
    <w:rsid w:val="002509A7"/>
    <w:rsid w:val="002509E3"/>
    <w:rsid w:val="00250A1B"/>
    <w:rsid w:val="00250D8F"/>
    <w:rsid w:val="0025111D"/>
    <w:rsid w:val="0025151E"/>
    <w:rsid w:val="00251556"/>
    <w:rsid w:val="002515CB"/>
    <w:rsid w:val="0025162A"/>
    <w:rsid w:val="0025171F"/>
    <w:rsid w:val="0025187C"/>
    <w:rsid w:val="00251AED"/>
    <w:rsid w:val="00251B7F"/>
    <w:rsid w:val="00251C68"/>
    <w:rsid w:val="00251CA1"/>
    <w:rsid w:val="00251E81"/>
    <w:rsid w:val="00251EB1"/>
    <w:rsid w:val="0025211C"/>
    <w:rsid w:val="0025212C"/>
    <w:rsid w:val="002521F8"/>
    <w:rsid w:val="0025228B"/>
    <w:rsid w:val="00252605"/>
    <w:rsid w:val="002526F0"/>
    <w:rsid w:val="002526FB"/>
    <w:rsid w:val="0025271A"/>
    <w:rsid w:val="002529A3"/>
    <w:rsid w:val="00252A42"/>
    <w:rsid w:val="00252B5A"/>
    <w:rsid w:val="00252BA6"/>
    <w:rsid w:val="00252D78"/>
    <w:rsid w:val="00252DDC"/>
    <w:rsid w:val="00252FC1"/>
    <w:rsid w:val="0025337C"/>
    <w:rsid w:val="00253510"/>
    <w:rsid w:val="00253543"/>
    <w:rsid w:val="00253692"/>
    <w:rsid w:val="002536CE"/>
    <w:rsid w:val="00253819"/>
    <w:rsid w:val="00253861"/>
    <w:rsid w:val="002539DD"/>
    <w:rsid w:val="00253A0D"/>
    <w:rsid w:val="00253CB0"/>
    <w:rsid w:val="002540A0"/>
    <w:rsid w:val="0025426F"/>
    <w:rsid w:val="0025463A"/>
    <w:rsid w:val="0025472B"/>
    <w:rsid w:val="00254BFB"/>
    <w:rsid w:val="00254DED"/>
    <w:rsid w:val="00254F64"/>
    <w:rsid w:val="00255077"/>
    <w:rsid w:val="002551E7"/>
    <w:rsid w:val="00255343"/>
    <w:rsid w:val="0025547B"/>
    <w:rsid w:val="00255972"/>
    <w:rsid w:val="002559FF"/>
    <w:rsid w:val="00255A4E"/>
    <w:rsid w:val="00255A59"/>
    <w:rsid w:val="00255A94"/>
    <w:rsid w:val="00255BDA"/>
    <w:rsid w:val="00255BF0"/>
    <w:rsid w:val="00255C6F"/>
    <w:rsid w:val="00255E64"/>
    <w:rsid w:val="00255F72"/>
    <w:rsid w:val="00256089"/>
    <w:rsid w:val="002560BE"/>
    <w:rsid w:val="002562AA"/>
    <w:rsid w:val="00256385"/>
    <w:rsid w:val="0025647C"/>
    <w:rsid w:val="002569FD"/>
    <w:rsid w:val="00256A57"/>
    <w:rsid w:val="00256DB6"/>
    <w:rsid w:val="00256E1C"/>
    <w:rsid w:val="00256E7B"/>
    <w:rsid w:val="00256EC0"/>
    <w:rsid w:val="00257187"/>
    <w:rsid w:val="002574A9"/>
    <w:rsid w:val="00257582"/>
    <w:rsid w:val="002575A4"/>
    <w:rsid w:val="00257833"/>
    <w:rsid w:val="00257838"/>
    <w:rsid w:val="00257892"/>
    <w:rsid w:val="00257934"/>
    <w:rsid w:val="00257C49"/>
    <w:rsid w:val="00257C52"/>
    <w:rsid w:val="00257FAD"/>
    <w:rsid w:val="00260254"/>
    <w:rsid w:val="0026038C"/>
    <w:rsid w:val="00260475"/>
    <w:rsid w:val="002604E6"/>
    <w:rsid w:val="002607F0"/>
    <w:rsid w:val="00260A6D"/>
    <w:rsid w:val="00260B46"/>
    <w:rsid w:val="00260D8D"/>
    <w:rsid w:val="00260DA8"/>
    <w:rsid w:val="00260DD2"/>
    <w:rsid w:val="00260DEB"/>
    <w:rsid w:val="00260F83"/>
    <w:rsid w:val="00260FE6"/>
    <w:rsid w:val="00260FEC"/>
    <w:rsid w:val="002611CF"/>
    <w:rsid w:val="00261280"/>
    <w:rsid w:val="00261473"/>
    <w:rsid w:val="0026147E"/>
    <w:rsid w:val="002616FB"/>
    <w:rsid w:val="002617D9"/>
    <w:rsid w:val="002617E9"/>
    <w:rsid w:val="002619C0"/>
    <w:rsid w:val="00261A64"/>
    <w:rsid w:val="00261F1C"/>
    <w:rsid w:val="00261F20"/>
    <w:rsid w:val="00261FFE"/>
    <w:rsid w:val="00262203"/>
    <w:rsid w:val="00262474"/>
    <w:rsid w:val="002626F0"/>
    <w:rsid w:val="00262AE4"/>
    <w:rsid w:val="00262C99"/>
    <w:rsid w:val="00262FB2"/>
    <w:rsid w:val="00262FC7"/>
    <w:rsid w:val="00262FE0"/>
    <w:rsid w:val="00263264"/>
    <w:rsid w:val="002632AB"/>
    <w:rsid w:val="00263338"/>
    <w:rsid w:val="0026337E"/>
    <w:rsid w:val="002635B3"/>
    <w:rsid w:val="0026366A"/>
    <w:rsid w:val="002636E0"/>
    <w:rsid w:val="0026383C"/>
    <w:rsid w:val="002638DD"/>
    <w:rsid w:val="0026393E"/>
    <w:rsid w:val="00263A70"/>
    <w:rsid w:val="00263AE9"/>
    <w:rsid w:val="00263B59"/>
    <w:rsid w:val="00263C9B"/>
    <w:rsid w:val="00263CCF"/>
    <w:rsid w:val="00263CFB"/>
    <w:rsid w:val="002640EB"/>
    <w:rsid w:val="00264268"/>
    <w:rsid w:val="002644A0"/>
    <w:rsid w:val="0026463C"/>
    <w:rsid w:val="002648B4"/>
    <w:rsid w:val="00264B74"/>
    <w:rsid w:val="00264BC0"/>
    <w:rsid w:val="00265154"/>
    <w:rsid w:val="0026528E"/>
    <w:rsid w:val="00265323"/>
    <w:rsid w:val="00265471"/>
    <w:rsid w:val="002655B0"/>
    <w:rsid w:val="002655EF"/>
    <w:rsid w:val="00265862"/>
    <w:rsid w:val="00265879"/>
    <w:rsid w:val="00265929"/>
    <w:rsid w:val="002659FB"/>
    <w:rsid w:val="00265B0F"/>
    <w:rsid w:val="00265B79"/>
    <w:rsid w:val="00265BF4"/>
    <w:rsid w:val="00265C2F"/>
    <w:rsid w:val="00265C96"/>
    <w:rsid w:val="00265D9B"/>
    <w:rsid w:val="00265E2B"/>
    <w:rsid w:val="00265E8E"/>
    <w:rsid w:val="00265EB9"/>
    <w:rsid w:val="00265F46"/>
    <w:rsid w:val="002660B2"/>
    <w:rsid w:val="002662B7"/>
    <w:rsid w:val="002664D5"/>
    <w:rsid w:val="00266561"/>
    <w:rsid w:val="00266864"/>
    <w:rsid w:val="002668CF"/>
    <w:rsid w:val="00266964"/>
    <w:rsid w:val="00266BFE"/>
    <w:rsid w:val="00266E36"/>
    <w:rsid w:val="00267012"/>
    <w:rsid w:val="002671EA"/>
    <w:rsid w:val="002671EC"/>
    <w:rsid w:val="002672BC"/>
    <w:rsid w:val="002674B5"/>
    <w:rsid w:val="00267647"/>
    <w:rsid w:val="0026764F"/>
    <w:rsid w:val="002677D7"/>
    <w:rsid w:val="00267936"/>
    <w:rsid w:val="00267945"/>
    <w:rsid w:val="00267955"/>
    <w:rsid w:val="00267A2C"/>
    <w:rsid w:val="00267BA1"/>
    <w:rsid w:val="00267D1B"/>
    <w:rsid w:val="00267D76"/>
    <w:rsid w:val="00267DB7"/>
    <w:rsid w:val="00267E73"/>
    <w:rsid w:val="0027020A"/>
    <w:rsid w:val="002702A3"/>
    <w:rsid w:val="0027050A"/>
    <w:rsid w:val="00270A5C"/>
    <w:rsid w:val="00270B99"/>
    <w:rsid w:val="00270BE8"/>
    <w:rsid w:val="00270D5C"/>
    <w:rsid w:val="0027155D"/>
    <w:rsid w:val="002715BE"/>
    <w:rsid w:val="0027177B"/>
    <w:rsid w:val="00271797"/>
    <w:rsid w:val="002717B4"/>
    <w:rsid w:val="002717F5"/>
    <w:rsid w:val="00271B04"/>
    <w:rsid w:val="00271EC8"/>
    <w:rsid w:val="002720AA"/>
    <w:rsid w:val="002720BF"/>
    <w:rsid w:val="00272210"/>
    <w:rsid w:val="00272509"/>
    <w:rsid w:val="00272593"/>
    <w:rsid w:val="002726A6"/>
    <w:rsid w:val="002726BB"/>
    <w:rsid w:val="00272763"/>
    <w:rsid w:val="00272808"/>
    <w:rsid w:val="002728CC"/>
    <w:rsid w:val="00272D2F"/>
    <w:rsid w:val="00272D94"/>
    <w:rsid w:val="002734ED"/>
    <w:rsid w:val="0027359E"/>
    <w:rsid w:val="002735A1"/>
    <w:rsid w:val="0027368A"/>
    <w:rsid w:val="00273831"/>
    <w:rsid w:val="00273858"/>
    <w:rsid w:val="00273E13"/>
    <w:rsid w:val="00273E45"/>
    <w:rsid w:val="00273E6E"/>
    <w:rsid w:val="00273E93"/>
    <w:rsid w:val="00273FD7"/>
    <w:rsid w:val="0027402C"/>
    <w:rsid w:val="00274092"/>
    <w:rsid w:val="002744B5"/>
    <w:rsid w:val="0027450A"/>
    <w:rsid w:val="00274521"/>
    <w:rsid w:val="0027458C"/>
    <w:rsid w:val="002745C9"/>
    <w:rsid w:val="0027468C"/>
    <w:rsid w:val="00274713"/>
    <w:rsid w:val="002748F7"/>
    <w:rsid w:val="00274A04"/>
    <w:rsid w:val="00274AD8"/>
    <w:rsid w:val="00274CAD"/>
    <w:rsid w:val="00274CE4"/>
    <w:rsid w:val="00274E05"/>
    <w:rsid w:val="002752B0"/>
    <w:rsid w:val="0027534F"/>
    <w:rsid w:val="00275475"/>
    <w:rsid w:val="002755EC"/>
    <w:rsid w:val="002755EE"/>
    <w:rsid w:val="002757E3"/>
    <w:rsid w:val="00275AA9"/>
    <w:rsid w:val="00275B9D"/>
    <w:rsid w:val="00275CF9"/>
    <w:rsid w:val="00275D05"/>
    <w:rsid w:val="00275F4D"/>
    <w:rsid w:val="00275FBA"/>
    <w:rsid w:val="002760B6"/>
    <w:rsid w:val="00276106"/>
    <w:rsid w:val="0027610C"/>
    <w:rsid w:val="002761F7"/>
    <w:rsid w:val="002762AF"/>
    <w:rsid w:val="00276353"/>
    <w:rsid w:val="002763EE"/>
    <w:rsid w:val="00276580"/>
    <w:rsid w:val="0027669F"/>
    <w:rsid w:val="0027670F"/>
    <w:rsid w:val="00276960"/>
    <w:rsid w:val="002769D3"/>
    <w:rsid w:val="00276A16"/>
    <w:rsid w:val="00276B0E"/>
    <w:rsid w:val="00276B3E"/>
    <w:rsid w:val="00276B98"/>
    <w:rsid w:val="00276BFE"/>
    <w:rsid w:val="00276C01"/>
    <w:rsid w:val="00276CDA"/>
    <w:rsid w:val="00277037"/>
    <w:rsid w:val="00277115"/>
    <w:rsid w:val="002773B0"/>
    <w:rsid w:val="002774EC"/>
    <w:rsid w:val="00277523"/>
    <w:rsid w:val="00277A4A"/>
    <w:rsid w:val="00277AB6"/>
    <w:rsid w:val="00277AD2"/>
    <w:rsid w:val="00277CF4"/>
    <w:rsid w:val="00277E7D"/>
    <w:rsid w:val="00280004"/>
    <w:rsid w:val="002802D5"/>
    <w:rsid w:val="0028033A"/>
    <w:rsid w:val="002805B3"/>
    <w:rsid w:val="0028071D"/>
    <w:rsid w:val="00280833"/>
    <w:rsid w:val="0028091E"/>
    <w:rsid w:val="00280E1F"/>
    <w:rsid w:val="0028110D"/>
    <w:rsid w:val="00281903"/>
    <w:rsid w:val="00281913"/>
    <w:rsid w:val="0028191B"/>
    <w:rsid w:val="0028192F"/>
    <w:rsid w:val="00281C19"/>
    <w:rsid w:val="00281E09"/>
    <w:rsid w:val="00281E4E"/>
    <w:rsid w:val="00281E82"/>
    <w:rsid w:val="00282063"/>
    <w:rsid w:val="002822C3"/>
    <w:rsid w:val="00282515"/>
    <w:rsid w:val="002825C8"/>
    <w:rsid w:val="002829AE"/>
    <w:rsid w:val="00282A10"/>
    <w:rsid w:val="00282B0A"/>
    <w:rsid w:val="00282C3F"/>
    <w:rsid w:val="00282E3A"/>
    <w:rsid w:val="00282E91"/>
    <w:rsid w:val="00282EAE"/>
    <w:rsid w:val="00282FE7"/>
    <w:rsid w:val="00283239"/>
    <w:rsid w:val="00283289"/>
    <w:rsid w:val="00283324"/>
    <w:rsid w:val="00283415"/>
    <w:rsid w:val="0028359F"/>
    <w:rsid w:val="002835E1"/>
    <w:rsid w:val="00283620"/>
    <w:rsid w:val="00283AA1"/>
    <w:rsid w:val="00283DE6"/>
    <w:rsid w:val="00283E18"/>
    <w:rsid w:val="00283F37"/>
    <w:rsid w:val="00284054"/>
    <w:rsid w:val="002840DD"/>
    <w:rsid w:val="00284261"/>
    <w:rsid w:val="00284292"/>
    <w:rsid w:val="00284413"/>
    <w:rsid w:val="0028446C"/>
    <w:rsid w:val="002844A6"/>
    <w:rsid w:val="00284502"/>
    <w:rsid w:val="002846D5"/>
    <w:rsid w:val="00284766"/>
    <w:rsid w:val="002849A3"/>
    <w:rsid w:val="00284A47"/>
    <w:rsid w:val="00284BF4"/>
    <w:rsid w:val="00284C5E"/>
    <w:rsid w:val="00284E14"/>
    <w:rsid w:val="00284E6A"/>
    <w:rsid w:val="002851AE"/>
    <w:rsid w:val="002851D7"/>
    <w:rsid w:val="0028533D"/>
    <w:rsid w:val="002853A1"/>
    <w:rsid w:val="002854D4"/>
    <w:rsid w:val="0028551B"/>
    <w:rsid w:val="00285A07"/>
    <w:rsid w:val="00285D36"/>
    <w:rsid w:val="0028672D"/>
    <w:rsid w:val="002867A6"/>
    <w:rsid w:val="00286848"/>
    <w:rsid w:val="00286A39"/>
    <w:rsid w:val="00286B60"/>
    <w:rsid w:val="00286B95"/>
    <w:rsid w:val="00286BB3"/>
    <w:rsid w:val="00286C2B"/>
    <w:rsid w:val="00286C53"/>
    <w:rsid w:val="00286EA0"/>
    <w:rsid w:val="00286FD8"/>
    <w:rsid w:val="002871E2"/>
    <w:rsid w:val="00287409"/>
    <w:rsid w:val="0028769D"/>
    <w:rsid w:val="0028792F"/>
    <w:rsid w:val="0028799F"/>
    <w:rsid w:val="00287AFF"/>
    <w:rsid w:val="00287B36"/>
    <w:rsid w:val="00287B62"/>
    <w:rsid w:val="00287B8D"/>
    <w:rsid w:val="00287CE4"/>
    <w:rsid w:val="00287FED"/>
    <w:rsid w:val="00290006"/>
    <w:rsid w:val="0029031E"/>
    <w:rsid w:val="002903EF"/>
    <w:rsid w:val="00290588"/>
    <w:rsid w:val="002906F0"/>
    <w:rsid w:val="002908F0"/>
    <w:rsid w:val="00290A6A"/>
    <w:rsid w:val="00290AE4"/>
    <w:rsid w:val="00290CCF"/>
    <w:rsid w:val="00290E33"/>
    <w:rsid w:val="00290E83"/>
    <w:rsid w:val="0029141D"/>
    <w:rsid w:val="00291794"/>
    <w:rsid w:val="002919BD"/>
    <w:rsid w:val="00291BE2"/>
    <w:rsid w:val="00291F70"/>
    <w:rsid w:val="00292067"/>
    <w:rsid w:val="00292102"/>
    <w:rsid w:val="002922D3"/>
    <w:rsid w:val="00292305"/>
    <w:rsid w:val="00292434"/>
    <w:rsid w:val="0029258F"/>
    <w:rsid w:val="002927E6"/>
    <w:rsid w:val="00292962"/>
    <w:rsid w:val="00292A29"/>
    <w:rsid w:val="00292AB6"/>
    <w:rsid w:val="00292BEB"/>
    <w:rsid w:val="00292C3B"/>
    <w:rsid w:val="00292FB8"/>
    <w:rsid w:val="00292FDC"/>
    <w:rsid w:val="002930A1"/>
    <w:rsid w:val="002930C2"/>
    <w:rsid w:val="00293642"/>
    <w:rsid w:val="002936AD"/>
    <w:rsid w:val="0029380A"/>
    <w:rsid w:val="00293962"/>
    <w:rsid w:val="00293CD0"/>
    <w:rsid w:val="00293DCA"/>
    <w:rsid w:val="00293F79"/>
    <w:rsid w:val="00294014"/>
    <w:rsid w:val="00294487"/>
    <w:rsid w:val="002944A5"/>
    <w:rsid w:val="00294622"/>
    <w:rsid w:val="0029476C"/>
    <w:rsid w:val="0029490E"/>
    <w:rsid w:val="00294B50"/>
    <w:rsid w:val="00294B80"/>
    <w:rsid w:val="00294C55"/>
    <w:rsid w:val="00295043"/>
    <w:rsid w:val="002952EC"/>
    <w:rsid w:val="002955C4"/>
    <w:rsid w:val="0029566A"/>
    <w:rsid w:val="00295E6B"/>
    <w:rsid w:val="002960BB"/>
    <w:rsid w:val="00296398"/>
    <w:rsid w:val="00296471"/>
    <w:rsid w:val="002966C6"/>
    <w:rsid w:val="0029695E"/>
    <w:rsid w:val="00296B95"/>
    <w:rsid w:val="002970A5"/>
    <w:rsid w:val="0029710E"/>
    <w:rsid w:val="0029795E"/>
    <w:rsid w:val="002979AD"/>
    <w:rsid w:val="00297DE7"/>
    <w:rsid w:val="00297E2E"/>
    <w:rsid w:val="00297FC1"/>
    <w:rsid w:val="002A016E"/>
    <w:rsid w:val="002A0277"/>
    <w:rsid w:val="002A0306"/>
    <w:rsid w:val="002A047E"/>
    <w:rsid w:val="002A04A5"/>
    <w:rsid w:val="002A0555"/>
    <w:rsid w:val="002A05C3"/>
    <w:rsid w:val="002A0615"/>
    <w:rsid w:val="002A0641"/>
    <w:rsid w:val="002A07A0"/>
    <w:rsid w:val="002A0826"/>
    <w:rsid w:val="002A0885"/>
    <w:rsid w:val="002A0CA2"/>
    <w:rsid w:val="002A0D01"/>
    <w:rsid w:val="002A0F5E"/>
    <w:rsid w:val="002A11F1"/>
    <w:rsid w:val="002A1320"/>
    <w:rsid w:val="002A1409"/>
    <w:rsid w:val="002A16FE"/>
    <w:rsid w:val="002A17A3"/>
    <w:rsid w:val="002A17D8"/>
    <w:rsid w:val="002A18D2"/>
    <w:rsid w:val="002A18D9"/>
    <w:rsid w:val="002A1A5D"/>
    <w:rsid w:val="002A1B3C"/>
    <w:rsid w:val="002A1B62"/>
    <w:rsid w:val="002A1BDD"/>
    <w:rsid w:val="002A1DDA"/>
    <w:rsid w:val="002A1F28"/>
    <w:rsid w:val="002A2003"/>
    <w:rsid w:val="002A20BA"/>
    <w:rsid w:val="002A2130"/>
    <w:rsid w:val="002A2149"/>
    <w:rsid w:val="002A2195"/>
    <w:rsid w:val="002A230A"/>
    <w:rsid w:val="002A230F"/>
    <w:rsid w:val="002A2332"/>
    <w:rsid w:val="002A2384"/>
    <w:rsid w:val="002A259C"/>
    <w:rsid w:val="002A26DE"/>
    <w:rsid w:val="002A270A"/>
    <w:rsid w:val="002A2865"/>
    <w:rsid w:val="002A28B3"/>
    <w:rsid w:val="002A2922"/>
    <w:rsid w:val="002A2AC0"/>
    <w:rsid w:val="002A2B64"/>
    <w:rsid w:val="002A2BB7"/>
    <w:rsid w:val="002A2E25"/>
    <w:rsid w:val="002A2E84"/>
    <w:rsid w:val="002A2E92"/>
    <w:rsid w:val="002A2F96"/>
    <w:rsid w:val="002A2FC7"/>
    <w:rsid w:val="002A2FDD"/>
    <w:rsid w:val="002A3020"/>
    <w:rsid w:val="002A30BC"/>
    <w:rsid w:val="002A313C"/>
    <w:rsid w:val="002A31F6"/>
    <w:rsid w:val="002A3683"/>
    <w:rsid w:val="002A3750"/>
    <w:rsid w:val="002A38C6"/>
    <w:rsid w:val="002A39D8"/>
    <w:rsid w:val="002A3B5A"/>
    <w:rsid w:val="002A3C13"/>
    <w:rsid w:val="002A3C6D"/>
    <w:rsid w:val="002A3CA1"/>
    <w:rsid w:val="002A3D0B"/>
    <w:rsid w:val="002A3F6D"/>
    <w:rsid w:val="002A4308"/>
    <w:rsid w:val="002A45F3"/>
    <w:rsid w:val="002A47FE"/>
    <w:rsid w:val="002A49FB"/>
    <w:rsid w:val="002A4A00"/>
    <w:rsid w:val="002A4ACD"/>
    <w:rsid w:val="002A4B91"/>
    <w:rsid w:val="002A4D07"/>
    <w:rsid w:val="002A4D61"/>
    <w:rsid w:val="002A4DE1"/>
    <w:rsid w:val="002A4E6B"/>
    <w:rsid w:val="002A50B9"/>
    <w:rsid w:val="002A50DA"/>
    <w:rsid w:val="002A537D"/>
    <w:rsid w:val="002A5460"/>
    <w:rsid w:val="002A561F"/>
    <w:rsid w:val="002A56B3"/>
    <w:rsid w:val="002A5C94"/>
    <w:rsid w:val="002A5D19"/>
    <w:rsid w:val="002A5D32"/>
    <w:rsid w:val="002A5F11"/>
    <w:rsid w:val="002A5FB4"/>
    <w:rsid w:val="002A608C"/>
    <w:rsid w:val="002A6152"/>
    <w:rsid w:val="002A6391"/>
    <w:rsid w:val="002A6417"/>
    <w:rsid w:val="002A6636"/>
    <w:rsid w:val="002A67F1"/>
    <w:rsid w:val="002A695F"/>
    <w:rsid w:val="002A6987"/>
    <w:rsid w:val="002A698F"/>
    <w:rsid w:val="002A6B83"/>
    <w:rsid w:val="002A6F7C"/>
    <w:rsid w:val="002A71C2"/>
    <w:rsid w:val="002A7324"/>
    <w:rsid w:val="002A7617"/>
    <w:rsid w:val="002A79A0"/>
    <w:rsid w:val="002A7A22"/>
    <w:rsid w:val="002A7AF1"/>
    <w:rsid w:val="002A7BEB"/>
    <w:rsid w:val="002A7D42"/>
    <w:rsid w:val="002A7DF3"/>
    <w:rsid w:val="002B0042"/>
    <w:rsid w:val="002B00ED"/>
    <w:rsid w:val="002B0555"/>
    <w:rsid w:val="002B0693"/>
    <w:rsid w:val="002B07B3"/>
    <w:rsid w:val="002B0804"/>
    <w:rsid w:val="002B0AAC"/>
    <w:rsid w:val="002B0AE3"/>
    <w:rsid w:val="002B0B11"/>
    <w:rsid w:val="002B0BA5"/>
    <w:rsid w:val="002B0ECB"/>
    <w:rsid w:val="002B0F3C"/>
    <w:rsid w:val="002B1314"/>
    <w:rsid w:val="002B1831"/>
    <w:rsid w:val="002B18CC"/>
    <w:rsid w:val="002B19B2"/>
    <w:rsid w:val="002B1A2E"/>
    <w:rsid w:val="002B1B08"/>
    <w:rsid w:val="002B1B87"/>
    <w:rsid w:val="002B1CA7"/>
    <w:rsid w:val="002B2146"/>
    <w:rsid w:val="002B229B"/>
    <w:rsid w:val="002B2465"/>
    <w:rsid w:val="002B2709"/>
    <w:rsid w:val="002B27C1"/>
    <w:rsid w:val="002B28C2"/>
    <w:rsid w:val="002B2B1F"/>
    <w:rsid w:val="002B2DCA"/>
    <w:rsid w:val="002B2DEF"/>
    <w:rsid w:val="002B2DFA"/>
    <w:rsid w:val="002B2E89"/>
    <w:rsid w:val="002B310F"/>
    <w:rsid w:val="002B3223"/>
    <w:rsid w:val="002B336E"/>
    <w:rsid w:val="002B33EC"/>
    <w:rsid w:val="002B3465"/>
    <w:rsid w:val="002B3534"/>
    <w:rsid w:val="002B3588"/>
    <w:rsid w:val="002B36F2"/>
    <w:rsid w:val="002B3824"/>
    <w:rsid w:val="002B3A34"/>
    <w:rsid w:val="002B3D76"/>
    <w:rsid w:val="002B3EF5"/>
    <w:rsid w:val="002B3F68"/>
    <w:rsid w:val="002B4173"/>
    <w:rsid w:val="002B4220"/>
    <w:rsid w:val="002B42DF"/>
    <w:rsid w:val="002B431D"/>
    <w:rsid w:val="002B46DD"/>
    <w:rsid w:val="002B47E0"/>
    <w:rsid w:val="002B47E4"/>
    <w:rsid w:val="002B4936"/>
    <w:rsid w:val="002B4A5B"/>
    <w:rsid w:val="002B4B6C"/>
    <w:rsid w:val="002B4D00"/>
    <w:rsid w:val="002B4D56"/>
    <w:rsid w:val="002B4EF6"/>
    <w:rsid w:val="002B5136"/>
    <w:rsid w:val="002B5295"/>
    <w:rsid w:val="002B52D6"/>
    <w:rsid w:val="002B55C3"/>
    <w:rsid w:val="002B56FD"/>
    <w:rsid w:val="002B59AE"/>
    <w:rsid w:val="002B59B2"/>
    <w:rsid w:val="002B59BA"/>
    <w:rsid w:val="002B5C25"/>
    <w:rsid w:val="002B5CAB"/>
    <w:rsid w:val="002B5DE0"/>
    <w:rsid w:val="002B6008"/>
    <w:rsid w:val="002B6235"/>
    <w:rsid w:val="002B6570"/>
    <w:rsid w:val="002B67BF"/>
    <w:rsid w:val="002B6894"/>
    <w:rsid w:val="002B68A3"/>
    <w:rsid w:val="002B6A7E"/>
    <w:rsid w:val="002B6C72"/>
    <w:rsid w:val="002B707D"/>
    <w:rsid w:val="002B7094"/>
    <w:rsid w:val="002B70BE"/>
    <w:rsid w:val="002B7272"/>
    <w:rsid w:val="002B7291"/>
    <w:rsid w:val="002B72F2"/>
    <w:rsid w:val="002B7350"/>
    <w:rsid w:val="002B736C"/>
    <w:rsid w:val="002B773D"/>
    <w:rsid w:val="002B7782"/>
    <w:rsid w:val="002B7795"/>
    <w:rsid w:val="002B798E"/>
    <w:rsid w:val="002B7A92"/>
    <w:rsid w:val="002B7C12"/>
    <w:rsid w:val="002B7DF4"/>
    <w:rsid w:val="002B7E83"/>
    <w:rsid w:val="002B7F55"/>
    <w:rsid w:val="002B7F75"/>
    <w:rsid w:val="002B7FBA"/>
    <w:rsid w:val="002C03F1"/>
    <w:rsid w:val="002C04DF"/>
    <w:rsid w:val="002C0603"/>
    <w:rsid w:val="002C0883"/>
    <w:rsid w:val="002C08BC"/>
    <w:rsid w:val="002C0950"/>
    <w:rsid w:val="002C0B2A"/>
    <w:rsid w:val="002C0C76"/>
    <w:rsid w:val="002C0D1F"/>
    <w:rsid w:val="002C10A3"/>
    <w:rsid w:val="002C10E7"/>
    <w:rsid w:val="002C1270"/>
    <w:rsid w:val="002C14B0"/>
    <w:rsid w:val="002C19A7"/>
    <w:rsid w:val="002C1BDD"/>
    <w:rsid w:val="002C1C85"/>
    <w:rsid w:val="002C1D8F"/>
    <w:rsid w:val="002C1DBD"/>
    <w:rsid w:val="002C1E19"/>
    <w:rsid w:val="002C2022"/>
    <w:rsid w:val="002C2635"/>
    <w:rsid w:val="002C2666"/>
    <w:rsid w:val="002C297F"/>
    <w:rsid w:val="002C2ACC"/>
    <w:rsid w:val="002C2C16"/>
    <w:rsid w:val="002C2FB5"/>
    <w:rsid w:val="002C2FCE"/>
    <w:rsid w:val="002C3363"/>
    <w:rsid w:val="002C33FC"/>
    <w:rsid w:val="002C36E9"/>
    <w:rsid w:val="002C3A12"/>
    <w:rsid w:val="002C3AB5"/>
    <w:rsid w:val="002C3AC5"/>
    <w:rsid w:val="002C3B85"/>
    <w:rsid w:val="002C3BE6"/>
    <w:rsid w:val="002C3C20"/>
    <w:rsid w:val="002C3E48"/>
    <w:rsid w:val="002C3E51"/>
    <w:rsid w:val="002C410D"/>
    <w:rsid w:val="002C4275"/>
    <w:rsid w:val="002C4313"/>
    <w:rsid w:val="002C4331"/>
    <w:rsid w:val="002C4373"/>
    <w:rsid w:val="002C44AA"/>
    <w:rsid w:val="002C46B4"/>
    <w:rsid w:val="002C46B9"/>
    <w:rsid w:val="002C46E4"/>
    <w:rsid w:val="002C46FA"/>
    <w:rsid w:val="002C47C4"/>
    <w:rsid w:val="002C48BB"/>
    <w:rsid w:val="002C49CA"/>
    <w:rsid w:val="002C4AD0"/>
    <w:rsid w:val="002C4B00"/>
    <w:rsid w:val="002C4D31"/>
    <w:rsid w:val="002C4D8F"/>
    <w:rsid w:val="002C500A"/>
    <w:rsid w:val="002C5014"/>
    <w:rsid w:val="002C508A"/>
    <w:rsid w:val="002C50D3"/>
    <w:rsid w:val="002C50DD"/>
    <w:rsid w:val="002C516D"/>
    <w:rsid w:val="002C51B6"/>
    <w:rsid w:val="002C5346"/>
    <w:rsid w:val="002C5664"/>
    <w:rsid w:val="002C5732"/>
    <w:rsid w:val="002C5830"/>
    <w:rsid w:val="002C5C05"/>
    <w:rsid w:val="002C5E28"/>
    <w:rsid w:val="002C5E94"/>
    <w:rsid w:val="002C5F0E"/>
    <w:rsid w:val="002C5F56"/>
    <w:rsid w:val="002C5FDB"/>
    <w:rsid w:val="002C6003"/>
    <w:rsid w:val="002C60F2"/>
    <w:rsid w:val="002C625E"/>
    <w:rsid w:val="002C6449"/>
    <w:rsid w:val="002C644F"/>
    <w:rsid w:val="002C6784"/>
    <w:rsid w:val="002C6843"/>
    <w:rsid w:val="002C692A"/>
    <w:rsid w:val="002C693E"/>
    <w:rsid w:val="002C6C3D"/>
    <w:rsid w:val="002C6D86"/>
    <w:rsid w:val="002C6E13"/>
    <w:rsid w:val="002C6F3A"/>
    <w:rsid w:val="002C7151"/>
    <w:rsid w:val="002C7296"/>
    <w:rsid w:val="002C729A"/>
    <w:rsid w:val="002C7308"/>
    <w:rsid w:val="002C7376"/>
    <w:rsid w:val="002C73EA"/>
    <w:rsid w:val="002C7A66"/>
    <w:rsid w:val="002C7AD0"/>
    <w:rsid w:val="002C7AD2"/>
    <w:rsid w:val="002C7C8B"/>
    <w:rsid w:val="002D0227"/>
    <w:rsid w:val="002D0515"/>
    <w:rsid w:val="002D0549"/>
    <w:rsid w:val="002D0775"/>
    <w:rsid w:val="002D07B6"/>
    <w:rsid w:val="002D085F"/>
    <w:rsid w:val="002D088A"/>
    <w:rsid w:val="002D0BEC"/>
    <w:rsid w:val="002D0D79"/>
    <w:rsid w:val="002D0EE3"/>
    <w:rsid w:val="002D0FCA"/>
    <w:rsid w:val="002D0FD3"/>
    <w:rsid w:val="002D10CA"/>
    <w:rsid w:val="002D117B"/>
    <w:rsid w:val="002D14A3"/>
    <w:rsid w:val="002D1524"/>
    <w:rsid w:val="002D16B8"/>
    <w:rsid w:val="002D184F"/>
    <w:rsid w:val="002D18BC"/>
    <w:rsid w:val="002D19B4"/>
    <w:rsid w:val="002D19E4"/>
    <w:rsid w:val="002D19FE"/>
    <w:rsid w:val="002D1B57"/>
    <w:rsid w:val="002D1C1D"/>
    <w:rsid w:val="002D1D8E"/>
    <w:rsid w:val="002D21D3"/>
    <w:rsid w:val="002D2224"/>
    <w:rsid w:val="002D2381"/>
    <w:rsid w:val="002D2ADC"/>
    <w:rsid w:val="002D3057"/>
    <w:rsid w:val="002D30E4"/>
    <w:rsid w:val="002D32F3"/>
    <w:rsid w:val="002D356C"/>
    <w:rsid w:val="002D3AB4"/>
    <w:rsid w:val="002D3B53"/>
    <w:rsid w:val="002D3BB3"/>
    <w:rsid w:val="002D3EBF"/>
    <w:rsid w:val="002D3F00"/>
    <w:rsid w:val="002D3F9B"/>
    <w:rsid w:val="002D4034"/>
    <w:rsid w:val="002D405D"/>
    <w:rsid w:val="002D410B"/>
    <w:rsid w:val="002D442E"/>
    <w:rsid w:val="002D44DF"/>
    <w:rsid w:val="002D4571"/>
    <w:rsid w:val="002D46CA"/>
    <w:rsid w:val="002D47D4"/>
    <w:rsid w:val="002D495A"/>
    <w:rsid w:val="002D4AE6"/>
    <w:rsid w:val="002D4AFE"/>
    <w:rsid w:val="002D4B38"/>
    <w:rsid w:val="002D4C19"/>
    <w:rsid w:val="002D4D00"/>
    <w:rsid w:val="002D4E4E"/>
    <w:rsid w:val="002D4E91"/>
    <w:rsid w:val="002D4FA2"/>
    <w:rsid w:val="002D500F"/>
    <w:rsid w:val="002D50AE"/>
    <w:rsid w:val="002D511E"/>
    <w:rsid w:val="002D5182"/>
    <w:rsid w:val="002D51EA"/>
    <w:rsid w:val="002D52EE"/>
    <w:rsid w:val="002D5452"/>
    <w:rsid w:val="002D5779"/>
    <w:rsid w:val="002D58CB"/>
    <w:rsid w:val="002D5A14"/>
    <w:rsid w:val="002D5BA9"/>
    <w:rsid w:val="002D5BBB"/>
    <w:rsid w:val="002D5C05"/>
    <w:rsid w:val="002D5CF6"/>
    <w:rsid w:val="002D5D72"/>
    <w:rsid w:val="002D5E26"/>
    <w:rsid w:val="002D6119"/>
    <w:rsid w:val="002D624C"/>
    <w:rsid w:val="002D66A0"/>
    <w:rsid w:val="002D689C"/>
    <w:rsid w:val="002D68DB"/>
    <w:rsid w:val="002D690C"/>
    <w:rsid w:val="002D69E1"/>
    <w:rsid w:val="002D6CB8"/>
    <w:rsid w:val="002D7462"/>
    <w:rsid w:val="002D751F"/>
    <w:rsid w:val="002D7690"/>
    <w:rsid w:val="002D76E5"/>
    <w:rsid w:val="002D7783"/>
    <w:rsid w:val="002D779F"/>
    <w:rsid w:val="002D782F"/>
    <w:rsid w:val="002D7921"/>
    <w:rsid w:val="002D7CBC"/>
    <w:rsid w:val="002D7DC1"/>
    <w:rsid w:val="002D7E19"/>
    <w:rsid w:val="002D7F75"/>
    <w:rsid w:val="002E010D"/>
    <w:rsid w:val="002E0111"/>
    <w:rsid w:val="002E01E8"/>
    <w:rsid w:val="002E0245"/>
    <w:rsid w:val="002E028F"/>
    <w:rsid w:val="002E05FA"/>
    <w:rsid w:val="002E0932"/>
    <w:rsid w:val="002E09AD"/>
    <w:rsid w:val="002E0F23"/>
    <w:rsid w:val="002E1010"/>
    <w:rsid w:val="002E1106"/>
    <w:rsid w:val="002E11B0"/>
    <w:rsid w:val="002E11BA"/>
    <w:rsid w:val="002E123B"/>
    <w:rsid w:val="002E1400"/>
    <w:rsid w:val="002E163B"/>
    <w:rsid w:val="002E171D"/>
    <w:rsid w:val="002E185F"/>
    <w:rsid w:val="002E18C3"/>
    <w:rsid w:val="002E18D7"/>
    <w:rsid w:val="002E1935"/>
    <w:rsid w:val="002E1AD2"/>
    <w:rsid w:val="002E1BC5"/>
    <w:rsid w:val="002E1C0B"/>
    <w:rsid w:val="002E1D47"/>
    <w:rsid w:val="002E1DA1"/>
    <w:rsid w:val="002E1F8E"/>
    <w:rsid w:val="002E1F96"/>
    <w:rsid w:val="002E203A"/>
    <w:rsid w:val="002E21BC"/>
    <w:rsid w:val="002E2207"/>
    <w:rsid w:val="002E2288"/>
    <w:rsid w:val="002E232D"/>
    <w:rsid w:val="002E251A"/>
    <w:rsid w:val="002E25B9"/>
    <w:rsid w:val="002E2608"/>
    <w:rsid w:val="002E2692"/>
    <w:rsid w:val="002E28A6"/>
    <w:rsid w:val="002E2AAE"/>
    <w:rsid w:val="002E2AED"/>
    <w:rsid w:val="002E2DC5"/>
    <w:rsid w:val="002E2F38"/>
    <w:rsid w:val="002E35D2"/>
    <w:rsid w:val="002E3770"/>
    <w:rsid w:val="002E3E78"/>
    <w:rsid w:val="002E3ED6"/>
    <w:rsid w:val="002E4914"/>
    <w:rsid w:val="002E4AFC"/>
    <w:rsid w:val="002E4C72"/>
    <w:rsid w:val="002E4DF4"/>
    <w:rsid w:val="002E4E62"/>
    <w:rsid w:val="002E4F3C"/>
    <w:rsid w:val="002E5740"/>
    <w:rsid w:val="002E5815"/>
    <w:rsid w:val="002E5B56"/>
    <w:rsid w:val="002E5E19"/>
    <w:rsid w:val="002E6091"/>
    <w:rsid w:val="002E63B2"/>
    <w:rsid w:val="002E6482"/>
    <w:rsid w:val="002E65F8"/>
    <w:rsid w:val="002E665F"/>
    <w:rsid w:val="002E669C"/>
    <w:rsid w:val="002E66B9"/>
    <w:rsid w:val="002E6775"/>
    <w:rsid w:val="002E67BE"/>
    <w:rsid w:val="002E6880"/>
    <w:rsid w:val="002E6A42"/>
    <w:rsid w:val="002E6B0A"/>
    <w:rsid w:val="002E6BD1"/>
    <w:rsid w:val="002E6EFD"/>
    <w:rsid w:val="002E6F21"/>
    <w:rsid w:val="002E7255"/>
    <w:rsid w:val="002E7378"/>
    <w:rsid w:val="002E755A"/>
    <w:rsid w:val="002E76E0"/>
    <w:rsid w:val="002E7B7C"/>
    <w:rsid w:val="002E7CAB"/>
    <w:rsid w:val="002E7D1B"/>
    <w:rsid w:val="002E7E31"/>
    <w:rsid w:val="002E7E4F"/>
    <w:rsid w:val="002E7F10"/>
    <w:rsid w:val="002F000B"/>
    <w:rsid w:val="002F02C4"/>
    <w:rsid w:val="002F03FE"/>
    <w:rsid w:val="002F0735"/>
    <w:rsid w:val="002F07F8"/>
    <w:rsid w:val="002F08E3"/>
    <w:rsid w:val="002F09B8"/>
    <w:rsid w:val="002F0A2F"/>
    <w:rsid w:val="002F0C8C"/>
    <w:rsid w:val="002F0C9D"/>
    <w:rsid w:val="002F0D29"/>
    <w:rsid w:val="002F0DE9"/>
    <w:rsid w:val="002F11BD"/>
    <w:rsid w:val="002F1461"/>
    <w:rsid w:val="002F19C6"/>
    <w:rsid w:val="002F1CBA"/>
    <w:rsid w:val="002F1F59"/>
    <w:rsid w:val="002F1F60"/>
    <w:rsid w:val="002F2002"/>
    <w:rsid w:val="002F2071"/>
    <w:rsid w:val="002F2103"/>
    <w:rsid w:val="002F26E5"/>
    <w:rsid w:val="002F2910"/>
    <w:rsid w:val="002F2934"/>
    <w:rsid w:val="002F2991"/>
    <w:rsid w:val="002F2D21"/>
    <w:rsid w:val="002F2EBC"/>
    <w:rsid w:val="002F311C"/>
    <w:rsid w:val="002F3226"/>
    <w:rsid w:val="002F32F5"/>
    <w:rsid w:val="002F33A8"/>
    <w:rsid w:val="002F3400"/>
    <w:rsid w:val="002F350F"/>
    <w:rsid w:val="002F3525"/>
    <w:rsid w:val="002F3A23"/>
    <w:rsid w:val="002F3C0B"/>
    <w:rsid w:val="002F3C30"/>
    <w:rsid w:val="002F3D20"/>
    <w:rsid w:val="002F3D40"/>
    <w:rsid w:val="002F3D50"/>
    <w:rsid w:val="002F3EB5"/>
    <w:rsid w:val="002F4068"/>
    <w:rsid w:val="002F41C1"/>
    <w:rsid w:val="002F4239"/>
    <w:rsid w:val="002F4251"/>
    <w:rsid w:val="002F426B"/>
    <w:rsid w:val="002F4333"/>
    <w:rsid w:val="002F441E"/>
    <w:rsid w:val="002F44F3"/>
    <w:rsid w:val="002F4547"/>
    <w:rsid w:val="002F4758"/>
    <w:rsid w:val="002F486E"/>
    <w:rsid w:val="002F49D7"/>
    <w:rsid w:val="002F52AA"/>
    <w:rsid w:val="002F52FF"/>
    <w:rsid w:val="002F5390"/>
    <w:rsid w:val="002F53E2"/>
    <w:rsid w:val="002F5757"/>
    <w:rsid w:val="002F588F"/>
    <w:rsid w:val="002F5906"/>
    <w:rsid w:val="002F592D"/>
    <w:rsid w:val="002F5DD6"/>
    <w:rsid w:val="002F600D"/>
    <w:rsid w:val="002F62F9"/>
    <w:rsid w:val="002F62FF"/>
    <w:rsid w:val="002F6344"/>
    <w:rsid w:val="002F646C"/>
    <w:rsid w:val="002F6509"/>
    <w:rsid w:val="002F67AB"/>
    <w:rsid w:val="002F6B9C"/>
    <w:rsid w:val="002F6DB1"/>
    <w:rsid w:val="002F6EDB"/>
    <w:rsid w:val="002F6EF7"/>
    <w:rsid w:val="002F6F16"/>
    <w:rsid w:val="002F6F97"/>
    <w:rsid w:val="002F7366"/>
    <w:rsid w:val="002F73CD"/>
    <w:rsid w:val="002F76CE"/>
    <w:rsid w:val="002F771D"/>
    <w:rsid w:val="002F790E"/>
    <w:rsid w:val="002F7B66"/>
    <w:rsid w:val="002F7C2A"/>
    <w:rsid w:val="002F7E6B"/>
    <w:rsid w:val="002F7E9C"/>
    <w:rsid w:val="002F7F94"/>
    <w:rsid w:val="00300163"/>
    <w:rsid w:val="003001FB"/>
    <w:rsid w:val="00300290"/>
    <w:rsid w:val="003002AF"/>
    <w:rsid w:val="00300361"/>
    <w:rsid w:val="0030046D"/>
    <w:rsid w:val="003006A7"/>
    <w:rsid w:val="003007AE"/>
    <w:rsid w:val="00300970"/>
    <w:rsid w:val="003009E9"/>
    <w:rsid w:val="00300B89"/>
    <w:rsid w:val="00300C14"/>
    <w:rsid w:val="00300CDB"/>
    <w:rsid w:val="00300E0D"/>
    <w:rsid w:val="00300F77"/>
    <w:rsid w:val="00301091"/>
    <w:rsid w:val="0030125E"/>
    <w:rsid w:val="003012C7"/>
    <w:rsid w:val="00301466"/>
    <w:rsid w:val="00301BBA"/>
    <w:rsid w:val="00301C40"/>
    <w:rsid w:val="00301C8D"/>
    <w:rsid w:val="00301D29"/>
    <w:rsid w:val="00301D43"/>
    <w:rsid w:val="00301D84"/>
    <w:rsid w:val="00301E48"/>
    <w:rsid w:val="00301F74"/>
    <w:rsid w:val="0030225C"/>
    <w:rsid w:val="0030225D"/>
    <w:rsid w:val="003023DF"/>
    <w:rsid w:val="0030285D"/>
    <w:rsid w:val="00302AF8"/>
    <w:rsid w:val="00302D3C"/>
    <w:rsid w:val="00302DA6"/>
    <w:rsid w:val="00302E4F"/>
    <w:rsid w:val="00302EB9"/>
    <w:rsid w:val="00302EED"/>
    <w:rsid w:val="003030F2"/>
    <w:rsid w:val="003030FF"/>
    <w:rsid w:val="0030339E"/>
    <w:rsid w:val="0030342B"/>
    <w:rsid w:val="0030363E"/>
    <w:rsid w:val="00303730"/>
    <w:rsid w:val="0030381E"/>
    <w:rsid w:val="00303980"/>
    <w:rsid w:val="00303A12"/>
    <w:rsid w:val="00303EBD"/>
    <w:rsid w:val="00303FE4"/>
    <w:rsid w:val="00304052"/>
    <w:rsid w:val="003042E9"/>
    <w:rsid w:val="0030436F"/>
    <w:rsid w:val="003043EF"/>
    <w:rsid w:val="003047EC"/>
    <w:rsid w:val="003049AC"/>
    <w:rsid w:val="00304B2A"/>
    <w:rsid w:val="00304DAA"/>
    <w:rsid w:val="00304E5D"/>
    <w:rsid w:val="00304F0E"/>
    <w:rsid w:val="0030503E"/>
    <w:rsid w:val="0030515A"/>
    <w:rsid w:val="0030533A"/>
    <w:rsid w:val="00305367"/>
    <w:rsid w:val="00305699"/>
    <w:rsid w:val="003056FE"/>
    <w:rsid w:val="0030595B"/>
    <w:rsid w:val="003059EC"/>
    <w:rsid w:val="00305B99"/>
    <w:rsid w:val="00306002"/>
    <w:rsid w:val="003061EE"/>
    <w:rsid w:val="003063BB"/>
    <w:rsid w:val="00306566"/>
    <w:rsid w:val="0030681B"/>
    <w:rsid w:val="00306994"/>
    <w:rsid w:val="003069A6"/>
    <w:rsid w:val="00306A56"/>
    <w:rsid w:val="00306B38"/>
    <w:rsid w:val="00306BBB"/>
    <w:rsid w:val="00306D1F"/>
    <w:rsid w:val="00306F65"/>
    <w:rsid w:val="00307182"/>
    <w:rsid w:val="003073A5"/>
    <w:rsid w:val="00307573"/>
    <w:rsid w:val="00307F16"/>
    <w:rsid w:val="00307F73"/>
    <w:rsid w:val="003100B2"/>
    <w:rsid w:val="0031017E"/>
    <w:rsid w:val="00310789"/>
    <w:rsid w:val="003109AC"/>
    <w:rsid w:val="00310A9F"/>
    <w:rsid w:val="00310AA7"/>
    <w:rsid w:val="00310C24"/>
    <w:rsid w:val="00310CED"/>
    <w:rsid w:val="00310FB9"/>
    <w:rsid w:val="00310FF8"/>
    <w:rsid w:val="003110BC"/>
    <w:rsid w:val="003110DE"/>
    <w:rsid w:val="003111B7"/>
    <w:rsid w:val="0031158C"/>
    <w:rsid w:val="00311695"/>
    <w:rsid w:val="0031169C"/>
    <w:rsid w:val="003116AF"/>
    <w:rsid w:val="00311C52"/>
    <w:rsid w:val="00311D19"/>
    <w:rsid w:val="00311DF5"/>
    <w:rsid w:val="00312004"/>
    <w:rsid w:val="00312011"/>
    <w:rsid w:val="00312354"/>
    <w:rsid w:val="003125D6"/>
    <w:rsid w:val="003126C9"/>
    <w:rsid w:val="00312709"/>
    <w:rsid w:val="00312804"/>
    <w:rsid w:val="00312829"/>
    <w:rsid w:val="00312D4C"/>
    <w:rsid w:val="0031312A"/>
    <w:rsid w:val="003131B8"/>
    <w:rsid w:val="00313412"/>
    <w:rsid w:val="0031375E"/>
    <w:rsid w:val="0031388B"/>
    <w:rsid w:val="00313BA1"/>
    <w:rsid w:val="00313D2D"/>
    <w:rsid w:val="00313D90"/>
    <w:rsid w:val="00313EA8"/>
    <w:rsid w:val="0031406F"/>
    <w:rsid w:val="003143C8"/>
    <w:rsid w:val="003144CD"/>
    <w:rsid w:val="003145C8"/>
    <w:rsid w:val="00314604"/>
    <w:rsid w:val="0031504A"/>
    <w:rsid w:val="00315373"/>
    <w:rsid w:val="0031556E"/>
    <w:rsid w:val="003155A2"/>
    <w:rsid w:val="00315771"/>
    <w:rsid w:val="00315782"/>
    <w:rsid w:val="00315829"/>
    <w:rsid w:val="00315987"/>
    <w:rsid w:val="00315C85"/>
    <w:rsid w:val="00315D1F"/>
    <w:rsid w:val="00315E31"/>
    <w:rsid w:val="0031601F"/>
    <w:rsid w:val="00316410"/>
    <w:rsid w:val="003165F8"/>
    <w:rsid w:val="003166DB"/>
    <w:rsid w:val="003166E6"/>
    <w:rsid w:val="003168DA"/>
    <w:rsid w:val="003169D3"/>
    <w:rsid w:val="003169D6"/>
    <w:rsid w:val="003169E5"/>
    <w:rsid w:val="00316D0A"/>
    <w:rsid w:val="00316D74"/>
    <w:rsid w:val="00316E89"/>
    <w:rsid w:val="0031713A"/>
    <w:rsid w:val="0031721C"/>
    <w:rsid w:val="0031737C"/>
    <w:rsid w:val="00317598"/>
    <w:rsid w:val="00317669"/>
    <w:rsid w:val="00317A01"/>
    <w:rsid w:val="00317A79"/>
    <w:rsid w:val="00317C64"/>
    <w:rsid w:val="00317FB8"/>
    <w:rsid w:val="003202C7"/>
    <w:rsid w:val="003202E7"/>
    <w:rsid w:val="003203B6"/>
    <w:rsid w:val="003203E4"/>
    <w:rsid w:val="00320419"/>
    <w:rsid w:val="0032048F"/>
    <w:rsid w:val="0032052E"/>
    <w:rsid w:val="00320598"/>
    <w:rsid w:val="00320885"/>
    <w:rsid w:val="00320925"/>
    <w:rsid w:val="00320CA2"/>
    <w:rsid w:val="00320D2A"/>
    <w:rsid w:val="00320EA7"/>
    <w:rsid w:val="00320F72"/>
    <w:rsid w:val="00321124"/>
    <w:rsid w:val="00321324"/>
    <w:rsid w:val="00321351"/>
    <w:rsid w:val="00321487"/>
    <w:rsid w:val="0032180D"/>
    <w:rsid w:val="00321861"/>
    <w:rsid w:val="0032189E"/>
    <w:rsid w:val="003219E8"/>
    <w:rsid w:val="00321AD7"/>
    <w:rsid w:val="00321E6F"/>
    <w:rsid w:val="00321ED9"/>
    <w:rsid w:val="00321FA7"/>
    <w:rsid w:val="0032200C"/>
    <w:rsid w:val="003220A7"/>
    <w:rsid w:val="0032249C"/>
    <w:rsid w:val="00322885"/>
    <w:rsid w:val="0032303C"/>
    <w:rsid w:val="0032305D"/>
    <w:rsid w:val="00323127"/>
    <w:rsid w:val="00323837"/>
    <w:rsid w:val="00323842"/>
    <w:rsid w:val="003239F1"/>
    <w:rsid w:val="00323B75"/>
    <w:rsid w:val="00323C78"/>
    <w:rsid w:val="00323DD9"/>
    <w:rsid w:val="00323DE3"/>
    <w:rsid w:val="00324066"/>
    <w:rsid w:val="003241EE"/>
    <w:rsid w:val="003241EF"/>
    <w:rsid w:val="0032428D"/>
    <w:rsid w:val="00324294"/>
    <w:rsid w:val="0032435E"/>
    <w:rsid w:val="0032455D"/>
    <w:rsid w:val="003245DA"/>
    <w:rsid w:val="00324644"/>
    <w:rsid w:val="0032468D"/>
    <w:rsid w:val="003248AB"/>
    <w:rsid w:val="00324A07"/>
    <w:rsid w:val="00324ABB"/>
    <w:rsid w:val="00324C4B"/>
    <w:rsid w:val="00324C7C"/>
    <w:rsid w:val="00324D21"/>
    <w:rsid w:val="00324E12"/>
    <w:rsid w:val="00324E8C"/>
    <w:rsid w:val="00324F7D"/>
    <w:rsid w:val="003250A5"/>
    <w:rsid w:val="003250DD"/>
    <w:rsid w:val="00325187"/>
    <w:rsid w:val="003251F8"/>
    <w:rsid w:val="003252F0"/>
    <w:rsid w:val="003254E2"/>
    <w:rsid w:val="00325560"/>
    <w:rsid w:val="0032567D"/>
    <w:rsid w:val="0032576D"/>
    <w:rsid w:val="0032580D"/>
    <w:rsid w:val="00325B14"/>
    <w:rsid w:val="00325B57"/>
    <w:rsid w:val="00325E29"/>
    <w:rsid w:val="003260EF"/>
    <w:rsid w:val="003262AC"/>
    <w:rsid w:val="003262F5"/>
    <w:rsid w:val="00326404"/>
    <w:rsid w:val="00326441"/>
    <w:rsid w:val="0032648C"/>
    <w:rsid w:val="00326566"/>
    <w:rsid w:val="00326607"/>
    <w:rsid w:val="00326862"/>
    <w:rsid w:val="003268CD"/>
    <w:rsid w:val="003269B9"/>
    <w:rsid w:val="00326AD0"/>
    <w:rsid w:val="00326AD4"/>
    <w:rsid w:val="00326AFF"/>
    <w:rsid w:val="00326C85"/>
    <w:rsid w:val="00326CEE"/>
    <w:rsid w:val="00326CF7"/>
    <w:rsid w:val="00326DD7"/>
    <w:rsid w:val="0032708D"/>
    <w:rsid w:val="003271A7"/>
    <w:rsid w:val="003271D1"/>
    <w:rsid w:val="003271DD"/>
    <w:rsid w:val="0032747C"/>
    <w:rsid w:val="003275EB"/>
    <w:rsid w:val="00327625"/>
    <w:rsid w:val="003277CB"/>
    <w:rsid w:val="00327855"/>
    <w:rsid w:val="0032788C"/>
    <w:rsid w:val="003278C3"/>
    <w:rsid w:val="003279B0"/>
    <w:rsid w:val="00327D5B"/>
    <w:rsid w:val="00330032"/>
    <w:rsid w:val="003302FD"/>
    <w:rsid w:val="0033031D"/>
    <w:rsid w:val="00330576"/>
    <w:rsid w:val="00330615"/>
    <w:rsid w:val="00330683"/>
    <w:rsid w:val="00330746"/>
    <w:rsid w:val="00330785"/>
    <w:rsid w:val="003307BF"/>
    <w:rsid w:val="00330948"/>
    <w:rsid w:val="00330B38"/>
    <w:rsid w:val="00330B4B"/>
    <w:rsid w:val="00330BB3"/>
    <w:rsid w:val="00330E07"/>
    <w:rsid w:val="00330EF3"/>
    <w:rsid w:val="003310EB"/>
    <w:rsid w:val="00331321"/>
    <w:rsid w:val="003314FC"/>
    <w:rsid w:val="0033152A"/>
    <w:rsid w:val="00331666"/>
    <w:rsid w:val="003319E8"/>
    <w:rsid w:val="00331A4C"/>
    <w:rsid w:val="00331A71"/>
    <w:rsid w:val="00331B53"/>
    <w:rsid w:val="00331C24"/>
    <w:rsid w:val="00332063"/>
    <w:rsid w:val="00332245"/>
    <w:rsid w:val="0033242F"/>
    <w:rsid w:val="003324F2"/>
    <w:rsid w:val="00332676"/>
    <w:rsid w:val="003327F0"/>
    <w:rsid w:val="003328D9"/>
    <w:rsid w:val="0033298A"/>
    <w:rsid w:val="00332E13"/>
    <w:rsid w:val="00333143"/>
    <w:rsid w:val="0033324B"/>
    <w:rsid w:val="00333319"/>
    <w:rsid w:val="00333353"/>
    <w:rsid w:val="0033374A"/>
    <w:rsid w:val="00333767"/>
    <w:rsid w:val="00333802"/>
    <w:rsid w:val="003338C4"/>
    <w:rsid w:val="00333B16"/>
    <w:rsid w:val="003340A3"/>
    <w:rsid w:val="003340C1"/>
    <w:rsid w:val="003341D7"/>
    <w:rsid w:val="003345DC"/>
    <w:rsid w:val="003345E8"/>
    <w:rsid w:val="003346C4"/>
    <w:rsid w:val="003346CE"/>
    <w:rsid w:val="003348FD"/>
    <w:rsid w:val="003353BC"/>
    <w:rsid w:val="003355DE"/>
    <w:rsid w:val="00335780"/>
    <w:rsid w:val="003358B5"/>
    <w:rsid w:val="00335C50"/>
    <w:rsid w:val="00335D73"/>
    <w:rsid w:val="00336090"/>
    <w:rsid w:val="0033635A"/>
    <w:rsid w:val="0033648C"/>
    <w:rsid w:val="00336526"/>
    <w:rsid w:val="0033666D"/>
    <w:rsid w:val="0033669D"/>
    <w:rsid w:val="00336945"/>
    <w:rsid w:val="00336975"/>
    <w:rsid w:val="00336A2A"/>
    <w:rsid w:val="00336B91"/>
    <w:rsid w:val="00337037"/>
    <w:rsid w:val="003373BF"/>
    <w:rsid w:val="00337405"/>
    <w:rsid w:val="00337799"/>
    <w:rsid w:val="0033795D"/>
    <w:rsid w:val="00337DC3"/>
    <w:rsid w:val="00337F7C"/>
    <w:rsid w:val="0034006B"/>
    <w:rsid w:val="00340333"/>
    <w:rsid w:val="00340406"/>
    <w:rsid w:val="0034075F"/>
    <w:rsid w:val="00340825"/>
    <w:rsid w:val="00340A6B"/>
    <w:rsid w:val="00340B6B"/>
    <w:rsid w:val="00340B86"/>
    <w:rsid w:val="00340CAA"/>
    <w:rsid w:val="00340CF4"/>
    <w:rsid w:val="00341018"/>
    <w:rsid w:val="0034103B"/>
    <w:rsid w:val="00341163"/>
    <w:rsid w:val="003411DC"/>
    <w:rsid w:val="003411FE"/>
    <w:rsid w:val="003412FD"/>
    <w:rsid w:val="003413B6"/>
    <w:rsid w:val="00341409"/>
    <w:rsid w:val="0034140E"/>
    <w:rsid w:val="00341971"/>
    <w:rsid w:val="003419DA"/>
    <w:rsid w:val="00341A03"/>
    <w:rsid w:val="00341B38"/>
    <w:rsid w:val="00341BFF"/>
    <w:rsid w:val="00341C1B"/>
    <w:rsid w:val="00341C93"/>
    <w:rsid w:val="00341D39"/>
    <w:rsid w:val="003421BE"/>
    <w:rsid w:val="00342227"/>
    <w:rsid w:val="00342973"/>
    <w:rsid w:val="00342A4B"/>
    <w:rsid w:val="00342AAF"/>
    <w:rsid w:val="0034301C"/>
    <w:rsid w:val="003432CE"/>
    <w:rsid w:val="0034332B"/>
    <w:rsid w:val="00343334"/>
    <w:rsid w:val="00343410"/>
    <w:rsid w:val="00343588"/>
    <w:rsid w:val="00343685"/>
    <w:rsid w:val="00343888"/>
    <w:rsid w:val="003439A9"/>
    <w:rsid w:val="00343C2E"/>
    <w:rsid w:val="00343CF1"/>
    <w:rsid w:val="00343FA4"/>
    <w:rsid w:val="00344063"/>
    <w:rsid w:val="00344176"/>
    <w:rsid w:val="003441F7"/>
    <w:rsid w:val="003443AC"/>
    <w:rsid w:val="003445BC"/>
    <w:rsid w:val="00344654"/>
    <w:rsid w:val="00344765"/>
    <w:rsid w:val="0034488F"/>
    <w:rsid w:val="00344AD5"/>
    <w:rsid w:val="00344BEA"/>
    <w:rsid w:val="00344EDE"/>
    <w:rsid w:val="00345076"/>
    <w:rsid w:val="00345141"/>
    <w:rsid w:val="003452A8"/>
    <w:rsid w:val="0034545D"/>
    <w:rsid w:val="003455B3"/>
    <w:rsid w:val="003455B4"/>
    <w:rsid w:val="003455FA"/>
    <w:rsid w:val="00345604"/>
    <w:rsid w:val="003457EB"/>
    <w:rsid w:val="00345998"/>
    <w:rsid w:val="0034599C"/>
    <w:rsid w:val="003459DF"/>
    <w:rsid w:val="00345A47"/>
    <w:rsid w:val="00345B68"/>
    <w:rsid w:val="00345C4F"/>
    <w:rsid w:val="00345D2C"/>
    <w:rsid w:val="00345D4F"/>
    <w:rsid w:val="00345D9E"/>
    <w:rsid w:val="00345F1A"/>
    <w:rsid w:val="00345F30"/>
    <w:rsid w:val="003465ED"/>
    <w:rsid w:val="0034660B"/>
    <w:rsid w:val="00346632"/>
    <w:rsid w:val="0034673C"/>
    <w:rsid w:val="00346C85"/>
    <w:rsid w:val="00346D31"/>
    <w:rsid w:val="00346DF7"/>
    <w:rsid w:val="00346EF5"/>
    <w:rsid w:val="00346F25"/>
    <w:rsid w:val="00347257"/>
    <w:rsid w:val="0034746D"/>
    <w:rsid w:val="003475DA"/>
    <w:rsid w:val="00347709"/>
    <w:rsid w:val="00347942"/>
    <w:rsid w:val="00347A51"/>
    <w:rsid w:val="00347A6A"/>
    <w:rsid w:val="00347BF5"/>
    <w:rsid w:val="00347C5F"/>
    <w:rsid w:val="00347C89"/>
    <w:rsid w:val="00347E1F"/>
    <w:rsid w:val="00347EC1"/>
    <w:rsid w:val="00347F03"/>
    <w:rsid w:val="00350269"/>
    <w:rsid w:val="003502D3"/>
    <w:rsid w:val="003504EC"/>
    <w:rsid w:val="003505AA"/>
    <w:rsid w:val="0035073F"/>
    <w:rsid w:val="003507CE"/>
    <w:rsid w:val="003507F5"/>
    <w:rsid w:val="0035096C"/>
    <w:rsid w:val="00350986"/>
    <w:rsid w:val="00350EAC"/>
    <w:rsid w:val="00350FBE"/>
    <w:rsid w:val="003510EA"/>
    <w:rsid w:val="00351133"/>
    <w:rsid w:val="00351148"/>
    <w:rsid w:val="00351149"/>
    <w:rsid w:val="003512A7"/>
    <w:rsid w:val="003512CC"/>
    <w:rsid w:val="00351551"/>
    <w:rsid w:val="00351C2F"/>
    <w:rsid w:val="00351D0B"/>
    <w:rsid w:val="00351E08"/>
    <w:rsid w:val="00351EDD"/>
    <w:rsid w:val="003520E0"/>
    <w:rsid w:val="00352160"/>
    <w:rsid w:val="00352241"/>
    <w:rsid w:val="003522A5"/>
    <w:rsid w:val="0035257F"/>
    <w:rsid w:val="003527F6"/>
    <w:rsid w:val="003528D1"/>
    <w:rsid w:val="00352A5B"/>
    <w:rsid w:val="00352BFB"/>
    <w:rsid w:val="00352C53"/>
    <w:rsid w:val="00352D85"/>
    <w:rsid w:val="0035305D"/>
    <w:rsid w:val="003531D3"/>
    <w:rsid w:val="0035333E"/>
    <w:rsid w:val="003534C6"/>
    <w:rsid w:val="00353689"/>
    <w:rsid w:val="00353825"/>
    <w:rsid w:val="00353A1A"/>
    <w:rsid w:val="00353D13"/>
    <w:rsid w:val="00353D6A"/>
    <w:rsid w:val="00353E37"/>
    <w:rsid w:val="00353E8D"/>
    <w:rsid w:val="003540B5"/>
    <w:rsid w:val="00354205"/>
    <w:rsid w:val="003542BA"/>
    <w:rsid w:val="003544EC"/>
    <w:rsid w:val="00354729"/>
    <w:rsid w:val="0035486D"/>
    <w:rsid w:val="00354961"/>
    <w:rsid w:val="003549CD"/>
    <w:rsid w:val="00354A96"/>
    <w:rsid w:val="00354A98"/>
    <w:rsid w:val="00354CD1"/>
    <w:rsid w:val="00354D85"/>
    <w:rsid w:val="00354FB6"/>
    <w:rsid w:val="003553C0"/>
    <w:rsid w:val="003553DB"/>
    <w:rsid w:val="00355491"/>
    <w:rsid w:val="00355547"/>
    <w:rsid w:val="00355614"/>
    <w:rsid w:val="00355887"/>
    <w:rsid w:val="00355EC7"/>
    <w:rsid w:val="00355FF3"/>
    <w:rsid w:val="00356592"/>
    <w:rsid w:val="003565FF"/>
    <w:rsid w:val="0035662E"/>
    <w:rsid w:val="003566A8"/>
    <w:rsid w:val="00356947"/>
    <w:rsid w:val="00356A9D"/>
    <w:rsid w:val="00356AAE"/>
    <w:rsid w:val="00356B7F"/>
    <w:rsid w:val="00356EF5"/>
    <w:rsid w:val="003570BD"/>
    <w:rsid w:val="00357133"/>
    <w:rsid w:val="00357197"/>
    <w:rsid w:val="003571E4"/>
    <w:rsid w:val="0035754B"/>
    <w:rsid w:val="00357580"/>
    <w:rsid w:val="003577BA"/>
    <w:rsid w:val="00357C35"/>
    <w:rsid w:val="00357C54"/>
    <w:rsid w:val="00357DDD"/>
    <w:rsid w:val="00357EEC"/>
    <w:rsid w:val="00357F02"/>
    <w:rsid w:val="00360015"/>
    <w:rsid w:val="00360098"/>
    <w:rsid w:val="003601AE"/>
    <w:rsid w:val="00360241"/>
    <w:rsid w:val="003604EB"/>
    <w:rsid w:val="003604F7"/>
    <w:rsid w:val="00360776"/>
    <w:rsid w:val="00360B9D"/>
    <w:rsid w:val="00360BF7"/>
    <w:rsid w:val="00360CFF"/>
    <w:rsid w:val="00361641"/>
    <w:rsid w:val="00361743"/>
    <w:rsid w:val="0036174F"/>
    <w:rsid w:val="00361909"/>
    <w:rsid w:val="00361951"/>
    <w:rsid w:val="00361B48"/>
    <w:rsid w:val="00361CE4"/>
    <w:rsid w:val="00361FD3"/>
    <w:rsid w:val="00361FDF"/>
    <w:rsid w:val="00361FFB"/>
    <w:rsid w:val="0036200D"/>
    <w:rsid w:val="0036203A"/>
    <w:rsid w:val="0036215C"/>
    <w:rsid w:val="003623E8"/>
    <w:rsid w:val="00362491"/>
    <w:rsid w:val="003624FE"/>
    <w:rsid w:val="00362535"/>
    <w:rsid w:val="00362680"/>
    <w:rsid w:val="0036277E"/>
    <w:rsid w:val="003628FA"/>
    <w:rsid w:val="00362A12"/>
    <w:rsid w:val="00362A38"/>
    <w:rsid w:val="00362C74"/>
    <w:rsid w:val="00362D06"/>
    <w:rsid w:val="00362E9C"/>
    <w:rsid w:val="0036313D"/>
    <w:rsid w:val="00363554"/>
    <w:rsid w:val="00363935"/>
    <w:rsid w:val="00363A94"/>
    <w:rsid w:val="00363ADA"/>
    <w:rsid w:val="00363BD4"/>
    <w:rsid w:val="00363EC6"/>
    <w:rsid w:val="00363F48"/>
    <w:rsid w:val="00364013"/>
    <w:rsid w:val="00364087"/>
    <w:rsid w:val="0036421B"/>
    <w:rsid w:val="00364284"/>
    <w:rsid w:val="003642AD"/>
    <w:rsid w:val="00364637"/>
    <w:rsid w:val="003647A4"/>
    <w:rsid w:val="0036492B"/>
    <w:rsid w:val="00364ABE"/>
    <w:rsid w:val="00364B87"/>
    <w:rsid w:val="00364CF6"/>
    <w:rsid w:val="00364E4E"/>
    <w:rsid w:val="00364F40"/>
    <w:rsid w:val="00364FB4"/>
    <w:rsid w:val="0036514A"/>
    <w:rsid w:val="00365369"/>
    <w:rsid w:val="0036546B"/>
    <w:rsid w:val="003655BB"/>
    <w:rsid w:val="0036570F"/>
    <w:rsid w:val="00365828"/>
    <w:rsid w:val="00365873"/>
    <w:rsid w:val="003659C2"/>
    <w:rsid w:val="00365BC1"/>
    <w:rsid w:val="00365F0A"/>
    <w:rsid w:val="003661C0"/>
    <w:rsid w:val="003662C1"/>
    <w:rsid w:val="0036643C"/>
    <w:rsid w:val="0036646B"/>
    <w:rsid w:val="003666B9"/>
    <w:rsid w:val="003668F7"/>
    <w:rsid w:val="00366BF2"/>
    <w:rsid w:val="00366CCC"/>
    <w:rsid w:val="00366F07"/>
    <w:rsid w:val="003670B8"/>
    <w:rsid w:val="00367168"/>
    <w:rsid w:val="003672AD"/>
    <w:rsid w:val="003673BC"/>
    <w:rsid w:val="0036769C"/>
    <w:rsid w:val="003676EA"/>
    <w:rsid w:val="00367754"/>
    <w:rsid w:val="00367954"/>
    <w:rsid w:val="00367A07"/>
    <w:rsid w:val="00367EBC"/>
    <w:rsid w:val="00367F36"/>
    <w:rsid w:val="00367FEE"/>
    <w:rsid w:val="0037000D"/>
    <w:rsid w:val="00370155"/>
    <w:rsid w:val="00370334"/>
    <w:rsid w:val="00370478"/>
    <w:rsid w:val="0037076E"/>
    <w:rsid w:val="00370890"/>
    <w:rsid w:val="0037091F"/>
    <w:rsid w:val="003709E8"/>
    <w:rsid w:val="00370BD7"/>
    <w:rsid w:val="00370FC9"/>
    <w:rsid w:val="00370FDF"/>
    <w:rsid w:val="0037107D"/>
    <w:rsid w:val="003710F3"/>
    <w:rsid w:val="00371322"/>
    <w:rsid w:val="003713B4"/>
    <w:rsid w:val="00371427"/>
    <w:rsid w:val="00371669"/>
    <w:rsid w:val="0037197C"/>
    <w:rsid w:val="00371999"/>
    <w:rsid w:val="0037221E"/>
    <w:rsid w:val="0037223F"/>
    <w:rsid w:val="003726CD"/>
    <w:rsid w:val="00372843"/>
    <w:rsid w:val="0037294E"/>
    <w:rsid w:val="00372BF7"/>
    <w:rsid w:val="00372C6A"/>
    <w:rsid w:val="00372C6F"/>
    <w:rsid w:val="00372CC8"/>
    <w:rsid w:val="00372E74"/>
    <w:rsid w:val="00373072"/>
    <w:rsid w:val="0037323A"/>
    <w:rsid w:val="0037338E"/>
    <w:rsid w:val="0037341D"/>
    <w:rsid w:val="003734A7"/>
    <w:rsid w:val="00373728"/>
    <w:rsid w:val="0037372C"/>
    <w:rsid w:val="00373924"/>
    <w:rsid w:val="003739AC"/>
    <w:rsid w:val="00373D28"/>
    <w:rsid w:val="00373D41"/>
    <w:rsid w:val="00373D48"/>
    <w:rsid w:val="00373F0C"/>
    <w:rsid w:val="00374370"/>
    <w:rsid w:val="00374792"/>
    <w:rsid w:val="00374825"/>
    <w:rsid w:val="0037496A"/>
    <w:rsid w:val="003749C8"/>
    <w:rsid w:val="00374A1A"/>
    <w:rsid w:val="00374B24"/>
    <w:rsid w:val="00374BD0"/>
    <w:rsid w:val="00374CDC"/>
    <w:rsid w:val="003752B4"/>
    <w:rsid w:val="00375523"/>
    <w:rsid w:val="003758D0"/>
    <w:rsid w:val="00375B96"/>
    <w:rsid w:val="00375DEB"/>
    <w:rsid w:val="00375F16"/>
    <w:rsid w:val="00375F46"/>
    <w:rsid w:val="003761BA"/>
    <w:rsid w:val="00376200"/>
    <w:rsid w:val="003764A0"/>
    <w:rsid w:val="00376573"/>
    <w:rsid w:val="00376703"/>
    <w:rsid w:val="00376759"/>
    <w:rsid w:val="0037681A"/>
    <w:rsid w:val="0037693E"/>
    <w:rsid w:val="00376F16"/>
    <w:rsid w:val="00377193"/>
    <w:rsid w:val="00377284"/>
    <w:rsid w:val="003773F5"/>
    <w:rsid w:val="00377405"/>
    <w:rsid w:val="0037768D"/>
    <w:rsid w:val="003779AE"/>
    <w:rsid w:val="00377AC5"/>
    <w:rsid w:val="00377C06"/>
    <w:rsid w:val="00377CD8"/>
    <w:rsid w:val="00377E67"/>
    <w:rsid w:val="003803BE"/>
    <w:rsid w:val="00380868"/>
    <w:rsid w:val="00380B5D"/>
    <w:rsid w:val="0038104F"/>
    <w:rsid w:val="003810D0"/>
    <w:rsid w:val="003811D4"/>
    <w:rsid w:val="003813A5"/>
    <w:rsid w:val="003816A0"/>
    <w:rsid w:val="00381C9F"/>
    <w:rsid w:val="00381E4C"/>
    <w:rsid w:val="00381E6E"/>
    <w:rsid w:val="003821D3"/>
    <w:rsid w:val="00382321"/>
    <w:rsid w:val="003827B4"/>
    <w:rsid w:val="0038292D"/>
    <w:rsid w:val="00382C09"/>
    <w:rsid w:val="00382EDA"/>
    <w:rsid w:val="00383148"/>
    <w:rsid w:val="003832CD"/>
    <w:rsid w:val="00383754"/>
    <w:rsid w:val="00383788"/>
    <w:rsid w:val="00384071"/>
    <w:rsid w:val="003842F6"/>
    <w:rsid w:val="00384446"/>
    <w:rsid w:val="003844BE"/>
    <w:rsid w:val="003845BC"/>
    <w:rsid w:val="00384617"/>
    <w:rsid w:val="003846D1"/>
    <w:rsid w:val="003847BC"/>
    <w:rsid w:val="00384895"/>
    <w:rsid w:val="003848C6"/>
    <w:rsid w:val="00384C65"/>
    <w:rsid w:val="00384CEF"/>
    <w:rsid w:val="00384E5D"/>
    <w:rsid w:val="00385474"/>
    <w:rsid w:val="003858AB"/>
    <w:rsid w:val="003859C7"/>
    <w:rsid w:val="00385C2B"/>
    <w:rsid w:val="00385C75"/>
    <w:rsid w:val="00385DA0"/>
    <w:rsid w:val="00385E36"/>
    <w:rsid w:val="003863F7"/>
    <w:rsid w:val="003863FE"/>
    <w:rsid w:val="00386538"/>
    <w:rsid w:val="00386599"/>
    <w:rsid w:val="003869C8"/>
    <w:rsid w:val="00386ACC"/>
    <w:rsid w:val="00386F16"/>
    <w:rsid w:val="00386F4B"/>
    <w:rsid w:val="00387082"/>
    <w:rsid w:val="00387122"/>
    <w:rsid w:val="0038717F"/>
    <w:rsid w:val="00387180"/>
    <w:rsid w:val="00387348"/>
    <w:rsid w:val="00387389"/>
    <w:rsid w:val="003873BE"/>
    <w:rsid w:val="00387467"/>
    <w:rsid w:val="00387678"/>
    <w:rsid w:val="00387762"/>
    <w:rsid w:val="0038779A"/>
    <w:rsid w:val="00387C28"/>
    <w:rsid w:val="00387C6F"/>
    <w:rsid w:val="00387F9B"/>
    <w:rsid w:val="00390003"/>
    <w:rsid w:val="0039019E"/>
    <w:rsid w:val="003902E8"/>
    <w:rsid w:val="00390860"/>
    <w:rsid w:val="0039095B"/>
    <w:rsid w:val="00390A5F"/>
    <w:rsid w:val="00390B3F"/>
    <w:rsid w:val="00390C71"/>
    <w:rsid w:val="00390CF2"/>
    <w:rsid w:val="00390E48"/>
    <w:rsid w:val="00391709"/>
    <w:rsid w:val="0039171A"/>
    <w:rsid w:val="003917E6"/>
    <w:rsid w:val="003917F9"/>
    <w:rsid w:val="0039183C"/>
    <w:rsid w:val="003918BB"/>
    <w:rsid w:val="00391A60"/>
    <w:rsid w:val="00391BD2"/>
    <w:rsid w:val="00391E3D"/>
    <w:rsid w:val="003920A7"/>
    <w:rsid w:val="003921F9"/>
    <w:rsid w:val="0039229E"/>
    <w:rsid w:val="003922C3"/>
    <w:rsid w:val="003923BB"/>
    <w:rsid w:val="00392800"/>
    <w:rsid w:val="0039283A"/>
    <w:rsid w:val="003928E9"/>
    <w:rsid w:val="00392946"/>
    <w:rsid w:val="00392BFD"/>
    <w:rsid w:val="00392C08"/>
    <w:rsid w:val="00392C12"/>
    <w:rsid w:val="00392EE5"/>
    <w:rsid w:val="0039313C"/>
    <w:rsid w:val="0039324C"/>
    <w:rsid w:val="003933D2"/>
    <w:rsid w:val="00393421"/>
    <w:rsid w:val="003934D5"/>
    <w:rsid w:val="00393532"/>
    <w:rsid w:val="0039370D"/>
    <w:rsid w:val="0039374A"/>
    <w:rsid w:val="00393B14"/>
    <w:rsid w:val="00393BA3"/>
    <w:rsid w:val="00393D7C"/>
    <w:rsid w:val="00393F3A"/>
    <w:rsid w:val="00393FB2"/>
    <w:rsid w:val="00394106"/>
    <w:rsid w:val="003946CF"/>
    <w:rsid w:val="00394723"/>
    <w:rsid w:val="00394794"/>
    <w:rsid w:val="003947C3"/>
    <w:rsid w:val="00394837"/>
    <w:rsid w:val="00394B2E"/>
    <w:rsid w:val="00394C3A"/>
    <w:rsid w:val="00395276"/>
    <w:rsid w:val="003952DD"/>
    <w:rsid w:val="00395326"/>
    <w:rsid w:val="00395415"/>
    <w:rsid w:val="003956D1"/>
    <w:rsid w:val="00395718"/>
    <w:rsid w:val="0039573E"/>
    <w:rsid w:val="0039579F"/>
    <w:rsid w:val="00395904"/>
    <w:rsid w:val="00395993"/>
    <w:rsid w:val="00395A6C"/>
    <w:rsid w:val="00395BC9"/>
    <w:rsid w:val="00395BCE"/>
    <w:rsid w:val="00395C21"/>
    <w:rsid w:val="00395CED"/>
    <w:rsid w:val="00395EBC"/>
    <w:rsid w:val="00395ED5"/>
    <w:rsid w:val="0039601F"/>
    <w:rsid w:val="00396104"/>
    <w:rsid w:val="00396279"/>
    <w:rsid w:val="003962CC"/>
    <w:rsid w:val="00396305"/>
    <w:rsid w:val="003964CA"/>
    <w:rsid w:val="00396690"/>
    <w:rsid w:val="003968B5"/>
    <w:rsid w:val="00396A3E"/>
    <w:rsid w:val="00396D37"/>
    <w:rsid w:val="00396DAF"/>
    <w:rsid w:val="0039716A"/>
    <w:rsid w:val="003971CD"/>
    <w:rsid w:val="003971D5"/>
    <w:rsid w:val="003972C6"/>
    <w:rsid w:val="00397362"/>
    <w:rsid w:val="003973DB"/>
    <w:rsid w:val="003978E1"/>
    <w:rsid w:val="00397944"/>
    <w:rsid w:val="00397C6B"/>
    <w:rsid w:val="00397D3A"/>
    <w:rsid w:val="00397DC8"/>
    <w:rsid w:val="003A00FA"/>
    <w:rsid w:val="003A027A"/>
    <w:rsid w:val="003A02F1"/>
    <w:rsid w:val="003A064D"/>
    <w:rsid w:val="003A074F"/>
    <w:rsid w:val="003A0A8D"/>
    <w:rsid w:val="003A0C77"/>
    <w:rsid w:val="003A0FB2"/>
    <w:rsid w:val="003A105A"/>
    <w:rsid w:val="003A1219"/>
    <w:rsid w:val="003A1358"/>
    <w:rsid w:val="003A1504"/>
    <w:rsid w:val="003A183A"/>
    <w:rsid w:val="003A1A76"/>
    <w:rsid w:val="003A1AEF"/>
    <w:rsid w:val="003A1D5F"/>
    <w:rsid w:val="003A1DD3"/>
    <w:rsid w:val="003A1DEE"/>
    <w:rsid w:val="003A21CE"/>
    <w:rsid w:val="003A23AD"/>
    <w:rsid w:val="003A271D"/>
    <w:rsid w:val="003A2895"/>
    <w:rsid w:val="003A29E2"/>
    <w:rsid w:val="003A2AFE"/>
    <w:rsid w:val="003A2EF0"/>
    <w:rsid w:val="003A2F50"/>
    <w:rsid w:val="003A2FAC"/>
    <w:rsid w:val="003A30B4"/>
    <w:rsid w:val="003A3118"/>
    <w:rsid w:val="003A31D1"/>
    <w:rsid w:val="003A3549"/>
    <w:rsid w:val="003A374A"/>
    <w:rsid w:val="003A3845"/>
    <w:rsid w:val="003A39CB"/>
    <w:rsid w:val="003A3AB0"/>
    <w:rsid w:val="003A3DED"/>
    <w:rsid w:val="003A4104"/>
    <w:rsid w:val="003A41DF"/>
    <w:rsid w:val="003A4243"/>
    <w:rsid w:val="003A4533"/>
    <w:rsid w:val="003A4567"/>
    <w:rsid w:val="003A485B"/>
    <w:rsid w:val="003A4C61"/>
    <w:rsid w:val="003A4CBC"/>
    <w:rsid w:val="003A4E13"/>
    <w:rsid w:val="003A4EDD"/>
    <w:rsid w:val="003A4F10"/>
    <w:rsid w:val="003A4FE2"/>
    <w:rsid w:val="003A509F"/>
    <w:rsid w:val="003A52E1"/>
    <w:rsid w:val="003A53F5"/>
    <w:rsid w:val="003A5685"/>
    <w:rsid w:val="003A568A"/>
    <w:rsid w:val="003A57EA"/>
    <w:rsid w:val="003A589D"/>
    <w:rsid w:val="003A59DC"/>
    <w:rsid w:val="003A5B15"/>
    <w:rsid w:val="003A5C13"/>
    <w:rsid w:val="003A5C6F"/>
    <w:rsid w:val="003A5D09"/>
    <w:rsid w:val="003A5D0A"/>
    <w:rsid w:val="003A5DD3"/>
    <w:rsid w:val="003A5F32"/>
    <w:rsid w:val="003A61C5"/>
    <w:rsid w:val="003A6259"/>
    <w:rsid w:val="003A64F4"/>
    <w:rsid w:val="003A6568"/>
    <w:rsid w:val="003A6779"/>
    <w:rsid w:val="003A6796"/>
    <w:rsid w:val="003A695A"/>
    <w:rsid w:val="003A6970"/>
    <w:rsid w:val="003A69BB"/>
    <w:rsid w:val="003A6F87"/>
    <w:rsid w:val="003A72E9"/>
    <w:rsid w:val="003A7394"/>
    <w:rsid w:val="003A7617"/>
    <w:rsid w:val="003A7704"/>
    <w:rsid w:val="003A7764"/>
    <w:rsid w:val="003A77B6"/>
    <w:rsid w:val="003A788B"/>
    <w:rsid w:val="003A7928"/>
    <w:rsid w:val="003A79B7"/>
    <w:rsid w:val="003A7A74"/>
    <w:rsid w:val="003A7B12"/>
    <w:rsid w:val="003B0251"/>
    <w:rsid w:val="003B030B"/>
    <w:rsid w:val="003B0348"/>
    <w:rsid w:val="003B053C"/>
    <w:rsid w:val="003B06DE"/>
    <w:rsid w:val="003B09E4"/>
    <w:rsid w:val="003B0A09"/>
    <w:rsid w:val="003B0A72"/>
    <w:rsid w:val="003B0C9E"/>
    <w:rsid w:val="003B0D94"/>
    <w:rsid w:val="003B0F74"/>
    <w:rsid w:val="003B1282"/>
    <w:rsid w:val="003B13AE"/>
    <w:rsid w:val="003B1403"/>
    <w:rsid w:val="003B1463"/>
    <w:rsid w:val="003B1512"/>
    <w:rsid w:val="003B1587"/>
    <w:rsid w:val="003B1674"/>
    <w:rsid w:val="003B1831"/>
    <w:rsid w:val="003B183F"/>
    <w:rsid w:val="003B1871"/>
    <w:rsid w:val="003B195F"/>
    <w:rsid w:val="003B19B7"/>
    <w:rsid w:val="003B1A99"/>
    <w:rsid w:val="003B1AE0"/>
    <w:rsid w:val="003B1B1E"/>
    <w:rsid w:val="003B1D35"/>
    <w:rsid w:val="003B1DAD"/>
    <w:rsid w:val="003B1F89"/>
    <w:rsid w:val="003B234F"/>
    <w:rsid w:val="003B23FB"/>
    <w:rsid w:val="003B2432"/>
    <w:rsid w:val="003B24A7"/>
    <w:rsid w:val="003B257A"/>
    <w:rsid w:val="003B2653"/>
    <w:rsid w:val="003B2713"/>
    <w:rsid w:val="003B2807"/>
    <w:rsid w:val="003B2984"/>
    <w:rsid w:val="003B2C71"/>
    <w:rsid w:val="003B2D03"/>
    <w:rsid w:val="003B2D06"/>
    <w:rsid w:val="003B2DEB"/>
    <w:rsid w:val="003B2E7E"/>
    <w:rsid w:val="003B2EA0"/>
    <w:rsid w:val="003B2FA6"/>
    <w:rsid w:val="003B3141"/>
    <w:rsid w:val="003B31E4"/>
    <w:rsid w:val="003B328A"/>
    <w:rsid w:val="003B33C8"/>
    <w:rsid w:val="003B346B"/>
    <w:rsid w:val="003B34A9"/>
    <w:rsid w:val="003B35A0"/>
    <w:rsid w:val="003B3856"/>
    <w:rsid w:val="003B3901"/>
    <w:rsid w:val="003B396D"/>
    <w:rsid w:val="003B3991"/>
    <w:rsid w:val="003B3A8D"/>
    <w:rsid w:val="003B3FBF"/>
    <w:rsid w:val="003B3FD1"/>
    <w:rsid w:val="003B4196"/>
    <w:rsid w:val="003B4524"/>
    <w:rsid w:val="003B45CB"/>
    <w:rsid w:val="003B45F0"/>
    <w:rsid w:val="003B48B0"/>
    <w:rsid w:val="003B4956"/>
    <w:rsid w:val="003B4AC5"/>
    <w:rsid w:val="003B4B27"/>
    <w:rsid w:val="003B4C79"/>
    <w:rsid w:val="003B50AF"/>
    <w:rsid w:val="003B523C"/>
    <w:rsid w:val="003B526A"/>
    <w:rsid w:val="003B54C4"/>
    <w:rsid w:val="003B54E8"/>
    <w:rsid w:val="003B561E"/>
    <w:rsid w:val="003B5A04"/>
    <w:rsid w:val="003B5D7F"/>
    <w:rsid w:val="003B5FD8"/>
    <w:rsid w:val="003B60B2"/>
    <w:rsid w:val="003B62BF"/>
    <w:rsid w:val="003B631E"/>
    <w:rsid w:val="003B6532"/>
    <w:rsid w:val="003B670C"/>
    <w:rsid w:val="003B675D"/>
    <w:rsid w:val="003B6916"/>
    <w:rsid w:val="003B695A"/>
    <w:rsid w:val="003B6A72"/>
    <w:rsid w:val="003B6B81"/>
    <w:rsid w:val="003B6E11"/>
    <w:rsid w:val="003B6E24"/>
    <w:rsid w:val="003B6E60"/>
    <w:rsid w:val="003B6EDE"/>
    <w:rsid w:val="003B6F36"/>
    <w:rsid w:val="003B7159"/>
    <w:rsid w:val="003B71D1"/>
    <w:rsid w:val="003B72E5"/>
    <w:rsid w:val="003B743C"/>
    <w:rsid w:val="003B7725"/>
    <w:rsid w:val="003B7965"/>
    <w:rsid w:val="003B7EF0"/>
    <w:rsid w:val="003C0265"/>
    <w:rsid w:val="003C0342"/>
    <w:rsid w:val="003C0719"/>
    <w:rsid w:val="003C0836"/>
    <w:rsid w:val="003C091B"/>
    <w:rsid w:val="003C091D"/>
    <w:rsid w:val="003C0973"/>
    <w:rsid w:val="003C0C9E"/>
    <w:rsid w:val="003C0CAA"/>
    <w:rsid w:val="003C0D88"/>
    <w:rsid w:val="003C1328"/>
    <w:rsid w:val="003C134A"/>
    <w:rsid w:val="003C14C7"/>
    <w:rsid w:val="003C16B7"/>
    <w:rsid w:val="003C1816"/>
    <w:rsid w:val="003C18BF"/>
    <w:rsid w:val="003C1A5F"/>
    <w:rsid w:val="003C1A8E"/>
    <w:rsid w:val="003C1B01"/>
    <w:rsid w:val="003C1B77"/>
    <w:rsid w:val="003C1E24"/>
    <w:rsid w:val="003C1F10"/>
    <w:rsid w:val="003C2623"/>
    <w:rsid w:val="003C2683"/>
    <w:rsid w:val="003C27C2"/>
    <w:rsid w:val="003C297E"/>
    <w:rsid w:val="003C2A05"/>
    <w:rsid w:val="003C2B18"/>
    <w:rsid w:val="003C2B79"/>
    <w:rsid w:val="003C2BD9"/>
    <w:rsid w:val="003C2C38"/>
    <w:rsid w:val="003C2D39"/>
    <w:rsid w:val="003C2EDA"/>
    <w:rsid w:val="003C2F1B"/>
    <w:rsid w:val="003C30C2"/>
    <w:rsid w:val="003C3661"/>
    <w:rsid w:val="003C368D"/>
    <w:rsid w:val="003C3790"/>
    <w:rsid w:val="003C37E7"/>
    <w:rsid w:val="003C3A58"/>
    <w:rsid w:val="003C3D12"/>
    <w:rsid w:val="003C3D9F"/>
    <w:rsid w:val="003C440B"/>
    <w:rsid w:val="003C4494"/>
    <w:rsid w:val="003C4505"/>
    <w:rsid w:val="003C456B"/>
    <w:rsid w:val="003C469F"/>
    <w:rsid w:val="003C4777"/>
    <w:rsid w:val="003C4996"/>
    <w:rsid w:val="003C49D4"/>
    <w:rsid w:val="003C49DD"/>
    <w:rsid w:val="003C4A59"/>
    <w:rsid w:val="003C4D4D"/>
    <w:rsid w:val="003C4DFA"/>
    <w:rsid w:val="003C4E36"/>
    <w:rsid w:val="003C5218"/>
    <w:rsid w:val="003C52BD"/>
    <w:rsid w:val="003C537B"/>
    <w:rsid w:val="003C53A3"/>
    <w:rsid w:val="003C54EE"/>
    <w:rsid w:val="003C59FA"/>
    <w:rsid w:val="003C5DFC"/>
    <w:rsid w:val="003C5F12"/>
    <w:rsid w:val="003C5FC7"/>
    <w:rsid w:val="003C6147"/>
    <w:rsid w:val="003C62C2"/>
    <w:rsid w:val="003C63FA"/>
    <w:rsid w:val="003C6594"/>
    <w:rsid w:val="003C672E"/>
    <w:rsid w:val="003C6AB4"/>
    <w:rsid w:val="003C6C69"/>
    <w:rsid w:val="003C6CC4"/>
    <w:rsid w:val="003C6CF7"/>
    <w:rsid w:val="003C6D3C"/>
    <w:rsid w:val="003C6E75"/>
    <w:rsid w:val="003C6F4F"/>
    <w:rsid w:val="003C70A2"/>
    <w:rsid w:val="003C7123"/>
    <w:rsid w:val="003C71DB"/>
    <w:rsid w:val="003C737A"/>
    <w:rsid w:val="003C768F"/>
    <w:rsid w:val="003C7AAD"/>
    <w:rsid w:val="003C7B04"/>
    <w:rsid w:val="003C7B38"/>
    <w:rsid w:val="003C7C48"/>
    <w:rsid w:val="003C7CF6"/>
    <w:rsid w:val="003C7E74"/>
    <w:rsid w:val="003C7F27"/>
    <w:rsid w:val="003D0025"/>
    <w:rsid w:val="003D0164"/>
    <w:rsid w:val="003D0448"/>
    <w:rsid w:val="003D0582"/>
    <w:rsid w:val="003D065F"/>
    <w:rsid w:val="003D074D"/>
    <w:rsid w:val="003D0963"/>
    <w:rsid w:val="003D0A07"/>
    <w:rsid w:val="003D0B18"/>
    <w:rsid w:val="003D0B7B"/>
    <w:rsid w:val="003D0DEF"/>
    <w:rsid w:val="003D127A"/>
    <w:rsid w:val="003D14C0"/>
    <w:rsid w:val="003D168B"/>
    <w:rsid w:val="003D16B9"/>
    <w:rsid w:val="003D186E"/>
    <w:rsid w:val="003D18E6"/>
    <w:rsid w:val="003D1AB6"/>
    <w:rsid w:val="003D1B31"/>
    <w:rsid w:val="003D1DB1"/>
    <w:rsid w:val="003D1EB8"/>
    <w:rsid w:val="003D1F0B"/>
    <w:rsid w:val="003D1F4E"/>
    <w:rsid w:val="003D2085"/>
    <w:rsid w:val="003D20DE"/>
    <w:rsid w:val="003D2130"/>
    <w:rsid w:val="003D2417"/>
    <w:rsid w:val="003D2487"/>
    <w:rsid w:val="003D24BD"/>
    <w:rsid w:val="003D2557"/>
    <w:rsid w:val="003D27FC"/>
    <w:rsid w:val="003D288E"/>
    <w:rsid w:val="003D2AB1"/>
    <w:rsid w:val="003D2B44"/>
    <w:rsid w:val="003D2B77"/>
    <w:rsid w:val="003D2D86"/>
    <w:rsid w:val="003D2E3A"/>
    <w:rsid w:val="003D2FB5"/>
    <w:rsid w:val="003D3078"/>
    <w:rsid w:val="003D3164"/>
    <w:rsid w:val="003D3270"/>
    <w:rsid w:val="003D3455"/>
    <w:rsid w:val="003D3568"/>
    <w:rsid w:val="003D35DA"/>
    <w:rsid w:val="003D362B"/>
    <w:rsid w:val="003D37D1"/>
    <w:rsid w:val="003D386A"/>
    <w:rsid w:val="003D3A40"/>
    <w:rsid w:val="003D3D34"/>
    <w:rsid w:val="003D405D"/>
    <w:rsid w:val="003D420A"/>
    <w:rsid w:val="003D435C"/>
    <w:rsid w:val="003D4601"/>
    <w:rsid w:val="003D46C7"/>
    <w:rsid w:val="003D47E0"/>
    <w:rsid w:val="003D4920"/>
    <w:rsid w:val="003D4945"/>
    <w:rsid w:val="003D4BF6"/>
    <w:rsid w:val="003D4DC6"/>
    <w:rsid w:val="003D4F1B"/>
    <w:rsid w:val="003D4F7F"/>
    <w:rsid w:val="003D50BC"/>
    <w:rsid w:val="003D545F"/>
    <w:rsid w:val="003D547D"/>
    <w:rsid w:val="003D5571"/>
    <w:rsid w:val="003D55D2"/>
    <w:rsid w:val="003D5847"/>
    <w:rsid w:val="003D58F5"/>
    <w:rsid w:val="003D5937"/>
    <w:rsid w:val="003D59CA"/>
    <w:rsid w:val="003D5B0B"/>
    <w:rsid w:val="003D5F02"/>
    <w:rsid w:val="003D610B"/>
    <w:rsid w:val="003D61B1"/>
    <w:rsid w:val="003D61C8"/>
    <w:rsid w:val="003D6451"/>
    <w:rsid w:val="003D6754"/>
    <w:rsid w:val="003D67CA"/>
    <w:rsid w:val="003D69D6"/>
    <w:rsid w:val="003D6A35"/>
    <w:rsid w:val="003D6AF5"/>
    <w:rsid w:val="003D6AFA"/>
    <w:rsid w:val="003D6B03"/>
    <w:rsid w:val="003D6C00"/>
    <w:rsid w:val="003D6D2C"/>
    <w:rsid w:val="003D6DA9"/>
    <w:rsid w:val="003D7115"/>
    <w:rsid w:val="003D7173"/>
    <w:rsid w:val="003D75E1"/>
    <w:rsid w:val="003D7636"/>
    <w:rsid w:val="003D76CF"/>
    <w:rsid w:val="003D7782"/>
    <w:rsid w:val="003D7AED"/>
    <w:rsid w:val="003D7D69"/>
    <w:rsid w:val="003D7E21"/>
    <w:rsid w:val="003D7E9D"/>
    <w:rsid w:val="003E009D"/>
    <w:rsid w:val="003E01EA"/>
    <w:rsid w:val="003E04FA"/>
    <w:rsid w:val="003E0684"/>
    <w:rsid w:val="003E080B"/>
    <w:rsid w:val="003E0956"/>
    <w:rsid w:val="003E09E7"/>
    <w:rsid w:val="003E0A48"/>
    <w:rsid w:val="003E0A71"/>
    <w:rsid w:val="003E0B4A"/>
    <w:rsid w:val="003E0BA7"/>
    <w:rsid w:val="003E0BEF"/>
    <w:rsid w:val="003E0F46"/>
    <w:rsid w:val="003E0FBC"/>
    <w:rsid w:val="003E1377"/>
    <w:rsid w:val="003E1404"/>
    <w:rsid w:val="003E14DF"/>
    <w:rsid w:val="003E1569"/>
    <w:rsid w:val="003E1586"/>
    <w:rsid w:val="003E159B"/>
    <w:rsid w:val="003E1604"/>
    <w:rsid w:val="003E168C"/>
    <w:rsid w:val="003E16F7"/>
    <w:rsid w:val="003E1836"/>
    <w:rsid w:val="003E198F"/>
    <w:rsid w:val="003E1A78"/>
    <w:rsid w:val="003E1AAE"/>
    <w:rsid w:val="003E1C94"/>
    <w:rsid w:val="003E1CF2"/>
    <w:rsid w:val="003E1FB2"/>
    <w:rsid w:val="003E2063"/>
    <w:rsid w:val="003E206B"/>
    <w:rsid w:val="003E2181"/>
    <w:rsid w:val="003E237C"/>
    <w:rsid w:val="003E2C83"/>
    <w:rsid w:val="003E2FC4"/>
    <w:rsid w:val="003E30AA"/>
    <w:rsid w:val="003E3838"/>
    <w:rsid w:val="003E3918"/>
    <w:rsid w:val="003E3AC0"/>
    <w:rsid w:val="003E3C1A"/>
    <w:rsid w:val="003E3C80"/>
    <w:rsid w:val="003E3D34"/>
    <w:rsid w:val="003E3D77"/>
    <w:rsid w:val="003E3D7A"/>
    <w:rsid w:val="003E40F8"/>
    <w:rsid w:val="003E430A"/>
    <w:rsid w:val="003E4411"/>
    <w:rsid w:val="003E4680"/>
    <w:rsid w:val="003E471D"/>
    <w:rsid w:val="003E47CC"/>
    <w:rsid w:val="003E49BC"/>
    <w:rsid w:val="003E4A21"/>
    <w:rsid w:val="003E4C05"/>
    <w:rsid w:val="003E4CDF"/>
    <w:rsid w:val="003E4F2F"/>
    <w:rsid w:val="003E4F41"/>
    <w:rsid w:val="003E515D"/>
    <w:rsid w:val="003E517D"/>
    <w:rsid w:val="003E5301"/>
    <w:rsid w:val="003E562A"/>
    <w:rsid w:val="003E5C1D"/>
    <w:rsid w:val="003E5C68"/>
    <w:rsid w:val="003E5CDF"/>
    <w:rsid w:val="003E5E09"/>
    <w:rsid w:val="003E62F1"/>
    <w:rsid w:val="003E65CB"/>
    <w:rsid w:val="003E67C1"/>
    <w:rsid w:val="003E683D"/>
    <w:rsid w:val="003E6B6F"/>
    <w:rsid w:val="003E6BC2"/>
    <w:rsid w:val="003E6DF5"/>
    <w:rsid w:val="003E6E42"/>
    <w:rsid w:val="003E6E5F"/>
    <w:rsid w:val="003E715B"/>
    <w:rsid w:val="003E73F1"/>
    <w:rsid w:val="003E748E"/>
    <w:rsid w:val="003E76FE"/>
    <w:rsid w:val="003E770C"/>
    <w:rsid w:val="003E77D3"/>
    <w:rsid w:val="003E77F5"/>
    <w:rsid w:val="003E7860"/>
    <w:rsid w:val="003E79C6"/>
    <w:rsid w:val="003E7BA5"/>
    <w:rsid w:val="003E7E15"/>
    <w:rsid w:val="003E7E26"/>
    <w:rsid w:val="003E7FED"/>
    <w:rsid w:val="003F01FD"/>
    <w:rsid w:val="003F0538"/>
    <w:rsid w:val="003F060D"/>
    <w:rsid w:val="003F0761"/>
    <w:rsid w:val="003F081C"/>
    <w:rsid w:val="003F0908"/>
    <w:rsid w:val="003F097F"/>
    <w:rsid w:val="003F0E40"/>
    <w:rsid w:val="003F0FA9"/>
    <w:rsid w:val="003F119D"/>
    <w:rsid w:val="003F11AC"/>
    <w:rsid w:val="003F11F6"/>
    <w:rsid w:val="003F1399"/>
    <w:rsid w:val="003F13D7"/>
    <w:rsid w:val="003F1415"/>
    <w:rsid w:val="003F160C"/>
    <w:rsid w:val="003F1895"/>
    <w:rsid w:val="003F1B1E"/>
    <w:rsid w:val="003F1DC3"/>
    <w:rsid w:val="003F1F01"/>
    <w:rsid w:val="003F1F16"/>
    <w:rsid w:val="003F1FC6"/>
    <w:rsid w:val="003F2130"/>
    <w:rsid w:val="003F2134"/>
    <w:rsid w:val="003F2291"/>
    <w:rsid w:val="003F29CD"/>
    <w:rsid w:val="003F2DE3"/>
    <w:rsid w:val="003F2E3F"/>
    <w:rsid w:val="003F2E40"/>
    <w:rsid w:val="003F3086"/>
    <w:rsid w:val="003F317F"/>
    <w:rsid w:val="003F3223"/>
    <w:rsid w:val="003F339B"/>
    <w:rsid w:val="003F340B"/>
    <w:rsid w:val="003F346B"/>
    <w:rsid w:val="003F3834"/>
    <w:rsid w:val="003F3A1A"/>
    <w:rsid w:val="003F3A41"/>
    <w:rsid w:val="003F3AFB"/>
    <w:rsid w:val="003F3B87"/>
    <w:rsid w:val="003F3C76"/>
    <w:rsid w:val="003F3DEC"/>
    <w:rsid w:val="003F4033"/>
    <w:rsid w:val="003F42CB"/>
    <w:rsid w:val="003F42EF"/>
    <w:rsid w:val="003F43B3"/>
    <w:rsid w:val="003F4419"/>
    <w:rsid w:val="003F44DA"/>
    <w:rsid w:val="003F4538"/>
    <w:rsid w:val="003F4B9A"/>
    <w:rsid w:val="003F4EA2"/>
    <w:rsid w:val="003F4ECA"/>
    <w:rsid w:val="003F501B"/>
    <w:rsid w:val="003F51BA"/>
    <w:rsid w:val="003F52C3"/>
    <w:rsid w:val="003F56C1"/>
    <w:rsid w:val="003F5AD0"/>
    <w:rsid w:val="003F5C08"/>
    <w:rsid w:val="003F5D43"/>
    <w:rsid w:val="003F5E96"/>
    <w:rsid w:val="003F5F7B"/>
    <w:rsid w:val="003F5FF1"/>
    <w:rsid w:val="003F6023"/>
    <w:rsid w:val="003F603D"/>
    <w:rsid w:val="003F6042"/>
    <w:rsid w:val="003F6079"/>
    <w:rsid w:val="003F60AC"/>
    <w:rsid w:val="003F60DE"/>
    <w:rsid w:val="003F6180"/>
    <w:rsid w:val="003F620F"/>
    <w:rsid w:val="003F62AF"/>
    <w:rsid w:val="003F6387"/>
    <w:rsid w:val="003F6735"/>
    <w:rsid w:val="003F67F3"/>
    <w:rsid w:val="003F69B7"/>
    <w:rsid w:val="003F6AE2"/>
    <w:rsid w:val="003F6BD9"/>
    <w:rsid w:val="003F6C03"/>
    <w:rsid w:val="003F6C58"/>
    <w:rsid w:val="003F6CA2"/>
    <w:rsid w:val="003F6CCA"/>
    <w:rsid w:val="003F6F8B"/>
    <w:rsid w:val="003F7240"/>
    <w:rsid w:val="003F7333"/>
    <w:rsid w:val="003F737E"/>
    <w:rsid w:val="003F7584"/>
    <w:rsid w:val="003F7917"/>
    <w:rsid w:val="003F796A"/>
    <w:rsid w:val="003F79BE"/>
    <w:rsid w:val="003F7A83"/>
    <w:rsid w:val="003F7E53"/>
    <w:rsid w:val="00400070"/>
    <w:rsid w:val="004000CA"/>
    <w:rsid w:val="00400283"/>
    <w:rsid w:val="004003BD"/>
    <w:rsid w:val="00400A8F"/>
    <w:rsid w:val="00400B56"/>
    <w:rsid w:val="00400C09"/>
    <w:rsid w:val="00400CC0"/>
    <w:rsid w:val="00400EE4"/>
    <w:rsid w:val="00401353"/>
    <w:rsid w:val="00401463"/>
    <w:rsid w:val="004014EB"/>
    <w:rsid w:val="004016C8"/>
    <w:rsid w:val="0040185D"/>
    <w:rsid w:val="0040187F"/>
    <w:rsid w:val="00401FD9"/>
    <w:rsid w:val="00402119"/>
    <w:rsid w:val="0040227C"/>
    <w:rsid w:val="004022CD"/>
    <w:rsid w:val="00402371"/>
    <w:rsid w:val="004027F9"/>
    <w:rsid w:val="00402894"/>
    <w:rsid w:val="00402AD6"/>
    <w:rsid w:val="00402DAC"/>
    <w:rsid w:val="00402E13"/>
    <w:rsid w:val="00402E46"/>
    <w:rsid w:val="00402E89"/>
    <w:rsid w:val="004033F9"/>
    <w:rsid w:val="00403603"/>
    <w:rsid w:val="004036F9"/>
    <w:rsid w:val="0040396E"/>
    <w:rsid w:val="004039B2"/>
    <w:rsid w:val="00403F32"/>
    <w:rsid w:val="00404018"/>
    <w:rsid w:val="00404098"/>
    <w:rsid w:val="004041CB"/>
    <w:rsid w:val="00404205"/>
    <w:rsid w:val="0040454A"/>
    <w:rsid w:val="004047D1"/>
    <w:rsid w:val="004049E6"/>
    <w:rsid w:val="00404A7E"/>
    <w:rsid w:val="00404A8A"/>
    <w:rsid w:val="00404C6A"/>
    <w:rsid w:val="00404EE3"/>
    <w:rsid w:val="00404F81"/>
    <w:rsid w:val="00405024"/>
    <w:rsid w:val="004051F2"/>
    <w:rsid w:val="00405222"/>
    <w:rsid w:val="004054BD"/>
    <w:rsid w:val="0040559F"/>
    <w:rsid w:val="004055F9"/>
    <w:rsid w:val="0040568A"/>
    <w:rsid w:val="004056D6"/>
    <w:rsid w:val="00405A01"/>
    <w:rsid w:val="00405A7A"/>
    <w:rsid w:val="00405CF8"/>
    <w:rsid w:val="00405D9F"/>
    <w:rsid w:val="00405E4F"/>
    <w:rsid w:val="00405F0A"/>
    <w:rsid w:val="004061A3"/>
    <w:rsid w:val="004061C9"/>
    <w:rsid w:val="00406211"/>
    <w:rsid w:val="00406295"/>
    <w:rsid w:val="004063FE"/>
    <w:rsid w:val="004064A0"/>
    <w:rsid w:val="00406747"/>
    <w:rsid w:val="0040674E"/>
    <w:rsid w:val="0040687E"/>
    <w:rsid w:val="00406A45"/>
    <w:rsid w:val="00406B15"/>
    <w:rsid w:val="00406B5B"/>
    <w:rsid w:val="00406B8E"/>
    <w:rsid w:val="00406C01"/>
    <w:rsid w:val="00406FE6"/>
    <w:rsid w:val="00407096"/>
    <w:rsid w:val="0040711D"/>
    <w:rsid w:val="0040725E"/>
    <w:rsid w:val="00407296"/>
    <w:rsid w:val="004073A8"/>
    <w:rsid w:val="0040788F"/>
    <w:rsid w:val="004078C7"/>
    <w:rsid w:val="00407997"/>
    <w:rsid w:val="00407CE3"/>
    <w:rsid w:val="00410087"/>
    <w:rsid w:val="0041010A"/>
    <w:rsid w:val="00410711"/>
    <w:rsid w:val="00410782"/>
    <w:rsid w:val="0041082E"/>
    <w:rsid w:val="004108EA"/>
    <w:rsid w:val="00410924"/>
    <w:rsid w:val="0041092A"/>
    <w:rsid w:val="00410A2F"/>
    <w:rsid w:val="00410B4F"/>
    <w:rsid w:val="00410BF5"/>
    <w:rsid w:val="00410EF4"/>
    <w:rsid w:val="00410FAF"/>
    <w:rsid w:val="00410FC7"/>
    <w:rsid w:val="00410FDD"/>
    <w:rsid w:val="00411045"/>
    <w:rsid w:val="004110FC"/>
    <w:rsid w:val="004113A7"/>
    <w:rsid w:val="0041156F"/>
    <w:rsid w:val="00411731"/>
    <w:rsid w:val="0041179B"/>
    <w:rsid w:val="00411C2B"/>
    <w:rsid w:val="00411C61"/>
    <w:rsid w:val="00411CB3"/>
    <w:rsid w:val="00411DE0"/>
    <w:rsid w:val="00411FE3"/>
    <w:rsid w:val="00412006"/>
    <w:rsid w:val="004121FE"/>
    <w:rsid w:val="004122C0"/>
    <w:rsid w:val="00412480"/>
    <w:rsid w:val="00412671"/>
    <w:rsid w:val="00412686"/>
    <w:rsid w:val="004126E9"/>
    <w:rsid w:val="004126F2"/>
    <w:rsid w:val="00412813"/>
    <w:rsid w:val="00412930"/>
    <w:rsid w:val="00412A7A"/>
    <w:rsid w:val="00412BD2"/>
    <w:rsid w:val="00412BDD"/>
    <w:rsid w:val="00412FCB"/>
    <w:rsid w:val="0041347D"/>
    <w:rsid w:val="00413565"/>
    <w:rsid w:val="004136E9"/>
    <w:rsid w:val="00413781"/>
    <w:rsid w:val="00413921"/>
    <w:rsid w:val="00413B0E"/>
    <w:rsid w:val="00413B34"/>
    <w:rsid w:val="00413C30"/>
    <w:rsid w:val="00413D0F"/>
    <w:rsid w:val="00413DE0"/>
    <w:rsid w:val="00413FEB"/>
    <w:rsid w:val="004141CB"/>
    <w:rsid w:val="0041439F"/>
    <w:rsid w:val="004143F5"/>
    <w:rsid w:val="00414892"/>
    <w:rsid w:val="004149A5"/>
    <w:rsid w:val="00414A8F"/>
    <w:rsid w:val="00414B2D"/>
    <w:rsid w:val="00414B96"/>
    <w:rsid w:val="00414BD4"/>
    <w:rsid w:val="00414CFB"/>
    <w:rsid w:val="00414D26"/>
    <w:rsid w:val="00414E15"/>
    <w:rsid w:val="00414E81"/>
    <w:rsid w:val="00414F75"/>
    <w:rsid w:val="00414F92"/>
    <w:rsid w:val="0041500F"/>
    <w:rsid w:val="00415239"/>
    <w:rsid w:val="00415367"/>
    <w:rsid w:val="00415561"/>
    <w:rsid w:val="00415648"/>
    <w:rsid w:val="00415711"/>
    <w:rsid w:val="00415807"/>
    <w:rsid w:val="00415815"/>
    <w:rsid w:val="0041589C"/>
    <w:rsid w:val="004158FE"/>
    <w:rsid w:val="00415BAA"/>
    <w:rsid w:val="00415BE2"/>
    <w:rsid w:val="00415C62"/>
    <w:rsid w:val="00415DA4"/>
    <w:rsid w:val="004160A2"/>
    <w:rsid w:val="0041621A"/>
    <w:rsid w:val="0041622C"/>
    <w:rsid w:val="004162E8"/>
    <w:rsid w:val="004169C3"/>
    <w:rsid w:val="004169F0"/>
    <w:rsid w:val="00416FA1"/>
    <w:rsid w:val="00417043"/>
    <w:rsid w:val="00417317"/>
    <w:rsid w:val="004173F0"/>
    <w:rsid w:val="0041740C"/>
    <w:rsid w:val="00417423"/>
    <w:rsid w:val="00417604"/>
    <w:rsid w:val="004176FA"/>
    <w:rsid w:val="004179D4"/>
    <w:rsid w:val="00417A99"/>
    <w:rsid w:val="00417AB4"/>
    <w:rsid w:val="00417C37"/>
    <w:rsid w:val="00417C60"/>
    <w:rsid w:val="00417EC7"/>
    <w:rsid w:val="00417FF4"/>
    <w:rsid w:val="00420128"/>
    <w:rsid w:val="0042014D"/>
    <w:rsid w:val="00420262"/>
    <w:rsid w:val="00420351"/>
    <w:rsid w:val="004208A5"/>
    <w:rsid w:val="00420907"/>
    <w:rsid w:val="00420B2C"/>
    <w:rsid w:val="00420BA2"/>
    <w:rsid w:val="00420BDC"/>
    <w:rsid w:val="00420F2E"/>
    <w:rsid w:val="00421187"/>
    <w:rsid w:val="004213B7"/>
    <w:rsid w:val="00421456"/>
    <w:rsid w:val="00421663"/>
    <w:rsid w:val="004217DC"/>
    <w:rsid w:val="004218A9"/>
    <w:rsid w:val="004219C8"/>
    <w:rsid w:val="00421A37"/>
    <w:rsid w:val="00421BC4"/>
    <w:rsid w:val="00421CB8"/>
    <w:rsid w:val="00421CC0"/>
    <w:rsid w:val="00421DB1"/>
    <w:rsid w:val="00422010"/>
    <w:rsid w:val="004220A4"/>
    <w:rsid w:val="00422517"/>
    <w:rsid w:val="00422772"/>
    <w:rsid w:val="0042277F"/>
    <w:rsid w:val="00422886"/>
    <w:rsid w:val="0042288F"/>
    <w:rsid w:val="00422951"/>
    <w:rsid w:val="00422C50"/>
    <w:rsid w:val="00422C8E"/>
    <w:rsid w:val="00422EEB"/>
    <w:rsid w:val="00423261"/>
    <w:rsid w:val="00423520"/>
    <w:rsid w:val="00423559"/>
    <w:rsid w:val="0042358D"/>
    <w:rsid w:val="0042373E"/>
    <w:rsid w:val="0042387E"/>
    <w:rsid w:val="0042397B"/>
    <w:rsid w:val="00423BA3"/>
    <w:rsid w:val="00423E83"/>
    <w:rsid w:val="00424032"/>
    <w:rsid w:val="0042408A"/>
    <w:rsid w:val="004241F4"/>
    <w:rsid w:val="004241F6"/>
    <w:rsid w:val="0042423F"/>
    <w:rsid w:val="004244A4"/>
    <w:rsid w:val="00424578"/>
    <w:rsid w:val="004248A9"/>
    <w:rsid w:val="00424954"/>
    <w:rsid w:val="004249AE"/>
    <w:rsid w:val="00424C36"/>
    <w:rsid w:val="00424C97"/>
    <w:rsid w:val="00424E7C"/>
    <w:rsid w:val="00424F3C"/>
    <w:rsid w:val="00424F5E"/>
    <w:rsid w:val="004253E8"/>
    <w:rsid w:val="004254FE"/>
    <w:rsid w:val="00425532"/>
    <w:rsid w:val="0042557B"/>
    <w:rsid w:val="00425581"/>
    <w:rsid w:val="00425727"/>
    <w:rsid w:val="0042574C"/>
    <w:rsid w:val="00425753"/>
    <w:rsid w:val="0042579B"/>
    <w:rsid w:val="004259D5"/>
    <w:rsid w:val="00425AC7"/>
    <w:rsid w:val="00425C96"/>
    <w:rsid w:val="00425DAA"/>
    <w:rsid w:val="00425DC4"/>
    <w:rsid w:val="0042604A"/>
    <w:rsid w:val="00426256"/>
    <w:rsid w:val="00426354"/>
    <w:rsid w:val="004263CC"/>
    <w:rsid w:val="0042645E"/>
    <w:rsid w:val="00426597"/>
    <w:rsid w:val="0042669D"/>
    <w:rsid w:val="00426748"/>
    <w:rsid w:val="004268A5"/>
    <w:rsid w:val="00426979"/>
    <w:rsid w:val="00426A5A"/>
    <w:rsid w:val="00426ACD"/>
    <w:rsid w:val="00426B27"/>
    <w:rsid w:val="00426B78"/>
    <w:rsid w:val="00426B9E"/>
    <w:rsid w:val="0042701C"/>
    <w:rsid w:val="00427468"/>
    <w:rsid w:val="004276CB"/>
    <w:rsid w:val="00427707"/>
    <w:rsid w:val="00427754"/>
    <w:rsid w:val="004277DD"/>
    <w:rsid w:val="0042794C"/>
    <w:rsid w:val="00427B21"/>
    <w:rsid w:val="00427B80"/>
    <w:rsid w:val="00427C15"/>
    <w:rsid w:val="00427D80"/>
    <w:rsid w:val="00427E62"/>
    <w:rsid w:val="004300F7"/>
    <w:rsid w:val="00430222"/>
    <w:rsid w:val="00430382"/>
    <w:rsid w:val="004303EC"/>
    <w:rsid w:val="00430549"/>
    <w:rsid w:val="004305F4"/>
    <w:rsid w:val="0043066A"/>
    <w:rsid w:val="00430772"/>
    <w:rsid w:val="00430884"/>
    <w:rsid w:val="004308CC"/>
    <w:rsid w:val="00430AB8"/>
    <w:rsid w:val="00430BAC"/>
    <w:rsid w:val="00430FA6"/>
    <w:rsid w:val="0043100F"/>
    <w:rsid w:val="0043104F"/>
    <w:rsid w:val="00431317"/>
    <w:rsid w:val="00431454"/>
    <w:rsid w:val="004316ED"/>
    <w:rsid w:val="00431948"/>
    <w:rsid w:val="00431CF1"/>
    <w:rsid w:val="00431D0C"/>
    <w:rsid w:val="00431D62"/>
    <w:rsid w:val="00432168"/>
    <w:rsid w:val="00432341"/>
    <w:rsid w:val="0043235F"/>
    <w:rsid w:val="00432454"/>
    <w:rsid w:val="00432510"/>
    <w:rsid w:val="004325DB"/>
    <w:rsid w:val="00432899"/>
    <w:rsid w:val="00432B02"/>
    <w:rsid w:val="00432B82"/>
    <w:rsid w:val="00432C22"/>
    <w:rsid w:val="00432E7A"/>
    <w:rsid w:val="0043302F"/>
    <w:rsid w:val="00433121"/>
    <w:rsid w:val="00433280"/>
    <w:rsid w:val="00433683"/>
    <w:rsid w:val="00433A1B"/>
    <w:rsid w:val="00433C03"/>
    <w:rsid w:val="00433D84"/>
    <w:rsid w:val="00433E6B"/>
    <w:rsid w:val="00433EA8"/>
    <w:rsid w:val="004342F5"/>
    <w:rsid w:val="0043449A"/>
    <w:rsid w:val="0043458E"/>
    <w:rsid w:val="004346E1"/>
    <w:rsid w:val="004347AA"/>
    <w:rsid w:val="004348DC"/>
    <w:rsid w:val="004348F9"/>
    <w:rsid w:val="0043490F"/>
    <w:rsid w:val="00434921"/>
    <w:rsid w:val="00434BAD"/>
    <w:rsid w:val="00434C48"/>
    <w:rsid w:val="00434D0A"/>
    <w:rsid w:val="00434FDA"/>
    <w:rsid w:val="004350A8"/>
    <w:rsid w:val="00435515"/>
    <w:rsid w:val="0043560A"/>
    <w:rsid w:val="0043567F"/>
    <w:rsid w:val="00435762"/>
    <w:rsid w:val="0043596E"/>
    <w:rsid w:val="004359F8"/>
    <w:rsid w:val="00435A0E"/>
    <w:rsid w:val="00435B14"/>
    <w:rsid w:val="00435F77"/>
    <w:rsid w:val="00435FBA"/>
    <w:rsid w:val="004361D2"/>
    <w:rsid w:val="0043649F"/>
    <w:rsid w:val="0043658A"/>
    <w:rsid w:val="0043658D"/>
    <w:rsid w:val="00436754"/>
    <w:rsid w:val="00436837"/>
    <w:rsid w:val="004368DB"/>
    <w:rsid w:val="00436947"/>
    <w:rsid w:val="00436D4A"/>
    <w:rsid w:val="00436D77"/>
    <w:rsid w:val="00436F62"/>
    <w:rsid w:val="00436F93"/>
    <w:rsid w:val="00436FD1"/>
    <w:rsid w:val="00437490"/>
    <w:rsid w:val="004375AA"/>
    <w:rsid w:val="00437770"/>
    <w:rsid w:val="004377AE"/>
    <w:rsid w:val="00437850"/>
    <w:rsid w:val="004378A2"/>
    <w:rsid w:val="004378C3"/>
    <w:rsid w:val="00437B2B"/>
    <w:rsid w:val="00437C92"/>
    <w:rsid w:val="00437DB2"/>
    <w:rsid w:val="00437F1B"/>
    <w:rsid w:val="004401E5"/>
    <w:rsid w:val="004402E0"/>
    <w:rsid w:val="0044091E"/>
    <w:rsid w:val="00440988"/>
    <w:rsid w:val="00440A2D"/>
    <w:rsid w:val="00440B1F"/>
    <w:rsid w:val="00440B23"/>
    <w:rsid w:val="00440DCA"/>
    <w:rsid w:val="00440EC1"/>
    <w:rsid w:val="00441138"/>
    <w:rsid w:val="004413ED"/>
    <w:rsid w:val="00441441"/>
    <w:rsid w:val="004414A7"/>
    <w:rsid w:val="00441636"/>
    <w:rsid w:val="0044167C"/>
    <w:rsid w:val="00441699"/>
    <w:rsid w:val="004416F1"/>
    <w:rsid w:val="00441746"/>
    <w:rsid w:val="0044177B"/>
    <w:rsid w:val="0044184A"/>
    <w:rsid w:val="00441B13"/>
    <w:rsid w:val="00441BA3"/>
    <w:rsid w:val="00441BD6"/>
    <w:rsid w:val="00441BE0"/>
    <w:rsid w:val="00441CEF"/>
    <w:rsid w:val="00441D88"/>
    <w:rsid w:val="00441E46"/>
    <w:rsid w:val="00441ED0"/>
    <w:rsid w:val="00441ED8"/>
    <w:rsid w:val="00441EDA"/>
    <w:rsid w:val="00441F68"/>
    <w:rsid w:val="004420F9"/>
    <w:rsid w:val="00442198"/>
    <w:rsid w:val="0044235C"/>
    <w:rsid w:val="004423CF"/>
    <w:rsid w:val="0044272B"/>
    <w:rsid w:val="00442758"/>
    <w:rsid w:val="00442923"/>
    <w:rsid w:val="00442927"/>
    <w:rsid w:val="00442B9B"/>
    <w:rsid w:val="00442BC2"/>
    <w:rsid w:val="00442C70"/>
    <w:rsid w:val="00442C88"/>
    <w:rsid w:val="00442D5A"/>
    <w:rsid w:val="00442E6C"/>
    <w:rsid w:val="00442EE9"/>
    <w:rsid w:val="004432CF"/>
    <w:rsid w:val="0044349E"/>
    <w:rsid w:val="0044353F"/>
    <w:rsid w:val="004438B5"/>
    <w:rsid w:val="004438BA"/>
    <w:rsid w:val="00443C2E"/>
    <w:rsid w:val="00443D9C"/>
    <w:rsid w:val="00443EA8"/>
    <w:rsid w:val="004444FC"/>
    <w:rsid w:val="0044465C"/>
    <w:rsid w:val="00444664"/>
    <w:rsid w:val="0044466F"/>
    <w:rsid w:val="004447BD"/>
    <w:rsid w:val="004449E8"/>
    <w:rsid w:val="00444B71"/>
    <w:rsid w:val="00444BBB"/>
    <w:rsid w:val="00444C50"/>
    <w:rsid w:val="00444D23"/>
    <w:rsid w:val="00444DDB"/>
    <w:rsid w:val="0044506E"/>
    <w:rsid w:val="00445295"/>
    <w:rsid w:val="004453F9"/>
    <w:rsid w:val="004454AB"/>
    <w:rsid w:val="0044569E"/>
    <w:rsid w:val="004456C7"/>
    <w:rsid w:val="00445AF4"/>
    <w:rsid w:val="00445C92"/>
    <w:rsid w:val="00446294"/>
    <w:rsid w:val="0044647C"/>
    <w:rsid w:val="00446A7F"/>
    <w:rsid w:val="00446AE4"/>
    <w:rsid w:val="00446B8E"/>
    <w:rsid w:val="00446BC8"/>
    <w:rsid w:val="00446C09"/>
    <w:rsid w:val="00446C2B"/>
    <w:rsid w:val="00446CE7"/>
    <w:rsid w:val="00446DE7"/>
    <w:rsid w:val="00446DF4"/>
    <w:rsid w:val="00446E19"/>
    <w:rsid w:val="00447043"/>
    <w:rsid w:val="00447611"/>
    <w:rsid w:val="00447772"/>
    <w:rsid w:val="00447833"/>
    <w:rsid w:val="004478AD"/>
    <w:rsid w:val="0044793C"/>
    <w:rsid w:val="004479D6"/>
    <w:rsid w:val="00447A00"/>
    <w:rsid w:val="00447B83"/>
    <w:rsid w:val="00447BEC"/>
    <w:rsid w:val="00447C78"/>
    <w:rsid w:val="00447D01"/>
    <w:rsid w:val="0045020E"/>
    <w:rsid w:val="0045029C"/>
    <w:rsid w:val="0045036A"/>
    <w:rsid w:val="00450695"/>
    <w:rsid w:val="00450763"/>
    <w:rsid w:val="00450890"/>
    <w:rsid w:val="00450A84"/>
    <w:rsid w:val="00450AB5"/>
    <w:rsid w:val="00450C1F"/>
    <w:rsid w:val="00450D82"/>
    <w:rsid w:val="00450D92"/>
    <w:rsid w:val="00450DEF"/>
    <w:rsid w:val="00450E50"/>
    <w:rsid w:val="00450EE8"/>
    <w:rsid w:val="00450FA2"/>
    <w:rsid w:val="00451104"/>
    <w:rsid w:val="0045112E"/>
    <w:rsid w:val="004511AF"/>
    <w:rsid w:val="00451323"/>
    <w:rsid w:val="0045185C"/>
    <w:rsid w:val="0045187B"/>
    <w:rsid w:val="00451EAF"/>
    <w:rsid w:val="00451EDF"/>
    <w:rsid w:val="00451F9B"/>
    <w:rsid w:val="00451FAE"/>
    <w:rsid w:val="00452278"/>
    <w:rsid w:val="0045245E"/>
    <w:rsid w:val="004525A8"/>
    <w:rsid w:val="0045278D"/>
    <w:rsid w:val="00452790"/>
    <w:rsid w:val="004527B5"/>
    <w:rsid w:val="004527D3"/>
    <w:rsid w:val="00452A10"/>
    <w:rsid w:val="00452A4A"/>
    <w:rsid w:val="00452AA3"/>
    <w:rsid w:val="00452B2C"/>
    <w:rsid w:val="00452CD1"/>
    <w:rsid w:val="00452CE9"/>
    <w:rsid w:val="00452E36"/>
    <w:rsid w:val="00452EB2"/>
    <w:rsid w:val="00452F0C"/>
    <w:rsid w:val="00453171"/>
    <w:rsid w:val="004533C5"/>
    <w:rsid w:val="00453415"/>
    <w:rsid w:val="0045351C"/>
    <w:rsid w:val="00453994"/>
    <w:rsid w:val="004539C5"/>
    <w:rsid w:val="00453DD2"/>
    <w:rsid w:val="00453FC2"/>
    <w:rsid w:val="004540C1"/>
    <w:rsid w:val="004545C0"/>
    <w:rsid w:val="00454606"/>
    <w:rsid w:val="004546AF"/>
    <w:rsid w:val="0045475E"/>
    <w:rsid w:val="00454903"/>
    <w:rsid w:val="00454C1B"/>
    <w:rsid w:val="004551C9"/>
    <w:rsid w:val="004551DB"/>
    <w:rsid w:val="0045529C"/>
    <w:rsid w:val="0045531D"/>
    <w:rsid w:val="00455379"/>
    <w:rsid w:val="0045537F"/>
    <w:rsid w:val="004556E2"/>
    <w:rsid w:val="00455748"/>
    <w:rsid w:val="004559B6"/>
    <w:rsid w:val="00455AC1"/>
    <w:rsid w:val="00455B2F"/>
    <w:rsid w:val="00455D0C"/>
    <w:rsid w:val="00455D33"/>
    <w:rsid w:val="00456041"/>
    <w:rsid w:val="004560DE"/>
    <w:rsid w:val="004560F4"/>
    <w:rsid w:val="004561CA"/>
    <w:rsid w:val="0045642B"/>
    <w:rsid w:val="00456453"/>
    <w:rsid w:val="004566B0"/>
    <w:rsid w:val="0045688A"/>
    <w:rsid w:val="0045697D"/>
    <w:rsid w:val="00456A28"/>
    <w:rsid w:val="00456AD7"/>
    <w:rsid w:val="00456B0D"/>
    <w:rsid w:val="00456B89"/>
    <w:rsid w:val="00456CD6"/>
    <w:rsid w:val="00456CD8"/>
    <w:rsid w:val="00456D7E"/>
    <w:rsid w:val="00456E9B"/>
    <w:rsid w:val="004570F6"/>
    <w:rsid w:val="004572A8"/>
    <w:rsid w:val="00457313"/>
    <w:rsid w:val="004573F1"/>
    <w:rsid w:val="004573FD"/>
    <w:rsid w:val="00457400"/>
    <w:rsid w:val="0045744A"/>
    <w:rsid w:val="004574EA"/>
    <w:rsid w:val="0045755F"/>
    <w:rsid w:val="00457735"/>
    <w:rsid w:val="004578FC"/>
    <w:rsid w:val="00457999"/>
    <w:rsid w:val="00457B71"/>
    <w:rsid w:val="00457C7E"/>
    <w:rsid w:val="00457D06"/>
    <w:rsid w:val="00457F4C"/>
    <w:rsid w:val="00460074"/>
    <w:rsid w:val="004600DE"/>
    <w:rsid w:val="00460160"/>
    <w:rsid w:val="00460432"/>
    <w:rsid w:val="00460501"/>
    <w:rsid w:val="00460C90"/>
    <w:rsid w:val="00460D1C"/>
    <w:rsid w:val="00460F16"/>
    <w:rsid w:val="00461069"/>
    <w:rsid w:val="0046112C"/>
    <w:rsid w:val="00461256"/>
    <w:rsid w:val="00461279"/>
    <w:rsid w:val="00461382"/>
    <w:rsid w:val="004618B1"/>
    <w:rsid w:val="004618C3"/>
    <w:rsid w:val="00461A01"/>
    <w:rsid w:val="00461A84"/>
    <w:rsid w:val="00461B87"/>
    <w:rsid w:val="00461C14"/>
    <w:rsid w:val="00461C74"/>
    <w:rsid w:val="00461FB7"/>
    <w:rsid w:val="00461FBD"/>
    <w:rsid w:val="004621F4"/>
    <w:rsid w:val="004622A0"/>
    <w:rsid w:val="0046230F"/>
    <w:rsid w:val="004625FE"/>
    <w:rsid w:val="0046275E"/>
    <w:rsid w:val="00462ACC"/>
    <w:rsid w:val="00462D39"/>
    <w:rsid w:val="00462DEA"/>
    <w:rsid w:val="00462ECB"/>
    <w:rsid w:val="00463263"/>
    <w:rsid w:val="004635F7"/>
    <w:rsid w:val="004637FE"/>
    <w:rsid w:val="004639F5"/>
    <w:rsid w:val="00463A8B"/>
    <w:rsid w:val="00463CC2"/>
    <w:rsid w:val="00463CF3"/>
    <w:rsid w:val="00463F7D"/>
    <w:rsid w:val="00464183"/>
    <w:rsid w:val="004642CF"/>
    <w:rsid w:val="0046449A"/>
    <w:rsid w:val="00464771"/>
    <w:rsid w:val="004648CA"/>
    <w:rsid w:val="0046490C"/>
    <w:rsid w:val="00464BA7"/>
    <w:rsid w:val="00464D1F"/>
    <w:rsid w:val="00464E32"/>
    <w:rsid w:val="00464F6F"/>
    <w:rsid w:val="00465006"/>
    <w:rsid w:val="00465130"/>
    <w:rsid w:val="0046566B"/>
    <w:rsid w:val="004657D8"/>
    <w:rsid w:val="00465965"/>
    <w:rsid w:val="00465AF0"/>
    <w:rsid w:val="00465B69"/>
    <w:rsid w:val="00465BEA"/>
    <w:rsid w:val="00465F97"/>
    <w:rsid w:val="00466363"/>
    <w:rsid w:val="00466417"/>
    <w:rsid w:val="00466576"/>
    <w:rsid w:val="004665ED"/>
    <w:rsid w:val="00466680"/>
    <w:rsid w:val="00466A5F"/>
    <w:rsid w:val="00466B4C"/>
    <w:rsid w:val="0046712F"/>
    <w:rsid w:val="004672B2"/>
    <w:rsid w:val="0046757B"/>
    <w:rsid w:val="004676F9"/>
    <w:rsid w:val="004677CD"/>
    <w:rsid w:val="0046788D"/>
    <w:rsid w:val="00467A34"/>
    <w:rsid w:val="00467AEB"/>
    <w:rsid w:val="00467B8F"/>
    <w:rsid w:val="00467CEA"/>
    <w:rsid w:val="00470069"/>
    <w:rsid w:val="004700CB"/>
    <w:rsid w:val="0047027E"/>
    <w:rsid w:val="0047033B"/>
    <w:rsid w:val="004703C2"/>
    <w:rsid w:val="004704C3"/>
    <w:rsid w:val="004709E9"/>
    <w:rsid w:val="00470C41"/>
    <w:rsid w:val="00470D6B"/>
    <w:rsid w:val="00471083"/>
    <w:rsid w:val="004710FA"/>
    <w:rsid w:val="004715F4"/>
    <w:rsid w:val="00471897"/>
    <w:rsid w:val="00471A2D"/>
    <w:rsid w:val="00471D02"/>
    <w:rsid w:val="00471EA1"/>
    <w:rsid w:val="00471EA3"/>
    <w:rsid w:val="00471EE1"/>
    <w:rsid w:val="00471F69"/>
    <w:rsid w:val="004722A6"/>
    <w:rsid w:val="004722DB"/>
    <w:rsid w:val="00472406"/>
    <w:rsid w:val="00472490"/>
    <w:rsid w:val="00472528"/>
    <w:rsid w:val="0047264B"/>
    <w:rsid w:val="004726DF"/>
    <w:rsid w:val="004728B6"/>
    <w:rsid w:val="00472D75"/>
    <w:rsid w:val="00472E09"/>
    <w:rsid w:val="00472E67"/>
    <w:rsid w:val="00472E9B"/>
    <w:rsid w:val="00472F14"/>
    <w:rsid w:val="00472FC9"/>
    <w:rsid w:val="0047335D"/>
    <w:rsid w:val="0047345E"/>
    <w:rsid w:val="0047374A"/>
    <w:rsid w:val="00473763"/>
    <w:rsid w:val="00473815"/>
    <w:rsid w:val="00473897"/>
    <w:rsid w:val="00473A4D"/>
    <w:rsid w:val="00473A53"/>
    <w:rsid w:val="00473D0C"/>
    <w:rsid w:val="00473DD7"/>
    <w:rsid w:val="0047416A"/>
    <w:rsid w:val="0047431A"/>
    <w:rsid w:val="0047433C"/>
    <w:rsid w:val="00474576"/>
    <w:rsid w:val="0047477D"/>
    <w:rsid w:val="00474792"/>
    <w:rsid w:val="004749B5"/>
    <w:rsid w:val="00474A36"/>
    <w:rsid w:val="00474B4D"/>
    <w:rsid w:val="00474D4A"/>
    <w:rsid w:val="00474F10"/>
    <w:rsid w:val="00475155"/>
    <w:rsid w:val="0047562E"/>
    <w:rsid w:val="004756CA"/>
    <w:rsid w:val="00475802"/>
    <w:rsid w:val="004759F1"/>
    <w:rsid w:val="004759F2"/>
    <w:rsid w:val="00475B0B"/>
    <w:rsid w:val="00475DD9"/>
    <w:rsid w:val="004761F2"/>
    <w:rsid w:val="00476229"/>
    <w:rsid w:val="004762A7"/>
    <w:rsid w:val="0047635A"/>
    <w:rsid w:val="004763D0"/>
    <w:rsid w:val="0047658A"/>
    <w:rsid w:val="004765FC"/>
    <w:rsid w:val="004766DB"/>
    <w:rsid w:val="00476879"/>
    <w:rsid w:val="0047697B"/>
    <w:rsid w:val="00476A0E"/>
    <w:rsid w:val="00476A5F"/>
    <w:rsid w:val="00476BE6"/>
    <w:rsid w:val="00477021"/>
    <w:rsid w:val="00477023"/>
    <w:rsid w:val="00477053"/>
    <w:rsid w:val="0047725E"/>
    <w:rsid w:val="00477531"/>
    <w:rsid w:val="004776AF"/>
    <w:rsid w:val="0047786A"/>
    <w:rsid w:val="00477921"/>
    <w:rsid w:val="00477C1E"/>
    <w:rsid w:val="00477D0E"/>
    <w:rsid w:val="00477D5F"/>
    <w:rsid w:val="00477DCF"/>
    <w:rsid w:val="0048053C"/>
    <w:rsid w:val="00480616"/>
    <w:rsid w:val="004806F9"/>
    <w:rsid w:val="00480947"/>
    <w:rsid w:val="00480A34"/>
    <w:rsid w:val="00480B85"/>
    <w:rsid w:val="00480D51"/>
    <w:rsid w:val="00480E5F"/>
    <w:rsid w:val="00480F1F"/>
    <w:rsid w:val="00481062"/>
    <w:rsid w:val="0048108E"/>
    <w:rsid w:val="00481098"/>
    <w:rsid w:val="0048121C"/>
    <w:rsid w:val="00481234"/>
    <w:rsid w:val="00481579"/>
    <w:rsid w:val="0048172C"/>
    <w:rsid w:val="0048197A"/>
    <w:rsid w:val="00481A34"/>
    <w:rsid w:val="00481CBF"/>
    <w:rsid w:val="0048240B"/>
    <w:rsid w:val="00482710"/>
    <w:rsid w:val="00482776"/>
    <w:rsid w:val="004827FD"/>
    <w:rsid w:val="00482996"/>
    <w:rsid w:val="00482A3F"/>
    <w:rsid w:val="00482A71"/>
    <w:rsid w:val="00482C79"/>
    <w:rsid w:val="00482E67"/>
    <w:rsid w:val="00483041"/>
    <w:rsid w:val="004830CB"/>
    <w:rsid w:val="004830F5"/>
    <w:rsid w:val="004832AA"/>
    <w:rsid w:val="004832F1"/>
    <w:rsid w:val="004837AD"/>
    <w:rsid w:val="00483966"/>
    <w:rsid w:val="004839E3"/>
    <w:rsid w:val="00483A3F"/>
    <w:rsid w:val="0048401B"/>
    <w:rsid w:val="00484076"/>
    <w:rsid w:val="004840B4"/>
    <w:rsid w:val="0048411D"/>
    <w:rsid w:val="00484447"/>
    <w:rsid w:val="004844A0"/>
    <w:rsid w:val="0048461F"/>
    <w:rsid w:val="004847AA"/>
    <w:rsid w:val="00484874"/>
    <w:rsid w:val="00484A60"/>
    <w:rsid w:val="00484AAA"/>
    <w:rsid w:val="00484BF8"/>
    <w:rsid w:val="00484C90"/>
    <w:rsid w:val="00484CAF"/>
    <w:rsid w:val="00484FAD"/>
    <w:rsid w:val="00485039"/>
    <w:rsid w:val="00485673"/>
    <w:rsid w:val="0048580A"/>
    <w:rsid w:val="004858EC"/>
    <w:rsid w:val="00485C39"/>
    <w:rsid w:val="00485EA3"/>
    <w:rsid w:val="00485EA7"/>
    <w:rsid w:val="00485F6F"/>
    <w:rsid w:val="004861D6"/>
    <w:rsid w:val="0048639B"/>
    <w:rsid w:val="00486406"/>
    <w:rsid w:val="004864CB"/>
    <w:rsid w:val="004864F2"/>
    <w:rsid w:val="00486569"/>
    <w:rsid w:val="004865B8"/>
    <w:rsid w:val="004867DB"/>
    <w:rsid w:val="004867F0"/>
    <w:rsid w:val="004868E4"/>
    <w:rsid w:val="004869DF"/>
    <w:rsid w:val="00486CF8"/>
    <w:rsid w:val="004870ED"/>
    <w:rsid w:val="00487164"/>
    <w:rsid w:val="00487200"/>
    <w:rsid w:val="004872D2"/>
    <w:rsid w:val="00487357"/>
    <w:rsid w:val="0048744F"/>
    <w:rsid w:val="00487469"/>
    <w:rsid w:val="00487562"/>
    <w:rsid w:val="00487638"/>
    <w:rsid w:val="004878DA"/>
    <w:rsid w:val="00487A33"/>
    <w:rsid w:val="00487C1A"/>
    <w:rsid w:val="00487C4D"/>
    <w:rsid w:val="00487D68"/>
    <w:rsid w:val="00487E2D"/>
    <w:rsid w:val="00490381"/>
    <w:rsid w:val="00490580"/>
    <w:rsid w:val="00490804"/>
    <w:rsid w:val="00490886"/>
    <w:rsid w:val="00490A3A"/>
    <w:rsid w:val="00490AB0"/>
    <w:rsid w:val="00490BE9"/>
    <w:rsid w:val="00490D0F"/>
    <w:rsid w:val="00490E00"/>
    <w:rsid w:val="00490F34"/>
    <w:rsid w:val="00490F63"/>
    <w:rsid w:val="00491010"/>
    <w:rsid w:val="0049105E"/>
    <w:rsid w:val="0049118E"/>
    <w:rsid w:val="004912B4"/>
    <w:rsid w:val="00491410"/>
    <w:rsid w:val="0049152F"/>
    <w:rsid w:val="00491582"/>
    <w:rsid w:val="0049158C"/>
    <w:rsid w:val="0049176D"/>
    <w:rsid w:val="00491DA2"/>
    <w:rsid w:val="00491E15"/>
    <w:rsid w:val="00491E57"/>
    <w:rsid w:val="00492015"/>
    <w:rsid w:val="0049215D"/>
    <w:rsid w:val="0049239A"/>
    <w:rsid w:val="00492460"/>
    <w:rsid w:val="00492501"/>
    <w:rsid w:val="004925C2"/>
    <w:rsid w:val="00492AD7"/>
    <w:rsid w:val="00492AEA"/>
    <w:rsid w:val="00492B4C"/>
    <w:rsid w:val="00492F01"/>
    <w:rsid w:val="004933FE"/>
    <w:rsid w:val="00493413"/>
    <w:rsid w:val="00493596"/>
    <w:rsid w:val="00493624"/>
    <w:rsid w:val="004936CC"/>
    <w:rsid w:val="00493717"/>
    <w:rsid w:val="00493869"/>
    <w:rsid w:val="0049391B"/>
    <w:rsid w:val="00493A29"/>
    <w:rsid w:val="00493AF8"/>
    <w:rsid w:val="00493B44"/>
    <w:rsid w:val="00493BCB"/>
    <w:rsid w:val="00493C15"/>
    <w:rsid w:val="00493D4F"/>
    <w:rsid w:val="00493D81"/>
    <w:rsid w:val="00493E2C"/>
    <w:rsid w:val="00493F49"/>
    <w:rsid w:val="004942A3"/>
    <w:rsid w:val="0049442E"/>
    <w:rsid w:val="004944E1"/>
    <w:rsid w:val="00494531"/>
    <w:rsid w:val="00494761"/>
    <w:rsid w:val="00494789"/>
    <w:rsid w:val="00494A10"/>
    <w:rsid w:val="00494A36"/>
    <w:rsid w:val="00494B2B"/>
    <w:rsid w:val="00494D4B"/>
    <w:rsid w:val="00495024"/>
    <w:rsid w:val="00495157"/>
    <w:rsid w:val="00495471"/>
    <w:rsid w:val="00495506"/>
    <w:rsid w:val="0049555A"/>
    <w:rsid w:val="00495623"/>
    <w:rsid w:val="004956E7"/>
    <w:rsid w:val="00495743"/>
    <w:rsid w:val="0049575E"/>
    <w:rsid w:val="0049578E"/>
    <w:rsid w:val="0049592E"/>
    <w:rsid w:val="00495E7F"/>
    <w:rsid w:val="00495F49"/>
    <w:rsid w:val="0049617D"/>
    <w:rsid w:val="00496180"/>
    <w:rsid w:val="004963DD"/>
    <w:rsid w:val="00496681"/>
    <w:rsid w:val="00496713"/>
    <w:rsid w:val="00496779"/>
    <w:rsid w:val="004968D2"/>
    <w:rsid w:val="0049699C"/>
    <w:rsid w:val="00496A55"/>
    <w:rsid w:val="00496D5A"/>
    <w:rsid w:val="00497126"/>
    <w:rsid w:val="00497313"/>
    <w:rsid w:val="00497448"/>
    <w:rsid w:val="00497587"/>
    <w:rsid w:val="00497778"/>
    <w:rsid w:val="004979BF"/>
    <w:rsid w:val="00497B01"/>
    <w:rsid w:val="00497B31"/>
    <w:rsid w:val="00497D2F"/>
    <w:rsid w:val="004A0266"/>
    <w:rsid w:val="004A078C"/>
    <w:rsid w:val="004A0827"/>
    <w:rsid w:val="004A085A"/>
    <w:rsid w:val="004A09D4"/>
    <w:rsid w:val="004A0A14"/>
    <w:rsid w:val="004A0C52"/>
    <w:rsid w:val="004A0E96"/>
    <w:rsid w:val="004A0FC7"/>
    <w:rsid w:val="004A1091"/>
    <w:rsid w:val="004A140E"/>
    <w:rsid w:val="004A1413"/>
    <w:rsid w:val="004A15EB"/>
    <w:rsid w:val="004A16B4"/>
    <w:rsid w:val="004A1BAD"/>
    <w:rsid w:val="004A1C99"/>
    <w:rsid w:val="004A1CBE"/>
    <w:rsid w:val="004A1D27"/>
    <w:rsid w:val="004A1D50"/>
    <w:rsid w:val="004A1D54"/>
    <w:rsid w:val="004A1DEF"/>
    <w:rsid w:val="004A1E2D"/>
    <w:rsid w:val="004A21AD"/>
    <w:rsid w:val="004A2290"/>
    <w:rsid w:val="004A22BA"/>
    <w:rsid w:val="004A242A"/>
    <w:rsid w:val="004A290B"/>
    <w:rsid w:val="004A2B37"/>
    <w:rsid w:val="004A2C43"/>
    <w:rsid w:val="004A2C77"/>
    <w:rsid w:val="004A2C81"/>
    <w:rsid w:val="004A2D73"/>
    <w:rsid w:val="004A2EE8"/>
    <w:rsid w:val="004A2F7D"/>
    <w:rsid w:val="004A31B1"/>
    <w:rsid w:val="004A3424"/>
    <w:rsid w:val="004A34D0"/>
    <w:rsid w:val="004A3E3F"/>
    <w:rsid w:val="004A3F99"/>
    <w:rsid w:val="004A41DF"/>
    <w:rsid w:val="004A4229"/>
    <w:rsid w:val="004A42EA"/>
    <w:rsid w:val="004A4722"/>
    <w:rsid w:val="004A4841"/>
    <w:rsid w:val="004A4A0D"/>
    <w:rsid w:val="004A4C66"/>
    <w:rsid w:val="004A4D9C"/>
    <w:rsid w:val="004A4EE0"/>
    <w:rsid w:val="004A4F2F"/>
    <w:rsid w:val="004A533D"/>
    <w:rsid w:val="004A5348"/>
    <w:rsid w:val="004A545E"/>
    <w:rsid w:val="004A56D7"/>
    <w:rsid w:val="004A56E7"/>
    <w:rsid w:val="004A5825"/>
    <w:rsid w:val="004A5B87"/>
    <w:rsid w:val="004A5EC1"/>
    <w:rsid w:val="004A5FFF"/>
    <w:rsid w:val="004A60B8"/>
    <w:rsid w:val="004A6368"/>
    <w:rsid w:val="004A6429"/>
    <w:rsid w:val="004A6440"/>
    <w:rsid w:val="004A6487"/>
    <w:rsid w:val="004A65DB"/>
    <w:rsid w:val="004A6771"/>
    <w:rsid w:val="004A6794"/>
    <w:rsid w:val="004A694D"/>
    <w:rsid w:val="004A6C51"/>
    <w:rsid w:val="004A702E"/>
    <w:rsid w:val="004A719D"/>
    <w:rsid w:val="004A7295"/>
    <w:rsid w:val="004A7515"/>
    <w:rsid w:val="004A7580"/>
    <w:rsid w:val="004A75B3"/>
    <w:rsid w:val="004A78AC"/>
    <w:rsid w:val="004A7B53"/>
    <w:rsid w:val="004A7BC4"/>
    <w:rsid w:val="004A7C3B"/>
    <w:rsid w:val="004A7C7E"/>
    <w:rsid w:val="004A7DE0"/>
    <w:rsid w:val="004B008F"/>
    <w:rsid w:val="004B028D"/>
    <w:rsid w:val="004B0538"/>
    <w:rsid w:val="004B08CA"/>
    <w:rsid w:val="004B09E6"/>
    <w:rsid w:val="004B0A06"/>
    <w:rsid w:val="004B0A39"/>
    <w:rsid w:val="004B0E8F"/>
    <w:rsid w:val="004B0EEF"/>
    <w:rsid w:val="004B0F67"/>
    <w:rsid w:val="004B0F93"/>
    <w:rsid w:val="004B10DD"/>
    <w:rsid w:val="004B10FB"/>
    <w:rsid w:val="004B113F"/>
    <w:rsid w:val="004B11B9"/>
    <w:rsid w:val="004B1432"/>
    <w:rsid w:val="004B1531"/>
    <w:rsid w:val="004B153A"/>
    <w:rsid w:val="004B1620"/>
    <w:rsid w:val="004B171A"/>
    <w:rsid w:val="004B1897"/>
    <w:rsid w:val="004B1B25"/>
    <w:rsid w:val="004B1C34"/>
    <w:rsid w:val="004B1CD8"/>
    <w:rsid w:val="004B1EAB"/>
    <w:rsid w:val="004B257B"/>
    <w:rsid w:val="004B2627"/>
    <w:rsid w:val="004B2924"/>
    <w:rsid w:val="004B2AB2"/>
    <w:rsid w:val="004B2AC4"/>
    <w:rsid w:val="004B2ADF"/>
    <w:rsid w:val="004B2CD5"/>
    <w:rsid w:val="004B2DAB"/>
    <w:rsid w:val="004B2F92"/>
    <w:rsid w:val="004B3092"/>
    <w:rsid w:val="004B309F"/>
    <w:rsid w:val="004B3169"/>
    <w:rsid w:val="004B31AB"/>
    <w:rsid w:val="004B322A"/>
    <w:rsid w:val="004B3482"/>
    <w:rsid w:val="004B34F3"/>
    <w:rsid w:val="004B3605"/>
    <w:rsid w:val="004B361F"/>
    <w:rsid w:val="004B3866"/>
    <w:rsid w:val="004B38FE"/>
    <w:rsid w:val="004B3C6A"/>
    <w:rsid w:val="004B3DB2"/>
    <w:rsid w:val="004B4032"/>
    <w:rsid w:val="004B40B0"/>
    <w:rsid w:val="004B41D2"/>
    <w:rsid w:val="004B4229"/>
    <w:rsid w:val="004B42EE"/>
    <w:rsid w:val="004B440F"/>
    <w:rsid w:val="004B4494"/>
    <w:rsid w:val="004B4635"/>
    <w:rsid w:val="004B4643"/>
    <w:rsid w:val="004B470B"/>
    <w:rsid w:val="004B485B"/>
    <w:rsid w:val="004B49A3"/>
    <w:rsid w:val="004B49AE"/>
    <w:rsid w:val="004B49E6"/>
    <w:rsid w:val="004B4C6A"/>
    <w:rsid w:val="004B5148"/>
    <w:rsid w:val="004B53B4"/>
    <w:rsid w:val="004B5697"/>
    <w:rsid w:val="004B5B0E"/>
    <w:rsid w:val="004B5BA8"/>
    <w:rsid w:val="004B5C13"/>
    <w:rsid w:val="004B5C17"/>
    <w:rsid w:val="004B5E1C"/>
    <w:rsid w:val="004B5E9A"/>
    <w:rsid w:val="004B6084"/>
    <w:rsid w:val="004B635E"/>
    <w:rsid w:val="004B643F"/>
    <w:rsid w:val="004B6717"/>
    <w:rsid w:val="004B6775"/>
    <w:rsid w:val="004B6921"/>
    <w:rsid w:val="004B6962"/>
    <w:rsid w:val="004B6A9A"/>
    <w:rsid w:val="004B6D32"/>
    <w:rsid w:val="004B6E49"/>
    <w:rsid w:val="004B6ED9"/>
    <w:rsid w:val="004B6FDC"/>
    <w:rsid w:val="004B7012"/>
    <w:rsid w:val="004B724B"/>
    <w:rsid w:val="004B72C6"/>
    <w:rsid w:val="004B75D4"/>
    <w:rsid w:val="004B77B0"/>
    <w:rsid w:val="004B77D3"/>
    <w:rsid w:val="004B7CB0"/>
    <w:rsid w:val="004B7DA1"/>
    <w:rsid w:val="004B7DB6"/>
    <w:rsid w:val="004B7E86"/>
    <w:rsid w:val="004C0011"/>
    <w:rsid w:val="004C0012"/>
    <w:rsid w:val="004C0227"/>
    <w:rsid w:val="004C044E"/>
    <w:rsid w:val="004C04BD"/>
    <w:rsid w:val="004C05E3"/>
    <w:rsid w:val="004C0619"/>
    <w:rsid w:val="004C0712"/>
    <w:rsid w:val="004C08A2"/>
    <w:rsid w:val="004C0CBA"/>
    <w:rsid w:val="004C0D1E"/>
    <w:rsid w:val="004C0E76"/>
    <w:rsid w:val="004C0E86"/>
    <w:rsid w:val="004C0F8D"/>
    <w:rsid w:val="004C1140"/>
    <w:rsid w:val="004C1397"/>
    <w:rsid w:val="004C1575"/>
    <w:rsid w:val="004C17EB"/>
    <w:rsid w:val="004C1A9C"/>
    <w:rsid w:val="004C1CAD"/>
    <w:rsid w:val="004C1D72"/>
    <w:rsid w:val="004C1DCE"/>
    <w:rsid w:val="004C2059"/>
    <w:rsid w:val="004C20A4"/>
    <w:rsid w:val="004C2103"/>
    <w:rsid w:val="004C22C4"/>
    <w:rsid w:val="004C25A2"/>
    <w:rsid w:val="004C2659"/>
    <w:rsid w:val="004C271B"/>
    <w:rsid w:val="004C2A1D"/>
    <w:rsid w:val="004C2ABD"/>
    <w:rsid w:val="004C2F3D"/>
    <w:rsid w:val="004C30C2"/>
    <w:rsid w:val="004C30E5"/>
    <w:rsid w:val="004C31BB"/>
    <w:rsid w:val="004C3366"/>
    <w:rsid w:val="004C3465"/>
    <w:rsid w:val="004C347B"/>
    <w:rsid w:val="004C350E"/>
    <w:rsid w:val="004C3532"/>
    <w:rsid w:val="004C361A"/>
    <w:rsid w:val="004C3672"/>
    <w:rsid w:val="004C369D"/>
    <w:rsid w:val="004C37E2"/>
    <w:rsid w:val="004C3AB3"/>
    <w:rsid w:val="004C3B13"/>
    <w:rsid w:val="004C3BA5"/>
    <w:rsid w:val="004C3CCB"/>
    <w:rsid w:val="004C3E6D"/>
    <w:rsid w:val="004C3F93"/>
    <w:rsid w:val="004C4011"/>
    <w:rsid w:val="004C421C"/>
    <w:rsid w:val="004C4357"/>
    <w:rsid w:val="004C436E"/>
    <w:rsid w:val="004C457D"/>
    <w:rsid w:val="004C4C20"/>
    <w:rsid w:val="004C4DBE"/>
    <w:rsid w:val="004C4FC8"/>
    <w:rsid w:val="004C4FEE"/>
    <w:rsid w:val="004C52CF"/>
    <w:rsid w:val="004C55F5"/>
    <w:rsid w:val="004C56A5"/>
    <w:rsid w:val="004C56FC"/>
    <w:rsid w:val="004C5AB7"/>
    <w:rsid w:val="004C5ACA"/>
    <w:rsid w:val="004C5B40"/>
    <w:rsid w:val="004C5B58"/>
    <w:rsid w:val="004C5B5F"/>
    <w:rsid w:val="004C61DD"/>
    <w:rsid w:val="004C623E"/>
    <w:rsid w:val="004C635C"/>
    <w:rsid w:val="004C63BF"/>
    <w:rsid w:val="004C6489"/>
    <w:rsid w:val="004C6639"/>
    <w:rsid w:val="004C68A5"/>
    <w:rsid w:val="004C68C0"/>
    <w:rsid w:val="004C6AEF"/>
    <w:rsid w:val="004C6EA6"/>
    <w:rsid w:val="004C7094"/>
    <w:rsid w:val="004C70B2"/>
    <w:rsid w:val="004C70EF"/>
    <w:rsid w:val="004C7148"/>
    <w:rsid w:val="004C7285"/>
    <w:rsid w:val="004C7461"/>
    <w:rsid w:val="004C7676"/>
    <w:rsid w:val="004C786A"/>
    <w:rsid w:val="004C78AB"/>
    <w:rsid w:val="004C799B"/>
    <w:rsid w:val="004C7BA7"/>
    <w:rsid w:val="004C7C4F"/>
    <w:rsid w:val="004C7D03"/>
    <w:rsid w:val="004C7D69"/>
    <w:rsid w:val="004C7D6E"/>
    <w:rsid w:val="004C7ECB"/>
    <w:rsid w:val="004D017D"/>
    <w:rsid w:val="004D032C"/>
    <w:rsid w:val="004D03C7"/>
    <w:rsid w:val="004D040A"/>
    <w:rsid w:val="004D04B9"/>
    <w:rsid w:val="004D0525"/>
    <w:rsid w:val="004D060D"/>
    <w:rsid w:val="004D086D"/>
    <w:rsid w:val="004D0A71"/>
    <w:rsid w:val="004D0D7F"/>
    <w:rsid w:val="004D0D80"/>
    <w:rsid w:val="004D0E8D"/>
    <w:rsid w:val="004D12AD"/>
    <w:rsid w:val="004D141A"/>
    <w:rsid w:val="004D142B"/>
    <w:rsid w:val="004D14A8"/>
    <w:rsid w:val="004D1505"/>
    <w:rsid w:val="004D17B3"/>
    <w:rsid w:val="004D1925"/>
    <w:rsid w:val="004D1982"/>
    <w:rsid w:val="004D1FD8"/>
    <w:rsid w:val="004D209E"/>
    <w:rsid w:val="004D2144"/>
    <w:rsid w:val="004D23AF"/>
    <w:rsid w:val="004D257D"/>
    <w:rsid w:val="004D268E"/>
    <w:rsid w:val="004D26F0"/>
    <w:rsid w:val="004D2740"/>
    <w:rsid w:val="004D2857"/>
    <w:rsid w:val="004D28DB"/>
    <w:rsid w:val="004D2906"/>
    <w:rsid w:val="004D2B25"/>
    <w:rsid w:val="004D2C44"/>
    <w:rsid w:val="004D2C63"/>
    <w:rsid w:val="004D2C72"/>
    <w:rsid w:val="004D2DA8"/>
    <w:rsid w:val="004D2E03"/>
    <w:rsid w:val="004D2E9C"/>
    <w:rsid w:val="004D319F"/>
    <w:rsid w:val="004D322C"/>
    <w:rsid w:val="004D341A"/>
    <w:rsid w:val="004D34CF"/>
    <w:rsid w:val="004D3531"/>
    <w:rsid w:val="004D357C"/>
    <w:rsid w:val="004D362C"/>
    <w:rsid w:val="004D36F1"/>
    <w:rsid w:val="004D3799"/>
    <w:rsid w:val="004D3827"/>
    <w:rsid w:val="004D3978"/>
    <w:rsid w:val="004D3AD5"/>
    <w:rsid w:val="004D3AFB"/>
    <w:rsid w:val="004D3C67"/>
    <w:rsid w:val="004D4058"/>
    <w:rsid w:val="004D41CF"/>
    <w:rsid w:val="004D4257"/>
    <w:rsid w:val="004D4404"/>
    <w:rsid w:val="004D447B"/>
    <w:rsid w:val="004D4524"/>
    <w:rsid w:val="004D46D5"/>
    <w:rsid w:val="004D4899"/>
    <w:rsid w:val="004D4B08"/>
    <w:rsid w:val="004D4B2D"/>
    <w:rsid w:val="004D4C8C"/>
    <w:rsid w:val="004D4CB6"/>
    <w:rsid w:val="004D4E67"/>
    <w:rsid w:val="004D5080"/>
    <w:rsid w:val="004D510C"/>
    <w:rsid w:val="004D53AA"/>
    <w:rsid w:val="004D5526"/>
    <w:rsid w:val="004D56B6"/>
    <w:rsid w:val="004D5755"/>
    <w:rsid w:val="004D5828"/>
    <w:rsid w:val="004D5895"/>
    <w:rsid w:val="004D58B4"/>
    <w:rsid w:val="004D58D3"/>
    <w:rsid w:val="004D5A57"/>
    <w:rsid w:val="004D5AF0"/>
    <w:rsid w:val="004D6049"/>
    <w:rsid w:val="004D60EC"/>
    <w:rsid w:val="004D61E9"/>
    <w:rsid w:val="004D6228"/>
    <w:rsid w:val="004D625A"/>
    <w:rsid w:val="004D62D0"/>
    <w:rsid w:val="004D6B71"/>
    <w:rsid w:val="004D703A"/>
    <w:rsid w:val="004D71C9"/>
    <w:rsid w:val="004D72C3"/>
    <w:rsid w:val="004D7305"/>
    <w:rsid w:val="004D747F"/>
    <w:rsid w:val="004D768F"/>
    <w:rsid w:val="004D76EA"/>
    <w:rsid w:val="004D7CE5"/>
    <w:rsid w:val="004D7D14"/>
    <w:rsid w:val="004D7FFE"/>
    <w:rsid w:val="004E0080"/>
    <w:rsid w:val="004E010A"/>
    <w:rsid w:val="004E015D"/>
    <w:rsid w:val="004E05C6"/>
    <w:rsid w:val="004E0609"/>
    <w:rsid w:val="004E0886"/>
    <w:rsid w:val="004E08EA"/>
    <w:rsid w:val="004E0999"/>
    <w:rsid w:val="004E0B71"/>
    <w:rsid w:val="004E0CEE"/>
    <w:rsid w:val="004E10F3"/>
    <w:rsid w:val="004E14C3"/>
    <w:rsid w:val="004E1527"/>
    <w:rsid w:val="004E1529"/>
    <w:rsid w:val="004E185E"/>
    <w:rsid w:val="004E1891"/>
    <w:rsid w:val="004E1AAE"/>
    <w:rsid w:val="004E1E15"/>
    <w:rsid w:val="004E20D3"/>
    <w:rsid w:val="004E2470"/>
    <w:rsid w:val="004E298A"/>
    <w:rsid w:val="004E29B0"/>
    <w:rsid w:val="004E29E4"/>
    <w:rsid w:val="004E2A18"/>
    <w:rsid w:val="004E2B5A"/>
    <w:rsid w:val="004E2C5A"/>
    <w:rsid w:val="004E2C61"/>
    <w:rsid w:val="004E2EF3"/>
    <w:rsid w:val="004E2F5D"/>
    <w:rsid w:val="004E30BB"/>
    <w:rsid w:val="004E30BE"/>
    <w:rsid w:val="004E30ED"/>
    <w:rsid w:val="004E317A"/>
    <w:rsid w:val="004E3197"/>
    <w:rsid w:val="004E3370"/>
    <w:rsid w:val="004E3777"/>
    <w:rsid w:val="004E37A7"/>
    <w:rsid w:val="004E3868"/>
    <w:rsid w:val="004E3A34"/>
    <w:rsid w:val="004E3B66"/>
    <w:rsid w:val="004E3BC8"/>
    <w:rsid w:val="004E3C2B"/>
    <w:rsid w:val="004E3CEB"/>
    <w:rsid w:val="004E41EE"/>
    <w:rsid w:val="004E4470"/>
    <w:rsid w:val="004E4651"/>
    <w:rsid w:val="004E468F"/>
    <w:rsid w:val="004E484C"/>
    <w:rsid w:val="004E48D2"/>
    <w:rsid w:val="004E48FC"/>
    <w:rsid w:val="004E4950"/>
    <w:rsid w:val="004E49AA"/>
    <w:rsid w:val="004E49C0"/>
    <w:rsid w:val="004E4C1D"/>
    <w:rsid w:val="004E4C70"/>
    <w:rsid w:val="004E4CE8"/>
    <w:rsid w:val="004E4D67"/>
    <w:rsid w:val="004E4EC8"/>
    <w:rsid w:val="004E50A2"/>
    <w:rsid w:val="004E5510"/>
    <w:rsid w:val="004E56FE"/>
    <w:rsid w:val="004E572C"/>
    <w:rsid w:val="004E576C"/>
    <w:rsid w:val="004E59CB"/>
    <w:rsid w:val="004E5A42"/>
    <w:rsid w:val="004E5E17"/>
    <w:rsid w:val="004E5E84"/>
    <w:rsid w:val="004E5FC4"/>
    <w:rsid w:val="004E620F"/>
    <w:rsid w:val="004E652C"/>
    <w:rsid w:val="004E6583"/>
    <w:rsid w:val="004E66EF"/>
    <w:rsid w:val="004E6A25"/>
    <w:rsid w:val="004E6BC3"/>
    <w:rsid w:val="004E6BE7"/>
    <w:rsid w:val="004E6C2B"/>
    <w:rsid w:val="004E6F82"/>
    <w:rsid w:val="004E734B"/>
    <w:rsid w:val="004E7603"/>
    <w:rsid w:val="004E78C0"/>
    <w:rsid w:val="004E7A59"/>
    <w:rsid w:val="004E7A98"/>
    <w:rsid w:val="004E7B68"/>
    <w:rsid w:val="004E7B96"/>
    <w:rsid w:val="004E7C7E"/>
    <w:rsid w:val="004E7CB3"/>
    <w:rsid w:val="004E7E6A"/>
    <w:rsid w:val="004F03C7"/>
    <w:rsid w:val="004F0415"/>
    <w:rsid w:val="004F0500"/>
    <w:rsid w:val="004F050D"/>
    <w:rsid w:val="004F056B"/>
    <w:rsid w:val="004F0775"/>
    <w:rsid w:val="004F08EC"/>
    <w:rsid w:val="004F093A"/>
    <w:rsid w:val="004F0986"/>
    <w:rsid w:val="004F09EC"/>
    <w:rsid w:val="004F0ACC"/>
    <w:rsid w:val="004F0CAB"/>
    <w:rsid w:val="004F0DEB"/>
    <w:rsid w:val="004F0E0D"/>
    <w:rsid w:val="004F11B5"/>
    <w:rsid w:val="004F11F1"/>
    <w:rsid w:val="004F1251"/>
    <w:rsid w:val="004F1323"/>
    <w:rsid w:val="004F1906"/>
    <w:rsid w:val="004F1C99"/>
    <w:rsid w:val="004F1F9F"/>
    <w:rsid w:val="004F2007"/>
    <w:rsid w:val="004F216F"/>
    <w:rsid w:val="004F2267"/>
    <w:rsid w:val="004F2375"/>
    <w:rsid w:val="004F24AB"/>
    <w:rsid w:val="004F2593"/>
    <w:rsid w:val="004F277D"/>
    <w:rsid w:val="004F279C"/>
    <w:rsid w:val="004F27BF"/>
    <w:rsid w:val="004F2963"/>
    <w:rsid w:val="004F29F4"/>
    <w:rsid w:val="004F2A22"/>
    <w:rsid w:val="004F2A58"/>
    <w:rsid w:val="004F2CF4"/>
    <w:rsid w:val="004F3059"/>
    <w:rsid w:val="004F3653"/>
    <w:rsid w:val="004F36A8"/>
    <w:rsid w:val="004F387E"/>
    <w:rsid w:val="004F3A1E"/>
    <w:rsid w:val="004F3B79"/>
    <w:rsid w:val="004F3C19"/>
    <w:rsid w:val="004F3C6B"/>
    <w:rsid w:val="004F3D2E"/>
    <w:rsid w:val="004F3E26"/>
    <w:rsid w:val="004F40B2"/>
    <w:rsid w:val="004F412C"/>
    <w:rsid w:val="004F4245"/>
    <w:rsid w:val="004F42C8"/>
    <w:rsid w:val="004F4364"/>
    <w:rsid w:val="004F484F"/>
    <w:rsid w:val="004F49C3"/>
    <w:rsid w:val="004F4B40"/>
    <w:rsid w:val="004F4CBD"/>
    <w:rsid w:val="004F4E02"/>
    <w:rsid w:val="004F4F8F"/>
    <w:rsid w:val="004F5275"/>
    <w:rsid w:val="004F53AE"/>
    <w:rsid w:val="004F545C"/>
    <w:rsid w:val="004F5642"/>
    <w:rsid w:val="004F5A59"/>
    <w:rsid w:val="004F5B69"/>
    <w:rsid w:val="004F5B81"/>
    <w:rsid w:val="004F5BE2"/>
    <w:rsid w:val="004F6038"/>
    <w:rsid w:val="004F6040"/>
    <w:rsid w:val="004F6100"/>
    <w:rsid w:val="004F61E8"/>
    <w:rsid w:val="004F6559"/>
    <w:rsid w:val="004F657D"/>
    <w:rsid w:val="004F6594"/>
    <w:rsid w:val="004F6859"/>
    <w:rsid w:val="004F6904"/>
    <w:rsid w:val="004F6A4B"/>
    <w:rsid w:val="004F6B36"/>
    <w:rsid w:val="004F6E8F"/>
    <w:rsid w:val="004F7145"/>
    <w:rsid w:val="004F7173"/>
    <w:rsid w:val="004F737C"/>
    <w:rsid w:val="004F7384"/>
    <w:rsid w:val="004F7390"/>
    <w:rsid w:val="004F75A2"/>
    <w:rsid w:val="004F7798"/>
    <w:rsid w:val="004F798E"/>
    <w:rsid w:val="004F7BBC"/>
    <w:rsid w:val="004F7E87"/>
    <w:rsid w:val="004F7F29"/>
    <w:rsid w:val="004F7F30"/>
    <w:rsid w:val="004F7F31"/>
    <w:rsid w:val="004F7F69"/>
    <w:rsid w:val="00500122"/>
    <w:rsid w:val="00500132"/>
    <w:rsid w:val="00500404"/>
    <w:rsid w:val="00500502"/>
    <w:rsid w:val="00500747"/>
    <w:rsid w:val="005008B9"/>
    <w:rsid w:val="005008E8"/>
    <w:rsid w:val="00500937"/>
    <w:rsid w:val="005009ED"/>
    <w:rsid w:val="00500B61"/>
    <w:rsid w:val="00500C7D"/>
    <w:rsid w:val="00500E6A"/>
    <w:rsid w:val="00500EE6"/>
    <w:rsid w:val="00500F2B"/>
    <w:rsid w:val="00501121"/>
    <w:rsid w:val="00501156"/>
    <w:rsid w:val="005013F2"/>
    <w:rsid w:val="005015F1"/>
    <w:rsid w:val="00501653"/>
    <w:rsid w:val="0050168A"/>
    <w:rsid w:val="005016DB"/>
    <w:rsid w:val="005019BE"/>
    <w:rsid w:val="005019DE"/>
    <w:rsid w:val="00501AE7"/>
    <w:rsid w:val="00501B5B"/>
    <w:rsid w:val="00501F2D"/>
    <w:rsid w:val="00502012"/>
    <w:rsid w:val="0050202F"/>
    <w:rsid w:val="00502070"/>
    <w:rsid w:val="005020D9"/>
    <w:rsid w:val="005020EF"/>
    <w:rsid w:val="00502233"/>
    <w:rsid w:val="005022D7"/>
    <w:rsid w:val="0050233B"/>
    <w:rsid w:val="0050236D"/>
    <w:rsid w:val="00502411"/>
    <w:rsid w:val="005024B4"/>
    <w:rsid w:val="0050250D"/>
    <w:rsid w:val="00502623"/>
    <w:rsid w:val="00502948"/>
    <w:rsid w:val="005029A9"/>
    <w:rsid w:val="00502CF7"/>
    <w:rsid w:val="00502D34"/>
    <w:rsid w:val="00503062"/>
    <w:rsid w:val="005031F6"/>
    <w:rsid w:val="005033E9"/>
    <w:rsid w:val="0050368D"/>
    <w:rsid w:val="0050386A"/>
    <w:rsid w:val="00503A8B"/>
    <w:rsid w:val="00503ACE"/>
    <w:rsid w:val="00503B14"/>
    <w:rsid w:val="00503C46"/>
    <w:rsid w:val="00503D5D"/>
    <w:rsid w:val="00503D5E"/>
    <w:rsid w:val="00504131"/>
    <w:rsid w:val="00504432"/>
    <w:rsid w:val="005044EF"/>
    <w:rsid w:val="00504959"/>
    <w:rsid w:val="0050495D"/>
    <w:rsid w:val="00504B80"/>
    <w:rsid w:val="00504C83"/>
    <w:rsid w:val="00504E23"/>
    <w:rsid w:val="005051A8"/>
    <w:rsid w:val="005052BA"/>
    <w:rsid w:val="005052D0"/>
    <w:rsid w:val="00505432"/>
    <w:rsid w:val="0050548B"/>
    <w:rsid w:val="005057A9"/>
    <w:rsid w:val="005057C7"/>
    <w:rsid w:val="00505CB3"/>
    <w:rsid w:val="00505E42"/>
    <w:rsid w:val="005060A7"/>
    <w:rsid w:val="0050657C"/>
    <w:rsid w:val="00506707"/>
    <w:rsid w:val="0050680A"/>
    <w:rsid w:val="0050691C"/>
    <w:rsid w:val="00506AEB"/>
    <w:rsid w:val="00506BBB"/>
    <w:rsid w:val="00506D90"/>
    <w:rsid w:val="00506F7F"/>
    <w:rsid w:val="005071BA"/>
    <w:rsid w:val="00507405"/>
    <w:rsid w:val="0050743D"/>
    <w:rsid w:val="00507842"/>
    <w:rsid w:val="0050788E"/>
    <w:rsid w:val="00507AA0"/>
    <w:rsid w:val="00507AC9"/>
    <w:rsid w:val="00507AF1"/>
    <w:rsid w:val="00507D9E"/>
    <w:rsid w:val="00507DDC"/>
    <w:rsid w:val="005101CB"/>
    <w:rsid w:val="0051048E"/>
    <w:rsid w:val="0051057F"/>
    <w:rsid w:val="005105B0"/>
    <w:rsid w:val="005105B9"/>
    <w:rsid w:val="00510836"/>
    <w:rsid w:val="00510A43"/>
    <w:rsid w:val="00510BA5"/>
    <w:rsid w:val="00510F1F"/>
    <w:rsid w:val="00510FD1"/>
    <w:rsid w:val="0051100E"/>
    <w:rsid w:val="005110A7"/>
    <w:rsid w:val="005110F0"/>
    <w:rsid w:val="00511293"/>
    <w:rsid w:val="005112C9"/>
    <w:rsid w:val="00511530"/>
    <w:rsid w:val="005115B6"/>
    <w:rsid w:val="0051191E"/>
    <w:rsid w:val="00511A12"/>
    <w:rsid w:val="00511AB3"/>
    <w:rsid w:val="00511B01"/>
    <w:rsid w:val="00511CC1"/>
    <w:rsid w:val="00512014"/>
    <w:rsid w:val="005121D6"/>
    <w:rsid w:val="0051240F"/>
    <w:rsid w:val="00512461"/>
    <w:rsid w:val="0051248D"/>
    <w:rsid w:val="005126FE"/>
    <w:rsid w:val="005127A3"/>
    <w:rsid w:val="00512C69"/>
    <w:rsid w:val="00512DE1"/>
    <w:rsid w:val="00512E83"/>
    <w:rsid w:val="00512F69"/>
    <w:rsid w:val="00513683"/>
    <w:rsid w:val="005139B7"/>
    <w:rsid w:val="005139DE"/>
    <w:rsid w:val="005139EF"/>
    <w:rsid w:val="00513AEB"/>
    <w:rsid w:val="00513D79"/>
    <w:rsid w:val="00513F8B"/>
    <w:rsid w:val="005141FA"/>
    <w:rsid w:val="0051435A"/>
    <w:rsid w:val="0051439C"/>
    <w:rsid w:val="005144CF"/>
    <w:rsid w:val="0051459F"/>
    <w:rsid w:val="0051465B"/>
    <w:rsid w:val="005146D4"/>
    <w:rsid w:val="00514CB7"/>
    <w:rsid w:val="00514DAE"/>
    <w:rsid w:val="00514EAB"/>
    <w:rsid w:val="005150DB"/>
    <w:rsid w:val="0051531F"/>
    <w:rsid w:val="00515340"/>
    <w:rsid w:val="00515575"/>
    <w:rsid w:val="005155F9"/>
    <w:rsid w:val="00515651"/>
    <w:rsid w:val="00515791"/>
    <w:rsid w:val="005157F3"/>
    <w:rsid w:val="005158E9"/>
    <w:rsid w:val="00515BF1"/>
    <w:rsid w:val="00515BF8"/>
    <w:rsid w:val="00515EAA"/>
    <w:rsid w:val="00516165"/>
    <w:rsid w:val="00516434"/>
    <w:rsid w:val="005164A5"/>
    <w:rsid w:val="005164B5"/>
    <w:rsid w:val="005168C5"/>
    <w:rsid w:val="0051693E"/>
    <w:rsid w:val="00516A80"/>
    <w:rsid w:val="00516A9E"/>
    <w:rsid w:val="00516BFC"/>
    <w:rsid w:val="00516C2B"/>
    <w:rsid w:val="00516E6C"/>
    <w:rsid w:val="00516EC8"/>
    <w:rsid w:val="00516F1E"/>
    <w:rsid w:val="00517031"/>
    <w:rsid w:val="005173B6"/>
    <w:rsid w:val="00517477"/>
    <w:rsid w:val="00517499"/>
    <w:rsid w:val="0051757F"/>
    <w:rsid w:val="005175C5"/>
    <w:rsid w:val="00517848"/>
    <w:rsid w:val="005178DB"/>
    <w:rsid w:val="005179CF"/>
    <w:rsid w:val="005179DB"/>
    <w:rsid w:val="00517A4C"/>
    <w:rsid w:val="00517B8A"/>
    <w:rsid w:val="00517C8A"/>
    <w:rsid w:val="00517CAD"/>
    <w:rsid w:val="00517FB1"/>
    <w:rsid w:val="0052011F"/>
    <w:rsid w:val="00520288"/>
    <w:rsid w:val="0052038A"/>
    <w:rsid w:val="0052059A"/>
    <w:rsid w:val="005208C0"/>
    <w:rsid w:val="00520904"/>
    <w:rsid w:val="00520A93"/>
    <w:rsid w:val="00520CEA"/>
    <w:rsid w:val="00520D3A"/>
    <w:rsid w:val="00520E75"/>
    <w:rsid w:val="0052113B"/>
    <w:rsid w:val="0052117B"/>
    <w:rsid w:val="005214A8"/>
    <w:rsid w:val="00521C11"/>
    <w:rsid w:val="00521E47"/>
    <w:rsid w:val="00521E58"/>
    <w:rsid w:val="00521F02"/>
    <w:rsid w:val="0052215E"/>
    <w:rsid w:val="0052221C"/>
    <w:rsid w:val="00522301"/>
    <w:rsid w:val="005223C4"/>
    <w:rsid w:val="00522757"/>
    <w:rsid w:val="0052286B"/>
    <w:rsid w:val="00522923"/>
    <w:rsid w:val="00522949"/>
    <w:rsid w:val="00522A2E"/>
    <w:rsid w:val="00522B87"/>
    <w:rsid w:val="00522EB9"/>
    <w:rsid w:val="00522F3D"/>
    <w:rsid w:val="005230AA"/>
    <w:rsid w:val="0052339B"/>
    <w:rsid w:val="005236C2"/>
    <w:rsid w:val="005236FF"/>
    <w:rsid w:val="00523992"/>
    <w:rsid w:val="005239E4"/>
    <w:rsid w:val="00523C62"/>
    <w:rsid w:val="00523E05"/>
    <w:rsid w:val="00523ED8"/>
    <w:rsid w:val="0052403C"/>
    <w:rsid w:val="0052424C"/>
    <w:rsid w:val="0052428D"/>
    <w:rsid w:val="00524383"/>
    <w:rsid w:val="005243D1"/>
    <w:rsid w:val="005245D5"/>
    <w:rsid w:val="0052474D"/>
    <w:rsid w:val="00524768"/>
    <w:rsid w:val="00524794"/>
    <w:rsid w:val="0052496F"/>
    <w:rsid w:val="005249E9"/>
    <w:rsid w:val="00524C2E"/>
    <w:rsid w:val="00524E9D"/>
    <w:rsid w:val="005251FA"/>
    <w:rsid w:val="00525370"/>
    <w:rsid w:val="005253B3"/>
    <w:rsid w:val="00525849"/>
    <w:rsid w:val="005259E2"/>
    <w:rsid w:val="00525D45"/>
    <w:rsid w:val="00525D58"/>
    <w:rsid w:val="00525DEC"/>
    <w:rsid w:val="00525E00"/>
    <w:rsid w:val="00525E22"/>
    <w:rsid w:val="00525E55"/>
    <w:rsid w:val="00525EA9"/>
    <w:rsid w:val="00525FD0"/>
    <w:rsid w:val="0052600F"/>
    <w:rsid w:val="00526033"/>
    <w:rsid w:val="00526A64"/>
    <w:rsid w:val="00526BAC"/>
    <w:rsid w:val="00526CF7"/>
    <w:rsid w:val="00527244"/>
    <w:rsid w:val="005279CA"/>
    <w:rsid w:val="00527A92"/>
    <w:rsid w:val="00527BEF"/>
    <w:rsid w:val="00527C60"/>
    <w:rsid w:val="00527C77"/>
    <w:rsid w:val="00527DF4"/>
    <w:rsid w:val="00527F5E"/>
    <w:rsid w:val="00530039"/>
    <w:rsid w:val="005301EA"/>
    <w:rsid w:val="0053029C"/>
    <w:rsid w:val="005302BF"/>
    <w:rsid w:val="0053033C"/>
    <w:rsid w:val="00530558"/>
    <w:rsid w:val="0053062D"/>
    <w:rsid w:val="005307E1"/>
    <w:rsid w:val="005308C4"/>
    <w:rsid w:val="00530A03"/>
    <w:rsid w:val="00530A44"/>
    <w:rsid w:val="00530C07"/>
    <w:rsid w:val="00530D0C"/>
    <w:rsid w:val="00530E81"/>
    <w:rsid w:val="00530E9C"/>
    <w:rsid w:val="0053128F"/>
    <w:rsid w:val="0053136A"/>
    <w:rsid w:val="0053138E"/>
    <w:rsid w:val="00531815"/>
    <w:rsid w:val="00531840"/>
    <w:rsid w:val="005318B4"/>
    <w:rsid w:val="005318D5"/>
    <w:rsid w:val="005318FA"/>
    <w:rsid w:val="00531A3B"/>
    <w:rsid w:val="00531B0E"/>
    <w:rsid w:val="00531BAE"/>
    <w:rsid w:val="00531BB6"/>
    <w:rsid w:val="00531D07"/>
    <w:rsid w:val="00531F1E"/>
    <w:rsid w:val="00532219"/>
    <w:rsid w:val="005324BC"/>
    <w:rsid w:val="005324C8"/>
    <w:rsid w:val="005327EF"/>
    <w:rsid w:val="005328E5"/>
    <w:rsid w:val="0053292E"/>
    <w:rsid w:val="00532A38"/>
    <w:rsid w:val="00532BCC"/>
    <w:rsid w:val="00532BEC"/>
    <w:rsid w:val="00532D26"/>
    <w:rsid w:val="00532E32"/>
    <w:rsid w:val="00533196"/>
    <w:rsid w:val="005335F8"/>
    <w:rsid w:val="005336BC"/>
    <w:rsid w:val="005337DD"/>
    <w:rsid w:val="00533AB9"/>
    <w:rsid w:val="00533AC7"/>
    <w:rsid w:val="00533C9A"/>
    <w:rsid w:val="00533DA5"/>
    <w:rsid w:val="00533EBB"/>
    <w:rsid w:val="0053405F"/>
    <w:rsid w:val="00534325"/>
    <w:rsid w:val="00534401"/>
    <w:rsid w:val="00534691"/>
    <w:rsid w:val="00534B39"/>
    <w:rsid w:val="00534EDC"/>
    <w:rsid w:val="00534F86"/>
    <w:rsid w:val="00535153"/>
    <w:rsid w:val="005356F0"/>
    <w:rsid w:val="00535719"/>
    <w:rsid w:val="005357B9"/>
    <w:rsid w:val="0053585F"/>
    <w:rsid w:val="005358EE"/>
    <w:rsid w:val="00535BA1"/>
    <w:rsid w:val="00535C0E"/>
    <w:rsid w:val="00535D2F"/>
    <w:rsid w:val="0053605A"/>
    <w:rsid w:val="0053612C"/>
    <w:rsid w:val="005361FE"/>
    <w:rsid w:val="00536225"/>
    <w:rsid w:val="00536245"/>
    <w:rsid w:val="00536337"/>
    <w:rsid w:val="00536647"/>
    <w:rsid w:val="0053670F"/>
    <w:rsid w:val="0053675A"/>
    <w:rsid w:val="00536803"/>
    <w:rsid w:val="00536968"/>
    <w:rsid w:val="005369D2"/>
    <w:rsid w:val="00536C41"/>
    <w:rsid w:val="00536CF1"/>
    <w:rsid w:val="00536D2C"/>
    <w:rsid w:val="00536D3D"/>
    <w:rsid w:val="00536EE1"/>
    <w:rsid w:val="005370E7"/>
    <w:rsid w:val="00537116"/>
    <w:rsid w:val="0053711F"/>
    <w:rsid w:val="005374AE"/>
    <w:rsid w:val="005374F4"/>
    <w:rsid w:val="005376DC"/>
    <w:rsid w:val="00537788"/>
    <w:rsid w:val="00537913"/>
    <w:rsid w:val="00537A38"/>
    <w:rsid w:val="00537E54"/>
    <w:rsid w:val="00537F9A"/>
    <w:rsid w:val="0054010A"/>
    <w:rsid w:val="005401F1"/>
    <w:rsid w:val="00540297"/>
    <w:rsid w:val="005402B1"/>
    <w:rsid w:val="005402D7"/>
    <w:rsid w:val="00540401"/>
    <w:rsid w:val="005404D1"/>
    <w:rsid w:val="005407D1"/>
    <w:rsid w:val="0054082E"/>
    <w:rsid w:val="005408CA"/>
    <w:rsid w:val="00540A74"/>
    <w:rsid w:val="00540ADE"/>
    <w:rsid w:val="00540C12"/>
    <w:rsid w:val="00540D70"/>
    <w:rsid w:val="00540D7F"/>
    <w:rsid w:val="0054101C"/>
    <w:rsid w:val="00541189"/>
    <w:rsid w:val="005414A5"/>
    <w:rsid w:val="005417F7"/>
    <w:rsid w:val="00541842"/>
    <w:rsid w:val="005418A1"/>
    <w:rsid w:val="00541DE7"/>
    <w:rsid w:val="00541F64"/>
    <w:rsid w:val="00541FB8"/>
    <w:rsid w:val="00542029"/>
    <w:rsid w:val="0054219E"/>
    <w:rsid w:val="00542234"/>
    <w:rsid w:val="00542236"/>
    <w:rsid w:val="0054239D"/>
    <w:rsid w:val="0054247D"/>
    <w:rsid w:val="0054248B"/>
    <w:rsid w:val="00542723"/>
    <w:rsid w:val="005427E6"/>
    <w:rsid w:val="00542E40"/>
    <w:rsid w:val="00542F3C"/>
    <w:rsid w:val="00543454"/>
    <w:rsid w:val="005437ED"/>
    <w:rsid w:val="005439BC"/>
    <w:rsid w:val="005439F4"/>
    <w:rsid w:val="00543A5A"/>
    <w:rsid w:val="00543A6B"/>
    <w:rsid w:val="00543B22"/>
    <w:rsid w:val="00543B95"/>
    <w:rsid w:val="00543BDC"/>
    <w:rsid w:val="00543DD7"/>
    <w:rsid w:val="00543EF1"/>
    <w:rsid w:val="00543FCF"/>
    <w:rsid w:val="00544210"/>
    <w:rsid w:val="00544271"/>
    <w:rsid w:val="005444C1"/>
    <w:rsid w:val="005445F0"/>
    <w:rsid w:val="00544BCA"/>
    <w:rsid w:val="00544D33"/>
    <w:rsid w:val="00544E7B"/>
    <w:rsid w:val="00544F01"/>
    <w:rsid w:val="00544F03"/>
    <w:rsid w:val="00544F56"/>
    <w:rsid w:val="0054502D"/>
    <w:rsid w:val="0054503E"/>
    <w:rsid w:val="005450CC"/>
    <w:rsid w:val="005451C4"/>
    <w:rsid w:val="00545768"/>
    <w:rsid w:val="005458A5"/>
    <w:rsid w:val="00545930"/>
    <w:rsid w:val="00545B7B"/>
    <w:rsid w:val="00545CAE"/>
    <w:rsid w:val="00545D22"/>
    <w:rsid w:val="00545E10"/>
    <w:rsid w:val="00545F76"/>
    <w:rsid w:val="005463DC"/>
    <w:rsid w:val="00546428"/>
    <w:rsid w:val="005465FA"/>
    <w:rsid w:val="005466A5"/>
    <w:rsid w:val="00546926"/>
    <w:rsid w:val="00546965"/>
    <w:rsid w:val="005469FF"/>
    <w:rsid w:val="00546ABF"/>
    <w:rsid w:val="00546D96"/>
    <w:rsid w:val="00546EB1"/>
    <w:rsid w:val="00547041"/>
    <w:rsid w:val="00547285"/>
    <w:rsid w:val="00547399"/>
    <w:rsid w:val="005474C5"/>
    <w:rsid w:val="005474CD"/>
    <w:rsid w:val="005475BB"/>
    <w:rsid w:val="00547880"/>
    <w:rsid w:val="00547B32"/>
    <w:rsid w:val="00550157"/>
    <w:rsid w:val="00550279"/>
    <w:rsid w:val="00550297"/>
    <w:rsid w:val="00550338"/>
    <w:rsid w:val="00550475"/>
    <w:rsid w:val="00550630"/>
    <w:rsid w:val="00550849"/>
    <w:rsid w:val="005508D9"/>
    <w:rsid w:val="0055099B"/>
    <w:rsid w:val="00550A6F"/>
    <w:rsid w:val="00550C2B"/>
    <w:rsid w:val="00550C61"/>
    <w:rsid w:val="00550D96"/>
    <w:rsid w:val="00550F67"/>
    <w:rsid w:val="00551072"/>
    <w:rsid w:val="00551352"/>
    <w:rsid w:val="00551707"/>
    <w:rsid w:val="00551D97"/>
    <w:rsid w:val="00551ED3"/>
    <w:rsid w:val="00551EE0"/>
    <w:rsid w:val="00551F44"/>
    <w:rsid w:val="00551F5A"/>
    <w:rsid w:val="00551FAE"/>
    <w:rsid w:val="00552111"/>
    <w:rsid w:val="00552374"/>
    <w:rsid w:val="00552A31"/>
    <w:rsid w:val="00552A35"/>
    <w:rsid w:val="00552AE6"/>
    <w:rsid w:val="00552B03"/>
    <w:rsid w:val="00552D88"/>
    <w:rsid w:val="00552DCF"/>
    <w:rsid w:val="00552E45"/>
    <w:rsid w:val="00552F0D"/>
    <w:rsid w:val="00553029"/>
    <w:rsid w:val="00553464"/>
    <w:rsid w:val="00553479"/>
    <w:rsid w:val="00553590"/>
    <w:rsid w:val="005536A3"/>
    <w:rsid w:val="00553795"/>
    <w:rsid w:val="0055389B"/>
    <w:rsid w:val="005538C8"/>
    <w:rsid w:val="005538D5"/>
    <w:rsid w:val="005538F7"/>
    <w:rsid w:val="005539D9"/>
    <w:rsid w:val="00553B06"/>
    <w:rsid w:val="005541A3"/>
    <w:rsid w:val="00554657"/>
    <w:rsid w:val="005548DB"/>
    <w:rsid w:val="00554A71"/>
    <w:rsid w:val="00554B15"/>
    <w:rsid w:val="00554D43"/>
    <w:rsid w:val="005554E5"/>
    <w:rsid w:val="005557A6"/>
    <w:rsid w:val="005557D0"/>
    <w:rsid w:val="00555B26"/>
    <w:rsid w:val="00556099"/>
    <w:rsid w:val="0055628A"/>
    <w:rsid w:val="0055641F"/>
    <w:rsid w:val="00556481"/>
    <w:rsid w:val="0055687A"/>
    <w:rsid w:val="0055691F"/>
    <w:rsid w:val="00556987"/>
    <w:rsid w:val="00556A2C"/>
    <w:rsid w:val="00556B35"/>
    <w:rsid w:val="00556B58"/>
    <w:rsid w:val="005570AD"/>
    <w:rsid w:val="00557105"/>
    <w:rsid w:val="00557107"/>
    <w:rsid w:val="0055740D"/>
    <w:rsid w:val="00557557"/>
    <w:rsid w:val="00557686"/>
    <w:rsid w:val="00557689"/>
    <w:rsid w:val="00557873"/>
    <w:rsid w:val="005578A5"/>
    <w:rsid w:val="00557B8E"/>
    <w:rsid w:val="00557C1D"/>
    <w:rsid w:val="00557E30"/>
    <w:rsid w:val="00557E3A"/>
    <w:rsid w:val="00557FF7"/>
    <w:rsid w:val="0056008B"/>
    <w:rsid w:val="0056009E"/>
    <w:rsid w:val="00560117"/>
    <w:rsid w:val="005601B8"/>
    <w:rsid w:val="005601CA"/>
    <w:rsid w:val="00560664"/>
    <w:rsid w:val="005608D4"/>
    <w:rsid w:val="00560A37"/>
    <w:rsid w:val="00560ABD"/>
    <w:rsid w:val="00560AFD"/>
    <w:rsid w:val="00560B62"/>
    <w:rsid w:val="00560D36"/>
    <w:rsid w:val="00560F0C"/>
    <w:rsid w:val="00560FF4"/>
    <w:rsid w:val="005610AA"/>
    <w:rsid w:val="005611DD"/>
    <w:rsid w:val="00561240"/>
    <w:rsid w:val="005612F2"/>
    <w:rsid w:val="00561402"/>
    <w:rsid w:val="005614D2"/>
    <w:rsid w:val="0056164B"/>
    <w:rsid w:val="00561913"/>
    <w:rsid w:val="00561B2A"/>
    <w:rsid w:val="00561C10"/>
    <w:rsid w:val="00561DE8"/>
    <w:rsid w:val="00561EB2"/>
    <w:rsid w:val="00561F37"/>
    <w:rsid w:val="0056200E"/>
    <w:rsid w:val="00562125"/>
    <w:rsid w:val="005621BE"/>
    <w:rsid w:val="005621CD"/>
    <w:rsid w:val="005623A0"/>
    <w:rsid w:val="00562559"/>
    <w:rsid w:val="0056263A"/>
    <w:rsid w:val="00562645"/>
    <w:rsid w:val="00562770"/>
    <w:rsid w:val="005629EE"/>
    <w:rsid w:val="00562EBA"/>
    <w:rsid w:val="00562FA0"/>
    <w:rsid w:val="00562FFD"/>
    <w:rsid w:val="0056335D"/>
    <w:rsid w:val="005637C6"/>
    <w:rsid w:val="00563908"/>
    <w:rsid w:val="00563B3F"/>
    <w:rsid w:val="00563E2A"/>
    <w:rsid w:val="00563EAA"/>
    <w:rsid w:val="00563ECD"/>
    <w:rsid w:val="00564342"/>
    <w:rsid w:val="005643EA"/>
    <w:rsid w:val="0056459F"/>
    <w:rsid w:val="005645DB"/>
    <w:rsid w:val="005646C6"/>
    <w:rsid w:val="00564724"/>
    <w:rsid w:val="0056476D"/>
    <w:rsid w:val="0056497E"/>
    <w:rsid w:val="005649AF"/>
    <w:rsid w:val="00564C16"/>
    <w:rsid w:val="00564D1E"/>
    <w:rsid w:val="00564DD8"/>
    <w:rsid w:val="00564E01"/>
    <w:rsid w:val="00564F66"/>
    <w:rsid w:val="00564FAA"/>
    <w:rsid w:val="0056506A"/>
    <w:rsid w:val="00565087"/>
    <w:rsid w:val="0056557E"/>
    <w:rsid w:val="00565701"/>
    <w:rsid w:val="00565851"/>
    <w:rsid w:val="00566014"/>
    <w:rsid w:val="00566072"/>
    <w:rsid w:val="005661AD"/>
    <w:rsid w:val="005661ED"/>
    <w:rsid w:val="005662F1"/>
    <w:rsid w:val="005663E7"/>
    <w:rsid w:val="00566407"/>
    <w:rsid w:val="00566519"/>
    <w:rsid w:val="0056652C"/>
    <w:rsid w:val="005665C8"/>
    <w:rsid w:val="00566877"/>
    <w:rsid w:val="00566A95"/>
    <w:rsid w:val="00566EE1"/>
    <w:rsid w:val="00567076"/>
    <w:rsid w:val="005671F4"/>
    <w:rsid w:val="005674D0"/>
    <w:rsid w:val="00567534"/>
    <w:rsid w:val="0056762C"/>
    <w:rsid w:val="0056770F"/>
    <w:rsid w:val="005677F1"/>
    <w:rsid w:val="00567824"/>
    <w:rsid w:val="0056797B"/>
    <w:rsid w:val="00567AB7"/>
    <w:rsid w:val="00567AC4"/>
    <w:rsid w:val="00567B9F"/>
    <w:rsid w:val="00567D4B"/>
    <w:rsid w:val="00567E36"/>
    <w:rsid w:val="00567F40"/>
    <w:rsid w:val="005700B5"/>
    <w:rsid w:val="0057011D"/>
    <w:rsid w:val="0057013C"/>
    <w:rsid w:val="005701A1"/>
    <w:rsid w:val="005702B6"/>
    <w:rsid w:val="005704BF"/>
    <w:rsid w:val="005704D5"/>
    <w:rsid w:val="00570772"/>
    <w:rsid w:val="00570A23"/>
    <w:rsid w:val="00570A38"/>
    <w:rsid w:val="00570AD6"/>
    <w:rsid w:val="00570B5F"/>
    <w:rsid w:val="005710B6"/>
    <w:rsid w:val="00571154"/>
    <w:rsid w:val="005713EE"/>
    <w:rsid w:val="005717E5"/>
    <w:rsid w:val="00571913"/>
    <w:rsid w:val="00571BCC"/>
    <w:rsid w:val="00571CBD"/>
    <w:rsid w:val="00571E2F"/>
    <w:rsid w:val="00571EA0"/>
    <w:rsid w:val="005720AB"/>
    <w:rsid w:val="00572128"/>
    <w:rsid w:val="0057227A"/>
    <w:rsid w:val="00572503"/>
    <w:rsid w:val="005725B8"/>
    <w:rsid w:val="0057275B"/>
    <w:rsid w:val="00572820"/>
    <w:rsid w:val="005728F2"/>
    <w:rsid w:val="00572D46"/>
    <w:rsid w:val="00572D4D"/>
    <w:rsid w:val="00572DA6"/>
    <w:rsid w:val="00572E58"/>
    <w:rsid w:val="00573005"/>
    <w:rsid w:val="0057323B"/>
    <w:rsid w:val="005733E5"/>
    <w:rsid w:val="00573627"/>
    <w:rsid w:val="005736F7"/>
    <w:rsid w:val="005737FB"/>
    <w:rsid w:val="00573A6A"/>
    <w:rsid w:val="00573CE2"/>
    <w:rsid w:val="00573D25"/>
    <w:rsid w:val="00573FF6"/>
    <w:rsid w:val="0057408C"/>
    <w:rsid w:val="00574107"/>
    <w:rsid w:val="0057424D"/>
    <w:rsid w:val="005743BF"/>
    <w:rsid w:val="0057448E"/>
    <w:rsid w:val="005744CD"/>
    <w:rsid w:val="005749E7"/>
    <w:rsid w:val="00574B0F"/>
    <w:rsid w:val="00574CC5"/>
    <w:rsid w:val="00574DCE"/>
    <w:rsid w:val="00574E9D"/>
    <w:rsid w:val="00575102"/>
    <w:rsid w:val="005751D7"/>
    <w:rsid w:val="005751E7"/>
    <w:rsid w:val="005752B6"/>
    <w:rsid w:val="0057533C"/>
    <w:rsid w:val="00575365"/>
    <w:rsid w:val="005753AB"/>
    <w:rsid w:val="0057553D"/>
    <w:rsid w:val="00575897"/>
    <w:rsid w:val="00575C7A"/>
    <w:rsid w:val="00575C88"/>
    <w:rsid w:val="00575CA8"/>
    <w:rsid w:val="00575FAF"/>
    <w:rsid w:val="00576092"/>
    <w:rsid w:val="00576180"/>
    <w:rsid w:val="0057626E"/>
    <w:rsid w:val="0057659D"/>
    <w:rsid w:val="005766E5"/>
    <w:rsid w:val="005767DB"/>
    <w:rsid w:val="00576D92"/>
    <w:rsid w:val="00576DD5"/>
    <w:rsid w:val="005770E1"/>
    <w:rsid w:val="00577202"/>
    <w:rsid w:val="005772E4"/>
    <w:rsid w:val="005773FF"/>
    <w:rsid w:val="005774DE"/>
    <w:rsid w:val="005775F6"/>
    <w:rsid w:val="00577762"/>
    <w:rsid w:val="005777D9"/>
    <w:rsid w:val="00577914"/>
    <w:rsid w:val="00577973"/>
    <w:rsid w:val="00577A68"/>
    <w:rsid w:val="00577AEE"/>
    <w:rsid w:val="00577C00"/>
    <w:rsid w:val="00577DA5"/>
    <w:rsid w:val="00577DC0"/>
    <w:rsid w:val="00577F2A"/>
    <w:rsid w:val="00580140"/>
    <w:rsid w:val="0058047A"/>
    <w:rsid w:val="005805CF"/>
    <w:rsid w:val="00580A52"/>
    <w:rsid w:val="00580C88"/>
    <w:rsid w:val="00580CF2"/>
    <w:rsid w:val="00580EA4"/>
    <w:rsid w:val="00580EC4"/>
    <w:rsid w:val="005810B5"/>
    <w:rsid w:val="005811D0"/>
    <w:rsid w:val="005812F5"/>
    <w:rsid w:val="005817C2"/>
    <w:rsid w:val="005817D0"/>
    <w:rsid w:val="00581A29"/>
    <w:rsid w:val="00581A71"/>
    <w:rsid w:val="00581C88"/>
    <w:rsid w:val="00581D67"/>
    <w:rsid w:val="00581D72"/>
    <w:rsid w:val="00581D77"/>
    <w:rsid w:val="00581D8D"/>
    <w:rsid w:val="00581DB6"/>
    <w:rsid w:val="00581E9C"/>
    <w:rsid w:val="00581F9E"/>
    <w:rsid w:val="00582017"/>
    <w:rsid w:val="005823AC"/>
    <w:rsid w:val="00582405"/>
    <w:rsid w:val="00582473"/>
    <w:rsid w:val="005827AD"/>
    <w:rsid w:val="00582806"/>
    <w:rsid w:val="005828E8"/>
    <w:rsid w:val="005828F3"/>
    <w:rsid w:val="0058293B"/>
    <w:rsid w:val="00582ACA"/>
    <w:rsid w:val="00582D2C"/>
    <w:rsid w:val="00582D3C"/>
    <w:rsid w:val="00582E49"/>
    <w:rsid w:val="00582E84"/>
    <w:rsid w:val="00582EB5"/>
    <w:rsid w:val="00582EB6"/>
    <w:rsid w:val="00582F2A"/>
    <w:rsid w:val="00583111"/>
    <w:rsid w:val="0058316E"/>
    <w:rsid w:val="005833ED"/>
    <w:rsid w:val="00583542"/>
    <w:rsid w:val="005839AB"/>
    <w:rsid w:val="00583A5C"/>
    <w:rsid w:val="00583B1E"/>
    <w:rsid w:val="00583BB1"/>
    <w:rsid w:val="00583C32"/>
    <w:rsid w:val="00583C4F"/>
    <w:rsid w:val="00583EE3"/>
    <w:rsid w:val="005841EB"/>
    <w:rsid w:val="0058428E"/>
    <w:rsid w:val="005842D3"/>
    <w:rsid w:val="005843EB"/>
    <w:rsid w:val="005845A1"/>
    <w:rsid w:val="0058490E"/>
    <w:rsid w:val="00584996"/>
    <w:rsid w:val="00584B56"/>
    <w:rsid w:val="00584C11"/>
    <w:rsid w:val="00584CAF"/>
    <w:rsid w:val="00584D7C"/>
    <w:rsid w:val="005850C5"/>
    <w:rsid w:val="00585144"/>
    <w:rsid w:val="00585317"/>
    <w:rsid w:val="00585571"/>
    <w:rsid w:val="00585751"/>
    <w:rsid w:val="00585874"/>
    <w:rsid w:val="005859E7"/>
    <w:rsid w:val="00585A93"/>
    <w:rsid w:val="00585B38"/>
    <w:rsid w:val="00585DDA"/>
    <w:rsid w:val="00585E10"/>
    <w:rsid w:val="00585FAE"/>
    <w:rsid w:val="00585FC3"/>
    <w:rsid w:val="0058605C"/>
    <w:rsid w:val="0058608A"/>
    <w:rsid w:val="005860A2"/>
    <w:rsid w:val="005861AA"/>
    <w:rsid w:val="0058620C"/>
    <w:rsid w:val="00586341"/>
    <w:rsid w:val="0058641B"/>
    <w:rsid w:val="00586456"/>
    <w:rsid w:val="0058666E"/>
    <w:rsid w:val="0058673E"/>
    <w:rsid w:val="005867F0"/>
    <w:rsid w:val="005869CF"/>
    <w:rsid w:val="00586AC2"/>
    <w:rsid w:val="00586C1D"/>
    <w:rsid w:val="00586C3D"/>
    <w:rsid w:val="00586C5D"/>
    <w:rsid w:val="00586E9E"/>
    <w:rsid w:val="005872AC"/>
    <w:rsid w:val="005872EC"/>
    <w:rsid w:val="0058732B"/>
    <w:rsid w:val="00587429"/>
    <w:rsid w:val="0058742F"/>
    <w:rsid w:val="00587599"/>
    <w:rsid w:val="005875D6"/>
    <w:rsid w:val="00587603"/>
    <w:rsid w:val="0058778F"/>
    <w:rsid w:val="005878EB"/>
    <w:rsid w:val="00587900"/>
    <w:rsid w:val="00587942"/>
    <w:rsid w:val="005879E4"/>
    <w:rsid w:val="00587AAE"/>
    <w:rsid w:val="00587B36"/>
    <w:rsid w:val="00587E4E"/>
    <w:rsid w:val="0059026D"/>
    <w:rsid w:val="0059043F"/>
    <w:rsid w:val="0059064C"/>
    <w:rsid w:val="00590BCB"/>
    <w:rsid w:val="00590CAC"/>
    <w:rsid w:val="00590D27"/>
    <w:rsid w:val="00590EC4"/>
    <w:rsid w:val="00591360"/>
    <w:rsid w:val="005914A7"/>
    <w:rsid w:val="00591752"/>
    <w:rsid w:val="00591793"/>
    <w:rsid w:val="005917E2"/>
    <w:rsid w:val="005918F5"/>
    <w:rsid w:val="005919EB"/>
    <w:rsid w:val="00591A16"/>
    <w:rsid w:val="00591A1C"/>
    <w:rsid w:val="00591B51"/>
    <w:rsid w:val="00591BA1"/>
    <w:rsid w:val="00591CD7"/>
    <w:rsid w:val="00591DC7"/>
    <w:rsid w:val="00591DFB"/>
    <w:rsid w:val="00592232"/>
    <w:rsid w:val="005922D3"/>
    <w:rsid w:val="005924E0"/>
    <w:rsid w:val="00592933"/>
    <w:rsid w:val="00592A4C"/>
    <w:rsid w:val="00592A70"/>
    <w:rsid w:val="00592BCE"/>
    <w:rsid w:val="00592FCC"/>
    <w:rsid w:val="00593071"/>
    <w:rsid w:val="00593242"/>
    <w:rsid w:val="0059380F"/>
    <w:rsid w:val="00593837"/>
    <w:rsid w:val="00593874"/>
    <w:rsid w:val="005938C4"/>
    <w:rsid w:val="005938EE"/>
    <w:rsid w:val="00593AEF"/>
    <w:rsid w:val="00593B30"/>
    <w:rsid w:val="00593CA8"/>
    <w:rsid w:val="00593DAB"/>
    <w:rsid w:val="00593F86"/>
    <w:rsid w:val="00593F9E"/>
    <w:rsid w:val="00593FD7"/>
    <w:rsid w:val="0059403F"/>
    <w:rsid w:val="00594270"/>
    <w:rsid w:val="005947EA"/>
    <w:rsid w:val="00594D55"/>
    <w:rsid w:val="00594DF8"/>
    <w:rsid w:val="00595096"/>
    <w:rsid w:val="00595189"/>
    <w:rsid w:val="00595285"/>
    <w:rsid w:val="00595433"/>
    <w:rsid w:val="00595542"/>
    <w:rsid w:val="00595625"/>
    <w:rsid w:val="0059566C"/>
    <w:rsid w:val="00595844"/>
    <w:rsid w:val="00595915"/>
    <w:rsid w:val="00595BE1"/>
    <w:rsid w:val="00595E10"/>
    <w:rsid w:val="005963D6"/>
    <w:rsid w:val="00596424"/>
    <w:rsid w:val="0059649C"/>
    <w:rsid w:val="005965F1"/>
    <w:rsid w:val="005966C5"/>
    <w:rsid w:val="005967F6"/>
    <w:rsid w:val="0059694E"/>
    <w:rsid w:val="005969B4"/>
    <w:rsid w:val="00596A45"/>
    <w:rsid w:val="00596A46"/>
    <w:rsid w:val="00596A8B"/>
    <w:rsid w:val="00596A9F"/>
    <w:rsid w:val="00596C87"/>
    <w:rsid w:val="00596F1C"/>
    <w:rsid w:val="00597461"/>
    <w:rsid w:val="00597496"/>
    <w:rsid w:val="005974F5"/>
    <w:rsid w:val="00597516"/>
    <w:rsid w:val="00597523"/>
    <w:rsid w:val="005976AF"/>
    <w:rsid w:val="0059781D"/>
    <w:rsid w:val="0059782F"/>
    <w:rsid w:val="00597C47"/>
    <w:rsid w:val="00597DA7"/>
    <w:rsid w:val="005A00B0"/>
    <w:rsid w:val="005A035A"/>
    <w:rsid w:val="005A03C7"/>
    <w:rsid w:val="005A044D"/>
    <w:rsid w:val="005A04A5"/>
    <w:rsid w:val="005A04A8"/>
    <w:rsid w:val="005A058C"/>
    <w:rsid w:val="005A063D"/>
    <w:rsid w:val="005A0706"/>
    <w:rsid w:val="005A0824"/>
    <w:rsid w:val="005A0993"/>
    <w:rsid w:val="005A09CB"/>
    <w:rsid w:val="005A09D8"/>
    <w:rsid w:val="005A0BFF"/>
    <w:rsid w:val="005A0CF6"/>
    <w:rsid w:val="005A0D68"/>
    <w:rsid w:val="005A0D92"/>
    <w:rsid w:val="005A1258"/>
    <w:rsid w:val="005A1336"/>
    <w:rsid w:val="005A177C"/>
    <w:rsid w:val="005A1860"/>
    <w:rsid w:val="005A198B"/>
    <w:rsid w:val="005A1ACC"/>
    <w:rsid w:val="005A1BBF"/>
    <w:rsid w:val="005A1CDC"/>
    <w:rsid w:val="005A1CE9"/>
    <w:rsid w:val="005A1DA1"/>
    <w:rsid w:val="005A1DAD"/>
    <w:rsid w:val="005A1E3C"/>
    <w:rsid w:val="005A207C"/>
    <w:rsid w:val="005A2194"/>
    <w:rsid w:val="005A2228"/>
    <w:rsid w:val="005A2657"/>
    <w:rsid w:val="005A265E"/>
    <w:rsid w:val="005A2684"/>
    <w:rsid w:val="005A2AD7"/>
    <w:rsid w:val="005A2B7D"/>
    <w:rsid w:val="005A2BE9"/>
    <w:rsid w:val="005A2CDB"/>
    <w:rsid w:val="005A2F4E"/>
    <w:rsid w:val="005A30FD"/>
    <w:rsid w:val="005A30FF"/>
    <w:rsid w:val="005A3172"/>
    <w:rsid w:val="005A31BE"/>
    <w:rsid w:val="005A3338"/>
    <w:rsid w:val="005A337B"/>
    <w:rsid w:val="005A35B0"/>
    <w:rsid w:val="005A390F"/>
    <w:rsid w:val="005A391E"/>
    <w:rsid w:val="005A3B30"/>
    <w:rsid w:val="005A3BBC"/>
    <w:rsid w:val="005A3DA5"/>
    <w:rsid w:val="005A3E27"/>
    <w:rsid w:val="005A3E40"/>
    <w:rsid w:val="005A42B0"/>
    <w:rsid w:val="005A4536"/>
    <w:rsid w:val="005A4728"/>
    <w:rsid w:val="005A47AC"/>
    <w:rsid w:val="005A4A86"/>
    <w:rsid w:val="005A4CCC"/>
    <w:rsid w:val="005A4D01"/>
    <w:rsid w:val="005A4D2B"/>
    <w:rsid w:val="005A4EE2"/>
    <w:rsid w:val="005A4F20"/>
    <w:rsid w:val="005A4F85"/>
    <w:rsid w:val="005A4FA0"/>
    <w:rsid w:val="005A51E5"/>
    <w:rsid w:val="005A5497"/>
    <w:rsid w:val="005A54A1"/>
    <w:rsid w:val="005A558A"/>
    <w:rsid w:val="005A5783"/>
    <w:rsid w:val="005A5A1D"/>
    <w:rsid w:val="005A5A79"/>
    <w:rsid w:val="005A621D"/>
    <w:rsid w:val="005A63E7"/>
    <w:rsid w:val="005A640C"/>
    <w:rsid w:val="005A646D"/>
    <w:rsid w:val="005A6737"/>
    <w:rsid w:val="005A6853"/>
    <w:rsid w:val="005A6E76"/>
    <w:rsid w:val="005A6EB8"/>
    <w:rsid w:val="005A6F3D"/>
    <w:rsid w:val="005A6F8B"/>
    <w:rsid w:val="005A6FAA"/>
    <w:rsid w:val="005A6FC4"/>
    <w:rsid w:val="005A7232"/>
    <w:rsid w:val="005A737A"/>
    <w:rsid w:val="005A7392"/>
    <w:rsid w:val="005A743A"/>
    <w:rsid w:val="005A7829"/>
    <w:rsid w:val="005A784E"/>
    <w:rsid w:val="005A78B3"/>
    <w:rsid w:val="005A7958"/>
    <w:rsid w:val="005A7970"/>
    <w:rsid w:val="005A7D81"/>
    <w:rsid w:val="005B0079"/>
    <w:rsid w:val="005B01D8"/>
    <w:rsid w:val="005B020B"/>
    <w:rsid w:val="005B0343"/>
    <w:rsid w:val="005B03A5"/>
    <w:rsid w:val="005B04EB"/>
    <w:rsid w:val="005B05C9"/>
    <w:rsid w:val="005B05ED"/>
    <w:rsid w:val="005B06B8"/>
    <w:rsid w:val="005B091D"/>
    <w:rsid w:val="005B0B4A"/>
    <w:rsid w:val="005B0B59"/>
    <w:rsid w:val="005B0CD2"/>
    <w:rsid w:val="005B0CEE"/>
    <w:rsid w:val="005B0E79"/>
    <w:rsid w:val="005B132A"/>
    <w:rsid w:val="005B18DB"/>
    <w:rsid w:val="005B193A"/>
    <w:rsid w:val="005B1A27"/>
    <w:rsid w:val="005B1A3C"/>
    <w:rsid w:val="005B1A9B"/>
    <w:rsid w:val="005B1B16"/>
    <w:rsid w:val="005B1C85"/>
    <w:rsid w:val="005B1D49"/>
    <w:rsid w:val="005B2115"/>
    <w:rsid w:val="005B21C5"/>
    <w:rsid w:val="005B2471"/>
    <w:rsid w:val="005B2573"/>
    <w:rsid w:val="005B25BB"/>
    <w:rsid w:val="005B2761"/>
    <w:rsid w:val="005B28D3"/>
    <w:rsid w:val="005B296A"/>
    <w:rsid w:val="005B2DE2"/>
    <w:rsid w:val="005B2E12"/>
    <w:rsid w:val="005B2F62"/>
    <w:rsid w:val="005B3611"/>
    <w:rsid w:val="005B36F8"/>
    <w:rsid w:val="005B37CD"/>
    <w:rsid w:val="005B3989"/>
    <w:rsid w:val="005B3A38"/>
    <w:rsid w:val="005B3A6E"/>
    <w:rsid w:val="005B3ACA"/>
    <w:rsid w:val="005B3C8A"/>
    <w:rsid w:val="005B3E7F"/>
    <w:rsid w:val="005B3EE6"/>
    <w:rsid w:val="005B400D"/>
    <w:rsid w:val="005B44F0"/>
    <w:rsid w:val="005B4749"/>
    <w:rsid w:val="005B47AB"/>
    <w:rsid w:val="005B48B5"/>
    <w:rsid w:val="005B4A3C"/>
    <w:rsid w:val="005B4B4C"/>
    <w:rsid w:val="005B4C82"/>
    <w:rsid w:val="005B4DEA"/>
    <w:rsid w:val="005B4E64"/>
    <w:rsid w:val="005B514A"/>
    <w:rsid w:val="005B522D"/>
    <w:rsid w:val="005B535F"/>
    <w:rsid w:val="005B581F"/>
    <w:rsid w:val="005B5C80"/>
    <w:rsid w:val="005B5D85"/>
    <w:rsid w:val="005B5E2F"/>
    <w:rsid w:val="005B5FC5"/>
    <w:rsid w:val="005B6078"/>
    <w:rsid w:val="005B60AB"/>
    <w:rsid w:val="005B622D"/>
    <w:rsid w:val="005B631A"/>
    <w:rsid w:val="005B639A"/>
    <w:rsid w:val="005B66A8"/>
    <w:rsid w:val="005B6721"/>
    <w:rsid w:val="005B6762"/>
    <w:rsid w:val="005B6A0C"/>
    <w:rsid w:val="005B6B4E"/>
    <w:rsid w:val="005B6D0F"/>
    <w:rsid w:val="005B6D3A"/>
    <w:rsid w:val="005B6D41"/>
    <w:rsid w:val="005B6E05"/>
    <w:rsid w:val="005B6E0B"/>
    <w:rsid w:val="005B6E52"/>
    <w:rsid w:val="005B6E99"/>
    <w:rsid w:val="005B6F1E"/>
    <w:rsid w:val="005B7216"/>
    <w:rsid w:val="005B7252"/>
    <w:rsid w:val="005B72D9"/>
    <w:rsid w:val="005B7399"/>
    <w:rsid w:val="005B7446"/>
    <w:rsid w:val="005B762A"/>
    <w:rsid w:val="005B7779"/>
    <w:rsid w:val="005B7BEF"/>
    <w:rsid w:val="005B7E65"/>
    <w:rsid w:val="005C02C4"/>
    <w:rsid w:val="005C032B"/>
    <w:rsid w:val="005C0399"/>
    <w:rsid w:val="005C04DC"/>
    <w:rsid w:val="005C04F5"/>
    <w:rsid w:val="005C06FA"/>
    <w:rsid w:val="005C0855"/>
    <w:rsid w:val="005C0980"/>
    <w:rsid w:val="005C0D38"/>
    <w:rsid w:val="005C0E28"/>
    <w:rsid w:val="005C0F50"/>
    <w:rsid w:val="005C10BF"/>
    <w:rsid w:val="005C10E3"/>
    <w:rsid w:val="005C1431"/>
    <w:rsid w:val="005C14C8"/>
    <w:rsid w:val="005C14D6"/>
    <w:rsid w:val="005C166D"/>
    <w:rsid w:val="005C1690"/>
    <w:rsid w:val="005C1746"/>
    <w:rsid w:val="005C1937"/>
    <w:rsid w:val="005C19A3"/>
    <w:rsid w:val="005C1B13"/>
    <w:rsid w:val="005C1BB5"/>
    <w:rsid w:val="005C1F64"/>
    <w:rsid w:val="005C1FBC"/>
    <w:rsid w:val="005C2167"/>
    <w:rsid w:val="005C2368"/>
    <w:rsid w:val="005C2429"/>
    <w:rsid w:val="005C24CD"/>
    <w:rsid w:val="005C251E"/>
    <w:rsid w:val="005C2980"/>
    <w:rsid w:val="005C2B81"/>
    <w:rsid w:val="005C2B95"/>
    <w:rsid w:val="005C2DB1"/>
    <w:rsid w:val="005C2E65"/>
    <w:rsid w:val="005C3065"/>
    <w:rsid w:val="005C3181"/>
    <w:rsid w:val="005C3447"/>
    <w:rsid w:val="005C34E9"/>
    <w:rsid w:val="005C35AE"/>
    <w:rsid w:val="005C3635"/>
    <w:rsid w:val="005C3734"/>
    <w:rsid w:val="005C38C4"/>
    <w:rsid w:val="005C390C"/>
    <w:rsid w:val="005C3934"/>
    <w:rsid w:val="005C3B9E"/>
    <w:rsid w:val="005C3BCE"/>
    <w:rsid w:val="005C3D84"/>
    <w:rsid w:val="005C3DE2"/>
    <w:rsid w:val="005C3EA8"/>
    <w:rsid w:val="005C409D"/>
    <w:rsid w:val="005C42DF"/>
    <w:rsid w:val="005C466F"/>
    <w:rsid w:val="005C4A62"/>
    <w:rsid w:val="005C4C36"/>
    <w:rsid w:val="005C4DC9"/>
    <w:rsid w:val="005C508E"/>
    <w:rsid w:val="005C52AC"/>
    <w:rsid w:val="005C544C"/>
    <w:rsid w:val="005C5549"/>
    <w:rsid w:val="005C5683"/>
    <w:rsid w:val="005C56EA"/>
    <w:rsid w:val="005C571C"/>
    <w:rsid w:val="005C581A"/>
    <w:rsid w:val="005C58FB"/>
    <w:rsid w:val="005C5996"/>
    <w:rsid w:val="005C5B40"/>
    <w:rsid w:val="005C5C04"/>
    <w:rsid w:val="005C5E38"/>
    <w:rsid w:val="005C648F"/>
    <w:rsid w:val="005C64EB"/>
    <w:rsid w:val="005C66B9"/>
    <w:rsid w:val="005C6768"/>
    <w:rsid w:val="005C67FE"/>
    <w:rsid w:val="005C6B6C"/>
    <w:rsid w:val="005C6C82"/>
    <w:rsid w:val="005C6C84"/>
    <w:rsid w:val="005C6E10"/>
    <w:rsid w:val="005C6E20"/>
    <w:rsid w:val="005C6E88"/>
    <w:rsid w:val="005C7360"/>
    <w:rsid w:val="005C75A9"/>
    <w:rsid w:val="005C7666"/>
    <w:rsid w:val="005C796F"/>
    <w:rsid w:val="005C7B50"/>
    <w:rsid w:val="005C7BD7"/>
    <w:rsid w:val="005C7C43"/>
    <w:rsid w:val="005C7E7D"/>
    <w:rsid w:val="005C7F47"/>
    <w:rsid w:val="005D0061"/>
    <w:rsid w:val="005D0160"/>
    <w:rsid w:val="005D029B"/>
    <w:rsid w:val="005D0507"/>
    <w:rsid w:val="005D06B4"/>
    <w:rsid w:val="005D0719"/>
    <w:rsid w:val="005D0986"/>
    <w:rsid w:val="005D0A38"/>
    <w:rsid w:val="005D0B50"/>
    <w:rsid w:val="005D0C74"/>
    <w:rsid w:val="005D0DF6"/>
    <w:rsid w:val="005D0E72"/>
    <w:rsid w:val="005D0EA3"/>
    <w:rsid w:val="005D0F8B"/>
    <w:rsid w:val="005D129F"/>
    <w:rsid w:val="005D13B8"/>
    <w:rsid w:val="005D1668"/>
    <w:rsid w:val="005D16B0"/>
    <w:rsid w:val="005D16F6"/>
    <w:rsid w:val="005D17EE"/>
    <w:rsid w:val="005D1856"/>
    <w:rsid w:val="005D185F"/>
    <w:rsid w:val="005D19FA"/>
    <w:rsid w:val="005D1B41"/>
    <w:rsid w:val="005D1E7A"/>
    <w:rsid w:val="005D1EC6"/>
    <w:rsid w:val="005D202F"/>
    <w:rsid w:val="005D20D3"/>
    <w:rsid w:val="005D211C"/>
    <w:rsid w:val="005D239F"/>
    <w:rsid w:val="005D2518"/>
    <w:rsid w:val="005D25F1"/>
    <w:rsid w:val="005D29F3"/>
    <w:rsid w:val="005D2AA7"/>
    <w:rsid w:val="005D2AE0"/>
    <w:rsid w:val="005D2B1F"/>
    <w:rsid w:val="005D2B4A"/>
    <w:rsid w:val="005D2C8B"/>
    <w:rsid w:val="005D2FAB"/>
    <w:rsid w:val="005D3136"/>
    <w:rsid w:val="005D33B2"/>
    <w:rsid w:val="005D3513"/>
    <w:rsid w:val="005D353C"/>
    <w:rsid w:val="005D37BB"/>
    <w:rsid w:val="005D39EE"/>
    <w:rsid w:val="005D3A80"/>
    <w:rsid w:val="005D3B2F"/>
    <w:rsid w:val="005D3C9C"/>
    <w:rsid w:val="005D3D9C"/>
    <w:rsid w:val="005D3EB2"/>
    <w:rsid w:val="005D4014"/>
    <w:rsid w:val="005D40DE"/>
    <w:rsid w:val="005D41F8"/>
    <w:rsid w:val="005D42ED"/>
    <w:rsid w:val="005D4588"/>
    <w:rsid w:val="005D45D4"/>
    <w:rsid w:val="005D4764"/>
    <w:rsid w:val="005D484E"/>
    <w:rsid w:val="005D4853"/>
    <w:rsid w:val="005D4D07"/>
    <w:rsid w:val="005D4D45"/>
    <w:rsid w:val="005D506E"/>
    <w:rsid w:val="005D5099"/>
    <w:rsid w:val="005D509C"/>
    <w:rsid w:val="005D5195"/>
    <w:rsid w:val="005D5240"/>
    <w:rsid w:val="005D5356"/>
    <w:rsid w:val="005D5398"/>
    <w:rsid w:val="005D572A"/>
    <w:rsid w:val="005D5BC8"/>
    <w:rsid w:val="005D5D17"/>
    <w:rsid w:val="005D5DD8"/>
    <w:rsid w:val="005D5E94"/>
    <w:rsid w:val="005D6010"/>
    <w:rsid w:val="005D6267"/>
    <w:rsid w:val="005D63F5"/>
    <w:rsid w:val="005D64B5"/>
    <w:rsid w:val="005D66F2"/>
    <w:rsid w:val="005D6770"/>
    <w:rsid w:val="005D67B1"/>
    <w:rsid w:val="005D68F9"/>
    <w:rsid w:val="005D698F"/>
    <w:rsid w:val="005D6B45"/>
    <w:rsid w:val="005D6CD5"/>
    <w:rsid w:val="005D6DCA"/>
    <w:rsid w:val="005D6F5B"/>
    <w:rsid w:val="005D6F97"/>
    <w:rsid w:val="005D709E"/>
    <w:rsid w:val="005D70C3"/>
    <w:rsid w:val="005D719B"/>
    <w:rsid w:val="005D7445"/>
    <w:rsid w:val="005D759A"/>
    <w:rsid w:val="005D787A"/>
    <w:rsid w:val="005D78AF"/>
    <w:rsid w:val="005D78D1"/>
    <w:rsid w:val="005D7A8A"/>
    <w:rsid w:val="005D7B28"/>
    <w:rsid w:val="005E013E"/>
    <w:rsid w:val="005E02CE"/>
    <w:rsid w:val="005E0333"/>
    <w:rsid w:val="005E03AE"/>
    <w:rsid w:val="005E043A"/>
    <w:rsid w:val="005E04F0"/>
    <w:rsid w:val="005E0538"/>
    <w:rsid w:val="005E054B"/>
    <w:rsid w:val="005E07EB"/>
    <w:rsid w:val="005E0930"/>
    <w:rsid w:val="005E0959"/>
    <w:rsid w:val="005E0973"/>
    <w:rsid w:val="005E09EC"/>
    <w:rsid w:val="005E0A85"/>
    <w:rsid w:val="005E0B4F"/>
    <w:rsid w:val="005E0BC4"/>
    <w:rsid w:val="005E0CF0"/>
    <w:rsid w:val="005E0DA1"/>
    <w:rsid w:val="005E10C0"/>
    <w:rsid w:val="005E10DE"/>
    <w:rsid w:val="005E111F"/>
    <w:rsid w:val="005E1369"/>
    <w:rsid w:val="005E1413"/>
    <w:rsid w:val="005E144A"/>
    <w:rsid w:val="005E15DB"/>
    <w:rsid w:val="005E1821"/>
    <w:rsid w:val="005E18B1"/>
    <w:rsid w:val="005E1925"/>
    <w:rsid w:val="005E198B"/>
    <w:rsid w:val="005E1AAF"/>
    <w:rsid w:val="005E1ADE"/>
    <w:rsid w:val="005E1B3F"/>
    <w:rsid w:val="005E1EF6"/>
    <w:rsid w:val="005E1F76"/>
    <w:rsid w:val="005E1F84"/>
    <w:rsid w:val="005E20AD"/>
    <w:rsid w:val="005E22BB"/>
    <w:rsid w:val="005E2314"/>
    <w:rsid w:val="005E233E"/>
    <w:rsid w:val="005E23E8"/>
    <w:rsid w:val="005E2647"/>
    <w:rsid w:val="005E2771"/>
    <w:rsid w:val="005E291F"/>
    <w:rsid w:val="005E2D43"/>
    <w:rsid w:val="005E3081"/>
    <w:rsid w:val="005E364B"/>
    <w:rsid w:val="005E36A2"/>
    <w:rsid w:val="005E3936"/>
    <w:rsid w:val="005E3944"/>
    <w:rsid w:val="005E3AB7"/>
    <w:rsid w:val="005E3AE0"/>
    <w:rsid w:val="005E3B15"/>
    <w:rsid w:val="005E3B70"/>
    <w:rsid w:val="005E3EC1"/>
    <w:rsid w:val="005E405D"/>
    <w:rsid w:val="005E4153"/>
    <w:rsid w:val="005E45E9"/>
    <w:rsid w:val="005E46DF"/>
    <w:rsid w:val="005E475E"/>
    <w:rsid w:val="005E4CBA"/>
    <w:rsid w:val="005E4CBF"/>
    <w:rsid w:val="005E4DDE"/>
    <w:rsid w:val="005E4F7C"/>
    <w:rsid w:val="005E5074"/>
    <w:rsid w:val="005E5222"/>
    <w:rsid w:val="005E5383"/>
    <w:rsid w:val="005E53E1"/>
    <w:rsid w:val="005E56A2"/>
    <w:rsid w:val="005E56AE"/>
    <w:rsid w:val="005E5716"/>
    <w:rsid w:val="005E5BCB"/>
    <w:rsid w:val="005E5D38"/>
    <w:rsid w:val="005E5E08"/>
    <w:rsid w:val="005E6151"/>
    <w:rsid w:val="005E6184"/>
    <w:rsid w:val="005E61C2"/>
    <w:rsid w:val="005E628A"/>
    <w:rsid w:val="005E665F"/>
    <w:rsid w:val="005E6740"/>
    <w:rsid w:val="005E6744"/>
    <w:rsid w:val="005E6818"/>
    <w:rsid w:val="005E6844"/>
    <w:rsid w:val="005E6907"/>
    <w:rsid w:val="005E69ED"/>
    <w:rsid w:val="005E6D64"/>
    <w:rsid w:val="005E74C3"/>
    <w:rsid w:val="005E7507"/>
    <w:rsid w:val="005E76AE"/>
    <w:rsid w:val="005E76F4"/>
    <w:rsid w:val="005E79FC"/>
    <w:rsid w:val="005E7C8A"/>
    <w:rsid w:val="005E7FDE"/>
    <w:rsid w:val="005F00DD"/>
    <w:rsid w:val="005F01B5"/>
    <w:rsid w:val="005F0424"/>
    <w:rsid w:val="005F047A"/>
    <w:rsid w:val="005F0640"/>
    <w:rsid w:val="005F0645"/>
    <w:rsid w:val="005F078D"/>
    <w:rsid w:val="005F0808"/>
    <w:rsid w:val="005F0810"/>
    <w:rsid w:val="005F0912"/>
    <w:rsid w:val="005F0A0C"/>
    <w:rsid w:val="005F0B5D"/>
    <w:rsid w:val="005F0D07"/>
    <w:rsid w:val="005F0D6D"/>
    <w:rsid w:val="005F1080"/>
    <w:rsid w:val="005F108F"/>
    <w:rsid w:val="005F1186"/>
    <w:rsid w:val="005F11B8"/>
    <w:rsid w:val="005F11F3"/>
    <w:rsid w:val="005F12ED"/>
    <w:rsid w:val="005F13D1"/>
    <w:rsid w:val="005F1414"/>
    <w:rsid w:val="005F14C0"/>
    <w:rsid w:val="005F1630"/>
    <w:rsid w:val="005F1861"/>
    <w:rsid w:val="005F1BCA"/>
    <w:rsid w:val="005F1BE1"/>
    <w:rsid w:val="005F1C32"/>
    <w:rsid w:val="005F2207"/>
    <w:rsid w:val="005F2415"/>
    <w:rsid w:val="005F2499"/>
    <w:rsid w:val="005F2642"/>
    <w:rsid w:val="005F2D29"/>
    <w:rsid w:val="005F2F8B"/>
    <w:rsid w:val="005F30FF"/>
    <w:rsid w:val="005F3242"/>
    <w:rsid w:val="005F34E7"/>
    <w:rsid w:val="005F3670"/>
    <w:rsid w:val="005F37A8"/>
    <w:rsid w:val="005F3984"/>
    <w:rsid w:val="005F39E7"/>
    <w:rsid w:val="005F3A38"/>
    <w:rsid w:val="005F3B51"/>
    <w:rsid w:val="005F410A"/>
    <w:rsid w:val="005F4254"/>
    <w:rsid w:val="005F4336"/>
    <w:rsid w:val="005F4362"/>
    <w:rsid w:val="005F43AD"/>
    <w:rsid w:val="005F43B9"/>
    <w:rsid w:val="005F4687"/>
    <w:rsid w:val="005F47B7"/>
    <w:rsid w:val="005F4819"/>
    <w:rsid w:val="005F484F"/>
    <w:rsid w:val="005F48A5"/>
    <w:rsid w:val="005F48EF"/>
    <w:rsid w:val="005F4950"/>
    <w:rsid w:val="005F497E"/>
    <w:rsid w:val="005F4AFD"/>
    <w:rsid w:val="005F4BA9"/>
    <w:rsid w:val="005F4DDA"/>
    <w:rsid w:val="005F4E8A"/>
    <w:rsid w:val="005F4FD7"/>
    <w:rsid w:val="005F50F9"/>
    <w:rsid w:val="005F5230"/>
    <w:rsid w:val="005F53A1"/>
    <w:rsid w:val="005F53B1"/>
    <w:rsid w:val="005F53F1"/>
    <w:rsid w:val="005F54BC"/>
    <w:rsid w:val="005F5530"/>
    <w:rsid w:val="005F5A65"/>
    <w:rsid w:val="005F5BCB"/>
    <w:rsid w:val="005F5D50"/>
    <w:rsid w:val="005F5F44"/>
    <w:rsid w:val="005F5FD3"/>
    <w:rsid w:val="005F6165"/>
    <w:rsid w:val="005F65F1"/>
    <w:rsid w:val="005F6A19"/>
    <w:rsid w:val="005F6A1A"/>
    <w:rsid w:val="005F6A78"/>
    <w:rsid w:val="005F6F18"/>
    <w:rsid w:val="005F7240"/>
    <w:rsid w:val="005F72A9"/>
    <w:rsid w:val="005F754F"/>
    <w:rsid w:val="005F7558"/>
    <w:rsid w:val="005F7669"/>
    <w:rsid w:val="005F780D"/>
    <w:rsid w:val="005F7D77"/>
    <w:rsid w:val="005F7E16"/>
    <w:rsid w:val="0060032B"/>
    <w:rsid w:val="00600598"/>
    <w:rsid w:val="00600679"/>
    <w:rsid w:val="0060069E"/>
    <w:rsid w:val="0060072A"/>
    <w:rsid w:val="00600827"/>
    <w:rsid w:val="0060085F"/>
    <w:rsid w:val="0060093C"/>
    <w:rsid w:val="00600941"/>
    <w:rsid w:val="00600B1C"/>
    <w:rsid w:val="00600D3A"/>
    <w:rsid w:val="00600EE7"/>
    <w:rsid w:val="00600F5E"/>
    <w:rsid w:val="006010B1"/>
    <w:rsid w:val="0060122D"/>
    <w:rsid w:val="006013B1"/>
    <w:rsid w:val="006013C3"/>
    <w:rsid w:val="00601424"/>
    <w:rsid w:val="00601586"/>
    <w:rsid w:val="00601696"/>
    <w:rsid w:val="0060186C"/>
    <w:rsid w:val="00601BCE"/>
    <w:rsid w:val="00601CB8"/>
    <w:rsid w:val="00601E74"/>
    <w:rsid w:val="00602258"/>
    <w:rsid w:val="006024E6"/>
    <w:rsid w:val="006027D0"/>
    <w:rsid w:val="00602B4D"/>
    <w:rsid w:val="00602E02"/>
    <w:rsid w:val="00602E93"/>
    <w:rsid w:val="00603062"/>
    <w:rsid w:val="00603658"/>
    <w:rsid w:val="0060381F"/>
    <w:rsid w:val="00603ACA"/>
    <w:rsid w:val="00603AE8"/>
    <w:rsid w:val="00603B7E"/>
    <w:rsid w:val="00603BBF"/>
    <w:rsid w:val="00603BC1"/>
    <w:rsid w:val="00603C0D"/>
    <w:rsid w:val="00603CCB"/>
    <w:rsid w:val="00603CDF"/>
    <w:rsid w:val="00603F53"/>
    <w:rsid w:val="00603FA9"/>
    <w:rsid w:val="00604015"/>
    <w:rsid w:val="006041C8"/>
    <w:rsid w:val="006041F7"/>
    <w:rsid w:val="00604534"/>
    <w:rsid w:val="00604710"/>
    <w:rsid w:val="0060474D"/>
    <w:rsid w:val="0060481F"/>
    <w:rsid w:val="0060499D"/>
    <w:rsid w:val="00604B17"/>
    <w:rsid w:val="00604E36"/>
    <w:rsid w:val="00605133"/>
    <w:rsid w:val="00605178"/>
    <w:rsid w:val="00605299"/>
    <w:rsid w:val="006052BE"/>
    <w:rsid w:val="006052E2"/>
    <w:rsid w:val="0060532D"/>
    <w:rsid w:val="00605487"/>
    <w:rsid w:val="00605500"/>
    <w:rsid w:val="006055BC"/>
    <w:rsid w:val="006055BD"/>
    <w:rsid w:val="006057A7"/>
    <w:rsid w:val="006057EB"/>
    <w:rsid w:val="00605893"/>
    <w:rsid w:val="00605B77"/>
    <w:rsid w:val="00605CC5"/>
    <w:rsid w:val="00605D3D"/>
    <w:rsid w:val="00605D7F"/>
    <w:rsid w:val="00605F58"/>
    <w:rsid w:val="006060A2"/>
    <w:rsid w:val="006060AC"/>
    <w:rsid w:val="006060B5"/>
    <w:rsid w:val="00606133"/>
    <w:rsid w:val="00606145"/>
    <w:rsid w:val="006063E4"/>
    <w:rsid w:val="006064F6"/>
    <w:rsid w:val="00606940"/>
    <w:rsid w:val="00606B4C"/>
    <w:rsid w:val="00606E35"/>
    <w:rsid w:val="00606E43"/>
    <w:rsid w:val="00606F98"/>
    <w:rsid w:val="006071CE"/>
    <w:rsid w:val="006074D2"/>
    <w:rsid w:val="00607528"/>
    <w:rsid w:val="0060757E"/>
    <w:rsid w:val="0060762E"/>
    <w:rsid w:val="00607685"/>
    <w:rsid w:val="006076B6"/>
    <w:rsid w:val="00607823"/>
    <w:rsid w:val="0060787D"/>
    <w:rsid w:val="006078C2"/>
    <w:rsid w:val="0060790B"/>
    <w:rsid w:val="00607943"/>
    <w:rsid w:val="00607A00"/>
    <w:rsid w:val="00607A07"/>
    <w:rsid w:val="00607B32"/>
    <w:rsid w:val="00607C90"/>
    <w:rsid w:val="00607D77"/>
    <w:rsid w:val="00607E18"/>
    <w:rsid w:val="00607ED2"/>
    <w:rsid w:val="0061014D"/>
    <w:rsid w:val="006104C7"/>
    <w:rsid w:val="006104C9"/>
    <w:rsid w:val="006105EC"/>
    <w:rsid w:val="00610794"/>
    <w:rsid w:val="006108AD"/>
    <w:rsid w:val="006108BE"/>
    <w:rsid w:val="0061098D"/>
    <w:rsid w:val="00610B3D"/>
    <w:rsid w:val="00610C8C"/>
    <w:rsid w:val="00610C9F"/>
    <w:rsid w:val="00610CCB"/>
    <w:rsid w:val="00611101"/>
    <w:rsid w:val="00611357"/>
    <w:rsid w:val="006113E5"/>
    <w:rsid w:val="00611434"/>
    <w:rsid w:val="0061163C"/>
    <w:rsid w:val="0061183B"/>
    <w:rsid w:val="006118BA"/>
    <w:rsid w:val="00611B1C"/>
    <w:rsid w:val="00611D77"/>
    <w:rsid w:val="00611D9B"/>
    <w:rsid w:val="00611E15"/>
    <w:rsid w:val="0061218C"/>
    <w:rsid w:val="0061230C"/>
    <w:rsid w:val="0061245B"/>
    <w:rsid w:val="006124D8"/>
    <w:rsid w:val="006128BA"/>
    <w:rsid w:val="006129EE"/>
    <w:rsid w:val="00612B4B"/>
    <w:rsid w:val="00612F68"/>
    <w:rsid w:val="00613161"/>
    <w:rsid w:val="0061335C"/>
    <w:rsid w:val="006135C2"/>
    <w:rsid w:val="00613766"/>
    <w:rsid w:val="006139D4"/>
    <w:rsid w:val="006139EE"/>
    <w:rsid w:val="00613ABE"/>
    <w:rsid w:val="00613AF5"/>
    <w:rsid w:val="00613CFB"/>
    <w:rsid w:val="00613EE0"/>
    <w:rsid w:val="00613FA1"/>
    <w:rsid w:val="006141E5"/>
    <w:rsid w:val="006142AB"/>
    <w:rsid w:val="006142B6"/>
    <w:rsid w:val="006142EB"/>
    <w:rsid w:val="00614396"/>
    <w:rsid w:val="0061442F"/>
    <w:rsid w:val="0061456A"/>
    <w:rsid w:val="00614813"/>
    <w:rsid w:val="006149E1"/>
    <w:rsid w:val="00614A98"/>
    <w:rsid w:val="00614A9A"/>
    <w:rsid w:val="00614B29"/>
    <w:rsid w:val="00614D98"/>
    <w:rsid w:val="00614E44"/>
    <w:rsid w:val="0061521E"/>
    <w:rsid w:val="006152D0"/>
    <w:rsid w:val="00615434"/>
    <w:rsid w:val="0061595E"/>
    <w:rsid w:val="006159CD"/>
    <w:rsid w:val="00615BD6"/>
    <w:rsid w:val="00616188"/>
    <w:rsid w:val="006162ED"/>
    <w:rsid w:val="00616470"/>
    <w:rsid w:val="006165A7"/>
    <w:rsid w:val="006166CD"/>
    <w:rsid w:val="006167DD"/>
    <w:rsid w:val="0061694B"/>
    <w:rsid w:val="0061698A"/>
    <w:rsid w:val="00616B49"/>
    <w:rsid w:val="00616C5D"/>
    <w:rsid w:val="00616F65"/>
    <w:rsid w:val="00616F68"/>
    <w:rsid w:val="006171FB"/>
    <w:rsid w:val="00617444"/>
    <w:rsid w:val="0061746E"/>
    <w:rsid w:val="00617633"/>
    <w:rsid w:val="00617682"/>
    <w:rsid w:val="0061768D"/>
    <w:rsid w:val="00617698"/>
    <w:rsid w:val="006178B9"/>
    <w:rsid w:val="00617A64"/>
    <w:rsid w:val="00617B8A"/>
    <w:rsid w:val="00617DB2"/>
    <w:rsid w:val="00617E7F"/>
    <w:rsid w:val="006207F9"/>
    <w:rsid w:val="00620882"/>
    <w:rsid w:val="00620C70"/>
    <w:rsid w:val="00620CBE"/>
    <w:rsid w:val="00620D14"/>
    <w:rsid w:val="00620DC6"/>
    <w:rsid w:val="00620DEE"/>
    <w:rsid w:val="00620F4C"/>
    <w:rsid w:val="00620F9E"/>
    <w:rsid w:val="0062105E"/>
    <w:rsid w:val="00621142"/>
    <w:rsid w:val="006215A9"/>
    <w:rsid w:val="0062194B"/>
    <w:rsid w:val="006219A7"/>
    <w:rsid w:val="00621C74"/>
    <w:rsid w:val="00621C86"/>
    <w:rsid w:val="00621CB1"/>
    <w:rsid w:val="00621D1C"/>
    <w:rsid w:val="00621E84"/>
    <w:rsid w:val="00622119"/>
    <w:rsid w:val="00622141"/>
    <w:rsid w:val="00622467"/>
    <w:rsid w:val="006225C5"/>
    <w:rsid w:val="006228EF"/>
    <w:rsid w:val="00622947"/>
    <w:rsid w:val="006229FC"/>
    <w:rsid w:val="00622A01"/>
    <w:rsid w:val="00622C8E"/>
    <w:rsid w:val="00622CDD"/>
    <w:rsid w:val="00622D22"/>
    <w:rsid w:val="00622D57"/>
    <w:rsid w:val="00622EFB"/>
    <w:rsid w:val="00622F33"/>
    <w:rsid w:val="00622FFC"/>
    <w:rsid w:val="00623026"/>
    <w:rsid w:val="00623051"/>
    <w:rsid w:val="006230D9"/>
    <w:rsid w:val="006233A3"/>
    <w:rsid w:val="0062347B"/>
    <w:rsid w:val="0062363D"/>
    <w:rsid w:val="00623AE5"/>
    <w:rsid w:val="00623DB3"/>
    <w:rsid w:val="00623EBC"/>
    <w:rsid w:val="00623EEC"/>
    <w:rsid w:val="006241F1"/>
    <w:rsid w:val="006242A2"/>
    <w:rsid w:val="00624359"/>
    <w:rsid w:val="006243E0"/>
    <w:rsid w:val="00624563"/>
    <w:rsid w:val="006247EB"/>
    <w:rsid w:val="006248F6"/>
    <w:rsid w:val="00624908"/>
    <w:rsid w:val="0062497A"/>
    <w:rsid w:val="00624C0F"/>
    <w:rsid w:val="00624C68"/>
    <w:rsid w:val="00624DEE"/>
    <w:rsid w:val="006251FC"/>
    <w:rsid w:val="006252B8"/>
    <w:rsid w:val="00625628"/>
    <w:rsid w:val="0062576C"/>
    <w:rsid w:val="00625E00"/>
    <w:rsid w:val="00625E8F"/>
    <w:rsid w:val="00625F15"/>
    <w:rsid w:val="00626024"/>
    <w:rsid w:val="006265FA"/>
    <w:rsid w:val="0062661C"/>
    <w:rsid w:val="0062687D"/>
    <w:rsid w:val="006268E5"/>
    <w:rsid w:val="00626A1D"/>
    <w:rsid w:val="00626D7A"/>
    <w:rsid w:val="00626E5F"/>
    <w:rsid w:val="00627279"/>
    <w:rsid w:val="006273B9"/>
    <w:rsid w:val="006275DB"/>
    <w:rsid w:val="006275E1"/>
    <w:rsid w:val="00627723"/>
    <w:rsid w:val="00627797"/>
    <w:rsid w:val="0062780B"/>
    <w:rsid w:val="0062783B"/>
    <w:rsid w:val="00627856"/>
    <w:rsid w:val="0062796E"/>
    <w:rsid w:val="00627C75"/>
    <w:rsid w:val="00627CE4"/>
    <w:rsid w:val="00627D3C"/>
    <w:rsid w:val="00627F45"/>
    <w:rsid w:val="00627F68"/>
    <w:rsid w:val="00630011"/>
    <w:rsid w:val="00630015"/>
    <w:rsid w:val="006300C4"/>
    <w:rsid w:val="006300D3"/>
    <w:rsid w:val="00630169"/>
    <w:rsid w:val="006301B4"/>
    <w:rsid w:val="006304E0"/>
    <w:rsid w:val="006306F9"/>
    <w:rsid w:val="0063093B"/>
    <w:rsid w:val="0063096E"/>
    <w:rsid w:val="00630A11"/>
    <w:rsid w:val="00630BF8"/>
    <w:rsid w:val="00630C2E"/>
    <w:rsid w:val="00630D59"/>
    <w:rsid w:val="00630D82"/>
    <w:rsid w:val="00630DAF"/>
    <w:rsid w:val="00630DC6"/>
    <w:rsid w:val="00630FAF"/>
    <w:rsid w:val="006311E5"/>
    <w:rsid w:val="00631295"/>
    <w:rsid w:val="00631358"/>
    <w:rsid w:val="0063164C"/>
    <w:rsid w:val="006316C1"/>
    <w:rsid w:val="00631745"/>
    <w:rsid w:val="006317B9"/>
    <w:rsid w:val="0063198F"/>
    <w:rsid w:val="006319D4"/>
    <w:rsid w:val="00631ACA"/>
    <w:rsid w:val="00631B45"/>
    <w:rsid w:val="00631E56"/>
    <w:rsid w:val="00632096"/>
    <w:rsid w:val="006321E3"/>
    <w:rsid w:val="006321FB"/>
    <w:rsid w:val="0063220B"/>
    <w:rsid w:val="006325AF"/>
    <w:rsid w:val="0063276E"/>
    <w:rsid w:val="0063283F"/>
    <w:rsid w:val="006328F3"/>
    <w:rsid w:val="00632958"/>
    <w:rsid w:val="00632B0F"/>
    <w:rsid w:val="00632B37"/>
    <w:rsid w:val="00632C1E"/>
    <w:rsid w:val="00632F3F"/>
    <w:rsid w:val="006330DB"/>
    <w:rsid w:val="0063310D"/>
    <w:rsid w:val="00633123"/>
    <w:rsid w:val="00633332"/>
    <w:rsid w:val="00633342"/>
    <w:rsid w:val="0063341D"/>
    <w:rsid w:val="006334BC"/>
    <w:rsid w:val="006335C6"/>
    <w:rsid w:val="0063365D"/>
    <w:rsid w:val="00633855"/>
    <w:rsid w:val="006338B5"/>
    <w:rsid w:val="00633AD5"/>
    <w:rsid w:val="00633D0D"/>
    <w:rsid w:val="00633FFA"/>
    <w:rsid w:val="00634206"/>
    <w:rsid w:val="006344F4"/>
    <w:rsid w:val="00634954"/>
    <w:rsid w:val="00634A59"/>
    <w:rsid w:val="00634AC1"/>
    <w:rsid w:val="00634D31"/>
    <w:rsid w:val="00634DB0"/>
    <w:rsid w:val="00634E6E"/>
    <w:rsid w:val="00635209"/>
    <w:rsid w:val="00635287"/>
    <w:rsid w:val="006352C4"/>
    <w:rsid w:val="00635317"/>
    <w:rsid w:val="006359AC"/>
    <w:rsid w:val="006359BE"/>
    <w:rsid w:val="006359D1"/>
    <w:rsid w:val="00635C0E"/>
    <w:rsid w:val="00635E66"/>
    <w:rsid w:val="00635E9E"/>
    <w:rsid w:val="00635F2F"/>
    <w:rsid w:val="00636014"/>
    <w:rsid w:val="00636175"/>
    <w:rsid w:val="0063672D"/>
    <w:rsid w:val="0063695D"/>
    <w:rsid w:val="00636C31"/>
    <w:rsid w:val="00636E45"/>
    <w:rsid w:val="006371D6"/>
    <w:rsid w:val="00637332"/>
    <w:rsid w:val="0063750B"/>
    <w:rsid w:val="0063778D"/>
    <w:rsid w:val="006379E0"/>
    <w:rsid w:val="00637E8C"/>
    <w:rsid w:val="00640162"/>
    <w:rsid w:val="0064027A"/>
    <w:rsid w:val="00640349"/>
    <w:rsid w:val="006403A7"/>
    <w:rsid w:val="006403AD"/>
    <w:rsid w:val="006403F7"/>
    <w:rsid w:val="00640732"/>
    <w:rsid w:val="006408D4"/>
    <w:rsid w:val="00640B53"/>
    <w:rsid w:val="00641189"/>
    <w:rsid w:val="0064158B"/>
    <w:rsid w:val="00641800"/>
    <w:rsid w:val="006419FF"/>
    <w:rsid w:val="00641AF9"/>
    <w:rsid w:val="006421FC"/>
    <w:rsid w:val="006423A9"/>
    <w:rsid w:val="006424E0"/>
    <w:rsid w:val="006428DD"/>
    <w:rsid w:val="00642A42"/>
    <w:rsid w:val="00642B97"/>
    <w:rsid w:val="00642E13"/>
    <w:rsid w:val="00642E95"/>
    <w:rsid w:val="00642F70"/>
    <w:rsid w:val="00642FFB"/>
    <w:rsid w:val="0064307F"/>
    <w:rsid w:val="0064316E"/>
    <w:rsid w:val="00643280"/>
    <w:rsid w:val="0064335C"/>
    <w:rsid w:val="006433B5"/>
    <w:rsid w:val="00643597"/>
    <w:rsid w:val="006436B5"/>
    <w:rsid w:val="0064385B"/>
    <w:rsid w:val="00643924"/>
    <w:rsid w:val="00643B25"/>
    <w:rsid w:val="00643CD6"/>
    <w:rsid w:val="00643D20"/>
    <w:rsid w:val="00643E6B"/>
    <w:rsid w:val="00643F62"/>
    <w:rsid w:val="00643F82"/>
    <w:rsid w:val="00643FCC"/>
    <w:rsid w:val="00644163"/>
    <w:rsid w:val="0064418E"/>
    <w:rsid w:val="0064440E"/>
    <w:rsid w:val="006444EF"/>
    <w:rsid w:val="00644683"/>
    <w:rsid w:val="00644C9A"/>
    <w:rsid w:val="00644CCA"/>
    <w:rsid w:val="00644F51"/>
    <w:rsid w:val="006452E4"/>
    <w:rsid w:val="00645370"/>
    <w:rsid w:val="006453D7"/>
    <w:rsid w:val="0064554A"/>
    <w:rsid w:val="006459C2"/>
    <w:rsid w:val="00645AB3"/>
    <w:rsid w:val="00645C50"/>
    <w:rsid w:val="00645C69"/>
    <w:rsid w:val="00645DA0"/>
    <w:rsid w:val="00645EC3"/>
    <w:rsid w:val="00645FB6"/>
    <w:rsid w:val="006460A8"/>
    <w:rsid w:val="006460C0"/>
    <w:rsid w:val="00646278"/>
    <w:rsid w:val="00646282"/>
    <w:rsid w:val="006463AF"/>
    <w:rsid w:val="0064677E"/>
    <w:rsid w:val="00646853"/>
    <w:rsid w:val="00646AF0"/>
    <w:rsid w:val="00646BC9"/>
    <w:rsid w:val="00646BCC"/>
    <w:rsid w:val="00646C90"/>
    <w:rsid w:val="00646CD0"/>
    <w:rsid w:val="00646D27"/>
    <w:rsid w:val="00646DB1"/>
    <w:rsid w:val="00646F6F"/>
    <w:rsid w:val="0064731E"/>
    <w:rsid w:val="0064751A"/>
    <w:rsid w:val="00647987"/>
    <w:rsid w:val="006479E0"/>
    <w:rsid w:val="006479FF"/>
    <w:rsid w:val="00647A14"/>
    <w:rsid w:val="00647B76"/>
    <w:rsid w:val="00650071"/>
    <w:rsid w:val="00650144"/>
    <w:rsid w:val="006501E2"/>
    <w:rsid w:val="006502FE"/>
    <w:rsid w:val="006504A8"/>
    <w:rsid w:val="006504AE"/>
    <w:rsid w:val="00650ABC"/>
    <w:rsid w:val="00650AD0"/>
    <w:rsid w:val="00650D52"/>
    <w:rsid w:val="00651154"/>
    <w:rsid w:val="0065122A"/>
    <w:rsid w:val="00651877"/>
    <w:rsid w:val="00651B1C"/>
    <w:rsid w:val="00651BA3"/>
    <w:rsid w:val="0065210E"/>
    <w:rsid w:val="00652118"/>
    <w:rsid w:val="00652228"/>
    <w:rsid w:val="00652383"/>
    <w:rsid w:val="006523A3"/>
    <w:rsid w:val="00652468"/>
    <w:rsid w:val="00652553"/>
    <w:rsid w:val="006525E0"/>
    <w:rsid w:val="00652608"/>
    <w:rsid w:val="00652640"/>
    <w:rsid w:val="0065283D"/>
    <w:rsid w:val="00652A4F"/>
    <w:rsid w:val="00652AF6"/>
    <w:rsid w:val="00652D35"/>
    <w:rsid w:val="00652D73"/>
    <w:rsid w:val="00652DFE"/>
    <w:rsid w:val="00652EB4"/>
    <w:rsid w:val="006531C7"/>
    <w:rsid w:val="006532DE"/>
    <w:rsid w:val="006532FB"/>
    <w:rsid w:val="00653357"/>
    <w:rsid w:val="006536AA"/>
    <w:rsid w:val="0065391E"/>
    <w:rsid w:val="00653EBC"/>
    <w:rsid w:val="006541F5"/>
    <w:rsid w:val="006542EA"/>
    <w:rsid w:val="006542FE"/>
    <w:rsid w:val="00654495"/>
    <w:rsid w:val="006545E7"/>
    <w:rsid w:val="006547E2"/>
    <w:rsid w:val="00654860"/>
    <w:rsid w:val="00654927"/>
    <w:rsid w:val="00654954"/>
    <w:rsid w:val="00654A63"/>
    <w:rsid w:val="00654B78"/>
    <w:rsid w:val="00654CBA"/>
    <w:rsid w:val="0065502B"/>
    <w:rsid w:val="006550DB"/>
    <w:rsid w:val="0065512B"/>
    <w:rsid w:val="0065513B"/>
    <w:rsid w:val="0065522C"/>
    <w:rsid w:val="006552DB"/>
    <w:rsid w:val="00655370"/>
    <w:rsid w:val="00655971"/>
    <w:rsid w:val="006559F8"/>
    <w:rsid w:val="00655EE5"/>
    <w:rsid w:val="00655FDA"/>
    <w:rsid w:val="006562B3"/>
    <w:rsid w:val="00656412"/>
    <w:rsid w:val="00656436"/>
    <w:rsid w:val="0065663E"/>
    <w:rsid w:val="00656686"/>
    <w:rsid w:val="00656725"/>
    <w:rsid w:val="00656798"/>
    <w:rsid w:val="006567E4"/>
    <w:rsid w:val="00656AEF"/>
    <w:rsid w:val="00656D48"/>
    <w:rsid w:val="00656E13"/>
    <w:rsid w:val="006570C2"/>
    <w:rsid w:val="0065715C"/>
    <w:rsid w:val="00657195"/>
    <w:rsid w:val="00657196"/>
    <w:rsid w:val="0065735D"/>
    <w:rsid w:val="00657535"/>
    <w:rsid w:val="00657583"/>
    <w:rsid w:val="006575EA"/>
    <w:rsid w:val="00657705"/>
    <w:rsid w:val="00657914"/>
    <w:rsid w:val="00657963"/>
    <w:rsid w:val="006579C5"/>
    <w:rsid w:val="00657C56"/>
    <w:rsid w:val="00657CC5"/>
    <w:rsid w:val="00657DEF"/>
    <w:rsid w:val="00657DF9"/>
    <w:rsid w:val="006600E0"/>
    <w:rsid w:val="00660166"/>
    <w:rsid w:val="00660241"/>
    <w:rsid w:val="00660399"/>
    <w:rsid w:val="00660472"/>
    <w:rsid w:val="006605C7"/>
    <w:rsid w:val="006605FE"/>
    <w:rsid w:val="006606B8"/>
    <w:rsid w:val="00660910"/>
    <w:rsid w:val="0066093D"/>
    <w:rsid w:val="00660C14"/>
    <w:rsid w:val="00660DB3"/>
    <w:rsid w:val="00660FAD"/>
    <w:rsid w:val="00660FB3"/>
    <w:rsid w:val="006610B4"/>
    <w:rsid w:val="00661328"/>
    <w:rsid w:val="0066135A"/>
    <w:rsid w:val="006616D4"/>
    <w:rsid w:val="0066178F"/>
    <w:rsid w:val="00661950"/>
    <w:rsid w:val="00661A39"/>
    <w:rsid w:val="00661A52"/>
    <w:rsid w:val="00661ACE"/>
    <w:rsid w:val="00661E64"/>
    <w:rsid w:val="00661FD9"/>
    <w:rsid w:val="00662345"/>
    <w:rsid w:val="006623A9"/>
    <w:rsid w:val="0066263D"/>
    <w:rsid w:val="006626E9"/>
    <w:rsid w:val="006628CB"/>
    <w:rsid w:val="0066299F"/>
    <w:rsid w:val="00662D18"/>
    <w:rsid w:val="00662D73"/>
    <w:rsid w:val="00662DAC"/>
    <w:rsid w:val="00662F00"/>
    <w:rsid w:val="00663045"/>
    <w:rsid w:val="00663156"/>
    <w:rsid w:val="006632DB"/>
    <w:rsid w:val="006636DD"/>
    <w:rsid w:val="006638BA"/>
    <w:rsid w:val="00663C08"/>
    <w:rsid w:val="00663C88"/>
    <w:rsid w:val="00663C95"/>
    <w:rsid w:val="00663CEA"/>
    <w:rsid w:val="006640F0"/>
    <w:rsid w:val="006643AA"/>
    <w:rsid w:val="0066464E"/>
    <w:rsid w:val="0066485E"/>
    <w:rsid w:val="006648C7"/>
    <w:rsid w:val="006648FF"/>
    <w:rsid w:val="00664A56"/>
    <w:rsid w:val="00664B06"/>
    <w:rsid w:val="00664C05"/>
    <w:rsid w:val="00664CB1"/>
    <w:rsid w:val="00664FD4"/>
    <w:rsid w:val="00665109"/>
    <w:rsid w:val="00665739"/>
    <w:rsid w:val="006658BF"/>
    <w:rsid w:val="00665E29"/>
    <w:rsid w:val="00665E7D"/>
    <w:rsid w:val="00666212"/>
    <w:rsid w:val="00666367"/>
    <w:rsid w:val="0066654F"/>
    <w:rsid w:val="00666817"/>
    <w:rsid w:val="00666AD3"/>
    <w:rsid w:val="00666E0E"/>
    <w:rsid w:val="00666EF9"/>
    <w:rsid w:val="00666FC3"/>
    <w:rsid w:val="00666FD5"/>
    <w:rsid w:val="006679A7"/>
    <w:rsid w:val="00667CD2"/>
    <w:rsid w:val="00667D17"/>
    <w:rsid w:val="0067014F"/>
    <w:rsid w:val="006701CD"/>
    <w:rsid w:val="0067026F"/>
    <w:rsid w:val="006704EC"/>
    <w:rsid w:val="0067054A"/>
    <w:rsid w:val="00670688"/>
    <w:rsid w:val="00670698"/>
    <w:rsid w:val="006707FA"/>
    <w:rsid w:val="00670863"/>
    <w:rsid w:val="00670D72"/>
    <w:rsid w:val="00670E45"/>
    <w:rsid w:val="00670F7B"/>
    <w:rsid w:val="00671167"/>
    <w:rsid w:val="006711F4"/>
    <w:rsid w:val="006712ED"/>
    <w:rsid w:val="0067141F"/>
    <w:rsid w:val="006714A9"/>
    <w:rsid w:val="006714E8"/>
    <w:rsid w:val="00671644"/>
    <w:rsid w:val="006716C3"/>
    <w:rsid w:val="00671940"/>
    <w:rsid w:val="00671AD9"/>
    <w:rsid w:val="00671C79"/>
    <w:rsid w:val="00671D83"/>
    <w:rsid w:val="00671DF8"/>
    <w:rsid w:val="00671E58"/>
    <w:rsid w:val="00671F37"/>
    <w:rsid w:val="0067206C"/>
    <w:rsid w:val="006720B8"/>
    <w:rsid w:val="006725B9"/>
    <w:rsid w:val="00672711"/>
    <w:rsid w:val="0067271B"/>
    <w:rsid w:val="006727AD"/>
    <w:rsid w:val="00672DB0"/>
    <w:rsid w:val="00672EB4"/>
    <w:rsid w:val="00672ECC"/>
    <w:rsid w:val="00673080"/>
    <w:rsid w:val="006732AC"/>
    <w:rsid w:val="006733B8"/>
    <w:rsid w:val="00673666"/>
    <w:rsid w:val="00673918"/>
    <w:rsid w:val="006739B7"/>
    <w:rsid w:val="00673B86"/>
    <w:rsid w:val="00673BCC"/>
    <w:rsid w:val="00673C27"/>
    <w:rsid w:val="00673CD0"/>
    <w:rsid w:val="00673D13"/>
    <w:rsid w:val="00673E43"/>
    <w:rsid w:val="00673E53"/>
    <w:rsid w:val="00673E5E"/>
    <w:rsid w:val="00673E82"/>
    <w:rsid w:val="006741BA"/>
    <w:rsid w:val="0067435B"/>
    <w:rsid w:val="006746B2"/>
    <w:rsid w:val="00674790"/>
    <w:rsid w:val="00674804"/>
    <w:rsid w:val="00674B15"/>
    <w:rsid w:val="00674BD8"/>
    <w:rsid w:val="00674C1F"/>
    <w:rsid w:val="00674D6B"/>
    <w:rsid w:val="00675047"/>
    <w:rsid w:val="00675135"/>
    <w:rsid w:val="0067514B"/>
    <w:rsid w:val="00675389"/>
    <w:rsid w:val="006758A4"/>
    <w:rsid w:val="00675C9B"/>
    <w:rsid w:val="00675CE2"/>
    <w:rsid w:val="00675E69"/>
    <w:rsid w:val="00675F6B"/>
    <w:rsid w:val="00675F8B"/>
    <w:rsid w:val="00675FBA"/>
    <w:rsid w:val="00675FD5"/>
    <w:rsid w:val="006760AD"/>
    <w:rsid w:val="0067656E"/>
    <w:rsid w:val="0067669D"/>
    <w:rsid w:val="00676789"/>
    <w:rsid w:val="006768D6"/>
    <w:rsid w:val="00676982"/>
    <w:rsid w:val="006769A2"/>
    <w:rsid w:val="00676BA9"/>
    <w:rsid w:val="00676DC4"/>
    <w:rsid w:val="00676E04"/>
    <w:rsid w:val="00676F1F"/>
    <w:rsid w:val="006770D7"/>
    <w:rsid w:val="0067715C"/>
    <w:rsid w:val="006771F9"/>
    <w:rsid w:val="00677225"/>
    <w:rsid w:val="00677234"/>
    <w:rsid w:val="00677241"/>
    <w:rsid w:val="006775F6"/>
    <w:rsid w:val="006776A5"/>
    <w:rsid w:val="00677719"/>
    <w:rsid w:val="00677868"/>
    <w:rsid w:val="00677888"/>
    <w:rsid w:val="006778A7"/>
    <w:rsid w:val="006778E5"/>
    <w:rsid w:val="00677A6E"/>
    <w:rsid w:val="00677B83"/>
    <w:rsid w:val="00677BC0"/>
    <w:rsid w:val="00677F92"/>
    <w:rsid w:val="00677FD0"/>
    <w:rsid w:val="006801FD"/>
    <w:rsid w:val="00680231"/>
    <w:rsid w:val="00680366"/>
    <w:rsid w:val="00680439"/>
    <w:rsid w:val="00680693"/>
    <w:rsid w:val="0068079D"/>
    <w:rsid w:val="00680A35"/>
    <w:rsid w:val="00680B4D"/>
    <w:rsid w:val="00680DCB"/>
    <w:rsid w:val="00680F71"/>
    <w:rsid w:val="00680FD3"/>
    <w:rsid w:val="00681079"/>
    <w:rsid w:val="0068125C"/>
    <w:rsid w:val="0068133F"/>
    <w:rsid w:val="00681493"/>
    <w:rsid w:val="00681845"/>
    <w:rsid w:val="00681A3E"/>
    <w:rsid w:val="00681B55"/>
    <w:rsid w:val="00681B71"/>
    <w:rsid w:val="00681C1F"/>
    <w:rsid w:val="00681C3E"/>
    <w:rsid w:val="00681D05"/>
    <w:rsid w:val="00681EEA"/>
    <w:rsid w:val="00681F35"/>
    <w:rsid w:val="00682249"/>
    <w:rsid w:val="00682263"/>
    <w:rsid w:val="006823C1"/>
    <w:rsid w:val="006827B9"/>
    <w:rsid w:val="006827C3"/>
    <w:rsid w:val="00682903"/>
    <w:rsid w:val="00682A65"/>
    <w:rsid w:val="00682AD3"/>
    <w:rsid w:val="00682D62"/>
    <w:rsid w:val="00682E15"/>
    <w:rsid w:val="006830A8"/>
    <w:rsid w:val="00683124"/>
    <w:rsid w:val="00683264"/>
    <w:rsid w:val="0068328B"/>
    <w:rsid w:val="006837EC"/>
    <w:rsid w:val="00683C1D"/>
    <w:rsid w:val="00683DC8"/>
    <w:rsid w:val="00683E2C"/>
    <w:rsid w:val="00683FCE"/>
    <w:rsid w:val="00684177"/>
    <w:rsid w:val="006841C0"/>
    <w:rsid w:val="0068423C"/>
    <w:rsid w:val="00684248"/>
    <w:rsid w:val="0068469D"/>
    <w:rsid w:val="0068480B"/>
    <w:rsid w:val="00684934"/>
    <w:rsid w:val="00684B32"/>
    <w:rsid w:val="00684C5E"/>
    <w:rsid w:val="00684D7B"/>
    <w:rsid w:val="00684E8C"/>
    <w:rsid w:val="006850EA"/>
    <w:rsid w:val="0068524F"/>
    <w:rsid w:val="006852C1"/>
    <w:rsid w:val="006855E0"/>
    <w:rsid w:val="00685646"/>
    <w:rsid w:val="00685935"/>
    <w:rsid w:val="00685967"/>
    <w:rsid w:val="00685A21"/>
    <w:rsid w:val="00685A26"/>
    <w:rsid w:val="00685A62"/>
    <w:rsid w:val="00685A98"/>
    <w:rsid w:val="00685BBC"/>
    <w:rsid w:val="00685D20"/>
    <w:rsid w:val="00685D86"/>
    <w:rsid w:val="00685F01"/>
    <w:rsid w:val="006862D1"/>
    <w:rsid w:val="006863B2"/>
    <w:rsid w:val="00686421"/>
    <w:rsid w:val="006864BA"/>
    <w:rsid w:val="00686B79"/>
    <w:rsid w:val="00686BD4"/>
    <w:rsid w:val="00686D00"/>
    <w:rsid w:val="00686D0C"/>
    <w:rsid w:val="0068700F"/>
    <w:rsid w:val="0068705E"/>
    <w:rsid w:val="0068722B"/>
    <w:rsid w:val="0068728E"/>
    <w:rsid w:val="0068732F"/>
    <w:rsid w:val="006873E7"/>
    <w:rsid w:val="006875A2"/>
    <w:rsid w:val="006876FE"/>
    <w:rsid w:val="00687795"/>
    <w:rsid w:val="0068779C"/>
    <w:rsid w:val="006878DA"/>
    <w:rsid w:val="00687B25"/>
    <w:rsid w:val="00687D04"/>
    <w:rsid w:val="00687EBF"/>
    <w:rsid w:val="0069001D"/>
    <w:rsid w:val="006902F5"/>
    <w:rsid w:val="006905E2"/>
    <w:rsid w:val="00690648"/>
    <w:rsid w:val="00690930"/>
    <w:rsid w:val="00690A3F"/>
    <w:rsid w:val="00690AF3"/>
    <w:rsid w:val="00690B73"/>
    <w:rsid w:val="00690CB2"/>
    <w:rsid w:val="00690CDA"/>
    <w:rsid w:val="00690E58"/>
    <w:rsid w:val="00690F8D"/>
    <w:rsid w:val="00690FAE"/>
    <w:rsid w:val="00690FF9"/>
    <w:rsid w:val="006912DB"/>
    <w:rsid w:val="0069149F"/>
    <w:rsid w:val="0069157C"/>
    <w:rsid w:val="006915C2"/>
    <w:rsid w:val="00691721"/>
    <w:rsid w:val="00691781"/>
    <w:rsid w:val="006917A2"/>
    <w:rsid w:val="0069185D"/>
    <w:rsid w:val="00691AE3"/>
    <w:rsid w:val="00691B28"/>
    <w:rsid w:val="00691C1C"/>
    <w:rsid w:val="00692112"/>
    <w:rsid w:val="006922B5"/>
    <w:rsid w:val="00692527"/>
    <w:rsid w:val="006926D2"/>
    <w:rsid w:val="00692DE3"/>
    <w:rsid w:val="00692E5F"/>
    <w:rsid w:val="006931E4"/>
    <w:rsid w:val="0069326C"/>
    <w:rsid w:val="0069339F"/>
    <w:rsid w:val="0069349C"/>
    <w:rsid w:val="0069394C"/>
    <w:rsid w:val="00693A06"/>
    <w:rsid w:val="00693D18"/>
    <w:rsid w:val="00693F97"/>
    <w:rsid w:val="006940DB"/>
    <w:rsid w:val="006940E6"/>
    <w:rsid w:val="0069423C"/>
    <w:rsid w:val="006943B8"/>
    <w:rsid w:val="00694426"/>
    <w:rsid w:val="0069462F"/>
    <w:rsid w:val="006947AF"/>
    <w:rsid w:val="0069496A"/>
    <w:rsid w:val="006949FA"/>
    <w:rsid w:val="00694ACA"/>
    <w:rsid w:val="00694B02"/>
    <w:rsid w:val="00694B60"/>
    <w:rsid w:val="00694C10"/>
    <w:rsid w:val="00694E31"/>
    <w:rsid w:val="00694EC0"/>
    <w:rsid w:val="00694F44"/>
    <w:rsid w:val="00694F7F"/>
    <w:rsid w:val="00695102"/>
    <w:rsid w:val="00695153"/>
    <w:rsid w:val="00695509"/>
    <w:rsid w:val="0069569F"/>
    <w:rsid w:val="006957EB"/>
    <w:rsid w:val="0069593F"/>
    <w:rsid w:val="00695D37"/>
    <w:rsid w:val="006960EF"/>
    <w:rsid w:val="00696197"/>
    <w:rsid w:val="00696199"/>
    <w:rsid w:val="00696215"/>
    <w:rsid w:val="00696291"/>
    <w:rsid w:val="006962AB"/>
    <w:rsid w:val="006964F3"/>
    <w:rsid w:val="0069697F"/>
    <w:rsid w:val="00696AA4"/>
    <w:rsid w:val="00696B25"/>
    <w:rsid w:val="00696CF4"/>
    <w:rsid w:val="00696D3D"/>
    <w:rsid w:val="00697295"/>
    <w:rsid w:val="006972D2"/>
    <w:rsid w:val="006973F9"/>
    <w:rsid w:val="00697413"/>
    <w:rsid w:val="00697529"/>
    <w:rsid w:val="00697887"/>
    <w:rsid w:val="0069797A"/>
    <w:rsid w:val="00697BB9"/>
    <w:rsid w:val="00697C95"/>
    <w:rsid w:val="00697D5E"/>
    <w:rsid w:val="00697D99"/>
    <w:rsid w:val="006A00E8"/>
    <w:rsid w:val="006A010D"/>
    <w:rsid w:val="006A03B4"/>
    <w:rsid w:val="006A04C7"/>
    <w:rsid w:val="006A04EB"/>
    <w:rsid w:val="006A0568"/>
    <w:rsid w:val="006A0652"/>
    <w:rsid w:val="006A07BD"/>
    <w:rsid w:val="006A0877"/>
    <w:rsid w:val="006A0926"/>
    <w:rsid w:val="006A09CE"/>
    <w:rsid w:val="006A0A3E"/>
    <w:rsid w:val="006A0CDD"/>
    <w:rsid w:val="006A1150"/>
    <w:rsid w:val="006A129B"/>
    <w:rsid w:val="006A1328"/>
    <w:rsid w:val="006A1394"/>
    <w:rsid w:val="006A139F"/>
    <w:rsid w:val="006A16C4"/>
    <w:rsid w:val="006A16EB"/>
    <w:rsid w:val="006A1747"/>
    <w:rsid w:val="006A1907"/>
    <w:rsid w:val="006A1A81"/>
    <w:rsid w:val="006A1D77"/>
    <w:rsid w:val="006A1F63"/>
    <w:rsid w:val="006A203F"/>
    <w:rsid w:val="006A2211"/>
    <w:rsid w:val="006A24CB"/>
    <w:rsid w:val="006A2513"/>
    <w:rsid w:val="006A2779"/>
    <w:rsid w:val="006A2AEC"/>
    <w:rsid w:val="006A2B69"/>
    <w:rsid w:val="006A2C23"/>
    <w:rsid w:val="006A2D3A"/>
    <w:rsid w:val="006A2E41"/>
    <w:rsid w:val="006A2E51"/>
    <w:rsid w:val="006A321A"/>
    <w:rsid w:val="006A32E5"/>
    <w:rsid w:val="006A346E"/>
    <w:rsid w:val="006A352E"/>
    <w:rsid w:val="006A3740"/>
    <w:rsid w:val="006A38E0"/>
    <w:rsid w:val="006A3BBA"/>
    <w:rsid w:val="006A3E19"/>
    <w:rsid w:val="006A4124"/>
    <w:rsid w:val="006A446D"/>
    <w:rsid w:val="006A45F1"/>
    <w:rsid w:val="006A4969"/>
    <w:rsid w:val="006A4973"/>
    <w:rsid w:val="006A4A12"/>
    <w:rsid w:val="006A4A3E"/>
    <w:rsid w:val="006A4B41"/>
    <w:rsid w:val="006A4B4D"/>
    <w:rsid w:val="006A4C7F"/>
    <w:rsid w:val="006A4CBA"/>
    <w:rsid w:val="006A4DBA"/>
    <w:rsid w:val="006A4E5D"/>
    <w:rsid w:val="006A4E83"/>
    <w:rsid w:val="006A504C"/>
    <w:rsid w:val="006A5154"/>
    <w:rsid w:val="006A523B"/>
    <w:rsid w:val="006A540A"/>
    <w:rsid w:val="006A5445"/>
    <w:rsid w:val="006A55BA"/>
    <w:rsid w:val="006A5637"/>
    <w:rsid w:val="006A576C"/>
    <w:rsid w:val="006A586D"/>
    <w:rsid w:val="006A59C1"/>
    <w:rsid w:val="006A5B87"/>
    <w:rsid w:val="006A5BE2"/>
    <w:rsid w:val="006A5C95"/>
    <w:rsid w:val="006A5D13"/>
    <w:rsid w:val="006A5D64"/>
    <w:rsid w:val="006A5DDD"/>
    <w:rsid w:val="006A5E80"/>
    <w:rsid w:val="006A5F3B"/>
    <w:rsid w:val="006A6158"/>
    <w:rsid w:val="006A6341"/>
    <w:rsid w:val="006A635E"/>
    <w:rsid w:val="006A6394"/>
    <w:rsid w:val="006A67F4"/>
    <w:rsid w:val="006A6B88"/>
    <w:rsid w:val="006A6E3C"/>
    <w:rsid w:val="006A6EB5"/>
    <w:rsid w:val="006A702B"/>
    <w:rsid w:val="006A714D"/>
    <w:rsid w:val="006A73F3"/>
    <w:rsid w:val="006A7419"/>
    <w:rsid w:val="006A76A9"/>
    <w:rsid w:val="006A783D"/>
    <w:rsid w:val="006A78CC"/>
    <w:rsid w:val="006A7B6D"/>
    <w:rsid w:val="006A7B8B"/>
    <w:rsid w:val="006A7C93"/>
    <w:rsid w:val="006A7CEE"/>
    <w:rsid w:val="006A7D75"/>
    <w:rsid w:val="006A7E79"/>
    <w:rsid w:val="006B01CB"/>
    <w:rsid w:val="006B0212"/>
    <w:rsid w:val="006B0271"/>
    <w:rsid w:val="006B04C7"/>
    <w:rsid w:val="006B065A"/>
    <w:rsid w:val="006B0885"/>
    <w:rsid w:val="006B0981"/>
    <w:rsid w:val="006B1341"/>
    <w:rsid w:val="006B13BD"/>
    <w:rsid w:val="006B166B"/>
    <w:rsid w:val="006B18B4"/>
    <w:rsid w:val="006B191C"/>
    <w:rsid w:val="006B193C"/>
    <w:rsid w:val="006B1A26"/>
    <w:rsid w:val="006B1ABB"/>
    <w:rsid w:val="006B1ABF"/>
    <w:rsid w:val="006B1C92"/>
    <w:rsid w:val="006B1CDD"/>
    <w:rsid w:val="006B1F20"/>
    <w:rsid w:val="006B1FF3"/>
    <w:rsid w:val="006B21CD"/>
    <w:rsid w:val="006B21CF"/>
    <w:rsid w:val="006B2341"/>
    <w:rsid w:val="006B25C0"/>
    <w:rsid w:val="006B2663"/>
    <w:rsid w:val="006B2690"/>
    <w:rsid w:val="006B27E1"/>
    <w:rsid w:val="006B29EF"/>
    <w:rsid w:val="006B2A54"/>
    <w:rsid w:val="006B2B12"/>
    <w:rsid w:val="006B2C2D"/>
    <w:rsid w:val="006B3033"/>
    <w:rsid w:val="006B3042"/>
    <w:rsid w:val="006B310E"/>
    <w:rsid w:val="006B3174"/>
    <w:rsid w:val="006B3184"/>
    <w:rsid w:val="006B328F"/>
    <w:rsid w:val="006B338B"/>
    <w:rsid w:val="006B34D8"/>
    <w:rsid w:val="006B3718"/>
    <w:rsid w:val="006B3817"/>
    <w:rsid w:val="006B3B7C"/>
    <w:rsid w:val="006B3BE0"/>
    <w:rsid w:val="006B3C0F"/>
    <w:rsid w:val="006B3D91"/>
    <w:rsid w:val="006B3EFB"/>
    <w:rsid w:val="006B4037"/>
    <w:rsid w:val="006B42BF"/>
    <w:rsid w:val="006B4369"/>
    <w:rsid w:val="006B4480"/>
    <w:rsid w:val="006B48A9"/>
    <w:rsid w:val="006B4CF8"/>
    <w:rsid w:val="006B4D0D"/>
    <w:rsid w:val="006B4ECC"/>
    <w:rsid w:val="006B506D"/>
    <w:rsid w:val="006B5140"/>
    <w:rsid w:val="006B51CC"/>
    <w:rsid w:val="006B5286"/>
    <w:rsid w:val="006B529F"/>
    <w:rsid w:val="006B5930"/>
    <w:rsid w:val="006B5AC4"/>
    <w:rsid w:val="006B5B1A"/>
    <w:rsid w:val="006B5B80"/>
    <w:rsid w:val="006B5DFB"/>
    <w:rsid w:val="006B5F0A"/>
    <w:rsid w:val="006B616A"/>
    <w:rsid w:val="006B62AB"/>
    <w:rsid w:val="006B65BF"/>
    <w:rsid w:val="006B65C8"/>
    <w:rsid w:val="006B6C1E"/>
    <w:rsid w:val="006B6DA1"/>
    <w:rsid w:val="006B6E87"/>
    <w:rsid w:val="006B6F44"/>
    <w:rsid w:val="006B6FC4"/>
    <w:rsid w:val="006B711E"/>
    <w:rsid w:val="006B7179"/>
    <w:rsid w:val="006B7247"/>
    <w:rsid w:val="006B7450"/>
    <w:rsid w:val="006B7772"/>
    <w:rsid w:val="006B7931"/>
    <w:rsid w:val="006B7933"/>
    <w:rsid w:val="006B7BB3"/>
    <w:rsid w:val="006B7E1F"/>
    <w:rsid w:val="006B7E80"/>
    <w:rsid w:val="006B7ECC"/>
    <w:rsid w:val="006B7ED4"/>
    <w:rsid w:val="006C00D3"/>
    <w:rsid w:val="006C00F7"/>
    <w:rsid w:val="006C03E5"/>
    <w:rsid w:val="006C0655"/>
    <w:rsid w:val="006C06EE"/>
    <w:rsid w:val="006C0ADB"/>
    <w:rsid w:val="006C116C"/>
    <w:rsid w:val="006C12B6"/>
    <w:rsid w:val="006C13B0"/>
    <w:rsid w:val="006C14C5"/>
    <w:rsid w:val="006C16A3"/>
    <w:rsid w:val="006C17D3"/>
    <w:rsid w:val="006C1817"/>
    <w:rsid w:val="006C1D1E"/>
    <w:rsid w:val="006C1DE4"/>
    <w:rsid w:val="006C1EE2"/>
    <w:rsid w:val="006C1EE5"/>
    <w:rsid w:val="006C1FED"/>
    <w:rsid w:val="006C20E5"/>
    <w:rsid w:val="006C2227"/>
    <w:rsid w:val="006C2236"/>
    <w:rsid w:val="006C2381"/>
    <w:rsid w:val="006C2390"/>
    <w:rsid w:val="006C25F5"/>
    <w:rsid w:val="006C2D07"/>
    <w:rsid w:val="006C2D4F"/>
    <w:rsid w:val="006C2FBF"/>
    <w:rsid w:val="006C3175"/>
    <w:rsid w:val="006C3195"/>
    <w:rsid w:val="006C357A"/>
    <w:rsid w:val="006C36C6"/>
    <w:rsid w:val="006C37C2"/>
    <w:rsid w:val="006C3C35"/>
    <w:rsid w:val="006C3C6F"/>
    <w:rsid w:val="006C3D2B"/>
    <w:rsid w:val="006C3D58"/>
    <w:rsid w:val="006C3D6A"/>
    <w:rsid w:val="006C3F97"/>
    <w:rsid w:val="006C3FD7"/>
    <w:rsid w:val="006C4014"/>
    <w:rsid w:val="006C402B"/>
    <w:rsid w:val="006C4122"/>
    <w:rsid w:val="006C4315"/>
    <w:rsid w:val="006C43AA"/>
    <w:rsid w:val="006C43BD"/>
    <w:rsid w:val="006C4416"/>
    <w:rsid w:val="006C445F"/>
    <w:rsid w:val="006C4772"/>
    <w:rsid w:val="006C4AAB"/>
    <w:rsid w:val="006C4C74"/>
    <w:rsid w:val="006C4D42"/>
    <w:rsid w:val="006C4D4A"/>
    <w:rsid w:val="006C4DB4"/>
    <w:rsid w:val="006C4E4A"/>
    <w:rsid w:val="006C514B"/>
    <w:rsid w:val="006C5182"/>
    <w:rsid w:val="006C5255"/>
    <w:rsid w:val="006C53C0"/>
    <w:rsid w:val="006C5BA5"/>
    <w:rsid w:val="006C5BF4"/>
    <w:rsid w:val="006C5F27"/>
    <w:rsid w:val="006C5F77"/>
    <w:rsid w:val="006C6096"/>
    <w:rsid w:val="006C60F6"/>
    <w:rsid w:val="006C615D"/>
    <w:rsid w:val="006C621B"/>
    <w:rsid w:val="006C6C4E"/>
    <w:rsid w:val="006C6CF0"/>
    <w:rsid w:val="006C6D95"/>
    <w:rsid w:val="006C6DCA"/>
    <w:rsid w:val="006C6FB3"/>
    <w:rsid w:val="006C700E"/>
    <w:rsid w:val="006C758D"/>
    <w:rsid w:val="006C7734"/>
    <w:rsid w:val="006C778E"/>
    <w:rsid w:val="006C7923"/>
    <w:rsid w:val="006C79E2"/>
    <w:rsid w:val="006C7A37"/>
    <w:rsid w:val="006C7D33"/>
    <w:rsid w:val="006C7DF6"/>
    <w:rsid w:val="006D0491"/>
    <w:rsid w:val="006D07C4"/>
    <w:rsid w:val="006D07D5"/>
    <w:rsid w:val="006D0A81"/>
    <w:rsid w:val="006D0F78"/>
    <w:rsid w:val="006D1444"/>
    <w:rsid w:val="006D148C"/>
    <w:rsid w:val="006D184C"/>
    <w:rsid w:val="006D1903"/>
    <w:rsid w:val="006D19E7"/>
    <w:rsid w:val="006D1C81"/>
    <w:rsid w:val="006D1E63"/>
    <w:rsid w:val="006D1FF6"/>
    <w:rsid w:val="006D2084"/>
    <w:rsid w:val="006D2229"/>
    <w:rsid w:val="006D22BC"/>
    <w:rsid w:val="006D2351"/>
    <w:rsid w:val="006D2701"/>
    <w:rsid w:val="006D2798"/>
    <w:rsid w:val="006D2809"/>
    <w:rsid w:val="006D2910"/>
    <w:rsid w:val="006D29E1"/>
    <w:rsid w:val="006D2A77"/>
    <w:rsid w:val="006D2CDC"/>
    <w:rsid w:val="006D2DEA"/>
    <w:rsid w:val="006D332E"/>
    <w:rsid w:val="006D338C"/>
    <w:rsid w:val="006D34B6"/>
    <w:rsid w:val="006D3691"/>
    <w:rsid w:val="006D3952"/>
    <w:rsid w:val="006D39EF"/>
    <w:rsid w:val="006D3A2D"/>
    <w:rsid w:val="006D3CD7"/>
    <w:rsid w:val="006D3D72"/>
    <w:rsid w:val="006D3E38"/>
    <w:rsid w:val="006D4825"/>
    <w:rsid w:val="006D48A7"/>
    <w:rsid w:val="006D4A16"/>
    <w:rsid w:val="006D4A9F"/>
    <w:rsid w:val="006D4BDC"/>
    <w:rsid w:val="006D4CBF"/>
    <w:rsid w:val="006D4F09"/>
    <w:rsid w:val="006D4FAD"/>
    <w:rsid w:val="006D4FEB"/>
    <w:rsid w:val="006D500D"/>
    <w:rsid w:val="006D5019"/>
    <w:rsid w:val="006D5136"/>
    <w:rsid w:val="006D51A3"/>
    <w:rsid w:val="006D51D3"/>
    <w:rsid w:val="006D52B0"/>
    <w:rsid w:val="006D548B"/>
    <w:rsid w:val="006D54BC"/>
    <w:rsid w:val="006D5568"/>
    <w:rsid w:val="006D55A9"/>
    <w:rsid w:val="006D55EF"/>
    <w:rsid w:val="006D5677"/>
    <w:rsid w:val="006D591B"/>
    <w:rsid w:val="006D5AC2"/>
    <w:rsid w:val="006D5BA1"/>
    <w:rsid w:val="006D5D61"/>
    <w:rsid w:val="006D63F3"/>
    <w:rsid w:val="006D6622"/>
    <w:rsid w:val="006D67C4"/>
    <w:rsid w:val="006D69AD"/>
    <w:rsid w:val="006D6B25"/>
    <w:rsid w:val="006D6B77"/>
    <w:rsid w:val="006D6C77"/>
    <w:rsid w:val="006D6E17"/>
    <w:rsid w:val="006D70E8"/>
    <w:rsid w:val="006D7163"/>
    <w:rsid w:val="006D71DB"/>
    <w:rsid w:val="006D7296"/>
    <w:rsid w:val="006D731F"/>
    <w:rsid w:val="006D769E"/>
    <w:rsid w:val="006D77E6"/>
    <w:rsid w:val="006D7AC0"/>
    <w:rsid w:val="006D7C87"/>
    <w:rsid w:val="006D7D64"/>
    <w:rsid w:val="006D7DA2"/>
    <w:rsid w:val="006D7DBE"/>
    <w:rsid w:val="006D7DD8"/>
    <w:rsid w:val="006D7E26"/>
    <w:rsid w:val="006D7E4A"/>
    <w:rsid w:val="006E00B5"/>
    <w:rsid w:val="006E0162"/>
    <w:rsid w:val="006E0738"/>
    <w:rsid w:val="006E076B"/>
    <w:rsid w:val="006E086A"/>
    <w:rsid w:val="006E0990"/>
    <w:rsid w:val="006E0A9D"/>
    <w:rsid w:val="006E0DED"/>
    <w:rsid w:val="006E0F61"/>
    <w:rsid w:val="006E10DC"/>
    <w:rsid w:val="006E128C"/>
    <w:rsid w:val="006E13F5"/>
    <w:rsid w:val="006E1457"/>
    <w:rsid w:val="006E145C"/>
    <w:rsid w:val="006E18E7"/>
    <w:rsid w:val="006E1C45"/>
    <w:rsid w:val="006E1C7C"/>
    <w:rsid w:val="006E1E2A"/>
    <w:rsid w:val="006E1F63"/>
    <w:rsid w:val="006E2231"/>
    <w:rsid w:val="006E235F"/>
    <w:rsid w:val="006E2363"/>
    <w:rsid w:val="006E25C9"/>
    <w:rsid w:val="006E26FA"/>
    <w:rsid w:val="006E2732"/>
    <w:rsid w:val="006E27A7"/>
    <w:rsid w:val="006E27D0"/>
    <w:rsid w:val="006E2928"/>
    <w:rsid w:val="006E29A7"/>
    <w:rsid w:val="006E2A17"/>
    <w:rsid w:val="006E2AB0"/>
    <w:rsid w:val="006E2AC3"/>
    <w:rsid w:val="006E2BB1"/>
    <w:rsid w:val="006E30F9"/>
    <w:rsid w:val="006E3228"/>
    <w:rsid w:val="006E34A3"/>
    <w:rsid w:val="006E3533"/>
    <w:rsid w:val="006E37FE"/>
    <w:rsid w:val="006E380E"/>
    <w:rsid w:val="006E3A26"/>
    <w:rsid w:val="006E3AAB"/>
    <w:rsid w:val="006E3CD6"/>
    <w:rsid w:val="006E3CFD"/>
    <w:rsid w:val="006E3D29"/>
    <w:rsid w:val="006E3F90"/>
    <w:rsid w:val="006E3FD9"/>
    <w:rsid w:val="006E4036"/>
    <w:rsid w:val="006E4154"/>
    <w:rsid w:val="006E43B7"/>
    <w:rsid w:val="006E4659"/>
    <w:rsid w:val="006E49A0"/>
    <w:rsid w:val="006E4A4F"/>
    <w:rsid w:val="006E4A9F"/>
    <w:rsid w:val="006E4E22"/>
    <w:rsid w:val="006E5031"/>
    <w:rsid w:val="006E5199"/>
    <w:rsid w:val="006E5298"/>
    <w:rsid w:val="006E53BD"/>
    <w:rsid w:val="006E5471"/>
    <w:rsid w:val="006E54C5"/>
    <w:rsid w:val="006E55CC"/>
    <w:rsid w:val="006E5826"/>
    <w:rsid w:val="006E5829"/>
    <w:rsid w:val="006E5A3C"/>
    <w:rsid w:val="006E5DFA"/>
    <w:rsid w:val="006E5FA4"/>
    <w:rsid w:val="006E5FEC"/>
    <w:rsid w:val="006E627D"/>
    <w:rsid w:val="006E6460"/>
    <w:rsid w:val="006E66BF"/>
    <w:rsid w:val="006E6825"/>
    <w:rsid w:val="006E6B49"/>
    <w:rsid w:val="006E6CE2"/>
    <w:rsid w:val="006E6D7A"/>
    <w:rsid w:val="006E6E0D"/>
    <w:rsid w:val="006E6F32"/>
    <w:rsid w:val="006E6F45"/>
    <w:rsid w:val="006E70D9"/>
    <w:rsid w:val="006E7115"/>
    <w:rsid w:val="006E7177"/>
    <w:rsid w:val="006E7207"/>
    <w:rsid w:val="006E76F0"/>
    <w:rsid w:val="006E7911"/>
    <w:rsid w:val="006E79E9"/>
    <w:rsid w:val="006E7DD5"/>
    <w:rsid w:val="006E7EB3"/>
    <w:rsid w:val="006F020D"/>
    <w:rsid w:val="006F045A"/>
    <w:rsid w:val="006F05D6"/>
    <w:rsid w:val="006F065C"/>
    <w:rsid w:val="006F092C"/>
    <w:rsid w:val="006F0CE3"/>
    <w:rsid w:val="006F0D6B"/>
    <w:rsid w:val="006F0D8F"/>
    <w:rsid w:val="006F0E51"/>
    <w:rsid w:val="006F0EA8"/>
    <w:rsid w:val="006F1000"/>
    <w:rsid w:val="006F1156"/>
    <w:rsid w:val="006F11FB"/>
    <w:rsid w:val="006F127A"/>
    <w:rsid w:val="006F12BE"/>
    <w:rsid w:val="006F1347"/>
    <w:rsid w:val="006F1351"/>
    <w:rsid w:val="006F13F2"/>
    <w:rsid w:val="006F16A4"/>
    <w:rsid w:val="006F16FA"/>
    <w:rsid w:val="006F196D"/>
    <w:rsid w:val="006F19D9"/>
    <w:rsid w:val="006F1C60"/>
    <w:rsid w:val="006F1E40"/>
    <w:rsid w:val="006F1EC7"/>
    <w:rsid w:val="006F20B7"/>
    <w:rsid w:val="006F2178"/>
    <w:rsid w:val="006F2185"/>
    <w:rsid w:val="006F21AA"/>
    <w:rsid w:val="006F2371"/>
    <w:rsid w:val="006F2615"/>
    <w:rsid w:val="006F2815"/>
    <w:rsid w:val="006F2911"/>
    <w:rsid w:val="006F2A44"/>
    <w:rsid w:val="006F2C0A"/>
    <w:rsid w:val="006F2F08"/>
    <w:rsid w:val="006F2F53"/>
    <w:rsid w:val="006F30EE"/>
    <w:rsid w:val="006F3388"/>
    <w:rsid w:val="006F33D8"/>
    <w:rsid w:val="006F34C8"/>
    <w:rsid w:val="006F3652"/>
    <w:rsid w:val="006F3991"/>
    <w:rsid w:val="006F3AA2"/>
    <w:rsid w:val="006F3D94"/>
    <w:rsid w:val="006F3F18"/>
    <w:rsid w:val="006F3FB3"/>
    <w:rsid w:val="006F3FC5"/>
    <w:rsid w:val="006F3FF0"/>
    <w:rsid w:val="006F408B"/>
    <w:rsid w:val="006F4294"/>
    <w:rsid w:val="006F4381"/>
    <w:rsid w:val="006F4481"/>
    <w:rsid w:val="006F481E"/>
    <w:rsid w:val="006F483F"/>
    <w:rsid w:val="006F4AB3"/>
    <w:rsid w:val="006F4AD8"/>
    <w:rsid w:val="006F4B24"/>
    <w:rsid w:val="006F4F24"/>
    <w:rsid w:val="006F4FFF"/>
    <w:rsid w:val="006F50F0"/>
    <w:rsid w:val="006F543C"/>
    <w:rsid w:val="006F5490"/>
    <w:rsid w:val="006F5550"/>
    <w:rsid w:val="006F555E"/>
    <w:rsid w:val="006F5667"/>
    <w:rsid w:val="006F570C"/>
    <w:rsid w:val="006F5765"/>
    <w:rsid w:val="006F581A"/>
    <w:rsid w:val="006F5860"/>
    <w:rsid w:val="006F58BA"/>
    <w:rsid w:val="006F5A15"/>
    <w:rsid w:val="006F5A3D"/>
    <w:rsid w:val="006F5D22"/>
    <w:rsid w:val="006F5E04"/>
    <w:rsid w:val="006F5E85"/>
    <w:rsid w:val="006F63F0"/>
    <w:rsid w:val="006F65D0"/>
    <w:rsid w:val="006F674A"/>
    <w:rsid w:val="006F679A"/>
    <w:rsid w:val="006F6869"/>
    <w:rsid w:val="006F6A10"/>
    <w:rsid w:val="006F6DD8"/>
    <w:rsid w:val="006F6E63"/>
    <w:rsid w:val="006F6FB6"/>
    <w:rsid w:val="006F70B8"/>
    <w:rsid w:val="006F737D"/>
    <w:rsid w:val="006F763F"/>
    <w:rsid w:val="006F770D"/>
    <w:rsid w:val="006F7A2A"/>
    <w:rsid w:val="006F7C4F"/>
    <w:rsid w:val="006F7DB0"/>
    <w:rsid w:val="006F7DFE"/>
    <w:rsid w:val="00700487"/>
    <w:rsid w:val="00700828"/>
    <w:rsid w:val="0070093E"/>
    <w:rsid w:val="00700C69"/>
    <w:rsid w:val="00700DA5"/>
    <w:rsid w:val="00700E87"/>
    <w:rsid w:val="00700EF8"/>
    <w:rsid w:val="00700F7B"/>
    <w:rsid w:val="00700FD1"/>
    <w:rsid w:val="00701502"/>
    <w:rsid w:val="00701520"/>
    <w:rsid w:val="00701536"/>
    <w:rsid w:val="00701592"/>
    <w:rsid w:val="00701824"/>
    <w:rsid w:val="00701844"/>
    <w:rsid w:val="0070196C"/>
    <w:rsid w:val="00701AD7"/>
    <w:rsid w:val="00701BCA"/>
    <w:rsid w:val="00701BDD"/>
    <w:rsid w:val="00702295"/>
    <w:rsid w:val="0070232C"/>
    <w:rsid w:val="00702395"/>
    <w:rsid w:val="007023B7"/>
    <w:rsid w:val="00702722"/>
    <w:rsid w:val="00702885"/>
    <w:rsid w:val="00702898"/>
    <w:rsid w:val="00702DF2"/>
    <w:rsid w:val="00702E81"/>
    <w:rsid w:val="00702EDC"/>
    <w:rsid w:val="00702EE1"/>
    <w:rsid w:val="0070306D"/>
    <w:rsid w:val="007033FC"/>
    <w:rsid w:val="0070342D"/>
    <w:rsid w:val="00703466"/>
    <w:rsid w:val="00703526"/>
    <w:rsid w:val="007037CC"/>
    <w:rsid w:val="007037DE"/>
    <w:rsid w:val="00703921"/>
    <w:rsid w:val="0070392F"/>
    <w:rsid w:val="00703AD3"/>
    <w:rsid w:val="00703B1F"/>
    <w:rsid w:val="00703BB2"/>
    <w:rsid w:val="00703E93"/>
    <w:rsid w:val="00703E9A"/>
    <w:rsid w:val="00703FCF"/>
    <w:rsid w:val="0070400A"/>
    <w:rsid w:val="0070403D"/>
    <w:rsid w:val="007042A0"/>
    <w:rsid w:val="00704378"/>
    <w:rsid w:val="00704540"/>
    <w:rsid w:val="007045D2"/>
    <w:rsid w:val="007048DA"/>
    <w:rsid w:val="00704A1F"/>
    <w:rsid w:val="00704A74"/>
    <w:rsid w:val="00704B5C"/>
    <w:rsid w:val="00704DC5"/>
    <w:rsid w:val="00704E0C"/>
    <w:rsid w:val="00704E15"/>
    <w:rsid w:val="00704E88"/>
    <w:rsid w:val="00704F84"/>
    <w:rsid w:val="0070536E"/>
    <w:rsid w:val="00705457"/>
    <w:rsid w:val="007054A1"/>
    <w:rsid w:val="007054E1"/>
    <w:rsid w:val="0070553F"/>
    <w:rsid w:val="007057C8"/>
    <w:rsid w:val="00705918"/>
    <w:rsid w:val="0070598E"/>
    <w:rsid w:val="007059C6"/>
    <w:rsid w:val="00705B1A"/>
    <w:rsid w:val="00705B37"/>
    <w:rsid w:val="00705C22"/>
    <w:rsid w:val="00705C65"/>
    <w:rsid w:val="00705CCA"/>
    <w:rsid w:val="00705CCD"/>
    <w:rsid w:val="00706036"/>
    <w:rsid w:val="007060CF"/>
    <w:rsid w:val="007060EF"/>
    <w:rsid w:val="007061DF"/>
    <w:rsid w:val="00706205"/>
    <w:rsid w:val="00706372"/>
    <w:rsid w:val="0070648E"/>
    <w:rsid w:val="0070664E"/>
    <w:rsid w:val="00706758"/>
    <w:rsid w:val="007069E0"/>
    <w:rsid w:val="00706D62"/>
    <w:rsid w:val="00706F93"/>
    <w:rsid w:val="00706FD5"/>
    <w:rsid w:val="00706FD7"/>
    <w:rsid w:val="007070F6"/>
    <w:rsid w:val="00707140"/>
    <w:rsid w:val="0070715C"/>
    <w:rsid w:val="0070726D"/>
    <w:rsid w:val="007072B3"/>
    <w:rsid w:val="00707324"/>
    <w:rsid w:val="00707367"/>
    <w:rsid w:val="007075DF"/>
    <w:rsid w:val="0070767B"/>
    <w:rsid w:val="0070772E"/>
    <w:rsid w:val="0070776C"/>
    <w:rsid w:val="00707A15"/>
    <w:rsid w:val="00707A3F"/>
    <w:rsid w:val="00707C94"/>
    <w:rsid w:val="00707D66"/>
    <w:rsid w:val="00707EE8"/>
    <w:rsid w:val="00710247"/>
    <w:rsid w:val="007103C0"/>
    <w:rsid w:val="00710456"/>
    <w:rsid w:val="00710514"/>
    <w:rsid w:val="00710597"/>
    <w:rsid w:val="007107BA"/>
    <w:rsid w:val="00710805"/>
    <w:rsid w:val="00710846"/>
    <w:rsid w:val="007108D8"/>
    <w:rsid w:val="00710A68"/>
    <w:rsid w:val="00710AA2"/>
    <w:rsid w:val="00710EBC"/>
    <w:rsid w:val="00710FD2"/>
    <w:rsid w:val="007110D8"/>
    <w:rsid w:val="007110E2"/>
    <w:rsid w:val="0071110B"/>
    <w:rsid w:val="00711133"/>
    <w:rsid w:val="007112FD"/>
    <w:rsid w:val="00711325"/>
    <w:rsid w:val="0071136F"/>
    <w:rsid w:val="007114B2"/>
    <w:rsid w:val="00711C4D"/>
    <w:rsid w:val="00711E37"/>
    <w:rsid w:val="00712049"/>
    <w:rsid w:val="00712357"/>
    <w:rsid w:val="00712488"/>
    <w:rsid w:val="0071248C"/>
    <w:rsid w:val="00712708"/>
    <w:rsid w:val="007127D4"/>
    <w:rsid w:val="00712856"/>
    <w:rsid w:val="007128BE"/>
    <w:rsid w:val="007128DF"/>
    <w:rsid w:val="00712BF4"/>
    <w:rsid w:val="00712C07"/>
    <w:rsid w:val="00712DBD"/>
    <w:rsid w:val="00712E70"/>
    <w:rsid w:val="00712EFF"/>
    <w:rsid w:val="007130CA"/>
    <w:rsid w:val="0071328E"/>
    <w:rsid w:val="00713352"/>
    <w:rsid w:val="00713365"/>
    <w:rsid w:val="007134E9"/>
    <w:rsid w:val="007135E9"/>
    <w:rsid w:val="00713975"/>
    <w:rsid w:val="00713998"/>
    <w:rsid w:val="00713A06"/>
    <w:rsid w:val="00713A9C"/>
    <w:rsid w:val="00713B5B"/>
    <w:rsid w:val="00713B88"/>
    <w:rsid w:val="00713BA5"/>
    <w:rsid w:val="00713BEF"/>
    <w:rsid w:val="00713D17"/>
    <w:rsid w:val="00713F2E"/>
    <w:rsid w:val="0071405F"/>
    <w:rsid w:val="0071418B"/>
    <w:rsid w:val="007141B3"/>
    <w:rsid w:val="007141BB"/>
    <w:rsid w:val="00714265"/>
    <w:rsid w:val="0071435F"/>
    <w:rsid w:val="0071443F"/>
    <w:rsid w:val="00714A93"/>
    <w:rsid w:val="00714AB5"/>
    <w:rsid w:val="00714B21"/>
    <w:rsid w:val="00714B68"/>
    <w:rsid w:val="00714DB8"/>
    <w:rsid w:val="00714EB9"/>
    <w:rsid w:val="00715035"/>
    <w:rsid w:val="007150D5"/>
    <w:rsid w:val="0071553E"/>
    <w:rsid w:val="00715878"/>
    <w:rsid w:val="00715AB9"/>
    <w:rsid w:val="00715BEE"/>
    <w:rsid w:val="00715BF2"/>
    <w:rsid w:val="00715BF8"/>
    <w:rsid w:val="00715C1B"/>
    <w:rsid w:val="00715F46"/>
    <w:rsid w:val="00715F70"/>
    <w:rsid w:val="0071608B"/>
    <w:rsid w:val="0071655B"/>
    <w:rsid w:val="00716698"/>
    <w:rsid w:val="007166AA"/>
    <w:rsid w:val="00716861"/>
    <w:rsid w:val="00716A26"/>
    <w:rsid w:val="00716AEE"/>
    <w:rsid w:val="00716BBA"/>
    <w:rsid w:val="00716DB6"/>
    <w:rsid w:val="007170C6"/>
    <w:rsid w:val="00717441"/>
    <w:rsid w:val="007174E0"/>
    <w:rsid w:val="007174F6"/>
    <w:rsid w:val="007175C8"/>
    <w:rsid w:val="00717645"/>
    <w:rsid w:val="007176EA"/>
    <w:rsid w:val="00717714"/>
    <w:rsid w:val="00717911"/>
    <w:rsid w:val="007179B3"/>
    <w:rsid w:val="00717A51"/>
    <w:rsid w:val="00717E07"/>
    <w:rsid w:val="0072000C"/>
    <w:rsid w:val="0072006F"/>
    <w:rsid w:val="007201E9"/>
    <w:rsid w:val="00720234"/>
    <w:rsid w:val="007202A8"/>
    <w:rsid w:val="00720526"/>
    <w:rsid w:val="007206BE"/>
    <w:rsid w:val="00720A2B"/>
    <w:rsid w:val="00720ADB"/>
    <w:rsid w:val="00720D0D"/>
    <w:rsid w:val="00720ED3"/>
    <w:rsid w:val="00720EFB"/>
    <w:rsid w:val="00720F33"/>
    <w:rsid w:val="00720FA5"/>
    <w:rsid w:val="00720FFA"/>
    <w:rsid w:val="00721403"/>
    <w:rsid w:val="007216ED"/>
    <w:rsid w:val="0072172A"/>
    <w:rsid w:val="007217A4"/>
    <w:rsid w:val="007217C1"/>
    <w:rsid w:val="00721ACE"/>
    <w:rsid w:val="00721AF1"/>
    <w:rsid w:val="00721C36"/>
    <w:rsid w:val="00721D50"/>
    <w:rsid w:val="00721E95"/>
    <w:rsid w:val="00721EA8"/>
    <w:rsid w:val="00722038"/>
    <w:rsid w:val="007220F2"/>
    <w:rsid w:val="00722389"/>
    <w:rsid w:val="00722752"/>
    <w:rsid w:val="007227AA"/>
    <w:rsid w:val="00722916"/>
    <w:rsid w:val="007229B9"/>
    <w:rsid w:val="00722A88"/>
    <w:rsid w:val="00722AF9"/>
    <w:rsid w:val="00722BB7"/>
    <w:rsid w:val="00722C9D"/>
    <w:rsid w:val="00722EE1"/>
    <w:rsid w:val="00723251"/>
    <w:rsid w:val="00723450"/>
    <w:rsid w:val="00723666"/>
    <w:rsid w:val="0072388D"/>
    <w:rsid w:val="0072388E"/>
    <w:rsid w:val="00723DEC"/>
    <w:rsid w:val="00723DEE"/>
    <w:rsid w:val="00723E5C"/>
    <w:rsid w:val="00724301"/>
    <w:rsid w:val="00724750"/>
    <w:rsid w:val="0072477D"/>
    <w:rsid w:val="00724878"/>
    <w:rsid w:val="00724A0A"/>
    <w:rsid w:val="00724C3E"/>
    <w:rsid w:val="00724CD5"/>
    <w:rsid w:val="00724E76"/>
    <w:rsid w:val="00724EFB"/>
    <w:rsid w:val="00724F8A"/>
    <w:rsid w:val="0072501C"/>
    <w:rsid w:val="007250C1"/>
    <w:rsid w:val="007252A2"/>
    <w:rsid w:val="007253E4"/>
    <w:rsid w:val="0072547D"/>
    <w:rsid w:val="007254A1"/>
    <w:rsid w:val="007255EB"/>
    <w:rsid w:val="00725C52"/>
    <w:rsid w:val="00725CCA"/>
    <w:rsid w:val="007260A4"/>
    <w:rsid w:val="00726267"/>
    <w:rsid w:val="0072635A"/>
    <w:rsid w:val="00726592"/>
    <w:rsid w:val="007265F8"/>
    <w:rsid w:val="007266CD"/>
    <w:rsid w:val="00726734"/>
    <w:rsid w:val="007269A0"/>
    <w:rsid w:val="00726A58"/>
    <w:rsid w:val="00726B76"/>
    <w:rsid w:val="00726BFD"/>
    <w:rsid w:val="00726D01"/>
    <w:rsid w:val="00727012"/>
    <w:rsid w:val="00727115"/>
    <w:rsid w:val="00727175"/>
    <w:rsid w:val="007271D1"/>
    <w:rsid w:val="00727694"/>
    <w:rsid w:val="00727918"/>
    <w:rsid w:val="00727AAA"/>
    <w:rsid w:val="00727C71"/>
    <w:rsid w:val="00727D0B"/>
    <w:rsid w:val="00727D1E"/>
    <w:rsid w:val="00727D58"/>
    <w:rsid w:val="00727F8E"/>
    <w:rsid w:val="00730360"/>
    <w:rsid w:val="0073093E"/>
    <w:rsid w:val="00730999"/>
    <w:rsid w:val="00730CBB"/>
    <w:rsid w:val="00730E22"/>
    <w:rsid w:val="00730E48"/>
    <w:rsid w:val="00730E9A"/>
    <w:rsid w:val="00730EF9"/>
    <w:rsid w:val="00731030"/>
    <w:rsid w:val="00731082"/>
    <w:rsid w:val="007310DA"/>
    <w:rsid w:val="007310E1"/>
    <w:rsid w:val="00731241"/>
    <w:rsid w:val="00731592"/>
    <w:rsid w:val="00731AB3"/>
    <w:rsid w:val="00731B60"/>
    <w:rsid w:val="0073201E"/>
    <w:rsid w:val="00732465"/>
    <w:rsid w:val="0073260A"/>
    <w:rsid w:val="0073263B"/>
    <w:rsid w:val="00732C65"/>
    <w:rsid w:val="00732C88"/>
    <w:rsid w:val="00732D3F"/>
    <w:rsid w:val="0073303D"/>
    <w:rsid w:val="00733044"/>
    <w:rsid w:val="007332AE"/>
    <w:rsid w:val="007333CB"/>
    <w:rsid w:val="00733419"/>
    <w:rsid w:val="0073341C"/>
    <w:rsid w:val="007335BC"/>
    <w:rsid w:val="007336C7"/>
    <w:rsid w:val="0073392E"/>
    <w:rsid w:val="00733A30"/>
    <w:rsid w:val="00733C81"/>
    <w:rsid w:val="00733CAC"/>
    <w:rsid w:val="00733CDE"/>
    <w:rsid w:val="00733D23"/>
    <w:rsid w:val="00733D7B"/>
    <w:rsid w:val="00733EBF"/>
    <w:rsid w:val="00733F1C"/>
    <w:rsid w:val="00734055"/>
    <w:rsid w:val="00734353"/>
    <w:rsid w:val="00734462"/>
    <w:rsid w:val="007344E6"/>
    <w:rsid w:val="00734545"/>
    <w:rsid w:val="00734624"/>
    <w:rsid w:val="007346DD"/>
    <w:rsid w:val="007349D7"/>
    <w:rsid w:val="00734E10"/>
    <w:rsid w:val="00734FBF"/>
    <w:rsid w:val="00734FE5"/>
    <w:rsid w:val="00734FE6"/>
    <w:rsid w:val="00734FFC"/>
    <w:rsid w:val="0073501F"/>
    <w:rsid w:val="00735031"/>
    <w:rsid w:val="007352E4"/>
    <w:rsid w:val="007352FE"/>
    <w:rsid w:val="00735305"/>
    <w:rsid w:val="0073554D"/>
    <w:rsid w:val="0073571D"/>
    <w:rsid w:val="007358BE"/>
    <w:rsid w:val="00735905"/>
    <w:rsid w:val="00735A21"/>
    <w:rsid w:val="00735C12"/>
    <w:rsid w:val="00735E2A"/>
    <w:rsid w:val="00736703"/>
    <w:rsid w:val="007367E8"/>
    <w:rsid w:val="00736931"/>
    <w:rsid w:val="00736C18"/>
    <w:rsid w:val="00736D5B"/>
    <w:rsid w:val="00736E49"/>
    <w:rsid w:val="00736EDB"/>
    <w:rsid w:val="007374F6"/>
    <w:rsid w:val="00737618"/>
    <w:rsid w:val="0073764B"/>
    <w:rsid w:val="007376BE"/>
    <w:rsid w:val="00737763"/>
    <w:rsid w:val="0073777A"/>
    <w:rsid w:val="007378D5"/>
    <w:rsid w:val="00737971"/>
    <w:rsid w:val="00737AE9"/>
    <w:rsid w:val="00737BE7"/>
    <w:rsid w:val="00737FF4"/>
    <w:rsid w:val="007402B6"/>
    <w:rsid w:val="00740339"/>
    <w:rsid w:val="00740392"/>
    <w:rsid w:val="00740487"/>
    <w:rsid w:val="00740603"/>
    <w:rsid w:val="00740688"/>
    <w:rsid w:val="00740C5F"/>
    <w:rsid w:val="00740D85"/>
    <w:rsid w:val="00740F5E"/>
    <w:rsid w:val="00741024"/>
    <w:rsid w:val="00741216"/>
    <w:rsid w:val="007412F6"/>
    <w:rsid w:val="007415D0"/>
    <w:rsid w:val="00741632"/>
    <w:rsid w:val="00741712"/>
    <w:rsid w:val="007417A4"/>
    <w:rsid w:val="00741B88"/>
    <w:rsid w:val="00741E42"/>
    <w:rsid w:val="00741EBB"/>
    <w:rsid w:val="00741EDB"/>
    <w:rsid w:val="00741FF0"/>
    <w:rsid w:val="007420C1"/>
    <w:rsid w:val="00742261"/>
    <w:rsid w:val="007427CF"/>
    <w:rsid w:val="007427D8"/>
    <w:rsid w:val="00742818"/>
    <w:rsid w:val="00742841"/>
    <w:rsid w:val="00742882"/>
    <w:rsid w:val="007428E3"/>
    <w:rsid w:val="00742905"/>
    <w:rsid w:val="0074290D"/>
    <w:rsid w:val="00742A34"/>
    <w:rsid w:val="00742BC7"/>
    <w:rsid w:val="00742C73"/>
    <w:rsid w:val="00742CE9"/>
    <w:rsid w:val="00742DE5"/>
    <w:rsid w:val="00742FC9"/>
    <w:rsid w:val="00743130"/>
    <w:rsid w:val="00743165"/>
    <w:rsid w:val="007431D8"/>
    <w:rsid w:val="007431EB"/>
    <w:rsid w:val="0074325A"/>
    <w:rsid w:val="00743505"/>
    <w:rsid w:val="00743759"/>
    <w:rsid w:val="00743858"/>
    <w:rsid w:val="007438C1"/>
    <w:rsid w:val="007439BD"/>
    <w:rsid w:val="00743D66"/>
    <w:rsid w:val="00744099"/>
    <w:rsid w:val="0074415C"/>
    <w:rsid w:val="007441DD"/>
    <w:rsid w:val="0074444B"/>
    <w:rsid w:val="00744559"/>
    <w:rsid w:val="007445E2"/>
    <w:rsid w:val="0074461D"/>
    <w:rsid w:val="00744697"/>
    <w:rsid w:val="00744826"/>
    <w:rsid w:val="007449DB"/>
    <w:rsid w:val="00744B18"/>
    <w:rsid w:val="00744DB0"/>
    <w:rsid w:val="00744F35"/>
    <w:rsid w:val="00744FBF"/>
    <w:rsid w:val="00745060"/>
    <w:rsid w:val="007453DC"/>
    <w:rsid w:val="007457B2"/>
    <w:rsid w:val="00745A09"/>
    <w:rsid w:val="00745BF3"/>
    <w:rsid w:val="00745C5C"/>
    <w:rsid w:val="00745E1D"/>
    <w:rsid w:val="00745E25"/>
    <w:rsid w:val="00745F1F"/>
    <w:rsid w:val="00746048"/>
    <w:rsid w:val="007460F0"/>
    <w:rsid w:val="0074632E"/>
    <w:rsid w:val="007465BC"/>
    <w:rsid w:val="0074675D"/>
    <w:rsid w:val="00746842"/>
    <w:rsid w:val="00746998"/>
    <w:rsid w:val="007469C8"/>
    <w:rsid w:val="00746AF9"/>
    <w:rsid w:val="00746CCE"/>
    <w:rsid w:val="00746FB6"/>
    <w:rsid w:val="00747112"/>
    <w:rsid w:val="00747114"/>
    <w:rsid w:val="00747162"/>
    <w:rsid w:val="00747273"/>
    <w:rsid w:val="007473DC"/>
    <w:rsid w:val="00747434"/>
    <w:rsid w:val="007475B9"/>
    <w:rsid w:val="007475BB"/>
    <w:rsid w:val="0074773A"/>
    <w:rsid w:val="00747765"/>
    <w:rsid w:val="00747777"/>
    <w:rsid w:val="007479D3"/>
    <w:rsid w:val="00747C18"/>
    <w:rsid w:val="00747DF4"/>
    <w:rsid w:val="00747DF5"/>
    <w:rsid w:val="00747F42"/>
    <w:rsid w:val="00750142"/>
    <w:rsid w:val="0075026F"/>
    <w:rsid w:val="007502BF"/>
    <w:rsid w:val="00750435"/>
    <w:rsid w:val="00750BB4"/>
    <w:rsid w:val="00750DA3"/>
    <w:rsid w:val="00751183"/>
    <w:rsid w:val="00751207"/>
    <w:rsid w:val="007512E0"/>
    <w:rsid w:val="007513C6"/>
    <w:rsid w:val="0075140E"/>
    <w:rsid w:val="00751463"/>
    <w:rsid w:val="00751E5C"/>
    <w:rsid w:val="00751EB7"/>
    <w:rsid w:val="00751F5A"/>
    <w:rsid w:val="007520EA"/>
    <w:rsid w:val="0075213E"/>
    <w:rsid w:val="00752153"/>
    <w:rsid w:val="0075217C"/>
    <w:rsid w:val="0075248F"/>
    <w:rsid w:val="007525EB"/>
    <w:rsid w:val="0075267B"/>
    <w:rsid w:val="007528FB"/>
    <w:rsid w:val="00752970"/>
    <w:rsid w:val="00752988"/>
    <w:rsid w:val="00752B44"/>
    <w:rsid w:val="00752B55"/>
    <w:rsid w:val="00752D6C"/>
    <w:rsid w:val="00752F01"/>
    <w:rsid w:val="007530D0"/>
    <w:rsid w:val="007530D4"/>
    <w:rsid w:val="007531B8"/>
    <w:rsid w:val="00753271"/>
    <w:rsid w:val="0075329F"/>
    <w:rsid w:val="00753540"/>
    <w:rsid w:val="007535FE"/>
    <w:rsid w:val="00753718"/>
    <w:rsid w:val="0075371F"/>
    <w:rsid w:val="007537C0"/>
    <w:rsid w:val="0075386A"/>
    <w:rsid w:val="00753934"/>
    <w:rsid w:val="0075395E"/>
    <w:rsid w:val="007539E1"/>
    <w:rsid w:val="00753A67"/>
    <w:rsid w:val="00753B83"/>
    <w:rsid w:val="007543FD"/>
    <w:rsid w:val="00754539"/>
    <w:rsid w:val="007546EC"/>
    <w:rsid w:val="00754772"/>
    <w:rsid w:val="0075487E"/>
    <w:rsid w:val="00754971"/>
    <w:rsid w:val="00754AB8"/>
    <w:rsid w:val="00754C94"/>
    <w:rsid w:val="00754DEB"/>
    <w:rsid w:val="00754FD4"/>
    <w:rsid w:val="007550F1"/>
    <w:rsid w:val="007552A0"/>
    <w:rsid w:val="007553C8"/>
    <w:rsid w:val="00755551"/>
    <w:rsid w:val="0075574D"/>
    <w:rsid w:val="00755756"/>
    <w:rsid w:val="00755806"/>
    <w:rsid w:val="00755C1E"/>
    <w:rsid w:val="00755CDA"/>
    <w:rsid w:val="00756042"/>
    <w:rsid w:val="0075607C"/>
    <w:rsid w:val="007560D5"/>
    <w:rsid w:val="007560D8"/>
    <w:rsid w:val="00756345"/>
    <w:rsid w:val="0075638A"/>
    <w:rsid w:val="00756835"/>
    <w:rsid w:val="007568D7"/>
    <w:rsid w:val="00756A29"/>
    <w:rsid w:val="00756AC2"/>
    <w:rsid w:val="00756C08"/>
    <w:rsid w:val="00756D8B"/>
    <w:rsid w:val="00756FCA"/>
    <w:rsid w:val="0075714B"/>
    <w:rsid w:val="00757242"/>
    <w:rsid w:val="00757269"/>
    <w:rsid w:val="00757317"/>
    <w:rsid w:val="0075745A"/>
    <w:rsid w:val="0075770B"/>
    <w:rsid w:val="0075783B"/>
    <w:rsid w:val="007578A6"/>
    <w:rsid w:val="00757B1A"/>
    <w:rsid w:val="00757B52"/>
    <w:rsid w:val="00757C7F"/>
    <w:rsid w:val="00760029"/>
    <w:rsid w:val="00760076"/>
    <w:rsid w:val="0076007F"/>
    <w:rsid w:val="00760394"/>
    <w:rsid w:val="007604E8"/>
    <w:rsid w:val="0076051E"/>
    <w:rsid w:val="00760560"/>
    <w:rsid w:val="00760830"/>
    <w:rsid w:val="007609DB"/>
    <w:rsid w:val="00760B6A"/>
    <w:rsid w:val="00760B97"/>
    <w:rsid w:val="00760BAE"/>
    <w:rsid w:val="00760D66"/>
    <w:rsid w:val="00760FAC"/>
    <w:rsid w:val="0076100B"/>
    <w:rsid w:val="007611B0"/>
    <w:rsid w:val="00761549"/>
    <w:rsid w:val="0076177B"/>
    <w:rsid w:val="0076192E"/>
    <w:rsid w:val="0076194E"/>
    <w:rsid w:val="00761A91"/>
    <w:rsid w:val="00761AAF"/>
    <w:rsid w:val="00761AF1"/>
    <w:rsid w:val="00761B99"/>
    <w:rsid w:val="00761D4A"/>
    <w:rsid w:val="0076251A"/>
    <w:rsid w:val="007625FA"/>
    <w:rsid w:val="007628EA"/>
    <w:rsid w:val="00762A59"/>
    <w:rsid w:val="00762C65"/>
    <w:rsid w:val="00762EA1"/>
    <w:rsid w:val="00762F72"/>
    <w:rsid w:val="00762FC2"/>
    <w:rsid w:val="007630A8"/>
    <w:rsid w:val="0076363A"/>
    <w:rsid w:val="007637E9"/>
    <w:rsid w:val="00763843"/>
    <w:rsid w:val="00763869"/>
    <w:rsid w:val="00763958"/>
    <w:rsid w:val="00763969"/>
    <w:rsid w:val="007639AF"/>
    <w:rsid w:val="00763B18"/>
    <w:rsid w:val="00763C05"/>
    <w:rsid w:val="00763D9D"/>
    <w:rsid w:val="00763DF4"/>
    <w:rsid w:val="00763EFD"/>
    <w:rsid w:val="00763F50"/>
    <w:rsid w:val="00764600"/>
    <w:rsid w:val="00764713"/>
    <w:rsid w:val="0076475F"/>
    <w:rsid w:val="007647C3"/>
    <w:rsid w:val="00764810"/>
    <w:rsid w:val="00764843"/>
    <w:rsid w:val="007649A3"/>
    <w:rsid w:val="00764A70"/>
    <w:rsid w:val="00764B08"/>
    <w:rsid w:val="00764BC0"/>
    <w:rsid w:val="00764BC8"/>
    <w:rsid w:val="00764CA0"/>
    <w:rsid w:val="00764D3D"/>
    <w:rsid w:val="00765151"/>
    <w:rsid w:val="007651C4"/>
    <w:rsid w:val="0076523F"/>
    <w:rsid w:val="007654AC"/>
    <w:rsid w:val="007657AB"/>
    <w:rsid w:val="007657CB"/>
    <w:rsid w:val="00765A8E"/>
    <w:rsid w:val="00765C52"/>
    <w:rsid w:val="00765C87"/>
    <w:rsid w:val="00765D5C"/>
    <w:rsid w:val="00765F9C"/>
    <w:rsid w:val="0076633D"/>
    <w:rsid w:val="0076639C"/>
    <w:rsid w:val="007663F7"/>
    <w:rsid w:val="00766435"/>
    <w:rsid w:val="007665FA"/>
    <w:rsid w:val="00766801"/>
    <w:rsid w:val="00766960"/>
    <w:rsid w:val="00766A56"/>
    <w:rsid w:val="00766D61"/>
    <w:rsid w:val="00766FCB"/>
    <w:rsid w:val="00767442"/>
    <w:rsid w:val="0076764D"/>
    <w:rsid w:val="00767943"/>
    <w:rsid w:val="00767A27"/>
    <w:rsid w:val="00767AF1"/>
    <w:rsid w:val="00770293"/>
    <w:rsid w:val="007703A0"/>
    <w:rsid w:val="00770800"/>
    <w:rsid w:val="00770A61"/>
    <w:rsid w:val="00770A75"/>
    <w:rsid w:val="00770A8C"/>
    <w:rsid w:val="00770ADF"/>
    <w:rsid w:val="00770AEA"/>
    <w:rsid w:val="00770BC9"/>
    <w:rsid w:val="00770D1A"/>
    <w:rsid w:val="00770E2E"/>
    <w:rsid w:val="00770ED5"/>
    <w:rsid w:val="00771011"/>
    <w:rsid w:val="00771123"/>
    <w:rsid w:val="007714B4"/>
    <w:rsid w:val="007714C2"/>
    <w:rsid w:val="00771524"/>
    <w:rsid w:val="0077155C"/>
    <w:rsid w:val="00771599"/>
    <w:rsid w:val="00771AAD"/>
    <w:rsid w:val="00771FDD"/>
    <w:rsid w:val="00772196"/>
    <w:rsid w:val="00772433"/>
    <w:rsid w:val="007724F9"/>
    <w:rsid w:val="00772600"/>
    <w:rsid w:val="00772620"/>
    <w:rsid w:val="00772848"/>
    <w:rsid w:val="0077293F"/>
    <w:rsid w:val="00772BD8"/>
    <w:rsid w:val="00772E23"/>
    <w:rsid w:val="00772E51"/>
    <w:rsid w:val="007730A2"/>
    <w:rsid w:val="0077325D"/>
    <w:rsid w:val="00773550"/>
    <w:rsid w:val="0077368B"/>
    <w:rsid w:val="00773889"/>
    <w:rsid w:val="0077389F"/>
    <w:rsid w:val="007738BC"/>
    <w:rsid w:val="007738CF"/>
    <w:rsid w:val="007738DD"/>
    <w:rsid w:val="00773AD7"/>
    <w:rsid w:val="00773DAF"/>
    <w:rsid w:val="00773F31"/>
    <w:rsid w:val="007740DD"/>
    <w:rsid w:val="00774114"/>
    <w:rsid w:val="007741BD"/>
    <w:rsid w:val="007742DE"/>
    <w:rsid w:val="007743C6"/>
    <w:rsid w:val="007743C9"/>
    <w:rsid w:val="0077455B"/>
    <w:rsid w:val="0077460C"/>
    <w:rsid w:val="0077466A"/>
    <w:rsid w:val="00774812"/>
    <w:rsid w:val="00774863"/>
    <w:rsid w:val="007749A3"/>
    <w:rsid w:val="007749E0"/>
    <w:rsid w:val="007749E5"/>
    <w:rsid w:val="00774BA6"/>
    <w:rsid w:val="00774C97"/>
    <w:rsid w:val="00774D95"/>
    <w:rsid w:val="00774DE5"/>
    <w:rsid w:val="00774EEE"/>
    <w:rsid w:val="00775054"/>
    <w:rsid w:val="007750BB"/>
    <w:rsid w:val="007750CF"/>
    <w:rsid w:val="00775264"/>
    <w:rsid w:val="00775573"/>
    <w:rsid w:val="00775625"/>
    <w:rsid w:val="007759F9"/>
    <w:rsid w:val="00775A9A"/>
    <w:rsid w:val="00775B52"/>
    <w:rsid w:val="00775C3C"/>
    <w:rsid w:val="007764C2"/>
    <w:rsid w:val="00776912"/>
    <w:rsid w:val="00776932"/>
    <w:rsid w:val="00776A67"/>
    <w:rsid w:val="00776ACF"/>
    <w:rsid w:val="00776F0E"/>
    <w:rsid w:val="00776FE3"/>
    <w:rsid w:val="007770EB"/>
    <w:rsid w:val="007773C1"/>
    <w:rsid w:val="00777440"/>
    <w:rsid w:val="00777443"/>
    <w:rsid w:val="007774A7"/>
    <w:rsid w:val="00777590"/>
    <w:rsid w:val="00777874"/>
    <w:rsid w:val="007779B7"/>
    <w:rsid w:val="00777A10"/>
    <w:rsid w:val="00777D24"/>
    <w:rsid w:val="00777EF2"/>
    <w:rsid w:val="00777F62"/>
    <w:rsid w:val="00780059"/>
    <w:rsid w:val="00780382"/>
    <w:rsid w:val="007804B2"/>
    <w:rsid w:val="007806D0"/>
    <w:rsid w:val="007806D8"/>
    <w:rsid w:val="007806E1"/>
    <w:rsid w:val="00780753"/>
    <w:rsid w:val="007807F6"/>
    <w:rsid w:val="0078080A"/>
    <w:rsid w:val="0078087B"/>
    <w:rsid w:val="00780892"/>
    <w:rsid w:val="0078099A"/>
    <w:rsid w:val="0078099E"/>
    <w:rsid w:val="00780B60"/>
    <w:rsid w:val="00780B95"/>
    <w:rsid w:val="00780BC0"/>
    <w:rsid w:val="00780BF8"/>
    <w:rsid w:val="00780DD2"/>
    <w:rsid w:val="00781043"/>
    <w:rsid w:val="00781185"/>
    <w:rsid w:val="007814D5"/>
    <w:rsid w:val="0078161F"/>
    <w:rsid w:val="00781653"/>
    <w:rsid w:val="0078170D"/>
    <w:rsid w:val="00781EDD"/>
    <w:rsid w:val="00781FD2"/>
    <w:rsid w:val="0078212C"/>
    <w:rsid w:val="0078225B"/>
    <w:rsid w:val="00782267"/>
    <w:rsid w:val="0078230F"/>
    <w:rsid w:val="0078259B"/>
    <w:rsid w:val="007828A1"/>
    <w:rsid w:val="0078296D"/>
    <w:rsid w:val="00782B2E"/>
    <w:rsid w:val="00782B99"/>
    <w:rsid w:val="00782DB8"/>
    <w:rsid w:val="00782E17"/>
    <w:rsid w:val="00782E7F"/>
    <w:rsid w:val="00782ED7"/>
    <w:rsid w:val="00782F3F"/>
    <w:rsid w:val="00782F44"/>
    <w:rsid w:val="007831B3"/>
    <w:rsid w:val="00783232"/>
    <w:rsid w:val="00783393"/>
    <w:rsid w:val="007833A1"/>
    <w:rsid w:val="00783412"/>
    <w:rsid w:val="00783564"/>
    <w:rsid w:val="00783823"/>
    <w:rsid w:val="00783B40"/>
    <w:rsid w:val="00783C52"/>
    <w:rsid w:val="00783F98"/>
    <w:rsid w:val="007841D0"/>
    <w:rsid w:val="007842DF"/>
    <w:rsid w:val="007845E4"/>
    <w:rsid w:val="00784904"/>
    <w:rsid w:val="007849B0"/>
    <w:rsid w:val="00784A4D"/>
    <w:rsid w:val="00784D28"/>
    <w:rsid w:val="00784E40"/>
    <w:rsid w:val="007855F1"/>
    <w:rsid w:val="007859A5"/>
    <w:rsid w:val="00785A73"/>
    <w:rsid w:val="00785C6A"/>
    <w:rsid w:val="00785D71"/>
    <w:rsid w:val="00785E34"/>
    <w:rsid w:val="0078617D"/>
    <w:rsid w:val="00786205"/>
    <w:rsid w:val="0078627C"/>
    <w:rsid w:val="007862A2"/>
    <w:rsid w:val="00786480"/>
    <w:rsid w:val="00786516"/>
    <w:rsid w:val="00786740"/>
    <w:rsid w:val="007867A6"/>
    <w:rsid w:val="007868FD"/>
    <w:rsid w:val="0078699E"/>
    <w:rsid w:val="007869F6"/>
    <w:rsid w:val="00786AE0"/>
    <w:rsid w:val="00786EEB"/>
    <w:rsid w:val="00787225"/>
    <w:rsid w:val="00787490"/>
    <w:rsid w:val="0078758F"/>
    <w:rsid w:val="00787682"/>
    <w:rsid w:val="007878F7"/>
    <w:rsid w:val="007879D0"/>
    <w:rsid w:val="00787B3F"/>
    <w:rsid w:val="00787EAF"/>
    <w:rsid w:val="00787FE5"/>
    <w:rsid w:val="0079039B"/>
    <w:rsid w:val="007904FE"/>
    <w:rsid w:val="007905CB"/>
    <w:rsid w:val="0079079D"/>
    <w:rsid w:val="00790AE0"/>
    <w:rsid w:val="00790B21"/>
    <w:rsid w:val="00790DD4"/>
    <w:rsid w:val="00790F4A"/>
    <w:rsid w:val="0079101D"/>
    <w:rsid w:val="007910AA"/>
    <w:rsid w:val="00791483"/>
    <w:rsid w:val="007916FB"/>
    <w:rsid w:val="00791842"/>
    <w:rsid w:val="007918B9"/>
    <w:rsid w:val="007919BD"/>
    <w:rsid w:val="00791BD7"/>
    <w:rsid w:val="00791D4D"/>
    <w:rsid w:val="00791F47"/>
    <w:rsid w:val="00792048"/>
    <w:rsid w:val="00792209"/>
    <w:rsid w:val="007922B8"/>
    <w:rsid w:val="007924B5"/>
    <w:rsid w:val="00792673"/>
    <w:rsid w:val="0079295B"/>
    <w:rsid w:val="007929A2"/>
    <w:rsid w:val="00792AA2"/>
    <w:rsid w:val="00792CB3"/>
    <w:rsid w:val="00792F91"/>
    <w:rsid w:val="00793014"/>
    <w:rsid w:val="00793053"/>
    <w:rsid w:val="0079345E"/>
    <w:rsid w:val="00793520"/>
    <w:rsid w:val="007935EC"/>
    <w:rsid w:val="0079371F"/>
    <w:rsid w:val="00793935"/>
    <w:rsid w:val="00793DD8"/>
    <w:rsid w:val="00793E98"/>
    <w:rsid w:val="00793FDE"/>
    <w:rsid w:val="00794193"/>
    <w:rsid w:val="007941AB"/>
    <w:rsid w:val="007942E0"/>
    <w:rsid w:val="0079440C"/>
    <w:rsid w:val="00794541"/>
    <w:rsid w:val="007949A6"/>
    <w:rsid w:val="00794A3B"/>
    <w:rsid w:val="00794DA3"/>
    <w:rsid w:val="007950FC"/>
    <w:rsid w:val="007951A8"/>
    <w:rsid w:val="0079561A"/>
    <w:rsid w:val="0079566C"/>
    <w:rsid w:val="0079573D"/>
    <w:rsid w:val="00795941"/>
    <w:rsid w:val="007959B9"/>
    <w:rsid w:val="00795BA3"/>
    <w:rsid w:val="00795F7B"/>
    <w:rsid w:val="00795F9D"/>
    <w:rsid w:val="007962F5"/>
    <w:rsid w:val="007963F7"/>
    <w:rsid w:val="0079645F"/>
    <w:rsid w:val="007965CE"/>
    <w:rsid w:val="007965E3"/>
    <w:rsid w:val="0079669D"/>
    <w:rsid w:val="00796AFC"/>
    <w:rsid w:val="00796C49"/>
    <w:rsid w:val="00796CB4"/>
    <w:rsid w:val="00796D39"/>
    <w:rsid w:val="00796EAA"/>
    <w:rsid w:val="00796EF9"/>
    <w:rsid w:val="00797140"/>
    <w:rsid w:val="00797301"/>
    <w:rsid w:val="00797397"/>
    <w:rsid w:val="00797454"/>
    <w:rsid w:val="00797635"/>
    <w:rsid w:val="00797646"/>
    <w:rsid w:val="0079767A"/>
    <w:rsid w:val="00797987"/>
    <w:rsid w:val="007979E5"/>
    <w:rsid w:val="00797B6D"/>
    <w:rsid w:val="00797C6A"/>
    <w:rsid w:val="00797DE8"/>
    <w:rsid w:val="00797F95"/>
    <w:rsid w:val="00797FA6"/>
    <w:rsid w:val="007A0011"/>
    <w:rsid w:val="007A00F5"/>
    <w:rsid w:val="007A035A"/>
    <w:rsid w:val="007A0389"/>
    <w:rsid w:val="007A04E9"/>
    <w:rsid w:val="007A06CE"/>
    <w:rsid w:val="007A0793"/>
    <w:rsid w:val="007A0888"/>
    <w:rsid w:val="007A08E8"/>
    <w:rsid w:val="007A08F5"/>
    <w:rsid w:val="007A0AC1"/>
    <w:rsid w:val="007A0BC1"/>
    <w:rsid w:val="007A0CD6"/>
    <w:rsid w:val="007A0D11"/>
    <w:rsid w:val="007A0E23"/>
    <w:rsid w:val="007A0FB5"/>
    <w:rsid w:val="007A1122"/>
    <w:rsid w:val="007A1351"/>
    <w:rsid w:val="007A13C7"/>
    <w:rsid w:val="007A1454"/>
    <w:rsid w:val="007A15FD"/>
    <w:rsid w:val="007A1628"/>
    <w:rsid w:val="007A1717"/>
    <w:rsid w:val="007A1A31"/>
    <w:rsid w:val="007A1A3D"/>
    <w:rsid w:val="007A1C25"/>
    <w:rsid w:val="007A1C51"/>
    <w:rsid w:val="007A1C53"/>
    <w:rsid w:val="007A1DF2"/>
    <w:rsid w:val="007A1E2E"/>
    <w:rsid w:val="007A2208"/>
    <w:rsid w:val="007A2265"/>
    <w:rsid w:val="007A236E"/>
    <w:rsid w:val="007A23FE"/>
    <w:rsid w:val="007A2D99"/>
    <w:rsid w:val="007A2DA6"/>
    <w:rsid w:val="007A2F27"/>
    <w:rsid w:val="007A30BB"/>
    <w:rsid w:val="007A319F"/>
    <w:rsid w:val="007A31AA"/>
    <w:rsid w:val="007A3243"/>
    <w:rsid w:val="007A3434"/>
    <w:rsid w:val="007A344C"/>
    <w:rsid w:val="007A368D"/>
    <w:rsid w:val="007A379B"/>
    <w:rsid w:val="007A38A5"/>
    <w:rsid w:val="007A38CB"/>
    <w:rsid w:val="007A3972"/>
    <w:rsid w:val="007A3A43"/>
    <w:rsid w:val="007A4016"/>
    <w:rsid w:val="007A429D"/>
    <w:rsid w:val="007A44B0"/>
    <w:rsid w:val="007A45FD"/>
    <w:rsid w:val="007A465F"/>
    <w:rsid w:val="007A4709"/>
    <w:rsid w:val="007A474B"/>
    <w:rsid w:val="007A47B3"/>
    <w:rsid w:val="007A49E1"/>
    <w:rsid w:val="007A4DA4"/>
    <w:rsid w:val="007A535C"/>
    <w:rsid w:val="007A5535"/>
    <w:rsid w:val="007A5982"/>
    <w:rsid w:val="007A5BF8"/>
    <w:rsid w:val="007A5F6B"/>
    <w:rsid w:val="007A6095"/>
    <w:rsid w:val="007A6176"/>
    <w:rsid w:val="007A62D0"/>
    <w:rsid w:val="007A638E"/>
    <w:rsid w:val="007A63A7"/>
    <w:rsid w:val="007A63EB"/>
    <w:rsid w:val="007A6496"/>
    <w:rsid w:val="007A65AA"/>
    <w:rsid w:val="007A67E3"/>
    <w:rsid w:val="007A6AE1"/>
    <w:rsid w:val="007A6C01"/>
    <w:rsid w:val="007A6C93"/>
    <w:rsid w:val="007A6DDA"/>
    <w:rsid w:val="007A6DE3"/>
    <w:rsid w:val="007A70A8"/>
    <w:rsid w:val="007A70FB"/>
    <w:rsid w:val="007A71E9"/>
    <w:rsid w:val="007A72BC"/>
    <w:rsid w:val="007A732F"/>
    <w:rsid w:val="007A7452"/>
    <w:rsid w:val="007A75C9"/>
    <w:rsid w:val="007A77B8"/>
    <w:rsid w:val="007A7823"/>
    <w:rsid w:val="007A7A0B"/>
    <w:rsid w:val="007A7A6B"/>
    <w:rsid w:val="007A7B3B"/>
    <w:rsid w:val="007A7C04"/>
    <w:rsid w:val="007A7C3F"/>
    <w:rsid w:val="007A7C9C"/>
    <w:rsid w:val="007A7CFF"/>
    <w:rsid w:val="007A7D93"/>
    <w:rsid w:val="007A7E96"/>
    <w:rsid w:val="007B0026"/>
    <w:rsid w:val="007B00C9"/>
    <w:rsid w:val="007B00FC"/>
    <w:rsid w:val="007B01CD"/>
    <w:rsid w:val="007B0389"/>
    <w:rsid w:val="007B03FC"/>
    <w:rsid w:val="007B040D"/>
    <w:rsid w:val="007B04B6"/>
    <w:rsid w:val="007B07A8"/>
    <w:rsid w:val="007B0916"/>
    <w:rsid w:val="007B0ACE"/>
    <w:rsid w:val="007B0C08"/>
    <w:rsid w:val="007B0C2B"/>
    <w:rsid w:val="007B1152"/>
    <w:rsid w:val="007B117D"/>
    <w:rsid w:val="007B11B5"/>
    <w:rsid w:val="007B11E6"/>
    <w:rsid w:val="007B130B"/>
    <w:rsid w:val="007B1360"/>
    <w:rsid w:val="007B138B"/>
    <w:rsid w:val="007B1496"/>
    <w:rsid w:val="007B1501"/>
    <w:rsid w:val="007B1551"/>
    <w:rsid w:val="007B15AE"/>
    <w:rsid w:val="007B1880"/>
    <w:rsid w:val="007B18FB"/>
    <w:rsid w:val="007B1ABB"/>
    <w:rsid w:val="007B1C87"/>
    <w:rsid w:val="007B1E5A"/>
    <w:rsid w:val="007B20EA"/>
    <w:rsid w:val="007B2101"/>
    <w:rsid w:val="007B2299"/>
    <w:rsid w:val="007B2326"/>
    <w:rsid w:val="007B253F"/>
    <w:rsid w:val="007B25DF"/>
    <w:rsid w:val="007B26E3"/>
    <w:rsid w:val="007B27D4"/>
    <w:rsid w:val="007B2B18"/>
    <w:rsid w:val="007B2BCF"/>
    <w:rsid w:val="007B2F9E"/>
    <w:rsid w:val="007B30CF"/>
    <w:rsid w:val="007B325F"/>
    <w:rsid w:val="007B34F1"/>
    <w:rsid w:val="007B3501"/>
    <w:rsid w:val="007B3640"/>
    <w:rsid w:val="007B36FB"/>
    <w:rsid w:val="007B38F6"/>
    <w:rsid w:val="007B3B60"/>
    <w:rsid w:val="007B3C1E"/>
    <w:rsid w:val="007B3C49"/>
    <w:rsid w:val="007B3C5E"/>
    <w:rsid w:val="007B3E72"/>
    <w:rsid w:val="007B3F04"/>
    <w:rsid w:val="007B4070"/>
    <w:rsid w:val="007B41A6"/>
    <w:rsid w:val="007B4457"/>
    <w:rsid w:val="007B460E"/>
    <w:rsid w:val="007B4623"/>
    <w:rsid w:val="007B46FD"/>
    <w:rsid w:val="007B4947"/>
    <w:rsid w:val="007B4AA2"/>
    <w:rsid w:val="007B4B10"/>
    <w:rsid w:val="007B4C98"/>
    <w:rsid w:val="007B4D6D"/>
    <w:rsid w:val="007B4EEB"/>
    <w:rsid w:val="007B4FE5"/>
    <w:rsid w:val="007B5448"/>
    <w:rsid w:val="007B5477"/>
    <w:rsid w:val="007B580C"/>
    <w:rsid w:val="007B5949"/>
    <w:rsid w:val="007B5978"/>
    <w:rsid w:val="007B5A36"/>
    <w:rsid w:val="007B5B0E"/>
    <w:rsid w:val="007B5B12"/>
    <w:rsid w:val="007B5B46"/>
    <w:rsid w:val="007B5C41"/>
    <w:rsid w:val="007B5DDA"/>
    <w:rsid w:val="007B5ECB"/>
    <w:rsid w:val="007B6015"/>
    <w:rsid w:val="007B6165"/>
    <w:rsid w:val="007B63F5"/>
    <w:rsid w:val="007B6583"/>
    <w:rsid w:val="007B65C0"/>
    <w:rsid w:val="007B65E7"/>
    <w:rsid w:val="007B6709"/>
    <w:rsid w:val="007B690C"/>
    <w:rsid w:val="007B69FD"/>
    <w:rsid w:val="007B6A8C"/>
    <w:rsid w:val="007B6B18"/>
    <w:rsid w:val="007B71D2"/>
    <w:rsid w:val="007B73BB"/>
    <w:rsid w:val="007B7577"/>
    <w:rsid w:val="007B75DF"/>
    <w:rsid w:val="007B7627"/>
    <w:rsid w:val="007B767C"/>
    <w:rsid w:val="007B7BAF"/>
    <w:rsid w:val="007B7DAE"/>
    <w:rsid w:val="007B7DD7"/>
    <w:rsid w:val="007C023C"/>
    <w:rsid w:val="007C04B6"/>
    <w:rsid w:val="007C0500"/>
    <w:rsid w:val="007C06CB"/>
    <w:rsid w:val="007C0A95"/>
    <w:rsid w:val="007C0B59"/>
    <w:rsid w:val="007C0BB2"/>
    <w:rsid w:val="007C0C4C"/>
    <w:rsid w:val="007C0E17"/>
    <w:rsid w:val="007C1034"/>
    <w:rsid w:val="007C10AA"/>
    <w:rsid w:val="007C111D"/>
    <w:rsid w:val="007C122C"/>
    <w:rsid w:val="007C13C4"/>
    <w:rsid w:val="007C1445"/>
    <w:rsid w:val="007C163A"/>
    <w:rsid w:val="007C1863"/>
    <w:rsid w:val="007C1B89"/>
    <w:rsid w:val="007C1C7A"/>
    <w:rsid w:val="007C1E60"/>
    <w:rsid w:val="007C1E81"/>
    <w:rsid w:val="007C1EE2"/>
    <w:rsid w:val="007C1F88"/>
    <w:rsid w:val="007C2038"/>
    <w:rsid w:val="007C2114"/>
    <w:rsid w:val="007C2155"/>
    <w:rsid w:val="007C2246"/>
    <w:rsid w:val="007C22FD"/>
    <w:rsid w:val="007C23AC"/>
    <w:rsid w:val="007C24B4"/>
    <w:rsid w:val="007C2540"/>
    <w:rsid w:val="007C25A4"/>
    <w:rsid w:val="007C2642"/>
    <w:rsid w:val="007C2721"/>
    <w:rsid w:val="007C2909"/>
    <w:rsid w:val="007C29B0"/>
    <w:rsid w:val="007C29CC"/>
    <w:rsid w:val="007C2C6F"/>
    <w:rsid w:val="007C2CC7"/>
    <w:rsid w:val="007C2E5F"/>
    <w:rsid w:val="007C2FF5"/>
    <w:rsid w:val="007C301E"/>
    <w:rsid w:val="007C30D7"/>
    <w:rsid w:val="007C31EC"/>
    <w:rsid w:val="007C31FA"/>
    <w:rsid w:val="007C32E9"/>
    <w:rsid w:val="007C333C"/>
    <w:rsid w:val="007C33AC"/>
    <w:rsid w:val="007C33BC"/>
    <w:rsid w:val="007C34CB"/>
    <w:rsid w:val="007C35ED"/>
    <w:rsid w:val="007C360C"/>
    <w:rsid w:val="007C361E"/>
    <w:rsid w:val="007C367D"/>
    <w:rsid w:val="007C36D0"/>
    <w:rsid w:val="007C384E"/>
    <w:rsid w:val="007C3921"/>
    <w:rsid w:val="007C394D"/>
    <w:rsid w:val="007C3AE5"/>
    <w:rsid w:val="007C3C56"/>
    <w:rsid w:val="007C3DA4"/>
    <w:rsid w:val="007C410F"/>
    <w:rsid w:val="007C4136"/>
    <w:rsid w:val="007C41CB"/>
    <w:rsid w:val="007C42C2"/>
    <w:rsid w:val="007C42F6"/>
    <w:rsid w:val="007C4327"/>
    <w:rsid w:val="007C442C"/>
    <w:rsid w:val="007C4509"/>
    <w:rsid w:val="007C46F9"/>
    <w:rsid w:val="007C46FE"/>
    <w:rsid w:val="007C4B6D"/>
    <w:rsid w:val="007C4B83"/>
    <w:rsid w:val="007C4CCA"/>
    <w:rsid w:val="007C4DCD"/>
    <w:rsid w:val="007C4E28"/>
    <w:rsid w:val="007C4EC4"/>
    <w:rsid w:val="007C4F60"/>
    <w:rsid w:val="007C5238"/>
    <w:rsid w:val="007C524F"/>
    <w:rsid w:val="007C5667"/>
    <w:rsid w:val="007C56B8"/>
    <w:rsid w:val="007C5AC4"/>
    <w:rsid w:val="007C5B21"/>
    <w:rsid w:val="007C5BF8"/>
    <w:rsid w:val="007C5FF4"/>
    <w:rsid w:val="007C60AD"/>
    <w:rsid w:val="007C65E6"/>
    <w:rsid w:val="007C66D5"/>
    <w:rsid w:val="007C6757"/>
    <w:rsid w:val="007C6AFF"/>
    <w:rsid w:val="007C6B65"/>
    <w:rsid w:val="007C6C88"/>
    <w:rsid w:val="007C6CCD"/>
    <w:rsid w:val="007C6F1F"/>
    <w:rsid w:val="007C7313"/>
    <w:rsid w:val="007C743F"/>
    <w:rsid w:val="007C745D"/>
    <w:rsid w:val="007C7596"/>
    <w:rsid w:val="007C7684"/>
    <w:rsid w:val="007C794C"/>
    <w:rsid w:val="007C7B74"/>
    <w:rsid w:val="007C7BE4"/>
    <w:rsid w:val="007C7C7C"/>
    <w:rsid w:val="007C7D0B"/>
    <w:rsid w:val="007C7DAF"/>
    <w:rsid w:val="007D0341"/>
    <w:rsid w:val="007D05B2"/>
    <w:rsid w:val="007D05E1"/>
    <w:rsid w:val="007D05E5"/>
    <w:rsid w:val="007D060B"/>
    <w:rsid w:val="007D0677"/>
    <w:rsid w:val="007D0867"/>
    <w:rsid w:val="007D086E"/>
    <w:rsid w:val="007D09D2"/>
    <w:rsid w:val="007D0B23"/>
    <w:rsid w:val="007D0C71"/>
    <w:rsid w:val="007D0C89"/>
    <w:rsid w:val="007D0F8A"/>
    <w:rsid w:val="007D120D"/>
    <w:rsid w:val="007D12D7"/>
    <w:rsid w:val="007D13CB"/>
    <w:rsid w:val="007D1503"/>
    <w:rsid w:val="007D1586"/>
    <w:rsid w:val="007D16EE"/>
    <w:rsid w:val="007D1746"/>
    <w:rsid w:val="007D1796"/>
    <w:rsid w:val="007D1804"/>
    <w:rsid w:val="007D18AD"/>
    <w:rsid w:val="007D193F"/>
    <w:rsid w:val="007D1B76"/>
    <w:rsid w:val="007D1CFF"/>
    <w:rsid w:val="007D2049"/>
    <w:rsid w:val="007D20BA"/>
    <w:rsid w:val="007D2118"/>
    <w:rsid w:val="007D226D"/>
    <w:rsid w:val="007D232D"/>
    <w:rsid w:val="007D24A6"/>
    <w:rsid w:val="007D24F0"/>
    <w:rsid w:val="007D26A6"/>
    <w:rsid w:val="007D28BC"/>
    <w:rsid w:val="007D2AB1"/>
    <w:rsid w:val="007D2AD1"/>
    <w:rsid w:val="007D2C0D"/>
    <w:rsid w:val="007D2C9B"/>
    <w:rsid w:val="007D30A8"/>
    <w:rsid w:val="007D30FB"/>
    <w:rsid w:val="007D313B"/>
    <w:rsid w:val="007D31B6"/>
    <w:rsid w:val="007D327A"/>
    <w:rsid w:val="007D32E9"/>
    <w:rsid w:val="007D3536"/>
    <w:rsid w:val="007D3876"/>
    <w:rsid w:val="007D3A05"/>
    <w:rsid w:val="007D3AE7"/>
    <w:rsid w:val="007D3B49"/>
    <w:rsid w:val="007D3DB4"/>
    <w:rsid w:val="007D3F95"/>
    <w:rsid w:val="007D4072"/>
    <w:rsid w:val="007D40DC"/>
    <w:rsid w:val="007D40E1"/>
    <w:rsid w:val="007D4215"/>
    <w:rsid w:val="007D42D2"/>
    <w:rsid w:val="007D42EB"/>
    <w:rsid w:val="007D4367"/>
    <w:rsid w:val="007D455C"/>
    <w:rsid w:val="007D4594"/>
    <w:rsid w:val="007D46E1"/>
    <w:rsid w:val="007D4714"/>
    <w:rsid w:val="007D4731"/>
    <w:rsid w:val="007D478E"/>
    <w:rsid w:val="007D4C99"/>
    <w:rsid w:val="007D4CC3"/>
    <w:rsid w:val="007D4CD2"/>
    <w:rsid w:val="007D5249"/>
    <w:rsid w:val="007D5496"/>
    <w:rsid w:val="007D5509"/>
    <w:rsid w:val="007D5740"/>
    <w:rsid w:val="007D5805"/>
    <w:rsid w:val="007D5813"/>
    <w:rsid w:val="007D58CD"/>
    <w:rsid w:val="007D5A33"/>
    <w:rsid w:val="007D5B43"/>
    <w:rsid w:val="007D5C84"/>
    <w:rsid w:val="007D5E0D"/>
    <w:rsid w:val="007D603F"/>
    <w:rsid w:val="007D60AB"/>
    <w:rsid w:val="007D6177"/>
    <w:rsid w:val="007D61D8"/>
    <w:rsid w:val="007D61E9"/>
    <w:rsid w:val="007D62EB"/>
    <w:rsid w:val="007D6348"/>
    <w:rsid w:val="007D65F5"/>
    <w:rsid w:val="007D665A"/>
    <w:rsid w:val="007D66B3"/>
    <w:rsid w:val="007D66E3"/>
    <w:rsid w:val="007D69B1"/>
    <w:rsid w:val="007D69DE"/>
    <w:rsid w:val="007D6DC2"/>
    <w:rsid w:val="007D6EBD"/>
    <w:rsid w:val="007D7025"/>
    <w:rsid w:val="007D70EF"/>
    <w:rsid w:val="007D7364"/>
    <w:rsid w:val="007D74CB"/>
    <w:rsid w:val="007D7511"/>
    <w:rsid w:val="007D7618"/>
    <w:rsid w:val="007D77A3"/>
    <w:rsid w:val="007D79D2"/>
    <w:rsid w:val="007D7D02"/>
    <w:rsid w:val="007D7D86"/>
    <w:rsid w:val="007D7D8E"/>
    <w:rsid w:val="007D7F14"/>
    <w:rsid w:val="007E023E"/>
    <w:rsid w:val="007E0473"/>
    <w:rsid w:val="007E0474"/>
    <w:rsid w:val="007E061D"/>
    <w:rsid w:val="007E06E6"/>
    <w:rsid w:val="007E072E"/>
    <w:rsid w:val="007E0753"/>
    <w:rsid w:val="007E0AD8"/>
    <w:rsid w:val="007E0BE2"/>
    <w:rsid w:val="007E0CD7"/>
    <w:rsid w:val="007E0DDB"/>
    <w:rsid w:val="007E0EBF"/>
    <w:rsid w:val="007E0F2E"/>
    <w:rsid w:val="007E0F68"/>
    <w:rsid w:val="007E1140"/>
    <w:rsid w:val="007E1161"/>
    <w:rsid w:val="007E11E5"/>
    <w:rsid w:val="007E121D"/>
    <w:rsid w:val="007E12A4"/>
    <w:rsid w:val="007E1877"/>
    <w:rsid w:val="007E1AFF"/>
    <w:rsid w:val="007E1BAF"/>
    <w:rsid w:val="007E1F60"/>
    <w:rsid w:val="007E1F6B"/>
    <w:rsid w:val="007E1FFF"/>
    <w:rsid w:val="007E218C"/>
    <w:rsid w:val="007E2430"/>
    <w:rsid w:val="007E24E9"/>
    <w:rsid w:val="007E27F6"/>
    <w:rsid w:val="007E284A"/>
    <w:rsid w:val="007E29B1"/>
    <w:rsid w:val="007E2B6C"/>
    <w:rsid w:val="007E2BD2"/>
    <w:rsid w:val="007E2C4B"/>
    <w:rsid w:val="007E2D83"/>
    <w:rsid w:val="007E2F49"/>
    <w:rsid w:val="007E303E"/>
    <w:rsid w:val="007E321D"/>
    <w:rsid w:val="007E32CA"/>
    <w:rsid w:val="007E33D7"/>
    <w:rsid w:val="007E3530"/>
    <w:rsid w:val="007E39F9"/>
    <w:rsid w:val="007E3B0A"/>
    <w:rsid w:val="007E3B9E"/>
    <w:rsid w:val="007E3D88"/>
    <w:rsid w:val="007E3DF0"/>
    <w:rsid w:val="007E3F50"/>
    <w:rsid w:val="007E3FBF"/>
    <w:rsid w:val="007E40EE"/>
    <w:rsid w:val="007E42B6"/>
    <w:rsid w:val="007E42C3"/>
    <w:rsid w:val="007E456E"/>
    <w:rsid w:val="007E45D7"/>
    <w:rsid w:val="007E4647"/>
    <w:rsid w:val="007E4A75"/>
    <w:rsid w:val="007E4DCC"/>
    <w:rsid w:val="007E4E03"/>
    <w:rsid w:val="007E50F1"/>
    <w:rsid w:val="007E525C"/>
    <w:rsid w:val="007E53BC"/>
    <w:rsid w:val="007E54D9"/>
    <w:rsid w:val="007E56B0"/>
    <w:rsid w:val="007E58BB"/>
    <w:rsid w:val="007E59FA"/>
    <w:rsid w:val="007E5AED"/>
    <w:rsid w:val="007E5B0F"/>
    <w:rsid w:val="007E5BAB"/>
    <w:rsid w:val="007E5BAF"/>
    <w:rsid w:val="007E5BBF"/>
    <w:rsid w:val="007E5CAB"/>
    <w:rsid w:val="007E5D3F"/>
    <w:rsid w:val="007E5DF5"/>
    <w:rsid w:val="007E6344"/>
    <w:rsid w:val="007E6490"/>
    <w:rsid w:val="007E64DE"/>
    <w:rsid w:val="007E6895"/>
    <w:rsid w:val="007E6C7D"/>
    <w:rsid w:val="007E6D19"/>
    <w:rsid w:val="007E70D0"/>
    <w:rsid w:val="007E736D"/>
    <w:rsid w:val="007E7386"/>
    <w:rsid w:val="007E73CE"/>
    <w:rsid w:val="007E7431"/>
    <w:rsid w:val="007E7581"/>
    <w:rsid w:val="007E75CD"/>
    <w:rsid w:val="007E7630"/>
    <w:rsid w:val="007E774E"/>
    <w:rsid w:val="007E7829"/>
    <w:rsid w:val="007E78EC"/>
    <w:rsid w:val="007E792C"/>
    <w:rsid w:val="007E79E3"/>
    <w:rsid w:val="007F0052"/>
    <w:rsid w:val="007F0237"/>
    <w:rsid w:val="007F02EC"/>
    <w:rsid w:val="007F038C"/>
    <w:rsid w:val="007F0563"/>
    <w:rsid w:val="007F0A4F"/>
    <w:rsid w:val="007F0CB4"/>
    <w:rsid w:val="007F0D0E"/>
    <w:rsid w:val="007F0F09"/>
    <w:rsid w:val="007F10AC"/>
    <w:rsid w:val="007F10F3"/>
    <w:rsid w:val="007F114C"/>
    <w:rsid w:val="007F12EA"/>
    <w:rsid w:val="007F1660"/>
    <w:rsid w:val="007F17FB"/>
    <w:rsid w:val="007F18BC"/>
    <w:rsid w:val="007F198D"/>
    <w:rsid w:val="007F1B71"/>
    <w:rsid w:val="007F22EB"/>
    <w:rsid w:val="007F2331"/>
    <w:rsid w:val="007F25D1"/>
    <w:rsid w:val="007F25EB"/>
    <w:rsid w:val="007F262B"/>
    <w:rsid w:val="007F26C5"/>
    <w:rsid w:val="007F2798"/>
    <w:rsid w:val="007F2837"/>
    <w:rsid w:val="007F2B72"/>
    <w:rsid w:val="007F2BCB"/>
    <w:rsid w:val="007F2BDE"/>
    <w:rsid w:val="007F3106"/>
    <w:rsid w:val="007F31AD"/>
    <w:rsid w:val="007F32EF"/>
    <w:rsid w:val="007F3347"/>
    <w:rsid w:val="007F3725"/>
    <w:rsid w:val="007F37D6"/>
    <w:rsid w:val="007F387A"/>
    <w:rsid w:val="007F3BA2"/>
    <w:rsid w:val="007F3C0D"/>
    <w:rsid w:val="007F3C12"/>
    <w:rsid w:val="007F3EF1"/>
    <w:rsid w:val="007F41CF"/>
    <w:rsid w:val="007F443E"/>
    <w:rsid w:val="007F4505"/>
    <w:rsid w:val="007F455E"/>
    <w:rsid w:val="007F45FC"/>
    <w:rsid w:val="007F4614"/>
    <w:rsid w:val="007F4816"/>
    <w:rsid w:val="007F48B0"/>
    <w:rsid w:val="007F48D3"/>
    <w:rsid w:val="007F4AA7"/>
    <w:rsid w:val="007F4C22"/>
    <w:rsid w:val="007F4C53"/>
    <w:rsid w:val="007F4CA4"/>
    <w:rsid w:val="007F4F71"/>
    <w:rsid w:val="007F538B"/>
    <w:rsid w:val="007F59C1"/>
    <w:rsid w:val="007F5A8E"/>
    <w:rsid w:val="007F5AF3"/>
    <w:rsid w:val="007F5B59"/>
    <w:rsid w:val="007F5B89"/>
    <w:rsid w:val="007F5C7C"/>
    <w:rsid w:val="007F62C0"/>
    <w:rsid w:val="007F647C"/>
    <w:rsid w:val="007F657D"/>
    <w:rsid w:val="007F6633"/>
    <w:rsid w:val="007F672F"/>
    <w:rsid w:val="007F67DF"/>
    <w:rsid w:val="007F682E"/>
    <w:rsid w:val="007F6BCD"/>
    <w:rsid w:val="007F6C73"/>
    <w:rsid w:val="007F6D78"/>
    <w:rsid w:val="007F6F03"/>
    <w:rsid w:val="007F7298"/>
    <w:rsid w:val="007F738A"/>
    <w:rsid w:val="007F73B2"/>
    <w:rsid w:val="007F7423"/>
    <w:rsid w:val="007F775A"/>
    <w:rsid w:val="007F77A6"/>
    <w:rsid w:val="007F78A0"/>
    <w:rsid w:val="007F79F8"/>
    <w:rsid w:val="007F7C4D"/>
    <w:rsid w:val="00800116"/>
    <w:rsid w:val="0080020C"/>
    <w:rsid w:val="008002DF"/>
    <w:rsid w:val="0080047A"/>
    <w:rsid w:val="008009A8"/>
    <w:rsid w:val="00800A01"/>
    <w:rsid w:val="00800B09"/>
    <w:rsid w:val="0080118E"/>
    <w:rsid w:val="008012D0"/>
    <w:rsid w:val="008012E3"/>
    <w:rsid w:val="008015A4"/>
    <w:rsid w:val="0080173D"/>
    <w:rsid w:val="008017AC"/>
    <w:rsid w:val="00801B77"/>
    <w:rsid w:val="00801BAA"/>
    <w:rsid w:val="00801C9D"/>
    <w:rsid w:val="00801CBC"/>
    <w:rsid w:val="00801D0E"/>
    <w:rsid w:val="00801DC6"/>
    <w:rsid w:val="00802018"/>
    <w:rsid w:val="00802066"/>
    <w:rsid w:val="0080225E"/>
    <w:rsid w:val="008022F4"/>
    <w:rsid w:val="00802649"/>
    <w:rsid w:val="0080273E"/>
    <w:rsid w:val="0080292E"/>
    <w:rsid w:val="00802947"/>
    <w:rsid w:val="00802A5B"/>
    <w:rsid w:val="00802AEC"/>
    <w:rsid w:val="00802B3F"/>
    <w:rsid w:val="00802B92"/>
    <w:rsid w:val="00802C4B"/>
    <w:rsid w:val="00802C94"/>
    <w:rsid w:val="00802D62"/>
    <w:rsid w:val="00802EB4"/>
    <w:rsid w:val="0080308A"/>
    <w:rsid w:val="00803131"/>
    <w:rsid w:val="00803132"/>
    <w:rsid w:val="00803190"/>
    <w:rsid w:val="0080349F"/>
    <w:rsid w:val="00803676"/>
    <w:rsid w:val="008036BE"/>
    <w:rsid w:val="008036BF"/>
    <w:rsid w:val="008036DD"/>
    <w:rsid w:val="0080381F"/>
    <w:rsid w:val="00803D98"/>
    <w:rsid w:val="00803DB4"/>
    <w:rsid w:val="00804066"/>
    <w:rsid w:val="008040D0"/>
    <w:rsid w:val="00804197"/>
    <w:rsid w:val="00804292"/>
    <w:rsid w:val="008042F6"/>
    <w:rsid w:val="00804620"/>
    <w:rsid w:val="0080462E"/>
    <w:rsid w:val="0080475F"/>
    <w:rsid w:val="008047D8"/>
    <w:rsid w:val="008047FE"/>
    <w:rsid w:val="00804838"/>
    <w:rsid w:val="00804866"/>
    <w:rsid w:val="00804AB3"/>
    <w:rsid w:val="00804AB6"/>
    <w:rsid w:val="00804C59"/>
    <w:rsid w:val="00804C9D"/>
    <w:rsid w:val="00804CBF"/>
    <w:rsid w:val="00804D5A"/>
    <w:rsid w:val="00805139"/>
    <w:rsid w:val="00805249"/>
    <w:rsid w:val="0080524A"/>
    <w:rsid w:val="008052EF"/>
    <w:rsid w:val="008053BF"/>
    <w:rsid w:val="00805630"/>
    <w:rsid w:val="008056B6"/>
    <w:rsid w:val="008057E8"/>
    <w:rsid w:val="00805A80"/>
    <w:rsid w:val="00805ACA"/>
    <w:rsid w:val="00805B27"/>
    <w:rsid w:val="00805BFA"/>
    <w:rsid w:val="00805C9C"/>
    <w:rsid w:val="00805F76"/>
    <w:rsid w:val="00805FBF"/>
    <w:rsid w:val="00805FE8"/>
    <w:rsid w:val="008062D8"/>
    <w:rsid w:val="008062F3"/>
    <w:rsid w:val="00806606"/>
    <w:rsid w:val="00806686"/>
    <w:rsid w:val="008067CB"/>
    <w:rsid w:val="008068A4"/>
    <w:rsid w:val="00806B12"/>
    <w:rsid w:val="00806CD9"/>
    <w:rsid w:val="00806E93"/>
    <w:rsid w:val="008070F9"/>
    <w:rsid w:val="0080731F"/>
    <w:rsid w:val="00807355"/>
    <w:rsid w:val="008074EF"/>
    <w:rsid w:val="0080766D"/>
    <w:rsid w:val="00807E77"/>
    <w:rsid w:val="00807FEE"/>
    <w:rsid w:val="00810299"/>
    <w:rsid w:val="00810927"/>
    <w:rsid w:val="00810A34"/>
    <w:rsid w:val="00810C86"/>
    <w:rsid w:val="00810FFA"/>
    <w:rsid w:val="0081119E"/>
    <w:rsid w:val="008112B5"/>
    <w:rsid w:val="008113E0"/>
    <w:rsid w:val="008113FC"/>
    <w:rsid w:val="00811628"/>
    <w:rsid w:val="0081169D"/>
    <w:rsid w:val="00811746"/>
    <w:rsid w:val="00811937"/>
    <w:rsid w:val="0081197F"/>
    <w:rsid w:val="00811A2D"/>
    <w:rsid w:val="00811A5E"/>
    <w:rsid w:val="00811D42"/>
    <w:rsid w:val="00812061"/>
    <w:rsid w:val="008120B4"/>
    <w:rsid w:val="00812500"/>
    <w:rsid w:val="00812570"/>
    <w:rsid w:val="00812B22"/>
    <w:rsid w:val="00812BC5"/>
    <w:rsid w:val="00812EB7"/>
    <w:rsid w:val="00813155"/>
    <w:rsid w:val="00813340"/>
    <w:rsid w:val="008133E4"/>
    <w:rsid w:val="0081349C"/>
    <w:rsid w:val="008134D4"/>
    <w:rsid w:val="0081375D"/>
    <w:rsid w:val="00813880"/>
    <w:rsid w:val="008138C8"/>
    <w:rsid w:val="00813B22"/>
    <w:rsid w:val="00813C87"/>
    <w:rsid w:val="00813E89"/>
    <w:rsid w:val="00813FB2"/>
    <w:rsid w:val="00813FB3"/>
    <w:rsid w:val="00813FF8"/>
    <w:rsid w:val="00814010"/>
    <w:rsid w:val="0081403A"/>
    <w:rsid w:val="00814077"/>
    <w:rsid w:val="00814155"/>
    <w:rsid w:val="0081435D"/>
    <w:rsid w:val="0081450E"/>
    <w:rsid w:val="008148D4"/>
    <w:rsid w:val="00814952"/>
    <w:rsid w:val="008149F3"/>
    <w:rsid w:val="00814C18"/>
    <w:rsid w:val="00814DA7"/>
    <w:rsid w:val="00814DBB"/>
    <w:rsid w:val="00814E73"/>
    <w:rsid w:val="0081502A"/>
    <w:rsid w:val="00815044"/>
    <w:rsid w:val="008150A5"/>
    <w:rsid w:val="008150A7"/>
    <w:rsid w:val="00815159"/>
    <w:rsid w:val="008151B0"/>
    <w:rsid w:val="008152D0"/>
    <w:rsid w:val="00815788"/>
    <w:rsid w:val="008158DE"/>
    <w:rsid w:val="008158F4"/>
    <w:rsid w:val="008159B4"/>
    <w:rsid w:val="00815AC3"/>
    <w:rsid w:val="00815BAB"/>
    <w:rsid w:val="00815C9C"/>
    <w:rsid w:val="00815D20"/>
    <w:rsid w:val="00815D65"/>
    <w:rsid w:val="00815DDE"/>
    <w:rsid w:val="00815E6A"/>
    <w:rsid w:val="00815F00"/>
    <w:rsid w:val="00815F4A"/>
    <w:rsid w:val="00815F8F"/>
    <w:rsid w:val="008161D5"/>
    <w:rsid w:val="0081659B"/>
    <w:rsid w:val="008166D1"/>
    <w:rsid w:val="00816759"/>
    <w:rsid w:val="00816800"/>
    <w:rsid w:val="0081695E"/>
    <w:rsid w:val="00816B3D"/>
    <w:rsid w:val="00816CA9"/>
    <w:rsid w:val="00816F16"/>
    <w:rsid w:val="0081714D"/>
    <w:rsid w:val="00817653"/>
    <w:rsid w:val="008176BF"/>
    <w:rsid w:val="00817839"/>
    <w:rsid w:val="00817917"/>
    <w:rsid w:val="0081791C"/>
    <w:rsid w:val="00817AB2"/>
    <w:rsid w:val="00817AB4"/>
    <w:rsid w:val="00817D5F"/>
    <w:rsid w:val="00817E29"/>
    <w:rsid w:val="00817E44"/>
    <w:rsid w:val="00817ECC"/>
    <w:rsid w:val="00817F84"/>
    <w:rsid w:val="008203B9"/>
    <w:rsid w:val="0082040A"/>
    <w:rsid w:val="00820514"/>
    <w:rsid w:val="008208EF"/>
    <w:rsid w:val="00820BE9"/>
    <w:rsid w:val="00820CE5"/>
    <w:rsid w:val="00820D98"/>
    <w:rsid w:val="00820EEB"/>
    <w:rsid w:val="00821076"/>
    <w:rsid w:val="008210E4"/>
    <w:rsid w:val="00821144"/>
    <w:rsid w:val="00821160"/>
    <w:rsid w:val="008211A9"/>
    <w:rsid w:val="0082123F"/>
    <w:rsid w:val="00821335"/>
    <w:rsid w:val="00821349"/>
    <w:rsid w:val="008214E1"/>
    <w:rsid w:val="00821596"/>
    <w:rsid w:val="008215F4"/>
    <w:rsid w:val="00821603"/>
    <w:rsid w:val="00821780"/>
    <w:rsid w:val="008219AA"/>
    <w:rsid w:val="00821E7B"/>
    <w:rsid w:val="00821EB4"/>
    <w:rsid w:val="00821F98"/>
    <w:rsid w:val="00822018"/>
    <w:rsid w:val="008221BA"/>
    <w:rsid w:val="00822318"/>
    <w:rsid w:val="00822398"/>
    <w:rsid w:val="0082247D"/>
    <w:rsid w:val="0082265D"/>
    <w:rsid w:val="00822A4C"/>
    <w:rsid w:val="00822B10"/>
    <w:rsid w:val="00822CEE"/>
    <w:rsid w:val="00822E80"/>
    <w:rsid w:val="00822FE7"/>
    <w:rsid w:val="00822FFA"/>
    <w:rsid w:val="0082323A"/>
    <w:rsid w:val="008233AF"/>
    <w:rsid w:val="00823609"/>
    <w:rsid w:val="00823630"/>
    <w:rsid w:val="0082396F"/>
    <w:rsid w:val="008239B3"/>
    <w:rsid w:val="00823A80"/>
    <w:rsid w:val="00823CB4"/>
    <w:rsid w:val="00823D6C"/>
    <w:rsid w:val="008240AA"/>
    <w:rsid w:val="008242F3"/>
    <w:rsid w:val="00824331"/>
    <w:rsid w:val="00824339"/>
    <w:rsid w:val="00824495"/>
    <w:rsid w:val="0082483B"/>
    <w:rsid w:val="00824D47"/>
    <w:rsid w:val="00824E02"/>
    <w:rsid w:val="008254D5"/>
    <w:rsid w:val="008254EA"/>
    <w:rsid w:val="00825598"/>
    <w:rsid w:val="00825613"/>
    <w:rsid w:val="00825643"/>
    <w:rsid w:val="0082567E"/>
    <w:rsid w:val="008256AF"/>
    <w:rsid w:val="00825899"/>
    <w:rsid w:val="00825A21"/>
    <w:rsid w:val="00825A84"/>
    <w:rsid w:val="00825C3C"/>
    <w:rsid w:val="00825C68"/>
    <w:rsid w:val="00825CC4"/>
    <w:rsid w:val="00825ECE"/>
    <w:rsid w:val="00825F30"/>
    <w:rsid w:val="008261D2"/>
    <w:rsid w:val="00826211"/>
    <w:rsid w:val="00826507"/>
    <w:rsid w:val="0082667E"/>
    <w:rsid w:val="0082670C"/>
    <w:rsid w:val="008268D4"/>
    <w:rsid w:val="008268F7"/>
    <w:rsid w:val="00826B15"/>
    <w:rsid w:val="00826B96"/>
    <w:rsid w:val="00826D8A"/>
    <w:rsid w:val="00826ED6"/>
    <w:rsid w:val="00826EF8"/>
    <w:rsid w:val="0082709A"/>
    <w:rsid w:val="00827378"/>
    <w:rsid w:val="008274B2"/>
    <w:rsid w:val="00827572"/>
    <w:rsid w:val="0082766A"/>
    <w:rsid w:val="00827999"/>
    <w:rsid w:val="00827B20"/>
    <w:rsid w:val="00827C54"/>
    <w:rsid w:val="00827CC8"/>
    <w:rsid w:val="00827D3B"/>
    <w:rsid w:val="00827EEB"/>
    <w:rsid w:val="008300E1"/>
    <w:rsid w:val="0083034B"/>
    <w:rsid w:val="00830408"/>
    <w:rsid w:val="00830661"/>
    <w:rsid w:val="008306E7"/>
    <w:rsid w:val="00830849"/>
    <w:rsid w:val="00830C4F"/>
    <w:rsid w:val="00830D0A"/>
    <w:rsid w:val="00830F40"/>
    <w:rsid w:val="00830F68"/>
    <w:rsid w:val="0083101F"/>
    <w:rsid w:val="008310A8"/>
    <w:rsid w:val="008311BF"/>
    <w:rsid w:val="00831244"/>
    <w:rsid w:val="008312ED"/>
    <w:rsid w:val="008314A2"/>
    <w:rsid w:val="00831658"/>
    <w:rsid w:val="0083169B"/>
    <w:rsid w:val="00831766"/>
    <w:rsid w:val="00831978"/>
    <w:rsid w:val="00831A92"/>
    <w:rsid w:val="00831A9D"/>
    <w:rsid w:val="00831C52"/>
    <w:rsid w:val="00831D9F"/>
    <w:rsid w:val="008321CB"/>
    <w:rsid w:val="008323AE"/>
    <w:rsid w:val="00832696"/>
    <w:rsid w:val="00832A13"/>
    <w:rsid w:val="00832AB8"/>
    <w:rsid w:val="00832B32"/>
    <w:rsid w:val="00832B50"/>
    <w:rsid w:val="00832BC7"/>
    <w:rsid w:val="00832C14"/>
    <w:rsid w:val="00832D27"/>
    <w:rsid w:val="00832D84"/>
    <w:rsid w:val="00832F31"/>
    <w:rsid w:val="008333CE"/>
    <w:rsid w:val="00833423"/>
    <w:rsid w:val="008335E2"/>
    <w:rsid w:val="008336B2"/>
    <w:rsid w:val="00833840"/>
    <w:rsid w:val="00833911"/>
    <w:rsid w:val="00833BD7"/>
    <w:rsid w:val="00833D82"/>
    <w:rsid w:val="00833F9D"/>
    <w:rsid w:val="0083415D"/>
    <w:rsid w:val="00834683"/>
    <w:rsid w:val="008346F1"/>
    <w:rsid w:val="00834A72"/>
    <w:rsid w:val="00834B76"/>
    <w:rsid w:val="00834BB8"/>
    <w:rsid w:val="00834C4C"/>
    <w:rsid w:val="00834C58"/>
    <w:rsid w:val="00834C85"/>
    <w:rsid w:val="00834D3A"/>
    <w:rsid w:val="008351A5"/>
    <w:rsid w:val="00835593"/>
    <w:rsid w:val="008355B5"/>
    <w:rsid w:val="00835967"/>
    <w:rsid w:val="00835988"/>
    <w:rsid w:val="00835A06"/>
    <w:rsid w:val="00835DE5"/>
    <w:rsid w:val="00835F6E"/>
    <w:rsid w:val="008361F6"/>
    <w:rsid w:val="00836258"/>
    <w:rsid w:val="00836356"/>
    <w:rsid w:val="008363A5"/>
    <w:rsid w:val="008368C8"/>
    <w:rsid w:val="00836A7A"/>
    <w:rsid w:val="00836E08"/>
    <w:rsid w:val="00836E12"/>
    <w:rsid w:val="0083700D"/>
    <w:rsid w:val="00837282"/>
    <w:rsid w:val="008373CE"/>
    <w:rsid w:val="008374EE"/>
    <w:rsid w:val="008376B9"/>
    <w:rsid w:val="00837786"/>
    <w:rsid w:val="008377DD"/>
    <w:rsid w:val="0083781C"/>
    <w:rsid w:val="008379C2"/>
    <w:rsid w:val="008379D3"/>
    <w:rsid w:val="008379F2"/>
    <w:rsid w:val="00837AB9"/>
    <w:rsid w:val="00837AE6"/>
    <w:rsid w:val="00837B12"/>
    <w:rsid w:val="00837B92"/>
    <w:rsid w:val="00837C64"/>
    <w:rsid w:val="00837CC2"/>
    <w:rsid w:val="00837CFC"/>
    <w:rsid w:val="00837D93"/>
    <w:rsid w:val="00837F74"/>
    <w:rsid w:val="0084000F"/>
    <w:rsid w:val="008401B8"/>
    <w:rsid w:val="008404DF"/>
    <w:rsid w:val="0084054B"/>
    <w:rsid w:val="008405BD"/>
    <w:rsid w:val="0084070B"/>
    <w:rsid w:val="0084075F"/>
    <w:rsid w:val="0084079A"/>
    <w:rsid w:val="00840832"/>
    <w:rsid w:val="00840D8F"/>
    <w:rsid w:val="00840ED9"/>
    <w:rsid w:val="00841775"/>
    <w:rsid w:val="00841821"/>
    <w:rsid w:val="00841851"/>
    <w:rsid w:val="008419D2"/>
    <w:rsid w:val="00841F7F"/>
    <w:rsid w:val="00842077"/>
    <w:rsid w:val="00842315"/>
    <w:rsid w:val="0084250E"/>
    <w:rsid w:val="008426E7"/>
    <w:rsid w:val="008427C8"/>
    <w:rsid w:val="00842AA9"/>
    <w:rsid w:val="00842B9B"/>
    <w:rsid w:val="00842BA2"/>
    <w:rsid w:val="00842C3C"/>
    <w:rsid w:val="00842E0A"/>
    <w:rsid w:val="00843252"/>
    <w:rsid w:val="00843274"/>
    <w:rsid w:val="00843331"/>
    <w:rsid w:val="0084337C"/>
    <w:rsid w:val="008433A6"/>
    <w:rsid w:val="008436FA"/>
    <w:rsid w:val="00843728"/>
    <w:rsid w:val="008437EF"/>
    <w:rsid w:val="00843A2F"/>
    <w:rsid w:val="00843CDD"/>
    <w:rsid w:val="008440C7"/>
    <w:rsid w:val="00844281"/>
    <w:rsid w:val="0084445E"/>
    <w:rsid w:val="00844519"/>
    <w:rsid w:val="00844524"/>
    <w:rsid w:val="00844582"/>
    <w:rsid w:val="0084478D"/>
    <w:rsid w:val="008449B1"/>
    <w:rsid w:val="00844BA5"/>
    <w:rsid w:val="00844CE6"/>
    <w:rsid w:val="00844D35"/>
    <w:rsid w:val="00844FD8"/>
    <w:rsid w:val="00845596"/>
    <w:rsid w:val="008456DF"/>
    <w:rsid w:val="00845700"/>
    <w:rsid w:val="00845813"/>
    <w:rsid w:val="00845918"/>
    <w:rsid w:val="00845A32"/>
    <w:rsid w:val="00845DEA"/>
    <w:rsid w:val="00845EBF"/>
    <w:rsid w:val="00845EF0"/>
    <w:rsid w:val="00845F12"/>
    <w:rsid w:val="008460F2"/>
    <w:rsid w:val="008461F5"/>
    <w:rsid w:val="00846215"/>
    <w:rsid w:val="008463D1"/>
    <w:rsid w:val="00846400"/>
    <w:rsid w:val="00846515"/>
    <w:rsid w:val="008465F8"/>
    <w:rsid w:val="00846674"/>
    <w:rsid w:val="008466E5"/>
    <w:rsid w:val="00846838"/>
    <w:rsid w:val="0084693B"/>
    <w:rsid w:val="00846A3B"/>
    <w:rsid w:val="00846A65"/>
    <w:rsid w:val="00846BBB"/>
    <w:rsid w:val="00846DF1"/>
    <w:rsid w:val="00847036"/>
    <w:rsid w:val="00847334"/>
    <w:rsid w:val="00847626"/>
    <w:rsid w:val="0084766F"/>
    <w:rsid w:val="0084777A"/>
    <w:rsid w:val="0084779B"/>
    <w:rsid w:val="008479B4"/>
    <w:rsid w:val="00847C9C"/>
    <w:rsid w:val="00847E1B"/>
    <w:rsid w:val="00847EBA"/>
    <w:rsid w:val="00847FFA"/>
    <w:rsid w:val="00850495"/>
    <w:rsid w:val="008506B2"/>
    <w:rsid w:val="0085090B"/>
    <w:rsid w:val="0085093D"/>
    <w:rsid w:val="00850C15"/>
    <w:rsid w:val="00850C17"/>
    <w:rsid w:val="00850FD6"/>
    <w:rsid w:val="00851061"/>
    <w:rsid w:val="0085118D"/>
    <w:rsid w:val="00851303"/>
    <w:rsid w:val="00851306"/>
    <w:rsid w:val="00851312"/>
    <w:rsid w:val="00851384"/>
    <w:rsid w:val="008515D8"/>
    <w:rsid w:val="00851B85"/>
    <w:rsid w:val="00851DC4"/>
    <w:rsid w:val="00852075"/>
    <w:rsid w:val="0085214D"/>
    <w:rsid w:val="008521A6"/>
    <w:rsid w:val="00852207"/>
    <w:rsid w:val="00852352"/>
    <w:rsid w:val="0085284D"/>
    <w:rsid w:val="008528CF"/>
    <w:rsid w:val="008529DD"/>
    <w:rsid w:val="00852B2E"/>
    <w:rsid w:val="00852B86"/>
    <w:rsid w:val="00852BA7"/>
    <w:rsid w:val="00852CA1"/>
    <w:rsid w:val="00852E91"/>
    <w:rsid w:val="00852FAF"/>
    <w:rsid w:val="0085328F"/>
    <w:rsid w:val="008532AE"/>
    <w:rsid w:val="00853313"/>
    <w:rsid w:val="0085358D"/>
    <w:rsid w:val="008537D7"/>
    <w:rsid w:val="00853801"/>
    <w:rsid w:val="00853827"/>
    <w:rsid w:val="00853893"/>
    <w:rsid w:val="00853CCE"/>
    <w:rsid w:val="00853DA4"/>
    <w:rsid w:val="00853DC9"/>
    <w:rsid w:val="00853E0F"/>
    <w:rsid w:val="008540BF"/>
    <w:rsid w:val="0085413E"/>
    <w:rsid w:val="008542C1"/>
    <w:rsid w:val="00854461"/>
    <w:rsid w:val="008544D4"/>
    <w:rsid w:val="00854678"/>
    <w:rsid w:val="008547EC"/>
    <w:rsid w:val="0085482D"/>
    <w:rsid w:val="00854A26"/>
    <w:rsid w:val="00854B6D"/>
    <w:rsid w:val="00854BB9"/>
    <w:rsid w:val="00854EC4"/>
    <w:rsid w:val="00854F02"/>
    <w:rsid w:val="00854F78"/>
    <w:rsid w:val="008550DD"/>
    <w:rsid w:val="00855294"/>
    <w:rsid w:val="008552FF"/>
    <w:rsid w:val="00855331"/>
    <w:rsid w:val="0085542E"/>
    <w:rsid w:val="00855431"/>
    <w:rsid w:val="00855A49"/>
    <w:rsid w:val="00855B7B"/>
    <w:rsid w:val="00855CC1"/>
    <w:rsid w:val="00855DBC"/>
    <w:rsid w:val="008560F9"/>
    <w:rsid w:val="0085635C"/>
    <w:rsid w:val="00856526"/>
    <w:rsid w:val="0085654E"/>
    <w:rsid w:val="0085666D"/>
    <w:rsid w:val="00856877"/>
    <w:rsid w:val="008568EA"/>
    <w:rsid w:val="00856913"/>
    <w:rsid w:val="00856A91"/>
    <w:rsid w:val="00856B42"/>
    <w:rsid w:val="00856C5A"/>
    <w:rsid w:val="00856C6C"/>
    <w:rsid w:val="00856D17"/>
    <w:rsid w:val="00857100"/>
    <w:rsid w:val="00857202"/>
    <w:rsid w:val="00857261"/>
    <w:rsid w:val="008576A6"/>
    <w:rsid w:val="0085790A"/>
    <w:rsid w:val="0085794E"/>
    <w:rsid w:val="008579CA"/>
    <w:rsid w:val="00857D2B"/>
    <w:rsid w:val="00857F65"/>
    <w:rsid w:val="008601BF"/>
    <w:rsid w:val="00860487"/>
    <w:rsid w:val="00860620"/>
    <w:rsid w:val="0086099E"/>
    <w:rsid w:val="00860BC8"/>
    <w:rsid w:val="00860CE4"/>
    <w:rsid w:val="00860D21"/>
    <w:rsid w:val="00860DDF"/>
    <w:rsid w:val="00860DEE"/>
    <w:rsid w:val="00860ED9"/>
    <w:rsid w:val="00860FD8"/>
    <w:rsid w:val="00860FE0"/>
    <w:rsid w:val="00861128"/>
    <w:rsid w:val="00861297"/>
    <w:rsid w:val="0086132A"/>
    <w:rsid w:val="008614D8"/>
    <w:rsid w:val="00861606"/>
    <w:rsid w:val="008619BA"/>
    <w:rsid w:val="00861C56"/>
    <w:rsid w:val="00861EEE"/>
    <w:rsid w:val="00861EF3"/>
    <w:rsid w:val="008621C9"/>
    <w:rsid w:val="00862253"/>
    <w:rsid w:val="00862552"/>
    <w:rsid w:val="00862583"/>
    <w:rsid w:val="00862600"/>
    <w:rsid w:val="00862736"/>
    <w:rsid w:val="00862787"/>
    <w:rsid w:val="00862901"/>
    <w:rsid w:val="00862FEA"/>
    <w:rsid w:val="0086304D"/>
    <w:rsid w:val="00863073"/>
    <w:rsid w:val="00863732"/>
    <w:rsid w:val="00863996"/>
    <w:rsid w:val="00863A76"/>
    <w:rsid w:val="00863B98"/>
    <w:rsid w:val="00863C3F"/>
    <w:rsid w:val="00863FC5"/>
    <w:rsid w:val="0086404E"/>
    <w:rsid w:val="008643AA"/>
    <w:rsid w:val="00864610"/>
    <w:rsid w:val="0086464E"/>
    <w:rsid w:val="00864660"/>
    <w:rsid w:val="0086472D"/>
    <w:rsid w:val="008649AD"/>
    <w:rsid w:val="00864B71"/>
    <w:rsid w:val="0086513C"/>
    <w:rsid w:val="008651E5"/>
    <w:rsid w:val="00865213"/>
    <w:rsid w:val="008652AF"/>
    <w:rsid w:val="00865483"/>
    <w:rsid w:val="0086563F"/>
    <w:rsid w:val="008657B9"/>
    <w:rsid w:val="008658E7"/>
    <w:rsid w:val="00865A43"/>
    <w:rsid w:val="00865B6E"/>
    <w:rsid w:val="00865B84"/>
    <w:rsid w:val="00865BE0"/>
    <w:rsid w:val="00865E19"/>
    <w:rsid w:val="00865F00"/>
    <w:rsid w:val="00866202"/>
    <w:rsid w:val="008662A4"/>
    <w:rsid w:val="0086652B"/>
    <w:rsid w:val="00866713"/>
    <w:rsid w:val="0086689B"/>
    <w:rsid w:val="00866A2C"/>
    <w:rsid w:val="00866CA7"/>
    <w:rsid w:val="00866EC0"/>
    <w:rsid w:val="00866F1E"/>
    <w:rsid w:val="00867368"/>
    <w:rsid w:val="00867373"/>
    <w:rsid w:val="00867453"/>
    <w:rsid w:val="008674E4"/>
    <w:rsid w:val="00867529"/>
    <w:rsid w:val="00867582"/>
    <w:rsid w:val="00867671"/>
    <w:rsid w:val="00867681"/>
    <w:rsid w:val="0086785F"/>
    <w:rsid w:val="008679F8"/>
    <w:rsid w:val="00867B33"/>
    <w:rsid w:val="00867E0B"/>
    <w:rsid w:val="00867F5A"/>
    <w:rsid w:val="00870344"/>
    <w:rsid w:val="00870504"/>
    <w:rsid w:val="00870508"/>
    <w:rsid w:val="008705F9"/>
    <w:rsid w:val="00870618"/>
    <w:rsid w:val="008707C2"/>
    <w:rsid w:val="00870817"/>
    <w:rsid w:val="0087091B"/>
    <w:rsid w:val="008709D6"/>
    <w:rsid w:val="00870AC5"/>
    <w:rsid w:val="00870E31"/>
    <w:rsid w:val="00870FD5"/>
    <w:rsid w:val="00871039"/>
    <w:rsid w:val="008710D1"/>
    <w:rsid w:val="008710F1"/>
    <w:rsid w:val="0087110D"/>
    <w:rsid w:val="0087113B"/>
    <w:rsid w:val="008711C8"/>
    <w:rsid w:val="00871392"/>
    <w:rsid w:val="008717CF"/>
    <w:rsid w:val="00871909"/>
    <w:rsid w:val="00871AB0"/>
    <w:rsid w:val="00871B4E"/>
    <w:rsid w:val="00871B71"/>
    <w:rsid w:val="00871B9E"/>
    <w:rsid w:val="00871CE2"/>
    <w:rsid w:val="00871E1A"/>
    <w:rsid w:val="00871E52"/>
    <w:rsid w:val="00872047"/>
    <w:rsid w:val="008720E4"/>
    <w:rsid w:val="00872172"/>
    <w:rsid w:val="00872351"/>
    <w:rsid w:val="008723A8"/>
    <w:rsid w:val="008724AB"/>
    <w:rsid w:val="00872748"/>
    <w:rsid w:val="00872782"/>
    <w:rsid w:val="00872785"/>
    <w:rsid w:val="0087291C"/>
    <w:rsid w:val="0087294F"/>
    <w:rsid w:val="008729BE"/>
    <w:rsid w:val="008729FF"/>
    <w:rsid w:val="00872A1F"/>
    <w:rsid w:val="00872BDD"/>
    <w:rsid w:val="00872E62"/>
    <w:rsid w:val="0087338D"/>
    <w:rsid w:val="008733C7"/>
    <w:rsid w:val="00873432"/>
    <w:rsid w:val="008737F5"/>
    <w:rsid w:val="00873AF4"/>
    <w:rsid w:val="00873B4C"/>
    <w:rsid w:val="00873D7D"/>
    <w:rsid w:val="00873D86"/>
    <w:rsid w:val="008740B4"/>
    <w:rsid w:val="00874207"/>
    <w:rsid w:val="008742A1"/>
    <w:rsid w:val="0087456A"/>
    <w:rsid w:val="0087456B"/>
    <w:rsid w:val="0087468B"/>
    <w:rsid w:val="00874A03"/>
    <w:rsid w:val="00874B2B"/>
    <w:rsid w:val="00874C51"/>
    <w:rsid w:val="00874C92"/>
    <w:rsid w:val="00874DF5"/>
    <w:rsid w:val="00874E28"/>
    <w:rsid w:val="00874E59"/>
    <w:rsid w:val="00874E6B"/>
    <w:rsid w:val="00874F39"/>
    <w:rsid w:val="00874FDD"/>
    <w:rsid w:val="008750F1"/>
    <w:rsid w:val="00875438"/>
    <w:rsid w:val="00875560"/>
    <w:rsid w:val="00875590"/>
    <w:rsid w:val="00875676"/>
    <w:rsid w:val="00875707"/>
    <w:rsid w:val="00875995"/>
    <w:rsid w:val="00875BCB"/>
    <w:rsid w:val="00875BF6"/>
    <w:rsid w:val="00875C8C"/>
    <w:rsid w:val="00875EB5"/>
    <w:rsid w:val="00875F05"/>
    <w:rsid w:val="00875F81"/>
    <w:rsid w:val="00876017"/>
    <w:rsid w:val="0087605C"/>
    <w:rsid w:val="0087613B"/>
    <w:rsid w:val="008764FF"/>
    <w:rsid w:val="0087665F"/>
    <w:rsid w:val="00876780"/>
    <w:rsid w:val="008767FA"/>
    <w:rsid w:val="008767FF"/>
    <w:rsid w:val="0087681D"/>
    <w:rsid w:val="0087696D"/>
    <w:rsid w:val="00876A6F"/>
    <w:rsid w:val="00876B8B"/>
    <w:rsid w:val="00876C7F"/>
    <w:rsid w:val="00877026"/>
    <w:rsid w:val="008770E5"/>
    <w:rsid w:val="0087728C"/>
    <w:rsid w:val="008776A0"/>
    <w:rsid w:val="008776BB"/>
    <w:rsid w:val="00877850"/>
    <w:rsid w:val="008779C1"/>
    <w:rsid w:val="008779D4"/>
    <w:rsid w:val="00877A91"/>
    <w:rsid w:val="00877B18"/>
    <w:rsid w:val="00877B6D"/>
    <w:rsid w:val="00877CEB"/>
    <w:rsid w:val="00877F0D"/>
    <w:rsid w:val="00877F8A"/>
    <w:rsid w:val="0088031A"/>
    <w:rsid w:val="00880493"/>
    <w:rsid w:val="0088067A"/>
    <w:rsid w:val="0088085F"/>
    <w:rsid w:val="00880CBC"/>
    <w:rsid w:val="00880F8B"/>
    <w:rsid w:val="008810E2"/>
    <w:rsid w:val="0088119D"/>
    <w:rsid w:val="00881353"/>
    <w:rsid w:val="00881789"/>
    <w:rsid w:val="0088180C"/>
    <w:rsid w:val="0088188D"/>
    <w:rsid w:val="008818B1"/>
    <w:rsid w:val="00881950"/>
    <w:rsid w:val="00881D4F"/>
    <w:rsid w:val="00881FE3"/>
    <w:rsid w:val="00882647"/>
    <w:rsid w:val="00882AEF"/>
    <w:rsid w:val="00882B61"/>
    <w:rsid w:val="00882BA8"/>
    <w:rsid w:val="00882C14"/>
    <w:rsid w:val="00882C2A"/>
    <w:rsid w:val="00882C3B"/>
    <w:rsid w:val="00882D59"/>
    <w:rsid w:val="00882DD0"/>
    <w:rsid w:val="00882E03"/>
    <w:rsid w:val="00883116"/>
    <w:rsid w:val="008831F2"/>
    <w:rsid w:val="0088329D"/>
    <w:rsid w:val="008832F3"/>
    <w:rsid w:val="00883345"/>
    <w:rsid w:val="008833D1"/>
    <w:rsid w:val="008836A3"/>
    <w:rsid w:val="00883829"/>
    <w:rsid w:val="008838C1"/>
    <w:rsid w:val="008839FB"/>
    <w:rsid w:val="00883BB0"/>
    <w:rsid w:val="00883DB5"/>
    <w:rsid w:val="00883F16"/>
    <w:rsid w:val="00884038"/>
    <w:rsid w:val="008840EA"/>
    <w:rsid w:val="0088412A"/>
    <w:rsid w:val="00884360"/>
    <w:rsid w:val="00884616"/>
    <w:rsid w:val="00884633"/>
    <w:rsid w:val="0088463B"/>
    <w:rsid w:val="00884763"/>
    <w:rsid w:val="00884872"/>
    <w:rsid w:val="00884AFA"/>
    <w:rsid w:val="00884BD9"/>
    <w:rsid w:val="00884F07"/>
    <w:rsid w:val="00884F82"/>
    <w:rsid w:val="0088515F"/>
    <w:rsid w:val="00885188"/>
    <w:rsid w:val="00885332"/>
    <w:rsid w:val="00885578"/>
    <w:rsid w:val="00885771"/>
    <w:rsid w:val="008857FC"/>
    <w:rsid w:val="008858CB"/>
    <w:rsid w:val="0088592E"/>
    <w:rsid w:val="008859E4"/>
    <w:rsid w:val="00885CAF"/>
    <w:rsid w:val="00886099"/>
    <w:rsid w:val="0088618B"/>
    <w:rsid w:val="00886366"/>
    <w:rsid w:val="00886707"/>
    <w:rsid w:val="00886916"/>
    <w:rsid w:val="00886994"/>
    <w:rsid w:val="00886B02"/>
    <w:rsid w:val="00886B91"/>
    <w:rsid w:val="00886C41"/>
    <w:rsid w:val="00886C85"/>
    <w:rsid w:val="008870A5"/>
    <w:rsid w:val="008870B3"/>
    <w:rsid w:val="008871F9"/>
    <w:rsid w:val="00887612"/>
    <w:rsid w:val="008879F8"/>
    <w:rsid w:val="00887C07"/>
    <w:rsid w:val="00887FEB"/>
    <w:rsid w:val="00887FF1"/>
    <w:rsid w:val="008901DB"/>
    <w:rsid w:val="00890231"/>
    <w:rsid w:val="0089024E"/>
    <w:rsid w:val="008902A0"/>
    <w:rsid w:val="00890403"/>
    <w:rsid w:val="008904D8"/>
    <w:rsid w:val="008904DA"/>
    <w:rsid w:val="008904F2"/>
    <w:rsid w:val="008907C3"/>
    <w:rsid w:val="008908B7"/>
    <w:rsid w:val="00890AE8"/>
    <w:rsid w:val="00890C4E"/>
    <w:rsid w:val="00890CC7"/>
    <w:rsid w:val="00890F30"/>
    <w:rsid w:val="008910EF"/>
    <w:rsid w:val="008914D4"/>
    <w:rsid w:val="008916C9"/>
    <w:rsid w:val="00891976"/>
    <w:rsid w:val="00891B84"/>
    <w:rsid w:val="00891BA9"/>
    <w:rsid w:val="00891CD5"/>
    <w:rsid w:val="00891D30"/>
    <w:rsid w:val="00891DC7"/>
    <w:rsid w:val="00891E75"/>
    <w:rsid w:val="00891EC1"/>
    <w:rsid w:val="00891FAB"/>
    <w:rsid w:val="00892144"/>
    <w:rsid w:val="00892339"/>
    <w:rsid w:val="0089249C"/>
    <w:rsid w:val="00892587"/>
    <w:rsid w:val="0089270F"/>
    <w:rsid w:val="008928EC"/>
    <w:rsid w:val="00892B7B"/>
    <w:rsid w:val="00892BA9"/>
    <w:rsid w:val="00892CCA"/>
    <w:rsid w:val="00892D99"/>
    <w:rsid w:val="00892EC3"/>
    <w:rsid w:val="00893155"/>
    <w:rsid w:val="00893680"/>
    <w:rsid w:val="008936F8"/>
    <w:rsid w:val="008939CF"/>
    <w:rsid w:val="00893ACC"/>
    <w:rsid w:val="00893C0E"/>
    <w:rsid w:val="00893DF2"/>
    <w:rsid w:val="00893FFF"/>
    <w:rsid w:val="0089437A"/>
    <w:rsid w:val="00894A54"/>
    <w:rsid w:val="00894A84"/>
    <w:rsid w:val="00894B89"/>
    <w:rsid w:val="00894C01"/>
    <w:rsid w:val="00894E18"/>
    <w:rsid w:val="00895177"/>
    <w:rsid w:val="008951A9"/>
    <w:rsid w:val="008952C6"/>
    <w:rsid w:val="008952E5"/>
    <w:rsid w:val="008953D6"/>
    <w:rsid w:val="00895972"/>
    <w:rsid w:val="0089598F"/>
    <w:rsid w:val="00895A5D"/>
    <w:rsid w:val="00895D3B"/>
    <w:rsid w:val="00895E29"/>
    <w:rsid w:val="00895F92"/>
    <w:rsid w:val="00896027"/>
    <w:rsid w:val="008962DA"/>
    <w:rsid w:val="00896757"/>
    <w:rsid w:val="00896802"/>
    <w:rsid w:val="00896819"/>
    <w:rsid w:val="00896968"/>
    <w:rsid w:val="008969B9"/>
    <w:rsid w:val="00896AE6"/>
    <w:rsid w:val="00896C22"/>
    <w:rsid w:val="00896CA7"/>
    <w:rsid w:val="00896CE8"/>
    <w:rsid w:val="00896E40"/>
    <w:rsid w:val="00896E7B"/>
    <w:rsid w:val="00896F51"/>
    <w:rsid w:val="0089716C"/>
    <w:rsid w:val="0089717E"/>
    <w:rsid w:val="008971F8"/>
    <w:rsid w:val="0089721D"/>
    <w:rsid w:val="00897447"/>
    <w:rsid w:val="008974C4"/>
    <w:rsid w:val="0089757A"/>
    <w:rsid w:val="00897777"/>
    <w:rsid w:val="0089787F"/>
    <w:rsid w:val="008979AA"/>
    <w:rsid w:val="00897AB0"/>
    <w:rsid w:val="00897C5E"/>
    <w:rsid w:val="00897C92"/>
    <w:rsid w:val="00897C98"/>
    <w:rsid w:val="00897D74"/>
    <w:rsid w:val="00897FF4"/>
    <w:rsid w:val="008A000F"/>
    <w:rsid w:val="008A002A"/>
    <w:rsid w:val="008A06CF"/>
    <w:rsid w:val="008A07FC"/>
    <w:rsid w:val="008A08BD"/>
    <w:rsid w:val="008A0A0C"/>
    <w:rsid w:val="008A0B83"/>
    <w:rsid w:val="008A0D0F"/>
    <w:rsid w:val="008A0E6E"/>
    <w:rsid w:val="008A11BF"/>
    <w:rsid w:val="008A12D1"/>
    <w:rsid w:val="008A15CA"/>
    <w:rsid w:val="008A163D"/>
    <w:rsid w:val="008A16FB"/>
    <w:rsid w:val="008A189D"/>
    <w:rsid w:val="008A1A96"/>
    <w:rsid w:val="008A1B22"/>
    <w:rsid w:val="008A1BF4"/>
    <w:rsid w:val="008A1D0F"/>
    <w:rsid w:val="008A1DD5"/>
    <w:rsid w:val="008A1E2D"/>
    <w:rsid w:val="008A1EB3"/>
    <w:rsid w:val="008A1F1C"/>
    <w:rsid w:val="008A2201"/>
    <w:rsid w:val="008A2213"/>
    <w:rsid w:val="008A22F2"/>
    <w:rsid w:val="008A2682"/>
    <w:rsid w:val="008A2748"/>
    <w:rsid w:val="008A2783"/>
    <w:rsid w:val="008A2822"/>
    <w:rsid w:val="008A29B3"/>
    <w:rsid w:val="008A2CBB"/>
    <w:rsid w:val="008A2D81"/>
    <w:rsid w:val="008A300F"/>
    <w:rsid w:val="008A3137"/>
    <w:rsid w:val="008A321D"/>
    <w:rsid w:val="008A34C9"/>
    <w:rsid w:val="008A3784"/>
    <w:rsid w:val="008A3840"/>
    <w:rsid w:val="008A3991"/>
    <w:rsid w:val="008A3A92"/>
    <w:rsid w:val="008A3B71"/>
    <w:rsid w:val="008A3CFD"/>
    <w:rsid w:val="008A3E06"/>
    <w:rsid w:val="008A3FBB"/>
    <w:rsid w:val="008A40D5"/>
    <w:rsid w:val="008A4240"/>
    <w:rsid w:val="008A4326"/>
    <w:rsid w:val="008A4361"/>
    <w:rsid w:val="008A4371"/>
    <w:rsid w:val="008A4486"/>
    <w:rsid w:val="008A44AF"/>
    <w:rsid w:val="008A44DF"/>
    <w:rsid w:val="008A47EC"/>
    <w:rsid w:val="008A4B21"/>
    <w:rsid w:val="008A4C7C"/>
    <w:rsid w:val="008A4C91"/>
    <w:rsid w:val="008A4CD9"/>
    <w:rsid w:val="008A4D6C"/>
    <w:rsid w:val="008A4DC5"/>
    <w:rsid w:val="008A515C"/>
    <w:rsid w:val="008A516E"/>
    <w:rsid w:val="008A51DE"/>
    <w:rsid w:val="008A54D9"/>
    <w:rsid w:val="008A5559"/>
    <w:rsid w:val="008A569E"/>
    <w:rsid w:val="008A58A4"/>
    <w:rsid w:val="008A58C9"/>
    <w:rsid w:val="008A58F2"/>
    <w:rsid w:val="008A5B35"/>
    <w:rsid w:val="008A5CFB"/>
    <w:rsid w:val="008A5D95"/>
    <w:rsid w:val="008A5E0A"/>
    <w:rsid w:val="008A61CE"/>
    <w:rsid w:val="008A62E0"/>
    <w:rsid w:val="008A6470"/>
    <w:rsid w:val="008A6483"/>
    <w:rsid w:val="008A64DC"/>
    <w:rsid w:val="008A659B"/>
    <w:rsid w:val="008A6672"/>
    <w:rsid w:val="008A6A5F"/>
    <w:rsid w:val="008A6D6E"/>
    <w:rsid w:val="008A6D80"/>
    <w:rsid w:val="008A6E82"/>
    <w:rsid w:val="008A6EB5"/>
    <w:rsid w:val="008A6F6D"/>
    <w:rsid w:val="008A714F"/>
    <w:rsid w:val="008A71CC"/>
    <w:rsid w:val="008A73AA"/>
    <w:rsid w:val="008A748D"/>
    <w:rsid w:val="008A7643"/>
    <w:rsid w:val="008A77A8"/>
    <w:rsid w:val="008A7BD1"/>
    <w:rsid w:val="008A7E37"/>
    <w:rsid w:val="008B02C6"/>
    <w:rsid w:val="008B02EB"/>
    <w:rsid w:val="008B05A0"/>
    <w:rsid w:val="008B0794"/>
    <w:rsid w:val="008B080D"/>
    <w:rsid w:val="008B0936"/>
    <w:rsid w:val="008B0A9D"/>
    <w:rsid w:val="008B0B0D"/>
    <w:rsid w:val="008B0B0F"/>
    <w:rsid w:val="008B0B22"/>
    <w:rsid w:val="008B0CD3"/>
    <w:rsid w:val="008B0F06"/>
    <w:rsid w:val="008B0FBF"/>
    <w:rsid w:val="008B1035"/>
    <w:rsid w:val="008B10F7"/>
    <w:rsid w:val="008B14BC"/>
    <w:rsid w:val="008B1868"/>
    <w:rsid w:val="008B18F9"/>
    <w:rsid w:val="008B197B"/>
    <w:rsid w:val="008B1BB0"/>
    <w:rsid w:val="008B1CC7"/>
    <w:rsid w:val="008B1F41"/>
    <w:rsid w:val="008B2051"/>
    <w:rsid w:val="008B223B"/>
    <w:rsid w:val="008B2240"/>
    <w:rsid w:val="008B2497"/>
    <w:rsid w:val="008B2554"/>
    <w:rsid w:val="008B256A"/>
    <w:rsid w:val="008B260F"/>
    <w:rsid w:val="008B2663"/>
    <w:rsid w:val="008B26C1"/>
    <w:rsid w:val="008B26DB"/>
    <w:rsid w:val="008B2812"/>
    <w:rsid w:val="008B28E3"/>
    <w:rsid w:val="008B2A9D"/>
    <w:rsid w:val="008B2C48"/>
    <w:rsid w:val="008B2DB4"/>
    <w:rsid w:val="008B2EE8"/>
    <w:rsid w:val="008B2FE8"/>
    <w:rsid w:val="008B3142"/>
    <w:rsid w:val="008B3219"/>
    <w:rsid w:val="008B34E8"/>
    <w:rsid w:val="008B381E"/>
    <w:rsid w:val="008B3B8B"/>
    <w:rsid w:val="008B3C9A"/>
    <w:rsid w:val="008B3CAB"/>
    <w:rsid w:val="008B3DA4"/>
    <w:rsid w:val="008B3EEE"/>
    <w:rsid w:val="008B417B"/>
    <w:rsid w:val="008B420B"/>
    <w:rsid w:val="008B4231"/>
    <w:rsid w:val="008B42DD"/>
    <w:rsid w:val="008B437B"/>
    <w:rsid w:val="008B44AC"/>
    <w:rsid w:val="008B4543"/>
    <w:rsid w:val="008B491F"/>
    <w:rsid w:val="008B4CC1"/>
    <w:rsid w:val="008B4D90"/>
    <w:rsid w:val="008B4EC6"/>
    <w:rsid w:val="008B4F90"/>
    <w:rsid w:val="008B506A"/>
    <w:rsid w:val="008B5159"/>
    <w:rsid w:val="008B5212"/>
    <w:rsid w:val="008B52BE"/>
    <w:rsid w:val="008B544A"/>
    <w:rsid w:val="008B5499"/>
    <w:rsid w:val="008B55E2"/>
    <w:rsid w:val="008B5751"/>
    <w:rsid w:val="008B5B3E"/>
    <w:rsid w:val="008B5C5B"/>
    <w:rsid w:val="008B5EC9"/>
    <w:rsid w:val="008B5F5E"/>
    <w:rsid w:val="008B61F9"/>
    <w:rsid w:val="008B62EF"/>
    <w:rsid w:val="008B633B"/>
    <w:rsid w:val="008B6370"/>
    <w:rsid w:val="008B6485"/>
    <w:rsid w:val="008B6619"/>
    <w:rsid w:val="008B663B"/>
    <w:rsid w:val="008B6740"/>
    <w:rsid w:val="008B6B9D"/>
    <w:rsid w:val="008B6CA5"/>
    <w:rsid w:val="008B6E6F"/>
    <w:rsid w:val="008B6FFA"/>
    <w:rsid w:val="008B7024"/>
    <w:rsid w:val="008B71F7"/>
    <w:rsid w:val="008B7203"/>
    <w:rsid w:val="008B7359"/>
    <w:rsid w:val="008B752F"/>
    <w:rsid w:val="008B7B1F"/>
    <w:rsid w:val="008B7B39"/>
    <w:rsid w:val="008B7BBB"/>
    <w:rsid w:val="008B7C3D"/>
    <w:rsid w:val="008B7C6D"/>
    <w:rsid w:val="008B7E82"/>
    <w:rsid w:val="008B7FAC"/>
    <w:rsid w:val="008C02E8"/>
    <w:rsid w:val="008C03AC"/>
    <w:rsid w:val="008C06B6"/>
    <w:rsid w:val="008C0EC9"/>
    <w:rsid w:val="008C0ECC"/>
    <w:rsid w:val="008C0F28"/>
    <w:rsid w:val="008C0F6A"/>
    <w:rsid w:val="008C0FE0"/>
    <w:rsid w:val="008C1117"/>
    <w:rsid w:val="008C1339"/>
    <w:rsid w:val="008C1389"/>
    <w:rsid w:val="008C14A3"/>
    <w:rsid w:val="008C166C"/>
    <w:rsid w:val="008C1974"/>
    <w:rsid w:val="008C1AE5"/>
    <w:rsid w:val="008C1BCD"/>
    <w:rsid w:val="008C1D3C"/>
    <w:rsid w:val="008C1EE8"/>
    <w:rsid w:val="008C1F29"/>
    <w:rsid w:val="008C227F"/>
    <w:rsid w:val="008C230A"/>
    <w:rsid w:val="008C24C3"/>
    <w:rsid w:val="008C27FD"/>
    <w:rsid w:val="008C29C5"/>
    <w:rsid w:val="008C2A13"/>
    <w:rsid w:val="008C305D"/>
    <w:rsid w:val="008C30DA"/>
    <w:rsid w:val="008C30EB"/>
    <w:rsid w:val="008C3185"/>
    <w:rsid w:val="008C3307"/>
    <w:rsid w:val="008C3704"/>
    <w:rsid w:val="008C3B6E"/>
    <w:rsid w:val="008C3C09"/>
    <w:rsid w:val="008C3F6B"/>
    <w:rsid w:val="008C4021"/>
    <w:rsid w:val="008C4073"/>
    <w:rsid w:val="008C414F"/>
    <w:rsid w:val="008C4535"/>
    <w:rsid w:val="008C45D8"/>
    <w:rsid w:val="008C4662"/>
    <w:rsid w:val="008C4703"/>
    <w:rsid w:val="008C47D9"/>
    <w:rsid w:val="008C4850"/>
    <w:rsid w:val="008C4930"/>
    <w:rsid w:val="008C4B11"/>
    <w:rsid w:val="008C4B52"/>
    <w:rsid w:val="008C4B7C"/>
    <w:rsid w:val="008C4C51"/>
    <w:rsid w:val="008C4CF4"/>
    <w:rsid w:val="008C4FF4"/>
    <w:rsid w:val="008C5010"/>
    <w:rsid w:val="008C5108"/>
    <w:rsid w:val="008C5290"/>
    <w:rsid w:val="008C52E2"/>
    <w:rsid w:val="008C55B1"/>
    <w:rsid w:val="008C56F5"/>
    <w:rsid w:val="008C590A"/>
    <w:rsid w:val="008C60E9"/>
    <w:rsid w:val="008C6195"/>
    <w:rsid w:val="008C6707"/>
    <w:rsid w:val="008C671D"/>
    <w:rsid w:val="008C6B44"/>
    <w:rsid w:val="008C6BFC"/>
    <w:rsid w:val="008C6D49"/>
    <w:rsid w:val="008C6FA3"/>
    <w:rsid w:val="008C70D7"/>
    <w:rsid w:val="008C72BD"/>
    <w:rsid w:val="008C72C0"/>
    <w:rsid w:val="008C7496"/>
    <w:rsid w:val="008C7524"/>
    <w:rsid w:val="008C752C"/>
    <w:rsid w:val="008C7866"/>
    <w:rsid w:val="008C7926"/>
    <w:rsid w:val="008C7C58"/>
    <w:rsid w:val="008C7F91"/>
    <w:rsid w:val="008D0466"/>
    <w:rsid w:val="008D0541"/>
    <w:rsid w:val="008D0560"/>
    <w:rsid w:val="008D0628"/>
    <w:rsid w:val="008D06A6"/>
    <w:rsid w:val="008D0865"/>
    <w:rsid w:val="008D092A"/>
    <w:rsid w:val="008D094D"/>
    <w:rsid w:val="008D0B4A"/>
    <w:rsid w:val="008D0CDB"/>
    <w:rsid w:val="008D0D00"/>
    <w:rsid w:val="008D0DA4"/>
    <w:rsid w:val="008D0F54"/>
    <w:rsid w:val="008D1170"/>
    <w:rsid w:val="008D1277"/>
    <w:rsid w:val="008D1515"/>
    <w:rsid w:val="008D15D7"/>
    <w:rsid w:val="008D15E7"/>
    <w:rsid w:val="008D16A4"/>
    <w:rsid w:val="008D1B63"/>
    <w:rsid w:val="008D1D54"/>
    <w:rsid w:val="008D1F63"/>
    <w:rsid w:val="008D1F8C"/>
    <w:rsid w:val="008D211B"/>
    <w:rsid w:val="008D2413"/>
    <w:rsid w:val="008D24C6"/>
    <w:rsid w:val="008D2630"/>
    <w:rsid w:val="008D273C"/>
    <w:rsid w:val="008D2753"/>
    <w:rsid w:val="008D27B3"/>
    <w:rsid w:val="008D27CF"/>
    <w:rsid w:val="008D284D"/>
    <w:rsid w:val="008D28A7"/>
    <w:rsid w:val="008D2AB5"/>
    <w:rsid w:val="008D2D47"/>
    <w:rsid w:val="008D2FA5"/>
    <w:rsid w:val="008D2FFC"/>
    <w:rsid w:val="008D32D3"/>
    <w:rsid w:val="008D335E"/>
    <w:rsid w:val="008D350A"/>
    <w:rsid w:val="008D384F"/>
    <w:rsid w:val="008D3880"/>
    <w:rsid w:val="008D3989"/>
    <w:rsid w:val="008D3CB5"/>
    <w:rsid w:val="008D3CFF"/>
    <w:rsid w:val="008D3D12"/>
    <w:rsid w:val="008D3E49"/>
    <w:rsid w:val="008D3F64"/>
    <w:rsid w:val="008D3F81"/>
    <w:rsid w:val="008D42CF"/>
    <w:rsid w:val="008D4545"/>
    <w:rsid w:val="008D46AF"/>
    <w:rsid w:val="008D4C11"/>
    <w:rsid w:val="008D4DBE"/>
    <w:rsid w:val="008D4EA5"/>
    <w:rsid w:val="008D5058"/>
    <w:rsid w:val="008D52E6"/>
    <w:rsid w:val="008D5343"/>
    <w:rsid w:val="008D5443"/>
    <w:rsid w:val="008D549E"/>
    <w:rsid w:val="008D553E"/>
    <w:rsid w:val="008D554F"/>
    <w:rsid w:val="008D569D"/>
    <w:rsid w:val="008D57B2"/>
    <w:rsid w:val="008D5892"/>
    <w:rsid w:val="008D5A90"/>
    <w:rsid w:val="008D5B29"/>
    <w:rsid w:val="008D5C80"/>
    <w:rsid w:val="008D5DD7"/>
    <w:rsid w:val="008D5F78"/>
    <w:rsid w:val="008D609B"/>
    <w:rsid w:val="008D6375"/>
    <w:rsid w:val="008D646D"/>
    <w:rsid w:val="008D65C6"/>
    <w:rsid w:val="008D6757"/>
    <w:rsid w:val="008D6776"/>
    <w:rsid w:val="008D6962"/>
    <w:rsid w:val="008D6ACD"/>
    <w:rsid w:val="008D6CEE"/>
    <w:rsid w:val="008D6D3F"/>
    <w:rsid w:val="008D6DF3"/>
    <w:rsid w:val="008D6ECD"/>
    <w:rsid w:val="008D71E7"/>
    <w:rsid w:val="008D73BA"/>
    <w:rsid w:val="008D73F3"/>
    <w:rsid w:val="008D78F8"/>
    <w:rsid w:val="008D7A1F"/>
    <w:rsid w:val="008D7A26"/>
    <w:rsid w:val="008D7E37"/>
    <w:rsid w:val="008D7E5D"/>
    <w:rsid w:val="008D7F4A"/>
    <w:rsid w:val="008E014A"/>
    <w:rsid w:val="008E026F"/>
    <w:rsid w:val="008E0422"/>
    <w:rsid w:val="008E04B0"/>
    <w:rsid w:val="008E07F2"/>
    <w:rsid w:val="008E09F1"/>
    <w:rsid w:val="008E0A22"/>
    <w:rsid w:val="008E0A8A"/>
    <w:rsid w:val="008E0BEA"/>
    <w:rsid w:val="008E0D21"/>
    <w:rsid w:val="008E0E6F"/>
    <w:rsid w:val="008E0EB9"/>
    <w:rsid w:val="008E0EFB"/>
    <w:rsid w:val="008E0F9A"/>
    <w:rsid w:val="008E0F9D"/>
    <w:rsid w:val="008E0FAE"/>
    <w:rsid w:val="008E1175"/>
    <w:rsid w:val="008E13EC"/>
    <w:rsid w:val="008E141B"/>
    <w:rsid w:val="008E1538"/>
    <w:rsid w:val="008E18E0"/>
    <w:rsid w:val="008E1A56"/>
    <w:rsid w:val="008E1FA8"/>
    <w:rsid w:val="008E20B9"/>
    <w:rsid w:val="008E24E4"/>
    <w:rsid w:val="008E271D"/>
    <w:rsid w:val="008E27EA"/>
    <w:rsid w:val="008E2B90"/>
    <w:rsid w:val="008E2CA3"/>
    <w:rsid w:val="008E2E50"/>
    <w:rsid w:val="008E30FC"/>
    <w:rsid w:val="008E329C"/>
    <w:rsid w:val="008E32F1"/>
    <w:rsid w:val="008E335C"/>
    <w:rsid w:val="008E34B4"/>
    <w:rsid w:val="008E35A4"/>
    <w:rsid w:val="008E360D"/>
    <w:rsid w:val="008E390B"/>
    <w:rsid w:val="008E3977"/>
    <w:rsid w:val="008E3BE9"/>
    <w:rsid w:val="008E3BF1"/>
    <w:rsid w:val="008E40F0"/>
    <w:rsid w:val="008E41E4"/>
    <w:rsid w:val="008E4279"/>
    <w:rsid w:val="008E42B3"/>
    <w:rsid w:val="008E42DC"/>
    <w:rsid w:val="008E434E"/>
    <w:rsid w:val="008E453D"/>
    <w:rsid w:val="008E453F"/>
    <w:rsid w:val="008E46FE"/>
    <w:rsid w:val="008E4741"/>
    <w:rsid w:val="008E47DA"/>
    <w:rsid w:val="008E49D0"/>
    <w:rsid w:val="008E49EC"/>
    <w:rsid w:val="008E4C1E"/>
    <w:rsid w:val="008E4C42"/>
    <w:rsid w:val="008E4C53"/>
    <w:rsid w:val="008E4E83"/>
    <w:rsid w:val="008E5000"/>
    <w:rsid w:val="008E51A5"/>
    <w:rsid w:val="008E5487"/>
    <w:rsid w:val="008E549C"/>
    <w:rsid w:val="008E54DB"/>
    <w:rsid w:val="008E55E4"/>
    <w:rsid w:val="008E5630"/>
    <w:rsid w:val="008E56E6"/>
    <w:rsid w:val="008E5724"/>
    <w:rsid w:val="008E57B6"/>
    <w:rsid w:val="008E57E0"/>
    <w:rsid w:val="008E5834"/>
    <w:rsid w:val="008E5A43"/>
    <w:rsid w:val="008E5AB6"/>
    <w:rsid w:val="008E5B4A"/>
    <w:rsid w:val="008E5CA8"/>
    <w:rsid w:val="008E5FB8"/>
    <w:rsid w:val="008E6321"/>
    <w:rsid w:val="008E63CA"/>
    <w:rsid w:val="008E64AF"/>
    <w:rsid w:val="008E64DB"/>
    <w:rsid w:val="008E6544"/>
    <w:rsid w:val="008E6545"/>
    <w:rsid w:val="008E6582"/>
    <w:rsid w:val="008E6878"/>
    <w:rsid w:val="008E6A2A"/>
    <w:rsid w:val="008E6C3A"/>
    <w:rsid w:val="008E6EED"/>
    <w:rsid w:val="008E6FAD"/>
    <w:rsid w:val="008E714E"/>
    <w:rsid w:val="008E719D"/>
    <w:rsid w:val="008E76D7"/>
    <w:rsid w:val="008E7A28"/>
    <w:rsid w:val="008E7BC6"/>
    <w:rsid w:val="008E7C2B"/>
    <w:rsid w:val="008E7DEC"/>
    <w:rsid w:val="008F01A2"/>
    <w:rsid w:val="008F025B"/>
    <w:rsid w:val="008F02D9"/>
    <w:rsid w:val="008F03E8"/>
    <w:rsid w:val="008F042B"/>
    <w:rsid w:val="008F07C0"/>
    <w:rsid w:val="008F082E"/>
    <w:rsid w:val="008F087A"/>
    <w:rsid w:val="008F08C7"/>
    <w:rsid w:val="008F0A25"/>
    <w:rsid w:val="008F0B01"/>
    <w:rsid w:val="008F0C33"/>
    <w:rsid w:val="008F0DA3"/>
    <w:rsid w:val="008F1015"/>
    <w:rsid w:val="008F11E3"/>
    <w:rsid w:val="008F1264"/>
    <w:rsid w:val="008F14B7"/>
    <w:rsid w:val="008F153B"/>
    <w:rsid w:val="008F178B"/>
    <w:rsid w:val="008F1902"/>
    <w:rsid w:val="008F1A41"/>
    <w:rsid w:val="008F1CBA"/>
    <w:rsid w:val="008F1D20"/>
    <w:rsid w:val="008F1D34"/>
    <w:rsid w:val="008F1D55"/>
    <w:rsid w:val="008F1E17"/>
    <w:rsid w:val="008F1E5A"/>
    <w:rsid w:val="008F1E6E"/>
    <w:rsid w:val="008F1E7B"/>
    <w:rsid w:val="008F2079"/>
    <w:rsid w:val="008F228A"/>
    <w:rsid w:val="008F2526"/>
    <w:rsid w:val="008F25CE"/>
    <w:rsid w:val="008F2621"/>
    <w:rsid w:val="008F2980"/>
    <w:rsid w:val="008F2D01"/>
    <w:rsid w:val="008F2D0A"/>
    <w:rsid w:val="008F2EDB"/>
    <w:rsid w:val="008F2F48"/>
    <w:rsid w:val="008F3066"/>
    <w:rsid w:val="008F30DA"/>
    <w:rsid w:val="008F336E"/>
    <w:rsid w:val="008F34D4"/>
    <w:rsid w:val="008F358B"/>
    <w:rsid w:val="008F36AA"/>
    <w:rsid w:val="008F38EB"/>
    <w:rsid w:val="008F3928"/>
    <w:rsid w:val="008F3F7E"/>
    <w:rsid w:val="008F4097"/>
    <w:rsid w:val="008F41C5"/>
    <w:rsid w:val="008F41CB"/>
    <w:rsid w:val="008F43EE"/>
    <w:rsid w:val="008F4686"/>
    <w:rsid w:val="008F4735"/>
    <w:rsid w:val="008F4802"/>
    <w:rsid w:val="008F4A18"/>
    <w:rsid w:val="008F4A36"/>
    <w:rsid w:val="008F4B3C"/>
    <w:rsid w:val="008F4C69"/>
    <w:rsid w:val="008F4CEB"/>
    <w:rsid w:val="008F4D10"/>
    <w:rsid w:val="008F4E88"/>
    <w:rsid w:val="008F4EE1"/>
    <w:rsid w:val="008F4F99"/>
    <w:rsid w:val="008F50EB"/>
    <w:rsid w:val="008F51CE"/>
    <w:rsid w:val="008F51D4"/>
    <w:rsid w:val="008F538F"/>
    <w:rsid w:val="008F57A1"/>
    <w:rsid w:val="008F5938"/>
    <w:rsid w:val="008F5AAF"/>
    <w:rsid w:val="008F5D52"/>
    <w:rsid w:val="008F613F"/>
    <w:rsid w:val="008F6595"/>
    <w:rsid w:val="008F65AD"/>
    <w:rsid w:val="008F693C"/>
    <w:rsid w:val="008F6CEC"/>
    <w:rsid w:val="008F7366"/>
    <w:rsid w:val="008F7437"/>
    <w:rsid w:val="008F7496"/>
    <w:rsid w:val="008F76BC"/>
    <w:rsid w:val="008F789D"/>
    <w:rsid w:val="008F7B44"/>
    <w:rsid w:val="008F7D74"/>
    <w:rsid w:val="0090000E"/>
    <w:rsid w:val="009000E6"/>
    <w:rsid w:val="00900134"/>
    <w:rsid w:val="00900276"/>
    <w:rsid w:val="009002A4"/>
    <w:rsid w:val="009007E9"/>
    <w:rsid w:val="00900C3F"/>
    <w:rsid w:val="00900D5E"/>
    <w:rsid w:val="00900DED"/>
    <w:rsid w:val="00900E07"/>
    <w:rsid w:val="00900E26"/>
    <w:rsid w:val="00900EF8"/>
    <w:rsid w:val="0090107D"/>
    <w:rsid w:val="009013A4"/>
    <w:rsid w:val="00901582"/>
    <w:rsid w:val="0090178E"/>
    <w:rsid w:val="009017B8"/>
    <w:rsid w:val="00901808"/>
    <w:rsid w:val="009019DD"/>
    <w:rsid w:val="00901A46"/>
    <w:rsid w:val="00901B32"/>
    <w:rsid w:val="00901B64"/>
    <w:rsid w:val="00901CCE"/>
    <w:rsid w:val="00901CDE"/>
    <w:rsid w:val="00901D62"/>
    <w:rsid w:val="0090206E"/>
    <w:rsid w:val="0090212A"/>
    <w:rsid w:val="00902289"/>
    <w:rsid w:val="0090239E"/>
    <w:rsid w:val="00902484"/>
    <w:rsid w:val="009024BB"/>
    <w:rsid w:val="00902961"/>
    <w:rsid w:val="0090296B"/>
    <w:rsid w:val="009029F6"/>
    <w:rsid w:val="00902BAB"/>
    <w:rsid w:val="00902C40"/>
    <w:rsid w:val="00902D70"/>
    <w:rsid w:val="00902F5D"/>
    <w:rsid w:val="0090310C"/>
    <w:rsid w:val="00903690"/>
    <w:rsid w:val="009036EA"/>
    <w:rsid w:val="009038F5"/>
    <w:rsid w:val="0090397E"/>
    <w:rsid w:val="009039F9"/>
    <w:rsid w:val="00903F66"/>
    <w:rsid w:val="00903FEC"/>
    <w:rsid w:val="009041D3"/>
    <w:rsid w:val="009042EC"/>
    <w:rsid w:val="009042EE"/>
    <w:rsid w:val="009047DD"/>
    <w:rsid w:val="0090488C"/>
    <w:rsid w:val="009048FF"/>
    <w:rsid w:val="00904A16"/>
    <w:rsid w:val="00904A93"/>
    <w:rsid w:val="00904B9E"/>
    <w:rsid w:val="00904C55"/>
    <w:rsid w:val="00904DD7"/>
    <w:rsid w:val="00905132"/>
    <w:rsid w:val="009057B5"/>
    <w:rsid w:val="00905844"/>
    <w:rsid w:val="009058AA"/>
    <w:rsid w:val="00905A70"/>
    <w:rsid w:val="00905C6D"/>
    <w:rsid w:val="00905CF8"/>
    <w:rsid w:val="00905D77"/>
    <w:rsid w:val="00905DDF"/>
    <w:rsid w:val="00905F90"/>
    <w:rsid w:val="00905FC5"/>
    <w:rsid w:val="0090601B"/>
    <w:rsid w:val="00906020"/>
    <w:rsid w:val="009060AB"/>
    <w:rsid w:val="00906221"/>
    <w:rsid w:val="009063EB"/>
    <w:rsid w:val="0090669F"/>
    <w:rsid w:val="009066CF"/>
    <w:rsid w:val="00906736"/>
    <w:rsid w:val="009069A9"/>
    <w:rsid w:val="00906AA8"/>
    <w:rsid w:val="00906B0A"/>
    <w:rsid w:val="00906C47"/>
    <w:rsid w:val="00906CBC"/>
    <w:rsid w:val="00906D9A"/>
    <w:rsid w:val="00906DD5"/>
    <w:rsid w:val="00906E85"/>
    <w:rsid w:val="00906F16"/>
    <w:rsid w:val="00906F2A"/>
    <w:rsid w:val="0090700C"/>
    <w:rsid w:val="00907244"/>
    <w:rsid w:val="0090738B"/>
    <w:rsid w:val="00907410"/>
    <w:rsid w:val="0090753D"/>
    <w:rsid w:val="00907773"/>
    <w:rsid w:val="009077C2"/>
    <w:rsid w:val="00907840"/>
    <w:rsid w:val="009079E3"/>
    <w:rsid w:val="00907A66"/>
    <w:rsid w:val="00907B34"/>
    <w:rsid w:val="00907B94"/>
    <w:rsid w:val="00907BDA"/>
    <w:rsid w:val="00907C52"/>
    <w:rsid w:val="00907C55"/>
    <w:rsid w:val="00907D33"/>
    <w:rsid w:val="00907D51"/>
    <w:rsid w:val="00907D82"/>
    <w:rsid w:val="00907E3E"/>
    <w:rsid w:val="00907F5B"/>
    <w:rsid w:val="00907FEE"/>
    <w:rsid w:val="009104D5"/>
    <w:rsid w:val="009104DC"/>
    <w:rsid w:val="009109E4"/>
    <w:rsid w:val="00910A33"/>
    <w:rsid w:val="00910A76"/>
    <w:rsid w:val="00910BD0"/>
    <w:rsid w:val="009110E4"/>
    <w:rsid w:val="009112B3"/>
    <w:rsid w:val="009112E3"/>
    <w:rsid w:val="0091177D"/>
    <w:rsid w:val="009118ED"/>
    <w:rsid w:val="009119E7"/>
    <w:rsid w:val="00911A02"/>
    <w:rsid w:val="00911A41"/>
    <w:rsid w:val="00911B94"/>
    <w:rsid w:val="00911BF3"/>
    <w:rsid w:val="00911EE8"/>
    <w:rsid w:val="0091206C"/>
    <w:rsid w:val="00912083"/>
    <w:rsid w:val="00912170"/>
    <w:rsid w:val="009122D9"/>
    <w:rsid w:val="009126A6"/>
    <w:rsid w:val="00912871"/>
    <w:rsid w:val="00912B10"/>
    <w:rsid w:val="00912C88"/>
    <w:rsid w:val="00912F2F"/>
    <w:rsid w:val="00912F44"/>
    <w:rsid w:val="0091318B"/>
    <w:rsid w:val="00913594"/>
    <w:rsid w:val="00913958"/>
    <w:rsid w:val="00913A8B"/>
    <w:rsid w:val="00913D1E"/>
    <w:rsid w:val="009142EC"/>
    <w:rsid w:val="00914411"/>
    <w:rsid w:val="00914517"/>
    <w:rsid w:val="0091474C"/>
    <w:rsid w:val="00914786"/>
    <w:rsid w:val="00914941"/>
    <w:rsid w:val="00914BF6"/>
    <w:rsid w:val="00914C98"/>
    <w:rsid w:val="00914DC6"/>
    <w:rsid w:val="00914E4D"/>
    <w:rsid w:val="00914EED"/>
    <w:rsid w:val="0091519F"/>
    <w:rsid w:val="0091527A"/>
    <w:rsid w:val="009155EB"/>
    <w:rsid w:val="00915656"/>
    <w:rsid w:val="00915766"/>
    <w:rsid w:val="0091584D"/>
    <w:rsid w:val="009158AF"/>
    <w:rsid w:val="00915973"/>
    <w:rsid w:val="00915B0F"/>
    <w:rsid w:val="00915B21"/>
    <w:rsid w:val="00915C25"/>
    <w:rsid w:val="00915D34"/>
    <w:rsid w:val="00915D9E"/>
    <w:rsid w:val="00915E52"/>
    <w:rsid w:val="00915EB7"/>
    <w:rsid w:val="00915F53"/>
    <w:rsid w:val="0091622A"/>
    <w:rsid w:val="0091625A"/>
    <w:rsid w:val="009162C8"/>
    <w:rsid w:val="009162FC"/>
    <w:rsid w:val="009163F2"/>
    <w:rsid w:val="009166FC"/>
    <w:rsid w:val="009169AF"/>
    <w:rsid w:val="00916B0A"/>
    <w:rsid w:val="00916B61"/>
    <w:rsid w:val="00916CAA"/>
    <w:rsid w:val="00916DFC"/>
    <w:rsid w:val="00916E11"/>
    <w:rsid w:val="00917034"/>
    <w:rsid w:val="00917074"/>
    <w:rsid w:val="0091722A"/>
    <w:rsid w:val="0091722E"/>
    <w:rsid w:val="0091745E"/>
    <w:rsid w:val="009174DF"/>
    <w:rsid w:val="00917528"/>
    <w:rsid w:val="00917610"/>
    <w:rsid w:val="00917639"/>
    <w:rsid w:val="0091780D"/>
    <w:rsid w:val="00917981"/>
    <w:rsid w:val="00917A35"/>
    <w:rsid w:val="00917AD2"/>
    <w:rsid w:val="00917B72"/>
    <w:rsid w:val="00917C1D"/>
    <w:rsid w:val="00917C48"/>
    <w:rsid w:val="00917CB4"/>
    <w:rsid w:val="00917E85"/>
    <w:rsid w:val="00917EA2"/>
    <w:rsid w:val="00917EF0"/>
    <w:rsid w:val="00920263"/>
    <w:rsid w:val="00920277"/>
    <w:rsid w:val="009202E2"/>
    <w:rsid w:val="0092039F"/>
    <w:rsid w:val="0092042E"/>
    <w:rsid w:val="00920728"/>
    <w:rsid w:val="009207E2"/>
    <w:rsid w:val="009207F3"/>
    <w:rsid w:val="009210F2"/>
    <w:rsid w:val="009215AD"/>
    <w:rsid w:val="00921676"/>
    <w:rsid w:val="009218D1"/>
    <w:rsid w:val="009218E5"/>
    <w:rsid w:val="00921C4A"/>
    <w:rsid w:val="00921C5B"/>
    <w:rsid w:val="00921DAA"/>
    <w:rsid w:val="00921E18"/>
    <w:rsid w:val="00921E22"/>
    <w:rsid w:val="00921F86"/>
    <w:rsid w:val="00921FA2"/>
    <w:rsid w:val="00921FB0"/>
    <w:rsid w:val="00921FB8"/>
    <w:rsid w:val="0092206A"/>
    <w:rsid w:val="0092221B"/>
    <w:rsid w:val="00922551"/>
    <w:rsid w:val="00922673"/>
    <w:rsid w:val="0092270F"/>
    <w:rsid w:val="00922796"/>
    <w:rsid w:val="0092292C"/>
    <w:rsid w:val="009229D2"/>
    <w:rsid w:val="00923177"/>
    <w:rsid w:val="0092324B"/>
    <w:rsid w:val="009232DE"/>
    <w:rsid w:val="0092337A"/>
    <w:rsid w:val="009234FE"/>
    <w:rsid w:val="009236FC"/>
    <w:rsid w:val="009239A1"/>
    <w:rsid w:val="00923D2D"/>
    <w:rsid w:val="00923EAD"/>
    <w:rsid w:val="00923F34"/>
    <w:rsid w:val="009243A6"/>
    <w:rsid w:val="009244B2"/>
    <w:rsid w:val="00924690"/>
    <w:rsid w:val="0092496F"/>
    <w:rsid w:val="00924A4E"/>
    <w:rsid w:val="00924D1B"/>
    <w:rsid w:val="00924D59"/>
    <w:rsid w:val="00924FB7"/>
    <w:rsid w:val="00925485"/>
    <w:rsid w:val="00925487"/>
    <w:rsid w:val="009254E2"/>
    <w:rsid w:val="009256C2"/>
    <w:rsid w:val="00925A23"/>
    <w:rsid w:val="00925AFE"/>
    <w:rsid w:val="00925D22"/>
    <w:rsid w:val="00925E64"/>
    <w:rsid w:val="00925F3F"/>
    <w:rsid w:val="00925FA1"/>
    <w:rsid w:val="00925FFD"/>
    <w:rsid w:val="00926155"/>
    <w:rsid w:val="00926265"/>
    <w:rsid w:val="0092628F"/>
    <w:rsid w:val="0092636F"/>
    <w:rsid w:val="009264E3"/>
    <w:rsid w:val="009265A6"/>
    <w:rsid w:val="0092663C"/>
    <w:rsid w:val="0092668A"/>
    <w:rsid w:val="009267B1"/>
    <w:rsid w:val="0092696E"/>
    <w:rsid w:val="009269FF"/>
    <w:rsid w:val="00926A39"/>
    <w:rsid w:val="00926A5E"/>
    <w:rsid w:val="00926BD1"/>
    <w:rsid w:val="00926C94"/>
    <w:rsid w:val="00926E13"/>
    <w:rsid w:val="00926E81"/>
    <w:rsid w:val="009271AB"/>
    <w:rsid w:val="009271F3"/>
    <w:rsid w:val="00927259"/>
    <w:rsid w:val="00927808"/>
    <w:rsid w:val="00927AB0"/>
    <w:rsid w:val="00927BE7"/>
    <w:rsid w:val="00927C12"/>
    <w:rsid w:val="00927DFB"/>
    <w:rsid w:val="0093030C"/>
    <w:rsid w:val="0093030F"/>
    <w:rsid w:val="0093041C"/>
    <w:rsid w:val="0093046A"/>
    <w:rsid w:val="00930521"/>
    <w:rsid w:val="009305F8"/>
    <w:rsid w:val="00930826"/>
    <w:rsid w:val="00930857"/>
    <w:rsid w:val="0093091D"/>
    <w:rsid w:val="00930B9C"/>
    <w:rsid w:val="00930BD7"/>
    <w:rsid w:val="00930E1E"/>
    <w:rsid w:val="00930E66"/>
    <w:rsid w:val="0093122A"/>
    <w:rsid w:val="009313C1"/>
    <w:rsid w:val="009314E8"/>
    <w:rsid w:val="00931514"/>
    <w:rsid w:val="009315B8"/>
    <w:rsid w:val="009315DE"/>
    <w:rsid w:val="00931A40"/>
    <w:rsid w:val="00931A6E"/>
    <w:rsid w:val="00931AB4"/>
    <w:rsid w:val="00931B5E"/>
    <w:rsid w:val="00931C0E"/>
    <w:rsid w:val="00931D49"/>
    <w:rsid w:val="00931DB1"/>
    <w:rsid w:val="00931F2A"/>
    <w:rsid w:val="00931F63"/>
    <w:rsid w:val="00932387"/>
    <w:rsid w:val="009326E7"/>
    <w:rsid w:val="009327D8"/>
    <w:rsid w:val="009328E5"/>
    <w:rsid w:val="009329F7"/>
    <w:rsid w:val="00932B32"/>
    <w:rsid w:val="00932CF0"/>
    <w:rsid w:val="00932CFE"/>
    <w:rsid w:val="00932E57"/>
    <w:rsid w:val="00932F74"/>
    <w:rsid w:val="0093300D"/>
    <w:rsid w:val="009330EE"/>
    <w:rsid w:val="0093354B"/>
    <w:rsid w:val="00933557"/>
    <w:rsid w:val="0093356B"/>
    <w:rsid w:val="0093376F"/>
    <w:rsid w:val="00933961"/>
    <w:rsid w:val="009339A5"/>
    <w:rsid w:val="009339AA"/>
    <w:rsid w:val="00933A6D"/>
    <w:rsid w:val="00933C01"/>
    <w:rsid w:val="00933C19"/>
    <w:rsid w:val="00933C38"/>
    <w:rsid w:val="00933DA3"/>
    <w:rsid w:val="00933DA7"/>
    <w:rsid w:val="009340C5"/>
    <w:rsid w:val="009340CC"/>
    <w:rsid w:val="009342F5"/>
    <w:rsid w:val="009344CB"/>
    <w:rsid w:val="0093461D"/>
    <w:rsid w:val="0093465A"/>
    <w:rsid w:val="009347E1"/>
    <w:rsid w:val="009348C8"/>
    <w:rsid w:val="00934D7C"/>
    <w:rsid w:val="00934D9D"/>
    <w:rsid w:val="00934DCB"/>
    <w:rsid w:val="00934FD1"/>
    <w:rsid w:val="009350E7"/>
    <w:rsid w:val="009351A1"/>
    <w:rsid w:val="00935412"/>
    <w:rsid w:val="00935652"/>
    <w:rsid w:val="009356AC"/>
    <w:rsid w:val="0093588A"/>
    <w:rsid w:val="009358A6"/>
    <w:rsid w:val="00935AA4"/>
    <w:rsid w:val="00935BCB"/>
    <w:rsid w:val="00935E70"/>
    <w:rsid w:val="009360BA"/>
    <w:rsid w:val="0093627A"/>
    <w:rsid w:val="009362A0"/>
    <w:rsid w:val="00936314"/>
    <w:rsid w:val="009363AF"/>
    <w:rsid w:val="009363BB"/>
    <w:rsid w:val="009368AF"/>
    <w:rsid w:val="009368BF"/>
    <w:rsid w:val="00936A6E"/>
    <w:rsid w:val="00936CE4"/>
    <w:rsid w:val="00936D26"/>
    <w:rsid w:val="00936F3F"/>
    <w:rsid w:val="00936FAC"/>
    <w:rsid w:val="009373A8"/>
    <w:rsid w:val="00937616"/>
    <w:rsid w:val="00937E13"/>
    <w:rsid w:val="00937F14"/>
    <w:rsid w:val="00937FA2"/>
    <w:rsid w:val="0094012B"/>
    <w:rsid w:val="0094022D"/>
    <w:rsid w:val="00940489"/>
    <w:rsid w:val="0094054B"/>
    <w:rsid w:val="00940601"/>
    <w:rsid w:val="009407E3"/>
    <w:rsid w:val="009407F8"/>
    <w:rsid w:val="00940972"/>
    <w:rsid w:val="00940C83"/>
    <w:rsid w:val="00940D9F"/>
    <w:rsid w:val="00940FBE"/>
    <w:rsid w:val="00941242"/>
    <w:rsid w:val="00941478"/>
    <w:rsid w:val="009416BC"/>
    <w:rsid w:val="009419F8"/>
    <w:rsid w:val="00941B02"/>
    <w:rsid w:val="00941BC3"/>
    <w:rsid w:val="00941DEE"/>
    <w:rsid w:val="00941EB5"/>
    <w:rsid w:val="00941EF6"/>
    <w:rsid w:val="009420CA"/>
    <w:rsid w:val="0094228D"/>
    <w:rsid w:val="00942364"/>
    <w:rsid w:val="00942395"/>
    <w:rsid w:val="009424C9"/>
    <w:rsid w:val="00942592"/>
    <w:rsid w:val="0094291F"/>
    <w:rsid w:val="00942B41"/>
    <w:rsid w:val="00942BF2"/>
    <w:rsid w:val="00942FE2"/>
    <w:rsid w:val="0094329D"/>
    <w:rsid w:val="009432FD"/>
    <w:rsid w:val="009434F2"/>
    <w:rsid w:val="009435BA"/>
    <w:rsid w:val="009435FE"/>
    <w:rsid w:val="00943646"/>
    <w:rsid w:val="0094367C"/>
    <w:rsid w:val="009436CE"/>
    <w:rsid w:val="00943870"/>
    <w:rsid w:val="00943B3D"/>
    <w:rsid w:val="00943D03"/>
    <w:rsid w:val="00943E63"/>
    <w:rsid w:val="00943FB4"/>
    <w:rsid w:val="00944278"/>
    <w:rsid w:val="00944C51"/>
    <w:rsid w:val="00945264"/>
    <w:rsid w:val="00945316"/>
    <w:rsid w:val="00945325"/>
    <w:rsid w:val="009457CE"/>
    <w:rsid w:val="0094586F"/>
    <w:rsid w:val="009458E4"/>
    <w:rsid w:val="00945949"/>
    <w:rsid w:val="009459A5"/>
    <w:rsid w:val="00945A3B"/>
    <w:rsid w:val="00945D01"/>
    <w:rsid w:val="00945D75"/>
    <w:rsid w:val="00945EAC"/>
    <w:rsid w:val="00945FE1"/>
    <w:rsid w:val="00946002"/>
    <w:rsid w:val="009464E7"/>
    <w:rsid w:val="00946501"/>
    <w:rsid w:val="00946B42"/>
    <w:rsid w:val="00946C52"/>
    <w:rsid w:val="00947085"/>
    <w:rsid w:val="009473B2"/>
    <w:rsid w:val="00947431"/>
    <w:rsid w:val="0094755F"/>
    <w:rsid w:val="009475ED"/>
    <w:rsid w:val="0094764B"/>
    <w:rsid w:val="00947866"/>
    <w:rsid w:val="009479E8"/>
    <w:rsid w:val="00947B66"/>
    <w:rsid w:val="00947CDA"/>
    <w:rsid w:val="0095013E"/>
    <w:rsid w:val="009501ED"/>
    <w:rsid w:val="009503DA"/>
    <w:rsid w:val="009505DF"/>
    <w:rsid w:val="00950A30"/>
    <w:rsid w:val="00950A7A"/>
    <w:rsid w:val="0095103B"/>
    <w:rsid w:val="0095129C"/>
    <w:rsid w:val="00951316"/>
    <w:rsid w:val="00951386"/>
    <w:rsid w:val="009514C7"/>
    <w:rsid w:val="0095151B"/>
    <w:rsid w:val="0095173C"/>
    <w:rsid w:val="0095176C"/>
    <w:rsid w:val="00951B00"/>
    <w:rsid w:val="00951B70"/>
    <w:rsid w:val="00951DC3"/>
    <w:rsid w:val="00951E28"/>
    <w:rsid w:val="00951F75"/>
    <w:rsid w:val="009520A1"/>
    <w:rsid w:val="009520C4"/>
    <w:rsid w:val="0095256B"/>
    <w:rsid w:val="00952CBF"/>
    <w:rsid w:val="00952D10"/>
    <w:rsid w:val="00952F2F"/>
    <w:rsid w:val="0095340D"/>
    <w:rsid w:val="0095341A"/>
    <w:rsid w:val="0095377D"/>
    <w:rsid w:val="00953994"/>
    <w:rsid w:val="00953A58"/>
    <w:rsid w:val="00953AAC"/>
    <w:rsid w:val="00953B4D"/>
    <w:rsid w:val="00953F6B"/>
    <w:rsid w:val="00954433"/>
    <w:rsid w:val="00954439"/>
    <w:rsid w:val="00954474"/>
    <w:rsid w:val="00954496"/>
    <w:rsid w:val="009546E9"/>
    <w:rsid w:val="00955023"/>
    <w:rsid w:val="0095532F"/>
    <w:rsid w:val="0095539D"/>
    <w:rsid w:val="009553D8"/>
    <w:rsid w:val="009555AB"/>
    <w:rsid w:val="0095591A"/>
    <w:rsid w:val="00955AA8"/>
    <w:rsid w:val="00955EB9"/>
    <w:rsid w:val="0095612B"/>
    <w:rsid w:val="009561F2"/>
    <w:rsid w:val="009564BF"/>
    <w:rsid w:val="009566AF"/>
    <w:rsid w:val="00956A80"/>
    <w:rsid w:val="00956AB8"/>
    <w:rsid w:val="00956B78"/>
    <w:rsid w:val="00956C84"/>
    <w:rsid w:val="00956D0F"/>
    <w:rsid w:val="00956DD6"/>
    <w:rsid w:val="00956E27"/>
    <w:rsid w:val="00956E53"/>
    <w:rsid w:val="009570CF"/>
    <w:rsid w:val="009570E0"/>
    <w:rsid w:val="00957131"/>
    <w:rsid w:val="009571B7"/>
    <w:rsid w:val="0095724B"/>
    <w:rsid w:val="0095726C"/>
    <w:rsid w:val="009574EB"/>
    <w:rsid w:val="00957501"/>
    <w:rsid w:val="00957749"/>
    <w:rsid w:val="009577FF"/>
    <w:rsid w:val="00957CC0"/>
    <w:rsid w:val="00957ED8"/>
    <w:rsid w:val="00957F18"/>
    <w:rsid w:val="00960129"/>
    <w:rsid w:val="00960314"/>
    <w:rsid w:val="00960335"/>
    <w:rsid w:val="00960438"/>
    <w:rsid w:val="00960581"/>
    <w:rsid w:val="009606E5"/>
    <w:rsid w:val="009606EF"/>
    <w:rsid w:val="0096089E"/>
    <w:rsid w:val="00960907"/>
    <w:rsid w:val="00960908"/>
    <w:rsid w:val="009609B8"/>
    <w:rsid w:val="00960B55"/>
    <w:rsid w:val="00960B71"/>
    <w:rsid w:val="0096109F"/>
    <w:rsid w:val="00961334"/>
    <w:rsid w:val="00961392"/>
    <w:rsid w:val="009615D0"/>
    <w:rsid w:val="009616D2"/>
    <w:rsid w:val="0096181B"/>
    <w:rsid w:val="00961934"/>
    <w:rsid w:val="00961C5F"/>
    <w:rsid w:val="00961C6C"/>
    <w:rsid w:val="00961F24"/>
    <w:rsid w:val="00962153"/>
    <w:rsid w:val="00962415"/>
    <w:rsid w:val="00962564"/>
    <w:rsid w:val="009625B2"/>
    <w:rsid w:val="009626DA"/>
    <w:rsid w:val="00962831"/>
    <w:rsid w:val="009628D4"/>
    <w:rsid w:val="00962A0C"/>
    <w:rsid w:val="00962A3A"/>
    <w:rsid w:val="00962BCC"/>
    <w:rsid w:val="00962CFE"/>
    <w:rsid w:val="00962D13"/>
    <w:rsid w:val="00962E3F"/>
    <w:rsid w:val="00962EA5"/>
    <w:rsid w:val="00962EF6"/>
    <w:rsid w:val="0096310B"/>
    <w:rsid w:val="009631DF"/>
    <w:rsid w:val="009632EB"/>
    <w:rsid w:val="009632F9"/>
    <w:rsid w:val="0096330D"/>
    <w:rsid w:val="009633A1"/>
    <w:rsid w:val="009633BB"/>
    <w:rsid w:val="009634D7"/>
    <w:rsid w:val="009635AA"/>
    <w:rsid w:val="009636FA"/>
    <w:rsid w:val="00963A72"/>
    <w:rsid w:val="00963A93"/>
    <w:rsid w:val="00963C4F"/>
    <w:rsid w:val="00963D17"/>
    <w:rsid w:val="00963E93"/>
    <w:rsid w:val="00963F16"/>
    <w:rsid w:val="00963F1B"/>
    <w:rsid w:val="00963F68"/>
    <w:rsid w:val="00963FBD"/>
    <w:rsid w:val="009641E1"/>
    <w:rsid w:val="009641E8"/>
    <w:rsid w:val="00964317"/>
    <w:rsid w:val="0096437A"/>
    <w:rsid w:val="009643AB"/>
    <w:rsid w:val="009643B4"/>
    <w:rsid w:val="00964594"/>
    <w:rsid w:val="00964725"/>
    <w:rsid w:val="00964871"/>
    <w:rsid w:val="00964D6A"/>
    <w:rsid w:val="00964D6D"/>
    <w:rsid w:val="009653D1"/>
    <w:rsid w:val="009654B7"/>
    <w:rsid w:val="00965A23"/>
    <w:rsid w:val="00965A85"/>
    <w:rsid w:val="00965BC8"/>
    <w:rsid w:val="00965FD2"/>
    <w:rsid w:val="0096647F"/>
    <w:rsid w:val="00966480"/>
    <w:rsid w:val="00966522"/>
    <w:rsid w:val="0096656C"/>
    <w:rsid w:val="009666E2"/>
    <w:rsid w:val="00966974"/>
    <w:rsid w:val="00966AFC"/>
    <w:rsid w:val="00966B50"/>
    <w:rsid w:val="00966DC0"/>
    <w:rsid w:val="00966DEB"/>
    <w:rsid w:val="0096706F"/>
    <w:rsid w:val="00967397"/>
    <w:rsid w:val="00967564"/>
    <w:rsid w:val="0096762D"/>
    <w:rsid w:val="00967775"/>
    <w:rsid w:val="0096780E"/>
    <w:rsid w:val="009678D5"/>
    <w:rsid w:val="00967A7B"/>
    <w:rsid w:val="00967B29"/>
    <w:rsid w:val="00967D77"/>
    <w:rsid w:val="00967DA2"/>
    <w:rsid w:val="00967DD6"/>
    <w:rsid w:val="00967DF2"/>
    <w:rsid w:val="00967E4F"/>
    <w:rsid w:val="0097019F"/>
    <w:rsid w:val="009701C5"/>
    <w:rsid w:val="00970262"/>
    <w:rsid w:val="00970420"/>
    <w:rsid w:val="0097047F"/>
    <w:rsid w:val="009704AE"/>
    <w:rsid w:val="009704CE"/>
    <w:rsid w:val="009706F2"/>
    <w:rsid w:val="0097073C"/>
    <w:rsid w:val="00970974"/>
    <w:rsid w:val="00970A32"/>
    <w:rsid w:val="00970B36"/>
    <w:rsid w:val="00970B48"/>
    <w:rsid w:val="00970C7A"/>
    <w:rsid w:val="00970D67"/>
    <w:rsid w:val="00970DEF"/>
    <w:rsid w:val="00970FA3"/>
    <w:rsid w:val="00970FDA"/>
    <w:rsid w:val="00971131"/>
    <w:rsid w:val="00971658"/>
    <w:rsid w:val="00971A02"/>
    <w:rsid w:val="00971F4E"/>
    <w:rsid w:val="009720FE"/>
    <w:rsid w:val="009723A0"/>
    <w:rsid w:val="009723DE"/>
    <w:rsid w:val="00972482"/>
    <w:rsid w:val="009724A0"/>
    <w:rsid w:val="0097262E"/>
    <w:rsid w:val="00972936"/>
    <w:rsid w:val="00972A7E"/>
    <w:rsid w:val="00972B50"/>
    <w:rsid w:val="00972B60"/>
    <w:rsid w:val="00972C02"/>
    <w:rsid w:val="00972FDA"/>
    <w:rsid w:val="009734BF"/>
    <w:rsid w:val="009735ED"/>
    <w:rsid w:val="009737D1"/>
    <w:rsid w:val="0097386A"/>
    <w:rsid w:val="0097386F"/>
    <w:rsid w:val="00973964"/>
    <w:rsid w:val="00973B1D"/>
    <w:rsid w:val="00973B77"/>
    <w:rsid w:val="00973C9E"/>
    <w:rsid w:val="00973CDB"/>
    <w:rsid w:val="00973D74"/>
    <w:rsid w:val="00973E5D"/>
    <w:rsid w:val="00973EF9"/>
    <w:rsid w:val="00973F5B"/>
    <w:rsid w:val="00974024"/>
    <w:rsid w:val="0097403C"/>
    <w:rsid w:val="00974052"/>
    <w:rsid w:val="009740C2"/>
    <w:rsid w:val="009740F9"/>
    <w:rsid w:val="0097414A"/>
    <w:rsid w:val="00974211"/>
    <w:rsid w:val="00974452"/>
    <w:rsid w:val="00974765"/>
    <w:rsid w:val="009749B1"/>
    <w:rsid w:val="00974A51"/>
    <w:rsid w:val="00974C0B"/>
    <w:rsid w:val="00974CAB"/>
    <w:rsid w:val="009750AC"/>
    <w:rsid w:val="00975135"/>
    <w:rsid w:val="0097537E"/>
    <w:rsid w:val="009755B2"/>
    <w:rsid w:val="009757A3"/>
    <w:rsid w:val="00975C85"/>
    <w:rsid w:val="00975CBB"/>
    <w:rsid w:val="00975D82"/>
    <w:rsid w:val="00975E22"/>
    <w:rsid w:val="00975E7D"/>
    <w:rsid w:val="00975ED0"/>
    <w:rsid w:val="00975F29"/>
    <w:rsid w:val="009761F1"/>
    <w:rsid w:val="00976270"/>
    <w:rsid w:val="0097627F"/>
    <w:rsid w:val="009762B2"/>
    <w:rsid w:val="009762DB"/>
    <w:rsid w:val="0097634E"/>
    <w:rsid w:val="0097676B"/>
    <w:rsid w:val="009768D1"/>
    <w:rsid w:val="00976982"/>
    <w:rsid w:val="009769B1"/>
    <w:rsid w:val="00976B80"/>
    <w:rsid w:val="00976BED"/>
    <w:rsid w:val="00976E02"/>
    <w:rsid w:val="00976F84"/>
    <w:rsid w:val="00977287"/>
    <w:rsid w:val="0097755D"/>
    <w:rsid w:val="009776B9"/>
    <w:rsid w:val="009776F4"/>
    <w:rsid w:val="009776FB"/>
    <w:rsid w:val="00977795"/>
    <w:rsid w:val="0097798C"/>
    <w:rsid w:val="00977A19"/>
    <w:rsid w:val="00977F8C"/>
    <w:rsid w:val="0098008D"/>
    <w:rsid w:val="009800CB"/>
    <w:rsid w:val="00980360"/>
    <w:rsid w:val="0098040D"/>
    <w:rsid w:val="009806A4"/>
    <w:rsid w:val="00980710"/>
    <w:rsid w:val="0098073E"/>
    <w:rsid w:val="00980946"/>
    <w:rsid w:val="00980E45"/>
    <w:rsid w:val="00980EE3"/>
    <w:rsid w:val="009810A7"/>
    <w:rsid w:val="009811DD"/>
    <w:rsid w:val="009811E1"/>
    <w:rsid w:val="0098176A"/>
    <w:rsid w:val="009817A9"/>
    <w:rsid w:val="009819E5"/>
    <w:rsid w:val="00981B15"/>
    <w:rsid w:val="00981CE7"/>
    <w:rsid w:val="00981D76"/>
    <w:rsid w:val="00981D82"/>
    <w:rsid w:val="00981E98"/>
    <w:rsid w:val="00981F72"/>
    <w:rsid w:val="00982318"/>
    <w:rsid w:val="009825ED"/>
    <w:rsid w:val="00982608"/>
    <w:rsid w:val="00982935"/>
    <w:rsid w:val="009829E8"/>
    <w:rsid w:val="00982B70"/>
    <w:rsid w:val="00982D4A"/>
    <w:rsid w:val="00982DA6"/>
    <w:rsid w:val="00982E2E"/>
    <w:rsid w:val="00982EA7"/>
    <w:rsid w:val="0098322E"/>
    <w:rsid w:val="0098337F"/>
    <w:rsid w:val="009833D7"/>
    <w:rsid w:val="009837B6"/>
    <w:rsid w:val="00983887"/>
    <w:rsid w:val="009839D6"/>
    <w:rsid w:val="00983A15"/>
    <w:rsid w:val="00983B4B"/>
    <w:rsid w:val="00983F56"/>
    <w:rsid w:val="0098418B"/>
    <w:rsid w:val="0098420A"/>
    <w:rsid w:val="00984551"/>
    <w:rsid w:val="009847C7"/>
    <w:rsid w:val="00984C2C"/>
    <w:rsid w:val="00984C3A"/>
    <w:rsid w:val="00984C59"/>
    <w:rsid w:val="00984C6F"/>
    <w:rsid w:val="00984DF7"/>
    <w:rsid w:val="00984DF9"/>
    <w:rsid w:val="00984E53"/>
    <w:rsid w:val="00984EEC"/>
    <w:rsid w:val="00984F6F"/>
    <w:rsid w:val="009850CD"/>
    <w:rsid w:val="0098535F"/>
    <w:rsid w:val="0098536C"/>
    <w:rsid w:val="009855D2"/>
    <w:rsid w:val="00985795"/>
    <w:rsid w:val="00985890"/>
    <w:rsid w:val="009858AE"/>
    <w:rsid w:val="00985C5B"/>
    <w:rsid w:val="00985F26"/>
    <w:rsid w:val="00985FF5"/>
    <w:rsid w:val="009862AA"/>
    <w:rsid w:val="00986458"/>
    <w:rsid w:val="009864FA"/>
    <w:rsid w:val="0098685E"/>
    <w:rsid w:val="009868C5"/>
    <w:rsid w:val="00986979"/>
    <w:rsid w:val="00986A1E"/>
    <w:rsid w:val="00986BC3"/>
    <w:rsid w:val="00986C36"/>
    <w:rsid w:val="00986C41"/>
    <w:rsid w:val="00986E69"/>
    <w:rsid w:val="00986F17"/>
    <w:rsid w:val="00986F92"/>
    <w:rsid w:val="009876A3"/>
    <w:rsid w:val="009877D2"/>
    <w:rsid w:val="0098781E"/>
    <w:rsid w:val="00987820"/>
    <w:rsid w:val="009878C5"/>
    <w:rsid w:val="00987AF5"/>
    <w:rsid w:val="00987B39"/>
    <w:rsid w:val="00987E5B"/>
    <w:rsid w:val="00987E6F"/>
    <w:rsid w:val="00987E72"/>
    <w:rsid w:val="00987F2E"/>
    <w:rsid w:val="0099042B"/>
    <w:rsid w:val="009904C2"/>
    <w:rsid w:val="00990650"/>
    <w:rsid w:val="00990775"/>
    <w:rsid w:val="00990783"/>
    <w:rsid w:val="00990793"/>
    <w:rsid w:val="0099082C"/>
    <w:rsid w:val="00990BAF"/>
    <w:rsid w:val="00991374"/>
    <w:rsid w:val="00991400"/>
    <w:rsid w:val="009915CB"/>
    <w:rsid w:val="0099180F"/>
    <w:rsid w:val="00991A25"/>
    <w:rsid w:val="00991BF3"/>
    <w:rsid w:val="00991D64"/>
    <w:rsid w:val="00991FC0"/>
    <w:rsid w:val="00991FE0"/>
    <w:rsid w:val="009920D8"/>
    <w:rsid w:val="00992450"/>
    <w:rsid w:val="00992503"/>
    <w:rsid w:val="00992615"/>
    <w:rsid w:val="00992869"/>
    <w:rsid w:val="00992980"/>
    <w:rsid w:val="00992A63"/>
    <w:rsid w:val="00992E53"/>
    <w:rsid w:val="00992F6C"/>
    <w:rsid w:val="0099319A"/>
    <w:rsid w:val="009933D3"/>
    <w:rsid w:val="0099342B"/>
    <w:rsid w:val="009934F4"/>
    <w:rsid w:val="009938AD"/>
    <w:rsid w:val="00993D14"/>
    <w:rsid w:val="00993E5D"/>
    <w:rsid w:val="00993EE6"/>
    <w:rsid w:val="00994071"/>
    <w:rsid w:val="009940E9"/>
    <w:rsid w:val="009943F5"/>
    <w:rsid w:val="0099445B"/>
    <w:rsid w:val="009945FD"/>
    <w:rsid w:val="0099460D"/>
    <w:rsid w:val="009947EE"/>
    <w:rsid w:val="00994897"/>
    <w:rsid w:val="0099496C"/>
    <w:rsid w:val="00994A17"/>
    <w:rsid w:val="00994B46"/>
    <w:rsid w:val="00994D56"/>
    <w:rsid w:val="00994E19"/>
    <w:rsid w:val="00994E59"/>
    <w:rsid w:val="00994F5F"/>
    <w:rsid w:val="009952BA"/>
    <w:rsid w:val="009957F1"/>
    <w:rsid w:val="009957FF"/>
    <w:rsid w:val="00995BD6"/>
    <w:rsid w:val="00995C16"/>
    <w:rsid w:val="00995DD6"/>
    <w:rsid w:val="00995FF5"/>
    <w:rsid w:val="009960F0"/>
    <w:rsid w:val="0099613C"/>
    <w:rsid w:val="0099624D"/>
    <w:rsid w:val="00996254"/>
    <w:rsid w:val="0099631A"/>
    <w:rsid w:val="009963CB"/>
    <w:rsid w:val="00996528"/>
    <w:rsid w:val="0099652C"/>
    <w:rsid w:val="00996811"/>
    <w:rsid w:val="00996823"/>
    <w:rsid w:val="0099688D"/>
    <w:rsid w:val="0099693C"/>
    <w:rsid w:val="00996959"/>
    <w:rsid w:val="00996A87"/>
    <w:rsid w:val="00996B3A"/>
    <w:rsid w:val="009973D2"/>
    <w:rsid w:val="00997784"/>
    <w:rsid w:val="009978E3"/>
    <w:rsid w:val="00997906"/>
    <w:rsid w:val="00997B68"/>
    <w:rsid w:val="00997BFE"/>
    <w:rsid w:val="00997D68"/>
    <w:rsid w:val="00997E36"/>
    <w:rsid w:val="00997E8D"/>
    <w:rsid w:val="009A034C"/>
    <w:rsid w:val="009A03B4"/>
    <w:rsid w:val="009A0848"/>
    <w:rsid w:val="009A0A66"/>
    <w:rsid w:val="009A0B36"/>
    <w:rsid w:val="009A0BB9"/>
    <w:rsid w:val="009A0D97"/>
    <w:rsid w:val="009A10FB"/>
    <w:rsid w:val="009A1231"/>
    <w:rsid w:val="009A131A"/>
    <w:rsid w:val="009A1478"/>
    <w:rsid w:val="009A1933"/>
    <w:rsid w:val="009A1A6A"/>
    <w:rsid w:val="009A1A94"/>
    <w:rsid w:val="009A1AEB"/>
    <w:rsid w:val="009A1CE1"/>
    <w:rsid w:val="009A1D76"/>
    <w:rsid w:val="009A1DCA"/>
    <w:rsid w:val="009A2013"/>
    <w:rsid w:val="009A2218"/>
    <w:rsid w:val="009A223D"/>
    <w:rsid w:val="009A2694"/>
    <w:rsid w:val="009A273E"/>
    <w:rsid w:val="009A29DD"/>
    <w:rsid w:val="009A29F5"/>
    <w:rsid w:val="009A2A01"/>
    <w:rsid w:val="009A2A4E"/>
    <w:rsid w:val="009A2DDE"/>
    <w:rsid w:val="009A2FAB"/>
    <w:rsid w:val="009A2FFB"/>
    <w:rsid w:val="009A3085"/>
    <w:rsid w:val="009A30F1"/>
    <w:rsid w:val="009A31CF"/>
    <w:rsid w:val="009A3292"/>
    <w:rsid w:val="009A374C"/>
    <w:rsid w:val="009A37A8"/>
    <w:rsid w:val="009A37CE"/>
    <w:rsid w:val="009A37EC"/>
    <w:rsid w:val="009A393D"/>
    <w:rsid w:val="009A3E24"/>
    <w:rsid w:val="009A3E68"/>
    <w:rsid w:val="009A4087"/>
    <w:rsid w:val="009A4094"/>
    <w:rsid w:val="009A4185"/>
    <w:rsid w:val="009A4286"/>
    <w:rsid w:val="009A43B4"/>
    <w:rsid w:val="009A4558"/>
    <w:rsid w:val="009A486C"/>
    <w:rsid w:val="009A4BDE"/>
    <w:rsid w:val="009A4E04"/>
    <w:rsid w:val="009A4E27"/>
    <w:rsid w:val="009A50BF"/>
    <w:rsid w:val="009A50EE"/>
    <w:rsid w:val="009A53DB"/>
    <w:rsid w:val="009A5693"/>
    <w:rsid w:val="009A587C"/>
    <w:rsid w:val="009A59BD"/>
    <w:rsid w:val="009A5BBB"/>
    <w:rsid w:val="009A5CAD"/>
    <w:rsid w:val="009A5CFC"/>
    <w:rsid w:val="009A5E81"/>
    <w:rsid w:val="009A5F0E"/>
    <w:rsid w:val="009A5F92"/>
    <w:rsid w:val="009A6472"/>
    <w:rsid w:val="009A647A"/>
    <w:rsid w:val="009A65DB"/>
    <w:rsid w:val="009A67EA"/>
    <w:rsid w:val="009A687E"/>
    <w:rsid w:val="009A69BF"/>
    <w:rsid w:val="009A69CF"/>
    <w:rsid w:val="009A69FF"/>
    <w:rsid w:val="009A6C19"/>
    <w:rsid w:val="009A6D10"/>
    <w:rsid w:val="009A6EA2"/>
    <w:rsid w:val="009A711B"/>
    <w:rsid w:val="009A7433"/>
    <w:rsid w:val="009A7512"/>
    <w:rsid w:val="009A7865"/>
    <w:rsid w:val="009A7949"/>
    <w:rsid w:val="009A7CAA"/>
    <w:rsid w:val="009A7DDA"/>
    <w:rsid w:val="009B0052"/>
    <w:rsid w:val="009B01DF"/>
    <w:rsid w:val="009B028C"/>
    <w:rsid w:val="009B0328"/>
    <w:rsid w:val="009B046F"/>
    <w:rsid w:val="009B0488"/>
    <w:rsid w:val="009B0ABE"/>
    <w:rsid w:val="009B0B15"/>
    <w:rsid w:val="009B0DF8"/>
    <w:rsid w:val="009B1184"/>
    <w:rsid w:val="009B11BF"/>
    <w:rsid w:val="009B1484"/>
    <w:rsid w:val="009B15BA"/>
    <w:rsid w:val="009B1672"/>
    <w:rsid w:val="009B1A13"/>
    <w:rsid w:val="009B1A75"/>
    <w:rsid w:val="009B1DC4"/>
    <w:rsid w:val="009B1EC6"/>
    <w:rsid w:val="009B20DA"/>
    <w:rsid w:val="009B20EC"/>
    <w:rsid w:val="009B219B"/>
    <w:rsid w:val="009B222F"/>
    <w:rsid w:val="009B235C"/>
    <w:rsid w:val="009B2499"/>
    <w:rsid w:val="009B25AF"/>
    <w:rsid w:val="009B25B2"/>
    <w:rsid w:val="009B2673"/>
    <w:rsid w:val="009B2675"/>
    <w:rsid w:val="009B26EE"/>
    <w:rsid w:val="009B28C0"/>
    <w:rsid w:val="009B28D0"/>
    <w:rsid w:val="009B29FD"/>
    <w:rsid w:val="009B2A35"/>
    <w:rsid w:val="009B3006"/>
    <w:rsid w:val="009B30CB"/>
    <w:rsid w:val="009B312A"/>
    <w:rsid w:val="009B3214"/>
    <w:rsid w:val="009B3268"/>
    <w:rsid w:val="009B3324"/>
    <w:rsid w:val="009B336C"/>
    <w:rsid w:val="009B37BE"/>
    <w:rsid w:val="009B38D7"/>
    <w:rsid w:val="009B3A2F"/>
    <w:rsid w:val="009B3A71"/>
    <w:rsid w:val="009B4173"/>
    <w:rsid w:val="009B41FA"/>
    <w:rsid w:val="009B4241"/>
    <w:rsid w:val="009B4A61"/>
    <w:rsid w:val="009B4B7B"/>
    <w:rsid w:val="009B4D52"/>
    <w:rsid w:val="009B4D9A"/>
    <w:rsid w:val="009B4F07"/>
    <w:rsid w:val="009B519D"/>
    <w:rsid w:val="009B546A"/>
    <w:rsid w:val="009B54D4"/>
    <w:rsid w:val="009B566D"/>
    <w:rsid w:val="009B56E8"/>
    <w:rsid w:val="009B57CF"/>
    <w:rsid w:val="009B580E"/>
    <w:rsid w:val="009B58E3"/>
    <w:rsid w:val="009B590A"/>
    <w:rsid w:val="009B59A0"/>
    <w:rsid w:val="009B5A0E"/>
    <w:rsid w:val="009B5A98"/>
    <w:rsid w:val="009B5AD5"/>
    <w:rsid w:val="009B5BEC"/>
    <w:rsid w:val="009B5C87"/>
    <w:rsid w:val="009B62F2"/>
    <w:rsid w:val="009B6334"/>
    <w:rsid w:val="009B641A"/>
    <w:rsid w:val="009B656C"/>
    <w:rsid w:val="009B656F"/>
    <w:rsid w:val="009B6A09"/>
    <w:rsid w:val="009B6B1B"/>
    <w:rsid w:val="009B6B36"/>
    <w:rsid w:val="009B6C20"/>
    <w:rsid w:val="009B6F27"/>
    <w:rsid w:val="009B6F2C"/>
    <w:rsid w:val="009B713E"/>
    <w:rsid w:val="009B71C2"/>
    <w:rsid w:val="009B7396"/>
    <w:rsid w:val="009B7461"/>
    <w:rsid w:val="009B7507"/>
    <w:rsid w:val="009B7653"/>
    <w:rsid w:val="009B79D6"/>
    <w:rsid w:val="009B7C75"/>
    <w:rsid w:val="009B7EFE"/>
    <w:rsid w:val="009C0083"/>
    <w:rsid w:val="009C00EA"/>
    <w:rsid w:val="009C00F2"/>
    <w:rsid w:val="009C0134"/>
    <w:rsid w:val="009C02F6"/>
    <w:rsid w:val="009C07EB"/>
    <w:rsid w:val="009C0801"/>
    <w:rsid w:val="009C0AD9"/>
    <w:rsid w:val="009C0B97"/>
    <w:rsid w:val="009C0C27"/>
    <w:rsid w:val="009C0CF2"/>
    <w:rsid w:val="009C108F"/>
    <w:rsid w:val="009C1093"/>
    <w:rsid w:val="009C11A6"/>
    <w:rsid w:val="009C12D7"/>
    <w:rsid w:val="009C1316"/>
    <w:rsid w:val="009C1832"/>
    <w:rsid w:val="009C195B"/>
    <w:rsid w:val="009C19EE"/>
    <w:rsid w:val="009C1C19"/>
    <w:rsid w:val="009C1DF6"/>
    <w:rsid w:val="009C2120"/>
    <w:rsid w:val="009C2263"/>
    <w:rsid w:val="009C24FA"/>
    <w:rsid w:val="009C25B2"/>
    <w:rsid w:val="009C27B5"/>
    <w:rsid w:val="009C2980"/>
    <w:rsid w:val="009C2B91"/>
    <w:rsid w:val="009C2D64"/>
    <w:rsid w:val="009C2EAF"/>
    <w:rsid w:val="009C2F27"/>
    <w:rsid w:val="009C3042"/>
    <w:rsid w:val="009C30C2"/>
    <w:rsid w:val="009C3107"/>
    <w:rsid w:val="009C3555"/>
    <w:rsid w:val="009C36F2"/>
    <w:rsid w:val="009C386A"/>
    <w:rsid w:val="009C3AB2"/>
    <w:rsid w:val="009C3C61"/>
    <w:rsid w:val="009C3CEE"/>
    <w:rsid w:val="009C3DFF"/>
    <w:rsid w:val="009C3E58"/>
    <w:rsid w:val="009C3EC7"/>
    <w:rsid w:val="009C3F73"/>
    <w:rsid w:val="009C430F"/>
    <w:rsid w:val="009C43B6"/>
    <w:rsid w:val="009C4511"/>
    <w:rsid w:val="009C47CB"/>
    <w:rsid w:val="009C4867"/>
    <w:rsid w:val="009C48A0"/>
    <w:rsid w:val="009C4A6F"/>
    <w:rsid w:val="009C4AEA"/>
    <w:rsid w:val="009C4B6C"/>
    <w:rsid w:val="009C4B75"/>
    <w:rsid w:val="009C4BDA"/>
    <w:rsid w:val="009C4BF6"/>
    <w:rsid w:val="009C4D34"/>
    <w:rsid w:val="009C4EBC"/>
    <w:rsid w:val="009C4F08"/>
    <w:rsid w:val="009C55B6"/>
    <w:rsid w:val="009C5719"/>
    <w:rsid w:val="009C5994"/>
    <w:rsid w:val="009C5A1A"/>
    <w:rsid w:val="009C5CEA"/>
    <w:rsid w:val="009C5D52"/>
    <w:rsid w:val="009C5F74"/>
    <w:rsid w:val="009C5FF2"/>
    <w:rsid w:val="009C60F9"/>
    <w:rsid w:val="009C611D"/>
    <w:rsid w:val="009C6186"/>
    <w:rsid w:val="009C627C"/>
    <w:rsid w:val="009C6389"/>
    <w:rsid w:val="009C63F4"/>
    <w:rsid w:val="009C6666"/>
    <w:rsid w:val="009C66E0"/>
    <w:rsid w:val="009C6979"/>
    <w:rsid w:val="009C6AAA"/>
    <w:rsid w:val="009C6CA9"/>
    <w:rsid w:val="009C6F4D"/>
    <w:rsid w:val="009C6F80"/>
    <w:rsid w:val="009C6FA9"/>
    <w:rsid w:val="009C71BF"/>
    <w:rsid w:val="009C7232"/>
    <w:rsid w:val="009C7563"/>
    <w:rsid w:val="009C76CB"/>
    <w:rsid w:val="009C7793"/>
    <w:rsid w:val="009C7817"/>
    <w:rsid w:val="009C78CF"/>
    <w:rsid w:val="009C7AE3"/>
    <w:rsid w:val="009C7C43"/>
    <w:rsid w:val="009C7E46"/>
    <w:rsid w:val="009C7EC5"/>
    <w:rsid w:val="009C7FB5"/>
    <w:rsid w:val="009D00FD"/>
    <w:rsid w:val="009D0542"/>
    <w:rsid w:val="009D068B"/>
    <w:rsid w:val="009D08F3"/>
    <w:rsid w:val="009D099F"/>
    <w:rsid w:val="009D0DC3"/>
    <w:rsid w:val="009D0ECF"/>
    <w:rsid w:val="009D110D"/>
    <w:rsid w:val="009D1218"/>
    <w:rsid w:val="009D1503"/>
    <w:rsid w:val="009D18EF"/>
    <w:rsid w:val="009D1D0A"/>
    <w:rsid w:val="009D1DA1"/>
    <w:rsid w:val="009D1DCB"/>
    <w:rsid w:val="009D1DE2"/>
    <w:rsid w:val="009D203C"/>
    <w:rsid w:val="009D2076"/>
    <w:rsid w:val="009D2499"/>
    <w:rsid w:val="009D269B"/>
    <w:rsid w:val="009D26EF"/>
    <w:rsid w:val="009D2B20"/>
    <w:rsid w:val="009D2C51"/>
    <w:rsid w:val="009D2E74"/>
    <w:rsid w:val="009D2F16"/>
    <w:rsid w:val="009D2FF6"/>
    <w:rsid w:val="009D32D9"/>
    <w:rsid w:val="009D33C1"/>
    <w:rsid w:val="009D3461"/>
    <w:rsid w:val="009D35AC"/>
    <w:rsid w:val="009D367A"/>
    <w:rsid w:val="009D36F7"/>
    <w:rsid w:val="009D37F7"/>
    <w:rsid w:val="009D396B"/>
    <w:rsid w:val="009D39A0"/>
    <w:rsid w:val="009D3E59"/>
    <w:rsid w:val="009D40C8"/>
    <w:rsid w:val="009D40D9"/>
    <w:rsid w:val="009D41A7"/>
    <w:rsid w:val="009D431F"/>
    <w:rsid w:val="009D43F1"/>
    <w:rsid w:val="009D4406"/>
    <w:rsid w:val="009D453E"/>
    <w:rsid w:val="009D490A"/>
    <w:rsid w:val="009D4971"/>
    <w:rsid w:val="009D4C4A"/>
    <w:rsid w:val="009D4C5B"/>
    <w:rsid w:val="009D4D6C"/>
    <w:rsid w:val="009D4F0D"/>
    <w:rsid w:val="009D5361"/>
    <w:rsid w:val="009D54EF"/>
    <w:rsid w:val="009D5570"/>
    <w:rsid w:val="009D57F0"/>
    <w:rsid w:val="009D590A"/>
    <w:rsid w:val="009D5960"/>
    <w:rsid w:val="009D5AB9"/>
    <w:rsid w:val="009D5C25"/>
    <w:rsid w:val="009D600A"/>
    <w:rsid w:val="009D6055"/>
    <w:rsid w:val="009D605A"/>
    <w:rsid w:val="009D60D6"/>
    <w:rsid w:val="009D6308"/>
    <w:rsid w:val="009D6725"/>
    <w:rsid w:val="009D68DC"/>
    <w:rsid w:val="009D69A7"/>
    <w:rsid w:val="009D6C51"/>
    <w:rsid w:val="009D6C9F"/>
    <w:rsid w:val="009D6DA0"/>
    <w:rsid w:val="009D7252"/>
    <w:rsid w:val="009D73B4"/>
    <w:rsid w:val="009D75F1"/>
    <w:rsid w:val="009D7974"/>
    <w:rsid w:val="009D7B36"/>
    <w:rsid w:val="009D7C14"/>
    <w:rsid w:val="009D7CD6"/>
    <w:rsid w:val="009D7D70"/>
    <w:rsid w:val="009D7D93"/>
    <w:rsid w:val="009D7DC1"/>
    <w:rsid w:val="009D7E39"/>
    <w:rsid w:val="009D7F1A"/>
    <w:rsid w:val="009E0037"/>
    <w:rsid w:val="009E0099"/>
    <w:rsid w:val="009E0115"/>
    <w:rsid w:val="009E0168"/>
    <w:rsid w:val="009E01B3"/>
    <w:rsid w:val="009E03E2"/>
    <w:rsid w:val="009E045E"/>
    <w:rsid w:val="009E0464"/>
    <w:rsid w:val="009E057B"/>
    <w:rsid w:val="009E067E"/>
    <w:rsid w:val="009E06C2"/>
    <w:rsid w:val="009E0BE1"/>
    <w:rsid w:val="009E0D2A"/>
    <w:rsid w:val="009E0DA5"/>
    <w:rsid w:val="009E0EF4"/>
    <w:rsid w:val="009E0EF5"/>
    <w:rsid w:val="009E0FC9"/>
    <w:rsid w:val="009E11C2"/>
    <w:rsid w:val="009E1543"/>
    <w:rsid w:val="009E1A5B"/>
    <w:rsid w:val="009E1AF5"/>
    <w:rsid w:val="009E1C6C"/>
    <w:rsid w:val="009E1EF5"/>
    <w:rsid w:val="009E2013"/>
    <w:rsid w:val="009E205F"/>
    <w:rsid w:val="009E2119"/>
    <w:rsid w:val="009E2361"/>
    <w:rsid w:val="009E270B"/>
    <w:rsid w:val="009E27BC"/>
    <w:rsid w:val="009E298A"/>
    <w:rsid w:val="009E29D2"/>
    <w:rsid w:val="009E2A09"/>
    <w:rsid w:val="009E2AA8"/>
    <w:rsid w:val="009E2B4B"/>
    <w:rsid w:val="009E2CE1"/>
    <w:rsid w:val="009E2DD8"/>
    <w:rsid w:val="009E2E0C"/>
    <w:rsid w:val="009E2E56"/>
    <w:rsid w:val="009E2F9A"/>
    <w:rsid w:val="009E2FFF"/>
    <w:rsid w:val="009E300B"/>
    <w:rsid w:val="009E3276"/>
    <w:rsid w:val="009E3367"/>
    <w:rsid w:val="009E34EC"/>
    <w:rsid w:val="009E3519"/>
    <w:rsid w:val="009E365B"/>
    <w:rsid w:val="009E3768"/>
    <w:rsid w:val="009E37F0"/>
    <w:rsid w:val="009E3929"/>
    <w:rsid w:val="009E3A02"/>
    <w:rsid w:val="009E3A4C"/>
    <w:rsid w:val="009E3B4E"/>
    <w:rsid w:val="009E3BEB"/>
    <w:rsid w:val="009E3CF6"/>
    <w:rsid w:val="009E3CFE"/>
    <w:rsid w:val="009E3EF1"/>
    <w:rsid w:val="009E4050"/>
    <w:rsid w:val="009E4095"/>
    <w:rsid w:val="009E40D6"/>
    <w:rsid w:val="009E4164"/>
    <w:rsid w:val="009E4325"/>
    <w:rsid w:val="009E455C"/>
    <w:rsid w:val="009E45AB"/>
    <w:rsid w:val="009E4D41"/>
    <w:rsid w:val="009E4FF3"/>
    <w:rsid w:val="009E513F"/>
    <w:rsid w:val="009E5206"/>
    <w:rsid w:val="009E5214"/>
    <w:rsid w:val="009E5242"/>
    <w:rsid w:val="009E5332"/>
    <w:rsid w:val="009E574B"/>
    <w:rsid w:val="009E581B"/>
    <w:rsid w:val="009E581F"/>
    <w:rsid w:val="009E5904"/>
    <w:rsid w:val="009E59DE"/>
    <w:rsid w:val="009E59E9"/>
    <w:rsid w:val="009E5C5B"/>
    <w:rsid w:val="009E5CEB"/>
    <w:rsid w:val="009E5D21"/>
    <w:rsid w:val="009E5D2D"/>
    <w:rsid w:val="009E5E00"/>
    <w:rsid w:val="009E5E3B"/>
    <w:rsid w:val="009E5F26"/>
    <w:rsid w:val="009E5F3E"/>
    <w:rsid w:val="009E602E"/>
    <w:rsid w:val="009E6216"/>
    <w:rsid w:val="009E636C"/>
    <w:rsid w:val="009E63EB"/>
    <w:rsid w:val="009E6709"/>
    <w:rsid w:val="009E6B10"/>
    <w:rsid w:val="009E6C45"/>
    <w:rsid w:val="009E6D2D"/>
    <w:rsid w:val="009E6FA7"/>
    <w:rsid w:val="009E7107"/>
    <w:rsid w:val="009E71D0"/>
    <w:rsid w:val="009E73C7"/>
    <w:rsid w:val="009E7832"/>
    <w:rsid w:val="009E7837"/>
    <w:rsid w:val="009E788A"/>
    <w:rsid w:val="009E7A86"/>
    <w:rsid w:val="009E7AF1"/>
    <w:rsid w:val="009E7C8B"/>
    <w:rsid w:val="009E7D1B"/>
    <w:rsid w:val="009F00A7"/>
    <w:rsid w:val="009F039E"/>
    <w:rsid w:val="009F055E"/>
    <w:rsid w:val="009F0599"/>
    <w:rsid w:val="009F0601"/>
    <w:rsid w:val="009F0683"/>
    <w:rsid w:val="009F09B7"/>
    <w:rsid w:val="009F0AA9"/>
    <w:rsid w:val="009F0AC6"/>
    <w:rsid w:val="009F0B5E"/>
    <w:rsid w:val="009F0C6F"/>
    <w:rsid w:val="009F0DD0"/>
    <w:rsid w:val="009F0DFB"/>
    <w:rsid w:val="009F0F2B"/>
    <w:rsid w:val="009F10FC"/>
    <w:rsid w:val="009F1240"/>
    <w:rsid w:val="009F140C"/>
    <w:rsid w:val="009F143F"/>
    <w:rsid w:val="009F1467"/>
    <w:rsid w:val="009F14D0"/>
    <w:rsid w:val="009F1671"/>
    <w:rsid w:val="009F1742"/>
    <w:rsid w:val="009F1A2A"/>
    <w:rsid w:val="009F1AB2"/>
    <w:rsid w:val="009F1DB3"/>
    <w:rsid w:val="009F1E7B"/>
    <w:rsid w:val="009F1F86"/>
    <w:rsid w:val="009F1FEA"/>
    <w:rsid w:val="009F227B"/>
    <w:rsid w:val="009F22BA"/>
    <w:rsid w:val="009F2366"/>
    <w:rsid w:val="009F24EE"/>
    <w:rsid w:val="009F25BD"/>
    <w:rsid w:val="009F295F"/>
    <w:rsid w:val="009F2B7F"/>
    <w:rsid w:val="009F2E2E"/>
    <w:rsid w:val="009F2EE3"/>
    <w:rsid w:val="009F2F65"/>
    <w:rsid w:val="009F343B"/>
    <w:rsid w:val="009F3456"/>
    <w:rsid w:val="009F35DA"/>
    <w:rsid w:val="009F39A9"/>
    <w:rsid w:val="009F3B22"/>
    <w:rsid w:val="009F3B24"/>
    <w:rsid w:val="009F4009"/>
    <w:rsid w:val="009F4493"/>
    <w:rsid w:val="009F45AB"/>
    <w:rsid w:val="009F476A"/>
    <w:rsid w:val="009F4817"/>
    <w:rsid w:val="009F4877"/>
    <w:rsid w:val="009F4A6F"/>
    <w:rsid w:val="009F4D90"/>
    <w:rsid w:val="009F5152"/>
    <w:rsid w:val="009F51B2"/>
    <w:rsid w:val="009F5529"/>
    <w:rsid w:val="009F5535"/>
    <w:rsid w:val="009F567A"/>
    <w:rsid w:val="009F57F0"/>
    <w:rsid w:val="009F5838"/>
    <w:rsid w:val="009F5874"/>
    <w:rsid w:val="009F5A89"/>
    <w:rsid w:val="009F5C86"/>
    <w:rsid w:val="009F641A"/>
    <w:rsid w:val="009F652D"/>
    <w:rsid w:val="009F6543"/>
    <w:rsid w:val="009F66BA"/>
    <w:rsid w:val="009F671A"/>
    <w:rsid w:val="009F6787"/>
    <w:rsid w:val="009F67AF"/>
    <w:rsid w:val="009F6900"/>
    <w:rsid w:val="009F69A3"/>
    <w:rsid w:val="009F6A72"/>
    <w:rsid w:val="009F6B7F"/>
    <w:rsid w:val="009F6C79"/>
    <w:rsid w:val="009F6DFA"/>
    <w:rsid w:val="009F6EF6"/>
    <w:rsid w:val="009F6F8F"/>
    <w:rsid w:val="009F70CD"/>
    <w:rsid w:val="009F721E"/>
    <w:rsid w:val="009F7457"/>
    <w:rsid w:val="009F780D"/>
    <w:rsid w:val="009F78EE"/>
    <w:rsid w:val="009F78F8"/>
    <w:rsid w:val="009F7E0C"/>
    <w:rsid w:val="00A0002A"/>
    <w:rsid w:val="00A001D5"/>
    <w:rsid w:val="00A00420"/>
    <w:rsid w:val="00A00453"/>
    <w:rsid w:val="00A005F3"/>
    <w:rsid w:val="00A00A1E"/>
    <w:rsid w:val="00A00B92"/>
    <w:rsid w:val="00A00E12"/>
    <w:rsid w:val="00A01252"/>
    <w:rsid w:val="00A0127B"/>
    <w:rsid w:val="00A0131E"/>
    <w:rsid w:val="00A01865"/>
    <w:rsid w:val="00A01DA8"/>
    <w:rsid w:val="00A0200A"/>
    <w:rsid w:val="00A022FA"/>
    <w:rsid w:val="00A02439"/>
    <w:rsid w:val="00A025AD"/>
    <w:rsid w:val="00A02821"/>
    <w:rsid w:val="00A028D3"/>
    <w:rsid w:val="00A028F3"/>
    <w:rsid w:val="00A0293C"/>
    <w:rsid w:val="00A0297F"/>
    <w:rsid w:val="00A02A8F"/>
    <w:rsid w:val="00A02BFC"/>
    <w:rsid w:val="00A02CE0"/>
    <w:rsid w:val="00A02E32"/>
    <w:rsid w:val="00A02F09"/>
    <w:rsid w:val="00A0329A"/>
    <w:rsid w:val="00A033A0"/>
    <w:rsid w:val="00A03556"/>
    <w:rsid w:val="00A035A2"/>
    <w:rsid w:val="00A03616"/>
    <w:rsid w:val="00A0387C"/>
    <w:rsid w:val="00A039A0"/>
    <w:rsid w:val="00A03C0F"/>
    <w:rsid w:val="00A03CF9"/>
    <w:rsid w:val="00A03D67"/>
    <w:rsid w:val="00A03E63"/>
    <w:rsid w:val="00A047C2"/>
    <w:rsid w:val="00A04804"/>
    <w:rsid w:val="00A048B3"/>
    <w:rsid w:val="00A04B20"/>
    <w:rsid w:val="00A04B6A"/>
    <w:rsid w:val="00A04DB3"/>
    <w:rsid w:val="00A04E9F"/>
    <w:rsid w:val="00A04F64"/>
    <w:rsid w:val="00A050AD"/>
    <w:rsid w:val="00A052FF"/>
    <w:rsid w:val="00A0539D"/>
    <w:rsid w:val="00A053C9"/>
    <w:rsid w:val="00A05661"/>
    <w:rsid w:val="00A05728"/>
    <w:rsid w:val="00A05769"/>
    <w:rsid w:val="00A05CD0"/>
    <w:rsid w:val="00A06100"/>
    <w:rsid w:val="00A06103"/>
    <w:rsid w:val="00A06425"/>
    <w:rsid w:val="00A064BA"/>
    <w:rsid w:val="00A0665D"/>
    <w:rsid w:val="00A0680C"/>
    <w:rsid w:val="00A06959"/>
    <w:rsid w:val="00A06B1C"/>
    <w:rsid w:val="00A06B56"/>
    <w:rsid w:val="00A06BF3"/>
    <w:rsid w:val="00A06C15"/>
    <w:rsid w:val="00A06C9A"/>
    <w:rsid w:val="00A06D09"/>
    <w:rsid w:val="00A06DC8"/>
    <w:rsid w:val="00A06DDD"/>
    <w:rsid w:val="00A06EB5"/>
    <w:rsid w:val="00A06EEC"/>
    <w:rsid w:val="00A071BC"/>
    <w:rsid w:val="00A073BD"/>
    <w:rsid w:val="00A073E4"/>
    <w:rsid w:val="00A0756D"/>
    <w:rsid w:val="00A0767F"/>
    <w:rsid w:val="00A0776E"/>
    <w:rsid w:val="00A078FF"/>
    <w:rsid w:val="00A07961"/>
    <w:rsid w:val="00A07A60"/>
    <w:rsid w:val="00A07B19"/>
    <w:rsid w:val="00A07C12"/>
    <w:rsid w:val="00A07D8D"/>
    <w:rsid w:val="00A101E7"/>
    <w:rsid w:val="00A1025F"/>
    <w:rsid w:val="00A10333"/>
    <w:rsid w:val="00A10721"/>
    <w:rsid w:val="00A109DA"/>
    <w:rsid w:val="00A10A99"/>
    <w:rsid w:val="00A10AE4"/>
    <w:rsid w:val="00A10B4D"/>
    <w:rsid w:val="00A10C3D"/>
    <w:rsid w:val="00A10C5E"/>
    <w:rsid w:val="00A10E5F"/>
    <w:rsid w:val="00A110C4"/>
    <w:rsid w:val="00A111AF"/>
    <w:rsid w:val="00A111FD"/>
    <w:rsid w:val="00A11283"/>
    <w:rsid w:val="00A112F8"/>
    <w:rsid w:val="00A11387"/>
    <w:rsid w:val="00A1150D"/>
    <w:rsid w:val="00A1159C"/>
    <w:rsid w:val="00A1172D"/>
    <w:rsid w:val="00A1191D"/>
    <w:rsid w:val="00A1197F"/>
    <w:rsid w:val="00A11D20"/>
    <w:rsid w:val="00A11DC3"/>
    <w:rsid w:val="00A11F9C"/>
    <w:rsid w:val="00A12011"/>
    <w:rsid w:val="00A12052"/>
    <w:rsid w:val="00A122A0"/>
    <w:rsid w:val="00A12450"/>
    <w:rsid w:val="00A12470"/>
    <w:rsid w:val="00A126D9"/>
    <w:rsid w:val="00A128CA"/>
    <w:rsid w:val="00A12A65"/>
    <w:rsid w:val="00A12A94"/>
    <w:rsid w:val="00A12F32"/>
    <w:rsid w:val="00A1307B"/>
    <w:rsid w:val="00A13091"/>
    <w:rsid w:val="00A130DF"/>
    <w:rsid w:val="00A13114"/>
    <w:rsid w:val="00A132E8"/>
    <w:rsid w:val="00A1343B"/>
    <w:rsid w:val="00A135F3"/>
    <w:rsid w:val="00A1362A"/>
    <w:rsid w:val="00A137DA"/>
    <w:rsid w:val="00A138ED"/>
    <w:rsid w:val="00A13A36"/>
    <w:rsid w:val="00A13B43"/>
    <w:rsid w:val="00A13CB5"/>
    <w:rsid w:val="00A13D95"/>
    <w:rsid w:val="00A13E37"/>
    <w:rsid w:val="00A140BC"/>
    <w:rsid w:val="00A141AA"/>
    <w:rsid w:val="00A14271"/>
    <w:rsid w:val="00A14420"/>
    <w:rsid w:val="00A1488E"/>
    <w:rsid w:val="00A148D6"/>
    <w:rsid w:val="00A14C95"/>
    <w:rsid w:val="00A14CBB"/>
    <w:rsid w:val="00A1510D"/>
    <w:rsid w:val="00A1540C"/>
    <w:rsid w:val="00A15459"/>
    <w:rsid w:val="00A15499"/>
    <w:rsid w:val="00A154A5"/>
    <w:rsid w:val="00A15877"/>
    <w:rsid w:val="00A15ED1"/>
    <w:rsid w:val="00A1611C"/>
    <w:rsid w:val="00A1623C"/>
    <w:rsid w:val="00A16240"/>
    <w:rsid w:val="00A16311"/>
    <w:rsid w:val="00A1647C"/>
    <w:rsid w:val="00A1665B"/>
    <w:rsid w:val="00A16912"/>
    <w:rsid w:val="00A16A89"/>
    <w:rsid w:val="00A16B09"/>
    <w:rsid w:val="00A16B1B"/>
    <w:rsid w:val="00A16BFC"/>
    <w:rsid w:val="00A16C0F"/>
    <w:rsid w:val="00A16F2F"/>
    <w:rsid w:val="00A16F5B"/>
    <w:rsid w:val="00A16F8E"/>
    <w:rsid w:val="00A17030"/>
    <w:rsid w:val="00A17294"/>
    <w:rsid w:val="00A1750B"/>
    <w:rsid w:val="00A17649"/>
    <w:rsid w:val="00A17694"/>
    <w:rsid w:val="00A1789F"/>
    <w:rsid w:val="00A178D5"/>
    <w:rsid w:val="00A17948"/>
    <w:rsid w:val="00A17973"/>
    <w:rsid w:val="00A17B99"/>
    <w:rsid w:val="00A17C92"/>
    <w:rsid w:val="00A20307"/>
    <w:rsid w:val="00A20533"/>
    <w:rsid w:val="00A20802"/>
    <w:rsid w:val="00A2081C"/>
    <w:rsid w:val="00A20E4F"/>
    <w:rsid w:val="00A20E7A"/>
    <w:rsid w:val="00A210F3"/>
    <w:rsid w:val="00A212E0"/>
    <w:rsid w:val="00A21303"/>
    <w:rsid w:val="00A21528"/>
    <w:rsid w:val="00A215F2"/>
    <w:rsid w:val="00A2180C"/>
    <w:rsid w:val="00A21950"/>
    <w:rsid w:val="00A21A05"/>
    <w:rsid w:val="00A21B16"/>
    <w:rsid w:val="00A21E3D"/>
    <w:rsid w:val="00A21E5C"/>
    <w:rsid w:val="00A21E5E"/>
    <w:rsid w:val="00A21F92"/>
    <w:rsid w:val="00A22240"/>
    <w:rsid w:val="00A222D2"/>
    <w:rsid w:val="00A2241C"/>
    <w:rsid w:val="00A22433"/>
    <w:rsid w:val="00A22712"/>
    <w:rsid w:val="00A22790"/>
    <w:rsid w:val="00A2281C"/>
    <w:rsid w:val="00A22872"/>
    <w:rsid w:val="00A22B9A"/>
    <w:rsid w:val="00A22C5D"/>
    <w:rsid w:val="00A22FCC"/>
    <w:rsid w:val="00A232EA"/>
    <w:rsid w:val="00A2340B"/>
    <w:rsid w:val="00A23658"/>
    <w:rsid w:val="00A23C2C"/>
    <w:rsid w:val="00A23DB9"/>
    <w:rsid w:val="00A23FA1"/>
    <w:rsid w:val="00A24182"/>
    <w:rsid w:val="00A24330"/>
    <w:rsid w:val="00A243CD"/>
    <w:rsid w:val="00A24427"/>
    <w:rsid w:val="00A245FF"/>
    <w:rsid w:val="00A2460B"/>
    <w:rsid w:val="00A2469E"/>
    <w:rsid w:val="00A24A1B"/>
    <w:rsid w:val="00A24BE5"/>
    <w:rsid w:val="00A24C78"/>
    <w:rsid w:val="00A251BD"/>
    <w:rsid w:val="00A254BD"/>
    <w:rsid w:val="00A259DD"/>
    <w:rsid w:val="00A25B80"/>
    <w:rsid w:val="00A25CDF"/>
    <w:rsid w:val="00A25D4F"/>
    <w:rsid w:val="00A25FBC"/>
    <w:rsid w:val="00A25FCA"/>
    <w:rsid w:val="00A260BE"/>
    <w:rsid w:val="00A26153"/>
    <w:rsid w:val="00A2638D"/>
    <w:rsid w:val="00A263E6"/>
    <w:rsid w:val="00A265BA"/>
    <w:rsid w:val="00A268DF"/>
    <w:rsid w:val="00A269E5"/>
    <w:rsid w:val="00A26B7B"/>
    <w:rsid w:val="00A26BD3"/>
    <w:rsid w:val="00A26C1F"/>
    <w:rsid w:val="00A26F7F"/>
    <w:rsid w:val="00A270A6"/>
    <w:rsid w:val="00A2716B"/>
    <w:rsid w:val="00A27263"/>
    <w:rsid w:val="00A2737B"/>
    <w:rsid w:val="00A273D5"/>
    <w:rsid w:val="00A273F3"/>
    <w:rsid w:val="00A27542"/>
    <w:rsid w:val="00A2759D"/>
    <w:rsid w:val="00A2782B"/>
    <w:rsid w:val="00A278A0"/>
    <w:rsid w:val="00A27998"/>
    <w:rsid w:val="00A279D6"/>
    <w:rsid w:val="00A279DA"/>
    <w:rsid w:val="00A27C6D"/>
    <w:rsid w:val="00A27D0A"/>
    <w:rsid w:val="00A27DFD"/>
    <w:rsid w:val="00A27EB2"/>
    <w:rsid w:val="00A27F70"/>
    <w:rsid w:val="00A27F8B"/>
    <w:rsid w:val="00A3005A"/>
    <w:rsid w:val="00A30181"/>
    <w:rsid w:val="00A301D7"/>
    <w:rsid w:val="00A30405"/>
    <w:rsid w:val="00A307BA"/>
    <w:rsid w:val="00A3080B"/>
    <w:rsid w:val="00A30839"/>
    <w:rsid w:val="00A30845"/>
    <w:rsid w:val="00A30917"/>
    <w:rsid w:val="00A309F3"/>
    <w:rsid w:val="00A30AD4"/>
    <w:rsid w:val="00A30AF6"/>
    <w:rsid w:val="00A30B70"/>
    <w:rsid w:val="00A30BBF"/>
    <w:rsid w:val="00A30BD5"/>
    <w:rsid w:val="00A30CAE"/>
    <w:rsid w:val="00A30F16"/>
    <w:rsid w:val="00A30F81"/>
    <w:rsid w:val="00A316AB"/>
    <w:rsid w:val="00A317B1"/>
    <w:rsid w:val="00A3199F"/>
    <w:rsid w:val="00A31B56"/>
    <w:rsid w:val="00A31C0A"/>
    <w:rsid w:val="00A31C74"/>
    <w:rsid w:val="00A31E75"/>
    <w:rsid w:val="00A31EE8"/>
    <w:rsid w:val="00A322E7"/>
    <w:rsid w:val="00A322EA"/>
    <w:rsid w:val="00A3246C"/>
    <w:rsid w:val="00A325B4"/>
    <w:rsid w:val="00A326D1"/>
    <w:rsid w:val="00A328C9"/>
    <w:rsid w:val="00A3297B"/>
    <w:rsid w:val="00A329F4"/>
    <w:rsid w:val="00A32C1F"/>
    <w:rsid w:val="00A32DF7"/>
    <w:rsid w:val="00A32FD2"/>
    <w:rsid w:val="00A33140"/>
    <w:rsid w:val="00A331DF"/>
    <w:rsid w:val="00A334BE"/>
    <w:rsid w:val="00A33611"/>
    <w:rsid w:val="00A33687"/>
    <w:rsid w:val="00A336B6"/>
    <w:rsid w:val="00A33755"/>
    <w:rsid w:val="00A337C6"/>
    <w:rsid w:val="00A33941"/>
    <w:rsid w:val="00A339B9"/>
    <w:rsid w:val="00A339D5"/>
    <w:rsid w:val="00A339E7"/>
    <w:rsid w:val="00A33A6B"/>
    <w:rsid w:val="00A33AD6"/>
    <w:rsid w:val="00A33AE2"/>
    <w:rsid w:val="00A340BA"/>
    <w:rsid w:val="00A34155"/>
    <w:rsid w:val="00A344E7"/>
    <w:rsid w:val="00A344FE"/>
    <w:rsid w:val="00A34582"/>
    <w:rsid w:val="00A3464F"/>
    <w:rsid w:val="00A349D1"/>
    <w:rsid w:val="00A349F5"/>
    <w:rsid w:val="00A34A30"/>
    <w:rsid w:val="00A34D70"/>
    <w:rsid w:val="00A3519C"/>
    <w:rsid w:val="00A35262"/>
    <w:rsid w:val="00A35348"/>
    <w:rsid w:val="00A353BD"/>
    <w:rsid w:val="00A35406"/>
    <w:rsid w:val="00A355FA"/>
    <w:rsid w:val="00A35833"/>
    <w:rsid w:val="00A358B7"/>
    <w:rsid w:val="00A35AA9"/>
    <w:rsid w:val="00A35ED7"/>
    <w:rsid w:val="00A35FFD"/>
    <w:rsid w:val="00A36015"/>
    <w:rsid w:val="00A36298"/>
    <w:rsid w:val="00A3639D"/>
    <w:rsid w:val="00A363FF"/>
    <w:rsid w:val="00A366EC"/>
    <w:rsid w:val="00A36842"/>
    <w:rsid w:val="00A36886"/>
    <w:rsid w:val="00A36C89"/>
    <w:rsid w:val="00A36CD2"/>
    <w:rsid w:val="00A36D97"/>
    <w:rsid w:val="00A36F5F"/>
    <w:rsid w:val="00A370F7"/>
    <w:rsid w:val="00A371F5"/>
    <w:rsid w:val="00A37227"/>
    <w:rsid w:val="00A372A2"/>
    <w:rsid w:val="00A37560"/>
    <w:rsid w:val="00A37667"/>
    <w:rsid w:val="00A379B9"/>
    <w:rsid w:val="00A37BC4"/>
    <w:rsid w:val="00A37BFD"/>
    <w:rsid w:val="00A37CF1"/>
    <w:rsid w:val="00A37DEF"/>
    <w:rsid w:val="00A37E68"/>
    <w:rsid w:val="00A37E9A"/>
    <w:rsid w:val="00A37E9C"/>
    <w:rsid w:val="00A40050"/>
    <w:rsid w:val="00A40173"/>
    <w:rsid w:val="00A40234"/>
    <w:rsid w:val="00A4042A"/>
    <w:rsid w:val="00A40506"/>
    <w:rsid w:val="00A405C0"/>
    <w:rsid w:val="00A40A45"/>
    <w:rsid w:val="00A40A8C"/>
    <w:rsid w:val="00A40C27"/>
    <w:rsid w:val="00A40D91"/>
    <w:rsid w:val="00A40E60"/>
    <w:rsid w:val="00A40EB1"/>
    <w:rsid w:val="00A410D1"/>
    <w:rsid w:val="00A4111E"/>
    <w:rsid w:val="00A41150"/>
    <w:rsid w:val="00A4117D"/>
    <w:rsid w:val="00A417E4"/>
    <w:rsid w:val="00A4182B"/>
    <w:rsid w:val="00A418AB"/>
    <w:rsid w:val="00A418D9"/>
    <w:rsid w:val="00A4195C"/>
    <w:rsid w:val="00A41A60"/>
    <w:rsid w:val="00A41A7F"/>
    <w:rsid w:val="00A41AB1"/>
    <w:rsid w:val="00A41CC2"/>
    <w:rsid w:val="00A41F55"/>
    <w:rsid w:val="00A42499"/>
    <w:rsid w:val="00A426E1"/>
    <w:rsid w:val="00A42D68"/>
    <w:rsid w:val="00A42E6C"/>
    <w:rsid w:val="00A43143"/>
    <w:rsid w:val="00A43326"/>
    <w:rsid w:val="00A4335E"/>
    <w:rsid w:val="00A43505"/>
    <w:rsid w:val="00A43624"/>
    <w:rsid w:val="00A43793"/>
    <w:rsid w:val="00A43961"/>
    <w:rsid w:val="00A439B0"/>
    <w:rsid w:val="00A43F99"/>
    <w:rsid w:val="00A44123"/>
    <w:rsid w:val="00A441C7"/>
    <w:rsid w:val="00A442F3"/>
    <w:rsid w:val="00A44383"/>
    <w:rsid w:val="00A4441C"/>
    <w:rsid w:val="00A44441"/>
    <w:rsid w:val="00A4463C"/>
    <w:rsid w:val="00A44B63"/>
    <w:rsid w:val="00A44E87"/>
    <w:rsid w:val="00A44ED5"/>
    <w:rsid w:val="00A4503A"/>
    <w:rsid w:val="00A4528F"/>
    <w:rsid w:val="00A45586"/>
    <w:rsid w:val="00A4571B"/>
    <w:rsid w:val="00A45978"/>
    <w:rsid w:val="00A45BD0"/>
    <w:rsid w:val="00A45CA2"/>
    <w:rsid w:val="00A4607E"/>
    <w:rsid w:val="00A46299"/>
    <w:rsid w:val="00A46426"/>
    <w:rsid w:val="00A46527"/>
    <w:rsid w:val="00A4662E"/>
    <w:rsid w:val="00A466DC"/>
    <w:rsid w:val="00A46804"/>
    <w:rsid w:val="00A46B95"/>
    <w:rsid w:val="00A46D01"/>
    <w:rsid w:val="00A46D85"/>
    <w:rsid w:val="00A46DE2"/>
    <w:rsid w:val="00A46EAE"/>
    <w:rsid w:val="00A4705F"/>
    <w:rsid w:val="00A473DE"/>
    <w:rsid w:val="00A47449"/>
    <w:rsid w:val="00A474C2"/>
    <w:rsid w:val="00A474C5"/>
    <w:rsid w:val="00A4762D"/>
    <w:rsid w:val="00A47638"/>
    <w:rsid w:val="00A479C0"/>
    <w:rsid w:val="00A47B2A"/>
    <w:rsid w:val="00A47D6F"/>
    <w:rsid w:val="00A50294"/>
    <w:rsid w:val="00A502A7"/>
    <w:rsid w:val="00A5058E"/>
    <w:rsid w:val="00A5071A"/>
    <w:rsid w:val="00A507A5"/>
    <w:rsid w:val="00A507D5"/>
    <w:rsid w:val="00A50848"/>
    <w:rsid w:val="00A50A85"/>
    <w:rsid w:val="00A50BDA"/>
    <w:rsid w:val="00A50D35"/>
    <w:rsid w:val="00A50D6A"/>
    <w:rsid w:val="00A50DE4"/>
    <w:rsid w:val="00A51151"/>
    <w:rsid w:val="00A516A9"/>
    <w:rsid w:val="00A516AE"/>
    <w:rsid w:val="00A5177B"/>
    <w:rsid w:val="00A518E9"/>
    <w:rsid w:val="00A51988"/>
    <w:rsid w:val="00A519E9"/>
    <w:rsid w:val="00A51C32"/>
    <w:rsid w:val="00A51CD2"/>
    <w:rsid w:val="00A51D76"/>
    <w:rsid w:val="00A51EE6"/>
    <w:rsid w:val="00A51F48"/>
    <w:rsid w:val="00A5214B"/>
    <w:rsid w:val="00A5219D"/>
    <w:rsid w:val="00A524F6"/>
    <w:rsid w:val="00A5275A"/>
    <w:rsid w:val="00A52897"/>
    <w:rsid w:val="00A5298F"/>
    <w:rsid w:val="00A52A73"/>
    <w:rsid w:val="00A530B9"/>
    <w:rsid w:val="00A5349F"/>
    <w:rsid w:val="00A535ED"/>
    <w:rsid w:val="00A538EA"/>
    <w:rsid w:val="00A53A4B"/>
    <w:rsid w:val="00A53A70"/>
    <w:rsid w:val="00A53BEE"/>
    <w:rsid w:val="00A54100"/>
    <w:rsid w:val="00A5420F"/>
    <w:rsid w:val="00A54304"/>
    <w:rsid w:val="00A543A1"/>
    <w:rsid w:val="00A545BC"/>
    <w:rsid w:val="00A548A2"/>
    <w:rsid w:val="00A5494B"/>
    <w:rsid w:val="00A54996"/>
    <w:rsid w:val="00A54BAC"/>
    <w:rsid w:val="00A54F40"/>
    <w:rsid w:val="00A551DF"/>
    <w:rsid w:val="00A5545B"/>
    <w:rsid w:val="00A55717"/>
    <w:rsid w:val="00A55731"/>
    <w:rsid w:val="00A55890"/>
    <w:rsid w:val="00A5593D"/>
    <w:rsid w:val="00A55ABD"/>
    <w:rsid w:val="00A55ADC"/>
    <w:rsid w:val="00A55B8D"/>
    <w:rsid w:val="00A55B8E"/>
    <w:rsid w:val="00A55C4C"/>
    <w:rsid w:val="00A55CBF"/>
    <w:rsid w:val="00A55F79"/>
    <w:rsid w:val="00A561EB"/>
    <w:rsid w:val="00A562A7"/>
    <w:rsid w:val="00A56463"/>
    <w:rsid w:val="00A565C3"/>
    <w:rsid w:val="00A56842"/>
    <w:rsid w:val="00A568BE"/>
    <w:rsid w:val="00A56914"/>
    <w:rsid w:val="00A56B0C"/>
    <w:rsid w:val="00A56C05"/>
    <w:rsid w:val="00A56C50"/>
    <w:rsid w:val="00A56C56"/>
    <w:rsid w:val="00A56CD1"/>
    <w:rsid w:val="00A56ED9"/>
    <w:rsid w:val="00A57307"/>
    <w:rsid w:val="00A5759D"/>
    <w:rsid w:val="00A57A2D"/>
    <w:rsid w:val="00A6029A"/>
    <w:rsid w:val="00A60426"/>
    <w:rsid w:val="00A6049F"/>
    <w:rsid w:val="00A607F5"/>
    <w:rsid w:val="00A608E0"/>
    <w:rsid w:val="00A60C2E"/>
    <w:rsid w:val="00A60CA9"/>
    <w:rsid w:val="00A60CBA"/>
    <w:rsid w:val="00A60CC7"/>
    <w:rsid w:val="00A60D77"/>
    <w:rsid w:val="00A60EE5"/>
    <w:rsid w:val="00A61072"/>
    <w:rsid w:val="00A61292"/>
    <w:rsid w:val="00A61334"/>
    <w:rsid w:val="00A61342"/>
    <w:rsid w:val="00A6139F"/>
    <w:rsid w:val="00A61430"/>
    <w:rsid w:val="00A6168F"/>
    <w:rsid w:val="00A617A2"/>
    <w:rsid w:val="00A61830"/>
    <w:rsid w:val="00A618BD"/>
    <w:rsid w:val="00A6196F"/>
    <w:rsid w:val="00A6197A"/>
    <w:rsid w:val="00A61A29"/>
    <w:rsid w:val="00A61A96"/>
    <w:rsid w:val="00A61BEC"/>
    <w:rsid w:val="00A61E1A"/>
    <w:rsid w:val="00A62093"/>
    <w:rsid w:val="00A620E5"/>
    <w:rsid w:val="00A6219A"/>
    <w:rsid w:val="00A62339"/>
    <w:rsid w:val="00A623A1"/>
    <w:rsid w:val="00A6266A"/>
    <w:rsid w:val="00A6270F"/>
    <w:rsid w:val="00A62913"/>
    <w:rsid w:val="00A62C4D"/>
    <w:rsid w:val="00A62D6E"/>
    <w:rsid w:val="00A62D8D"/>
    <w:rsid w:val="00A62EC1"/>
    <w:rsid w:val="00A62F0E"/>
    <w:rsid w:val="00A63302"/>
    <w:rsid w:val="00A633D2"/>
    <w:rsid w:val="00A6348D"/>
    <w:rsid w:val="00A634A3"/>
    <w:rsid w:val="00A63598"/>
    <w:rsid w:val="00A635C9"/>
    <w:rsid w:val="00A6360A"/>
    <w:rsid w:val="00A6369E"/>
    <w:rsid w:val="00A63784"/>
    <w:rsid w:val="00A63967"/>
    <w:rsid w:val="00A63A32"/>
    <w:rsid w:val="00A63D0C"/>
    <w:rsid w:val="00A63EA9"/>
    <w:rsid w:val="00A63F04"/>
    <w:rsid w:val="00A6470C"/>
    <w:rsid w:val="00A6492F"/>
    <w:rsid w:val="00A649C1"/>
    <w:rsid w:val="00A64B0F"/>
    <w:rsid w:val="00A64BF8"/>
    <w:rsid w:val="00A64DCB"/>
    <w:rsid w:val="00A64E33"/>
    <w:rsid w:val="00A64FB3"/>
    <w:rsid w:val="00A6519D"/>
    <w:rsid w:val="00A653D5"/>
    <w:rsid w:val="00A653DB"/>
    <w:rsid w:val="00A65504"/>
    <w:rsid w:val="00A6558F"/>
    <w:rsid w:val="00A65608"/>
    <w:rsid w:val="00A656C9"/>
    <w:rsid w:val="00A657D8"/>
    <w:rsid w:val="00A65D8B"/>
    <w:rsid w:val="00A65DAA"/>
    <w:rsid w:val="00A6608E"/>
    <w:rsid w:val="00A6611D"/>
    <w:rsid w:val="00A66170"/>
    <w:rsid w:val="00A662FB"/>
    <w:rsid w:val="00A664C5"/>
    <w:rsid w:val="00A664FD"/>
    <w:rsid w:val="00A66526"/>
    <w:rsid w:val="00A66667"/>
    <w:rsid w:val="00A66779"/>
    <w:rsid w:val="00A669B7"/>
    <w:rsid w:val="00A66A41"/>
    <w:rsid w:val="00A66B6D"/>
    <w:rsid w:val="00A66E76"/>
    <w:rsid w:val="00A66E8C"/>
    <w:rsid w:val="00A66F35"/>
    <w:rsid w:val="00A6704E"/>
    <w:rsid w:val="00A67355"/>
    <w:rsid w:val="00A674D6"/>
    <w:rsid w:val="00A677EC"/>
    <w:rsid w:val="00A67904"/>
    <w:rsid w:val="00A67AEC"/>
    <w:rsid w:val="00A67D2B"/>
    <w:rsid w:val="00A67E5A"/>
    <w:rsid w:val="00A67E9A"/>
    <w:rsid w:val="00A7000B"/>
    <w:rsid w:val="00A70095"/>
    <w:rsid w:val="00A702A3"/>
    <w:rsid w:val="00A70330"/>
    <w:rsid w:val="00A70377"/>
    <w:rsid w:val="00A70403"/>
    <w:rsid w:val="00A705DA"/>
    <w:rsid w:val="00A706C4"/>
    <w:rsid w:val="00A70707"/>
    <w:rsid w:val="00A707E7"/>
    <w:rsid w:val="00A7081A"/>
    <w:rsid w:val="00A70994"/>
    <w:rsid w:val="00A70A9C"/>
    <w:rsid w:val="00A70B8B"/>
    <w:rsid w:val="00A70BC8"/>
    <w:rsid w:val="00A70C6D"/>
    <w:rsid w:val="00A70D00"/>
    <w:rsid w:val="00A70D6B"/>
    <w:rsid w:val="00A70DAA"/>
    <w:rsid w:val="00A70E31"/>
    <w:rsid w:val="00A711ED"/>
    <w:rsid w:val="00A713FB"/>
    <w:rsid w:val="00A71550"/>
    <w:rsid w:val="00A716B6"/>
    <w:rsid w:val="00A71708"/>
    <w:rsid w:val="00A71792"/>
    <w:rsid w:val="00A717C8"/>
    <w:rsid w:val="00A71BB0"/>
    <w:rsid w:val="00A71F61"/>
    <w:rsid w:val="00A7225D"/>
    <w:rsid w:val="00A7233A"/>
    <w:rsid w:val="00A72360"/>
    <w:rsid w:val="00A72607"/>
    <w:rsid w:val="00A7295D"/>
    <w:rsid w:val="00A7297C"/>
    <w:rsid w:val="00A729D4"/>
    <w:rsid w:val="00A72A6A"/>
    <w:rsid w:val="00A72BC0"/>
    <w:rsid w:val="00A72C10"/>
    <w:rsid w:val="00A72C6E"/>
    <w:rsid w:val="00A72CE2"/>
    <w:rsid w:val="00A72D8A"/>
    <w:rsid w:val="00A72DEA"/>
    <w:rsid w:val="00A72E5E"/>
    <w:rsid w:val="00A72FB6"/>
    <w:rsid w:val="00A730B9"/>
    <w:rsid w:val="00A730BC"/>
    <w:rsid w:val="00A731E4"/>
    <w:rsid w:val="00A73263"/>
    <w:rsid w:val="00A73309"/>
    <w:rsid w:val="00A7331A"/>
    <w:rsid w:val="00A734B5"/>
    <w:rsid w:val="00A73570"/>
    <w:rsid w:val="00A735BD"/>
    <w:rsid w:val="00A736B5"/>
    <w:rsid w:val="00A7385C"/>
    <w:rsid w:val="00A73EB3"/>
    <w:rsid w:val="00A73ECD"/>
    <w:rsid w:val="00A73F1C"/>
    <w:rsid w:val="00A73FFC"/>
    <w:rsid w:val="00A740E0"/>
    <w:rsid w:val="00A743BC"/>
    <w:rsid w:val="00A744C3"/>
    <w:rsid w:val="00A74638"/>
    <w:rsid w:val="00A7467C"/>
    <w:rsid w:val="00A747ED"/>
    <w:rsid w:val="00A74884"/>
    <w:rsid w:val="00A74953"/>
    <w:rsid w:val="00A74A34"/>
    <w:rsid w:val="00A74BCB"/>
    <w:rsid w:val="00A74C1E"/>
    <w:rsid w:val="00A74C26"/>
    <w:rsid w:val="00A74C86"/>
    <w:rsid w:val="00A74CDF"/>
    <w:rsid w:val="00A74D70"/>
    <w:rsid w:val="00A74DED"/>
    <w:rsid w:val="00A752DC"/>
    <w:rsid w:val="00A7571C"/>
    <w:rsid w:val="00A7573E"/>
    <w:rsid w:val="00A758B0"/>
    <w:rsid w:val="00A7596C"/>
    <w:rsid w:val="00A75D0E"/>
    <w:rsid w:val="00A75E4F"/>
    <w:rsid w:val="00A76103"/>
    <w:rsid w:val="00A76125"/>
    <w:rsid w:val="00A76308"/>
    <w:rsid w:val="00A76629"/>
    <w:rsid w:val="00A76808"/>
    <w:rsid w:val="00A7684E"/>
    <w:rsid w:val="00A76968"/>
    <w:rsid w:val="00A76A8E"/>
    <w:rsid w:val="00A76BBA"/>
    <w:rsid w:val="00A76CA2"/>
    <w:rsid w:val="00A76F98"/>
    <w:rsid w:val="00A7709E"/>
    <w:rsid w:val="00A773E9"/>
    <w:rsid w:val="00A77650"/>
    <w:rsid w:val="00A77795"/>
    <w:rsid w:val="00A777C0"/>
    <w:rsid w:val="00A77942"/>
    <w:rsid w:val="00A77A5E"/>
    <w:rsid w:val="00A77A6F"/>
    <w:rsid w:val="00A77A7F"/>
    <w:rsid w:val="00A77B20"/>
    <w:rsid w:val="00A77D16"/>
    <w:rsid w:val="00A77DAA"/>
    <w:rsid w:val="00A80128"/>
    <w:rsid w:val="00A80229"/>
    <w:rsid w:val="00A803E8"/>
    <w:rsid w:val="00A805F6"/>
    <w:rsid w:val="00A80620"/>
    <w:rsid w:val="00A80899"/>
    <w:rsid w:val="00A80927"/>
    <w:rsid w:val="00A80D69"/>
    <w:rsid w:val="00A80EEF"/>
    <w:rsid w:val="00A81252"/>
    <w:rsid w:val="00A81500"/>
    <w:rsid w:val="00A8172D"/>
    <w:rsid w:val="00A8183D"/>
    <w:rsid w:val="00A81A28"/>
    <w:rsid w:val="00A81AD5"/>
    <w:rsid w:val="00A81CBF"/>
    <w:rsid w:val="00A82285"/>
    <w:rsid w:val="00A822E7"/>
    <w:rsid w:val="00A8230A"/>
    <w:rsid w:val="00A8246F"/>
    <w:rsid w:val="00A825FB"/>
    <w:rsid w:val="00A8260E"/>
    <w:rsid w:val="00A82D75"/>
    <w:rsid w:val="00A8317A"/>
    <w:rsid w:val="00A831E7"/>
    <w:rsid w:val="00A83290"/>
    <w:rsid w:val="00A83492"/>
    <w:rsid w:val="00A834D4"/>
    <w:rsid w:val="00A834ED"/>
    <w:rsid w:val="00A83554"/>
    <w:rsid w:val="00A8357D"/>
    <w:rsid w:val="00A8360A"/>
    <w:rsid w:val="00A837AC"/>
    <w:rsid w:val="00A8399C"/>
    <w:rsid w:val="00A83CE8"/>
    <w:rsid w:val="00A83DA9"/>
    <w:rsid w:val="00A84150"/>
    <w:rsid w:val="00A841DC"/>
    <w:rsid w:val="00A8420D"/>
    <w:rsid w:val="00A8424E"/>
    <w:rsid w:val="00A84562"/>
    <w:rsid w:val="00A845B1"/>
    <w:rsid w:val="00A8488F"/>
    <w:rsid w:val="00A84A2B"/>
    <w:rsid w:val="00A84B84"/>
    <w:rsid w:val="00A84E18"/>
    <w:rsid w:val="00A84FA1"/>
    <w:rsid w:val="00A8517C"/>
    <w:rsid w:val="00A852D5"/>
    <w:rsid w:val="00A854DB"/>
    <w:rsid w:val="00A8569F"/>
    <w:rsid w:val="00A857E4"/>
    <w:rsid w:val="00A85872"/>
    <w:rsid w:val="00A85AE9"/>
    <w:rsid w:val="00A85C8A"/>
    <w:rsid w:val="00A85CC6"/>
    <w:rsid w:val="00A85CDE"/>
    <w:rsid w:val="00A85E88"/>
    <w:rsid w:val="00A85F19"/>
    <w:rsid w:val="00A8607D"/>
    <w:rsid w:val="00A860A9"/>
    <w:rsid w:val="00A860E6"/>
    <w:rsid w:val="00A86279"/>
    <w:rsid w:val="00A862AF"/>
    <w:rsid w:val="00A864D6"/>
    <w:rsid w:val="00A86777"/>
    <w:rsid w:val="00A86960"/>
    <w:rsid w:val="00A86B20"/>
    <w:rsid w:val="00A86D57"/>
    <w:rsid w:val="00A86F31"/>
    <w:rsid w:val="00A87168"/>
    <w:rsid w:val="00A87187"/>
    <w:rsid w:val="00A87208"/>
    <w:rsid w:val="00A87616"/>
    <w:rsid w:val="00A87BDB"/>
    <w:rsid w:val="00A87E7D"/>
    <w:rsid w:val="00A87F30"/>
    <w:rsid w:val="00A90030"/>
    <w:rsid w:val="00A9009C"/>
    <w:rsid w:val="00A90232"/>
    <w:rsid w:val="00A903F8"/>
    <w:rsid w:val="00A9078E"/>
    <w:rsid w:val="00A90803"/>
    <w:rsid w:val="00A90866"/>
    <w:rsid w:val="00A908D7"/>
    <w:rsid w:val="00A9097F"/>
    <w:rsid w:val="00A90A95"/>
    <w:rsid w:val="00A90BC5"/>
    <w:rsid w:val="00A90C35"/>
    <w:rsid w:val="00A90DD5"/>
    <w:rsid w:val="00A90F82"/>
    <w:rsid w:val="00A91561"/>
    <w:rsid w:val="00A916B3"/>
    <w:rsid w:val="00A9190B"/>
    <w:rsid w:val="00A9194E"/>
    <w:rsid w:val="00A91A7F"/>
    <w:rsid w:val="00A91C1F"/>
    <w:rsid w:val="00A91D0F"/>
    <w:rsid w:val="00A91E40"/>
    <w:rsid w:val="00A91F07"/>
    <w:rsid w:val="00A91FD4"/>
    <w:rsid w:val="00A91FDF"/>
    <w:rsid w:val="00A922E5"/>
    <w:rsid w:val="00A923D1"/>
    <w:rsid w:val="00A92540"/>
    <w:rsid w:val="00A92609"/>
    <w:rsid w:val="00A92713"/>
    <w:rsid w:val="00A92A57"/>
    <w:rsid w:val="00A92B43"/>
    <w:rsid w:val="00A92CF3"/>
    <w:rsid w:val="00A92D70"/>
    <w:rsid w:val="00A93B57"/>
    <w:rsid w:val="00A93D11"/>
    <w:rsid w:val="00A93EB0"/>
    <w:rsid w:val="00A93FF6"/>
    <w:rsid w:val="00A94112"/>
    <w:rsid w:val="00A94215"/>
    <w:rsid w:val="00A942B5"/>
    <w:rsid w:val="00A944D0"/>
    <w:rsid w:val="00A946BB"/>
    <w:rsid w:val="00A94745"/>
    <w:rsid w:val="00A94B0F"/>
    <w:rsid w:val="00A94B81"/>
    <w:rsid w:val="00A94FAB"/>
    <w:rsid w:val="00A95156"/>
    <w:rsid w:val="00A95203"/>
    <w:rsid w:val="00A95248"/>
    <w:rsid w:val="00A954D8"/>
    <w:rsid w:val="00A956C3"/>
    <w:rsid w:val="00A9576E"/>
    <w:rsid w:val="00A9581D"/>
    <w:rsid w:val="00A9592F"/>
    <w:rsid w:val="00A959E0"/>
    <w:rsid w:val="00A95A7E"/>
    <w:rsid w:val="00A95A91"/>
    <w:rsid w:val="00A95D66"/>
    <w:rsid w:val="00A95D9E"/>
    <w:rsid w:val="00A95E0D"/>
    <w:rsid w:val="00A95E4E"/>
    <w:rsid w:val="00A95FC8"/>
    <w:rsid w:val="00A95FD5"/>
    <w:rsid w:val="00A9600C"/>
    <w:rsid w:val="00A96415"/>
    <w:rsid w:val="00A966E1"/>
    <w:rsid w:val="00A969BF"/>
    <w:rsid w:val="00A96CE9"/>
    <w:rsid w:val="00A96ECD"/>
    <w:rsid w:val="00A96EF8"/>
    <w:rsid w:val="00A96F9C"/>
    <w:rsid w:val="00A9709E"/>
    <w:rsid w:val="00A9710D"/>
    <w:rsid w:val="00A9712E"/>
    <w:rsid w:val="00A9752D"/>
    <w:rsid w:val="00A97AEC"/>
    <w:rsid w:val="00A97C09"/>
    <w:rsid w:val="00A97D34"/>
    <w:rsid w:val="00AA014D"/>
    <w:rsid w:val="00AA019E"/>
    <w:rsid w:val="00AA01B7"/>
    <w:rsid w:val="00AA02B6"/>
    <w:rsid w:val="00AA0420"/>
    <w:rsid w:val="00AA04AF"/>
    <w:rsid w:val="00AA0FFD"/>
    <w:rsid w:val="00AA110B"/>
    <w:rsid w:val="00AA1282"/>
    <w:rsid w:val="00AA13A9"/>
    <w:rsid w:val="00AA13B1"/>
    <w:rsid w:val="00AA13CF"/>
    <w:rsid w:val="00AA14BE"/>
    <w:rsid w:val="00AA1515"/>
    <w:rsid w:val="00AA1772"/>
    <w:rsid w:val="00AA17B5"/>
    <w:rsid w:val="00AA1A41"/>
    <w:rsid w:val="00AA1E9A"/>
    <w:rsid w:val="00AA214C"/>
    <w:rsid w:val="00AA2369"/>
    <w:rsid w:val="00AA2416"/>
    <w:rsid w:val="00AA243E"/>
    <w:rsid w:val="00AA2628"/>
    <w:rsid w:val="00AA271F"/>
    <w:rsid w:val="00AA2740"/>
    <w:rsid w:val="00AA2BD4"/>
    <w:rsid w:val="00AA2C14"/>
    <w:rsid w:val="00AA2D0D"/>
    <w:rsid w:val="00AA2D14"/>
    <w:rsid w:val="00AA2FEE"/>
    <w:rsid w:val="00AA30D4"/>
    <w:rsid w:val="00AA3121"/>
    <w:rsid w:val="00AA3422"/>
    <w:rsid w:val="00AA3432"/>
    <w:rsid w:val="00AA35B4"/>
    <w:rsid w:val="00AA36B2"/>
    <w:rsid w:val="00AA37B1"/>
    <w:rsid w:val="00AA380E"/>
    <w:rsid w:val="00AA3BC3"/>
    <w:rsid w:val="00AA3CD8"/>
    <w:rsid w:val="00AA3D25"/>
    <w:rsid w:val="00AA3FE3"/>
    <w:rsid w:val="00AA3FF1"/>
    <w:rsid w:val="00AA4117"/>
    <w:rsid w:val="00AA4297"/>
    <w:rsid w:val="00AA4598"/>
    <w:rsid w:val="00AA45A4"/>
    <w:rsid w:val="00AA4778"/>
    <w:rsid w:val="00AA47D8"/>
    <w:rsid w:val="00AA494F"/>
    <w:rsid w:val="00AA4A43"/>
    <w:rsid w:val="00AA4B55"/>
    <w:rsid w:val="00AA4DC3"/>
    <w:rsid w:val="00AA5238"/>
    <w:rsid w:val="00AA5249"/>
    <w:rsid w:val="00AA5356"/>
    <w:rsid w:val="00AA5644"/>
    <w:rsid w:val="00AA583E"/>
    <w:rsid w:val="00AA5865"/>
    <w:rsid w:val="00AA599A"/>
    <w:rsid w:val="00AA5A8E"/>
    <w:rsid w:val="00AA5DFA"/>
    <w:rsid w:val="00AA5E2F"/>
    <w:rsid w:val="00AA60C9"/>
    <w:rsid w:val="00AA66A4"/>
    <w:rsid w:val="00AA687B"/>
    <w:rsid w:val="00AA6918"/>
    <w:rsid w:val="00AA69B2"/>
    <w:rsid w:val="00AA6AF1"/>
    <w:rsid w:val="00AA6AFC"/>
    <w:rsid w:val="00AA6BEC"/>
    <w:rsid w:val="00AA6FED"/>
    <w:rsid w:val="00AA7040"/>
    <w:rsid w:val="00AA7070"/>
    <w:rsid w:val="00AA73E1"/>
    <w:rsid w:val="00AA7425"/>
    <w:rsid w:val="00AA755E"/>
    <w:rsid w:val="00AA77A2"/>
    <w:rsid w:val="00AA7B44"/>
    <w:rsid w:val="00AA7C82"/>
    <w:rsid w:val="00AA7CB6"/>
    <w:rsid w:val="00AA7CFA"/>
    <w:rsid w:val="00AA7E6B"/>
    <w:rsid w:val="00AA7F44"/>
    <w:rsid w:val="00AA7FB8"/>
    <w:rsid w:val="00AB0108"/>
    <w:rsid w:val="00AB0565"/>
    <w:rsid w:val="00AB0A8F"/>
    <w:rsid w:val="00AB0AD5"/>
    <w:rsid w:val="00AB0D6E"/>
    <w:rsid w:val="00AB169F"/>
    <w:rsid w:val="00AB1780"/>
    <w:rsid w:val="00AB1A62"/>
    <w:rsid w:val="00AB1A66"/>
    <w:rsid w:val="00AB1AE8"/>
    <w:rsid w:val="00AB1BBF"/>
    <w:rsid w:val="00AB1E89"/>
    <w:rsid w:val="00AB1F6E"/>
    <w:rsid w:val="00AB2155"/>
    <w:rsid w:val="00AB2175"/>
    <w:rsid w:val="00AB2297"/>
    <w:rsid w:val="00AB24BE"/>
    <w:rsid w:val="00AB252B"/>
    <w:rsid w:val="00AB2648"/>
    <w:rsid w:val="00AB297D"/>
    <w:rsid w:val="00AB2B40"/>
    <w:rsid w:val="00AB2B5B"/>
    <w:rsid w:val="00AB2E7F"/>
    <w:rsid w:val="00AB2EA4"/>
    <w:rsid w:val="00AB2F6C"/>
    <w:rsid w:val="00AB2F94"/>
    <w:rsid w:val="00AB2FEE"/>
    <w:rsid w:val="00AB3091"/>
    <w:rsid w:val="00AB3149"/>
    <w:rsid w:val="00AB31F9"/>
    <w:rsid w:val="00AB330C"/>
    <w:rsid w:val="00AB33B3"/>
    <w:rsid w:val="00AB33F0"/>
    <w:rsid w:val="00AB36A2"/>
    <w:rsid w:val="00AB37E1"/>
    <w:rsid w:val="00AB38BA"/>
    <w:rsid w:val="00AB3BF1"/>
    <w:rsid w:val="00AB4212"/>
    <w:rsid w:val="00AB42A3"/>
    <w:rsid w:val="00AB46B5"/>
    <w:rsid w:val="00AB46D7"/>
    <w:rsid w:val="00AB46DB"/>
    <w:rsid w:val="00AB4711"/>
    <w:rsid w:val="00AB4A22"/>
    <w:rsid w:val="00AB4B43"/>
    <w:rsid w:val="00AB4BBA"/>
    <w:rsid w:val="00AB5123"/>
    <w:rsid w:val="00AB51B1"/>
    <w:rsid w:val="00AB521D"/>
    <w:rsid w:val="00AB5353"/>
    <w:rsid w:val="00AB5398"/>
    <w:rsid w:val="00AB53CC"/>
    <w:rsid w:val="00AB53CE"/>
    <w:rsid w:val="00AB5403"/>
    <w:rsid w:val="00AB54F4"/>
    <w:rsid w:val="00AB5539"/>
    <w:rsid w:val="00AB557F"/>
    <w:rsid w:val="00AB5667"/>
    <w:rsid w:val="00AB56F1"/>
    <w:rsid w:val="00AB59EF"/>
    <w:rsid w:val="00AB5A5E"/>
    <w:rsid w:val="00AB5D39"/>
    <w:rsid w:val="00AB5D52"/>
    <w:rsid w:val="00AB5DAC"/>
    <w:rsid w:val="00AB5E99"/>
    <w:rsid w:val="00AB5ED0"/>
    <w:rsid w:val="00AB5FA2"/>
    <w:rsid w:val="00AB6392"/>
    <w:rsid w:val="00AB63DC"/>
    <w:rsid w:val="00AB643C"/>
    <w:rsid w:val="00AB6470"/>
    <w:rsid w:val="00AB655B"/>
    <w:rsid w:val="00AB6573"/>
    <w:rsid w:val="00AB658E"/>
    <w:rsid w:val="00AB6738"/>
    <w:rsid w:val="00AB6813"/>
    <w:rsid w:val="00AB6B38"/>
    <w:rsid w:val="00AB6B72"/>
    <w:rsid w:val="00AB6CA6"/>
    <w:rsid w:val="00AB6DA6"/>
    <w:rsid w:val="00AB6E9F"/>
    <w:rsid w:val="00AB6EBD"/>
    <w:rsid w:val="00AB6EE8"/>
    <w:rsid w:val="00AB7217"/>
    <w:rsid w:val="00AB738A"/>
    <w:rsid w:val="00AB757C"/>
    <w:rsid w:val="00AB75B5"/>
    <w:rsid w:val="00AB76AE"/>
    <w:rsid w:val="00AB796B"/>
    <w:rsid w:val="00AB79B7"/>
    <w:rsid w:val="00AB7B2C"/>
    <w:rsid w:val="00AB7B5D"/>
    <w:rsid w:val="00AB7C0A"/>
    <w:rsid w:val="00AB7D42"/>
    <w:rsid w:val="00AB7E2C"/>
    <w:rsid w:val="00AB7E5F"/>
    <w:rsid w:val="00AB7F89"/>
    <w:rsid w:val="00AC00EB"/>
    <w:rsid w:val="00AC0113"/>
    <w:rsid w:val="00AC023B"/>
    <w:rsid w:val="00AC030D"/>
    <w:rsid w:val="00AC03DE"/>
    <w:rsid w:val="00AC0652"/>
    <w:rsid w:val="00AC0799"/>
    <w:rsid w:val="00AC0AEF"/>
    <w:rsid w:val="00AC0AFF"/>
    <w:rsid w:val="00AC0D18"/>
    <w:rsid w:val="00AC0EEC"/>
    <w:rsid w:val="00AC106C"/>
    <w:rsid w:val="00AC10DA"/>
    <w:rsid w:val="00AC1168"/>
    <w:rsid w:val="00AC1205"/>
    <w:rsid w:val="00AC1310"/>
    <w:rsid w:val="00AC138C"/>
    <w:rsid w:val="00AC1749"/>
    <w:rsid w:val="00AC1AD0"/>
    <w:rsid w:val="00AC1C7D"/>
    <w:rsid w:val="00AC1CBD"/>
    <w:rsid w:val="00AC1CFF"/>
    <w:rsid w:val="00AC1DC3"/>
    <w:rsid w:val="00AC1E10"/>
    <w:rsid w:val="00AC1E99"/>
    <w:rsid w:val="00AC2369"/>
    <w:rsid w:val="00AC2448"/>
    <w:rsid w:val="00AC25FA"/>
    <w:rsid w:val="00AC2858"/>
    <w:rsid w:val="00AC2998"/>
    <w:rsid w:val="00AC29B1"/>
    <w:rsid w:val="00AC2B1E"/>
    <w:rsid w:val="00AC2B8E"/>
    <w:rsid w:val="00AC2EE2"/>
    <w:rsid w:val="00AC2FEB"/>
    <w:rsid w:val="00AC3042"/>
    <w:rsid w:val="00AC32E3"/>
    <w:rsid w:val="00AC33AA"/>
    <w:rsid w:val="00AC344C"/>
    <w:rsid w:val="00AC3574"/>
    <w:rsid w:val="00AC3896"/>
    <w:rsid w:val="00AC3910"/>
    <w:rsid w:val="00AC3AB1"/>
    <w:rsid w:val="00AC3C99"/>
    <w:rsid w:val="00AC4057"/>
    <w:rsid w:val="00AC4139"/>
    <w:rsid w:val="00AC4289"/>
    <w:rsid w:val="00AC43DC"/>
    <w:rsid w:val="00AC4550"/>
    <w:rsid w:val="00AC45DA"/>
    <w:rsid w:val="00AC47A3"/>
    <w:rsid w:val="00AC4835"/>
    <w:rsid w:val="00AC489B"/>
    <w:rsid w:val="00AC498C"/>
    <w:rsid w:val="00AC49E9"/>
    <w:rsid w:val="00AC4A65"/>
    <w:rsid w:val="00AC4BD1"/>
    <w:rsid w:val="00AC4C23"/>
    <w:rsid w:val="00AC4C2C"/>
    <w:rsid w:val="00AC4D6B"/>
    <w:rsid w:val="00AC4DFC"/>
    <w:rsid w:val="00AC4F3E"/>
    <w:rsid w:val="00AC4F47"/>
    <w:rsid w:val="00AC50D8"/>
    <w:rsid w:val="00AC5243"/>
    <w:rsid w:val="00AC530B"/>
    <w:rsid w:val="00AC547C"/>
    <w:rsid w:val="00AC5505"/>
    <w:rsid w:val="00AC554B"/>
    <w:rsid w:val="00AC5792"/>
    <w:rsid w:val="00AC5797"/>
    <w:rsid w:val="00AC5C6B"/>
    <w:rsid w:val="00AC5CE2"/>
    <w:rsid w:val="00AC5E33"/>
    <w:rsid w:val="00AC6087"/>
    <w:rsid w:val="00AC6114"/>
    <w:rsid w:val="00AC63C6"/>
    <w:rsid w:val="00AC64E5"/>
    <w:rsid w:val="00AC69DF"/>
    <w:rsid w:val="00AC6AF1"/>
    <w:rsid w:val="00AC702E"/>
    <w:rsid w:val="00AC71EC"/>
    <w:rsid w:val="00AC75FA"/>
    <w:rsid w:val="00AC7619"/>
    <w:rsid w:val="00AC7ABB"/>
    <w:rsid w:val="00AC7C63"/>
    <w:rsid w:val="00AC7E87"/>
    <w:rsid w:val="00AC7EF7"/>
    <w:rsid w:val="00AD01A4"/>
    <w:rsid w:val="00AD01CB"/>
    <w:rsid w:val="00AD031A"/>
    <w:rsid w:val="00AD04D1"/>
    <w:rsid w:val="00AD059A"/>
    <w:rsid w:val="00AD06FC"/>
    <w:rsid w:val="00AD081E"/>
    <w:rsid w:val="00AD08EA"/>
    <w:rsid w:val="00AD090D"/>
    <w:rsid w:val="00AD0985"/>
    <w:rsid w:val="00AD098E"/>
    <w:rsid w:val="00AD0E4B"/>
    <w:rsid w:val="00AD10BB"/>
    <w:rsid w:val="00AD1317"/>
    <w:rsid w:val="00AD16A3"/>
    <w:rsid w:val="00AD16B7"/>
    <w:rsid w:val="00AD2249"/>
    <w:rsid w:val="00AD267C"/>
    <w:rsid w:val="00AD27D5"/>
    <w:rsid w:val="00AD290B"/>
    <w:rsid w:val="00AD290D"/>
    <w:rsid w:val="00AD2DD1"/>
    <w:rsid w:val="00AD2F57"/>
    <w:rsid w:val="00AD313D"/>
    <w:rsid w:val="00AD3143"/>
    <w:rsid w:val="00AD3265"/>
    <w:rsid w:val="00AD34A9"/>
    <w:rsid w:val="00AD3529"/>
    <w:rsid w:val="00AD357E"/>
    <w:rsid w:val="00AD35D9"/>
    <w:rsid w:val="00AD363C"/>
    <w:rsid w:val="00AD380D"/>
    <w:rsid w:val="00AD3909"/>
    <w:rsid w:val="00AD3945"/>
    <w:rsid w:val="00AD3986"/>
    <w:rsid w:val="00AD3D9E"/>
    <w:rsid w:val="00AD3FB5"/>
    <w:rsid w:val="00AD401F"/>
    <w:rsid w:val="00AD4024"/>
    <w:rsid w:val="00AD42D9"/>
    <w:rsid w:val="00AD4451"/>
    <w:rsid w:val="00AD4547"/>
    <w:rsid w:val="00AD4593"/>
    <w:rsid w:val="00AD4AD8"/>
    <w:rsid w:val="00AD4C3F"/>
    <w:rsid w:val="00AD4DFA"/>
    <w:rsid w:val="00AD4FDF"/>
    <w:rsid w:val="00AD5031"/>
    <w:rsid w:val="00AD5523"/>
    <w:rsid w:val="00AD5545"/>
    <w:rsid w:val="00AD5721"/>
    <w:rsid w:val="00AD5B1E"/>
    <w:rsid w:val="00AD608F"/>
    <w:rsid w:val="00AD619A"/>
    <w:rsid w:val="00AD623B"/>
    <w:rsid w:val="00AD628E"/>
    <w:rsid w:val="00AD6352"/>
    <w:rsid w:val="00AD6432"/>
    <w:rsid w:val="00AD64A5"/>
    <w:rsid w:val="00AD66F6"/>
    <w:rsid w:val="00AD67F5"/>
    <w:rsid w:val="00AD6835"/>
    <w:rsid w:val="00AD6994"/>
    <w:rsid w:val="00AD69C8"/>
    <w:rsid w:val="00AD69F7"/>
    <w:rsid w:val="00AD6DE4"/>
    <w:rsid w:val="00AD6F07"/>
    <w:rsid w:val="00AD6F47"/>
    <w:rsid w:val="00AD732A"/>
    <w:rsid w:val="00AD7C63"/>
    <w:rsid w:val="00AD7CE4"/>
    <w:rsid w:val="00AD7D66"/>
    <w:rsid w:val="00AE00FB"/>
    <w:rsid w:val="00AE02DD"/>
    <w:rsid w:val="00AE081E"/>
    <w:rsid w:val="00AE0860"/>
    <w:rsid w:val="00AE08C2"/>
    <w:rsid w:val="00AE096A"/>
    <w:rsid w:val="00AE0985"/>
    <w:rsid w:val="00AE0C13"/>
    <w:rsid w:val="00AE0C19"/>
    <w:rsid w:val="00AE0DBB"/>
    <w:rsid w:val="00AE0E16"/>
    <w:rsid w:val="00AE0EE4"/>
    <w:rsid w:val="00AE0FAF"/>
    <w:rsid w:val="00AE0FC9"/>
    <w:rsid w:val="00AE101A"/>
    <w:rsid w:val="00AE1130"/>
    <w:rsid w:val="00AE1231"/>
    <w:rsid w:val="00AE13EE"/>
    <w:rsid w:val="00AE14DF"/>
    <w:rsid w:val="00AE1601"/>
    <w:rsid w:val="00AE16C3"/>
    <w:rsid w:val="00AE1760"/>
    <w:rsid w:val="00AE17E5"/>
    <w:rsid w:val="00AE180E"/>
    <w:rsid w:val="00AE18CD"/>
    <w:rsid w:val="00AE1948"/>
    <w:rsid w:val="00AE1E64"/>
    <w:rsid w:val="00AE2109"/>
    <w:rsid w:val="00AE25E2"/>
    <w:rsid w:val="00AE25F1"/>
    <w:rsid w:val="00AE2721"/>
    <w:rsid w:val="00AE2778"/>
    <w:rsid w:val="00AE27BF"/>
    <w:rsid w:val="00AE2A60"/>
    <w:rsid w:val="00AE2AD9"/>
    <w:rsid w:val="00AE2B06"/>
    <w:rsid w:val="00AE2B44"/>
    <w:rsid w:val="00AE2D5D"/>
    <w:rsid w:val="00AE2EF9"/>
    <w:rsid w:val="00AE314E"/>
    <w:rsid w:val="00AE3158"/>
    <w:rsid w:val="00AE3181"/>
    <w:rsid w:val="00AE3247"/>
    <w:rsid w:val="00AE339D"/>
    <w:rsid w:val="00AE359B"/>
    <w:rsid w:val="00AE35FF"/>
    <w:rsid w:val="00AE364F"/>
    <w:rsid w:val="00AE3796"/>
    <w:rsid w:val="00AE3884"/>
    <w:rsid w:val="00AE395A"/>
    <w:rsid w:val="00AE3F0D"/>
    <w:rsid w:val="00AE3F7C"/>
    <w:rsid w:val="00AE4148"/>
    <w:rsid w:val="00AE43FB"/>
    <w:rsid w:val="00AE4513"/>
    <w:rsid w:val="00AE46D6"/>
    <w:rsid w:val="00AE4843"/>
    <w:rsid w:val="00AE49AB"/>
    <w:rsid w:val="00AE4AD7"/>
    <w:rsid w:val="00AE4EE3"/>
    <w:rsid w:val="00AE4F8A"/>
    <w:rsid w:val="00AE5004"/>
    <w:rsid w:val="00AE50B0"/>
    <w:rsid w:val="00AE549B"/>
    <w:rsid w:val="00AE5538"/>
    <w:rsid w:val="00AE5946"/>
    <w:rsid w:val="00AE59F9"/>
    <w:rsid w:val="00AE5A74"/>
    <w:rsid w:val="00AE5C5F"/>
    <w:rsid w:val="00AE5C7F"/>
    <w:rsid w:val="00AE5CAA"/>
    <w:rsid w:val="00AE5CF4"/>
    <w:rsid w:val="00AE6031"/>
    <w:rsid w:val="00AE6472"/>
    <w:rsid w:val="00AE6507"/>
    <w:rsid w:val="00AE682F"/>
    <w:rsid w:val="00AE68EA"/>
    <w:rsid w:val="00AE6D1F"/>
    <w:rsid w:val="00AE6D40"/>
    <w:rsid w:val="00AE6F0E"/>
    <w:rsid w:val="00AE7049"/>
    <w:rsid w:val="00AE729C"/>
    <w:rsid w:val="00AE72DC"/>
    <w:rsid w:val="00AE72E8"/>
    <w:rsid w:val="00AE7304"/>
    <w:rsid w:val="00AE7393"/>
    <w:rsid w:val="00AE760D"/>
    <w:rsid w:val="00AE77E4"/>
    <w:rsid w:val="00AE790A"/>
    <w:rsid w:val="00AE7916"/>
    <w:rsid w:val="00AE79D2"/>
    <w:rsid w:val="00AE7ADB"/>
    <w:rsid w:val="00AE7DC2"/>
    <w:rsid w:val="00AF00D9"/>
    <w:rsid w:val="00AF01C5"/>
    <w:rsid w:val="00AF01D1"/>
    <w:rsid w:val="00AF0547"/>
    <w:rsid w:val="00AF05C1"/>
    <w:rsid w:val="00AF0722"/>
    <w:rsid w:val="00AF07B4"/>
    <w:rsid w:val="00AF07E7"/>
    <w:rsid w:val="00AF0A40"/>
    <w:rsid w:val="00AF0A8D"/>
    <w:rsid w:val="00AF0B01"/>
    <w:rsid w:val="00AF0BB3"/>
    <w:rsid w:val="00AF0BC7"/>
    <w:rsid w:val="00AF1186"/>
    <w:rsid w:val="00AF128B"/>
    <w:rsid w:val="00AF15A9"/>
    <w:rsid w:val="00AF1632"/>
    <w:rsid w:val="00AF1776"/>
    <w:rsid w:val="00AF1AA1"/>
    <w:rsid w:val="00AF1D60"/>
    <w:rsid w:val="00AF1EF4"/>
    <w:rsid w:val="00AF1FD9"/>
    <w:rsid w:val="00AF23FD"/>
    <w:rsid w:val="00AF2515"/>
    <w:rsid w:val="00AF2663"/>
    <w:rsid w:val="00AF269D"/>
    <w:rsid w:val="00AF2756"/>
    <w:rsid w:val="00AF2776"/>
    <w:rsid w:val="00AF31EB"/>
    <w:rsid w:val="00AF322D"/>
    <w:rsid w:val="00AF35A5"/>
    <w:rsid w:val="00AF35E3"/>
    <w:rsid w:val="00AF3665"/>
    <w:rsid w:val="00AF3667"/>
    <w:rsid w:val="00AF3BA6"/>
    <w:rsid w:val="00AF3C55"/>
    <w:rsid w:val="00AF3D8A"/>
    <w:rsid w:val="00AF3F9A"/>
    <w:rsid w:val="00AF4072"/>
    <w:rsid w:val="00AF40CF"/>
    <w:rsid w:val="00AF40F8"/>
    <w:rsid w:val="00AF4663"/>
    <w:rsid w:val="00AF4A44"/>
    <w:rsid w:val="00AF4AA8"/>
    <w:rsid w:val="00AF4DD5"/>
    <w:rsid w:val="00AF4F3A"/>
    <w:rsid w:val="00AF501B"/>
    <w:rsid w:val="00AF5086"/>
    <w:rsid w:val="00AF5098"/>
    <w:rsid w:val="00AF52C9"/>
    <w:rsid w:val="00AF53C7"/>
    <w:rsid w:val="00AF5499"/>
    <w:rsid w:val="00AF5620"/>
    <w:rsid w:val="00AF56F5"/>
    <w:rsid w:val="00AF5718"/>
    <w:rsid w:val="00AF575E"/>
    <w:rsid w:val="00AF583B"/>
    <w:rsid w:val="00AF5859"/>
    <w:rsid w:val="00AF591D"/>
    <w:rsid w:val="00AF5ABC"/>
    <w:rsid w:val="00AF5AFC"/>
    <w:rsid w:val="00AF5CE1"/>
    <w:rsid w:val="00AF63E6"/>
    <w:rsid w:val="00AF64D3"/>
    <w:rsid w:val="00AF65AF"/>
    <w:rsid w:val="00AF667A"/>
    <w:rsid w:val="00AF67C2"/>
    <w:rsid w:val="00AF6815"/>
    <w:rsid w:val="00AF686B"/>
    <w:rsid w:val="00AF68AC"/>
    <w:rsid w:val="00AF6AA2"/>
    <w:rsid w:val="00AF6BA1"/>
    <w:rsid w:val="00AF6BC8"/>
    <w:rsid w:val="00AF6D4A"/>
    <w:rsid w:val="00AF6DC8"/>
    <w:rsid w:val="00AF6E0B"/>
    <w:rsid w:val="00AF6E75"/>
    <w:rsid w:val="00AF6F39"/>
    <w:rsid w:val="00AF70E2"/>
    <w:rsid w:val="00AF72F1"/>
    <w:rsid w:val="00AF72FB"/>
    <w:rsid w:val="00AF7599"/>
    <w:rsid w:val="00AF7669"/>
    <w:rsid w:val="00AF77B5"/>
    <w:rsid w:val="00AF7867"/>
    <w:rsid w:val="00AF7A9C"/>
    <w:rsid w:val="00AF7CFB"/>
    <w:rsid w:val="00AF7E02"/>
    <w:rsid w:val="00AF7E04"/>
    <w:rsid w:val="00AF7E6E"/>
    <w:rsid w:val="00AF7EA7"/>
    <w:rsid w:val="00AF7EB8"/>
    <w:rsid w:val="00B00035"/>
    <w:rsid w:val="00B00038"/>
    <w:rsid w:val="00B0006A"/>
    <w:rsid w:val="00B0006D"/>
    <w:rsid w:val="00B000DE"/>
    <w:rsid w:val="00B003B3"/>
    <w:rsid w:val="00B0047C"/>
    <w:rsid w:val="00B005FB"/>
    <w:rsid w:val="00B00C20"/>
    <w:rsid w:val="00B00C7C"/>
    <w:rsid w:val="00B011E8"/>
    <w:rsid w:val="00B012DC"/>
    <w:rsid w:val="00B01444"/>
    <w:rsid w:val="00B01473"/>
    <w:rsid w:val="00B014BF"/>
    <w:rsid w:val="00B01775"/>
    <w:rsid w:val="00B018C3"/>
    <w:rsid w:val="00B019CC"/>
    <w:rsid w:val="00B019F4"/>
    <w:rsid w:val="00B01A79"/>
    <w:rsid w:val="00B01AAD"/>
    <w:rsid w:val="00B01B40"/>
    <w:rsid w:val="00B01BE7"/>
    <w:rsid w:val="00B01C4C"/>
    <w:rsid w:val="00B01D11"/>
    <w:rsid w:val="00B01D63"/>
    <w:rsid w:val="00B01DCB"/>
    <w:rsid w:val="00B01EDC"/>
    <w:rsid w:val="00B01F85"/>
    <w:rsid w:val="00B02181"/>
    <w:rsid w:val="00B021EF"/>
    <w:rsid w:val="00B0253E"/>
    <w:rsid w:val="00B02608"/>
    <w:rsid w:val="00B02877"/>
    <w:rsid w:val="00B02A65"/>
    <w:rsid w:val="00B03112"/>
    <w:rsid w:val="00B034C7"/>
    <w:rsid w:val="00B034D1"/>
    <w:rsid w:val="00B0351E"/>
    <w:rsid w:val="00B0368D"/>
    <w:rsid w:val="00B03823"/>
    <w:rsid w:val="00B03969"/>
    <w:rsid w:val="00B03A7D"/>
    <w:rsid w:val="00B03B6B"/>
    <w:rsid w:val="00B03BBD"/>
    <w:rsid w:val="00B03BC2"/>
    <w:rsid w:val="00B03E51"/>
    <w:rsid w:val="00B03EA5"/>
    <w:rsid w:val="00B03EBB"/>
    <w:rsid w:val="00B03ED7"/>
    <w:rsid w:val="00B03F66"/>
    <w:rsid w:val="00B03FBB"/>
    <w:rsid w:val="00B044C3"/>
    <w:rsid w:val="00B0450F"/>
    <w:rsid w:val="00B0458D"/>
    <w:rsid w:val="00B04667"/>
    <w:rsid w:val="00B04918"/>
    <w:rsid w:val="00B04A47"/>
    <w:rsid w:val="00B04B70"/>
    <w:rsid w:val="00B050BA"/>
    <w:rsid w:val="00B051DC"/>
    <w:rsid w:val="00B052BC"/>
    <w:rsid w:val="00B0536F"/>
    <w:rsid w:val="00B054AD"/>
    <w:rsid w:val="00B05832"/>
    <w:rsid w:val="00B05983"/>
    <w:rsid w:val="00B059C3"/>
    <w:rsid w:val="00B05B1A"/>
    <w:rsid w:val="00B05C8D"/>
    <w:rsid w:val="00B05D70"/>
    <w:rsid w:val="00B05DB5"/>
    <w:rsid w:val="00B05DF8"/>
    <w:rsid w:val="00B05F0A"/>
    <w:rsid w:val="00B05F6A"/>
    <w:rsid w:val="00B06061"/>
    <w:rsid w:val="00B06229"/>
    <w:rsid w:val="00B062B9"/>
    <w:rsid w:val="00B0636F"/>
    <w:rsid w:val="00B0645D"/>
    <w:rsid w:val="00B06568"/>
    <w:rsid w:val="00B06826"/>
    <w:rsid w:val="00B06934"/>
    <w:rsid w:val="00B06972"/>
    <w:rsid w:val="00B06B5C"/>
    <w:rsid w:val="00B06EB2"/>
    <w:rsid w:val="00B07012"/>
    <w:rsid w:val="00B0728A"/>
    <w:rsid w:val="00B07350"/>
    <w:rsid w:val="00B075A6"/>
    <w:rsid w:val="00B0789E"/>
    <w:rsid w:val="00B079F9"/>
    <w:rsid w:val="00B07C5D"/>
    <w:rsid w:val="00B07EEC"/>
    <w:rsid w:val="00B07F57"/>
    <w:rsid w:val="00B07F5B"/>
    <w:rsid w:val="00B100F5"/>
    <w:rsid w:val="00B101E0"/>
    <w:rsid w:val="00B10424"/>
    <w:rsid w:val="00B10482"/>
    <w:rsid w:val="00B105C1"/>
    <w:rsid w:val="00B10963"/>
    <w:rsid w:val="00B109F8"/>
    <w:rsid w:val="00B10A20"/>
    <w:rsid w:val="00B10A44"/>
    <w:rsid w:val="00B10C05"/>
    <w:rsid w:val="00B10E87"/>
    <w:rsid w:val="00B11050"/>
    <w:rsid w:val="00B11106"/>
    <w:rsid w:val="00B112B9"/>
    <w:rsid w:val="00B1146A"/>
    <w:rsid w:val="00B11640"/>
    <w:rsid w:val="00B116AB"/>
    <w:rsid w:val="00B1189C"/>
    <w:rsid w:val="00B119CD"/>
    <w:rsid w:val="00B11B78"/>
    <w:rsid w:val="00B11E26"/>
    <w:rsid w:val="00B1203A"/>
    <w:rsid w:val="00B122A5"/>
    <w:rsid w:val="00B1242D"/>
    <w:rsid w:val="00B125A1"/>
    <w:rsid w:val="00B12657"/>
    <w:rsid w:val="00B12724"/>
    <w:rsid w:val="00B12A3B"/>
    <w:rsid w:val="00B12B6F"/>
    <w:rsid w:val="00B12C4F"/>
    <w:rsid w:val="00B12D96"/>
    <w:rsid w:val="00B12E11"/>
    <w:rsid w:val="00B12E64"/>
    <w:rsid w:val="00B13088"/>
    <w:rsid w:val="00B130FE"/>
    <w:rsid w:val="00B13186"/>
    <w:rsid w:val="00B132EF"/>
    <w:rsid w:val="00B13372"/>
    <w:rsid w:val="00B133EF"/>
    <w:rsid w:val="00B138BE"/>
    <w:rsid w:val="00B138C8"/>
    <w:rsid w:val="00B13E30"/>
    <w:rsid w:val="00B13E34"/>
    <w:rsid w:val="00B13ED8"/>
    <w:rsid w:val="00B13F88"/>
    <w:rsid w:val="00B140DF"/>
    <w:rsid w:val="00B14538"/>
    <w:rsid w:val="00B145E6"/>
    <w:rsid w:val="00B14732"/>
    <w:rsid w:val="00B148CD"/>
    <w:rsid w:val="00B14B34"/>
    <w:rsid w:val="00B14BD3"/>
    <w:rsid w:val="00B14CC6"/>
    <w:rsid w:val="00B14CEB"/>
    <w:rsid w:val="00B14DFE"/>
    <w:rsid w:val="00B14EC8"/>
    <w:rsid w:val="00B15292"/>
    <w:rsid w:val="00B1579D"/>
    <w:rsid w:val="00B158F1"/>
    <w:rsid w:val="00B15ADD"/>
    <w:rsid w:val="00B15B4A"/>
    <w:rsid w:val="00B15B7F"/>
    <w:rsid w:val="00B15D1C"/>
    <w:rsid w:val="00B15E31"/>
    <w:rsid w:val="00B15E96"/>
    <w:rsid w:val="00B1611B"/>
    <w:rsid w:val="00B162D3"/>
    <w:rsid w:val="00B16338"/>
    <w:rsid w:val="00B16585"/>
    <w:rsid w:val="00B16738"/>
    <w:rsid w:val="00B167A1"/>
    <w:rsid w:val="00B1680D"/>
    <w:rsid w:val="00B16926"/>
    <w:rsid w:val="00B16CEA"/>
    <w:rsid w:val="00B16DD2"/>
    <w:rsid w:val="00B16E72"/>
    <w:rsid w:val="00B16F2B"/>
    <w:rsid w:val="00B1704B"/>
    <w:rsid w:val="00B1736C"/>
    <w:rsid w:val="00B1743F"/>
    <w:rsid w:val="00B1751E"/>
    <w:rsid w:val="00B1769A"/>
    <w:rsid w:val="00B177C2"/>
    <w:rsid w:val="00B17897"/>
    <w:rsid w:val="00B1792E"/>
    <w:rsid w:val="00B179F1"/>
    <w:rsid w:val="00B17D01"/>
    <w:rsid w:val="00B17EB9"/>
    <w:rsid w:val="00B17FF3"/>
    <w:rsid w:val="00B203F9"/>
    <w:rsid w:val="00B20537"/>
    <w:rsid w:val="00B20D67"/>
    <w:rsid w:val="00B20F21"/>
    <w:rsid w:val="00B20FB1"/>
    <w:rsid w:val="00B20FD8"/>
    <w:rsid w:val="00B2108E"/>
    <w:rsid w:val="00B21318"/>
    <w:rsid w:val="00B214A3"/>
    <w:rsid w:val="00B21623"/>
    <w:rsid w:val="00B217FA"/>
    <w:rsid w:val="00B21C8D"/>
    <w:rsid w:val="00B21E32"/>
    <w:rsid w:val="00B21E64"/>
    <w:rsid w:val="00B21EE9"/>
    <w:rsid w:val="00B2208A"/>
    <w:rsid w:val="00B22465"/>
    <w:rsid w:val="00B225DA"/>
    <w:rsid w:val="00B22698"/>
    <w:rsid w:val="00B229F1"/>
    <w:rsid w:val="00B22B3F"/>
    <w:rsid w:val="00B22D1A"/>
    <w:rsid w:val="00B22DFD"/>
    <w:rsid w:val="00B22ED3"/>
    <w:rsid w:val="00B23070"/>
    <w:rsid w:val="00B231E0"/>
    <w:rsid w:val="00B2338D"/>
    <w:rsid w:val="00B2340C"/>
    <w:rsid w:val="00B23649"/>
    <w:rsid w:val="00B237D4"/>
    <w:rsid w:val="00B23A26"/>
    <w:rsid w:val="00B23AF0"/>
    <w:rsid w:val="00B23D18"/>
    <w:rsid w:val="00B23EB7"/>
    <w:rsid w:val="00B23FCE"/>
    <w:rsid w:val="00B240C8"/>
    <w:rsid w:val="00B241B5"/>
    <w:rsid w:val="00B242B8"/>
    <w:rsid w:val="00B2447F"/>
    <w:rsid w:val="00B2474C"/>
    <w:rsid w:val="00B24927"/>
    <w:rsid w:val="00B24AEF"/>
    <w:rsid w:val="00B24BBF"/>
    <w:rsid w:val="00B2524A"/>
    <w:rsid w:val="00B25267"/>
    <w:rsid w:val="00B252C1"/>
    <w:rsid w:val="00B25686"/>
    <w:rsid w:val="00B25A16"/>
    <w:rsid w:val="00B25A1A"/>
    <w:rsid w:val="00B25A27"/>
    <w:rsid w:val="00B25AAC"/>
    <w:rsid w:val="00B25AED"/>
    <w:rsid w:val="00B25B0E"/>
    <w:rsid w:val="00B25BB8"/>
    <w:rsid w:val="00B25FCD"/>
    <w:rsid w:val="00B261D1"/>
    <w:rsid w:val="00B2622C"/>
    <w:rsid w:val="00B26715"/>
    <w:rsid w:val="00B26B1B"/>
    <w:rsid w:val="00B26B28"/>
    <w:rsid w:val="00B26B9E"/>
    <w:rsid w:val="00B26C75"/>
    <w:rsid w:val="00B26CE6"/>
    <w:rsid w:val="00B26D2C"/>
    <w:rsid w:val="00B26F24"/>
    <w:rsid w:val="00B26FF7"/>
    <w:rsid w:val="00B2713F"/>
    <w:rsid w:val="00B27147"/>
    <w:rsid w:val="00B27203"/>
    <w:rsid w:val="00B27234"/>
    <w:rsid w:val="00B274BF"/>
    <w:rsid w:val="00B2755C"/>
    <w:rsid w:val="00B276A7"/>
    <w:rsid w:val="00B27892"/>
    <w:rsid w:val="00B27ABE"/>
    <w:rsid w:val="00B27C40"/>
    <w:rsid w:val="00B27D15"/>
    <w:rsid w:val="00B27DD7"/>
    <w:rsid w:val="00B27F02"/>
    <w:rsid w:val="00B27F56"/>
    <w:rsid w:val="00B30236"/>
    <w:rsid w:val="00B30268"/>
    <w:rsid w:val="00B3026B"/>
    <w:rsid w:val="00B302E6"/>
    <w:rsid w:val="00B3046C"/>
    <w:rsid w:val="00B305AA"/>
    <w:rsid w:val="00B3069B"/>
    <w:rsid w:val="00B306A5"/>
    <w:rsid w:val="00B3084B"/>
    <w:rsid w:val="00B30AFE"/>
    <w:rsid w:val="00B30B1C"/>
    <w:rsid w:val="00B30C05"/>
    <w:rsid w:val="00B30CD1"/>
    <w:rsid w:val="00B30D79"/>
    <w:rsid w:val="00B30E5D"/>
    <w:rsid w:val="00B31142"/>
    <w:rsid w:val="00B31165"/>
    <w:rsid w:val="00B3128C"/>
    <w:rsid w:val="00B31610"/>
    <w:rsid w:val="00B31656"/>
    <w:rsid w:val="00B3178A"/>
    <w:rsid w:val="00B3179B"/>
    <w:rsid w:val="00B318FA"/>
    <w:rsid w:val="00B31993"/>
    <w:rsid w:val="00B31C76"/>
    <w:rsid w:val="00B31DB9"/>
    <w:rsid w:val="00B31EBB"/>
    <w:rsid w:val="00B31F11"/>
    <w:rsid w:val="00B32091"/>
    <w:rsid w:val="00B320D1"/>
    <w:rsid w:val="00B32799"/>
    <w:rsid w:val="00B32885"/>
    <w:rsid w:val="00B3295D"/>
    <w:rsid w:val="00B32BB8"/>
    <w:rsid w:val="00B32C6E"/>
    <w:rsid w:val="00B32DA5"/>
    <w:rsid w:val="00B32F3D"/>
    <w:rsid w:val="00B33393"/>
    <w:rsid w:val="00B33447"/>
    <w:rsid w:val="00B33610"/>
    <w:rsid w:val="00B3368B"/>
    <w:rsid w:val="00B3388D"/>
    <w:rsid w:val="00B3390D"/>
    <w:rsid w:val="00B33967"/>
    <w:rsid w:val="00B33A02"/>
    <w:rsid w:val="00B33AAA"/>
    <w:rsid w:val="00B33E9E"/>
    <w:rsid w:val="00B33EC5"/>
    <w:rsid w:val="00B34294"/>
    <w:rsid w:val="00B34300"/>
    <w:rsid w:val="00B34336"/>
    <w:rsid w:val="00B344AA"/>
    <w:rsid w:val="00B34627"/>
    <w:rsid w:val="00B347F0"/>
    <w:rsid w:val="00B348B8"/>
    <w:rsid w:val="00B34CB1"/>
    <w:rsid w:val="00B35171"/>
    <w:rsid w:val="00B3519D"/>
    <w:rsid w:val="00B35237"/>
    <w:rsid w:val="00B353B2"/>
    <w:rsid w:val="00B354AB"/>
    <w:rsid w:val="00B354DB"/>
    <w:rsid w:val="00B35590"/>
    <w:rsid w:val="00B356F5"/>
    <w:rsid w:val="00B357AF"/>
    <w:rsid w:val="00B359B4"/>
    <w:rsid w:val="00B35BBA"/>
    <w:rsid w:val="00B35C50"/>
    <w:rsid w:val="00B35C93"/>
    <w:rsid w:val="00B35E2E"/>
    <w:rsid w:val="00B35FCA"/>
    <w:rsid w:val="00B36147"/>
    <w:rsid w:val="00B36255"/>
    <w:rsid w:val="00B364C1"/>
    <w:rsid w:val="00B366E5"/>
    <w:rsid w:val="00B3679A"/>
    <w:rsid w:val="00B3694C"/>
    <w:rsid w:val="00B3699D"/>
    <w:rsid w:val="00B36BAC"/>
    <w:rsid w:val="00B36BBF"/>
    <w:rsid w:val="00B36D0C"/>
    <w:rsid w:val="00B36E7D"/>
    <w:rsid w:val="00B36FDA"/>
    <w:rsid w:val="00B37159"/>
    <w:rsid w:val="00B37992"/>
    <w:rsid w:val="00B37C7F"/>
    <w:rsid w:val="00B40047"/>
    <w:rsid w:val="00B4028D"/>
    <w:rsid w:val="00B40376"/>
    <w:rsid w:val="00B405EF"/>
    <w:rsid w:val="00B4063E"/>
    <w:rsid w:val="00B406E0"/>
    <w:rsid w:val="00B408BC"/>
    <w:rsid w:val="00B40904"/>
    <w:rsid w:val="00B40ADA"/>
    <w:rsid w:val="00B40B24"/>
    <w:rsid w:val="00B40BFD"/>
    <w:rsid w:val="00B40D8F"/>
    <w:rsid w:val="00B40E8B"/>
    <w:rsid w:val="00B410CF"/>
    <w:rsid w:val="00B41314"/>
    <w:rsid w:val="00B41425"/>
    <w:rsid w:val="00B414E1"/>
    <w:rsid w:val="00B4156D"/>
    <w:rsid w:val="00B417A5"/>
    <w:rsid w:val="00B41A09"/>
    <w:rsid w:val="00B41CE1"/>
    <w:rsid w:val="00B42059"/>
    <w:rsid w:val="00B4212C"/>
    <w:rsid w:val="00B4249E"/>
    <w:rsid w:val="00B42B45"/>
    <w:rsid w:val="00B42B8F"/>
    <w:rsid w:val="00B42BD0"/>
    <w:rsid w:val="00B43267"/>
    <w:rsid w:val="00B433DE"/>
    <w:rsid w:val="00B43498"/>
    <w:rsid w:val="00B4361C"/>
    <w:rsid w:val="00B4367C"/>
    <w:rsid w:val="00B43731"/>
    <w:rsid w:val="00B437F0"/>
    <w:rsid w:val="00B438B2"/>
    <w:rsid w:val="00B43BC5"/>
    <w:rsid w:val="00B43CA1"/>
    <w:rsid w:val="00B43E36"/>
    <w:rsid w:val="00B43F57"/>
    <w:rsid w:val="00B43FA3"/>
    <w:rsid w:val="00B443B1"/>
    <w:rsid w:val="00B44545"/>
    <w:rsid w:val="00B44573"/>
    <w:rsid w:val="00B445D5"/>
    <w:rsid w:val="00B447CB"/>
    <w:rsid w:val="00B44E62"/>
    <w:rsid w:val="00B44E8E"/>
    <w:rsid w:val="00B4506C"/>
    <w:rsid w:val="00B45251"/>
    <w:rsid w:val="00B4538F"/>
    <w:rsid w:val="00B453B8"/>
    <w:rsid w:val="00B456D0"/>
    <w:rsid w:val="00B45724"/>
    <w:rsid w:val="00B45C36"/>
    <w:rsid w:val="00B45C59"/>
    <w:rsid w:val="00B45CFB"/>
    <w:rsid w:val="00B45CFD"/>
    <w:rsid w:val="00B45D32"/>
    <w:rsid w:val="00B45D47"/>
    <w:rsid w:val="00B45DB5"/>
    <w:rsid w:val="00B45FE9"/>
    <w:rsid w:val="00B46163"/>
    <w:rsid w:val="00B463AA"/>
    <w:rsid w:val="00B46495"/>
    <w:rsid w:val="00B46513"/>
    <w:rsid w:val="00B465E0"/>
    <w:rsid w:val="00B46783"/>
    <w:rsid w:val="00B46817"/>
    <w:rsid w:val="00B46826"/>
    <w:rsid w:val="00B46986"/>
    <w:rsid w:val="00B46BE3"/>
    <w:rsid w:val="00B46C2B"/>
    <w:rsid w:val="00B47049"/>
    <w:rsid w:val="00B47595"/>
    <w:rsid w:val="00B47670"/>
    <w:rsid w:val="00B47678"/>
    <w:rsid w:val="00B479C4"/>
    <w:rsid w:val="00B47F17"/>
    <w:rsid w:val="00B500C8"/>
    <w:rsid w:val="00B506AC"/>
    <w:rsid w:val="00B509D8"/>
    <w:rsid w:val="00B50A81"/>
    <w:rsid w:val="00B50B76"/>
    <w:rsid w:val="00B50C63"/>
    <w:rsid w:val="00B50EB1"/>
    <w:rsid w:val="00B50FD1"/>
    <w:rsid w:val="00B511DB"/>
    <w:rsid w:val="00B51254"/>
    <w:rsid w:val="00B512DE"/>
    <w:rsid w:val="00B51441"/>
    <w:rsid w:val="00B5171B"/>
    <w:rsid w:val="00B51756"/>
    <w:rsid w:val="00B5193B"/>
    <w:rsid w:val="00B51975"/>
    <w:rsid w:val="00B51989"/>
    <w:rsid w:val="00B519EE"/>
    <w:rsid w:val="00B51B21"/>
    <w:rsid w:val="00B51BAC"/>
    <w:rsid w:val="00B51E71"/>
    <w:rsid w:val="00B5214E"/>
    <w:rsid w:val="00B52465"/>
    <w:rsid w:val="00B52890"/>
    <w:rsid w:val="00B528DB"/>
    <w:rsid w:val="00B52EB3"/>
    <w:rsid w:val="00B53032"/>
    <w:rsid w:val="00B53208"/>
    <w:rsid w:val="00B534B6"/>
    <w:rsid w:val="00B535BE"/>
    <w:rsid w:val="00B53627"/>
    <w:rsid w:val="00B5370E"/>
    <w:rsid w:val="00B53722"/>
    <w:rsid w:val="00B537F0"/>
    <w:rsid w:val="00B53939"/>
    <w:rsid w:val="00B53992"/>
    <w:rsid w:val="00B53AAD"/>
    <w:rsid w:val="00B53BA4"/>
    <w:rsid w:val="00B53CBF"/>
    <w:rsid w:val="00B53E88"/>
    <w:rsid w:val="00B53F55"/>
    <w:rsid w:val="00B53F68"/>
    <w:rsid w:val="00B5402B"/>
    <w:rsid w:val="00B5437E"/>
    <w:rsid w:val="00B54512"/>
    <w:rsid w:val="00B54610"/>
    <w:rsid w:val="00B5473B"/>
    <w:rsid w:val="00B547C4"/>
    <w:rsid w:val="00B54C84"/>
    <w:rsid w:val="00B54D4C"/>
    <w:rsid w:val="00B54D54"/>
    <w:rsid w:val="00B54EEE"/>
    <w:rsid w:val="00B54F0E"/>
    <w:rsid w:val="00B555B0"/>
    <w:rsid w:val="00B555F2"/>
    <w:rsid w:val="00B5567D"/>
    <w:rsid w:val="00B55692"/>
    <w:rsid w:val="00B557F9"/>
    <w:rsid w:val="00B55817"/>
    <w:rsid w:val="00B55878"/>
    <w:rsid w:val="00B55951"/>
    <w:rsid w:val="00B55D52"/>
    <w:rsid w:val="00B55E52"/>
    <w:rsid w:val="00B55E56"/>
    <w:rsid w:val="00B55EE4"/>
    <w:rsid w:val="00B560CC"/>
    <w:rsid w:val="00B5611E"/>
    <w:rsid w:val="00B5619F"/>
    <w:rsid w:val="00B561A8"/>
    <w:rsid w:val="00B56291"/>
    <w:rsid w:val="00B56349"/>
    <w:rsid w:val="00B563D5"/>
    <w:rsid w:val="00B56524"/>
    <w:rsid w:val="00B565FD"/>
    <w:rsid w:val="00B5685C"/>
    <w:rsid w:val="00B568A2"/>
    <w:rsid w:val="00B56B42"/>
    <w:rsid w:val="00B56B4F"/>
    <w:rsid w:val="00B56E49"/>
    <w:rsid w:val="00B56E92"/>
    <w:rsid w:val="00B56F9E"/>
    <w:rsid w:val="00B57252"/>
    <w:rsid w:val="00B572D0"/>
    <w:rsid w:val="00B5730A"/>
    <w:rsid w:val="00B576DD"/>
    <w:rsid w:val="00B57D38"/>
    <w:rsid w:val="00B57DF7"/>
    <w:rsid w:val="00B57E5B"/>
    <w:rsid w:val="00B57F16"/>
    <w:rsid w:val="00B57FB0"/>
    <w:rsid w:val="00B606E2"/>
    <w:rsid w:val="00B607A0"/>
    <w:rsid w:val="00B607EC"/>
    <w:rsid w:val="00B608FA"/>
    <w:rsid w:val="00B609D7"/>
    <w:rsid w:val="00B60A82"/>
    <w:rsid w:val="00B60B69"/>
    <w:rsid w:val="00B60C76"/>
    <w:rsid w:val="00B61029"/>
    <w:rsid w:val="00B61276"/>
    <w:rsid w:val="00B61414"/>
    <w:rsid w:val="00B61665"/>
    <w:rsid w:val="00B619A2"/>
    <w:rsid w:val="00B61ADF"/>
    <w:rsid w:val="00B61BB7"/>
    <w:rsid w:val="00B61E35"/>
    <w:rsid w:val="00B6227D"/>
    <w:rsid w:val="00B622F5"/>
    <w:rsid w:val="00B62332"/>
    <w:rsid w:val="00B623D4"/>
    <w:rsid w:val="00B62475"/>
    <w:rsid w:val="00B6277B"/>
    <w:rsid w:val="00B627C3"/>
    <w:rsid w:val="00B62C68"/>
    <w:rsid w:val="00B62C86"/>
    <w:rsid w:val="00B62DE3"/>
    <w:rsid w:val="00B62DFE"/>
    <w:rsid w:val="00B62F0F"/>
    <w:rsid w:val="00B6300A"/>
    <w:rsid w:val="00B63014"/>
    <w:rsid w:val="00B63188"/>
    <w:rsid w:val="00B6363E"/>
    <w:rsid w:val="00B6367A"/>
    <w:rsid w:val="00B6384F"/>
    <w:rsid w:val="00B638EC"/>
    <w:rsid w:val="00B63A57"/>
    <w:rsid w:val="00B63A5E"/>
    <w:rsid w:val="00B63B1C"/>
    <w:rsid w:val="00B63CA7"/>
    <w:rsid w:val="00B63D56"/>
    <w:rsid w:val="00B63D81"/>
    <w:rsid w:val="00B64004"/>
    <w:rsid w:val="00B64009"/>
    <w:rsid w:val="00B64459"/>
    <w:rsid w:val="00B644FA"/>
    <w:rsid w:val="00B6451A"/>
    <w:rsid w:val="00B646AA"/>
    <w:rsid w:val="00B647FF"/>
    <w:rsid w:val="00B64A99"/>
    <w:rsid w:val="00B64BA2"/>
    <w:rsid w:val="00B64C08"/>
    <w:rsid w:val="00B64CD0"/>
    <w:rsid w:val="00B64D25"/>
    <w:rsid w:val="00B64D2F"/>
    <w:rsid w:val="00B64E51"/>
    <w:rsid w:val="00B64E53"/>
    <w:rsid w:val="00B65099"/>
    <w:rsid w:val="00B6514A"/>
    <w:rsid w:val="00B6544D"/>
    <w:rsid w:val="00B657A8"/>
    <w:rsid w:val="00B65854"/>
    <w:rsid w:val="00B658EC"/>
    <w:rsid w:val="00B65911"/>
    <w:rsid w:val="00B65965"/>
    <w:rsid w:val="00B659F2"/>
    <w:rsid w:val="00B65BA3"/>
    <w:rsid w:val="00B65DA0"/>
    <w:rsid w:val="00B65DE5"/>
    <w:rsid w:val="00B662DC"/>
    <w:rsid w:val="00B662E0"/>
    <w:rsid w:val="00B6648F"/>
    <w:rsid w:val="00B6649B"/>
    <w:rsid w:val="00B666FF"/>
    <w:rsid w:val="00B669B4"/>
    <w:rsid w:val="00B66A5A"/>
    <w:rsid w:val="00B66B8C"/>
    <w:rsid w:val="00B66C3F"/>
    <w:rsid w:val="00B66E4F"/>
    <w:rsid w:val="00B66ED7"/>
    <w:rsid w:val="00B66F1B"/>
    <w:rsid w:val="00B66F6C"/>
    <w:rsid w:val="00B66FEC"/>
    <w:rsid w:val="00B6703C"/>
    <w:rsid w:val="00B67160"/>
    <w:rsid w:val="00B671AD"/>
    <w:rsid w:val="00B6728F"/>
    <w:rsid w:val="00B6775D"/>
    <w:rsid w:val="00B677A6"/>
    <w:rsid w:val="00B677CA"/>
    <w:rsid w:val="00B677D5"/>
    <w:rsid w:val="00B67825"/>
    <w:rsid w:val="00B67858"/>
    <w:rsid w:val="00B67AAA"/>
    <w:rsid w:val="00B67BCF"/>
    <w:rsid w:val="00B67E90"/>
    <w:rsid w:val="00B701DE"/>
    <w:rsid w:val="00B702DD"/>
    <w:rsid w:val="00B70455"/>
    <w:rsid w:val="00B70680"/>
    <w:rsid w:val="00B706A5"/>
    <w:rsid w:val="00B70767"/>
    <w:rsid w:val="00B707F3"/>
    <w:rsid w:val="00B70949"/>
    <w:rsid w:val="00B70A56"/>
    <w:rsid w:val="00B70AE5"/>
    <w:rsid w:val="00B70EAA"/>
    <w:rsid w:val="00B71177"/>
    <w:rsid w:val="00B717EE"/>
    <w:rsid w:val="00B71837"/>
    <w:rsid w:val="00B71945"/>
    <w:rsid w:val="00B719FB"/>
    <w:rsid w:val="00B719FF"/>
    <w:rsid w:val="00B71AF6"/>
    <w:rsid w:val="00B71D26"/>
    <w:rsid w:val="00B71D4C"/>
    <w:rsid w:val="00B72286"/>
    <w:rsid w:val="00B7234E"/>
    <w:rsid w:val="00B726E4"/>
    <w:rsid w:val="00B726E6"/>
    <w:rsid w:val="00B729C5"/>
    <w:rsid w:val="00B729CA"/>
    <w:rsid w:val="00B72AD9"/>
    <w:rsid w:val="00B72BD5"/>
    <w:rsid w:val="00B72C91"/>
    <w:rsid w:val="00B72E2B"/>
    <w:rsid w:val="00B7316E"/>
    <w:rsid w:val="00B7322C"/>
    <w:rsid w:val="00B734A0"/>
    <w:rsid w:val="00B735B2"/>
    <w:rsid w:val="00B73603"/>
    <w:rsid w:val="00B7371F"/>
    <w:rsid w:val="00B737D8"/>
    <w:rsid w:val="00B7398A"/>
    <w:rsid w:val="00B73BA0"/>
    <w:rsid w:val="00B73F70"/>
    <w:rsid w:val="00B74097"/>
    <w:rsid w:val="00B7432B"/>
    <w:rsid w:val="00B743EA"/>
    <w:rsid w:val="00B7445D"/>
    <w:rsid w:val="00B746FB"/>
    <w:rsid w:val="00B747CE"/>
    <w:rsid w:val="00B748B2"/>
    <w:rsid w:val="00B74984"/>
    <w:rsid w:val="00B74B8B"/>
    <w:rsid w:val="00B74BC2"/>
    <w:rsid w:val="00B74C25"/>
    <w:rsid w:val="00B7520D"/>
    <w:rsid w:val="00B7524C"/>
    <w:rsid w:val="00B75299"/>
    <w:rsid w:val="00B75346"/>
    <w:rsid w:val="00B753B4"/>
    <w:rsid w:val="00B753B6"/>
    <w:rsid w:val="00B754B8"/>
    <w:rsid w:val="00B754E6"/>
    <w:rsid w:val="00B755ED"/>
    <w:rsid w:val="00B758E2"/>
    <w:rsid w:val="00B75994"/>
    <w:rsid w:val="00B75A70"/>
    <w:rsid w:val="00B75AF8"/>
    <w:rsid w:val="00B75B91"/>
    <w:rsid w:val="00B75BC1"/>
    <w:rsid w:val="00B75C2C"/>
    <w:rsid w:val="00B75D28"/>
    <w:rsid w:val="00B75D7C"/>
    <w:rsid w:val="00B75E34"/>
    <w:rsid w:val="00B762F8"/>
    <w:rsid w:val="00B765D9"/>
    <w:rsid w:val="00B76841"/>
    <w:rsid w:val="00B76AAC"/>
    <w:rsid w:val="00B76B6C"/>
    <w:rsid w:val="00B76CE8"/>
    <w:rsid w:val="00B76F77"/>
    <w:rsid w:val="00B772A7"/>
    <w:rsid w:val="00B772B4"/>
    <w:rsid w:val="00B772E5"/>
    <w:rsid w:val="00B77337"/>
    <w:rsid w:val="00B773A5"/>
    <w:rsid w:val="00B77411"/>
    <w:rsid w:val="00B777B8"/>
    <w:rsid w:val="00B777FF"/>
    <w:rsid w:val="00B77954"/>
    <w:rsid w:val="00B77AA7"/>
    <w:rsid w:val="00B77AD1"/>
    <w:rsid w:val="00B77C58"/>
    <w:rsid w:val="00B80269"/>
    <w:rsid w:val="00B8038B"/>
    <w:rsid w:val="00B803E3"/>
    <w:rsid w:val="00B804A6"/>
    <w:rsid w:val="00B8057C"/>
    <w:rsid w:val="00B8067C"/>
    <w:rsid w:val="00B80701"/>
    <w:rsid w:val="00B80852"/>
    <w:rsid w:val="00B8087E"/>
    <w:rsid w:val="00B80A8F"/>
    <w:rsid w:val="00B81032"/>
    <w:rsid w:val="00B81062"/>
    <w:rsid w:val="00B8128E"/>
    <w:rsid w:val="00B8131F"/>
    <w:rsid w:val="00B81388"/>
    <w:rsid w:val="00B813CB"/>
    <w:rsid w:val="00B81422"/>
    <w:rsid w:val="00B8158A"/>
    <w:rsid w:val="00B815FE"/>
    <w:rsid w:val="00B81676"/>
    <w:rsid w:val="00B8173B"/>
    <w:rsid w:val="00B81B3D"/>
    <w:rsid w:val="00B81BD8"/>
    <w:rsid w:val="00B81C42"/>
    <w:rsid w:val="00B81D0C"/>
    <w:rsid w:val="00B81F5F"/>
    <w:rsid w:val="00B820AA"/>
    <w:rsid w:val="00B82313"/>
    <w:rsid w:val="00B823C8"/>
    <w:rsid w:val="00B82500"/>
    <w:rsid w:val="00B82519"/>
    <w:rsid w:val="00B8263B"/>
    <w:rsid w:val="00B8270E"/>
    <w:rsid w:val="00B8297A"/>
    <w:rsid w:val="00B829CD"/>
    <w:rsid w:val="00B82C8A"/>
    <w:rsid w:val="00B82D6D"/>
    <w:rsid w:val="00B82EEB"/>
    <w:rsid w:val="00B82F64"/>
    <w:rsid w:val="00B82FDA"/>
    <w:rsid w:val="00B831C4"/>
    <w:rsid w:val="00B83265"/>
    <w:rsid w:val="00B832F7"/>
    <w:rsid w:val="00B8332D"/>
    <w:rsid w:val="00B8342A"/>
    <w:rsid w:val="00B8347B"/>
    <w:rsid w:val="00B834DF"/>
    <w:rsid w:val="00B8350C"/>
    <w:rsid w:val="00B83598"/>
    <w:rsid w:val="00B83631"/>
    <w:rsid w:val="00B836A3"/>
    <w:rsid w:val="00B83712"/>
    <w:rsid w:val="00B83903"/>
    <w:rsid w:val="00B83928"/>
    <w:rsid w:val="00B83936"/>
    <w:rsid w:val="00B83B2F"/>
    <w:rsid w:val="00B83BC6"/>
    <w:rsid w:val="00B83CAF"/>
    <w:rsid w:val="00B83D2D"/>
    <w:rsid w:val="00B83D65"/>
    <w:rsid w:val="00B84090"/>
    <w:rsid w:val="00B8441F"/>
    <w:rsid w:val="00B846D5"/>
    <w:rsid w:val="00B84A45"/>
    <w:rsid w:val="00B84AA4"/>
    <w:rsid w:val="00B84AE5"/>
    <w:rsid w:val="00B84C1C"/>
    <w:rsid w:val="00B84C24"/>
    <w:rsid w:val="00B84C61"/>
    <w:rsid w:val="00B84DDE"/>
    <w:rsid w:val="00B84E07"/>
    <w:rsid w:val="00B84F5B"/>
    <w:rsid w:val="00B85378"/>
    <w:rsid w:val="00B8540A"/>
    <w:rsid w:val="00B85425"/>
    <w:rsid w:val="00B85426"/>
    <w:rsid w:val="00B854E1"/>
    <w:rsid w:val="00B8560C"/>
    <w:rsid w:val="00B8563F"/>
    <w:rsid w:val="00B85779"/>
    <w:rsid w:val="00B8578F"/>
    <w:rsid w:val="00B85799"/>
    <w:rsid w:val="00B857D1"/>
    <w:rsid w:val="00B8594F"/>
    <w:rsid w:val="00B85B0E"/>
    <w:rsid w:val="00B85B1C"/>
    <w:rsid w:val="00B85BCF"/>
    <w:rsid w:val="00B85C91"/>
    <w:rsid w:val="00B85CF5"/>
    <w:rsid w:val="00B85CF9"/>
    <w:rsid w:val="00B85ED3"/>
    <w:rsid w:val="00B85F15"/>
    <w:rsid w:val="00B85F47"/>
    <w:rsid w:val="00B86416"/>
    <w:rsid w:val="00B86426"/>
    <w:rsid w:val="00B86439"/>
    <w:rsid w:val="00B8650C"/>
    <w:rsid w:val="00B8673A"/>
    <w:rsid w:val="00B867C0"/>
    <w:rsid w:val="00B8682C"/>
    <w:rsid w:val="00B8689C"/>
    <w:rsid w:val="00B86A94"/>
    <w:rsid w:val="00B86AB1"/>
    <w:rsid w:val="00B86CA2"/>
    <w:rsid w:val="00B86DF6"/>
    <w:rsid w:val="00B86E48"/>
    <w:rsid w:val="00B86FE2"/>
    <w:rsid w:val="00B871D4"/>
    <w:rsid w:val="00B8737D"/>
    <w:rsid w:val="00B876F9"/>
    <w:rsid w:val="00B87793"/>
    <w:rsid w:val="00B87847"/>
    <w:rsid w:val="00B878F4"/>
    <w:rsid w:val="00B87976"/>
    <w:rsid w:val="00B87A25"/>
    <w:rsid w:val="00B87AB4"/>
    <w:rsid w:val="00B87DE3"/>
    <w:rsid w:val="00B87EAB"/>
    <w:rsid w:val="00B907B1"/>
    <w:rsid w:val="00B9099F"/>
    <w:rsid w:val="00B90A59"/>
    <w:rsid w:val="00B90AA7"/>
    <w:rsid w:val="00B90B16"/>
    <w:rsid w:val="00B90D11"/>
    <w:rsid w:val="00B90F25"/>
    <w:rsid w:val="00B91019"/>
    <w:rsid w:val="00B91194"/>
    <w:rsid w:val="00B915EB"/>
    <w:rsid w:val="00B91616"/>
    <w:rsid w:val="00B9171B"/>
    <w:rsid w:val="00B917A6"/>
    <w:rsid w:val="00B9180D"/>
    <w:rsid w:val="00B91C41"/>
    <w:rsid w:val="00B91DB2"/>
    <w:rsid w:val="00B91F35"/>
    <w:rsid w:val="00B91F45"/>
    <w:rsid w:val="00B92057"/>
    <w:rsid w:val="00B920E5"/>
    <w:rsid w:val="00B9211B"/>
    <w:rsid w:val="00B9211C"/>
    <w:rsid w:val="00B92151"/>
    <w:rsid w:val="00B924E9"/>
    <w:rsid w:val="00B9285A"/>
    <w:rsid w:val="00B92A4A"/>
    <w:rsid w:val="00B92AF2"/>
    <w:rsid w:val="00B92B96"/>
    <w:rsid w:val="00B92CB6"/>
    <w:rsid w:val="00B92E7D"/>
    <w:rsid w:val="00B9362D"/>
    <w:rsid w:val="00B93680"/>
    <w:rsid w:val="00B9394D"/>
    <w:rsid w:val="00B939C6"/>
    <w:rsid w:val="00B939FB"/>
    <w:rsid w:val="00B93B03"/>
    <w:rsid w:val="00B93B56"/>
    <w:rsid w:val="00B93BB4"/>
    <w:rsid w:val="00B93C87"/>
    <w:rsid w:val="00B93F75"/>
    <w:rsid w:val="00B940DA"/>
    <w:rsid w:val="00B94181"/>
    <w:rsid w:val="00B941D8"/>
    <w:rsid w:val="00B941FF"/>
    <w:rsid w:val="00B9426A"/>
    <w:rsid w:val="00B9428C"/>
    <w:rsid w:val="00B9437B"/>
    <w:rsid w:val="00B94451"/>
    <w:rsid w:val="00B9454A"/>
    <w:rsid w:val="00B94603"/>
    <w:rsid w:val="00B94786"/>
    <w:rsid w:val="00B94A9C"/>
    <w:rsid w:val="00B94DD8"/>
    <w:rsid w:val="00B94E1B"/>
    <w:rsid w:val="00B95015"/>
    <w:rsid w:val="00B950CE"/>
    <w:rsid w:val="00B95284"/>
    <w:rsid w:val="00B953ED"/>
    <w:rsid w:val="00B95611"/>
    <w:rsid w:val="00B9571D"/>
    <w:rsid w:val="00B957CF"/>
    <w:rsid w:val="00B957EA"/>
    <w:rsid w:val="00B959A4"/>
    <w:rsid w:val="00B95BD5"/>
    <w:rsid w:val="00B95C34"/>
    <w:rsid w:val="00B95F8D"/>
    <w:rsid w:val="00B96018"/>
    <w:rsid w:val="00B96086"/>
    <w:rsid w:val="00B96281"/>
    <w:rsid w:val="00B966B2"/>
    <w:rsid w:val="00B966E1"/>
    <w:rsid w:val="00B96731"/>
    <w:rsid w:val="00B968AC"/>
    <w:rsid w:val="00B969AF"/>
    <w:rsid w:val="00B96DF1"/>
    <w:rsid w:val="00B96E6F"/>
    <w:rsid w:val="00B96FB5"/>
    <w:rsid w:val="00B9720A"/>
    <w:rsid w:val="00B9729F"/>
    <w:rsid w:val="00B972EA"/>
    <w:rsid w:val="00B97326"/>
    <w:rsid w:val="00B9777F"/>
    <w:rsid w:val="00B9781D"/>
    <w:rsid w:val="00B978FA"/>
    <w:rsid w:val="00B97AA1"/>
    <w:rsid w:val="00B97BA8"/>
    <w:rsid w:val="00B97BFD"/>
    <w:rsid w:val="00B97C8B"/>
    <w:rsid w:val="00B97DB5"/>
    <w:rsid w:val="00B97DC7"/>
    <w:rsid w:val="00B97F1A"/>
    <w:rsid w:val="00BA002F"/>
    <w:rsid w:val="00BA017D"/>
    <w:rsid w:val="00BA022A"/>
    <w:rsid w:val="00BA025E"/>
    <w:rsid w:val="00BA02A5"/>
    <w:rsid w:val="00BA03A7"/>
    <w:rsid w:val="00BA03AD"/>
    <w:rsid w:val="00BA04E0"/>
    <w:rsid w:val="00BA0502"/>
    <w:rsid w:val="00BA05E3"/>
    <w:rsid w:val="00BA0697"/>
    <w:rsid w:val="00BA07D8"/>
    <w:rsid w:val="00BA087A"/>
    <w:rsid w:val="00BA08F1"/>
    <w:rsid w:val="00BA0960"/>
    <w:rsid w:val="00BA0F64"/>
    <w:rsid w:val="00BA101F"/>
    <w:rsid w:val="00BA1067"/>
    <w:rsid w:val="00BA115F"/>
    <w:rsid w:val="00BA127C"/>
    <w:rsid w:val="00BA14C4"/>
    <w:rsid w:val="00BA1688"/>
    <w:rsid w:val="00BA169C"/>
    <w:rsid w:val="00BA1969"/>
    <w:rsid w:val="00BA1ACE"/>
    <w:rsid w:val="00BA1D5C"/>
    <w:rsid w:val="00BA2260"/>
    <w:rsid w:val="00BA267E"/>
    <w:rsid w:val="00BA26A6"/>
    <w:rsid w:val="00BA28EA"/>
    <w:rsid w:val="00BA2CC3"/>
    <w:rsid w:val="00BA2D56"/>
    <w:rsid w:val="00BA2FA3"/>
    <w:rsid w:val="00BA3230"/>
    <w:rsid w:val="00BA325B"/>
    <w:rsid w:val="00BA3463"/>
    <w:rsid w:val="00BA34CA"/>
    <w:rsid w:val="00BA363F"/>
    <w:rsid w:val="00BA384A"/>
    <w:rsid w:val="00BA38B7"/>
    <w:rsid w:val="00BA3A8E"/>
    <w:rsid w:val="00BA3C61"/>
    <w:rsid w:val="00BA3F93"/>
    <w:rsid w:val="00BA4001"/>
    <w:rsid w:val="00BA40FB"/>
    <w:rsid w:val="00BA43F4"/>
    <w:rsid w:val="00BA448A"/>
    <w:rsid w:val="00BA44D2"/>
    <w:rsid w:val="00BA47E6"/>
    <w:rsid w:val="00BA4989"/>
    <w:rsid w:val="00BA4A5C"/>
    <w:rsid w:val="00BA4C0F"/>
    <w:rsid w:val="00BA4C27"/>
    <w:rsid w:val="00BA4CC9"/>
    <w:rsid w:val="00BA5020"/>
    <w:rsid w:val="00BA5177"/>
    <w:rsid w:val="00BA5178"/>
    <w:rsid w:val="00BA566D"/>
    <w:rsid w:val="00BA5684"/>
    <w:rsid w:val="00BA5DA5"/>
    <w:rsid w:val="00BA5E47"/>
    <w:rsid w:val="00BA6064"/>
    <w:rsid w:val="00BA644A"/>
    <w:rsid w:val="00BA65A0"/>
    <w:rsid w:val="00BA66CF"/>
    <w:rsid w:val="00BA66D6"/>
    <w:rsid w:val="00BA6879"/>
    <w:rsid w:val="00BA69DD"/>
    <w:rsid w:val="00BA6A4B"/>
    <w:rsid w:val="00BA6CBD"/>
    <w:rsid w:val="00BA6CE2"/>
    <w:rsid w:val="00BA6E80"/>
    <w:rsid w:val="00BA6F86"/>
    <w:rsid w:val="00BA752C"/>
    <w:rsid w:val="00BA76A8"/>
    <w:rsid w:val="00BA79D3"/>
    <w:rsid w:val="00BA7A65"/>
    <w:rsid w:val="00BA7BEB"/>
    <w:rsid w:val="00BA7C51"/>
    <w:rsid w:val="00BA7CED"/>
    <w:rsid w:val="00BB024F"/>
    <w:rsid w:val="00BB0276"/>
    <w:rsid w:val="00BB0575"/>
    <w:rsid w:val="00BB0724"/>
    <w:rsid w:val="00BB0729"/>
    <w:rsid w:val="00BB0819"/>
    <w:rsid w:val="00BB0A25"/>
    <w:rsid w:val="00BB0AA6"/>
    <w:rsid w:val="00BB0BCE"/>
    <w:rsid w:val="00BB0D10"/>
    <w:rsid w:val="00BB0D75"/>
    <w:rsid w:val="00BB0E7D"/>
    <w:rsid w:val="00BB1026"/>
    <w:rsid w:val="00BB10B4"/>
    <w:rsid w:val="00BB11AB"/>
    <w:rsid w:val="00BB12DA"/>
    <w:rsid w:val="00BB133D"/>
    <w:rsid w:val="00BB1374"/>
    <w:rsid w:val="00BB1614"/>
    <w:rsid w:val="00BB1633"/>
    <w:rsid w:val="00BB18A9"/>
    <w:rsid w:val="00BB1A54"/>
    <w:rsid w:val="00BB1BFE"/>
    <w:rsid w:val="00BB1CF9"/>
    <w:rsid w:val="00BB20BB"/>
    <w:rsid w:val="00BB2208"/>
    <w:rsid w:val="00BB254E"/>
    <w:rsid w:val="00BB26B3"/>
    <w:rsid w:val="00BB28A5"/>
    <w:rsid w:val="00BB28C2"/>
    <w:rsid w:val="00BB2909"/>
    <w:rsid w:val="00BB2B7E"/>
    <w:rsid w:val="00BB2BB1"/>
    <w:rsid w:val="00BB2BC8"/>
    <w:rsid w:val="00BB2C09"/>
    <w:rsid w:val="00BB2C2D"/>
    <w:rsid w:val="00BB2CB1"/>
    <w:rsid w:val="00BB2EB5"/>
    <w:rsid w:val="00BB2F9A"/>
    <w:rsid w:val="00BB2FCA"/>
    <w:rsid w:val="00BB3032"/>
    <w:rsid w:val="00BB3177"/>
    <w:rsid w:val="00BB31B1"/>
    <w:rsid w:val="00BB323C"/>
    <w:rsid w:val="00BB342F"/>
    <w:rsid w:val="00BB39E9"/>
    <w:rsid w:val="00BB3B4F"/>
    <w:rsid w:val="00BB3B81"/>
    <w:rsid w:val="00BB3EF4"/>
    <w:rsid w:val="00BB3F89"/>
    <w:rsid w:val="00BB406D"/>
    <w:rsid w:val="00BB4086"/>
    <w:rsid w:val="00BB4294"/>
    <w:rsid w:val="00BB4380"/>
    <w:rsid w:val="00BB4546"/>
    <w:rsid w:val="00BB473C"/>
    <w:rsid w:val="00BB4743"/>
    <w:rsid w:val="00BB4957"/>
    <w:rsid w:val="00BB4986"/>
    <w:rsid w:val="00BB4BC0"/>
    <w:rsid w:val="00BB4DD2"/>
    <w:rsid w:val="00BB4E87"/>
    <w:rsid w:val="00BB4F4F"/>
    <w:rsid w:val="00BB4F51"/>
    <w:rsid w:val="00BB4FDB"/>
    <w:rsid w:val="00BB50F4"/>
    <w:rsid w:val="00BB5268"/>
    <w:rsid w:val="00BB53FF"/>
    <w:rsid w:val="00BB545B"/>
    <w:rsid w:val="00BB556B"/>
    <w:rsid w:val="00BB556F"/>
    <w:rsid w:val="00BB55F2"/>
    <w:rsid w:val="00BB5814"/>
    <w:rsid w:val="00BB5936"/>
    <w:rsid w:val="00BB5938"/>
    <w:rsid w:val="00BB5ADE"/>
    <w:rsid w:val="00BB5BD3"/>
    <w:rsid w:val="00BB5BE3"/>
    <w:rsid w:val="00BB5BEE"/>
    <w:rsid w:val="00BB5C07"/>
    <w:rsid w:val="00BB5CAC"/>
    <w:rsid w:val="00BB5D6E"/>
    <w:rsid w:val="00BB5F9E"/>
    <w:rsid w:val="00BB6109"/>
    <w:rsid w:val="00BB618B"/>
    <w:rsid w:val="00BB625D"/>
    <w:rsid w:val="00BB6295"/>
    <w:rsid w:val="00BB62DE"/>
    <w:rsid w:val="00BB6311"/>
    <w:rsid w:val="00BB686E"/>
    <w:rsid w:val="00BB6901"/>
    <w:rsid w:val="00BB6916"/>
    <w:rsid w:val="00BB6B70"/>
    <w:rsid w:val="00BB6B8A"/>
    <w:rsid w:val="00BB6C6A"/>
    <w:rsid w:val="00BB6C84"/>
    <w:rsid w:val="00BB7173"/>
    <w:rsid w:val="00BB7185"/>
    <w:rsid w:val="00BB7389"/>
    <w:rsid w:val="00BB77CE"/>
    <w:rsid w:val="00BB7865"/>
    <w:rsid w:val="00BB78F3"/>
    <w:rsid w:val="00BB7933"/>
    <w:rsid w:val="00BB7968"/>
    <w:rsid w:val="00BB7B6D"/>
    <w:rsid w:val="00BC03F7"/>
    <w:rsid w:val="00BC06EF"/>
    <w:rsid w:val="00BC073F"/>
    <w:rsid w:val="00BC08AB"/>
    <w:rsid w:val="00BC0997"/>
    <w:rsid w:val="00BC0A54"/>
    <w:rsid w:val="00BC0A79"/>
    <w:rsid w:val="00BC10AB"/>
    <w:rsid w:val="00BC12BE"/>
    <w:rsid w:val="00BC1302"/>
    <w:rsid w:val="00BC140B"/>
    <w:rsid w:val="00BC14AB"/>
    <w:rsid w:val="00BC1617"/>
    <w:rsid w:val="00BC163E"/>
    <w:rsid w:val="00BC1A88"/>
    <w:rsid w:val="00BC1B26"/>
    <w:rsid w:val="00BC1E79"/>
    <w:rsid w:val="00BC1FE4"/>
    <w:rsid w:val="00BC24F3"/>
    <w:rsid w:val="00BC259D"/>
    <w:rsid w:val="00BC2B8D"/>
    <w:rsid w:val="00BC2C81"/>
    <w:rsid w:val="00BC2EBC"/>
    <w:rsid w:val="00BC300F"/>
    <w:rsid w:val="00BC31EE"/>
    <w:rsid w:val="00BC3204"/>
    <w:rsid w:val="00BC32C5"/>
    <w:rsid w:val="00BC34DC"/>
    <w:rsid w:val="00BC368C"/>
    <w:rsid w:val="00BC3821"/>
    <w:rsid w:val="00BC3849"/>
    <w:rsid w:val="00BC385B"/>
    <w:rsid w:val="00BC38BA"/>
    <w:rsid w:val="00BC4136"/>
    <w:rsid w:val="00BC4162"/>
    <w:rsid w:val="00BC43ED"/>
    <w:rsid w:val="00BC45A2"/>
    <w:rsid w:val="00BC464D"/>
    <w:rsid w:val="00BC46AA"/>
    <w:rsid w:val="00BC47A9"/>
    <w:rsid w:val="00BC4873"/>
    <w:rsid w:val="00BC487D"/>
    <w:rsid w:val="00BC49D4"/>
    <w:rsid w:val="00BC4AAE"/>
    <w:rsid w:val="00BC4B86"/>
    <w:rsid w:val="00BC4BD7"/>
    <w:rsid w:val="00BC4D70"/>
    <w:rsid w:val="00BC4DEC"/>
    <w:rsid w:val="00BC557D"/>
    <w:rsid w:val="00BC5654"/>
    <w:rsid w:val="00BC5709"/>
    <w:rsid w:val="00BC5873"/>
    <w:rsid w:val="00BC58A0"/>
    <w:rsid w:val="00BC58FE"/>
    <w:rsid w:val="00BC5933"/>
    <w:rsid w:val="00BC5C0C"/>
    <w:rsid w:val="00BC5C7C"/>
    <w:rsid w:val="00BC5FF2"/>
    <w:rsid w:val="00BC619E"/>
    <w:rsid w:val="00BC620E"/>
    <w:rsid w:val="00BC6699"/>
    <w:rsid w:val="00BC69A1"/>
    <w:rsid w:val="00BC6AFD"/>
    <w:rsid w:val="00BC6C4E"/>
    <w:rsid w:val="00BC713A"/>
    <w:rsid w:val="00BC713E"/>
    <w:rsid w:val="00BC7573"/>
    <w:rsid w:val="00BC763B"/>
    <w:rsid w:val="00BC77CF"/>
    <w:rsid w:val="00BC7AB4"/>
    <w:rsid w:val="00BC7B1B"/>
    <w:rsid w:val="00BC7BF2"/>
    <w:rsid w:val="00BC7C65"/>
    <w:rsid w:val="00BC7C72"/>
    <w:rsid w:val="00BC7E0A"/>
    <w:rsid w:val="00BD0028"/>
    <w:rsid w:val="00BD007A"/>
    <w:rsid w:val="00BD0228"/>
    <w:rsid w:val="00BD023A"/>
    <w:rsid w:val="00BD02BC"/>
    <w:rsid w:val="00BD02EE"/>
    <w:rsid w:val="00BD04ED"/>
    <w:rsid w:val="00BD05AF"/>
    <w:rsid w:val="00BD0767"/>
    <w:rsid w:val="00BD0909"/>
    <w:rsid w:val="00BD0A3B"/>
    <w:rsid w:val="00BD0A67"/>
    <w:rsid w:val="00BD0B24"/>
    <w:rsid w:val="00BD0E73"/>
    <w:rsid w:val="00BD10FB"/>
    <w:rsid w:val="00BD112C"/>
    <w:rsid w:val="00BD11B5"/>
    <w:rsid w:val="00BD1543"/>
    <w:rsid w:val="00BD1608"/>
    <w:rsid w:val="00BD18BA"/>
    <w:rsid w:val="00BD1922"/>
    <w:rsid w:val="00BD1991"/>
    <w:rsid w:val="00BD1B34"/>
    <w:rsid w:val="00BD1B3B"/>
    <w:rsid w:val="00BD1B6A"/>
    <w:rsid w:val="00BD1F7B"/>
    <w:rsid w:val="00BD206A"/>
    <w:rsid w:val="00BD2136"/>
    <w:rsid w:val="00BD2230"/>
    <w:rsid w:val="00BD2651"/>
    <w:rsid w:val="00BD283C"/>
    <w:rsid w:val="00BD291F"/>
    <w:rsid w:val="00BD2DB3"/>
    <w:rsid w:val="00BD2DFD"/>
    <w:rsid w:val="00BD2F03"/>
    <w:rsid w:val="00BD3164"/>
    <w:rsid w:val="00BD3431"/>
    <w:rsid w:val="00BD3468"/>
    <w:rsid w:val="00BD3603"/>
    <w:rsid w:val="00BD37D0"/>
    <w:rsid w:val="00BD37F4"/>
    <w:rsid w:val="00BD3817"/>
    <w:rsid w:val="00BD398F"/>
    <w:rsid w:val="00BD3AFD"/>
    <w:rsid w:val="00BD3B34"/>
    <w:rsid w:val="00BD3B88"/>
    <w:rsid w:val="00BD3C37"/>
    <w:rsid w:val="00BD3D2B"/>
    <w:rsid w:val="00BD3DF0"/>
    <w:rsid w:val="00BD3E07"/>
    <w:rsid w:val="00BD41C1"/>
    <w:rsid w:val="00BD421C"/>
    <w:rsid w:val="00BD44EF"/>
    <w:rsid w:val="00BD47B8"/>
    <w:rsid w:val="00BD4894"/>
    <w:rsid w:val="00BD500B"/>
    <w:rsid w:val="00BD51FC"/>
    <w:rsid w:val="00BD52F7"/>
    <w:rsid w:val="00BD55D2"/>
    <w:rsid w:val="00BD5667"/>
    <w:rsid w:val="00BD573C"/>
    <w:rsid w:val="00BD5A12"/>
    <w:rsid w:val="00BD5A22"/>
    <w:rsid w:val="00BD5CFC"/>
    <w:rsid w:val="00BD600F"/>
    <w:rsid w:val="00BD607F"/>
    <w:rsid w:val="00BD6452"/>
    <w:rsid w:val="00BD646E"/>
    <w:rsid w:val="00BD6592"/>
    <w:rsid w:val="00BD67E8"/>
    <w:rsid w:val="00BD6812"/>
    <w:rsid w:val="00BD6A31"/>
    <w:rsid w:val="00BD6AE6"/>
    <w:rsid w:val="00BD6EE9"/>
    <w:rsid w:val="00BD6FBA"/>
    <w:rsid w:val="00BD71FB"/>
    <w:rsid w:val="00BD726D"/>
    <w:rsid w:val="00BD7342"/>
    <w:rsid w:val="00BD734F"/>
    <w:rsid w:val="00BD74BD"/>
    <w:rsid w:val="00BD7549"/>
    <w:rsid w:val="00BD75D2"/>
    <w:rsid w:val="00BD7BF2"/>
    <w:rsid w:val="00BD7C4F"/>
    <w:rsid w:val="00BD7D33"/>
    <w:rsid w:val="00BD7DAC"/>
    <w:rsid w:val="00BD7FB1"/>
    <w:rsid w:val="00BE004C"/>
    <w:rsid w:val="00BE0056"/>
    <w:rsid w:val="00BE00EF"/>
    <w:rsid w:val="00BE01B9"/>
    <w:rsid w:val="00BE0212"/>
    <w:rsid w:val="00BE04A4"/>
    <w:rsid w:val="00BE0556"/>
    <w:rsid w:val="00BE05CB"/>
    <w:rsid w:val="00BE0661"/>
    <w:rsid w:val="00BE0898"/>
    <w:rsid w:val="00BE08BD"/>
    <w:rsid w:val="00BE0AF6"/>
    <w:rsid w:val="00BE0B5B"/>
    <w:rsid w:val="00BE0E07"/>
    <w:rsid w:val="00BE0EC7"/>
    <w:rsid w:val="00BE0EDF"/>
    <w:rsid w:val="00BE0F35"/>
    <w:rsid w:val="00BE0F67"/>
    <w:rsid w:val="00BE1377"/>
    <w:rsid w:val="00BE1688"/>
    <w:rsid w:val="00BE16AE"/>
    <w:rsid w:val="00BE175D"/>
    <w:rsid w:val="00BE1977"/>
    <w:rsid w:val="00BE1A62"/>
    <w:rsid w:val="00BE1C0C"/>
    <w:rsid w:val="00BE1C52"/>
    <w:rsid w:val="00BE1C72"/>
    <w:rsid w:val="00BE1DCE"/>
    <w:rsid w:val="00BE2003"/>
    <w:rsid w:val="00BE2194"/>
    <w:rsid w:val="00BE23C5"/>
    <w:rsid w:val="00BE2805"/>
    <w:rsid w:val="00BE2852"/>
    <w:rsid w:val="00BE28A2"/>
    <w:rsid w:val="00BE28C0"/>
    <w:rsid w:val="00BE2911"/>
    <w:rsid w:val="00BE2C0C"/>
    <w:rsid w:val="00BE2DE2"/>
    <w:rsid w:val="00BE2DEE"/>
    <w:rsid w:val="00BE2F2F"/>
    <w:rsid w:val="00BE3087"/>
    <w:rsid w:val="00BE31EF"/>
    <w:rsid w:val="00BE3398"/>
    <w:rsid w:val="00BE3522"/>
    <w:rsid w:val="00BE3760"/>
    <w:rsid w:val="00BE3882"/>
    <w:rsid w:val="00BE38A2"/>
    <w:rsid w:val="00BE3A61"/>
    <w:rsid w:val="00BE3C6A"/>
    <w:rsid w:val="00BE3CC2"/>
    <w:rsid w:val="00BE3E39"/>
    <w:rsid w:val="00BE3FF3"/>
    <w:rsid w:val="00BE406B"/>
    <w:rsid w:val="00BE4076"/>
    <w:rsid w:val="00BE40CB"/>
    <w:rsid w:val="00BE415B"/>
    <w:rsid w:val="00BE43E4"/>
    <w:rsid w:val="00BE4501"/>
    <w:rsid w:val="00BE4D29"/>
    <w:rsid w:val="00BE4D9F"/>
    <w:rsid w:val="00BE4E69"/>
    <w:rsid w:val="00BE4E9A"/>
    <w:rsid w:val="00BE4FEB"/>
    <w:rsid w:val="00BE5094"/>
    <w:rsid w:val="00BE509F"/>
    <w:rsid w:val="00BE52C2"/>
    <w:rsid w:val="00BE5516"/>
    <w:rsid w:val="00BE5790"/>
    <w:rsid w:val="00BE585D"/>
    <w:rsid w:val="00BE58EA"/>
    <w:rsid w:val="00BE5973"/>
    <w:rsid w:val="00BE5AD1"/>
    <w:rsid w:val="00BE5B82"/>
    <w:rsid w:val="00BE5C67"/>
    <w:rsid w:val="00BE5C92"/>
    <w:rsid w:val="00BE5E14"/>
    <w:rsid w:val="00BE6123"/>
    <w:rsid w:val="00BE62CC"/>
    <w:rsid w:val="00BE6302"/>
    <w:rsid w:val="00BE6377"/>
    <w:rsid w:val="00BE63C4"/>
    <w:rsid w:val="00BE6539"/>
    <w:rsid w:val="00BE6631"/>
    <w:rsid w:val="00BE6923"/>
    <w:rsid w:val="00BE6A7C"/>
    <w:rsid w:val="00BE6CEB"/>
    <w:rsid w:val="00BE6ED2"/>
    <w:rsid w:val="00BE74B3"/>
    <w:rsid w:val="00BE768A"/>
    <w:rsid w:val="00BE79B9"/>
    <w:rsid w:val="00BE79EC"/>
    <w:rsid w:val="00BE7DB7"/>
    <w:rsid w:val="00BE7ED4"/>
    <w:rsid w:val="00BF029C"/>
    <w:rsid w:val="00BF02CA"/>
    <w:rsid w:val="00BF04C8"/>
    <w:rsid w:val="00BF05B0"/>
    <w:rsid w:val="00BF0876"/>
    <w:rsid w:val="00BF093E"/>
    <w:rsid w:val="00BF09E0"/>
    <w:rsid w:val="00BF0C03"/>
    <w:rsid w:val="00BF0C30"/>
    <w:rsid w:val="00BF0F15"/>
    <w:rsid w:val="00BF105A"/>
    <w:rsid w:val="00BF10AE"/>
    <w:rsid w:val="00BF119D"/>
    <w:rsid w:val="00BF1235"/>
    <w:rsid w:val="00BF1494"/>
    <w:rsid w:val="00BF14ED"/>
    <w:rsid w:val="00BF16B4"/>
    <w:rsid w:val="00BF175C"/>
    <w:rsid w:val="00BF17EC"/>
    <w:rsid w:val="00BF1835"/>
    <w:rsid w:val="00BF197B"/>
    <w:rsid w:val="00BF1B64"/>
    <w:rsid w:val="00BF1C2E"/>
    <w:rsid w:val="00BF1D6A"/>
    <w:rsid w:val="00BF2097"/>
    <w:rsid w:val="00BF20F1"/>
    <w:rsid w:val="00BF27B7"/>
    <w:rsid w:val="00BF2833"/>
    <w:rsid w:val="00BF2835"/>
    <w:rsid w:val="00BF2A32"/>
    <w:rsid w:val="00BF2CDA"/>
    <w:rsid w:val="00BF308A"/>
    <w:rsid w:val="00BF3249"/>
    <w:rsid w:val="00BF35BD"/>
    <w:rsid w:val="00BF38D5"/>
    <w:rsid w:val="00BF3999"/>
    <w:rsid w:val="00BF3B71"/>
    <w:rsid w:val="00BF3C08"/>
    <w:rsid w:val="00BF3D1B"/>
    <w:rsid w:val="00BF3E18"/>
    <w:rsid w:val="00BF3F27"/>
    <w:rsid w:val="00BF3F86"/>
    <w:rsid w:val="00BF41C8"/>
    <w:rsid w:val="00BF45A6"/>
    <w:rsid w:val="00BF45B0"/>
    <w:rsid w:val="00BF45BF"/>
    <w:rsid w:val="00BF45CC"/>
    <w:rsid w:val="00BF4DE9"/>
    <w:rsid w:val="00BF4E43"/>
    <w:rsid w:val="00BF4E4D"/>
    <w:rsid w:val="00BF4ED8"/>
    <w:rsid w:val="00BF4FA8"/>
    <w:rsid w:val="00BF4FDE"/>
    <w:rsid w:val="00BF51D2"/>
    <w:rsid w:val="00BF536A"/>
    <w:rsid w:val="00BF5543"/>
    <w:rsid w:val="00BF5572"/>
    <w:rsid w:val="00BF5653"/>
    <w:rsid w:val="00BF5816"/>
    <w:rsid w:val="00BF5840"/>
    <w:rsid w:val="00BF58B2"/>
    <w:rsid w:val="00BF5D7F"/>
    <w:rsid w:val="00BF5E5A"/>
    <w:rsid w:val="00BF5F29"/>
    <w:rsid w:val="00BF608C"/>
    <w:rsid w:val="00BF6156"/>
    <w:rsid w:val="00BF61B7"/>
    <w:rsid w:val="00BF6232"/>
    <w:rsid w:val="00BF63A3"/>
    <w:rsid w:val="00BF6719"/>
    <w:rsid w:val="00BF6845"/>
    <w:rsid w:val="00BF6BC9"/>
    <w:rsid w:val="00BF6E51"/>
    <w:rsid w:val="00BF6EC0"/>
    <w:rsid w:val="00BF71B0"/>
    <w:rsid w:val="00BF740D"/>
    <w:rsid w:val="00BF7559"/>
    <w:rsid w:val="00BF7671"/>
    <w:rsid w:val="00BF77B4"/>
    <w:rsid w:val="00BF7A24"/>
    <w:rsid w:val="00BF7CBF"/>
    <w:rsid w:val="00BF7FE1"/>
    <w:rsid w:val="00C00037"/>
    <w:rsid w:val="00C000D5"/>
    <w:rsid w:val="00C003BE"/>
    <w:rsid w:val="00C00425"/>
    <w:rsid w:val="00C00439"/>
    <w:rsid w:val="00C00544"/>
    <w:rsid w:val="00C00735"/>
    <w:rsid w:val="00C007B9"/>
    <w:rsid w:val="00C008C9"/>
    <w:rsid w:val="00C00BA0"/>
    <w:rsid w:val="00C00D83"/>
    <w:rsid w:val="00C00FD3"/>
    <w:rsid w:val="00C01100"/>
    <w:rsid w:val="00C011F0"/>
    <w:rsid w:val="00C012C8"/>
    <w:rsid w:val="00C01503"/>
    <w:rsid w:val="00C0172D"/>
    <w:rsid w:val="00C01766"/>
    <w:rsid w:val="00C018C4"/>
    <w:rsid w:val="00C019E1"/>
    <w:rsid w:val="00C01A32"/>
    <w:rsid w:val="00C01A5C"/>
    <w:rsid w:val="00C01A99"/>
    <w:rsid w:val="00C01F75"/>
    <w:rsid w:val="00C0200E"/>
    <w:rsid w:val="00C021A9"/>
    <w:rsid w:val="00C02253"/>
    <w:rsid w:val="00C02497"/>
    <w:rsid w:val="00C0254F"/>
    <w:rsid w:val="00C025A2"/>
    <w:rsid w:val="00C02696"/>
    <w:rsid w:val="00C02A5A"/>
    <w:rsid w:val="00C02B92"/>
    <w:rsid w:val="00C02BC6"/>
    <w:rsid w:val="00C02C07"/>
    <w:rsid w:val="00C02D01"/>
    <w:rsid w:val="00C02E3E"/>
    <w:rsid w:val="00C02ED3"/>
    <w:rsid w:val="00C0350F"/>
    <w:rsid w:val="00C03793"/>
    <w:rsid w:val="00C037CC"/>
    <w:rsid w:val="00C039B0"/>
    <w:rsid w:val="00C03CBD"/>
    <w:rsid w:val="00C03F13"/>
    <w:rsid w:val="00C04029"/>
    <w:rsid w:val="00C041E8"/>
    <w:rsid w:val="00C04281"/>
    <w:rsid w:val="00C04371"/>
    <w:rsid w:val="00C043D5"/>
    <w:rsid w:val="00C04405"/>
    <w:rsid w:val="00C045E6"/>
    <w:rsid w:val="00C045ED"/>
    <w:rsid w:val="00C04634"/>
    <w:rsid w:val="00C0484A"/>
    <w:rsid w:val="00C0489B"/>
    <w:rsid w:val="00C048B5"/>
    <w:rsid w:val="00C048D4"/>
    <w:rsid w:val="00C049D2"/>
    <w:rsid w:val="00C04A16"/>
    <w:rsid w:val="00C04AFF"/>
    <w:rsid w:val="00C04CFB"/>
    <w:rsid w:val="00C04D69"/>
    <w:rsid w:val="00C04F85"/>
    <w:rsid w:val="00C04FF6"/>
    <w:rsid w:val="00C0509D"/>
    <w:rsid w:val="00C05177"/>
    <w:rsid w:val="00C0518F"/>
    <w:rsid w:val="00C0556B"/>
    <w:rsid w:val="00C0581E"/>
    <w:rsid w:val="00C058DC"/>
    <w:rsid w:val="00C05907"/>
    <w:rsid w:val="00C05AE6"/>
    <w:rsid w:val="00C05B1D"/>
    <w:rsid w:val="00C05B30"/>
    <w:rsid w:val="00C05C71"/>
    <w:rsid w:val="00C05DDE"/>
    <w:rsid w:val="00C05EEF"/>
    <w:rsid w:val="00C06147"/>
    <w:rsid w:val="00C061C5"/>
    <w:rsid w:val="00C0627E"/>
    <w:rsid w:val="00C062F7"/>
    <w:rsid w:val="00C06686"/>
    <w:rsid w:val="00C06695"/>
    <w:rsid w:val="00C06A06"/>
    <w:rsid w:val="00C06A89"/>
    <w:rsid w:val="00C06AED"/>
    <w:rsid w:val="00C06B18"/>
    <w:rsid w:val="00C06B43"/>
    <w:rsid w:val="00C06D95"/>
    <w:rsid w:val="00C06DF8"/>
    <w:rsid w:val="00C06F5F"/>
    <w:rsid w:val="00C07146"/>
    <w:rsid w:val="00C074FE"/>
    <w:rsid w:val="00C07546"/>
    <w:rsid w:val="00C075EC"/>
    <w:rsid w:val="00C075ED"/>
    <w:rsid w:val="00C0765C"/>
    <w:rsid w:val="00C0769E"/>
    <w:rsid w:val="00C076B6"/>
    <w:rsid w:val="00C076BA"/>
    <w:rsid w:val="00C076C3"/>
    <w:rsid w:val="00C076D5"/>
    <w:rsid w:val="00C0774D"/>
    <w:rsid w:val="00C0775B"/>
    <w:rsid w:val="00C07961"/>
    <w:rsid w:val="00C07A3B"/>
    <w:rsid w:val="00C07AE0"/>
    <w:rsid w:val="00C07DC1"/>
    <w:rsid w:val="00C07F21"/>
    <w:rsid w:val="00C07FE8"/>
    <w:rsid w:val="00C102D6"/>
    <w:rsid w:val="00C1033F"/>
    <w:rsid w:val="00C10353"/>
    <w:rsid w:val="00C1040E"/>
    <w:rsid w:val="00C1084E"/>
    <w:rsid w:val="00C10CAC"/>
    <w:rsid w:val="00C10EDD"/>
    <w:rsid w:val="00C10FF0"/>
    <w:rsid w:val="00C110D5"/>
    <w:rsid w:val="00C11173"/>
    <w:rsid w:val="00C11196"/>
    <w:rsid w:val="00C111DB"/>
    <w:rsid w:val="00C11474"/>
    <w:rsid w:val="00C11618"/>
    <w:rsid w:val="00C1165D"/>
    <w:rsid w:val="00C117F5"/>
    <w:rsid w:val="00C1192E"/>
    <w:rsid w:val="00C119CF"/>
    <w:rsid w:val="00C119E9"/>
    <w:rsid w:val="00C11B07"/>
    <w:rsid w:val="00C11BCA"/>
    <w:rsid w:val="00C120DF"/>
    <w:rsid w:val="00C12142"/>
    <w:rsid w:val="00C12172"/>
    <w:rsid w:val="00C1231D"/>
    <w:rsid w:val="00C1239A"/>
    <w:rsid w:val="00C12573"/>
    <w:rsid w:val="00C126DC"/>
    <w:rsid w:val="00C12787"/>
    <w:rsid w:val="00C12879"/>
    <w:rsid w:val="00C128C2"/>
    <w:rsid w:val="00C12A46"/>
    <w:rsid w:val="00C12C6A"/>
    <w:rsid w:val="00C12CA6"/>
    <w:rsid w:val="00C12CCB"/>
    <w:rsid w:val="00C12D04"/>
    <w:rsid w:val="00C12F5C"/>
    <w:rsid w:val="00C12F62"/>
    <w:rsid w:val="00C1328D"/>
    <w:rsid w:val="00C13490"/>
    <w:rsid w:val="00C13599"/>
    <w:rsid w:val="00C135C1"/>
    <w:rsid w:val="00C135E5"/>
    <w:rsid w:val="00C136CB"/>
    <w:rsid w:val="00C1371A"/>
    <w:rsid w:val="00C138EF"/>
    <w:rsid w:val="00C13972"/>
    <w:rsid w:val="00C13A21"/>
    <w:rsid w:val="00C1437C"/>
    <w:rsid w:val="00C14402"/>
    <w:rsid w:val="00C14531"/>
    <w:rsid w:val="00C1457B"/>
    <w:rsid w:val="00C1469F"/>
    <w:rsid w:val="00C146ED"/>
    <w:rsid w:val="00C14761"/>
    <w:rsid w:val="00C14ADF"/>
    <w:rsid w:val="00C14B20"/>
    <w:rsid w:val="00C14C50"/>
    <w:rsid w:val="00C14CAE"/>
    <w:rsid w:val="00C14CE2"/>
    <w:rsid w:val="00C14E2D"/>
    <w:rsid w:val="00C14FB6"/>
    <w:rsid w:val="00C15048"/>
    <w:rsid w:val="00C1514A"/>
    <w:rsid w:val="00C15478"/>
    <w:rsid w:val="00C1558A"/>
    <w:rsid w:val="00C156D9"/>
    <w:rsid w:val="00C15717"/>
    <w:rsid w:val="00C1573B"/>
    <w:rsid w:val="00C1574D"/>
    <w:rsid w:val="00C15804"/>
    <w:rsid w:val="00C15819"/>
    <w:rsid w:val="00C15828"/>
    <w:rsid w:val="00C15866"/>
    <w:rsid w:val="00C15928"/>
    <w:rsid w:val="00C15A67"/>
    <w:rsid w:val="00C15A87"/>
    <w:rsid w:val="00C15AE8"/>
    <w:rsid w:val="00C15CBA"/>
    <w:rsid w:val="00C15EFF"/>
    <w:rsid w:val="00C1617C"/>
    <w:rsid w:val="00C1619B"/>
    <w:rsid w:val="00C16256"/>
    <w:rsid w:val="00C162A7"/>
    <w:rsid w:val="00C16355"/>
    <w:rsid w:val="00C16375"/>
    <w:rsid w:val="00C163E4"/>
    <w:rsid w:val="00C16919"/>
    <w:rsid w:val="00C16A7D"/>
    <w:rsid w:val="00C16D73"/>
    <w:rsid w:val="00C16DFE"/>
    <w:rsid w:val="00C16E4A"/>
    <w:rsid w:val="00C1710B"/>
    <w:rsid w:val="00C171B4"/>
    <w:rsid w:val="00C17265"/>
    <w:rsid w:val="00C172D5"/>
    <w:rsid w:val="00C173B4"/>
    <w:rsid w:val="00C173E5"/>
    <w:rsid w:val="00C17B24"/>
    <w:rsid w:val="00C17C79"/>
    <w:rsid w:val="00C17D54"/>
    <w:rsid w:val="00C20054"/>
    <w:rsid w:val="00C2009F"/>
    <w:rsid w:val="00C2035A"/>
    <w:rsid w:val="00C203A0"/>
    <w:rsid w:val="00C20448"/>
    <w:rsid w:val="00C20961"/>
    <w:rsid w:val="00C209CF"/>
    <w:rsid w:val="00C20B6C"/>
    <w:rsid w:val="00C20BAD"/>
    <w:rsid w:val="00C20C7C"/>
    <w:rsid w:val="00C20D2A"/>
    <w:rsid w:val="00C20D9B"/>
    <w:rsid w:val="00C20F3F"/>
    <w:rsid w:val="00C211E5"/>
    <w:rsid w:val="00C21410"/>
    <w:rsid w:val="00C2154C"/>
    <w:rsid w:val="00C215D8"/>
    <w:rsid w:val="00C217FC"/>
    <w:rsid w:val="00C218B5"/>
    <w:rsid w:val="00C21B20"/>
    <w:rsid w:val="00C21C15"/>
    <w:rsid w:val="00C21CA0"/>
    <w:rsid w:val="00C21CA1"/>
    <w:rsid w:val="00C21CBE"/>
    <w:rsid w:val="00C21D1A"/>
    <w:rsid w:val="00C21D33"/>
    <w:rsid w:val="00C21DE9"/>
    <w:rsid w:val="00C21E08"/>
    <w:rsid w:val="00C21F6F"/>
    <w:rsid w:val="00C21FA4"/>
    <w:rsid w:val="00C220C8"/>
    <w:rsid w:val="00C2220A"/>
    <w:rsid w:val="00C22269"/>
    <w:rsid w:val="00C22274"/>
    <w:rsid w:val="00C2234F"/>
    <w:rsid w:val="00C22478"/>
    <w:rsid w:val="00C224AD"/>
    <w:rsid w:val="00C224B2"/>
    <w:rsid w:val="00C224B6"/>
    <w:rsid w:val="00C224F3"/>
    <w:rsid w:val="00C226DC"/>
    <w:rsid w:val="00C22BB9"/>
    <w:rsid w:val="00C22BF5"/>
    <w:rsid w:val="00C22D02"/>
    <w:rsid w:val="00C22D07"/>
    <w:rsid w:val="00C22E90"/>
    <w:rsid w:val="00C23037"/>
    <w:rsid w:val="00C23124"/>
    <w:rsid w:val="00C2322C"/>
    <w:rsid w:val="00C23492"/>
    <w:rsid w:val="00C238A4"/>
    <w:rsid w:val="00C2390D"/>
    <w:rsid w:val="00C23937"/>
    <w:rsid w:val="00C239FF"/>
    <w:rsid w:val="00C23B4B"/>
    <w:rsid w:val="00C23BE5"/>
    <w:rsid w:val="00C23CEC"/>
    <w:rsid w:val="00C23D6C"/>
    <w:rsid w:val="00C23DEA"/>
    <w:rsid w:val="00C23E46"/>
    <w:rsid w:val="00C23EE7"/>
    <w:rsid w:val="00C2433A"/>
    <w:rsid w:val="00C2433E"/>
    <w:rsid w:val="00C24430"/>
    <w:rsid w:val="00C2457D"/>
    <w:rsid w:val="00C24631"/>
    <w:rsid w:val="00C2465F"/>
    <w:rsid w:val="00C2480E"/>
    <w:rsid w:val="00C24969"/>
    <w:rsid w:val="00C24B1F"/>
    <w:rsid w:val="00C24BCE"/>
    <w:rsid w:val="00C24C13"/>
    <w:rsid w:val="00C24E8E"/>
    <w:rsid w:val="00C24FD6"/>
    <w:rsid w:val="00C25478"/>
    <w:rsid w:val="00C255F3"/>
    <w:rsid w:val="00C2565A"/>
    <w:rsid w:val="00C25803"/>
    <w:rsid w:val="00C25A7E"/>
    <w:rsid w:val="00C25A8A"/>
    <w:rsid w:val="00C25ADE"/>
    <w:rsid w:val="00C25C93"/>
    <w:rsid w:val="00C25E74"/>
    <w:rsid w:val="00C25F9C"/>
    <w:rsid w:val="00C26126"/>
    <w:rsid w:val="00C2656C"/>
    <w:rsid w:val="00C26626"/>
    <w:rsid w:val="00C26641"/>
    <w:rsid w:val="00C26672"/>
    <w:rsid w:val="00C26739"/>
    <w:rsid w:val="00C267F3"/>
    <w:rsid w:val="00C26937"/>
    <w:rsid w:val="00C269B4"/>
    <w:rsid w:val="00C26AD7"/>
    <w:rsid w:val="00C27021"/>
    <w:rsid w:val="00C2705A"/>
    <w:rsid w:val="00C27068"/>
    <w:rsid w:val="00C270CD"/>
    <w:rsid w:val="00C27197"/>
    <w:rsid w:val="00C272F6"/>
    <w:rsid w:val="00C27354"/>
    <w:rsid w:val="00C273E9"/>
    <w:rsid w:val="00C27457"/>
    <w:rsid w:val="00C274A8"/>
    <w:rsid w:val="00C2762E"/>
    <w:rsid w:val="00C276BC"/>
    <w:rsid w:val="00C27704"/>
    <w:rsid w:val="00C277E7"/>
    <w:rsid w:val="00C2784C"/>
    <w:rsid w:val="00C27961"/>
    <w:rsid w:val="00C27B6C"/>
    <w:rsid w:val="00C27C54"/>
    <w:rsid w:val="00C27E6A"/>
    <w:rsid w:val="00C30148"/>
    <w:rsid w:val="00C30228"/>
    <w:rsid w:val="00C30520"/>
    <w:rsid w:val="00C307EA"/>
    <w:rsid w:val="00C30A3A"/>
    <w:rsid w:val="00C30BB1"/>
    <w:rsid w:val="00C30D1F"/>
    <w:rsid w:val="00C30DE4"/>
    <w:rsid w:val="00C30E61"/>
    <w:rsid w:val="00C30E7E"/>
    <w:rsid w:val="00C30FD2"/>
    <w:rsid w:val="00C3148D"/>
    <w:rsid w:val="00C31973"/>
    <w:rsid w:val="00C319BD"/>
    <w:rsid w:val="00C31A83"/>
    <w:rsid w:val="00C32015"/>
    <w:rsid w:val="00C321B1"/>
    <w:rsid w:val="00C32344"/>
    <w:rsid w:val="00C325D0"/>
    <w:rsid w:val="00C325F3"/>
    <w:rsid w:val="00C3271E"/>
    <w:rsid w:val="00C32885"/>
    <w:rsid w:val="00C32A17"/>
    <w:rsid w:val="00C32D8E"/>
    <w:rsid w:val="00C32F04"/>
    <w:rsid w:val="00C33002"/>
    <w:rsid w:val="00C33030"/>
    <w:rsid w:val="00C330B2"/>
    <w:rsid w:val="00C3354D"/>
    <w:rsid w:val="00C33687"/>
    <w:rsid w:val="00C337AE"/>
    <w:rsid w:val="00C33970"/>
    <w:rsid w:val="00C33AB3"/>
    <w:rsid w:val="00C33B10"/>
    <w:rsid w:val="00C33B6D"/>
    <w:rsid w:val="00C33E2A"/>
    <w:rsid w:val="00C345E7"/>
    <w:rsid w:val="00C34626"/>
    <w:rsid w:val="00C348E9"/>
    <w:rsid w:val="00C34AE9"/>
    <w:rsid w:val="00C34B4D"/>
    <w:rsid w:val="00C34BBA"/>
    <w:rsid w:val="00C34C4D"/>
    <w:rsid w:val="00C34E00"/>
    <w:rsid w:val="00C34F1D"/>
    <w:rsid w:val="00C34F27"/>
    <w:rsid w:val="00C34FCE"/>
    <w:rsid w:val="00C3507F"/>
    <w:rsid w:val="00C354F7"/>
    <w:rsid w:val="00C3573E"/>
    <w:rsid w:val="00C35911"/>
    <w:rsid w:val="00C35C75"/>
    <w:rsid w:val="00C35D3C"/>
    <w:rsid w:val="00C35ED5"/>
    <w:rsid w:val="00C36101"/>
    <w:rsid w:val="00C361CE"/>
    <w:rsid w:val="00C36281"/>
    <w:rsid w:val="00C3645C"/>
    <w:rsid w:val="00C365BE"/>
    <w:rsid w:val="00C36619"/>
    <w:rsid w:val="00C3665D"/>
    <w:rsid w:val="00C36927"/>
    <w:rsid w:val="00C369B9"/>
    <w:rsid w:val="00C36B6B"/>
    <w:rsid w:val="00C36D6B"/>
    <w:rsid w:val="00C36D71"/>
    <w:rsid w:val="00C36D80"/>
    <w:rsid w:val="00C36D82"/>
    <w:rsid w:val="00C37215"/>
    <w:rsid w:val="00C3722F"/>
    <w:rsid w:val="00C37367"/>
    <w:rsid w:val="00C378CD"/>
    <w:rsid w:val="00C37A50"/>
    <w:rsid w:val="00C37B47"/>
    <w:rsid w:val="00C4028B"/>
    <w:rsid w:val="00C403CE"/>
    <w:rsid w:val="00C4043B"/>
    <w:rsid w:val="00C405F7"/>
    <w:rsid w:val="00C4077A"/>
    <w:rsid w:val="00C40921"/>
    <w:rsid w:val="00C40B16"/>
    <w:rsid w:val="00C40CE7"/>
    <w:rsid w:val="00C40D0D"/>
    <w:rsid w:val="00C40E12"/>
    <w:rsid w:val="00C40E6D"/>
    <w:rsid w:val="00C4112B"/>
    <w:rsid w:val="00C41189"/>
    <w:rsid w:val="00C411A9"/>
    <w:rsid w:val="00C414B7"/>
    <w:rsid w:val="00C415BD"/>
    <w:rsid w:val="00C41658"/>
    <w:rsid w:val="00C41940"/>
    <w:rsid w:val="00C41AB3"/>
    <w:rsid w:val="00C41B4F"/>
    <w:rsid w:val="00C41BAE"/>
    <w:rsid w:val="00C41DF1"/>
    <w:rsid w:val="00C4204D"/>
    <w:rsid w:val="00C421C5"/>
    <w:rsid w:val="00C4227D"/>
    <w:rsid w:val="00C423A0"/>
    <w:rsid w:val="00C42492"/>
    <w:rsid w:val="00C42526"/>
    <w:rsid w:val="00C425F9"/>
    <w:rsid w:val="00C428F2"/>
    <w:rsid w:val="00C429B3"/>
    <w:rsid w:val="00C42C1C"/>
    <w:rsid w:val="00C42C65"/>
    <w:rsid w:val="00C432F5"/>
    <w:rsid w:val="00C433A8"/>
    <w:rsid w:val="00C433FB"/>
    <w:rsid w:val="00C43466"/>
    <w:rsid w:val="00C4359A"/>
    <w:rsid w:val="00C4369C"/>
    <w:rsid w:val="00C437ED"/>
    <w:rsid w:val="00C43B0B"/>
    <w:rsid w:val="00C43BA6"/>
    <w:rsid w:val="00C43BEA"/>
    <w:rsid w:val="00C43C14"/>
    <w:rsid w:val="00C43E67"/>
    <w:rsid w:val="00C43ECB"/>
    <w:rsid w:val="00C4427C"/>
    <w:rsid w:val="00C442AD"/>
    <w:rsid w:val="00C442D4"/>
    <w:rsid w:val="00C443AD"/>
    <w:rsid w:val="00C44B5D"/>
    <w:rsid w:val="00C44EAF"/>
    <w:rsid w:val="00C45162"/>
    <w:rsid w:val="00C45351"/>
    <w:rsid w:val="00C45626"/>
    <w:rsid w:val="00C45972"/>
    <w:rsid w:val="00C45A76"/>
    <w:rsid w:val="00C45C9A"/>
    <w:rsid w:val="00C45D8B"/>
    <w:rsid w:val="00C45E35"/>
    <w:rsid w:val="00C45E4F"/>
    <w:rsid w:val="00C45ED5"/>
    <w:rsid w:val="00C45F27"/>
    <w:rsid w:val="00C46002"/>
    <w:rsid w:val="00C46078"/>
    <w:rsid w:val="00C460E0"/>
    <w:rsid w:val="00C46162"/>
    <w:rsid w:val="00C46176"/>
    <w:rsid w:val="00C461A1"/>
    <w:rsid w:val="00C46204"/>
    <w:rsid w:val="00C46286"/>
    <w:rsid w:val="00C46357"/>
    <w:rsid w:val="00C4654C"/>
    <w:rsid w:val="00C46683"/>
    <w:rsid w:val="00C46718"/>
    <w:rsid w:val="00C46B5B"/>
    <w:rsid w:val="00C46BB8"/>
    <w:rsid w:val="00C46C36"/>
    <w:rsid w:val="00C46DC1"/>
    <w:rsid w:val="00C46DD5"/>
    <w:rsid w:val="00C4727C"/>
    <w:rsid w:val="00C4727D"/>
    <w:rsid w:val="00C473CB"/>
    <w:rsid w:val="00C473FD"/>
    <w:rsid w:val="00C4785C"/>
    <w:rsid w:val="00C4788E"/>
    <w:rsid w:val="00C47923"/>
    <w:rsid w:val="00C47BAD"/>
    <w:rsid w:val="00C47D74"/>
    <w:rsid w:val="00C47E4F"/>
    <w:rsid w:val="00C47E8A"/>
    <w:rsid w:val="00C5009B"/>
    <w:rsid w:val="00C50195"/>
    <w:rsid w:val="00C5053F"/>
    <w:rsid w:val="00C50733"/>
    <w:rsid w:val="00C509F0"/>
    <w:rsid w:val="00C50A18"/>
    <w:rsid w:val="00C50C1C"/>
    <w:rsid w:val="00C50CF1"/>
    <w:rsid w:val="00C50DA3"/>
    <w:rsid w:val="00C50DFB"/>
    <w:rsid w:val="00C50EB3"/>
    <w:rsid w:val="00C511F6"/>
    <w:rsid w:val="00C5125F"/>
    <w:rsid w:val="00C51270"/>
    <w:rsid w:val="00C512F3"/>
    <w:rsid w:val="00C514BC"/>
    <w:rsid w:val="00C51523"/>
    <w:rsid w:val="00C5158F"/>
    <w:rsid w:val="00C5168E"/>
    <w:rsid w:val="00C51690"/>
    <w:rsid w:val="00C518B4"/>
    <w:rsid w:val="00C51958"/>
    <w:rsid w:val="00C51A50"/>
    <w:rsid w:val="00C51AF3"/>
    <w:rsid w:val="00C51C09"/>
    <w:rsid w:val="00C51C30"/>
    <w:rsid w:val="00C51E3B"/>
    <w:rsid w:val="00C51FE0"/>
    <w:rsid w:val="00C5208D"/>
    <w:rsid w:val="00C52155"/>
    <w:rsid w:val="00C52191"/>
    <w:rsid w:val="00C522E2"/>
    <w:rsid w:val="00C525BE"/>
    <w:rsid w:val="00C525F8"/>
    <w:rsid w:val="00C52905"/>
    <w:rsid w:val="00C52979"/>
    <w:rsid w:val="00C529D7"/>
    <w:rsid w:val="00C52DBB"/>
    <w:rsid w:val="00C52E86"/>
    <w:rsid w:val="00C52EEF"/>
    <w:rsid w:val="00C53005"/>
    <w:rsid w:val="00C53202"/>
    <w:rsid w:val="00C53350"/>
    <w:rsid w:val="00C53375"/>
    <w:rsid w:val="00C533DE"/>
    <w:rsid w:val="00C5365E"/>
    <w:rsid w:val="00C53666"/>
    <w:rsid w:val="00C536FD"/>
    <w:rsid w:val="00C53715"/>
    <w:rsid w:val="00C539AE"/>
    <w:rsid w:val="00C53B37"/>
    <w:rsid w:val="00C540C3"/>
    <w:rsid w:val="00C5422F"/>
    <w:rsid w:val="00C54445"/>
    <w:rsid w:val="00C54546"/>
    <w:rsid w:val="00C5478B"/>
    <w:rsid w:val="00C547BC"/>
    <w:rsid w:val="00C547F9"/>
    <w:rsid w:val="00C549DA"/>
    <w:rsid w:val="00C54A79"/>
    <w:rsid w:val="00C54B65"/>
    <w:rsid w:val="00C54C06"/>
    <w:rsid w:val="00C54E42"/>
    <w:rsid w:val="00C54F82"/>
    <w:rsid w:val="00C55053"/>
    <w:rsid w:val="00C550C6"/>
    <w:rsid w:val="00C551A7"/>
    <w:rsid w:val="00C552B5"/>
    <w:rsid w:val="00C554F2"/>
    <w:rsid w:val="00C558C9"/>
    <w:rsid w:val="00C55A50"/>
    <w:rsid w:val="00C55E75"/>
    <w:rsid w:val="00C55F18"/>
    <w:rsid w:val="00C55FF9"/>
    <w:rsid w:val="00C5603A"/>
    <w:rsid w:val="00C560EA"/>
    <w:rsid w:val="00C56677"/>
    <w:rsid w:val="00C567C8"/>
    <w:rsid w:val="00C56B57"/>
    <w:rsid w:val="00C56C0A"/>
    <w:rsid w:val="00C56DB7"/>
    <w:rsid w:val="00C56F3E"/>
    <w:rsid w:val="00C57198"/>
    <w:rsid w:val="00C5745B"/>
    <w:rsid w:val="00C574B4"/>
    <w:rsid w:val="00C57686"/>
    <w:rsid w:val="00C5774B"/>
    <w:rsid w:val="00C5779B"/>
    <w:rsid w:val="00C57C12"/>
    <w:rsid w:val="00C57C27"/>
    <w:rsid w:val="00C57D1C"/>
    <w:rsid w:val="00C57DE2"/>
    <w:rsid w:val="00C57F5C"/>
    <w:rsid w:val="00C600CC"/>
    <w:rsid w:val="00C600D0"/>
    <w:rsid w:val="00C60692"/>
    <w:rsid w:val="00C6081D"/>
    <w:rsid w:val="00C6096E"/>
    <w:rsid w:val="00C60B3E"/>
    <w:rsid w:val="00C60C84"/>
    <w:rsid w:val="00C60D5B"/>
    <w:rsid w:val="00C60D64"/>
    <w:rsid w:val="00C60D92"/>
    <w:rsid w:val="00C60DBF"/>
    <w:rsid w:val="00C60F13"/>
    <w:rsid w:val="00C60F1B"/>
    <w:rsid w:val="00C60F60"/>
    <w:rsid w:val="00C612BD"/>
    <w:rsid w:val="00C6130B"/>
    <w:rsid w:val="00C6136C"/>
    <w:rsid w:val="00C6136D"/>
    <w:rsid w:val="00C616E8"/>
    <w:rsid w:val="00C61B8D"/>
    <w:rsid w:val="00C61CE7"/>
    <w:rsid w:val="00C61FB4"/>
    <w:rsid w:val="00C621C3"/>
    <w:rsid w:val="00C62270"/>
    <w:rsid w:val="00C622AD"/>
    <w:rsid w:val="00C622E0"/>
    <w:rsid w:val="00C62395"/>
    <w:rsid w:val="00C62620"/>
    <w:rsid w:val="00C62660"/>
    <w:rsid w:val="00C62735"/>
    <w:rsid w:val="00C62BA9"/>
    <w:rsid w:val="00C62FDC"/>
    <w:rsid w:val="00C63031"/>
    <w:rsid w:val="00C63205"/>
    <w:rsid w:val="00C6327B"/>
    <w:rsid w:val="00C632A6"/>
    <w:rsid w:val="00C63601"/>
    <w:rsid w:val="00C63AD6"/>
    <w:rsid w:val="00C63EB2"/>
    <w:rsid w:val="00C63EE6"/>
    <w:rsid w:val="00C63F51"/>
    <w:rsid w:val="00C63FFA"/>
    <w:rsid w:val="00C64110"/>
    <w:rsid w:val="00C64219"/>
    <w:rsid w:val="00C64295"/>
    <w:rsid w:val="00C64466"/>
    <w:rsid w:val="00C648E6"/>
    <w:rsid w:val="00C64960"/>
    <w:rsid w:val="00C649C6"/>
    <w:rsid w:val="00C64BBA"/>
    <w:rsid w:val="00C64C42"/>
    <w:rsid w:val="00C64D5B"/>
    <w:rsid w:val="00C64E46"/>
    <w:rsid w:val="00C6519C"/>
    <w:rsid w:val="00C6521F"/>
    <w:rsid w:val="00C6552E"/>
    <w:rsid w:val="00C656EF"/>
    <w:rsid w:val="00C65783"/>
    <w:rsid w:val="00C65911"/>
    <w:rsid w:val="00C6594B"/>
    <w:rsid w:val="00C6599B"/>
    <w:rsid w:val="00C65F6B"/>
    <w:rsid w:val="00C65F76"/>
    <w:rsid w:val="00C6609A"/>
    <w:rsid w:val="00C66206"/>
    <w:rsid w:val="00C66338"/>
    <w:rsid w:val="00C6658F"/>
    <w:rsid w:val="00C66856"/>
    <w:rsid w:val="00C66868"/>
    <w:rsid w:val="00C668D0"/>
    <w:rsid w:val="00C66D68"/>
    <w:rsid w:val="00C66D93"/>
    <w:rsid w:val="00C66E32"/>
    <w:rsid w:val="00C67041"/>
    <w:rsid w:val="00C67162"/>
    <w:rsid w:val="00C67441"/>
    <w:rsid w:val="00C67731"/>
    <w:rsid w:val="00C67832"/>
    <w:rsid w:val="00C678A1"/>
    <w:rsid w:val="00C679E5"/>
    <w:rsid w:val="00C67A36"/>
    <w:rsid w:val="00C67A51"/>
    <w:rsid w:val="00C67C55"/>
    <w:rsid w:val="00C67D59"/>
    <w:rsid w:val="00C703AA"/>
    <w:rsid w:val="00C706F7"/>
    <w:rsid w:val="00C70738"/>
    <w:rsid w:val="00C70D70"/>
    <w:rsid w:val="00C70FDC"/>
    <w:rsid w:val="00C710AB"/>
    <w:rsid w:val="00C712A6"/>
    <w:rsid w:val="00C7142F"/>
    <w:rsid w:val="00C71451"/>
    <w:rsid w:val="00C7157B"/>
    <w:rsid w:val="00C715EA"/>
    <w:rsid w:val="00C71D2A"/>
    <w:rsid w:val="00C71E22"/>
    <w:rsid w:val="00C72005"/>
    <w:rsid w:val="00C72039"/>
    <w:rsid w:val="00C72071"/>
    <w:rsid w:val="00C7210C"/>
    <w:rsid w:val="00C7210F"/>
    <w:rsid w:val="00C721AF"/>
    <w:rsid w:val="00C722A2"/>
    <w:rsid w:val="00C722AE"/>
    <w:rsid w:val="00C722E9"/>
    <w:rsid w:val="00C72426"/>
    <w:rsid w:val="00C726B5"/>
    <w:rsid w:val="00C727F3"/>
    <w:rsid w:val="00C72829"/>
    <w:rsid w:val="00C728DB"/>
    <w:rsid w:val="00C729C2"/>
    <w:rsid w:val="00C72A26"/>
    <w:rsid w:val="00C72A72"/>
    <w:rsid w:val="00C72AB6"/>
    <w:rsid w:val="00C72AD1"/>
    <w:rsid w:val="00C72B6C"/>
    <w:rsid w:val="00C72BD3"/>
    <w:rsid w:val="00C72C96"/>
    <w:rsid w:val="00C72CFB"/>
    <w:rsid w:val="00C7326E"/>
    <w:rsid w:val="00C732E1"/>
    <w:rsid w:val="00C739B0"/>
    <w:rsid w:val="00C73B65"/>
    <w:rsid w:val="00C73CF3"/>
    <w:rsid w:val="00C73D8D"/>
    <w:rsid w:val="00C73E3C"/>
    <w:rsid w:val="00C7409C"/>
    <w:rsid w:val="00C74144"/>
    <w:rsid w:val="00C7415B"/>
    <w:rsid w:val="00C7436C"/>
    <w:rsid w:val="00C7458A"/>
    <w:rsid w:val="00C745C9"/>
    <w:rsid w:val="00C7464B"/>
    <w:rsid w:val="00C7469A"/>
    <w:rsid w:val="00C746B1"/>
    <w:rsid w:val="00C748C4"/>
    <w:rsid w:val="00C74C8F"/>
    <w:rsid w:val="00C74DAE"/>
    <w:rsid w:val="00C74E20"/>
    <w:rsid w:val="00C750FE"/>
    <w:rsid w:val="00C7510F"/>
    <w:rsid w:val="00C752E0"/>
    <w:rsid w:val="00C752F4"/>
    <w:rsid w:val="00C75390"/>
    <w:rsid w:val="00C753E4"/>
    <w:rsid w:val="00C754F5"/>
    <w:rsid w:val="00C754F7"/>
    <w:rsid w:val="00C757CE"/>
    <w:rsid w:val="00C758BC"/>
    <w:rsid w:val="00C75C04"/>
    <w:rsid w:val="00C75D51"/>
    <w:rsid w:val="00C75F62"/>
    <w:rsid w:val="00C763E5"/>
    <w:rsid w:val="00C76419"/>
    <w:rsid w:val="00C7643C"/>
    <w:rsid w:val="00C764AF"/>
    <w:rsid w:val="00C7654A"/>
    <w:rsid w:val="00C765E9"/>
    <w:rsid w:val="00C766C9"/>
    <w:rsid w:val="00C7674A"/>
    <w:rsid w:val="00C76B29"/>
    <w:rsid w:val="00C76FE8"/>
    <w:rsid w:val="00C77247"/>
    <w:rsid w:val="00C77251"/>
    <w:rsid w:val="00C773DC"/>
    <w:rsid w:val="00C7754F"/>
    <w:rsid w:val="00C77939"/>
    <w:rsid w:val="00C77BDE"/>
    <w:rsid w:val="00C77C07"/>
    <w:rsid w:val="00C8001E"/>
    <w:rsid w:val="00C801AC"/>
    <w:rsid w:val="00C802A7"/>
    <w:rsid w:val="00C80432"/>
    <w:rsid w:val="00C8085D"/>
    <w:rsid w:val="00C80892"/>
    <w:rsid w:val="00C80A5A"/>
    <w:rsid w:val="00C80C30"/>
    <w:rsid w:val="00C80C39"/>
    <w:rsid w:val="00C80E66"/>
    <w:rsid w:val="00C80E7D"/>
    <w:rsid w:val="00C810B9"/>
    <w:rsid w:val="00C81442"/>
    <w:rsid w:val="00C81475"/>
    <w:rsid w:val="00C814C2"/>
    <w:rsid w:val="00C815B6"/>
    <w:rsid w:val="00C81682"/>
    <w:rsid w:val="00C81850"/>
    <w:rsid w:val="00C81A31"/>
    <w:rsid w:val="00C81B0E"/>
    <w:rsid w:val="00C81BB6"/>
    <w:rsid w:val="00C81D49"/>
    <w:rsid w:val="00C81D6D"/>
    <w:rsid w:val="00C81DD2"/>
    <w:rsid w:val="00C81F3D"/>
    <w:rsid w:val="00C81F4E"/>
    <w:rsid w:val="00C81F85"/>
    <w:rsid w:val="00C81F99"/>
    <w:rsid w:val="00C81FA6"/>
    <w:rsid w:val="00C820C2"/>
    <w:rsid w:val="00C820CB"/>
    <w:rsid w:val="00C82175"/>
    <w:rsid w:val="00C822E4"/>
    <w:rsid w:val="00C82440"/>
    <w:rsid w:val="00C824B8"/>
    <w:rsid w:val="00C8256B"/>
    <w:rsid w:val="00C825EE"/>
    <w:rsid w:val="00C82621"/>
    <w:rsid w:val="00C8262E"/>
    <w:rsid w:val="00C826BC"/>
    <w:rsid w:val="00C82776"/>
    <w:rsid w:val="00C827C6"/>
    <w:rsid w:val="00C82A6F"/>
    <w:rsid w:val="00C82B8D"/>
    <w:rsid w:val="00C82B91"/>
    <w:rsid w:val="00C82CB4"/>
    <w:rsid w:val="00C82DF8"/>
    <w:rsid w:val="00C83074"/>
    <w:rsid w:val="00C8313F"/>
    <w:rsid w:val="00C833BC"/>
    <w:rsid w:val="00C8377E"/>
    <w:rsid w:val="00C8379B"/>
    <w:rsid w:val="00C83906"/>
    <w:rsid w:val="00C83A37"/>
    <w:rsid w:val="00C83A78"/>
    <w:rsid w:val="00C83A8E"/>
    <w:rsid w:val="00C83B57"/>
    <w:rsid w:val="00C83BA4"/>
    <w:rsid w:val="00C841A9"/>
    <w:rsid w:val="00C84299"/>
    <w:rsid w:val="00C843DF"/>
    <w:rsid w:val="00C84567"/>
    <w:rsid w:val="00C8488D"/>
    <w:rsid w:val="00C848F8"/>
    <w:rsid w:val="00C84ACB"/>
    <w:rsid w:val="00C84B55"/>
    <w:rsid w:val="00C84DDA"/>
    <w:rsid w:val="00C853B6"/>
    <w:rsid w:val="00C8548A"/>
    <w:rsid w:val="00C85664"/>
    <w:rsid w:val="00C857D3"/>
    <w:rsid w:val="00C85B7C"/>
    <w:rsid w:val="00C85B9D"/>
    <w:rsid w:val="00C85C9A"/>
    <w:rsid w:val="00C85CB1"/>
    <w:rsid w:val="00C85CEB"/>
    <w:rsid w:val="00C8616A"/>
    <w:rsid w:val="00C86391"/>
    <w:rsid w:val="00C863BC"/>
    <w:rsid w:val="00C86583"/>
    <w:rsid w:val="00C86A7A"/>
    <w:rsid w:val="00C86AA9"/>
    <w:rsid w:val="00C86B4D"/>
    <w:rsid w:val="00C86D64"/>
    <w:rsid w:val="00C87458"/>
    <w:rsid w:val="00C87648"/>
    <w:rsid w:val="00C87875"/>
    <w:rsid w:val="00C8797A"/>
    <w:rsid w:val="00C87D69"/>
    <w:rsid w:val="00C87D8C"/>
    <w:rsid w:val="00C87E40"/>
    <w:rsid w:val="00C87FFD"/>
    <w:rsid w:val="00C90056"/>
    <w:rsid w:val="00C9007C"/>
    <w:rsid w:val="00C90122"/>
    <w:rsid w:val="00C90630"/>
    <w:rsid w:val="00C90678"/>
    <w:rsid w:val="00C90A92"/>
    <w:rsid w:val="00C90BBF"/>
    <w:rsid w:val="00C90EE4"/>
    <w:rsid w:val="00C90F3F"/>
    <w:rsid w:val="00C91365"/>
    <w:rsid w:val="00C915B1"/>
    <w:rsid w:val="00C917D7"/>
    <w:rsid w:val="00C919EA"/>
    <w:rsid w:val="00C91ACD"/>
    <w:rsid w:val="00C91FDA"/>
    <w:rsid w:val="00C9203C"/>
    <w:rsid w:val="00C9246C"/>
    <w:rsid w:val="00C924E7"/>
    <w:rsid w:val="00C9272D"/>
    <w:rsid w:val="00C928CD"/>
    <w:rsid w:val="00C92C32"/>
    <w:rsid w:val="00C92C5C"/>
    <w:rsid w:val="00C92CD6"/>
    <w:rsid w:val="00C92D52"/>
    <w:rsid w:val="00C92E0C"/>
    <w:rsid w:val="00C92E7D"/>
    <w:rsid w:val="00C92EA7"/>
    <w:rsid w:val="00C92ED5"/>
    <w:rsid w:val="00C934D1"/>
    <w:rsid w:val="00C935CA"/>
    <w:rsid w:val="00C935F5"/>
    <w:rsid w:val="00C93784"/>
    <w:rsid w:val="00C93851"/>
    <w:rsid w:val="00C93885"/>
    <w:rsid w:val="00C939A7"/>
    <w:rsid w:val="00C939FB"/>
    <w:rsid w:val="00C93B1C"/>
    <w:rsid w:val="00C93C95"/>
    <w:rsid w:val="00C93D64"/>
    <w:rsid w:val="00C93DFE"/>
    <w:rsid w:val="00C93EDC"/>
    <w:rsid w:val="00C93EE8"/>
    <w:rsid w:val="00C94447"/>
    <w:rsid w:val="00C9446A"/>
    <w:rsid w:val="00C945D2"/>
    <w:rsid w:val="00C94AC6"/>
    <w:rsid w:val="00C94CF7"/>
    <w:rsid w:val="00C94F9C"/>
    <w:rsid w:val="00C951C0"/>
    <w:rsid w:val="00C9533A"/>
    <w:rsid w:val="00C95451"/>
    <w:rsid w:val="00C957AE"/>
    <w:rsid w:val="00C9596B"/>
    <w:rsid w:val="00C95BF1"/>
    <w:rsid w:val="00C95C63"/>
    <w:rsid w:val="00C95DE9"/>
    <w:rsid w:val="00C95F04"/>
    <w:rsid w:val="00C95FDB"/>
    <w:rsid w:val="00C961B7"/>
    <w:rsid w:val="00C962A2"/>
    <w:rsid w:val="00C9657C"/>
    <w:rsid w:val="00C965CD"/>
    <w:rsid w:val="00C9694A"/>
    <w:rsid w:val="00C96B83"/>
    <w:rsid w:val="00C96C70"/>
    <w:rsid w:val="00C96E89"/>
    <w:rsid w:val="00C96F40"/>
    <w:rsid w:val="00C97076"/>
    <w:rsid w:val="00C970B2"/>
    <w:rsid w:val="00C973B1"/>
    <w:rsid w:val="00C975E5"/>
    <w:rsid w:val="00C976E4"/>
    <w:rsid w:val="00C97726"/>
    <w:rsid w:val="00C978B1"/>
    <w:rsid w:val="00C979A8"/>
    <w:rsid w:val="00C979CA"/>
    <w:rsid w:val="00C97A26"/>
    <w:rsid w:val="00C97AD1"/>
    <w:rsid w:val="00C97B38"/>
    <w:rsid w:val="00C97BE9"/>
    <w:rsid w:val="00C97DDF"/>
    <w:rsid w:val="00C97F08"/>
    <w:rsid w:val="00C97F53"/>
    <w:rsid w:val="00CA02CA"/>
    <w:rsid w:val="00CA0323"/>
    <w:rsid w:val="00CA03C8"/>
    <w:rsid w:val="00CA04F4"/>
    <w:rsid w:val="00CA088F"/>
    <w:rsid w:val="00CA0924"/>
    <w:rsid w:val="00CA095F"/>
    <w:rsid w:val="00CA0AC0"/>
    <w:rsid w:val="00CA0B04"/>
    <w:rsid w:val="00CA0BAE"/>
    <w:rsid w:val="00CA1105"/>
    <w:rsid w:val="00CA11B7"/>
    <w:rsid w:val="00CA1210"/>
    <w:rsid w:val="00CA15A8"/>
    <w:rsid w:val="00CA1628"/>
    <w:rsid w:val="00CA1730"/>
    <w:rsid w:val="00CA1A3A"/>
    <w:rsid w:val="00CA1D1E"/>
    <w:rsid w:val="00CA1E20"/>
    <w:rsid w:val="00CA1EC6"/>
    <w:rsid w:val="00CA1EFC"/>
    <w:rsid w:val="00CA1F21"/>
    <w:rsid w:val="00CA216C"/>
    <w:rsid w:val="00CA219E"/>
    <w:rsid w:val="00CA2316"/>
    <w:rsid w:val="00CA235A"/>
    <w:rsid w:val="00CA254D"/>
    <w:rsid w:val="00CA263B"/>
    <w:rsid w:val="00CA2780"/>
    <w:rsid w:val="00CA2B29"/>
    <w:rsid w:val="00CA2C10"/>
    <w:rsid w:val="00CA2C36"/>
    <w:rsid w:val="00CA2D18"/>
    <w:rsid w:val="00CA2D27"/>
    <w:rsid w:val="00CA2D37"/>
    <w:rsid w:val="00CA2D9F"/>
    <w:rsid w:val="00CA2F6E"/>
    <w:rsid w:val="00CA3007"/>
    <w:rsid w:val="00CA33EE"/>
    <w:rsid w:val="00CA35A1"/>
    <w:rsid w:val="00CA379D"/>
    <w:rsid w:val="00CA37BB"/>
    <w:rsid w:val="00CA3905"/>
    <w:rsid w:val="00CA3B42"/>
    <w:rsid w:val="00CA3B51"/>
    <w:rsid w:val="00CA3B70"/>
    <w:rsid w:val="00CA3BA4"/>
    <w:rsid w:val="00CA3C3D"/>
    <w:rsid w:val="00CA3E37"/>
    <w:rsid w:val="00CA42FB"/>
    <w:rsid w:val="00CA434B"/>
    <w:rsid w:val="00CA45EC"/>
    <w:rsid w:val="00CA46AC"/>
    <w:rsid w:val="00CA492E"/>
    <w:rsid w:val="00CA497B"/>
    <w:rsid w:val="00CA4AB7"/>
    <w:rsid w:val="00CA4DFE"/>
    <w:rsid w:val="00CA4F1A"/>
    <w:rsid w:val="00CA4FC2"/>
    <w:rsid w:val="00CA4FE2"/>
    <w:rsid w:val="00CA509F"/>
    <w:rsid w:val="00CA52FD"/>
    <w:rsid w:val="00CA531F"/>
    <w:rsid w:val="00CA53A3"/>
    <w:rsid w:val="00CA54A1"/>
    <w:rsid w:val="00CA5762"/>
    <w:rsid w:val="00CA580E"/>
    <w:rsid w:val="00CA5AEA"/>
    <w:rsid w:val="00CA5B44"/>
    <w:rsid w:val="00CA5BE8"/>
    <w:rsid w:val="00CA5E21"/>
    <w:rsid w:val="00CA5E40"/>
    <w:rsid w:val="00CA5E42"/>
    <w:rsid w:val="00CA608C"/>
    <w:rsid w:val="00CA6229"/>
    <w:rsid w:val="00CA65A7"/>
    <w:rsid w:val="00CA6709"/>
    <w:rsid w:val="00CA6771"/>
    <w:rsid w:val="00CA6791"/>
    <w:rsid w:val="00CA69C5"/>
    <w:rsid w:val="00CA6ABE"/>
    <w:rsid w:val="00CA6BF5"/>
    <w:rsid w:val="00CA6CF3"/>
    <w:rsid w:val="00CA6D6B"/>
    <w:rsid w:val="00CA6FF2"/>
    <w:rsid w:val="00CA701C"/>
    <w:rsid w:val="00CA713C"/>
    <w:rsid w:val="00CA7163"/>
    <w:rsid w:val="00CA71CC"/>
    <w:rsid w:val="00CA724E"/>
    <w:rsid w:val="00CA726D"/>
    <w:rsid w:val="00CA73E4"/>
    <w:rsid w:val="00CA75EE"/>
    <w:rsid w:val="00CA76B6"/>
    <w:rsid w:val="00CA7833"/>
    <w:rsid w:val="00CA78BA"/>
    <w:rsid w:val="00CA7D73"/>
    <w:rsid w:val="00CA7DFB"/>
    <w:rsid w:val="00CB0482"/>
    <w:rsid w:val="00CB0A84"/>
    <w:rsid w:val="00CB0AB0"/>
    <w:rsid w:val="00CB0AB8"/>
    <w:rsid w:val="00CB0AFF"/>
    <w:rsid w:val="00CB0C64"/>
    <w:rsid w:val="00CB0CDC"/>
    <w:rsid w:val="00CB1003"/>
    <w:rsid w:val="00CB103C"/>
    <w:rsid w:val="00CB11F8"/>
    <w:rsid w:val="00CB14F6"/>
    <w:rsid w:val="00CB1656"/>
    <w:rsid w:val="00CB1932"/>
    <w:rsid w:val="00CB1B1C"/>
    <w:rsid w:val="00CB1BBD"/>
    <w:rsid w:val="00CB1C62"/>
    <w:rsid w:val="00CB1E16"/>
    <w:rsid w:val="00CB2062"/>
    <w:rsid w:val="00CB2133"/>
    <w:rsid w:val="00CB2360"/>
    <w:rsid w:val="00CB24AB"/>
    <w:rsid w:val="00CB264E"/>
    <w:rsid w:val="00CB2980"/>
    <w:rsid w:val="00CB2CDD"/>
    <w:rsid w:val="00CB2DB5"/>
    <w:rsid w:val="00CB31E8"/>
    <w:rsid w:val="00CB32A1"/>
    <w:rsid w:val="00CB35BE"/>
    <w:rsid w:val="00CB3650"/>
    <w:rsid w:val="00CB369E"/>
    <w:rsid w:val="00CB3876"/>
    <w:rsid w:val="00CB3A7E"/>
    <w:rsid w:val="00CB3ACC"/>
    <w:rsid w:val="00CB3B96"/>
    <w:rsid w:val="00CB3CB7"/>
    <w:rsid w:val="00CB3E47"/>
    <w:rsid w:val="00CB3ED8"/>
    <w:rsid w:val="00CB400C"/>
    <w:rsid w:val="00CB4243"/>
    <w:rsid w:val="00CB424B"/>
    <w:rsid w:val="00CB425D"/>
    <w:rsid w:val="00CB4328"/>
    <w:rsid w:val="00CB469E"/>
    <w:rsid w:val="00CB4751"/>
    <w:rsid w:val="00CB4921"/>
    <w:rsid w:val="00CB4957"/>
    <w:rsid w:val="00CB49A4"/>
    <w:rsid w:val="00CB49BD"/>
    <w:rsid w:val="00CB4A21"/>
    <w:rsid w:val="00CB4DEA"/>
    <w:rsid w:val="00CB4E19"/>
    <w:rsid w:val="00CB4F2C"/>
    <w:rsid w:val="00CB500F"/>
    <w:rsid w:val="00CB5015"/>
    <w:rsid w:val="00CB5144"/>
    <w:rsid w:val="00CB5149"/>
    <w:rsid w:val="00CB51FA"/>
    <w:rsid w:val="00CB5213"/>
    <w:rsid w:val="00CB5327"/>
    <w:rsid w:val="00CB572F"/>
    <w:rsid w:val="00CB5A49"/>
    <w:rsid w:val="00CB5CF5"/>
    <w:rsid w:val="00CB5DA8"/>
    <w:rsid w:val="00CB5E92"/>
    <w:rsid w:val="00CB5F82"/>
    <w:rsid w:val="00CB60EE"/>
    <w:rsid w:val="00CB61A9"/>
    <w:rsid w:val="00CB62C7"/>
    <w:rsid w:val="00CB6648"/>
    <w:rsid w:val="00CB6663"/>
    <w:rsid w:val="00CB68C8"/>
    <w:rsid w:val="00CB6A38"/>
    <w:rsid w:val="00CB6A5B"/>
    <w:rsid w:val="00CB6BEF"/>
    <w:rsid w:val="00CB6E60"/>
    <w:rsid w:val="00CB6E6E"/>
    <w:rsid w:val="00CB6F98"/>
    <w:rsid w:val="00CB708B"/>
    <w:rsid w:val="00CB72AF"/>
    <w:rsid w:val="00CB7357"/>
    <w:rsid w:val="00CB7595"/>
    <w:rsid w:val="00CB77E6"/>
    <w:rsid w:val="00CB78BA"/>
    <w:rsid w:val="00CB78C7"/>
    <w:rsid w:val="00CB78EE"/>
    <w:rsid w:val="00CB7C00"/>
    <w:rsid w:val="00CB7C36"/>
    <w:rsid w:val="00CB7D94"/>
    <w:rsid w:val="00CB7F05"/>
    <w:rsid w:val="00CC005A"/>
    <w:rsid w:val="00CC00BF"/>
    <w:rsid w:val="00CC00F7"/>
    <w:rsid w:val="00CC0155"/>
    <w:rsid w:val="00CC0347"/>
    <w:rsid w:val="00CC05C2"/>
    <w:rsid w:val="00CC05DA"/>
    <w:rsid w:val="00CC05F6"/>
    <w:rsid w:val="00CC0697"/>
    <w:rsid w:val="00CC070A"/>
    <w:rsid w:val="00CC08E0"/>
    <w:rsid w:val="00CC0960"/>
    <w:rsid w:val="00CC0A5B"/>
    <w:rsid w:val="00CC0AAD"/>
    <w:rsid w:val="00CC0BB8"/>
    <w:rsid w:val="00CC0F5C"/>
    <w:rsid w:val="00CC1521"/>
    <w:rsid w:val="00CC15D4"/>
    <w:rsid w:val="00CC17B5"/>
    <w:rsid w:val="00CC1862"/>
    <w:rsid w:val="00CC1A1B"/>
    <w:rsid w:val="00CC1B0D"/>
    <w:rsid w:val="00CC1BCD"/>
    <w:rsid w:val="00CC1CF2"/>
    <w:rsid w:val="00CC1F0A"/>
    <w:rsid w:val="00CC2011"/>
    <w:rsid w:val="00CC2114"/>
    <w:rsid w:val="00CC21E3"/>
    <w:rsid w:val="00CC2498"/>
    <w:rsid w:val="00CC256F"/>
    <w:rsid w:val="00CC25EA"/>
    <w:rsid w:val="00CC2B7E"/>
    <w:rsid w:val="00CC2BEE"/>
    <w:rsid w:val="00CC2F0E"/>
    <w:rsid w:val="00CC30D6"/>
    <w:rsid w:val="00CC348D"/>
    <w:rsid w:val="00CC34C6"/>
    <w:rsid w:val="00CC36BB"/>
    <w:rsid w:val="00CC3772"/>
    <w:rsid w:val="00CC3A74"/>
    <w:rsid w:val="00CC3B64"/>
    <w:rsid w:val="00CC3B76"/>
    <w:rsid w:val="00CC3BA4"/>
    <w:rsid w:val="00CC3E38"/>
    <w:rsid w:val="00CC3F97"/>
    <w:rsid w:val="00CC3FC7"/>
    <w:rsid w:val="00CC3FEB"/>
    <w:rsid w:val="00CC3FFC"/>
    <w:rsid w:val="00CC4020"/>
    <w:rsid w:val="00CC4082"/>
    <w:rsid w:val="00CC4444"/>
    <w:rsid w:val="00CC460A"/>
    <w:rsid w:val="00CC470B"/>
    <w:rsid w:val="00CC47EA"/>
    <w:rsid w:val="00CC4B49"/>
    <w:rsid w:val="00CC4D4B"/>
    <w:rsid w:val="00CC4F70"/>
    <w:rsid w:val="00CC51E6"/>
    <w:rsid w:val="00CC5329"/>
    <w:rsid w:val="00CC5399"/>
    <w:rsid w:val="00CC5959"/>
    <w:rsid w:val="00CC5B43"/>
    <w:rsid w:val="00CC5CBB"/>
    <w:rsid w:val="00CC5E65"/>
    <w:rsid w:val="00CC5E8B"/>
    <w:rsid w:val="00CC5EAB"/>
    <w:rsid w:val="00CC6061"/>
    <w:rsid w:val="00CC60F8"/>
    <w:rsid w:val="00CC636F"/>
    <w:rsid w:val="00CC6504"/>
    <w:rsid w:val="00CC65D9"/>
    <w:rsid w:val="00CC66AE"/>
    <w:rsid w:val="00CC6819"/>
    <w:rsid w:val="00CC6981"/>
    <w:rsid w:val="00CC6ACA"/>
    <w:rsid w:val="00CC6C8B"/>
    <w:rsid w:val="00CC6CB5"/>
    <w:rsid w:val="00CC6D6F"/>
    <w:rsid w:val="00CC6DF4"/>
    <w:rsid w:val="00CC6EEA"/>
    <w:rsid w:val="00CC7038"/>
    <w:rsid w:val="00CC705D"/>
    <w:rsid w:val="00CC72EC"/>
    <w:rsid w:val="00CC750F"/>
    <w:rsid w:val="00CC769A"/>
    <w:rsid w:val="00CC76D9"/>
    <w:rsid w:val="00CC7935"/>
    <w:rsid w:val="00CC7D59"/>
    <w:rsid w:val="00CC7E84"/>
    <w:rsid w:val="00CC7F7E"/>
    <w:rsid w:val="00CD006C"/>
    <w:rsid w:val="00CD0173"/>
    <w:rsid w:val="00CD0208"/>
    <w:rsid w:val="00CD026B"/>
    <w:rsid w:val="00CD0299"/>
    <w:rsid w:val="00CD0543"/>
    <w:rsid w:val="00CD072F"/>
    <w:rsid w:val="00CD07DB"/>
    <w:rsid w:val="00CD0873"/>
    <w:rsid w:val="00CD0AF5"/>
    <w:rsid w:val="00CD0BE7"/>
    <w:rsid w:val="00CD0BEA"/>
    <w:rsid w:val="00CD0C86"/>
    <w:rsid w:val="00CD0CF7"/>
    <w:rsid w:val="00CD0D61"/>
    <w:rsid w:val="00CD0D8F"/>
    <w:rsid w:val="00CD0E5A"/>
    <w:rsid w:val="00CD0F99"/>
    <w:rsid w:val="00CD10CD"/>
    <w:rsid w:val="00CD1375"/>
    <w:rsid w:val="00CD15FA"/>
    <w:rsid w:val="00CD16C2"/>
    <w:rsid w:val="00CD185F"/>
    <w:rsid w:val="00CD1995"/>
    <w:rsid w:val="00CD1A29"/>
    <w:rsid w:val="00CD1A70"/>
    <w:rsid w:val="00CD1AF1"/>
    <w:rsid w:val="00CD1FAB"/>
    <w:rsid w:val="00CD2062"/>
    <w:rsid w:val="00CD2824"/>
    <w:rsid w:val="00CD2977"/>
    <w:rsid w:val="00CD2A6D"/>
    <w:rsid w:val="00CD2B3A"/>
    <w:rsid w:val="00CD2D9A"/>
    <w:rsid w:val="00CD3032"/>
    <w:rsid w:val="00CD3101"/>
    <w:rsid w:val="00CD31A7"/>
    <w:rsid w:val="00CD31ED"/>
    <w:rsid w:val="00CD32A2"/>
    <w:rsid w:val="00CD3327"/>
    <w:rsid w:val="00CD33C8"/>
    <w:rsid w:val="00CD33F2"/>
    <w:rsid w:val="00CD3527"/>
    <w:rsid w:val="00CD3552"/>
    <w:rsid w:val="00CD3722"/>
    <w:rsid w:val="00CD37B0"/>
    <w:rsid w:val="00CD387D"/>
    <w:rsid w:val="00CD3888"/>
    <w:rsid w:val="00CD38B7"/>
    <w:rsid w:val="00CD38EB"/>
    <w:rsid w:val="00CD4139"/>
    <w:rsid w:val="00CD42FD"/>
    <w:rsid w:val="00CD44BB"/>
    <w:rsid w:val="00CD4604"/>
    <w:rsid w:val="00CD4932"/>
    <w:rsid w:val="00CD4C75"/>
    <w:rsid w:val="00CD4CFA"/>
    <w:rsid w:val="00CD5077"/>
    <w:rsid w:val="00CD510B"/>
    <w:rsid w:val="00CD537A"/>
    <w:rsid w:val="00CD54B8"/>
    <w:rsid w:val="00CD5665"/>
    <w:rsid w:val="00CD57AA"/>
    <w:rsid w:val="00CD58E3"/>
    <w:rsid w:val="00CD599C"/>
    <w:rsid w:val="00CD59B1"/>
    <w:rsid w:val="00CD5AF0"/>
    <w:rsid w:val="00CD5B45"/>
    <w:rsid w:val="00CD5DE2"/>
    <w:rsid w:val="00CD5F40"/>
    <w:rsid w:val="00CD5F86"/>
    <w:rsid w:val="00CD6059"/>
    <w:rsid w:val="00CD6065"/>
    <w:rsid w:val="00CD60E3"/>
    <w:rsid w:val="00CD636D"/>
    <w:rsid w:val="00CD6608"/>
    <w:rsid w:val="00CD6711"/>
    <w:rsid w:val="00CD679A"/>
    <w:rsid w:val="00CD67DD"/>
    <w:rsid w:val="00CD6861"/>
    <w:rsid w:val="00CD6925"/>
    <w:rsid w:val="00CD6BAD"/>
    <w:rsid w:val="00CD6BF2"/>
    <w:rsid w:val="00CD6D7A"/>
    <w:rsid w:val="00CD6E19"/>
    <w:rsid w:val="00CD6EDC"/>
    <w:rsid w:val="00CD6EED"/>
    <w:rsid w:val="00CD6F9D"/>
    <w:rsid w:val="00CD70B2"/>
    <w:rsid w:val="00CD70F7"/>
    <w:rsid w:val="00CD720C"/>
    <w:rsid w:val="00CD72BE"/>
    <w:rsid w:val="00CD753D"/>
    <w:rsid w:val="00CD7593"/>
    <w:rsid w:val="00CD7907"/>
    <w:rsid w:val="00CD79BB"/>
    <w:rsid w:val="00CD7A24"/>
    <w:rsid w:val="00CD7B7B"/>
    <w:rsid w:val="00CD7B95"/>
    <w:rsid w:val="00CD7BA0"/>
    <w:rsid w:val="00CE0025"/>
    <w:rsid w:val="00CE00A3"/>
    <w:rsid w:val="00CE024A"/>
    <w:rsid w:val="00CE031A"/>
    <w:rsid w:val="00CE0746"/>
    <w:rsid w:val="00CE0748"/>
    <w:rsid w:val="00CE09CD"/>
    <w:rsid w:val="00CE0ABA"/>
    <w:rsid w:val="00CE0B64"/>
    <w:rsid w:val="00CE0BDC"/>
    <w:rsid w:val="00CE0D21"/>
    <w:rsid w:val="00CE1361"/>
    <w:rsid w:val="00CE14B0"/>
    <w:rsid w:val="00CE15BC"/>
    <w:rsid w:val="00CE15DE"/>
    <w:rsid w:val="00CE1697"/>
    <w:rsid w:val="00CE16F6"/>
    <w:rsid w:val="00CE1A7C"/>
    <w:rsid w:val="00CE1FE7"/>
    <w:rsid w:val="00CE20A1"/>
    <w:rsid w:val="00CE216B"/>
    <w:rsid w:val="00CE23F2"/>
    <w:rsid w:val="00CE24F7"/>
    <w:rsid w:val="00CE2757"/>
    <w:rsid w:val="00CE29B5"/>
    <w:rsid w:val="00CE2BBD"/>
    <w:rsid w:val="00CE2C8A"/>
    <w:rsid w:val="00CE2D4F"/>
    <w:rsid w:val="00CE2FB1"/>
    <w:rsid w:val="00CE308A"/>
    <w:rsid w:val="00CE3244"/>
    <w:rsid w:val="00CE3277"/>
    <w:rsid w:val="00CE3428"/>
    <w:rsid w:val="00CE3581"/>
    <w:rsid w:val="00CE36DA"/>
    <w:rsid w:val="00CE3A86"/>
    <w:rsid w:val="00CE3C1D"/>
    <w:rsid w:val="00CE3D41"/>
    <w:rsid w:val="00CE3FE7"/>
    <w:rsid w:val="00CE4007"/>
    <w:rsid w:val="00CE44E2"/>
    <w:rsid w:val="00CE44E4"/>
    <w:rsid w:val="00CE4A76"/>
    <w:rsid w:val="00CE4DF2"/>
    <w:rsid w:val="00CE4FA7"/>
    <w:rsid w:val="00CE4FAF"/>
    <w:rsid w:val="00CE5047"/>
    <w:rsid w:val="00CE5895"/>
    <w:rsid w:val="00CE5957"/>
    <w:rsid w:val="00CE5959"/>
    <w:rsid w:val="00CE5D3B"/>
    <w:rsid w:val="00CE5D90"/>
    <w:rsid w:val="00CE5EB2"/>
    <w:rsid w:val="00CE5ED1"/>
    <w:rsid w:val="00CE6027"/>
    <w:rsid w:val="00CE60F1"/>
    <w:rsid w:val="00CE6227"/>
    <w:rsid w:val="00CE627F"/>
    <w:rsid w:val="00CE65FF"/>
    <w:rsid w:val="00CE667F"/>
    <w:rsid w:val="00CE6764"/>
    <w:rsid w:val="00CE677C"/>
    <w:rsid w:val="00CE6C97"/>
    <w:rsid w:val="00CE6CE1"/>
    <w:rsid w:val="00CE6E9B"/>
    <w:rsid w:val="00CE72C3"/>
    <w:rsid w:val="00CE72DA"/>
    <w:rsid w:val="00CE7377"/>
    <w:rsid w:val="00CE7550"/>
    <w:rsid w:val="00CE7830"/>
    <w:rsid w:val="00CE7841"/>
    <w:rsid w:val="00CE78C5"/>
    <w:rsid w:val="00CE7965"/>
    <w:rsid w:val="00CE7E1A"/>
    <w:rsid w:val="00CF017F"/>
    <w:rsid w:val="00CF024C"/>
    <w:rsid w:val="00CF0625"/>
    <w:rsid w:val="00CF0699"/>
    <w:rsid w:val="00CF07A8"/>
    <w:rsid w:val="00CF0990"/>
    <w:rsid w:val="00CF09C5"/>
    <w:rsid w:val="00CF0B72"/>
    <w:rsid w:val="00CF0C51"/>
    <w:rsid w:val="00CF0E71"/>
    <w:rsid w:val="00CF0EAF"/>
    <w:rsid w:val="00CF151B"/>
    <w:rsid w:val="00CF155D"/>
    <w:rsid w:val="00CF19DC"/>
    <w:rsid w:val="00CF1A6B"/>
    <w:rsid w:val="00CF1A78"/>
    <w:rsid w:val="00CF1C4A"/>
    <w:rsid w:val="00CF1EA2"/>
    <w:rsid w:val="00CF1FAE"/>
    <w:rsid w:val="00CF21D7"/>
    <w:rsid w:val="00CF22C0"/>
    <w:rsid w:val="00CF22E4"/>
    <w:rsid w:val="00CF22F4"/>
    <w:rsid w:val="00CF2438"/>
    <w:rsid w:val="00CF24F5"/>
    <w:rsid w:val="00CF2529"/>
    <w:rsid w:val="00CF252C"/>
    <w:rsid w:val="00CF25FE"/>
    <w:rsid w:val="00CF278B"/>
    <w:rsid w:val="00CF2991"/>
    <w:rsid w:val="00CF2A1B"/>
    <w:rsid w:val="00CF2B4D"/>
    <w:rsid w:val="00CF2C19"/>
    <w:rsid w:val="00CF2C77"/>
    <w:rsid w:val="00CF2EFA"/>
    <w:rsid w:val="00CF3073"/>
    <w:rsid w:val="00CF31CA"/>
    <w:rsid w:val="00CF3613"/>
    <w:rsid w:val="00CF37BF"/>
    <w:rsid w:val="00CF38D8"/>
    <w:rsid w:val="00CF3910"/>
    <w:rsid w:val="00CF3969"/>
    <w:rsid w:val="00CF3A86"/>
    <w:rsid w:val="00CF3B74"/>
    <w:rsid w:val="00CF3C9B"/>
    <w:rsid w:val="00CF3CE9"/>
    <w:rsid w:val="00CF3E03"/>
    <w:rsid w:val="00CF3F34"/>
    <w:rsid w:val="00CF40C7"/>
    <w:rsid w:val="00CF43A7"/>
    <w:rsid w:val="00CF4776"/>
    <w:rsid w:val="00CF4AD9"/>
    <w:rsid w:val="00CF4FCE"/>
    <w:rsid w:val="00CF4FFC"/>
    <w:rsid w:val="00CF50A6"/>
    <w:rsid w:val="00CF5274"/>
    <w:rsid w:val="00CF5317"/>
    <w:rsid w:val="00CF552B"/>
    <w:rsid w:val="00CF55CB"/>
    <w:rsid w:val="00CF5682"/>
    <w:rsid w:val="00CF57B1"/>
    <w:rsid w:val="00CF580D"/>
    <w:rsid w:val="00CF5835"/>
    <w:rsid w:val="00CF5841"/>
    <w:rsid w:val="00CF588F"/>
    <w:rsid w:val="00CF5B4A"/>
    <w:rsid w:val="00CF5C13"/>
    <w:rsid w:val="00CF5E76"/>
    <w:rsid w:val="00CF5FF8"/>
    <w:rsid w:val="00CF60BE"/>
    <w:rsid w:val="00CF622D"/>
    <w:rsid w:val="00CF627C"/>
    <w:rsid w:val="00CF6324"/>
    <w:rsid w:val="00CF6436"/>
    <w:rsid w:val="00CF66C6"/>
    <w:rsid w:val="00CF6791"/>
    <w:rsid w:val="00CF6C6A"/>
    <w:rsid w:val="00CF6F75"/>
    <w:rsid w:val="00CF732E"/>
    <w:rsid w:val="00CF74C0"/>
    <w:rsid w:val="00CF7657"/>
    <w:rsid w:val="00CF7664"/>
    <w:rsid w:val="00CF7702"/>
    <w:rsid w:val="00CF7A64"/>
    <w:rsid w:val="00CF7B5C"/>
    <w:rsid w:val="00CF7D3B"/>
    <w:rsid w:val="00CF7DC0"/>
    <w:rsid w:val="00D003EE"/>
    <w:rsid w:val="00D0041A"/>
    <w:rsid w:val="00D004D6"/>
    <w:rsid w:val="00D00541"/>
    <w:rsid w:val="00D007DA"/>
    <w:rsid w:val="00D00895"/>
    <w:rsid w:val="00D00D2A"/>
    <w:rsid w:val="00D00D30"/>
    <w:rsid w:val="00D00DEA"/>
    <w:rsid w:val="00D00E7B"/>
    <w:rsid w:val="00D00FBA"/>
    <w:rsid w:val="00D01031"/>
    <w:rsid w:val="00D011EC"/>
    <w:rsid w:val="00D0127E"/>
    <w:rsid w:val="00D0129D"/>
    <w:rsid w:val="00D0139F"/>
    <w:rsid w:val="00D0141C"/>
    <w:rsid w:val="00D01561"/>
    <w:rsid w:val="00D01825"/>
    <w:rsid w:val="00D01939"/>
    <w:rsid w:val="00D01ABD"/>
    <w:rsid w:val="00D01DB6"/>
    <w:rsid w:val="00D01F64"/>
    <w:rsid w:val="00D01FF7"/>
    <w:rsid w:val="00D02003"/>
    <w:rsid w:val="00D02174"/>
    <w:rsid w:val="00D02301"/>
    <w:rsid w:val="00D02455"/>
    <w:rsid w:val="00D025D7"/>
    <w:rsid w:val="00D027BD"/>
    <w:rsid w:val="00D02984"/>
    <w:rsid w:val="00D02D20"/>
    <w:rsid w:val="00D02E12"/>
    <w:rsid w:val="00D02FBB"/>
    <w:rsid w:val="00D02FF3"/>
    <w:rsid w:val="00D03029"/>
    <w:rsid w:val="00D0302E"/>
    <w:rsid w:val="00D03459"/>
    <w:rsid w:val="00D036D6"/>
    <w:rsid w:val="00D03832"/>
    <w:rsid w:val="00D03951"/>
    <w:rsid w:val="00D03A4A"/>
    <w:rsid w:val="00D03ACE"/>
    <w:rsid w:val="00D03D08"/>
    <w:rsid w:val="00D03E04"/>
    <w:rsid w:val="00D04115"/>
    <w:rsid w:val="00D0411F"/>
    <w:rsid w:val="00D04484"/>
    <w:rsid w:val="00D045BD"/>
    <w:rsid w:val="00D04914"/>
    <w:rsid w:val="00D04CE5"/>
    <w:rsid w:val="00D050AD"/>
    <w:rsid w:val="00D0513F"/>
    <w:rsid w:val="00D0514B"/>
    <w:rsid w:val="00D052CF"/>
    <w:rsid w:val="00D054BE"/>
    <w:rsid w:val="00D05865"/>
    <w:rsid w:val="00D0587B"/>
    <w:rsid w:val="00D058C1"/>
    <w:rsid w:val="00D058E8"/>
    <w:rsid w:val="00D05B92"/>
    <w:rsid w:val="00D05BC9"/>
    <w:rsid w:val="00D05C25"/>
    <w:rsid w:val="00D05D5E"/>
    <w:rsid w:val="00D05E22"/>
    <w:rsid w:val="00D0600A"/>
    <w:rsid w:val="00D06039"/>
    <w:rsid w:val="00D0608F"/>
    <w:rsid w:val="00D06138"/>
    <w:rsid w:val="00D061AF"/>
    <w:rsid w:val="00D0629A"/>
    <w:rsid w:val="00D062B7"/>
    <w:rsid w:val="00D066CB"/>
    <w:rsid w:val="00D066E9"/>
    <w:rsid w:val="00D06745"/>
    <w:rsid w:val="00D0681E"/>
    <w:rsid w:val="00D06974"/>
    <w:rsid w:val="00D069A2"/>
    <w:rsid w:val="00D06B91"/>
    <w:rsid w:val="00D06C47"/>
    <w:rsid w:val="00D06CC3"/>
    <w:rsid w:val="00D06DAA"/>
    <w:rsid w:val="00D06E5C"/>
    <w:rsid w:val="00D06FCD"/>
    <w:rsid w:val="00D072B8"/>
    <w:rsid w:val="00D07608"/>
    <w:rsid w:val="00D0774D"/>
    <w:rsid w:val="00D078EC"/>
    <w:rsid w:val="00D07AD6"/>
    <w:rsid w:val="00D07C9E"/>
    <w:rsid w:val="00D07D76"/>
    <w:rsid w:val="00D07E82"/>
    <w:rsid w:val="00D07EF9"/>
    <w:rsid w:val="00D07F16"/>
    <w:rsid w:val="00D10008"/>
    <w:rsid w:val="00D100BC"/>
    <w:rsid w:val="00D101EB"/>
    <w:rsid w:val="00D10264"/>
    <w:rsid w:val="00D104AD"/>
    <w:rsid w:val="00D10673"/>
    <w:rsid w:val="00D1081A"/>
    <w:rsid w:val="00D10A40"/>
    <w:rsid w:val="00D10AA7"/>
    <w:rsid w:val="00D10CB8"/>
    <w:rsid w:val="00D10DB1"/>
    <w:rsid w:val="00D10EF6"/>
    <w:rsid w:val="00D10F49"/>
    <w:rsid w:val="00D110CF"/>
    <w:rsid w:val="00D110FD"/>
    <w:rsid w:val="00D1111A"/>
    <w:rsid w:val="00D11175"/>
    <w:rsid w:val="00D11192"/>
    <w:rsid w:val="00D111B9"/>
    <w:rsid w:val="00D113E7"/>
    <w:rsid w:val="00D116C3"/>
    <w:rsid w:val="00D116D2"/>
    <w:rsid w:val="00D117F1"/>
    <w:rsid w:val="00D11860"/>
    <w:rsid w:val="00D11B4B"/>
    <w:rsid w:val="00D12240"/>
    <w:rsid w:val="00D12289"/>
    <w:rsid w:val="00D122A0"/>
    <w:rsid w:val="00D123F6"/>
    <w:rsid w:val="00D1256C"/>
    <w:rsid w:val="00D126A0"/>
    <w:rsid w:val="00D12808"/>
    <w:rsid w:val="00D12A30"/>
    <w:rsid w:val="00D12A88"/>
    <w:rsid w:val="00D12D28"/>
    <w:rsid w:val="00D13073"/>
    <w:rsid w:val="00D134A8"/>
    <w:rsid w:val="00D1391A"/>
    <w:rsid w:val="00D13998"/>
    <w:rsid w:val="00D13AA5"/>
    <w:rsid w:val="00D13B35"/>
    <w:rsid w:val="00D13CD8"/>
    <w:rsid w:val="00D13EA8"/>
    <w:rsid w:val="00D13EF1"/>
    <w:rsid w:val="00D13F11"/>
    <w:rsid w:val="00D1406D"/>
    <w:rsid w:val="00D1431A"/>
    <w:rsid w:val="00D143B5"/>
    <w:rsid w:val="00D1495F"/>
    <w:rsid w:val="00D149B6"/>
    <w:rsid w:val="00D14F6D"/>
    <w:rsid w:val="00D151EE"/>
    <w:rsid w:val="00D1520F"/>
    <w:rsid w:val="00D1525D"/>
    <w:rsid w:val="00D152B2"/>
    <w:rsid w:val="00D152C3"/>
    <w:rsid w:val="00D1564C"/>
    <w:rsid w:val="00D156DE"/>
    <w:rsid w:val="00D1586A"/>
    <w:rsid w:val="00D158BA"/>
    <w:rsid w:val="00D15B15"/>
    <w:rsid w:val="00D15B63"/>
    <w:rsid w:val="00D15BB8"/>
    <w:rsid w:val="00D15DA1"/>
    <w:rsid w:val="00D15F97"/>
    <w:rsid w:val="00D160D1"/>
    <w:rsid w:val="00D16222"/>
    <w:rsid w:val="00D16289"/>
    <w:rsid w:val="00D163C8"/>
    <w:rsid w:val="00D1641F"/>
    <w:rsid w:val="00D166DC"/>
    <w:rsid w:val="00D16731"/>
    <w:rsid w:val="00D168FD"/>
    <w:rsid w:val="00D16AE4"/>
    <w:rsid w:val="00D16B2C"/>
    <w:rsid w:val="00D16B38"/>
    <w:rsid w:val="00D16CC6"/>
    <w:rsid w:val="00D16EA3"/>
    <w:rsid w:val="00D16EB4"/>
    <w:rsid w:val="00D17003"/>
    <w:rsid w:val="00D17091"/>
    <w:rsid w:val="00D17394"/>
    <w:rsid w:val="00D173DD"/>
    <w:rsid w:val="00D176EE"/>
    <w:rsid w:val="00D17705"/>
    <w:rsid w:val="00D177EA"/>
    <w:rsid w:val="00D178AD"/>
    <w:rsid w:val="00D17996"/>
    <w:rsid w:val="00D179D8"/>
    <w:rsid w:val="00D17F9F"/>
    <w:rsid w:val="00D17FA2"/>
    <w:rsid w:val="00D201DD"/>
    <w:rsid w:val="00D201DF"/>
    <w:rsid w:val="00D20548"/>
    <w:rsid w:val="00D20613"/>
    <w:rsid w:val="00D207DC"/>
    <w:rsid w:val="00D2098B"/>
    <w:rsid w:val="00D209E3"/>
    <w:rsid w:val="00D20ABE"/>
    <w:rsid w:val="00D20CC2"/>
    <w:rsid w:val="00D20F1A"/>
    <w:rsid w:val="00D20FA8"/>
    <w:rsid w:val="00D21009"/>
    <w:rsid w:val="00D21120"/>
    <w:rsid w:val="00D211DE"/>
    <w:rsid w:val="00D21302"/>
    <w:rsid w:val="00D21669"/>
    <w:rsid w:val="00D21783"/>
    <w:rsid w:val="00D218D3"/>
    <w:rsid w:val="00D21A02"/>
    <w:rsid w:val="00D21DC9"/>
    <w:rsid w:val="00D220B2"/>
    <w:rsid w:val="00D222F0"/>
    <w:rsid w:val="00D2237E"/>
    <w:rsid w:val="00D2249C"/>
    <w:rsid w:val="00D22628"/>
    <w:rsid w:val="00D22798"/>
    <w:rsid w:val="00D22822"/>
    <w:rsid w:val="00D22E28"/>
    <w:rsid w:val="00D23290"/>
    <w:rsid w:val="00D232FF"/>
    <w:rsid w:val="00D2345F"/>
    <w:rsid w:val="00D235BC"/>
    <w:rsid w:val="00D236D5"/>
    <w:rsid w:val="00D23C7C"/>
    <w:rsid w:val="00D23CBD"/>
    <w:rsid w:val="00D2402B"/>
    <w:rsid w:val="00D2403F"/>
    <w:rsid w:val="00D240D9"/>
    <w:rsid w:val="00D242CC"/>
    <w:rsid w:val="00D244EE"/>
    <w:rsid w:val="00D244F3"/>
    <w:rsid w:val="00D245B1"/>
    <w:rsid w:val="00D24B83"/>
    <w:rsid w:val="00D24ED7"/>
    <w:rsid w:val="00D24F06"/>
    <w:rsid w:val="00D250D1"/>
    <w:rsid w:val="00D250E2"/>
    <w:rsid w:val="00D251CC"/>
    <w:rsid w:val="00D25335"/>
    <w:rsid w:val="00D2536E"/>
    <w:rsid w:val="00D2542A"/>
    <w:rsid w:val="00D25634"/>
    <w:rsid w:val="00D257EE"/>
    <w:rsid w:val="00D25807"/>
    <w:rsid w:val="00D25820"/>
    <w:rsid w:val="00D258F8"/>
    <w:rsid w:val="00D2592E"/>
    <w:rsid w:val="00D25B19"/>
    <w:rsid w:val="00D25D88"/>
    <w:rsid w:val="00D25DC2"/>
    <w:rsid w:val="00D25DE6"/>
    <w:rsid w:val="00D25DFC"/>
    <w:rsid w:val="00D25E50"/>
    <w:rsid w:val="00D25F53"/>
    <w:rsid w:val="00D25F7B"/>
    <w:rsid w:val="00D261F4"/>
    <w:rsid w:val="00D261FC"/>
    <w:rsid w:val="00D262B8"/>
    <w:rsid w:val="00D266A2"/>
    <w:rsid w:val="00D26836"/>
    <w:rsid w:val="00D26868"/>
    <w:rsid w:val="00D26A3F"/>
    <w:rsid w:val="00D26BA9"/>
    <w:rsid w:val="00D26BBF"/>
    <w:rsid w:val="00D26BD4"/>
    <w:rsid w:val="00D26D33"/>
    <w:rsid w:val="00D26D70"/>
    <w:rsid w:val="00D26E01"/>
    <w:rsid w:val="00D26E2F"/>
    <w:rsid w:val="00D26EA3"/>
    <w:rsid w:val="00D270DD"/>
    <w:rsid w:val="00D271D3"/>
    <w:rsid w:val="00D27244"/>
    <w:rsid w:val="00D27273"/>
    <w:rsid w:val="00D27460"/>
    <w:rsid w:val="00D274F5"/>
    <w:rsid w:val="00D2779E"/>
    <w:rsid w:val="00D2782A"/>
    <w:rsid w:val="00D27ACE"/>
    <w:rsid w:val="00D27F54"/>
    <w:rsid w:val="00D3008A"/>
    <w:rsid w:val="00D3012A"/>
    <w:rsid w:val="00D3032C"/>
    <w:rsid w:val="00D30399"/>
    <w:rsid w:val="00D30525"/>
    <w:rsid w:val="00D30735"/>
    <w:rsid w:val="00D3080A"/>
    <w:rsid w:val="00D30ACA"/>
    <w:rsid w:val="00D30B0C"/>
    <w:rsid w:val="00D30F32"/>
    <w:rsid w:val="00D31312"/>
    <w:rsid w:val="00D31341"/>
    <w:rsid w:val="00D313CF"/>
    <w:rsid w:val="00D314F9"/>
    <w:rsid w:val="00D317BA"/>
    <w:rsid w:val="00D31844"/>
    <w:rsid w:val="00D31918"/>
    <w:rsid w:val="00D319B5"/>
    <w:rsid w:val="00D31C1E"/>
    <w:rsid w:val="00D31C3A"/>
    <w:rsid w:val="00D31E1F"/>
    <w:rsid w:val="00D31EF7"/>
    <w:rsid w:val="00D31F17"/>
    <w:rsid w:val="00D31FDD"/>
    <w:rsid w:val="00D320B9"/>
    <w:rsid w:val="00D321F0"/>
    <w:rsid w:val="00D32259"/>
    <w:rsid w:val="00D32380"/>
    <w:rsid w:val="00D32448"/>
    <w:rsid w:val="00D324E8"/>
    <w:rsid w:val="00D32882"/>
    <w:rsid w:val="00D328EA"/>
    <w:rsid w:val="00D32942"/>
    <w:rsid w:val="00D32B17"/>
    <w:rsid w:val="00D32B44"/>
    <w:rsid w:val="00D32CCF"/>
    <w:rsid w:val="00D32D74"/>
    <w:rsid w:val="00D32DBF"/>
    <w:rsid w:val="00D33296"/>
    <w:rsid w:val="00D3333E"/>
    <w:rsid w:val="00D33366"/>
    <w:rsid w:val="00D333A3"/>
    <w:rsid w:val="00D3364F"/>
    <w:rsid w:val="00D336EE"/>
    <w:rsid w:val="00D33707"/>
    <w:rsid w:val="00D33721"/>
    <w:rsid w:val="00D337D1"/>
    <w:rsid w:val="00D33DAD"/>
    <w:rsid w:val="00D340EF"/>
    <w:rsid w:val="00D340FD"/>
    <w:rsid w:val="00D3414C"/>
    <w:rsid w:val="00D3426D"/>
    <w:rsid w:val="00D3458B"/>
    <w:rsid w:val="00D345F6"/>
    <w:rsid w:val="00D345FA"/>
    <w:rsid w:val="00D34614"/>
    <w:rsid w:val="00D34732"/>
    <w:rsid w:val="00D347C7"/>
    <w:rsid w:val="00D34959"/>
    <w:rsid w:val="00D34AA3"/>
    <w:rsid w:val="00D34ACE"/>
    <w:rsid w:val="00D34B2A"/>
    <w:rsid w:val="00D34C1C"/>
    <w:rsid w:val="00D34DB2"/>
    <w:rsid w:val="00D34E5A"/>
    <w:rsid w:val="00D34EA3"/>
    <w:rsid w:val="00D353A5"/>
    <w:rsid w:val="00D35500"/>
    <w:rsid w:val="00D35579"/>
    <w:rsid w:val="00D35760"/>
    <w:rsid w:val="00D357E5"/>
    <w:rsid w:val="00D359DF"/>
    <w:rsid w:val="00D35AC1"/>
    <w:rsid w:val="00D35CE1"/>
    <w:rsid w:val="00D35CEC"/>
    <w:rsid w:val="00D35E69"/>
    <w:rsid w:val="00D36097"/>
    <w:rsid w:val="00D362E2"/>
    <w:rsid w:val="00D3645F"/>
    <w:rsid w:val="00D36577"/>
    <w:rsid w:val="00D369EF"/>
    <w:rsid w:val="00D36A00"/>
    <w:rsid w:val="00D36A2C"/>
    <w:rsid w:val="00D36B12"/>
    <w:rsid w:val="00D36BB3"/>
    <w:rsid w:val="00D36CDA"/>
    <w:rsid w:val="00D36D14"/>
    <w:rsid w:val="00D36D17"/>
    <w:rsid w:val="00D36F8C"/>
    <w:rsid w:val="00D37343"/>
    <w:rsid w:val="00D374EC"/>
    <w:rsid w:val="00D37764"/>
    <w:rsid w:val="00D377AF"/>
    <w:rsid w:val="00D377FD"/>
    <w:rsid w:val="00D37C1B"/>
    <w:rsid w:val="00D37C55"/>
    <w:rsid w:val="00D37DB8"/>
    <w:rsid w:val="00D37DD1"/>
    <w:rsid w:val="00D37F06"/>
    <w:rsid w:val="00D37FED"/>
    <w:rsid w:val="00D40070"/>
    <w:rsid w:val="00D40127"/>
    <w:rsid w:val="00D401AC"/>
    <w:rsid w:val="00D40689"/>
    <w:rsid w:val="00D4070A"/>
    <w:rsid w:val="00D40E84"/>
    <w:rsid w:val="00D40F96"/>
    <w:rsid w:val="00D41056"/>
    <w:rsid w:val="00D41C7A"/>
    <w:rsid w:val="00D41D94"/>
    <w:rsid w:val="00D41E98"/>
    <w:rsid w:val="00D42238"/>
    <w:rsid w:val="00D422B8"/>
    <w:rsid w:val="00D42351"/>
    <w:rsid w:val="00D42A7D"/>
    <w:rsid w:val="00D42B2A"/>
    <w:rsid w:val="00D43230"/>
    <w:rsid w:val="00D433E1"/>
    <w:rsid w:val="00D434CC"/>
    <w:rsid w:val="00D4360B"/>
    <w:rsid w:val="00D43661"/>
    <w:rsid w:val="00D43684"/>
    <w:rsid w:val="00D4376D"/>
    <w:rsid w:val="00D437D2"/>
    <w:rsid w:val="00D43B93"/>
    <w:rsid w:val="00D43C34"/>
    <w:rsid w:val="00D43CAC"/>
    <w:rsid w:val="00D43E04"/>
    <w:rsid w:val="00D43E7F"/>
    <w:rsid w:val="00D43E92"/>
    <w:rsid w:val="00D43F89"/>
    <w:rsid w:val="00D4403C"/>
    <w:rsid w:val="00D44110"/>
    <w:rsid w:val="00D44202"/>
    <w:rsid w:val="00D442BC"/>
    <w:rsid w:val="00D44599"/>
    <w:rsid w:val="00D44601"/>
    <w:rsid w:val="00D44989"/>
    <w:rsid w:val="00D44993"/>
    <w:rsid w:val="00D44A10"/>
    <w:rsid w:val="00D44A50"/>
    <w:rsid w:val="00D44A86"/>
    <w:rsid w:val="00D44DA3"/>
    <w:rsid w:val="00D44DDB"/>
    <w:rsid w:val="00D44E29"/>
    <w:rsid w:val="00D44EF1"/>
    <w:rsid w:val="00D45112"/>
    <w:rsid w:val="00D452FE"/>
    <w:rsid w:val="00D453F5"/>
    <w:rsid w:val="00D454B6"/>
    <w:rsid w:val="00D456BD"/>
    <w:rsid w:val="00D45739"/>
    <w:rsid w:val="00D45A30"/>
    <w:rsid w:val="00D45A65"/>
    <w:rsid w:val="00D45AEF"/>
    <w:rsid w:val="00D45BE8"/>
    <w:rsid w:val="00D45C85"/>
    <w:rsid w:val="00D45FF6"/>
    <w:rsid w:val="00D46160"/>
    <w:rsid w:val="00D46565"/>
    <w:rsid w:val="00D4658F"/>
    <w:rsid w:val="00D465C6"/>
    <w:rsid w:val="00D46639"/>
    <w:rsid w:val="00D46A54"/>
    <w:rsid w:val="00D46B4F"/>
    <w:rsid w:val="00D46B6F"/>
    <w:rsid w:val="00D46CD6"/>
    <w:rsid w:val="00D46E5E"/>
    <w:rsid w:val="00D46E65"/>
    <w:rsid w:val="00D470A7"/>
    <w:rsid w:val="00D47165"/>
    <w:rsid w:val="00D47279"/>
    <w:rsid w:val="00D47345"/>
    <w:rsid w:val="00D475D5"/>
    <w:rsid w:val="00D4764D"/>
    <w:rsid w:val="00D47C2A"/>
    <w:rsid w:val="00D5030B"/>
    <w:rsid w:val="00D504D4"/>
    <w:rsid w:val="00D506A8"/>
    <w:rsid w:val="00D508F7"/>
    <w:rsid w:val="00D50911"/>
    <w:rsid w:val="00D50A54"/>
    <w:rsid w:val="00D50ACC"/>
    <w:rsid w:val="00D50C4B"/>
    <w:rsid w:val="00D50DC1"/>
    <w:rsid w:val="00D51499"/>
    <w:rsid w:val="00D5169C"/>
    <w:rsid w:val="00D516B8"/>
    <w:rsid w:val="00D51750"/>
    <w:rsid w:val="00D51C00"/>
    <w:rsid w:val="00D51D49"/>
    <w:rsid w:val="00D51F7C"/>
    <w:rsid w:val="00D52087"/>
    <w:rsid w:val="00D52092"/>
    <w:rsid w:val="00D520CD"/>
    <w:rsid w:val="00D52189"/>
    <w:rsid w:val="00D522AF"/>
    <w:rsid w:val="00D52308"/>
    <w:rsid w:val="00D527EB"/>
    <w:rsid w:val="00D529A0"/>
    <w:rsid w:val="00D52BCB"/>
    <w:rsid w:val="00D52C6A"/>
    <w:rsid w:val="00D52C82"/>
    <w:rsid w:val="00D52E29"/>
    <w:rsid w:val="00D52E49"/>
    <w:rsid w:val="00D52FCD"/>
    <w:rsid w:val="00D530E8"/>
    <w:rsid w:val="00D530F8"/>
    <w:rsid w:val="00D53278"/>
    <w:rsid w:val="00D53335"/>
    <w:rsid w:val="00D534EB"/>
    <w:rsid w:val="00D5387A"/>
    <w:rsid w:val="00D5399E"/>
    <w:rsid w:val="00D53C68"/>
    <w:rsid w:val="00D53DCA"/>
    <w:rsid w:val="00D53FD4"/>
    <w:rsid w:val="00D5420A"/>
    <w:rsid w:val="00D54285"/>
    <w:rsid w:val="00D54407"/>
    <w:rsid w:val="00D54586"/>
    <w:rsid w:val="00D54587"/>
    <w:rsid w:val="00D545F6"/>
    <w:rsid w:val="00D5467C"/>
    <w:rsid w:val="00D546D7"/>
    <w:rsid w:val="00D5483C"/>
    <w:rsid w:val="00D549BB"/>
    <w:rsid w:val="00D54EA5"/>
    <w:rsid w:val="00D54EC5"/>
    <w:rsid w:val="00D5528E"/>
    <w:rsid w:val="00D55346"/>
    <w:rsid w:val="00D55474"/>
    <w:rsid w:val="00D554E0"/>
    <w:rsid w:val="00D557E9"/>
    <w:rsid w:val="00D559DF"/>
    <w:rsid w:val="00D55AAE"/>
    <w:rsid w:val="00D55B75"/>
    <w:rsid w:val="00D55C49"/>
    <w:rsid w:val="00D55E28"/>
    <w:rsid w:val="00D55FBB"/>
    <w:rsid w:val="00D55FD9"/>
    <w:rsid w:val="00D5670F"/>
    <w:rsid w:val="00D567A6"/>
    <w:rsid w:val="00D5696D"/>
    <w:rsid w:val="00D56AE7"/>
    <w:rsid w:val="00D56E1E"/>
    <w:rsid w:val="00D5719B"/>
    <w:rsid w:val="00D5723F"/>
    <w:rsid w:val="00D573A6"/>
    <w:rsid w:val="00D574A4"/>
    <w:rsid w:val="00D5752C"/>
    <w:rsid w:val="00D5760F"/>
    <w:rsid w:val="00D579A6"/>
    <w:rsid w:val="00D57B3B"/>
    <w:rsid w:val="00D57BD3"/>
    <w:rsid w:val="00D57CBE"/>
    <w:rsid w:val="00D57D85"/>
    <w:rsid w:val="00D57E5D"/>
    <w:rsid w:val="00D57F1D"/>
    <w:rsid w:val="00D60150"/>
    <w:rsid w:val="00D60173"/>
    <w:rsid w:val="00D60239"/>
    <w:rsid w:val="00D604A9"/>
    <w:rsid w:val="00D60839"/>
    <w:rsid w:val="00D608F9"/>
    <w:rsid w:val="00D60931"/>
    <w:rsid w:val="00D60AF7"/>
    <w:rsid w:val="00D60F96"/>
    <w:rsid w:val="00D61058"/>
    <w:rsid w:val="00D610C3"/>
    <w:rsid w:val="00D6113D"/>
    <w:rsid w:val="00D611A7"/>
    <w:rsid w:val="00D6120A"/>
    <w:rsid w:val="00D6140F"/>
    <w:rsid w:val="00D61606"/>
    <w:rsid w:val="00D61793"/>
    <w:rsid w:val="00D61966"/>
    <w:rsid w:val="00D61991"/>
    <w:rsid w:val="00D61A75"/>
    <w:rsid w:val="00D61AA4"/>
    <w:rsid w:val="00D61E7A"/>
    <w:rsid w:val="00D61F11"/>
    <w:rsid w:val="00D620D3"/>
    <w:rsid w:val="00D620E6"/>
    <w:rsid w:val="00D62CE2"/>
    <w:rsid w:val="00D62DC2"/>
    <w:rsid w:val="00D62EF6"/>
    <w:rsid w:val="00D63041"/>
    <w:rsid w:val="00D63111"/>
    <w:rsid w:val="00D631B0"/>
    <w:rsid w:val="00D63283"/>
    <w:rsid w:val="00D6347A"/>
    <w:rsid w:val="00D6354B"/>
    <w:rsid w:val="00D63AAE"/>
    <w:rsid w:val="00D63FD8"/>
    <w:rsid w:val="00D64139"/>
    <w:rsid w:val="00D64305"/>
    <w:rsid w:val="00D643AC"/>
    <w:rsid w:val="00D643B6"/>
    <w:rsid w:val="00D643BF"/>
    <w:rsid w:val="00D645FE"/>
    <w:rsid w:val="00D64749"/>
    <w:rsid w:val="00D64784"/>
    <w:rsid w:val="00D648B3"/>
    <w:rsid w:val="00D64ACE"/>
    <w:rsid w:val="00D64E6C"/>
    <w:rsid w:val="00D64EC1"/>
    <w:rsid w:val="00D65149"/>
    <w:rsid w:val="00D65201"/>
    <w:rsid w:val="00D655EF"/>
    <w:rsid w:val="00D657B9"/>
    <w:rsid w:val="00D65985"/>
    <w:rsid w:val="00D65B8A"/>
    <w:rsid w:val="00D65D95"/>
    <w:rsid w:val="00D65F2B"/>
    <w:rsid w:val="00D661B4"/>
    <w:rsid w:val="00D661E5"/>
    <w:rsid w:val="00D6639A"/>
    <w:rsid w:val="00D663BB"/>
    <w:rsid w:val="00D66487"/>
    <w:rsid w:val="00D66566"/>
    <w:rsid w:val="00D6674F"/>
    <w:rsid w:val="00D6675C"/>
    <w:rsid w:val="00D668C8"/>
    <w:rsid w:val="00D6697F"/>
    <w:rsid w:val="00D66B12"/>
    <w:rsid w:val="00D66F24"/>
    <w:rsid w:val="00D67733"/>
    <w:rsid w:val="00D6774B"/>
    <w:rsid w:val="00D678C0"/>
    <w:rsid w:val="00D67B2C"/>
    <w:rsid w:val="00D67EA0"/>
    <w:rsid w:val="00D702A2"/>
    <w:rsid w:val="00D702E0"/>
    <w:rsid w:val="00D70303"/>
    <w:rsid w:val="00D7052E"/>
    <w:rsid w:val="00D70A70"/>
    <w:rsid w:val="00D70E4C"/>
    <w:rsid w:val="00D71037"/>
    <w:rsid w:val="00D71179"/>
    <w:rsid w:val="00D71720"/>
    <w:rsid w:val="00D7186D"/>
    <w:rsid w:val="00D7192E"/>
    <w:rsid w:val="00D71C28"/>
    <w:rsid w:val="00D71C51"/>
    <w:rsid w:val="00D71CE7"/>
    <w:rsid w:val="00D71F48"/>
    <w:rsid w:val="00D720E5"/>
    <w:rsid w:val="00D72193"/>
    <w:rsid w:val="00D7222B"/>
    <w:rsid w:val="00D7234F"/>
    <w:rsid w:val="00D723D4"/>
    <w:rsid w:val="00D726DF"/>
    <w:rsid w:val="00D7271D"/>
    <w:rsid w:val="00D72982"/>
    <w:rsid w:val="00D72AF3"/>
    <w:rsid w:val="00D72B7E"/>
    <w:rsid w:val="00D72C3D"/>
    <w:rsid w:val="00D73042"/>
    <w:rsid w:val="00D731FE"/>
    <w:rsid w:val="00D732A8"/>
    <w:rsid w:val="00D739F9"/>
    <w:rsid w:val="00D73AC6"/>
    <w:rsid w:val="00D73ACC"/>
    <w:rsid w:val="00D73CC7"/>
    <w:rsid w:val="00D73E97"/>
    <w:rsid w:val="00D73EB3"/>
    <w:rsid w:val="00D73F12"/>
    <w:rsid w:val="00D74254"/>
    <w:rsid w:val="00D74436"/>
    <w:rsid w:val="00D74502"/>
    <w:rsid w:val="00D7478D"/>
    <w:rsid w:val="00D747A1"/>
    <w:rsid w:val="00D74A1F"/>
    <w:rsid w:val="00D74BEC"/>
    <w:rsid w:val="00D74D4A"/>
    <w:rsid w:val="00D74FDE"/>
    <w:rsid w:val="00D75435"/>
    <w:rsid w:val="00D75577"/>
    <w:rsid w:val="00D75586"/>
    <w:rsid w:val="00D75700"/>
    <w:rsid w:val="00D757E0"/>
    <w:rsid w:val="00D758C1"/>
    <w:rsid w:val="00D75980"/>
    <w:rsid w:val="00D75996"/>
    <w:rsid w:val="00D759D4"/>
    <w:rsid w:val="00D75B08"/>
    <w:rsid w:val="00D7620B"/>
    <w:rsid w:val="00D76390"/>
    <w:rsid w:val="00D763A3"/>
    <w:rsid w:val="00D76411"/>
    <w:rsid w:val="00D766DB"/>
    <w:rsid w:val="00D76704"/>
    <w:rsid w:val="00D7687A"/>
    <w:rsid w:val="00D76924"/>
    <w:rsid w:val="00D76A8C"/>
    <w:rsid w:val="00D76E97"/>
    <w:rsid w:val="00D7703A"/>
    <w:rsid w:val="00D77268"/>
    <w:rsid w:val="00D77321"/>
    <w:rsid w:val="00D77323"/>
    <w:rsid w:val="00D77401"/>
    <w:rsid w:val="00D77441"/>
    <w:rsid w:val="00D774D1"/>
    <w:rsid w:val="00D77872"/>
    <w:rsid w:val="00D779C3"/>
    <w:rsid w:val="00D77E1C"/>
    <w:rsid w:val="00D80001"/>
    <w:rsid w:val="00D800A6"/>
    <w:rsid w:val="00D800B7"/>
    <w:rsid w:val="00D8021F"/>
    <w:rsid w:val="00D80534"/>
    <w:rsid w:val="00D80848"/>
    <w:rsid w:val="00D80A90"/>
    <w:rsid w:val="00D80E09"/>
    <w:rsid w:val="00D80F63"/>
    <w:rsid w:val="00D813A6"/>
    <w:rsid w:val="00D816E4"/>
    <w:rsid w:val="00D81723"/>
    <w:rsid w:val="00D81977"/>
    <w:rsid w:val="00D81A55"/>
    <w:rsid w:val="00D81C14"/>
    <w:rsid w:val="00D81C2B"/>
    <w:rsid w:val="00D81E12"/>
    <w:rsid w:val="00D81E49"/>
    <w:rsid w:val="00D822BC"/>
    <w:rsid w:val="00D82354"/>
    <w:rsid w:val="00D82386"/>
    <w:rsid w:val="00D824EF"/>
    <w:rsid w:val="00D82510"/>
    <w:rsid w:val="00D8251A"/>
    <w:rsid w:val="00D8255A"/>
    <w:rsid w:val="00D82B41"/>
    <w:rsid w:val="00D82CEC"/>
    <w:rsid w:val="00D82D08"/>
    <w:rsid w:val="00D82DB3"/>
    <w:rsid w:val="00D82E0B"/>
    <w:rsid w:val="00D82FF2"/>
    <w:rsid w:val="00D8304C"/>
    <w:rsid w:val="00D830C2"/>
    <w:rsid w:val="00D830DA"/>
    <w:rsid w:val="00D83461"/>
    <w:rsid w:val="00D8386B"/>
    <w:rsid w:val="00D83930"/>
    <w:rsid w:val="00D83ABF"/>
    <w:rsid w:val="00D83B9A"/>
    <w:rsid w:val="00D83D83"/>
    <w:rsid w:val="00D83DE5"/>
    <w:rsid w:val="00D83F23"/>
    <w:rsid w:val="00D84013"/>
    <w:rsid w:val="00D840BD"/>
    <w:rsid w:val="00D84212"/>
    <w:rsid w:val="00D8439D"/>
    <w:rsid w:val="00D844A7"/>
    <w:rsid w:val="00D84834"/>
    <w:rsid w:val="00D84CDB"/>
    <w:rsid w:val="00D84CFC"/>
    <w:rsid w:val="00D84D3B"/>
    <w:rsid w:val="00D84E78"/>
    <w:rsid w:val="00D84F4A"/>
    <w:rsid w:val="00D852E0"/>
    <w:rsid w:val="00D85454"/>
    <w:rsid w:val="00D8549B"/>
    <w:rsid w:val="00D8558F"/>
    <w:rsid w:val="00D859AD"/>
    <w:rsid w:val="00D859E4"/>
    <w:rsid w:val="00D859FC"/>
    <w:rsid w:val="00D85A07"/>
    <w:rsid w:val="00D85D57"/>
    <w:rsid w:val="00D85D70"/>
    <w:rsid w:val="00D85EEE"/>
    <w:rsid w:val="00D85FE2"/>
    <w:rsid w:val="00D86067"/>
    <w:rsid w:val="00D862CC"/>
    <w:rsid w:val="00D864D8"/>
    <w:rsid w:val="00D86588"/>
    <w:rsid w:val="00D866D8"/>
    <w:rsid w:val="00D867C6"/>
    <w:rsid w:val="00D86C05"/>
    <w:rsid w:val="00D870EA"/>
    <w:rsid w:val="00D87102"/>
    <w:rsid w:val="00D87240"/>
    <w:rsid w:val="00D87325"/>
    <w:rsid w:val="00D87741"/>
    <w:rsid w:val="00D8779E"/>
    <w:rsid w:val="00D87852"/>
    <w:rsid w:val="00D87CC9"/>
    <w:rsid w:val="00D90029"/>
    <w:rsid w:val="00D9009C"/>
    <w:rsid w:val="00D9012D"/>
    <w:rsid w:val="00D9059A"/>
    <w:rsid w:val="00D9066D"/>
    <w:rsid w:val="00D906C3"/>
    <w:rsid w:val="00D906F8"/>
    <w:rsid w:val="00D9070A"/>
    <w:rsid w:val="00D9097E"/>
    <w:rsid w:val="00D90A80"/>
    <w:rsid w:val="00D90FB5"/>
    <w:rsid w:val="00D91014"/>
    <w:rsid w:val="00D9108D"/>
    <w:rsid w:val="00D91670"/>
    <w:rsid w:val="00D91986"/>
    <w:rsid w:val="00D91A21"/>
    <w:rsid w:val="00D91CA5"/>
    <w:rsid w:val="00D92011"/>
    <w:rsid w:val="00D92055"/>
    <w:rsid w:val="00D92132"/>
    <w:rsid w:val="00D923C3"/>
    <w:rsid w:val="00D9246C"/>
    <w:rsid w:val="00D9284C"/>
    <w:rsid w:val="00D92860"/>
    <w:rsid w:val="00D92B35"/>
    <w:rsid w:val="00D92BDD"/>
    <w:rsid w:val="00D92C5C"/>
    <w:rsid w:val="00D92D65"/>
    <w:rsid w:val="00D92F43"/>
    <w:rsid w:val="00D92F88"/>
    <w:rsid w:val="00D9301E"/>
    <w:rsid w:val="00D932B5"/>
    <w:rsid w:val="00D933DE"/>
    <w:rsid w:val="00D935DC"/>
    <w:rsid w:val="00D9373D"/>
    <w:rsid w:val="00D93993"/>
    <w:rsid w:val="00D93AE0"/>
    <w:rsid w:val="00D93E06"/>
    <w:rsid w:val="00D93FBC"/>
    <w:rsid w:val="00D940F4"/>
    <w:rsid w:val="00D94382"/>
    <w:rsid w:val="00D945AB"/>
    <w:rsid w:val="00D947B9"/>
    <w:rsid w:val="00D948A4"/>
    <w:rsid w:val="00D9492E"/>
    <w:rsid w:val="00D94972"/>
    <w:rsid w:val="00D94DA4"/>
    <w:rsid w:val="00D94DB1"/>
    <w:rsid w:val="00D94EBC"/>
    <w:rsid w:val="00D950EA"/>
    <w:rsid w:val="00D954DF"/>
    <w:rsid w:val="00D9552A"/>
    <w:rsid w:val="00D95AA4"/>
    <w:rsid w:val="00D95AE3"/>
    <w:rsid w:val="00D95C43"/>
    <w:rsid w:val="00D95CED"/>
    <w:rsid w:val="00D95D15"/>
    <w:rsid w:val="00D95D88"/>
    <w:rsid w:val="00D95FFC"/>
    <w:rsid w:val="00D96152"/>
    <w:rsid w:val="00D96463"/>
    <w:rsid w:val="00D9657E"/>
    <w:rsid w:val="00D965C0"/>
    <w:rsid w:val="00D967ED"/>
    <w:rsid w:val="00D969B4"/>
    <w:rsid w:val="00D96A19"/>
    <w:rsid w:val="00D96E35"/>
    <w:rsid w:val="00D96FB9"/>
    <w:rsid w:val="00D97048"/>
    <w:rsid w:val="00D9716E"/>
    <w:rsid w:val="00D97242"/>
    <w:rsid w:val="00D973EA"/>
    <w:rsid w:val="00D9769B"/>
    <w:rsid w:val="00D97869"/>
    <w:rsid w:val="00D97904"/>
    <w:rsid w:val="00D97C32"/>
    <w:rsid w:val="00D97E8D"/>
    <w:rsid w:val="00D97FD7"/>
    <w:rsid w:val="00DA00D4"/>
    <w:rsid w:val="00DA0347"/>
    <w:rsid w:val="00DA0398"/>
    <w:rsid w:val="00DA03A2"/>
    <w:rsid w:val="00DA0519"/>
    <w:rsid w:val="00DA06C5"/>
    <w:rsid w:val="00DA074D"/>
    <w:rsid w:val="00DA09B8"/>
    <w:rsid w:val="00DA0BF6"/>
    <w:rsid w:val="00DA0ED6"/>
    <w:rsid w:val="00DA0FEB"/>
    <w:rsid w:val="00DA11BE"/>
    <w:rsid w:val="00DA11F2"/>
    <w:rsid w:val="00DA1222"/>
    <w:rsid w:val="00DA1278"/>
    <w:rsid w:val="00DA14BD"/>
    <w:rsid w:val="00DA1806"/>
    <w:rsid w:val="00DA180E"/>
    <w:rsid w:val="00DA189D"/>
    <w:rsid w:val="00DA1A6D"/>
    <w:rsid w:val="00DA1B82"/>
    <w:rsid w:val="00DA1C48"/>
    <w:rsid w:val="00DA1E61"/>
    <w:rsid w:val="00DA20C2"/>
    <w:rsid w:val="00DA20C5"/>
    <w:rsid w:val="00DA2229"/>
    <w:rsid w:val="00DA2572"/>
    <w:rsid w:val="00DA2614"/>
    <w:rsid w:val="00DA27CD"/>
    <w:rsid w:val="00DA28AC"/>
    <w:rsid w:val="00DA29DC"/>
    <w:rsid w:val="00DA2AD3"/>
    <w:rsid w:val="00DA2ADB"/>
    <w:rsid w:val="00DA2B42"/>
    <w:rsid w:val="00DA2EC4"/>
    <w:rsid w:val="00DA2FE8"/>
    <w:rsid w:val="00DA3106"/>
    <w:rsid w:val="00DA3154"/>
    <w:rsid w:val="00DA33A1"/>
    <w:rsid w:val="00DA375F"/>
    <w:rsid w:val="00DA3776"/>
    <w:rsid w:val="00DA3B65"/>
    <w:rsid w:val="00DA3CC7"/>
    <w:rsid w:val="00DA3DB3"/>
    <w:rsid w:val="00DA4015"/>
    <w:rsid w:val="00DA4203"/>
    <w:rsid w:val="00DA425A"/>
    <w:rsid w:val="00DA427D"/>
    <w:rsid w:val="00DA4389"/>
    <w:rsid w:val="00DA47B2"/>
    <w:rsid w:val="00DA480B"/>
    <w:rsid w:val="00DA4907"/>
    <w:rsid w:val="00DA4B13"/>
    <w:rsid w:val="00DA4CFD"/>
    <w:rsid w:val="00DA4D12"/>
    <w:rsid w:val="00DA4E9E"/>
    <w:rsid w:val="00DA4F25"/>
    <w:rsid w:val="00DA54BF"/>
    <w:rsid w:val="00DA54DD"/>
    <w:rsid w:val="00DA57AD"/>
    <w:rsid w:val="00DA5871"/>
    <w:rsid w:val="00DA5B7E"/>
    <w:rsid w:val="00DA5B9E"/>
    <w:rsid w:val="00DA61CF"/>
    <w:rsid w:val="00DA62C8"/>
    <w:rsid w:val="00DA6314"/>
    <w:rsid w:val="00DA6559"/>
    <w:rsid w:val="00DA65D7"/>
    <w:rsid w:val="00DA679D"/>
    <w:rsid w:val="00DA6821"/>
    <w:rsid w:val="00DA695B"/>
    <w:rsid w:val="00DA6AE2"/>
    <w:rsid w:val="00DA6B84"/>
    <w:rsid w:val="00DA700C"/>
    <w:rsid w:val="00DA72BC"/>
    <w:rsid w:val="00DA73B3"/>
    <w:rsid w:val="00DA7446"/>
    <w:rsid w:val="00DA747D"/>
    <w:rsid w:val="00DA74C2"/>
    <w:rsid w:val="00DA7834"/>
    <w:rsid w:val="00DA7B6C"/>
    <w:rsid w:val="00DA7B72"/>
    <w:rsid w:val="00DA7BDC"/>
    <w:rsid w:val="00DA7D03"/>
    <w:rsid w:val="00DA7E5A"/>
    <w:rsid w:val="00DA7F84"/>
    <w:rsid w:val="00DB0377"/>
    <w:rsid w:val="00DB03F2"/>
    <w:rsid w:val="00DB0471"/>
    <w:rsid w:val="00DB05D1"/>
    <w:rsid w:val="00DB05D3"/>
    <w:rsid w:val="00DB083D"/>
    <w:rsid w:val="00DB08F6"/>
    <w:rsid w:val="00DB0A3B"/>
    <w:rsid w:val="00DB0BD1"/>
    <w:rsid w:val="00DB11B2"/>
    <w:rsid w:val="00DB1437"/>
    <w:rsid w:val="00DB16A0"/>
    <w:rsid w:val="00DB1900"/>
    <w:rsid w:val="00DB1A32"/>
    <w:rsid w:val="00DB1CDE"/>
    <w:rsid w:val="00DB1D9F"/>
    <w:rsid w:val="00DB1DA0"/>
    <w:rsid w:val="00DB1F71"/>
    <w:rsid w:val="00DB1F92"/>
    <w:rsid w:val="00DB2104"/>
    <w:rsid w:val="00DB21D5"/>
    <w:rsid w:val="00DB2662"/>
    <w:rsid w:val="00DB268D"/>
    <w:rsid w:val="00DB26DB"/>
    <w:rsid w:val="00DB27C5"/>
    <w:rsid w:val="00DB2A1B"/>
    <w:rsid w:val="00DB2B2E"/>
    <w:rsid w:val="00DB2BB6"/>
    <w:rsid w:val="00DB2D49"/>
    <w:rsid w:val="00DB2E8D"/>
    <w:rsid w:val="00DB2F36"/>
    <w:rsid w:val="00DB3083"/>
    <w:rsid w:val="00DB30F7"/>
    <w:rsid w:val="00DB312B"/>
    <w:rsid w:val="00DB3197"/>
    <w:rsid w:val="00DB34C9"/>
    <w:rsid w:val="00DB3586"/>
    <w:rsid w:val="00DB366E"/>
    <w:rsid w:val="00DB370D"/>
    <w:rsid w:val="00DB379C"/>
    <w:rsid w:val="00DB37A5"/>
    <w:rsid w:val="00DB3B27"/>
    <w:rsid w:val="00DB3B45"/>
    <w:rsid w:val="00DB3B77"/>
    <w:rsid w:val="00DB3C66"/>
    <w:rsid w:val="00DB3DEC"/>
    <w:rsid w:val="00DB40F3"/>
    <w:rsid w:val="00DB413B"/>
    <w:rsid w:val="00DB4156"/>
    <w:rsid w:val="00DB418D"/>
    <w:rsid w:val="00DB41E4"/>
    <w:rsid w:val="00DB421E"/>
    <w:rsid w:val="00DB4267"/>
    <w:rsid w:val="00DB44D2"/>
    <w:rsid w:val="00DB44DD"/>
    <w:rsid w:val="00DB473D"/>
    <w:rsid w:val="00DB47D8"/>
    <w:rsid w:val="00DB49DB"/>
    <w:rsid w:val="00DB4A0C"/>
    <w:rsid w:val="00DB4A2D"/>
    <w:rsid w:val="00DB4AB0"/>
    <w:rsid w:val="00DB4B3B"/>
    <w:rsid w:val="00DB4D4A"/>
    <w:rsid w:val="00DB4F98"/>
    <w:rsid w:val="00DB4FCE"/>
    <w:rsid w:val="00DB506B"/>
    <w:rsid w:val="00DB51C5"/>
    <w:rsid w:val="00DB520D"/>
    <w:rsid w:val="00DB529B"/>
    <w:rsid w:val="00DB54E5"/>
    <w:rsid w:val="00DB5815"/>
    <w:rsid w:val="00DB5992"/>
    <w:rsid w:val="00DB59E0"/>
    <w:rsid w:val="00DB5A38"/>
    <w:rsid w:val="00DB5AA3"/>
    <w:rsid w:val="00DB5B56"/>
    <w:rsid w:val="00DB5DF3"/>
    <w:rsid w:val="00DB5EDF"/>
    <w:rsid w:val="00DB601B"/>
    <w:rsid w:val="00DB6184"/>
    <w:rsid w:val="00DB6698"/>
    <w:rsid w:val="00DB66EB"/>
    <w:rsid w:val="00DB67A6"/>
    <w:rsid w:val="00DB67E7"/>
    <w:rsid w:val="00DB68F1"/>
    <w:rsid w:val="00DB6A8F"/>
    <w:rsid w:val="00DB6DBE"/>
    <w:rsid w:val="00DB6DEF"/>
    <w:rsid w:val="00DB722A"/>
    <w:rsid w:val="00DB7272"/>
    <w:rsid w:val="00DB744C"/>
    <w:rsid w:val="00DB7A19"/>
    <w:rsid w:val="00DB7B4C"/>
    <w:rsid w:val="00DB7BF2"/>
    <w:rsid w:val="00DB7CB9"/>
    <w:rsid w:val="00DB7D70"/>
    <w:rsid w:val="00DB7EAE"/>
    <w:rsid w:val="00DB7FD8"/>
    <w:rsid w:val="00DB7FDA"/>
    <w:rsid w:val="00DC0230"/>
    <w:rsid w:val="00DC0848"/>
    <w:rsid w:val="00DC0CEE"/>
    <w:rsid w:val="00DC0E56"/>
    <w:rsid w:val="00DC1013"/>
    <w:rsid w:val="00DC190F"/>
    <w:rsid w:val="00DC1D5B"/>
    <w:rsid w:val="00DC1DAE"/>
    <w:rsid w:val="00DC1DB0"/>
    <w:rsid w:val="00DC1E80"/>
    <w:rsid w:val="00DC2121"/>
    <w:rsid w:val="00DC216D"/>
    <w:rsid w:val="00DC222B"/>
    <w:rsid w:val="00DC2336"/>
    <w:rsid w:val="00DC2381"/>
    <w:rsid w:val="00DC26F6"/>
    <w:rsid w:val="00DC2988"/>
    <w:rsid w:val="00DC3120"/>
    <w:rsid w:val="00DC3155"/>
    <w:rsid w:val="00DC3183"/>
    <w:rsid w:val="00DC3277"/>
    <w:rsid w:val="00DC3295"/>
    <w:rsid w:val="00DC32CF"/>
    <w:rsid w:val="00DC341E"/>
    <w:rsid w:val="00DC359B"/>
    <w:rsid w:val="00DC3622"/>
    <w:rsid w:val="00DC36FB"/>
    <w:rsid w:val="00DC370A"/>
    <w:rsid w:val="00DC3717"/>
    <w:rsid w:val="00DC40CE"/>
    <w:rsid w:val="00DC42E2"/>
    <w:rsid w:val="00DC4309"/>
    <w:rsid w:val="00DC4429"/>
    <w:rsid w:val="00DC4441"/>
    <w:rsid w:val="00DC4657"/>
    <w:rsid w:val="00DC48AD"/>
    <w:rsid w:val="00DC48FF"/>
    <w:rsid w:val="00DC4963"/>
    <w:rsid w:val="00DC4978"/>
    <w:rsid w:val="00DC4C90"/>
    <w:rsid w:val="00DC4CF2"/>
    <w:rsid w:val="00DC4D66"/>
    <w:rsid w:val="00DC4D92"/>
    <w:rsid w:val="00DC4DAC"/>
    <w:rsid w:val="00DC4E5A"/>
    <w:rsid w:val="00DC5007"/>
    <w:rsid w:val="00DC50B8"/>
    <w:rsid w:val="00DC520A"/>
    <w:rsid w:val="00DC5AF8"/>
    <w:rsid w:val="00DC5C25"/>
    <w:rsid w:val="00DC5FE1"/>
    <w:rsid w:val="00DC60C4"/>
    <w:rsid w:val="00DC6339"/>
    <w:rsid w:val="00DC633F"/>
    <w:rsid w:val="00DC66E8"/>
    <w:rsid w:val="00DC6A2D"/>
    <w:rsid w:val="00DC6A7F"/>
    <w:rsid w:val="00DC6FCE"/>
    <w:rsid w:val="00DC6FF1"/>
    <w:rsid w:val="00DC7068"/>
    <w:rsid w:val="00DC7094"/>
    <w:rsid w:val="00DC7184"/>
    <w:rsid w:val="00DC73F2"/>
    <w:rsid w:val="00DC749B"/>
    <w:rsid w:val="00DC767F"/>
    <w:rsid w:val="00DC76BD"/>
    <w:rsid w:val="00DC77A4"/>
    <w:rsid w:val="00DC7A69"/>
    <w:rsid w:val="00DC7ADD"/>
    <w:rsid w:val="00DC7BBD"/>
    <w:rsid w:val="00DC7CE3"/>
    <w:rsid w:val="00DC7D9B"/>
    <w:rsid w:val="00DC7E43"/>
    <w:rsid w:val="00DC7FD9"/>
    <w:rsid w:val="00DD0059"/>
    <w:rsid w:val="00DD0205"/>
    <w:rsid w:val="00DD02C5"/>
    <w:rsid w:val="00DD02FC"/>
    <w:rsid w:val="00DD0364"/>
    <w:rsid w:val="00DD040A"/>
    <w:rsid w:val="00DD0553"/>
    <w:rsid w:val="00DD081E"/>
    <w:rsid w:val="00DD0962"/>
    <w:rsid w:val="00DD09AD"/>
    <w:rsid w:val="00DD0A42"/>
    <w:rsid w:val="00DD0AF4"/>
    <w:rsid w:val="00DD0B34"/>
    <w:rsid w:val="00DD0D9D"/>
    <w:rsid w:val="00DD0F61"/>
    <w:rsid w:val="00DD11E8"/>
    <w:rsid w:val="00DD11FA"/>
    <w:rsid w:val="00DD14D3"/>
    <w:rsid w:val="00DD164D"/>
    <w:rsid w:val="00DD16CE"/>
    <w:rsid w:val="00DD1A37"/>
    <w:rsid w:val="00DD1AED"/>
    <w:rsid w:val="00DD1C6D"/>
    <w:rsid w:val="00DD1F6F"/>
    <w:rsid w:val="00DD2082"/>
    <w:rsid w:val="00DD209E"/>
    <w:rsid w:val="00DD218B"/>
    <w:rsid w:val="00DD21EA"/>
    <w:rsid w:val="00DD229F"/>
    <w:rsid w:val="00DD23C9"/>
    <w:rsid w:val="00DD245F"/>
    <w:rsid w:val="00DD2708"/>
    <w:rsid w:val="00DD271A"/>
    <w:rsid w:val="00DD281E"/>
    <w:rsid w:val="00DD2885"/>
    <w:rsid w:val="00DD28EB"/>
    <w:rsid w:val="00DD295B"/>
    <w:rsid w:val="00DD2A3F"/>
    <w:rsid w:val="00DD2B01"/>
    <w:rsid w:val="00DD2CD0"/>
    <w:rsid w:val="00DD2D11"/>
    <w:rsid w:val="00DD30BF"/>
    <w:rsid w:val="00DD316B"/>
    <w:rsid w:val="00DD3398"/>
    <w:rsid w:val="00DD3453"/>
    <w:rsid w:val="00DD3498"/>
    <w:rsid w:val="00DD350B"/>
    <w:rsid w:val="00DD36AA"/>
    <w:rsid w:val="00DD3798"/>
    <w:rsid w:val="00DD3852"/>
    <w:rsid w:val="00DD3A83"/>
    <w:rsid w:val="00DD3BC8"/>
    <w:rsid w:val="00DD3E01"/>
    <w:rsid w:val="00DD47E2"/>
    <w:rsid w:val="00DD489F"/>
    <w:rsid w:val="00DD4969"/>
    <w:rsid w:val="00DD49BA"/>
    <w:rsid w:val="00DD49BD"/>
    <w:rsid w:val="00DD49E3"/>
    <w:rsid w:val="00DD4A17"/>
    <w:rsid w:val="00DD4A59"/>
    <w:rsid w:val="00DD4C01"/>
    <w:rsid w:val="00DD4C6C"/>
    <w:rsid w:val="00DD4CB6"/>
    <w:rsid w:val="00DD4F05"/>
    <w:rsid w:val="00DD4F5F"/>
    <w:rsid w:val="00DD4F81"/>
    <w:rsid w:val="00DD53E0"/>
    <w:rsid w:val="00DD5568"/>
    <w:rsid w:val="00DD592D"/>
    <w:rsid w:val="00DD59E2"/>
    <w:rsid w:val="00DD5C96"/>
    <w:rsid w:val="00DD5D5F"/>
    <w:rsid w:val="00DD5F2A"/>
    <w:rsid w:val="00DD6211"/>
    <w:rsid w:val="00DD6317"/>
    <w:rsid w:val="00DD6338"/>
    <w:rsid w:val="00DD639F"/>
    <w:rsid w:val="00DD63B2"/>
    <w:rsid w:val="00DD64C6"/>
    <w:rsid w:val="00DD6597"/>
    <w:rsid w:val="00DD66FD"/>
    <w:rsid w:val="00DD6787"/>
    <w:rsid w:val="00DD6790"/>
    <w:rsid w:val="00DD6965"/>
    <w:rsid w:val="00DD6A50"/>
    <w:rsid w:val="00DD6B6B"/>
    <w:rsid w:val="00DD6C67"/>
    <w:rsid w:val="00DD6CE9"/>
    <w:rsid w:val="00DD6DD2"/>
    <w:rsid w:val="00DD7093"/>
    <w:rsid w:val="00DD7172"/>
    <w:rsid w:val="00DD72D9"/>
    <w:rsid w:val="00DD7309"/>
    <w:rsid w:val="00DD730F"/>
    <w:rsid w:val="00DD7478"/>
    <w:rsid w:val="00DD74FA"/>
    <w:rsid w:val="00DD7685"/>
    <w:rsid w:val="00DD7731"/>
    <w:rsid w:val="00DD7757"/>
    <w:rsid w:val="00DD7763"/>
    <w:rsid w:val="00DD7772"/>
    <w:rsid w:val="00DD787A"/>
    <w:rsid w:val="00DD78C6"/>
    <w:rsid w:val="00DD7CD5"/>
    <w:rsid w:val="00DD7CF3"/>
    <w:rsid w:val="00DD7D6A"/>
    <w:rsid w:val="00DD7FEF"/>
    <w:rsid w:val="00DE0003"/>
    <w:rsid w:val="00DE0026"/>
    <w:rsid w:val="00DE01B7"/>
    <w:rsid w:val="00DE0302"/>
    <w:rsid w:val="00DE06BF"/>
    <w:rsid w:val="00DE06F4"/>
    <w:rsid w:val="00DE071F"/>
    <w:rsid w:val="00DE0871"/>
    <w:rsid w:val="00DE0D96"/>
    <w:rsid w:val="00DE10FE"/>
    <w:rsid w:val="00DE1262"/>
    <w:rsid w:val="00DE15DE"/>
    <w:rsid w:val="00DE1814"/>
    <w:rsid w:val="00DE18A8"/>
    <w:rsid w:val="00DE1999"/>
    <w:rsid w:val="00DE1A93"/>
    <w:rsid w:val="00DE1C40"/>
    <w:rsid w:val="00DE1D10"/>
    <w:rsid w:val="00DE1D19"/>
    <w:rsid w:val="00DE1DC2"/>
    <w:rsid w:val="00DE2232"/>
    <w:rsid w:val="00DE229B"/>
    <w:rsid w:val="00DE2469"/>
    <w:rsid w:val="00DE255F"/>
    <w:rsid w:val="00DE2592"/>
    <w:rsid w:val="00DE2632"/>
    <w:rsid w:val="00DE2731"/>
    <w:rsid w:val="00DE2753"/>
    <w:rsid w:val="00DE27D9"/>
    <w:rsid w:val="00DE28E5"/>
    <w:rsid w:val="00DE3011"/>
    <w:rsid w:val="00DE3053"/>
    <w:rsid w:val="00DE3298"/>
    <w:rsid w:val="00DE32BC"/>
    <w:rsid w:val="00DE368C"/>
    <w:rsid w:val="00DE36B0"/>
    <w:rsid w:val="00DE374E"/>
    <w:rsid w:val="00DE375F"/>
    <w:rsid w:val="00DE3A10"/>
    <w:rsid w:val="00DE3A2E"/>
    <w:rsid w:val="00DE3B3D"/>
    <w:rsid w:val="00DE3B5C"/>
    <w:rsid w:val="00DE3B73"/>
    <w:rsid w:val="00DE3C04"/>
    <w:rsid w:val="00DE3D61"/>
    <w:rsid w:val="00DE3D70"/>
    <w:rsid w:val="00DE3EAE"/>
    <w:rsid w:val="00DE40C8"/>
    <w:rsid w:val="00DE4144"/>
    <w:rsid w:val="00DE416D"/>
    <w:rsid w:val="00DE4200"/>
    <w:rsid w:val="00DE4219"/>
    <w:rsid w:val="00DE42D0"/>
    <w:rsid w:val="00DE42FA"/>
    <w:rsid w:val="00DE461E"/>
    <w:rsid w:val="00DE470B"/>
    <w:rsid w:val="00DE48A8"/>
    <w:rsid w:val="00DE4A43"/>
    <w:rsid w:val="00DE4A83"/>
    <w:rsid w:val="00DE4B3F"/>
    <w:rsid w:val="00DE4CF3"/>
    <w:rsid w:val="00DE4D39"/>
    <w:rsid w:val="00DE503E"/>
    <w:rsid w:val="00DE53C9"/>
    <w:rsid w:val="00DE56E0"/>
    <w:rsid w:val="00DE59C3"/>
    <w:rsid w:val="00DE5A82"/>
    <w:rsid w:val="00DE5A9C"/>
    <w:rsid w:val="00DE5DC7"/>
    <w:rsid w:val="00DE5DFA"/>
    <w:rsid w:val="00DE60C3"/>
    <w:rsid w:val="00DE617A"/>
    <w:rsid w:val="00DE630A"/>
    <w:rsid w:val="00DE6612"/>
    <w:rsid w:val="00DE66FF"/>
    <w:rsid w:val="00DE6854"/>
    <w:rsid w:val="00DE69AA"/>
    <w:rsid w:val="00DE6A2A"/>
    <w:rsid w:val="00DE6A7B"/>
    <w:rsid w:val="00DE6BF0"/>
    <w:rsid w:val="00DE6DA7"/>
    <w:rsid w:val="00DE6DD9"/>
    <w:rsid w:val="00DE6E97"/>
    <w:rsid w:val="00DE6F4A"/>
    <w:rsid w:val="00DE7019"/>
    <w:rsid w:val="00DE70AE"/>
    <w:rsid w:val="00DE7150"/>
    <w:rsid w:val="00DE71E4"/>
    <w:rsid w:val="00DE74AD"/>
    <w:rsid w:val="00DE75F7"/>
    <w:rsid w:val="00DE77C5"/>
    <w:rsid w:val="00DE7826"/>
    <w:rsid w:val="00DE7DE1"/>
    <w:rsid w:val="00DE7F5F"/>
    <w:rsid w:val="00DF01B8"/>
    <w:rsid w:val="00DF055B"/>
    <w:rsid w:val="00DF0643"/>
    <w:rsid w:val="00DF068B"/>
    <w:rsid w:val="00DF072E"/>
    <w:rsid w:val="00DF079E"/>
    <w:rsid w:val="00DF08CB"/>
    <w:rsid w:val="00DF0C15"/>
    <w:rsid w:val="00DF0C2F"/>
    <w:rsid w:val="00DF1055"/>
    <w:rsid w:val="00DF11B8"/>
    <w:rsid w:val="00DF123E"/>
    <w:rsid w:val="00DF1536"/>
    <w:rsid w:val="00DF17AA"/>
    <w:rsid w:val="00DF1824"/>
    <w:rsid w:val="00DF192D"/>
    <w:rsid w:val="00DF19D3"/>
    <w:rsid w:val="00DF1B2A"/>
    <w:rsid w:val="00DF1B2C"/>
    <w:rsid w:val="00DF24F5"/>
    <w:rsid w:val="00DF2659"/>
    <w:rsid w:val="00DF27EA"/>
    <w:rsid w:val="00DF2857"/>
    <w:rsid w:val="00DF28DB"/>
    <w:rsid w:val="00DF29BD"/>
    <w:rsid w:val="00DF2ACA"/>
    <w:rsid w:val="00DF2BA1"/>
    <w:rsid w:val="00DF2BD2"/>
    <w:rsid w:val="00DF2C11"/>
    <w:rsid w:val="00DF2E2E"/>
    <w:rsid w:val="00DF2F29"/>
    <w:rsid w:val="00DF3047"/>
    <w:rsid w:val="00DF30D0"/>
    <w:rsid w:val="00DF32E6"/>
    <w:rsid w:val="00DF35FF"/>
    <w:rsid w:val="00DF3877"/>
    <w:rsid w:val="00DF3DE4"/>
    <w:rsid w:val="00DF3DE8"/>
    <w:rsid w:val="00DF3EF8"/>
    <w:rsid w:val="00DF415F"/>
    <w:rsid w:val="00DF43EB"/>
    <w:rsid w:val="00DF441A"/>
    <w:rsid w:val="00DF45FE"/>
    <w:rsid w:val="00DF461C"/>
    <w:rsid w:val="00DF49B0"/>
    <w:rsid w:val="00DF4AB0"/>
    <w:rsid w:val="00DF4B0A"/>
    <w:rsid w:val="00DF4B14"/>
    <w:rsid w:val="00DF4B48"/>
    <w:rsid w:val="00DF4CFB"/>
    <w:rsid w:val="00DF4D11"/>
    <w:rsid w:val="00DF5146"/>
    <w:rsid w:val="00DF5172"/>
    <w:rsid w:val="00DF5244"/>
    <w:rsid w:val="00DF54AC"/>
    <w:rsid w:val="00DF54FB"/>
    <w:rsid w:val="00DF5639"/>
    <w:rsid w:val="00DF565C"/>
    <w:rsid w:val="00DF5787"/>
    <w:rsid w:val="00DF5825"/>
    <w:rsid w:val="00DF5837"/>
    <w:rsid w:val="00DF594A"/>
    <w:rsid w:val="00DF5982"/>
    <w:rsid w:val="00DF5A12"/>
    <w:rsid w:val="00DF5B1D"/>
    <w:rsid w:val="00DF5B43"/>
    <w:rsid w:val="00DF5CAE"/>
    <w:rsid w:val="00DF5D43"/>
    <w:rsid w:val="00DF5EBB"/>
    <w:rsid w:val="00DF6067"/>
    <w:rsid w:val="00DF6074"/>
    <w:rsid w:val="00DF63FB"/>
    <w:rsid w:val="00DF6508"/>
    <w:rsid w:val="00DF656A"/>
    <w:rsid w:val="00DF656E"/>
    <w:rsid w:val="00DF6627"/>
    <w:rsid w:val="00DF665C"/>
    <w:rsid w:val="00DF68B3"/>
    <w:rsid w:val="00DF6958"/>
    <w:rsid w:val="00DF69A6"/>
    <w:rsid w:val="00DF6A9E"/>
    <w:rsid w:val="00DF6EA1"/>
    <w:rsid w:val="00DF6EE8"/>
    <w:rsid w:val="00DF7050"/>
    <w:rsid w:val="00DF71C5"/>
    <w:rsid w:val="00DF722A"/>
    <w:rsid w:val="00DF737F"/>
    <w:rsid w:val="00DF73D4"/>
    <w:rsid w:val="00DF768C"/>
    <w:rsid w:val="00DF76A1"/>
    <w:rsid w:val="00DF789F"/>
    <w:rsid w:val="00DF79E5"/>
    <w:rsid w:val="00DF7B64"/>
    <w:rsid w:val="00DF7C3F"/>
    <w:rsid w:val="00DF7CF0"/>
    <w:rsid w:val="00DF7D66"/>
    <w:rsid w:val="00DF7F59"/>
    <w:rsid w:val="00DF7F89"/>
    <w:rsid w:val="00E0018D"/>
    <w:rsid w:val="00E001A6"/>
    <w:rsid w:val="00E00224"/>
    <w:rsid w:val="00E0057E"/>
    <w:rsid w:val="00E00860"/>
    <w:rsid w:val="00E0091A"/>
    <w:rsid w:val="00E00A22"/>
    <w:rsid w:val="00E00AB6"/>
    <w:rsid w:val="00E00AC8"/>
    <w:rsid w:val="00E011F9"/>
    <w:rsid w:val="00E01290"/>
    <w:rsid w:val="00E013FC"/>
    <w:rsid w:val="00E014C2"/>
    <w:rsid w:val="00E01630"/>
    <w:rsid w:val="00E01764"/>
    <w:rsid w:val="00E017EA"/>
    <w:rsid w:val="00E01A23"/>
    <w:rsid w:val="00E01AAF"/>
    <w:rsid w:val="00E01E82"/>
    <w:rsid w:val="00E0203F"/>
    <w:rsid w:val="00E0230C"/>
    <w:rsid w:val="00E0234E"/>
    <w:rsid w:val="00E023BA"/>
    <w:rsid w:val="00E02432"/>
    <w:rsid w:val="00E02715"/>
    <w:rsid w:val="00E0284A"/>
    <w:rsid w:val="00E02960"/>
    <w:rsid w:val="00E02A93"/>
    <w:rsid w:val="00E02D49"/>
    <w:rsid w:val="00E02DA0"/>
    <w:rsid w:val="00E02ECB"/>
    <w:rsid w:val="00E031C4"/>
    <w:rsid w:val="00E031DE"/>
    <w:rsid w:val="00E0326B"/>
    <w:rsid w:val="00E032EC"/>
    <w:rsid w:val="00E0375E"/>
    <w:rsid w:val="00E03AB3"/>
    <w:rsid w:val="00E03D0D"/>
    <w:rsid w:val="00E0401D"/>
    <w:rsid w:val="00E042AF"/>
    <w:rsid w:val="00E04656"/>
    <w:rsid w:val="00E047BB"/>
    <w:rsid w:val="00E048F3"/>
    <w:rsid w:val="00E04A09"/>
    <w:rsid w:val="00E04B70"/>
    <w:rsid w:val="00E04BD1"/>
    <w:rsid w:val="00E04D27"/>
    <w:rsid w:val="00E04EED"/>
    <w:rsid w:val="00E04F19"/>
    <w:rsid w:val="00E055D3"/>
    <w:rsid w:val="00E05693"/>
    <w:rsid w:val="00E057EC"/>
    <w:rsid w:val="00E058FC"/>
    <w:rsid w:val="00E05909"/>
    <w:rsid w:val="00E05ADC"/>
    <w:rsid w:val="00E06197"/>
    <w:rsid w:val="00E064EF"/>
    <w:rsid w:val="00E06565"/>
    <w:rsid w:val="00E065F6"/>
    <w:rsid w:val="00E06963"/>
    <w:rsid w:val="00E06B7F"/>
    <w:rsid w:val="00E06BAC"/>
    <w:rsid w:val="00E06C51"/>
    <w:rsid w:val="00E06D73"/>
    <w:rsid w:val="00E0709E"/>
    <w:rsid w:val="00E070E0"/>
    <w:rsid w:val="00E0722D"/>
    <w:rsid w:val="00E074CA"/>
    <w:rsid w:val="00E0756E"/>
    <w:rsid w:val="00E07824"/>
    <w:rsid w:val="00E07906"/>
    <w:rsid w:val="00E0796F"/>
    <w:rsid w:val="00E07C14"/>
    <w:rsid w:val="00E07CAA"/>
    <w:rsid w:val="00E07CE3"/>
    <w:rsid w:val="00E07EEF"/>
    <w:rsid w:val="00E07FD9"/>
    <w:rsid w:val="00E10044"/>
    <w:rsid w:val="00E100E7"/>
    <w:rsid w:val="00E10356"/>
    <w:rsid w:val="00E1042C"/>
    <w:rsid w:val="00E105B0"/>
    <w:rsid w:val="00E10907"/>
    <w:rsid w:val="00E1094C"/>
    <w:rsid w:val="00E10A9D"/>
    <w:rsid w:val="00E10CB8"/>
    <w:rsid w:val="00E10F53"/>
    <w:rsid w:val="00E113AC"/>
    <w:rsid w:val="00E11C40"/>
    <w:rsid w:val="00E11EC1"/>
    <w:rsid w:val="00E1201D"/>
    <w:rsid w:val="00E120B0"/>
    <w:rsid w:val="00E12767"/>
    <w:rsid w:val="00E127A0"/>
    <w:rsid w:val="00E12B63"/>
    <w:rsid w:val="00E12B85"/>
    <w:rsid w:val="00E12BC9"/>
    <w:rsid w:val="00E12C65"/>
    <w:rsid w:val="00E12CBA"/>
    <w:rsid w:val="00E12D63"/>
    <w:rsid w:val="00E12E8B"/>
    <w:rsid w:val="00E1323D"/>
    <w:rsid w:val="00E1332E"/>
    <w:rsid w:val="00E134FB"/>
    <w:rsid w:val="00E13546"/>
    <w:rsid w:val="00E136EA"/>
    <w:rsid w:val="00E13704"/>
    <w:rsid w:val="00E137D7"/>
    <w:rsid w:val="00E13881"/>
    <w:rsid w:val="00E13EE0"/>
    <w:rsid w:val="00E13F14"/>
    <w:rsid w:val="00E13F8B"/>
    <w:rsid w:val="00E13F9E"/>
    <w:rsid w:val="00E13FDB"/>
    <w:rsid w:val="00E14070"/>
    <w:rsid w:val="00E142F6"/>
    <w:rsid w:val="00E1439D"/>
    <w:rsid w:val="00E144A1"/>
    <w:rsid w:val="00E14754"/>
    <w:rsid w:val="00E149B0"/>
    <w:rsid w:val="00E14CEF"/>
    <w:rsid w:val="00E14D85"/>
    <w:rsid w:val="00E14E7B"/>
    <w:rsid w:val="00E15082"/>
    <w:rsid w:val="00E15249"/>
    <w:rsid w:val="00E1535A"/>
    <w:rsid w:val="00E1535E"/>
    <w:rsid w:val="00E153C3"/>
    <w:rsid w:val="00E1543E"/>
    <w:rsid w:val="00E155AA"/>
    <w:rsid w:val="00E15620"/>
    <w:rsid w:val="00E156BE"/>
    <w:rsid w:val="00E157A7"/>
    <w:rsid w:val="00E15892"/>
    <w:rsid w:val="00E15934"/>
    <w:rsid w:val="00E15974"/>
    <w:rsid w:val="00E15D57"/>
    <w:rsid w:val="00E160AE"/>
    <w:rsid w:val="00E160E1"/>
    <w:rsid w:val="00E16423"/>
    <w:rsid w:val="00E164D0"/>
    <w:rsid w:val="00E16654"/>
    <w:rsid w:val="00E168D8"/>
    <w:rsid w:val="00E169E9"/>
    <w:rsid w:val="00E16EE3"/>
    <w:rsid w:val="00E16EEC"/>
    <w:rsid w:val="00E172B6"/>
    <w:rsid w:val="00E17514"/>
    <w:rsid w:val="00E175D4"/>
    <w:rsid w:val="00E1763D"/>
    <w:rsid w:val="00E176C2"/>
    <w:rsid w:val="00E17B26"/>
    <w:rsid w:val="00E17C29"/>
    <w:rsid w:val="00E17C6C"/>
    <w:rsid w:val="00E17E61"/>
    <w:rsid w:val="00E17E6A"/>
    <w:rsid w:val="00E17E99"/>
    <w:rsid w:val="00E20086"/>
    <w:rsid w:val="00E20119"/>
    <w:rsid w:val="00E20343"/>
    <w:rsid w:val="00E20390"/>
    <w:rsid w:val="00E20435"/>
    <w:rsid w:val="00E20568"/>
    <w:rsid w:val="00E20572"/>
    <w:rsid w:val="00E206F5"/>
    <w:rsid w:val="00E20729"/>
    <w:rsid w:val="00E207EA"/>
    <w:rsid w:val="00E20868"/>
    <w:rsid w:val="00E20870"/>
    <w:rsid w:val="00E20B81"/>
    <w:rsid w:val="00E20C36"/>
    <w:rsid w:val="00E20D9D"/>
    <w:rsid w:val="00E20ECE"/>
    <w:rsid w:val="00E20EF9"/>
    <w:rsid w:val="00E21101"/>
    <w:rsid w:val="00E215FB"/>
    <w:rsid w:val="00E216A7"/>
    <w:rsid w:val="00E2192A"/>
    <w:rsid w:val="00E21940"/>
    <w:rsid w:val="00E219D3"/>
    <w:rsid w:val="00E21DAF"/>
    <w:rsid w:val="00E22074"/>
    <w:rsid w:val="00E2237B"/>
    <w:rsid w:val="00E223E8"/>
    <w:rsid w:val="00E225DA"/>
    <w:rsid w:val="00E22668"/>
    <w:rsid w:val="00E22677"/>
    <w:rsid w:val="00E226FA"/>
    <w:rsid w:val="00E22749"/>
    <w:rsid w:val="00E2277B"/>
    <w:rsid w:val="00E228BC"/>
    <w:rsid w:val="00E228D8"/>
    <w:rsid w:val="00E22DE4"/>
    <w:rsid w:val="00E22F17"/>
    <w:rsid w:val="00E23387"/>
    <w:rsid w:val="00E235EF"/>
    <w:rsid w:val="00E236E2"/>
    <w:rsid w:val="00E2384E"/>
    <w:rsid w:val="00E23A4E"/>
    <w:rsid w:val="00E23F66"/>
    <w:rsid w:val="00E24082"/>
    <w:rsid w:val="00E24100"/>
    <w:rsid w:val="00E2432B"/>
    <w:rsid w:val="00E24348"/>
    <w:rsid w:val="00E243A0"/>
    <w:rsid w:val="00E2448C"/>
    <w:rsid w:val="00E24680"/>
    <w:rsid w:val="00E247FD"/>
    <w:rsid w:val="00E24803"/>
    <w:rsid w:val="00E24831"/>
    <w:rsid w:val="00E2499E"/>
    <w:rsid w:val="00E249BB"/>
    <w:rsid w:val="00E24A82"/>
    <w:rsid w:val="00E24AC4"/>
    <w:rsid w:val="00E24AF9"/>
    <w:rsid w:val="00E24B99"/>
    <w:rsid w:val="00E24C1C"/>
    <w:rsid w:val="00E24E8E"/>
    <w:rsid w:val="00E24FF0"/>
    <w:rsid w:val="00E250D8"/>
    <w:rsid w:val="00E2538E"/>
    <w:rsid w:val="00E25562"/>
    <w:rsid w:val="00E2561B"/>
    <w:rsid w:val="00E25630"/>
    <w:rsid w:val="00E256AF"/>
    <w:rsid w:val="00E2587F"/>
    <w:rsid w:val="00E25C71"/>
    <w:rsid w:val="00E25CB4"/>
    <w:rsid w:val="00E25CC3"/>
    <w:rsid w:val="00E25ED8"/>
    <w:rsid w:val="00E25F37"/>
    <w:rsid w:val="00E25FD2"/>
    <w:rsid w:val="00E26103"/>
    <w:rsid w:val="00E26173"/>
    <w:rsid w:val="00E2621E"/>
    <w:rsid w:val="00E26303"/>
    <w:rsid w:val="00E266A6"/>
    <w:rsid w:val="00E26738"/>
    <w:rsid w:val="00E26754"/>
    <w:rsid w:val="00E2686F"/>
    <w:rsid w:val="00E26BD2"/>
    <w:rsid w:val="00E26D41"/>
    <w:rsid w:val="00E271E2"/>
    <w:rsid w:val="00E272B3"/>
    <w:rsid w:val="00E272EC"/>
    <w:rsid w:val="00E2767E"/>
    <w:rsid w:val="00E2795B"/>
    <w:rsid w:val="00E27D98"/>
    <w:rsid w:val="00E27FD2"/>
    <w:rsid w:val="00E30168"/>
    <w:rsid w:val="00E3023C"/>
    <w:rsid w:val="00E302AF"/>
    <w:rsid w:val="00E303E5"/>
    <w:rsid w:val="00E306B8"/>
    <w:rsid w:val="00E309D7"/>
    <w:rsid w:val="00E30A14"/>
    <w:rsid w:val="00E30B9C"/>
    <w:rsid w:val="00E30BB0"/>
    <w:rsid w:val="00E30CAE"/>
    <w:rsid w:val="00E30E2F"/>
    <w:rsid w:val="00E30FEB"/>
    <w:rsid w:val="00E310DD"/>
    <w:rsid w:val="00E3121F"/>
    <w:rsid w:val="00E31289"/>
    <w:rsid w:val="00E31630"/>
    <w:rsid w:val="00E317EB"/>
    <w:rsid w:val="00E318D6"/>
    <w:rsid w:val="00E31975"/>
    <w:rsid w:val="00E319E3"/>
    <w:rsid w:val="00E31A83"/>
    <w:rsid w:val="00E31B82"/>
    <w:rsid w:val="00E31C7D"/>
    <w:rsid w:val="00E31D9F"/>
    <w:rsid w:val="00E32078"/>
    <w:rsid w:val="00E322CB"/>
    <w:rsid w:val="00E324F7"/>
    <w:rsid w:val="00E32516"/>
    <w:rsid w:val="00E327DC"/>
    <w:rsid w:val="00E32837"/>
    <w:rsid w:val="00E33023"/>
    <w:rsid w:val="00E3312E"/>
    <w:rsid w:val="00E332D2"/>
    <w:rsid w:val="00E3342B"/>
    <w:rsid w:val="00E33456"/>
    <w:rsid w:val="00E336A9"/>
    <w:rsid w:val="00E3379B"/>
    <w:rsid w:val="00E33B20"/>
    <w:rsid w:val="00E33B3B"/>
    <w:rsid w:val="00E33B9F"/>
    <w:rsid w:val="00E33CB1"/>
    <w:rsid w:val="00E33F94"/>
    <w:rsid w:val="00E33FCD"/>
    <w:rsid w:val="00E340DD"/>
    <w:rsid w:val="00E3426C"/>
    <w:rsid w:val="00E343BD"/>
    <w:rsid w:val="00E34640"/>
    <w:rsid w:val="00E3476E"/>
    <w:rsid w:val="00E347FC"/>
    <w:rsid w:val="00E34867"/>
    <w:rsid w:val="00E348A2"/>
    <w:rsid w:val="00E3498B"/>
    <w:rsid w:val="00E34A31"/>
    <w:rsid w:val="00E34E8E"/>
    <w:rsid w:val="00E3509D"/>
    <w:rsid w:val="00E3517B"/>
    <w:rsid w:val="00E3549C"/>
    <w:rsid w:val="00E354A8"/>
    <w:rsid w:val="00E35518"/>
    <w:rsid w:val="00E3566F"/>
    <w:rsid w:val="00E3569F"/>
    <w:rsid w:val="00E359B2"/>
    <w:rsid w:val="00E35ABF"/>
    <w:rsid w:val="00E35CC9"/>
    <w:rsid w:val="00E35F56"/>
    <w:rsid w:val="00E35F68"/>
    <w:rsid w:val="00E35F99"/>
    <w:rsid w:val="00E367A8"/>
    <w:rsid w:val="00E36805"/>
    <w:rsid w:val="00E36B25"/>
    <w:rsid w:val="00E36B6E"/>
    <w:rsid w:val="00E36BC8"/>
    <w:rsid w:val="00E36EAA"/>
    <w:rsid w:val="00E36F05"/>
    <w:rsid w:val="00E36F2B"/>
    <w:rsid w:val="00E374DB"/>
    <w:rsid w:val="00E377AB"/>
    <w:rsid w:val="00E37B44"/>
    <w:rsid w:val="00E37B7B"/>
    <w:rsid w:val="00E37BBA"/>
    <w:rsid w:val="00E37D56"/>
    <w:rsid w:val="00E37D9A"/>
    <w:rsid w:val="00E37E16"/>
    <w:rsid w:val="00E37EA5"/>
    <w:rsid w:val="00E400C6"/>
    <w:rsid w:val="00E40322"/>
    <w:rsid w:val="00E40396"/>
    <w:rsid w:val="00E403B5"/>
    <w:rsid w:val="00E40530"/>
    <w:rsid w:val="00E40A27"/>
    <w:rsid w:val="00E40D20"/>
    <w:rsid w:val="00E40EFA"/>
    <w:rsid w:val="00E4117E"/>
    <w:rsid w:val="00E411B3"/>
    <w:rsid w:val="00E411D0"/>
    <w:rsid w:val="00E4170F"/>
    <w:rsid w:val="00E419EF"/>
    <w:rsid w:val="00E41AEF"/>
    <w:rsid w:val="00E41C46"/>
    <w:rsid w:val="00E41CDA"/>
    <w:rsid w:val="00E41E21"/>
    <w:rsid w:val="00E41F65"/>
    <w:rsid w:val="00E41F75"/>
    <w:rsid w:val="00E41F82"/>
    <w:rsid w:val="00E420E0"/>
    <w:rsid w:val="00E4235E"/>
    <w:rsid w:val="00E42537"/>
    <w:rsid w:val="00E425D0"/>
    <w:rsid w:val="00E42869"/>
    <w:rsid w:val="00E428D6"/>
    <w:rsid w:val="00E42933"/>
    <w:rsid w:val="00E42CB8"/>
    <w:rsid w:val="00E42CFF"/>
    <w:rsid w:val="00E42F6C"/>
    <w:rsid w:val="00E42F87"/>
    <w:rsid w:val="00E431C8"/>
    <w:rsid w:val="00E43340"/>
    <w:rsid w:val="00E43698"/>
    <w:rsid w:val="00E43722"/>
    <w:rsid w:val="00E43734"/>
    <w:rsid w:val="00E4388E"/>
    <w:rsid w:val="00E43920"/>
    <w:rsid w:val="00E43A88"/>
    <w:rsid w:val="00E43E79"/>
    <w:rsid w:val="00E43F9C"/>
    <w:rsid w:val="00E44356"/>
    <w:rsid w:val="00E44910"/>
    <w:rsid w:val="00E449A0"/>
    <w:rsid w:val="00E44B64"/>
    <w:rsid w:val="00E44B79"/>
    <w:rsid w:val="00E44CEB"/>
    <w:rsid w:val="00E44D26"/>
    <w:rsid w:val="00E44D3F"/>
    <w:rsid w:val="00E44F28"/>
    <w:rsid w:val="00E4501F"/>
    <w:rsid w:val="00E45181"/>
    <w:rsid w:val="00E45372"/>
    <w:rsid w:val="00E4544C"/>
    <w:rsid w:val="00E45778"/>
    <w:rsid w:val="00E45B26"/>
    <w:rsid w:val="00E45D14"/>
    <w:rsid w:val="00E45D34"/>
    <w:rsid w:val="00E45D77"/>
    <w:rsid w:val="00E45E90"/>
    <w:rsid w:val="00E45E9A"/>
    <w:rsid w:val="00E46168"/>
    <w:rsid w:val="00E462D8"/>
    <w:rsid w:val="00E467C7"/>
    <w:rsid w:val="00E468A4"/>
    <w:rsid w:val="00E46B42"/>
    <w:rsid w:val="00E46D4D"/>
    <w:rsid w:val="00E46E3F"/>
    <w:rsid w:val="00E46E72"/>
    <w:rsid w:val="00E473F7"/>
    <w:rsid w:val="00E4755B"/>
    <w:rsid w:val="00E4766A"/>
    <w:rsid w:val="00E47757"/>
    <w:rsid w:val="00E47794"/>
    <w:rsid w:val="00E477C4"/>
    <w:rsid w:val="00E479A2"/>
    <w:rsid w:val="00E47A05"/>
    <w:rsid w:val="00E47B71"/>
    <w:rsid w:val="00E47B79"/>
    <w:rsid w:val="00E47D28"/>
    <w:rsid w:val="00E47D6D"/>
    <w:rsid w:val="00E47EF5"/>
    <w:rsid w:val="00E47F83"/>
    <w:rsid w:val="00E501DC"/>
    <w:rsid w:val="00E5037E"/>
    <w:rsid w:val="00E503B0"/>
    <w:rsid w:val="00E505FB"/>
    <w:rsid w:val="00E5086C"/>
    <w:rsid w:val="00E508DE"/>
    <w:rsid w:val="00E50AF1"/>
    <w:rsid w:val="00E50B76"/>
    <w:rsid w:val="00E50B7D"/>
    <w:rsid w:val="00E50C40"/>
    <w:rsid w:val="00E50C72"/>
    <w:rsid w:val="00E50E54"/>
    <w:rsid w:val="00E50F13"/>
    <w:rsid w:val="00E50FA7"/>
    <w:rsid w:val="00E50FB6"/>
    <w:rsid w:val="00E5125C"/>
    <w:rsid w:val="00E512DE"/>
    <w:rsid w:val="00E51338"/>
    <w:rsid w:val="00E513C4"/>
    <w:rsid w:val="00E51608"/>
    <w:rsid w:val="00E516A9"/>
    <w:rsid w:val="00E5173E"/>
    <w:rsid w:val="00E51822"/>
    <w:rsid w:val="00E51898"/>
    <w:rsid w:val="00E518A6"/>
    <w:rsid w:val="00E51A20"/>
    <w:rsid w:val="00E51A6B"/>
    <w:rsid w:val="00E51B8C"/>
    <w:rsid w:val="00E51E09"/>
    <w:rsid w:val="00E51E1D"/>
    <w:rsid w:val="00E51F61"/>
    <w:rsid w:val="00E51FAB"/>
    <w:rsid w:val="00E52088"/>
    <w:rsid w:val="00E52259"/>
    <w:rsid w:val="00E523A0"/>
    <w:rsid w:val="00E52634"/>
    <w:rsid w:val="00E52733"/>
    <w:rsid w:val="00E528A4"/>
    <w:rsid w:val="00E529C9"/>
    <w:rsid w:val="00E52CE7"/>
    <w:rsid w:val="00E52D38"/>
    <w:rsid w:val="00E52D5A"/>
    <w:rsid w:val="00E52DB3"/>
    <w:rsid w:val="00E52EAB"/>
    <w:rsid w:val="00E5306A"/>
    <w:rsid w:val="00E5313D"/>
    <w:rsid w:val="00E53235"/>
    <w:rsid w:val="00E532C6"/>
    <w:rsid w:val="00E53529"/>
    <w:rsid w:val="00E53704"/>
    <w:rsid w:val="00E53AD2"/>
    <w:rsid w:val="00E53CA0"/>
    <w:rsid w:val="00E53D7F"/>
    <w:rsid w:val="00E53D85"/>
    <w:rsid w:val="00E53F1A"/>
    <w:rsid w:val="00E5402F"/>
    <w:rsid w:val="00E54140"/>
    <w:rsid w:val="00E54355"/>
    <w:rsid w:val="00E5436D"/>
    <w:rsid w:val="00E5439E"/>
    <w:rsid w:val="00E54770"/>
    <w:rsid w:val="00E547EE"/>
    <w:rsid w:val="00E548D3"/>
    <w:rsid w:val="00E54A4C"/>
    <w:rsid w:val="00E551F3"/>
    <w:rsid w:val="00E554DE"/>
    <w:rsid w:val="00E55803"/>
    <w:rsid w:val="00E55974"/>
    <w:rsid w:val="00E559B0"/>
    <w:rsid w:val="00E55E64"/>
    <w:rsid w:val="00E55F56"/>
    <w:rsid w:val="00E55FE5"/>
    <w:rsid w:val="00E56051"/>
    <w:rsid w:val="00E561A1"/>
    <w:rsid w:val="00E56249"/>
    <w:rsid w:val="00E5630B"/>
    <w:rsid w:val="00E56384"/>
    <w:rsid w:val="00E5638A"/>
    <w:rsid w:val="00E56441"/>
    <w:rsid w:val="00E56489"/>
    <w:rsid w:val="00E564C4"/>
    <w:rsid w:val="00E56768"/>
    <w:rsid w:val="00E56865"/>
    <w:rsid w:val="00E569EB"/>
    <w:rsid w:val="00E569FF"/>
    <w:rsid w:val="00E56BF2"/>
    <w:rsid w:val="00E56C10"/>
    <w:rsid w:val="00E56F56"/>
    <w:rsid w:val="00E56F76"/>
    <w:rsid w:val="00E570B3"/>
    <w:rsid w:val="00E570BE"/>
    <w:rsid w:val="00E571E3"/>
    <w:rsid w:val="00E5744D"/>
    <w:rsid w:val="00E575C2"/>
    <w:rsid w:val="00E576D8"/>
    <w:rsid w:val="00E576F3"/>
    <w:rsid w:val="00E5771F"/>
    <w:rsid w:val="00E57770"/>
    <w:rsid w:val="00E57AEB"/>
    <w:rsid w:val="00E57B7B"/>
    <w:rsid w:val="00E57B97"/>
    <w:rsid w:val="00E57D00"/>
    <w:rsid w:val="00E57FF7"/>
    <w:rsid w:val="00E600E2"/>
    <w:rsid w:val="00E600E9"/>
    <w:rsid w:val="00E6023F"/>
    <w:rsid w:val="00E604D9"/>
    <w:rsid w:val="00E6050B"/>
    <w:rsid w:val="00E605A8"/>
    <w:rsid w:val="00E60768"/>
    <w:rsid w:val="00E6077E"/>
    <w:rsid w:val="00E607B9"/>
    <w:rsid w:val="00E60908"/>
    <w:rsid w:val="00E60AB5"/>
    <w:rsid w:val="00E60AE6"/>
    <w:rsid w:val="00E60B41"/>
    <w:rsid w:val="00E60BE1"/>
    <w:rsid w:val="00E60C8A"/>
    <w:rsid w:val="00E6115D"/>
    <w:rsid w:val="00E611B7"/>
    <w:rsid w:val="00E6129F"/>
    <w:rsid w:val="00E6132E"/>
    <w:rsid w:val="00E614F6"/>
    <w:rsid w:val="00E6154F"/>
    <w:rsid w:val="00E615DC"/>
    <w:rsid w:val="00E61611"/>
    <w:rsid w:val="00E6198A"/>
    <w:rsid w:val="00E61C05"/>
    <w:rsid w:val="00E61C15"/>
    <w:rsid w:val="00E61D34"/>
    <w:rsid w:val="00E61F36"/>
    <w:rsid w:val="00E62094"/>
    <w:rsid w:val="00E621DF"/>
    <w:rsid w:val="00E622F8"/>
    <w:rsid w:val="00E62514"/>
    <w:rsid w:val="00E62841"/>
    <w:rsid w:val="00E629E6"/>
    <w:rsid w:val="00E62CFA"/>
    <w:rsid w:val="00E62E8B"/>
    <w:rsid w:val="00E62F2C"/>
    <w:rsid w:val="00E6306A"/>
    <w:rsid w:val="00E63070"/>
    <w:rsid w:val="00E6316B"/>
    <w:rsid w:val="00E631D7"/>
    <w:rsid w:val="00E63315"/>
    <w:rsid w:val="00E633E4"/>
    <w:rsid w:val="00E635B3"/>
    <w:rsid w:val="00E636AB"/>
    <w:rsid w:val="00E636EC"/>
    <w:rsid w:val="00E637A9"/>
    <w:rsid w:val="00E638AA"/>
    <w:rsid w:val="00E63977"/>
    <w:rsid w:val="00E63A37"/>
    <w:rsid w:val="00E63E7D"/>
    <w:rsid w:val="00E63FB8"/>
    <w:rsid w:val="00E6408F"/>
    <w:rsid w:val="00E640E8"/>
    <w:rsid w:val="00E64215"/>
    <w:rsid w:val="00E64258"/>
    <w:rsid w:val="00E64319"/>
    <w:rsid w:val="00E64343"/>
    <w:rsid w:val="00E6437F"/>
    <w:rsid w:val="00E64404"/>
    <w:rsid w:val="00E64471"/>
    <w:rsid w:val="00E64492"/>
    <w:rsid w:val="00E645A0"/>
    <w:rsid w:val="00E6474C"/>
    <w:rsid w:val="00E64B42"/>
    <w:rsid w:val="00E64C29"/>
    <w:rsid w:val="00E64C3D"/>
    <w:rsid w:val="00E64CC7"/>
    <w:rsid w:val="00E64D42"/>
    <w:rsid w:val="00E64E73"/>
    <w:rsid w:val="00E650AF"/>
    <w:rsid w:val="00E650FC"/>
    <w:rsid w:val="00E6518E"/>
    <w:rsid w:val="00E6526B"/>
    <w:rsid w:val="00E655A1"/>
    <w:rsid w:val="00E655F3"/>
    <w:rsid w:val="00E657CA"/>
    <w:rsid w:val="00E659CC"/>
    <w:rsid w:val="00E65A36"/>
    <w:rsid w:val="00E65A5C"/>
    <w:rsid w:val="00E65AD4"/>
    <w:rsid w:val="00E65DC1"/>
    <w:rsid w:val="00E65F8B"/>
    <w:rsid w:val="00E660F8"/>
    <w:rsid w:val="00E661FC"/>
    <w:rsid w:val="00E664F4"/>
    <w:rsid w:val="00E66658"/>
    <w:rsid w:val="00E6665B"/>
    <w:rsid w:val="00E666F0"/>
    <w:rsid w:val="00E66720"/>
    <w:rsid w:val="00E66735"/>
    <w:rsid w:val="00E66819"/>
    <w:rsid w:val="00E668A7"/>
    <w:rsid w:val="00E668C1"/>
    <w:rsid w:val="00E669BB"/>
    <w:rsid w:val="00E66EBC"/>
    <w:rsid w:val="00E66FE3"/>
    <w:rsid w:val="00E67016"/>
    <w:rsid w:val="00E6718C"/>
    <w:rsid w:val="00E676B6"/>
    <w:rsid w:val="00E676DD"/>
    <w:rsid w:val="00E67AF9"/>
    <w:rsid w:val="00E67B11"/>
    <w:rsid w:val="00E67EDC"/>
    <w:rsid w:val="00E67EED"/>
    <w:rsid w:val="00E70093"/>
    <w:rsid w:val="00E70442"/>
    <w:rsid w:val="00E706D3"/>
    <w:rsid w:val="00E70983"/>
    <w:rsid w:val="00E70A62"/>
    <w:rsid w:val="00E70E20"/>
    <w:rsid w:val="00E711BD"/>
    <w:rsid w:val="00E71323"/>
    <w:rsid w:val="00E71348"/>
    <w:rsid w:val="00E71352"/>
    <w:rsid w:val="00E713D8"/>
    <w:rsid w:val="00E7154E"/>
    <w:rsid w:val="00E716F0"/>
    <w:rsid w:val="00E71907"/>
    <w:rsid w:val="00E71929"/>
    <w:rsid w:val="00E71A7F"/>
    <w:rsid w:val="00E71DE4"/>
    <w:rsid w:val="00E71EA8"/>
    <w:rsid w:val="00E71FAA"/>
    <w:rsid w:val="00E7210A"/>
    <w:rsid w:val="00E72132"/>
    <w:rsid w:val="00E72338"/>
    <w:rsid w:val="00E72373"/>
    <w:rsid w:val="00E724B4"/>
    <w:rsid w:val="00E727A9"/>
    <w:rsid w:val="00E727BA"/>
    <w:rsid w:val="00E7281E"/>
    <w:rsid w:val="00E729B4"/>
    <w:rsid w:val="00E72A26"/>
    <w:rsid w:val="00E72A69"/>
    <w:rsid w:val="00E72AB8"/>
    <w:rsid w:val="00E72B46"/>
    <w:rsid w:val="00E72B87"/>
    <w:rsid w:val="00E72C47"/>
    <w:rsid w:val="00E73004"/>
    <w:rsid w:val="00E7302F"/>
    <w:rsid w:val="00E7307E"/>
    <w:rsid w:val="00E7329D"/>
    <w:rsid w:val="00E735CB"/>
    <w:rsid w:val="00E73633"/>
    <w:rsid w:val="00E738E4"/>
    <w:rsid w:val="00E73A44"/>
    <w:rsid w:val="00E73A92"/>
    <w:rsid w:val="00E73B29"/>
    <w:rsid w:val="00E73B97"/>
    <w:rsid w:val="00E73B98"/>
    <w:rsid w:val="00E73D04"/>
    <w:rsid w:val="00E73D98"/>
    <w:rsid w:val="00E73E39"/>
    <w:rsid w:val="00E73E51"/>
    <w:rsid w:val="00E73F63"/>
    <w:rsid w:val="00E740B3"/>
    <w:rsid w:val="00E74579"/>
    <w:rsid w:val="00E745EB"/>
    <w:rsid w:val="00E748F4"/>
    <w:rsid w:val="00E74E0C"/>
    <w:rsid w:val="00E75080"/>
    <w:rsid w:val="00E75176"/>
    <w:rsid w:val="00E75198"/>
    <w:rsid w:val="00E752A5"/>
    <w:rsid w:val="00E75506"/>
    <w:rsid w:val="00E75586"/>
    <w:rsid w:val="00E75A34"/>
    <w:rsid w:val="00E75A60"/>
    <w:rsid w:val="00E75A74"/>
    <w:rsid w:val="00E75C14"/>
    <w:rsid w:val="00E75CBC"/>
    <w:rsid w:val="00E75EEC"/>
    <w:rsid w:val="00E75FAC"/>
    <w:rsid w:val="00E7663D"/>
    <w:rsid w:val="00E766B6"/>
    <w:rsid w:val="00E766F1"/>
    <w:rsid w:val="00E76868"/>
    <w:rsid w:val="00E76A6F"/>
    <w:rsid w:val="00E76DF3"/>
    <w:rsid w:val="00E76E1C"/>
    <w:rsid w:val="00E77061"/>
    <w:rsid w:val="00E77234"/>
    <w:rsid w:val="00E7764E"/>
    <w:rsid w:val="00E7767A"/>
    <w:rsid w:val="00E776AB"/>
    <w:rsid w:val="00E776FE"/>
    <w:rsid w:val="00E7774F"/>
    <w:rsid w:val="00E777CC"/>
    <w:rsid w:val="00E777E1"/>
    <w:rsid w:val="00E7787B"/>
    <w:rsid w:val="00E77A3E"/>
    <w:rsid w:val="00E77BF1"/>
    <w:rsid w:val="00E80534"/>
    <w:rsid w:val="00E8057D"/>
    <w:rsid w:val="00E80636"/>
    <w:rsid w:val="00E809E0"/>
    <w:rsid w:val="00E809E4"/>
    <w:rsid w:val="00E80A17"/>
    <w:rsid w:val="00E80A3A"/>
    <w:rsid w:val="00E80ABD"/>
    <w:rsid w:val="00E80C55"/>
    <w:rsid w:val="00E80C64"/>
    <w:rsid w:val="00E80CB2"/>
    <w:rsid w:val="00E81133"/>
    <w:rsid w:val="00E815AA"/>
    <w:rsid w:val="00E817A2"/>
    <w:rsid w:val="00E81B56"/>
    <w:rsid w:val="00E81F7B"/>
    <w:rsid w:val="00E81F98"/>
    <w:rsid w:val="00E82290"/>
    <w:rsid w:val="00E82350"/>
    <w:rsid w:val="00E828C8"/>
    <w:rsid w:val="00E828CF"/>
    <w:rsid w:val="00E82B0F"/>
    <w:rsid w:val="00E82BBF"/>
    <w:rsid w:val="00E82E00"/>
    <w:rsid w:val="00E82EDC"/>
    <w:rsid w:val="00E83089"/>
    <w:rsid w:val="00E8329B"/>
    <w:rsid w:val="00E8344F"/>
    <w:rsid w:val="00E8367F"/>
    <w:rsid w:val="00E836B7"/>
    <w:rsid w:val="00E836BC"/>
    <w:rsid w:val="00E83889"/>
    <w:rsid w:val="00E83EAB"/>
    <w:rsid w:val="00E83F5A"/>
    <w:rsid w:val="00E84256"/>
    <w:rsid w:val="00E842B1"/>
    <w:rsid w:val="00E842B9"/>
    <w:rsid w:val="00E842D9"/>
    <w:rsid w:val="00E8431F"/>
    <w:rsid w:val="00E843A8"/>
    <w:rsid w:val="00E8484C"/>
    <w:rsid w:val="00E84A64"/>
    <w:rsid w:val="00E84A87"/>
    <w:rsid w:val="00E84B72"/>
    <w:rsid w:val="00E84CC5"/>
    <w:rsid w:val="00E84D08"/>
    <w:rsid w:val="00E850B9"/>
    <w:rsid w:val="00E85197"/>
    <w:rsid w:val="00E854EF"/>
    <w:rsid w:val="00E857D3"/>
    <w:rsid w:val="00E85C9C"/>
    <w:rsid w:val="00E85E05"/>
    <w:rsid w:val="00E85E86"/>
    <w:rsid w:val="00E85FD1"/>
    <w:rsid w:val="00E862A0"/>
    <w:rsid w:val="00E8630A"/>
    <w:rsid w:val="00E8631D"/>
    <w:rsid w:val="00E86487"/>
    <w:rsid w:val="00E86821"/>
    <w:rsid w:val="00E8691E"/>
    <w:rsid w:val="00E86AE6"/>
    <w:rsid w:val="00E86B8E"/>
    <w:rsid w:val="00E86EDE"/>
    <w:rsid w:val="00E870D0"/>
    <w:rsid w:val="00E870DD"/>
    <w:rsid w:val="00E87478"/>
    <w:rsid w:val="00E87488"/>
    <w:rsid w:val="00E8751F"/>
    <w:rsid w:val="00E87629"/>
    <w:rsid w:val="00E87645"/>
    <w:rsid w:val="00E8764F"/>
    <w:rsid w:val="00E87758"/>
    <w:rsid w:val="00E87843"/>
    <w:rsid w:val="00E878B4"/>
    <w:rsid w:val="00E8794B"/>
    <w:rsid w:val="00E87AF8"/>
    <w:rsid w:val="00E87B33"/>
    <w:rsid w:val="00E87BDA"/>
    <w:rsid w:val="00E87CF3"/>
    <w:rsid w:val="00E87D5F"/>
    <w:rsid w:val="00E9004E"/>
    <w:rsid w:val="00E900F4"/>
    <w:rsid w:val="00E90102"/>
    <w:rsid w:val="00E901E2"/>
    <w:rsid w:val="00E9039C"/>
    <w:rsid w:val="00E90403"/>
    <w:rsid w:val="00E90567"/>
    <w:rsid w:val="00E905CC"/>
    <w:rsid w:val="00E9070A"/>
    <w:rsid w:val="00E90712"/>
    <w:rsid w:val="00E90809"/>
    <w:rsid w:val="00E9088F"/>
    <w:rsid w:val="00E90A02"/>
    <w:rsid w:val="00E90B6F"/>
    <w:rsid w:val="00E90D90"/>
    <w:rsid w:val="00E90F11"/>
    <w:rsid w:val="00E91142"/>
    <w:rsid w:val="00E9123B"/>
    <w:rsid w:val="00E9126E"/>
    <w:rsid w:val="00E9128D"/>
    <w:rsid w:val="00E9137D"/>
    <w:rsid w:val="00E91789"/>
    <w:rsid w:val="00E91993"/>
    <w:rsid w:val="00E91ABF"/>
    <w:rsid w:val="00E91C01"/>
    <w:rsid w:val="00E91EBA"/>
    <w:rsid w:val="00E91F96"/>
    <w:rsid w:val="00E9205A"/>
    <w:rsid w:val="00E92102"/>
    <w:rsid w:val="00E92559"/>
    <w:rsid w:val="00E92700"/>
    <w:rsid w:val="00E9273C"/>
    <w:rsid w:val="00E92743"/>
    <w:rsid w:val="00E92A48"/>
    <w:rsid w:val="00E92BF4"/>
    <w:rsid w:val="00E931EA"/>
    <w:rsid w:val="00E932BD"/>
    <w:rsid w:val="00E93417"/>
    <w:rsid w:val="00E934BB"/>
    <w:rsid w:val="00E934F5"/>
    <w:rsid w:val="00E93577"/>
    <w:rsid w:val="00E93596"/>
    <w:rsid w:val="00E938DE"/>
    <w:rsid w:val="00E93D13"/>
    <w:rsid w:val="00E93DE0"/>
    <w:rsid w:val="00E93FD7"/>
    <w:rsid w:val="00E9405A"/>
    <w:rsid w:val="00E9423C"/>
    <w:rsid w:val="00E9423E"/>
    <w:rsid w:val="00E943BA"/>
    <w:rsid w:val="00E943F7"/>
    <w:rsid w:val="00E9450F"/>
    <w:rsid w:val="00E94C1E"/>
    <w:rsid w:val="00E94DB7"/>
    <w:rsid w:val="00E94DE2"/>
    <w:rsid w:val="00E95128"/>
    <w:rsid w:val="00E95361"/>
    <w:rsid w:val="00E9556C"/>
    <w:rsid w:val="00E9563B"/>
    <w:rsid w:val="00E95763"/>
    <w:rsid w:val="00E95926"/>
    <w:rsid w:val="00E95983"/>
    <w:rsid w:val="00E95AC9"/>
    <w:rsid w:val="00E95E6B"/>
    <w:rsid w:val="00E95F02"/>
    <w:rsid w:val="00E9622E"/>
    <w:rsid w:val="00E96464"/>
    <w:rsid w:val="00E964BE"/>
    <w:rsid w:val="00E9650F"/>
    <w:rsid w:val="00E967B1"/>
    <w:rsid w:val="00E968F4"/>
    <w:rsid w:val="00E97040"/>
    <w:rsid w:val="00E97044"/>
    <w:rsid w:val="00E971C8"/>
    <w:rsid w:val="00E973AC"/>
    <w:rsid w:val="00E974EB"/>
    <w:rsid w:val="00E9773B"/>
    <w:rsid w:val="00E977E3"/>
    <w:rsid w:val="00E97ADD"/>
    <w:rsid w:val="00E97DFB"/>
    <w:rsid w:val="00EA01B5"/>
    <w:rsid w:val="00EA03DC"/>
    <w:rsid w:val="00EA089A"/>
    <w:rsid w:val="00EA08EF"/>
    <w:rsid w:val="00EA0C47"/>
    <w:rsid w:val="00EA0E18"/>
    <w:rsid w:val="00EA11B9"/>
    <w:rsid w:val="00EA14EE"/>
    <w:rsid w:val="00EA1542"/>
    <w:rsid w:val="00EA15EB"/>
    <w:rsid w:val="00EA15EC"/>
    <w:rsid w:val="00EA16D6"/>
    <w:rsid w:val="00EA18F2"/>
    <w:rsid w:val="00EA191C"/>
    <w:rsid w:val="00EA1E00"/>
    <w:rsid w:val="00EA1FD6"/>
    <w:rsid w:val="00EA1FF3"/>
    <w:rsid w:val="00EA22A1"/>
    <w:rsid w:val="00EA232B"/>
    <w:rsid w:val="00EA2491"/>
    <w:rsid w:val="00EA24A3"/>
    <w:rsid w:val="00EA25AC"/>
    <w:rsid w:val="00EA2B22"/>
    <w:rsid w:val="00EA2BD0"/>
    <w:rsid w:val="00EA2C15"/>
    <w:rsid w:val="00EA2D66"/>
    <w:rsid w:val="00EA2ED9"/>
    <w:rsid w:val="00EA320B"/>
    <w:rsid w:val="00EA33B4"/>
    <w:rsid w:val="00EA3476"/>
    <w:rsid w:val="00EA3752"/>
    <w:rsid w:val="00EA37B9"/>
    <w:rsid w:val="00EA3AD4"/>
    <w:rsid w:val="00EA3B9C"/>
    <w:rsid w:val="00EA3BBD"/>
    <w:rsid w:val="00EA3CD5"/>
    <w:rsid w:val="00EA3F7A"/>
    <w:rsid w:val="00EA3FA4"/>
    <w:rsid w:val="00EA3FC3"/>
    <w:rsid w:val="00EA4350"/>
    <w:rsid w:val="00EA45F6"/>
    <w:rsid w:val="00EA4776"/>
    <w:rsid w:val="00EA478B"/>
    <w:rsid w:val="00EA4936"/>
    <w:rsid w:val="00EA4BB0"/>
    <w:rsid w:val="00EA4C50"/>
    <w:rsid w:val="00EA4F26"/>
    <w:rsid w:val="00EA4F96"/>
    <w:rsid w:val="00EA53BD"/>
    <w:rsid w:val="00EA541A"/>
    <w:rsid w:val="00EA58A7"/>
    <w:rsid w:val="00EA5A35"/>
    <w:rsid w:val="00EA5A42"/>
    <w:rsid w:val="00EA5B04"/>
    <w:rsid w:val="00EA5B3E"/>
    <w:rsid w:val="00EA5C2A"/>
    <w:rsid w:val="00EA5C34"/>
    <w:rsid w:val="00EA5D87"/>
    <w:rsid w:val="00EA604D"/>
    <w:rsid w:val="00EA6663"/>
    <w:rsid w:val="00EA66B6"/>
    <w:rsid w:val="00EA689C"/>
    <w:rsid w:val="00EA6B01"/>
    <w:rsid w:val="00EA6CAC"/>
    <w:rsid w:val="00EA6E63"/>
    <w:rsid w:val="00EA6F29"/>
    <w:rsid w:val="00EA7036"/>
    <w:rsid w:val="00EA718A"/>
    <w:rsid w:val="00EA71C7"/>
    <w:rsid w:val="00EA7231"/>
    <w:rsid w:val="00EA73D8"/>
    <w:rsid w:val="00EA7530"/>
    <w:rsid w:val="00EA7583"/>
    <w:rsid w:val="00EA7673"/>
    <w:rsid w:val="00EA767B"/>
    <w:rsid w:val="00EA784C"/>
    <w:rsid w:val="00EA78A8"/>
    <w:rsid w:val="00EA7A00"/>
    <w:rsid w:val="00EA7D2A"/>
    <w:rsid w:val="00EA7D82"/>
    <w:rsid w:val="00EA7EDD"/>
    <w:rsid w:val="00EA7EFD"/>
    <w:rsid w:val="00EB0059"/>
    <w:rsid w:val="00EB0106"/>
    <w:rsid w:val="00EB01CD"/>
    <w:rsid w:val="00EB025B"/>
    <w:rsid w:val="00EB026D"/>
    <w:rsid w:val="00EB02C8"/>
    <w:rsid w:val="00EB05D9"/>
    <w:rsid w:val="00EB06FC"/>
    <w:rsid w:val="00EB07F6"/>
    <w:rsid w:val="00EB0B96"/>
    <w:rsid w:val="00EB0BB6"/>
    <w:rsid w:val="00EB0CE0"/>
    <w:rsid w:val="00EB0FA2"/>
    <w:rsid w:val="00EB0FEF"/>
    <w:rsid w:val="00EB10A9"/>
    <w:rsid w:val="00EB10AC"/>
    <w:rsid w:val="00EB10B3"/>
    <w:rsid w:val="00EB1271"/>
    <w:rsid w:val="00EB12F6"/>
    <w:rsid w:val="00EB132D"/>
    <w:rsid w:val="00EB17DC"/>
    <w:rsid w:val="00EB192B"/>
    <w:rsid w:val="00EB1B58"/>
    <w:rsid w:val="00EB1C8C"/>
    <w:rsid w:val="00EB1FD4"/>
    <w:rsid w:val="00EB2219"/>
    <w:rsid w:val="00EB25D2"/>
    <w:rsid w:val="00EB27E2"/>
    <w:rsid w:val="00EB2904"/>
    <w:rsid w:val="00EB297E"/>
    <w:rsid w:val="00EB29FC"/>
    <w:rsid w:val="00EB2A5B"/>
    <w:rsid w:val="00EB2A9B"/>
    <w:rsid w:val="00EB2C94"/>
    <w:rsid w:val="00EB2E9A"/>
    <w:rsid w:val="00EB31FD"/>
    <w:rsid w:val="00EB33C3"/>
    <w:rsid w:val="00EB37C2"/>
    <w:rsid w:val="00EB37E3"/>
    <w:rsid w:val="00EB37F2"/>
    <w:rsid w:val="00EB3891"/>
    <w:rsid w:val="00EB3A77"/>
    <w:rsid w:val="00EB3B3D"/>
    <w:rsid w:val="00EB3D66"/>
    <w:rsid w:val="00EB406C"/>
    <w:rsid w:val="00EB4193"/>
    <w:rsid w:val="00EB41C6"/>
    <w:rsid w:val="00EB434F"/>
    <w:rsid w:val="00EB4631"/>
    <w:rsid w:val="00EB4A8A"/>
    <w:rsid w:val="00EB4C40"/>
    <w:rsid w:val="00EB4C7B"/>
    <w:rsid w:val="00EB4D74"/>
    <w:rsid w:val="00EB506B"/>
    <w:rsid w:val="00EB51B9"/>
    <w:rsid w:val="00EB5309"/>
    <w:rsid w:val="00EB540D"/>
    <w:rsid w:val="00EB5461"/>
    <w:rsid w:val="00EB577F"/>
    <w:rsid w:val="00EB5858"/>
    <w:rsid w:val="00EB5B13"/>
    <w:rsid w:val="00EB5BC7"/>
    <w:rsid w:val="00EB5E50"/>
    <w:rsid w:val="00EB5E6B"/>
    <w:rsid w:val="00EB5FD4"/>
    <w:rsid w:val="00EB616C"/>
    <w:rsid w:val="00EB61A7"/>
    <w:rsid w:val="00EB64A7"/>
    <w:rsid w:val="00EB65AC"/>
    <w:rsid w:val="00EB6A4D"/>
    <w:rsid w:val="00EB6ABA"/>
    <w:rsid w:val="00EB6B32"/>
    <w:rsid w:val="00EB6B61"/>
    <w:rsid w:val="00EB6D2D"/>
    <w:rsid w:val="00EB6E71"/>
    <w:rsid w:val="00EB6EA7"/>
    <w:rsid w:val="00EB6F91"/>
    <w:rsid w:val="00EB701C"/>
    <w:rsid w:val="00EB7079"/>
    <w:rsid w:val="00EB7282"/>
    <w:rsid w:val="00EB747E"/>
    <w:rsid w:val="00EB7A9D"/>
    <w:rsid w:val="00EB7B1C"/>
    <w:rsid w:val="00EB7B84"/>
    <w:rsid w:val="00EB7C0D"/>
    <w:rsid w:val="00EB7C4F"/>
    <w:rsid w:val="00EB7D1F"/>
    <w:rsid w:val="00EB7D81"/>
    <w:rsid w:val="00EB7DFA"/>
    <w:rsid w:val="00EC0162"/>
    <w:rsid w:val="00EC02AC"/>
    <w:rsid w:val="00EC04D7"/>
    <w:rsid w:val="00EC07A1"/>
    <w:rsid w:val="00EC07B0"/>
    <w:rsid w:val="00EC0861"/>
    <w:rsid w:val="00EC0A6B"/>
    <w:rsid w:val="00EC0F28"/>
    <w:rsid w:val="00EC1070"/>
    <w:rsid w:val="00EC1082"/>
    <w:rsid w:val="00EC1485"/>
    <w:rsid w:val="00EC1675"/>
    <w:rsid w:val="00EC17EC"/>
    <w:rsid w:val="00EC18CB"/>
    <w:rsid w:val="00EC196D"/>
    <w:rsid w:val="00EC1AC2"/>
    <w:rsid w:val="00EC1B49"/>
    <w:rsid w:val="00EC1C51"/>
    <w:rsid w:val="00EC1D02"/>
    <w:rsid w:val="00EC1E6E"/>
    <w:rsid w:val="00EC2320"/>
    <w:rsid w:val="00EC2325"/>
    <w:rsid w:val="00EC233D"/>
    <w:rsid w:val="00EC23E5"/>
    <w:rsid w:val="00EC2422"/>
    <w:rsid w:val="00EC2B0A"/>
    <w:rsid w:val="00EC2B91"/>
    <w:rsid w:val="00EC2C00"/>
    <w:rsid w:val="00EC2D38"/>
    <w:rsid w:val="00EC2E26"/>
    <w:rsid w:val="00EC2E2D"/>
    <w:rsid w:val="00EC2E6A"/>
    <w:rsid w:val="00EC3121"/>
    <w:rsid w:val="00EC3486"/>
    <w:rsid w:val="00EC34E2"/>
    <w:rsid w:val="00EC3508"/>
    <w:rsid w:val="00EC3588"/>
    <w:rsid w:val="00EC368E"/>
    <w:rsid w:val="00EC36D2"/>
    <w:rsid w:val="00EC3843"/>
    <w:rsid w:val="00EC3A1C"/>
    <w:rsid w:val="00EC3A48"/>
    <w:rsid w:val="00EC3AB2"/>
    <w:rsid w:val="00EC3B06"/>
    <w:rsid w:val="00EC3D71"/>
    <w:rsid w:val="00EC3F00"/>
    <w:rsid w:val="00EC3F7E"/>
    <w:rsid w:val="00EC4135"/>
    <w:rsid w:val="00EC4314"/>
    <w:rsid w:val="00EC4338"/>
    <w:rsid w:val="00EC43AD"/>
    <w:rsid w:val="00EC4726"/>
    <w:rsid w:val="00EC4891"/>
    <w:rsid w:val="00EC4966"/>
    <w:rsid w:val="00EC4A7D"/>
    <w:rsid w:val="00EC4B32"/>
    <w:rsid w:val="00EC4B5F"/>
    <w:rsid w:val="00EC4CDA"/>
    <w:rsid w:val="00EC4DAA"/>
    <w:rsid w:val="00EC4ED9"/>
    <w:rsid w:val="00EC508A"/>
    <w:rsid w:val="00EC5117"/>
    <w:rsid w:val="00EC58C6"/>
    <w:rsid w:val="00EC5997"/>
    <w:rsid w:val="00EC59AD"/>
    <w:rsid w:val="00EC59D0"/>
    <w:rsid w:val="00EC5B19"/>
    <w:rsid w:val="00EC5BFB"/>
    <w:rsid w:val="00EC5D21"/>
    <w:rsid w:val="00EC5E20"/>
    <w:rsid w:val="00EC60D6"/>
    <w:rsid w:val="00EC64B9"/>
    <w:rsid w:val="00EC6605"/>
    <w:rsid w:val="00EC6745"/>
    <w:rsid w:val="00EC6751"/>
    <w:rsid w:val="00EC69A0"/>
    <w:rsid w:val="00EC6BA4"/>
    <w:rsid w:val="00EC6EB9"/>
    <w:rsid w:val="00EC6F35"/>
    <w:rsid w:val="00EC6F47"/>
    <w:rsid w:val="00EC70B1"/>
    <w:rsid w:val="00EC71EA"/>
    <w:rsid w:val="00EC732A"/>
    <w:rsid w:val="00EC7351"/>
    <w:rsid w:val="00EC769B"/>
    <w:rsid w:val="00EC76CE"/>
    <w:rsid w:val="00EC7987"/>
    <w:rsid w:val="00EC7B3A"/>
    <w:rsid w:val="00EC7D42"/>
    <w:rsid w:val="00EC7D97"/>
    <w:rsid w:val="00EC7E37"/>
    <w:rsid w:val="00EC7F1B"/>
    <w:rsid w:val="00ED008F"/>
    <w:rsid w:val="00ED02A8"/>
    <w:rsid w:val="00ED04CD"/>
    <w:rsid w:val="00ED060F"/>
    <w:rsid w:val="00ED0632"/>
    <w:rsid w:val="00ED0664"/>
    <w:rsid w:val="00ED0727"/>
    <w:rsid w:val="00ED089E"/>
    <w:rsid w:val="00ED09E9"/>
    <w:rsid w:val="00ED0A2B"/>
    <w:rsid w:val="00ED0B4F"/>
    <w:rsid w:val="00ED0B5B"/>
    <w:rsid w:val="00ED0E79"/>
    <w:rsid w:val="00ED0EC7"/>
    <w:rsid w:val="00ED1022"/>
    <w:rsid w:val="00ED1085"/>
    <w:rsid w:val="00ED1205"/>
    <w:rsid w:val="00ED1715"/>
    <w:rsid w:val="00ED1731"/>
    <w:rsid w:val="00ED1D27"/>
    <w:rsid w:val="00ED1DD1"/>
    <w:rsid w:val="00ED1E2C"/>
    <w:rsid w:val="00ED1F64"/>
    <w:rsid w:val="00ED1FFB"/>
    <w:rsid w:val="00ED220D"/>
    <w:rsid w:val="00ED2281"/>
    <w:rsid w:val="00ED22D5"/>
    <w:rsid w:val="00ED234A"/>
    <w:rsid w:val="00ED23AF"/>
    <w:rsid w:val="00ED2697"/>
    <w:rsid w:val="00ED278B"/>
    <w:rsid w:val="00ED28C7"/>
    <w:rsid w:val="00ED2EA9"/>
    <w:rsid w:val="00ED2FC4"/>
    <w:rsid w:val="00ED3051"/>
    <w:rsid w:val="00ED3106"/>
    <w:rsid w:val="00ED31AC"/>
    <w:rsid w:val="00ED3225"/>
    <w:rsid w:val="00ED3317"/>
    <w:rsid w:val="00ED3345"/>
    <w:rsid w:val="00ED3599"/>
    <w:rsid w:val="00ED3625"/>
    <w:rsid w:val="00ED37EF"/>
    <w:rsid w:val="00ED3AF0"/>
    <w:rsid w:val="00ED3BF6"/>
    <w:rsid w:val="00ED3C47"/>
    <w:rsid w:val="00ED3CAA"/>
    <w:rsid w:val="00ED3F6D"/>
    <w:rsid w:val="00ED4073"/>
    <w:rsid w:val="00ED409A"/>
    <w:rsid w:val="00ED423C"/>
    <w:rsid w:val="00ED4263"/>
    <w:rsid w:val="00ED460A"/>
    <w:rsid w:val="00ED46E4"/>
    <w:rsid w:val="00ED4AF8"/>
    <w:rsid w:val="00ED4B0E"/>
    <w:rsid w:val="00ED4D55"/>
    <w:rsid w:val="00ED5294"/>
    <w:rsid w:val="00ED52F3"/>
    <w:rsid w:val="00ED53C4"/>
    <w:rsid w:val="00ED544D"/>
    <w:rsid w:val="00ED5650"/>
    <w:rsid w:val="00ED5733"/>
    <w:rsid w:val="00ED57B1"/>
    <w:rsid w:val="00ED5930"/>
    <w:rsid w:val="00ED5969"/>
    <w:rsid w:val="00ED59FE"/>
    <w:rsid w:val="00ED5A52"/>
    <w:rsid w:val="00ED5BBA"/>
    <w:rsid w:val="00ED5BC9"/>
    <w:rsid w:val="00ED5C02"/>
    <w:rsid w:val="00ED5CA9"/>
    <w:rsid w:val="00ED5CC7"/>
    <w:rsid w:val="00ED5EF7"/>
    <w:rsid w:val="00ED5F47"/>
    <w:rsid w:val="00ED5FB3"/>
    <w:rsid w:val="00ED6060"/>
    <w:rsid w:val="00ED65BF"/>
    <w:rsid w:val="00ED68B4"/>
    <w:rsid w:val="00ED6933"/>
    <w:rsid w:val="00ED699E"/>
    <w:rsid w:val="00ED6AF6"/>
    <w:rsid w:val="00ED6B68"/>
    <w:rsid w:val="00ED6BF0"/>
    <w:rsid w:val="00ED6CA9"/>
    <w:rsid w:val="00ED6E16"/>
    <w:rsid w:val="00ED6E4B"/>
    <w:rsid w:val="00ED6F52"/>
    <w:rsid w:val="00ED712A"/>
    <w:rsid w:val="00ED72A5"/>
    <w:rsid w:val="00ED738E"/>
    <w:rsid w:val="00ED7429"/>
    <w:rsid w:val="00ED74EC"/>
    <w:rsid w:val="00ED7864"/>
    <w:rsid w:val="00ED78D4"/>
    <w:rsid w:val="00ED79F8"/>
    <w:rsid w:val="00ED7A65"/>
    <w:rsid w:val="00ED7AE6"/>
    <w:rsid w:val="00ED7B85"/>
    <w:rsid w:val="00ED7C5B"/>
    <w:rsid w:val="00ED7C6E"/>
    <w:rsid w:val="00ED7C83"/>
    <w:rsid w:val="00ED7D13"/>
    <w:rsid w:val="00ED7DCE"/>
    <w:rsid w:val="00EE0074"/>
    <w:rsid w:val="00EE01C8"/>
    <w:rsid w:val="00EE0223"/>
    <w:rsid w:val="00EE05D0"/>
    <w:rsid w:val="00EE0671"/>
    <w:rsid w:val="00EE0746"/>
    <w:rsid w:val="00EE0834"/>
    <w:rsid w:val="00EE0867"/>
    <w:rsid w:val="00EE09E7"/>
    <w:rsid w:val="00EE0A2A"/>
    <w:rsid w:val="00EE0A8C"/>
    <w:rsid w:val="00EE0FC5"/>
    <w:rsid w:val="00EE1177"/>
    <w:rsid w:val="00EE1204"/>
    <w:rsid w:val="00EE1530"/>
    <w:rsid w:val="00EE16EA"/>
    <w:rsid w:val="00EE1786"/>
    <w:rsid w:val="00EE17C7"/>
    <w:rsid w:val="00EE18E7"/>
    <w:rsid w:val="00EE1AF7"/>
    <w:rsid w:val="00EE1BC5"/>
    <w:rsid w:val="00EE1DF0"/>
    <w:rsid w:val="00EE2540"/>
    <w:rsid w:val="00EE26B5"/>
    <w:rsid w:val="00EE2726"/>
    <w:rsid w:val="00EE28BF"/>
    <w:rsid w:val="00EE2A99"/>
    <w:rsid w:val="00EE2DE2"/>
    <w:rsid w:val="00EE32B7"/>
    <w:rsid w:val="00EE3429"/>
    <w:rsid w:val="00EE3452"/>
    <w:rsid w:val="00EE3479"/>
    <w:rsid w:val="00EE34D8"/>
    <w:rsid w:val="00EE3776"/>
    <w:rsid w:val="00EE3788"/>
    <w:rsid w:val="00EE37A1"/>
    <w:rsid w:val="00EE37F0"/>
    <w:rsid w:val="00EE3AFA"/>
    <w:rsid w:val="00EE3B72"/>
    <w:rsid w:val="00EE3BA5"/>
    <w:rsid w:val="00EE3EEE"/>
    <w:rsid w:val="00EE3F81"/>
    <w:rsid w:val="00EE4561"/>
    <w:rsid w:val="00EE4637"/>
    <w:rsid w:val="00EE47C3"/>
    <w:rsid w:val="00EE48DA"/>
    <w:rsid w:val="00EE4AAD"/>
    <w:rsid w:val="00EE4AE9"/>
    <w:rsid w:val="00EE4BAE"/>
    <w:rsid w:val="00EE4BEC"/>
    <w:rsid w:val="00EE4D96"/>
    <w:rsid w:val="00EE4F7C"/>
    <w:rsid w:val="00EE506A"/>
    <w:rsid w:val="00EE50A7"/>
    <w:rsid w:val="00EE52E4"/>
    <w:rsid w:val="00EE554F"/>
    <w:rsid w:val="00EE5673"/>
    <w:rsid w:val="00EE5827"/>
    <w:rsid w:val="00EE5AD4"/>
    <w:rsid w:val="00EE5BDD"/>
    <w:rsid w:val="00EE5D4A"/>
    <w:rsid w:val="00EE5D72"/>
    <w:rsid w:val="00EE5F98"/>
    <w:rsid w:val="00EE5FDC"/>
    <w:rsid w:val="00EE617A"/>
    <w:rsid w:val="00EE6316"/>
    <w:rsid w:val="00EE6466"/>
    <w:rsid w:val="00EE6473"/>
    <w:rsid w:val="00EE65D7"/>
    <w:rsid w:val="00EE683E"/>
    <w:rsid w:val="00EE6ACD"/>
    <w:rsid w:val="00EE6C64"/>
    <w:rsid w:val="00EE6DBD"/>
    <w:rsid w:val="00EE6F28"/>
    <w:rsid w:val="00EE6F65"/>
    <w:rsid w:val="00EE6F9D"/>
    <w:rsid w:val="00EE723C"/>
    <w:rsid w:val="00EE747F"/>
    <w:rsid w:val="00EE7508"/>
    <w:rsid w:val="00EE79AB"/>
    <w:rsid w:val="00EE7A5B"/>
    <w:rsid w:val="00EE7AF6"/>
    <w:rsid w:val="00EE7D41"/>
    <w:rsid w:val="00EF02D3"/>
    <w:rsid w:val="00EF035A"/>
    <w:rsid w:val="00EF0492"/>
    <w:rsid w:val="00EF051B"/>
    <w:rsid w:val="00EF05DE"/>
    <w:rsid w:val="00EF0746"/>
    <w:rsid w:val="00EF08D8"/>
    <w:rsid w:val="00EF092C"/>
    <w:rsid w:val="00EF094D"/>
    <w:rsid w:val="00EF098D"/>
    <w:rsid w:val="00EF0A65"/>
    <w:rsid w:val="00EF0C05"/>
    <w:rsid w:val="00EF0F35"/>
    <w:rsid w:val="00EF100C"/>
    <w:rsid w:val="00EF10CF"/>
    <w:rsid w:val="00EF1350"/>
    <w:rsid w:val="00EF13E2"/>
    <w:rsid w:val="00EF14ED"/>
    <w:rsid w:val="00EF159F"/>
    <w:rsid w:val="00EF161D"/>
    <w:rsid w:val="00EF1704"/>
    <w:rsid w:val="00EF182F"/>
    <w:rsid w:val="00EF1C18"/>
    <w:rsid w:val="00EF1E3C"/>
    <w:rsid w:val="00EF214D"/>
    <w:rsid w:val="00EF2216"/>
    <w:rsid w:val="00EF2562"/>
    <w:rsid w:val="00EF2832"/>
    <w:rsid w:val="00EF293E"/>
    <w:rsid w:val="00EF29AB"/>
    <w:rsid w:val="00EF2B1A"/>
    <w:rsid w:val="00EF2BD0"/>
    <w:rsid w:val="00EF2D42"/>
    <w:rsid w:val="00EF2DED"/>
    <w:rsid w:val="00EF307F"/>
    <w:rsid w:val="00EF33D4"/>
    <w:rsid w:val="00EF3B07"/>
    <w:rsid w:val="00EF3BA1"/>
    <w:rsid w:val="00EF3BF6"/>
    <w:rsid w:val="00EF3D3D"/>
    <w:rsid w:val="00EF3E3F"/>
    <w:rsid w:val="00EF43C1"/>
    <w:rsid w:val="00EF4476"/>
    <w:rsid w:val="00EF44FA"/>
    <w:rsid w:val="00EF4539"/>
    <w:rsid w:val="00EF454C"/>
    <w:rsid w:val="00EF49A8"/>
    <w:rsid w:val="00EF4A20"/>
    <w:rsid w:val="00EF4C22"/>
    <w:rsid w:val="00EF5046"/>
    <w:rsid w:val="00EF512B"/>
    <w:rsid w:val="00EF5134"/>
    <w:rsid w:val="00EF5350"/>
    <w:rsid w:val="00EF5537"/>
    <w:rsid w:val="00EF55CE"/>
    <w:rsid w:val="00EF588D"/>
    <w:rsid w:val="00EF59D5"/>
    <w:rsid w:val="00EF5A58"/>
    <w:rsid w:val="00EF5AA8"/>
    <w:rsid w:val="00EF5ADA"/>
    <w:rsid w:val="00EF5B45"/>
    <w:rsid w:val="00EF5B68"/>
    <w:rsid w:val="00EF5BDA"/>
    <w:rsid w:val="00EF5CB8"/>
    <w:rsid w:val="00EF5E2F"/>
    <w:rsid w:val="00EF5E3E"/>
    <w:rsid w:val="00EF5EDE"/>
    <w:rsid w:val="00EF612F"/>
    <w:rsid w:val="00EF6312"/>
    <w:rsid w:val="00EF636D"/>
    <w:rsid w:val="00EF63C5"/>
    <w:rsid w:val="00EF6478"/>
    <w:rsid w:val="00EF6617"/>
    <w:rsid w:val="00EF663E"/>
    <w:rsid w:val="00EF6733"/>
    <w:rsid w:val="00EF69B9"/>
    <w:rsid w:val="00EF6A5B"/>
    <w:rsid w:val="00EF6ABE"/>
    <w:rsid w:val="00EF6AE7"/>
    <w:rsid w:val="00EF6C8F"/>
    <w:rsid w:val="00EF6EFE"/>
    <w:rsid w:val="00EF701E"/>
    <w:rsid w:val="00EF710B"/>
    <w:rsid w:val="00EF7115"/>
    <w:rsid w:val="00EF719E"/>
    <w:rsid w:val="00EF71C6"/>
    <w:rsid w:val="00EF724D"/>
    <w:rsid w:val="00EF7657"/>
    <w:rsid w:val="00EF78DB"/>
    <w:rsid w:val="00EF798E"/>
    <w:rsid w:val="00EF7C02"/>
    <w:rsid w:val="00EF7C28"/>
    <w:rsid w:val="00EF7CB6"/>
    <w:rsid w:val="00EF7E44"/>
    <w:rsid w:val="00EF7E86"/>
    <w:rsid w:val="00F00051"/>
    <w:rsid w:val="00F00092"/>
    <w:rsid w:val="00F002C1"/>
    <w:rsid w:val="00F00301"/>
    <w:rsid w:val="00F0057C"/>
    <w:rsid w:val="00F00766"/>
    <w:rsid w:val="00F00778"/>
    <w:rsid w:val="00F00791"/>
    <w:rsid w:val="00F00CA6"/>
    <w:rsid w:val="00F00FC1"/>
    <w:rsid w:val="00F0118B"/>
    <w:rsid w:val="00F01415"/>
    <w:rsid w:val="00F01504"/>
    <w:rsid w:val="00F0152B"/>
    <w:rsid w:val="00F015B6"/>
    <w:rsid w:val="00F016EF"/>
    <w:rsid w:val="00F01893"/>
    <w:rsid w:val="00F01BF5"/>
    <w:rsid w:val="00F01D11"/>
    <w:rsid w:val="00F01FD0"/>
    <w:rsid w:val="00F02003"/>
    <w:rsid w:val="00F02239"/>
    <w:rsid w:val="00F0255D"/>
    <w:rsid w:val="00F025A5"/>
    <w:rsid w:val="00F0269C"/>
    <w:rsid w:val="00F02AD1"/>
    <w:rsid w:val="00F02D42"/>
    <w:rsid w:val="00F0342A"/>
    <w:rsid w:val="00F034C4"/>
    <w:rsid w:val="00F03576"/>
    <w:rsid w:val="00F0366F"/>
    <w:rsid w:val="00F0375D"/>
    <w:rsid w:val="00F03DE2"/>
    <w:rsid w:val="00F03F86"/>
    <w:rsid w:val="00F0427E"/>
    <w:rsid w:val="00F0471F"/>
    <w:rsid w:val="00F0486D"/>
    <w:rsid w:val="00F04A6B"/>
    <w:rsid w:val="00F04A6C"/>
    <w:rsid w:val="00F04BEA"/>
    <w:rsid w:val="00F04D3A"/>
    <w:rsid w:val="00F04FBE"/>
    <w:rsid w:val="00F05180"/>
    <w:rsid w:val="00F0521F"/>
    <w:rsid w:val="00F0544B"/>
    <w:rsid w:val="00F05537"/>
    <w:rsid w:val="00F055E5"/>
    <w:rsid w:val="00F05702"/>
    <w:rsid w:val="00F0592F"/>
    <w:rsid w:val="00F05934"/>
    <w:rsid w:val="00F05C10"/>
    <w:rsid w:val="00F05EBF"/>
    <w:rsid w:val="00F060B2"/>
    <w:rsid w:val="00F060E6"/>
    <w:rsid w:val="00F06295"/>
    <w:rsid w:val="00F062C6"/>
    <w:rsid w:val="00F067EB"/>
    <w:rsid w:val="00F06820"/>
    <w:rsid w:val="00F068D0"/>
    <w:rsid w:val="00F06B31"/>
    <w:rsid w:val="00F06C33"/>
    <w:rsid w:val="00F06CA6"/>
    <w:rsid w:val="00F06D84"/>
    <w:rsid w:val="00F06DFB"/>
    <w:rsid w:val="00F06EFA"/>
    <w:rsid w:val="00F06F56"/>
    <w:rsid w:val="00F07229"/>
    <w:rsid w:val="00F07531"/>
    <w:rsid w:val="00F076A9"/>
    <w:rsid w:val="00F078B1"/>
    <w:rsid w:val="00F07D0B"/>
    <w:rsid w:val="00F07D60"/>
    <w:rsid w:val="00F07FBF"/>
    <w:rsid w:val="00F102DA"/>
    <w:rsid w:val="00F105BE"/>
    <w:rsid w:val="00F10777"/>
    <w:rsid w:val="00F10EC5"/>
    <w:rsid w:val="00F10F84"/>
    <w:rsid w:val="00F11071"/>
    <w:rsid w:val="00F11106"/>
    <w:rsid w:val="00F1111C"/>
    <w:rsid w:val="00F11159"/>
    <w:rsid w:val="00F112E2"/>
    <w:rsid w:val="00F11358"/>
    <w:rsid w:val="00F11470"/>
    <w:rsid w:val="00F11531"/>
    <w:rsid w:val="00F1164D"/>
    <w:rsid w:val="00F11960"/>
    <w:rsid w:val="00F11A2E"/>
    <w:rsid w:val="00F11AF2"/>
    <w:rsid w:val="00F11CF6"/>
    <w:rsid w:val="00F11D4E"/>
    <w:rsid w:val="00F11E95"/>
    <w:rsid w:val="00F11EB3"/>
    <w:rsid w:val="00F11F68"/>
    <w:rsid w:val="00F1240A"/>
    <w:rsid w:val="00F12556"/>
    <w:rsid w:val="00F12698"/>
    <w:rsid w:val="00F12719"/>
    <w:rsid w:val="00F127C1"/>
    <w:rsid w:val="00F127CC"/>
    <w:rsid w:val="00F127D5"/>
    <w:rsid w:val="00F12C80"/>
    <w:rsid w:val="00F12D1B"/>
    <w:rsid w:val="00F135B3"/>
    <w:rsid w:val="00F1379C"/>
    <w:rsid w:val="00F13838"/>
    <w:rsid w:val="00F1390A"/>
    <w:rsid w:val="00F13C7B"/>
    <w:rsid w:val="00F13E04"/>
    <w:rsid w:val="00F13EB0"/>
    <w:rsid w:val="00F14325"/>
    <w:rsid w:val="00F1440B"/>
    <w:rsid w:val="00F1473C"/>
    <w:rsid w:val="00F14794"/>
    <w:rsid w:val="00F14BC1"/>
    <w:rsid w:val="00F14F4F"/>
    <w:rsid w:val="00F15032"/>
    <w:rsid w:val="00F1510A"/>
    <w:rsid w:val="00F1512C"/>
    <w:rsid w:val="00F15521"/>
    <w:rsid w:val="00F15688"/>
    <w:rsid w:val="00F156F4"/>
    <w:rsid w:val="00F1575B"/>
    <w:rsid w:val="00F157FC"/>
    <w:rsid w:val="00F15A80"/>
    <w:rsid w:val="00F15DDF"/>
    <w:rsid w:val="00F15FE4"/>
    <w:rsid w:val="00F16353"/>
    <w:rsid w:val="00F167BD"/>
    <w:rsid w:val="00F1699F"/>
    <w:rsid w:val="00F16B21"/>
    <w:rsid w:val="00F16C04"/>
    <w:rsid w:val="00F16DF3"/>
    <w:rsid w:val="00F1726D"/>
    <w:rsid w:val="00F17417"/>
    <w:rsid w:val="00F174C0"/>
    <w:rsid w:val="00F1751E"/>
    <w:rsid w:val="00F175D2"/>
    <w:rsid w:val="00F178DC"/>
    <w:rsid w:val="00F179EF"/>
    <w:rsid w:val="00F17A5A"/>
    <w:rsid w:val="00F17DC9"/>
    <w:rsid w:val="00F200CD"/>
    <w:rsid w:val="00F20227"/>
    <w:rsid w:val="00F202F2"/>
    <w:rsid w:val="00F20320"/>
    <w:rsid w:val="00F20327"/>
    <w:rsid w:val="00F203EC"/>
    <w:rsid w:val="00F20529"/>
    <w:rsid w:val="00F20534"/>
    <w:rsid w:val="00F20616"/>
    <w:rsid w:val="00F207C3"/>
    <w:rsid w:val="00F207C7"/>
    <w:rsid w:val="00F20904"/>
    <w:rsid w:val="00F20936"/>
    <w:rsid w:val="00F2099B"/>
    <w:rsid w:val="00F20C15"/>
    <w:rsid w:val="00F20D40"/>
    <w:rsid w:val="00F20DF5"/>
    <w:rsid w:val="00F20E96"/>
    <w:rsid w:val="00F21124"/>
    <w:rsid w:val="00F2124D"/>
    <w:rsid w:val="00F214F4"/>
    <w:rsid w:val="00F217F5"/>
    <w:rsid w:val="00F21838"/>
    <w:rsid w:val="00F2199C"/>
    <w:rsid w:val="00F21C77"/>
    <w:rsid w:val="00F21D7F"/>
    <w:rsid w:val="00F21F79"/>
    <w:rsid w:val="00F220C9"/>
    <w:rsid w:val="00F2214D"/>
    <w:rsid w:val="00F221A5"/>
    <w:rsid w:val="00F223B1"/>
    <w:rsid w:val="00F22416"/>
    <w:rsid w:val="00F224F3"/>
    <w:rsid w:val="00F224F8"/>
    <w:rsid w:val="00F22649"/>
    <w:rsid w:val="00F227C2"/>
    <w:rsid w:val="00F2289D"/>
    <w:rsid w:val="00F228E4"/>
    <w:rsid w:val="00F22BF6"/>
    <w:rsid w:val="00F22DBE"/>
    <w:rsid w:val="00F22DF0"/>
    <w:rsid w:val="00F22E9E"/>
    <w:rsid w:val="00F232BA"/>
    <w:rsid w:val="00F23396"/>
    <w:rsid w:val="00F233C8"/>
    <w:rsid w:val="00F23468"/>
    <w:rsid w:val="00F23577"/>
    <w:rsid w:val="00F23660"/>
    <w:rsid w:val="00F23698"/>
    <w:rsid w:val="00F237B6"/>
    <w:rsid w:val="00F237BD"/>
    <w:rsid w:val="00F23827"/>
    <w:rsid w:val="00F23BDF"/>
    <w:rsid w:val="00F23CAA"/>
    <w:rsid w:val="00F23DDB"/>
    <w:rsid w:val="00F23F01"/>
    <w:rsid w:val="00F23FF4"/>
    <w:rsid w:val="00F24069"/>
    <w:rsid w:val="00F24205"/>
    <w:rsid w:val="00F24377"/>
    <w:rsid w:val="00F245B8"/>
    <w:rsid w:val="00F24619"/>
    <w:rsid w:val="00F24735"/>
    <w:rsid w:val="00F248C7"/>
    <w:rsid w:val="00F2498C"/>
    <w:rsid w:val="00F24E31"/>
    <w:rsid w:val="00F25146"/>
    <w:rsid w:val="00F252B7"/>
    <w:rsid w:val="00F25517"/>
    <w:rsid w:val="00F2556B"/>
    <w:rsid w:val="00F2573C"/>
    <w:rsid w:val="00F2599D"/>
    <w:rsid w:val="00F25C17"/>
    <w:rsid w:val="00F25DEA"/>
    <w:rsid w:val="00F25E8E"/>
    <w:rsid w:val="00F25F8F"/>
    <w:rsid w:val="00F26035"/>
    <w:rsid w:val="00F260C9"/>
    <w:rsid w:val="00F26127"/>
    <w:rsid w:val="00F262E8"/>
    <w:rsid w:val="00F26545"/>
    <w:rsid w:val="00F265EA"/>
    <w:rsid w:val="00F26652"/>
    <w:rsid w:val="00F2669E"/>
    <w:rsid w:val="00F2674E"/>
    <w:rsid w:val="00F2675E"/>
    <w:rsid w:val="00F26B38"/>
    <w:rsid w:val="00F26D7B"/>
    <w:rsid w:val="00F26DA2"/>
    <w:rsid w:val="00F272DF"/>
    <w:rsid w:val="00F2733E"/>
    <w:rsid w:val="00F273D7"/>
    <w:rsid w:val="00F2746A"/>
    <w:rsid w:val="00F27556"/>
    <w:rsid w:val="00F27980"/>
    <w:rsid w:val="00F27CF8"/>
    <w:rsid w:val="00F27D85"/>
    <w:rsid w:val="00F27E57"/>
    <w:rsid w:val="00F3040F"/>
    <w:rsid w:val="00F305F5"/>
    <w:rsid w:val="00F30662"/>
    <w:rsid w:val="00F3078C"/>
    <w:rsid w:val="00F307C9"/>
    <w:rsid w:val="00F30900"/>
    <w:rsid w:val="00F30B4C"/>
    <w:rsid w:val="00F30C54"/>
    <w:rsid w:val="00F30F41"/>
    <w:rsid w:val="00F30F56"/>
    <w:rsid w:val="00F310D0"/>
    <w:rsid w:val="00F31265"/>
    <w:rsid w:val="00F312BD"/>
    <w:rsid w:val="00F31349"/>
    <w:rsid w:val="00F31543"/>
    <w:rsid w:val="00F315BA"/>
    <w:rsid w:val="00F3174B"/>
    <w:rsid w:val="00F31964"/>
    <w:rsid w:val="00F31B52"/>
    <w:rsid w:val="00F31CFE"/>
    <w:rsid w:val="00F32064"/>
    <w:rsid w:val="00F32075"/>
    <w:rsid w:val="00F323A4"/>
    <w:rsid w:val="00F323CD"/>
    <w:rsid w:val="00F323EC"/>
    <w:rsid w:val="00F32549"/>
    <w:rsid w:val="00F32AC9"/>
    <w:rsid w:val="00F32D0E"/>
    <w:rsid w:val="00F32E0A"/>
    <w:rsid w:val="00F330F9"/>
    <w:rsid w:val="00F3316D"/>
    <w:rsid w:val="00F332AA"/>
    <w:rsid w:val="00F33301"/>
    <w:rsid w:val="00F333E1"/>
    <w:rsid w:val="00F33471"/>
    <w:rsid w:val="00F336D4"/>
    <w:rsid w:val="00F33876"/>
    <w:rsid w:val="00F3421A"/>
    <w:rsid w:val="00F3429D"/>
    <w:rsid w:val="00F34450"/>
    <w:rsid w:val="00F346C2"/>
    <w:rsid w:val="00F348D1"/>
    <w:rsid w:val="00F3492B"/>
    <w:rsid w:val="00F3525E"/>
    <w:rsid w:val="00F3527C"/>
    <w:rsid w:val="00F353D3"/>
    <w:rsid w:val="00F35506"/>
    <w:rsid w:val="00F355E6"/>
    <w:rsid w:val="00F356F0"/>
    <w:rsid w:val="00F358C6"/>
    <w:rsid w:val="00F35A37"/>
    <w:rsid w:val="00F35C66"/>
    <w:rsid w:val="00F35CC1"/>
    <w:rsid w:val="00F35E16"/>
    <w:rsid w:val="00F36190"/>
    <w:rsid w:val="00F3620E"/>
    <w:rsid w:val="00F362A7"/>
    <w:rsid w:val="00F3634E"/>
    <w:rsid w:val="00F3635A"/>
    <w:rsid w:val="00F363F7"/>
    <w:rsid w:val="00F36465"/>
    <w:rsid w:val="00F3650D"/>
    <w:rsid w:val="00F36650"/>
    <w:rsid w:val="00F3667C"/>
    <w:rsid w:val="00F36718"/>
    <w:rsid w:val="00F36C02"/>
    <w:rsid w:val="00F36DA9"/>
    <w:rsid w:val="00F37140"/>
    <w:rsid w:val="00F37147"/>
    <w:rsid w:val="00F3716D"/>
    <w:rsid w:val="00F3721E"/>
    <w:rsid w:val="00F377AA"/>
    <w:rsid w:val="00F37C94"/>
    <w:rsid w:val="00F37DE6"/>
    <w:rsid w:val="00F37E1B"/>
    <w:rsid w:val="00F37F4D"/>
    <w:rsid w:val="00F40280"/>
    <w:rsid w:val="00F40302"/>
    <w:rsid w:val="00F40323"/>
    <w:rsid w:val="00F404C0"/>
    <w:rsid w:val="00F404E3"/>
    <w:rsid w:val="00F404FD"/>
    <w:rsid w:val="00F40530"/>
    <w:rsid w:val="00F405BF"/>
    <w:rsid w:val="00F405C2"/>
    <w:rsid w:val="00F40608"/>
    <w:rsid w:val="00F40661"/>
    <w:rsid w:val="00F40E41"/>
    <w:rsid w:val="00F412BE"/>
    <w:rsid w:val="00F41800"/>
    <w:rsid w:val="00F41989"/>
    <w:rsid w:val="00F41BDF"/>
    <w:rsid w:val="00F42341"/>
    <w:rsid w:val="00F424E8"/>
    <w:rsid w:val="00F4263D"/>
    <w:rsid w:val="00F427A0"/>
    <w:rsid w:val="00F42B0B"/>
    <w:rsid w:val="00F42BB0"/>
    <w:rsid w:val="00F42BBF"/>
    <w:rsid w:val="00F42BE5"/>
    <w:rsid w:val="00F42D0C"/>
    <w:rsid w:val="00F42D98"/>
    <w:rsid w:val="00F42DE1"/>
    <w:rsid w:val="00F43076"/>
    <w:rsid w:val="00F43311"/>
    <w:rsid w:val="00F43387"/>
    <w:rsid w:val="00F43397"/>
    <w:rsid w:val="00F434E6"/>
    <w:rsid w:val="00F4363F"/>
    <w:rsid w:val="00F439CA"/>
    <w:rsid w:val="00F43A02"/>
    <w:rsid w:val="00F43A3A"/>
    <w:rsid w:val="00F43CA4"/>
    <w:rsid w:val="00F441FD"/>
    <w:rsid w:val="00F444C3"/>
    <w:rsid w:val="00F4459C"/>
    <w:rsid w:val="00F44667"/>
    <w:rsid w:val="00F446B3"/>
    <w:rsid w:val="00F44935"/>
    <w:rsid w:val="00F44A5B"/>
    <w:rsid w:val="00F44C3D"/>
    <w:rsid w:val="00F44C99"/>
    <w:rsid w:val="00F44D31"/>
    <w:rsid w:val="00F44D35"/>
    <w:rsid w:val="00F44ECD"/>
    <w:rsid w:val="00F44FD3"/>
    <w:rsid w:val="00F4503D"/>
    <w:rsid w:val="00F4516F"/>
    <w:rsid w:val="00F451B5"/>
    <w:rsid w:val="00F45397"/>
    <w:rsid w:val="00F4547E"/>
    <w:rsid w:val="00F4555F"/>
    <w:rsid w:val="00F4568E"/>
    <w:rsid w:val="00F45A81"/>
    <w:rsid w:val="00F45B8E"/>
    <w:rsid w:val="00F46012"/>
    <w:rsid w:val="00F46088"/>
    <w:rsid w:val="00F460A4"/>
    <w:rsid w:val="00F460A8"/>
    <w:rsid w:val="00F46173"/>
    <w:rsid w:val="00F461A7"/>
    <w:rsid w:val="00F464FC"/>
    <w:rsid w:val="00F46565"/>
    <w:rsid w:val="00F46763"/>
    <w:rsid w:val="00F469FE"/>
    <w:rsid w:val="00F46A5D"/>
    <w:rsid w:val="00F46A96"/>
    <w:rsid w:val="00F46F09"/>
    <w:rsid w:val="00F47060"/>
    <w:rsid w:val="00F4708C"/>
    <w:rsid w:val="00F4720E"/>
    <w:rsid w:val="00F47409"/>
    <w:rsid w:val="00F4750B"/>
    <w:rsid w:val="00F475C3"/>
    <w:rsid w:val="00F4775F"/>
    <w:rsid w:val="00F4796C"/>
    <w:rsid w:val="00F47ADF"/>
    <w:rsid w:val="00F47BC9"/>
    <w:rsid w:val="00F47DAA"/>
    <w:rsid w:val="00F47E85"/>
    <w:rsid w:val="00F47F15"/>
    <w:rsid w:val="00F50103"/>
    <w:rsid w:val="00F50134"/>
    <w:rsid w:val="00F5016A"/>
    <w:rsid w:val="00F5021E"/>
    <w:rsid w:val="00F5024A"/>
    <w:rsid w:val="00F50314"/>
    <w:rsid w:val="00F505AA"/>
    <w:rsid w:val="00F50658"/>
    <w:rsid w:val="00F50810"/>
    <w:rsid w:val="00F508F6"/>
    <w:rsid w:val="00F50945"/>
    <w:rsid w:val="00F509BE"/>
    <w:rsid w:val="00F50E3F"/>
    <w:rsid w:val="00F50F95"/>
    <w:rsid w:val="00F5119E"/>
    <w:rsid w:val="00F51227"/>
    <w:rsid w:val="00F5135D"/>
    <w:rsid w:val="00F513B2"/>
    <w:rsid w:val="00F5148B"/>
    <w:rsid w:val="00F51492"/>
    <w:rsid w:val="00F51A19"/>
    <w:rsid w:val="00F51A67"/>
    <w:rsid w:val="00F51A79"/>
    <w:rsid w:val="00F51CB1"/>
    <w:rsid w:val="00F51D3E"/>
    <w:rsid w:val="00F51DCB"/>
    <w:rsid w:val="00F51EA0"/>
    <w:rsid w:val="00F521F5"/>
    <w:rsid w:val="00F52232"/>
    <w:rsid w:val="00F5240C"/>
    <w:rsid w:val="00F5242F"/>
    <w:rsid w:val="00F52627"/>
    <w:rsid w:val="00F527A0"/>
    <w:rsid w:val="00F527F8"/>
    <w:rsid w:val="00F5282E"/>
    <w:rsid w:val="00F52842"/>
    <w:rsid w:val="00F52A35"/>
    <w:rsid w:val="00F52A76"/>
    <w:rsid w:val="00F52A7C"/>
    <w:rsid w:val="00F52AA2"/>
    <w:rsid w:val="00F52AEA"/>
    <w:rsid w:val="00F52F97"/>
    <w:rsid w:val="00F53024"/>
    <w:rsid w:val="00F530C6"/>
    <w:rsid w:val="00F530D1"/>
    <w:rsid w:val="00F531FF"/>
    <w:rsid w:val="00F53352"/>
    <w:rsid w:val="00F53454"/>
    <w:rsid w:val="00F5349B"/>
    <w:rsid w:val="00F534E8"/>
    <w:rsid w:val="00F53511"/>
    <w:rsid w:val="00F5393F"/>
    <w:rsid w:val="00F53B53"/>
    <w:rsid w:val="00F53BC0"/>
    <w:rsid w:val="00F53C05"/>
    <w:rsid w:val="00F53CC2"/>
    <w:rsid w:val="00F53D04"/>
    <w:rsid w:val="00F53DEE"/>
    <w:rsid w:val="00F53E92"/>
    <w:rsid w:val="00F54020"/>
    <w:rsid w:val="00F540F6"/>
    <w:rsid w:val="00F5427D"/>
    <w:rsid w:val="00F542E4"/>
    <w:rsid w:val="00F546B8"/>
    <w:rsid w:val="00F547C1"/>
    <w:rsid w:val="00F54A5E"/>
    <w:rsid w:val="00F54D77"/>
    <w:rsid w:val="00F54E20"/>
    <w:rsid w:val="00F54F20"/>
    <w:rsid w:val="00F55440"/>
    <w:rsid w:val="00F556FD"/>
    <w:rsid w:val="00F557D5"/>
    <w:rsid w:val="00F557F2"/>
    <w:rsid w:val="00F55937"/>
    <w:rsid w:val="00F55C2A"/>
    <w:rsid w:val="00F55C5E"/>
    <w:rsid w:val="00F55DBF"/>
    <w:rsid w:val="00F55FB9"/>
    <w:rsid w:val="00F55FDF"/>
    <w:rsid w:val="00F56152"/>
    <w:rsid w:val="00F56555"/>
    <w:rsid w:val="00F5658F"/>
    <w:rsid w:val="00F565FE"/>
    <w:rsid w:val="00F5689C"/>
    <w:rsid w:val="00F56E15"/>
    <w:rsid w:val="00F56E2B"/>
    <w:rsid w:val="00F572E4"/>
    <w:rsid w:val="00F57500"/>
    <w:rsid w:val="00F576EF"/>
    <w:rsid w:val="00F57DD5"/>
    <w:rsid w:val="00F57F5C"/>
    <w:rsid w:val="00F57F5F"/>
    <w:rsid w:val="00F60037"/>
    <w:rsid w:val="00F6022A"/>
    <w:rsid w:val="00F60269"/>
    <w:rsid w:val="00F60765"/>
    <w:rsid w:val="00F608B2"/>
    <w:rsid w:val="00F6094B"/>
    <w:rsid w:val="00F609FE"/>
    <w:rsid w:val="00F60A13"/>
    <w:rsid w:val="00F60A32"/>
    <w:rsid w:val="00F60C8F"/>
    <w:rsid w:val="00F60D3F"/>
    <w:rsid w:val="00F60EF4"/>
    <w:rsid w:val="00F60F46"/>
    <w:rsid w:val="00F60FE3"/>
    <w:rsid w:val="00F6107C"/>
    <w:rsid w:val="00F6118A"/>
    <w:rsid w:val="00F6123C"/>
    <w:rsid w:val="00F613FA"/>
    <w:rsid w:val="00F616C5"/>
    <w:rsid w:val="00F61911"/>
    <w:rsid w:val="00F61995"/>
    <w:rsid w:val="00F61A8C"/>
    <w:rsid w:val="00F61AEA"/>
    <w:rsid w:val="00F61D5A"/>
    <w:rsid w:val="00F61F9C"/>
    <w:rsid w:val="00F61FAB"/>
    <w:rsid w:val="00F61FD2"/>
    <w:rsid w:val="00F620C3"/>
    <w:rsid w:val="00F6268A"/>
    <w:rsid w:val="00F62693"/>
    <w:rsid w:val="00F62700"/>
    <w:rsid w:val="00F627D8"/>
    <w:rsid w:val="00F62D0E"/>
    <w:rsid w:val="00F6308A"/>
    <w:rsid w:val="00F63124"/>
    <w:rsid w:val="00F6320F"/>
    <w:rsid w:val="00F633AA"/>
    <w:rsid w:val="00F6344E"/>
    <w:rsid w:val="00F63702"/>
    <w:rsid w:val="00F6385E"/>
    <w:rsid w:val="00F6393A"/>
    <w:rsid w:val="00F63B5E"/>
    <w:rsid w:val="00F63BF9"/>
    <w:rsid w:val="00F6412F"/>
    <w:rsid w:val="00F642FA"/>
    <w:rsid w:val="00F64354"/>
    <w:rsid w:val="00F64487"/>
    <w:rsid w:val="00F646A7"/>
    <w:rsid w:val="00F646DF"/>
    <w:rsid w:val="00F6477C"/>
    <w:rsid w:val="00F6487E"/>
    <w:rsid w:val="00F64895"/>
    <w:rsid w:val="00F64A9E"/>
    <w:rsid w:val="00F64B7D"/>
    <w:rsid w:val="00F64C15"/>
    <w:rsid w:val="00F64D6A"/>
    <w:rsid w:val="00F64E2E"/>
    <w:rsid w:val="00F64EEE"/>
    <w:rsid w:val="00F651F6"/>
    <w:rsid w:val="00F65284"/>
    <w:rsid w:val="00F652A7"/>
    <w:rsid w:val="00F65364"/>
    <w:rsid w:val="00F65376"/>
    <w:rsid w:val="00F65589"/>
    <w:rsid w:val="00F65613"/>
    <w:rsid w:val="00F6593D"/>
    <w:rsid w:val="00F65A74"/>
    <w:rsid w:val="00F65CA1"/>
    <w:rsid w:val="00F660F0"/>
    <w:rsid w:val="00F66114"/>
    <w:rsid w:val="00F662CC"/>
    <w:rsid w:val="00F663AA"/>
    <w:rsid w:val="00F66484"/>
    <w:rsid w:val="00F664F8"/>
    <w:rsid w:val="00F666C0"/>
    <w:rsid w:val="00F669D7"/>
    <w:rsid w:val="00F66BB9"/>
    <w:rsid w:val="00F66D67"/>
    <w:rsid w:val="00F66D7F"/>
    <w:rsid w:val="00F66DB2"/>
    <w:rsid w:val="00F66DE7"/>
    <w:rsid w:val="00F66EA0"/>
    <w:rsid w:val="00F66F54"/>
    <w:rsid w:val="00F66FEF"/>
    <w:rsid w:val="00F6732A"/>
    <w:rsid w:val="00F6735A"/>
    <w:rsid w:val="00F678BF"/>
    <w:rsid w:val="00F678EC"/>
    <w:rsid w:val="00F67A37"/>
    <w:rsid w:val="00F67A4A"/>
    <w:rsid w:val="00F67D4B"/>
    <w:rsid w:val="00F67EFB"/>
    <w:rsid w:val="00F67F93"/>
    <w:rsid w:val="00F705F9"/>
    <w:rsid w:val="00F70754"/>
    <w:rsid w:val="00F7076D"/>
    <w:rsid w:val="00F7081D"/>
    <w:rsid w:val="00F708AA"/>
    <w:rsid w:val="00F708B2"/>
    <w:rsid w:val="00F709A4"/>
    <w:rsid w:val="00F70D28"/>
    <w:rsid w:val="00F71003"/>
    <w:rsid w:val="00F71005"/>
    <w:rsid w:val="00F7115A"/>
    <w:rsid w:val="00F711D6"/>
    <w:rsid w:val="00F713F7"/>
    <w:rsid w:val="00F7164D"/>
    <w:rsid w:val="00F71756"/>
    <w:rsid w:val="00F717D5"/>
    <w:rsid w:val="00F7187E"/>
    <w:rsid w:val="00F718B1"/>
    <w:rsid w:val="00F71D16"/>
    <w:rsid w:val="00F71D48"/>
    <w:rsid w:val="00F71DA4"/>
    <w:rsid w:val="00F71F76"/>
    <w:rsid w:val="00F71F95"/>
    <w:rsid w:val="00F72055"/>
    <w:rsid w:val="00F72584"/>
    <w:rsid w:val="00F726C7"/>
    <w:rsid w:val="00F72823"/>
    <w:rsid w:val="00F72824"/>
    <w:rsid w:val="00F729D4"/>
    <w:rsid w:val="00F72ACD"/>
    <w:rsid w:val="00F72B38"/>
    <w:rsid w:val="00F72BCB"/>
    <w:rsid w:val="00F72C5F"/>
    <w:rsid w:val="00F72C7D"/>
    <w:rsid w:val="00F730C1"/>
    <w:rsid w:val="00F730CB"/>
    <w:rsid w:val="00F730EA"/>
    <w:rsid w:val="00F731CB"/>
    <w:rsid w:val="00F732B7"/>
    <w:rsid w:val="00F735AD"/>
    <w:rsid w:val="00F735B0"/>
    <w:rsid w:val="00F73A8E"/>
    <w:rsid w:val="00F73C08"/>
    <w:rsid w:val="00F73C29"/>
    <w:rsid w:val="00F73CDE"/>
    <w:rsid w:val="00F73DA1"/>
    <w:rsid w:val="00F73E00"/>
    <w:rsid w:val="00F73E05"/>
    <w:rsid w:val="00F73E8D"/>
    <w:rsid w:val="00F74193"/>
    <w:rsid w:val="00F74241"/>
    <w:rsid w:val="00F743F0"/>
    <w:rsid w:val="00F74474"/>
    <w:rsid w:val="00F744FF"/>
    <w:rsid w:val="00F7462D"/>
    <w:rsid w:val="00F746D5"/>
    <w:rsid w:val="00F74708"/>
    <w:rsid w:val="00F747B8"/>
    <w:rsid w:val="00F74864"/>
    <w:rsid w:val="00F74A43"/>
    <w:rsid w:val="00F74B4E"/>
    <w:rsid w:val="00F74CC1"/>
    <w:rsid w:val="00F74DDE"/>
    <w:rsid w:val="00F750D5"/>
    <w:rsid w:val="00F751F9"/>
    <w:rsid w:val="00F7531C"/>
    <w:rsid w:val="00F753FC"/>
    <w:rsid w:val="00F7540E"/>
    <w:rsid w:val="00F75410"/>
    <w:rsid w:val="00F75466"/>
    <w:rsid w:val="00F756C9"/>
    <w:rsid w:val="00F75741"/>
    <w:rsid w:val="00F7587F"/>
    <w:rsid w:val="00F758F5"/>
    <w:rsid w:val="00F758FF"/>
    <w:rsid w:val="00F759C1"/>
    <w:rsid w:val="00F759C2"/>
    <w:rsid w:val="00F75A33"/>
    <w:rsid w:val="00F75C58"/>
    <w:rsid w:val="00F75DF1"/>
    <w:rsid w:val="00F75ECD"/>
    <w:rsid w:val="00F75F33"/>
    <w:rsid w:val="00F75FEB"/>
    <w:rsid w:val="00F760DC"/>
    <w:rsid w:val="00F76247"/>
    <w:rsid w:val="00F76487"/>
    <w:rsid w:val="00F76706"/>
    <w:rsid w:val="00F7683F"/>
    <w:rsid w:val="00F769B9"/>
    <w:rsid w:val="00F76A40"/>
    <w:rsid w:val="00F76C4E"/>
    <w:rsid w:val="00F76C56"/>
    <w:rsid w:val="00F76C5B"/>
    <w:rsid w:val="00F76E5F"/>
    <w:rsid w:val="00F76EAA"/>
    <w:rsid w:val="00F77082"/>
    <w:rsid w:val="00F77241"/>
    <w:rsid w:val="00F7734B"/>
    <w:rsid w:val="00F77472"/>
    <w:rsid w:val="00F774D9"/>
    <w:rsid w:val="00F77521"/>
    <w:rsid w:val="00F7795C"/>
    <w:rsid w:val="00F77E19"/>
    <w:rsid w:val="00F77E5E"/>
    <w:rsid w:val="00F77EDA"/>
    <w:rsid w:val="00F77F68"/>
    <w:rsid w:val="00F8028E"/>
    <w:rsid w:val="00F804BD"/>
    <w:rsid w:val="00F8050B"/>
    <w:rsid w:val="00F806F4"/>
    <w:rsid w:val="00F807C5"/>
    <w:rsid w:val="00F80968"/>
    <w:rsid w:val="00F80BB9"/>
    <w:rsid w:val="00F80C17"/>
    <w:rsid w:val="00F80D8A"/>
    <w:rsid w:val="00F80DA4"/>
    <w:rsid w:val="00F813DD"/>
    <w:rsid w:val="00F8169F"/>
    <w:rsid w:val="00F816D9"/>
    <w:rsid w:val="00F81743"/>
    <w:rsid w:val="00F81813"/>
    <w:rsid w:val="00F81B32"/>
    <w:rsid w:val="00F81B6A"/>
    <w:rsid w:val="00F81C4A"/>
    <w:rsid w:val="00F81D3B"/>
    <w:rsid w:val="00F81D8F"/>
    <w:rsid w:val="00F8202D"/>
    <w:rsid w:val="00F824C4"/>
    <w:rsid w:val="00F82513"/>
    <w:rsid w:val="00F8264E"/>
    <w:rsid w:val="00F8274B"/>
    <w:rsid w:val="00F82795"/>
    <w:rsid w:val="00F82899"/>
    <w:rsid w:val="00F82BFF"/>
    <w:rsid w:val="00F82C20"/>
    <w:rsid w:val="00F82CA8"/>
    <w:rsid w:val="00F82CD6"/>
    <w:rsid w:val="00F82DF0"/>
    <w:rsid w:val="00F831B1"/>
    <w:rsid w:val="00F831B7"/>
    <w:rsid w:val="00F831DB"/>
    <w:rsid w:val="00F833E8"/>
    <w:rsid w:val="00F83488"/>
    <w:rsid w:val="00F8354D"/>
    <w:rsid w:val="00F836E3"/>
    <w:rsid w:val="00F839B3"/>
    <w:rsid w:val="00F83A55"/>
    <w:rsid w:val="00F83A62"/>
    <w:rsid w:val="00F83B54"/>
    <w:rsid w:val="00F83BB1"/>
    <w:rsid w:val="00F83CF7"/>
    <w:rsid w:val="00F83D5D"/>
    <w:rsid w:val="00F83F0B"/>
    <w:rsid w:val="00F83F69"/>
    <w:rsid w:val="00F84173"/>
    <w:rsid w:val="00F841D0"/>
    <w:rsid w:val="00F841FD"/>
    <w:rsid w:val="00F84453"/>
    <w:rsid w:val="00F84528"/>
    <w:rsid w:val="00F84A74"/>
    <w:rsid w:val="00F84CFA"/>
    <w:rsid w:val="00F84F4D"/>
    <w:rsid w:val="00F84F76"/>
    <w:rsid w:val="00F84FA2"/>
    <w:rsid w:val="00F85364"/>
    <w:rsid w:val="00F854FE"/>
    <w:rsid w:val="00F85712"/>
    <w:rsid w:val="00F8583D"/>
    <w:rsid w:val="00F85ABC"/>
    <w:rsid w:val="00F85B5E"/>
    <w:rsid w:val="00F85BD0"/>
    <w:rsid w:val="00F85C13"/>
    <w:rsid w:val="00F85F14"/>
    <w:rsid w:val="00F85F2C"/>
    <w:rsid w:val="00F86089"/>
    <w:rsid w:val="00F86139"/>
    <w:rsid w:val="00F86360"/>
    <w:rsid w:val="00F863C2"/>
    <w:rsid w:val="00F867C0"/>
    <w:rsid w:val="00F8692B"/>
    <w:rsid w:val="00F86A23"/>
    <w:rsid w:val="00F86AF4"/>
    <w:rsid w:val="00F86E54"/>
    <w:rsid w:val="00F86E5A"/>
    <w:rsid w:val="00F86F44"/>
    <w:rsid w:val="00F871A6"/>
    <w:rsid w:val="00F877A6"/>
    <w:rsid w:val="00F877E0"/>
    <w:rsid w:val="00F87920"/>
    <w:rsid w:val="00F87955"/>
    <w:rsid w:val="00F8799D"/>
    <w:rsid w:val="00F87A94"/>
    <w:rsid w:val="00F87AD4"/>
    <w:rsid w:val="00F87D76"/>
    <w:rsid w:val="00F87E44"/>
    <w:rsid w:val="00F87E8A"/>
    <w:rsid w:val="00F90119"/>
    <w:rsid w:val="00F90161"/>
    <w:rsid w:val="00F901D6"/>
    <w:rsid w:val="00F9063A"/>
    <w:rsid w:val="00F9069D"/>
    <w:rsid w:val="00F90751"/>
    <w:rsid w:val="00F9095E"/>
    <w:rsid w:val="00F909BE"/>
    <w:rsid w:val="00F90C06"/>
    <w:rsid w:val="00F90CDF"/>
    <w:rsid w:val="00F90DF9"/>
    <w:rsid w:val="00F910A5"/>
    <w:rsid w:val="00F911BF"/>
    <w:rsid w:val="00F915A4"/>
    <w:rsid w:val="00F91647"/>
    <w:rsid w:val="00F918C3"/>
    <w:rsid w:val="00F91946"/>
    <w:rsid w:val="00F91AC3"/>
    <w:rsid w:val="00F91B97"/>
    <w:rsid w:val="00F91BBF"/>
    <w:rsid w:val="00F91D8D"/>
    <w:rsid w:val="00F91E6E"/>
    <w:rsid w:val="00F91F1E"/>
    <w:rsid w:val="00F91FBF"/>
    <w:rsid w:val="00F920D6"/>
    <w:rsid w:val="00F921A2"/>
    <w:rsid w:val="00F921F1"/>
    <w:rsid w:val="00F92306"/>
    <w:rsid w:val="00F923EE"/>
    <w:rsid w:val="00F92606"/>
    <w:rsid w:val="00F9263A"/>
    <w:rsid w:val="00F92DA7"/>
    <w:rsid w:val="00F93021"/>
    <w:rsid w:val="00F9319D"/>
    <w:rsid w:val="00F9333E"/>
    <w:rsid w:val="00F9343D"/>
    <w:rsid w:val="00F9358D"/>
    <w:rsid w:val="00F93800"/>
    <w:rsid w:val="00F938A0"/>
    <w:rsid w:val="00F9398E"/>
    <w:rsid w:val="00F93AEC"/>
    <w:rsid w:val="00F93B78"/>
    <w:rsid w:val="00F93C83"/>
    <w:rsid w:val="00F93E30"/>
    <w:rsid w:val="00F93EC0"/>
    <w:rsid w:val="00F93F0B"/>
    <w:rsid w:val="00F942C2"/>
    <w:rsid w:val="00F94425"/>
    <w:rsid w:val="00F946B0"/>
    <w:rsid w:val="00F9487E"/>
    <w:rsid w:val="00F94973"/>
    <w:rsid w:val="00F949C3"/>
    <w:rsid w:val="00F94B1A"/>
    <w:rsid w:val="00F94B6C"/>
    <w:rsid w:val="00F94D28"/>
    <w:rsid w:val="00F94F43"/>
    <w:rsid w:val="00F94F99"/>
    <w:rsid w:val="00F95077"/>
    <w:rsid w:val="00F950B6"/>
    <w:rsid w:val="00F95759"/>
    <w:rsid w:val="00F957A1"/>
    <w:rsid w:val="00F9583C"/>
    <w:rsid w:val="00F95874"/>
    <w:rsid w:val="00F95A1D"/>
    <w:rsid w:val="00F95C3C"/>
    <w:rsid w:val="00F95E4D"/>
    <w:rsid w:val="00F95EE0"/>
    <w:rsid w:val="00F95F0A"/>
    <w:rsid w:val="00F95FDF"/>
    <w:rsid w:val="00F96213"/>
    <w:rsid w:val="00F964A9"/>
    <w:rsid w:val="00F964E5"/>
    <w:rsid w:val="00F9664B"/>
    <w:rsid w:val="00F966ED"/>
    <w:rsid w:val="00F96710"/>
    <w:rsid w:val="00F969E1"/>
    <w:rsid w:val="00F969F1"/>
    <w:rsid w:val="00F96A51"/>
    <w:rsid w:val="00F96ADF"/>
    <w:rsid w:val="00F96C83"/>
    <w:rsid w:val="00F96DE3"/>
    <w:rsid w:val="00F96E46"/>
    <w:rsid w:val="00F96EC3"/>
    <w:rsid w:val="00F970D9"/>
    <w:rsid w:val="00F97195"/>
    <w:rsid w:val="00F971B7"/>
    <w:rsid w:val="00F972B1"/>
    <w:rsid w:val="00F972ED"/>
    <w:rsid w:val="00F973BC"/>
    <w:rsid w:val="00F973F2"/>
    <w:rsid w:val="00F975CE"/>
    <w:rsid w:val="00F9794B"/>
    <w:rsid w:val="00F9795C"/>
    <w:rsid w:val="00F979C4"/>
    <w:rsid w:val="00F97AD3"/>
    <w:rsid w:val="00F97B5D"/>
    <w:rsid w:val="00F97E0D"/>
    <w:rsid w:val="00F97E98"/>
    <w:rsid w:val="00F97E9D"/>
    <w:rsid w:val="00F97FD5"/>
    <w:rsid w:val="00FA0027"/>
    <w:rsid w:val="00FA009C"/>
    <w:rsid w:val="00FA00E6"/>
    <w:rsid w:val="00FA02B2"/>
    <w:rsid w:val="00FA0390"/>
    <w:rsid w:val="00FA043C"/>
    <w:rsid w:val="00FA0455"/>
    <w:rsid w:val="00FA0715"/>
    <w:rsid w:val="00FA0974"/>
    <w:rsid w:val="00FA0ABB"/>
    <w:rsid w:val="00FA0BED"/>
    <w:rsid w:val="00FA0C0D"/>
    <w:rsid w:val="00FA0FF8"/>
    <w:rsid w:val="00FA10E9"/>
    <w:rsid w:val="00FA123E"/>
    <w:rsid w:val="00FA1501"/>
    <w:rsid w:val="00FA15A5"/>
    <w:rsid w:val="00FA17CF"/>
    <w:rsid w:val="00FA1834"/>
    <w:rsid w:val="00FA1BD7"/>
    <w:rsid w:val="00FA2029"/>
    <w:rsid w:val="00FA2081"/>
    <w:rsid w:val="00FA24E4"/>
    <w:rsid w:val="00FA2656"/>
    <w:rsid w:val="00FA2839"/>
    <w:rsid w:val="00FA28AB"/>
    <w:rsid w:val="00FA2A7B"/>
    <w:rsid w:val="00FA2AFB"/>
    <w:rsid w:val="00FA2B20"/>
    <w:rsid w:val="00FA2B69"/>
    <w:rsid w:val="00FA2BAE"/>
    <w:rsid w:val="00FA2C1C"/>
    <w:rsid w:val="00FA2D6D"/>
    <w:rsid w:val="00FA2E7F"/>
    <w:rsid w:val="00FA3125"/>
    <w:rsid w:val="00FA342F"/>
    <w:rsid w:val="00FA3777"/>
    <w:rsid w:val="00FA380F"/>
    <w:rsid w:val="00FA3820"/>
    <w:rsid w:val="00FA39D2"/>
    <w:rsid w:val="00FA3AFB"/>
    <w:rsid w:val="00FA3E9C"/>
    <w:rsid w:val="00FA42C3"/>
    <w:rsid w:val="00FA4A4E"/>
    <w:rsid w:val="00FA4DAD"/>
    <w:rsid w:val="00FA4F96"/>
    <w:rsid w:val="00FA5209"/>
    <w:rsid w:val="00FA53D0"/>
    <w:rsid w:val="00FA55F7"/>
    <w:rsid w:val="00FA5957"/>
    <w:rsid w:val="00FA5AF9"/>
    <w:rsid w:val="00FA5AFE"/>
    <w:rsid w:val="00FA5C40"/>
    <w:rsid w:val="00FA5D00"/>
    <w:rsid w:val="00FA6327"/>
    <w:rsid w:val="00FA63B6"/>
    <w:rsid w:val="00FA642F"/>
    <w:rsid w:val="00FA647C"/>
    <w:rsid w:val="00FA6774"/>
    <w:rsid w:val="00FA6806"/>
    <w:rsid w:val="00FA680D"/>
    <w:rsid w:val="00FA6AD6"/>
    <w:rsid w:val="00FA6AF9"/>
    <w:rsid w:val="00FA6CCE"/>
    <w:rsid w:val="00FA6CF3"/>
    <w:rsid w:val="00FA70A1"/>
    <w:rsid w:val="00FA76E8"/>
    <w:rsid w:val="00FA7730"/>
    <w:rsid w:val="00FA77A5"/>
    <w:rsid w:val="00FA77F6"/>
    <w:rsid w:val="00FA7890"/>
    <w:rsid w:val="00FA796F"/>
    <w:rsid w:val="00FA7F19"/>
    <w:rsid w:val="00FA7FE5"/>
    <w:rsid w:val="00FB0072"/>
    <w:rsid w:val="00FB00FF"/>
    <w:rsid w:val="00FB012C"/>
    <w:rsid w:val="00FB013B"/>
    <w:rsid w:val="00FB019B"/>
    <w:rsid w:val="00FB020B"/>
    <w:rsid w:val="00FB02D3"/>
    <w:rsid w:val="00FB03C2"/>
    <w:rsid w:val="00FB03DC"/>
    <w:rsid w:val="00FB0869"/>
    <w:rsid w:val="00FB08F6"/>
    <w:rsid w:val="00FB0CF8"/>
    <w:rsid w:val="00FB109D"/>
    <w:rsid w:val="00FB12D8"/>
    <w:rsid w:val="00FB1667"/>
    <w:rsid w:val="00FB17B4"/>
    <w:rsid w:val="00FB181B"/>
    <w:rsid w:val="00FB1851"/>
    <w:rsid w:val="00FB19D2"/>
    <w:rsid w:val="00FB1E41"/>
    <w:rsid w:val="00FB1E44"/>
    <w:rsid w:val="00FB1E8B"/>
    <w:rsid w:val="00FB241B"/>
    <w:rsid w:val="00FB25A8"/>
    <w:rsid w:val="00FB273F"/>
    <w:rsid w:val="00FB2780"/>
    <w:rsid w:val="00FB27B7"/>
    <w:rsid w:val="00FB2907"/>
    <w:rsid w:val="00FB291C"/>
    <w:rsid w:val="00FB2A72"/>
    <w:rsid w:val="00FB2B84"/>
    <w:rsid w:val="00FB302D"/>
    <w:rsid w:val="00FB3369"/>
    <w:rsid w:val="00FB3424"/>
    <w:rsid w:val="00FB3450"/>
    <w:rsid w:val="00FB3482"/>
    <w:rsid w:val="00FB3565"/>
    <w:rsid w:val="00FB386A"/>
    <w:rsid w:val="00FB3981"/>
    <w:rsid w:val="00FB3BE9"/>
    <w:rsid w:val="00FB3CFE"/>
    <w:rsid w:val="00FB3D52"/>
    <w:rsid w:val="00FB3D58"/>
    <w:rsid w:val="00FB3E61"/>
    <w:rsid w:val="00FB3F0B"/>
    <w:rsid w:val="00FB40DF"/>
    <w:rsid w:val="00FB414A"/>
    <w:rsid w:val="00FB41AD"/>
    <w:rsid w:val="00FB4297"/>
    <w:rsid w:val="00FB4782"/>
    <w:rsid w:val="00FB480C"/>
    <w:rsid w:val="00FB494E"/>
    <w:rsid w:val="00FB49CB"/>
    <w:rsid w:val="00FB4C82"/>
    <w:rsid w:val="00FB4D32"/>
    <w:rsid w:val="00FB4D3F"/>
    <w:rsid w:val="00FB4DCA"/>
    <w:rsid w:val="00FB4DD5"/>
    <w:rsid w:val="00FB4F44"/>
    <w:rsid w:val="00FB5104"/>
    <w:rsid w:val="00FB514B"/>
    <w:rsid w:val="00FB527B"/>
    <w:rsid w:val="00FB53F8"/>
    <w:rsid w:val="00FB5436"/>
    <w:rsid w:val="00FB5652"/>
    <w:rsid w:val="00FB5787"/>
    <w:rsid w:val="00FB590C"/>
    <w:rsid w:val="00FB5973"/>
    <w:rsid w:val="00FB5ADC"/>
    <w:rsid w:val="00FB5B4A"/>
    <w:rsid w:val="00FB5C53"/>
    <w:rsid w:val="00FB5E75"/>
    <w:rsid w:val="00FB5ED8"/>
    <w:rsid w:val="00FB5FEB"/>
    <w:rsid w:val="00FB6152"/>
    <w:rsid w:val="00FB62AD"/>
    <w:rsid w:val="00FB6325"/>
    <w:rsid w:val="00FB636B"/>
    <w:rsid w:val="00FB676E"/>
    <w:rsid w:val="00FB69B3"/>
    <w:rsid w:val="00FB6C7C"/>
    <w:rsid w:val="00FB6EAC"/>
    <w:rsid w:val="00FB7226"/>
    <w:rsid w:val="00FB72C5"/>
    <w:rsid w:val="00FB7468"/>
    <w:rsid w:val="00FB7698"/>
    <w:rsid w:val="00FB7B58"/>
    <w:rsid w:val="00FB7BF1"/>
    <w:rsid w:val="00FB7DA0"/>
    <w:rsid w:val="00FC0068"/>
    <w:rsid w:val="00FC0092"/>
    <w:rsid w:val="00FC00A4"/>
    <w:rsid w:val="00FC0151"/>
    <w:rsid w:val="00FC01B8"/>
    <w:rsid w:val="00FC0436"/>
    <w:rsid w:val="00FC048A"/>
    <w:rsid w:val="00FC0646"/>
    <w:rsid w:val="00FC0939"/>
    <w:rsid w:val="00FC0C25"/>
    <w:rsid w:val="00FC0C78"/>
    <w:rsid w:val="00FC0E75"/>
    <w:rsid w:val="00FC119A"/>
    <w:rsid w:val="00FC126E"/>
    <w:rsid w:val="00FC12BF"/>
    <w:rsid w:val="00FC155E"/>
    <w:rsid w:val="00FC17CC"/>
    <w:rsid w:val="00FC18A3"/>
    <w:rsid w:val="00FC193A"/>
    <w:rsid w:val="00FC1D3C"/>
    <w:rsid w:val="00FC1D77"/>
    <w:rsid w:val="00FC1E47"/>
    <w:rsid w:val="00FC2221"/>
    <w:rsid w:val="00FC23D3"/>
    <w:rsid w:val="00FC2596"/>
    <w:rsid w:val="00FC25C6"/>
    <w:rsid w:val="00FC25F7"/>
    <w:rsid w:val="00FC288B"/>
    <w:rsid w:val="00FC29E5"/>
    <w:rsid w:val="00FC2B19"/>
    <w:rsid w:val="00FC2C09"/>
    <w:rsid w:val="00FC2D08"/>
    <w:rsid w:val="00FC2E32"/>
    <w:rsid w:val="00FC2F0A"/>
    <w:rsid w:val="00FC2F1A"/>
    <w:rsid w:val="00FC2FB0"/>
    <w:rsid w:val="00FC303A"/>
    <w:rsid w:val="00FC3048"/>
    <w:rsid w:val="00FC3123"/>
    <w:rsid w:val="00FC3266"/>
    <w:rsid w:val="00FC32C5"/>
    <w:rsid w:val="00FC32CE"/>
    <w:rsid w:val="00FC339F"/>
    <w:rsid w:val="00FC33FF"/>
    <w:rsid w:val="00FC3520"/>
    <w:rsid w:val="00FC365D"/>
    <w:rsid w:val="00FC3791"/>
    <w:rsid w:val="00FC37AB"/>
    <w:rsid w:val="00FC37C0"/>
    <w:rsid w:val="00FC3964"/>
    <w:rsid w:val="00FC3C2D"/>
    <w:rsid w:val="00FC4087"/>
    <w:rsid w:val="00FC4175"/>
    <w:rsid w:val="00FC443C"/>
    <w:rsid w:val="00FC445D"/>
    <w:rsid w:val="00FC4516"/>
    <w:rsid w:val="00FC4987"/>
    <w:rsid w:val="00FC4A73"/>
    <w:rsid w:val="00FC4ACB"/>
    <w:rsid w:val="00FC4D2D"/>
    <w:rsid w:val="00FC4D5B"/>
    <w:rsid w:val="00FC4EBB"/>
    <w:rsid w:val="00FC4F59"/>
    <w:rsid w:val="00FC51C8"/>
    <w:rsid w:val="00FC5363"/>
    <w:rsid w:val="00FC561E"/>
    <w:rsid w:val="00FC5753"/>
    <w:rsid w:val="00FC5769"/>
    <w:rsid w:val="00FC5812"/>
    <w:rsid w:val="00FC5B7B"/>
    <w:rsid w:val="00FC5B90"/>
    <w:rsid w:val="00FC5C6F"/>
    <w:rsid w:val="00FC5E39"/>
    <w:rsid w:val="00FC63B8"/>
    <w:rsid w:val="00FC6445"/>
    <w:rsid w:val="00FC64FD"/>
    <w:rsid w:val="00FC6713"/>
    <w:rsid w:val="00FC67A3"/>
    <w:rsid w:val="00FC6E78"/>
    <w:rsid w:val="00FC6FCD"/>
    <w:rsid w:val="00FC7117"/>
    <w:rsid w:val="00FC7147"/>
    <w:rsid w:val="00FC7194"/>
    <w:rsid w:val="00FC71C9"/>
    <w:rsid w:val="00FC7266"/>
    <w:rsid w:val="00FC7390"/>
    <w:rsid w:val="00FC74B6"/>
    <w:rsid w:val="00FC758D"/>
    <w:rsid w:val="00FC7623"/>
    <w:rsid w:val="00FC77A9"/>
    <w:rsid w:val="00FC7880"/>
    <w:rsid w:val="00FC790F"/>
    <w:rsid w:val="00FC7AEB"/>
    <w:rsid w:val="00FC7DAF"/>
    <w:rsid w:val="00FC7F3A"/>
    <w:rsid w:val="00FD00ED"/>
    <w:rsid w:val="00FD0252"/>
    <w:rsid w:val="00FD0617"/>
    <w:rsid w:val="00FD06E4"/>
    <w:rsid w:val="00FD0A1B"/>
    <w:rsid w:val="00FD0A2D"/>
    <w:rsid w:val="00FD1206"/>
    <w:rsid w:val="00FD1217"/>
    <w:rsid w:val="00FD1402"/>
    <w:rsid w:val="00FD14EA"/>
    <w:rsid w:val="00FD1571"/>
    <w:rsid w:val="00FD1692"/>
    <w:rsid w:val="00FD16F5"/>
    <w:rsid w:val="00FD18B3"/>
    <w:rsid w:val="00FD1964"/>
    <w:rsid w:val="00FD19A8"/>
    <w:rsid w:val="00FD1A84"/>
    <w:rsid w:val="00FD1BF2"/>
    <w:rsid w:val="00FD1CDB"/>
    <w:rsid w:val="00FD1D0F"/>
    <w:rsid w:val="00FD249F"/>
    <w:rsid w:val="00FD24A5"/>
    <w:rsid w:val="00FD29ED"/>
    <w:rsid w:val="00FD2BAF"/>
    <w:rsid w:val="00FD2C40"/>
    <w:rsid w:val="00FD3161"/>
    <w:rsid w:val="00FD3309"/>
    <w:rsid w:val="00FD33D8"/>
    <w:rsid w:val="00FD35C6"/>
    <w:rsid w:val="00FD37D4"/>
    <w:rsid w:val="00FD382C"/>
    <w:rsid w:val="00FD3858"/>
    <w:rsid w:val="00FD38B1"/>
    <w:rsid w:val="00FD3930"/>
    <w:rsid w:val="00FD39C5"/>
    <w:rsid w:val="00FD3BE6"/>
    <w:rsid w:val="00FD3D42"/>
    <w:rsid w:val="00FD3EEC"/>
    <w:rsid w:val="00FD3F82"/>
    <w:rsid w:val="00FD4184"/>
    <w:rsid w:val="00FD43F0"/>
    <w:rsid w:val="00FD4BC0"/>
    <w:rsid w:val="00FD4E5D"/>
    <w:rsid w:val="00FD4EAD"/>
    <w:rsid w:val="00FD5189"/>
    <w:rsid w:val="00FD5428"/>
    <w:rsid w:val="00FD543E"/>
    <w:rsid w:val="00FD5502"/>
    <w:rsid w:val="00FD569A"/>
    <w:rsid w:val="00FD5743"/>
    <w:rsid w:val="00FD586E"/>
    <w:rsid w:val="00FD58AB"/>
    <w:rsid w:val="00FD5AA5"/>
    <w:rsid w:val="00FD5AB7"/>
    <w:rsid w:val="00FD5BB8"/>
    <w:rsid w:val="00FD5D7D"/>
    <w:rsid w:val="00FD5E0A"/>
    <w:rsid w:val="00FD5E95"/>
    <w:rsid w:val="00FD6115"/>
    <w:rsid w:val="00FD627E"/>
    <w:rsid w:val="00FD65ED"/>
    <w:rsid w:val="00FD687A"/>
    <w:rsid w:val="00FD6A19"/>
    <w:rsid w:val="00FD6BF5"/>
    <w:rsid w:val="00FD6C7F"/>
    <w:rsid w:val="00FD7005"/>
    <w:rsid w:val="00FD70A1"/>
    <w:rsid w:val="00FD72EF"/>
    <w:rsid w:val="00FD73FB"/>
    <w:rsid w:val="00FD7431"/>
    <w:rsid w:val="00FD752A"/>
    <w:rsid w:val="00FD7838"/>
    <w:rsid w:val="00FD791F"/>
    <w:rsid w:val="00FD7AAC"/>
    <w:rsid w:val="00FD7B75"/>
    <w:rsid w:val="00FD7C1C"/>
    <w:rsid w:val="00FD7EBE"/>
    <w:rsid w:val="00FD7F06"/>
    <w:rsid w:val="00FD7F1C"/>
    <w:rsid w:val="00FD7F97"/>
    <w:rsid w:val="00FD7FB8"/>
    <w:rsid w:val="00FE006C"/>
    <w:rsid w:val="00FE00B6"/>
    <w:rsid w:val="00FE00E5"/>
    <w:rsid w:val="00FE01DE"/>
    <w:rsid w:val="00FE0262"/>
    <w:rsid w:val="00FE0391"/>
    <w:rsid w:val="00FE03A4"/>
    <w:rsid w:val="00FE0495"/>
    <w:rsid w:val="00FE04A1"/>
    <w:rsid w:val="00FE0605"/>
    <w:rsid w:val="00FE0632"/>
    <w:rsid w:val="00FE0657"/>
    <w:rsid w:val="00FE0760"/>
    <w:rsid w:val="00FE07F1"/>
    <w:rsid w:val="00FE0A2C"/>
    <w:rsid w:val="00FE0AC4"/>
    <w:rsid w:val="00FE0B5D"/>
    <w:rsid w:val="00FE0C42"/>
    <w:rsid w:val="00FE0DA6"/>
    <w:rsid w:val="00FE0FA4"/>
    <w:rsid w:val="00FE121B"/>
    <w:rsid w:val="00FE131E"/>
    <w:rsid w:val="00FE13CA"/>
    <w:rsid w:val="00FE1625"/>
    <w:rsid w:val="00FE163D"/>
    <w:rsid w:val="00FE1693"/>
    <w:rsid w:val="00FE18E6"/>
    <w:rsid w:val="00FE19E2"/>
    <w:rsid w:val="00FE1A6F"/>
    <w:rsid w:val="00FE2077"/>
    <w:rsid w:val="00FE229E"/>
    <w:rsid w:val="00FE2932"/>
    <w:rsid w:val="00FE29F0"/>
    <w:rsid w:val="00FE2B16"/>
    <w:rsid w:val="00FE2BF5"/>
    <w:rsid w:val="00FE2CAF"/>
    <w:rsid w:val="00FE2E6A"/>
    <w:rsid w:val="00FE2F6D"/>
    <w:rsid w:val="00FE2F8D"/>
    <w:rsid w:val="00FE31DA"/>
    <w:rsid w:val="00FE3333"/>
    <w:rsid w:val="00FE34B7"/>
    <w:rsid w:val="00FE35BC"/>
    <w:rsid w:val="00FE3602"/>
    <w:rsid w:val="00FE3674"/>
    <w:rsid w:val="00FE3733"/>
    <w:rsid w:val="00FE37CF"/>
    <w:rsid w:val="00FE3812"/>
    <w:rsid w:val="00FE3926"/>
    <w:rsid w:val="00FE3979"/>
    <w:rsid w:val="00FE3A6C"/>
    <w:rsid w:val="00FE401A"/>
    <w:rsid w:val="00FE407A"/>
    <w:rsid w:val="00FE40F9"/>
    <w:rsid w:val="00FE455B"/>
    <w:rsid w:val="00FE484F"/>
    <w:rsid w:val="00FE4A37"/>
    <w:rsid w:val="00FE4F34"/>
    <w:rsid w:val="00FE4F90"/>
    <w:rsid w:val="00FE5011"/>
    <w:rsid w:val="00FE5022"/>
    <w:rsid w:val="00FE55D0"/>
    <w:rsid w:val="00FE5CEF"/>
    <w:rsid w:val="00FE5EF7"/>
    <w:rsid w:val="00FE6085"/>
    <w:rsid w:val="00FE6352"/>
    <w:rsid w:val="00FE6479"/>
    <w:rsid w:val="00FE64C7"/>
    <w:rsid w:val="00FE6555"/>
    <w:rsid w:val="00FE65F9"/>
    <w:rsid w:val="00FE66D9"/>
    <w:rsid w:val="00FE6708"/>
    <w:rsid w:val="00FE6897"/>
    <w:rsid w:val="00FE699F"/>
    <w:rsid w:val="00FE69CD"/>
    <w:rsid w:val="00FE6A0C"/>
    <w:rsid w:val="00FE6A71"/>
    <w:rsid w:val="00FE6DB6"/>
    <w:rsid w:val="00FE6E01"/>
    <w:rsid w:val="00FE7135"/>
    <w:rsid w:val="00FE71AF"/>
    <w:rsid w:val="00FE7329"/>
    <w:rsid w:val="00FE73BC"/>
    <w:rsid w:val="00FE7432"/>
    <w:rsid w:val="00FE75B1"/>
    <w:rsid w:val="00FE7622"/>
    <w:rsid w:val="00FE7625"/>
    <w:rsid w:val="00FE7644"/>
    <w:rsid w:val="00FE767A"/>
    <w:rsid w:val="00FE7681"/>
    <w:rsid w:val="00FE76D9"/>
    <w:rsid w:val="00FE76DB"/>
    <w:rsid w:val="00FE77CE"/>
    <w:rsid w:val="00FE784E"/>
    <w:rsid w:val="00FE7931"/>
    <w:rsid w:val="00FE7990"/>
    <w:rsid w:val="00FE7AA3"/>
    <w:rsid w:val="00FE7B6F"/>
    <w:rsid w:val="00FE7E79"/>
    <w:rsid w:val="00FE7EF1"/>
    <w:rsid w:val="00FE7F8E"/>
    <w:rsid w:val="00FF02D9"/>
    <w:rsid w:val="00FF03F9"/>
    <w:rsid w:val="00FF04DA"/>
    <w:rsid w:val="00FF070B"/>
    <w:rsid w:val="00FF07EF"/>
    <w:rsid w:val="00FF086B"/>
    <w:rsid w:val="00FF0C99"/>
    <w:rsid w:val="00FF0D8F"/>
    <w:rsid w:val="00FF0E3A"/>
    <w:rsid w:val="00FF0F69"/>
    <w:rsid w:val="00FF0F72"/>
    <w:rsid w:val="00FF1038"/>
    <w:rsid w:val="00FF140A"/>
    <w:rsid w:val="00FF157E"/>
    <w:rsid w:val="00FF178C"/>
    <w:rsid w:val="00FF19ED"/>
    <w:rsid w:val="00FF1B7B"/>
    <w:rsid w:val="00FF1E28"/>
    <w:rsid w:val="00FF1E87"/>
    <w:rsid w:val="00FF2248"/>
    <w:rsid w:val="00FF237B"/>
    <w:rsid w:val="00FF27B7"/>
    <w:rsid w:val="00FF2898"/>
    <w:rsid w:val="00FF29E6"/>
    <w:rsid w:val="00FF2E04"/>
    <w:rsid w:val="00FF2FA8"/>
    <w:rsid w:val="00FF30D0"/>
    <w:rsid w:val="00FF317A"/>
    <w:rsid w:val="00FF3583"/>
    <w:rsid w:val="00FF3773"/>
    <w:rsid w:val="00FF37F9"/>
    <w:rsid w:val="00FF3881"/>
    <w:rsid w:val="00FF38A6"/>
    <w:rsid w:val="00FF3907"/>
    <w:rsid w:val="00FF393D"/>
    <w:rsid w:val="00FF3B0F"/>
    <w:rsid w:val="00FF3B1F"/>
    <w:rsid w:val="00FF3F78"/>
    <w:rsid w:val="00FF40C4"/>
    <w:rsid w:val="00FF424A"/>
    <w:rsid w:val="00FF4381"/>
    <w:rsid w:val="00FF4980"/>
    <w:rsid w:val="00FF4CD5"/>
    <w:rsid w:val="00FF4FA6"/>
    <w:rsid w:val="00FF50E6"/>
    <w:rsid w:val="00FF53B6"/>
    <w:rsid w:val="00FF54B4"/>
    <w:rsid w:val="00FF5526"/>
    <w:rsid w:val="00FF5F49"/>
    <w:rsid w:val="00FF60CC"/>
    <w:rsid w:val="00FF61E6"/>
    <w:rsid w:val="00FF636C"/>
    <w:rsid w:val="00FF65DB"/>
    <w:rsid w:val="00FF6BF0"/>
    <w:rsid w:val="00FF6E01"/>
    <w:rsid w:val="00FF714F"/>
    <w:rsid w:val="00FF7370"/>
    <w:rsid w:val="00FF7495"/>
    <w:rsid w:val="00FF7559"/>
    <w:rsid w:val="00FF760F"/>
    <w:rsid w:val="00FF77EA"/>
    <w:rsid w:val="00FF7B86"/>
    <w:rsid w:val="00FF7F8D"/>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7EA8EE64-6BE3-429A-8CEE-511EFD74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unhideWhenUsed/>
    <w:rsid w:val="004F484F"/>
    <w:pPr>
      <w:spacing w:line="240" w:lineRule="auto"/>
    </w:pPr>
    <w:rPr>
      <w:sz w:val="20"/>
      <w:szCs w:val="25"/>
    </w:rPr>
  </w:style>
  <w:style w:type="character" w:customStyle="1" w:styleId="CommentTextChar">
    <w:name w:val="Comment Text Char"/>
    <w:basedOn w:val="DefaultParagraphFont"/>
    <w:link w:val="CommentText"/>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styleId="Revision">
    <w:name w:val="Revision"/>
    <w:hidden/>
    <w:uiPriority w:val="99"/>
    <w:semiHidden/>
    <w:rsid w:val="000F221D"/>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9771">
      <w:bodyDiv w:val="1"/>
      <w:marLeft w:val="0"/>
      <w:marRight w:val="0"/>
      <w:marTop w:val="0"/>
      <w:marBottom w:val="0"/>
      <w:divBdr>
        <w:top w:val="none" w:sz="0" w:space="0" w:color="auto"/>
        <w:left w:val="none" w:sz="0" w:space="0" w:color="auto"/>
        <w:bottom w:val="none" w:sz="0" w:space="0" w:color="auto"/>
        <w:right w:val="none" w:sz="0" w:space="0" w:color="auto"/>
      </w:divBdr>
    </w:div>
    <w:div w:id="57098362">
      <w:bodyDiv w:val="1"/>
      <w:marLeft w:val="0"/>
      <w:marRight w:val="0"/>
      <w:marTop w:val="0"/>
      <w:marBottom w:val="0"/>
      <w:divBdr>
        <w:top w:val="none" w:sz="0" w:space="0" w:color="auto"/>
        <w:left w:val="none" w:sz="0" w:space="0" w:color="auto"/>
        <w:bottom w:val="none" w:sz="0" w:space="0" w:color="auto"/>
        <w:right w:val="none" w:sz="0" w:space="0" w:color="auto"/>
      </w:divBdr>
    </w:div>
    <w:div w:id="57821962">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62799408">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89933876">
      <w:bodyDiv w:val="1"/>
      <w:marLeft w:val="0"/>
      <w:marRight w:val="0"/>
      <w:marTop w:val="0"/>
      <w:marBottom w:val="0"/>
      <w:divBdr>
        <w:top w:val="none" w:sz="0" w:space="0" w:color="auto"/>
        <w:left w:val="none" w:sz="0" w:space="0" w:color="auto"/>
        <w:bottom w:val="none" w:sz="0" w:space="0" w:color="auto"/>
        <w:right w:val="none" w:sz="0" w:space="0" w:color="auto"/>
      </w:divBdr>
    </w:div>
    <w:div w:id="93476831">
      <w:bodyDiv w:val="1"/>
      <w:marLeft w:val="0"/>
      <w:marRight w:val="0"/>
      <w:marTop w:val="0"/>
      <w:marBottom w:val="0"/>
      <w:divBdr>
        <w:top w:val="none" w:sz="0" w:space="0" w:color="auto"/>
        <w:left w:val="none" w:sz="0" w:space="0" w:color="auto"/>
        <w:bottom w:val="none" w:sz="0" w:space="0" w:color="auto"/>
        <w:right w:val="none" w:sz="0" w:space="0" w:color="auto"/>
      </w:divBdr>
    </w:div>
    <w:div w:id="113717974">
      <w:bodyDiv w:val="1"/>
      <w:marLeft w:val="0"/>
      <w:marRight w:val="0"/>
      <w:marTop w:val="0"/>
      <w:marBottom w:val="0"/>
      <w:divBdr>
        <w:top w:val="none" w:sz="0" w:space="0" w:color="auto"/>
        <w:left w:val="none" w:sz="0" w:space="0" w:color="auto"/>
        <w:bottom w:val="none" w:sz="0" w:space="0" w:color="auto"/>
        <w:right w:val="none" w:sz="0" w:space="0" w:color="auto"/>
      </w:divBdr>
    </w:div>
    <w:div w:id="114956811">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19036584">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23876750">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32548604">
      <w:bodyDiv w:val="1"/>
      <w:marLeft w:val="0"/>
      <w:marRight w:val="0"/>
      <w:marTop w:val="0"/>
      <w:marBottom w:val="0"/>
      <w:divBdr>
        <w:top w:val="none" w:sz="0" w:space="0" w:color="auto"/>
        <w:left w:val="none" w:sz="0" w:space="0" w:color="auto"/>
        <w:bottom w:val="none" w:sz="0" w:space="0" w:color="auto"/>
        <w:right w:val="none" w:sz="0" w:space="0" w:color="auto"/>
      </w:divBdr>
    </w:div>
    <w:div w:id="235096079">
      <w:bodyDiv w:val="1"/>
      <w:marLeft w:val="0"/>
      <w:marRight w:val="0"/>
      <w:marTop w:val="0"/>
      <w:marBottom w:val="0"/>
      <w:divBdr>
        <w:top w:val="none" w:sz="0" w:space="0" w:color="auto"/>
        <w:left w:val="none" w:sz="0" w:space="0" w:color="auto"/>
        <w:bottom w:val="none" w:sz="0" w:space="0" w:color="auto"/>
        <w:right w:val="none" w:sz="0" w:space="0" w:color="auto"/>
      </w:divBdr>
    </w:div>
    <w:div w:id="26654971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78151064">
      <w:bodyDiv w:val="1"/>
      <w:marLeft w:val="0"/>
      <w:marRight w:val="0"/>
      <w:marTop w:val="0"/>
      <w:marBottom w:val="0"/>
      <w:divBdr>
        <w:top w:val="none" w:sz="0" w:space="0" w:color="auto"/>
        <w:left w:val="none" w:sz="0" w:space="0" w:color="auto"/>
        <w:bottom w:val="none" w:sz="0" w:space="0" w:color="auto"/>
        <w:right w:val="none" w:sz="0" w:space="0" w:color="auto"/>
      </w:divBdr>
    </w:div>
    <w:div w:id="278341599">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2102796">
      <w:bodyDiv w:val="1"/>
      <w:marLeft w:val="0"/>
      <w:marRight w:val="0"/>
      <w:marTop w:val="0"/>
      <w:marBottom w:val="0"/>
      <w:divBdr>
        <w:top w:val="none" w:sz="0" w:space="0" w:color="auto"/>
        <w:left w:val="none" w:sz="0" w:space="0" w:color="auto"/>
        <w:bottom w:val="none" w:sz="0" w:space="0" w:color="auto"/>
        <w:right w:val="none" w:sz="0" w:space="0" w:color="auto"/>
      </w:divBdr>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1325720">
      <w:bodyDiv w:val="1"/>
      <w:marLeft w:val="0"/>
      <w:marRight w:val="0"/>
      <w:marTop w:val="0"/>
      <w:marBottom w:val="0"/>
      <w:divBdr>
        <w:top w:val="none" w:sz="0" w:space="0" w:color="auto"/>
        <w:left w:val="none" w:sz="0" w:space="0" w:color="auto"/>
        <w:bottom w:val="none" w:sz="0" w:space="0" w:color="auto"/>
        <w:right w:val="none" w:sz="0" w:space="0" w:color="auto"/>
      </w:divBdr>
    </w:div>
    <w:div w:id="314721485">
      <w:bodyDiv w:val="1"/>
      <w:marLeft w:val="0"/>
      <w:marRight w:val="0"/>
      <w:marTop w:val="0"/>
      <w:marBottom w:val="0"/>
      <w:divBdr>
        <w:top w:val="none" w:sz="0" w:space="0" w:color="auto"/>
        <w:left w:val="none" w:sz="0" w:space="0" w:color="auto"/>
        <w:bottom w:val="none" w:sz="0" w:space="0" w:color="auto"/>
        <w:right w:val="none" w:sz="0" w:space="0" w:color="auto"/>
      </w:divBdr>
    </w:div>
    <w:div w:id="321663656">
      <w:bodyDiv w:val="1"/>
      <w:marLeft w:val="0"/>
      <w:marRight w:val="0"/>
      <w:marTop w:val="0"/>
      <w:marBottom w:val="0"/>
      <w:divBdr>
        <w:top w:val="none" w:sz="0" w:space="0" w:color="auto"/>
        <w:left w:val="none" w:sz="0" w:space="0" w:color="auto"/>
        <w:bottom w:val="none" w:sz="0" w:space="0" w:color="auto"/>
        <w:right w:val="none" w:sz="0" w:space="0" w:color="auto"/>
      </w:divBdr>
    </w:div>
    <w:div w:id="326594680">
      <w:bodyDiv w:val="1"/>
      <w:marLeft w:val="0"/>
      <w:marRight w:val="0"/>
      <w:marTop w:val="0"/>
      <w:marBottom w:val="0"/>
      <w:divBdr>
        <w:top w:val="none" w:sz="0" w:space="0" w:color="auto"/>
        <w:left w:val="none" w:sz="0" w:space="0" w:color="auto"/>
        <w:bottom w:val="none" w:sz="0" w:space="0" w:color="auto"/>
        <w:right w:val="none" w:sz="0" w:space="0" w:color="auto"/>
      </w:divBdr>
    </w:div>
    <w:div w:id="328099294">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0323602">
      <w:bodyDiv w:val="1"/>
      <w:marLeft w:val="0"/>
      <w:marRight w:val="0"/>
      <w:marTop w:val="0"/>
      <w:marBottom w:val="0"/>
      <w:divBdr>
        <w:top w:val="none" w:sz="0" w:space="0" w:color="auto"/>
        <w:left w:val="none" w:sz="0" w:space="0" w:color="auto"/>
        <w:bottom w:val="none" w:sz="0" w:space="0" w:color="auto"/>
        <w:right w:val="none" w:sz="0" w:space="0" w:color="auto"/>
      </w:divBdr>
    </w:div>
    <w:div w:id="384182004">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238388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55487018">
      <w:bodyDiv w:val="1"/>
      <w:marLeft w:val="0"/>
      <w:marRight w:val="0"/>
      <w:marTop w:val="0"/>
      <w:marBottom w:val="0"/>
      <w:divBdr>
        <w:top w:val="none" w:sz="0" w:space="0" w:color="auto"/>
        <w:left w:val="none" w:sz="0" w:space="0" w:color="auto"/>
        <w:bottom w:val="none" w:sz="0" w:space="0" w:color="auto"/>
        <w:right w:val="none" w:sz="0" w:space="0" w:color="auto"/>
      </w:divBdr>
    </w:div>
    <w:div w:id="464857853">
      <w:bodyDiv w:val="1"/>
      <w:marLeft w:val="0"/>
      <w:marRight w:val="0"/>
      <w:marTop w:val="0"/>
      <w:marBottom w:val="0"/>
      <w:divBdr>
        <w:top w:val="none" w:sz="0" w:space="0" w:color="auto"/>
        <w:left w:val="none" w:sz="0" w:space="0" w:color="auto"/>
        <w:bottom w:val="none" w:sz="0" w:space="0" w:color="auto"/>
        <w:right w:val="none" w:sz="0" w:space="0" w:color="auto"/>
      </w:divBdr>
    </w:div>
    <w:div w:id="480075277">
      <w:bodyDiv w:val="1"/>
      <w:marLeft w:val="0"/>
      <w:marRight w:val="0"/>
      <w:marTop w:val="0"/>
      <w:marBottom w:val="0"/>
      <w:divBdr>
        <w:top w:val="none" w:sz="0" w:space="0" w:color="auto"/>
        <w:left w:val="none" w:sz="0" w:space="0" w:color="auto"/>
        <w:bottom w:val="none" w:sz="0" w:space="0" w:color="auto"/>
        <w:right w:val="none" w:sz="0" w:space="0" w:color="auto"/>
      </w:divBdr>
    </w:div>
    <w:div w:id="494416316">
      <w:bodyDiv w:val="1"/>
      <w:marLeft w:val="0"/>
      <w:marRight w:val="0"/>
      <w:marTop w:val="0"/>
      <w:marBottom w:val="0"/>
      <w:divBdr>
        <w:top w:val="none" w:sz="0" w:space="0" w:color="auto"/>
        <w:left w:val="none" w:sz="0" w:space="0" w:color="auto"/>
        <w:bottom w:val="none" w:sz="0" w:space="0" w:color="auto"/>
        <w:right w:val="none" w:sz="0" w:space="0" w:color="auto"/>
      </w:divBdr>
    </w:div>
    <w:div w:id="495264091">
      <w:bodyDiv w:val="1"/>
      <w:marLeft w:val="0"/>
      <w:marRight w:val="0"/>
      <w:marTop w:val="0"/>
      <w:marBottom w:val="0"/>
      <w:divBdr>
        <w:top w:val="none" w:sz="0" w:space="0" w:color="auto"/>
        <w:left w:val="none" w:sz="0" w:space="0" w:color="auto"/>
        <w:bottom w:val="none" w:sz="0" w:space="0" w:color="auto"/>
        <w:right w:val="none" w:sz="0" w:space="0" w:color="auto"/>
      </w:divBdr>
    </w:div>
    <w:div w:id="508180007">
      <w:bodyDiv w:val="1"/>
      <w:marLeft w:val="0"/>
      <w:marRight w:val="0"/>
      <w:marTop w:val="0"/>
      <w:marBottom w:val="0"/>
      <w:divBdr>
        <w:top w:val="none" w:sz="0" w:space="0" w:color="auto"/>
        <w:left w:val="none" w:sz="0" w:space="0" w:color="auto"/>
        <w:bottom w:val="none" w:sz="0" w:space="0" w:color="auto"/>
        <w:right w:val="none" w:sz="0" w:space="0" w:color="auto"/>
      </w:divBdr>
    </w:div>
    <w:div w:id="512838244">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22405978">
      <w:bodyDiv w:val="1"/>
      <w:marLeft w:val="0"/>
      <w:marRight w:val="0"/>
      <w:marTop w:val="0"/>
      <w:marBottom w:val="0"/>
      <w:divBdr>
        <w:top w:val="none" w:sz="0" w:space="0" w:color="auto"/>
        <w:left w:val="none" w:sz="0" w:space="0" w:color="auto"/>
        <w:bottom w:val="none" w:sz="0" w:space="0" w:color="auto"/>
        <w:right w:val="none" w:sz="0" w:space="0" w:color="auto"/>
      </w:divBdr>
    </w:div>
    <w:div w:id="527330811">
      <w:bodyDiv w:val="1"/>
      <w:marLeft w:val="0"/>
      <w:marRight w:val="0"/>
      <w:marTop w:val="0"/>
      <w:marBottom w:val="0"/>
      <w:divBdr>
        <w:top w:val="none" w:sz="0" w:space="0" w:color="auto"/>
        <w:left w:val="none" w:sz="0" w:space="0" w:color="auto"/>
        <w:bottom w:val="none" w:sz="0" w:space="0" w:color="auto"/>
        <w:right w:val="none" w:sz="0" w:space="0" w:color="auto"/>
      </w:divBdr>
    </w:div>
    <w:div w:id="54198307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78595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3386547">
      <w:bodyDiv w:val="1"/>
      <w:marLeft w:val="0"/>
      <w:marRight w:val="0"/>
      <w:marTop w:val="0"/>
      <w:marBottom w:val="0"/>
      <w:divBdr>
        <w:top w:val="none" w:sz="0" w:space="0" w:color="auto"/>
        <w:left w:val="none" w:sz="0" w:space="0" w:color="auto"/>
        <w:bottom w:val="none" w:sz="0" w:space="0" w:color="auto"/>
        <w:right w:val="none" w:sz="0" w:space="0" w:color="auto"/>
      </w:divBdr>
    </w:div>
    <w:div w:id="625354299">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42856965">
      <w:bodyDiv w:val="1"/>
      <w:marLeft w:val="0"/>
      <w:marRight w:val="0"/>
      <w:marTop w:val="0"/>
      <w:marBottom w:val="0"/>
      <w:divBdr>
        <w:top w:val="none" w:sz="0" w:space="0" w:color="auto"/>
        <w:left w:val="none" w:sz="0" w:space="0" w:color="auto"/>
        <w:bottom w:val="none" w:sz="0" w:space="0" w:color="auto"/>
        <w:right w:val="none" w:sz="0" w:space="0" w:color="auto"/>
      </w:divBdr>
    </w:div>
    <w:div w:id="661474614">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2204967">
      <w:bodyDiv w:val="1"/>
      <w:marLeft w:val="0"/>
      <w:marRight w:val="0"/>
      <w:marTop w:val="0"/>
      <w:marBottom w:val="0"/>
      <w:divBdr>
        <w:top w:val="none" w:sz="0" w:space="0" w:color="auto"/>
        <w:left w:val="none" w:sz="0" w:space="0" w:color="auto"/>
        <w:bottom w:val="none" w:sz="0" w:space="0" w:color="auto"/>
        <w:right w:val="none" w:sz="0" w:space="0" w:color="auto"/>
      </w:divBdr>
    </w:div>
    <w:div w:id="662321495">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77077100">
      <w:bodyDiv w:val="1"/>
      <w:marLeft w:val="0"/>
      <w:marRight w:val="0"/>
      <w:marTop w:val="0"/>
      <w:marBottom w:val="0"/>
      <w:divBdr>
        <w:top w:val="none" w:sz="0" w:space="0" w:color="auto"/>
        <w:left w:val="none" w:sz="0" w:space="0" w:color="auto"/>
        <w:bottom w:val="none" w:sz="0" w:space="0" w:color="auto"/>
        <w:right w:val="none" w:sz="0" w:space="0" w:color="auto"/>
      </w:divBdr>
    </w:div>
    <w:div w:id="678628315">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23874803">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58409971">
      <w:bodyDiv w:val="1"/>
      <w:marLeft w:val="0"/>
      <w:marRight w:val="0"/>
      <w:marTop w:val="0"/>
      <w:marBottom w:val="0"/>
      <w:divBdr>
        <w:top w:val="none" w:sz="0" w:space="0" w:color="auto"/>
        <w:left w:val="none" w:sz="0" w:space="0" w:color="auto"/>
        <w:bottom w:val="none" w:sz="0" w:space="0" w:color="auto"/>
        <w:right w:val="none" w:sz="0" w:space="0" w:color="auto"/>
      </w:divBdr>
    </w:div>
    <w:div w:id="766341147">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79378815">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4882932">
      <w:bodyDiv w:val="1"/>
      <w:marLeft w:val="0"/>
      <w:marRight w:val="0"/>
      <w:marTop w:val="0"/>
      <w:marBottom w:val="0"/>
      <w:divBdr>
        <w:top w:val="none" w:sz="0" w:space="0" w:color="auto"/>
        <w:left w:val="none" w:sz="0" w:space="0" w:color="auto"/>
        <w:bottom w:val="none" w:sz="0" w:space="0" w:color="auto"/>
        <w:right w:val="none" w:sz="0" w:space="0" w:color="auto"/>
      </w:divBdr>
    </w:div>
    <w:div w:id="824932423">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897665832">
      <w:bodyDiv w:val="1"/>
      <w:marLeft w:val="0"/>
      <w:marRight w:val="0"/>
      <w:marTop w:val="0"/>
      <w:marBottom w:val="0"/>
      <w:divBdr>
        <w:top w:val="none" w:sz="0" w:space="0" w:color="auto"/>
        <w:left w:val="none" w:sz="0" w:space="0" w:color="auto"/>
        <w:bottom w:val="none" w:sz="0" w:space="0" w:color="auto"/>
        <w:right w:val="none" w:sz="0" w:space="0" w:color="auto"/>
      </w:divBdr>
    </w:div>
    <w:div w:id="904294298">
      <w:bodyDiv w:val="1"/>
      <w:marLeft w:val="0"/>
      <w:marRight w:val="0"/>
      <w:marTop w:val="0"/>
      <w:marBottom w:val="0"/>
      <w:divBdr>
        <w:top w:val="none" w:sz="0" w:space="0" w:color="auto"/>
        <w:left w:val="none" w:sz="0" w:space="0" w:color="auto"/>
        <w:bottom w:val="none" w:sz="0" w:space="0" w:color="auto"/>
        <w:right w:val="none" w:sz="0" w:space="0" w:color="auto"/>
      </w:divBdr>
    </w:div>
    <w:div w:id="912395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36132640">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64043138">
      <w:bodyDiv w:val="1"/>
      <w:marLeft w:val="0"/>
      <w:marRight w:val="0"/>
      <w:marTop w:val="0"/>
      <w:marBottom w:val="0"/>
      <w:divBdr>
        <w:top w:val="none" w:sz="0" w:space="0" w:color="auto"/>
        <w:left w:val="none" w:sz="0" w:space="0" w:color="auto"/>
        <w:bottom w:val="none" w:sz="0" w:space="0" w:color="auto"/>
        <w:right w:val="none" w:sz="0" w:space="0" w:color="auto"/>
      </w:divBdr>
    </w:div>
    <w:div w:id="966083011">
      <w:bodyDiv w:val="1"/>
      <w:marLeft w:val="0"/>
      <w:marRight w:val="0"/>
      <w:marTop w:val="0"/>
      <w:marBottom w:val="0"/>
      <w:divBdr>
        <w:top w:val="none" w:sz="0" w:space="0" w:color="auto"/>
        <w:left w:val="none" w:sz="0" w:space="0" w:color="auto"/>
        <w:bottom w:val="none" w:sz="0" w:space="0" w:color="auto"/>
        <w:right w:val="none" w:sz="0" w:space="0" w:color="auto"/>
      </w:divBdr>
    </w:div>
    <w:div w:id="976178890">
      <w:bodyDiv w:val="1"/>
      <w:marLeft w:val="0"/>
      <w:marRight w:val="0"/>
      <w:marTop w:val="0"/>
      <w:marBottom w:val="0"/>
      <w:divBdr>
        <w:top w:val="none" w:sz="0" w:space="0" w:color="auto"/>
        <w:left w:val="none" w:sz="0" w:space="0" w:color="auto"/>
        <w:bottom w:val="none" w:sz="0" w:space="0" w:color="auto"/>
        <w:right w:val="none" w:sz="0" w:space="0" w:color="auto"/>
      </w:divBdr>
    </w:div>
    <w:div w:id="988245537">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48072180">
      <w:bodyDiv w:val="1"/>
      <w:marLeft w:val="0"/>
      <w:marRight w:val="0"/>
      <w:marTop w:val="0"/>
      <w:marBottom w:val="0"/>
      <w:divBdr>
        <w:top w:val="none" w:sz="0" w:space="0" w:color="auto"/>
        <w:left w:val="none" w:sz="0" w:space="0" w:color="auto"/>
        <w:bottom w:val="none" w:sz="0" w:space="0" w:color="auto"/>
        <w:right w:val="none" w:sz="0" w:space="0" w:color="auto"/>
      </w:divBdr>
    </w:div>
    <w:div w:id="1048920645">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7510129">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23617890">
      <w:bodyDiv w:val="1"/>
      <w:marLeft w:val="0"/>
      <w:marRight w:val="0"/>
      <w:marTop w:val="0"/>
      <w:marBottom w:val="0"/>
      <w:divBdr>
        <w:top w:val="none" w:sz="0" w:space="0" w:color="auto"/>
        <w:left w:val="none" w:sz="0" w:space="0" w:color="auto"/>
        <w:bottom w:val="none" w:sz="0" w:space="0" w:color="auto"/>
        <w:right w:val="none" w:sz="0" w:space="0" w:color="auto"/>
      </w:divBdr>
    </w:div>
    <w:div w:id="1147286953">
      <w:bodyDiv w:val="1"/>
      <w:marLeft w:val="0"/>
      <w:marRight w:val="0"/>
      <w:marTop w:val="0"/>
      <w:marBottom w:val="0"/>
      <w:divBdr>
        <w:top w:val="none" w:sz="0" w:space="0" w:color="auto"/>
        <w:left w:val="none" w:sz="0" w:space="0" w:color="auto"/>
        <w:bottom w:val="none" w:sz="0" w:space="0" w:color="auto"/>
        <w:right w:val="none" w:sz="0" w:space="0" w:color="auto"/>
      </w:divBdr>
    </w:div>
    <w:div w:id="1151404856">
      <w:bodyDiv w:val="1"/>
      <w:marLeft w:val="0"/>
      <w:marRight w:val="0"/>
      <w:marTop w:val="0"/>
      <w:marBottom w:val="0"/>
      <w:divBdr>
        <w:top w:val="none" w:sz="0" w:space="0" w:color="auto"/>
        <w:left w:val="none" w:sz="0" w:space="0" w:color="auto"/>
        <w:bottom w:val="none" w:sz="0" w:space="0" w:color="auto"/>
        <w:right w:val="none" w:sz="0" w:space="0" w:color="auto"/>
      </w:divBdr>
    </w:div>
    <w:div w:id="1157262564">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995065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4572248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69773848">
      <w:bodyDiv w:val="1"/>
      <w:marLeft w:val="0"/>
      <w:marRight w:val="0"/>
      <w:marTop w:val="0"/>
      <w:marBottom w:val="0"/>
      <w:divBdr>
        <w:top w:val="none" w:sz="0" w:space="0" w:color="auto"/>
        <w:left w:val="none" w:sz="0" w:space="0" w:color="auto"/>
        <w:bottom w:val="none" w:sz="0" w:space="0" w:color="auto"/>
        <w:right w:val="none" w:sz="0" w:space="0" w:color="auto"/>
      </w:divBdr>
    </w:div>
    <w:div w:id="1270090599">
      <w:bodyDiv w:val="1"/>
      <w:marLeft w:val="0"/>
      <w:marRight w:val="0"/>
      <w:marTop w:val="0"/>
      <w:marBottom w:val="0"/>
      <w:divBdr>
        <w:top w:val="none" w:sz="0" w:space="0" w:color="auto"/>
        <w:left w:val="none" w:sz="0" w:space="0" w:color="auto"/>
        <w:bottom w:val="none" w:sz="0" w:space="0" w:color="auto"/>
        <w:right w:val="none" w:sz="0" w:space="0" w:color="auto"/>
      </w:divBdr>
    </w:div>
    <w:div w:id="1282227480">
      <w:bodyDiv w:val="1"/>
      <w:marLeft w:val="0"/>
      <w:marRight w:val="0"/>
      <w:marTop w:val="0"/>
      <w:marBottom w:val="0"/>
      <w:divBdr>
        <w:top w:val="none" w:sz="0" w:space="0" w:color="auto"/>
        <w:left w:val="none" w:sz="0" w:space="0" w:color="auto"/>
        <w:bottom w:val="none" w:sz="0" w:space="0" w:color="auto"/>
        <w:right w:val="none" w:sz="0" w:space="0" w:color="auto"/>
      </w:divBdr>
    </w:div>
    <w:div w:id="1315530200">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4742304">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2946807">
      <w:bodyDiv w:val="1"/>
      <w:marLeft w:val="0"/>
      <w:marRight w:val="0"/>
      <w:marTop w:val="0"/>
      <w:marBottom w:val="0"/>
      <w:divBdr>
        <w:top w:val="none" w:sz="0" w:space="0" w:color="auto"/>
        <w:left w:val="none" w:sz="0" w:space="0" w:color="auto"/>
        <w:bottom w:val="none" w:sz="0" w:space="0" w:color="auto"/>
        <w:right w:val="none" w:sz="0" w:space="0" w:color="auto"/>
      </w:divBdr>
    </w:div>
    <w:div w:id="1388140950">
      <w:bodyDiv w:val="1"/>
      <w:marLeft w:val="0"/>
      <w:marRight w:val="0"/>
      <w:marTop w:val="0"/>
      <w:marBottom w:val="0"/>
      <w:divBdr>
        <w:top w:val="none" w:sz="0" w:space="0" w:color="auto"/>
        <w:left w:val="none" w:sz="0" w:space="0" w:color="auto"/>
        <w:bottom w:val="none" w:sz="0" w:space="0" w:color="auto"/>
        <w:right w:val="none" w:sz="0" w:space="0" w:color="auto"/>
      </w:divBdr>
    </w:div>
    <w:div w:id="1388651068">
      <w:bodyDiv w:val="1"/>
      <w:marLeft w:val="0"/>
      <w:marRight w:val="0"/>
      <w:marTop w:val="0"/>
      <w:marBottom w:val="0"/>
      <w:divBdr>
        <w:top w:val="none" w:sz="0" w:space="0" w:color="auto"/>
        <w:left w:val="none" w:sz="0" w:space="0" w:color="auto"/>
        <w:bottom w:val="none" w:sz="0" w:space="0" w:color="auto"/>
        <w:right w:val="none" w:sz="0" w:space="0" w:color="auto"/>
      </w:divBdr>
    </w:div>
    <w:div w:id="141847775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467696721">
      <w:bodyDiv w:val="1"/>
      <w:marLeft w:val="0"/>
      <w:marRight w:val="0"/>
      <w:marTop w:val="0"/>
      <w:marBottom w:val="0"/>
      <w:divBdr>
        <w:top w:val="none" w:sz="0" w:space="0" w:color="auto"/>
        <w:left w:val="none" w:sz="0" w:space="0" w:color="auto"/>
        <w:bottom w:val="none" w:sz="0" w:space="0" w:color="auto"/>
        <w:right w:val="none" w:sz="0" w:space="0" w:color="auto"/>
      </w:divBdr>
    </w:div>
    <w:div w:id="1485662594">
      <w:bodyDiv w:val="1"/>
      <w:marLeft w:val="0"/>
      <w:marRight w:val="0"/>
      <w:marTop w:val="0"/>
      <w:marBottom w:val="0"/>
      <w:divBdr>
        <w:top w:val="none" w:sz="0" w:space="0" w:color="auto"/>
        <w:left w:val="none" w:sz="0" w:space="0" w:color="auto"/>
        <w:bottom w:val="none" w:sz="0" w:space="0" w:color="auto"/>
        <w:right w:val="none" w:sz="0" w:space="0" w:color="auto"/>
      </w:divBdr>
    </w:div>
    <w:div w:id="1487628710">
      <w:bodyDiv w:val="1"/>
      <w:marLeft w:val="0"/>
      <w:marRight w:val="0"/>
      <w:marTop w:val="0"/>
      <w:marBottom w:val="0"/>
      <w:divBdr>
        <w:top w:val="none" w:sz="0" w:space="0" w:color="auto"/>
        <w:left w:val="none" w:sz="0" w:space="0" w:color="auto"/>
        <w:bottom w:val="none" w:sz="0" w:space="0" w:color="auto"/>
        <w:right w:val="none" w:sz="0" w:space="0" w:color="auto"/>
      </w:divBdr>
    </w:div>
    <w:div w:id="1504123221">
      <w:bodyDiv w:val="1"/>
      <w:marLeft w:val="0"/>
      <w:marRight w:val="0"/>
      <w:marTop w:val="0"/>
      <w:marBottom w:val="0"/>
      <w:divBdr>
        <w:top w:val="none" w:sz="0" w:space="0" w:color="auto"/>
        <w:left w:val="none" w:sz="0" w:space="0" w:color="auto"/>
        <w:bottom w:val="none" w:sz="0" w:space="0" w:color="auto"/>
        <w:right w:val="none" w:sz="0" w:space="0" w:color="auto"/>
      </w:divBdr>
    </w:div>
    <w:div w:id="1520387182">
      <w:bodyDiv w:val="1"/>
      <w:marLeft w:val="0"/>
      <w:marRight w:val="0"/>
      <w:marTop w:val="0"/>
      <w:marBottom w:val="0"/>
      <w:divBdr>
        <w:top w:val="none" w:sz="0" w:space="0" w:color="auto"/>
        <w:left w:val="none" w:sz="0" w:space="0" w:color="auto"/>
        <w:bottom w:val="none" w:sz="0" w:space="0" w:color="auto"/>
        <w:right w:val="none" w:sz="0" w:space="0" w:color="auto"/>
      </w:divBdr>
    </w:div>
    <w:div w:id="1523279108">
      <w:bodyDiv w:val="1"/>
      <w:marLeft w:val="0"/>
      <w:marRight w:val="0"/>
      <w:marTop w:val="0"/>
      <w:marBottom w:val="0"/>
      <w:divBdr>
        <w:top w:val="none" w:sz="0" w:space="0" w:color="auto"/>
        <w:left w:val="none" w:sz="0" w:space="0" w:color="auto"/>
        <w:bottom w:val="none" w:sz="0" w:space="0" w:color="auto"/>
        <w:right w:val="none" w:sz="0" w:space="0" w:color="auto"/>
      </w:divBdr>
    </w:div>
    <w:div w:id="1529947581">
      <w:bodyDiv w:val="1"/>
      <w:marLeft w:val="0"/>
      <w:marRight w:val="0"/>
      <w:marTop w:val="0"/>
      <w:marBottom w:val="0"/>
      <w:divBdr>
        <w:top w:val="none" w:sz="0" w:space="0" w:color="auto"/>
        <w:left w:val="none" w:sz="0" w:space="0" w:color="auto"/>
        <w:bottom w:val="none" w:sz="0" w:space="0" w:color="auto"/>
        <w:right w:val="none" w:sz="0" w:space="0" w:color="auto"/>
      </w:divBdr>
    </w:div>
    <w:div w:id="1542285950">
      <w:bodyDiv w:val="1"/>
      <w:marLeft w:val="0"/>
      <w:marRight w:val="0"/>
      <w:marTop w:val="0"/>
      <w:marBottom w:val="0"/>
      <w:divBdr>
        <w:top w:val="none" w:sz="0" w:space="0" w:color="auto"/>
        <w:left w:val="none" w:sz="0" w:space="0" w:color="auto"/>
        <w:bottom w:val="none" w:sz="0" w:space="0" w:color="auto"/>
        <w:right w:val="none" w:sz="0" w:space="0" w:color="auto"/>
      </w:divBdr>
    </w:div>
    <w:div w:id="1565679229">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7076732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597715148">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61694764">
      <w:bodyDiv w:val="1"/>
      <w:marLeft w:val="0"/>
      <w:marRight w:val="0"/>
      <w:marTop w:val="0"/>
      <w:marBottom w:val="0"/>
      <w:divBdr>
        <w:top w:val="none" w:sz="0" w:space="0" w:color="auto"/>
        <w:left w:val="none" w:sz="0" w:space="0" w:color="auto"/>
        <w:bottom w:val="none" w:sz="0" w:space="0" w:color="auto"/>
        <w:right w:val="none" w:sz="0" w:space="0" w:color="auto"/>
      </w:divBdr>
    </w:div>
    <w:div w:id="1667436030">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58092462">
      <w:bodyDiv w:val="1"/>
      <w:marLeft w:val="0"/>
      <w:marRight w:val="0"/>
      <w:marTop w:val="0"/>
      <w:marBottom w:val="0"/>
      <w:divBdr>
        <w:top w:val="none" w:sz="0" w:space="0" w:color="auto"/>
        <w:left w:val="none" w:sz="0" w:space="0" w:color="auto"/>
        <w:bottom w:val="none" w:sz="0" w:space="0" w:color="auto"/>
        <w:right w:val="none" w:sz="0" w:space="0" w:color="auto"/>
      </w:divBdr>
    </w:div>
    <w:div w:id="1763910495">
      <w:bodyDiv w:val="1"/>
      <w:marLeft w:val="0"/>
      <w:marRight w:val="0"/>
      <w:marTop w:val="0"/>
      <w:marBottom w:val="0"/>
      <w:divBdr>
        <w:top w:val="none" w:sz="0" w:space="0" w:color="auto"/>
        <w:left w:val="none" w:sz="0" w:space="0" w:color="auto"/>
        <w:bottom w:val="none" w:sz="0" w:space="0" w:color="auto"/>
        <w:right w:val="none" w:sz="0" w:space="0" w:color="auto"/>
      </w:divBdr>
    </w:div>
    <w:div w:id="177963571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17989792">
      <w:bodyDiv w:val="1"/>
      <w:marLeft w:val="0"/>
      <w:marRight w:val="0"/>
      <w:marTop w:val="0"/>
      <w:marBottom w:val="0"/>
      <w:divBdr>
        <w:top w:val="none" w:sz="0" w:space="0" w:color="auto"/>
        <w:left w:val="none" w:sz="0" w:space="0" w:color="auto"/>
        <w:bottom w:val="none" w:sz="0" w:space="0" w:color="auto"/>
        <w:right w:val="none" w:sz="0" w:space="0" w:color="auto"/>
      </w:divBdr>
    </w:div>
    <w:div w:id="1842086632">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00944850">
      <w:bodyDiv w:val="1"/>
      <w:marLeft w:val="0"/>
      <w:marRight w:val="0"/>
      <w:marTop w:val="0"/>
      <w:marBottom w:val="0"/>
      <w:divBdr>
        <w:top w:val="none" w:sz="0" w:space="0" w:color="auto"/>
        <w:left w:val="none" w:sz="0" w:space="0" w:color="auto"/>
        <w:bottom w:val="none" w:sz="0" w:space="0" w:color="auto"/>
        <w:right w:val="none" w:sz="0" w:space="0" w:color="auto"/>
      </w:divBdr>
    </w:div>
    <w:div w:id="1911574889">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1974169239">
      <w:bodyDiv w:val="1"/>
      <w:marLeft w:val="0"/>
      <w:marRight w:val="0"/>
      <w:marTop w:val="0"/>
      <w:marBottom w:val="0"/>
      <w:divBdr>
        <w:top w:val="none" w:sz="0" w:space="0" w:color="auto"/>
        <w:left w:val="none" w:sz="0" w:space="0" w:color="auto"/>
        <w:bottom w:val="none" w:sz="0" w:space="0" w:color="auto"/>
        <w:right w:val="none" w:sz="0" w:space="0" w:color="auto"/>
      </w:divBdr>
    </w:div>
    <w:div w:id="1983579360">
      <w:bodyDiv w:val="1"/>
      <w:marLeft w:val="0"/>
      <w:marRight w:val="0"/>
      <w:marTop w:val="0"/>
      <w:marBottom w:val="0"/>
      <w:divBdr>
        <w:top w:val="none" w:sz="0" w:space="0" w:color="auto"/>
        <w:left w:val="none" w:sz="0" w:space="0" w:color="auto"/>
        <w:bottom w:val="none" w:sz="0" w:space="0" w:color="auto"/>
        <w:right w:val="none" w:sz="0" w:space="0" w:color="auto"/>
      </w:divBdr>
    </w:div>
    <w:div w:id="2021665168">
      <w:bodyDiv w:val="1"/>
      <w:marLeft w:val="0"/>
      <w:marRight w:val="0"/>
      <w:marTop w:val="0"/>
      <w:marBottom w:val="0"/>
      <w:divBdr>
        <w:top w:val="none" w:sz="0" w:space="0" w:color="auto"/>
        <w:left w:val="none" w:sz="0" w:space="0" w:color="auto"/>
        <w:bottom w:val="none" w:sz="0" w:space="0" w:color="auto"/>
        <w:right w:val="none" w:sz="0" w:space="0" w:color="auto"/>
      </w:divBdr>
    </w:div>
    <w:div w:id="204651796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 w:id="21309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e4123097ff7b0058289d9448e4270230">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87d024305040042d4cfeb4b80b03b61a"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940E7F04-90F7-4B66-AC9F-1A236E63E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8437</TotalTime>
  <Pages>23</Pages>
  <Words>5665</Words>
  <Characters>31045</Characters>
  <Application>Microsoft Office Word</Application>
  <DocSecurity>0</DocSecurity>
  <Lines>3104</Lines>
  <Paragraphs>1932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Chahweewan Srikhun</cp:lastModifiedBy>
  <cp:revision>6637</cp:revision>
  <cp:lastPrinted>2026-05-14T10:04:00Z</cp:lastPrinted>
  <dcterms:created xsi:type="dcterms:W3CDTF">2023-07-17T17:03:00Z</dcterms:created>
  <dcterms:modified xsi:type="dcterms:W3CDTF">2026-05-15T06:42:00Z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