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10E907A1" w:rsidR="009D6979" w:rsidRPr="00C6443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4D1FE3EF" w:rsidR="00501B7B" w:rsidRPr="00C64439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0E0B35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0E0B35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0E0B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E0B35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CB6172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B6172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7290C">
        <w:rPr>
          <w:rFonts w:ascii="Browallia New" w:hAnsi="Browallia New" w:cs="Browallia New"/>
          <w:sz w:val="28"/>
          <w:szCs w:val="28"/>
          <w:lang w:bidi="th-TH"/>
        </w:rPr>
        <w:br/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5A49">
        <w:rPr>
          <w:rFonts w:ascii="Browallia New" w:hAnsi="Browallia New" w:cs="Browallia New"/>
          <w:sz w:val="28"/>
          <w:szCs w:val="28"/>
          <w:lang w:bidi="th-TH"/>
        </w:rPr>
        <w:t>31</w:t>
      </w:r>
      <w:r w:rsidR="003B5A4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="003B5A49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3B5A49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7146D" w:rsidRPr="0007146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07146D" w:rsidRPr="000714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B5A4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</w:t>
      </w:r>
      <w:r w:rsidR="00CB617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ข้อมูลทาง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E916E" w14:textId="513138F4" w:rsidR="00724F9F" w:rsidRPr="009E5BD5" w:rsidRDefault="00A30D4C" w:rsidP="00724F9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4878CA" w14:textId="77777777" w:rsidR="0023603D" w:rsidRDefault="0023603D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69EE09" w14:textId="77777777" w:rsidR="00A67365" w:rsidRPr="001C349B" w:rsidRDefault="00A6736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A4C7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A4C7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477FF1E8" w:rsidR="009D6979" w:rsidRPr="009E5BD5" w:rsidRDefault="007308C4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120A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D07546" w:rsidRPr="004512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="00D07546" w:rsidRPr="0045120A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711A" w14:textId="77777777" w:rsidR="00E227D5" w:rsidRDefault="00E227D5">
      <w:r>
        <w:separator/>
      </w:r>
    </w:p>
  </w:endnote>
  <w:endnote w:type="continuationSeparator" w:id="0">
    <w:p w14:paraId="43A0F714" w14:textId="77777777" w:rsidR="00E227D5" w:rsidRDefault="00E227D5">
      <w:r>
        <w:continuationSeparator/>
      </w:r>
    </w:p>
  </w:endnote>
  <w:endnote w:type="continuationNotice" w:id="1">
    <w:p w14:paraId="033B7C2F" w14:textId="77777777" w:rsidR="00E227D5" w:rsidRDefault="00E227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94D91" w14:textId="77777777" w:rsidR="00E227D5" w:rsidRDefault="00E227D5">
      <w:bookmarkStart w:id="0" w:name="_Hlk482348182"/>
      <w:bookmarkEnd w:id="0"/>
      <w:r>
        <w:separator/>
      </w:r>
    </w:p>
  </w:footnote>
  <w:footnote w:type="continuationSeparator" w:id="0">
    <w:p w14:paraId="1DA9BAC6" w14:textId="77777777" w:rsidR="00E227D5" w:rsidRDefault="00E227D5">
      <w:r>
        <w:continuationSeparator/>
      </w:r>
    </w:p>
  </w:footnote>
  <w:footnote w:type="continuationNotice" w:id="1">
    <w:p w14:paraId="26886268" w14:textId="77777777" w:rsidR="00E227D5" w:rsidRDefault="00E227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72B" w14:textId="3CF39EB4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759ACA0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796CE45A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1B64442"/>
    <w:multiLevelType w:val="hybridMultilevel"/>
    <w:tmpl w:val="F912CA9A"/>
    <w:lvl w:ilvl="0" w:tplc="F5BAAB66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1"/>
  </w:num>
  <w:num w:numId="8" w16cid:durableId="97215596">
    <w:abstractNumId w:val="17"/>
  </w:num>
  <w:num w:numId="9" w16cid:durableId="889875775">
    <w:abstractNumId w:val="5"/>
  </w:num>
  <w:num w:numId="10" w16cid:durableId="1604680812">
    <w:abstractNumId w:val="16"/>
  </w:num>
  <w:num w:numId="11" w16cid:durableId="2069454267">
    <w:abstractNumId w:val="14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2"/>
  </w:num>
  <w:num w:numId="18" w16cid:durableId="374232905">
    <w:abstractNumId w:val="16"/>
  </w:num>
  <w:num w:numId="19" w16cid:durableId="1410494932">
    <w:abstractNumId w:val="14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5"/>
  </w:num>
  <w:num w:numId="29" w16cid:durableId="876239392">
    <w:abstractNumId w:val="15"/>
  </w:num>
  <w:num w:numId="30" w16cid:durableId="2003435687">
    <w:abstractNumId w:val="15"/>
  </w:num>
  <w:num w:numId="31" w16cid:durableId="352926679">
    <w:abstractNumId w:val="13"/>
  </w:num>
  <w:num w:numId="32" w16cid:durableId="1539465267">
    <w:abstractNumId w:val="13"/>
  </w:num>
  <w:num w:numId="33" w16cid:durableId="659887484">
    <w:abstractNumId w:val="13"/>
  </w:num>
  <w:num w:numId="34" w16cid:durableId="208071057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3F3A"/>
    <w:rsid w:val="00044ACE"/>
    <w:rsid w:val="0004550E"/>
    <w:rsid w:val="00052614"/>
    <w:rsid w:val="00055594"/>
    <w:rsid w:val="000626EF"/>
    <w:rsid w:val="00066E77"/>
    <w:rsid w:val="0007146D"/>
    <w:rsid w:val="000723F7"/>
    <w:rsid w:val="00074485"/>
    <w:rsid w:val="000828F1"/>
    <w:rsid w:val="00082F59"/>
    <w:rsid w:val="0008652C"/>
    <w:rsid w:val="00086AB6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3EFB"/>
    <w:rsid w:val="000D6419"/>
    <w:rsid w:val="000E0B35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4776B"/>
    <w:rsid w:val="001523CB"/>
    <w:rsid w:val="001533F4"/>
    <w:rsid w:val="001535FD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349B"/>
    <w:rsid w:val="001C4ABD"/>
    <w:rsid w:val="001D1C30"/>
    <w:rsid w:val="001D2302"/>
    <w:rsid w:val="001D3E1F"/>
    <w:rsid w:val="001D5152"/>
    <w:rsid w:val="001D7BB3"/>
    <w:rsid w:val="001D7CAC"/>
    <w:rsid w:val="001E0765"/>
    <w:rsid w:val="001E12A6"/>
    <w:rsid w:val="001E498F"/>
    <w:rsid w:val="00202CEC"/>
    <w:rsid w:val="0020521B"/>
    <w:rsid w:val="0020540F"/>
    <w:rsid w:val="00206C49"/>
    <w:rsid w:val="00213E17"/>
    <w:rsid w:val="00213F7A"/>
    <w:rsid w:val="00215982"/>
    <w:rsid w:val="00224702"/>
    <w:rsid w:val="0022518C"/>
    <w:rsid w:val="00227C24"/>
    <w:rsid w:val="00230070"/>
    <w:rsid w:val="0023603D"/>
    <w:rsid w:val="00237A7E"/>
    <w:rsid w:val="00241F16"/>
    <w:rsid w:val="00246677"/>
    <w:rsid w:val="00247969"/>
    <w:rsid w:val="002479DC"/>
    <w:rsid w:val="0026182A"/>
    <w:rsid w:val="002630D0"/>
    <w:rsid w:val="00276402"/>
    <w:rsid w:val="00277EBE"/>
    <w:rsid w:val="00280CBF"/>
    <w:rsid w:val="002838FB"/>
    <w:rsid w:val="00285249"/>
    <w:rsid w:val="002A252E"/>
    <w:rsid w:val="002A588F"/>
    <w:rsid w:val="002A6B22"/>
    <w:rsid w:val="002A78D6"/>
    <w:rsid w:val="002B01DB"/>
    <w:rsid w:val="002B5A4A"/>
    <w:rsid w:val="002C2726"/>
    <w:rsid w:val="002C623D"/>
    <w:rsid w:val="002D0339"/>
    <w:rsid w:val="002D4196"/>
    <w:rsid w:val="002D5A0F"/>
    <w:rsid w:val="002D6E25"/>
    <w:rsid w:val="002E02F4"/>
    <w:rsid w:val="002E15E1"/>
    <w:rsid w:val="002E7E6B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2267B"/>
    <w:rsid w:val="00324483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96C44"/>
    <w:rsid w:val="003A02DC"/>
    <w:rsid w:val="003A14E2"/>
    <w:rsid w:val="003A2E06"/>
    <w:rsid w:val="003A556D"/>
    <w:rsid w:val="003B4CCD"/>
    <w:rsid w:val="003B4DED"/>
    <w:rsid w:val="003B4FBC"/>
    <w:rsid w:val="003B5A49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143E"/>
    <w:rsid w:val="003E3E21"/>
    <w:rsid w:val="003E6E95"/>
    <w:rsid w:val="003F4EAD"/>
    <w:rsid w:val="004001B4"/>
    <w:rsid w:val="004031B6"/>
    <w:rsid w:val="0040759D"/>
    <w:rsid w:val="00407937"/>
    <w:rsid w:val="004156DA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1A41"/>
    <w:rsid w:val="00443CE3"/>
    <w:rsid w:val="00444323"/>
    <w:rsid w:val="0045120A"/>
    <w:rsid w:val="00452E7B"/>
    <w:rsid w:val="004546FA"/>
    <w:rsid w:val="0045570C"/>
    <w:rsid w:val="0045650C"/>
    <w:rsid w:val="00466D19"/>
    <w:rsid w:val="004704D8"/>
    <w:rsid w:val="0047051D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A67F5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E51C5"/>
    <w:rsid w:val="004F1A16"/>
    <w:rsid w:val="004F207F"/>
    <w:rsid w:val="004F5D91"/>
    <w:rsid w:val="00501B7B"/>
    <w:rsid w:val="005060B1"/>
    <w:rsid w:val="005070FA"/>
    <w:rsid w:val="005107D5"/>
    <w:rsid w:val="0052186A"/>
    <w:rsid w:val="00525099"/>
    <w:rsid w:val="00527AA2"/>
    <w:rsid w:val="00527BF9"/>
    <w:rsid w:val="005321DA"/>
    <w:rsid w:val="005372F5"/>
    <w:rsid w:val="00537F7B"/>
    <w:rsid w:val="00541C88"/>
    <w:rsid w:val="0054449E"/>
    <w:rsid w:val="00547541"/>
    <w:rsid w:val="00550BB1"/>
    <w:rsid w:val="00551365"/>
    <w:rsid w:val="00552CFF"/>
    <w:rsid w:val="00560578"/>
    <w:rsid w:val="005615F1"/>
    <w:rsid w:val="0056257F"/>
    <w:rsid w:val="005627FF"/>
    <w:rsid w:val="00566592"/>
    <w:rsid w:val="00571829"/>
    <w:rsid w:val="00577D61"/>
    <w:rsid w:val="005822AC"/>
    <w:rsid w:val="005826AE"/>
    <w:rsid w:val="00582A52"/>
    <w:rsid w:val="005A1CF8"/>
    <w:rsid w:val="005A66A1"/>
    <w:rsid w:val="005A67BE"/>
    <w:rsid w:val="005A735E"/>
    <w:rsid w:val="005B1F83"/>
    <w:rsid w:val="005B405A"/>
    <w:rsid w:val="005B52C9"/>
    <w:rsid w:val="005C2C49"/>
    <w:rsid w:val="005C2CCB"/>
    <w:rsid w:val="005C3F23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07532"/>
    <w:rsid w:val="00610ED7"/>
    <w:rsid w:val="00611E04"/>
    <w:rsid w:val="00615083"/>
    <w:rsid w:val="00620CE3"/>
    <w:rsid w:val="00621086"/>
    <w:rsid w:val="006313E8"/>
    <w:rsid w:val="00631452"/>
    <w:rsid w:val="006365A1"/>
    <w:rsid w:val="00636AA2"/>
    <w:rsid w:val="006449F9"/>
    <w:rsid w:val="00647D78"/>
    <w:rsid w:val="00650004"/>
    <w:rsid w:val="00651B73"/>
    <w:rsid w:val="00652573"/>
    <w:rsid w:val="006655B0"/>
    <w:rsid w:val="00666615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0023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4CBD"/>
    <w:rsid w:val="006D6FF5"/>
    <w:rsid w:val="006E023D"/>
    <w:rsid w:val="006E0EC0"/>
    <w:rsid w:val="006E5343"/>
    <w:rsid w:val="006F1B19"/>
    <w:rsid w:val="006F29ED"/>
    <w:rsid w:val="006F2C15"/>
    <w:rsid w:val="006F4F77"/>
    <w:rsid w:val="0070147C"/>
    <w:rsid w:val="007049E1"/>
    <w:rsid w:val="00704DB6"/>
    <w:rsid w:val="00714471"/>
    <w:rsid w:val="00714FD6"/>
    <w:rsid w:val="00715187"/>
    <w:rsid w:val="0071553C"/>
    <w:rsid w:val="007158D1"/>
    <w:rsid w:val="00721231"/>
    <w:rsid w:val="00724F9F"/>
    <w:rsid w:val="007265F7"/>
    <w:rsid w:val="007277EE"/>
    <w:rsid w:val="007308C4"/>
    <w:rsid w:val="00731894"/>
    <w:rsid w:val="007343B4"/>
    <w:rsid w:val="00745F5C"/>
    <w:rsid w:val="00746331"/>
    <w:rsid w:val="00746796"/>
    <w:rsid w:val="00746D91"/>
    <w:rsid w:val="00753822"/>
    <w:rsid w:val="00754E4B"/>
    <w:rsid w:val="0075598A"/>
    <w:rsid w:val="00761813"/>
    <w:rsid w:val="00770628"/>
    <w:rsid w:val="00771345"/>
    <w:rsid w:val="00771B85"/>
    <w:rsid w:val="00775DA6"/>
    <w:rsid w:val="00776D9A"/>
    <w:rsid w:val="0078170A"/>
    <w:rsid w:val="00783AEE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2B2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513A"/>
    <w:rsid w:val="00827B71"/>
    <w:rsid w:val="0083047F"/>
    <w:rsid w:val="00830DAC"/>
    <w:rsid w:val="0083134C"/>
    <w:rsid w:val="00832F51"/>
    <w:rsid w:val="008334B4"/>
    <w:rsid w:val="008340E5"/>
    <w:rsid w:val="0084145B"/>
    <w:rsid w:val="00843100"/>
    <w:rsid w:val="00847054"/>
    <w:rsid w:val="00850F25"/>
    <w:rsid w:val="008534AA"/>
    <w:rsid w:val="00853B63"/>
    <w:rsid w:val="00855B1A"/>
    <w:rsid w:val="00863283"/>
    <w:rsid w:val="00864966"/>
    <w:rsid w:val="008653F2"/>
    <w:rsid w:val="0087186E"/>
    <w:rsid w:val="008719C2"/>
    <w:rsid w:val="00873028"/>
    <w:rsid w:val="00874599"/>
    <w:rsid w:val="00876B4D"/>
    <w:rsid w:val="00884FF7"/>
    <w:rsid w:val="008875DF"/>
    <w:rsid w:val="00894ACE"/>
    <w:rsid w:val="008A07BF"/>
    <w:rsid w:val="008A0C99"/>
    <w:rsid w:val="008A0E38"/>
    <w:rsid w:val="008A6BE2"/>
    <w:rsid w:val="008B19D9"/>
    <w:rsid w:val="008B1FD3"/>
    <w:rsid w:val="008B204B"/>
    <w:rsid w:val="008B36CA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1392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67CE"/>
    <w:rsid w:val="0095713C"/>
    <w:rsid w:val="00957E70"/>
    <w:rsid w:val="00965CE3"/>
    <w:rsid w:val="00967109"/>
    <w:rsid w:val="00970DAB"/>
    <w:rsid w:val="0097321D"/>
    <w:rsid w:val="009741CA"/>
    <w:rsid w:val="00976422"/>
    <w:rsid w:val="00990911"/>
    <w:rsid w:val="00992531"/>
    <w:rsid w:val="009944CF"/>
    <w:rsid w:val="00995CD5"/>
    <w:rsid w:val="009A1787"/>
    <w:rsid w:val="009A38B1"/>
    <w:rsid w:val="009A4524"/>
    <w:rsid w:val="009A4F5A"/>
    <w:rsid w:val="009B1EA8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0D79"/>
    <w:rsid w:val="009D20D7"/>
    <w:rsid w:val="009D2C14"/>
    <w:rsid w:val="009D31BD"/>
    <w:rsid w:val="009D67BF"/>
    <w:rsid w:val="009D6979"/>
    <w:rsid w:val="009D6AB4"/>
    <w:rsid w:val="009D7E45"/>
    <w:rsid w:val="009E278C"/>
    <w:rsid w:val="009E5BD5"/>
    <w:rsid w:val="009F38BB"/>
    <w:rsid w:val="009F4768"/>
    <w:rsid w:val="009F6EDC"/>
    <w:rsid w:val="00A035CE"/>
    <w:rsid w:val="00A0511D"/>
    <w:rsid w:val="00A0537F"/>
    <w:rsid w:val="00A05963"/>
    <w:rsid w:val="00A0602E"/>
    <w:rsid w:val="00A06C1F"/>
    <w:rsid w:val="00A07FFA"/>
    <w:rsid w:val="00A109A7"/>
    <w:rsid w:val="00A10FAF"/>
    <w:rsid w:val="00A11B0E"/>
    <w:rsid w:val="00A11B8B"/>
    <w:rsid w:val="00A11FB4"/>
    <w:rsid w:val="00A1550B"/>
    <w:rsid w:val="00A2382E"/>
    <w:rsid w:val="00A30D4C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67365"/>
    <w:rsid w:val="00A70229"/>
    <w:rsid w:val="00A7360E"/>
    <w:rsid w:val="00A80FF1"/>
    <w:rsid w:val="00A828B3"/>
    <w:rsid w:val="00A86C0B"/>
    <w:rsid w:val="00A918D1"/>
    <w:rsid w:val="00A93A9A"/>
    <w:rsid w:val="00A95245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2E94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448A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85DBC"/>
    <w:rsid w:val="00B94B7E"/>
    <w:rsid w:val="00BA2A3D"/>
    <w:rsid w:val="00BA47D7"/>
    <w:rsid w:val="00BA5AB7"/>
    <w:rsid w:val="00BA5B00"/>
    <w:rsid w:val="00BB0B54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6655"/>
    <w:rsid w:val="00BC7AF9"/>
    <w:rsid w:val="00BD196D"/>
    <w:rsid w:val="00BD4DA6"/>
    <w:rsid w:val="00BE0C8A"/>
    <w:rsid w:val="00BE16D5"/>
    <w:rsid w:val="00BE2B49"/>
    <w:rsid w:val="00BE334D"/>
    <w:rsid w:val="00BE4988"/>
    <w:rsid w:val="00BE6D69"/>
    <w:rsid w:val="00BF0E0A"/>
    <w:rsid w:val="00BF1C24"/>
    <w:rsid w:val="00BF4382"/>
    <w:rsid w:val="00BF451D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589D"/>
    <w:rsid w:val="00C568E2"/>
    <w:rsid w:val="00C57789"/>
    <w:rsid w:val="00C6100D"/>
    <w:rsid w:val="00C63023"/>
    <w:rsid w:val="00C63743"/>
    <w:rsid w:val="00C64439"/>
    <w:rsid w:val="00C64BA2"/>
    <w:rsid w:val="00C70D72"/>
    <w:rsid w:val="00C76C6C"/>
    <w:rsid w:val="00C80111"/>
    <w:rsid w:val="00C8058C"/>
    <w:rsid w:val="00C80EC5"/>
    <w:rsid w:val="00C817AC"/>
    <w:rsid w:val="00C83B2C"/>
    <w:rsid w:val="00C85B7B"/>
    <w:rsid w:val="00C86BB9"/>
    <w:rsid w:val="00C87266"/>
    <w:rsid w:val="00C8772C"/>
    <w:rsid w:val="00C87F2E"/>
    <w:rsid w:val="00C9389F"/>
    <w:rsid w:val="00C943C6"/>
    <w:rsid w:val="00C963CB"/>
    <w:rsid w:val="00C96715"/>
    <w:rsid w:val="00C96AB1"/>
    <w:rsid w:val="00CA43FD"/>
    <w:rsid w:val="00CA7BC0"/>
    <w:rsid w:val="00CB12F2"/>
    <w:rsid w:val="00CB18EB"/>
    <w:rsid w:val="00CB441E"/>
    <w:rsid w:val="00CB6172"/>
    <w:rsid w:val="00CB6312"/>
    <w:rsid w:val="00CC72E9"/>
    <w:rsid w:val="00CC7D75"/>
    <w:rsid w:val="00CD25C2"/>
    <w:rsid w:val="00CD2F09"/>
    <w:rsid w:val="00CD4D4E"/>
    <w:rsid w:val="00CD5601"/>
    <w:rsid w:val="00CD5FDB"/>
    <w:rsid w:val="00CE0841"/>
    <w:rsid w:val="00CE1160"/>
    <w:rsid w:val="00CE24E5"/>
    <w:rsid w:val="00CE41DB"/>
    <w:rsid w:val="00CE4D96"/>
    <w:rsid w:val="00CF7DA3"/>
    <w:rsid w:val="00D07546"/>
    <w:rsid w:val="00D078C4"/>
    <w:rsid w:val="00D1177C"/>
    <w:rsid w:val="00D15EA5"/>
    <w:rsid w:val="00D165E0"/>
    <w:rsid w:val="00D20354"/>
    <w:rsid w:val="00D2100B"/>
    <w:rsid w:val="00D24CCA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73DEC"/>
    <w:rsid w:val="00D80807"/>
    <w:rsid w:val="00D86917"/>
    <w:rsid w:val="00D92F9A"/>
    <w:rsid w:val="00D9427D"/>
    <w:rsid w:val="00D95F8E"/>
    <w:rsid w:val="00D96128"/>
    <w:rsid w:val="00D96290"/>
    <w:rsid w:val="00DA36EE"/>
    <w:rsid w:val="00DA452E"/>
    <w:rsid w:val="00DA5128"/>
    <w:rsid w:val="00DA712A"/>
    <w:rsid w:val="00DB3075"/>
    <w:rsid w:val="00DB308D"/>
    <w:rsid w:val="00DB5F40"/>
    <w:rsid w:val="00DC0B37"/>
    <w:rsid w:val="00DC6B14"/>
    <w:rsid w:val="00DC6DE5"/>
    <w:rsid w:val="00DD1587"/>
    <w:rsid w:val="00DD1E47"/>
    <w:rsid w:val="00DD61A9"/>
    <w:rsid w:val="00DD6EF1"/>
    <w:rsid w:val="00DE4958"/>
    <w:rsid w:val="00DE4E18"/>
    <w:rsid w:val="00DF03EB"/>
    <w:rsid w:val="00DF2F8D"/>
    <w:rsid w:val="00E04361"/>
    <w:rsid w:val="00E049F5"/>
    <w:rsid w:val="00E064FD"/>
    <w:rsid w:val="00E10203"/>
    <w:rsid w:val="00E1053A"/>
    <w:rsid w:val="00E159FB"/>
    <w:rsid w:val="00E21B6C"/>
    <w:rsid w:val="00E227D5"/>
    <w:rsid w:val="00E25575"/>
    <w:rsid w:val="00E25D7C"/>
    <w:rsid w:val="00E26AF3"/>
    <w:rsid w:val="00E276E0"/>
    <w:rsid w:val="00E314EA"/>
    <w:rsid w:val="00E32427"/>
    <w:rsid w:val="00E33FDA"/>
    <w:rsid w:val="00E406D5"/>
    <w:rsid w:val="00E427C0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53D"/>
    <w:rsid w:val="00E86B53"/>
    <w:rsid w:val="00E9110B"/>
    <w:rsid w:val="00EA2B6F"/>
    <w:rsid w:val="00EA4AD4"/>
    <w:rsid w:val="00EB3478"/>
    <w:rsid w:val="00EB4B39"/>
    <w:rsid w:val="00EB5124"/>
    <w:rsid w:val="00EB6FE3"/>
    <w:rsid w:val="00EC59F8"/>
    <w:rsid w:val="00EC64D6"/>
    <w:rsid w:val="00ED103B"/>
    <w:rsid w:val="00ED5738"/>
    <w:rsid w:val="00EE0F65"/>
    <w:rsid w:val="00EE6C01"/>
    <w:rsid w:val="00EF749B"/>
    <w:rsid w:val="00F037D6"/>
    <w:rsid w:val="00F07FC3"/>
    <w:rsid w:val="00F137E0"/>
    <w:rsid w:val="00F150BD"/>
    <w:rsid w:val="00F203A9"/>
    <w:rsid w:val="00F20BC1"/>
    <w:rsid w:val="00F20E8D"/>
    <w:rsid w:val="00F246A1"/>
    <w:rsid w:val="00F25B74"/>
    <w:rsid w:val="00F270A9"/>
    <w:rsid w:val="00F27434"/>
    <w:rsid w:val="00F33C7C"/>
    <w:rsid w:val="00F37917"/>
    <w:rsid w:val="00F417D6"/>
    <w:rsid w:val="00F4669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290C"/>
    <w:rsid w:val="00F730E3"/>
    <w:rsid w:val="00F755E9"/>
    <w:rsid w:val="00F87BBB"/>
    <w:rsid w:val="00F909CD"/>
    <w:rsid w:val="00F974D1"/>
    <w:rsid w:val="00FA16E0"/>
    <w:rsid w:val="00FA4C75"/>
    <w:rsid w:val="00FB545A"/>
    <w:rsid w:val="00FC0D63"/>
    <w:rsid w:val="00FC4397"/>
    <w:rsid w:val="00FC7C84"/>
    <w:rsid w:val="00FD05AD"/>
    <w:rsid w:val="00FD0666"/>
    <w:rsid w:val="00FD0C91"/>
    <w:rsid w:val="00FD356D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9ce986334c85d25efa1f8d310ae52897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b8b544ff7d710f82654a7f9cb0e67618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BB6C00-89AC-4054-82BC-069000915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331</TotalTime>
  <Pages>2</Pages>
  <Words>301</Words>
  <Characters>1390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268</cp:revision>
  <cp:lastPrinted>2025-11-10T15:56:00Z</cp:lastPrinted>
  <dcterms:created xsi:type="dcterms:W3CDTF">2019-03-08T04:51:00Z</dcterms:created>
  <dcterms:modified xsi:type="dcterms:W3CDTF">2026-05-15T09:39:00Z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