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4FB75" w14:textId="77777777" w:rsidR="00932BEB" w:rsidRPr="006F1BAF" w:rsidRDefault="00932BEB" w:rsidP="00932BE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ind w:left="0" w:firstLine="0"/>
        <w:rPr>
          <w:rFonts w:ascii="Angsana New" w:hAnsi="Angsana New"/>
          <w:b/>
          <w:bCs/>
          <w:sz w:val="29"/>
          <w:szCs w:val="29"/>
        </w:rPr>
      </w:pPr>
      <w:r w:rsidRPr="006F1BAF">
        <w:rPr>
          <w:rFonts w:ascii="Angsana New" w:hAnsi="Angsana New" w:hint="cs"/>
          <w:b/>
          <w:bCs/>
          <w:sz w:val="29"/>
          <w:szCs w:val="29"/>
          <w:cs/>
        </w:rPr>
        <w:t>ข้อมูลทั่วไป</w:t>
      </w:r>
    </w:p>
    <w:p w14:paraId="45FF9A56" w14:textId="77777777" w:rsidR="00932BEB" w:rsidRPr="00774834" w:rsidRDefault="00932BEB" w:rsidP="0093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8BD2D17" w14:textId="10ECADDA" w:rsidR="00144947" w:rsidRPr="00774834" w:rsidRDefault="00144947" w:rsidP="0014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74834">
        <w:rPr>
          <w:rFonts w:ascii="Angsana New" w:hAnsi="Angsana New"/>
          <w:sz w:val="30"/>
          <w:szCs w:val="30"/>
          <w:cs/>
        </w:rPr>
        <w:t xml:space="preserve">บริษัท </w:t>
      </w:r>
      <w:r w:rsidRPr="00774834">
        <w:rPr>
          <w:rFonts w:ascii="Angsana New" w:hAnsi="Angsana New" w:hint="cs"/>
          <w:sz w:val="30"/>
          <w:szCs w:val="30"/>
          <w:cs/>
        </w:rPr>
        <w:t>ฐิติกร</w:t>
      </w:r>
      <w:r w:rsidRPr="00774834">
        <w:rPr>
          <w:rFonts w:ascii="Angsana New" w:hAnsi="Angsana New"/>
          <w:sz w:val="30"/>
          <w:szCs w:val="30"/>
          <w:cs/>
        </w:rPr>
        <w:t xml:space="preserve"> จำกัด </w:t>
      </w:r>
      <w:r w:rsidRPr="00774834">
        <w:rPr>
          <w:rFonts w:ascii="Angsana New" w:hAnsi="Angsana New"/>
          <w:sz w:val="30"/>
          <w:szCs w:val="30"/>
        </w:rPr>
        <w:t>(</w:t>
      </w:r>
      <w:r w:rsidRPr="00774834">
        <w:rPr>
          <w:rFonts w:ascii="Angsana New" w:hAnsi="Angsana New"/>
          <w:sz w:val="30"/>
          <w:szCs w:val="30"/>
          <w:cs/>
        </w:rPr>
        <w:t>มหาชน</w:t>
      </w:r>
      <w:r w:rsidRPr="00774834">
        <w:rPr>
          <w:rFonts w:ascii="Angsana New" w:hAnsi="Angsana New"/>
          <w:sz w:val="30"/>
          <w:szCs w:val="30"/>
        </w:rPr>
        <w:t xml:space="preserve">) </w:t>
      </w:r>
      <w:r w:rsidRPr="00774834">
        <w:rPr>
          <w:rFonts w:ascii="Angsana New" w:hAnsi="Angsana New" w:hint="cs"/>
          <w:sz w:val="30"/>
          <w:szCs w:val="30"/>
        </w:rPr>
        <w:t>(</w:t>
      </w:r>
      <w:r w:rsidRPr="00774834">
        <w:rPr>
          <w:rFonts w:ascii="Angsana New" w:hAnsi="Angsana New"/>
          <w:sz w:val="30"/>
          <w:szCs w:val="30"/>
        </w:rPr>
        <w:t>“</w:t>
      </w:r>
      <w:r w:rsidRPr="00774834">
        <w:rPr>
          <w:rFonts w:ascii="Angsana New" w:hAnsi="Angsana New" w:hint="cs"/>
          <w:sz w:val="30"/>
          <w:szCs w:val="30"/>
          <w:cs/>
        </w:rPr>
        <w:t>บริษัท</w:t>
      </w:r>
      <w:r w:rsidRPr="00774834">
        <w:rPr>
          <w:rFonts w:ascii="Angsana New" w:hAnsi="Angsana New"/>
          <w:sz w:val="30"/>
          <w:szCs w:val="30"/>
        </w:rPr>
        <w:t xml:space="preserve">”) </w:t>
      </w:r>
      <w:r w:rsidRPr="00774834">
        <w:rPr>
          <w:rFonts w:ascii="Angsana New" w:hAnsi="Angsana New"/>
          <w:sz w:val="30"/>
          <w:szCs w:val="30"/>
          <w:cs/>
        </w:rPr>
        <w:t xml:space="preserve">(นิติบุคคลเลขที่ </w:t>
      </w:r>
      <w:r w:rsidRPr="00774834">
        <w:rPr>
          <w:rFonts w:ascii="Angsana New" w:hAnsi="Angsana New"/>
          <w:sz w:val="30"/>
          <w:szCs w:val="30"/>
        </w:rPr>
        <w:t>0107546000130</w:t>
      </w:r>
      <w:r w:rsidRPr="00774834">
        <w:rPr>
          <w:rFonts w:ascii="Angsana New" w:hAnsi="Angsana New" w:hint="cs"/>
          <w:sz w:val="30"/>
          <w:szCs w:val="30"/>
          <w:cs/>
        </w:rPr>
        <w:t>)</w:t>
      </w:r>
      <w:r w:rsidRPr="00774834">
        <w:rPr>
          <w:rFonts w:ascii="Angsana New" w:hAnsi="Angsana New"/>
          <w:sz w:val="30"/>
          <w:szCs w:val="30"/>
        </w:rPr>
        <w:t xml:space="preserve"> </w:t>
      </w:r>
      <w:r w:rsidRPr="00774834">
        <w:rPr>
          <w:rFonts w:ascii="Angsana New" w:hAnsi="Angsana New"/>
          <w:sz w:val="30"/>
          <w:szCs w:val="30"/>
          <w:cs/>
        </w:rPr>
        <w:t>เป็น</w:t>
      </w:r>
      <w:r w:rsidRPr="00774834">
        <w:rPr>
          <w:rFonts w:ascii="Angsana New" w:hAnsi="Angsana New" w:hint="cs"/>
          <w:sz w:val="30"/>
          <w:szCs w:val="30"/>
          <w:cs/>
        </w:rPr>
        <w:t>นิติบุคคลที่จัดตั้งขึ้นในประเทศไทยเมื่อวันที่</w:t>
      </w:r>
      <w:r w:rsidRPr="00774834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774834">
        <w:rPr>
          <w:rFonts w:ascii="Angsana New" w:hAnsi="Angsana New"/>
          <w:sz w:val="30"/>
          <w:szCs w:val="30"/>
        </w:rPr>
        <w:t>4</w:t>
      </w:r>
      <w:r w:rsidRPr="00774834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774834">
        <w:rPr>
          <w:rFonts w:ascii="Angsana New" w:hAnsi="Angsana New" w:hint="cs"/>
          <w:sz w:val="30"/>
          <w:szCs w:val="30"/>
          <w:cs/>
        </w:rPr>
        <w:t>สิงหาคม</w:t>
      </w:r>
      <w:r w:rsidRPr="00774834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774834">
        <w:rPr>
          <w:rFonts w:ascii="Angsana New" w:hAnsi="Angsana New"/>
          <w:sz w:val="30"/>
          <w:szCs w:val="30"/>
        </w:rPr>
        <w:t>2515</w:t>
      </w:r>
      <w:r w:rsidRPr="00774834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774834">
        <w:rPr>
          <w:rFonts w:ascii="Angsana New" w:hAnsi="Angsana New"/>
          <w:sz w:val="30"/>
          <w:szCs w:val="30"/>
          <w:cs/>
        </w:rPr>
        <w:t>และ</w:t>
      </w:r>
      <w:r w:rsidR="00C5327B">
        <w:rPr>
          <w:rFonts w:ascii="Angsana New" w:hAnsi="Angsana New" w:hint="cs"/>
          <w:sz w:val="30"/>
          <w:szCs w:val="30"/>
          <w:cs/>
        </w:rPr>
        <w:t>มี</w:t>
      </w:r>
      <w:r w:rsidRPr="00774834">
        <w:rPr>
          <w:rFonts w:ascii="Angsana New" w:hAnsi="Angsana New" w:hint="cs"/>
          <w:sz w:val="30"/>
          <w:szCs w:val="30"/>
          <w:cs/>
        </w:rPr>
        <w:t>ที่อยู่จดทะเบียนตั้งอยู่</w:t>
      </w:r>
      <w:r w:rsidRPr="00774834">
        <w:rPr>
          <w:rFonts w:ascii="Angsana New" w:hAnsi="Angsana New"/>
          <w:sz w:val="30"/>
          <w:szCs w:val="30"/>
          <w:cs/>
        </w:rPr>
        <w:t>ที่เลขที่</w:t>
      </w:r>
      <w:r w:rsidRPr="00774834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774834">
        <w:rPr>
          <w:rFonts w:ascii="Angsana New" w:hAnsi="Angsana New"/>
          <w:sz w:val="30"/>
          <w:szCs w:val="30"/>
        </w:rPr>
        <w:t>69</w:t>
      </w:r>
      <w:r w:rsidRPr="00774834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774834">
        <w:rPr>
          <w:rFonts w:ascii="Angsana New" w:hAnsi="Angsana New" w:hint="cs"/>
          <w:sz w:val="30"/>
          <w:szCs w:val="30"/>
          <w:cs/>
        </w:rPr>
        <w:t>ถนนรามคำแหง</w:t>
      </w:r>
      <w:r w:rsidRPr="00774834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774834">
        <w:rPr>
          <w:rFonts w:ascii="Angsana New" w:hAnsi="Angsana New" w:hint="cs"/>
          <w:sz w:val="30"/>
          <w:szCs w:val="30"/>
          <w:cs/>
        </w:rPr>
        <w:t>แขวงหัวหมาก</w:t>
      </w:r>
      <w:r w:rsidRPr="00774834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774834">
        <w:rPr>
          <w:rFonts w:ascii="Angsana New" w:hAnsi="Angsana New" w:hint="cs"/>
          <w:sz w:val="30"/>
          <w:szCs w:val="30"/>
          <w:cs/>
        </w:rPr>
        <w:t>เขตบางกะปิ กรุงเทพมหานคร</w:t>
      </w:r>
      <w:r w:rsidRPr="00774834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774834">
        <w:rPr>
          <w:rFonts w:ascii="Angsana New" w:hAnsi="Angsana New"/>
          <w:sz w:val="30"/>
          <w:szCs w:val="30"/>
        </w:rPr>
        <w:t>10240</w:t>
      </w:r>
      <w:r w:rsidRPr="00774834">
        <w:rPr>
          <w:rFonts w:ascii="Angsana New" w:hAnsi="Angsana New"/>
          <w:color w:val="FFFFFF" w:themeColor="background1"/>
          <w:sz w:val="30"/>
          <w:szCs w:val="30"/>
        </w:rPr>
        <w:t>_</w:t>
      </w:r>
      <w:r w:rsidRPr="00774834">
        <w:rPr>
          <w:rFonts w:ascii="Angsana New" w:hAnsi="Angsana New"/>
          <w:sz w:val="30"/>
          <w:szCs w:val="30"/>
          <w:cs/>
        </w:rPr>
        <w:t>ประเทศไทย</w:t>
      </w:r>
      <w:r w:rsidRPr="00774834">
        <w:rPr>
          <w:rFonts w:ascii="Angsana New" w:hAnsi="Angsana New"/>
          <w:sz w:val="30"/>
          <w:szCs w:val="30"/>
        </w:rPr>
        <w:t xml:space="preserve"> </w:t>
      </w:r>
      <w:r w:rsidRPr="00774834">
        <w:rPr>
          <w:rFonts w:ascii="Angsana New" w:hAnsi="Angsana New"/>
          <w:sz w:val="30"/>
          <w:szCs w:val="30"/>
          <w:cs/>
        </w:rPr>
        <w:t>บริษัท</w:t>
      </w:r>
      <w:r w:rsidRPr="00774834">
        <w:rPr>
          <w:rFonts w:ascii="Angsana New" w:hAnsi="Angsana New" w:hint="cs"/>
          <w:sz w:val="30"/>
          <w:szCs w:val="30"/>
          <w:cs/>
        </w:rPr>
        <w:t>ได้</w:t>
      </w:r>
      <w:r w:rsidRPr="00774834">
        <w:rPr>
          <w:rFonts w:ascii="Angsana New" w:hAnsi="Angsana New"/>
          <w:sz w:val="30"/>
          <w:szCs w:val="30"/>
          <w:cs/>
        </w:rPr>
        <w:t>จดทะเบียนในตลาดหลักทรัพย์แห่งประเทศไทย</w:t>
      </w:r>
      <w:r w:rsidRPr="00774834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774834">
        <w:rPr>
          <w:rFonts w:ascii="Angsana New" w:hAnsi="Angsana New"/>
          <w:sz w:val="30"/>
          <w:szCs w:val="30"/>
        </w:rPr>
        <w:t>2546</w:t>
      </w:r>
    </w:p>
    <w:p w14:paraId="3C77B754" w14:textId="77777777" w:rsidR="00144947" w:rsidRPr="00774834" w:rsidRDefault="00144947" w:rsidP="0014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7C0E18A" w14:textId="77777777" w:rsidR="00144947" w:rsidRPr="00774834" w:rsidRDefault="00144947" w:rsidP="00144947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74834">
        <w:rPr>
          <w:rFonts w:ascii="Angsana New" w:hAnsi="Angsana New" w:hint="cs"/>
          <w:sz w:val="30"/>
          <w:szCs w:val="30"/>
          <w:cs/>
        </w:rPr>
        <w:t xml:space="preserve">ผู้ถือหุ้นรายใหญ่ของบริษัท คือ บริษัท สินทองหล่อ จำกัด (จดทะเบียนในประเทศไทยซึ่งถือหุ้นในบริษัทร้อยละ </w:t>
      </w:r>
      <w:r w:rsidRPr="00774834">
        <w:rPr>
          <w:rFonts w:ascii="Angsana New" w:hAnsi="Angsana New"/>
          <w:sz w:val="30"/>
          <w:szCs w:val="30"/>
        </w:rPr>
        <w:t>42.36</w:t>
      </w:r>
      <w:r w:rsidRPr="00774834">
        <w:rPr>
          <w:rFonts w:ascii="Angsana New" w:hAnsi="Angsana New" w:hint="cs"/>
          <w:sz w:val="30"/>
          <w:szCs w:val="30"/>
          <w:cs/>
        </w:rPr>
        <w:t>)</w:t>
      </w:r>
    </w:p>
    <w:p w14:paraId="1D9944AD" w14:textId="77777777" w:rsidR="00144947" w:rsidRPr="00774834" w:rsidRDefault="00144947" w:rsidP="00144947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59B7EA23" w14:textId="1BEC56A6" w:rsidR="00932BEB" w:rsidRPr="00774834" w:rsidRDefault="00144947" w:rsidP="00144947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74834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Pr="00774834">
        <w:rPr>
          <w:rFonts w:ascii="Angsana New" w:hAnsi="Angsana New" w:hint="cs"/>
          <w:sz w:val="30"/>
          <w:szCs w:val="30"/>
          <w:cs/>
        </w:rPr>
        <w:t>ดำเนินธุรกิจหลักเกี่ยวกับ</w:t>
      </w:r>
      <w:r w:rsidRPr="00774834">
        <w:rPr>
          <w:rFonts w:ascii="Angsana New" w:hAnsi="Angsana New"/>
          <w:sz w:val="30"/>
          <w:szCs w:val="30"/>
          <w:cs/>
        </w:rPr>
        <w:t>ธุรกิจ</w:t>
      </w:r>
      <w:r w:rsidRPr="00774834">
        <w:rPr>
          <w:rFonts w:ascii="Angsana New" w:hAnsi="Angsana New" w:hint="cs"/>
          <w:sz w:val="30"/>
          <w:szCs w:val="30"/>
          <w:cs/>
        </w:rPr>
        <w:t>การให้เช่าซื้อยานพาหนะและบริการอื่นที่เกี่ยวข้อง</w:t>
      </w:r>
      <w:r w:rsidRPr="00774834">
        <w:rPr>
          <w:rFonts w:ascii="Angsana New" w:hAnsi="Angsana New"/>
          <w:sz w:val="30"/>
          <w:szCs w:val="30"/>
        </w:rPr>
        <w:t xml:space="preserve"> </w:t>
      </w:r>
      <w:r w:rsidRPr="00774834">
        <w:rPr>
          <w:rFonts w:ascii="Angsana New" w:hAnsi="Angsana New" w:hint="cs"/>
          <w:sz w:val="30"/>
          <w:szCs w:val="30"/>
          <w:cs/>
        </w:rPr>
        <w:t>และการให้เช่ารถจักรยานยนต์ภายใต้สัญญาเช่าดำเนินงาน โดยรายละเอียดของบริษัทย่อยมีดังต่อไปนี้</w:t>
      </w:r>
    </w:p>
    <w:p w14:paraId="5A25993F" w14:textId="77777777" w:rsidR="00932BEB" w:rsidRDefault="00932BEB" w:rsidP="00F42E6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  <w:tab w:val="num" w:pos="3338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10064" w:type="dxa"/>
        <w:tblLook w:val="04A0" w:firstRow="1" w:lastRow="0" w:firstColumn="1" w:lastColumn="0" w:noHBand="0" w:noVBand="1"/>
      </w:tblPr>
      <w:tblGrid>
        <w:gridCol w:w="2235"/>
        <w:gridCol w:w="235"/>
        <w:gridCol w:w="2158"/>
        <w:gridCol w:w="236"/>
        <w:gridCol w:w="1217"/>
        <w:gridCol w:w="236"/>
        <w:gridCol w:w="1217"/>
        <w:gridCol w:w="236"/>
        <w:gridCol w:w="1022"/>
        <w:gridCol w:w="236"/>
        <w:gridCol w:w="1036"/>
      </w:tblGrid>
      <w:tr w:rsidR="00144947" w:rsidRPr="00DF440E" w14:paraId="7127BD12" w14:textId="77777777" w:rsidTr="00A23828">
        <w:trPr>
          <w:tblHeader/>
        </w:trPr>
        <w:tc>
          <w:tcPr>
            <w:tcW w:w="2235" w:type="dxa"/>
          </w:tcPr>
          <w:p w14:paraId="6FA71065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5" w:type="dxa"/>
          </w:tcPr>
          <w:p w14:paraId="772CD572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0E055FD7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7F3A8475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02F8760B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10D52917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5C960776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02A91BE1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94" w:type="dxa"/>
            <w:gridSpan w:val="3"/>
          </w:tcPr>
          <w:p w14:paraId="2C9F2A55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สัดส่วนการถือหุ้น</w:t>
            </w:r>
          </w:p>
        </w:tc>
      </w:tr>
      <w:tr w:rsidR="00144947" w:rsidRPr="00DF440E" w14:paraId="46FA9180" w14:textId="77777777" w:rsidTr="00A23828">
        <w:trPr>
          <w:tblHeader/>
        </w:trPr>
        <w:tc>
          <w:tcPr>
            <w:tcW w:w="2235" w:type="dxa"/>
          </w:tcPr>
          <w:p w14:paraId="1C8D433E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5" w:type="dxa"/>
          </w:tcPr>
          <w:p w14:paraId="725963FB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6A5D98CE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23BC0429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7EF84CE4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16AAC948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30F88BC6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4A1702BF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94" w:type="dxa"/>
            <w:gridSpan w:val="3"/>
          </w:tcPr>
          <w:p w14:paraId="6FD12EBA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ทั้งทางตรงและทางอ้อม</w:t>
            </w:r>
          </w:p>
        </w:tc>
      </w:tr>
      <w:tr w:rsidR="00144947" w:rsidRPr="00DF440E" w14:paraId="35483565" w14:textId="77777777" w:rsidTr="00A23828">
        <w:trPr>
          <w:tblHeader/>
        </w:trPr>
        <w:tc>
          <w:tcPr>
            <w:tcW w:w="2235" w:type="dxa"/>
          </w:tcPr>
          <w:p w14:paraId="15ACC620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5" w:type="dxa"/>
          </w:tcPr>
          <w:p w14:paraId="20397F50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58D5D0B1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1DB3EBB9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70" w:type="dxa"/>
            <w:gridSpan w:val="3"/>
            <w:tcBorders>
              <w:bottom w:val="single" w:sz="4" w:space="0" w:color="auto"/>
            </w:tcBorders>
          </w:tcPr>
          <w:p w14:paraId="1A66CE62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ทุนที่ชำระแล้ว (พันบาท)</w:t>
            </w:r>
          </w:p>
        </w:tc>
        <w:tc>
          <w:tcPr>
            <w:tcW w:w="236" w:type="dxa"/>
          </w:tcPr>
          <w:p w14:paraId="75084596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94" w:type="dxa"/>
            <w:gridSpan w:val="3"/>
            <w:tcBorders>
              <w:bottom w:val="single" w:sz="4" w:space="0" w:color="auto"/>
            </w:tcBorders>
          </w:tcPr>
          <w:p w14:paraId="59629057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ของบริษัท (ร้อยละ)</w:t>
            </w:r>
          </w:p>
        </w:tc>
      </w:tr>
      <w:tr w:rsidR="00144947" w:rsidRPr="00DF440E" w14:paraId="7DD5FFA8" w14:textId="77777777" w:rsidTr="00144947">
        <w:trPr>
          <w:tblHeader/>
        </w:trPr>
        <w:tc>
          <w:tcPr>
            <w:tcW w:w="2235" w:type="dxa"/>
            <w:vAlign w:val="bottom"/>
          </w:tcPr>
          <w:p w14:paraId="559ACC5F" w14:textId="77777777" w:rsidR="00144947" w:rsidRPr="00DF440E" w:rsidRDefault="00144947" w:rsidP="00144947">
            <w:pPr>
              <w:pStyle w:val="a1"/>
              <w:tabs>
                <w:tab w:val="left" w:pos="1735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2E9F2EC1" w14:textId="77777777" w:rsidR="00144947" w:rsidRPr="00DF440E" w:rsidRDefault="00144947" w:rsidP="00144947">
            <w:pPr>
              <w:pStyle w:val="3"/>
              <w:tabs>
                <w:tab w:val="clear" w:pos="360"/>
                <w:tab w:val="clear" w:pos="720"/>
              </w:tabs>
              <w:ind w:left="-18" w:right="-1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2158" w:type="dxa"/>
            <w:vAlign w:val="bottom"/>
          </w:tcPr>
          <w:p w14:paraId="2BD17E94" w14:textId="77777777" w:rsidR="00144947" w:rsidRPr="00DF440E" w:rsidRDefault="00144947" w:rsidP="00144947">
            <w:pPr>
              <w:pStyle w:val="a1"/>
              <w:tabs>
                <w:tab w:val="left" w:pos="2034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236" w:type="dxa"/>
          </w:tcPr>
          <w:p w14:paraId="1EF1ACCA" w14:textId="77777777" w:rsidR="00144947" w:rsidRPr="00DF440E" w:rsidRDefault="00144947" w:rsidP="00144947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387E7DA0" w14:textId="516B631B" w:rsidR="00144947" w:rsidRPr="00DF440E" w:rsidRDefault="00144947" w:rsidP="00144947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67A63E76" w14:textId="77777777" w:rsidR="00144947" w:rsidRPr="00DF440E" w:rsidRDefault="00144947" w:rsidP="00144947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6FB71ED0" w14:textId="1FC5E3B1" w:rsidR="00144947" w:rsidRPr="00DF440E" w:rsidRDefault="00144947" w:rsidP="00144947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24A7A">
              <w:rPr>
                <w:rFonts w:ascii="Angsana New" w:hAnsi="Angsana New"/>
                <w:sz w:val="28"/>
                <w:szCs w:val="28"/>
              </w:rPr>
              <w:t>31</w:t>
            </w:r>
            <w:r w:rsidRPr="00F24A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5F260B9E" w14:textId="77777777" w:rsidR="00144947" w:rsidRPr="00DF440E" w:rsidRDefault="00144947" w:rsidP="00144947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  <w:vAlign w:val="bottom"/>
          </w:tcPr>
          <w:p w14:paraId="5198A88E" w14:textId="05BCD1D3" w:rsidR="00144947" w:rsidRPr="00DF440E" w:rsidRDefault="00144947" w:rsidP="00144947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68872899" w14:textId="77777777" w:rsidR="00144947" w:rsidRPr="00DF440E" w:rsidRDefault="00144947" w:rsidP="00144947">
            <w:pPr>
              <w:pStyle w:val="a1"/>
              <w:tabs>
                <w:tab w:val="left" w:pos="1060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36" w:type="dxa"/>
            <w:vAlign w:val="bottom"/>
          </w:tcPr>
          <w:p w14:paraId="242D6DB2" w14:textId="37CA3AEF" w:rsidR="00144947" w:rsidRPr="00DF440E" w:rsidRDefault="00144947" w:rsidP="00144947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F24A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4A7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144947" w:rsidRPr="00DF440E" w14:paraId="009E1849" w14:textId="77777777" w:rsidTr="00A23828">
        <w:trPr>
          <w:tblHeader/>
        </w:trPr>
        <w:tc>
          <w:tcPr>
            <w:tcW w:w="2235" w:type="dxa"/>
            <w:tcBorders>
              <w:bottom w:val="single" w:sz="4" w:space="0" w:color="auto"/>
            </w:tcBorders>
            <w:vAlign w:val="bottom"/>
          </w:tcPr>
          <w:p w14:paraId="2E352ABA" w14:textId="77777777" w:rsidR="00144947" w:rsidRPr="00DF440E" w:rsidRDefault="00144947" w:rsidP="00A23828">
            <w:pPr>
              <w:pStyle w:val="a1"/>
              <w:tabs>
                <w:tab w:val="left" w:pos="1735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ชื่อบริษัท</w:t>
            </w:r>
          </w:p>
        </w:tc>
        <w:tc>
          <w:tcPr>
            <w:tcW w:w="235" w:type="dxa"/>
            <w:vAlign w:val="bottom"/>
          </w:tcPr>
          <w:p w14:paraId="48B4DC8A" w14:textId="77777777" w:rsidR="00144947" w:rsidRPr="00DF440E" w:rsidRDefault="00144947" w:rsidP="00A23828">
            <w:pPr>
              <w:pStyle w:val="3"/>
              <w:tabs>
                <w:tab w:val="clear" w:pos="360"/>
                <w:tab w:val="clear" w:pos="720"/>
              </w:tabs>
              <w:ind w:left="-18" w:right="-1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2158" w:type="dxa"/>
            <w:tcBorders>
              <w:bottom w:val="single" w:sz="4" w:space="0" w:color="auto"/>
            </w:tcBorders>
            <w:vAlign w:val="bottom"/>
          </w:tcPr>
          <w:p w14:paraId="5D7D7219" w14:textId="77777777" w:rsidR="00144947" w:rsidRPr="00DF440E" w:rsidRDefault="00144947" w:rsidP="00A23828">
            <w:pPr>
              <w:pStyle w:val="a1"/>
              <w:tabs>
                <w:tab w:val="left" w:pos="2034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ลักษณะธุรกิจ</w:t>
            </w:r>
          </w:p>
        </w:tc>
        <w:tc>
          <w:tcPr>
            <w:tcW w:w="236" w:type="dxa"/>
          </w:tcPr>
          <w:p w14:paraId="308F0C5D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7ADA191C" w14:textId="1BC28A22" w:rsidR="00144947" w:rsidRPr="00DF440E" w:rsidRDefault="00774834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236" w:type="dxa"/>
          </w:tcPr>
          <w:p w14:paraId="1C023266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1B5423D6" w14:textId="5A93C81D" w:rsidR="00144947" w:rsidRPr="00DF440E" w:rsidRDefault="00774834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236" w:type="dxa"/>
          </w:tcPr>
          <w:p w14:paraId="05EF85BD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50EA5197" w14:textId="16ED2458" w:rsidR="00144947" w:rsidRPr="00DF440E" w:rsidRDefault="00774834" w:rsidP="00A23828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2569</w:t>
            </w:r>
          </w:p>
        </w:tc>
        <w:tc>
          <w:tcPr>
            <w:tcW w:w="236" w:type="dxa"/>
            <w:vAlign w:val="bottom"/>
          </w:tcPr>
          <w:p w14:paraId="4848F4F5" w14:textId="77777777" w:rsidR="00144947" w:rsidRPr="00DF440E" w:rsidRDefault="00144947" w:rsidP="00A23828">
            <w:pPr>
              <w:pStyle w:val="a1"/>
              <w:tabs>
                <w:tab w:val="left" w:pos="1060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31EA3272" w14:textId="76981E7C" w:rsidR="00144947" w:rsidRPr="00DF440E" w:rsidRDefault="00774834" w:rsidP="00A23828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2568</w:t>
            </w:r>
          </w:p>
        </w:tc>
      </w:tr>
      <w:tr w:rsidR="00144947" w:rsidRPr="00DF440E" w14:paraId="6366B092" w14:textId="77777777" w:rsidTr="00A23828">
        <w:trPr>
          <w:trHeight w:hRule="exact" w:val="113"/>
        </w:trPr>
        <w:tc>
          <w:tcPr>
            <w:tcW w:w="2235" w:type="dxa"/>
            <w:tcBorders>
              <w:top w:val="single" w:sz="4" w:space="0" w:color="auto"/>
            </w:tcBorders>
          </w:tcPr>
          <w:p w14:paraId="4C1645F7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5" w:type="dxa"/>
          </w:tcPr>
          <w:p w14:paraId="0D86FD56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0EB17AB3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</w:tcPr>
          <w:p w14:paraId="49BCF02E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7056F5AA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531B7C9C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60883E44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65C9AF7C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055E20C3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071B7DDC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44B80A0F" w14:textId="77777777" w:rsidR="00144947" w:rsidRPr="00DF440E" w:rsidRDefault="00144947" w:rsidP="00A23828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</w:tr>
      <w:tr w:rsidR="00774834" w:rsidRPr="00DF440E" w14:paraId="5599E5E1" w14:textId="77777777" w:rsidTr="00A23828">
        <w:tc>
          <w:tcPr>
            <w:tcW w:w="2235" w:type="dxa"/>
          </w:tcPr>
          <w:p w14:paraId="7590CA0C" w14:textId="77777777" w:rsidR="00774834" w:rsidRPr="00DF440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บริษัท ซี.วี.เอ. จำกัด</w:t>
            </w:r>
          </w:p>
        </w:tc>
        <w:tc>
          <w:tcPr>
            <w:tcW w:w="235" w:type="dxa"/>
          </w:tcPr>
          <w:p w14:paraId="4EA4159C" w14:textId="77777777" w:rsidR="00774834" w:rsidRPr="00DF440E" w:rsidRDefault="00774834" w:rsidP="0077483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07DDE734" w14:textId="31C8F7AA" w:rsidR="00774834" w:rsidRPr="00DF440E" w:rsidRDefault="00774834" w:rsidP="00774834">
            <w:pPr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ให้บริการที่เกี่ยวข้องกับธุรกิจเช่าซื้อรถจักรยานยนต์รวมถึงการปรับสภาพรถ</w:t>
            </w:r>
          </w:p>
        </w:tc>
        <w:tc>
          <w:tcPr>
            <w:tcW w:w="236" w:type="dxa"/>
          </w:tcPr>
          <w:p w14:paraId="66FB6E16" w14:textId="77777777" w:rsidR="00774834" w:rsidRPr="00DF440E" w:rsidRDefault="00774834" w:rsidP="0077483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217" w:type="dxa"/>
          </w:tcPr>
          <w:p w14:paraId="56BB24AC" w14:textId="77777777" w:rsidR="00774834" w:rsidRPr="00DF440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50,000</w:t>
            </w:r>
          </w:p>
        </w:tc>
        <w:tc>
          <w:tcPr>
            <w:tcW w:w="236" w:type="dxa"/>
          </w:tcPr>
          <w:p w14:paraId="647ABCCA" w14:textId="77777777" w:rsidR="00774834" w:rsidRPr="00DF440E" w:rsidRDefault="00774834" w:rsidP="0077483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53A97736" w14:textId="77777777" w:rsidR="00774834" w:rsidRPr="00DF440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50,000</w:t>
            </w:r>
          </w:p>
        </w:tc>
        <w:tc>
          <w:tcPr>
            <w:tcW w:w="236" w:type="dxa"/>
          </w:tcPr>
          <w:p w14:paraId="274F26B0" w14:textId="77777777" w:rsidR="00774834" w:rsidRPr="00DF440E" w:rsidRDefault="00774834" w:rsidP="0077483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</w:tcPr>
          <w:p w14:paraId="228C0023" w14:textId="77777777" w:rsidR="00774834" w:rsidRPr="00DF440E" w:rsidRDefault="00774834" w:rsidP="00774834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  <w:tc>
          <w:tcPr>
            <w:tcW w:w="236" w:type="dxa"/>
          </w:tcPr>
          <w:p w14:paraId="6FEDFC27" w14:textId="77777777" w:rsidR="00774834" w:rsidRPr="00DF440E" w:rsidRDefault="00774834" w:rsidP="00774834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36" w:type="dxa"/>
          </w:tcPr>
          <w:p w14:paraId="17EF6246" w14:textId="77777777" w:rsidR="00774834" w:rsidRPr="00DF440E" w:rsidRDefault="00774834" w:rsidP="00774834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</w:tr>
      <w:tr w:rsidR="00774834" w:rsidRPr="00DF440E" w14:paraId="340010B5" w14:textId="77777777" w:rsidTr="00A23828">
        <w:tc>
          <w:tcPr>
            <w:tcW w:w="2235" w:type="dxa"/>
          </w:tcPr>
          <w:p w14:paraId="0C14C966" w14:textId="77777777" w:rsidR="00774834" w:rsidRPr="00DF440E" w:rsidRDefault="00774834" w:rsidP="00774834">
            <w:pPr>
              <w:tabs>
                <w:tab w:val="left" w:pos="162"/>
              </w:tabs>
              <w:ind w:left="-108" w:right="-270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ชยภาค จำกัด</w:t>
            </w:r>
          </w:p>
        </w:tc>
        <w:tc>
          <w:tcPr>
            <w:tcW w:w="235" w:type="dxa"/>
          </w:tcPr>
          <w:p w14:paraId="147F0DAC" w14:textId="77777777" w:rsidR="00774834" w:rsidRPr="00DF440E" w:rsidRDefault="00774834" w:rsidP="0077483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693C3B20" w14:textId="62AFC17B" w:rsidR="00774834" w:rsidRPr="00DF440E" w:rsidRDefault="00774834" w:rsidP="00774834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ให้เช่าซื้อรถยนต์และรถจักรยานยนต์</w:t>
            </w:r>
          </w:p>
        </w:tc>
        <w:tc>
          <w:tcPr>
            <w:tcW w:w="236" w:type="dxa"/>
          </w:tcPr>
          <w:p w14:paraId="46B52AF1" w14:textId="77777777" w:rsidR="00774834" w:rsidRPr="00DF440E" w:rsidRDefault="00774834" w:rsidP="0077483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217" w:type="dxa"/>
          </w:tcPr>
          <w:p w14:paraId="2F3D441B" w14:textId="77777777" w:rsidR="00774834" w:rsidRPr="00DF440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40,000</w:t>
            </w:r>
          </w:p>
        </w:tc>
        <w:tc>
          <w:tcPr>
            <w:tcW w:w="236" w:type="dxa"/>
          </w:tcPr>
          <w:p w14:paraId="5C6A9081" w14:textId="77777777" w:rsidR="00774834" w:rsidRPr="00DF440E" w:rsidRDefault="00774834" w:rsidP="0077483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7F3696C0" w14:textId="77777777" w:rsidR="00774834" w:rsidRPr="00DF440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40,000</w:t>
            </w:r>
          </w:p>
        </w:tc>
        <w:tc>
          <w:tcPr>
            <w:tcW w:w="236" w:type="dxa"/>
          </w:tcPr>
          <w:p w14:paraId="6C42478C" w14:textId="77777777" w:rsidR="00774834" w:rsidRPr="00DF440E" w:rsidRDefault="00774834" w:rsidP="0077483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</w:tcPr>
          <w:p w14:paraId="45BFB32E" w14:textId="77777777" w:rsidR="00774834" w:rsidRPr="00DF440E" w:rsidRDefault="00774834" w:rsidP="00774834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  <w:tc>
          <w:tcPr>
            <w:tcW w:w="236" w:type="dxa"/>
          </w:tcPr>
          <w:p w14:paraId="6649C626" w14:textId="77777777" w:rsidR="00774834" w:rsidRPr="00DF440E" w:rsidRDefault="00774834" w:rsidP="00774834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36" w:type="dxa"/>
          </w:tcPr>
          <w:p w14:paraId="374382DC" w14:textId="77777777" w:rsidR="00774834" w:rsidRPr="00DF440E" w:rsidRDefault="00774834" w:rsidP="00774834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</w:tr>
      <w:tr w:rsidR="00774834" w:rsidRPr="00DF440E" w14:paraId="71178E0E" w14:textId="77777777" w:rsidTr="00A23828">
        <w:tc>
          <w:tcPr>
            <w:tcW w:w="2235" w:type="dxa"/>
          </w:tcPr>
          <w:p w14:paraId="018DC0FB" w14:textId="77777777" w:rsidR="00774834" w:rsidRPr="00DF440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บริษัท ทีเค เงินทันใจ</w:t>
            </w: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จำกัด </w:t>
            </w:r>
          </w:p>
        </w:tc>
        <w:tc>
          <w:tcPr>
            <w:tcW w:w="235" w:type="dxa"/>
          </w:tcPr>
          <w:p w14:paraId="36310CC4" w14:textId="77777777" w:rsidR="00774834" w:rsidRPr="00DF440E" w:rsidRDefault="00774834" w:rsidP="0077483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12C37BCC" w14:textId="5AD6E73E" w:rsidR="00774834" w:rsidRPr="00DF440E" w:rsidRDefault="00774834" w:rsidP="00774834">
            <w:pPr>
              <w:ind w:right="-108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ให้สินเชื่อรายย่อยเพื่อการประกอบอาชีพ (</w:t>
            </w: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Nano Finance)</w:t>
            </w: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 และสินเชื่อส่วนบุคคล</w:t>
            </w: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</w:p>
        </w:tc>
        <w:tc>
          <w:tcPr>
            <w:tcW w:w="236" w:type="dxa"/>
          </w:tcPr>
          <w:p w14:paraId="7070EFB6" w14:textId="77777777" w:rsidR="00774834" w:rsidRPr="00DF440E" w:rsidRDefault="00774834" w:rsidP="0077483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217" w:type="dxa"/>
          </w:tcPr>
          <w:p w14:paraId="37A91892" w14:textId="77777777" w:rsidR="00774834" w:rsidRPr="00DF440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50,000</w:t>
            </w:r>
          </w:p>
        </w:tc>
        <w:tc>
          <w:tcPr>
            <w:tcW w:w="236" w:type="dxa"/>
          </w:tcPr>
          <w:p w14:paraId="6D2071D4" w14:textId="77777777" w:rsidR="00774834" w:rsidRPr="00DF440E" w:rsidRDefault="00774834" w:rsidP="0077483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10BBB539" w14:textId="77777777" w:rsidR="00774834" w:rsidRPr="00DF440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50,000</w:t>
            </w:r>
          </w:p>
        </w:tc>
        <w:tc>
          <w:tcPr>
            <w:tcW w:w="236" w:type="dxa"/>
          </w:tcPr>
          <w:p w14:paraId="0C241211" w14:textId="77777777" w:rsidR="00774834" w:rsidRPr="00DF440E" w:rsidRDefault="00774834" w:rsidP="0077483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</w:tcPr>
          <w:p w14:paraId="5ED5DF28" w14:textId="77777777" w:rsidR="00774834" w:rsidRPr="00DF440E" w:rsidRDefault="00774834" w:rsidP="00774834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  <w:tc>
          <w:tcPr>
            <w:tcW w:w="236" w:type="dxa"/>
          </w:tcPr>
          <w:p w14:paraId="4DDED839" w14:textId="77777777" w:rsidR="00774834" w:rsidRPr="00DF440E" w:rsidRDefault="00774834" w:rsidP="00774834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36" w:type="dxa"/>
          </w:tcPr>
          <w:p w14:paraId="7919E29D" w14:textId="77777777" w:rsidR="00774834" w:rsidRPr="00DF440E" w:rsidRDefault="00774834" w:rsidP="00774834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</w:tr>
      <w:tr w:rsidR="00774834" w:rsidRPr="00DF440E" w14:paraId="3144BD00" w14:textId="77777777" w:rsidTr="00A23828">
        <w:tc>
          <w:tcPr>
            <w:tcW w:w="2235" w:type="dxa"/>
          </w:tcPr>
          <w:p w14:paraId="2FB19404" w14:textId="77777777" w:rsidR="00774834" w:rsidRPr="00DF440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บริษัท ทีเค</w:t>
            </w: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โบรคเกอร์ จำกัด</w:t>
            </w:r>
          </w:p>
        </w:tc>
        <w:tc>
          <w:tcPr>
            <w:tcW w:w="235" w:type="dxa"/>
          </w:tcPr>
          <w:p w14:paraId="4A882AB4" w14:textId="77777777" w:rsidR="00774834" w:rsidRPr="00DF440E" w:rsidRDefault="00774834" w:rsidP="0077483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64DB1FA5" w14:textId="0FEC72A6" w:rsidR="00774834" w:rsidRPr="00DF440E" w:rsidRDefault="00774834" w:rsidP="00774834">
            <w:pPr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นายหน้าประกันวินาศภัย</w:t>
            </w:r>
          </w:p>
        </w:tc>
        <w:tc>
          <w:tcPr>
            <w:tcW w:w="236" w:type="dxa"/>
          </w:tcPr>
          <w:p w14:paraId="4559D821" w14:textId="77777777" w:rsidR="00774834" w:rsidRPr="00DF440E" w:rsidRDefault="00774834" w:rsidP="0077483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217" w:type="dxa"/>
          </w:tcPr>
          <w:p w14:paraId="22C54601" w14:textId="77777777" w:rsidR="00774834" w:rsidRPr="00DF440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 xml:space="preserve">  3,000</w:t>
            </w:r>
          </w:p>
        </w:tc>
        <w:tc>
          <w:tcPr>
            <w:tcW w:w="236" w:type="dxa"/>
          </w:tcPr>
          <w:p w14:paraId="051B49F1" w14:textId="77777777" w:rsidR="00774834" w:rsidRPr="00DF440E" w:rsidRDefault="00774834" w:rsidP="0077483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02F05129" w14:textId="77777777" w:rsidR="00774834" w:rsidRPr="00DF440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 xml:space="preserve">  3,000</w:t>
            </w:r>
          </w:p>
        </w:tc>
        <w:tc>
          <w:tcPr>
            <w:tcW w:w="236" w:type="dxa"/>
          </w:tcPr>
          <w:p w14:paraId="5866449F" w14:textId="77777777" w:rsidR="00774834" w:rsidRPr="00DF440E" w:rsidRDefault="00774834" w:rsidP="00774834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</w:tcPr>
          <w:p w14:paraId="6663607A" w14:textId="77777777" w:rsidR="00774834" w:rsidRPr="00DF440E" w:rsidRDefault="00774834" w:rsidP="00774834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  <w:tc>
          <w:tcPr>
            <w:tcW w:w="236" w:type="dxa"/>
          </w:tcPr>
          <w:p w14:paraId="0D791B90" w14:textId="77777777" w:rsidR="00774834" w:rsidRPr="00DF440E" w:rsidRDefault="00774834" w:rsidP="00774834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36" w:type="dxa"/>
          </w:tcPr>
          <w:p w14:paraId="7A2324B9" w14:textId="77777777" w:rsidR="00774834" w:rsidRPr="00DF440E" w:rsidRDefault="00774834" w:rsidP="00774834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</w:tr>
    </w:tbl>
    <w:p w14:paraId="66D760BD" w14:textId="77777777" w:rsidR="00144947" w:rsidRDefault="00144947" w:rsidP="00F42E6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  <w:tab w:val="num" w:pos="3338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10064" w:type="dxa"/>
        <w:tblLook w:val="04A0" w:firstRow="1" w:lastRow="0" w:firstColumn="1" w:lastColumn="0" w:noHBand="0" w:noVBand="1"/>
      </w:tblPr>
      <w:tblGrid>
        <w:gridCol w:w="2235"/>
        <w:gridCol w:w="235"/>
        <w:gridCol w:w="2158"/>
        <w:gridCol w:w="236"/>
        <w:gridCol w:w="1217"/>
        <w:gridCol w:w="236"/>
        <w:gridCol w:w="1217"/>
        <w:gridCol w:w="236"/>
        <w:gridCol w:w="1022"/>
        <w:gridCol w:w="236"/>
        <w:gridCol w:w="1036"/>
      </w:tblGrid>
      <w:tr w:rsidR="00774834" w:rsidRPr="00DF440E" w14:paraId="693FE3F8" w14:textId="77777777" w:rsidTr="00A57D20">
        <w:trPr>
          <w:tblHeader/>
        </w:trPr>
        <w:tc>
          <w:tcPr>
            <w:tcW w:w="2235" w:type="dxa"/>
          </w:tcPr>
          <w:p w14:paraId="1DE5A394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5" w:type="dxa"/>
          </w:tcPr>
          <w:p w14:paraId="0DC11F5D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44DCE7E9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69B9A72A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124EE814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7829F75E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7D03C283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144A150D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94" w:type="dxa"/>
            <w:gridSpan w:val="3"/>
          </w:tcPr>
          <w:p w14:paraId="79165821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สัดส่วนการถือหุ้น</w:t>
            </w:r>
          </w:p>
        </w:tc>
      </w:tr>
      <w:tr w:rsidR="00774834" w:rsidRPr="00DF440E" w14:paraId="1199006E" w14:textId="77777777" w:rsidTr="00A57D20">
        <w:trPr>
          <w:tblHeader/>
        </w:trPr>
        <w:tc>
          <w:tcPr>
            <w:tcW w:w="2235" w:type="dxa"/>
          </w:tcPr>
          <w:p w14:paraId="53199635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5" w:type="dxa"/>
          </w:tcPr>
          <w:p w14:paraId="17A4456D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140815BB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15366414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62AA0F22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31136A36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50DE71CF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00C0E406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94" w:type="dxa"/>
            <w:gridSpan w:val="3"/>
          </w:tcPr>
          <w:p w14:paraId="02F87B26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ทั้งทางตรงและทางอ้อม</w:t>
            </w:r>
          </w:p>
        </w:tc>
      </w:tr>
      <w:tr w:rsidR="00774834" w:rsidRPr="00DF440E" w14:paraId="018526F6" w14:textId="77777777" w:rsidTr="00A57D20">
        <w:trPr>
          <w:tblHeader/>
        </w:trPr>
        <w:tc>
          <w:tcPr>
            <w:tcW w:w="2235" w:type="dxa"/>
          </w:tcPr>
          <w:p w14:paraId="35B22D99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5" w:type="dxa"/>
          </w:tcPr>
          <w:p w14:paraId="0F8C2987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0F21E13C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21CA6F53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70" w:type="dxa"/>
            <w:gridSpan w:val="3"/>
            <w:tcBorders>
              <w:bottom w:val="single" w:sz="4" w:space="0" w:color="auto"/>
            </w:tcBorders>
          </w:tcPr>
          <w:p w14:paraId="6E1D834A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ทุนที่ชำระแล้ว (พันบาท)</w:t>
            </w:r>
          </w:p>
        </w:tc>
        <w:tc>
          <w:tcPr>
            <w:tcW w:w="236" w:type="dxa"/>
          </w:tcPr>
          <w:p w14:paraId="7D429A4D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94" w:type="dxa"/>
            <w:gridSpan w:val="3"/>
            <w:tcBorders>
              <w:bottom w:val="single" w:sz="4" w:space="0" w:color="auto"/>
            </w:tcBorders>
          </w:tcPr>
          <w:p w14:paraId="7F2675E1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ของบริษัท (ร้อยละ)</w:t>
            </w:r>
          </w:p>
        </w:tc>
      </w:tr>
      <w:tr w:rsidR="00774834" w:rsidRPr="00DF440E" w14:paraId="5E99D892" w14:textId="77777777" w:rsidTr="00A57D20">
        <w:trPr>
          <w:tblHeader/>
        </w:trPr>
        <w:tc>
          <w:tcPr>
            <w:tcW w:w="2235" w:type="dxa"/>
            <w:vAlign w:val="bottom"/>
          </w:tcPr>
          <w:p w14:paraId="6C346655" w14:textId="77777777" w:rsidR="00774834" w:rsidRPr="00DF440E" w:rsidRDefault="00774834" w:rsidP="00A57D20">
            <w:pPr>
              <w:pStyle w:val="a1"/>
              <w:tabs>
                <w:tab w:val="left" w:pos="1735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3146C936" w14:textId="77777777" w:rsidR="00774834" w:rsidRPr="00DF440E" w:rsidRDefault="00774834" w:rsidP="00A57D20">
            <w:pPr>
              <w:pStyle w:val="3"/>
              <w:tabs>
                <w:tab w:val="clear" w:pos="360"/>
                <w:tab w:val="clear" w:pos="720"/>
              </w:tabs>
              <w:ind w:left="-18" w:right="-1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2158" w:type="dxa"/>
            <w:vAlign w:val="bottom"/>
          </w:tcPr>
          <w:p w14:paraId="03A1E514" w14:textId="77777777" w:rsidR="00774834" w:rsidRPr="00DF440E" w:rsidRDefault="00774834" w:rsidP="00A57D20">
            <w:pPr>
              <w:pStyle w:val="a1"/>
              <w:tabs>
                <w:tab w:val="left" w:pos="2034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236" w:type="dxa"/>
          </w:tcPr>
          <w:p w14:paraId="74DDD62D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7D6E791A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1228C4EC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4117498E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24A7A">
              <w:rPr>
                <w:rFonts w:ascii="Angsana New" w:hAnsi="Angsana New"/>
                <w:sz w:val="28"/>
                <w:szCs w:val="28"/>
              </w:rPr>
              <w:t>31</w:t>
            </w:r>
            <w:r w:rsidRPr="00F24A7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356DB2CA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  <w:vAlign w:val="bottom"/>
          </w:tcPr>
          <w:p w14:paraId="4C70BFEE" w14:textId="77777777" w:rsidR="00774834" w:rsidRPr="00DF440E" w:rsidRDefault="00774834" w:rsidP="00A57D20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1C7FF16B" w14:textId="77777777" w:rsidR="00774834" w:rsidRPr="00DF440E" w:rsidRDefault="00774834" w:rsidP="00A57D20">
            <w:pPr>
              <w:pStyle w:val="a1"/>
              <w:tabs>
                <w:tab w:val="left" w:pos="1060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36" w:type="dxa"/>
            <w:vAlign w:val="bottom"/>
          </w:tcPr>
          <w:p w14:paraId="735D552F" w14:textId="77777777" w:rsidR="00774834" w:rsidRPr="00DF440E" w:rsidRDefault="00774834" w:rsidP="00A57D20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F24A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4A7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774834" w:rsidRPr="00DF440E" w14:paraId="55341F37" w14:textId="77777777" w:rsidTr="00A57D20">
        <w:trPr>
          <w:tblHeader/>
        </w:trPr>
        <w:tc>
          <w:tcPr>
            <w:tcW w:w="2235" w:type="dxa"/>
            <w:tcBorders>
              <w:bottom w:val="single" w:sz="4" w:space="0" w:color="auto"/>
            </w:tcBorders>
            <w:vAlign w:val="bottom"/>
          </w:tcPr>
          <w:p w14:paraId="4F16337A" w14:textId="77777777" w:rsidR="00774834" w:rsidRPr="00DF440E" w:rsidRDefault="00774834" w:rsidP="00A57D20">
            <w:pPr>
              <w:pStyle w:val="a1"/>
              <w:tabs>
                <w:tab w:val="left" w:pos="1735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ชื่อบริษัท</w:t>
            </w:r>
          </w:p>
        </w:tc>
        <w:tc>
          <w:tcPr>
            <w:tcW w:w="235" w:type="dxa"/>
            <w:vAlign w:val="bottom"/>
          </w:tcPr>
          <w:p w14:paraId="21C1B261" w14:textId="77777777" w:rsidR="00774834" w:rsidRPr="00DF440E" w:rsidRDefault="00774834" w:rsidP="00A57D20">
            <w:pPr>
              <w:pStyle w:val="3"/>
              <w:tabs>
                <w:tab w:val="clear" w:pos="360"/>
                <w:tab w:val="clear" w:pos="720"/>
              </w:tabs>
              <w:ind w:left="-18" w:right="-1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2158" w:type="dxa"/>
            <w:tcBorders>
              <w:bottom w:val="single" w:sz="4" w:space="0" w:color="auto"/>
            </w:tcBorders>
            <w:vAlign w:val="bottom"/>
          </w:tcPr>
          <w:p w14:paraId="1EE4EBA9" w14:textId="77777777" w:rsidR="00774834" w:rsidRPr="00DF440E" w:rsidRDefault="00774834" w:rsidP="00A57D20">
            <w:pPr>
              <w:pStyle w:val="a1"/>
              <w:tabs>
                <w:tab w:val="left" w:pos="2034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ลักษณะธุรกิจ</w:t>
            </w:r>
          </w:p>
        </w:tc>
        <w:tc>
          <w:tcPr>
            <w:tcW w:w="236" w:type="dxa"/>
          </w:tcPr>
          <w:p w14:paraId="4F31839E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39931A58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236" w:type="dxa"/>
          </w:tcPr>
          <w:p w14:paraId="5B66628E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01DFD175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236" w:type="dxa"/>
          </w:tcPr>
          <w:p w14:paraId="02733040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180ECA51" w14:textId="77777777" w:rsidR="00774834" w:rsidRPr="00DF440E" w:rsidRDefault="00774834" w:rsidP="00A57D20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2569</w:t>
            </w:r>
          </w:p>
        </w:tc>
        <w:tc>
          <w:tcPr>
            <w:tcW w:w="236" w:type="dxa"/>
            <w:vAlign w:val="bottom"/>
          </w:tcPr>
          <w:p w14:paraId="0A743F58" w14:textId="77777777" w:rsidR="00774834" w:rsidRPr="00DF440E" w:rsidRDefault="00774834" w:rsidP="00A57D20">
            <w:pPr>
              <w:pStyle w:val="a1"/>
              <w:tabs>
                <w:tab w:val="left" w:pos="1060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28AECE7B" w14:textId="77777777" w:rsidR="00774834" w:rsidRPr="00DF440E" w:rsidRDefault="00774834" w:rsidP="00A57D20">
            <w:pPr>
              <w:pStyle w:val="a1"/>
              <w:tabs>
                <w:tab w:val="left" w:pos="1086"/>
              </w:tabs>
              <w:ind w:left="-2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2568</w:t>
            </w:r>
          </w:p>
        </w:tc>
      </w:tr>
      <w:tr w:rsidR="00774834" w:rsidRPr="00DF440E" w14:paraId="61F6E44A" w14:textId="77777777" w:rsidTr="00A57D20">
        <w:trPr>
          <w:trHeight w:hRule="exact" w:val="113"/>
        </w:trPr>
        <w:tc>
          <w:tcPr>
            <w:tcW w:w="2235" w:type="dxa"/>
            <w:tcBorders>
              <w:top w:val="single" w:sz="4" w:space="0" w:color="auto"/>
            </w:tcBorders>
          </w:tcPr>
          <w:p w14:paraId="4B9E6323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5" w:type="dxa"/>
          </w:tcPr>
          <w:p w14:paraId="164E0D9C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4B6CCF9F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</w:tcPr>
          <w:p w14:paraId="2865D836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6624541A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1ABB4409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1D2DD7E7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02C0691A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2A8CB60E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733105FC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3ABF8FA8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</w:tr>
      <w:tr w:rsidR="00774834" w:rsidRPr="00DF440E" w14:paraId="5C9D93E4" w14:textId="77777777" w:rsidTr="00A57D20">
        <w:tc>
          <w:tcPr>
            <w:tcW w:w="2235" w:type="dxa"/>
          </w:tcPr>
          <w:p w14:paraId="74BF7017" w14:textId="77777777" w:rsidR="00774834" w:rsidRPr="00DF440E" w:rsidRDefault="0077483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Sabaidee Leasing Co., Ltd.</w:t>
            </w:r>
          </w:p>
        </w:tc>
        <w:tc>
          <w:tcPr>
            <w:tcW w:w="235" w:type="dxa"/>
          </w:tcPr>
          <w:p w14:paraId="6F3C2A93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723A2BEE" w14:textId="77777777" w:rsidR="00774834" w:rsidRPr="00DF440E" w:rsidRDefault="00774834" w:rsidP="00A57D20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ให้เช่าซื้อรถจักรยานยนต์</w:t>
            </w:r>
          </w:p>
        </w:tc>
        <w:tc>
          <w:tcPr>
            <w:tcW w:w="236" w:type="dxa"/>
          </w:tcPr>
          <w:p w14:paraId="3CB44445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217" w:type="dxa"/>
          </w:tcPr>
          <w:p w14:paraId="6AABD9D0" w14:textId="77777777" w:rsidR="00774834" w:rsidRPr="00DF440E" w:rsidRDefault="0077483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 xml:space="preserve">    58,013*</w:t>
            </w:r>
          </w:p>
        </w:tc>
        <w:tc>
          <w:tcPr>
            <w:tcW w:w="236" w:type="dxa"/>
          </w:tcPr>
          <w:p w14:paraId="5DCFFD18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0F2D5737" w14:textId="77777777" w:rsidR="00774834" w:rsidRPr="00DF440E" w:rsidRDefault="0077483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 xml:space="preserve">    58,013*</w:t>
            </w:r>
          </w:p>
        </w:tc>
        <w:tc>
          <w:tcPr>
            <w:tcW w:w="236" w:type="dxa"/>
          </w:tcPr>
          <w:p w14:paraId="5977961F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</w:tcPr>
          <w:p w14:paraId="5BC7057E" w14:textId="77777777" w:rsidR="00774834" w:rsidRPr="00DF440E" w:rsidRDefault="00774834" w:rsidP="00A57D20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93.45</w:t>
            </w:r>
          </w:p>
        </w:tc>
        <w:tc>
          <w:tcPr>
            <w:tcW w:w="236" w:type="dxa"/>
          </w:tcPr>
          <w:p w14:paraId="7D2A91A1" w14:textId="77777777" w:rsidR="00774834" w:rsidRPr="00DF440E" w:rsidRDefault="00774834" w:rsidP="00A57D20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36" w:type="dxa"/>
          </w:tcPr>
          <w:p w14:paraId="6521CC0A" w14:textId="77777777" w:rsidR="00774834" w:rsidRPr="00DF440E" w:rsidRDefault="00774834" w:rsidP="00A57D20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93.45</w:t>
            </w:r>
          </w:p>
        </w:tc>
      </w:tr>
      <w:tr w:rsidR="00774834" w:rsidRPr="00DF440E" w14:paraId="02165BAF" w14:textId="77777777" w:rsidTr="00A57D20">
        <w:tc>
          <w:tcPr>
            <w:tcW w:w="2235" w:type="dxa"/>
          </w:tcPr>
          <w:p w14:paraId="243F8020" w14:textId="77777777" w:rsidR="00774834" w:rsidRPr="00DF440E" w:rsidRDefault="0077483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  </w:t>
            </w: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(ประเทศลาว</w:t>
            </w:r>
            <w:r w:rsidRPr="00DF440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5" w:type="dxa"/>
          </w:tcPr>
          <w:p w14:paraId="33230D7D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62C94149" w14:textId="77777777" w:rsidR="00774834" w:rsidRPr="00DF440E" w:rsidRDefault="00774834" w:rsidP="00A57D20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5DDA754B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217" w:type="dxa"/>
          </w:tcPr>
          <w:p w14:paraId="20D2AE0B" w14:textId="77777777" w:rsidR="00774834" w:rsidRPr="00DF440E" w:rsidRDefault="0077483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4D6B8FC5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3277661D" w14:textId="77777777" w:rsidR="00774834" w:rsidRPr="00DF440E" w:rsidRDefault="0077483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29952F71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</w:tcPr>
          <w:p w14:paraId="5B49D1C6" w14:textId="77777777" w:rsidR="00774834" w:rsidRPr="00DF440E" w:rsidRDefault="00774834" w:rsidP="00A57D20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3A017CF6" w14:textId="77777777" w:rsidR="00774834" w:rsidRPr="00DF440E" w:rsidRDefault="00774834" w:rsidP="00A57D20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36" w:type="dxa"/>
          </w:tcPr>
          <w:p w14:paraId="6623AFA6" w14:textId="77777777" w:rsidR="00774834" w:rsidRPr="00DF440E" w:rsidRDefault="00774834" w:rsidP="00A57D20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74834" w:rsidRPr="00DF440E" w14:paraId="4136FF4E" w14:textId="77777777" w:rsidTr="00A57D20">
        <w:tc>
          <w:tcPr>
            <w:tcW w:w="2235" w:type="dxa"/>
          </w:tcPr>
          <w:p w14:paraId="2EC7FD07" w14:textId="77777777" w:rsidR="00774834" w:rsidRPr="00DF440E" w:rsidRDefault="0077483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Suosdey Finance PLC. </w:t>
            </w:r>
          </w:p>
        </w:tc>
        <w:tc>
          <w:tcPr>
            <w:tcW w:w="235" w:type="dxa"/>
          </w:tcPr>
          <w:p w14:paraId="4942AEB7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1E3583AA" w14:textId="77777777" w:rsidR="00774834" w:rsidRPr="00DF440E" w:rsidRDefault="00774834" w:rsidP="00A57D20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ให้เช่าซื้อรถจักรยานยนต์</w:t>
            </w:r>
          </w:p>
        </w:tc>
        <w:tc>
          <w:tcPr>
            <w:tcW w:w="236" w:type="dxa"/>
          </w:tcPr>
          <w:p w14:paraId="0608DACA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217" w:type="dxa"/>
          </w:tcPr>
          <w:p w14:paraId="1CBE3C8B" w14:textId="77777777" w:rsidR="00774834" w:rsidRPr="00DF440E" w:rsidRDefault="00774834" w:rsidP="00F65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132,209**</w:t>
            </w:r>
          </w:p>
        </w:tc>
        <w:tc>
          <w:tcPr>
            <w:tcW w:w="236" w:type="dxa"/>
          </w:tcPr>
          <w:p w14:paraId="49256D13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3BD63DCE" w14:textId="77777777" w:rsidR="00774834" w:rsidRPr="00DF440E" w:rsidRDefault="00774834" w:rsidP="00F65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-8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132,209**</w:t>
            </w:r>
          </w:p>
        </w:tc>
        <w:tc>
          <w:tcPr>
            <w:tcW w:w="236" w:type="dxa"/>
          </w:tcPr>
          <w:p w14:paraId="250DE1C0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</w:tcPr>
          <w:p w14:paraId="209A5B64" w14:textId="77777777" w:rsidR="00774834" w:rsidRPr="00DF440E" w:rsidRDefault="00774834" w:rsidP="00A57D20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99.95</w:t>
            </w:r>
          </w:p>
        </w:tc>
        <w:tc>
          <w:tcPr>
            <w:tcW w:w="236" w:type="dxa"/>
          </w:tcPr>
          <w:p w14:paraId="5CB0E098" w14:textId="77777777" w:rsidR="00774834" w:rsidRPr="00DF440E" w:rsidRDefault="00774834" w:rsidP="00A57D20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36" w:type="dxa"/>
          </w:tcPr>
          <w:p w14:paraId="08A51C2F" w14:textId="77777777" w:rsidR="00774834" w:rsidRPr="00DF440E" w:rsidRDefault="00774834" w:rsidP="00A57D20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>99.95</w:t>
            </w:r>
          </w:p>
        </w:tc>
      </w:tr>
      <w:tr w:rsidR="00774834" w:rsidRPr="00DF440E" w14:paraId="3095B1A1" w14:textId="77777777" w:rsidTr="00A57D20">
        <w:tc>
          <w:tcPr>
            <w:tcW w:w="2235" w:type="dxa"/>
          </w:tcPr>
          <w:p w14:paraId="75ED3111" w14:textId="77777777" w:rsidR="00774834" w:rsidRPr="00DF440E" w:rsidRDefault="0077483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  (</w:t>
            </w:r>
            <w:r w:rsidRPr="00DF440E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ประเทศกัมพูชา)</w:t>
            </w:r>
          </w:p>
        </w:tc>
        <w:tc>
          <w:tcPr>
            <w:tcW w:w="235" w:type="dxa"/>
          </w:tcPr>
          <w:p w14:paraId="2780624C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0347C0AD" w14:textId="77777777" w:rsidR="00774834" w:rsidRPr="00DF440E" w:rsidRDefault="00774834" w:rsidP="00A57D20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72B74FC3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217" w:type="dxa"/>
          </w:tcPr>
          <w:p w14:paraId="7D7BDE67" w14:textId="77777777" w:rsidR="00774834" w:rsidRPr="00DF440E" w:rsidRDefault="0077483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14102236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49FD30C8" w14:textId="77777777" w:rsidR="00774834" w:rsidRPr="00DF440E" w:rsidRDefault="0077483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11454738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</w:tcPr>
          <w:p w14:paraId="29C9EBAA" w14:textId="77777777" w:rsidR="00774834" w:rsidRPr="00DF440E" w:rsidRDefault="00774834" w:rsidP="00A57D20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426294B3" w14:textId="77777777" w:rsidR="00774834" w:rsidRPr="00DF440E" w:rsidRDefault="00774834" w:rsidP="00A57D20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36" w:type="dxa"/>
          </w:tcPr>
          <w:p w14:paraId="5AEF7CDB" w14:textId="77777777" w:rsidR="00774834" w:rsidRPr="00DF440E" w:rsidRDefault="00774834" w:rsidP="00A57D20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74834" w:rsidRPr="00DF440E" w14:paraId="6A7140C9" w14:textId="77777777" w:rsidTr="00A57D20">
        <w:tc>
          <w:tcPr>
            <w:tcW w:w="2235" w:type="dxa"/>
          </w:tcPr>
          <w:p w14:paraId="3A126D6D" w14:textId="77777777" w:rsidR="00774834" w:rsidRPr="00DF440E" w:rsidRDefault="0077483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ind w:left="-108" w:right="30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235" w:type="dxa"/>
          </w:tcPr>
          <w:p w14:paraId="6FFCCD87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58" w:type="dxa"/>
          </w:tcPr>
          <w:p w14:paraId="5065B991" w14:textId="77777777" w:rsidR="00774834" w:rsidRPr="00DF440E" w:rsidRDefault="00774834" w:rsidP="00A57D20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698CBD86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1217" w:type="dxa"/>
          </w:tcPr>
          <w:p w14:paraId="574FB351" w14:textId="77777777" w:rsidR="00774834" w:rsidRPr="00DF440E" w:rsidRDefault="0077483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279F0B03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7" w:type="dxa"/>
          </w:tcPr>
          <w:p w14:paraId="1B762ABD" w14:textId="77777777" w:rsidR="00774834" w:rsidRPr="00DF440E" w:rsidRDefault="0077483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2"/>
              </w:tabs>
              <w:ind w:right="15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1F52546D" w14:textId="77777777" w:rsidR="00774834" w:rsidRPr="00DF440E" w:rsidRDefault="00774834" w:rsidP="00A57D20">
            <w:pPr>
              <w:tabs>
                <w:tab w:val="clear" w:pos="2580"/>
                <w:tab w:val="left" w:pos="241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</w:tcPr>
          <w:p w14:paraId="347DA32E" w14:textId="77777777" w:rsidR="00774834" w:rsidRPr="00DF440E" w:rsidRDefault="00774834" w:rsidP="00A57D20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52E9DD6C" w14:textId="77777777" w:rsidR="00774834" w:rsidRPr="00DF440E" w:rsidRDefault="00774834" w:rsidP="00A57D20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36" w:type="dxa"/>
          </w:tcPr>
          <w:p w14:paraId="70E05D89" w14:textId="77777777" w:rsidR="00774834" w:rsidRPr="00DF440E" w:rsidRDefault="00774834" w:rsidP="00A57D20">
            <w:pPr>
              <w:ind w:right="20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74834" w:rsidRPr="00DF440E" w14:paraId="21CC6C10" w14:textId="77777777" w:rsidTr="00A57D20">
        <w:tc>
          <w:tcPr>
            <w:tcW w:w="10064" w:type="dxa"/>
            <w:gridSpan w:val="11"/>
          </w:tcPr>
          <w:p w14:paraId="4A75BC7A" w14:textId="77777777" w:rsidR="00774834" w:rsidRPr="00DF440E" w:rsidRDefault="00774834" w:rsidP="00A57D20">
            <w:pPr>
              <w:ind w:right="202"/>
              <w:rPr>
                <w:rFonts w:asciiTheme="majorBidi" w:hAnsiTheme="majorBidi" w:cstheme="majorBidi"/>
                <w:sz w:val="29"/>
                <w:szCs w:val="29"/>
              </w:rPr>
            </w:pPr>
            <w:r w:rsidRPr="00DF440E">
              <w:rPr>
                <w:rFonts w:asciiTheme="majorBidi" w:hAnsiTheme="majorBidi" w:cstheme="majorBidi"/>
                <w:sz w:val="29"/>
                <w:szCs w:val="29"/>
              </w:rPr>
              <w:t xml:space="preserve">*15,250 </w:t>
            </w: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ล้านกีบ</w:t>
            </w: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Pr="00DF440E">
              <w:rPr>
                <w:rFonts w:asciiTheme="majorBidi" w:hAnsiTheme="majorBidi" w:cstheme="majorBidi"/>
                <w:sz w:val="29"/>
                <w:szCs w:val="29"/>
              </w:rPr>
              <w:t xml:space="preserve">**4 </w:t>
            </w:r>
            <w:r w:rsidRPr="00DF440E">
              <w:rPr>
                <w:rFonts w:asciiTheme="majorBidi" w:hAnsiTheme="majorBidi" w:cstheme="majorBidi"/>
                <w:sz w:val="29"/>
                <w:szCs w:val="29"/>
                <w:cs/>
              </w:rPr>
              <w:t>ล้านเหรียญสหรัฐ</w:t>
            </w:r>
          </w:p>
        </w:tc>
      </w:tr>
    </w:tbl>
    <w:p w14:paraId="27485B5C" w14:textId="77777777" w:rsidR="00774834" w:rsidRDefault="00774834" w:rsidP="00774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A1D0AAB" w14:textId="77777777" w:rsidR="00C07B53" w:rsidRPr="002B4526" w:rsidRDefault="00C07B53" w:rsidP="00F42E6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ind w:left="0" w:firstLine="0"/>
        <w:jc w:val="both"/>
        <w:rPr>
          <w:rFonts w:ascii="Angsana New" w:hAnsi="Angsana New"/>
          <w:b/>
          <w:bCs/>
          <w:sz w:val="30"/>
          <w:szCs w:val="30"/>
        </w:rPr>
      </w:pPr>
      <w:r w:rsidRPr="002B4526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Pr="002B452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072F0363" w14:textId="77777777" w:rsidR="00C07B53" w:rsidRPr="002B4526" w:rsidRDefault="00C07B53" w:rsidP="00C07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A1A876" w14:textId="1AFF3601" w:rsidR="00C07B53" w:rsidRPr="002B4526" w:rsidRDefault="00AA2DBC" w:rsidP="00C07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B4526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</w:t>
      </w:r>
      <w:r w:rsidR="00C07B53" w:rsidRPr="002B4526">
        <w:rPr>
          <w:rFonts w:ascii="Angsana New" w:hAnsi="Angsana New"/>
          <w:sz w:val="30"/>
          <w:szCs w:val="30"/>
          <w:cs/>
        </w:rPr>
        <w:t>จัดทำขึ้นในรูปแบบย่อและตามมาตรฐานการบัญชี</w:t>
      </w:r>
      <w:r w:rsidRPr="002B4526">
        <w:rPr>
          <w:rFonts w:ascii="Angsana New" w:hAnsi="Angsana New" w:hint="cs"/>
          <w:sz w:val="30"/>
          <w:szCs w:val="30"/>
          <w:cs/>
        </w:rPr>
        <w:t>ไทย</w:t>
      </w:r>
      <w:r w:rsidR="00C07B53" w:rsidRPr="002B4526">
        <w:rPr>
          <w:rFonts w:ascii="Angsana New" w:hAnsi="Angsana New"/>
          <w:sz w:val="30"/>
          <w:szCs w:val="30"/>
          <w:cs/>
        </w:rPr>
        <w:t xml:space="preserve">ฉบับที่ </w:t>
      </w:r>
      <w:r w:rsidR="00C07B53" w:rsidRPr="002B4526">
        <w:rPr>
          <w:rFonts w:ascii="Angsana New" w:hAnsi="Angsana New"/>
          <w:sz w:val="30"/>
          <w:szCs w:val="30"/>
        </w:rPr>
        <w:t>34</w:t>
      </w:r>
      <w:r w:rsidR="00C07B53" w:rsidRPr="002B4526">
        <w:rPr>
          <w:rFonts w:ascii="Angsana New" w:hAnsi="Angsana New"/>
          <w:sz w:val="30"/>
          <w:szCs w:val="30"/>
          <w:cs/>
        </w:rPr>
        <w:t xml:space="preserve"> เรื่อง “การรายงานทางการเงินระหว่างกาล”</w:t>
      </w:r>
      <w:r w:rsidR="00C07B53" w:rsidRPr="002B4526">
        <w:rPr>
          <w:rFonts w:ascii="Angsana New" w:hAnsi="Angsana New"/>
          <w:sz w:val="30"/>
          <w:szCs w:val="30"/>
        </w:rPr>
        <w:t xml:space="preserve"> </w:t>
      </w:r>
      <w:r w:rsidR="00C07B53" w:rsidRPr="002B4526">
        <w:rPr>
          <w:rFonts w:ascii="Angsana New" w:hAnsi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21C872E3" w14:textId="77777777" w:rsidR="00C07B53" w:rsidRPr="002B4526" w:rsidRDefault="00C07B53" w:rsidP="00C07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3836B49" w14:textId="4F19FC9B" w:rsidR="002B4526" w:rsidRPr="002B4526" w:rsidRDefault="002B4526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2B4526">
        <w:rPr>
          <w:rFonts w:ascii="Angsana New" w:hAnsi="Angsana New"/>
          <w:spacing w:val="-2"/>
          <w:sz w:val="30"/>
          <w:szCs w:val="30"/>
          <w:cs/>
        </w:rPr>
        <w:t>ข้อมูลทางการ</w:t>
      </w:r>
      <w:r w:rsidRPr="002B4526">
        <w:rPr>
          <w:rFonts w:ascii="Angsana New" w:hAnsi="Angsana New"/>
          <w:sz w:val="30"/>
          <w:szCs w:val="30"/>
          <w:cs/>
        </w:rPr>
        <w:t>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2B4526">
        <w:rPr>
          <w:rFonts w:ascii="Angsana New" w:hAnsi="Angsana New"/>
          <w:color w:val="FFFFFF"/>
          <w:sz w:val="30"/>
          <w:szCs w:val="30"/>
        </w:rPr>
        <w:t>-</w:t>
      </w:r>
      <w:r w:rsidRPr="002B4526">
        <w:rPr>
          <w:rFonts w:ascii="Angsana New" w:hAnsi="Angsana New"/>
          <w:sz w:val="30"/>
          <w:szCs w:val="30"/>
        </w:rPr>
        <w:t>31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/>
          <w:sz w:val="30"/>
          <w:szCs w:val="30"/>
          <w:cs/>
        </w:rPr>
        <w:t>ธันวาคม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/>
          <w:sz w:val="30"/>
          <w:szCs w:val="30"/>
        </w:rPr>
        <w:t>256</w:t>
      </w:r>
      <w:r w:rsidR="00774834">
        <w:rPr>
          <w:rFonts w:ascii="Angsana New" w:hAnsi="Angsana New"/>
          <w:sz w:val="30"/>
          <w:szCs w:val="30"/>
        </w:rPr>
        <w:t>8</w:t>
      </w:r>
      <w:r w:rsidRPr="002B4526">
        <w:rPr>
          <w:rFonts w:ascii="Angsana New" w:hAnsi="Angsana New"/>
          <w:sz w:val="30"/>
          <w:szCs w:val="30"/>
          <w:cs/>
        </w:rPr>
        <w:t>โดยเน้นการให้ข้อมูลที่เป็นปัจจุบันเกี่ยวกับกิจกรรม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/>
          <w:sz w:val="30"/>
          <w:szCs w:val="30"/>
          <w:cs/>
        </w:rPr>
        <w:t>เหตุการณ์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/>
          <w:sz w:val="30"/>
          <w:szCs w:val="30"/>
          <w:cs/>
        </w:rPr>
        <w:t>และสถานการณ์ใหม่</w:t>
      </w:r>
      <w:r w:rsidRPr="002B4526">
        <w:rPr>
          <w:rFonts w:ascii="Angsana New" w:hAnsi="Angsana New"/>
          <w:color w:val="FFFFFF"/>
          <w:sz w:val="30"/>
          <w:szCs w:val="30"/>
        </w:rPr>
        <w:t>-</w:t>
      </w:r>
      <w:r w:rsidRPr="002B4526">
        <w:rPr>
          <w:rFonts w:ascii="Angsana New" w:hAnsi="Angsana New"/>
          <w:sz w:val="30"/>
          <w:szCs w:val="30"/>
          <w:cs/>
        </w:rPr>
        <w:t>ๆ</w:t>
      </w:r>
      <w:r w:rsidRPr="002B4526">
        <w:rPr>
          <w:rFonts w:ascii="Angsana New" w:hAnsi="Angsana New"/>
          <w:color w:val="FFFFFF"/>
          <w:sz w:val="30"/>
          <w:szCs w:val="30"/>
        </w:rPr>
        <w:t>-</w:t>
      </w:r>
      <w:r w:rsidRPr="002B4526">
        <w:rPr>
          <w:rFonts w:ascii="Angsana New" w:hAnsi="Angsana New"/>
          <w:sz w:val="30"/>
          <w:szCs w:val="30"/>
          <w:cs/>
        </w:rPr>
        <w:t>เพื่อไม่ให้ข้อมูลที่นำเสนอซ้ำซ้อนกับข้อมูลที่ได้รายงานไปแล้ว ดังนั้น</w:t>
      </w:r>
      <w:r w:rsidRPr="002B4526">
        <w:rPr>
          <w:rFonts w:ascii="Angsana New" w:hAnsi="Angsana New"/>
          <w:spacing w:val="-2"/>
          <w:sz w:val="30"/>
          <w:szCs w:val="30"/>
          <w:cs/>
        </w:rPr>
        <w:t>ข้อมูลทางการ</w:t>
      </w:r>
      <w:r w:rsidRPr="002B4526">
        <w:rPr>
          <w:rFonts w:ascii="Angsana New" w:hAnsi="Angsana New"/>
          <w:sz w:val="30"/>
          <w:szCs w:val="30"/>
          <w:cs/>
        </w:rPr>
        <w:t>เงินระหว่างกาลนี้ควรต้องอ่านควบคู่กับงบการเงินสำหรับปีสิ้นสุดวันที่</w:t>
      </w:r>
      <w:r w:rsidRPr="002B4526">
        <w:rPr>
          <w:rFonts w:ascii="Angsana New" w:hAnsi="Angsana New"/>
          <w:sz w:val="30"/>
          <w:szCs w:val="30"/>
        </w:rPr>
        <w:t xml:space="preserve"> 31 </w:t>
      </w:r>
      <w:r w:rsidRPr="002B452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B4526">
        <w:rPr>
          <w:rFonts w:ascii="Angsana New" w:hAnsi="Angsana New"/>
          <w:sz w:val="30"/>
          <w:szCs w:val="30"/>
        </w:rPr>
        <w:t>256</w:t>
      </w:r>
      <w:r w:rsidR="00774834">
        <w:rPr>
          <w:rFonts w:ascii="Angsana New" w:hAnsi="Angsana New"/>
          <w:sz w:val="30"/>
          <w:szCs w:val="30"/>
        </w:rPr>
        <w:t>8</w:t>
      </w:r>
    </w:p>
    <w:p w14:paraId="03B7A278" w14:textId="77777777" w:rsidR="002B4526" w:rsidRPr="002B4526" w:rsidRDefault="002B4526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6E08BFE" w14:textId="77777777" w:rsidR="002B4526" w:rsidRPr="002B4526" w:rsidRDefault="002B4526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B452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ข้อมูลทางการเงินระหว่างกาลรวมนี้ประกอบด้วยข้อมูลทางการเงินของบริษัทและบริษัทย่อย</w:t>
      </w:r>
      <w:r w:rsidRPr="002B4526">
        <w:rPr>
          <w:rFonts w:ascii="Angsana New" w:hAnsi="Angsana New"/>
          <w:color w:val="FFFFFF"/>
          <w:sz w:val="30"/>
          <w:szCs w:val="30"/>
        </w:rPr>
        <w:t>_</w:t>
      </w:r>
      <w:r w:rsidRPr="002B4526">
        <w:rPr>
          <w:rFonts w:ascii="Angsana New" w:hAnsi="Angsana New"/>
          <w:sz w:val="30"/>
          <w:szCs w:val="30"/>
          <w:cs/>
        </w:rPr>
        <w:t xml:space="preserve">(รวมกันเรียกว่า </w:t>
      </w:r>
      <w:r w:rsidRPr="002B4526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2B4526">
        <w:rPr>
          <w:rFonts w:ascii="Angsana New" w:hAnsi="Angsana New"/>
          <w:sz w:val="30"/>
          <w:szCs w:val="30"/>
          <w:cs/>
        </w:rPr>
        <w:t xml:space="preserve">“กลุ่มบริษัท”) </w:t>
      </w:r>
      <w:r w:rsidRPr="002B4526">
        <w:rPr>
          <w:rFonts w:ascii="Angsana New" w:hAnsi="Angsana New"/>
          <w:sz w:val="30"/>
          <w:szCs w:val="30"/>
        </w:rPr>
        <w:t xml:space="preserve"> </w:t>
      </w:r>
      <w:r w:rsidRPr="002B4526">
        <w:rPr>
          <w:rFonts w:ascii="Angsana New" w:hAnsi="Angsana New" w:hint="cs"/>
          <w:sz w:val="30"/>
          <w:szCs w:val="30"/>
          <w:cs/>
        </w:rPr>
        <w:t>รายการที่มีนัยสำคัญระหว่างบริษัทกับบริษัทย่อยได้ถูกตัดรายการในการทำข้อมูลทางการเงินรวม</w:t>
      </w:r>
    </w:p>
    <w:p w14:paraId="5F67642A" w14:textId="77777777" w:rsidR="002B4526" w:rsidRPr="002B4526" w:rsidRDefault="002B4526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A4F503B" w14:textId="4D69A663" w:rsidR="00F42B72" w:rsidRPr="002B4526" w:rsidRDefault="00F42B72" w:rsidP="00932BE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  <w:sectPr w:rsidR="00F42B72" w:rsidRPr="002B4526" w:rsidSect="00620C32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151" w:right="1111" w:bottom="709" w:left="1440" w:header="992" w:footer="113" w:gutter="0"/>
          <w:pgNumType w:start="15"/>
          <w:cols w:space="720"/>
          <w:titlePg/>
          <w:docGrid w:linePitch="245"/>
        </w:sectPr>
      </w:pPr>
    </w:p>
    <w:p w14:paraId="6053DE3B" w14:textId="77777777" w:rsidR="002B4526" w:rsidRPr="002B4526" w:rsidRDefault="002B4526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2B4526">
        <w:rPr>
          <w:rFonts w:ascii="Angsana New" w:hAnsi="Angsana New"/>
          <w:sz w:val="30"/>
          <w:szCs w:val="30"/>
          <w:cs/>
        </w:rPr>
        <w:lastRenderedPageBreak/>
        <w:t>เพื่อความสะดวกของผู้อ่าน</w:t>
      </w:r>
      <w:r w:rsidRPr="002B452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2B4526">
        <w:rPr>
          <w:rFonts w:ascii="Angsana New" w:hAnsi="Angsana New"/>
          <w:sz w:val="30"/>
          <w:szCs w:val="30"/>
          <w:cs/>
        </w:rPr>
        <w:t xml:space="preserve"> </w:t>
      </w:r>
      <w:r w:rsidRPr="002B4526">
        <w:rPr>
          <w:rFonts w:ascii="Angsana New" w:hAnsi="Angsana New" w:hint="cs"/>
          <w:sz w:val="30"/>
          <w:szCs w:val="30"/>
          <w:cs/>
        </w:rPr>
        <w:t>กลุ่ม</w:t>
      </w:r>
      <w:r w:rsidRPr="002B4526">
        <w:rPr>
          <w:rFonts w:ascii="Angsana New" w:hAnsi="Angsana New"/>
          <w:sz w:val="30"/>
          <w:szCs w:val="30"/>
          <w:cs/>
        </w:rPr>
        <w:t>บริษัทได้จัดทำ</w:t>
      </w:r>
      <w:r w:rsidRPr="002B4526">
        <w:rPr>
          <w:rFonts w:ascii="Angsana New" w:hAnsi="Angsana New" w:hint="cs"/>
          <w:sz w:val="30"/>
          <w:szCs w:val="30"/>
          <w:cs/>
        </w:rPr>
        <w:t>ข้อมูลทาง</w:t>
      </w:r>
      <w:r w:rsidRPr="002B4526">
        <w:rPr>
          <w:rFonts w:ascii="Angsana New" w:hAnsi="Angsana New"/>
          <w:sz w:val="30"/>
          <w:szCs w:val="30"/>
          <w:cs/>
        </w:rPr>
        <w:t>การเงินฉบับภาษาอังกฤษขึ้นจาก</w:t>
      </w:r>
      <w:r w:rsidRPr="002B4526">
        <w:rPr>
          <w:rFonts w:ascii="Angsana New" w:hAnsi="Angsana New" w:hint="cs"/>
          <w:sz w:val="30"/>
          <w:szCs w:val="30"/>
          <w:cs/>
        </w:rPr>
        <w:t>ข้อมูลทาง</w:t>
      </w:r>
      <w:r w:rsidRPr="002B4526">
        <w:rPr>
          <w:rFonts w:ascii="Angsana New" w:hAnsi="Angsana New"/>
          <w:sz w:val="30"/>
          <w:szCs w:val="30"/>
          <w:cs/>
        </w:rPr>
        <w:t>การเงินฉบับภาษาไทยนี้</w:t>
      </w:r>
      <w:r w:rsidRPr="002B4526">
        <w:rPr>
          <w:rFonts w:ascii="Angsana New" w:hAnsi="Angsana New" w:hint="cs"/>
          <w:sz w:val="30"/>
          <w:szCs w:val="30"/>
          <w:cs/>
        </w:rPr>
        <w:t xml:space="preserve"> </w:t>
      </w:r>
      <w:r w:rsidRPr="002B4526">
        <w:rPr>
          <w:rFonts w:ascii="Angsana New" w:hAnsi="Angsana New"/>
          <w:sz w:val="30"/>
          <w:szCs w:val="30"/>
          <w:cs/>
        </w:rPr>
        <w:t>ซึ่งได้นำเสนอเพื่อวัตถุประสงค์</w:t>
      </w:r>
      <w:r w:rsidRPr="002B4526">
        <w:rPr>
          <w:rFonts w:ascii="Angsana New" w:hAnsi="Angsana New" w:hint="cs"/>
          <w:sz w:val="30"/>
          <w:szCs w:val="30"/>
          <w:cs/>
        </w:rPr>
        <w:t>ของการรายงานทางการเงินเพื่อใช้ในประเทศ</w:t>
      </w:r>
    </w:p>
    <w:p w14:paraId="0C81752C" w14:textId="77777777" w:rsidR="002B4526" w:rsidRPr="002B4526" w:rsidRDefault="002B4526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D78D680" w14:textId="7E765257" w:rsidR="002B4526" w:rsidRPr="002B4526" w:rsidRDefault="002B4526" w:rsidP="002B4526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B4526">
        <w:rPr>
          <w:rFonts w:ascii="Angsana New" w:hAnsi="Angsana New" w:hint="cs"/>
          <w:sz w:val="30"/>
          <w:szCs w:val="30"/>
          <w:cs/>
        </w:rPr>
        <w:t>กลุ่มบริษัทได้ใช้นโยบายการบัญชีที่</w:t>
      </w:r>
      <w:r w:rsidR="00973369">
        <w:rPr>
          <w:rFonts w:ascii="Angsana New" w:hAnsi="Angsana New" w:hint="cs"/>
          <w:sz w:val="30"/>
          <w:szCs w:val="30"/>
          <w:cs/>
        </w:rPr>
        <w:t>มีสาระ</w:t>
      </w:r>
      <w:r w:rsidRPr="002B4526">
        <w:rPr>
          <w:rFonts w:ascii="Angsana New" w:hAnsi="Angsana New" w:hint="cs"/>
          <w:sz w:val="30"/>
          <w:szCs w:val="30"/>
          <w:cs/>
        </w:rPr>
        <w:t>สำคัญและวิธีการคำนวณในข้อมูลทางการเงินระหว่างกาลสำหรับงวดสามเดือนสิ้นสุดวันที่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 w:hint="cs"/>
          <w:sz w:val="30"/>
          <w:szCs w:val="30"/>
        </w:rPr>
        <w:t>3</w:t>
      </w:r>
      <w:r w:rsidRPr="002B4526">
        <w:rPr>
          <w:rFonts w:ascii="Angsana New" w:hAnsi="Angsana New"/>
          <w:sz w:val="30"/>
          <w:szCs w:val="30"/>
        </w:rPr>
        <w:t>1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 w:hint="cs"/>
          <w:sz w:val="30"/>
          <w:szCs w:val="30"/>
          <w:cs/>
        </w:rPr>
        <w:t>มีนาคม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 w:hint="cs"/>
          <w:sz w:val="30"/>
          <w:szCs w:val="30"/>
        </w:rPr>
        <w:t>256</w:t>
      </w:r>
      <w:r w:rsidR="00774834">
        <w:rPr>
          <w:rFonts w:ascii="Angsana New" w:hAnsi="Angsana New"/>
          <w:sz w:val="30"/>
          <w:szCs w:val="30"/>
        </w:rPr>
        <w:t>9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 w:hint="cs"/>
          <w:sz w:val="30"/>
          <w:szCs w:val="30"/>
          <w:cs/>
        </w:rPr>
        <w:t>และ</w:t>
      </w:r>
      <w:r w:rsidRPr="002B452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B4526">
        <w:rPr>
          <w:rFonts w:ascii="Angsana New" w:hAnsi="Angsana New"/>
          <w:sz w:val="30"/>
          <w:szCs w:val="30"/>
        </w:rPr>
        <w:t>256</w:t>
      </w:r>
      <w:r w:rsidR="00774834">
        <w:rPr>
          <w:rFonts w:ascii="Angsana New" w:hAnsi="Angsana New"/>
          <w:sz w:val="30"/>
          <w:szCs w:val="30"/>
        </w:rPr>
        <w:t>8</w:t>
      </w:r>
      <w:r w:rsidRPr="002B4526">
        <w:rPr>
          <w:rFonts w:ascii="Angsana New" w:hAnsi="Angsana New"/>
          <w:color w:val="FFFFFF"/>
          <w:sz w:val="30"/>
          <w:szCs w:val="30"/>
        </w:rPr>
        <w:t>-</w:t>
      </w:r>
      <w:r w:rsidRPr="002B4526">
        <w:rPr>
          <w:rFonts w:ascii="Angsana New" w:hAnsi="Angsana New" w:hint="cs"/>
          <w:sz w:val="30"/>
          <w:szCs w:val="30"/>
          <w:cs/>
        </w:rPr>
        <w:t>เช่นเดียวกับที่ใช้สำหรับการจัดทำงบการเงินประจำปีสิ้นสุดวันที่</w:t>
      </w:r>
      <w:r w:rsidR="003621CF" w:rsidRPr="003621CF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2B4526">
        <w:rPr>
          <w:rFonts w:ascii="Angsana New" w:hAnsi="Angsana New"/>
          <w:sz w:val="30"/>
          <w:szCs w:val="30"/>
        </w:rPr>
        <w:t>31</w:t>
      </w:r>
      <w:r w:rsidRPr="002B452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2B4526">
        <w:rPr>
          <w:rFonts w:ascii="Angsana New" w:hAnsi="Angsana New"/>
          <w:sz w:val="30"/>
          <w:szCs w:val="30"/>
        </w:rPr>
        <w:t>256</w:t>
      </w:r>
      <w:r w:rsidR="00774834">
        <w:rPr>
          <w:rFonts w:ascii="Angsana New" w:hAnsi="Angsana New"/>
          <w:sz w:val="30"/>
          <w:szCs w:val="30"/>
        </w:rPr>
        <w:t>8</w:t>
      </w:r>
    </w:p>
    <w:p w14:paraId="258F5134" w14:textId="77777777" w:rsidR="002B4526" w:rsidRPr="00417612" w:rsidRDefault="002B4526" w:rsidP="002B4526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7E9F44F" w14:textId="75C621E1" w:rsidR="00417612" w:rsidRDefault="00B3393E" w:rsidP="002B4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26597B">
        <w:rPr>
          <w:rFonts w:ascii="Angsana New" w:hAnsi="Angsana New" w:hint="cs"/>
          <w:sz w:val="30"/>
          <w:szCs w:val="30"/>
          <w:cs/>
        </w:rPr>
        <w:t>บริษัทได้ถือปฏิบัติตามมาตรฐานการรายงานทางการเงินฉบับปรับปรุงใหม่ซึ่งมีผลบังคับใช้สำหรับรอบระยะเวลาบัญชีที่เริ่มในหรือหลังวันที่</w:t>
      </w:r>
      <w:r w:rsidRPr="0026597B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6597B">
        <w:rPr>
          <w:rFonts w:ascii="Angsana New" w:hAnsi="Angsana New" w:hint="cs"/>
          <w:sz w:val="30"/>
          <w:szCs w:val="30"/>
        </w:rPr>
        <w:t>1</w:t>
      </w:r>
      <w:r w:rsidRPr="0026597B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6597B">
        <w:rPr>
          <w:rFonts w:ascii="Angsana New" w:hAnsi="Angsana New" w:hint="cs"/>
          <w:sz w:val="30"/>
          <w:szCs w:val="30"/>
          <w:cs/>
        </w:rPr>
        <w:t>มกราคม</w:t>
      </w:r>
      <w:r w:rsidRPr="0026597B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6597B">
        <w:rPr>
          <w:rFonts w:ascii="Angsana New" w:hAnsi="Angsana New" w:hint="cs"/>
          <w:sz w:val="30"/>
          <w:szCs w:val="30"/>
        </w:rPr>
        <w:t>256</w:t>
      </w:r>
      <w:r w:rsidRPr="0026597B">
        <w:rPr>
          <w:rFonts w:ascii="Angsana New" w:hAnsi="Angsana New"/>
          <w:sz w:val="30"/>
          <w:szCs w:val="30"/>
        </w:rPr>
        <w:t xml:space="preserve">9 </w:t>
      </w:r>
      <w:r w:rsidRPr="0026597B">
        <w:rPr>
          <w:rFonts w:ascii="Angsana New" w:hAnsi="Angsana New" w:hint="cs"/>
          <w:sz w:val="30"/>
          <w:szCs w:val="30"/>
          <w:cs/>
        </w:rPr>
        <w:t>การนำมาตรฐานการรายงานทางการเงินฉบับปรับปรุงใหม่มาใช้ไม่มีผลกระทบต่อข้อมูลทางการเงินระหว่างกาล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26597B">
        <w:rPr>
          <w:rFonts w:ascii="Angsana New" w:hAnsi="Angsana New" w:hint="cs"/>
          <w:sz w:val="30"/>
          <w:szCs w:val="30"/>
          <w:cs/>
        </w:rPr>
        <w:t>บริษัทอย่างมีสาระสำคัญ</w:t>
      </w:r>
    </w:p>
    <w:p w14:paraId="492DC3C5" w14:textId="77777777" w:rsidR="00250B6A" w:rsidRPr="00250B6A" w:rsidRDefault="00250B6A" w:rsidP="00250B6A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E1791B0" w14:textId="2DEA62C1" w:rsidR="00500F23" w:rsidRPr="002B4526" w:rsidRDefault="000954D3" w:rsidP="00022CD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ind w:left="0" w:firstLine="0"/>
        <w:jc w:val="both"/>
        <w:rPr>
          <w:rFonts w:ascii="Angsana New" w:hAnsi="Angsana New"/>
          <w:b/>
          <w:bCs/>
          <w:sz w:val="30"/>
          <w:szCs w:val="30"/>
        </w:rPr>
      </w:pPr>
      <w:r w:rsidRPr="002B4526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DB6370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Pr="002B4526">
        <w:rPr>
          <w:rFonts w:ascii="Angsana New" w:hAnsi="Angsana New"/>
          <w:b/>
          <w:bCs/>
          <w:sz w:val="30"/>
          <w:szCs w:val="30"/>
          <w:cs/>
        </w:rPr>
        <w:t>กับบุคคล</w:t>
      </w:r>
      <w:r w:rsidR="00AC4672" w:rsidRPr="002B4526">
        <w:rPr>
          <w:rFonts w:ascii="Angsana New" w:hAnsi="Angsana New" w:hint="cs"/>
          <w:b/>
          <w:bCs/>
          <w:sz w:val="30"/>
          <w:szCs w:val="30"/>
          <w:cs/>
        </w:rPr>
        <w:t>หรือ</w:t>
      </w:r>
      <w:r w:rsidRPr="002B4526">
        <w:rPr>
          <w:rFonts w:ascii="Angsana New" w:hAnsi="Angsana New"/>
          <w:b/>
          <w:bCs/>
          <w:sz w:val="30"/>
          <w:szCs w:val="30"/>
          <w:cs/>
        </w:rPr>
        <w:t>กิจการที่เกี่ยวข้องกัน</w:t>
      </w:r>
    </w:p>
    <w:p w14:paraId="093CC822" w14:textId="77777777" w:rsidR="00A34FE1" w:rsidRPr="002B4526" w:rsidRDefault="00A34FE1" w:rsidP="00A34FE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7BD686DB" w14:textId="67AAB786" w:rsidR="00F835A9" w:rsidRDefault="00F835A9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570E7">
        <w:rPr>
          <w:rFonts w:ascii="Angsana New" w:hAnsi="Angsana New"/>
          <w:sz w:val="30"/>
          <w:szCs w:val="30"/>
          <w:cs/>
        </w:rPr>
        <w:t>รายการ</w:t>
      </w:r>
      <w:r w:rsidR="001A7A19" w:rsidRPr="003570E7">
        <w:rPr>
          <w:rFonts w:ascii="Angsana New" w:hAnsi="Angsana New" w:hint="cs"/>
          <w:sz w:val="30"/>
          <w:szCs w:val="30"/>
          <w:cs/>
        </w:rPr>
        <w:t>ที่มีสา</w:t>
      </w:r>
      <w:r w:rsidR="00AF53EB" w:rsidRPr="003570E7">
        <w:rPr>
          <w:rFonts w:ascii="Angsana New" w:hAnsi="Angsana New" w:hint="cs"/>
          <w:sz w:val="30"/>
          <w:szCs w:val="30"/>
          <w:cs/>
        </w:rPr>
        <w:t>ระ</w:t>
      </w:r>
      <w:r w:rsidR="001A7A19" w:rsidRPr="003570E7">
        <w:rPr>
          <w:rFonts w:ascii="Angsana New" w:hAnsi="Angsana New" w:hint="cs"/>
          <w:sz w:val="30"/>
          <w:szCs w:val="30"/>
          <w:cs/>
        </w:rPr>
        <w:t>สำคัญ</w:t>
      </w:r>
      <w:r w:rsidRPr="003570E7">
        <w:rPr>
          <w:rFonts w:ascii="Angsana New" w:hAnsi="Angsana New"/>
          <w:sz w:val="30"/>
          <w:szCs w:val="30"/>
          <w:cs/>
        </w:rPr>
        <w:t>ที่เกิดขึ้นกับบุคคล</w:t>
      </w:r>
      <w:r w:rsidR="001A7A19" w:rsidRPr="003570E7">
        <w:rPr>
          <w:rFonts w:ascii="Angsana New" w:hAnsi="Angsana New" w:hint="cs"/>
          <w:sz w:val="30"/>
          <w:szCs w:val="30"/>
          <w:cs/>
        </w:rPr>
        <w:t>หรือ</w:t>
      </w:r>
      <w:r w:rsidRPr="003570E7">
        <w:rPr>
          <w:rFonts w:ascii="Angsana New" w:hAnsi="Angsana New"/>
          <w:sz w:val="30"/>
          <w:szCs w:val="30"/>
          <w:cs/>
        </w:rPr>
        <w:t>กิจการที่เกี่ยวข้องกันสำหรับงวดสามเดือน</w:t>
      </w:r>
      <w:r w:rsidR="00852860" w:rsidRPr="003570E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20C32">
        <w:rPr>
          <w:rFonts w:ascii="Angsana New" w:hAnsi="Angsana New"/>
          <w:sz w:val="30"/>
          <w:szCs w:val="30"/>
        </w:rPr>
        <w:t xml:space="preserve">31 </w:t>
      </w:r>
      <w:r w:rsidR="00620C32">
        <w:rPr>
          <w:rFonts w:ascii="Angsana New" w:hAnsi="Angsana New"/>
          <w:sz w:val="30"/>
          <w:szCs w:val="30"/>
          <w:cs/>
        </w:rPr>
        <w:t xml:space="preserve">มีนาคม </w:t>
      </w:r>
      <w:r w:rsidRPr="003570E7">
        <w:rPr>
          <w:rFonts w:ascii="Angsana New" w:hAnsi="Angsana New"/>
          <w:sz w:val="30"/>
          <w:szCs w:val="30"/>
          <w:cs/>
        </w:rPr>
        <w:t>มีดังนี้</w:t>
      </w:r>
    </w:p>
    <w:p w14:paraId="70007CD6" w14:textId="77777777" w:rsidR="003570E7" w:rsidRDefault="003570E7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39" w:type="dxa"/>
        <w:tblLook w:val="01E0" w:firstRow="1" w:lastRow="1" w:firstColumn="1" w:lastColumn="1" w:noHBand="0" w:noVBand="0"/>
      </w:tblPr>
      <w:tblGrid>
        <w:gridCol w:w="3669"/>
        <w:gridCol w:w="1302"/>
        <w:gridCol w:w="286"/>
        <w:gridCol w:w="1304"/>
        <w:gridCol w:w="287"/>
        <w:gridCol w:w="1303"/>
        <w:gridCol w:w="283"/>
        <w:gridCol w:w="1305"/>
      </w:tblGrid>
      <w:tr w:rsidR="003570E7" w:rsidRPr="00CD16CD" w14:paraId="5B1BBA5F" w14:textId="77777777" w:rsidTr="00B905F7">
        <w:trPr>
          <w:tblHeader/>
        </w:trPr>
        <w:tc>
          <w:tcPr>
            <w:tcW w:w="3669" w:type="dxa"/>
            <w:vAlign w:val="bottom"/>
          </w:tcPr>
          <w:p w14:paraId="5DC2128E" w14:textId="77777777" w:rsidR="003570E7" w:rsidRPr="00CD16CD" w:rsidRDefault="003570E7" w:rsidP="00B905F7">
            <w:pPr>
              <w:tabs>
                <w:tab w:val="clear" w:pos="454"/>
                <w:tab w:val="clear" w:pos="680"/>
                <w:tab w:val="left" w:pos="0"/>
              </w:tabs>
              <w:ind w:hanging="21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0" w:type="dxa"/>
            <w:gridSpan w:val="7"/>
            <w:tcBorders>
              <w:bottom w:val="single" w:sz="4" w:space="0" w:color="auto"/>
            </w:tcBorders>
            <w:vAlign w:val="bottom"/>
          </w:tcPr>
          <w:p w14:paraId="794EB251" w14:textId="77777777" w:rsidR="003570E7" w:rsidRPr="00CD16CD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731E9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3570E7" w:rsidRPr="00CD16CD" w14:paraId="242212D7" w14:textId="77777777" w:rsidTr="00B905F7">
        <w:trPr>
          <w:tblHeader/>
        </w:trPr>
        <w:tc>
          <w:tcPr>
            <w:tcW w:w="3669" w:type="dxa"/>
            <w:vAlign w:val="bottom"/>
          </w:tcPr>
          <w:p w14:paraId="51C9AC8C" w14:textId="77777777" w:rsidR="003570E7" w:rsidRPr="00CD16CD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92" w:type="dxa"/>
            <w:gridSpan w:val="3"/>
            <w:tcBorders>
              <w:bottom w:val="single" w:sz="4" w:space="0" w:color="auto"/>
            </w:tcBorders>
            <w:vAlign w:val="bottom"/>
          </w:tcPr>
          <w:p w14:paraId="40ED4F20" w14:textId="77777777" w:rsidR="003570E7" w:rsidRPr="00840E13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0E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" w:type="dxa"/>
            <w:vAlign w:val="bottom"/>
          </w:tcPr>
          <w:p w14:paraId="6B01576A" w14:textId="77777777" w:rsidR="003570E7" w:rsidRPr="00840E13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1" w:type="dxa"/>
            <w:gridSpan w:val="3"/>
            <w:tcBorders>
              <w:bottom w:val="single" w:sz="4" w:space="0" w:color="auto"/>
            </w:tcBorders>
            <w:vAlign w:val="bottom"/>
          </w:tcPr>
          <w:p w14:paraId="2D8360B7" w14:textId="77777777" w:rsidR="003570E7" w:rsidRPr="00840E13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70E7" w:rsidRPr="00CD16CD" w14:paraId="53560F1B" w14:textId="77777777" w:rsidTr="00B905F7">
        <w:trPr>
          <w:tblHeader/>
        </w:trPr>
        <w:tc>
          <w:tcPr>
            <w:tcW w:w="3669" w:type="dxa"/>
            <w:vAlign w:val="bottom"/>
          </w:tcPr>
          <w:p w14:paraId="4A398B16" w14:textId="77777777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9A1B0" w14:textId="70F50588" w:rsidR="003570E7" w:rsidRPr="00840E13" w:rsidRDefault="00774834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6" w:type="dxa"/>
            <w:tcBorders>
              <w:top w:val="single" w:sz="4" w:space="0" w:color="auto"/>
            </w:tcBorders>
            <w:vAlign w:val="bottom"/>
          </w:tcPr>
          <w:p w14:paraId="4CDC967B" w14:textId="77777777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5D9B4" w14:textId="025B4589" w:rsidR="003570E7" w:rsidRPr="00840E13" w:rsidRDefault="00774834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7" w:type="dxa"/>
            <w:vAlign w:val="bottom"/>
          </w:tcPr>
          <w:p w14:paraId="3AFDB33F" w14:textId="77777777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23E19" w14:textId="25379F91" w:rsidR="003570E7" w:rsidRPr="00840E13" w:rsidRDefault="00774834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9A50020" w14:textId="77777777" w:rsidR="003570E7" w:rsidRPr="00840E13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2AA8E" w14:textId="336FD39D" w:rsidR="003570E7" w:rsidRPr="00840E13" w:rsidRDefault="00774834" w:rsidP="003570E7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3570E7" w:rsidRPr="00CD16CD" w14:paraId="54D16D87" w14:textId="77777777" w:rsidTr="00B905F7">
        <w:trPr>
          <w:trHeight w:val="113"/>
        </w:trPr>
        <w:tc>
          <w:tcPr>
            <w:tcW w:w="3669" w:type="dxa"/>
            <w:vAlign w:val="bottom"/>
          </w:tcPr>
          <w:p w14:paraId="278E7306" w14:textId="77777777" w:rsidR="003570E7" w:rsidRPr="001A7A19" w:rsidRDefault="003570E7" w:rsidP="003570E7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1A7A1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EDF7C75" w14:textId="77777777" w:rsidR="003570E7" w:rsidRPr="00CD16CD" w:rsidRDefault="003570E7" w:rsidP="00357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6" w:type="dxa"/>
            <w:vAlign w:val="bottom"/>
          </w:tcPr>
          <w:p w14:paraId="7EB64EB8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2F6EE38" w14:textId="77777777" w:rsidR="003570E7" w:rsidRPr="00CD16CD" w:rsidRDefault="003570E7" w:rsidP="00357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7" w:type="dxa"/>
            <w:vAlign w:val="bottom"/>
          </w:tcPr>
          <w:p w14:paraId="461D9A1C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78ADEDC0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4386C6D3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24867208" w14:textId="77777777" w:rsidR="003570E7" w:rsidRPr="00CD16CD" w:rsidRDefault="003570E7" w:rsidP="003570E7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74834" w:rsidRPr="00CD16CD" w14:paraId="31DE7626" w14:textId="77777777" w:rsidTr="00B905F7">
        <w:trPr>
          <w:trHeight w:val="113"/>
        </w:trPr>
        <w:tc>
          <w:tcPr>
            <w:tcW w:w="3669" w:type="dxa"/>
            <w:vAlign w:val="bottom"/>
          </w:tcPr>
          <w:p w14:paraId="0163BEF8" w14:textId="77777777" w:rsidR="00774834" w:rsidRPr="001A7A19" w:rsidRDefault="00774834" w:rsidP="00774834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A7A1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6AA1EB49" w14:textId="77777777" w:rsidR="00774834" w:rsidRPr="002D235B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60CC3C64" w14:textId="77777777" w:rsidR="00774834" w:rsidRPr="00CD16CD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1635AAB6" w14:textId="77777777" w:rsidR="00774834" w:rsidRPr="00840E13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23E2CE8D" w14:textId="77777777" w:rsidR="00774834" w:rsidRPr="00CD16CD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4F1AC72C" w14:textId="08019B6F" w:rsidR="00774834" w:rsidRPr="00882657" w:rsidRDefault="00A06B12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10,302</w:t>
            </w:r>
          </w:p>
        </w:tc>
        <w:tc>
          <w:tcPr>
            <w:tcW w:w="283" w:type="dxa"/>
            <w:vAlign w:val="bottom"/>
          </w:tcPr>
          <w:p w14:paraId="5157B58E" w14:textId="77777777" w:rsidR="00774834" w:rsidRPr="00CD16CD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2CDCE8DF" w14:textId="323701D6" w:rsidR="00774834" w:rsidRPr="00840E13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8,622</w:t>
            </w:r>
          </w:p>
        </w:tc>
      </w:tr>
      <w:tr w:rsidR="00774834" w:rsidRPr="00CD16CD" w14:paraId="5D36D057" w14:textId="77777777" w:rsidTr="00B905F7">
        <w:trPr>
          <w:trHeight w:val="113"/>
        </w:trPr>
        <w:tc>
          <w:tcPr>
            <w:tcW w:w="3669" w:type="dxa"/>
            <w:vAlign w:val="bottom"/>
          </w:tcPr>
          <w:p w14:paraId="3E67600E" w14:textId="77777777" w:rsidR="00774834" w:rsidRPr="00AE18B9" w:rsidRDefault="00774834" w:rsidP="00774834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1EDCC12B" w14:textId="77777777" w:rsidR="00774834" w:rsidRPr="002D235B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15EB5E6C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019219DF" w14:textId="77777777" w:rsidR="00774834" w:rsidRPr="00840E13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5CF7422C" w14:textId="77777777" w:rsidR="00774834" w:rsidRPr="00CD16CD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14B27ABD" w14:textId="5C5318CA" w:rsidR="00774834" w:rsidRPr="00882657" w:rsidRDefault="00A06B12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3,926</w:t>
            </w:r>
          </w:p>
        </w:tc>
        <w:tc>
          <w:tcPr>
            <w:tcW w:w="283" w:type="dxa"/>
            <w:vAlign w:val="bottom"/>
          </w:tcPr>
          <w:p w14:paraId="1E1B610E" w14:textId="77777777" w:rsidR="00774834" w:rsidRPr="00CD16CD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1B671900" w14:textId="6AE1E937" w:rsidR="00774834" w:rsidRPr="00840E13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4,680</w:t>
            </w:r>
          </w:p>
        </w:tc>
      </w:tr>
      <w:tr w:rsidR="00774834" w:rsidRPr="00CD16CD" w14:paraId="10CB862B" w14:textId="77777777" w:rsidTr="00B905F7">
        <w:trPr>
          <w:trHeight w:val="113"/>
        </w:trPr>
        <w:tc>
          <w:tcPr>
            <w:tcW w:w="3669" w:type="dxa"/>
            <w:vAlign w:val="bottom"/>
          </w:tcPr>
          <w:p w14:paraId="1AE3946A" w14:textId="77777777" w:rsidR="00774834" w:rsidRPr="00AE18B9" w:rsidRDefault="00774834" w:rsidP="00774834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ค่าเช่าและ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บริการ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C1752F" w14:textId="77777777" w:rsidR="00774834" w:rsidRPr="002D235B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43B95B46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EF660B" w14:textId="77777777" w:rsidR="00774834" w:rsidRPr="00840E13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532A9720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3F48C61" w14:textId="7AEAEF7F" w:rsidR="00774834" w:rsidRPr="00882657" w:rsidRDefault="00A06B12" w:rsidP="00A06B1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77BA3256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2A09EC" w14:textId="2305BA87" w:rsidR="00774834" w:rsidRPr="00840E13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774834" w:rsidRPr="00CD16CD" w14:paraId="7C8A413D" w14:textId="77777777" w:rsidTr="00B905F7">
        <w:trPr>
          <w:trHeight w:val="113"/>
        </w:trPr>
        <w:tc>
          <w:tcPr>
            <w:tcW w:w="3669" w:type="dxa"/>
            <w:vAlign w:val="bottom"/>
          </w:tcPr>
          <w:p w14:paraId="6AE6D485" w14:textId="77777777" w:rsidR="00774834" w:rsidRPr="00AE18B9" w:rsidRDefault="00774834" w:rsidP="00774834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73D54C" w14:textId="77777777" w:rsidR="00774834" w:rsidRPr="002D235B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5ACA9C80" w14:textId="77777777" w:rsidR="00774834" w:rsidRPr="00CD16CD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E2B6D0" w14:textId="77777777" w:rsidR="00774834" w:rsidRPr="00D11CD5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798C1B02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F50694" w14:textId="089C1EB0" w:rsidR="00774834" w:rsidRPr="00882657" w:rsidRDefault="00A06B12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2,173</w:t>
            </w:r>
          </w:p>
        </w:tc>
        <w:tc>
          <w:tcPr>
            <w:tcW w:w="283" w:type="dxa"/>
            <w:vAlign w:val="bottom"/>
          </w:tcPr>
          <w:p w14:paraId="690A1023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1A0DA5" w14:textId="5E2D0715" w:rsidR="00774834" w:rsidRPr="00D11CD5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1,824</w:t>
            </w:r>
          </w:p>
        </w:tc>
      </w:tr>
      <w:tr w:rsidR="003570E7" w:rsidRPr="0008405E" w14:paraId="15BACA4D" w14:textId="77777777" w:rsidTr="00B905F7">
        <w:trPr>
          <w:trHeight w:val="113"/>
        </w:trPr>
        <w:tc>
          <w:tcPr>
            <w:tcW w:w="3669" w:type="dxa"/>
            <w:vAlign w:val="bottom"/>
          </w:tcPr>
          <w:p w14:paraId="68CAA296" w14:textId="77777777" w:rsidR="003570E7" w:rsidRPr="0008405E" w:rsidRDefault="003570E7" w:rsidP="00CE08FC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14:paraId="40CC53CC" w14:textId="77777777" w:rsidR="003570E7" w:rsidRPr="0008405E" w:rsidRDefault="003570E7" w:rsidP="00CE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6" w:type="dxa"/>
            <w:vAlign w:val="bottom"/>
          </w:tcPr>
          <w:p w14:paraId="79B783E2" w14:textId="77777777" w:rsidR="003570E7" w:rsidRPr="0008405E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104B7FF2" w14:textId="77777777" w:rsidR="003570E7" w:rsidRPr="0008405E" w:rsidRDefault="003570E7" w:rsidP="00CE0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vAlign w:val="bottom"/>
          </w:tcPr>
          <w:p w14:paraId="3B7830B8" w14:textId="77777777" w:rsidR="003570E7" w:rsidRPr="0008405E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vAlign w:val="bottom"/>
          </w:tcPr>
          <w:p w14:paraId="0CF1D977" w14:textId="77777777" w:rsidR="003570E7" w:rsidRPr="0008405E" w:rsidRDefault="003570E7" w:rsidP="00CE08FC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35305CCF" w14:textId="77777777" w:rsidR="003570E7" w:rsidRPr="0008405E" w:rsidRDefault="003570E7" w:rsidP="00CE08FC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vAlign w:val="bottom"/>
          </w:tcPr>
          <w:p w14:paraId="1B653BFB" w14:textId="77777777" w:rsidR="003570E7" w:rsidRPr="0008405E" w:rsidRDefault="003570E7" w:rsidP="00CE08FC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AB0AD85" w14:textId="77777777" w:rsidR="003570E7" w:rsidRDefault="003570E7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3A62027" w14:textId="77777777" w:rsidR="00613E03" w:rsidRDefault="00613E03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5B1F5AB" w14:textId="77777777" w:rsidR="00B3393E" w:rsidRDefault="00B3393E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39" w:type="dxa"/>
        <w:tblLook w:val="01E0" w:firstRow="1" w:lastRow="1" w:firstColumn="1" w:lastColumn="1" w:noHBand="0" w:noVBand="0"/>
      </w:tblPr>
      <w:tblGrid>
        <w:gridCol w:w="3669"/>
        <w:gridCol w:w="1302"/>
        <w:gridCol w:w="286"/>
        <w:gridCol w:w="1304"/>
        <w:gridCol w:w="287"/>
        <w:gridCol w:w="1303"/>
        <w:gridCol w:w="283"/>
        <w:gridCol w:w="1305"/>
      </w:tblGrid>
      <w:tr w:rsidR="0008405E" w:rsidRPr="00CD16CD" w14:paraId="71110970" w14:textId="77777777" w:rsidTr="00E5320B">
        <w:trPr>
          <w:tblHeader/>
        </w:trPr>
        <w:tc>
          <w:tcPr>
            <w:tcW w:w="3669" w:type="dxa"/>
            <w:vAlign w:val="bottom"/>
          </w:tcPr>
          <w:p w14:paraId="608A877D" w14:textId="77777777" w:rsidR="0008405E" w:rsidRPr="00CD16CD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hanging="216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0" w:type="dxa"/>
            <w:gridSpan w:val="7"/>
            <w:tcBorders>
              <w:bottom w:val="single" w:sz="4" w:space="0" w:color="auto"/>
            </w:tcBorders>
            <w:vAlign w:val="bottom"/>
          </w:tcPr>
          <w:p w14:paraId="3D7C9FF3" w14:textId="77777777" w:rsidR="0008405E" w:rsidRPr="00CD16CD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731E9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08405E" w:rsidRPr="00CD16CD" w14:paraId="476BFE15" w14:textId="77777777" w:rsidTr="00E5320B">
        <w:trPr>
          <w:tblHeader/>
        </w:trPr>
        <w:tc>
          <w:tcPr>
            <w:tcW w:w="3669" w:type="dxa"/>
            <w:vAlign w:val="bottom"/>
          </w:tcPr>
          <w:p w14:paraId="35A3F790" w14:textId="77777777" w:rsidR="0008405E" w:rsidRPr="00CD16CD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92" w:type="dxa"/>
            <w:gridSpan w:val="3"/>
            <w:tcBorders>
              <w:bottom w:val="single" w:sz="4" w:space="0" w:color="auto"/>
            </w:tcBorders>
            <w:vAlign w:val="bottom"/>
          </w:tcPr>
          <w:p w14:paraId="6E5D1C1D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0E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" w:type="dxa"/>
            <w:vAlign w:val="bottom"/>
          </w:tcPr>
          <w:p w14:paraId="050C6559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1" w:type="dxa"/>
            <w:gridSpan w:val="3"/>
            <w:tcBorders>
              <w:bottom w:val="single" w:sz="4" w:space="0" w:color="auto"/>
            </w:tcBorders>
            <w:vAlign w:val="bottom"/>
          </w:tcPr>
          <w:p w14:paraId="4798AE85" w14:textId="77777777" w:rsidR="0008405E" w:rsidRPr="00840E13" w:rsidRDefault="0008405E" w:rsidP="00E5320B">
            <w:pPr>
              <w:tabs>
                <w:tab w:val="clear" w:pos="454"/>
                <w:tab w:val="clear" w:pos="680"/>
                <w:tab w:val="left" w:pos="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4834" w:rsidRPr="00CD16CD" w14:paraId="0B2B60AD" w14:textId="77777777" w:rsidTr="00E5320B">
        <w:trPr>
          <w:tblHeader/>
        </w:trPr>
        <w:tc>
          <w:tcPr>
            <w:tcW w:w="3669" w:type="dxa"/>
            <w:vAlign w:val="bottom"/>
          </w:tcPr>
          <w:p w14:paraId="14FF3656" w14:textId="77777777" w:rsidR="00774834" w:rsidRPr="00840E13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43864" w14:textId="6A123856" w:rsidR="00774834" w:rsidRPr="00840E13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6" w:type="dxa"/>
            <w:tcBorders>
              <w:top w:val="single" w:sz="4" w:space="0" w:color="auto"/>
            </w:tcBorders>
            <w:vAlign w:val="bottom"/>
          </w:tcPr>
          <w:p w14:paraId="7184222D" w14:textId="77777777" w:rsidR="00774834" w:rsidRPr="00840E13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00DFB" w14:textId="05AC4EE9" w:rsidR="00774834" w:rsidRPr="00840E13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7" w:type="dxa"/>
            <w:vAlign w:val="bottom"/>
          </w:tcPr>
          <w:p w14:paraId="69C55D47" w14:textId="77777777" w:rsidR="00774834" w:rsidRPr="00840E13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859D0" w14:textId="37AB9A23" w:rsidR="00774834" w:rsidRPr="00840E13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6BA656B" w14:textId="77777777" w:rsidR="00774834" w:rsidRPr="00840E13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18015" w14:textId="06468BE1" w:rsidR="00774834" w:rsidRPr="00840E13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74834" w:rsidRPr="00CD16CD" w14:paraId="2DC0747C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660DE82B" w14:textId="1070EA98" w:rsidR="00774834" w:rsidRPr="002E2EEF" w:rsidRDefault="00774834" w:rsidP="00774834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2E2EEF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2" w:type="dxa"/>
            <w:vAlign w:val="bottom"/>
          </w:tcPr>
          <w:p w14:paraId="3E9095C9" w14:textId="77777777" w:rsidR="00774834" w:rsidRPr="0042383A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4BCF0388" w14:textId="77777777" w:rsidR="00774834" w:rsidRPr="00CD16CD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5FC74522" w14:textId="77777777" w:rsidR="00774834" w:rsidRPr="00840E13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" w:type="dxa"/>
            <w:vAlign w:val="bottom"/>
          </w:tcPr>
          <w:p w14:paraId="7AB40330" w14:textId="77777777" w:rsidR="00774834" w:rsidRPr="00CD16CD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66EB4078" w14:textId="77777777" w:rsidR="00774834" w:rsidRPr="0042383A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6A153B7E" w14:textId="77777777" w:rsidR="00774834" w:rsidRPr="00CD16CD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4B98534C" w14:textId="77777777" w:rsidR="00774834" w:rsidRPr="00840E13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4834" w:rsidRPr="00CD16CD" w14:paraId="639B1364" w14:textId="77777777" w:rsidTr="00A21297">
        <w:trPr>
          <w:trHeight w:val="113"/>
        </w:trPr>
        <w:tc>
          <w:tcPr>
            <w:tcW w:w="3669" w:type="dxa"/>
            <w:vAlign w:val="bottom"/>
          </w:tcPr>
          <w:p w14:paraId="146258F3" w14:textId="77777777" w:rsidR="00774834" w:rsidRPr="001A7A19" w:rsidRDefault="00774834" w:rsidP="00774834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A7A1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1BFB1A7A" w14:textId="1B7C3C0D" w:rsidR="00774834" w:rsidRPr="002D235B" w:rsidRDefault="00A06B12" w:rsidP="00A06B1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0B3376A4" w14:textId="77777777" w:rsidR="00774834" w:rsidRPr="00CD16CD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505B2D85" w14:textId="669EC2CB" w:rsidR="00774834" w:rsidRPr="00840E13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87" w:type="dxa"/>
            <w:vAlign w:val="bottom"/>
          </w:tcPr>
          <w:p w14:paraId="54EE2D25" w14:textId="77777777" w:rsidR="00774834" w:rsidRPr="00CD16CD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5046B883" w14:textId="08189066" w:rsidR="00774834" w:rsidRPr="002D235B" w:rsidRDefault="00A06B12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4214BC9" w14:textId="77777777" w:rsidR="00774834" w:rsidRPr="00CD16CD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4C6541D3" w14:textId="1703E413" w:rsidR="00774834" w:rsidRPr="00840E13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23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4834" w:rsidRPr="00AE18B9" w14:paraId="127A45E4" w14:textId="77777777" w:rsidTr="00A21297">
        <w:trPr>
          <w:trHeight w:val="113"/>
        </w:trPr>
        <w:tc>
          <w:tcPr>
            <w:tcW w:w="3669" w:type="dxa"/>
            <w:vAlign w:val="bottom"/>
          </w:tcPr>
          <w:p w14:paraId="4F43D811" w14:textId="77777777" w:rsidR="00774834" w:rsidRPr="00AE18B9" w:rsidRDefault="00774834" w:rsidP="00774834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จำนวนเงินขั้นต้น</w:t>
            </w: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ที่จ่ายชำระ</w:t>
            </w:r>
          </w:p>
        </w:tc>
        <w:tc>
          <w:tcPr>
            <w:tcW w:w="1302" w:type="dxa"/>
            <w:vAlign w:val="bottom"/>
          </w:tcPr>
          <w:p w14:paraId="78C4DDDD" w14:textId="77777777" w:rsidR="00774834" w:rsidRPr="0042383A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33805162" w14:textId="77777777" w:rsidR="00774834" w:rsidRPr="00AE18B9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5CBEFE3B" w14:textId="77777777" w:rsidR="00774834" w:rsidRPr="00AE18B9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vAlign w:val="bottom"/>
          </w:tcPr>
          <w:p w14:paraId="262C1146" w14:textId="77777777" w:rsidR="00774834" w:rsidRPr="00AE18B9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039F7D3B" w14:textId="77777777" w:rsidR="00774834" w:rsidRPr="0042383A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1893E8E6" w14:textId="77777777" w:rsidR="00774834" w:rsidRPr="00AE18B9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7D5A7653" w14:textId="77777777" w:rsidR="00774834" w:rsidRPr="00AE18B9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74834" w:rsidRPr="00AE18B9" w14:paraId="47C5377C" w14:textId="77777777" w:rsidTr="00A21297">
        <w:trPr>
          <w:trHeight w:val="113"/>
        </w:trPr>
        <w:tc>
          <w:tcPr>
            <w:tcW w:w="3669" w:type="dxa"/>
            <w:vAlign w:val="bottom"/>
          </w:tcPr>
          <w:p w14:paraId="77D7F97E" w14:textId="77777777" w:rsidR="00774834" w:rsidRPr="00AE18B9" w:rsidRDefault="00774834" w:rsidP="00774834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ของ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338B436C" w14:textId="112EF4FE" w:rsidR="00774834" w:rsidRPr="002D235B" w:rsidRDefault="00A06B12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3,151</w:t>
            </w:r>
          </w:p>
        </w:tc>
        <w:tc>
          <w:tcPr>
            <w:tcW w:w="286" w:type="dxa"/>
            <w:vAlign w:val="bottom"/>
          </w:tcPr>
          <w:p w14:paraId="00A64866" w14:textId="77777777" w:rsidR="00774834" w:rsidRPr="00AE18B9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06343372" w14:textId="6DBCFADB" w:rsidR="00774834" w:rsidRPr="00AE18B9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3,865</w:t>
            </w:r>
          </w:p>
        </w:tc>
        <w:tc>
          <w:tcPr>
            <w:tcW w:w="287" w:type="dxa"/>
            <w:vAlign w:val="bottom"/>
          </w:tcPr>
          <w:p w14:paraId="1BA64D59" w14:textId="77777777" w:rsidR="00774834" w:rsidRPr="00AE18B9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55F1FF65" w14:textId="69AFC638" w:rsidR="00774834" w:rsidRPr="002D235B" w:rsidRDefault="00A06B12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3,151</w:t>
            </w:r>
          </w:p>
        </w:tc>
        <w:tc>
          <w:tcPr>
            <w:tcW w:w="283" w:type="dxa"/>
            <w:vAlign w:val="bottom"/>
          </w:tcPr>
          <w:p w14:paraId="3FDF98C0" w14:textId="77777777" w:rsidR="00774834" w:rsidRPr="00AE18B9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7FF3D1D1" w14:textId="4FFEABF7" w:rsidR="00774834" w:rsidRPr="00AE18B9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3,865</w:t>
            </w:r>
          </w:p>
        </w:tc>
      </w:tr>
      <w:tr w:rsidR="00774834" w:rsidRPr="00CD16CD" w14:paraId="2D181B40" w14:textId="77777777" w:rsidTr="00A21297">
        <w:trPr>
          <w:trHeight w:val="113"/>
        </w:trPr>
        <w:tc>
          <w:tcPr>
            <w:tcW w:w="3669" w:type="dxa"/>
            <w:vAlign w:val="bottom"/>
          </w:tcPr>
          <w:p w14:paraId="73EE73EC" w14:textId="77777777" w:rsidR="00774834" w:rsidRPr="00AE18B9" w:rsidRDefault="00774834" w:rsidP="00774834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E229CF" w14:textId="5E69A6A2" w:rsidR="00774834" w:rsidRPr="002D235B" w:rsidRDefault="00A06B12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86" w:type="dxa"/>
            <w:vAlign w:val="bottom"/>
          </w:tcPr>
          <w:p w14:paraId="086AB475" w14:textId="77777777" w:rsidR="00774834" w:rsidRPr="007411A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99A035" w14:textId="7C7F394E" w:rsidR="00774834" w:rsidRPr="007411A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87" w:type="dxa"/>
            <w:vAlign w:val="bottom"/>
          </w:tcPr>
          <w:p w14:paraId="20A3D178" w14:textId="77777777" w:rsidR="00774834" w:rsidRPr="007411A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A7B59F" w14:textId="6DF2D145" w:rsidR="00774834" w:rsidRPr="002D235B" w:rsidRDefault="00A06B12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83" w:type="dxa"/>
            <w:vAlign w:val="bottom"/>
          </w:tcPr>
          <w:p w14:paraId="07EF6F9E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99A9EA" w14:textId="4B389F19" w:rsidR="00774834" w:rsidRPr="00D11CD5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774834" w:rsidRPr="00CD16CD" w14:paraId="0847FA54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4B4185C6" w14:textId="77777777" w:rsidR="00774834" w:rsidRPr="006F5DA2" w:rsidRDefault="00774834" w:rsidP="00774834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F5DA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ซื้อยานพาหนะเพื่อให้เช่าซื้อ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2BB5D6C5" w14:textId="2621A434" w:rsidR="00774834" w:rsidRPr="002D235B" w:rsidRDefault="00A06B12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13,626</w:t>
            </w:r>
          </w:p>
        </w:tc>
        <w:tc>
          <w:tcPr>
            <w:tcW w:w="286" w:type="dxa"/>
            <w:vAlign w:val="bottom"/>
          </w:tcPr>
          <w:p w14:paraId="79FD153C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7D249E8C" w14:textId="52E43D6D" w:rsidR="00774834" w:rsidRPr="00C37D4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10,267</w:t>
            </w:r>
          </w:p>
        </w:tc>
        <w:tc>
          <w:tcPr>
            <w:tcW w:w="287" w:type="dxa"/>
            <w:vAlign w:val="bottom"/>
          </w:tcPr>
          <w:p w14:paraId="00E35587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2C54C87A" w14:textId="17534612" w:rsidR="00774834" w:rsidRPr="002D235B" w:rsidRDefault="00A06B12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B9BBF25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3100D714" w14:textId="666B29B6" w:rsidR="00774834" w:rsidRPr="00C37D4E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4834" w:rsidRPr="00CD16CD" w14:paraId="187ECFCA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4D813A50" w14:textId="39583E0E" w:rsidR="00774834" w:rsidRPr="006F5DA2" w:rsidRDefault="00774834" w:rsidP="00774834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ซื้ออุปกรณ์สำนักงาน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71A6EC32" w14:textId="73A51789" w:rsidR="00774834" w:rsidRDefault="00A06B12" w:rsidP="00A06B1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2BC031E7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07472896" w14:textId="63AF29B1" w:rsidR="00774834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252</w:t>
            </w:r>
          </w:p>
        </w:tc>
        <w:tc>
          <w:tcPr>
            <w:tcW w:w="287" w:type="dxa"/>
            <w:vAlign w:val="bottom"/>
          </w:tcPr>
          <w:p w14:paraId="4FECC8C6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49DF3C4E" w14:textId="70B3D9B5" w:rsidR="00774834" w:rsidRDefault="00A06B12" w:rsidP="00A06B12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14195727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2B312C57" w14:textId="106187A8" w:rsidR="00774834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252</w:t>
            </w:r>
          </w:p>
        </w:tc>
      </w:tr>
      <w:tr w:rsidR="00774834" w:rsidRPr="00CD16CD" w14:paraId="26DCD978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4C5B16BF" w14:textId="77777777" w:rsidR="00774834" w:rsidRPr="00AE18B9" w:rsidRDefault="00774834" w:rsidP="00774834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ค่าเช่าและ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บริการ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8479FF" w14:textId="1AC3AEAD" w:rsidR="00774834" w:rsidRPr="002D235B" w:rsidRDefault="00A06B12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2,053</w:t>
            </w:r>
          </w:p>
        </w:tc>
        <w:tc>
          <w:tcPr>
            <w:tcW w:w="286" w:type="dxa"/>
            <w:vAlign w:val="bottom"/>
          </w:tcPr>
          <w:p w14:paraId="3E4918F5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4F495F" w14:textId="01F87361" w:rsidR="00774834" w:rsidRPr="00840E13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2,358</w:t>
            </w:r>
          </w:p>
        </w:tc>
        <w:tc>
          <w:tcPr>
            <w:tcW w:w="287" w:type="dxa"/>
            <w:vAlign w:val="bottom"/>
          </w:tcPr>
          <w:p w14:paraId="1DBE773D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F11BB4" w14:textId="3B52B81F" w:rsidR="00774834" w:rsidRPr="002D235B" w:rsidRDefault="00A06B12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2,053</w:t>
            </w:r>
          </w:p>
        </w:tc>
        <w:tc>
          <w:tcPr>
            <w:tcW w:w="283" w:type="dxa"/>
            <w:vAlign w:val="bottom"/>
          </w:tcPr>
          <w:p w14:paraId="72C0993C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C3929F" w14:textId="2D102F85" w:rsidR="00774834" w:rsidRPr="00840E13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2,358</w:t>
            </w:r>
          </w:p>
        </w:tc>
      </w:tr>
      <w:tr w:rsidR="00774834" w:rsidRPr="00CD16CD" w14:paraId="739EB158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018FA62A" w14:textId="77777777" w:rsidR="00774834" w:rsidRPr="00AE18B9" w:rsidRDefault="00774834" w:rsidP="00774834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E65D5D" w14:textId="1039780F" w:rsidR="00774834" w:rsidRPr="002D235B" w:rsidRDefault="00A06B12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286" w:type="dxa"/>
            <w:vAlign w:val="bottom"/>
          </w:tcPr>
          <w:p w14:paraId="6698BD42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A177C1" w14:textId="41F4976D" w:rsidR="00774834" w:rsidRPr="007A40F7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287" w:type="dxa"/>
            <w:vAlign w:val="bottom"/>
          </w:tcPr>
          <w:p w14:paraId="297BD45F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8F0F44" w14:textId="3A7D8E98" w:rsidR="00774834" w:rsidRPr="002D235B" w:rsidRDefault="00A06B12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83" w:type="dxa"/>
            <w:vAlign w:val="bottom"/>
          </w:tcPr>
          <w:p w14:paraId="21495382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1577B9" w14:textId="390D9F76" w:rsidR="00774834" w:rsidRPr="007A40F7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  <w:tr w:rsidR="00774834" w:rsidRPr="00CD16CD" w14:paraId="21C2931F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2A068591" w14:textId="77777777" w:rsidR="00774834" w:rsidRPr="00AE18B9" w:rsidRDefault="00774834" w:rsidP="00774834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573EC43F" w14:textId="74592838" w:rsidR="00774834" w:rsidRPr="002D235B" w:rsidRDefault="00A06B12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286" w:type="dxa"/>
            <w:vAlign w:val="bottom"/>
          </w:tcPr>
          <w:p w14:paraId="1DFB840C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55058E0F" w14:textId="4F87B8BD" w:rsidR="00774834" w:rsidRPr="007A40F7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418</w:t>
            </w:r>
          </w:p>
        </w:tc>
        <w:tc>
          <w:tcPr>
            <w:tcW w:w="287" w:type="dxa"/>
            <w:vAlign w:val="bottom"/>
          </w:tcPr>
          <w:p w14:paraId="5127BD26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7C9043A0" w14:textId="2EF38481" w:rsidR="00774834" w:rsidRPr="002D235B" w:rsidRDefault="00A06B12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283" w:type="dxa"/>
            <w:vAlign w:val="bottom"/>
          </w:tcPr>
          <w:p w14:paraId="457F55C0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41096DB5" w14:textId="79AF22F9" w:rsidR="00774834" w:rsidRPr="007A40F7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418</w:t>
            </w:r>
          </w:p>
        </w:tc>
      </w:tr>
      <w:tr w:rsidR="00774834" w:rsidRPr="00CD16CD" w14:paraId="42B4C039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4092C1FC" w14:textId="77777777" w:rsidR="00774834" w:rsidRPr="00AE18B9" w:rsidRDefault="00774834" w:rsidP="00774834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ค่าเครื่องเขียนแบบพิมพ์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5928C373" w14:textId="5D1CA7EA" w:rsidR="00774834" w:rsidRPr="002D235B" w:rsidRDefault="00A06B12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86" w:type="dxa"/>
            <w:vAlign w:val="bottom"/>
          </w:tcPr>
          <w:p w14:paraId="0BDF09FE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068F0861" w14:textId="01E7B578" w:rsidR="00774834" w:rsidRPr="007A40F7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287" w:type="dxa"/>
            <w:vAlign w:val="bottom"/>
          </w:tcPr>
          <w:p w14:paraId="38412012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35781A2C" w14:textId="60C3545C" w:rsidR="00774834" w:rsidRPr="002D235B" w:rsidRDefault="00A06B12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490</w:t>
            </w:r>
          </w:p>
        </w:tc>
        <w:tc>
          <w:tcPr>
            <w:tcW w:w="283" w:type="dxa"/>
            <w:vAlign w:val="bottom"/>
          </w:tcPr>
          <w:p w14:paraId="5B90D656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5E7B7E9A" w14:textId="27DAB34D" w:rsidR="00774834" w:rsidRPr="007A40F7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668</w:t>
            </w:r>
          </w:p>
        </w:tc>
      </w:tr>
      <w:tr w:rsidR="00774834" w:rsidRPr="00CD16CD" w14:paraId="1EBAD8F4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2B3F223A" w14:textId="77777777" w:rsidR="00774834" w:rsidRPr="00AE18B9" w:rsidRDefault="00774834" w:rsidP="00774834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3010C48B" w14:textId="14B1FC9C" w:rsidR="00774834" w:rsidRPr="002D235B" w:rsidRDefault="00A06B12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1,678</w:t>
            </w:r>
          </w:p>
        </w:tc>
        <w:tc>
          <w:tcPr>
            <w:tcW w:w="286" w:type="dxa"/>
            <w:vAlign w:val="bottom"/>
          </w:tcPr>
          <w:p w14:paraId="0E50C830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4C1C9C0C" w14:textId="1E193014" w:rsidR="00774834" w:rsidRPr="00BB212A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8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782</w:t>
            </w:r>
          </w:p>
        </w:tc>
        <w:tc>
          <w:tcPr>
            <w:tcW w:w="287" w:type="dxa"/>
            <w:vAlign w:val="bottom"/>
          </w:tcPr>
          <w:p w14:paraId="009B648F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646D8083" w14:textId="606A0F4C" w:rsidR="00774834" w:rsidRPr="002D235B" w:rsidRDefault="00A06B12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283" w:type="dxa"/>
            <w:vAlign w:val="bottom"/>
          </w:tcPr>
          <w:p w14:paraId="57E81521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7D7F7BBC" w14:textId="5B618FBB" w:rsidR="00774834" w:rsidRPr="00BB212A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399</w:t>
            </w:r>
          </w:p>
        </w:tc>
      </w:tr>
      <w:tr w:rsidR="00774834" w:rsidRPr="00CD16CD" w14:paraId="6B5BF243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0121D3A6" w14:textId="77777777" w:rsidR="00774834" w:rsidRPr="00AE18B9" w:rsidRDefault="00774834" w:rsidP="00774834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09C133F7" w14:textId="28A07D23" w:rsidR="00774834" w:rsidRPr="002D235B" w:rsidRDefault="00A06B12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6,742</w:t>
            </w:r>
          </w:p>
        </w:tc>
        <w:tc>
          <w:tcPr>
            <w:tcW w:w="286" w:type="dxa"/>
            <w:vAlign w:val="bottom"/>
          </w:tcPr>
          <w:p w14:paraId="53F34819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3721C35B" w14:textId="4F5CFABD" w:rsidR="00774834" w:rsidRPr="00D11CD5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6,842</w:t>
            </w:r>
          </w:p>
        </w:tc>
        <w:tc>
          <w:tcPr>
            <w:tcW w:w="287" w:type="dxa"/>
          </w:tcPr>
          <w:p w14:paraId="25505B2B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16C643AF" w14:textId="6AC90B85" w:rsidR="00774834" w:rsidRPr="002D235B" w:rsidRDefault="00A06B12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5,938</w:t>
            </w:r>
          </w:p>
        </w:tc>
        <w:tc>
          <w:tcPr>
            <w:tcW w:w="283" w:type="dxa"/>
            <w:vAlign w:val="bottom"/>
          </w:tcPr>
          <w:p w14:paraId="4F1F59DA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00C6F2C4" w14:textId="02D955A1" w:rsidR="00774834" w:rsidRPr="00D11CD5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6,038</w:t>
            </w:r>
          </w:p>
        </w:tc>
      </w:tr>
      <w:tr w:rsidR="00774834" w:rsidRPr="00CD16CD" w14:paraId="155CD678" w14:textId="77777777" w:rsidTr="00A31CE2">
        <w:trPr>
          <w:trHeight w:val="113"/>
        </w:trPr>
        <w:tc>
          <w:tcPr>
            <w:tcW w:w="3669" w:type="dxa"/>
            <w:vAlign w:val="bottom"/>
          </w:tcPr>
          <w:p w14:paraId="6983FCBA" w14:textId="59F60956" w:rsidR="00774834" w:rsidRPr="00AE18B9" w:rsidRDefault="00774834" w:rsidP="00774834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vAlign w:val="bottom"/>
          </w:tcPr>
          <w:p w14:paraId="07834A49" w14:textId="15D65135" w:rsidR="00774834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vAlign w:val="bottom"/>
          </w:tcPr>
          <w:p w14:paraId="52C57669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7C5C7434" w14:textId="71EFC144" w:rsidR="00774834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</w:tcPr>
          <w:p w14:paraId="01E2FBD6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7BE3E77A" w14:textId="1EB0711A" w:rsidR="00774834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71343000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7A226A81" w14:textId="27CDD6A6" w:rsidR="00774834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4834" w:rsidRPr="00CD16CD" w14:paraId="5579C8AB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6956429F" w14:textId="77777777" w:rsidR="00774834" w:rsidRPr="00AE18B9" w:rsidRDefault="00774834" w:rsidP="00774834">
            <w:pPr>
              <w:pStyle w:val="1"/>
              <w:widowControl/>
              <w:ind w:left="-108" w:right="-249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02" w:type="dxa"/>
            <w:vAlign w:val="bottom"/>
          </w:tcPr>
          <w:p w14:paraId="2D46B46A" w14:textId="77777777" w:rsidR="00774834" w:rsidRPr="0042383A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0C841A82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42F99217" w14:textId="77777777" w:rsidR="00774834" w:rsidRPr="007A40F7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vAlign w:val="bottom"/>
          </w:tcPr>
          <w:p w14:paraId="7B666447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2221F586" w14:textId="77777777" w:rsidR="00774834" w:rsidRPr="002D235B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0BD4E7BB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01CAA071" w14:textId="77777777" w:rsidR="00774834" w:rsidRPr="007A40F7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4834" w:rsidRPr="00CD16CD" w14:paraId="67F82260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3C143C1D" w14:textId="77777777" w:rsidR="00774834" w:rsidRPr="00AE18B9" w:rsidRDefault="00774834" w:rsidP="00774834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จำนวนเงินขั้นต้น</w:t>
            </w: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ที่จ่ายชำระ</w:t>
            </w:r>
          </w:p>
        </w:tc>
        <w:tc>
          <w:tcPr>
            <w:tcW w:w="1302" w:type="dxa"/>
            <w:vAlign w:val="bottom"/>
          </w:tcPr>
          <w:p w14:paraId="6F52F5E8" w14:textId="77777777" w:rsidR="00774834" w:rsidRPr="0042383A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5CB0A929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005668AF" w14:textId="77777777" w:rsidR="00774834" w:rsidRPr="007A40F7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vAlign w:val="bottom"/>
          </w:tcPr>
          <w:p w14:paraId="0DFAAC70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64B5F444" w14:textId="77777777" w:rsidR="00774834" w:rsidRPr="002D235B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3368CA06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561B14C1" w14:textId="77777777" w:rsidR="00774834" w:rsidRPr="007A40F7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4834" w:rsidRPr="00CD16CD" w14:paraId="21274B52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354BBD27" w14:textId="77777777" w:rsidR="00774834" w:rsidRPr="00AE18B9" w:rsidRDefault="00774834" w:rsidP="00774834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ของ</w:t>
            </w: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14:paraId="35A459CF" w14:textId="0188639B" w:rsidR="00774834" w:rsidRPr="002D235B" w:rsidRDefault="00A06B12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86" w:type="dxa"/>
            <w:vAlign w:val="bottom"/>
          </w:tcPr>
          <w:p w14:paraId="7D162F77" w14:textId="77777777" w:rsidR="00774834" w:rsidRPr="00986D72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5727DD31" w14:textId="0E8E78ED" w:rsidR="00774834" w:rsidRPr="00986D72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87" w:type="dxa"/>
            <w:vAlign w:val="bottom"/>
          </w:tcPr>
          <w:p w14:paraId="2F5D8F79" w14:textId="77777777" w:rsidR="00774834" w:rsidRPr="00986D72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3355D34C" w14:textId="1567E4F8" w:rsidR="00774834" w:rsidRPr="002D235B" w:rsidRDefault="00A06B12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6B12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83" w:type="dxa"/>
            <w:vAlign w:val="bottom"/>
          </w:tcPr>
          <w:p w14:paraId="7E97E93E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24DBD92D" w14:textId="0A9C95A8" w:rsidR="00774834" w:rsidRPr="007A40F7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774834" w:rsidRPr="00CD16CD" w14:paraId="3742DE62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7B815690" w14:textId="77777777" w:rsidR="00774834" w:rsidRPr="00AE18B9" w:rsidRDefault="00774834" w:rsidP="00774834">
            <w:pPr>
              <w:pStyle w:val="1"/>
              <w:widowControl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E18B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E2C0FC" w14:textId="0BAD2610" w:rsidR="00774834" w:rsidRPr="002D235B" w:rsidRDefault="00A06B12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86" w:type="dxa"/>
            <w:vAlign w:val="bottom"/>
          </w:tcPr>
          <w:p w14:paraId="351241F7" w14:textId="77777777" w:rsidR="00774834" w:rsidRPr="00986D72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795FF9" w14:textId="4B83C6B3" w:rsidR="00774834" w:rsidRPr="00986D72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7" w:type="dxa"/>
            <w:vAlign w:val="bottom"/>
          </w:tcPr>
          <w:p w14:paraId="036392A0" w14:textId="77777777" w:rsidR="00774834" w:rsidRPr="00986D72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FCBC53" w14:textId="34E1E43C" w:rsidR="00774834" w:rsidRPr="002D235B" w:rsidRDefault="00A06B12" w:rsidP="0077483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6B12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83" w:type="dxa"/>
            <w:vAlign w:val="bottom"/>
          </w:tcPr>
          <w:p w14:paraId="03D17879" w14:textId="77777777" w:rsidR="00774834" w:rsidRPr="00CD16CD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0775E7" w14:textId="33CC4A9A" w:rsidR="00774834" w:rsidRPr="00D11CD5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74834" w:rsidRPr="0008405E" w14:paraId="01683DF4" w14:textId="77777777" w:rsidTr="00E5320B">
        <w:tc>
          <w:tcPr>
            <w:tcW w:w="3669" w:type="dxa"/>
            <w:tcBorders>
              <w:top w:val="nil"/>
            </w:tcBorders>
            <w:vAlign w:val="bottom"/>
          </w:tcPr>
          <w:p w14:paraId="1B5A29AC" w14:textId="77777777" w:rsidR="00774834" w:rsidRPr="0008405E" w:rsidRDefault="00774834" w:rsidP="00774834">
            <w:pPr>
              <w:pStyle w:val="1"/>
              <w:widowControl/>
              <w:spacing w:line="16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14:paraId="6CFD7DAE" w14:textId="77777777" w:rsidR="00774834" w:rsidRPr="0008405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tcBorders>
              <w:top w:val="nil"/>
            </w:tcBorders>
            <w:vAlign w:val="bottom"/>
          </w:tcPr>
          <w:p w14:paraId="53CB6004" w14:textId="77777777" w:rsidR="00774834" w:rsidRPr="0008405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3C2F5132" w14:textId="77777777" w:rsidR="00774834" w:rsidRPr="0008405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tcBorders>
              <w:top w:val="nil"/>
            </w:tcBorders>
            <w:vAlign w:val="bottom"/>
          </w:tcPr>
          <w:p w14:paraId="7E4AB989" w14:textId="77777777" w:rsidR="00774834" w:rsidRPr="0008405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vAlign w:val="bottom"/>
          </w:tcPr>
          <w:p w14:paraId="13BCBCD3" w14:textId="77777777" w:rsidR="00774834" w:rsidRPr="0008405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tcBorders>
              <w:top w:val="nil"/>
            </w:tcBorders>
            <w:vAlign w:val="bottom"/>
          </w:tcPr>
          <w:p w14:paraId="4AA4AE76" w14:textId="77777777" w:rsidR="00774834" w:rsidRPr="0008405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vAlign w:val="bottom"/>
          </w:tcPr>
          <w:p w14:paraId="2AC5CD78" w14:textId="77777777" w:rsidR="00774834" w:rsidRPr="0008405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4834" w:rsidRPr="00CD16CD" w14:paraId="4A4FE8B5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5C93ACF6" w14:textId="7C542C4C" w:rsidR="00774834" w:rsidRPr="00C37D4E" w:rsidRDefault="00774834" w:rsidP="00774834">
            <w:pPr>
              <w:pStyle w:val="1"/>
              <w:widowControl/>
              <w:ind w:left="-108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1302" w:type="dxa"/>
            <w:vAlign w:val="bottom"/>
          </w:tcPr>
          <w:p w14:paraId="285F5081" w14:textId="77777777" w:rsidR="00774834" w:rsidRPr="0042383A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6" w:type="dxa"/>
            <w:vAlign w:val="bottom"/>
          </w:tcPr>
          <w:p w14:paraId="6BA0375B" w14:textId="77777777" w:rsidR="00774834" w:rsidRPr="00C37D4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bottom"/>
          </w:tcPr>
          <w:p w14:paraId="7C789DBC" w14:textId="77777777" w:rsidR="00774834" w:rsidRPr="00C37D4E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7" w:type="dxa"/>
            <w:vAlign w:val="bottom"/>
          </w:tcPr>
          <w:p w14:paraId="3A4822EB" w14:textId="77777777" w:rsidR="00774834" w:rsidRPr="00C37D4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3" w:type="dxa"/>
            <w:vAlign w:val="bottom"/>
          </w:tcPr>
          <w:p w14:paraId="7C706151" w14:textId="77777777" w:rsidR="00774834" w:rsidRPr="0042383A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14:paraId="7E52595B" w14:textId="77777777" w:rsidR="00774834" w:rsidRPr="00C37D4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383AFEDB" w14:textId="77777777" w:rsidR="00774834" w:rsidRPr="00C37D4E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8F7526" w:rsidRPr="00CD16CD" w14:paraId="7FA3C209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38A2FD27" w14:textId="77777777" w:rsidR="008F7526" w:rsidRPr="00C37D4E" w:rsidRDefault="008F7526" w:rsidP="008F7526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2" w:type="dxa"/>
            <w:vAlign w:val="bottom"/>
          </w:tcPr>
          <w:p w14:paraId="5FD68ABF" w14:textId="2C172A64" w:rsidR="008F7526" w:rsidRPr="00882657" w:rsidRDefault="008F7526" w:rsidP="008F752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8,395</w:t>
            </w:r>
          </w:p>
        </w:tc>
        <w:tc>
          <w:tcPr>
            <w:tcW w:w="286" w:type="dxa"/>
            <w:vAlign w:val="bottom"/>
          </w:tcPr>
          <w:p w14:paraId="4495A976" w14:textId="77777777" w:rsidR="008F7526" w:rsidRPr="00986D72" w:rsidRDefault="008F7526" w:rsidP="008F7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3C92F92C" w14:textId="2970AC13" w:rsidR="008F7526" w:rsidRPr="00986D72" w:rsidRDefault="008F7526" w:rsidP="008F752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7,055</w:t>
            </w:r>
          </w:p>
        </w:tc>
        <w:tc>
          <w:tcPr>
            <w:tcW w:w="287" w:type="dxa"/>
            <w:vAlign w:val="bottom"/>
          </w:tcPr>
          <w:p w14:paraId="6D6DD6A3" w14:textId="77777777" w:rsidR="008F7526" w:rsidRPr="00986D72" w:rsidRDefault="008F7526" w:rsidP="008F7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29D01A43" w14:textId="639CAD21" w:rsidR="008F7526" w:rsidRPr="00882657" w:rsidRDefault="008F7526" w:rsidP="008F752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8,395</w:t>
            </w:r>
          </w:p>
        </w:tc>
        <w:tc>
          <w:tcPr>
            <w:tcW w:w="283" w:type="dxa"/>
            <w:vAlign w:val="bottom"/>
          </w:tcPr>
          <w:p w14:paraId="2F8C374F" w14:textId="77777777" w:rsidR="008F7526" w:rsidRPr="00C37D4E" w:rsidRDefault="008F7526" w:rsidP="008F7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3132A9AB" w14:textId="0062A436" w:rsidR="008F7526" w:rsidRPr="00C37D4E" w:rsidRDefault="008F7526" w:rsidP="008F752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7,055</w:t>
            </w:r>
          </w:p>
        </w:tc>
      </w:tr>
      <w:tr w:rsidR="008F7526" w:rsidRPr="00CD16CD" w14:paraId="4F2BF349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4857C6F5" w14:textId="77777777" w:rsidR="008F7526" w:rsidRPr="00C37D4E" w:rsidRDefault="008F7526" w:rsidP="008F7526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6A789039" w14:textId="56B7ABD2" w:rsidR="008F7526" w:rsidRPr="00882657" w:rsidRDefault="008F7526" w:rsidP="008F752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86" w:type="dxa"/>
            <w:vAlign w:val="bottom"/>
          </w:tcPr>
          <w:p w14:paraId="2E41D823" w14:textId="77777777" w:rsidR="008F7526" w:rsidRPr="00986D72" w:rsidRDefault="008F7526" w:rsidP="008F7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F0D931A" w14:textId="4B949C0E" w:rsidR="008F7526" w:rsidRPr="00986D72" w:rsidRDefault="008F7526" w:rsidP="008F752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87" w:type="dxa"/>
            <w:vAlign w:val="bottom"/>
          </w:tcPr>
          <w:p w14:paraId="36D124DD" w14:textId="77777777" w:rsidR="008F7526" w:rsidRPr="00986D72" w:rsidRDefault="008F7526" w:rsidP="008F7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107FF2A7" w14:textId="0BA17240" w:rsidR="008F7526" w:rsidRPr="00882657" w:rsidRDefault="008F7526" w:rsidP="008F752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83" w:type="dxa"/>
            <w:vAlign w:val="bottom"/>
          </w:tcPr>
          <w:p w14:paraId="178CA545" w14:textId="77777777" w:rsidR="008F7526" w:rsidRPr="00C37D4E" w:rsidRDefault="008F7526" w:rsidP="008F7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09AD0F2D" w14:textId="06AE11B8" w:rsidR="008F7526" w:rsidRPr="00C37D4E" w:rsidRDefault="008F7526" w:rsidP="008F752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8F7526" w:rsidRPr="00CD16CD" w14:paraId="5D707F75" w14:textId="77777777" w:rsidTr="00E5320B">
        <w:trPr>
          <w:trHeight w:val="113"/>
        </w:trPr>
        <w:tc>
          <w:tcPr>
            <w:tcW w:w="3669" w:type="dxa"/>
            <w:vAlign w:val="bottom"/>
          </w:tcPr>
          <w:p w14:paraId="64210B5D" w14:textId="77777777" w:rsidR="008F7526" w:rsidRPr="00C37D4E" w:rsidRDefault="008F7526" w:rsidP="008F7526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C37D4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DD270" w14:textId="2D4CCC1A" w:rsidR="008F7526" w:rsidRPr="00882657" w:rsidRDefault="008F7526" w:rsidP="008F752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8,480</w:t>
            </w:r>
          </w:p>
        </w:tc>
        <w:tc>
          <w:tcPr>
            <w:tcW w:w="286" w:type="dxa"/>
            <w:vAlign w:val="bottom"/>
          </w:tcPr>
          <w:p w14:paraId="273F02DB" w14:textId="77777777" w:rsidR="008F7526" w:rsidRPr="00986D72" w:rsidRDefault="008F7526" w:rsidP="008F7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D622D" w14:textId="1C16C83E" w:rsidR="008F7526" w:rsidRPr="00986D72" w:rsidRDefault="008F7526" w:rsidP="008F752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7,179</w:t>
            </w:r>
          </w:p>
        </w:tc>
        <w:tc>
          <w:tcPr>
            <w:tcW w:w="287" w:type="dxa"/>
            <w:vAlign w:val="bottom"/>
          </w:tcPr>
          <w:p w14:paraId="148C314A" w14:textId="77777777" w:rsidR="008F7526" w:rsidRPr="00986D72" w:rsidRDefault="008F7526" w:rsidP="008F7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4BAEA9" w14:textId="205B4A11" w:rsidR="008F7526" w:rsidRPr="00882657" w:rsidRDefault="008F7526" w:rsidP="008F7526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8,480</w:t>
            </w:r>
          </w:p>
        </w:tc>
        <w:tc>
          <w:tcPr>
            <w:tcW w:w="283" w:type="dxa"/>
            <w:vAlign w:val="bottom"/>
          </w:tcPr>
          <w:p w14:paraId="2F786DE0" w14:textId="77777777" w:rsidR="008F7526" w:rsidRPr="00C37D4E" w:rsidRDefault="008F7526" w:rsidP="008F7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BF41B" w14:textId="657EC9A1" w:rsidR="008F7526" w:rsidRPr="00C37D4E" w:rsidRDefault="008F7526" w:rsidP="008F752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7,179</w:t>
            </w:r>
          </w:p>
        </w:tc>
      </w:tr>
    </w:tbl>
    <w:p w14:paraId="06FD8549" w14:textId="77777777" w:rsidR="002E2EEF" w:rsidRDefault="002E2EEF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1C15F5" w14:textId="77777777" w:rsidR="002E2EEF" w:rsidRDefault="002E2EEF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8830317" w14:textId="77777777" w:rsidR="002E2EEF" w:rsidRDefault="002E2EEF" w:rsidP="00F83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FE0D0D" w14:textId="6BCA4F7A" w:rsidR="00280D43" w:rsidRPr="00A65910" w:rsidRDefault="00FB436D" w:rsidP="005B2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D47327" w:rsidRPr="00EF5F20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EB72E4" w:rsidRPr="00EF5F20">
        <w:rPr>
          <w:rFonts w:ascii="Angsana New" w:hAnsi="Angsana New" w:hint="cs"/>
          <w:sz w:val="30"/>
          <w:szCs w:val="30"/>
          <w:cs/>
        </w:rPr>
        <w:t>ที่มีสาระสำคัญของสินทรัพย์และหนี้สิน</w:t>
      </w:r>
      <w:r w:rsidR="00D47327" w:rsidRPr="00EF5F20">
        <w:rPr>
          <w:rFonts w:ascii="Angsana New" w:hAnsi="Angsana New"/>
          <w:sz w:val="30"/>
          <w:szCs w:val="30"/>
          <w:cs/>
        </w:rPr>
        <w:t>กับบุคคล</w:t>
      </w:r>
      <w:r w:rsidR="00D47327" w:rsidRPr="00EF5F20">
        <w:rPr>
          <w:rFonts w:ascii="Angsana New" w:hAnsi="Angsana New" w:hint="cs"/>
          <w:sz w:val="30"/>
          <w:szCs w:val="30"/>
          <w:cs/>
        </w:rPr>
        <w:t>หรือ</w:t>
      </w:r>
      <w:r w:rsidR="00280D43" w:rsidRPr="00EF5F20">
        <w:rPr>
          <w:rFonts w:ascii="Angsana New" w:hAnsi="Angsana New"/>
          <w:sz w:val="30"/>
          <w:szCs w:val="30"/>
          <w:cs/>
        </w:rPr>
        <w:t xml:space="preserve">กิจการที่เกี่ยวข้องกัน ณ วันที่ </w:t>
      </w:r>
      <w:r w:rsidR="00620C32">
        <w:rPr>
          <w:rFonts w:ascii="Angsana New" w:hAnsi="Angsana New" w:hint="cs"/>
          <w:sz w:val="30"/>
          <w:szCs w:val="30"/>
        </w:rPr>
        <w:t xml:space="preserve">31 </w:t>
      </w:r>
      <w:r w:rsidR="00620C3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20C32">
        <w:rPr>
          <w:rFonts w:ascii="Angsana New" w:hAnsi="Angsana New" w:hint="cs"/>
          <w:sz w:val="30"/>
          <w:szCs w:val="30"/>
        </w:rPr>
        <w:t>256</w:t>
      </w:r>
      <w:r w:rsidR="00774834">
        <w:rPr>
          <w:rFonts w:ascii="Angsana New" w:hAnsi="Angsana New"/>
          <w:sz w:val="30"/>
          <w:szCs w:val="30"/>
        </w:rPr>
        <w:t>9</w:t>
      </w:r>
      <w:r w:rsidR="00602787" w:rsidRPr="00EF5F20">
        <w:rPr>
          <w:rFonts w:ascii="Angsana New" w:hAnsi="Angsana New"/>
          <w:sz w:val="30"/>
          <w:szCs w:val="30"/>
        </w:rPr>
        <w:t xml:space="preserve"> </w:t>
      </w:r>
      <w:r w:rsidR="00280D43" w:rsidRPr="00EF5F20">
        <w:rPr>
          <w:rFonts w:ascii="Angsana New" w:hAnsi="Angsana New"/>
          <w:sz w:val="30"/>
          <w:szCs w:val="30"/>
          <w:cs/>
        </w:rPr>
        <w:t xml:space="preserve">และ </w:t>
      </w:r>
      <w:r w:rsidR="00161F05" w:rsidRPr="00EF5F20">
        <w:rPr>
          <w:rFonts w:ascii="Angsana New" w:hAnsi="Angsana New"/>
          <w:sz w:val="30"/>
          <w:szCs w:val="30"/>
        </w:rPr>
        <w:t>31</w:t>
      </w:r>
      <w:r w:rsidR="00280D43" w:rsidRPr="00EF5F2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20C32">
        <w:rPr>
          <w:rFonts w:ascii="Angsana New" w:hAnsi="Angsana New"/>
          <w:sz w:val="30"/>
          <w:szCs w:val="30"/>
        </w:rPr>
        <w:t>256</w:t>
      </w:r>
      <w:r w:rsidR="00774834">
        <w:rPr>
          <w:rFonts w:ascii="Angsana New" w:hAnsi="Angsana New"/>
          <w:sz w:val="30"/>
          <w:szCs w:val="30"/>
        </w:rPr>
        <w:t>8</w:t>
      </w:r>
      <w:r w:rsidR="00280D43" w:rsidRPr="00EF5F20">
        <w:rPr>
          <w:rFonts w:ascii="Angsana New" w:hAnsi="Angsana New"/>
          <w:sz w:val="30"/>
          <w:szCs w:val="30"/>
        </w:rPr>
        <w:t xml:space="preserve"> </w:t>
      </w:r>
      <w:r w:rsidR="00280D43" w:rsidRPr="00EF5F20">
        <w:rPr>
          <w:rFonts w:ascii="Angsana New" w:hAnsi="Angsana New"/>
          <w:sz w:val="30"/>
          <w:szCs w:val="30"/>
          <w:cs/>
        </w:rPr>
        <w:t>มีดังนี้</w:t>
      </w:r>
    </w:p>
    <w:p w14:paraId="354772E8" w14:textId="77777777" w:rsidR="00077D95" w:rsidRPr="00400391" w:rsidRDefault="00077D95" w:rsidP="00AC4672">
      <w:pPr>
        <w:pStyle w:val="BodyText3"/>
        <w:tabs>
          <w:tab w:val="clear" w:pos="227"/>
          <w:tab w:val="left" w:pos="-5103"/>
        </w:tabs>
        <w:spacing w:line="160" w:lineRule="atLeast"/>
        <w:rPr>
          <w:sz w:val="24"/>
          <w:szCs w:val="24"/>
          <w:highlight w:val="yellow"/>
        </w:rPr>
      </w:pPr>
    </w:p>
    <w:tbl>
      <w:tblPr>
        <w:tblW w:w="9994" w:type="dxa"/>
        <w:tblLook w:val="01E0" w:firstRow="1" w:lastRow="1" w:firstColumn="1" w:lastColumn="1" w:noHBand="0" w:noVBand="0"/>
      </w:tblPr>
      <w:tblGrid>
        <w:gridCol w:w="4500"/>
        <w:gridCol w:w="1196"/>
        <w:gridCol w:w="236"/>
        <w:gridCol w:w="1196"/>
        <w:gridCol w:w="236"/>
        <w:gridCol w:w="1196"/>
        <w:gridCol w:w="236"/>
        <w:gridCol w:w="1198"/>
      </w:tblGrid>
      <w:tr w:rsidR="00774834" w:rsidRPr="00A65910" w14:paraId="0A6331C5" w14:textId="77777777" w:rsidTr="00774834">
        <w:trPr>
          <w:trHeight w:val="56"/>
          <w:tblHeader/>
        </w:trPr>
        <w:tc>
          <w:tcPr>
            <w:tcW w:w="4500" w:type="dxa"/>
            <w:vAlign w:val="bottom"/>
          </w:tcPr>
          <w:p w14:paraId="2CC0DB6E" w14:textId="77777777" w:rsidR="00774834" w:rsidRPr="00A65910" w:rsidRDefault="00774834" w:rsidP="004E246F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494" w:type="dxa"/>
            <w:gridSpan w:val="7"/>
            <w:tcBorders>
              <w:bottom w:val="single" w:sz="4" w:space="0" w:color="auto"/>
            </w:tcBorders>
            <w:vAlign w:val="center"/>
          </w:tcPr>
          <w:p w14:paraId="387562FC" w14:textId="6703DDE3" w:rsidR="00774834" w:rsidRPr="00EF5F20" w:rsidRDefault="00774834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1E9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774834" w:rsidRPr="00A65910" w14:paraId="0FF3CF59" w14:textId="77777777" w:rsidTr="00774834">
        <w:trPr>
          <w:trHeight w:val="56"/>
          <w:tblHeader/>
        </w:trPr>
        <w:tc>
          <w:tcPr>
            <w:tcW w:w="4500" w:type="dxa"/>
            <w:vAlign w:val="bottom"/>
          </w:tcPr>
          <w:p w14:paraId="5010ED49" w14:textId="77777777" w:rsidR="00774834" w:rsidRPr="00A65910" w:rsidRDefault="00774834" w:rsidP="004E246F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697F7" w14:textId="34802442" w:rsidR="00774834" w:rsidRPr="00EF5F20" w:rsidRDefault="00774834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E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460A803" w14:textId="77777777" w:rsidR="00774834" w:rsidRPr="00EF5F20" w:rsidRDefault="00774834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7A9A4" w14:textId="3A8C138A" w:rsidR="00774834" w:rsidRPr="00EF5F20" w:rsidRDefault="00774834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246F" w:rsidRPr="00A65910" w14:paraId="604BD42B" w14:textId="77777777" w:rsidTr="00774834">
        <w:trPr>
          <w:trHeight w:val="56"/>
          <w:tblHeader/>
        </w:trPr>
        <w:tc>
          <w:tcPr>
            <w:tcW w:w="4500" w:type="dxa"/>
            <w:vAlign w:val="bottom"/>
          </w:tcPr>
          <w:p w14:paraId="450A79D0" w14:textId="77777777" w:rsidR="004E246F" w:rsidRPr="00A65910" w:rsidRDefault="004E246F" w:rsidP="004E246F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3DF007BD" w14:textId="595B3734" w:rsidR="004E246F" w:rsidRPr="00EF5F20" w:rsidRDefault="00620C32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C65BC12" w14:textId="7777777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25ECD349" w14:textId="7777777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5F2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center"/>
          </w:tcPr>
          <w:p w14:paraId="09725BB5" w14:textId="7777777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0334ED79" w14:textId="0D3383D9" w:rsidR="004E246F" w:rsidRPr="00EF5F20" w:rsidRDefault="00620C32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086EFB5" w14:textId="7777777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vAlign w:val="center"/>
          </w:tcPr>
          <w:p w14:paraId="73A6C7CC" w14:textId="77777777" w:rsidR="004E246F" w:rsidRPr="00EF5F20" w:rsidRDefault="004E246F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5F2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E246F" w:rsidRPr="00A65910" w14:paraId="7C1951DA" w14:textId="77777777" w:rsidTr="00774834">
        <w:trPr>
          <w:trHeight w:val="56"/>
          <w:tblHeader/>
        </w:trPr>
        <w:tc>
          <w:tcPr>
            <w:tcW w:w="4500" w:type="dxa"/>
            <w:vAlign w:val="bottom"/>
          </w:tcPr>
          <w:p w14:paraId="58176796" w14:textId="77777777" w:rsidR="004E246F" w:rsidRPr="00EF5F20" w:rsidRDefault="004E246F" w:rsidP="000E5EFB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14EDC9E6" w14:textId="31D2B81F" w:rsidR="004E246F" w:rsidRPr="00EF5F20" w:rsidRDefault="00774834" w:rsidP="004E246F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  <w:vAlign w:val="center"/>
          </w:tcPr>
          <w:p w14:paraId="01673F52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70F4DA31" w14:textId="0D12A982" w:rsidR="004E246F" w:rsidRPr="00EF5F20" w:rsidRDefault="00774834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7C638CD9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121F60BD" w14:textId="60ADA3A4" w:rsidR="004E246F" w:rsidRPr="00EF5F20" w:rsidRDefault="00774834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  <w:vAlign w:val="center"/>
          </w:tcPr>
          <w:p w14:paraId="58CEE888" w14:textId="77777777" w:rsidR="004E246F" w:rsidRPr="00EF5F20" w:rsidRDefault="004E246F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14:paraId="14BB9A40" w14:textId="0733821D" w:rsidR="004E246F" w:rsidRPr="00EF5F20" w:rsidRDefault="00774834" w:rsidP="000E5EFB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E246F" w:rsidRPr="00A65910" w14:paraId="4F3169B7" w14:textId="77777777" w:rsidTr="00774834">
        <w:trPr>
          <w:trHeight w:val="113"/>
        </w:trPr>
        <w:tc>
          <w:tcPr>
            <w:tcW w:w="4500" w:type="dxa"/>
            <w:vAlign w:val="bottom"/>
          </w:tcPr>
          <w:p w14:paraId="726618C5" w14:textId="77777777" w:rsidR="004E246F" w:rsidRPr="00EF5F20" w:rsidRDefault="004E246F" w:rsidP="00400391">
            <w:pPr>
              <w:pStyle w:val="1"/>
              <w:widowControl/>
              <w:ind w:left="-111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EF5F2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6" w:type="dxa"/>
            <w:vAlign w:val="bottom"/>
          </w:tcPr>
          <w:p w14:paraId="51D13214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617B147C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vAlign w:val="bottom"/>
          </w:tcPr>
          <w:p w14:paraId="49CDD67A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8A9E2B4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vAlign w:val="bottom"/>
          </w:tcPr>
          <w:p w14:paraId="286B122C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EA4E259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068C4B4C" w14:textId="77777777" w:rsidR="004E246F" w:rsidRPr="00A65910" w:rsidRDefault="004E246F" w:rsidP="000E5EF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534E8" w:rsidRPr="00423E36" w14:paraId="1FC24F67" w14:textId="77777777" w:rsidTr="00774834">
        <w:trPr>
          <w:trHeight w:val="113"/>
        </w:trPr>
        <w:tc>
          <w:tcPr>
            <w:tcW w:w="4500" w:type="dxa"/>
            <w:vAlign w:val="bottom"/>
          </w:tcPr>
          <w:p w14:paraId="48787134" w14:textId="7AC0C241" w:rsidR="001534E8" w:rsidRPr="00423E36" w:rsidRDefault="001534E8" w:rsidP="00400391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ลูกหนี้และเงินให้กู้ยืม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96" w:type="dxa"/>
            <w:vAlign w:val="bottom"/>
          </w:tcPr>
          <w:p w14:paraId="4F9BA73D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16BB6B7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vAlign w:val="bottom"/>
          </w:tcPr>
          <w:p w14:paraId="3C4D3F01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A76EFDD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vAlign w:val="bottom"/>
          </w:tcPr>
          <w:p w14:paraId="3FDCDDB5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7323C4D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7D401DC0" w14:textId="77777777" w:rsidR="001534E8" w:rsidRPr="00423E36" w:rsidRDefault="001534E8" w:rsidP="008A18AF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3E36" w:rsidRPr="00A65910" w14:paraId="04B7569D" w14:textId="77777777" w:rsidTr="00774834">
        <w:trPr>
          <w:trHeight w:val="113"/>
        </w:trPr>
        <w:tc>
          <w:tcPr>
            <w:tcW w:w="4500" w:type="dxa"/>
            <w:vAlign w:val="bottom"/>
          </w:tcPr>
          <w:p w14:paraId="4583045A" w14:textId="2F877DC4" w:rsidR="00423E36" w:rsidRPr="00423E36" w:rsidRDefault="00423E36" w:rsidP="00C91F4B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เงินให้กู้ยืมระยะสั้น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อัตราดอกเบี้ย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MOR </w:t>
            </w: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ลบร้อยละ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>3</w:t>
            </w:r>
          </w:p>
        </w:tc>
        <w:tc>
          <w:tcPr>
            <w:tcW w:w="1196" w:type="dxa"/>
            <w:vAlign w:val="bottom"/>
          </w:tcPr>
          <w:p w14:paraId="4E4AC3A4" w14:textId="77777777" w:rsidR="00423E36" w:rsidRPr="00216B9B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5404757" w14:textId="77777777" w:rsidR="00423E36" w:rsidRPr="00A6591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vAlign w:val="bottom"/>
          </w:tcPr>
          <w:p w14:paraId="2DFDA980" w14:textId="77777777" w:rsidR="00423E36" w:rsidRPr="00EF5F2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75C659E" w14:textId="77777777" w:rsidR="00423E36" w:rsidRPr="00A6591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vAlign w:val="bottom"/>
          </w:tcPr>
          <w:p w14:paraId="2EB36199" w14:textId="77777777" w:rsidR="00423E36" w:rsidRPr="00423E36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B40685" w14:textId="77777777" w:rsidR="00423E36" w:rsidRPr="00A6591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3F6AF149" w14:textId="77777777" w:rsidR="00423E36" w:rsidRPr="00EF5F20" w:rsidRDefault="00423E36" w:rsidP="00C91F4B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4834" w:rsidRPr="00A65910" w14:paraId="32E65F96" w14:textId="77777777" w:rsidTr="00774834">
        <w:trPr>
          <w:trHeight w:val="113"/>
        </w:trPr>
        <w:tc>
          <w:tcPr>
            <w:tcW w:w="4500" w:type="dxa"/>
            <w:vAlign w:val="bottom"/>
          </w:tcPr>
          <w:p w14:paraId="08827764" w14:textId="1F43E601" w:rsidR="00774834" w:rsidRPr="00423E36" w:rsidRDefault="00774834" w:rsidP="00774834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ต่อปี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และร้อยละ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>9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ต่อปี ในปี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 w:rsidR="00446703">
              <w:rPr>
                <w:rFonts w:ascii="Angsana New" w:hAnsi="Angsana New" w:cs="Angsana New"/>
                <w:color w:val="auto"/>
                <w:sz w:val="30"/>
                <w:szCs w:val="30"/>
              </w:rPr>
              <w:t>9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 w:rsidR="00446703">
              <w:rPr>
                <w:rFonts w:ascii="Angsana New" w:hAnsi="Angsana New" w:cs="Angsana New"/>
                <w:color w:val="auto"/>
                <w:sz w:val="30"/>
                <w:szCs w:val="30"/>
              </w:rPr>
              <w:t>8</w:t>
            </w:r>
            <w:r w:rsidRPr="00423E36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)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6" w:type="dxa"/>
            <w:vAlign w:val="bottom"/>
          </w:tcPr>
          <w:p w14:paraId="102AED34" w14:textId="77777777" w:rsidR="00774834" w:rsidRPr="00216B9B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9DAAE5E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vAlign w:val="bottom"/>
          </w:tcPr>
          <w:p w14:paraId="35603B1E" w14:textId="77777777" w:rsidR="00774834" w:rsidRPr="00EF5F2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7C8C81D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vAlign w:val="bottom"/>
          </w:tcPr>
          <w:p w14:paraId="7CB1CEAF" w14:textId="5FA3B4C3" w:rsidR="00774834" w:rsidRPr="00216B9B" w:rsidRDefault="00285D70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176,480</w:t>
            </w:r>
          </w:p>
        </w:tc>
        <w:tc>
          <w:tcPr>
            <w:tcW w:w="236" w:type="dxa"/>
            <w:vAlign w:val="bottom"/>
          </w:tcPr>
          <w:p w14:paraId="4C52FAB9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26695B75" w14:textId="786E353F" w:rsidR="00774834" w:rsidRPr="008627F4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178,676</w:t>
            </w:r>
          </w:p>
        </w:tc>
      </w:tr>
      <w:tr w:rsidR="00774834" w:rsidRPr="00A65910" w14:paraId="7F4EE25F" w14:textId="77777777" w:rsidTr="00774834">
        <w:trPr>
          <w:trHeight w:val="113"/>
        </w:trPr>
        <w:tc>
          <w:tcPr>
            <w:tcW w:w="4500" w:type="dxa"/>
            <w:vAlign w:val="bottom"/>
          </w:tcPr>
          <w:p w14:paraId="0A02AB80" w14:textId="15AFD501" w:rsidR="00774834" w:rsidRPr="00423E36" w:rsidRDefault="00774834" w:rsidP="00774834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96" w:type="dxa"/>
            <w:vAlign w:val="bottom"/>
          </w:tcPr>
          <w:p w14:paraId="2379F9B6" w14:textId="77777777" w:rsidR="00774834" w:rsidRPr="00216B9B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96D750A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vAlign w:val="bottom"/>
          </w:tcPr>
          <w:p w14:paraId="172FC3C5" w14:textId="77777777" w:rsidR="00774834" w:rsidRPr="00EF5F2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E762CD1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vAlign w:val="bottom"/>
          </w:tcPr>
          <w:p w14:paraId="36A21602" w14:textId="4C571C66" w:rsidR="00774834" w:rsidRPr="00216B9B" w:rsidRDefault="00285D70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11,49</w:t>
            </w:r>
            <w:r w:rsidR="00321E0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03331A87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5A8D71AD" w14:textId="36FDACB2" w:rsidR="00774834" w:rsidRPr="008627F4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9,491</w:t>
            </w:r>
          </w:p>
        </w:tc>
      </w:tr>
      <w:tr w:rsidR="00774834" w:rsidRPr="00A65910" w14:paraId="118437DE" w14:textId="77777777" w:rsidTr="00774834">
        <w:trPr>
          <w:trHeight w:val="113"/>
        </w:trPr>
        <w:tc>
          <w:tcPr>
            <w:tcW w:w="4500" w:type="dxa"/>
            <w:vAlign w:val="bottom"/>
          </w:tcPr>
          <w:p w14:paraId="35B179C8" w14:textId="37934289" w:rsidR="00774834" w:rsidRPr="00423E36" w:rsidRDefault="00774834" w:rsidP="00774834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423E36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96" w:type="dxa"/>
            <w:vAlign w:val="bottom"/>
          </w:tcPr>
          <w:p w14:paraId="7499C180" w14:textId="77777777" w:rsidR="00774834" w:rsidRPr="00216B9B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9A12F28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vAlign w:val="bottom"/>
          </w:tcPr>
          <w:p w14:paraId="479ADB7C" w14:textId="77777777" w:rsidR="00774834" w:rsidRPr="00EF5F2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AE3089A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vAlign w:val="bottom"/>
          </w:tcPr>
          <w:p w14:paraId="12CDCCA5" w14:textId="04D47975" w:rsidR="00774834" w:rsidRPr="00216B9B" w:rsidRDefault="00285D70" w:rsidP="00285D70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C30A177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70AF5607" w14:textId="3CD6F76A" w:rsidR="00774834" w:rsidRPr="008627F4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774834" w:rsidRPr="00A65910" w14:paraId="6BEFF7AB" w14:textId="77777777" w:rsidTr="00A42CEC">
        <w:trPr>
          <w:trHeight w:val="113"/>
        </w:trPr>
        <w:tc>
          <w:tcPr>
            <w:tcW w:w="4500" w:type="dxa"/>
            <w:vAlign w:val="bottom"/>
          </w:tcPr>
          <w:p w14:paraId="1B0AF11E" w14:textId="044A4BB9" w:rsidR="00774834" w:rsidRPr="00EF5F20" w:rsidRDefault="00774834" w:rsidP="00774834">
            <w:pPr>
              <w:tabs>
                <w:tab w:val="clear" w:pos="454"/>
                <w:tab w:val="clear" w:pos="680"/>
                <w:tab w:val="left" w:pos="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0D183" w14:textId="644E4998" w:rsidR="00774834" w:rsidRPr="00216B9B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F023841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4C8CA" w14:textId="796CF70B" w:rsidR="00774834" w:rsidRPr="00EF5F2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B07C98C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BC35F" w14:textId="11DB8E84" w:rsidR="00774834" w:rsidRDefault="00285D70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187,97</w:t>
            </w:r>
            <w:r w:rsidR="00321E0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5812E03D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15DFF" w14:textId="1DDE73AE" w:rsidR="00774834" w:rsidRPr="008627F4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188,206</w:t>
            </w:r>
          </w:p>
        </w:tc>
      </w:tr>
      <w:tr w:rsidR="000D0E55" w:rsidRPr="00A65910" w14:paraId="5E3EF498" w14:textId="77777777" w:rsidTr="00A42CEC">
        <w:trPr>
          <w:trHeight w:val="113"/>
        </w:trPr>
        <w:tc>
          <w:tcPr>
            <w:tcW w:w="4500" w:type="dxa"/>
            <w:vAlign w:val="bottom"/>
          </w:tcPr>
          <w:p w14:paraId="3D716D8D" w14:textId="77777777" w:rsidR="000D0E55" w:rsidRPr="00EF5F20" w:rsidRDefault="000D0E55" w:rsidP="000D0E55">
            <w:pPr>
              <w:pStyle w:val="1"/>
              <w:widowControl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848DC5" w14:textId="77777777" w:rsidR="000D0E55" w:rsidRPr="00216B9B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F3F9D5A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8456EB" w14:textId="77777777" w:rsidR="000D0E55" w:rsidRPr="00EF5F2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E074B51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E12303" w14:textId="7B8ACECF" w:rsidR="000D0E55" w:rsidRPr="00216B9B" w:rsidRDefault="00285D70" w:rsidP="0086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742</w:t>
            </w:r>
          </w:p>
        </w:tc>
        <w:tc>
          <w:tcPr>
            <w:tcW w:w="236" w:type="dxa"/>
            <w:vAlign w:val="bottom"/>
          </w:tcPr>
          <w:p w14:paraId="200919F6" w14:textId="77777777" w:rsidR="000D0E55" w:rsidRPr="00A65910" w:rsidRDefault="000D0E55" w:rsidP="000D0E55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35AD1D" w14:textId="2268CE20" w:rsidR="000D0E55" w:rsidRPr="00EF5F20" w:rsidRDefault="00774834" w:rsidP="0086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831</w:t>
            </w:r>
          </w:p>
        </w:tc>
      </w:tr>
      <w:tr w:rsidR="000D0E55" w:rsidRPr="00A65910" w14:paraId="71C51219" w14:textId="77777777" w:rsidTr="00774834">
        <w:trPr>
          <w:trHeight w:val="27"/>
        </w:trPr>
        <w:tc>
          <w:tcPr>
            <w:tcW w:w="4500" w:type="dxa"/>
            <w:vAlign w:val="bottom"/>
          </w:tcPr>
          <w:p w14:paraId="303A5ADD" w14:textId="77777777" w:rsidR="000D0E55" w:rsidRPr="00EF5F20" w:rsidRDefault="000D0E55" w:rsidP="000D0E55">
            <w:pPr>
              <w:pStyle w:val="1"/>
              <w:widowControl/>
              <w:spacing w:line="240" w:lineRule="atLeast"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vAlign w:val="center"/>
          </w:tcPr>
          <w:p w14:paraId="49BC9C7D" w14:textId="77777777" w:rsidR="000D0E55" w:rsidRPr="00A6591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63CC36D5" w14:textId="77777777" w:rsidR="000D0E55" w:rsidRPr="00A6591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vAlign w:val="center"/>
          </w:tcPr>
          <w:p w14:paraId="2C6077E6" w14:textId="77777777" w:rsidR="000D0E55" w:rsidRPr="00EF5F2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BE48953" w14:textId="77777777" w:rsidR="000D0E55" w:rsidRPr="00A6591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vAlign w:val="center"/>
          </w:tcPr>
          <w:p w14:paraId="5974F5AA" w14:textId="77777777" w:rsidR="000D0E55" w:rsidRPr="00A6591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770163A8" w14:textId="77777777" w:rsidR="000D0E55" w:rsidRPr="00A6591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  <w:vAlign w:val="center"/>
          </w:tcPr>
          <w:p w14:paraId="0B590943" w14:textId="77777777" w:rsidR="000D0E55" w:rsidRPr="00EF5F2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0E55" w:rsidRPr="00A65910" w14:paraId="2303D74D" w14:textId="77777777" w:rsidTr="00774834">
        <w:trPr>
          <w:trHeight w:val="56"/>
        </w:trPr>
        <w:tc>
          <w:tcPr>
            <w:tcW w:w="4500" w:type="dxa"/>
            <w:vAlign w:val="bottom"/>
          </w:tcPr>
          <w:p w14:paraId="30544337" w14:textId="77777777" w:rsidR="000D0E55" w:rsidRPr="00EF5F20" w:rsidRDefault="000D0E55" w:rsidP="000D0E55">
            <w:pPr>
              <w:pStyle w:val="1"/>
              <w:widowControl/>
              <w:spacing w:line="240" w:lineRule="atLeast"/>
              <w:ind w:left="-111" w:right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6" w:type="dxa"/>
            <w:vAlign w:val="center"/>
          </w:tcPr>
          <w:p w14:paraId="2BA371D1" w14:textId="77777777" w:rsidR="000D0E55" w:rsidRPr="00A6591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38523ACA" w14:textId="77777777" w:rsidR="000D0E55" w:rsidRPr="00A6591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vAlign w:val="center"/>
          </w:tcPr>
          <w:p w14:paraId="45A62562" w14:textId="77777777" w:rsidR="000D0E55" w:rsidRPr="00EF5F2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1F4FDD1" w14:textId="77777777" w:rsidR="000D0E55" w:rsidRPr="00A6591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vAlign w:val="center"/>
          </w:tcPr>
          <w:p w14:paraId="7EB9ECE6" w14:textId="77777777" w:rsidR="000D0E55" w:rsidRPr="00A6591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3DC239AD" w14:textId="77777777" w:rsidR="000D0E55" w:rsidRPr="00A6591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center"/>
          </w:tcPr>
          <w:p w14:paraId="5F2B8114" w14:textId="77777777" w:rsidR="000D0E55" w:rsidRPr="00EF5F20" w:rsidRDefault="000D0E55" w:rsidP="000D0E55">
            <w:pPr>
              <w:tabs>
                <w:tab w:val="clear" w:pos="454"/>
                <w:tab w:val="clear" w:pos="680"/>
              </w:tabs>
              <w:ind w:left="-105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4834" w:rsidRPr="00A65910" w14:paraId="42C157C8" w14:textId="77777777" w:rsidTr="00774834">
        <w:trPr>
          <w:trHeight w:val="113"/>
        </w:trPr>
        <w:tc>
          <w:tcPr>
            <w:tcW w:w="4500" w:type="dxa"/>
            <w:vAlign w:val="bottom"/>
          </w:tcPr>
          <w:p w14:paraId="19528898" w14:textId="77777777" w:rsidR="00774834" w:rsidRPr="00EF5F20" w:rsidRDefault="00774834" w:rsidP="00774834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96" w:type="dxa"/>
            <w:tcBorders>
              <w:bottom w:val="double" w:sz="4" w:space="0" w:color="auto"/>
            </w:tcBorders>
            <w:vAlign w:val="bottom"/>
          </w:tcPr>
          <w:p w14:paraId="0E4EF0A2" w14:textId="291E5D49" w:rsidR="00774834" w:rsidRPr="00216B9B" w:rsidRDefault="00285D70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382</w:t>
            </w:r>
          </w:p>
        </w:tc>
        <w:tc>
          <w:tcPr>
            <w:tcW w:w="236" w:type="dxa"/>
            <w:vAlign w:val="bottom"/>
          </w:tcPr>
          <w:p w14:paraId="05724049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vAlign w:val="bottom"/>
          </w:tcPr>
          <w:p w14:paraId="0B18E44C" w14:textId="25629B28" w:rsidR="00774834" w:rsidRPr="00EF5F2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236" w:type="dxa"/>
            <w:vAlign w:val="bottom"/>
          </w:tcPr>
          <w:p w14:paraId="54FAFECA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vAlign w:val="bottom"/>
          </w:tcPr>
          <w:p w14:paraId="3C0D7AA7" w14:textId="0795E4A0" w:rsidR="00774834" w:rsidRPr="00216B9B" w:rsidRDefault="00B52C87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236" w:type="dxa"/>
            <w:vAlign w:val="bottom"/>
          </w:tcPr>
          <w:p w14:paraId="6C272864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3545685C" w14:textId="7F74B37A" w:rsidR="00774834" w:rsidRPr="00EF5F20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342</w:t>
            </w:r>
          </w:p>
        </w:tc>
      </w:tr>
      <w:tr w:rsidR="00774834" w:rsidRPr="00A65910" w14:paraId="32C88806" w14:textId="77777777" w:rsidTr="00774834">
        <w:trPr>
          <w:trHeight w:val="113"/>
        </w:trPr>
        <w:tc>
          <w:tcPr>
            <w:tcW w:w="4500" w:type="dxa"/>
            <w:vAlign w:val="bottom"/>
          </w:tcPr>
          <w:p w14:paraId="0E515CA4" w14:textId="77777777" w:rsidR="00774834" w:rsidRPr="00EF5F20" w:rsidRDefault="00774834" w:rsidP="00774834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1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5BAFE8" w14:textId="527E890F" w:rsidR="00774834" w:rsidRPr="00216B9B" w:rsidRDefault="00285D70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33,930</w:t>
            </w:r>
          </w:p>
        </w:tc>
        <w:tc>
          <w:tcPr>
            <w:tcW w:w="236" w:type="dxa"/>
            <w:vAlign w:val="bottom"/>
          </w:tcPr>
          <w:p w14:paraId="72783730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EA1976" w14:textId="52E717A2" w:rsidR="00774834" w:rsidRPr="00EF5F2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37,081</w:t>
            </w:r>
          </w:p>
        </w:tc>
        <w:tc>
          <w:tcPr>
            <w:tcW w:w="236" w:type="dxa"/>
            <w:vAlign w:val="bottom"/>
          </w:tcPr>
          <w:p w14:paraId="17DF826F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9BA97F" w14:textId="3A76B521" w:rsidR="00774834" w:rsidRPr="00216B9B" w:rsidRDefault="00285D70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33,930</w:t>
            </w:r>
          </w:p>
        </w:tc>
        <w:tc>
          <w:tcPr>
            <w:tcW w:w="236" w:type="dxa"/>
            <w:vAlign w:val="bottom"/>
          </w:tcPr>
          <w:p w14:paraId="12C270CA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6DAE67" w14:textId="3B165D03" w:rsidR="00774834" w:rsidRPr="00EF5F20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37,081</w:t>
            </w:r>
          </w:p>
        </w:tc>
      </w:tr>
      <w:tr w:rsidR="00774834" w:rsidRPr="00A65910" w14:paraId="311861B9" w14:textId="77777777" w:rsidTr="00774834">
        <w:trPr>
          <w:trHeight w:val="61"/>
        </w:trPr>
        <w:tc>
          <w:tcPr>
            <w:tcW w:w="4500" w:type="dxa"/>
            <w:vAlign w:val="bottom"/>
          </w:tcPr>
          <w:p w14:paraId="52172984" w14:textId="77777777" w:rsidR="00774834" w:rsidRPr="00EF5F20" w:rsidRDefault="00774834" w:rsidP="00774834">
            <w:pPr>
              <w:pStyle w:val="1"/>
              <w:widowControl/>
              <w:spacing w:line="240" w:lineRule="atLeast"/>
              <w:ind w:left="-111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vAlign w:val="bottom"/>
          </w:tcPr>
          <w:p w14:paraId="5DA096E6" w14:textId="12E7536F" w:rsidR="00774834" w:rsidRPr="00216B9B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4C9EF9C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vAlign w:val="bottom"/>
          </w:tcPr>
          <w:p w14:paraId="01FA2FC2" w14:textId="77777777" w:rsidR="00774834" w:rsidRPr="00EF5F2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06D128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vAlign w:val="bottom"/>
          </w:tcPr>
          <w:p w14:paraId="7E92E7C3" w14:textId="77777777" w:rsidR="00774834" w:rsidRPr="00216B9B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4D21AE6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  <w:vAlign w:val="bottom"/>
          </w:tcPr>
          <w:p w14:paraId="6B5EDB85" w14:textId="77777777" w:rsidR="00774834" w:rsidRPr="00EF5F2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4834" w:rsidRPr="00A65910" w14:paraId="3C151606" w14:textId="77777777" w:rsidTr="00774834">
        <w:trPr>
          <w:trHeight w:val="113"/>
        </w:trPr>
        <w:tc>
          <w:tcPr>
            <w:tcW w:w="4500" w:type="dxa"/>
            <w:vAlign w:val="bottom"/>
          </w:tcPr>
          <w:p w14:paraId="0F69B8F9" w14:textId="77777777" w:rsidR="00774834" w:rsidRPr="00EF5F20" w:rsidRDefault="00774834" w:rsidP="00774834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96" w:type="dxa"/>
            <w:vAlign w:val="bottom"/>
          </w:tcPr>
          <w:p w14:paraId="65E9D5DD" w14:textId="77777777" w:rsidR="00774834" w:rsidRPr="00216B9B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BE5BF8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vAlign w:val="bottom"/>
          </w:tcPr>
          <w:p w14:paraId="5FDB2D61" w14:textId="77777777" w:rsidR="00774834" w:rsidRPr="00EF5F2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68DED7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vAlign w:val="bottom"/>
          </w:tcPr>
          <w:p w14:paraId="3039E0EE" w14:textId="77777777" w:rsidR="00774834" w:rsidRPr="00216B9B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776E9FF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vAlign w:val="bottom"/>
          </w:tcPr>
          <w:p w14:paraId="67FBA5D0" w14:textId="77777777" w:rsidR="00774834" w:rsidRPr="00EF5F2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4834" w:rsidRPr="00A65910" w14:paraId="65A7DD97" w14:textId="77777777" w:rsidTr="00774834">
        <w:trPr>
          <w:trHeight w:val="113"/>
        </w:trPr>
        <w:tc>
          <w:tcPr>
            <w:tcW w:w="4500" w:type="dxa"/>
            <w:vAlign w:val="bottom"/>
          </w:tcPr>
          <w:p w14:paraId="0FFAA884" w14:textId="77777777" w:rsidR="00774834" w:rsidRPr="00EF5F20" w:rsidRDefault="00774834" w:rsidP="00774834">
            <w:pPr>
              <w:pStyle w:val="1"/>
              <w:widowControl/>
              <w:spacing w:line="240" w:lineRule="atLeast"/>
              <w:ind w:left="-111" w:right="-249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F5F2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196" w:type="dxa"/>
            <w:tcBorders>
              <w:bottom w:val="double" w:sz="4" w:space="0" w:color="auto"/>
            </w:tcBorders>
            <w:vAlign w:val="bottom"/>
          </w:tcPr>
          <w:p w14:paraId="1E1F9C9B" w14:textId="55848BDD" w:rsidR="00774834" w:rsidRPr="00216B9B" w:rsidRDefault="00285D70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4,050</w:t>
            </w:r>
          </w:p>
        </w:tc>
        <w:tc>
          <w:tcPr>
            <w:tcW w:w="236" w:type="dxa"/>
            <w:vAlign w:val="bottom"/>
          </w:tcPr>
          <w:p w14:paraId="3DC7B92E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vAlign w:val="bottom"/>
          </w:tcPr>
          <w:p w14:paraId="3217EF81" w14:textId="06829459" w:rsidR="00774834" w:rsidRPr="00EF5F2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  <w:tc>
          <w:tcPr>
            <w:tcW w:w="236" w:type="dxa"/>
            <w:vAlign w:val="bottom"/>
          </w:tcPr>
          <w:p w14:paraId="5B4C00E0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vAlign w:val="bottom"/>
          </w:tcPr>
          <w:p w14:paraId="0DCA897D" w14:textId="3B600F04" w:rsidR="00774834" w:rsidRPr="00216B9B" w:rsidRDefault="00285D70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4,050</w:t>
            </w:r>
          </w:p>
        </w:tc>
        <w:tc>
          <w:tcPr>
            <w:tcW w:w="236" w:type="dxa"/>
            <w:vAlign w:val="bottom"/>
          </w:tcPr>
          <w:p w14:paraId="2E093A68" w14:textId="77777777" w:rsidR="00774834" w:rsidRPr="00A65910" w:rsidRDefault="00774834" w:rsidP="00774834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vAlign w:val="bottom"/>
          </w:tcPr>
          <w:p w14:paraId="331271E3" w14:textId="63FB0225" w:rsidR="00774834" w:rsidRPr="00EF5F20" w:rsidRDefault="00774834" w:rsidP="0077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</w:tr>
    </w:tbl>
    <w:p w14:paraId="73ECD8AC" w14:textId="77777777" w:rsidR="004E246F" w:rsidRPr="00A65910" w:rsidRDefault="004E246F" w:rsidP="00AC4672">
      <w:pPr>
        <w:pStyle w:val="BodyText3"/>
        <w:tabs>
          <w:tab w:val="clear" w:pos="227"/>
          <w:tab w:val="left" w:pos="-5103"/>
        </w:tabs>
        <w:spacing w:line="160" w:lineRule="atLeast"/>
        <w:rPr>
          <w:sz w:val="16"/>
          <w:szCs w:val="16"/>
          <w:highlight w:val="yellow"/>
        </w:rPr>
      </w:pPr>
    </w:p>
    <w:p w14:paraId="6041311F" w14:textId="77777777" w:rsidR="004E246F" w:rsidRPr="00A65910" w:rsidRDefault="004E246F" w:rsidP="00AC4672">
      <w:pPr>
        <w:pStyle w:val="BodyText3"/>
        <w:tabs>
          <w:tab w:val="clear" w:pos="227"/>
          <w:tab w:val="left" w:pos="-5103"/>
        </w:tabs>
        <w:spacing w:line="160" w:lineRule="atLeast"/>
        <w:rPr>
          <w:sz w:val="16"/>
          <w:szCs w:val="16"/>
          <w:highlight w:val="yellow"/>
        </w:rPr>
      </w:pPr>
    </w:p>
    <w:p w14:paraId="6F55AD72" w14:textId="77777777" w:rsidR="008627F4" w:rsidRDefault="00862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315141F" w14:textId="187C304D" w:rsidR="00376759" w:rsidRPr="00EF5F20" w:rsidRDefault="00A628C0" w:rsidP="00376759">
      <w:pPr>
        <w:tabs>
          <w:tab w:val="clear" w:pos="454"/>
          <w:tab w:val="clear" w:pos="680"/>
          <w:tab w:val="left" w:pos="0"/>
        </w:tabs>
        <w:jc w:val="both"/>
        <w:outlineLvl w:val="0"/>
        <w:rPr>
          <w:rFonts w:ascii="Angsana New" w:hAnsi="Angsana New"/>
          <w:sz w:val="30"/>
          <w:szCs w:val="30"/>
        </w:rPr>
      </w:pPr>
      <w:r w:rsidRPr="00EF5F20">
        <w:rPr>
          <w:rFonts w:ascii="Angsana New" w:hAnsi="Angsana New"/>
          <w:sz w:val="30"/>
          <w:szCs w:val="30"/>
          <w:cs/>
        </w:rPr>
        <w:lastRenderedPageBreak/>
        <w:t>เงินให้กู้ยืม</w:t>
      </w:r>
      <w:r w:rsidR="003D2971" w:rsidRPr="00EF5F20">
        <w:rPr>
          <w:rFonts w:ascii="Angsana New" w:hAnsi="Angsana New" w:hint="cs"/>
          <w:sz w:val="30"/>
          <w:szCs w:val="30"/>
          <w:cs/>
        </w:rPr>
        <w:t>แก่</w:t>
      </w:r>
      <w:r w:rsidRPr="00EF5F20">
        <w:rPr>
          <w:rFonts w:ascii="Angsana New" w:hAnsi="Angsana New"/>
          <w:sz w:val="30"/>
          <w:szCs w:val="30"/>
          <w:cs/>
        </w:rPr>
        <w:t>กิจการที่เกี่ยวข้องกันมีรายการเคลื่อนไหวในระหว่างงวดดังนี้</w:t>
      </w:r>
    </w:p>
    <w:p w14:paraId="7AB1A700" w14:textId="77777777" w:rsidR="00D00A04" w:rsidRPr="00A42CEC" w:rsidRDefault="00D00A04" w:rsidP="00BD7E5E">
      <w:pPr>
        <w:tabs>
          <w:tab w:val="clear" w:pos="454"/>
          <w:tab w:val="clear" w:pos="680"/>
          <w:tab w:val="left" w:pos="0"/>
        </w:tabs>
        <w:spacing w:line="80" w:lineRule="atLeast"/>
        <w:jc w:val="both"/>
        <w:outlineLvl w:val="0"/>
        <w:rPr>
          <w:rFonts w:ascii="Angsana New" w:hAnsi="Angsana New"/>
          <w:sz w:val="30"/>
          <w:szCs w:val="30"/>
        </w:rPr>
      </w:pPr>
    </w:p>
    <w:tbl>
      <w:tblPr>
        <w:tblW w:w="9657" w:type="dxa"/>
        <w:tblLook w:val="01E0" w:firstRow="1" w:lastRow="1" w:firstColumn="1" w:lastColumn="1" w:noHBand="0" w:noVBand="0"/>
      </w:tblPr>
      <w:tblGrid>
        <w:gridCol w:w="3544"/>
        <w:gridCol w:w="1447"/>
        <w:gridCol w:w="264"/>
        <w:gridCol w:w="1191"/>
        <w:gridCol w:w="271"/>
        <w:gridCol w:w="1191"/>
        <w:gridCol w:w="303"/>
        <w:gridCol w:w="1446"/>
      </w:tblGrid>
      <w:tr w:rsidR="00446703" w:rsidRPr="00EF5F20" w14:paraId="7064E418" w14:textId="77777777" w:rsidTr="00446703">
        <w:trPr>
          <w:tblHeader/>
        </w:trPr>
        <w:tc>
          <w:tcPr>
            <w:tcW w:w="3544" w:type="dxa"/>
            <w:vAlign w:val="bottom"/>
          </w:tcPr>
          <w:p w14:paraId="5F578F04" w14:textId="77777777" w:rsidR="00446703" w:rsidRPr="00EF5F20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3" w:type="dxa"/>
            <w:gridSpan w:val="7"/>
            <w:tcBorders>
              <w:bottom w:val="single" w:sz="4" w:space="0" w:color="auto"/>
            </w:tcBorders>
            <w:vAlign w:val="bottom"/>
          </w:tcPr>
          <w:p w14:paraId="21CA7E88" w14:textId="1FCC82B5" w:rsidR="00446703" w:rsidRDefault="00446703" w:rsidP="00446703">
            <w:pPr>
              <w:tabs>
                <w:tab w:val="clear" w:pos="454"/>
                <w:tab w:val="clear" w:pos="680"/>
                <w:tab w:val="left" w:pos="-204"/>
              </w:tabs>
              <w:ind w:left="-204" w:right="-2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446703" w:rsidRPr="00EF5F20" w14:paraId="1425D51E" w14:textId="77777777" w:rsidTr="00446703">
        <w:trPr>
          <w:tblHeader/>
        </w:trPr>
        <w:tc>
          <w:tcPr>
            <w:tcW w:w="3544" w:type="dxa"/>
            <w:vAlign w:val="bottom"/>
          </w:tcPr>
          <w:p w14:paraId="69DEFB97" w14:textId="77777777" w:rsidR="00446703" w:rsidRPr="00EF5F20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6BA1B" w14:textId="70B6F644" w:rsidR="00446703" w:rsidRPr="00EF5F20" w:rsidRDefault="00446703" w:rsidP="00446703">
            <w:pPr>
              <w:tabs>
                <w:tab w:val="clear" w:pos="454"/>
                <w:tab w:val="clear" w:pos="680"/>
                <w:tab w:val="left" w:pos="-204"/>
              </w:tabs>
              <w:ind w:left="-204" w:right="-25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F5F20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EF5F2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41FE6704" w14:textId="77777777" w:rsidR="00446703" w:rsidRPr="00EF5F20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2C9B0" w14:textId="77777777" w:rsidR="00446703" w:rsidRPr="00EF5F20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66C0387B" w14:textId="77777777" w:rsidR="00446703" w:rsidRPr="00EF5F20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3B4D3" w14:textId="77777777" w:rsidR="00446703" w:rsidRPr="00EF5F20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F2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303" w:type="dxa"/>
            <w:tcBorders>
              <w:top w:val="single" w:sz="4" w:space="0" w:color="auto"/>
            </w:tcBorders>
            <w:vAlign w:val="bottom"/>
          </w:tcPr>
          <w:p w14:paraId="7B7D034D" w14:textId="77777777" w:rsidR="00446703" w:rsidRPr="00EF5F20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49C89" w14:textId="7DA2D2D3" w:rsidR="00446703" w:rsidRPr="00EF5F20" w:rsidRDefault="00446703" w:rsidP="00446703">
            <w:pPr>
              <w:tabs>
                <w:tab w:val="clear" w:pos="454"/>
                <w:tab w:val="clear" w:pos="680"/>
                <w:tab w:val="left" w:pos="-204"/>
              </w:tabs>
              <w:ind w:left="-204" w:right="-2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46703" w:rsidRPr="00024214" w14:paraId="06211B35" w14:textId="77777777" w:rsidTr="00446703">
        <w:tc>
          <w:tcPr>
            <w:tcW w:w="3544" w:type="dxa"/>
            <w:vAlign w:val="bottom"/>
          </w:tcPr>
          <w:p w14:paraId="0A6D8CDC" w14:textId="77777777" w:rsidR="00446703" w:rsidRPr="00024214" w:rsidRDefault="00446703" w:rsidP="00446703">
            <w:pPr>
              <w:tabs>
                <w:tab w:val="clear" w:pos="454"/>
                <w:tab w:val="clear" w:pos="680"/>
                <w:tab w:val="clear" w:pos="907"/>
                <w:tab w:val="left" w:pos="2070"/>
              </w:tabs>
              <w:ind w:lef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2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27C186CD" w14:textId="77777777" w:rsidR="00446703" w:rsidRPr="00024214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65D26C3" w14:textId="77777777" w:rsidR="00446703" w:rsidRPr="00024214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EA4DAD5" w14:textId="77777777" w:rsidR="00446703" w:rsidRPr="00024214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56C0EF9" w14:textId="77777777" w:rsidR="00446703" w:rsidRPr="00024214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D872804" w14:textId="77777777" w:rsidR="00446703" w:rsidRPr="00024214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</w:tcPr>
          <w:p w14:paraId="75171F2E" w14:textId="77777777" w:rsidR="00446703" w:rsidRPr="00024214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</w:tcPr>
          <w:p w14:paraId="13142020" w14:textId="77777777" w:rsidR="00446703" w:rsidRPr="00024214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117E" w:rsidRPr="00024214" w14:paraId="08530C0F" w14:textId="77777777" w:rsidTr="00446703">
        <w:tc>
          <w:tcPr>
            <w:tcW w:w="3544" w:type="dxa"/>
            <w:vAlign w:val="bottom"/>
          </w:tcPr>
          <w:p w14:paraId="3F1D80D8" w14:textId="77777777" w:rsidR="0058117E" w:rsidRPr="00024214" w:rsidRDefault="0058117E" w:rsidP="0058117E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24214">
              <w:rPr>
                <w:rFonts w:ascii="Angsana New" w:hAnsi="Angsana New"/>
                <w:color w:val="000000"/>
                <w:sz w:val="30"/>
                <w:szCs w:val="30"/>
              </w:rPr>
              <w:t>Suosdey Finance PLC.</w:t>
            </w:r>
          </w:p>
        </w:tc>
        <w:tc>
          <w:tcPr>
            <w:tcW w:w="1447" w:type="dxa"/>
            <w:vAlign w:val="bottom"/>
          </w:tcPr>
          <w:p w14:paraId="69E4A7F9" w14:textId="5FFE9344" w:rsidR="0058117E" w:rsidRPr="00024214" w:rsidRDefault="0058117E" w:rsidP="0058117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169,676</w:t>
            </w:r>
          </w:p>
        </w:tc>
        <w:tc>
          <w:tcPr>
            <w:tcW w:w="264" w:type="dxa"/>
            <w:vAlign w:val="bottom"/>
          </w:tcPr>
          <w:p w14:paraId="040CDC91" w14:textId="77777777" w:rsidR="0058117E" w:rsidRPr="00024214" w:rsidRDefault="0058117E" w:rsidP="0058117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7C7669BC" w14:textId="1DC00424" w:rsidR="0058117E" w:rsidRPr="00024214" w:rsidRDefault="0058117E" w:rsidP="0058117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6,804</w:t>
            </w:r>
          </w:p>
        </w:tc>
        <w:tc>
          <w:tcPr>
            <w:tcW w:w="271" w:type="dxa"/>
            <w:vAlign w:val="bottom"/>
          </w:tcPr>
          <w:p w14:paraId="65C340F0" w14:textId="624CF082" w:rsidR="0058117E" w:rsidRPr="00024214" w:rsidRDefault="0058117E" w:rsidP="0058117E">
            <w:pPr>
              <w:tabs>
                <w:tab w:val="clear" w:pos="227"/>
                <w:tab w:val="clear" w:pos="454"/>
                <w:tab w:val="clear" w:pos="680"/>
              </w:tabs>
              <w:ind w:left="-58" w:right="-10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191" w:type="dxa"/>
            <w:vAlign w:val="bottom"/>
          </w:tcPr>
          <w:p w14:paraId="0E9F29E8" w14:textId="0AB267CA" w:rsidR="0058117E" w:rsidRPr="00024214" w:rsidRDefault="0058117E" w:rsidP="0058117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3" w:type="dxa"/>
            <w:vAlign w:val="bottom"/>
          </w:tcPr>
          <w:p w14:paraId="0B176048" w14:textId="79446701" w:rsidR="0058117E" w:rsidRPr="00024214" w:rsidRDefault="0058117E" w:rsidP="0058117E">
            <w:pPr>
              <w:tabs>
                <w:tab w:val="clear" w:pos="227"/>
                <w:tab w:val="clear" w:pos="454"/>
                <w:tab w:val="clear" w:pos="680"/>
              </w:tabs>
              <w:ind w:left="-5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1AD56A13" w14:textId="3A540A27" w:rsidR="0058117E" w:rsidRPr="00024214" w:rsidRDefault="0058117E" w:rsidP="0058117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176,</w:t>
            </w:r>
            <w:r w:rsidR="00372BB2">
              <w:rPr>
                <w:rFonts w:ascii="Angsana New" w:hAnsi="Angsana New"/>
                <w:sz w:val="30"/>
                <w:szCs w:val="30"/>
              </w:rPr>
              <w:t>48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446703" w:rsidRPr="00024214" w14:paraId="2328112E" w14:textId="77777777" w:rsidTr="00446703">
        <w:tc>
          <w:tcPr>
            <w:tcW w:w="3544" w:type="dxa"/>
            <w:vAlign w:val="bottom"/>
          </w:tcPr>
          <w:p w14:paraId="6526C04E" w14:textId="77777777" w:rsidR="00446703" w:rsidRPr="00024214" w:rsidRDefault="00446703" w:rsidP="00446703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24214">
              <w:rPr>
                <w:rFonts w:ascii="Angsana New" w:hAnsi="Angsana New" w:hint="cs"/>
                <w:sz w:val="30"/>
                <w:szCs w:val="30"/>
                <w:cs/>
              </w:rPr>
              <w:t>บริษัท ทีเค เงินทันใจ จำกัด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1AAC54D1" w14:textId="4A43E315" w:rsidR="00446703" w:rsidRPr="00024214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9,000</w:t>
            </w:r>
          </w:p>
        </w:tc>
        <w:tc>
          <w:tcPr>
            <w:tcW w:w="264" w:type="dxa"/>
            <w:vAlign w:val="bottom"/>
          </w:tcPr>
          <w:p w14:paraId="603E9FA7" w14:textId="77777777" w:rsidR="00446703" w:rsidRPr="00024214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5D7FBFAE" w14:textId="15410296" w:rsidR="00446703" w:rsidRPr="00024214" w:rsidRDefault="00446703" w:rsidP="0044670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08E95347" w14:textId="77777777" w:rsidR="00446703" w:rsidRPr="00024214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7A2C6ED5" w14:textId="4267BE9B" w:rsidR="00446703" w:rsidRPr="00024214" w:rsidRDefault="0058117E" w:rsidP="00446703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(9,000)</w:t>
            </w:r>
          </w:p>
        </w:tc>
        <w:tc>
          <w:tcPr>
            <w:tcW w:w="303" w:type="dxa"/>
            <w:vAlign w:val="bottom"/>
          </w:tcPr>
          <w:p w14:paraId="15A4C962" w14:textId="77777777" w:rsidR="00446703" w:rsidRPr="00024214" w:rsidRDefault="00446703" w:rsidP="00446703">
            <w:pPr>
              <w:tabs>
                <w:tab w:val="clear" w:pos="227"/>
                <w:tab w:val="clear" w:pos="454"/>
                <w:tab w:val="clear" w:pos="680"/>
              </w:tabs>
              <w:ind w:left="-129" w:right="-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6DCE6C92" w14:textId="54A64D8D" w:rsidR="00446703" w:rsidRPr="00024214" w:rsidRDefault="0058117E" w:rsidP="0058117E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6703" w:rsidRPr="00A65910" w14:paraId="4F2C1760" w14:textId="77777777" w:rsidTr="00446703">
        <w:tc>
          <w:tcPr>
            <w:tcW w:w="3544" w:type="dxa"/>
            <w:vAlign w:val="bottom"/>
          </w:tcPr>
          <w:p w14:paraId="5327DA2A" w14:textId="77777777" w:rsidR="00446703" w:rsidRPr="00024214" w:rsidRDefault="00446703" w:rsidP="00446703">
            <w:pPr>
              <w:tabs>
                <w:tab w:val="clear" w:pos="227"/>
                <w:tab w:val="clear" w:pos="454"/>
                <w:tab w:val="clear" w:pos="680"/>
                <w:tab w:val="left" w:pos="18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2421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96FE6" w14:textId="1AD20996" w:rsidR="00446703" w:rsidRPr="00024214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178,676</w:t>
            </w:r>
          </w:p>
        </w:tc>
        <w:tc>
          <w:tcPr>
            <w:tcW w:w="264" w:type="dxa"/>
            <w:vAlign w:val="bottom"/>
          </w:tcPr>
          <w:p w14:paraId="2876A0F3" w14:textId="77777777" w:rsidR="00446703" w:rsidRPr="00024214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94E4F" w14:textId="274592E2" w:rsidR="00446703" w:rsidRPr="00024214" w:rsidRDefault="0058117E" w:rsidP="0058117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6,804</w:t>
            </w:r>
          </w:p>
        </w:tc>
        <w:tc>
          <w:tcPr>
            <w:tcW w:w="271" w:type="dxa"/>
            <w:vAlign w:val="bottom"/>
          </w:tcPr>
          <w:p w14:paraId="020E2A35" w14:textId="77777777" w:rsidR="00446703" w:rsidRPr="00024214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5F03E" w14:textId="63F9323A" w:rsidR="00446703" w:rsidRPr="00024214" w:rsidRDefault="0058117E" w:rsidP="00446703">
            <w:pPr>
              <w:tabs>
                <w:tab w:val="clear" w:pos="454"/>
                <w:tab w:val="clear" w:pos="680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(9,000)</w:t>
            </w:r>
          </w:p>
        </w:tc>
        <w:tc>
          <w:tcPr>
            <w:tcW w:w="303" w:type="dxa"/>
            <w:vAlign w:val="bottom"/>
          </w:tcPr>
          <w:p w14:paraId="6B8E752E" w14:textId="77777777" w:rsidR="00446703" w:rsidRPr="00024214" w:rsidRDefault="00446703" w:rsidP="00446703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263D0" w14:textId="7282E848" w:rsidR="00446703" w:rsidRPr="00024214" w:rsidRDefault="0058117E" w:rsidP="00446703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176,</w:t>
            </w:r>
            <w:r w:rsidR="00372BB2">
              <w:rPr>
                <w:rFonts w:ascii="Angsana New" w:hAnsi="Angsana New"/>
                <w:sz w:val="30"/>
                <w:szCs w:val="30"/>
              </w:rPr>
              <w:t>48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14:paraId="69899E88" w14:textId="77777777" w:rsidR="00181562" w:rsidRPr="00EF5F20" w:rsidRDefault="00181562" w:rsidP="00581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F93AD62" w14:textId="737A3E6C" w:rsidR="00AA1822" w:rsidRPr="002D235B" w:rsidRDefault="00AA1822" w:rsidP="00400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24214">
        <w:rPr>
          <w:rFonts w:ascii="Angsana New" w:hAnsi="Angsana New" w:hint="cs"/>
          <w:color w:val="000000"/>
          <w:sz w:val="30"/>
          <w:szCs w:val="30"/>
          <w:cs/>
        </w:rPr>
        <w:t>*</w:t>
      </w:r>
      <w:r w:rsidR="00400391" w:rsidRPr="00024214">
        <w:rPr>
          <w:rFonts w:ascii="Angsana New" w:hAnsi="Angsana New"/>
          <w:color w:val="000000"/>
          <w:sz w:val="30"/>
          <w:szCs w:val="30"/>
        </w:rPr>
        <w:tab/>
      </w:r>
      <w:r w:rsidR="003D2971" w:rsidRPr="00024214">
        <w:rPr>
          <w:rFonts w:ascii="Angsana New" w:hAnsi="Angsana New" w:hint="cs"/>
          <w:color w:val="000000"/>
          <w:sz w:val="30"/>
          <w:szCs w:val="30"/>
          <w:cs/>
        </w:rPr>
        <w:t>รวม</w:t>
      </w:r>
      <w:r w:rsidRPr="00024214">
        <w:rPr>
          <w:rFonts w:ascii="Angsana New" w:hAnsi="Angsana New" w:hint="cs"/>
          <w:color w:val="000000"/>
          <w:sz w:val="30"/>
          <w:szCs w:val="30"/>
          <w:cs/>
        </w:rPr>
        <w:t>ผลต่างจากอัตราแลกเปลี่ยน</w:t>
      </w:r>
      <w:r w:rsidR="003D2971" w:rsidRPr="00024214">
        <w:rPr>
          <w:rFonts w:ascii="Angsana New" w:hAnsi="Angsana New" w:hint="cs"/>
          <w:color w:val="000000"/>
          <w:sz w:val="30"/>
          <w:szCs w:val="30"/>
          <w:cs/>
        </w:rPr>
        <w:t xml:space="preserve">จำนวนเงินประมาณ </w:t>
      </w:r>
      <w:r w:rsidR="0058117E">
        <w:rPr>
          <w:rFonts w:ascii="Angsana New" w:hAnsi="Angsana New"/>
          <w:color w:val="000000"/>
          <w:sz w:val="30"/>
          <w:szCs w:val="30"/>
        </w:rPr>
        <w:t>6,804</w:t>
      </w:r>
      <w:r w:rsidR="00E47A22" w:rsidRPr="00024214">
        <w:rPr>
          <w:rFonts w:ascii="Angsana New" w:hAnsi="Angsana New"/>
          <w:color w:val="000000"/>
          <w:sz w:val="30"/>
          <w:szCs w:val="30"/>
        </w:rPr>
        <w:t xml:space="preserve"> </w:t>
      </w:r>
      <w:r w:rsidR="003D2971" w:rsidRPr="00024214">
        <w:rPr>
          <w:rFonts w:ascii="Angsana New" w:hAnsi="Angsana New" w:hint="cs"/>
          <w:color w:val="000000"/>
          <w:sz w:val="30"/>
          <w:szCs w:val="30"/>
          <w:cs/>
        </w:rPr>
        <w:t>พันบาท</w:t>
      </w:r>
    </w:p>
    <w:p w14:paraId="3F6F6A9C" w14:textId="77777777" w:rsidR="009F6498" w:rsidRPr="00EF5F20" w:rsidRDefault="009F6498" w:rsidP="00400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A4E5A70" w14:textId="10AF1BE8" w:rsidR="009219BD" w:rsidRPr="009219BD" w:rsidRDefault="009219BD" w:rsidP="0092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0" w:name="OLE_LINK9"/>
      <w:bookmarkStart w:id="1" w:name="OLE_LINK10"/>
      <w:r w:rsidRPr="009219BD">
        <w:rPr>
          <w:rFonts w:ascii="Angsana New" w:hAnsi="Angsana New"/>
          <w:color w:val="000000"/>
          <w:sz w:val="30"/>
          <w:szCs w:val="30"/>
          <w:cs/>
        </w:rPr>
        <w:t>บริษัทเป็นผู้ค้ำประกัน</w:t>
      </w:r>
      <w:r w:rsidRPr="009219BD">
        <w:rPr>
          <w:rFonts w:ascii="Angsana New" w:hAnsi="Angsana New" w:hint="cs"/>
          <w:color w:val="000000"/>
          <w:sz w:val="30"/>
          <w:szCs w:val="30"/>
          <w:cs/>
        </w:rPr>
        <w:t xml:space="preserve"> (</w:t>
      </w:r>
      <w:r w:rsidRPr="009219BD">
        <w:rPr>
          <w:rFonts w:ascii="Angsana New" w:hAnsi="Angsana New" w:hint="cs"/>
          <w:color w:val="000000"/>
          <w:sz w:val="30"/>
          <w:szCs w:val="30"/>
        </w:rPr>
        <w:t>1</w:t>
      </w:r>
      <w:r w:rsidRPr="009219BD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9219BD">
        <w:rPr>
          <w:rFonts w:ascii="Angsana New" w:hAnsi="Angsana New"/>
          <w:color w:val="000000"/>
          <w:sz w:val="30"/>
          <w:szCs w:val="30"/>
          <w:cs/>
        </w:rPr>
        <w:t>วงเงินสินเชื่อประเภทเงินกู้ยืมระยะสั้น</w:t>
      </w:r>
      <w:r w:rsidRPr="009219BD">
        <w:rPr>
          <w:rFonts w:ascii="Angsana New" w:hAnsi="Angsana New" w:hint="cs"/>
          <w:color w:val="000000"/>
          <w:sz w:val="30"/>
          <w:szCs w:val="30"/>
          <w:cs/>
        </w:rPr>
        <w:t>และระยะยาวที่ได้รับจาก</w:t>
      </w:r>
      <w:r w:rsidRPr="009219BD">
        <w:rPr>
          <w:rFonts w:ascii="Angsana New" w:hAnsi="Angsana New"/>
          <w:color w:val="000000"/>
          <w:sz w:val="30"/>
          <w:szCs w:val="30"/>
          <w:cs/>
        </w:rPr>
        <w:t>ธนาคาร</w:t>
      </w:r>
      <w:r w:rsidRPr="009219BD">
        <w:rPr>
          <w:rFonts w:ascii="Angsana New" w:hAnsi="Angsana New" w:hint="cs"/>
          <w:color w:val="000000"/>
          <w:sz w:val="30"/>
          <w:szCs w:val="30"/>
          <w:cs/>
        </w:rPr>
        <w:t>พาณิชย์</w:t>
      </w:r>
      <w:r w:rsidRPr="009219BD">
        <w:rPr>
          <w:rFonts w:ascii="Angsana New" w:hAnsi="Angsana New"/>
          <w:color w:val="000000"/>
          <w:sz w:val="30"/>
          <w:szCs w:val="30"/>
          <w:cs/>
        </w:rPr>
        <w:t xml:space="preserve">ของ </w:t>
      </w:r>
      <w:r w:rsidRPr="009219BD">
        <w:rPr>
          <w:rFonts w:ascii="Angsana New" w:hAnsi="Angsana New"/>
          <w:color w:val="000000"/>
          <w:sz w:val="30"/>
          <w:szCs w:val="30"/>
        </w:rPr>
        <w:t>Suosdey Finance PLC.</w:t>
      </w:r>
      <w:r w:rsidRPr="009219BD">
        <w:rPr>
          <w:rFonts w:ascii="Angsana New" w:hAnsi="Angsana New"/>
          <w:color w:val="000000"/>
          <w:sz w:val="30"/>
          <w:szCs w:val="30"/>
          <w:cs/>
        </w:rPr>
        <w:t xml:space="preserve"> จำนวน</w:t>
      </w:r>
      <w:r w:rsidRPr="009219BD">
        <w:rPr>
          <w:rFonts w:ascii="Angsana New" w:hAnsi="Angsana New" w:hint="cs"/>
          <w:color w:val="000000"/>
          <w:sz w:val="30"/>
          <w:szCs w:val="30"/>
          <w:cs/>
        </w:rPr>
        <w:t xml:space="preserve">เงินรวม </w:t>
      </w:r>
      <w:r w:rsidR="00300922">
        <w:rPr>
          <w:rFonts w:ascii="Angsana New" w:hAnsi="Angsana New"/>
          <w:color w:val="000000"/>
          <w:sz w:val="30"/>
          <w:szCs w:val="30"/>
        </w:rPr>
        <w:t>20.7</w:t>
      </w:r>
      <w:r w:rsidRPr="009219BD">
        <w:rPr>
          <w:rFonts w:ascii="Angsana New" w:hAnsi="Angsana New"/>
          <w:color w:val="000000"/>
          <w:sz w:val="30"/>
          <w:szCs w:val="30"/>
        </w:rPr>
        <w:t xml:space="preserve"> </w:t>
      </w:r>
      <w:r w:rsidRPr="009219BD">
        <w:rPr>
          <w:rFonts w:ascii="Angsana New" w:hAnsi="Angsana New"/>
          <w:color w:val="000000"/>
          <w:sz w:val="30"/>
          <w:szCs w:val="30"/>
          <w:cs/>
        </w:rPr>
        <w:t>ล้านเหรียญสหรัฐอเมริกา</w:t>
      </w:r>
      <w:r w:rsidRPr="009219BD">
        <w:rPr>
          <w:rFonts w:ascii="Angsana New" w:hAnsi="Angsana New" w:hint="cs"/>
          <w:color w:val="000000"/>
          <w:sz w:val="30"/>
          <w:szCs w:val="30"/>
          <w:cs/>
        </w:rPr>
        <w:t xml:space="preserve"> ณ วันที่ </w:t>
      </w:r>
      <w:r w:rsidRPr="009219BD">
        <w:rPr>
          <w:rFonts w:ascii="Angsana New" w:hAnsi="Angsana New"/>
          <w:color w:val="000000"/>
          <w:sz w:val="30"/>
          <w:szCs w:val="30"/>
        </w:rPr>
        <w:t>31</w:t>
      </w:r>
      <w:r w:rsidRPr="009219BD">
        <w:rPr>
          <w:rFonts w:ascii="Angsana New" w:hAnsi="Angsana New" w:hint="cs"/>
          <w:color w:val="000000"/>
          <w:sz w:val="30"/>
          <w:szCs w:val="30"/>
          <w:cs/>
        </w:rPr>
        <w:t xml:space="preserve"> มีนาคม </w:t>
      </w:r>
      <w:r w:rsidRPr="009219BD">
        <w:rPr>
          <w:rFonts w:ascii="Angsana New" w:hAnsi="Angsana New"/>
          <w:color w:val="000000"/>
          <w:sz w:val="30"/>
          <w:szCs w:val="30"/>
        </w:rPr>
        <w:t xml:space="preserve">2569 </w:t>
      </w:r>
      <w:r w:rsidRPr="009219BD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9219BD">
        <w:rPr>
          <w:rFonts w:ascii="Angsana New" w:hAnsi="Angsana New"/>
          <w:color w:val="000000"/>
          <w:sz w:val="30"/>
          <w:szCs w:val="30"/>
        </w:rPr>
        <w:t xml:space="preserve"> 21.6 </w:t>
      </w:r>
      <w:r w:rsidRPr="009219BD">
        <w:rPr>
          <w:rFonts w:ascii="Angsana New" w:hAnsi="Angsana New"/>
          <w:color w:val="000000"/>
          <w:sz w:val="30"/>
          <w:szCs w:val="30"/>
          <w:cs/>
        </w:rPr>
        <w:t>ล้านเหรียญสหรัฐอเมริกา</w:t>
      </w:r>
      <w:r w:rsidRPr="009219BD">
        <w:rPr>
          <w:rFonts w:ascii="Angsana New" w:hAnsi="Angsana New" w:hint="cs"/>
          <w:color w:val="000000"/>
          <w:sz w:val="30"/>
          <w:szCs w:val="30"/>
          <w:cs/>
        </w:rPr>
        <w:t xml:space="preserve"> ณ วันที่ </w:t>
      </w:r>
      <w:r w:rsidRPr="009219BD">
        <w:rPr>
          <w:rFonts w:ascii="Angsana New" w:hAnsi="Angsana New"/>
          <w:color w:val="000000"/>
          <w:sz w:val="30"/>
          <w:szCs w:val="30"/>
        </w:rPr>
        <w:t xml:space="preserve">31 </w:t>
      </w:r>
      <w:r w:rsidRPr="009219BD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9219BD">
        <w:rPr>
          <w:rFonts w:ascii="Angsana New" w:hAnsi="Angsana New"/>
          <w:color w:val="000000"/>
          <w:sz w:val="30"/>
          <w:szCs w:val="30"/>
        </w:rPr>
        <w:t xml:space="preserve">2568 </w:t>
      </w:r>
      <w:r w:rsidRPr="009219BD">
        <w:rPr>
          <w:rFonts w:ascii="Angsana New" w:hAnsi="Angsana New"/>
          <w:color w:val="000000"/>
          <w:sz w:val="30"/>
          <w:szCs w:val="30"/>
          <w:cs/>
        </w:rPr>
        <w:t>และ</w:t>
      </w:r>
      <w:r w:rsidRPr="009219BD">
        <w:rPr>
          <w:rFonts w:ascii="Angsana New" w:hAnsi="Angsana New" w:hint="cs"/>
          <w:color w:val="000000"/>
          <w:sz w:val="30"/>
          <w:szCs w:val="30"/>
          <w:cs/>
        </w:rPr>
        <w:t xml:space="preserve"> (</w:t>
      </w:r>
      <w:r w:rsidRPr="009219BD">
        <w:rPr>
          <w:rFonts w:ascii="Angsana New" w:hAnsi="Angsana New" w:hint="cs"/>
          <w:color w:val="000000"/>
          <w:sz w:val="30"/>
          <w:szCs w:val="30"/>
        </w:rPr>
        <w:t>2</w:t>
      </w:r>
      <w:r w:rsidRPr="009219BD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9219BD">
        <w:rPr>
          <w:rFonts w:ascii="Angsana New" w:hAnsi="Angsana New"/>
          <w:sz w:val="30"/>
          <w:szCs w:val="30"/>
          <w:cs/>
        </w:rPr>
        <w:t>วงเงิน</w:t>
      </w:r>
      <w:r w:rsidRPr="009219BD">
        <w:rPr>
          <w:rFonts w:ascii="Angsana New" w:hAnsi="Angsana New"/>
          <w:color w:val="000000"/>
          <w:sz w:val="30"/>
          <w:szCs w:val="30"/>
          <w:cs/>
        </w:rPr>
        <w:t>สินเชื่อประเภทเงิน</w:t>
      </w:r>
      <w:r w:rsidRPr="009219BD">
        <w:rPr>
          <w:rFonts w:ascii="Angsana New" w:hAnsi="Angsana New"/>
          <w:sz w:val="30"/>
          <w:szCs w:val="30"/>
          <w:cs/>
        </w:rPr>
        <w:t>กู้ยืม</w:t>
      </w:r>
      <w:r w:rsidRPr="009219BD">
        <w:rPr>
          <w:rFonts w:ascii="Angsana New" w:hAnsi="Angsana New"/>
          <w:color w:val="000000"/>
          <w:sz w:val="30"/>
          <w:szCs w:val="30"/>
          <w:cs/>
        </w:rPr>
        <w:t>ระยะสั้น</w:t>
      </w:r>
      <w:r w:rsidRPr="009219BD">
        <w:rPr>
          <w:rFonts w:ascii="Angsana New" w:hAnsi="Angsana New" w:hint="cs"/>
          <w:color w:val="000000"/>
          <w:sz w:val="30"/>
          <w:szCs w:val="30"/>
          <w:cs/>
        </w:rPr>
        <w:t>ที่ได้รับ</w:t>
      </w:r>
      <w:r w:rsidRPr="009219BD">
        <w:rPr>
          <w:rFonts w:ascii="Angsana New" w:hAnsi="Angsana New"/>
          <w:sz w:val="30"/>
          <w:szCs w:val="30"/>
          <w:cs/>
        </w:rPr>
        <w:t>จาก</w:t>
      </w:r>
      <w:r w:rsidRPr="009219BD">
        <w:rPr>
          <w:rFonts w:ascii="Angsana New" w:hAnsi="Angsana New"/>
          <w:color w:val="000000"/>
          <w:sz w:val="30"/>
          <w:szCs w:val="30"/>
          <w:cs/>
        </w:rPr>
        <w:t>ธนาคาร</w:t>
      </w:r>
      <w:r w:rsidRPr="009219BD">
        <w:rPr>
          <w:rFonts w:ascii="Angsana New" w:hAnsi="Angsana New" w:hint="cs"/>
          <w:color w:val="000000"/>
          <w:sz w:val="30"/>
          <w:szCs w:val="30"/>
          <w:cs/>
        </w:rPr>
        <w:t>พาณิชย์</w:t>
      </w:r>
      <w:r w:rsidRPr="009219BD">
        <w:rPr>
          <w:rFonts w:ascii="Angsana New" w:hAnsi="Angsana New"/>
          <w:color w:val="000000"/>
          <w:sz w:val="30"/>
          <w:szCs w:val="30"/>
          <w:cs/>
        </w:rPr>
        <w:t xml:space="preserve">ของ </w:t>
      </w:r>
      <w:r w:rsidRPr="009219BD">
        <w:rPr>
          <w:rFonts w:ascii="Angsana New" w:hAnsi="Angsana New"/>
          <w:color w:val="000000"/>
          <w:sz w:val="30"/>
          <w:szCs w:val="30"/>
        </w:rPr>
        <w:t>Sabaidee Leasing Co., Ltd.</w:t>
      </w:r>
      <w:r w:rsidRPr="009219BD">
        <w:rPr>
          <w:rFonts w:ascii="Angsana New" w:hAnsi="Angsana New"/>
          <w:color w:val="000000"/>
          <w:sz w:val="30"/>
          <w:szCs w:val="30"/>
          <w:cs/>
        </w:rPr>
        <w:t xml:space="preserve"> จำนวน</w:t>
      </w:r>
      <w:r w:rsidRPr="009219BD">
        <w:rPr>
          <w:rFonts w:ascii="Angsana New" w:hAnsi="Angsana New" w:hint="cs"/>
          <w:color w:val="000000"/>
          <w:sz w:val="30"/>
          <w:szCs w:val="30"/>
          <w:cs/>
        </w:rPr>
        <w:t xml:space="preserve">เงินรวม </w:t>
      </w:r>
      <w:r w:rsidRPr="009219BD">
        <w:rPr>
          <w:rFonts w:ascii="Angsana New" w:hAnsi="Angsana New"/>
          <w:color w:val="000000"/>
          <w:sz w:val="30"/>
          <w:szCs w:val="30"/>
        </w:rPr>
        <w:t xml:space="preserve">37,376 </w:t>
      </w:r>
      <w:r w:rsidRPr="009219BD">
        <w:rPr>
          <w:rFonts w:ascii="Angsana New" w:hAnsi="Angsana New"/>
          <w:color w:val="000000"/>
          <w:sz w:val="30"/>
          <w:szCs w:val="30"/>
          <w:cs/>
        </w:rPr>
        <w:t>ล้านกีบ</w:t>
      </w:r>
      <w:r w:rsidRPr="009219BD">
        <w:rPr>
          <w:rFonts w:ascii="Angsana New" w:hAnsi="Angsana New" w:hint="cs"/>
          <w:color w:val="000000"/>
          <w:sz w:val="30"/>
          <w:szCs w:val="30"/>
          <w:cs/>
        </w:rPr>
        <w:t xml:space="preserve"> ณ วันที่ </w:t>
      </w:r>
      <w:r w:rsidRPr="009219BD">
        <w:rPr>
          <w:rFonts w:ascii="Angsana New" w:hAnsi="Angsana New"/>
          <w:color w:val="000000"/>
          <w:sz w:val="30"/>
          <w:szCs w:val="30"/>
        </w:rPr>
        <w:t xml:space="preserve">31 </w:t>
      </w:r>
      <w:r w:rsidRPr="009219BD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Pr="009219BD">
        <w:rPr>
          <w:rFonts w:ascii="Angsana New" w:hAnsi="Angsana New"/>
          <w:color w:val="000000"/>
          <w:sz w:val="30"/>
          <w:szCs w:val="30"/>
        </w:rPr>
        <w:t xml:space="preserve">2569 </w:t>
      </w:r>
      <w:r w:rsidRPr="009219BD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9219BD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9219BD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9219BD">
        <w:rPr>
          <w:rFonts w:ascii="Angsana New" w:hAnsi="Angsana New"/>
          <w:color w:val="000000"/>
          <w:sz w:val="30"/>
          <w:szCs w:val="30"/>
        </w:rPr>
        <w:t xml:space="preserve">2568 </w:t>
      </w:r>
      <w:r w:rsidRPr="009219BD">
        <w:rPr>
          <w:rFonts w:ascii="Angsana New" w:hAnsi="Angsana New"/>
          <w:color w:val="000000"/>
          <w:sz w:val="30"/>
          <w:szCs w:val="30"/>
          <w:cs/>
        </w:rPr>
        <w:t>ทั้งนี้กลุ่มบริษัทไม่มีการคิดค่าธรรมเนียมการค้ำประกันวงเงินสินเชื่อระหว่างกัน</w:t>
      </w:r>
    </w:p>
    <w:p w14:paraId="0E67E34D" w14:textId="77777777" w:rsidR="00C370D8" w:rsidRPr="00EF5F20" w:rsidRDefault="00C370D8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CFE142D" w14:textId="77777777" w:rsidR="0065084C" w:rsidRDefault="00650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2BFAD740" w14:textId="7CC00148" w:rsidR="00581DCA" w:rsidRPr="0042383A" w:rsidRDefault="00581DCA" w:rsidP="0018156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0"/>
          <w:tab w:val="left" w:pos="540"/>
        </w:tabs>
        <w:spacing w:line="240" w:lineRule="auto"/>
        <w:ind w:left="0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2383A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>ลูกหนี้ตามสัญญาเช่าซื้อ</w:t>
      </w:r>
      <w:r w:rsidRPr="0042383A">
        <w:rPr>
          <w:rFonts w:ascii="Angsana New" w:eastAsia="SimSun" w:hAnsi="Angsana New"/>
          <w:b/>
          <w:bCs/>
          <w:sz w:val="30"/>
          <w:szCs w:val="30"/>
          <w:lang w:eastAsia="zh-CN"/>
        </w:rPr>
        <w:t xml:space="preserve"> </w:t>
      </w:r>
      <w:r w:rsidRPr="004238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 xml:space="preserve">ลูกหนี้เงินให้กู้ยืม </w:t>
      </w:r>
      <w:r w:rsidR="006B18C7" w:rsidRPr="004238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และ</w:t>
      </w:r>
      <w:r w:rsidRPr="004238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ลูกหนี้สินเชื่อ</w:t>
      </w:r>
      <w:r w:rsidR="00090D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รายย่อย</w:t>
      </w:r>
      <w:r w:rsidRPr="0042383A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 xml:space="preserve">เพื่อการประกอบอาชีพ </w:t>
      </w:r>
      <w:r w:rsidRPr="0042383A">
        <w:rPr>
          <w:rFonts w:ascii="Angsana New" w:hAnsi="Angsana New"/>
          <w:b/>
          <w:bCs/>
          <w:sz w:val="30"/>
          <w:szCs w:val="30"/>
        </w:rPr>
        <w:t xml:space="preserve">- </w:t>
      </w:r>
      <w:r w:rsidRPr="0042383A">
        <w:rPr>
          <w:rFonts w:ascii="Angsana New" w:hAnsi="Angsana New"/>
          <w:b/>
          <w:bCs/>
          <w:sz w:val="30"/>
          <w:szCs w:val="30"/>
          <w:cs/>
        </w:rPr>
        <w:t>สุทธิ</w:t>
      </w:r>
    </w:p>
    <w:p w14:paraId="5120705D" w14:textId="77777777" w:rsidR="00581DCA" w:rsidRPr="0042383A" w:rsidRDefault="00581DCA" w:rsidP="00581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64838FE0" w14:textId="77777777" w:rsidR="00581DCA" w:rsidRPr="0042383A" w:rsidRDefault="00581DCA" w:rsidP="00581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2383A">
        <w:rPr>
          <w:rFonts w:ascii="Angsana New" w:hAnsi="Angsana New"/>
          <w:sz w:val="30"/>
          <w:szCs w:val="30"/>
          <w:u w:val="single"/>
          <w:cs/>
        </w:rPr>
        <w:t>ลูกหนี้ตามสัญญาเช่าซื้อ</w:t>
      </w:r>
    </w:p>
    <w:p w14:paraId="26337A64" w14:textId="77777777" w:rsidR="00B03EAB" w:rsidRPr="00A65910" w:rsidRDefault="00B03EAB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80" w:lineRule="atLeast"/>
        <w:jc w:val="thaiDistribute"/>
        <w:rPr>
          <w:rFonts w:ascii="Angsana New" w:hAnsi="Angsana New"/>
          <w:sz w:val="8"/>
          <w:szCs w:val="8"/>
          <w:highlight w:val="yellow"/>
        </w:rPr>
      </w:pPr>
    </w:p>
    <w:bookmarkEnd w:id="0"/>
    <w:bookmarkEnd w:id="1"/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236"/>
        <w:gridCol w:w="1130"/>
        <w:gridCol w:w="236"/>
        <w:gridCol w:w="1092"/>
        <w:gridCol w:w="236"/>
        <w:gridCol w:w="1134"/>
        <w:gridCol w:w="236"/>
        <w:gridCol w:w="1086"/>
        <w:gridCol w:w="246"/>
        <w:gridCol w:w="1064"/>
      </w:tblGrid>
      <w:tr w:rsidR="009219BD" w:rsidRPr="000170CC" w14:paraId="323A6C14" w14:textId="77777777" w:rsidTr="00A57D20">
        <w:tc>
          <w:tcPr>
            <w:tcW w:w="2376" w:type="dxa"/>
          </w:tcPr>
          <w:p w14:paraId="3B238EA6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11"/>
          </w:tcPr>
          <w:p w14:paraId="5E2450BE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งบการเงินรวม (พันบาท)</w:t>
            </w:r>
          </w:p>
        </w:tc>
      </w:tr>
      <w:tr w:rsidR="009219BD" w:rsidRPr="000170CC" w14:paraId="565ECCF7" w14:textId="77777777" w:rsidTr="00A57D20">
        <w:tc>
          <w:tcPr>
            <w:tcW w:w="2376" w:type="dxa"/>
          </w:tcPr>
          <w:p w14:paraId="06511A0E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135F1" w14:textId="277A94CA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C5F5ADB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D6A96" w14:textId="45E82C69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219BD" w:rsidRPr="000170CC" w14:paraId="334DC4C8" w14:textId="77777777" w:rsidTr="00A57D20">
        <w:tc>
          <w:tcPr>
            <w:tcW w:w="2376" w:type="dxa"/>
          </w:tcPr>
          <w:p w14:paraId="0DE9FCB8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490E247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545A9EB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7C9453F7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1662264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26423351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4B76DDC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BFE7D0C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D0FECF6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3702444D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46" w:type="dxa"/>
            <w:tcBorders>
              <w:top w:val="single" w:sz="4" w:space="0" w:color="auto"/>
            </w:tcBorders>
            <w:vAlign w:val="bottom"/>
          </w:tcPr>
          <w:p w14:paraId="6D031AE2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2B2B32EF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19BD" w:rsidRPr="000170CC" w14:paraId="74A466DF" w14:textId="77777777" w:rsidTr="00A57D20">
        <w:tc>
          <w:tcPr>
            <w:tcW w:w="2376" w:type="dxa"/>
          </w:tcPr>
          <w:p w14:paraId="4982EAD9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E785788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C2C7F0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307CF943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36" w:type="dxa"/>
            <w:vAlign w:val="bottom"/>
          </w:tcPr>
          <w:p w14:paraId="45734639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7259CC19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F7E1A6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598A633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C2CC6F9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vAlign w:val="bottom"/>
          </w:tcPr>
          <w:p w14:paraId="1CDA0D22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46" w:type="dxa"/>
            <w:vAlign w:val="bottom"/>
          </w:tcPr>
          <w:p w14:paraId="7436A08C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6EBA1AD6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19BD" w:rsidRPr="000170CC" w14:paraId="43D272BC" w14:textId="77777777" w:rsidTr="00A57D20">
        <w:tc>
          <w:tcPr>
            <w:tcW w:w="2376" w:type="dxa"/>
            <w:vAlign w:val="bottom"/>
          </w:tcPr>
          <w:p w14:paraId="620B5ED6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942323F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2B8E9A6B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18C6B432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6" w:type="dxa"/>
            <w:vAlign w:val="bottom"/>
          </w:tcPr>
          <w:p w14:paraId="19FB93EB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63666939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6" w:type="dxa"/>
            <w:vAlign w:val="bottom"/>
          </w:tcPr>
          <w:p w14:paraId="6ADF9B27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501324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5DFB1C2D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0574CADC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46" w:type="dxa"/>
            <w:vAlign w:val="bottom"/>
          </w:tcPr>
          <w:p w14:paraId="6C970B99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79A4D6D4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</w:tr>
      <w:tr w:rsidR="009219BD" w:rsidRPr="000170CC" w14:paraId="738E8957" w14:textId="77777777" w:rsidTr="00A57D20">
        <w:trPr>
          <w:trHeight w:val="113"/>
        </w:trPr>
        <w:tc>
          <w:tcPr>
            <w:tcW w:w="2376" w:type="dxa"/>
            <w:vAlign w:val="bottom"/>
          </w:tcPr>
          <w:p w14:paraId="7B88698A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B45CBC5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7FA7091F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4615F22E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52F8BBBB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B46D9CA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581DE097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3DE244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1A1E0347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0C707398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46" w:type="dxa"/>
          </w:tcPr>
          <w:p w14:paraId="510F358E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4F867049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</w:tr>
      <w:tr w:rsidR="009219BD" w:rsidRPr="000170CC" w14:paraId="1BE425AF" w14:textId="77777777" w:rsidTr="00A57D20">
        <w:tc>
          <w:tcPr>
            <w:tcW w:w="2376" w:type="dxa"/>
            <w:vAlign w:val="bottom"/>
          </w:tcPr>
          <w:p w14:paraId="3E37D33B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34" w:type="dxa"/>
            <w:vAlign w:val="bottom"/>
          </w:tcPr>
          <w:p w14:paraId="7EAF4563" w14:textId="29C9EA10" w:rsidR="009219BD" w:rsidRPr="000170CC" w:rsidRDefault="00AE61F1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2,592,836</w:t>
            </w:r>
          </w:p>
        </w:tc>
        <w:tc>
          <w:tcPr>
            <w:tcW w:w="236" w:type="dxa"/>
          </w:tcPr>
          <w:p w14:paraId="2505E7B2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6E964D89" w14:textId="79C001B2" w:rsidR="009219BD" w:rsidRPr="000170CC" w:rsidRDefault="00AE61F1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1,355,443</w:t>
            </w:r>
          </w:p>
        </w:tc>
        <w:tc>
          <w:tcPr>
            <w:tcW w:w="236" w:type="dxa"/>
          </w:tcPr>
          <w:p w14:paraId="1729719D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2BF85CCB" w14:textId="72220F0B" w:rsidR="009219BD" w:rsidRPr="000170CC" w:rsidRDefault="00AE61F1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1,237,393</w:t>
            </w:r>
          </w:p>
        </w:tc>
        <w:tc>
          <w:tcPr>
            <w:tcW w:w="236" w:type="dxa"/>
          </w:tcPr>
          <w:p w14:paraId="720C9988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686AE2AD" w14:textId="4FB81695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2,148,829</w:t>
            </w:r>
          </w:p>
        </w:tc>
        <w:tc>
          <w:tcPr>
            <w:tcW w:w="236" w:type="dxa"/>
          </w:tcPr>
          <w:p w14:paraId="6786F2D1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3F1E3250" w14:textId="1A7CCE9D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1,205,030</w:t>
            </w:r>
          </w:p>
        </w:tc>
        <w:tc>
          <w:tcPr>
            <w:tcW w:w="246" w:type="dxa"/>
          </w:tcPr>
          <w:p w14:paraId="047D009B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A8CF01B" w14:textId="79584A80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943,799</w:t>
            </w:r>
          </w:p>
        </w:tc>
      </w:tr>
      <w:tr w:rsidR="009219BD" w:rsidRPr="000170CC" w14:paraId="301E6D6B" w14:textId="77777777" w:rsidTr="00A57D20">
        <w:tc>
          <w:tcPr>
            <w:tcW w:w="2376" w:type="dxa"/>
            <w:vAlign w:val="bottom"/>
          </w:tcPr>
          <w:p w14:paraId="1A86774E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ดอกผลค้างรับ</w:t>
            </w:r>
          </w:p>
        </w:tc>
        <w:tc>
          <w:tcPr>
            <w:tcW w:w="1134" w:type="dxa"/>
            <w:vAlign w:val="bottom"/>
          </w:tcPr>
          <w:p w14:paraId="339B9ED0" w14:textId="28C459B3" w:rsidR="009219BD" w:rsidRPr="000170CC" w:rsidRDefault="00211866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27,871</w:t>
            </w:r>
          </w:p>
        </w:tc>
        <w:tc>
          <w:tcPr>
            <w:tcW w:w="236" w:type="dxa"/>
          </w:tcPr>
          <w:p w14:paraId="7428633B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4C73CE30" w14:textId="563B6626" w:rsidR="009219BD" w:rsidRPr="000170CC" w:rsidRDefault="00211866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27,871</w:t>
            </w:r>
          </w:p>
        </w:tc>
        <w:tc>
          <w:tcPr>
            <w:tcW w:w="236" w:type="dxa"/>
          </w:tcPr>
          <w:p w14:paraId="11B9D5BE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21498662" w14:textId="5BC46D59" w:rsidR="009219BD" w:rsidRPr="000170CC" w:rsidRDefault="00211866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B52576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6C6ADAC2" w14:textId="67A65AE0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23,605</w:t>
            </w:r>
          </w:p>
        </w:tc>
        <w:tc>
          <w:tcPr>
            <w:tcW w:w="236" w:type="dxa"/>
          </w:tcPr>
          <w:p w14:paraId="5A573BD6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5F9F6837" w14:textId="3C60396A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23,605</w:t>
            </w:r>
          </w:p>
        </w:tc>
        <w:tc>
          <w:tcPr>
            <w:tcW w:w="246" w:type="dxa"/>
          </w:tcPr>
          <w:p w14:paraId="016E0045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740CF4F6" w14:textId="2DFAD8B3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19BD" w:rsidRPr="000170CC" w14:paraId="0D0B3AAF" w14:textId="77777777" w:rsidTr="00A57D20">
        <w:tc>
          <w:tcPr>
            <w:tcW w:w="2376" w:type="dxa"/>
            <w:vAlign w:val="bottom"/>
          </w:tcPr>
          <w:p w14:paraId="1A585E0B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หัก ดอกผลเช่าซื้อ</w:t>
            </w:r>
          </w:p>
        </w:tc>
        <w:tc>
          <w:tcPr>
            <w:tcW w:w="1134" w:type="dxa"/>
            <w:vAlign w:val="bottom"/>
          </w:tcPr>
          <w:p w14:paraId="4B1C7A00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814012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5F83C5DC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4A6229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09A4A58D" w14:textId="369D2151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6FBFDC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361FFFCA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A4A9F3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3C188048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12FE1C0E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39870D05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19BD" w:rsidRPr="000170CC" w14:paraId="04AD0E0E" w14:textId="77777777" w:rsidTr="00A57D20">
        <w:tc>
          <w:tcPr>
            <w:tcW w:w="2376" w:type="dxa"/>
            <w:vAlign w:val="bottom"/>
          </w:tcPr>
          <w:p w14:paraId="02D6F217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B121DC5" w14:textId="715C1C11" w:rsidR="009219BD" w:rsidRPr="000170CC" w:rsidRDefault="00211866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(658,289)</w:t>
            </w:r>
          </w:p>
        </w:tc>
        <w:tc>
          <w:tcPr>
            <w:tcW w:w="236" w:type="dxa"/>
          </w:tcPr>
          <w:p w14:paraId="510CD7FF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74C742C4" w14:textId="33FCC1D3" w:rsidR="009219BD" w:rsidRPr="000170CC" w:rsidRDefault="00AE61F1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(410,307)</w:t>
            </w:r>
          </w:p>
        </w:tc>
        <w:tc>
          <w:tcPr>
            <w:tcW w:w="236" w:type="dxa"/>
          </w:tcPr>
          <w:p w14:paraId="1B5954C3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4D15848C" w14:textId="71FDF496" w:rsidR="009219BD" w:rsidRPr="000170CC" w:rsidRDefault="00AE61F1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(247,982)</w:t>
            </w:r>
          </w:p>
        </w:tc>
        <w:tc>
          <w:tcPr>
            <w:tcW w:w="236" w:type="dxa"/>
          </w:tcPr>
          <w:p w14:paraId="4D8AC22E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F4837F3" w14:textId="4D748260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(505,463)</w:t>
            </w:r>
          </w:p>
        </w:tc>
        <w:tc>
          <w:tcPr>
            <w:tcW w:w="236" w:type="dxa"/>
          </w:tcPr>
          <w:p w14:paraId="70974BED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7748BD74" w14:textId="513B1E39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(336,397)</w:t>
            </w:r>
          </w:p>
        </w:tc>
        <w:tc>
          <w:tcPr>
            <w:tcW w:w="246" w:type="dxa"/>
          </w:tcPr>
          <w:p w14:paraId="3C98FCCF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542759CE" w14:textId="6BA081EE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atLeast"/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(169,066)</w:t>
            </w:r>
          </w:p>
        </w:tc>
      </w:tr>
      <w:tr w:rsidR="009219BD" w:rsidRPr="000170CC" w14:paraId="709A0790" w14:textId="77777777" w:rsidTr="00A57D20">
        <w:tc>
          <w:tcPr>
            <w:tcW w:w="2376" w:type="dxa"/>
            <w:vAlign w:val="bottom"/>
          </w:tcPr>
          <w:p w14:paraId="7E00D6DF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140142A" w14:textId="462A04AF" w:rsidR="009219BD" w:rsidRPr="000170CC" w:rsidRDefault="00211866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1,962,418</w:t>
            </w:r>
          </w:p>
        </w:tc>
        <w:tc>
          <w:tcPr>
            <w:tcW w:w="236" w:type="dxa"/>
          </w:tcPr>
          <w:p w14:paraId="12523925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77670885" w14:textId="637A0952" w:rsidR="009219BD" w:rsidRPr="000170CC" w:rsidRDefault="00211866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973,007</w:t>
            </w:r>
          </w:p>
        </w:tc>
        <w:tc>
          <w:tcPr>
            <w:tcW w:w="236" w:type="dxa"/>
          </w:tcPr>
          <w:p w14:paraId="46BED7FB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22708B95" w14:textId="50981FF6" w:rsidR="009219BD" w:rsidRPr="000170CC" w:rsidRDefault="00211866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989,411</w:t>
            </w:r>
          </w:p>
        </w:tc>
        <w:tc>
          <w:tcPr>
            <w:tcW w:w="236" w:type="dxa"/>
          </w:tcPr>
          <w:p w14:paraId="52A78CF9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0D80EFE" w14:textId="6F2811FE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1,666,971</w:t>
            </w:r>
          </w:p>
        </w:tc>
        <w:tc>
          <w:tcPr>
            <w:tcW w:w="236" w:type="dxa"/>
          </w:tcPr>
          <w:p w14:paraId="7BC3D447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2B395DE" w14:textId="18A9FEB1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892,238</w:t>
            </w:r>
          </w:p>
        </w:tc>
        <w:tc>
          <w:tcPr>
            <w:tcW w:w="246" w:type="dxa"/>
          </w:tcPr>
          <w:p w14:paraId="5E891E38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4D592981" w14:textId="2C37B772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774,733</w:t>
            </w:r>
          </w:p>
        </w:tc>
      </w:tr>
      <w:tr w:rsidR="009219BD" w:rsidRPr="000170CC" w14:paraId="081A9069" w14:textId="77777777" w:rsidTr="00A57D20">
        <w:tc>
          <w:tcPr>
            <w:tcW w:w="2376" w:type="dxa"/>
            <w:vAlign w:val="bottom"/>
          </w:tcPr>
          <w:p w14:paraId="60210703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170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</w:p>
        </w:tc>
        <w:tc>
          <w:tcPr>
            <w:tcW w:w="1134" w:type="dxa"/>
          </w:tcPr>
          <w:p w14:paraId="6E16E6E9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A57D44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0AC38707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1FCB9F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00D34F75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9BF3ED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0AE99C53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1ED732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1D32781A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3436363E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ECBB63A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19BD" w:rsidRPr="000170CC" w14:paraId="438A4C93" w14:textId="77777777" w:rsidTr="00A57D20">
        <w:tc>
          <w:tcPr>
            <w:tcW w:w="2376" w:type="dxa"/>
            <w:vAlign w:val="bottom"/>
          </w:tcPr>
          <w:p w14:paraId="7E22CE9A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134" w:type="dxa"/>
          </w:tcPr>
          <w:p w14:paraId="185CEE92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391DFF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6A4099FF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60CE16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5BCF04E5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FBBC67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677794E1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97774B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5AC8663D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550724E0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0E1E82BD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19BD" w:rsidRPr="000170CC" w14:paraId="66A0F60F" w14:textId="77777777" w:rsidTr="00A57D20">
        <w:tc>
          <w:tcPr>
            <w:tcW w:w="2376" w:type="dxa"/>
            <w:vAlign w:val="bottom"/>
          </w:tcPr>
          <w:p w14:paraId="2BA87AEC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ที่คาดว่า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9806934" w14:textId="3FBF02A8" w:rsidR="009219BD" w:rsidRPr="000170CC" w:rsidRDefault="00211866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(119,898)</w:t>
            </w:r>
          </w:p>
        </w:tc>
        <w:tc>
          <w:tcPr>
            <w:tcW w:w="236" w:type="dxa"/>
          </w:tcPr>
          <w:p w14:paraId="4E50D5F1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0E2C67AE" w14:textId="4317834F" w:rsidR="009219BD" w:rsidRPr="000170CC" w:rsidRDefault="00211866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(84,931)</w:t>
            </w:r>
          </w:p>
        </w:tc>
        <w:tc>
          <w:tcPr>
            <w:tcW w:w="236" w:type="dxa"/>
          </w:tcPr>
          <w:p w14:paraId="58922B9E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7AA02915" w14:textId="5E796549" w:rsidR="009219BD" w:rsidRPr="000170CC" w:rsidRDefault="00211866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(34,967)</w:t>
            </w:r>
          </w:p>
        </w:tc>
        <w:tc>
          <w:tcPr>
            <w:tcW w:w="236" w:type="dxa"/>
          </w:tcPr>
          <w:p w14:paraId="6D54FEEA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C4539C" w14:textId="49D9CAD2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(107,260)</w:t>
            </w:r>
          </w:p>
        </w:tc>
        <w:tc>
          <w:tcPr>
            <w:tcW w:w="236" w:type="dxa"/>
          </w:tcPr>
          <w:p w14:paraId="36C88A93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4678E977" w14:textId="0845C103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(80,109)</w:t>
            </w:r>
          </w:p>
        </w:tc>
        <w:tc>
          <w:tcPr>
            <w:tcW w:w="246" w:type="dxa"/>
          </w:tcPr>
          <w:p w14:paraId="27A15FAF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74E0942A" w14:textId="600E2080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atLeast"/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(27,151)</w:t>
            </w:r>
          </w:p>
        </w:tc>
      </w:tr>
      <w:tr w:rsidR="009219BD" w:rsidRPr="000170CC" w14:paraId="201BA493" w14:textId="77777777" w:rsidTr="00A57D20">
        <w:tc>
          <w:tcPr>
            <w:tcW w:w="2376" w:type="dxa"/>
            <w:vAlign w:val="bottom"/>
          </w:tcPr>
          <w:p w14:paraId="480C7F61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F9597" w14:textId="556E8232" w:rsidR="009219BD" w:rsidRPr="000170CC" w:rsidRDefault="00E20636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1,842,520</w:t>
            </w:r>
          </w:p>
        </w:tc>
        <w:tc>
          <w:tcPr>
            <w:tcW w:w="236" w:type="dxa"/>
          </w:tcPr>
          <w:p w14:paraId="139A842C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D35F2" w14:textId="231BE247" w:rsidR="009219BD" w:rsidRPr="000170CC" w:rsidRDefault="00E20636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888,076</w:t>
            </w:r>
          </w:p>
        </w:tc>
        <w:tc>
          <w:tcPr>
            <w:tcW w:w="236" w:type="dxa"/>
          </w:tcPr>
          <w:p w14:paraId="409B53F7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0F669" w14:textId="51063584" w:rsidR="009219BD" w:rsidRPr="000170CC" w:rsidRDefault="00E20636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954,444</w:t>
            </w:r>
          </w:p>
        </w:tc>
        <w:tc>
          <w:tcPr>
            <w:tcW w:w="236" w:type="dxa"/>
          </w:tcPr>
          <w:p w14:paraId="3429DF28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2C02C" w14:textId="733BB9E4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1,559,711</w:t>
            </w:r>
          </w:p>
        </w:tc>
        <w:tc>
          <w:tcPr>
            <w:tcW w:w="236" w:type="dxa"/>
          </w:tcPr>
          <w:p w14:paraId="78732C20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0C726" w14:textId="11D2BE43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812,129</w:t>
            </w:r>
          </w:p>
        </w:tc>
        <w:tc>
          <w:tcPr>
            <w:tcW w:w="246" w:type="dxa"/>
          </w:tcPr>
          <w:p w14:paraId="02950301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0FD21" w14:textId="2BC0BD80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747,582</w:t>
            </w:r>
          </w:p>
        </w:tc>
      </w:tr>
    </w:tbl>
    <w:p w14:paraId="5F854DC1" w14:textId="77777777" w:rsidR="009219BD" w:rsidRPr="000170CC" w:rsidRDefault="009219BD" w:rsidP="0092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  <w:highlight w:val="yellow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236"/>
        <w:gridCol w:w="1130"/>
        <w:gridCol w:w="236"/>
        <w:gridCol w:w="1092"/>
        <w:gridCol w:w="236"/>
        <w:gridCol w:w="1134"/>
        <w:gridCol w:w="236"/>
        <w:gridCol w:w="1086"/>
        <w:gridCol w:w="246"/>
        <w:gridCol w:w="1064"/>
      </w:tblGrid>
      <w:tr w:rsidR="009219BD" w:rsidRPr="000170CC" w14:paraId="3761DAF4" w14:textId="77777777" w:rsidTr="00A57D20">
        <w:tc>
          <w:tcPr>
            <w:tcW w:w="2376" w:type="dxa"/>
          </w:tcPr>
          <w:p w14:paraId="1804C15A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11"/>
          </w:tcPr>
          <w:p w14:paraId="097A642D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 (พันบาท)</w:t>
            </w:r>
          </w:p>
        </w:tc>
      </w:tr>
      <w:tr w:rsidR="009219BD" w:rsidRPr="000170CC" w14:paraId="3936C0F6" w14:textId="77777777" w:rsidTr="00A57D20">
        <w:tc>
          <w:tcPr>
            <w:tcW w:w="2376" w:type="dxa"/>
          </w:tcPr>
          <w:p w14:paraId="40199CDB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34BB6" w14:textId="374BF363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09C49E6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BF304" w14:textId="5976B76E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83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42383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219BD" w:rsidRPr="000170CC" w14:paraId="57395D66" w14:textId="77777777" w:rsidTr="00A57D20">
        <w:tc>
          <w:tcPr>
            <w:tcW w:w="2376" w:type="dxa"/>
          </w:tcPr>
          <w:p w14:paraId="04957569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4C60107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B22591C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1FC172D9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B5FA30E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7EFF4113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17072CF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1F1413E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F60E3C1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530E433F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</w:p>
        </w:tc>
        <w:tc>
          <w:tcPr>
            <w:tcW w:w="246" w:type="dxa"/>
            <w:tcBorders>
              <w:top w:val="single" w:sz="4" w:space="0" w:color="auto"/>
            </w:tcBorders>
            <w:vAlign w:val="bottom"/>
          </w:tcPr>
          <w:p w14:paraId="6536A372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7C294B44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19BD" w:rsidRPr="000170CC" w14:paraId="176A1B38" w14:textId="77777777" w:rsidTr="00A57D20">
        <w:tc>
          <w:tcPr>
            <w:tcW w:w="2376" w:type="dxa"/>
          </w:tcPr>
          <w:p w14:paraId="4EC0E8E5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9B38709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50490C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</w:tcPr>
          <w:p w14:paraId="3E0F36F6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36" w:type="dxa"/>
            <w:vAlign w:val="bottom"/>
          </w:tcPr>
          <w:p w14:paraId="68BC60E5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1DDE0FC1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0F1B6E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D9C2D44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816F88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vAlign w:val="bottom"/>
          </w:tcPr>
          <w:p w14:paraId="1FA0887A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46" w:type="dxa"/>
            <w:vAlign w:val="bottom"/>
          </w:tcPr>
          <w:p w14:paraId="6CA08284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64BBE5C1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19BD" w:rsidRPr="000170CC" w14:paraId="074E8F2A" w14:textId="77777777" w:rsidTr="00A57D20">
        <w:tc>
          <w:tcPr>
            <w:tcW w:w="2376" w:type="dxa"/>
            <w:vAlign w:val="bottom"/>
          </w:tcPr>
          <w:p w14:paraId="5CA301B8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85C988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4B915081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20CA467F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6" w:type="dxa"/>
            <w:vAlign w:val="bottom"/>
          </w:tcPr>
          <w:p w14:paraId="0AFF439E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7DD1B0D4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6" w:type="dxa"/>
            <w:vAlign w:val="bottom"/>
          </w:tcPr>
          <w:p w14:paraId="7079AA33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836A08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7A875FFD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367A57C2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46" w:type="dxa"/>
            <w:vAlign w:val="bottom"/>
          </w:tcPr>
          <w:p w14:paraId="0E858838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3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3C77E8C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</w:tr>
      <w:tr w:rsidR="009219BD" w:rsidRPr="000170CC" w14:paraId="787ACD3A" w14:textId="77777777" w:rsidTr="00A57D20">
        <w:trPr>
          <w:trHeight w:val="113"/>
        </w:trPr>
        <w:tc>
          <w:tcPr>
            <w:tcW w:w="2376" w:type="dxa"/>
            <w:vAlign w:val="bottom"/>
          </w:tcPr>
          <w:p w14:paraId="6BD6EA9D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EF37742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4D32D9F2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32DFF0E2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5428CB04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3C014C25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18D2EC4E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EC01D09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</w:tcPr>
          <w:p w14:paraId="5B26E505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7E2CC94E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46" w:type="dxa"/>
          </w:tcPr>
          <w:p w14:paraId="1733A309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30240C0" w14:textId="77777777" w:rsidR="009219BD" w:rsidRPr="000170CC" w:rsidRDefault="009219B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</w:tr>
      <w:tr w:rsidR="009219BD" w:rsidRPr="000170CC" w14:paraId="6E312D63" w14:textId="77777777" w:rsidTr="00A57D20">
        <w:tc>
          <w:tcPr>
            <w:tcW w:w="2376" w:type="dxa"/>
            <w:vAlign w:val="bottom"/>
          </w:tcPr>
          <w:p w14:paraId="1A203537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34" w:type="dxa"/>
            <w:vAlign w:val="bottom"/>
          </w:tcPr>
          <w:p w14:paraId="60A63E4B" w14:textId="6CF1DB05" w:rsidR="009219BD" w:rsidRPr="000170CC" w:rsidRDefault="00BD3587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766,622</w:t>
            </w:r>
          </w:p>
        </w:tc>
        <w:tc>
          <w:tcPr>
            <w:tcW w:w="236" w:type="dxa"/>
          </w:tcPr>
          <w:p w14:paraId="64B0AFBE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6952E676" w14:textId="21C17F00" w:rsidR="009219BD" w:rsidRPr="000170CC" w:rsidRDefault="00BD3587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381,631</w:t>
            </w:r>
          </w:p>
        </w:tc>
        <w:tc>
          <w:tcPr>
            <w:tcW w:w="236" w:type="dxa"/>
          </w:tcPr>
          <w:p w14:paraId="2C601FED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7EB57F84" w14:textId="0A43F80B" w:rsidR="009219BD" w:rsidRPr="000170CC" w:rsidRDefault="00BD3587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384,991</w:t>
            </w:r>
          </w:p>
        </w:tc>
        <w:tc>
          <w:tcPr>
            <w:tcW w:w="236" w:type="dxa"/>
          </w:tcPr>
          <w:p w14:paraId="13E9E28B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0EA49E14" w14:textId="40578524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579,911</w:t>
            </w:r>
          </w:p>
        </w:tc>
        <w:tc>
          <w:tcPr>
            <w:tcW w:w="236" w:type="dxa"/>
          </w:tcPr>
          <w:p w14:paraId="5C5125DA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30260C11" w14:textId="00A8562C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328,143</w:t>
            </w:r>
          </w:p>
        </w:tc>
        <w:tc>
          <w:tcPr>
            <w:tcW w:w="246" w:type="dxa"/>
          </w:tcPr>
          <w:p w14:paraId="3EA9A2EC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0CDBFACC" w14:textId="42205A3C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251,768</w:t>
            </w:r>
          </w:p>
        </w:tc>
      </w:tr>
      <w:tr w:rsidR="009219BD" w:rsidRPr="000170CC" w14:paraId="4E172DE6" w14:textId="77777777" w:rsidTr="00A57D20">
        <w:tc>
          <w:tcPr>
            <w:tcW w:w="2376" w:type="dxa"/>
            <w:vAlign w:val="bottom"/>
          </w:tcPr>
          <w:p w14:paraId="6FA72187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ดอกผลค้างรับ</w:t>
            </w:r>
          </w:p>
        </w:tc>
        <w:tc>
          <w:tcPr>
            <w:tcW w:w="1134" w:type="dxa"/>
            <w:vAlign w:val="bottom"/>
          </w:tcPr>
          <w:p w14:paraId="79BE2DE7" w14:textId="2563D955" w:rsidR="009219BD" w:rsidRPr="000170CC" w:rsidRDefault="00BD3587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4,950</w:t>
            </w:r>
          </w:p>
        </w:tc>
        <w:tc>
          <w:tcPr>
            <w:tcW w:w="236" w:type="dxa"/>
          </w:tcPr>
          <w:p w14:paraId="0FF3EC7C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1BC40460" w14:textId="73281C80" w:rsidR="009219BD" w:rsidRPr="000170CC" w:rsidRDefault="00BD3587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4,950</w:t>
            </w:r>
          </w:p>
        </w:tc>
        <w:tc>
          <w:tcPr>
            <w:tcW w:w="236" w:type="dxa"/>
          </w:tcPr>
          <w:p w14:paraId="49E89A9C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center"/>
          </w:tcPr>
          <w:p w14:paraId="7B80344D" w14:textId="536F8B54" w:rsidR="009219BD" w:rsidRPr="000170CC" w:rsidRDefault="00BD3587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6361D1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7FAC3B81" w14:textId="20D1C6AD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3,433</w:t>
            </w:r>
          </w:p>
        </w:tc>
        <w:tc>
          <w:tcPr>
            <w:tcW w:w="236" w:type="dxa"/>
          </w:tcPr>
          <w:p w14:paraId="0D73C6FE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2DA5BB31" w14:textId="16DCDD1D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3,433</w:t>
            </w:r>
          </w:p>
        </w:tc>
        <w:tc>
          <w:tcPr>
            <w:tcW w:w="246" w:type="dxa"/>
          </w:tcPr>
          <w:p w14:paraId="4A0B1420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260FFAD9" w14:textId="5EDB174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19BD" w:rsidRPr="000170CC" w14:paraId="37B2845B" w14:textId="77777777" w:rsidTr="00A57D20">
        <w:tc>
          <w:tcPr>
            <w:tcW w:w="2376" w:type="dxa"/>
            <w:vAlign w:val="bottom"/>
          </w:tcPr>
          <w:p w14:paraId="6A48ACF0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หัก ดอกผลเช่าซื้อ</w:t>
            </w:r>
          </w:p>
        </w:tc>
        <w:tc>
          <w:tcPr>
            <w:tcW w:w="1134" w:type="dxa"/>
            <w:vAlign w:val="bottom"/>
          </w:tcPr>
          <w:p w14:paraId="011F71F8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63F775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4C191E78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B2B433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34B7FF84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22F84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14:paraId="47759625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0DF651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03AF31FC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31D38A1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3127F82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19BD" w:rsidRPr="000170CC" w14:paraId="13301D10" w14:textId="77777777" w:rsidTr="00A57D20">
        <w:tc>
          <w:tcPr>
            <w:tcW w:w="2376" w:type="dxa"/>
            <w:vAlign w:val="bottom"/>
          </w:tcPr>
          <w:p w14:paraId="568C60A3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264354A" w14:textId="40902168" w:rsidR="009219BD" w:rsidRPr="000170CC" w:rsidRDefault="00BD3587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(163,365)</w:t>
            </w:r>
          </w:p>
        </w:tc>
        <w:tc>
          <w:tcPr>
            <w:tcW w:w="236" w:type="dxa"/>
          </w:tcPr>
          <w:p w14:paraId="395D3D30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49012417" w14:textId="76B49990" w:rsidR="009219BD" w:rsidRPr="000170CC" w:rsidRDefault="00BD3587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(97,692)</w:t>
            </w:r>
          </w:p>
        </w:tc>
        <w:tc>
          <w:tcPr>
            <w:tcW w:w="236" w:type="dxa"/>
          </w:tcPr>
          <w:p w14:paraId="4BD27566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63EEAB3C" w14:textId="0ABEC3F0" w:rsidR="009219BD" w:rsidRPr="000170CC" w:rsidRDefault="00BD3587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60" w:lineRule="atLeast"/>
              <w:ind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(65,673)</w:t>
            </w:r>
          </w:p>
        </w:tc>
        <w:tc>
          <w:tcPr>
            <w:tcW w:w="236" w:type="dxa"/>
          </w:tcPr>
          <w:p w14:paraId="562C0D30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302D5F5" w14:textId="51FC535E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(108,308)</w:t>
            </w:r>
          </w:p>
        </w:tc>
        <w:tc>
          <w:tcPr>
            <w:tcW w:w="236" w:type="dxa"/>
          </w:tcPr>
          <w:p w14:paraId="4ED70AF1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2ACBB1F8" w14:textId="0ADF224F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(68,698)</w:t>
            </w:r>
          </w:p>
        </w:tc>
        <w:tc>
          <w:tcPr>
            <w:tcW w:w="246" w:type="dxa"/>
          </w:tcPr>
          <w:p w14:paraId="63773894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6FC27C86" w14:textId="38C5BB0A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atLeast"/>
              <w:ind w:right="-4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(39,610)</w:t>
            </w:r>
          </w:p>
        </w:tc>
      </w:tr>
      <w:tr w:rsidR="009219BD" w:rsidRPr="000170CC" w14:paraId="6D577ABE" w14:textId="77777777" w:rsidTr="00A57D20">
        <w:tc>
          <w:tcPr>
            <w:tcW w:w="2376" w:type="dxa"/>
            <w:vAlign w:val="bottom"/>
          </w:tcPr>
          <w:p w14:paraId="37D7B65F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97C1FE5" w14:textId="05BBBB9A" w:rsidR="009219BD" w:rsidRPr="000170CC" w:rsidRDefault="00BD3587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608,207</w:t>
            </w:r>
          </w:p>
        </w:tc>
        <w:tc>
          <w:tcPr>
            <w:tcW w:w="236" w:type="dxa"/>
          </w:tcPr>
          <w:p w14:paraId="59E075AC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130F2D64" w14:textId="2C754F10" w:rsidR="009219BD" w:rsidRPr="000170CC" w:rsidRDefault="00BD3587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288,889</w:t>
            </w:r>
          </w:p>
        </w:tc>
        <w:tc>
          <w:tcPr>
            <w:tcW w:w="236" w:type="dxa"/>
          </w:tcPr>
          <w:p w14:paraId="484D0A01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4E859670" w14:textId="6390B8D1" w:rsidR="009219BD" w:rsidRPr="000170CC" w:rsidRDefault="00BD3587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319,318</w:t>
            </w:r>
          </w:p>
        </w:tc>
        <w:tc>
          <w:tcPr>
            <w:tcW w:w="236" w:type="dxa"/>
          </w:tcPr>
          <w:p w14:paraId="75E92ADD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D1E5ADF" w14:textId="247B1463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475,036</w:t>
            </w:r>
          </w:p>
        </w:tc>
        <w:tc>
          <w:tcPr>
            <w:tcW w:w="236" w:type="dxa"/>
          </w:tcPr>
          <w:p w14:paraId="6090D6C8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F8C9238" w14:textId="7E72B951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262,878</w:t>
            </w:r>
          </w:p>
        </w:tc>
        <w:tc>
          <w:tcPr>
            <w:tcW w:w="246" w:type="dxa"/>
          </w:tcPr>
          <w:p w14:paraId="3ED246D6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23F44713" w14:textId="2D358BDC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212,158</w:t>
            </w:r>
          </w:p>
        </w:tc>
      </w:tr>
      <w:tr w:rsidR="009219BD" w:rsidRPr="000170CC" w14:paraId="11FD4A8F" w14:textId="77777777" w:rsidTr="00A57D20">
        <w:tc>
          <w:tcPr>
            <w:tcW w:w="2376" w:type="dxa"/>
            <w:vAlign w:val="bottom"/>
          </w:tcPr>
          <w:p w14:paraId="500CB8DE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170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</w:p>
        </w:tc>
        <w:tc>
          <w:tcPr>
            <w:tcW w:w="1134" w:type="dxa"/>
          </w:tcPr>
          <w:p w14:paraId="131D0194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D257F1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528495D6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75120D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7D42585B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44A0E1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64DCC176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F6B119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29F4CEC5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2FAD285F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20F27EF5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19BD" w:rsidRPr="000170CC" w14:paraId="2244706F" w14:textId="77777777" w:rsidTr="00A57D20">
        <w:tc>
          <w:tcPr>
            <w:tcW w:w="2376" w:type="dxa"/>
            <w:vAlign w:val="bottom"/>
          </w:tcPr>
          <w:p w14:paraId="3D22035A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134" w:type="dxa"/>
          </w:tcPr>
          <w:p w14:paraId="5CE75E66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1D4C91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060F2488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F91E52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vAlign w:val="bottom"/>
          </w:tcPr>
          <w:p w14:paraId="290CEA03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7A2DBC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3D396B6D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DAFE40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</w:tcPr>
          <w:p w14:paraId="1258CC4C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3A23A6D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31A857FE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19BD" w:rsidRPr="000170CC" w14:paraId="350FEC1E" w14:textId="77777777" w:rsidTr="00A57D20">
        <w:tc>
          <w:tcPr>
            <w:tcW w:w="2376" w:type="dxa"/>
            <w:vAlign w:val="bottom"/>
          </w:tcPr>
          <w:p w14:paraId="369A1EE7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0170CC">
              <w:rPr>
                <w:rFonts w:ascii="Angsana New" w:hAnsi="Angsana New" w:hint="cs"/>
                <w:sz w:val="28"/>
                <w:szCs w:val="28"/>
                <w:cs/>
              </w:rPr>
              <w:t>ที่คาดว่า</w:t>
            </w:r>
            <w:r w:rsidRPr="000170CC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1A04FD2" w14:textId="24E980D0" w:rsidR="009219BD" w:rsidRPr="000170CC" w:rsidRDefault="00BD3587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(42,375)</w:t>
            </w:r>
          </w:p>
        </w:tc>
        <w:tc>
          <w:tcPr>
            <w:tcW w:w="236" w:type="dxa"/>
          </w:tcPr>
          <w:p w14:paraId="0E230535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708B7487" w14:textId="1059E5C8" w:rsidR="009219BD" w:rsidRPr="000170CC" w:rsidRDefault="00BD3587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(27,647)</w:t>
            </w:r>
          </w:p>
        </w:tc>
        <w:tc>
          <w:tcPr>
            <w:tcW w:w="236" w:type="dxa"/>
          </w:tcPr>
          <w:p w14:paraId="31025AAD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425D6D99" w14:textId="14737E66" w:rsidR="009219BD" w:rsidRPr="000170CC" w:rsidRDefault="00BD3587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60" w:lineRule="atLeast"/>
              <w:ind w:right="-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(14,728)</w:t>
            </w:r>
          </w:p>
        </w:tc>
        <w:tc>
          <w:tcPr>
            <w:tcW w:w="236" w:type="dxa"/>
          </w:tcPr>
          <w:p w14:paraId="15425CC1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DED073F" w14:textId="0410B3EC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(35,805)</w:t>
            </w:r>
          </w:p>
        </w:tc>
        <w:tc>
          <w:tcPr>
            <w:tcW w:w="236" w:type="dxa"/>
          </w:tcPr>
          <w:p w14:paraId="793BB906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033623C7" w14:textId="2D86019F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(27,302)</w:t>
            </w:r>
          </w:p>
        </w:tc>
        <w:tc>
          <w:tcPr>
            <w:tcW w:w="246" w:type="dxa"/>
          </w:tcPr>
          <w:p w14:paraId="4F0741DD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64769A72" w14:textId="543291F6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60" w:lineRule="atLeas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(8,503)</w:t>
            </w:r>
          </w:p>
        </w:tc>
      </w:tr>
      <w:tr w:rsidR="009219BD" w:rsidRPr="000170CC" w14:paraId="1A929CEC" w14:textId="77777777" w:rsidTr="00A57D20">
        <w:tc>
          <w:tcPr>
            <w:tcW w:w="2376" w:type="dxa"/>
            <w:vAlign w:val="bottom"/>
          </w:tcPr>
          <w:p w14:paraId="3EE21989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A600F" w14:textId="4A177AD4" w:rsidR="009219BD" w:rsidRPr="000170CC" w:rsidRDefault="00E20636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565,83</w:t>
            </w:r>
            <w:r w:rsidR="00BD358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5A43D745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65845" w14:textId="43E2B49B" w:rsidR="009219BD" w:rsidRPr="000170CC" w:rsidRDefault="00E20636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261,24</w:t>
            </w:r>
            <w:r w:rsidR="00BD358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4395369E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D2670" w14:textId="040C2629" w:rsidR="009219BD" w:rsidRPr="000170CC" w:rsidRDefault="00E20636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304,590</w:t>
            </w:r>
          </w:p>
        </w:tc>
        <w:tc>
          <w:tcPr>
            <w:tcW w:w="236" w:type="dxa"/>
          </w:tcPr>
          <w:p w14:paraId="669864C3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5E7104" w14:textId="0067B064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439,231</w:t>
            </w:r>
          </w:p>
        </w:tc>
        <w:tc>
          <w:tcPr>
            <w:tcW w:w="236" w:type="dxa"/>
          </w:tcPr>
          <w:p w14:paraId="6522A109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88B666" w14:textId="3E6AF510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235,576</w:t>
            </w:r>
          </w:p>
        </w:tc>
        <w:tc>
          <w:tcPr>
            <w:tcW w:w="246" w:type="dxa"/>
          </w:tcPr>
          <w:p w14:paraId="23CA68FB" w14:textId="77777777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A3DD3" w14:textId="74E56F5B" w:rsidR="009219BD" w:rsidRPr="000170CC" w:rsidRDefault="009219BD" w:rsidP="00921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203,655</w:t>
            </w:r>
          </w:p>
        </w:tc>
      </w:tr>
    </w:tbl>
    <w:p w14:paraId="0BAA465F" w14:textId="577970DE" w:rsidR="00850342" w:rsidRPr="0042383A" w:rsidRDefault="006D1AEA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  <w:r w:rsidRPr="0042383A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620C32">
        <w:rPr>
          <w:rFonts w:ascii="Angsana New" w:hAnsi="Angsana New" w:hint="cs"/>
          <w:sz w:val="30"/>
          <w:szCs w:val="30"/>
        </w:rPr>
        <w:t xml:space="preserve">31 </w:t>
      </w:r>
      <w:r w:rsidR="00620C3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20C32">
        <w:rPr>
          <w:rFonts w:ascii="Angsana New" w:hAnsi="Angsana New" w:hint="cs"/>
          <w:sz w:val="30"/>
          <w:szCs w:val="30"/>
        </w:rPr>
        <w:t>256</w:t>
      </w:r>
      <w:r w:rsidR="009219BD">
        <w:rPr>
          <w:rFonts w:ascii="Angsana New" w:hAnsi="Angsana New"/>
          <w:sz w:val="30"/>
          <w:szCs w:val="30"/>
        </w:rPr>
        <w:t>9</w:t>
      </w:r>
      <w:r w:rsidR="00A576B6" w:rsidRPr="0042383A">
        <w:rPr>
          <w:rFonts w:ascii="Angsana New" w:hAnsi="Angsana New"/>
          <w:sz w:val="30"/>
          <w:szCs w:val="30"/>
          <w:cs/>
        </w:rPr>
        <w:t xml:space="preserve"> และ</w:t>
      </w:r>
      <w:r w:rsidRPr="0042383A">
        <w:rPr>
          <w:rFonts w:ascii="Angsana New" w:hAnsi="Angsana New"/>
          <w:sz w:val="30"/>
          <w:szCs w:val="30"/>
          <w:cs/>
        </w:rPr>
        <w:t xml:space="preserve"> </w:t>
      </w:r>
      <w:r w:rsidRPr="0042383A">
        <w:rPr>
          <w:rFonts w:ascii="Angsana New" w:hAnsi="Angsana New"/>
          <w:sz w:val="30"/>
          <w:szCs w:val="30"/>
        </w:rPr>
        <w:t>31</w:t>
      </w:r>
      <w:r w:rsidRPr="0042383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20C32">
        <w:rPr>
          <w:rFonts w:ascii="Angsana New" w:hAnsi="Angsana New"/>
          <w:sz w:val="30"/>
          <w:szCs w:val="30"/>
        </w:rPr>
        <w:t>256</w:t>
      </w:r>
      <w:r w:rsidR="009219BD">
        <w:rPr>
          <w:rFonts w:ascii="Angsana New" w:hAnsi="Angsana New"/>
          <w:sz w:val="30"/>
          <w:szCs w:val="30"/>
        </w:rPr>
        <w:t>8</w:t>
      </w:r>
      <w:r w:rsidR="00384018" w:rsidRPr="0042383A">
        <w:rPr>
          <w:rFonts w:ascii="Angsana New" w:hAnsi="Angsana New"/>
          <w:sz w:val="30"/>
          <w:szCs w:val="30"/>
        </w:rPr>
        <w:t xml:space="preserve"> </w:t>
      </w:r>
      <w:r w:rsidR="00DD7AB2" w:rsidRPr="0042383A">
        <w:rPr>
          <w:rFonts w:ascii="Angsana New" w:hAnsi="Angsana New"/>
          <w:sz w:val="30"/>
          <w:szCs w:val="30"/>
          <w:cs/>
        </w:rPr>
        <w:t>ลูกหนี้ตามสัญญาเช่าซื้อ</w:t>
      </w:r>
      <w:r w:rsidR="00850342" w:rsidRPr="0042383A">
        <w:rPr>
          <w:rFonts w:ascii="Angsana New" w:hAnsi="Angsana New"/>
          <w:sz w:val="30"/>
          <w:szCs w:val="30"/>
          <w:cs/>
        </w:rPr>
        <w:t>แยกตาม</w:t>
      </w:r>
      <w:r w:rsidR="00D979D0" w:rsidRPr="0042383A">
        <w:rPr>
          <w:rFonts w:ascii="Angsana New" w:hAnsi="Angsana New"/>
          <w:sz w:val="30"/>
          <w:szCs w:val="30"/>
          <w:cs/>
        </w:rPr>
        <w:t>ประเภทการจัด</w:t>
      </w:r>
      <w:r w:rsidR="00E6381C" w:rsidRPr="0042383A">
        <w:rPr>
          <w:rFonts w:ascii="Angsana New" w:hAnsi="Angsana New"/>
          <w:sz w:val="30"/>
          <w:szCs w:val="30"/>
          <w:cs/>
        </w:rPr>
        <w:t>ลำดับขั้น</w:t>
      </w:r>
      <w:r w:rsidR="004E53DA" w:rsidRPr="0042383A">
        <w:rPr>
          <w:rFonts w:ascii="Angsana New" w:hAnsi="Angsana New"/>
          <w:sz w:val="30"/>
          <w:szCs w:val="30"/>
          <w:cs/>
        </w:rPr>
        <w:t>ได้</w:t>
      </w:r>
      <w:r w:rsidR="00D979D0" w:rsidRPr="0042383A">
        <w:rPr>
          <w:rFonts w:ascii="Angsana New" w:hAnsi="Angsana New"/>
          <w:sz w:val="30"/>
          <w:szCs w:val="30"/>
          <w:cs/>
        </w:rPr>
        <w:t>ดังนี้</w:t>
      </w:r>
    </w:p>
    <w:p w14:paraId="1E5A58F8" w14:textId="77777777" w:rsidR="007E3676" w:rsidRPr="00F43736" w:rsidRDefault="007E3676" w:rsidP="00901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28"/>
          <w:szCs w:val="28"/>
          <w:highlight w:val="yellow"/>
        </w:rPr>
      </w:pPr>
    </w:p>
    <w:tbl>
      <w:tblPr>
        <w:tblW w:w="9778" w:type="dxa"/>
        <w:tblLayout w:type="fixed"/>
        <w:tblLook w:val="04A0" w:firstRow="1" w:lastRow="0" w:firstColumn="1" w:lastColumn="0" w:noHBand="0" w:noVBand="1"/>
      </w:tblPr>
      <w:tblGrid>
        <w:gridCol w:w="3792"/>
        <w:gridCol w:w="1275"/>
        <w:gridCol w:w="236"/>
        <w:gridCol w:w="1355"/>
        <w:gridCol w:w="236"/>
        <w:gridCol w:w="1293"/>
        <w:gridCol w:w="236"/>
        <w:gridCol w:w="1355"/>
      </w:tblGrid>
      <w:tr w:rsidR="00D3112A" w:rsidRPr="00A65910" w14:paraId="7DECBBF4" w14:textId="77777777" w:rsidTr="00520E63">
        <w:tc>
          <w:tcPr>
            <w:tcW w:w="3792" w:type="dxa"/>
          </w:tcPr>
          <w:p w14:paraId="0B13ED40" w14:textId="77777777" w:rsidR="00D3112A" w:rsidRPr="00A65910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5986" w:type="dxa"/>
            <w:gridSpan w:val="7"/>
            <w:tcBorders>
              <w:bottom w:val="single" w:sz="4" w:space="0" w:color="auto"/>
            </w:tcBorders>
          </w:tcPr>
          <w:p w14:paraId="16816AD9" w14:textId="77777777" w:rsidR="00D3112A" w:rsidRPr="0042383A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3112A" w:rsidRPr="00A65910" w14:paraId="2218AC5D" w14:textId="77777777" w:rsidTr="00520E63">
        <w:tc>
          <w:tcPr>
            <w:tcW w:w="3792" w:type="dxa"/>
          </w:tcPr>
          <w:p w14:paraId="7DF37786" w14:textId="77777777" w:rsidR="00D3112A" w:rsidRPr="00A65910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3D4180" w14:textId="77777777" w:rsidR="00D3112A" w:rsidRPr="0042383A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9067BAE" w14:textId="77777777" w:rsidR="00D3112A" w:rsidRPr="0042383A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C39430" w14:textId="77777777" w:rsidR="00D3112A" w:rsidRPr="0042383A" w:rsidRDefault="00C76DB1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75D5" w:rsidRPr="00A65910" w14:paraId="75807CCD" w14:textId="77777777" w:rsidTr="00520E63">
        <w:tc>
          <w:tcPr>
            <w:tcW w:w="3792" w:type="dxa"/>
          </w:tcPr>
          <w:p w14:paraId="279924BC" w14:textId="77777777" w:rsidR="00D3112A" w:rsidRPr="00A65910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922F592" w14:textId="537795F0" w:rsidR="00D3112A" w:rsidRPr="0042383A" w:rsidRDefault="00620C32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rFonts w:hint="cs"/>
              </w:rPr>
              <w:t xml:space="preserve">31 </w:t>
            </w:r>
            <w:r>
              <w:rPr>
                <w:rFonts w:hint="cs"/>
                <w:cs/>
              </w:rPr>
              <w:t>มีนาคม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D33C180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5930EB7" w14:textId="77777777" w:rsidR="00D3112A" w:rsidRPr="0042383A" w:rsidRDefault="00161F05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42383A">
              <w:rPr>
                <w:rFonts w:hint="cs"/>
                <w:lang w:val="en-US" w:eastAsia="en-US"/>
              </w:rPr>
              <w:t>31</w:t>
            </w:r>
            <w:r w:rsidR="00D3112A" w:rsidRPr="0042383A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45A83355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93" w:type="dxa"/>
          </w:tcPr>
          <w:p w14:paraId="60C62E33" w14:textId="3A7228A9" w:rsidR="00D3112A" w:rsidRPr="0042383A" w:rsidRDefault="00620C32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rFonts w:hint="cs"/>
              </w:rPr>
              <w:t xml:space="preserve">31 </w:t>
            </w:r>
            <w:r>
              <w:rPr>
                <w:rFonts w:hint="cs"/>
                <w:cs/>
              </w:rPr>
              <w:t>มีนาคม</w:t>
            </w:r>
          </w:p>
        </w:tc>
        <w:tc>
          <w:tcPr>
            <w:tcW w:w="236" w:type="dxa"/>
          </w:tcPr>
          <w:p w14:paraId="2DE75111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</w:tcPr>
          <w:p w14:paraId="1E1DBA4A" w14:textId="77777777" w:rsidR="00D3112A" w:rsidRPr="0042383A" w:rsidRDefault="00161F05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42383A">
              <w:rPr>
                <w:rFonts w:hint="cs"/>
                <w:lang w:val="en-US" w:eastAsia="en-US"/>
              </w:rPr>
              <w:t>31</w:t>
            </w:r>
            <w:r w:rsidR="00D3112A" w:rsidRPr="0042383A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</w:tr>
      <w:tr w:rsidR="003875D5" w:rsidRPr="00A65910" w14:paraId="760E4B9C" w14:textId="77777777" w:rsidTr="00520E63">
        <w:tc>
          <w:tcPr>
            <w:tcW w:w="3792" w:type="dxa"/>
          </w:tcPr>
          <w:p w14:paraId="5D40AF18" w14:textId="77777777" w:rsidR="00D3112A" w:rsidRPr="00A65910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58A17D8" w14:textId="48388559" w:rsidR="00D3112A" w:rsidRPr="0042383A" w:rsidRDefault="009219BD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2569</w:t>
            </w:r>
          </w:p>
        </w:tc>
        <w:tc>
          <w:tcPr>
            <w:tcW w:w="236" w:type="dxa"/>
          </w:tcPr>
          <w:p w14:paraId="6DC17110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11B6A79" w14:textId="291CA4BF" w:rsidR="00D3112A" w:rsidRPr="0042383A" w:rsidRDefault="009219BD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>
              <w:rPr>
                <w:lang w:val="en-US" w:eastAsia="en-US"/>
              </w:rPr>
              <w:t>2568</w:t>
            </w:r>
          </w:p>
        </w:tc>
        <w:tc>
          <w:tcPr>
            <w:tcW w:w="236" w:type="dxa"/>
          </w:tcPr>
          <w:p w14:paraId="03D080F2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0EF8759" w14:textId="1BE310E3" w:rsidR="00D3112A" w:rsidRPr="0042383A" w:rsidRDefault="009219BD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2569</w:t>
            </w:r>
          </w:p>
        </w:tc>
        <w:tc>
          <w:tcPr>
            <w:tcW w:w="236" w:type="dxa"/>
          </w:tcPr>
          <w:p w14:paraId="30284D74" w14:textId="77777777" w:rsidR="00D3112A" w:rsidRPr="0042383A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530392E" w14:textId="343A7783" w:rsidR="00D3112A" w:rsidRPr="0042383A" w:rsidRDefault="009219BD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>
              <w:rPr>
                <w:lang w:val="en-US" w:eastAsia="en-US"/>
              </w:rPr>
              <w:t>2568</w:t>
            </w:r>
          </w:p>
        </w:tc>
      </w:tr>
      <w:tr w:rsidR="003875D5" w:rsidRPr="00A65910" w14:paraId="10066C0E" w14:textId="77777777" w:rsidTr="00520E63">
        <w:tc>
          <w:tcPr>
            <w:tcW w:w="3792" w:type="dxa"/>
          </w:tcPr>
          <w:p w14:paraId="1D779ED4" w14:textId="77777777" w:rsidR="00D3112A" w:rsidRPr="00F43736" w:rsidRDefault="00D3112A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114E7EF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lang w:val="en-US" w:eastAsia="en-US"/>
              </w:rPr>
            </w:pPr>
          </w:p>
        </w:tc>
        <w:tc>
          <w:tcPr>
            <w:tcW w:w="236" w:type="dxa"/>
          </w:tcPr>
          <w:p w14:paraId="6A128926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4246206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lang w:val="en-US" w:eastAsia="en-US"/>
              </w:rPr>
            </w:pPr>
          </w:p>
        </w:tc>
        <w:tc>
          <w:tcPr>
            <w:tcW w:w="236" w:type="dxa"/>
          </w:tcPr>
          <w:p w14:paraId="62D17D9C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cs/>
                <w:lang w:val="en-US"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19CCA610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lang w:val="en-US" w:eastAsia="en-US"/>
              </w:rPr>
            </w:pPr>
          </w:p>
        </w:tc>
        <w:tc>
          <w:tcPr>
            <w:tcW w:w="236" w:type="dxa"/>
          </w:tcPr>
          <w:p w14:paraId="5B0B65DD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cs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F4FB603" w14:textId="77777777" w:rsidR="00D3112A" w:rsidRPr="00F43736" w:rsidRDefault="00D3112A" w:rsidP="00520E6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0"/>
                <w:szCs w:val="20"/>
                <w:highlight w:val="yellow"/>
                <w:lang w:val="en-US" w:eastAsia="en-US"/>
              </w:rPr>
            </w:pPr>
          </w:p>
        </w:tc>
      </w:tr>
      <w:tr w:rsidR="003875D5" w:rsidRPr="00A65910" w14:paraId="3358D605" w14:textId="77777777" w:rsidTr="00520E63">
        <w:tc>
          <w:tcPr>
            <w:tcW w:w="3792" w:type="dxa"/>
          </w:tcPr>
          <w:p w14:paraId="616C1C31" w14:textId="77777777" w:rsidR="00426664" w:rsidRPr="0042383A" w:rsidRDefault="00D3112A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</w:t>
            </w:r>
          </w:p>
        </w:tc>
        <w:tc>
          <w:tcPr>
            <w:tcW w:w="1275" w:type="dxa"/>
          </w:tcPr>
          <w:p w14:paraId="0B826C1B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579F54B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2C3FB89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395A6F0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5F321BCE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06186C7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87C4B12" w14:textId="77777777" w:rsidR="00426664" w:rsidRPr="00A65910" w:rsidRDefault="00426664" w:rsidP="0052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</w:tr>
      <w:tr w:rsidR="00AD6F24" w:rsidRPr="00A65910" w14:paraId="2A08ACFC" w14:textId="77777777" w:rsidTr="00520E63">
        <w:tc>
          <w:tcPr>
            <w:tcW w:w="3792" w:type="dxa"/>
          </w:tcPr>
          <w:p w14:paraId="7217478B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2383A">
              <w:rPr>
                <w:rFonts w:ascii="Angsana New" w:hAnsi="Angsana New" w:hint="cs"/>
                <w:color w:val="FF0000"/>
                <w:sz w:val="30"/>
                <w:szCs w:val="30"/>
                <w:cs/>
              </w:rPr>
              <w:t xml:space="preserve">   </w:t>
            </w:r>
            <w:r w:rsidRPr="0042383A">
              <w:rPr>
                <w:rFonts w:ascii="Angsana New" w:hAnsi="Angsana New"/>
                <w:sz w:val="30"/>
                <w:szCs w:val="30"/>
                <w:cs/>
              </w:rPr>
              <w:t>ของความเสี่ยงด้านเครดิต (</w:t>
            </w:r>
            <w:r w:rsidRPr="0042383A">
              <w:rPr>
                <w:rFonts w:ascii="Angsana New" w:hAnsi="Angsana New"/>
                <w:sz w:val="30"/>
                <w:szCs w:val="30"/>
              </w:rPr>
              <w:t>Performing)</w:t>
            </w:r>
          </w:p>
        </w:tc>
        <w:tc>
          <w:tcPr>
            <w:tcW w:w="1275" w:type="dxa"/>
          </w:tcPr>
          <w:p w14:paraId="02209583" w14:textId="55D523FD" w:rsidR="00AD6F24" w:rsidRPr="0080285C" w:rsidRDefault="0030202A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1,725,399</w:t>
            </w:r>
          </w:p>
        </w:tc>
        <w:tc>
          <w:tcPr>
            <w:tcW w:w="236" w:type="dxa"/>
          </w:tcPr>
          <w:p w14:paraId="3714795D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2780B629" w14:textId="6F22DC8A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1,411,729</w:t>
            </w:r>
          </w:p>
        </w:tc>
        <w:tc>
          <w:tcPr>
            <w:tcW w:w="236" w:type="dxa"/>
          </w:tcPr>
          <w:p w14:paraId="0FD9176B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16641327" w14:textId="3748106B" w:rsidR="00AD6F24" w:rsidRPr="0080285C" w:rsidRDefault="0030202A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528,597</w:t>
            </w:r>
          </w:p>
        </w:tc>
        <w:tc>
          <w:tcPr>
            <w:tcW w:w="236" w:type="dxa"/>
          </w:tcPr>
          <w:p w14:paraId="183F8A40" w14:textId="77777777" w:rsidR="00AD6F24" w:rsidRPr="00A65910" w:rsidRDefault="00AD6F24" w:rsidP="00AD6F2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8A76CE0" w14:textId="3F979B35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376,303</w:t>
            </w:r>
          </w:p>
        </w:tc>
      </w:tr>
      <w:tr w:rsidR="00AD6F24" w:rsidRPr="00A65910" w14:paraId="785A2323" w14:textId="77777777" w:rsidTr="00520E63">
        <w:tc>
          <w:tcPr>
            <w:tcW w:w="3792" w:type="dxa"/>
          </w:tcPr>
          <w:p w14:paraId="29E110B2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</w:t>
            </w: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1275" w:type="dxa"/>
          </w:tcPr>
          <w:p w14:paraId="3A4A4BA4" w14:textId="77777777" w:rsidR="00AD6F24" w:rsidRPr="0080285C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449749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56CBB04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4F46B9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0758D883" w14:textId="77777777" w:rsidR="00AD6F24" w:rsidRPr="0080285C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76E0FE" w14:textId="77777777" w:rsidR="00AD6F24" w:rsidRPr="00A65910" w:rsidRDefault="00AD6F24" w:rsidP="00AD6F2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49A27472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F24" w:rsidRPr="00A65910" w14:paraId="74EFCE42" w14:textId="77777777" w:rsidTr="00520E63">
        <w:tc>
          <w:tcPr>
            <w:tcW w:w="3792" w:type="dxa"/>
          </w:tcPr>
          <w:p w14:paraId="3502DADE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42383A">
              <w:rPr>
                <w:rFonts w:ascii="Angsana New" w:hAnsi="Angsana New" w:hint="cs"/>
                <w:color w:val="FF0000"/>
                <w:sz w:val="30"/>
                <w:szCs w:val="30"/>
                <w:cs/>
              </w:rPr>
              <w:t xml:space="preserve">   </w:t>
            </w: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Pr="0042383A">
              <w:rPr>
                <w:rFonts w:ascii="Angsana New" w:hAnsi="Angsana New"/>
                <w:sz w:val="30"/>
                <w:szCs w:val="30"/>
                <w:cs/>
              </w:rPr>
              <w:t>วามเสี่ยงด้านเครดิต (</w:t>
            </w:r>
            <w:r w:rsidRPr="0042383A">
              <w:rPr>
                <w:rFonts w:ascii="Angsana New" w:hAnsi="Angsana New"/>
                <w:sz w:val="30"/>
                <w:szCs w:val="30"/>
              </w:rPr>
              <w:t>Under-performing)</w:t>
            </w:r>
          </w:p>
        </w:tc>
        <w:tc>
          <w:tcPr>
            <w:tcW w:w="1275" w:type="dxa"/>
          </w:tcPr>
          <w:p w14:paraId="499358E1" w14:textId="762793DE" w:rsidR="00AD6F24" w:rsidRPr="0080285C" w:rsidRDefault="0030202A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132,366</w:t>
            </w:r>
          </w:p>
        </w:tc>
        <w:tc>
          <w:tcPr>
            <w:tcW w:w="236" w:type="dxa"/>
          </w:tcPr>
          <w:p w14:paraId="34C58E99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9FC5BC6" w14:textId="277387C1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146,628</w:t>
            </w:r>
          </w:p>
        </w:tc>
        <w:tc>
          <w:tcPr>
            <w:tcW w:w="236" w:type="dxa"/>
          </w:tcPr>
          <w:p w14:paraId="01598CC1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63798913" w14:textId="793712F5" w:rsidR="00AD6F24" w:rsidRPr="0080285C" w:rsidRDefault="0030202A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56,132</w:t>
            </w:r>
          </w:p>
        </w:tc>
        <w:tc>
          <w:tcPr>
            <w:tcW w:w="236" w:type="dxa"/>
          </w:tcPr>
          <w:p w14:paraId="488C8A40" w14:textId="77777777" w:rsidR="00AD6F24" w:rsidRPr="00A65910" w:rsidRDefault="00AD6F24" w:rsidP="00AD6F2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2A09137" w14:textId="362A16F2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70,941</w:t>
            </w:r>
          </w:p>
        </w:tc>
      </w:tr>
      <w:tr w:rsidR="00AD6F24" w:rsidRPr="00A65910" w14:paraId="0D092D29" w14:textId="77777777" w:rsidTr="00520E63">
        <w:tc>
          <w:tcPr>
            <w:tcW w:w="3792" w:type="dxa"/>
          </w:tcPr>
          <w:p w14:paraId="2EC8ADAB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ลูกหนี้ที่มีการด้อยค่าด้านเครดิ</w:t>
            </w: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 xml:space="preserve">ต </w:t>
            </w:r>
          </w:p>
        </w:tc>
        <w:tc>
          <w:tcPr>
            <w:tcW w:w="1275" w:type="dxa"/>
          </w:tcPr>
          <w:p w14:paraId="63BB3DFA" w14:textId="7B950F9B" w:rsidR="00AD6F24" w:rsidRPr="0080285C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459D41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6AE7CA4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F051A1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14787438" w14:textId="77777777" w:rsidR="00AD6F24" w:rsidRPr="0080285C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0F3D04" w14:textId="77777777" w:rsidR="00AD6F24" w:rsidRPr="00A65910" w:rsidRDefault="00AD6F24" w:rsidP="00AD6F2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FA4B6E5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F24" w:rsidRPr="00A65910" w14:paraId="24F69CBC" w14:textId="77777777" w:rsidTr="00520E63">
        <w:tc>
          <w:tcPr>
            <w:tcW w:w="3792" w:type="dxa"/>
          </w:tcPr>
          <w:p w14:paraId="341639B0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2383A">
              <w:rPr>
                <w:rFonts w:ascii="Angsana New" w:hAnsi="Angsana New"/>
                <w:sz w:val="30"/>
                <w:szCs w:val="30"/>
              </w:rPr>
              <w:t>(Credit-impaired)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3AFECD4" w14:textId="1E0DD760" w:rsidR="00AD6F24" w:rsidRPr="0080285C" w:rsidRDefault="0030202A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104,653</w:t>
            </w:r>
          </w:p>
        </w:tc>
        <w:tc>
          <w:tcPr>
            <w:tcW w:w="236" w:type="dxa"/>
          </w:tcPr>
          <w:p w14:paraId="1F1D5D54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49230F6" w14:textId="162BC711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108,614</w:t>
            </w:r>
          </w:p>
        </w:tc>
        <w:tc>
          <w:tcPr>
            <w:tcW w:w="236" w:type="dxa"/>
          </w:tcPr>
          <w:p w14:paraId="376D3837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4127091" w14:textId="5E6CBA10" w:rsidR="00AD6F24" w:rsidRPr="0080285C" w:rsidRDefault="0030202A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23,478</w:t>
            </w:r>
          </w:p>
        </w:tc>
        <w:tc>
          <w:tcPr>
            <w:tcW w:w="236" w:type="dxa"/>
          </w:tcPr>
          <w:p w14:paraId="02755BAC" w14:textId="77777777" w:rsidR="00AD6F24" w:rsidRPr="00A65910" w:rsidRDefault="00AD6F24" w:rsidP="00AD6F2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B4A85A9" w14:textId="07BF21D3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27,792</w:t>
            </w:r>
          </w:p>
        </w:tc>
      </w:tr>
      <w:tr w:rsidR="00AD6F24" w:rsidRPr="00A65910" w14:paraId="454D7078" w14:textId="77777777" w:rsidTr="00520E63">
        <w:tc>
          <w:tcPr>
            <w:tcW w:w="3792" w:type="dxa"/>
          </w:tcPr>
          <w:p w14:paraId="23E797EA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6BBA7A8" w14:textId="1190AC60" w:rsidR="00AD6F24" w:rsidRPr="0080285C" w:rsidRDefault="00211866" w:rsidP="002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1,962,418</w:t>
            </w:r>
          </w:p>
        </w:tc>
        <w:tc>
          <w:tcPr>
            <w:tcW w:w="236" w:type="dxa"/>
          </w:tcPr>
          <w:p w14:paraId="681B7B9F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1626752" w14:textId="28808363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1,666,971</w:t>
            </w:r>
          </w:p>
        </w:tc>
        <w:tc>
          <w:tcPr>
            <w:tcW w:w="236" w:type="dxa"/>
          </w:tcPr>
          <w:p w14:paraId="37225F20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3CA81A28" w14:textId="646A7380" w:rsidR="00AD6F24" w:rsidRPr="0080285C" w:rsidRDefault="00211866" w:rsidP="002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608,207</w:t>
            </w:r>
          </w:p>
        </w:tc>
        <w:tc>
          <w:tcPr>
            <w:tcW w:w="236" w:type="dxa"/>
          </w:tcPr>
          <w:p w14:paraId="18003312" w14:textId="77777777" w:rsidR="00AD6F24" w:rsidRPr="00A65910" w:rsidRDefault="00AD6F24" w:rsidP="00AD6F2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AB3F867" w14:textId="4A81624F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475,036</w:t>
            </w:r>
          </w:p>
        </w:tc>
      </w:tr>
      <w:tr w:rsidR="00AD6F24" w:rsidRPr="00A65910" w14:paraId="37472669" w14:textId="77777777" w:rsidTr="00520E63">
        <w:tc>
          <w:tcPr>
            <w:tcW w:w="3792" w:type="dxa"/>
          </w:tcPr>
          <w:p w14:paraId="46E07865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ค่าเผื่อการด้อยค่าสำหรับผลขาดทุน</w:t>
            </w:r>
          </w:p>
        </w:tc>
        <w:tc>
          <w:tcPr>
            <w:tcW w:w="1275" w:type="dxa"/>
          </w:tcPr>
          <w:p w14:paraId="2C779B80" w14:textId="77777777" w:rsidR="00AD6F24" w:rsidRPr="0080285C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954B0E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16D0B7D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5E851E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0825870D" w14:textId="77777777" w:rsidR="00AD6F24" w:rsidRPr="0080285C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BAA536" w14:textId="77777777" w:rsidR="00AD6F24" w:rsidRPr="00A65910" w:rsidRDefault="00AD6F24" w:rsidP="00AD6F2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D60D7E4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1866" w:rsidRPr="00A65910" w14:paraId="12485EBE" w14:textId="77777777" w:rsidTr="00E54BF1">
        <w:tc>
          <w:tcPr>
            <w:tcW w:w="3792" w:type="dxa"/>
          </w:tcPr>
          <w:p w14:paraId="3F99693B" w14:textId="77777777" w:rsidR="00211866" w:rsidRPr="0042383A" w:rsidRDefault="00211866" w:rsidP="002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42383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2383A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B66C32A" w14:textId="00055E7B" w:rsidR="00211866" w:rsidRPr="0080285C" w:rsidRDefault="00211866" w:rsidP="002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1866">
              <w:rPr>
                <w:rFonts w:ascii="Angsana New" w:hAnsi="Angsana New"/>
                <w:sz w:val="30"/>
                <w:szCs w:val="30"/>
              </w:rPr>
              <w:t>(119,898)</w:t>
            </w:r>
          </w:p>
        </w:tc>
        <w:tc>
          <w:tcPr>
            <w:tcW w:w="236" w:type="dxa"/>
          </w:tcPr>
          <w:p w14:paraId="305A0E15" w14:textId="77777777" w:rsidR="00211866" w:rsidRPr="00A65910" w:rsidRDefault="00211866" w:rsidP="002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9DAFDCB" w14:textId="653D26E2" w:rsidR="00211866" w:rsidRPr="0042383A" w:rsidRDefault="00211866" w:rsidP="002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(107,260)</w:t>
            </w:r>
          </w:p>
        </w:tc>
        <w:tc>
          <w:tcPr>
            <w:tcW w:w="236" w:type="dxa"/>
          </w:tcPr>
          <w:p w14:paraId="31471722" w14:textId="77777777" w:rsidR="00211866" w:rsidRPr="00A65910" w:rsidRDefault="00211866" w:rsidP="002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0F4F4AA5" w14:textId="13987ED4" w:rsidR="00211866" w:rsidRPr="0080285C" w:rsidRDefault="00211866" w:rsidP="002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1866">
              <w:rPr>
                <w:rFonts w:ascii="Angsana New" w:hAnsi="Angsana New"/>
                <w:sz w:val="30"/>
                <w:szCs w:val="30"/>
              </w:rPr>
              <w:t>(42,375)</w:t>
            </w:r>
          </w:p>
        </w:tc>
        <w:tc>
          <w:tcPr>
            <w:tcW w:w="236" w:type="dxa"/>
          </w:tcPr>
          <w:p w14:paraId="6FEF66DE" w14:textId="77777777" w:rsidR="00211866" w:rsidRPr="00A65910" w:rsidRDefault="00211866" w:rsidP="00211866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E4A4510" w14:textId="60A5558D" w:rsidR="00211866" w:rsidRPr="0042383A" w:rsidRDefault="00211866" w:rsidP="002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(35,805)</w:t>
            </w:r>
          </w:p>
        </w:tc>
      </w:tr>
      <w:tr w:rsidR="00211866" w:rsidRPr="00A65910" w14:paraId="47A30AA8" w14:textId="77777777" w:rsidTr="00E261BB">
        <w:tc>
          <w:tcPr>
            <w:tcW w:w="3792" w:type="dxa"/>
          </w:tcPr>
          <w:p w14:paraId="7D675006" w14:textId="77777777" w:rsidR="00211866" w:rsidRPr="0042383A" w:rsidRDefault="00211866" w:rsidP="002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42383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F75EE70" w14:textId="690640F7" w:rsidR="00211866" w:rsidRPr="0080285C" w:rsidRDefault="00211866" w:rsidP="002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1866">
              <w:rPr>
                <w:rFonts w:ascii="Angsana New" w:hAnsi="Angsana New"/>
                <w:sz w:val="30"/>
                <w:szCs w:val="30"/>
              </w:rPr>
              <w:t>1,842,520</w:t>
            </w:r>
          </w:p>
        </w:tc>
        <w:tc>
          <w:tcPr>
            <w:tcW w:w="236" w:type="dxa"/>
          </w:tcPr>
          <w:p w14:paraId="6A492D0E" w14:textId="77777777" w:rsidR="00211866" w:rsidRPr="00A65910" w:rsidRDefault="00211866" w:rsidP="002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52615C" w14:textId="76099599" w:rsidR="00211866" w:rsidRPr="0042383A" w:rsidRDefault="00211866" w:rsidP="002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1,559,711</w:t>
            </w:r>
          </w:p>
        </w:tc>
        <w:tc>
          <w:tcPr>
            <w:tcW w:w="236" w:type="dxa"/>
          </w:tcPr>
          <w:p w14:paraId="376DAFC8" w14:textId="77777777" w:rsidR="00211866" w:rsidRPr="00A65910" w:rsidRDefault="00211866" w:rsidP="002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D6FB0" w14:textId="5C464682" w:rsidR="00211866" w:rsidRPr="0080285C" w:rsidRDefault="00211866" w:rsidP="002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11866">
              <w:rPr>
                <w:rFonts w:ascii="Angsana New" w:hAnsi="Angsana New"/>
                <w:sz w:val="30"/>
                <w:szCs w:val="30"/>
              </w:rPr>
              <w:t>565,832</w:t>
            </w:r>
          </w:p>
        </w:tc>
        <w:tc>
          <w:tcPr>
            <w:tcW w:w="236" w:type="dxa"/>
          </w:tcPr>
          <w:p w14:paraId="66B27938" w14:textId="77777777" w:rsidR="00211866" w:rsidRPr="00A65910" w:rsidRDefault="00211866" w:rsidP="00211866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141B7" w14:textId="41CFEECB" w:rsidR="00211866" w:rsidRPr="0042383A" w:rsidRDefault="00211866" w:rsidP="002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439,231</w:t>
            </w:r>
          </w:p>
        </w:tc>
      </w:tr>
      <w:tr w:rsidR="00AD6F24" w:rsidRPr="00A65910" w14:paraId="6146BDD1" w14:textId="77777777" w:rsidTr="00F43736">
        <w:tc>
          <w:tcPr>
            <w:tcW w:w="3792" w:type="dxa"/>
          </w:tcPr>
          <w:p w14:paraId="0EABC3F6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6E896DFC" w14:textId="77777777" w:rsidR="00AD6F24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D508A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vAlign w:val="bottom"/>
          </w:tcPr>
          <w:p w14:paraId="16177881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76B373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  <w:vAlign w:val="bottom"/>
          </w:tcPr>
          <w:p w14:paraId="6DCEFA4C" w14:textId="77777777" w:rsidR="00AD6F24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65264D" w14:textId="77777777" w:rsidR="00AD6F24" w:rsidRPr="00A65910" w:rsidRDefault="00AD6F24" w:rsidP="00AD6F2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vAlign w:val="bottom"/>
          </w:tcPr>
          <w:p w14:paraId="1B7B3902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F24" w:rsidRPr="00A65910" w14:paraId="5BD3BC5B" w14:textId="77777777" w:rsidTr="00F43736">
        <w:tc>
          <w:tcPr>
            <w:tcW w:w="3792" w:type="dxa"/>
          </w:tcPr>
          <w:p w14:paraId="0937699D" w14:textId="1BB12134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42383A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ค่าเผื่อการด้อยค่าสำหรับผลขาดทุนด้าน</w:t>
            </w:r>
          </w:p>
        </w:tc>
        <w:tc>
          <w:tcPr>
            <w:tcW w:w="1275" w:type="dxa"/>
            <w:vAlign w:val="bottom"/>
          </w:tcPr>
          <w:p w14:paraId="2DDB5EC4" w14:textId="77777777" w:rsidR="00AD6F24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CF430E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514C5AF8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4ACD62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vAlign w:val="bottom"/>
          </w:tcPr>
          <w:p w14:paraId="45B61B04" w14:textId="77777777" w:rsidR="00AD6F24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375060" w14:textId="77777777" w:rsidR="00AD6F24" w:rsidRPr="00A65910" w:rsidRDefault="00AD6F24" w:rsidP="00AD6F2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4313709B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F24" w:rsidRPr="00A65910" w14:paraId="236B58E9" w14:textId="77777777" w:rsidTr="00F43736">
        <w:tc>
          <w:tcPr>
            <w:tcW w:w="3792" w:type="dxa"/>
          </w:tcPr>
          <w:p w14:paraId="7077FE95" w14:textId="29083C5F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2383A">
              <w:rPr>
                <w:rFonts w:ascii="Angsana New" w:hAnsi="Angsana New"/>
                <w:sz w:val="30"/>
                <w:szCs w:val="30"/>
                <w:cs/>
              </w:rPr>
              <w:t>เครดิตที่คาดว่าจะเกิดขึ้น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คิดเป็นร้อยละของ</w:t>
            </w:r>
          </w:p>
        </w:tc>
        <w:tc>
          <w:tcPr>
            <w:tcW w:w="1275" w:type="dxa"/>
            <w:vAlign w:val="bottom"/>
          </w:tcPr>
          <w:p w14:paraId="466E7FA8" w14:textId="77777777" w:rsidR="00AD6F24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242EAB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3F1F1968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1E88F8" w14:textId="77777777" w:rsidR="00AD6F24" w:rsidRPr="00A65910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vAlign w:val="bottom"/>
          </w:tcPr>
          <w:p w14:paraId="597951EE" w14:textId="77777777" w:rsidR="00AD6F24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490E60" w14:textId="77777777" w:rsidR="00AD6F24" w:rsidRPr="00A65910" w:rsidRDefault="00AD6F24" w:rsidP="00AD6F2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73B93677" w14:textId="7777777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F24" w:rsidRPr="00A65910" w14:paraId="1132A4BA" w14:textId="77777777" w:rsidTr="00F43736">
        <w:tc>
          <w:tcPr>
            <w:tcW w:w="3792" w:type="dxa"/>
          </w:tcPr>
          <w:p w14:paraId="1E1903AE" w14:textId="2B6C78C0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ยอดรวมลูกหนี้ตามสัญญาเช่าซื้อ (ร้อยละ)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40AEF7FD" w14:textId="4A6E2318" w:rsidR="00AD6F24" w:rsidRDefault="00211866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6.1</w:t>
            </w:r>
            <w:r w:rsidR="00A567B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36C6D38" w14:textId="77777777" w:rsidR="00AD6F24" w:rsidRPr="00973A65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  <w:vAlign w:val="bottom"/>
          </w:tcPr>
          <w:p w14:paraId="41A6BBAF" w14:textId="68BD0531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6.43</w:t>
            </w:r>
          </w:p>
        </w:tc>
        <w:tc>
          <w:tcPr>
            <w:tcW w:w="236" w:type="dxa"/>
          </w:tcPr>
          <w:p w14:paraId="347B0736" w14:textId="77777777" w:rsidR="00AD6F24" w:rsidRPr="00973A65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  <w:vAlign w:val="bottom"/>
          </w:tcPr>
          <w:p w14:paraId="6ED065E6" w14:textId="414F027B" w:rsidR="00AD6F24" w:rsidRDefault="00211866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6.9</w:t>
            </w:r>
            <w:r w:rsidR="00A567B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BE22D1A" w14:textId="77777777" w:rsidR="00AD6F24" w:rsidRPr="00973A65" w:rsidRDefault="00AD6F24" w:rsidP="00AD6F2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  <w:tab w:val="decimal" w:pos="102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  <w:vAlign w:val="bottom"/>
          </w:tcPr>
          <w:p w14:paraId="3EE924B9" w14:textId="6108C327" w:rsidR="00AD6F24" w:rsidRPr="0042383A" w:rsidRDefault="00AD6F24" w:rsidP="00AD6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7.54</w:t>
            </w:r>
          </w:p>
        </w:tc>
      </w:tr>
    </w:tbl>
    <w:p w14:paraId="54DCAE90" w14:textId="77777777" w:rsidR="00B03EAB" w:rsidRPr="00A65910" w:rsidRDefault="00B03EAB" w:rsidP="0044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  <w:tab w:val="left" w:pos="2865"/>
          <w:tab w:val="left" w:pos="4230"/>
        </w:tabs>
        <w:autoSpaceDE w:val="0"/>
        <w:autoSpaceDN w:val="0"/>
        <w:spacing w:line="220" w:lineRule="atLeast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p w14:paraId="00DF8F5F" w14:textId="23AEC6CE" w:rsidR="003875D5" w:rsidRPr="00604CD4" w:rsidRDefault="00DD7216" w:rsidP="003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03EAB" w:rsidRPr="00A65910">
        <w:rPr>
          <w:rFonts w:ascii="Angsana New" w:hAnsi="Angsana New"/>
          <w:sz w:val="28"/>
          <w:szCs w:val="28"/>
          <w:highlight w:val="yellow"/>
          <w:u w:val="single"/>
          <w:cs/>
        </w:rPr>
        <w:br w:type="page"/>
      </w:r>
      <w:r w:rsidR="003875D5" w:rsidRPr="00604CD4">
        <w:rPr>
          <w:rFonts w:ascii="Angsana New" w:hAnsi="Angsana New"/>
          <w:sz w:val="30"/>
          <w:szCs w:val="30"/>
          <w:u w:val="single"/>
          <w:cs/>
        </w:rPr>
        <w:lastRenderedPageBreak/>
        <w:t>ลูกหนี้</w:t>
      </w:r>
      <w:r w:rsidR="003875D5" w:rsidRPr="00604CD4">
        <w:rPr>
          <w:rFonts w:ascii="Angsana New" w:hAnsi="Angsana New" w:hint="cs"/>
          <w:sz w:val="30"/>
          <w:szCs w:val="30"/>
          <w:u w:val="single"/>
          <w:cs/>
        </w:rPr>
        <w:t>เงินให้กู้ยืม</w:t>
      </w:r>
    </w:p>
    <w:p w14:paraId="1B8BD5CD" w14:textId="77777777" w:rsidR="00CA3C13" w:rsidRPr="00604CD4" w:rsidRDefault="00CA3C13" w:rsidP="003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8"/>
          <w:szCs w:val="8"/>
          <w:highlight w:val="yellow"/>
        </w:rPr>
      </w:pPr>
    </w:p>
    <w:tbl>
      <w:tblPr>
        <w:tblW w:w="10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1222"/>
        <w:gridCol w:w="230"/>
        <w:gridCol w:w="1104"/>
        <w:gridCol w:w="241"/>
        <w:gridCol w:w="1104"/>
        <w:gridCol w:w="232"/>
        <w:gridCol w:w="1104"/>
        <w:gridCol w:w="239"/>
        <w:gridCol w:w="1104"/>
        <w:gridCol w:w="232"/>
        <w:gridCol w:w="1104"/>
      </w:tblGrid>
      <w:tr w:rsidR="00604CD4" w:rsidRPr="009E44FF" w14:paraId="32FE6978" w14:textId="77777777" w:rsidTr="00604CD4"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11A369CA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91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E35B0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604CD4" w:rsidRPr="009E44FF" w14:paraId="1B1963DA" w14:textId="77777777" w:rsidTr="00604CD4"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6520F3D6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375161" w14:textId="46A0A82B" w:rsidR="00604CD4" w:rsidRPr="009E44FF" w:rsidRDefault="001C7A25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604CD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="00604CD4" w:rsidRPr="009E44FF">
              <w:rPr>
                <w:rFonts w:ascii="Angsana New" w:hAnsi="Angsana New"/>
                <w:sz w:val="30"/>
                <w:szCs w:val="30"/>
              </w:rPr>
              <w:t>256</w:t>
            </w:r>
            <w:r w:rsidR="00604CD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39BAA6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BA45EE" w14:textId="0379993C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604CD4" w:rsidRPr="009E44FF" w14:paraId="4D922B1C" w14:textId="77777777" w:rsidTr="00604CD4"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38185200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0E9F7F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98848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BDEE05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ส่วนที่ถึง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13B0B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22C6F9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F381E36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56EC0310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73E69FC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4B4F9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ส่วนที่ถึง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84F98C9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0A53940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4CD4" w:rsidRPr="009E44FF" w14:paraId="24736074" w14:textId="77777777" w:rsidTr="00604CD4"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7B8CA95C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5E4A269B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5DB7EFA2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10632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F079F08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526CBAEA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304B8803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5CADAF3C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E2869F7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5E20D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86DE4D7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AF0D6F6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4CD4" w:rsidRPr="009E44FF" w14:paraId="46E01069" w14:textId="77777777" w:rsidTr="00604CD4"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794807BF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E20C6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451C2578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D648C1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EB1FDFD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99FA2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81E0A0D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48CD6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94BA7BC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6EC7C3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2F27668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54334" w14:textId="77777777" w:rsidR="00604CD4" w:rsidRPr="009E44FF" w:rsidRDefault="00604CD4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ระยะยาว</w:t>
            </w:r>
          </w:p>
        </w:tc>
      </w:tr>
      <w:tr w:rsidR="00604CD4" w:rsidRPr="00604CD4" w14:paraId="2B3E13DF" w14:textId="77777777" w:rsidTr="00604CD4">
        <w:trPr>
          <w:trHeight w:val="125"/>
        </w:trPr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1CE262EA" w14:textId="77777777" w:rsidR="00604CD4" w:rsidRPr="00604CD4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F96B86" w14:textId="77777777" w:rsidR="00604CD4" w:rsidRPr="00604CD4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029EB638" w14:textId="77777777" w:rsidR="00604CD4" w:rsidRPr="00604CD4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C14136" w14:textId="77777777" w:rsidR="00604CD4" w:rsidRPr="00604CD4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9EF774F" w14:textId="77777777" w:rsidR="00604CD4" w:rsidRPr="00604CD4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0CF25" w14:textId="77777777" w:rsidR="00604CD4" w:rsidRPr="00604CD4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09D76FD3" w14:textId="77777777" w:rsidR="00604CD4" w:rsidRPr="00604CD4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999AA" w14:textId="77777777" w:rsidR="00604CD4" w:rsidRPr="00604CD4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4B8E873" w14:textId="77777777" w:rsidR="00604CD4" w:rsidRPr="00604CD4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A4783" w14:textId="77777777" w:rsidR="00604CD4" w:rsidRPr="00604CD4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9564E38" w14:textId="77777777" w:rsidR="00604CD4" w:rsidRPr="00604CD4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3AE2E" w14:textId="77777777" w:rsidR="00604CD4" w:rsidRPr="00604CD4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</w:rPr>
            </w:pPr>
          </w:p>
        </w:tc>
      </w:tr>
      <w:tr w:rsidR="00604CD4" w:rsidRPr="009E44FF" w14:paraId="7F969036" w14:textId="77777777" w:rsidTr="00604CD4"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D20D7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ลูกหนี้เงินให้กู้ยืม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4C318EE1" w14:textId="47761E3A" w:rsidR="00604CD4" w:rsidRPr="009E44FF" w:rsidRDefault="00785D3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59,059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24431F1D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E0D590D" w14:textId="4B216BE7" w:rsidR="00604CD4" w:rsidRPr="009E44FF" w:rsidRDefault="00785D3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53,505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11E266F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CB53A95" w14:textId="77F5EC81" w:rsidR="00604CD4" w:rsidRPr="009E44FF" w:rsidRDefault="00785D3F" w:rsidP="0078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5,55</w:t>
            </w:r>
            <w:r w:rsidR="00A3109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F9519D4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60CC098" w14:textId="798EF494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70,469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2455451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8C0A41B" w14:textId="35F7D50D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63,739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164833D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80B966C" w14:textId="65C1320D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6,730</w:t>
            </w:r>
          </w:p>
        </w:tc>
      </w:tr>
      <w:tr w:rsidR="00604CD4" w:rsidRPr="009E44FF" w14:paraId="635ACC82" w14:textId="77777777" w:rsidTr="00604CD4"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765CC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ดอกผลค้างรับ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58791874" w14:textId="03A1C04E" w:rsidR="00604CD4" w:rsidRPr="009E44FF" w:rsidRDefault="00785D3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1,287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38ABEFB6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717DD3A" w14:textId="17C1657E" w:rsidR="00604CD4" w:rsidRPr="009E44FF" w:rsidRDefault="00785D3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98ED82F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83BF1" w14:textId="5B56BE34" w:rsidR="00604CD4" w:rsidRPr="009E44FF" w:rsidRDefault="00785D3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1EF08796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0C8E42B6" w14:textId="77D4B36D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1,585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8A202F4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0A582562" w14:textId="7BF7A670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1,585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729ED2CD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9F723" w14:textId="660ED63B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04CD4" w:rsidRPr="009E44FF" w14:paraId="6B68B4B1" w14:textId="77777777" w:rsidTr="00604CD4"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48C6A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หัก ดอกผลรอการ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056B9BA6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0C3EDA51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24A12F1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EC58642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0ABC8299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7CEADB47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58EB3FBB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3F8DC66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0D2C0B60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DBD1EF0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0B58DED1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4CD4" w:rsidRPr="009E44FF" w14:paraId="370F8E5C" w14:textId="77777777" w:rsidTr="00604CD4"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8D00E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 xml:space="preserve">      ตัดบัญชี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27656" w14:textId="142EFCD4" w:rsidR="00604CD4" w:rsidRPr="009E44FF" w:rsidRDefault="00785D3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</w:t>
            </w:r>
            <w:r w:rsidR="00A3109C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6802A57E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3D453" w14:textId="71392C04" w:rsidR="00604CD4" w:rsidRPr="009E44FF" w:rsidRDefault="00785D3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A455029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13733" w14:textId="735B25C6" w:rsidR="00604CD4" w:rsidRPr="009E44FF" w:rsidRDefault="00785D3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154F4E23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54772" w14:textId="6C6F24BE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(439)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442A123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C74A9" w14:textId="2BAC35FF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(424)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3845308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72395E" w14:textId="08379472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(15)</w:t>
            </w:r>
          </w:p>
        </w:tc>
      </w:tr>
      <w:tr w:rsidR="00604CD4" w:rsidRPr="009E44FF" w14:paraId="0D54532F" w14:textId="77777777" w:rsidTr="00604CD4"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536A3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DF58B" w14:textId="448136EA" w:rsidR="00604CD4" w:rsidRPr="009E44FF" w:rsidRDefault="00785D3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59,910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16E17F62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09AAE" w14:textId="70D61232" w:rsidR="00604CD4" w:rsidRPr="009E44FF" w:rsidRDefault="00785D3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54,363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A9AFB60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A5682" w14:textId="0975BDF6" w:rsidR="00604CD4" w:rsidRPr="009E44FF" w:rsidRDefault="00785D3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5,547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2FC5A1C1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B2B80" w14:textId="49838DE5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71,615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220A4CB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5ECAAD" w14:textId="06FDCCAF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64,900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34921AE7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1ED167" w14:textId="50DD4269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6,715</w:t>
            </w:r>
          </w:p>
        </w:tc>
      </w:tr>
      <w:tr w:rsidR="00604CD4" w:rsidRPr="009E44FF" w14:paraId="28E5BC60" w14:textId="77777777" w:rsidTr="00604CD4"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7E1BA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E44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44FF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B8A7E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2CACC93C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0C4E1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77DF3E2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20097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5DD7260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9BEB1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89562C4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AEA93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605B622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9210D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4CD4" w:rsidRPr="009E44FF" w14:paraId="614F5099" w14:textId="77777777" w:rsidTr="00604CD4"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881C0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 xml:space="preserve">      สำหรับผลขาดทุน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6522D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455B87BA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2BC51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3AF4FC9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49C20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5B3643C0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20B92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412AC51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975D1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47D9BD53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0F04C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4CD4" w:rsidRPr="009E44FF" w14:paraId="39B6AD17" w14:textId="77777777" w:rsidTr="00604CD4"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3F83E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9E44FF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72342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6E4098C7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20999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DA6FD6F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576C6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0BBA4FB1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FF0E7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E1978D9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E201C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14628EA4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6F376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4CD4" w:rsidRPr="009E44FF" w14:paraId="220E402E" w14:textId="77777777" w:rsidTr="00604CD4"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B202D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9E44FF">
              <w:rPr>
                <w:rFonts w:ascii="Angsana New" w:hAnsi="Angsana New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AE2981" w14:textId="5DDADDF5" w:rsidR="00604CD4" w:rsidRPr="009E44FF" w:rsidRDefault="00785D3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(5,749)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037AF476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107FE" w14:textId="1BA4B60F" w:rsidR="00604CD4" w:rsidRPr="009E44FF" w:rsidRDefault="00785D3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(5,513)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59C6CCD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069990" w14:textId="4B385887" w:rsidR="00604CD4" w:rsidRPr="009E44FF" w:rsidRDefault="00785D3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(236)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13DFFC7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8A66A9" w14:textId="49397BCE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(7,090)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291346B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4AA3E" w14:textId="286BFEFD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(6,731)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D53B6EE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9DC152" w14:textId="7DD46851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(359)</w:t>
            </w:r>
          </w:p>
        </w:tc>
      </w:tr>
      <w:tr w:rsidR="00604CD4" w:rsidRPr="009E44FF" w14:paraId="2286F8DF" w14:textId="77777777" w:rsidTr="00604CD4"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0F2F0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34ACF0" w14:textId="6D1FEAF6" w:rsidR="00604CD4" w:rsidRPr="009E44FF" w:rsidRDefault="00785D3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54,161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5FDB6587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2CCEC" w14:textId="521BEEBE" w:rsidR="00604CD4" w:rsidRPr="009E44FF" w:rsidRDefault="00785D3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48,850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80C749D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E2A70B" w14:textId="7A81F904" w:rsidR="00604CD4" w:rsidRPr="009E44FF" w:rsidRDefault="00785D3F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5,311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622F1C26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57BEC3" w14:textId="624899C5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64,525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53E1A53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84DA09" w14:textId="300E5A41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58,169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</w:tcPr>
          <w:p w14:paraId="05AD7D17" w14:textId="77777777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A48B75" w14:textId="44BBEC99" w:rsidR="00604CD4" w:rsidRPr="009E44FF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4FF">
              <w:rPr>
                <w:rFonts w:ascii="Angsana New" w:hAnsi="Angsana New"/>
                <w:sz w:val="30"/>
                <w:szCs w:val="30"/>
              </w:rPr>
              <w:t>6,356</w:t>
            </w:r>
          </w:p>
        </w:tc>
      </w:tr>
    </w:tbl>
    <w:p w14:paraId="19028B37" w14:textId="77777777" w:rsidR="00604CD4" w:rsidRPr="00604CD4" w:rsidRDefault="00604CD4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16"/>
          <w:szCs w:val="16"/>
          <w:highlight w:val="yellow"/>
        </w:rPr>
      </w:pPr>
    </w:p>
    <w:p w14:paraId="768CB143" w14:textId="6A069266" w:rsidR="00C76E62" w:rsidRDefault="00C76E62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171F5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</w:t>
      </w:r>
      <w:r w:rsidR="009219BD">
        <w:rPr>
          <w:rFonts w:ascii="Angsana New" w:hAnsi="Angsana New"/>
          <w:sz w:val="30"/>
          <w:szCs w:val="30"/>
        </w:rPr>
        <w:t>9</w:t>
      </w:r>
      <w:r w:rsidRPr="008171F5">
        <w:rPr>
          <w:rFonts w:ascii="Angsana New" w:hAnsi="Angsana New"/>
          <w:sz w:val="30"/>
          <w:szCs w:val="30"/>
          <w:cs/>
        </w:rPr>
        <w:t xml:space="preserve"> และ </w:t>
      </w:r>
      <w:r w:rsidRPr="008171F5">
        <w:rPr>
          <w:rFonts w:ascii="Angsana New" w:hAnsi="Angsana New"/>
          <w:sz w:val="30"/>
          <w:szCs w:val="30"/>
        </w:rPr>
        <w:t>31</w:t>
      </w:r>
      <w:r w:rsidRPr="008171F5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9219BD">
        <w:rPr>
          <w:rFonts w:ascii="Angsana New" w:hAnsi="Angsana New"/>
          <w:sz w:val="30"/>
          <w:szCs w:val="30"/>
        </w:rPr>
        <w:t>8</w:t>
      </w:r>
      <w:r w:rsidRPr="008171F5">
        <w:rPr>
          <w:rFonts w:ascii="Angsana New" w:hAnsi="Angsana New"/>
          <w:sz w:val="30"/>
          <w:szCs w:val="30"/>
        </w:rPr>
        <w:t xml:space="preserve"> </w:t>
      </w:r>
      <w:r w:rsidRPr="008171F5">
        <w:rPr>
          <w:rFonts w:ascii="Angsana New" w:hAnsi="Angsana New"/>
          <w:sz w:val="30"/>
          <w:szCs w:val="30"/>
          <w:cs/>
        </w:rPr>
        <w:t>ลูกหนี้เงินให้กู้ยืมแยกตามประเภทการจัดลำดับขั้นได้ดังนี้</w:t>
      </w:r>
    </w:p>
    <w:p w14:paraId="6D8E9239" w14:textId="77777777" w:rsidR="00C76E62" w:rsidRPr="00604CD4" w:rsidRDefault="00C76E62" w:rsidP="00B03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16"/>
          <w:szCs w:val="16"/>
          <w:highlight w:val="yellow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7054"/>
        <w:gridCol w:w="1276"/>
        <w:gridCol w:w="270"/>
        <w:gridCol w:w="1289"/>
      </w:tblGrid>
      <w:tr w:rsidR="00C76E62" w:rsidRPr="00A65910" w14:paraId="07F30C1B" w14:textId="77777777" w:rsidTr="00FC59A6">
        <w:tc>
          <w:tcPr>
            <w:tcW w:w="7054" w:type="dxa"/>
            <w:vAlign w:val="bottom"/>
          </w:tcPr>
          <w:p w14:paraId="18ECDD80" w14:textId="77777777" w:rsidR="00C76E62" w:rsidRPr="00A65910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5" w:type="dxa"/>
            <w:gridSpan w:val="3"/>
          </w:tcPr>
          <w:p w14:paraId="51FA3C95" w14:textId="77777777" w:rsidR="00C76E62" w:rsidRPr="008171F5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C76E62" w:rsidRPr="00A65910" w14:paraId="781ABEF4" w14:textId="77777777" w:rsidTr="00FC59A6">
        <w:tc>
          <w:tcPr>
            <w:tcW w:w="7054" w:type="dxa"/>
            <w:vAlign w:val="bottom"/>
          </w:tcPr>
          <w:p w14:paraId="12241179" w14:textId="77777777" w:rsidR="00C76E62" w:rsidRPr="00A65910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CBF0223" w14:textId="77777777" w:rsidR="00C76E62" w:rsidRPr="008171F5" w:rsidRDefault="00C76E62" w:rsidP="00FC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31 </w:t>
            </w:r>
            <w:r>
              <w:rPr>
                <w:cs/>
                <w:lang w:val="en-US" w:eastAsia="en-US"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  <w:right w:val="nil"/>
            </w:tcBorders>
          </w:tcPr>
          <w:p w14:paraId="16C1AE84" w14:textId="77777777" w:rsidR="00C76E62" w:rsidRPr="008171F5" w:rsidRDefault="00C76E62" w:rsidP="00FC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</w:tcBorders>
          </w:tcPr>
          <w:p w14:paraId="1F50C177" w14:textId="77777777" w:rsidR="00C76E62" w:rsidRPr="008171F5" w:rsidRDefault="00C76E62" w:rsidP="00FC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8171F5">
              <w:rPr>
                <w:rFonts w:hint="cs"/>
                <w:lang w:val="en-US" w:eastAsia="en-US"/>
              </w:rPr>
              <w:t>31</w:t>
            </w:r>
            <w:r w:rsidRPr="008171F5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</w:tr>
      <w:tr w:rsidR="00C76E62" w:rsidRPr="00A65910" w14:paraId="07A8AD40" w14:textId="77777777" w:rsidTr="00FC59A6">
        <w:tc>
          <w:tcPr>
            <w:tcW w:w="7054" w:type="dxa"/>
            <w:vAlign w:val="bottom"/>
          </w:tcPr>
          <w:p w14:paraId="351C96D8" w14:textId="77777777" w:rsidR="00C76E62" w:rsidRPr="00A65910" w:rsidRDefault="00C76E62" w:rsidP="00FC5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24D3AE38" w14:textId="54C54B72" w:rsidR="00C76E62" w:rsidRPr="008171F5" w:rsidRDefault="009219BD" w:rsidP="00FC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2569</w:t>
            </w:r>
          </w:p>
        </w:tc>
        <w:tc>
          <w:tcPr>
            <w:tcW w:w="270" w:type="dxa"/>
          </w:tcPr>
          <w:p w14:paraId="67CF5456" w14:textId="77777777" w:rsidR="00C76E62" w:rsidRPr="008171F5" w:rsidRDefault="00C76E62" w:rsidP="00FC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89" w:type="dxa"/>
          </w:tcPr>
          <w:p w14:paraId="17E357B6" w14:textId="12634C20" w:rsidR="00C76E62" w:rsidRPr="008171F5" w:rsidRDefault="009219BD" w:rsidP="00FC59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>
              <w:rPr>
                <w:lang w:val="en-US" w:eastAsia="en-US"/>
              </w:rPr>
              <w:t>2568</w:t>
            </w:r>
          </w:p>
        </w:tc>
      </w:tr>
      <w:tr w:rsidR="00C76E62" w:rsidRPr="00604CD4" w14:paraId="40D5F5B9" w14:textId="77777777" w:rsidTr="00FC59A6">
        <w:tc>
          <w:tcPr>
            <w:tcW w:w="7054" w:type="dxa"/>
            <w:vAlign w:val="bottom"/>
          </w:tcPr>
          <w:p w14:paraId="6D0B1257" w14:textId="77777777" w:rsidR="00C76E62" w:rsidRPr="00604CD4" w:rsidRDefault="00C76E62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CCB863F" w14:textId="77777777" w:rsidR="00C76E62" w:rsidRPr="00604CD4" w:rsidRDefault="00C76E62" w:rsidP="00604CD4">
            <w:pPr>
              <w:tabs>
                <w:tab w:val="clear" w:pos="907"/>
              </w:tabs>
              <w:spacing w:line="80" w:lineRule="atLeast"/>
              <w:ind w:right="237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70" w:type="dxa"/>
          </w:tcPr>
          <w:p w14:paraId="06E9F56F" w14:textId="77777777" w:rsidR="00C76E62" w:rsidRPr="00604CD4" w:rsidRDefault="00C76E62" w:rsidP="00604CD4">
            <w:pPr>
              <w:tabs>
                <w:tab w:val="clear" w:pos="907"/>
              </w:tabs>
              <w:spacing w:line="80" w:lineRule="atLeast"/>
              <w:ind w:right="237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58794EEE" w14:textId="77777777" w:rsidR="00C76E62" w:rsidRPr="00604CD4" w:rsidRDefault="00C76E62" w:rsidP="00604CD4">
            <w:pPr>
              <w:tabs>
                <w:tab w:val="clear" w:pos="907"/>
              </w:tabs>
              <w:spacing w:line="80" w:lineRule="atLeast"/>
              <w:ind w:right="237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</w:tr>
      <w:tr w:rsidR="00604CD4" w:rsidRPr="00A65910" w14:paraId="4D77AC16" w14:textId="77777777" w:rsidTr="00FC59A6">
        <w:tc>
          <w:tcPr>
            <w:tcW w:w="7054" w:type="dxa"/>
            <w:vAlign w:val="bottom"/>
          </w:tcPr>
          <w:p w14:paraId="6B409E4F" w14:textId="77777777" w:rsidR="00604CD4" w:rsidRPr="008171F5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ลูกหนี้ที่ไม่มีการเพิ่มขึ้นอย่างมีนัยสำคัญของความเสี่ยงด้านเครดิต (</w:t>
            </w:r>
            <w:r w:rsidRPr="008171F5">
              <w:rPr>
                <w:rFonts w:ascii="Angsana New" w:hAnsi="Angsana New"/>
                <w:sz w:val="30"/>
                <w:szCs w:val="30"/>
              </w:rPr>
              <w:t>Performing)</w:t>
            </w:r>
          </w:p>
        </w:tc>
        <w:tc>
          <w:tcPr>
            <w:tcW w:w="1276" w:type="dxa"/>
            <w:vAlign w:val="bottom"/>
          </w:tcPr>
          <w:p w14:paraId="29063051" w14:textId="70F1E564" w:rsidR="00604CD4" w:rsidRPr="0080285C" w:rsidRDefault="00A3109C" w:rsidP="0078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46,862</w:t>
            </w:r>
          </w:p>
        </w:tc>
        <w:tc>
          <w:tcPr>
            <w:tcW w:w="270" w:type="dxa"/>
          </w:tcPr>
          <w:p w14:paraId="6D785164" w14:textId="77777777" w:rsidR="00604CD4" w:rsidRPr="00A65910" w:rsidRDefault="00604CD4" w:rsidP="00604CD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14:paraId="3BD74B7C" w14:textId="499E6759" w:rsidR="00604CD4" w:rsidRPr="008171F5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55,063</w:t>
            </w:r>
          </w:p>
        </w:tc>
      </w:tr>
      <w:tr w:rsidR="00604CD4" w:rsidRPr="00A65910" w14:paraId="0600D6B4" w14:textId="77777777" w:rsidTr="00FC59A6">
        <w:tc>
          <w:tcPr>
            <w:tcW w:w="7054" w:type="dxa"/>
            <w:vAlign w:val="bottom"/>
          </w:tcPr>
          <w:p w14:paraId="0311B23F" w14:textId="77777777" w:rsidR="00604CD4" w:rsidRPr="008171F5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  <w:r w:rsidRPr="008171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71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171F5">
              <w:rPr>
                <w:rFonts w:ascii="Angsana New" w:hAnsi="Angsana New"/>
                <w:sz w:val="30"/>
                <w:szCs w:val="30"/>
              </w:rPr>
              <w:t>Under-performing)</w:t>
            </w:r>
          </w:p>
        </w:tc>
        <w:tc>
          <w:tcPr>
            <w:tcW w:w="1276" w:type="dxa"/>
            <w:vAlign w:val="bottom"/>
          </w:tcPr>
          <w:p w14:paraId="58EFBDBA" w14:textId="56CD7FA2" w:rsidR="00604CD4" w:rsidRPr="0080285C" w:rsidRDefault="00A3109C" w:rsidP="0078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7,972</w:t>
            </w:r>
          </w:p>
        </w:tc>
        <w:tc>
          <w:tcPr>
            <w:tcW w:w="270" w:type="dxa"/>
          </w:tcPr>
          <w:p w14:paraId="004E742D" w14:textId="77777777" w:rsidR="00604CD4" w:rsidRPr="00A65910" w:rsidRDefault="00604CD4" w:rsidP="00604CD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14:paraId="5CCB802B" w14:textId="5CEF93C0" w:rsidR="00604CD4" w:rsidRPr="008171F5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9,855</w:t>
            </w:r>
          </w:p>
        </w:tc>
      </w:tr>
      <w:tr w:rsidR="00604CD4" w:rsidRPr="00A65910" w14:paraId="2643B423" w14:textId="77777777" w:rsidTr="00FC59A6">
        <w:tc>
          <w:tcPr>
            <w:tcW w:w="7054" w:type="dxa"/>
            <w:vAlign w:val="bottom"/>
          </w:tcPr>
          <w:p w14:paraId="69397A86" w14:textId="77777777" w:rsidR="00604CD4" w:rsidRPr="008171F5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 xml:space="preserve">ลูกหนี้ที่มีการด้อยค่าด้านเครดิต </w:t>
            </w:r>
            <w:r w:rsidRPr="008171F5">
              <w:rPr>
                <w:rFonts w:ascii="Angsana New" w:hAnsi="Angsana New"/>
                <w:sz w:val="30"/>
                <w:szCs w:val="30"/>
              </w:rPr>
              <w:t>(Credit-impaired)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D1E5D4A" w14:textId="310A53CB" w:rsidR="00604CD4" w:rsidRPr="0080285C" w:rsidRDefault="00A3109C" w:rsidP="0078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5,076</w:t>
            </w:r>
          </w:p>
        </w:tc>
        <w:tc>
          <w:tcPr>
            <w:tcW w:w="270" w:type="dxa"/>
          </w:tcPr>
          <w:p w14:paraId="70EDCE53" w14:textId="77777777" w:rsidR="00604CD4" w:rsidRPr="00A65910" w:rsidRDefault="00604CD4" w:rsidP="00604CD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6E113C50" w14:textId="6E042575" w:rsidR="00604CD4" w:rsidRPr="008171F5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6,697</w:t>
            </w:r>
          </w:p>
        </w:tc>
      </w:tr>
      <w:tr w:rsidR="00604CD4" w:rsidRPr="00A65910" w14:paraId="68213C94" w14:textId="77777777" w:rsidTr="00FC59A6">
        <w:tc>
          <w:tcPr>
            <w:tcW w:w="7054" w:type="dxa"/>
            <w:vAlign w:val="bottom"/>
          </w:tcPr>
          <w:p w14:paraId="0E626BEC" w14:textId="77777777" w:rsidR="00604CD4" w:rsidRPr="008171F5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0D301F7" w14:textId="001A7097" w:rsidR="00604CD4" w:rsidRPr="0080285C" w:rsidRDefault="00785D3F" w:rsidP="0078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59,910</w:t>
            </w:r>
          </w:p>
        </w:tc>
        <w:tc>
          <w:tcPr>
            <w:tcW w:w="270" w:type="dxa"/>
          </w:tcPr>
          <w:p w14:paraId="69FF5AA3" w14:textId="77777777" w:rsidR="00604CD4" w:rsidRPr="00A65910" w:rsidRDefault="00604CD4" w:rsidP="00604CD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04450D70" w14:textId="301DEB3F" w:rsidR="00604CD4" w:rsidRPr="008171F5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71,615</w:t>
            </w:r>
          </w:p>
        </w:tc>
      </w:tr>
      <w:tr w:rsidR="00604CD4" w:rsidRPr="00A65910" w14:paraId="733CE49F" w14:textId="77777777" w:rsidTr="00FC59A6">
        <w:tc>
          <w:tcPr>
            <w:tcW w:w="7054" w:type="dxa"/>
            <w:vAlign w:val="bottom"/>
          </w:tcPr>
          <w:p w14:paraId="5E1DF120" w14:textId="77777777" w:rsidR="00604CD4" w:rsidRPr="008171F5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3DB84007" w14:textId="5F3A6801" w:rsidR="00604CD4" w:rsidRPr="0080285C" w:rsidRDefault="00785D3F" w:rsidP="0078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(5,749)</w:t>
            </w:r>
          </w:p>
        </w:tc>
        <w:tc>
          <w:tcPr>
            <w:tcW w:w="270" w:type="dxa"/>
          </w:tcPr>
          <w:p w14:paraId="607D197E" w14:textId="77777777" w:rsidR="00604CD4" w:rsidRPr="00A65910" w:rsidRDefault="00604CD4" w:rsidP="00604CD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9" w:type="dxa"/>
          </w:tcPr>
          <w:p w14:paraId="3A47E585" w14:textId="06D69F8A" w:rsidR="00604CD4" w:rsidRPr="008171F5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(7,090)</w:t>
            </w:r>
          </w:p>
        </w:tc>
      </w:tr>
      <w:tr w:rsidR="00604CD4" w:rsidRPr="00A65910" w14:paraId="5AF9BAEA" w14:textId="77777777" w:rsidTr="00FC59A6">
        <w:tc>
          <w:tcPr>
            <w:tcW w:w="7054" w:type="dxa"/>
            <w:vAlign w:val="bottom"/>
          </w:tcPr>
          <w:p w14:paraId="021BA8A4" w14:textId="77777777" w:rsidR="00604CD4" w:rsidRPr="008171F5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A215F3C" w14:textId="6B4896A0" w:rsidR="00604CD4" w:rsidRPr="0080285C" w:rsidRDefault="00785D3F" w:rsidP="0078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54,161</w:t>
            </w:r>
          </w:p>
        </w:tc>
        <w:tc>
          <w:tcPr>
            <w:tcW w:w="270" w:type="dxa"/>
          </w:tcPr>
          <w:p w14:paraId="6D4F81D3" w14:textId="77777777" w:rsidR="00604CD4" w:rsidRPr="00A65910" w:rsidRDefault="00604CD4" w:rsidP="00604CD4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1E346454" w14:textId="72B327D4" w:rsidR="00604CD4" w:rsidRPr="008171F5" w:rsidRDefault="00604CD4" w:rsidP="0060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64,525</w:t>
            </w:r>
          </w:p>
        </w:tc>
      </w:tr>
    </w:tbl>
    <w:p w14:paraId="51BBED03" w14:textId="77777777" w:rsidR="00BB59AB" w:rsidRPr="00604CD4" w:rsidRDefault="00BB59AB" w:rsidP="00BB5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FF0000"/>
          <w:sz w:val="16"/>
          <w:szCs w:val="16"/>
          <w:highlight w:val="yellow"/>
        </w:rPr>
      </w:pPr>
    </w:p>
    <w:p w14:paraId="519C0D60" w14:textId="4AE0616D" w:rsidR="008804C8" w:rsidRPr="008171F5" w:rsidRDefault="00C76E62" w:rsidP="00C76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171F5">
        <w:rPr>
          <w:rFonts w:ascii="Angsana New" w:hAnsi="Angsana New"/>
          <w:sz w:val="30"/>
          <w:szCs w:val="30"/>
          <w:cs/>
        </w:rPr>
        <w:t>ลูกหนี้เงินให้กู้ยืมครบกำหนดชำระเป็นรายเดือนด้วยจำนวนเงินเดือนละเท่า</w:t>
      </w:r>
      <w:r w:rsidRPr="008171F5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8171F5">
        <w:rPr>
          <w:rFonts w:ascii="Angsana New" w:hAnsi="Angsana New"/>
          <w:sz w:val="30"/>
          <w:szCs w:val="30"/>
          <w:cs/>
        </w:rPr>
        <w:t>ๆ</w:t>
      </w:r>
      <w:r w:rsidRPr="008171F5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8171F5">
        <w:rPr>
          <w:rFonts w:ascii="Angsana New" w:hAnsi="Angsana New"/>
          <w:sz w:val="30"/>
          <w:szCs w:val="30"/>
          <w:cs/>
        </w:rPr>
        <w:t>กัน</w:t>
      </w:r>
    </w:p>
    <w:p w14:paraId="3692A146" w14:textId="77777777" w:rsidR="00CA3C13" w:rsidRPr="008171F5" w:rsidRDefault="00CA3C13" w:rsidP="00CA3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u w:val="single"/>
        </w:rPr>
      </w:pPr>
      <w:r w:rsidRPr="00A65910">
        <w:rPr>
          <w:rFonts w:ascii="Angsana New" w:hAnsi="Angsana New"/>
          <w:sz w:val="30"/>
          <w:szCs w:val="30"/>
          <w:highlight w:val="yellow"/>
          <w:u w:val="single"/>
          <w:cs/>
        </w:rPr>
        <w:br w:type="page"/>
      </w:r>
      <w:r w:rsidRPr="008171F5">
        <w:rPr>
          <w:rFonts w:ascii="Angsana New" w:hAnsi="Angsana New"/>
          <w:sz w:val="30"/>
          <w:szCs w:val="30"/>
          <w:u w:val="single"/>
          <w:cs/>
        </w:rPr>
        <w:lastRenderedPageBreak/>
        <w:t>ลูกหนี้</w:t>
      </w:r>
      <w:r w:rsidRPr="008171F5">
        <w:rPr>
          <w:rFonts w:ascii="Angsana New" w:hAnsi="Angsana New" w:hint="cs"/>
          <w:sz w:val="30"/>
          <w:szCs w:val="30"/>
          <w:u w:val="single"/>
          <w:cs/>
        </w:rPr>
        <w:t>สินเชื่อรายย่อยเพื่อการประกอบอาชีพ</w:t>
      </w:r>
    </w:p>
    <w:p w14:paraId="3241D578" w14:textId="77777777" w:rsidR="00CA3C13" w:rsidRPr="008171F5" w:rsidRDefault="00CA3C13" w:rsidP="00CA3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1104"/>
        <w:gridCol w:w="231"/>
        <w:gridCol w:w="1104"/>
        <w:gridCol w:w="242"/>
        <w:gridCol w:w="1095"/>
        <w:gridCol w:w="233"/>
        <w:gridCol w:w="1104"/>
        <w:gridCol w:w="240"/>
        <w:gridCol w:w="1104"/>
        <w:gridCol w:w="233"/>
        <w:gridCol w:w="1102"/>
      </w:tblGrid>
      <w:tr w:rsidR="00C161E0" w:rsidRPr="000170CC" w14:paraId="46C71725" w14:textId="77777777" w:rsidTr="00C161E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E47E36E" w14:textId="77777777" w:rsidR="00C161E0" w:rsidRPr="00C161E0" w:rsidRDefault="00C161E0" w:rsidP="00A57D2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9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CD57F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61E0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C161E0" w:rsidRPr="000170CC" w14:paraId="4741AA2F" w14:textId="77777777" w:rsidTr="00C161E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ECFAE25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58BB20" w14:textId="3CA0DDC8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161E0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161E0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0F93DD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A86BF0" w14:textId="584DE49B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31</w:t>
            </w:r>
            <w:r w:rsidRPr="00C161E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161E0">
              <w:rPr>
                <w:rFonts w:ascii="Angsana New" w:hAnsi="Angsana New"/>
                <w:sz w:val="30"/>
                <w:szCs w:val="30"/>
              </w:rPr>
              <w:t>256</w:t>
            </w:r>
            <w:r w:rsidRPr="00C161E0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</w:tr>
      <w:tr w:rsidR="00C161E0" w:rsidRPr="000170CC" w14:paraId="68DD6601" w14:textId="77777777" w:rsidTr="00C161E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D2A984D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1A9E6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FB3EB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2636A1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  <w:cs/>
              </w:rPr>
              <w:t>ส่วนที่ถึง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0AACDB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63CC2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29A580DF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D4DACCC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7EAFA62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44722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  <w:cs/>
              </w:rPr>
              <w:t>ส่วนที่ถึง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6F79D2C4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2F97AD3A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61E0" w:rsidRPr="000170CC" w14:paraId="16309E7E" w14:textId="77777777" w:rsidTr="00C161E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09F2FB3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5F598C1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79F1FCD3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D2D40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043DE12C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4F3FE32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2F6B9A42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E09A480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2F8AA20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36F7A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30F8A411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4DBAE6AF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61E0" w:rsidRPr="000170CC" w14:paraId="1DC477BC" w14:textId="77777777" w:rsidTr="00C161E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23D1639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A695D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61E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44F8FAC3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B8ECD9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37630AC9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1A592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6D59C919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4B60D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61E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648CED8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3D7D6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09EBFC65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E6564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  <w:cs/>
              </w:rPr>
              <w:t>ระยะยาว</w:t>
            </w:r>
          </w:p>
        </w:tc>
      </w:tr>
      <w:tr w:rsidR="00C161E0" w:rsidRPr="00C161E0" w14:paraId="069D6136" w14:textId="77777777" w:rsidTr="00C161E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53228F0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593729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39A5EDAC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BA7CB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780D516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7B8BA1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02A862C7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E2241E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E9052BD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30437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01856682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A495D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color w:val="FF0000"/>
                <w:sz w:val="12"/>
                <w:szCs w:val="12"/>
                <w:highlight w:val="yellow"/>
              </w:rPr>
            </w:pPr>
          </w:p>
        </w:tc>
      </w:tr>
      <w:tr w:rsidR="00C161E0" w:rsidRPr="000170CC" w14:paraId="006A05EE" w14:textId="77777777" w:rsidTr="00C161E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70D56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161E0">
              <w:rPr>
                <w:rFonts w:ascii="Angsana New" w:hAnsi="Angsana New"/>
                <w:sz w:val="30"/>
                <w:szCs w:val="30"/>
                <w:cs/>
              </w:rPr>
              <w:t>ลูกหนี้สินเชื่อรายย่อย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9B78956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211C9411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0691243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39EE761F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C365EAD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1CDADD67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36C87FF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5A9F15E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39D71AD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6A1EBB1C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37FD0307" w14:textId="77777777" w:rsidR="00C161E0" w:rsidRPr="00C161E0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84A81" w:rsidRPr="000170CC" w14:paraId="058F043E" w14:textId="77777777" w:rsidTr="00C161E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21B87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161E0">
              <w:rPr>
                <w:rFonts w:ascii="Angsana New" w:hAnsi="Angsana New"/>
                <w:sz w:val="30"/>
                <w:szCs w:val="30"/>
                <w:cs/>
              </w:rPr>
              <w:t>เพื่อการประกอบอาชีพ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A97005A" w14:textId="3815FD2A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0DF58418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ED948E3" w14:textId="532699E6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0CE00D6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A02D973" w14:textId="7ECE62D6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6A5CE418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08A76C53" w14:textId="7406790E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9F36C72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A93FF0C" w14:textId="53CE08FA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0AAC3A97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0C50746C" w14:textId="539DACB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4A81" w:rsidRPr="000170CC" w14:paraId="51565817" w14:textId="77777777" w:rsidTr="00C161E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26A0E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161E0">
              <w:rPr>
                <w:rFonts w:ascii="Angsana New" w:hAnsi="Angsana New"/>
                <w:sz w:val="30"/>
                <w:szCs w:val="30"/>
                <w:cs/>
              </w:rPr>
              <w:t>ดอกผลค้างรับ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3CB8962" w14:textId="3CD77D7F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52623676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CD0401C" w14:textId="0AEAE593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7C383395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31FCAED" w14:textId="4EB2B0D0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45B899E0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55F3ED8E" w14:textId="55D2765D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9ED4FDC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01D5448" w14:textId="3F53E5C8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30373230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508D21CB" w14:textId="5A5F3E93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4A81" w:rsidRPr="000170CC" w14:paraId="3FB2E904" w14:textId="77777777" w:rsidTr="00C161E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E410B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24945" w14:textId="33A2F5BE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6D11A2B9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C780F" w14:textId="7075E3C8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05B6C42D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094F7" w14:textId="38360C2E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78AF9E6B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D7526" w14:textId="2ACCB1AC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792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063D31A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64AEF" w14:textId="7A7C4F62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792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66959F65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10C71A" w14:textId="7385E621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4A81" w:rsidRPr="000170CC" w14:paraId="02127CB3" w14:textId="77777777" w:rsidTr="00C161E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21D9D" w14:textId="5957CE56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161E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C161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61E0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6DDBC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22855D00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D8B75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6EC0C20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A14F1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7A226246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119E2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4EAAFB8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3FDA9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790711BC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0553B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4A81" w:rsidRPr="000170CC" w14:paraId="69F6168A" w14:textId="77777777" w:rsidTr="00C161E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67E5A" w14:textId="7A443E5C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C161E0">
              <w:rPr>
                <w:rFonts w:ascii="Angsana New" w:hAnsi="Angsana New"/>
                <w:sz w:val="30"/>
                <w:szCs w:val="30"/>
                <w:cs/>
              </w:rPr>
              <w:t>สำหรับผลขาดทุนด้าน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9F354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04A8A394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811DF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68F27F30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632D9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1AD98394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988F4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E27B75C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1F92C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5AB0E207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C069A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4A81" w:rsidRPr="000170CC" w14:paraId="4BD18898" w14:textId="77777777" w:rsidTr="00C161E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B88BF" w14:textId="27193B18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C161E0">
              <w:rPr>
                <w:rFonts w:ascii="Angsana New" w:hAnsi="Angsana New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9CE58" w14:textId="7235708D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(174)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197DE056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3F8F8" w14:textId="4B0D4796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(174)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5242FEA3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F840F" w14:textId="0C7E1AC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0CEA3348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E0024" w14:textId="411BE4A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(239)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7181449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CEF8A1" w14:textId="683D3DD4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(239)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3C251699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0CAD0" w14:textId="2F27FDDD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4A81" w:rsidRPr="000170CC" w14:paraId="1CCDA4E2" w14:textId="77777777" w:rsidTr="00C161E0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212F3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4DC50C" w14:textId="7E307C7E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14:paraId="098D5639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17BBD" w14:textId="681B7D41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B64A986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8456E" w14:textId="5CD60481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411C7F4D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C8E00" w14:textId="1BAF66B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553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CF09ED1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09ABD7" w14:textId="441E8DC2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553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2C1230F2" w14:textId="77777777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EC8596" w14:textId="7200C89C" w:rsidR="00984A81" w:rsidRPr="00C161E0" w:rsidRDefault="00984A81" w:rsidP="0098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61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631599D" w14:textId="77777777" w:rsidR="00C161E0" w:rsidRPr="008171F5" w:rsidRDefault="00C161E0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81234BA" w14:textId="780CD53B" w:rsidR="001E02DC" w:rsidRPr="008171F5" w:rsidRDefault="006D1AEA" w:rsidP="004B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  <w:r w:rsidRPr="008171F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20C32">
        <w:rPr>
          <w:rFonts w:ascii="Angsana New" w:hAnsi="Angsana New"/>
          <w:sz w:val="30"/>
          <w:szCs w:val="30"/>
        </w:rPr>
        <w:t xml:space="preserve">31 </w:t>
      </w:r>
      <w:r w:rsidR="00620C32">
        <w:rPr>
          <w:rFonts w:ascii="Angsana New" w:hAnsi="Angsana New"/>
          <w:sz w:val="30"/>
          <w:szCs w:val="30"/>
          <w:cs/>
        </w:rPr>
        <w:t xml:space="preserve">มีนาคม </w:t>
      </w:r>
      <w:r w:rsidR="00620C32">
        <w:rPr>
          <w:rFonts w:ascii="Angsana New" w:hAnsi="Angsana New"/>
          <w:sz w:val="30"/>
          <w:szCs w:val="30"/>
        </w:rPr>
        <w:t>256</w:t>
      </w:r>
      <w:r w:rsidR="009219BD">
        <w:rPr>
          <w:rFonts w:ascii="Angsana New" w:hAnsi="Angsana New"/>
          <w:sz w:val="30"/>
          <w:szCs w:val="30"/>
        </w:rPr>
        <w:t>9</w:t>
      </w:r>
      <w:r w:rsidR="00A576B6" w:rsidRPr="008171F5">
        <w:rPr>
          <w:rFonts w:ascii="Angsana New" w:hAnsi="Angsana New"/>
          <w:sz w:val="30"/>
          <w:szCs w:val="30"/>
          <w:cs/>
        </w:rPr>
        <w:t xml:space="preserve"> และ</w:t>
      </w:r>
      <w:r w:rsidRPr="008171F5">
        <w:rPr>
          <w:rFonts w:ascii="Angsana New" w:hAnsi="Angsana New"/>
          <w:sz w:val="30"/>
          <w:szCs w:val="30"/>
          <w:cs/>
        </w:rPr>
        <w:t xml:space="preserve"> </w:t>
      </w:r>
      <w:r w:rsidRPr="008171F5">
        <w:rPr>
          <w:rFonts w:ascii="Angsana New" w:hAnsi="Angsana New"/>
          <w:sz w:val="30"/>
          <w:szCs w:val="30"/>
        </w:rPr>
        <w:t>31</w:t>
      </w:r>
      <w:r w:rsidRPr="008171F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20C32">
        <w:rPr>
          <w:rFonts w:ascii="Angsana New" w:hAnsi="Angsana New"/>
          <w:sz w:val="30"/>
          <w:szCs w:val="30"/>
        </w:rPr>
        <w:t>256</w:t>
      </w:r>
      <w:r w:rsidR="009219BD">
        <w:rPr>
          <w:rFonts w:ascii="Angsana New" w:hAnsi="Angsana New"/>
          <w:sz w:val="30"/>
          <w:szCs w:val="30"/>
        </w:rPr>
        <w:t>8</w:t>
      </w:r>
      <w:r w:rsidR="00413D77" w:rsidRPr="008171F5">
        <w:rPr>
          <w:rFonts w:ascii="Angsana New" w:hAnsi="Angsana New" w:hint="cs"/>
          <w:sz w:val="30"/>
          <w:szCs w:val="30"/>
          <w:cs/>
        </w:rPr>
        <w:t xml:space="preserve"> </w:t>
      </w:r>
      <w:r w:rsidR="00CA3C13" w:rsidRPr="008171F5">
        <w:rPr>
          <w:rFonts w:ascii="Angsana New" w:hAnsi="Angsana New"/>
          <w:sz w:val="30"/>
          <w:szCs w:val="30"/>
          <w:cs/>
        </w:rPr>
        <w:t>ลูกหนี้</w:t>
      </w:r>
      <w:r w:rsidR="00CA3C13" w:rsidRPr="008171F5">
        <w:rPr>
          <w:rFonts w:ascii="Angsana New" w:hAnsi="Angsana New" w:hint="cs"/>
          <w:sz w:val="30"/>
          <w:szCs w:val="30"/>
          <w:cs/>
        </w:rPr>
        <w:t>สินเชื่อรายย่อยเพื่อการประกอบอาชีพ</w:t>
      </w:r>
      <w:r w:rsidR="001E02DC" w:rsidRPr="008171F5">
        <w:rPr>
          <w:rFonts w:ascii="Angsana New" w:hAnsi="Angsana New"/>
          <w:sz w:val="30"/>
          <w:szCs w:val="30"/>
          <w:cs/>
        </w:rPr>
        <w:t>แยกตาม</w:t>
      </w:r>
      <w:r w:rsidR="001E02DC" w:rsidRPr="008171F5">
        <w:rPr>
          <w:rFonts w:ascii="Angsana New" w:hAnsi="Angsana New" w:hint="cs"/>
          <w:sz w:val="30"/>
          <w:szCs w:val="30"/>
          <w:cs/>
        </w:rPr>
        <w:t>ประเภทการจัด</w:t>
      </w:r>
      <w:r w:rsidR="004810D1" w:rsidRPr="008171F5">
        <w:rPr>
          <w:rFonts w:ascii="Angsana New" w:hAnsi="Angsana New" w:hint="cs"/>
          <w:sz w:val="30"/>
          <w:szCs w:val="30"/>
          <w:cs/>
        </w:rPr>
        <w:t>ลำดับขั้น</w:t>
      </w:r>
      <w:r w:rsidR="001E02DC" w:rsidRPr="008171F5">
        <w:rPr>
          <w:rFonts w:ascii="Angsana New" w:hAnsi="Angsana New" w:hint="cs"/>
          <w:sz w:val="30"/>
          <w:szCs w:val="30"/>
          <w:cs/>
        </w:rPr>
        <w:t>ได้ดังนี้</w:t>
      </w:r>
    </w:p>
    <w:p w14:paraId="1D7DB936" w14:textId="77777777" w:rsidR="001E02DC" w:rsidRPr="00F266CE" w:rsidRDefault="001E02DC" w:rsidP="001E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  <w:cs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7054"/>
        <w:gridCol w:w="1276"/>
        <w:gridCol w:w="270"/>
        <w:gridCol w:w="1289"/>
      </w:tblGrid>
      <w:tr w:rsidR="00064357" w:rsidRPr="00A65910" w14:paraId="7DBE91E0" w14:textId="77777777" w:rsidTr="005A0D99">
        <w:tc>
          <w:tcPr>
            <w:tcW w:w="7054" w:type="dxa"/>
            <w:vAlign w:val="bottom"/>
          </w:tcPr>
          <w:p w14:paraId="7B3706D5" w14:textId="77777777" w:rsidR="00064357" w:rsidRPr="00A65910" w:rsidRDefault="00064357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5" w:type="dxa"/>
            <w:gridSpan w:val="3"/>
          </w:tcPr>
          <w:p w14:paraId="090E1EC1" w14:textId="77777777" w:rsidR="00064357" w:rsidRPr="008171F5" w:rsidRDefault="00064357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E55679" w:rsidRPr="00A65910" w14:paraId="3C9BC2AD" w14:textId="77777777" w:rsidTr="005A0D99">
        <w:tc>
          <w:tcPr>
            <w:tcW w:w="7054" w:type="dxa"/>
            <w:vAlign w:val="bottom"/>
          </w:tcPr>
          <w:p w14:paraId="12EF2E52" w14:textId="77777777" w:rsidR="00E55679" w:rsidRPr="00A65910" w:rsidRDefault="00E55679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CD0C1A6" w14:textId="03D5C20A" w:rsidR="00E55679" w:rsidRPr="008171F5" w:rsidRDefault="00620C32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31 </w:t>
            </w:r>
            <w:r>
              <w:rPr>
                <w:cs/>
                <w:lang w:val="en-US" w:eastAsia="en-US"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  <w:right w:val="nil"/>
            </w:tcBorders>
          </w:tcPr>
          <w:p w14:paraId="6FA1F08B" w14:textId="77777777" w:rsidR="00E55679" w:rsidRPr="008171F5" w:rsidRDefault="00E55679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</w:tcBorders>
          </w:tcPr>
          <w:p w14:paraId="3295EC6C" w14:textId="77777777" w:rsidR="00E55679" w:rsidRPr="008171F5" w:rsidRDefault="00161F05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 w:rsidRPr="008171F5">
              <w:rPr>
                <w:rFonts w:hint="cs"/>
                <w:lang w:val="en-US" w:eastAsia="en-US"/>
              </w:rPr>
              <w:t>31</w:t>
            </w:r>
            <w:r w:rsidR="00E55679" w:rsidRPr="008171F5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</w:tr>
      <w:tr w:rsidR="00E55679" w:rsidRPr="00A65910" w14:paraId="176CFE97" w14:textId="77777777" w:rsidTr="005A0D99">
        <w:tc>
          <w:tcPr>
            <w:tcW w:w="7054" w:type="dxa"/>
            <w:vAlign w:val="bottom"/>
          </w:tcPr>
          <w:p w14:paraId="3E883FB7" w14:textId="77777777" w:rsidR="00E55679" w:rsidRPr="00A65910" w:rsidRDefault="00E55679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0C01134B" w14:textId="4E4E57E1" w:rsidR="00E55679" w:rsidRPr="008171F5" w:rsidRDefault="009219BD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2569</w:t>
            </w:r>
          </w:p>
        </w:tc>
        <w:tc>
          <w:tcPr>
            <w:tcW w:w="270" w:type="dxa"/>
          </w:tcPr>
          <w:p w14:paraId="204DE67C" w14:textId="77777777" w:rsidR="00E55679" w:rsidRPr="008171F5" w:rsidRDefault="00E55679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</w:p>
        </w:tc>
        <w:tc>
          <w:tcPr>
            <w:tcW w:w="1289" w:type="dxa"/>
          </w:tcPr>
          <w:p w14:paraId="678FEC66" w14:textId="0A741BAD" w:rsidR="00E55679" w:rsidRPr="008171F5" w:rsidRDefault="009219BD" w:rsidP="00B0366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  <w:lang w:val="en-US" w:eastAsia="en-US"/>
              </w:rPr>
            </w:pPr>
            <w:r>
              <w:rPr>
                <w:lang w:val="en-US" w:eastAsia="en-US"/>
              </w:rPr>
              <w:t>2568</w:t>
            </w:r>
          </w:p>
        </w:tc>
      </w:tr>
      <w:tr w:rsidR="005A0D99" w:rsidRPr="00A65910" w14:paraId="4675086F" w14:textId="77777777" w:rsidTr="005A0D99">
        <w:tc>
          <w:tcPr>
            <w:tcW w:w="7054" w:type="dxa"/>
            <w:vAlign w:val="bottom"/>
          </w:tcPr>
          <w:p w14:paraId="4B6FB228" w14:textId="77777777" w:rsidR="005A0D99" w:rsidRPr="008171F5" w:rsidRDefault="005A0D99" w:rsidP="007F1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712976E" w14:textId="77777777" w:rsidR="005A0D99" w:rsidRPr="00A65910" w:rsidRDefault="005A0D99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3F4803D8" w14:textId="77777777" w:rsidR="005A0D99" w:rsidRPr="00A65910" w:rsidRDefault="005A0D99" w:rsidP="007F1F5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48C847BD" w14:textId="77777777" w:rsidR="005A0D99" w:rsidRPr="00A65910" w:rsidRDefault="005A0D99" w:rsidP="00C943A7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C161E0" w:rsidRPr="00A65910" w14:paraId="20AE2770" w14:textId="77777777" w:rsidTr="005A0D99">
        <w:tc>
          <w:tcPr>
            <w:tcW w:w="7054" w:type="dxa"/>
            <w:vAlign w:val="bottom"/>
          </w:tcPr>
          <w:p w14:paraId="12D15DF3" w14:textId="77777777" w:rsidR="00C161E0" w:rsidRPr="008171F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ลูกหนี้ที่ไม่มีการเพิ่มขึ้นอย่างมีนัยสำคัญของความเสี่ยงด้านเครดิต (</w:t>
            </w:r>
            <w:r w:rsidRPr="008171F5">
              <w:rPr>
                <w:rFonts w:ascii="Angsana New" w:hAnsi="Angsana New"/>
                <w:sz w:val="30"/>
                <w:szCs w:val="30"/>
              </w:rPr>
              <w:t>Performing)</w:t>
            </w:r>
          </w:p>
        </w:tc>
        <w:tc>
          <w:tcPr>
            <w:tcW w:w="1276" w:type="dxa"/>
            <w:vAlign w:val="bottom"/>
          </w:tcPr>
          <w:p w14:paraId="050DDBAB" w14:textId="3C193747" w:rsidR="00C161E0" w:rsidRPr="0080285C" w:rsidRDefault="00984A81" w:rsidP="00C161E0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270" w:type="dxa"/>
          </w:tcPr>
          <w:p w14:paraId="7FB0DEEC" w14:textId="77777777" w:rsidR="00C161E0" w:rsidRPr="00A65910" w:rsidRDefault="00C161E0" w:rsidP="00C161E0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14:paraId="3F64FF97" w14:textId="4B329A6A" w:rsidR="00C161E0" w:rsidRPr="008171F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</w:t>
            </w:r>
          </w:p>
        </w:tc>
      </w:tr>
      <w:tr w:rsidR="00C161E0" w:rsidRPr="00A65910" w14:paraId="214624B5" w14:textId="77777777" w:rsidTr="005A0D99">
        <w:tc>
          <w:tcPr>
            <w:tcW w:w="7054" w:type="dxa"/>
            <w:vAlign w:val="bottom"/>
          </w:tcPr>
          <w:p w14:paraId="542BB686" w14:textId="77777777" w:rsidR="00C161E0" w:rsidRPr="008171F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  <w:r w:rsidRPr="008171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71F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171F5">
              <w:rPr>
                <w:rFonts w:ascii="Angsana New" w:hAnsi="Angsana New"/>
                <w:sz w:val="30"/>
                <w:szCs w:val="30"/>
              </w:rPr>
              <w:t>Under-performing)</w:t>
            </w:r>
          </w:p>
        </w:tc>
        <w:tc>
          <w:tcPr>
            <w:tcW w:w="1276" w:type="dxa"/>
            <w:vAlign w:val="bottom"/>
          </w:tcPr>
          <w:p w14:paraId="2C060D6B" w14:textId="6669226C" w:rsidR="00C161E0" w:rsidRPr="0080285C" w:rsidRDefault="00984A81" w:rsidP="00C161E0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7F3D9A6F" w14:textId="77777777" w:rsidR="00C161E0" w:rsidRPr="00A65910" w:rsidRDefault="00C161E0" w:rsidP="00C161E0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14:paraId="795A88FC" w14:textId="6F5AA8F3" w:rsidR="00C161E0" w:rsidRPr="008171F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</w:t>
            </w:r>
          </w:p>
        </w:tc>
      </w:tr>
      <w:tr w:rsidR="00C161E0" w:rsidRPr="00A65910" w14:paraId="2107BBEC" w14:textId="77777777" w:rsidTr="005A0D99">
        <w:tc>
          <w:tcPr>
            <w:tcW w:w="7054" w:type="dxa"/>
            <w:vAlign w:val="bottom"/>
          </w:tcPr>
          <w:p w14:paraId="1AFB02A8" w14:textId="77777777" w:rsidR="00C161E0" w:rsidRPr="008171F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 xml:space="preserve">ลูกหนี้ที่มีการด้อยค่าด้านเครดิต </w:t>
            </w:r>
            <w:r w:rsidRPr="008171F5">
              <w:rPr>
                <w:rFonts w:ascii="Angsana New" w:hAnsi="Angsana New"/>
                <w:sz w:val="30"/>
                <w:szCs w:val="30"/>
              </w:rPr>
              <w:t>(Credit-impaired)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AA1A4C6" w14:textId="691142EB" w:rsidR="00C161E0" w:rsidRPr="0080285C" w:rsidRDefault="00984A81" w:rsidP="00C161E0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270" w:type="dxa"/>
          </w:tcPr>
          <w:p w14:paraId="163B0D2F" w14:textId="77777777" w:rsidR="00C161E0" w:rsidRPr="00A65910" w:rsidRDefault="00C161E0" w:rsidP="00C161E0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727581F6" w14:textId="04106752" w:rsidR="00C161E0" w:rsidRPr="008171F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</w:t>
            </w:r>
          </w:p>
        </w:tc>
      </w:tr>
      <w:tr w:rsidR="00C161E0" w:rsidRPr="00A65910" w14:paraId="1D9471DB" w14:textId="77777777" w:rsidTr="005A0D99">
        <w:tc>
          <w:tcPr>
            <w:tcW w:w="7054" w:type="dxa"/>
            <w:vAlign w:val="bottom"/>
          </w:tcPr>
          <w:p w14:paraId="40C10275" w14:textId="77777777" w:rsidR="00C161E0" w:rsidRPr="008171F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7882569" w14:textId="42258C0D" w:rsidR="00C161E0" w:rsidRPr="0080285C" w:rsidRDefault="00984A81" w:rsidP="00C161E0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</w:t>
            </w:r>
          </w:p>
        </w:tc>
        <w:tc>
          <w:tcPr>
            <w:tcW w:w="270" w:type="dxa"/>
          </w:tcPr>
          <w:p w14:paraId="4D0FFDFE" w14:textId="77777777" w:rsidR="00C161E0" w:rsidRPr="00A65910" w:rsidRDefault="00C161E0" w:rsidP="00C161E0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798FD2BC" w14:textId="04585DC7" w:rsidR="00C161E0" w:rsidRPr="008171F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792</w:t>
            </w:r>
          </w:p>
        </w:tc>
      </w:tr>
      <w:tr w:rsidR="00C161E0" w:rsidRPr="00A65910" w14:paraId="4FB04CAC" w14:textId="77777777" w:rsidTr="00D44D2B">
        <w:tc>
          <w:tcPr>
            <w:tcW w:w="7054" w:type="dxa"/>
            <w:vAlign w:val="bottom"/>
          </w:tcPr>
          <w:p w14:paraId="62E0A643" w14:textId="77777777" w:rsidR="00C161E0" w:rsidRPr="008171F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5F575206" w14:textId="7D01B672" w:rsidR="00C161E0" w:rsidRPr="0080285C" w:rsidRDefault="00984A81" w:rsidP="00C161E0">
            <w:pPr>
              <w:tabs>
                <w:tab w:val="clear" w:pos="907"/>
                <w:tab w:val="clear" w:pos="1644"/>
                <w:tab w:val="clear" w:pos="1871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(174)</w:t>
            </w:r>
          </w:p>
        </w:tc>
        <w:tc>
          <w:tcPr>
            <w:tcW w:w="270" w:type="dxa"/>
          </w:tcPr>
          <w:p w14:paraId="33F2896C" w14:textId="77777777" w:rsidR="00C161E0" w:rsidRPr="00A65910" w:rsidRDefault="00C161E0" w:rsidP="00C161E0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9" w:type="dxa"/>
          </w:tcPr>
          <w:p w14:paraId="7A8EB485" w14:textId="4D125C7B" w:rsidR="00C161E0" w:rsidRPr="008171F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(239)</w:t>
            </w:r>
          </w:p>
        </w:tc>
      </w:tr>
      <w:tr w:rsidR="00C161E0" w:rsidRPr="00A65910" w14:paraId="73107ACC" w14:textId="77777777" w:rsidTr="008171F5">
        <w:tc>
          <w:tcPr>
            <w:tcW w:w="7054" w:type="dxa"/>
            <w:vAlign w:val="bottom"/>
          </w:tcPr>
          <w:p w14:paraId="397A5427" w14:textId="77777777" w:rsidR="00C161E0" w:rsidRPr="008171F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4FB24B3" w14:textId="7BFCE751" w:rsidR="00C161E0" w:rsidRPr="0080285C" w:rsidRDefault="00984A81" w:rsidP="00C161E0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14:paraId="51BBBA46" w14:textId="77777777" w:rsidR="00C161E0" w:rsidRPr="00A65910" w:rsidRDefault="00C161E0" w:rsidP="00C161E0">
            <w:pPr>
              <w:tabs>
                <w:tab w:val="clear" w:pos="907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29E5E1B4" w14:textId="5472B592" w:rsidR="00C161E0" w:rsidRPr="008171F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553</w:t>
            </w:r>
          </w:p>
        </w:tc>
      </w:tr>
    </w:tbl>
    <w:p w14:paraId="00E9CB67" w14:textId="77777777" w:rsidR="00C161E0" w:rsidRDefault="00C161E0" w:rsidP="00C161E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9"/>
          <w:szCs w:val="29"/>
          <w:lang w:eastAsia="zh-CN"/>
        </w:rPr>
      </w:pPr>
    </w:p>
    <w:p w14:paraId="071D4AAD" w14:textId="77777777" w:rsidR="000C1ED7" w:rsidRPr="00C161E0" w:rsidRDefault="000C1ED7" w:rsidP="00C161E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9"/>
          <w:szCs w:val="29"/>
          <w:lang w:eastAsia="zh-CN"/>
        </w:rPr>
      </w:pPr>
    </w:p>
    <w:p w14:paraId="736CC1ED" w14:textId="6A740B7E" w:rsidR="008F0BEE" w:rsidRDefault="008F0BEE" w:rsidP="008F0BE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29"/>
          <w:szCs w:val="29"/>
          <w:lang w:eastAsia="zh-CN"/>
        </w:rPr>
      </w:pPr>
      <w:r w:rsidRPr="00CB0E55">
        <w:rPr>
          <w:rFonts w:ascii="Angsana New" w:eastAsia="SimSun" w:hAnsi="Angsana New" w:hint="cs"/>
          <w:b/>
          <w:bCs/>
          <w:sz w:val="29"/>
          <w:szCs w:val="29"/>
          <w:cs/>
          <w:lang w:eastAsia="zh-CN"/>
        </w:rPr>
        <w:lastRenderedPageBreak/>
        <w:t>ลูกหนี้หมุนเวียนอื่น</w:t>
      </w:r>
    </w:p>
    <w:p w14:paraId="2F5BD993" w14:textId="77777777" w:rsidR="008F0BEE" w:rsidRPr="00A048AC" w:rsidRDefault="008F0BEE" w:rsidP="008F0BE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tbl>
      <w:tblPr>
        <w:tblW w:w="9677" w:type="dxa"/>
        <w:tblLook w:val="01E0" w:firstRow="1" w:lastRow="1" w:firstColumn="1" w:lastColumn="1" w:noHBand="0" w:noVBand="0"/>
      </w:tblPr>
      <w:tblGrid>
        <w:gridCol w:w="3690"/>
        <w:gridCol w:w="1260"/>
        <w:gridCol w:w="270"/>
        <w:gridCol w:w="1335"/>
        <w:gridCol w:w="270"/>
        <w:gridCol w:w="1289"/>
        <w:gridCol w:w="270"/>
        <w:gridCol w:w="1293"/>
      </w:tblGrid>
      <w:tr w:rsidR="008F0BEE" w:rsidRPr="00CB0E55" w14:paraId="6EDC1533" w14:textId="77777777" w:rsidTr="00241B5B">
        <w:tc>
          <w:tcPr>
            <w:tcW w:w="3690" w:type="dxa"/>
            <w:vAlign w:val="bottom"/>
          </w:tcPr>
          <w:p w14:paraId="037DA291" w14:textId="77777777" w:rsidR="008F0BEE" w:rsidRPr="00CB0E55" w:rsidRDefault="008F0BEE" w:rsidP="0024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987" w:type="dxa"/>
            <w:gridSpan w:val="7"/>
            <w:tcBorders>
              <w:bottom w:val="single" w:sz="4" w:space="0" w:color="auto"/>
            </w:tcBorders>
            <w:vAlign w:val="bottom"/>
          </w:tcPr>
          <w:p w14:paraId="05D24635" w14:textId="77777777" w:rsidR="008F0BEE" w:rsidRPr="00586860" w:rsidRDefault="008F0BEE" w:rsidP="0024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686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F0BEE" w:rsidRPr="00CB0E55" w14:paraId="2B6F903E" w14:textId="77777777" w:rsidTr="00241B5B">
        <w:tc>
          <w:tcPr>
            <w:tcW w:w="3690" w:type="dxa"/>
            <w:vAlign w:val="bottom"/>
          </w:tcPr>
          <w:p w14:paraId="0C263D57" w14:textId="77777777" w:rsidR="008F0BEE" w:rsidRPr="00CB0E55" w:rsidRDefault="008F0BEE" w:rsidP="0024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BF72B" w14:textId="77777777" w:rsidR="008F0BEE" w:rsidRPr="00586860" w:rsidRDefault="008F0BEE" w:rsidP="0024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686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</w:tcBorders>
            <w:vAlign w:val="bottom"/>
          </w:tcPr>
          <w:p w14:paraId="1015E7D1" w14:textId="77777777" w:rsidR="008F0BEE" w:rsidRPr="00586860" w:rsidRDefault="008F0BEE" w:rsidP="0024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B036F" w14:textId="77777777" w:rsidR="008F0BEE" w:rsidRPr="00586860" w:rsidRDefault="008F0BEE" w:rsidP="00241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686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0BEE" w:rsidRPr="00CB0E55" w14:paraId="2EF579F4" w14:textId="77777777" w:rsidTr="001720AE">
        <w:tc>
          <w:tcPr>
            <w:tcW w:w="3690" w:type="dxa"/>
            <w:vAlign w:val="bottom"/>
          </w:tcPr>
          <w:p w14:paraId="71FD68F8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21B0F91E" w14:textId="5515E5D5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86860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D51B3AA" w14:textId="77777777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62664A56" w14:textId="441EF59E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31</w:t>
            </w:r>
            <w:r w:rsidRPr="005868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093EAD52" w14:textId="77777777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14:paraId="448BE1BB" w14:textId="5D7044F6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86860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55F8C97" w14:textId="77777777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</w:tcPr>
          <w:p w14:paraId="7DA14588" w14:textId="371267FC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31</w:t>
            </w:r>
            <w:r w:rsidRPr="005868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F0BEE" w:rsidRPr="00CB0E55" w14:paraId="013A3C3F" w14:textId="77777777" w:rsidTr="001720AE">
        <w:tc>
          <w:tcPr>
            <w:tcW w:w="3690" w:type="dxa"/>
            <w:vAlign w:val="bottom"/>
          </w:tcPr>
          <w:p w14:paraId="5B82A3DB" w14:textId="77777777" w:rsidR="008F0BEE" w:rsidRPr="00CB0E55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D4F37B" w14:textId="10143E4C" w:rsidR="008F0BEE" w:rsidRPr="00586860" w:rsidRDefault="009219BD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2D8D973E" w14:textId="77777777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2BEFEC08" w14:textId="6DEBFFB8" w:rsidR="008F0BEE" w:rsidRPr="00586860" w:rsidRDefault="009219BD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2E3EC5D3" w14:textId="77777777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937FE1A" w14:textId="79C69F01" w:rsidR="008F0BEE" w:rsidRPr="00586860" w:rsidRDefault="009219BD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341C0C1B" w14:textId="77777777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3309276D" w14:textId="3261708A" w:rsidR="008F0BEE" w:rsidRPr="00586860" w:rsidRDefault="009219BD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F0BEE" w:rsidRPr="00CB0E55" w14:paraId="557DA5D8" w14:textId="77777777" w:rsidTr="008F0BEE">
        <w:tc>
          <w:tcPr>
            <w:tcW w:w="3690" w:type="dxa"/>
            <w:vAlign w:val="bottom"/>
          </w:tcPr>
          <w:p w14:paraId="1A544FBF" w14:textId="77777777" w:rsidR="008F0BEE" w:rsidRPr="008236F8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F841E84" w14:textId="77777777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937668" w14:textId="77777777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0632666D" w14:textId="77777777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9013C7" w14:textId="77777777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70538B43" w14:textId="77777777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127E9A" w14:textId="77777777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708FBE1F" w14:textId="77777777" w:rsidR="008F0BEE" w:rsidRPr="00586860" w:rsidRDefault="008F0BEE" w:rsidP="008F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61E0" w:rsidRPr="00CB0E55" w14:paraId="7F44AE11" w14:textId="77777777" w:rsidTr="00241B5B">
        <w:tc>
          <w:tcPr>
            <w:tcW w:w="3690" w:type="dxa"/>
            <w:vAlign w:val="bottom"/>
          </w:tcPr>
          <w:p w14:paraId="50502F9A" w14:textId="02CA0FE7" w:rsidR="00C161E0" w:rsidRPr="00CB0E5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rPr>
                <w:rFonts w:ascii="Angsana New" w:hAnsi="Angsana New"/>
                <w:sz w:val="29"/>
                <w:szCs w:val="29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2F3F0282" w14:textId="069A75B9" w:rsidR="00C161E0" w:rsidRPr="00586860" w:rsidRDefault="002D2CE5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18,092</w:t>
            </w:r>
          </w:p>
        </w:tc>
        <w:tc>
          <w:tcPr>
            <w:tcW w:w="270" w:type="dxa"/>
            <w:vAlign w:val="bottom"/>
          </w:tcPr>
          <w:p w14:paraId="1F500DB8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5D2B132D" w14:textId="1622EA9A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10,322</w:t>
            </w:r>
          </w:p>
        </w:tc>
        <w:tc>
          <w:tcPr>
            <w:tcW w:w="270" w:type="dxa"/>
            <w:vAlign w:val="bottom"/>
          </w:tcPr>
          <w:p w14:paraId="588B7C30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7A282B47" w14:textId="00DEE824" w:rsidR="00C161E0" w:rsidRPr="00586860" w:rsidRDefault="00AE2F6D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11,311</w:t>
            </w:r>
          </w:p>
        </w:tc>
        <w:tc>
          <w:tcPr>
            <w:tcW w:w="270" w:type="dxa"/>
            <w:vAlign w:val="bottom"/>
          </w:tcPr>
          <w:p w14:paraId="72114DEF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1CE7AF81" w14:textId="393D4ED6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4,206</w:t>
            </w:r>
          </w:p>
        </w:tc>
      </w:tr>
      <w:tr w:rsidR="00C161E0" w:rsidRPr="00CB0E55" w14:paraId="0EC2EEE7" w14:textId="77777777" w:rsidTr="00241B5B">
        <w:tc>
          <w:tcPr>
            <w:tcW w:w="3690" w:type="dxa"/>
            <w:vAlign w:val="bottom"/>
          </w:tcPr>
          <w:p w14:paraId="08D6C9F3" w14:textId="1205119B" w:rsidR="00C161E0" w:rsidRPr="00CB0E5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rPr>
                <w:rFonts w:ascii="Angsana New" w:hAnsi="Angsana New"/>
                <w:sz w:val="29"/>
                <w:szCs w:val="29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หัก ค่าเผื่อผลขาดทุนจากการด้อยค่า</w:t>
            </w:r>
          </w:p>
        </w:tc>
        <w:tc>
          <w:tcPr>
            <w:tcW w:w="1260" w:type="dxa"/>
            <w:vAlign w:val="bottom"/>
          </w:tcPr>
          <w:p w14:paraId="330E27D9" w14:textId="4EEB35EF" w:rsidR="00C161E0" w:rsidRPr="00586860" w:rsidRDefault="002D2CE5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(8,749)</w:t>
            </w:r>
          </w:p>
        </w:tc>
        <w:tc>
          <w:tcPr>
            <w:tcW w:w="270" w:type="dxa"/>
            <w:vAlign w:val="bottom"/>
          </w:tcPr>
          <w:p w14:paraId="411B8EFE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594973F9" w14:textId="548ED316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(8,520)</w:t>
            </w:r>
          </w:p>
        </w:tc>
        <w:tc>
          <w:tcPr>
            <w:tcW w:w="270" w:type="dxa"/>
            <w:vAlign w:val="bottom"/>
          </w:tcPr>
          <w:p w14:paraId="71F2FF28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12338A5C" w14:textId="04C5EFB2" w:rsidR="00C161E0" w:rsidRPr="00586860" w:rsidRDefault="00A5380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(2,61</w:t>
            </w:r>
            <w:r w:rsidR="00AE2F6D" w:rsidRPr="00586860">
              <w:rPr>
                <w:rFonts w:ascii="Angsana New" w:hAnsi="Angsana New"/>
                <w:sz w:val="30"/>
                <w:szCs w:val="30"/>
              </w:rPr>
              <w:t>2</w:t>
            </w:r>
            <w:r w:rsidRPr="005868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E4FA364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303C2778" w14:textId="00064302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(2,612)</w:t>
            </w:r>
          </w:p>
        </w:tc>
      </w:tr>
      <w:tr w:rsidR="00C161E0" w:rsidRPr="00CB0E55" w14:paraId="73B38BA0" w14:textId="77777777" w:rsidTr="00241B5B">
        <w:tc>
          <w:tcPr>
            <w:tcW w:w="3690" w:type="dxa"/>
            <w:vAlign w:val="bottom"/>
          </w:tcPr>
          <w:p w14:paraId="6753D242" w14:textId="62D8958E" w:rsidR="00C161E0" w:rsidRPr="00CB0E5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rPr>
                <w:rFonts w:ascii="Angsana New" w:hAnsi="Angsana New"/>
                <w:sz w:val="29"/>
                <w:szCs w:val="29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5B60C9D" w14:textId="088E6C3F" w:rsidR="00C161E0" w:rsidRPr="00586860" w:rsidRDefault="002D2CE5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9,343</w:t>
            </w:r>
          </w:p>
        </w:tc>
        <w:tc>
          <w:tcPr>
            <w:tcW w:w="270" w:type="dxa"/>
            <w:vAlign w:val="bottom"/>
          </w:tcPr>
          <w:p w14:paraId="040EA653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410F75F9" w14:textId="0644D53A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1,802</w:t>
            </w:r>
          </w:p>
        </w:tc>
        <w:tc>
          <w:tcPr>
            <w:tcW w:w="270" w:type="dxa"/>
            <w:vAlign w:val="bottom"/>
          </w:tcPr>
          <w:p w14:paraId="092DB7AA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39EB9EF1" w14:textId="03EBAD33" w:rsidR="00C161E0" w:rsidRPr="00586860" w:rsidRDefault="00AE2F6D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8,699</w:t>
            </w:r>
          </w:p>
        </w:tc>
        <w:tc>
          <w:tcPr>
            <w:tcW w:w="270" w:type="dxa"/>
            <w:vAlign w:val="bottom"/>
          </w:tcPr>
          <w:p w14:paraId="1F3D6782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11B8A58B" w14:textId="0B456059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1,594</w:t>
            </w:r>
          </w:p>
        </w:tc>
      </w:tr>
      <w:tr w:rsidR="00C161E0" w:rsidRPr="00CB0E55" w14:paraId="46E0CD8F" w14:textId="77777777" w:rsidTr="00241B5B">
        <w:tc>
          <w:tcPr>
            <w:tcW w:w="3690" w:type="dxa"/>
            <w:vAlign w:val="bottom"/>
          </w:tcPr>
          <w:p w14:paraId="4A0079ED" w14:textId="3754204B" w:rsidR="00C161E0" w:rsidRPr="00CB0E5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29"/>
                <w:szCs w:val="29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60" w:type="dxa"/>
            <w:vAlign w:val="bottom"/>
          </w:tcPr>
          <w:p w14:paraId="0F525C3B" w14:textId="57C5E042" w:rsidR="00C161E0" w:rsidRPr="00586860" w:rsidRDefault="002D2CE5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2</w:t>
            </w:r>
            <w:r w:rsidR="00103904">
              <w:rPr>
                <w:rFonts w:ascii="Angsana New" w:hAnsi="Angsana New"/>
                <w:sz w:val="30"/>
                <w:szCs w:val="30"/>
              </w:rPr>
              <w:t>1,</w:t>
            </w:r>
            <w:r w:rsidR="007A738D">
              <w:rPr>
                <w:rFonts w:ascii="Angsana New" w:hAnsi="Angsana New" w:hint="cs"/>
                <w:sz w:val="30"/>
                <w:szCs w:val="30"/>
                <w:cs/>
              </w:rPr>
              <w:t>587</w:t>
            </w:r>
          </w:p>
        </w:tc>
        <w:tc>
          <w:tcPr>
            <w:tcW w:w="270" w:type="dxa"/>
            <w:vAlign w:val="bottom"/>
          </w:tcPr>
          <w:p w14:paraId="65A902D2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1FDE25C1" w14:textId="7A0DD99C" w:rsidR="00C161E0" w:rsidRPr="00586860" w:rsidRDefault="00300922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21,022</w:t>
            </w:r>
          </w:p>
        </w:tc>
        <w:tc>
          <w:tcPr>
            <w:tcW w:w="270" w:type="dxa"/>
            <w:vAlign w:val="bottom"/>
          </w:tcPr>
          <w:p w14:paraId="285B336F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4DD0E664" w14:textId="4D39F5BC" w:rsidR="00C161E0" w:rsidRPr="00586860" w:rsidRDefault="002D2CE5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7,5</w:t>
            </w:r>
            <w:r w:rsidR="009A6567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270" w:type="dxa"/>
            <w:vAlign w:val="bottom"/>
          </w:tcPr>
          <w:p w14:paraId="62236597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02FD34D7" w14:textId="3825FF01" w:rsidR="00C161E0" w:rsidRPr="00586860" w:rsidRDefault="00A5380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8,260</w:t>
            </w:r>
          </w:p>
        </w:tc>
      </w:tr>
      <w:tr w:rsidR="00C161E0" w:rsidRPr="00CB0E55" w14:paraId="48E8F6FC" w14:textId="77777777" w:rsidTr="00241B5B">
        <w:tc>
          <w:tcPr>
            <w:tcW w:w="3690" w:type="dxa"/>
            <w:vAlign w:val="bottom"/>
          </w:tcPr>
          <w:p w14:paraId="393ABC4C" w14:textId="7094936F" w:rsidR="00C161E0" w:rsidRPr="00CB0E5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29"/>
                <w:szCs w:val="29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  <w:vAlign w:val="bottom"/>
          </w:tcPr>
          <w:p w14:paraId="1D5675D2" w14:textId="1FDF33E6" w:rsidR="00C161E0" w:rsidRPr="00586860" w:rsidRDefault="002D2CE5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13,484</w:t>
            </w:r>
          </w:p>
        </w:tc>
        <w:tc>
          <w:tcPr>
            <w:tcW w:w="270" w:type="dxa"/>
            <w:vAlign w:val="bottom"/>
          </w:tcPr>
          <w:p w14:paraId="18F2B456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31FCFFD0" w14:textId="47CBF4DE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9,009</w:t>
            </w:r>
          </w:p>
        </w:tc>
        <w:tc>
          <w:tcPr>
            <w:tcW w:w="270" w:type="dxa"/>
            <w:vAlign w:val="bottom"/>
          </w:tcPr>
          <w:p w14:paraId="51EEADB8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4C8B5FE8" w14:textId="5FE59FA7" w:rsidR="00C161E0" w:rsidRPr="00586860" w:rsidRDefault="00AE2F6D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11,06</w:t>
            </w:r>
            <w:r w:rsidR="00E8013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19EB2EFC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6E763C01" w14:textId="0201ED06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7,575</w:t>
            </w:r>
          </w:p>
        </w:tc>
      </w:tr>
      <w:tr w:rsidR="00C161E0" w:rsidRPr="00CB0E55" w14:paraId="2E3FC91F" w14:textId="77777777" w:rsidTr="00241B5B">
        <w:tc>
          <w:tcPr>
            <w:tcW w:w="3690" w:type="dxa"/>
            <w:vAlign w:val="bottom"/>
          </w:tcPr>
          <w:p w14:paraId="2C580EDE" w14:textId="18AA2536" w:rsidR="00C161E0" w:rsidRPr="00CB0E5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29"/>
                <w:szCs w:val="29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รายได้ค้างรับจากการให้เช่ารถจักรยานยนต์</w:t>
            </w:r>
          </w:p>
        </w:tc>
        <w:tc>
          <w:tcPr>
            <w:tcW w:w="1260" w:type="dxa"/>
            <w:vAlign w:val="bottom"/>
          </w:tcPr>
          <w:p w14:paraId="493F3503" w14:textId="3F8B1906" w:rsidR="00C161E0" w:rsidRPr="00586860" w:rsidRDefault="002D2CE5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745</w:t>
            </w:r>
          </w:p>
        </w:tc>
        <w:tc>
          <w:tcPr>
            <w:tcW w:w="270" w:type="dxa"/>
            <w:vAlign w:val="bottom"/>
          </w:tcPr>
          <w:p w14:paraId="18E1902E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2064F141" w14:textId="767DBA78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1,039</w:t>
            </w:r>
          </w:p>
        </w:tc>
        <w:tc>
          <w:tcPr>
            <w:tcW w:w="270" w:type="dxa"/>
            <w:vAlign w:val="bottom"/>
          </w:tcPr>
          <w:p w14:paraId="5B881B76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0F925756" w14:textId="0F0374ED" w:rsidR="00C161E0" w:rsidRPr="00586860" w:rsidRDefault="00AE2F6D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745</w:t>
            </w:r>
          </w:p>
        </w:tc>
        <w:tc>
          <w:tcPr>
            <w:tcW w:w="270" w:type="dxa"/>
            <w:vAlign w:val="bottom"/>
          </w:tcPr>
          <w:p w14:paraId="7C2D2D12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6C26F988" w14:textId="1EEEA8EB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1,039</w:t>
            </w:r>
          </w:p>
        </w:tc>
      </w:tr>
      <w:tr w:rsidR="00C161E0" w:rsidRPr="00CB0E55" w14:paraId="763BDF12" w14:textId="77777777" w:rsidTr="00241B5B">
        <w:tc>
          <w:tcPr>
            <w:tcW w:w="3690" w:type="dxa"/>
            <w:vAlign w:val="bottom"/>
          </w:tcPr>
          <w:p w14:paraId="601387B2" w14:textId="1DA55686" w:rsidR="00C161E0" w:rsidRPr="00CB0E5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29"/>
                <w:szCs w:val="29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49A4E8" w14:textId="278057A8" w:rsidR="00C161E0" w:rsidRPr="00586860" w:rsidRDefault="002D2CE5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1,</w:t>
            </w:r>
            <w:r w:rsidR="007A738D">
              <w:rPr>
                <w:rFonts w:ascii="Angsana New" w:hAnsi="Angsana New" w:hint="cs"/>
                <w:sz w:val="30"/>
                <w:szCs w:val="30"/>
                <w:cs/>
              </w:rPr>
              <w:t>606</w:t>
            </w:r>
          </w:p>
        </w:tc>
        <w:tc>
          <w:tcPr>
            <w:tcW w:w="270" w:type="dxa"/>
            <w:vAlign w:val="bottom"/>
          </w:tcPr>
          <w:p w14:paraId="6C48520A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2D8029D8" w14:textId="506774EB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70" w:type="dxa"/>
            <w:vAlign w:val="bottom"/>
          </w:tcPr>
          <w:p w14:paraId="28D1FFA3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1B48E496" w14:textId="63CD609D" w:rsidR="00C161E0" w:rsidRPr="00586860" w:rsidRDefault="00AE2F6D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897</w:t>
            </w:r>
          </w:p>
        </w:tc>
        <w:tc>
          <w:tcPr>
            <w:tcW w:w="270" w:type="dxa"/>
            <w:vAlign w:val="bottom"/>
          </w:tcPr>
          <w:p w14:paraId="56761633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0B3E75DA" w14:textId="44D2F985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334</w:t>
            </w:r>
          </w:p>
        </w:tc>
      </w:tr>
      <w:tr w:rsidR="00C161E0" w:rsidRPr="00CB0E55" w14:paraId="11E261DC" w14:textId="77777777" w:rsidTr="00241B5B">
        <w:tc>
          <w:tcPr>
            <w:tcW w:w="3690" w:type="dxa"/>
            <w:vAlign w:val="bottom"/>
          </w:tcPr>
          <w:p w14:paraId="71E99C30" w14:textId="5586D7DD" w:rsidR="00C161E0" w:rsidRPr="00CB0E55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29"/>
                <w:szCs w:val="29"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9D7F2" w14:textId="0C4A20A6" w:rsidR="00C161E0" w:rsidRPr="00586860" w:rsidRDefault="00103904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46,</w:t>
            </w:r>
            <w:r w:rsidR="007A738D">
              <w:rPr>
                <w:rFonts w:ascii="Angsana New" w:hAnsi="Angsana New" w:hint="cs"/>
                <w:sz w:val="30"/>
                <w:szCs w:val="30"/>
                <w:cs/>
              </w:rPr>
              <w:t>765</w:t>
            </w:r>
          </w:p>
        </w:tc>
        <w:tc>
          <w:tcPr>
            <w:tcW w:w="270" w:type="dxa"/>
            <w:vAlign w:val="bottom"/>
          </w:tcPr>
          <w:p w14:paraId="3C7E3827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D16D2" w14:textId="6F1CCBAD" w:rsidR="00C161E0" w:rsidRPr="00586860" w:rsidRDefault="00300922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33,522</w:t>
            </w:r>
          </w:p>
        </w:tc>
        <w:tc>
          <w:tcPr>
            <w:tcW w:w="270" w:type="dxa"/>
            <w:vAlign w:val="bottom"/>
          </w:tcPr>
          <w:p w14:paraId="2FA14A49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B9DBF" w14:textId="09FAA1F6" w:rsidR="00C161E0" w:rsidRPr="00586860" w:rsidRDefault="002D2CE5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28,9</w:t>
            </w:r>
            <w:r w:rsidR="009A6567">
              <w:rPr>
                <w:rFonts w:ascii="Angsana New" w:hAnsi="Angsana New"/>
                <w:sz w:val="30"/>
                <w:szCs w:val="30"/>
              </w:rPr>
              <w:t>1</w:t>
            </w:r>
            <w:r w:rsidR="00E8013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27CF9050" w14:textId="77777777" w:rsidR="00C161E0" w:rsidRPr="0058686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0246D" w14:textId="6B16067B" w:rsidR="00C161E0" w:rsidRPr="00586860" w:rsidRDefault="00A5380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6860">
              <w:rPr>
                <w:rFonts w:ascii="Angsana New" w:hAnsi="Angsana New"/>
                <w:sz w:val="30"/>
                <w:szCs w:val="30"/>
              </w:rPr>
              <w:t>18,802</w:t>
            </w:r>
          </w:p>
        </w:tc>
      </w:tr>
    </w:tbl>
    <w:p w14:paraId="5B7A0709" w14:textId="77777777" w:rsidR="008F0BEE" w:rsidRPr="00A048AC" w:rsidRDefault="008F0BEE" w:rsidP="008F0BE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10AA1F2D" w14:textId="51A90036" w:rsidR="00A30CD0" w:rsidRPr="00684C27" w:rsidRDefault="00A30CD0" w:rsidP="00A30CD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684C27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เงินให้กู้ยืมแก่กิจการอื่น</w:t>
      </w:r>
    </w:p>
    <w:p w14:paraId="697AAEC1" w14:textId="77777777" w:rsidR="00A30CD0" w:rsidRPr="00A048AC" w:rsidRDefault="00A30CD0" w:rsidP="00781DD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both"/>
        <w:rPr>
          <w:rFonts w:ascii="Angsana New" w:eastAsia="SimSun" w:hAnsi="Angsana New"/>
          <w:sz w:val="30"/>
          <w:szCs w:val="30"/>
          <w:highlight w:val="yellow"/>
          <w:lang w:eastAsia="zh-CN"/>
        </w:rPr>
      </w:pPr>
    </w:p>
    <w:tbl>
      <w:tblPr>
        <w:tblW w:w="9585" w:type="dxa"/>
        <w:tblLook w:val="04A0" w:firstRow="1" w:lastRow="0" w:firstColumn="1" w:lastColumn="0" w:noHBand="0" w:noVBand="1"/>
      </w:tblPr>
      <w:tblGrid>
        <w:gridCol w:w="6518"/>
        <w:gridCol w:w="236"/>
        <w:gridCol w:w="1276"/>
        <w:gridCol w:w="236"/>
        <w:gridCol w:w="1319"/>
      </w:tblGrid>
      <w:tr w:rsidR="00CA3C13" w:rsidRPr="00A65910" w14:paraId="4F3EAF12" w14:textId="77777777" w:rsidTr="00CA3C13">
        <w:tc>
          <w:tcPr>
            <w:tcW w:w="6518" w:type="dxa"/>
          </w:tcPr>
          <w:p w14:paraId="228EFECD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62D1CC65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831" w:type="dxa"/>
            <w:gridSpan w:val="3"/>
            <w:tcBorders>
              <w:bottom w:val="single" w:sz="4" w:space="0" w:color="auto"/>
            </w:tcBorders>
          </w:tcPr>
          <w:p w14:paraId="259B3B4D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A3C13" w:rsidRPr="00A65910" w14:paraId="01BECF81" w14:textId="77777777" w:rsidTr="00CA3C13">
        <w:tc>
          <w:tcPr>
            <w:tcW w:w="6518" w:type="dxa"/>
          </w:tcPr>
          <w:p w14:paraId="32CF24ED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4FC85457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831" w:type="dxa"/>
            <w:gridSpan w:val="3"/>
            <w:tcBorders>
              <w:top w:val="single" w:sz="4" w:space="0" w:color="auto"/>
            </w:tcBorders>
          </w:tcPr>
          <w:p w14:paraId="535868F1" w14:textId="58AB9178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="004810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</w:p>
        </w:tc>
      </w:tr>
      <w:tr w:rsidR="00CA3C13" w:rsidRPr="00A65910" w14:paraId="5F1723F8" w14:textId="77777777" w:rsidTr="00CA3C13">
        <w:tc>
          <w:tcPr>
            <w:tcW w:w="6518" w:type="dxa"/>
          </w:tcPr>
          <w:p w14:paraId="102B3533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64A494E2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831" w:type="dxa"/>
            <w:gridSpan w:val="3"/>
          </w:tcPr>
          <w:p w14:paraId="18F08B27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4C27" w:rsidRPr="00A65910" w14:paraId="32D7D691" w14:textId="77777777" w:rsidTr="00CA3C13">
        <w:tc>
          <w:tcPr>
            <w:tcW w:w="6518" w:type="dxa"/>
          </w:tcPr>
          <w:p w14:paraId="15CBC1E7" w14:textId="77777777" w:rsidR="00684C27" w:rsidRPr="00684C27" w:rsidRDefault="00684C27" w:rsidP="00684C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44DA8878" w14:textId="77777777" w:rsidR="00684C27" w:rsidRPr="00684C27" w:rsidRDefault="00684C27" w:rsidP="00684C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EB23D5C" w14:textId="19769865" w:rsidR="00684C27" w:rsidRPr="00684C27" w:rsidRDefault="00620C32" w:rsidP="00684C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6E8BD20" w14:textId="77777777" w:rsidR="00684C27" w:rsidRPr="00684C27" w:rsidRDefault="00684C27" w:rsidP="00684C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09AC5224" w14:textId="77777777" w:rsidR="00684C27" w:rsidRPr="00684C27" w:rsidRDefault="00684C27" w:rsidP="00684C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31</w:t>
            </w:r>
            <w:r w:rsidRPr="00684C2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A3C13" w:rsidRPr="00A65910" w14:paraId="79C96F65" w14:textId="77777777" w:rsidTr="00CA3C13">
        <w:tc>
          <w:tcPr>
            <w:tcW w:w="6518" w:type="dxa"/>
          </w:tcPr>
          <w:p w14:paraId="1D4F47F4" w14:textId="77777777" w:rsidR="00CA3C13" w:rsidRPr="00684C27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058815DD" w14:textId="77777777" w:rsidR="00CA3C13" w:rsidRPr="00684C27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BB77EE" w14:textId="69495542" w:rsidR="00CA3C13" w:rsidRPr="00684C27" w:rsidRDefault="009219BD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2569</w:t>
            </w:r>
          </w:p>
        </w:tc>
        <w:tc>
          <w:tcPr>
            <w:tcW w:w="236" w:type="dxa"/>
          </w:tcPr>
          <w:p w14:paraId="42F4CB97" w14:textId="77777777" w:rsidR="00CA3C13" w:rsidRPr="00684C27" w:rsidRDefault="00CA3C13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4433296F" w14:textId="2FC4F060" w:rsidR="00CA3C13" w:rsidRPr="00684C27" w:rsidRDefault="009219BD" w:rsidP="00CA3C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2568</w:t>
            </w:r>
          </w:p>
        </w:tc>
      </w:tr>
      <w:tr w:rsidR="00CA3C13" w:rsidRPr="00A65910" w14:paraId="7BA842B1" w14:textId="77777777" w:rsidTr="00CA3C13">
        <w:tc>
          <w:tcPr>
            <w:tcW w:w="6518" w:type="dxa"/>
          </w:tcPr>
          <w:p w14:paraId="3FC3815C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36" w:type="dxa"/>
          </w:tcPr>
          <w:p w14:paraId="4A467013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4677F3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29746019" w14:textId="77777777" w:rsidR="00CA3C13" w:rsidRPr="00A65910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7097691C" w14:textId="77777777" w:rsidR="00CA3C13" w:rsidRPr="00684C27" w:rsidRDefault="00CA3C13" w:rsidP="000E5E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</w:tr>
      <w:tr w:rsidR="004810C3" w:rsidRPr="00A65910" w14:paraId="6FDEC989" w14:textId="77777777" w:rsidTr="004810C3">
        <w:tc>
          <w:tcPr>
            <w:tcW w:w="6518" w:type="dxa"/>
          </w:tcPr>
          <w:p w14:paraId="01137352" w14:textId="76EC68E0" w:rsidR="004810C3" w:rsidRPr="00684C27" w:rsidRDefault="004810C3" w:rsidP="004810C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236" w:type="dxa"/>
          </w:tcPr>
          <w:p w14:paraId="623BBD5F" w14:textId="77777777" w:rsidR="004810C3" w:rsidRPr="00A65910" w:rsidRDefault="004810C3" w:rsidP="004810C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276" w:type="dxa"/>
          </w:tcPr>
          <w:p w14:paraId="28DCC247" w14:textId="2A2B5BB5" w:rsidR="004810C3" w:rsidRPr="0080285C" w:rsidRDefault="009C2B49" w:rsidP="00481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16,209</w:t>
            </w:r>
          </w:p>
        </w:tc>
        <w:tc>
          <w:tcPr>
            <w:tcW w:w="236" w:type="dxa"/>
          </w:tcPr>
          <w:p w14:paraId="3815D7CA" w14:textId="77777777" w:rsidR="004810C3" w:rsidRPr="00A65910" w:rsidRDefault="004810C3" w:rsidP="004810C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319" w:type="dxa"/>
          </w:tcPr>
          <w:p w14:paraId="39042A7D" w14:textId="3F669E10" w:rsidR="004810C3" w:rsidRPr="00103904" w:rsidRDefault="004810C3" w:rsidP="00481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3904">
              <w:rPr>
                <w:rFonts w:ascii="Angsana New" w:hAnsi="Angsana New"/>
                <w:sz w:val="30"/>
                <w:szCs w:val="30"/>
              </w:rPr>
              <w:t>16,684</w:t>
            </w:r>
          </w:p>
        </w:tc>
      </w:tr>
      <w:tr w:rsidR="004810C3" w:rsidRPr="00A65910" w14:paraId="3F36DD9F" w14:textId="77777777" w:rsidTr="004810C3">
        <w:tc>
          <w:tcPr>
            <w:tcW w:w="6518" w:type="dxa"/>
          </w:tcPr>
          <w:p w14:paraId="10B60F67" w14:textId="6BD37187" w:rsidR="004810C3" w:rsidRPr="00684C27" w:rsidRDefault="004810C3" w:rsidP="004810C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236" w:type="dxa"/>
          </w:tcPr>
          <w:p w14:paraId="337991A0" w14:textId="77777777" w:rsidR="004810C3" w:rsidRPr="00A65910" w:rsidRDefault="004810C3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9D46B3C" w14:textId="2D2B8434" w:rsidR="004810C3" w:rsidRPr="0080285C" w:rsidRDefault="009C2B49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1,040</w:t>
            </w:r>
          </w:p>
        </w:tc>
        <w:tc>
          <w:tcPr>
            <w:tcW w:w="236" w:type="dxa"/>
          </w:tcPr>
          <w:p w14:paraId="4522BAE8" w14:textId="77777777" w:rsidR="004810C3" w:rsidRPr="00A65910" w:rsidRDefault="004810C3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60693583" w14:textId="5FAD19DE" w:rsidR="004810C3" w:rsidRPr="00103904" w:rsidRDefault="004810C3" w:rsidP="00481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90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10C3" w:rsidRPr="00A65910" w14:paraId="0142E61F" w14:textId="77777777" w:rsidTr="004810C3">
        <w:tc>
          <w:tcPr>
            <w:tcW w:w="6518" w:type="dxa"/>
          </w:tcPr>
          <w:p w14:paraId="6CDBC2F4" w14:textId="3892C4CF" w:rsidR="004810C3" w:rsidRPr="00684C27" w:rsidRDefault="004810C3" w:rsidP="004810C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45D2F377" w14:textId="77777777" w:rsidR="004810C3" w:rsidRPr="00A65910" w:rsidRDefault="004810C3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8D2FA91" w14:textId="7EE5136E" w:rsidR="004810C3" w:rsidRPr="0080285C" w:rsidRDefault="009C2B49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17,249</w:t>
            </w:r>
          </w:p>
        </w:tc>
        <w:tc>
          <w:tcPr>
            <w:tcW w:w="236" w:type="dxa"/>
          </w:tcPr>
          <w:p w14:paraId="60E35A73" w14:textId="77777777" w:rsidR="004810C3" w:rsidRPr="00A65910" w:rsidRDefault="004810C3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0D11DC73" w14:textId="7E30F387" w:rsidR="004810C3" w:rsidRPr="00103904" w:rsidRDefault="004810C3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3904">
              <w:rPr>
                <w:rFonts w:ascii="Angsana New" w:hAnsi="Angsana New"/>
                <w:sz w:val="30"/>
                <w:szCs w:val="30"/>
              </w:rPr>
              <w:t>16,684</w:t>
            </w:r>
          </w:p>
        </w:tc>
      </w:tr>
      <w:tr w:rsidR="00C161E0" w:rsidRPr="00A65910" w14:paraId="0685889A" w14:textId="77777777" w:rsidTr="00CA3C13">
        <w:tc>
          <w:tcPr>
            <w:tcW w:w="6518" w:type="dxa"/>
          </w:tcPr>
          <w:p w14:paraId="50E67B96" w14:textId="77777777" w:rsidR="00C161E0" w:rsidRPr="00684C27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hAnsi="Angsana New" w:hint="cs"/>
                <w:sz w:val="30"/>
                <w:szCs w:val="30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236" w:type="dxa"/>
          </w:tcPr>
          <w:p w14:paraId="35201C35" w14:textId="77777777" w:rsidR="00C161E0" w:rsidRPr="00A6591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E6FA9E" w14:textId="679B8F67" w:rsidR="00C161E0" w:rsidRPr="0080285C" w:rsidRDefault="009C2B49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(3,802)</w:t>
            </w:r>
          </w:p>
        </w:tc>
        <w:tc>
          <w:tcPr>
            <w:tcW w:w="236" w:type="dxa"/>
          </w:tcPr>
          <w:p w14:paraId="57293F50" w14:textId="77777777" w:rsidR="00C161E0" w:rsidRPr="00A6591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646EB794" w14:textId="0FEF365B" w:rsidR="00C161E0" w:rsidRPr="00103904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3904">
              <w:rPr>
                <w:rFonts w:ascii="Angsana New" w:hAnsi="Angsana New"/>
                <w:sz w:val="30"/>
                <w:szCs w:val="30"/>
              </w:rPr>
              <w:t>(3,001)</w:t>
            </w:r>
          </w:p>
        </w:tc>
      </w:tr>
      <w:tr w:rsidR="00C161E0" w:rsidRPr="00A65910" w14:paraId="1DFDC5BE" w14:textId="77777777" w:rsidTr="00684C27">
        <w:tc>
          <w:tcPr>
            <w:tcW w:w="6518" w:type="dxa"/>
          </w:tcPr>
          <w:p w14:paraId="4BD63BA2" w14:textId="77777777" w:rsidR="00C161E0" w:rsidRPr="00684C27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684C27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สุทธิ</w:t>
            </w:r>
          </w:p>
        </w:tc>
        <w:tc>
          <w:tcPr>
            <w:tcW w:w="236" w:type="dxa"/>
          </w:tcPr>
          <w:p w14:paraId="74BA9ED3" w14:textId="77777777" w:rsidR="00C161E0" w:rsidRPr="00A6591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66BF0DA" w14:textId="0CE8C163" w:rsidR="00C161E0" w:rsidRPr="0080285C" w:rsidRDefault="009C2B49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13,447</w:t>
            </w:r>
          </w:p>
        </w:tc>
        <w:tc>
          <w:tcPr>
            <w:tcW w:w="236" w:type="dxa"/>
          </w:tcPr>
          <w:p w14:paraId="660399C2" w14:textId="77777777" w:rsidR="00C161E0" w:rsidRPr="00A65910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332E9B04" w14:textId="67050CF5" w:rsidR="00C161E0" w:rsidRPr="00103904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3904">
              <w:rPr>
                <w:rFonts w:ascii="Angsana New" w:hAnsi="Angsana New"/>
                <w:sz w:val="30"/>
                <w:szCs w:val="30"/>
              </w:rPr>
              <w:t>13,683</w:t>
            </w:r>
          </w:p>
        </w:tc>
      </w:tr>
    </w:tbl>
    <w:p w14:paraId="2B97C2F8" w14:textId="77777777" w:rsidR="0072382A" w:rsidRPr="008F0BEE" w:rsidRDefault="0072382A" w:rsidP="00CA3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F6A17CD" w14:textId="77777777" w:rsidR="004A43B4" w:rsidRDefault="004A4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9"/>
          <w:szCs w:val="29"/>
          <w:cs/>
        </w:rPr>
      </w:pPr>
      <w:r>
        <w:rPr>
          <w:rFonts w:ascii="Angsana New" w:hAnsi="Angsana New"/>
          <w:spacing w:val="-4"/>
          <w:sz w:val="29"/>
          <w:szCs w:val="29"/>
          <w:cs/>
        </w:rPr>
        <w:br w:type="page"/>
      </w:r>
    </w:p>
    <w:p w14:paraId="25644D7C" w14:textId="34E194CC" w:rsidR="00C161E0" w:rsidRDefault="00C161E0" w:rsidP="00C16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161E0">
        <w:rPr>
          <w:rFonts w:ascii="Angsana New" w:hAnsi="Angsana New" w:hint="cs"/>
          <w:spacing w:val="-4"/>
          <w:sz w:val="30"/>
          <w:szCs w:val="30"/>
          <w:cs/>
        </w:rPr>
        <w:lastRenderedPageBreak/>
        <w:t>เงินให้กู้ยืมแก่กิจการอื่นชนิดไม่มีหลักประกันประกอบด้วย (</w:t>
      </w:r>
      <w:r w:rsidRPr="00C161E0">
        <w:rPr>
          <w:rFonts w:ascii="Angsana New" w:hAnsi="Angsana New" w:hint="cs"/>
          <w:spacing w:val="-4"/>
          <w:sz w:val="30"/>
          <w:szCs w:val="30"/>
        </w:rPr>
        <w:t>1</w:t>
      </w:r>
      <w:r w:rsidRPr="00C161E0">
        <w:rPr>
          <w:rFonts w:ascii="Angsana New" w:hAnsi="Angsana New" w:hint="cs"/>
          <w:spacing w:val="-4"/>
          <w:sz w:val="30"/>
          <w:szCs w:val="30"/>
          <w:cs/>
        </w:rPr>
        <w:t>) เงินให้กู้ยืมแก่บริษัทที่ไม่เกี่ยวข้องกันในประเทศแห่งหนึ่ง</w:t>
      </w:r>
      <w:r w:rsidRPr="00C161E0">
        <w:rPr>
          <w:rFonts w:ascii="Angsana New" w:hAnsi="Angsana New"/>
          <w:sz w:val="30"/>
          <w:szCs w:val="30"/>
          <w:cs/>
        </w:rPr>
        <w:t>ซึ่งดำเนินธุรกิจเกี่ยวกับการ</w:t>
      </w:r>
      <w:r w:rsidRPr="00C161E0">
        <w:rPr>
          <w:rFonts w:ascii="Angsana New" w:hAnsi="Angsana New" w:hint="cs"/>
          <w:sz w:val="30"/>
          <w:szCs w:val="30"/>
          <w:cs/>
        </w:rPr>
        <w:t>จำหน่ายแผงโซล่าเซลล์จำนวน</w:t>
      </w:r>
      <w:r w:rsidRPr="00C161E0">
        <w:rPr>
          <w:rFonts w:ascii="Angsana New" w:hAnsi="Angsana New"/>
          <w:sz w:val="30"/>
          <w:szCs w:val="30"/>
        </w:rPr>
        <w:t xml:space="preserve"> </w:t>
      </w:r>
      <w:r w:rsidR="009C2B49">
        <w:rPr>
          <w:rFonts w:ascii="Angsana New" w:hAnsi="Angsana New"/>
          <w:sz w:val="30"/>
          <w:szCs w:val="30"/>
        </w:rPr>
        <w:t>6.4</w:t>
      </w:r>
      <w:r w:rsidRPr="00C161E0">
        <w:rPr>
          <w:rFonts w:ascii="Angsana New" w:hAnsi="Angsana New"/>
          <w:sz w:val="30"/>
          <w:szCs w:val="30"/>
        </w:rPr>
        <w:t xml:space="preserve"> </w:t>
      </w:r>
      <w:r w:rsidRPr="00C161E0">
        <w:rPr>
          <w:rFonts w:ascii="Angsana New" w:hAnsi="Angsana New" w:hint="cs"/>
          <w:sz w:val="30"/>
          <w:szCs w:val="30"/>
          <w:cs/>
        </w:rPr>
        <w:t>ล้านบาท</w:t>
      </w:r>
      <w:r w:rsidRPr="00C161E0">
        <w:rPr>
          <w:rFonts w:ascii="Angsana New" w:hAnsi="Angsana New" w:hint="cs"/>
          <w:sz w:val="29"/>
          <w:szCs w:val="29"/>
          <w:cs/>
        </w:rPr>
        <w:t xml:space="preserve"> ณ วันที่ </w:t>
      </w:r>
      <w:r w:rsidRPr="00C161E0">
        <w:rPr>
          <w:rFonts w:ascii="Angsana New" w:hAnsi="Angsana New"/>
          <w:sz w:val="29"/>
          <w:szCs w:val="29"/>
        </w:rPr>
        <w:t xml:space="preserve">31 </w:t>
      </w:r>
      <w:r w:rsidRPr="00C161E0">
        <w:rPr>
          <w:rFonts w:ascii="Angsana New" w:hAnsi="Angsana New" w:hint="cs"/>
          <w:sz w:val="29"/>
          <w:szCs w:val="29"/>
          <w:cs/>
        </w:rPr>
        <w:t>มีน</w:t>
      </w:r>
      <w:r w:rsidRPr="00C161E0">
        <w:rPr>
          <w:rFonts w:ascii="Angsana New" w:hAnsi="Angsana New"/>
          <w:sz w:val="29"/>
          <w:szCs w:val="29"/>
          <w:cs/>
        </w:rPr>
        <w:t>าคม</w:t>
      </w:r>
      <w:r w:rsidRPr="00C161E0">
        <w:rPr>
          <w:rFonts w:ascii="Angsana New" w:hAnsi="Angsana New"/>
          <w:sz w:val="29"/>
          <w:szCs w:val="29"/>
        </w:rPr>
        <w:t xml:space="preserve"> </w:t>
      </w:r>
      <w:r w:rsidRPr="00C161E0">
        <w:rPr>
          <w:rFonts w:ascii="Angsana New" w:hAnsi="Angsana New" w:hint="cs"/>
          <w:sz w:val="29"/>
          <w:szCs w:val="29"/>
        </w:rPr>
        <w:t>256</w:t>
      </w:r>
      <w:r w:rsidRPr="00C161E0">
        <w:rPr>
          <w:rFonts w:ascii="Angsana New" w:hAnsi="Angsana New"/>
          <w:sz w:val="29"/>
          <w:szCs w:val="29"/>
        </w:rPr>
        <w:t>9</w:t>
      </w:r>
      <w:r w:rsidRPr="00C161E0">
        <w:rPr>
          <w:rFonts w:ascii="Angsana New" w:hAnsi="Angsana New" w:hint="cs"/>
          <w:sz w:val="29"/>
          <w:szCs w:val="29"/>
          <w:cs/>
        </w:rPr>
        <w:t xml:space="preserve"> </w:t>
      </w:r>
      <w:r w:rsidRPr="00C161E0">
        <w:rPr>
          <w:rFonts w:ascii="Angsana New" w:hAnsi="Angsana New"/>
          <w:sz w:val="29"/>
          <w:szCs w:val="29"/>
        </w:rPr>
        <w:t>(</w:t>
      </w:r>
      <w:r w:rsidRPr="00C161E0">
        <w:rPr>
          <w:rFonts w:ascii="Angsana New" w:hAnsi="Angsana New" w:hint="cs"/>
          <w:sz w:val="29"/>
          <w:szCs w:val="29"/>
          <w:cs/>
        </w:rPr>
        <w:t>จำนวน</w:t>
      </w:r>
      <w:r w:rsidRPr="00C161E0">
        <w:rPr>
          <w:rFonts w:ascii="Angsana New" w:hAnsi="Angsana New" w:hint="cs"/>
          <w:sz w:val="30"/>
          <w:szCs w:val="30"/>
          <w:cs/>
        </w:rPr>
        <w:t xml:space="preserve"> </w:t>
      </w:r>
      <w:r w:rsidRPr="00C161E0">
        <w:rPr>
          <w:rFonts w:ascii="Angsana New" w:hAnsi="Angsana New"/>
          <w:sz w:val="30"/>
          <w:szCs w:val="30"/>
        </w:rPr>
        <w:t xml:space="preserve">6.9 </w:t>
      </w:r>
      <w:r w:rsidRPr="00C161E0">
        <w:rPr>
          <w:rFonts w:ascii="Angsana New" w:hAnsi="Angsana New" w:hint="cs"/>
          <w:sz w:val="30"/>
          <w:szCs w:val="30"/>
          <w:cs/>
        </w:rPr>
        <w:t xml:space="preserve">ล้านบาท ณ วันที่ </w:t>
      </w:r>
      <w:r w:rsidRPr="00C161E0">
        <w:rPr>
          <w:rFonts w:ascii="Angsana New" w:hAnsi="Angsana New"/>
          <w:sz w:val="30"/>
          <w:szCs w:val="30"/>
        </w:rPr>
        <w:t xml:space="preserve">31 </w:t>
      </w:r>
      <w:r w:rsidRPr="00C161E0">
        <w:rPr>
          <w:rFonts w:ascii="Angsana New" w:hAnsi="Angsana New"/>
          <w:sz w:val="30"/>
          <w:szCs w:val="30"/>
          <w:cs/>
        </w:rPr>
        <w:t>ธันวาคม</w:t>
      </w:r>
      <w:r w:rsidRPr="00C161E0">
        <w:rPr>
          <w:rFonts w:ascii="Angsana New" w:hAnsi="Angsana New"/>
          <w:sz w:val="30"/>
          <w:szCs w:val="30"/>
        </w:rPr>
        <w:t xml:space="preserve"> </w:t>
      </w:r>
      <w:r w:rsidRPr="00C161E0">
        <w:rPr>
          <w:rFonts w:ascii="Angsana New" w:hAnsi="Angsana New" w:hint="cs"/>
          <w:sz w:val="30"/>
          <w:szCs w:val="30"/>
        </w:rPr>
        <w:t>256</w:t>
      </w:r>
      <w:r w:rsidRPr="00C161E0">
        <w:rPr>
          <w:rFonts w:ascii="Angsana New" w:hAnsi="Angsana New"/>
          <w:sz w:val="30"/>
          <w:szCs w:val="30"/>
        </w:rPr>
        <w:t>8</w:t>
      </w:r>
      <w:r w:rsidRPr="00C161E0">
        <w:rPr>
          <w:rFonts w:ascii="Angsana New" w:hAnsi="Angsana New" w:hint="cs"/>
          <w:sz w:val="30"/>
          <w:szCs w:val="30"/>
          <w:cs/>
        </w:rPr>
        <w:t>) อัตรา</w:t>
      </w:r>
      <w:r w:rsidRPr="00C161E0">
        <w:rPr>
          <w:rFonts w:ascii="Angsana New" w:hAnsi="Angsana New"/>
          <w:sz w:val="30"/>
          <w:szCs w:val="30"/>
          <w:cs/>
        </w:rPr>
        <w:t xml:space="preserve">ดอกเบี้ยร้อยละ </w:t>
      </w:r>
      <w:r w:rsidRPr="00C161E0">
        <w:rPr>
          <w:rFonts w:ascii="Angsana New" w:hAnsi="Angsana New"/>
          <w:sz w:val="30"/>
          <w:szCs w:val="30"/>
        </w:rPr>
        <w:t xml:space="preserve">10 </w:t>
      </w:r>
      <w:r w:rsidRPr="00C161E0">
        <w:rPr>
          <w:rFonts w:ascii="Angsana New" w:hAnsi="Angsana New"/>
          <w:sz w:val="30"/>
          <w:szCs w:val="30"/>
          <w:cs/>
        </w:rPr>
        <w:t>ต่อปี</w:t>
      </w:r>
      <w:r w:rsidRPr="00C161E0">
        <w:rPr>
          <w:rFonts w:ascii="Angsana New" w:hAnsi="Angsana New"/>
          <w:sz w:val="30"/>
          <w:szCs w:val="30"/>
        </w:rPr>
        <w:t xml:space="preserve"> </w:t>
      </w:r>
      <w:r w:rsidRPr="00C161E0">
        <w:rPr>
          <w:rFonts w:ascii="Angsana New" w:hAnsi="Angsana New"/>
          <w:sz w:val="30"/>
          <w:szCs w:val="30"/>
          <w:cs/>
        </w:rPr>
        <w:t>และ</w:t>
      </w:r>
      <w:r w:rsidRPr="00C161E0">
        <w:rPr>
          <w:rFonts w:ascii="Angsana New" w:hAnsi="Angsana New" w:hint="cs"/>
          <w:sz w:val="30"/>
          <w:szCs w:val="30"/>
          <w:cs/>
        </w:rPr>
        <w:t xml:space="preserve">มีกำหนดชำระคืนเป็นรายเดือนรวมทั้งสิ้น </w:t>
      </w:r>
      <w:r w:rsidRPr="00C161E0">
        <w:rPr>
          <w:rFonts w:ascii="Angsana New" w:hAnsi="Angsana New"/>
          <w:sz w:val="30"/>
          <w:szCs w:val="30"/>
        </w:rPr>
        <w:t>72</w:t>
      </w:r>
      <w:r w:rsidRPr="00C161E0">
        <w:rPr>
          <w:rFonts w:ascii="Angsana New" w:hAnsi="Angsana New" w:hint="cs"/>
          <w:sz w:val="30"/>
          <w:szCs w:val="30"/>
          <w:cs/>
        </w:rPr>
        <w:t xml:space="preserve"> เดือน โดยเริ่มชำระงวดแรกในเดือนมีนาคม</w:t>
      </w:r>
      <w:r w:rsidRPr="00C161E0">
        <w:rPr>
          <w:rFonts w:ascii="Angsana New" w:hAnsi="Angsana New"/>
          <w:color w:val="FFFFFF"/>
          <w:sz w:val="30"/>
          <w:szCs w:val="30"/>
        </w:rPr>
        <w:t>-</w:t>
      </w:r>
      <w:r w:rsidRPr="00C161E0">
        <w:rPr>
          <w:rFonts w:ascii="Angsana New" w:hAnsi="Angsana New" w:hint="cs"/>
          <w:sz w:val="30"/>
          <w:szCs w:val="30"/>
        </w:rPr>
        <w:t>2565</w:t>
      </w:r>
      <w:r w:rsidRPr="00C161E0">
        <w:rPr>
          <w:rFonts w:ascii="Angsana New" w:hAnsi="Angsana New"/>
          <w:color w:val="FFFFFF"/>
          <w:sz w:val="30"/>
          <w:szCs w:val="30"/>
        </w:rPr>
        <w:t>-</w:t>
      </w:r>
      <w:r w:rsidRPr="00C161E0">
        <w:rPr>
          <w:rFonts w:ascii="Angsana New" w:hAnsi="Angsana New"/>
          <w:sz w:val="30"/>
          <w:szCs w:val="30"/>
          <w:cs/>
        </w:rPr>
        <w:t>จนถึงเดือน</w:t>
      </w:r>
      <w:r w:rsidRPr="00C161E0">
        <w:rPr>
          <w:rFonts w:ascii="Angsana New" w:hAnsi="Angsana New" w:hint="cs"/>
          <w:sz w:val="30"/>
          <w:szCs w:val="30"/>
          <w:cs/>
        </w:rPr>
        <w:t>กุมภาพันธ์</w:t>
      </w:r>
      <w:r w:rsidRPr="00C161E0">
        <w:rPr>
          <w:rFonts w:ascii="Angsana New" w:hAnsi="Angsana New"/>
          <w:color w:val="FFFFFF"/>
          <w:sz w:val="30"/>
          <w:szCs w:val="30"/>
        </w:rPr>
        <w:t>-</w:t>
      </w:r>
      <w:r w:rsidRPr="00C161E0">
        <w:rPr>
          <w:rFonts w:ascii="Angsana New" w:hAnsi="Angsana New"/>
          <w:sz w:val="30"/>
          <w:szCs w:val="30"/>
        </w:rPr>
        <w:t>25</w:t>
      </w:r>
      <w:r w:rsidRPr="00C161E0">
        <w:rPr>
          <w:rFonts w:ascii="Angsana New" w:hAnsi="Angsana New" w:hint="cs"/>
          <w:sz w:val="30"/>
          <w:szCs w:val="30"/>
        </w:rPr>
        <w:t>71</w:t>
      </w:r>
      <w:r w:rsidRPr="00C161E0">
        <w:rPr>
          <w:rFonts w:ascii="Angsana New" w:hAnsi="Angsana New"/>
          <w:color w:val="FFFFFF"/>
          <w:sz w:val="30"/>
          <w:szCs w:val="30"/>
        </w:rPr>
        <w:t>-</w:t>
      </w:r>
      <w:r w:rsidRPr="00C161E0">
        <w:rPr>
          <w:rFonts w:ascii="Angsana New" w:hAnsi="Angsana New" w:hint="cs"/>
          <w:sz w:val="30"/>
          <w:szCs w:val="30"/>
          <w:cs/>
        </w:rPr>
        <w:t>และ</w:t>
      </w:r>
      <w:r w:rsidRPr="00C161E0">
        <w:rPr>
          <w:rFonts w:ascii="Angsana New" w:hAnsi="Angsana New"/>
          <w:color w:val="FFFFFF"/>
          <w:sz w:val="30"/>
          <w:szCs w:val="30"/>
        </w:rPr>
        <w:t>-</w:t>
      </w:r>
      <w:r w:rsidRPr="00C161E0">
        <w:rPr>
          <w:rFonts w:ascii="Angsana New" w:hAnsi="Angsana New" w:hint="cs"/>
          <w:sz w:val="30"/>
          <w:szCs w:val="30"/>
          <w:cs/>
        </w:rPr>
        <w:t>(</w:t>
      </w:r>
      <w:r w:rsidRPr="00C161E0">
        <w:rPr>
          <w:rFonts w:ascii="Angsana New" w:hAnsi="Angsana New" w:hint="cs"/>
          <w:sz w:val="30"/>
          <w:szCs w:val="30"/>
        </w:rPr>
        <w:t>2</w:t>
      </w:r>
      <w:r w:rsidRPr="00C161E0">
        <w:rPr>
          <w:rFonts w:ascii="Angsana New" w:hAnsi="Angsana New" w:hint="cs"/>
          <w:sz w:val="30"/>
          <w:szCs w:val="30"/>
          <w:cs/>
        </w:rPr>
        <w:t>)</w:t>
      </w:r>
      <w:r w:rsidRPr="00C161E0">
        <w:rPr>
          <w:rFonts w:ascii="Angsana New" w:hAnsi="Angsana New"/>
          <w:color w:val="FFFFFF"/>
          <w:sz w:val="30"/>
          <w:szCs w:val="30"/>
        </w:rPr>
        <w:t>-</w:t>
      </w:r>
      <w:r w:rsidRPr="00C161E0">
        <w:rPr>
          <w:rFonts w:ascii="Angsana New" w:hAnsi="Angsana New" w:hint="cs"/>
          <w:sz w:val="30"/>
          <w:szCs w:val="30"/>
          <w:cs/>
        </w:rPr>
        <w:t>เงินให้กู้ยืมแก่ตัวแทนจำหน่ายจำนวน</w:t>
      </w:r>
      <w:r w:rsidRPr="00C161E0">
        <w:rPr>
          <w:rFonts w:ascii="Angsana New" w:hAnsi="Angsana New"/>
          <w:sz w:val="30"/>
          <w:szCs w:val="30"/>
        </w:rPr>
        <w:t xml:space="preserve"> </w:t>
      </w:r>
      <w:r w:rsidR="009C2B49">
        <w:rPr>
          <w:rFonts w:ascii="Angsana New" w:hAnsi="Angsana New"/>
          <w:sz w:val="30"/>
          <w:szCs w:val="30"/>
        </w:rPr>
        <w:t>9.8</w:t>
      </w:r>
      <w:r w:rsidRPr="00C161E0">
        <w:rPr>
          <w:rFonts w:ascii="Angsana New" w:hAnsi="Angsana New"/>
          <w:sz w:val="30"/>
          <w:szCs w:val="30"/>
        </w:rPr>
        <w:t xml:space="preserve"> </w:t>
      </w:r>
      <w:r w:rsidRPr="00C161E0">
        <w:rPr>
          <w:rFonts w:ascii="Angsana New" w:hAnsi="Angsana New" w:hint="cs"/>
          <w:sz w:val="30"/>
          <w:szCs w:val="30"/>
          <w:cs/>
        </w:rPr>
        <w:t>ล้านบาท</w:t>
      </w:r>
      <w:r w:rsidRPr="002A5259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2A5259">
        <w:rPr>
          <w:rFonts w:ascii="Angsana New" w:hAnsi="Angsana New"/>
          <w:sz w:val="30"/>
          <w:szCs w:val="30"/>
        </w:rPr>
        <w:t xml:space="preserve">31 </w:t>
      </w:r>
      <w:r w:rsidRPr="002A5259">
        <w:rPr>
          <w:rFonts w:ascii="Angsana New" w:hAnsi="Angsana New" w:hint="cs"/>
          <w:sz w:val="30"/>
          <w:szCs w:val="30"/>
          <w:cs/>
        </w:rPr>
        <w:t>มีน</w:t>
      </w:r>
      <w:r w:rsidRPr="002A5259">
        <w:rPr>
          <w:rFonts w:ascii="Angsana New" w:hAnsi="Angsana New"/>
          <w:sz w:val="30"/>
          <w:szCs w:val="30"/>
          <w:cs/>
        </w:rPr>
        <w:t>าคม</w:t>
      </w:r>
      <w:r w:rsidRPr="002A5259">
        <w:rPr>
          <w:rFonts w:ascii="Angsana New" w:hAnsi="Angsana New"/>
          <w:sz w:val="30"/>
          <w:szCs w:val="30"/>
        </w:rPr>
        <w:t xml:space="preserve"> </w:t>
      </w:r>
      <w:r w:rsidRPr="002A5259">
        <w:rPr>
          <w:rFonts w:ascii="Angsana New" w:hAnsi="Angsana New" w:hint="cs"/>
          <w:sz w:val="30"/>
          <w:szCs w:val="30"/>
        </w:rPr>
        <w:t>256</w:t>
      </w:r>
      <w:r w:rsidRPr="002A5259">
        <w:rPr>
          <w:rFonts w:ascii="Angsana New" w:hAnsi="Angsana New"/>
          <w:sz w:val="30"/>
          <w:szCs w:val="30"/>
        </w:rPr>
        <w:t>9</w:t>
      </w:r>
      <w:r w:rsidRPr="002A5259">
        <w:rPr>
          <w:rFonts w:ascii="Angsana New" w:hAnsi="Angsana New" w:hint="cs"/>
          <w:sz w:val="30"/>
          <w:szCs w:val="30"/>
          <w:cs/>
        </w:rPr>
        <w:t xml:space="preserve"> </w:t>
      </w:r>
      <w:r w:rsidR="008F4343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C161E0">
        <w:rPr>
          <w:rFonts w:ascii="Angsana New" w:hAnsi="Angsana New"/>
          <w:sz w:val="30"/>
          <w:szCs w:val="30"/>
        </w:rPr>
        <w:t xml:space="preserve">31 </w:t>
      </w:r>
      <w:r w:rsidRPr="00C161E0">
        <w:rPr>
          <w:rFonts w:ascii="Angsana New" w:hAnsi="Angsana New"/>
          <w:sz w:val="30"/>
          <w:szCs w:val="30"/>
          <w:cs/>
        </w:rPr>
        <w:t>ธันวาคม</w:t>
      </w:r>
      <w:r w:rsidRPr="00C161E0">
        <w:rPr>
          <w:rFonts w:ascii="Angsana New" w:hAnsi="Angsana New" w:hint="cs"/>
          <w:sz w:val="30"/>
          <w:szCs w:val="30"/>
          <w:cs/>
        </w:rPr>
        <w:t xml:space="preserve"> </w:t>
      </w:r>
      <w:r w:rsidRPr="00C161E0">
        <w:rPr>
          <w:rFonts w:ascii="Angsana New" w:hAnsi="Angsana New" w:hint="cs"/>
          <w:sz w:val="30"/>
          <w:szCs w:val="30"/>
        </w:rPr>
        <w:t>256</w:t>
      </w:r>
      <w:r w:rsidRPr="00C161E0">
        <w:rPr>
          <w:rFonts w:ascii="Angsana New" w:hAnsi="Angsana New"/>
          <w:sz w:val="30"/>
          <w:szCs w:val="30"/>
        </w:rPr>
        <w:t xml:space="preserve">8 </w:t>
      </w:r>
      <w:r w:rsidRPr="00C161E0">
        <w:rPr>
          <w:rFonts w:ascii="Angsana New" w:hAnsi="Angsana New" w:hint="cs"/>
          <w:sz w:val="30"/>
          <w:szCs w:val="30"/>
          <w:cs/>
        </w:rPr>
        <w:t xml:space="preserve">อัตราดอกเบี้ยร้อยละ </w:t>
      </w:r>
      <w:r w:rsidRPr="00C161E0">
        <w:rPr>
          <w:rFonts w:ascii="Angsana New" w:hAnsi="Angsana New"/>
          <w:sz w:val="30"/>
          <w:szCs w:val="30"/>
        </w:rPr>
        <w:t xml:space="preserve">9 </w:t>
      </w:r>
      <w:r w:rsidRPr="00C161E0">
        <w:rPr>
          <w:rFonts w:ascii="Angsana New" w:hAnsi="Angsana New" w:hint="cs"/>
          <w:sz w:val="30"/>
          <w:szCs w:val="30"/>
          <w:cs/>
        </w:rPr>
        <w:t>ต่อปี</w:t>
      </w:r>
      <w:r w:rsidRPr="00C161E0">
        <w:rPr>
          <w:rFonts w:ascii="Angsana New" w:hAnsi="Angsana New"/>
          <w:sz w:val="30"/>
          <w:szCs w:val="30"/>
        </w:rPr>
        <w:t xml:space="preserve"> </w:t>
      </w:r>
      <w:r w:rsidRPr="00C161E0">
        <w:rPr>
          <w:rFonts w:ascii="Angsana New" w:hAnsi="Angsana New" w:hint="cs"/>
          <w:sz w:val="30"/>
          <w:szCs w:val="30"/>
          <w:cs/>
        </w:rPr>
        <w:t xml:space="preserve">และมีกำหนดชำระคืนภายในปี </w:t>
      </w:r>
      <w:r w:rsidRPr="00C161E0">
        <w:rPr>
          <w:rFonts w:ascii="Angsana New" w:hAnsi="Angsana New"/>
          <w:sz w:val="30"/>
          <w:szCs w:val="30"/>
        </w:rPr>
        <w:t>2571</w:t>
      </w:r>
    </w:p>
    <w:p w14:paraId="66D4B772" w14:textId="77777777" w:rsidR="004810C3" w:rsidRPr="0069516C" w:rsidRDefault="004810C3" w:rsidP="00C16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14:paraId="38106B77" w14:textId="4FCD04A3" w:rsidR="004810C3" w:rsidRPr="00C161E0" w:rsidRDefault="004810C3" w:rsidP="00C16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เงินให้กู้ยืมแก่กิจการอื่นชนิดมีหลักประกันเป็นเงิน</w:t>
      </w:r>
      <w:r w:rsidRPr="00C161E0">
        <w:rPr>
          <w:rFonts w:ascii="Angsana New" w:hAnsi="Angsana New" w:hint="cs"/>
          <w:spacing w:val="-4"/>
          <w:sz w:val="30"/>
          <w:szCs w:val="30"/>
          <w:cs/>
        </w:rPr>
        <w:t>ให้กู้ยืมแก่บริษัทที่ไม่เกี่ยวข้องกันในประเทศแห่งหนึ่ง</w:t>
      </w:r>
      <w:r w:rsidRPr="00C161E0">
        <w:rPr>
          <w:rFonts w:ascii="Angsana New" w:hAnsi="Angsana New"/>
          <w:sz w:val="30"/>
          <w:szCs w:val="30"/>
          <w:cs/>
        </w:rPr>
        <w:t>ซึ่งดำเนินธุรกิจเกี่ยวกับการ</w:t>
      </w:r>
      <w:r>
        <w:rPr>
          <w:rFonts w:ascii="Angsana New" w:hAnsi="Angsana New" w:hint="cs"/>
          <w:sz w:val="30"/>
          <w:szCs w:val="30"/>
          <w:cs/>
        </w:rPr>
        <w:t xml:space="preserve">ผลิตและจำหน่ายน้ำดื่มจำนวน </w:t>
      </w:r>
      <w:r w:rsidR="009C2B49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2569 </w:t>
      </w:r>
      <w:r>
        <w:rPr>
          <w:rFonts w:ascii="Angsana New" w:hAnsi="Angsana New" w:hint="cs"/>
          <w:sz w:val="30"/>
          <w:szCs w:val="30"/>
          <w:cs/>
        </w:rPr>
        <w:t xml:space="preserve">อัตราดอกเบี้ยร้อยละ </w:t>
      </w:r>
      <w:r w:rsidR="009C2B49">
        <w:rPr>
          <w:rFonts w:ascii="Angsana New" w:hAnsi="Angsana New"/>
          <w:sz w:val="30"/>
          <w:szCs w:val="30"/>
        </w:rPr>
        <w:t>15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ต่อปี และมีกำหนดชำระคืนเป็นรายเดือนรวมทั้งสิ้น </w:t>
      </w:r>
      <w:r w:rsidR="009C2B49">
        <w:rPr>
          <w:rFonts w:ascii="Angsana New" w:hAnsi="Angsana New"/>
          <w:sz w:val="30"/>
          <w:szCs w:val="30"/>
        </w:rPr>
        <w:t>24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เดือน โดยเริ่มชำระงวดแรกในเดือน</w:t>
      </w:r>
      <w:r w:rsidR="009C2B49"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</w:t>
      </w:r>
      <w:r w:rsidR="009C2B49">
        <w:rPr>
          <w:rFonts w:ascii="Angsana New" w:hAnsi="Angsana New"/>
          <w:sz w:val="30"/>
          <w:szCs w:val="30"/>
        </w:rPr>
        <w:t>69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จนถึงเดือน</w:t>
      </w:r>
      <w:r w:rsidR="009C2B49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</w:rPr>
        <w:t xml:space="preserve"> 25</w:t>
      </w:r>
      <w:r w:rsidR="009C2B49">
        <w:rPr>
          <w:rFonts w:ascii="Angsana New" w:hAnsi="Angsana New"/>
          <w:sz w:val="30"/>
          <w:szCs w:val="30"/>
        </w:rPr>
        <w:t>71</w:t>
      </w:r>
      <w:r>
        <w:rPr>
          <w:rFonts w:ascii="Angsana New" w:hAnsi="Angsana New"/>
          <w:sz w:val="30"/>
          <w:szCs w:val="30"/>
        </w:rPr>
        <w:t xml:space="preserve"> </w:t>
      </w:r>
    </w:p>
    <w:p w14:paraId="1260AB99" w14:textId="77777777" w:rsidR="00C161E0" w:rsidRPr="0069516C" w:rsidRDefault="00C161E0" w:rsidP="00C16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SimSun" w:hAnsi="Angsana New"/>
          <w:b/>
          <w:bCs/>
          <w:sz w:val="16"/>
          <w:szCs w:val="16"/>
          <w:cs/>
          <w:lang w:eastAsia="zh-CN"/>
        </w:rPr>
      </w:pPr>
    </w:p>
    <w:p w14:paraId="33B9FEB2" w14:textId="64D0A832" w:rsidR="007E04C7" w:rsidRDefault="007E04C7" w:rsidP="007E04C7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สินทรัพย์ทางการเงินหมุนเวียนอื่น</w:t>
      </w:r>
    </w:p>
    <w:p w14:paraId="4C74B113" w14:textId="77777777" w:rsidR="007E04C7" w:rsidRPr="0069516C" w:rsidRDefault="007E04C7" w:rsidP="0069516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exact"/>
        <w:rPr>
          <w:rFonts w:ascii="Angsana New" w:eastAsia="SimSun" w:hAnsi="Angsana New"/>
          <w:b/>
          <w:bCs/>
          <w:sz w:val="10"/>
          <w:szCs w:val="10"/>
          <w:lang w:eastAsia="zh-CN"/>
        </w:rPr>
      </w:pPr>
    </w:p>
    <w:tbl>
      <w:tblPr>
        <w:tblW w:w="9836" w:type="dxa"/>
        <w:tblLook w:val="04A0" w:firstRow="1" w:lastRow="0" w:firstColumn="1" w:lastColumn="0" w:noHBand="0" w:noVBand="1"/>
      </w:tblPr>
      <w:tblGrid>
        <w:gridCol w:w="4395"/>
        <w:gridCol w:w="1168"/>
        <w:gridCol w:w="240"/>
        <w:gridCol w:w="1168"/>
        <w:gridCol w:w="290"/>
        <w:gridCol w:w="1169"/>
        <w:gridCol w:w="237"/>
        <w:gridCol w:w="1169"/>
      </w:tblGrid>
      <w:tr w:rsidR="00C161E0" w:rsidRPr="000170CC" w14:paraId="5B2372A4" w14:textId="77777777" w:rsidTr="00A57D20">
        <w:tc>
          <w:tcPr>
            <w:tcW w:w="4395" w:type="dxa"/>
          </w:tcPr>
          <w:p w14:paraId="6E9F38D6" w14:textId="77777777" w:rsidR="00C161E0" w:rsidRPr="000170CC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441" w:type="dxa"/>
            <w:gridSpan w:val="7"/>
          </w:tcPr>
          <w:p w14:paraId="6D546E96" w14:textId="77777777" w:rsidR="00C161E0" w:rsidRPr="000170CC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  <w:t>พันบาท</w:t>
            </w:r>
          </w:p>
        </w:tc>
      </w:tr>
      <w:tr w:rsidR="00C161E0" w:rsidRPr="000170CC" w14:paraId="6FEDA4BA" w14:textId="77777777" w:rsidTr="00A57D20">
        <w:tc>
          <w:tcPr>
            <w:tcW w:w="4395" w:type="dxa"/>
          </w:tcPr>
          <w:p w14:paraId="79F1EB0C" w14:textId="77777777" w:rsidR="00C161E0" w:rsidRPr="000170CC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5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D313A9" w14:textId="77777777" w:rsidR="00C161E0" w:rsidRPr="000170CC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  <w:tcBorders>
              <w:top w:val="single" w:sz="4" w:space="0" w:color="auto"/>
            </w:tcBorders>
          </w:tcPr>
          <w:p w14:paraId="4CA60E3D" w14:textId="77777777" w:rsidR="00C161E0" w:rsidRPr="000170CC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5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7D1DD1" w14:textId="77777777" w:rsidR="00C161E0" w:rsidRPr="000170CC" w:rsidRDefault="00C161E0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2C6C" w:rsidRPr="000170CC" w14:paraId="3409361D" w14:textId="77777777" w:rsidTr="00622C6C">
        <w:tc>
          <w:tcPr>
            <w:tcW w:w="4395" w:type="dxa"/>
          </w:tcPr>
          <w:p w14:paraId="65E6083A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44D68CE9" w14:textId="4051AF2B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31 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มีนาคม</w:t>
            </w:r>
          </w:p>
        </w:tc>
        <w:tc>
          <w:tcPr>
            <w:tcW w:w="240" w:type="dxa"/>
          </w:tcPr>
          <w:p w14:paraId="75E89970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775352DF" w14:textId="18B9CD74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31 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290" w:type="dxa"/>
          </w:tcPr>
          <w:p w14:paraId="529F3883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4147CB0A" w14:textId="2B0BA3E6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31 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มีนาคม</w:t>
            </w:r>
          </w:p>
        </w:tc>
        <w:tc>
          <w:tcPr>
            <w:tcW w:w="237" w:type="dxa"/>
          </w:tcPr>
          <w:p w14:paraId="7A45031D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4495707D" w14:textId="789B705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 xml:space="preserve">31 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ธันวาคม</w:t>
            </w:r>
          </w:p>
        </w:tc>
      </w:tr>
      <w:tr w:rsidR="00C161E0" w:rsidRPr="000170CC" w14:paraId="7A38CA61" w14:textId="77777777" w:rsidTr="00A57D20">
        <w:tc>
          <w:tcPr>
            <w:tcW w:w="4395" w:type="dxa"/>
          </w:tcPr>
          <w:p w14:paraId="0AD5708E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94BAA2A" w14:textId="51B56E59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256</w:t>
            </w:r>
            <w:r w:rsidR="00622C6C">
              <w:rPr>
                <w:rFonts w:ascii="Angsana New" w:eastAsia="SimSun" w:hAnsi="Angsana New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240" w:type="dxa"/>
          </w:tcPr>
          <w:p w14:paraId="26CBD80A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52BB5BF" w14:textId="0F52DD11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290" w:type="dxa"/>
          </w:tcPr>
          <w:p w14:paraId="28E8507B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3644E54" w14:textId="00EA8879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256</w:t>
            </w:r>
            <w:r w:rsidR="00622C6C">
              <w:rPr>
                <w:rFonts w:ascii="Angsana New" w:eastAsia="SimSun" w:hAnsi="Angsana New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237" w:type="dxa"/>
          </w:tcPr>
          <w:p w14:paraId="6A1DEFF0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98ABB1B" w14:textId="5F36A019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256</w:t>
            </w:r>
            <w:r w:rsidR="00622C6C">
              <w:rPr>
                <w:rFonts w:ascii="Angsana New" w:eastAsia="SimSun" w:hAnsi="Angsana New"/>
                <w:sz w:val="30"/>
                <w:szCs w:val="30"/>
                <w:lang w:eastAsia="zh-CN"/>
              </w:rPr>
              <w:t>8</w:t>
            </w:r>
          </w:p>
        </w:tc>
      </w:tr>
      <w:tr w:rsidR="00C161E0" w:rsidRPr="000170CC" w14:paraId="4546B9AD" w14:textId="77777777" w:rsidTr="00A57D20">
        <w:tc>
          <w:tcPr>
            <w:tcW w:w="4395" w:type="dxa"/>
            <w:vAlign w:val="bottom"/>
          </w:tcPr>
          <w:p w14:paraId="6FB8E7B1" w14:textId="77777777" w:rsidR="00C161E0" w:rsidRPr="000170CC" w:rsidRDefault="00C161E0" w:rsidP="00C161E0">
            <w:pPr>
              <w:pStyle w:val="1"/>
              <w:widowControl/>
              <w:spacing w:line="24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170CC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168" w:type="dxa"/>
          </w:tcPr>
          <w:p w14:paraId="239D6644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68690702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203EBC6F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21CFA699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3636FEDE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76DC68D5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00AE9996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C161E0" w:rsidRPr="000170CC" w14:paraId="594A6654" w14:textId="77777777" w:rsidTr="00A57D20">
        <w:tc>
          <w:tcPr>
            <w:tcW w:w="4395" w:type="dxa"/>
          </w:tcPr>
          <w:p w14:paraId="454E05CE" w14:textId="77777777" w:rsidR="00C161E0" w:rsidRPr="000170CC" w:rsidRDefault="00C161E0" w:rsidP="00C161E0">
            <w:pPr>
              <w:pStyle w:val="1"/>
              <w:widowControl/>
              <w:spacing w:line="240" w:lineRule="atLeast"/>
              <w:ind w:left="-108" w:right="-249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เงินฝากประจำ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4 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เดือนและ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6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8" w:type="dxa"/>
          </w:tcPr>
          <w:p w14:paraId="5D417A9D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3409BD84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74B83AAE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5AB01B39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311136D8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7C71CDD6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34F294FC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C161E0" w:rsidRPr="000170CC" w14:paraId="7B0F38E9" w14:textId="77777777" w:rsidTr="00A57D20">
        <w:trPr>
          <w:trHeight w:val="79"/>
        </w:trPr>
        <w:tc>
          <w:tcPr>
            <w:tcW w:w="4395" w:type="dxa"/>
          </w:tcPr>
          <w:p w14:paraId="16449C1B" w14:textId="42A52956" w:rsidR="00C161E0" w:rsidRPr="000170CC" w:rsidRDefault="00C161E0" w:rsidP="00C161E0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(อัตราดอกเบี้ยร้อยละ </w:t>
            </w:r>
            <w:r w:rsidR="00300922">
              <w:rPr>
                <w:rFonts w:ascii="Angsana New" w:hAnsi="Angsana New" w:cs="Angsana New"/>
                <w:color w:val="auto"/>
                <w:sz w:val="30"/>
                <w:szCs w:val="30"/>
              </w:rPr>
              <w:t>1.00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ถึงร้อยละ </w:t>
            </w:r>
            <w:r w:rsidR="00300922">
              <w:rPr>
                <w:rFonts w:ascii="Angsana New" w:hAnsi="Angsana New" w:cs="Angsana New"/>
                <w:color w:val="auto"/>
                <w:sz w:val="30"/>
                <w:szCs w:val="30"/>
              </w:rPr>
              <w:t>4.00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ต่อปี</w:t>
            </w:r>
          </w:p>
        </w:tc>
        <w:tc>
          <w:tcPr>
            <w:tcW w:w="1168" w:type="dxa"/>
          </w:tcPr>
          <w:p w14:paraId="61256763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72FC27EA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4E942BE0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2564118F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0B0264FB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75E8B657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7BA81A8B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C161E0" w:rsidRPr="000170CC" w14:paraId="5EF0BD66" w14:textId="77777777" w:rsidTr="00A57D20">
        <w:tc>
          <w:tcPr>
            <w:tcW w:w="4395" w:type="dxa"/>
          </w:tcPr>
          <w:p w14:paraId="12072A93" w14:textId="6786AB67" w:rsidR="00C161E0" w:rsidRPr="000170CC" w:rsidRDefault="00C161E0" w:rsidP="00C161E0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 w:rsidR="00622C6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มีน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าคม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 w:rsidR="00622C6C">
              <w:rPr>
                <w:rFonts w:ascii="Angsana New" w:hAnsi="Angsana New" w:cs="Angsana New"/>
                <w:color w:val="auto"/>
                <w:sz w:val="30"/>
                <w:szCs w:val="30"/>
              </w:rPr>
              <w:t>9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และร้อยละ </w:t>
            </w:r>
            <w:r w:rsidR="00622C6C">
              <w:rPr>
                <w:rFonts w:ascii="Angsana New" w:hAnsi="Angsana New" w:cs="Angsana New"/>
                <w:color w:val="auto"/>
                <w:sz w:val="30"/>
                <w:szCs w:val="30"/>
              </w:rPr>
              <w:t>0.90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ถึง</w:t>
            </w:r>
          </w:p>
        </w:tc>
        <w:tc>
          <w:tcPr>
            <w:tcW w:w="1168" w:type="dxa"/>
          </w:tcPr>
          <w:p w14:paraId="37F8FA7B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65AE198C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6316FA08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0382ED83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50DE5D95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7DB8F04C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3AE78547" w14:textId="77777777" w:rsidR="00C161E0" w:rsidRPr="000170CC" w:rsidRDefault="00C161E0" w:rsidP="00C161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622C6C" w:rsidRPr="000170CC" w14:paraId="4A2C3A3F" w14:textId="77777777" w:rsidTr="00A57D20">
        <w:tc>
          <w:tcPr>
            <w:tcW w:w="4395" w:type="dxa"/>
          </w:tcPr>
          <w:p w14:paraId="549ECC44" w14:textId="0492F663" w:rsidR="00622C6C" w:rsidRPr="000170CC" w:rsidRDefault="00622C6C" w:rsidP="00622C6C">
            <w:pPr>
              <w:pStyle w:val="1"/>
              <w:widowControl/>
              <w:spacing w:line="240" w:lineRule="atLeast"/>
              <w:ind w:right="-249" w:hanging="10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4.30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ต่อปี ณ วันที่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31 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8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B0F4137" w14:textId="2BA7BFBB" w:rsidR="00622C6C" w:rsidRPr="000170CC" w:rsidRDefault="00300922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1,600,364</w:t>
            </w:r>
          </w:p>
        </w:tc>
        <w:tc>
          <w:tcPr>
            <w:tcW w:w="240" w:type="dxa"/>
          </w:tcPr>
          <w:p w14:paraId="4345C621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6CEB03C" w14:textId="4AC0E629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1,533,395</w:t>
            </w:r>
          </w:p>
        </w:tc>
        <w:tc>
          <w:tcPr>
            <w:tcW w:w="290" w:type="dxa"/>
          </w:tcPr>
          <w:p w14:paraId="224BDC3E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34D0652" w14:textId="10F75F6B" w:rsidR="00622C6C" w:rsidRPr="000170CC" w:rsidRDefault="0034438B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1,020,364</w:t>
            </w:r>
          </w:p>
        </w:tc>
        <w:tc>
          <w:tcPr>
            <w:tcW w:w="237" w:type="dxa"/>
          </w:tcPr>
          <w:p w14:paraId="4CF862C9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FF2A18B" w14:textId="046353BE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953,395</w:t>
            </w:r>
          </w:p>
        </w:tc>
      </w:tr>
      <w:tr w:rsidR="00622C6C" w:rsidRPr="000170CC" w14:paraId="33324BDF" w14:textId="77777777" w:rsidTr="0069516C">
        <w:trPr>
          <w:cantSplit/>
          <w:trHeight w:hRule="exact" w:val="142"/>
        </w:trPr>
        <w:tc>
          <w:tcPr>
            <w:tcW w:w="4395" w:type="dxa"/>
          </w:tcPr>
          <w:p w14:paraId="1DC35A55" w14:textId="77777777" w:rsidR="00622C6C" w:rsidRPr="0069516C" w:rsidRDefault="00622C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A6D2161" w14:textId="77777777" w:rsidR="00622C6C" w:rsidRPr="0069516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40" w:type="dxa"/>
          </w:tcPr>
          <w:p w14:paraId="77A67069" w14:textId="77777777" w:rsidR="00622C6C" w:rsidRPr="0069516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73354BF" w14:textId="77777777" w:rsidR="00622C6C" w:rsidRPr="0069516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90" w:type="dxa"/>
          </w:tcPr>
          <w:p w14:paraId="1746ECBF" w14:textId="77777777" w:rsidR="00622C6C" w:rsidRPr="0069516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6F50832" w14:textId="77777777" w:rsidR="00622C6C" w:rsidRPr="0069516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7" w:type="dxa"/>
          </w:tcPr>
          <w:p w14:paraId="51483177" w14:textId="77777777" w:rsidR="00622C6C" w:rsidRPr="0069516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99E9120" w14:textId="77777777" w:rsidR="00622C6C" w:rsidRPr="0069516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</w:tr>
      <w:tr w:rsidR="00622C6C" w:rsidRPr="000170CC" w14:paraId="1E75F6F3" w14:textId="77777777" w:rsidTr="00A57D20">
        <w:tc>
          <w:tcPr>
            <w:tcW w:w="4395" w:type="dxa"/>
          </w:tcPr>
          <w:p w14:paraId="2B957C49" w14:textId="77777777" w:rsidR="00622C6C" w:rsidRPr="000170CC" w:rsidRDefault="00622C6C" w:rsidP="00622C6C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เงินลงทุนในตราสารหนี้ที่จะครบกำหนดภายในหนึ่งปี</w:t>
            </w:r>
          </w:p>
        </w:tc>
        <w:tc>
          <w:tcPr>
            <w:tcW w:w="1168" w:type="dxa"/>
          </w:tcPr>
          <w:p w14:paraId="20CDC0EE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106F3E16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16AD7A62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183CB169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6B6EB846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11A038F0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4AB50B0E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622C6C" w:rsidRPr="000170CC" w14:paraId="76A38B53" w14:textId="77777777" w:rsidTr="00A57D20">
        <w:tc>
          <w:tcPr>
            <w:tcW w:w="4395" w:type="dxa"/>
          </w:tcPr>
          <w:p w14:paraId="7833F976" w14:textId="77777777" w:rsidR="00622C6C" w:rsidRPr="000170CC" w:rsidRDefault="00622C6C" w:rsidP="00622C6C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หุ้นกู้ บริษัท เบทาโกร จำกัด (มหาชน)</w:t>
            </w:r>
          </w:p>
        </w:tc>
        <w:tc>
          <w:tcPr>
            <w:tcW w:w="1168" w:type="dxa"/>
          </w:tcPr>
          <w:p w14:paraId="7CF622B8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099EDA9E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2E3596EC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58EBA610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634E94D8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58B104EC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1A16C580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622C6C" w:rsidRPr="000170CC" w14:paraId="4A9EEC55" w14:textId="77777777" w:rsidTr="00382AF7">
        <w:tc>
          <w:tcPr>
            <w:tcW w:w="4395" w:type="dxa"/>
          </w:tcPr>
          <w:p w14:paraId="7B24E875" w14:textId="77777777" w:rsidR="00622C6C" w:rsidRPr="000170CC" w:rsidRDefault="00622C6C" w:rsidP="00622C6C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  (อัตราดอกเบี้ยร้อยละ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2.70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ต่อปี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1168" w:type="dxa"/>
          </w:tcPr>
          <w:p w14:paraId="51F6D3B4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05247C55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63C2777C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" w:type="dxa"/>
          </w:tcPr>
          <w:p w14:paraId="366EA923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4E5B7C6E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26C16433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642DC301" w14:textId="77777777" w:rsidR="00622C6C" w:rsidRPr="000170CC" w:rsidRDefault="00622C6C" w:rsidP="006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516C" w:rsidRPr="000170CC" w14:paraId="27CF8722" w14:textId="77777777" w:rsidTr="00382AF7">
        <w:tc>
          <w:tcPr>
            <w:tcW w:w="4395" w:type="dxa"/>
          </w:tcPr>
          <w:p w14:paraId="4DDD5318" w14:textId="77777777" w:rsidR="0069516C" w:rsidRPr="000170CC" w:rsidRDefault="0069516C" w:rsidP="0069516C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ครบกำหนดไถ่ถอนวันที่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29 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กรกฎาคม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9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168" w:type="dxa"/>
          </w:tcPr>
          <w:p w14:paraId="3EC98DDF" w14:textId="7B60ED91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15,000</w:t>
            </w:r>
          </w:p>
        </w:tc>
        <w:tc>
          <w:tcPr>
            <w:tcW w:w="240" w:type="dxa"/>
          </w:tcPr>
          <w:p w14:paraId="555468CB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22452A36" w14:textId="34B4A919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9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15,000</w:t>
            </w:r>
          </w:p>
        </w:tc>
        <w:tc>
          <w:tcPr>
            <w:tcW w:w="290" w:type="dxa"/>
          </w:tcPr>
          <w:p w14:paraId="527113C3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570FF7E1" w14:textId="2CF1748A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15,000</w:t>
            </w:r>
          </w:p>
        </w:tc>
        <w:tc>
          <w:tcPr>
            <w:tcW w:w="237" w:type="dxa"/>
          </w:tcPr>
          <w:p w14:paraId="1AA55CFD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54ED1F1D" w14:textId="22892D8B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15,000</w:t>
            </w:r>
          </w:p>
        </w:tc>
      </w:tr>
      <w:tr w:rsidR="0069516C" w:rsidRPr="000170CC" w14:paraId="1EDE01BC" w14:textId="77777777" w:rsidTr="00382AF7">
        <w:tc>
          <w:tcPr>
            <w:tcW w:w="4395" w:type="dxa"/>
          </w:tcPr>
          <w:p w14:paraId="3A120BD8" w14:textId="13D1A7E8" w:rsidR="0069516C" w:rsidRPr="000170CC" w:rsidRDefault="0069516C" w:rsidP="0069516C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หุ้นกู้ บริษัท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ทรู คอร์ปอเรชั่น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168" w:type="dxa"/>
          </w:tcPr>
          <w:p w14:paraId="615D3967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50701FC0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787EE1D6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90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36AACDD2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51A6CD86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07277E87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112DA34A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69516C" w:rsidRPr="000170CC" w14:paraId="45CB3437" w14:textId="77777777" w:rsidTr="0069516C">
        <w:tc>
          <w:tcPr>
            <w:tcW w:w="4395" w:type="dxa"/>
          </w:tcPr>
          <w:p w14:paraId="1CFE9FA0" w14:textId="3895B90C" w:rsidR="0069516C" w:rsidRPr="000170CC" w:rsidRDefault="0069516C" w:rsidP="0069516C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  (อัตราดอกเบี้ยร้อยละ 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3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45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ต่อปี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1168" w:type="dxa"/>
          </w:tcPr>
          <w:p w14:paraId="6F3E7E89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40" w:type="dxa"/>
          </w:tcPr>
          <w:p w14:paraId="4B893D90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6B0B9773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90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</w:tcPr>
          <w:p w14:paraId="36BE0453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32B8AD35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71D9A7E9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460B97CC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69516C" w:rsidRPr="000170CC" w14:paraId="71B7F138" w14:textId="77777777" w:rsidTr="0069516C">
        <w:tc>
          <w:tcPr>
            <w:tcW w:w="4395" w:type="dxa"/>
          </w:tcPr>
          <w:p w14:paraId="5F7FF6E5" w14:textId="3023B788" w:rsidR="0069516C" w:rsidRPr="000170CC" w:rsidRDefault="0069516C" w:rsidP="0069516C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 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ครบกำหนดไถ่ถอนวันที่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8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กุมภาพันธ์</w:t>
            </w:r>
            <w:r w:rsidRPr="000170C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70</w:t>
            </w: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168" w:type="dxa"/>
          </w:tcPr>
          <w:p w14:paraId="4B2F9D56" w14:textId="4B75B28E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5,000</w:t>
            </w:r>
          </w:p>
        </w:tc>
        <w:tc>
          <w:tcPr>
            <w:tcW w:w="240" w:type="dxa"/>
          </w:tcPr>
          <w:p w14:paraId="7CB3C687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</w:tcPr>
          <w:p w14:paraId="17D42487" w14:textId="4DB03DFD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</w:tcPr>
          <w:p w14:paraId="408A0FB5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0B89633B" w14:textId="4610A993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5,000</w:t>
            </w:r>
          </w:p>
        </w:tc>
        <w:tc>
          <w:tcPr>
            <w:tcW w:w="237" w:type="dxa"/>
          </w:tcPr>
          <w:p w14:paraId="30B0850F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</w:tcPr>
          <w:p w14:paraId="7EED53E2" w14:textId="251124AC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516C" w:rsidRPr="000170CC" w14:paraId="529228F6" w14:textId="77777777" w:rsidTr="00A57D20">
        <w:tc>
          <w:tcPr>
            <w:tcW w:w="4395" w:type="dxa"/>
          </w:tcPr>
          <w:p w14:paraId="38ADF5BE" w14:textId="77777777" w:rsidR="0069516C" w:rsidRPr="0069516C" w:rsidRDefault="0069516C" w:rsidP="0069516C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04B9525E" w14:textId="58DA59C1" w:rsidR="0069516C" w:rsidRPr="0069516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20,000</w:t>
            </w:r>
          </w:p>
        </w:tc>
        <w:tc>
          <w:tcPr>
            <w:tcW w:w="240" w:type="dxa"/>
          </w:tcPr>
          <w:p w14:paraId="5499998B" w14:textId="77777777" w:rsidR="0069516C" w:rsidRPr="0069516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3A44895" w14:textId="562425A1" w:rsidR="0069516C" w:rsidRPr="0069516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9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15,000</w:t>
            </w:r>
          </w:p>
        </w:tc>
        <w:tc>
          <w:tcPr>
            <w:tcW w:w="290" w:type="dxa"/>
          </w:tcPr>
          <w:p w14:paraId="708142DC" w14:textId="77777777" w:rsidR="0069516C" w:rsidRPr="0069516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9EEDDBF" w14:textId="08464545" w:rsidR="0069516C" w:rsidRPr="0069516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20,000</w:t>
            </w:r>
          </w:p>
        </w:tc>
        <w:tc>
          <w:tcPr>
            <w:tcW w:w="237" w:type="dxa"/>
          </w:tcPr>
          <w:p w14:paraId="4BBDAA8C" w14:textId="77777777" w:rsidR="0069516C" w:rsidRPr="0069516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644A59C" w14:textId="6EAEDB1D" w:rsidR="0069516C" w:rsidRPr="0069516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0CC">
              <w:rPr>
                <w:rFonts w:ascii="Angsana New" w:eastAsia="SimSun" w:hAnsi="Angsana New"/>
                <w:sz w:val="30"/>
                <w:szCs w:val="30"/>
                <w:lang w:eastAsia="zh-CN"/>
              </w:rPr>
              <w:t>15,000</w:t>
            </w:r>
          </w:p>
        </w:tc>
      </w:tr>
      <w:tr w:rsidR="0069516C" w:rsidRPr="000170CC" w14:paraId="43BC7088" w14:textId="77777777" w:rsidTr="0069516C">
        <w:trPr>
          <w:cantSplit/>
          <w:trHeight w:hRule="exact" w:val="170"/>
        </w:trPr>
        <w:tc>
          <w:tcPr>
            <w:tcW w:w="4395" w:type="dxa"/>
          </w:tcPr>
          <w:p w14:paraId="766524D4" w14:textId="77777777" w:rsidR="0069516C" w:rsidRPr="000170CC" w:rsidRDefault="0069516C" w:rsidP="0069516C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142BFAB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ind w:right="57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40" w:type="dxa"/>
          </w:tcPr>
          <w:p w14:paraId="18BFD745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12B224DF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14:paraId="573D3855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2A6ECFE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ind w:right="57"/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237" w:type="dxa"/>
          </w:tcPr>
          <w:p w14:paraId="38DEBD7E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4184FDB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9516C" w:rsidRPr="000170CC" w14:paraId="496870B0" w14:textId="77777777" w:rsidTr="00A57D20">
        <w:tc>
          <w:tcPr>
            <w:tcW w:w="4395" w:type="dxa"/>
          </w:tcPr>
          <w:p w14:paraId="4C3A56A9" w14:textId="77777777" w:rsidR="0069516C" w:rsidRPr="000170CC" w:rsidRDefault="0069516C" w:rsidP="0069516C">
            <w:pPr>
              <w:pStyle w:val="1"/>
              <w:widowControl/>
              <w:spacing w:line="240" w:lineRule="atLeast"/>
              <w:ind w:left="-108" w:right="-24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70CC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751B5D72" w14:textId="0CFD1A90" w:rsidR="0069516C" w:rsidRPr="000170CC" w:rsidRDefault="00300922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1,620,364</w:t>
            </w:r>
          </w:p>
        </w:tc>
        <w:tc>
          <w:tcPr>
            <w:tcW w:w="240" w:type="dxa"/>
          </w:tcPr>
          <w:p w14:paraId="35DCC644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71AEEF40" w14:textId="4799C91E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1,548,395</w:t>
            </w:r>
          </w:p>
        </w:tc>
        <w:tc>
          <w:tcPr>
            <w:tcW w:w="290" w:type="dxa"/>
          </w:tcPr>
          <w:p w14:paraId="5F1D4E34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024E06B9" w14:textId="2FB5682E" w:rsidR="0069516C" w:rsidRPr="000170CC" w:rsidRDefault="0034438B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1,040,364</w:t>
            </w:r>
          </w:p>
        </w:tc>
        <w:tc>
          <w:tcPr>
            <w:tcW w:w="237" w:type="dxa"/>
          </w:tcPr>
          <w:p w14:paraId="066494EB" w14:textId="77777777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5BB1A735" w14:textId="4A7416CE" w:rsidR="0069516C" w:rsidRPr="000170CC" w:rsidRDefault="0069516C" w:rsidP="0069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53"/>
              </w:tabs>
              <w:spacing w:line="240" w:lineRule="auto"/>
              <w:ind w:right="57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968,395</w:t>
            </w:r>
          </w:p>
        </w:tc>
      </w:tr>
    </w:tbl>
    <w:p w14:paraId="4DDFAECD" w14:textId="77777777" w:rsidR="00333183" w:rsidRDefault="00333183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sectPr w:rsidR="00333183" w:rsidSect="001120E4">
          <w:footerReference w:type="default" r:id="rId13"/>
          <w:headerReference w:type="first" r:id="rId14"/>
          <w:footerReference w:type="first" r:id="rId15"/>
          <w:pgSz w:w="11909" w:h="16834" w:code="9"/>
          <w:pgMar w:top="1440" w:right="1109" w:bottom="709" w:left="1440" w:header="994" w:footer="497" w:gutter="0"/>
          <w:cols w:space="720"/>
          <w:titlePg/>
          <w:docGrid w:linePitch="245"/>
        </w:sectPr>
      </w:pPr>
    </w:p>
    <w:p w14:paraId="3C0A0901" w14:textId="77777777" w:rsidR="00F42E63" w:rsidRDefault="00F42E63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สินทรัพย์ทางการเงินไม่หมุนเวียนอื่น</w:t>
      </w:r>
    </w:p>
    <w:p w14:paraId="68083025" w14:textId="77777777" w:rsidR="006B5367" w:rsidRPr="00303883" w:rsidRDefault="006B5367" w:rsidP="00F42E6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20"/>
          <w:szCs w:val="20"/>
          <w:lang w:eastAsia="zh-CN"/>
        </w:rPr>
      </w:pPr>
    </w:p>
    <w:p w14:paraId="12C8D3B8" w14:textId="23436996" w:rsidR="0039512A" w:rsidRPr="00DC0705" w:rsidRDefault="0039512A" w:rsidP="0039512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SimSun" w:hAnsi="Angsana New"/>
          <w:sz w:val="30"/>
          <w:szCs w:val="30"/>
          <w:lang w:eastAsia="zh-CN"/>
        </w:rPr>
      </w:pPr>
      <w:r w:rsidRPr="00DC0705">
        <w:rPr>
          <w:rFonts w:ascii="Angsana New" w:eastAsia="SimSun" w:hAnsi="Angsana New" w:hint="cs"/>
          <w:sz w:val="30"/>
          <w:szCs w:val="30"/>
          <w:cs/>
          <w:lang w:eastAsia="zh-CN"/>
        </w:rPr>
        <w:t>รายละเอียดของสินทรัพย์ทางการเงินไม่หมุนเวียนอื่น</w:t>
      </w:r>
      <w:r w:rsidRPr="00DC0705">
        <w:rPr>
          <w:rFonts w:ascii="Angsana New" w:eastAsia="SimSun" w:hAnsi="Angsana New"/>
          <w:sz w:val="30"/>
          <w:szCs w:val="30"/>
          <w:lang w:eastAsia="zh-CN"/>
        </w:rPr>
        <w:t xml:space="preserve"> </w:t>
      </w:r>
      <w:r w:rsidR="00F43FA9" w:rsidRPr="00DC0705">
        <w:rPr>
          <w:rFonts w:ascii="Angsana New" w:eastAsia="SimSun" w:hAnsi="Angsana New" w:hint="cs"/>
          <w:sz w:val="30"/>
          <w:szCs w:val="30"/>
          <w:cs/>
          <w:lang w:eastAsia="zh-CN"/>
        </w:rPr>
        <w:t>-</w:t>
      </w:r>
      <w:r w:rsidRPr="00DC0705">
        <w:rPr>
          <w:rFonts w:ascii="Angsana New" w:eastAsia="SimSun" w:hAnsi="Angsana New"/>
          <w:sz w:val="30"/>
          <w:szCs w:val="30"/>
          <w:lang w:eastAsia="zh-CN"/>
        </w:rPr>
        <w:t xml:space="preserve"> </w:t>
      </w:r>
      <w:r w:rsidRPr="00DC0705">
        <w:rPr>
          <w:rFonts w:ascii="Angsana New" w:eastAsia="SimSun" w:hAnsi="Angsana New" w:hint="cs"/>
          <w:sz w:val="30"/>
          <w:szCs w:val="30"/>
          <w:cs/>
          <w:lang w:eastAsia="zh-CN"/>
        </w:rPr>
        <w:t xml:space="preserve">เงินลงทุนในตราสารหนี้ ณ วันที่ </w:t>
      </w:r>
      <w:r w:rsidRPr="00DC0705">
        <w:rPr>
          <w:rFonts w:ascii="Angsana New" w:eastAsia="SimSun" w:hAnsi="Angsana New"/>
          <w:sz w:val="30"/>
          <w:szCs w:val="30"/>
          <w:lang w:eastAsia="zh-CN"/>
        </w:rPr>
        <w:t xml:space="preserve">31 </w:t>
      </w:r>
      <w:r w:rsidRPr="00DC0705">
        <w:rPr>
          <w:rFonts w:ascii="Angsana New" w:eastAsia="SimSun" w:hAnsi="Angsana New" w:hint="cs"/>
          <w:sz w:val="30"/>
          <w:szCs w:val="30"/>
          <w:cs/>
          <w:lang w:eastAsia="zh-CN"/>
        </w:rPr>
        <w:t>มีนาคม</w:t>
      </w:r>
      <w:r w:rsidRPr="00DC0705">
        <w:rPr>
          <w:rFonts w:ascii="Angsana New" w:eastAsia="SimSun" w:hAnsi="Angsana New"/>
          <w:sz w:val="30"/>
          <w:szCs w:val="30"/>
          <w:lang w:eastAsia="zh-CN"/>
        </w:rPr>
        <w:t xml:space="preserve"> 256</w:t>
      </w:r>
      <w:r w:rsidR="004810C3" w:rsidRPr="00DC0705">
        <w:rPr>
          <w:rFonts w:ascii="Angsana New" w:eastAsia="SimSun" w:hAnsi="Angsana New"/>
          <w:sz w:val="30"/>
          <w:szCs w:val="30"/>
          <w:lang w:eastAsia="zh-CN"/>
        </w:rPr>
        <w:t>9</w:t>
      </w:r>
      <w:r w:rsidRPr="00DC0705">
        <w:rPr>
          <w:rFonts w:ascii="Angsana New" w:eastAsia="SimSun" w:hAnsi="Angsana New"/>
          <w:sz w:val="30"/>
          <w:szCs w:val="30"/>
          <w:lang w:eastAsia="zh-CN"/>
        </w:rPr>
        <w:t xml:space="preserve"> </w:t>
      </w:r>
      <w:r w:rsidRPr="00DC0705">
        <w:rPr>
          <w:rFonts w:ascii="Angsana New" w:eastAsia="SimSun" w:hAnsi="Angsana New" w:hint="cs"/>
          <w:sz w:val="30"/>
          <w:szCs w:val="30"/>
          <w:cs/>
          <w:lang w:eastAsia="zh-CN"/>
        </w:rPr>
        <w:t xml:space="preserve">และ </w:t>
      </w:r>
      <w:r w:rsidRPr="00DC0705">
        <w:rPr>
          <w:rFonts w:ascii="Angsana New" w:eastAsia="SimSun" w:hAnsi="Angsana New"/>
          <w:sz w:val="30"/>
          <w:szCs w:val="30"/>
          <w:lang w:eastAsia="zh-CN"/>
        </w:rPr>
        <w:t xml:space="preserve">31 </w:t>
      </w:r>
      <w:r w:rsidRPr="00DC0705">
        <w:rPr>
          <w:rFonts w:ascii="Angsana New" w:eastAsia="SimSun" w:hAnsi="Angsana New" w:hint="cs"/>
          <w:sz w:val="30"/>
          <w:szCs w:val="30"/>
          <w:cs/>
          <w:lang w:eastAsia="zh-CN"/>
        </w:rPr>
        <w:t xml:space="preserve">ธันวาคม </w:t>
      </w:r>
      <w:r w:rsidRPr="00DC0705">
        <w:rPr>
          <w:rFonts w:ascii="Angsana New" w:eastAsia="SimSun" w:hAnsi="Angsana New"/>
          <w:sz w:val="30"/>
          <w:szCs w:val="30"/>
          <w:lang w:eastAsia="zh-CN"/>
        </w:rPr>
        <w:t>256</w:t>
      </w:r>
      <w:r w:rsidR="004810C3" w:rsidRPr="00DC0705">
        <w:rPr>
          <w:rFonts w:ascii="Angsana New" w:eastAsia="SimSun" w:hAnsi="Angsana New"/>
          <w:sz w:val="30"/>
          <w:szCs w:val="30"/>
          <w:lang w:eastAsia="zh-CN"/>
        </w:rPr>
        <w:t>8</w:t>
      </w:r>
      <w:r w:rsidRPr="00DC0705">
        <w:rPr>
          <w:rFonts w:ascii="Angsana New" w:eastAsia="SimSun" w:hAnsi="Angsana New"/>
          <w:sz w:val="30"/>
          <w:szCs w:val="30"/>
          <w:lang w:eastAsia="zh-CN"/>
        </w:rPr>
        <w:t xml:space="preserve"> </w:t>
      </w:r>
      <w:r w:rsidRPr="00DC0705">
        <w:rPr>
          <w:rFonts w:ascii="Angsana New" w:eastAsia="SimSun" w:hAnsi="Angsana New" w:hint="cs"/>
          <w:sz w:val="30"/>
          <w:szCs w:val="30"/>
          <w:cs/>
          <w:lang w:eastAsia="zh-CN"/>
        </w:rPr>
        <w:t>มีดังนี้</w:t>
      </w:r>
    </w:p>
    <w:p w14:paraId="3D6EF99C" w14:textId="77777777" w:rsidR="0039512A" w:rsidRPr="00CA2BD7" w:rsidRDefault="0039512A" w:rsidP="0039512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lang w:eastAsia="zh-CN"/>
        </w:rPr>
      </w:pPr>
    </w:p>
    <w:tbl>
      <w:tblPr>
        <w:tblW w:w="14980" w:type="dxa"/>
        <w:tblLayout w:type="fixed"/>
        <w:tblLook w:val="04A0" w:firstRow="1" w:lastRow="0" w:firstColumn="1" w:lastColumn="0" w:noHBand="0" w:noVBand="1"/>
      </w:tblPr>
      <w:tblGrid>
        <w:gridCol w:w="4250"/>
        <w:gridCol w:w="239"/>
        <w:gridCol w:w="1644"/>
        <w:gridCol w:w="236"/>
        <w:gridCol w:w="1701"/>
        <w:gridCol w:w="236"/>
        <w:gridCol w:w="1247"/>
        <w:gridCol w:w="236"/>
        <w:gridCol w:w="1077"/>
        <w:gridCol w:w="236"/>
        <w:gridCol w:w="1134"/>
        <w:gridCol w:w="238"/>
        <w:gridCol w:w="1136"/>
        <w:gridCol w:w="236"/>
        <w:gridCol w:w="1134"/>
      </w:tblGrid>
      <w:tr w:rsidR="007A2D9D" w:rsidRPr="000170CC" w14:paraId="195556FE" w14:textId="77777777" w:rsidTr="0019588F">
        <w:tc>
          <w:tcPr>
            <w:tcW w:w="4250" w:type="dxa"/>
          </w:tcPr>
          <w:p w14:paraId="2E921D03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366FBF27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78050472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73887BFA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56091BAE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3677D7C6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E9DA08C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7024D7A0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5191" w:type="dxa"/>
            <w:gridSpan w:val="7"/>
          </w:tcPr>
          <w:p w14:paraId="5070FAE1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170C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7A2D9D" w:rsidRPr="000170CC" w14:paraId="55337691" w14:textId="77777777" w:rsidTr="0019588F">
        <w:tc>
          <w:tcPr>
            <w:tcW w:w="4250" w:type="dxa"/>
          </w:tcPr>
          <w:p w14:paraId="79F70C29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159A8273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638B2B80" w14:textId="57271A18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6D10B067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344C56A1" w14:textId="592E0FF5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6FA43806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0A0640B5" w14:textId="3062CBB8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2CED236A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74742C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E998D95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6" w:type="dxa"/>
            <w:gridSpan w:val="3"/>
            <w:tcBorders>
              <w:top w:val="single" w:sz="4" w:space="0" w:color="auto"/>
            </w:tcBorders>
          </w:tcPr>
          <w:p w14:paraId="53D95F8D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2D9D" w:rsidRPr="000170CC" w14:paraId="42B2CB3E" w14:textId="77777777" w:rsidTr="0019588F">
        <w:tc>
          <w:tcPr>
            <w:tcW w:w="4250" w:type="dxa"/>
          </w:tcPr>
          <w:p w14:paraId="44396C0D" w14:textId="77777777" w:rsidR="007A2D9D" w:rsidRPr="000170CC" w:rsidRDefault="007A2D9D" w:rsidP="007A2D9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69F305F0" w14:textId="77777777" w:rsidR="007A2D9D" w:rsidRPr="000170CC" w:rsidRDefault="007A2D9D" w:rsidP="007A2D9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2B37B283" w14:textId="74640E21" w:rsidR="007A2D9D" w:rsidRPr="000170CC" w:rsidRDefault="007A2D9D" w:rsidP="007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วันที่ออก</w:t>
            </w:r>
          </w:p>
        </w:tc>
        <w:tc>
          <w:tcPr>
            <w:tcW w:w="236" w:type="dxa"/>
          </w:tcPr>
          <w:p w14:paraId="12C81BC4" w14:textId="77777777" w:rsidR="007A2D9D" w:rsidRPr="000170CC" w:rsidRDefault="007A2D9D" w:rsidP="007A2D9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21DDEF51" w14:textId="3D7F05CB" w:rsidR="007A2D9D" w:rsidRPr="000170CC" w:rsidRDefault="007A2D9D" w:rsidP="007A2D9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วันที่ครบกำหนด</w:t>
            </w:r>
          </w:p>
        </w:tc>
        <w:tc>
          <w:tcPr>
            <w:tcW w:w="236" w:type="dxa"/>
          </w:tcPr>
          <w:p w14:paraId="5A32CA58" w14:textId="77777777" w:rsidR="007A2D9D" w:rsidRPr="000170CC" w:rsidRDefault="007A2D9D" w:rsidP="007A2D9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69897C97" w14:textId="4D0E15AF" w:rsidR="007A2D9D" w:rsidRPr="000170CC" w:rsidRDefault="007A2D9D" w:rsidP="007A2D9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อัตราดอกเบี้ย</w:t>
            </w:r>
          </w:p>
        </w:tc>
        <w:tc>
          <w:tcPr>
            <w:tcW w:w="236" w:type="dxa"/>
          </w:tcPr>
          <w:p w14:paraId="5A7D98E7" w14:textId="77777777" w:rsidR="007A2D9D" w:rsidRPr="000170CC" w:rsidRDefault="007A2D9D" w:rsidP="007A2D9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1F5FACE9" w14:textId="1F625C77" w:rsidR="007A2D9D" w:rsidRPr="00DC0705" w:rsidRDefault="007A2D9D" w:rsidP="007A2D9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7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C0705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34793C10" w14:textId="77777777" w:rsidR="007A2D9D" w:rsidRPr="00DC0705" w:rsidRDefault="007A2D9D" w:rsidP="007A2D9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</w:tcPr>
          <w:p w14:paraId="2A020E5A" w14:textId="1B81F9A7" w:rsidR="007A2D9D" w:rsidRPr="00DC0705" w:rsidRDefault="007A2D9D" w:rsidP="007A2D9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705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DC070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8" w:type="dxa"/>
          </w:tcPr>
          <w:p w14:paraId="2BED52B0" w14:textId="77777777" w:rsidR="007A2D9D" w:rsidRPr="00DC0705" w:rsidRDefault="007A2D9D" w:rsidP="007A2D9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</w:tcBorders>
          </w:tcPr>
          <w:p w14:paraId="4A89E20F" w14:textId="64534CE3" w:rsidR="007A2D9D" w:rsidRPr="00DC0705" w:rsidRDefault="007A2D9D" w:rsidP="007A2D9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7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C0705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B2352A" w14:textId="77777777" w:rsidR="007A2D9D" w:rsidRPr="00DC0705" w:rsidRDefault="007A2D9D" w:rsidP="007A2D9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DAE4C53" w14:textId="6AB99CC5" w:rsidR="007A2D9D" w:rsidRPr="00DC0705" w:rsidRDefault="007A2D9D" w:rsidP="007A2D9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705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DC070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A2D9D" w:rsidRPr="000170CC" w14:paraId="23A46A7D" w14:textId="77777777" w:rsidTr="0019588F">
        <w:tc>
          <w:tcPr>
            <w:tcW w:w="4250" w:type="dxa"/>
            <w:tcBorders>
              <w:bottom w:val="single" w:sz="4" w:space="0" w:color="auto"/>
            </w:tcBorders>
          </w:tcPr>
          <w:p w14:paraId="32588A6B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ชื่อหุ้นกู้</w:t>
            </w:r>
          </w:p>
        </w:tc>
        <w:tc>
          <w:tcPr>
            <w:tcW w:w="239" w:type="dxa"/>
          </w:tcPr>
          <w:p w14:paraId="09C2FA60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80BDDA4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</w:p>
        </w:tc>
        <w:tc>
          <w:tcPr>
            <w:tcW w:w="236" w:type="dxa"/>
          </w:tcPr>
          <w:p w14:paraId="1A4288DD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589472D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ไถ่ถอน</w:t>
            </w:r>
          </w:p>
        </w:tc>
        <w:tc>
          <w:tcPr>
            <w:tcW w:w="236" w:type="dxa"/>
          </w:tcPr>
          <w:p w14:paraId="7E7C485C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0F0E86A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(ร้อยละ) ต่อปี </w:t>
            </w:r>
          </w:p>
        </w:tc>
        <w:tc>
          <w:tcPr>
            <w:tcW w:w="236" w:type="dxa"/>
          </w:tcPr>
          <w:p w14:paraId="3510C8B4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FF082F2" w14:textId="2BAC5E00" w:rsidR="007A2D9D" w:rsidRPr="00DC0705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DC070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</w:tcPr>
          <w:p w14:paraId="28DC764A" w14:textId="77777777" w:rsidR="007A2D9D" w:rsidRPr="00DC0705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B2B420" w14:textId="047C1046" w:rsidR="007A2D9D" w:rsidRPr="00DC0705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DC070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</w:tcPr>
          <w:p w14:paraId="5EB4EECA" w14:textId="77777777" w:rsidR="007A2D9D" w:rsidRPr="00DC0705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left w:val="nil"/>
              <w:bottom w:val="single" w:sz="4" w:space="0" w:color="auto"/>
            </w:tcBorders>
          </w:tcPr>
          <w:p w14:paraId="5E3999F1" w14:textId="7050BD52" w:rsidR="007A2D9D" w:rsidRPr="00DC0705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705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</w:tcPr>
          <w:p w14:paraId="62D3953B" w14:textId="77777777" w:rsidR="007A2D9D" w:rsidRPr="00DC0705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A10DABD" w14:textId="02C9A494" w:rsidR="007A2D9D" w:rsidRPr="00DC0705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70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A2D9D" w:rsidRPr="000170CC" w14:paraId="6DAFB750" w14:textId="77777777" w:rsidTr="0019588F">
        <w:tc>
          <w:tcPr>
            <w:tcW w:w="4250" w:type="dxa"/>
            <w:tcBorders>
              <w:top w:val="single" w:sz="4" w:space="0" w:color="auto"/>
            </w:tcBorders>
          </w:tcPr>
          <w:p w14:paraId="7596117A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9" w:type="dxa"/>
          </w:tcPr>
          <w:p w14:paraId="19296DE2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6569349E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1014701C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B1DAC6C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3C6CABA9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002591F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6521D539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DFDD92D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6E817BA5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716325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8" w:type="dxa"/>
          </w:tcPr>
          <w:p w14:paraId="30F58C89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</w:tcBorders>
          </w:tcPr>
          <w:p w14:paraId="571D349E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</w:tcPr>
          <w:p w14:paraId="16786ADE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A8757B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</w:tr>
      <w:tr w:rsidR="0034438B" w:rsidRPr="000170CC" w14:paraId="750E81D4" w14:textId="77777777" w:rsidTr="0019588F">
        <w:tc>
          <w:tcPr>
            <w:tcW w:w="4250" w:type="dxa"/>
          </w:tcPr>
          <w:p w14:paraId="09186AC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บางจาก คอร์ปอเรชั่น จำกัด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(มหาชน)</w:t>
            </w:r>
          </w:p>
        </w:tc>
        <w:tc>
          <w:tcPr>
            <w:tcW w:w="239" w:type="dxa"/>
          </w:tcPr>
          <w:p w14:paraId="08C531B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101199D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28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236" w:type="dxa"/>
          </w:tcPr>
          <w:p w14:paraId="0E46BA5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A66BBF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28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มิถุนายน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2572</w:t>
            </w:r>
          </w:p>
        </w:tc>
        <w:tc>
          <w:tcPr>
            <w:tcW w:w="236" w:type="dxa"/>
          </w:tcPr>
          <w:p w14:paraId="6247082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5A112DF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3.60</w:t>
            </w:r>
          </w:p>
        </w:tc>
        <w:tc>
          <w:tcPr>
            <w:tcW w:w="236" w:type="dxa"/>
          </w:tcPr>
          <w:p w14:paraId="601E30F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0149E082" w14:textId="5E9F3701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0A368E1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69F66219" w14:textId="4101CB5C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8" w:type="dxa"/>
          </w:tcPr>
          <w:p w14:paraId="2C1E389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E6D5FAF" w14:textId="7EB2ABF5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64FC6ED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357677" w14:textId="0556B274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34438B" w:rsidRPr="000170CC" w14:paraId="3D533E99" w14:textId="77777777" w:rsidTr="0019588F">
        <w:tc>
          <w:tcPr>
            <w:tcW w:w="4250" w:type="dxa"/>
          </w:tcPr>
          <w:p w14:paraId="4897909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ทรู คอร์ปอเรชั่น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79938E6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2CCB0E8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30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สิงหาคม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04F9873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73C4527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28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กุมภาพันธ์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2570</w:t>
            </w:r>
          </w:p>
        </w:tc>
        <w:tc>
          <w:tcPr>
            <w:tcW w:w="236" w:type="dxa"/>
          </w:tcPr>
          <w:p w14:paraId="4D9BAB9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68139BE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3.45</w:t>
            </w:r>
          </w:p>
        </w:tc>
        <w:tc>
          <w:tcPr>
            <w:tcW w:w="236" w:type="dxa"/>
          </w:tcPr>
          <w:p w14:paraId="535095A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558B06DB" w14:textId="57979F8A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92E6C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0BAD7895" w14:textId="37C7F256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38" w:type="dxa"/>
          </w:tcPr>
          <w:p w14:paraId="18F7966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6D513EE3" w14:textId="3A1EDF91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E66C0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2CAE8D7" w14:textId="6E07B26B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34438B" w:rsidRPr="000170CC" w14:paraId="5E5CEA1C" w14:textId="77777777" w:rsidTr="0019588F">
        <w:tc>
          <w:tcPr>
            <w:tcW w:w="4250" w:type="dxa"/>
          </w:tcPr>
          <w:p w14:paraId="3D9539C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หุ้นกู้ บริษัท เอสซีจี เจดับเบิ้ลยูดี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โลจิสติกส์ จำกัด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(มหาชน)</w:t>
            </w:r>
          </w:p>
        </w:tc>
        <w:tc>
          <w:tcPr>
            <w:tcW w:w="239" w:type="dxa"/>
          </w:tcPr>
          <w:p w14:paraId="20D6F2C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712D2B9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19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กันยายน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6CEF060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28C6BB8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19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กันยายน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2570</w:t>
            </w:r>
          </w:p>
        </w:tc>
        <w:tc>
          <w:tcPr>
            <w:tcW w:w="236" w:type="dxa"/>
          </w:tcPr>
          <w:p w14:paraId="6B149EB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111A355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4.04</w:t>
            </w:r>
          </w:p>
        </w:tc>
        <w:tc>
          <w:tcPr>
            <w:tcW w:w="236" w:type="dxa"/>
          </w:tcPr>
          <w:p w14:paraId="357E0AE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3F75ED48" w14:textId="3FF442D3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2A1CAC1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2901B18A" w14:textId="3A55C260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8" w:type="dxa"/>
          </w:tcPr>
          <w:p w14:paraId="4104B8C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6D3256C1" w14:textId="537F7051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3F37127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ECD204C" w14:textId="2458525F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34438B" w:rsidRPr="000170CC" w14:paraId="78DB1777" w14:textId="77777777" w:rsidTr="0019588F">
        <w:tc>
          <w:tcPr>
            <w:tcW w:w="4250" w:type="dxa"/>
          </w:tcPr>
          <w:p w14:paraId="2D8E2098" w14:textId="77777777" w:rsidR="0034438B" w:rsidRPr="0019588F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10"/>
                <w:sz w:val="28"/>
                <w:szCs w:val="28"/>
                <w:lang w:eastAsia="zh-CN"/>
              </w:rPr>
            </w:pPr>
            <w:r w:rsidRPr="0019588F">
              <w:rPr>
                <w:rFonts w:ascii="Angsana New" w:eastAsia="SimSun" w:hAnsi="Angsana New" w:hint="cs"/>
                <w:spacing w:val="-10"/>
                <w:sz w:val="28"/>
                <w:szCs w:val="28"/>
                <w:cs/>
                <w:lang w:eastAsia="zh-CN"/>
              </w:rPr>
              <w:t>หุ้นกู้ บริษัท กัลฟ์ เอ็นเนอร์จี</w:t>
            </w:r>
            <w:r w:rsidRPr="0019588F">
              <w:rPr>
                <w:rFonts w:ascii="Angsana New" w:eastAsia="SimSun" w:hAnsi="Angsana New"/>
                <w:spacing w:val="-10"/>
                <w:sz w:val="28"/>
                <w:szCs w:val="28"/>
                <w:lang w:eastAsia="zh-CN"/>
              </w:rPr>
              <w:t xml:space="preserve"> </w:t>
            </w:r>
            <w:r w:rsidRPr="0019588F">
              <w:rPr>
                <w:rFonts w:ascii="Angsana New" w:eastAsia="SimSun" w:hAnsi="Angsana New" w:hint="cs"/>
                <w:spacing w:val="-10"/>
                <w:sz w:val="28"/>
                <w:szCs w:val="28"/>
                <w:cs/>
                <w:lang w:eastAsia="zh-CN"/>
              </w:rPr>
              <w:t>ดีเวลลอปเมนท์</w:t>
            </w:r>
            <w:r w:rsidRPr="0019588F">
              <w:rPr>
                <w:rFonts w:ascii="Angsana New" w:eastAsia="SimSun" w:hAnsi="Angsana New"/>
                <w:spacing w:val="-10"/>
                <w:sz w:val="28"/>
                <w:szCs w:val="28"/>
                <w:lang w:eastAsia="zh-CN"/>
              </w:rPr>
              <w:t xml:space="preserve"> </w:t>
            </w:r>
            <w:r w:rsidRPr="0019588F">
              <w:rPr>
                <w:rFonts w:ascii="Angsana New" w:eastAsia="SimSun" w:hAnsi="Angsana New" w:hint="cs"/>
                <w:spacing w:val="-10"/>
                <w:sz w:val="28"/>
                <w:szCs w:val="28"/>
                <w:cs/>
                <w:lang w:eastAsia="zh-CN"/>
              </w:rPr>
              <w:t>จำกัด</w:t>
            </w:r>
            <w:r w:rsidRPr="0019588F">
              <w:rPr>
                <w:rFonts w:ascii="Angsana New" w:eastAsia="SimSun" w:hAnsi="Angsana New"/>
                <w:spacing w:val="-10"/>
                <w:sz w:val="28"/>
                <w:szCs w:val="28"/>
                <w:lang w:eastAsia="zh-CN"/>
              </w:rPr>
              <w:t xml:space="preserve"> </w:t>
            </w:r>
            <w:r w:rsidRPr="0019588F">
              <w:rPr>
                <w:rFonts w:ascii="Angsana New" w:eastAsia="SimSun" w:hAnsi="Angsana New" w:hint="cs"/>
                <w:spacing w:val="-10"/>
                <w:sz w:val="28"/>
                <w:szCs w:val="28"/>
                <w:cs/>
                <w:lang w:eastAsia="zh-CN"/>
              </w:rPr>
              <w:t>(มหาชน)</w:t>
            </w:r>
          </w:p>
        </w:tc>
        <w:tc>
          <w:tcPr>
            <w:tcW w:w="239" w:type="dxa"/>
          </w:tcPr>
          <w:p w14:paraId="40853AB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5229591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26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กันยายน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174C8BF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EA197A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26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กันยายน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2574</w:t>
            </w:r>
          </w:p>
        </w:tc>
        <w:tc>
          <w:tcPr>
            <w:tcW w:w="236" w:type="dxa"/>
          </w:tcPr>
          <w:p w14:paraId="4843F29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1BDFCF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3.53</w:t>
            </w:r>
          </w:p>
        </w:tc>
        <w:tc>
          <w:tcPr>
            <w:tcW w:w="236" w:type="dxa"/>
          </w:tcPr>
          <w:p w14:paraId="209F855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22CA8E1B" w14:textId="18B47843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4FBA6A3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3D889F1C" w14:textId="586234B9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8" w:type="dxa"/>
          </w:tcPr>
          <w:p w14:paraId="3D4CCFB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6C85699" w14:textId="5B04A47F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0EAF064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B8F707B" w14:textId="6473D5BD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34438B" w:rsidRPr="000170CC" w14:paraId="72F18AF9" w14:textId="77777777" w:rsidTr="0019588F">
        <w:tc>
          <w:tcPr>
            <w:tcW w:w="4250" w:type="dxa"/>
          </w:tcPr>
          <w:p w14:paraId="082028F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2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ไทยเบจเวอเรจ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54CF710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52F09D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22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ตุลาคม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6898FB6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FF0B19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22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ตุลาคม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2572</w:t>
            </w:r>
          </w:p>
        </w:tc>
        <w:tc>
          <w:tcPr>
            <w:tcW w:w="236" w:type="dxa"/>
          </w:tcPr>
          <w:p w14:paraId="5FDB047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048268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3.07</w:t>
            </w:r>
          </w:p>
        </w:tc>
        <w:tc>
          <w:tcPr>
            <w:tcW w:w="236" w:type="dxa"/>
          </w:tcPr>
          <w:p w14:paraId="1AFB9B5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4183CB73" w14:textId="5E76737C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7820C90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CCBF71E" w14:textId="32673EA6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8" w:type="dxa"/>
          </w:tcPr>
          <w:p w14:paraId="57D405F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7BF52320" w14:textId="5C278A81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0651796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EAAA10E" w14:textId="6476F1AB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34438B" w:rsidRPr="000170CC" w14:paraId="7D07F5C4" w14:textId="77777777" w:rsidTr="0019588F">
        <w:tc>
          <w:tcPr>
            <w:tcW w:w="4250" w:type="dxa"/>
          </w:tcPr>
          <w:p w14:paraId="376D5A1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4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pacing w:val="-4"/>
                <w:sz w:val="28"/>
                <w:szCs w:val="28"/>
                <w:cs/>
                <w:lang w:eastAsia="zh-CN"/>
              </w:rPr>
              <w:t>หุ้นกู้ บริษัท แอดวานซ์ อินโฟร์</w:t>
            </w:r>
            <w:r w:rsidRPr="000170CC"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pacing w:val="-4"/>
                <w:sz w:val="28"/>
                <w:szCs w:val="28"/>
                <w:cs/>
                <w:lang w:eastAsia="zh-CN"/>
              </w:rPr>
              <w:t>เซอร์วิส จำกัด (มหาชน)</w:t>
            </w:r>
          </w:p>
        </w:tc>
        <w:tc>
          <w:tcPr>
            <w:tcW w:w="239" w:type="dxa"/>
          </w:tcPr>
          <w:p w14:paraId="7925B98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74C8C4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0EAF287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70AF089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2571</w:t>
            </w:r>
          </w:p>
        </w:tc>
        <w:tc>
          <w:tcPr>
            <w:tcW w:w="236" w:type="dxa"/>
          </w:tcPr>
          <w:p w14:paraId="05E9294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5CE23B7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2.74</w:t>
            </w:r>
          </w:p>
        </w:tc>
        <w:tc>
          <w:tcPr>
            <w:tcW w:w="236" w:type="dxa"/>
          </w:tcPr>
          <w:p w14:paraId="6E107C4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097BA7A7" w14:textId="01395164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67DB63A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668A90B3" w14:textId="1FA5D833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8" w:type="dxa"/>
          </w:tcPr>
          <w:p w14:paraId="6CDE021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C03D945" w14:textId="73F9660E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5AB2F18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DE88A22" w14:textId="32CD2ADD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34438B" w:rsidRPr="000170CC" w14:paraId="268FDB2C" w14:textId="77777777" w:rsidTr="0019588F">
        <w:tc>
          <w:tcPr>
            <w:tcW w:w="4250" w:type="dxa"/>
          </w:tcPr>
          <w:p w14:paraId="356C61F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2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ทรู คอร์ปอเรชั่น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19F7A4B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4C77B63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26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2796F1E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4CA865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  <w:t xml:space="preserve">26 </w:t>
            </w:r>
            <w:r w:rsidRPr="000170CC">
              <w:rPr>
                <w:rFonts w:ascii="Angsana New" w:eastAsia="SimSun" w:hAnsi="Angsana New" w:hint="cs"/>
                <w:spacing w:val="-4"/>
                <w:sz w:val="28"/>
                <w:szCs w:val="28"/>
                <w:cs/>
                <w:lang w:eastAsia="zh-CN"/>
              </w:rPr>
              <w:t>พฤศจิกายน</w:t>
            </w:r>
            <w:r w:rsidRPr="000170CC">
              <w:rPr>
                <w:rFonts w:ascii="Angsana New" w:eastAsia="SimSun" w:hAnsi="Angsana New"/>
                <w:spacing w:val="-4"/>
                <w:sz w:val="28"/>
                <w:szCs w:val="28"/>
                <w:lang w:eastAsia="zh-CN"/>
              </w:rPr>
              <w:t xml:space="preserve"> 2570</w:t>
            </w:r>
          </w:p>
        </w:tc>
        <w:tc>
          <w:tcPr>
            <w:tcW w:w="236" w:type="dxa"/>
          </w:tcPr>
          <w:p w14:paraId="4891125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0078B5A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3.40</w:t>
            </w:r>
          </w:p>
        </w:tc>
        <w:tc>
          <w:tcPr>
            <w:tcW w:w="236" w:type="dxa"/>
          </w:tcPr>
          <w:p w14:paraId="31DD5D5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1451FF97" w14:textId="0EF407AD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28C6F8F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44916C4" w14:textId="6D654C07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8" w:type="dxa"/>
          </w:tcPr>
          <w:p w14:paraId="32FB644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714234BB" w14:textId="41CD1634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13EDD45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5F79806" w14:textId="7AB31D13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34438B" w:rsidRPr="000170CC" w14:paraId="533B1A5E" w14:textId="77777777" w:rsidTr="0019588F">
        <w:tc>
          <w:tcPr>
            <w:tcW w:w="4250" w:type="dxa"/>
          </w:tcPr>
          <w:p w14:paraId="77D7FB4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2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ทรู คอร์ปอเรชั่น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33CFB9E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431B5DA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26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2567</w:t>
            </w:r>
          </w:p>
        </w:tc>
        <w:tc>
          <w:tcPr>
            <w:tcW w:w="236" w:type="dxa"/>
          </w:tcPr>
          <w:p w14:paraId="0BE3E8B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1639EA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26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พฤศจิกายน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2572</w:t>
            </w:r>
          </w:p>
        </w:tc>
        <w:tc>
          <w:tcPr>
            <w:tcW w:w="236" w:type="dxa"/>
          </w:tcPr>
          <w:p w14:paraId="25CA554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5E36016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3.70</w:t>
            </w:r>
          </w:p>
        </w:tc>
        <w:tc>
          <w:tcPr>
            <w:tcW w:w="236" w:type="dxa"/>
          </w:tcPr>
          <w:p w14:paraId="58E15F6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5915E415" w14:textId="42D740FB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37DBE88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0A742FEE" w14:textId="61C571C7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8" w:type="dxa"/>
          </w:tcPr>
          <w:p w14:paraId="265F695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355A25EC" w14:textId="73D9B11D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5E6DA25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FA4BCF" w14:textId="002A7686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34438B" w:rsidRPr="000170CC" w14:paraId="64B9BA9D" w14:textId="77777777" w:rsidTr="0019588F">
        <w:tc>
          <w:tcPr>
            <w:tcW w:w="4250" w:type="dxa"/>
          </w:tcPr>
          <w:p w14:paraId="1D6F5DA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เจริญโภคภัณฑ์อาหาร จำกัด (มหาชน)</w:t>
            </w:r>
          </w:p>
        </w:tc>
        <w:tc>
          <w:tcPr>
            <w:tcW w:w="239" w:type="dxa"/>
          </w:tcPr>
          <w:p w14:paraId="5468401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E6F47D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16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4E24A1C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E5F4DD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16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593A4FA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D0EA0F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3.48</w:t>
            </w:r>
          </w:p>
        </w:tc>
        <w:tc>
          <w:tcPr>
            <w:tcW w:w="236" w:type="dxa"/>
          </w:tcPr>
          <w:p w14:paraId="25431C9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1AADCC44" w14:textId="56E4A6F3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188211A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50EB7840" w14:textId="27D1F069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8" w:type="dxa"/>
          </w:tcPr>
          <w:p w14:paraId="7471078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2F3A2BBF" w14:textId="016C98C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65ACFB4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31ACAA" w14:textId="59E929A4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34438B" w:rsidRPr="000170CC" w14:paraId="30A528DD" w14:textId="77777777" w:rsidTr="0019588F">
        <w:tc>
          <w:tcPr>
            <w:tcW w:w="4250" w:type="dxa"/>
          </w:tcPr>
          <w:p w14:paraId="4439167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เอสซี แอสเสท คอร์ปอเรชั่น จำกัด (มหาชน)</w:t>
            </w:r>
          </w:p>
        </w:tc>
        <w:tc>
          <w:tcPr>
            <w:tcW w:w="239" w:type="dxa"/>
          </w:tcPr>
          <w:p w14:paraId="5D1FAF9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23A118D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24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7641CA4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54FA53D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24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มกราคม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2571</w:t>
            </w:r>
          </w:p>
        </w:tc>
        <w:tc>
          <w:tcPr>
            <w:tcW w:w="236" w:type="dxa"/>
          </w:tcPr>
          <w:p w14:paraId="226F731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89F093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4.20</w:t>
            </w:r>
          </w:p>
        </w:tc>
        <w:tc>
          <w:tcPr>
            <w:tcW w:w="236" w:type="dxa"/>
          </w:tcPr>
          <w:p w14:paraId="7831E80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2D9F85AD" w14:textId="1CE59EA2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5BD8009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089C3472" w14:textId="03DDB00D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8" w:type="dxa"/>
          </w:tcPr>
          <w:p w14:paraId="6B94AFB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226B396" w14:textId="3E2DCBDB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61C457B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466A3C2" w14:textId="59DD51A9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A014C0" w:rsidRPr="000170CC" w14:paraId="1133144E" w14:textId="77777777" w:rsidTr="0019588F">
        <w:tc>
          <w:tcPr>
            <w:tcW w:w="4250" w:type="dxa"/>
          </w:tcPr>
          <w:p w14:paraId="4FC2CA66" w14:textId="78A860C0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บางจาก ศรีราชา จำกัด (มหาชน)</w:t>
            </w:r>
          </w:p>
        </w:tc>
        <w:tc>
          <w:tcPr>
            <w:tcW w:w="239" w:type="dxa"/>
          </w:tcPr>
          <w:p w14:paraId="7EDB8C4F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47A2AA0F" w14:textId="6E94982A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31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4662E8ED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5B8EA004" w14:textId="559E6B2F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31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099DA414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FAC58F2" w14:textId="3982C184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3.34</w:t>
            </w:r>
          </w:p>
        </w:tc>
        <w:tc>
          <w:tcPr>
            <w:tcW w:w="236" w:type="dxa"/>
          </w:tcPr>
          <w:p w14:paraId="11DD3946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6EEAE18F" w14:textId="6846BDD1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43DC0E74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6C235A5F" w14:textId="7CECE519" w:rsidR="00A014C0" w:rsidRPr="000170CC" w:rsidRDefault="00A014C0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8" w:type="dxa"/>
          </w:tcPr>
          <w:p w14:paraId="234ECD5F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21298DDB" w14:textId="271DD8AF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5233C3F4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6F146BA" w14:textId="3F0E7AEE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7A2D9D" w:rsidRPr="000170CC" w14:paraId="19F3A383" w14:textId="77777777" w:rsidTr="0019588F">
        <w:trPr>
          <w:tblHeader/>
        </w:trPr>
        <w:tc>
          <w:tcPr>
            <w:tcW w:w="4250" w:type="dxa"/>
          </w:tcPr>
          <w:p w14:paraId="38223F1F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14DC6D0B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674FFE3C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02D92954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01333B6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5BB3AFCC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176C1E6C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29D7CBA2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5191" w:type="dxa"/>
            <w:gridSpan w:val="7"/>
          </w:tcPr>
          <w:p w14:paraId="56ABDABF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170C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7A2D9D" w:rsidRPr="000170CC" w14:paraId="0247F981" w14:textId="77777777" w:rsidTr="0019588F">
        <w:trPr>
          <w:tblHeader/>
        </w:trPr>
        <w:tc>
          <w:tcPr>
            <w:tcW w:w="4250" w:type="dxa"/>
          </w:tcPr>
          <w:p w14:paraId="32D48F10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1F8134AD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3ACE9ED9" w14:textId="5988ED7B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23B0C80B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FF72656" w14:textId="66655C0B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57869100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60758C15" w14:textId="4E45CA0E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188BEEBA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521B07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7E3C3FF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6" w:type="dxa"/>
            <w:gridSpan w:val="3"/>
            <w:tcBorders>
              <w:top w:val="single" w:sz="4" w:space="0" w:color="auto"/>
            </w:tcBorders>
          </w:tcPr>
          <w:p w14:paraId="67E2C90E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0D2" w:rsidRPr="000170CC" w14:paraId="573B9C1B" w14:textId="77777777" w:rsidTr="0019588F">
        <w:trPr>
          <w:tblHeader/>
        </w:trPr>
        <w:tc>
          <w:tcPr>
            <w:tcW w:w="4250" w:type="dxa"/>
          </w:tcPr>
          <w:p w14:paraId="75AD1B08" w14:textId="77777777" w:rsidR="00E270D2" w:rsidRPr="000170CC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0CF2F96C" w14:textId="77777777" w:rsidR="00E270D2" w:rsidRPr="000170CC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60574CEB" w14:textId="0A6D3D2C" w:rsidR="00E270D2" w:rsidRPr="000170CC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วันที่ออก</w:t>
            </w:r>
          </w:p>
        </w:tc>
        <w:tc>
          <w:tcPr>
            <w:tcW w:w="236" w:type="dxa"/>
          </w:tcPr>
          <w:p w14:paraId="102EC56A" w14:textId="77777777" w:rsidR="00E270D2" w:rsidRPr="000170CC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D583884" w14:textId="1BD07836" w:rsidR="00E270D2" w:rsidRPr="000170CC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วันที่ครบกำหนด</w:t>
            </w:r>
          </w:p>
        </w:tc>
        <w:tc>
          <w:tcPr>
            <w:tcW w:w="236" w:type="dxa"/>
          </w:tcPr>
          <w:p w14:paraId="6C7D04F4" w14:textId="77777777" w:rsidR="00E270D2" w:rsidRPr="000170CC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1333FF27" w14:textId="27A05E13" w:rsidR="00E270D2" w:rsidRPr="000170CC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อัตราดอกเบี้ย</w:t>
            </w:r>
          </w:p>
        </w:tc>
        <w:tc>
          <w:tcPr>
            <w:tcW w:w="236" w:type="dxa"/>
          </w:tcPr>
          <w:p w14:paraId="4CD02E0B" w14:textId="77777777" w:rsidR="00E270D2" w:rsidRPr="000170CC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698342A5" w14:textId="477F778D" w:rsidR="00E270D2" w:rsidRPr="00DC0705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7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C0705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6BA0AE4C" w14:textId="77777777" w:rsidR="00E270D2" w:rsidRPr="00DC0705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</w:tcPr>
          <w:p w14:paraId="0E4B8B34" w14:textId="001A493F" w:rsidR="00E270D2" w:rsidRPr="00DC0705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705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DC070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8" w:type="dxa"/>
          </w:tcPr>
          <w:p w14:paraId="03280B75" w14:textId="77777777" w:rsidR="00E270D2" w:rsidRPr="00DC0705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324C3882" w14:textId="0B78B461" w:rsidR="00E270D2" w:rsidRPr="00DC0705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7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C0705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120A520" w14:textId="77777777" w:rsidR="00E270D2" w:rsidRPr="00DC0705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C6B9B8F" w14:textId="30ACB373" w:rsidR="00E270D2" w:rsidRPr="00DC0705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705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DC070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A2D9D" w:rsidRPr="000170CC" w14:paraId="2CC5749D" w14:textId="77777777" w:rsidTr="0019588F">
        <w:trPr>
          <w:tblHeader/>
        </w:trPr>
        <w:tc>
          <w:tcPr>
            <w:tcW w:w="4250" w:type="dxa"/>
            <w:tcBorders>
              <w:bottom w:val="single" w:sz="4" w:space="0" w:color="auto"/>
            </w:tcBorders>
          </w:tcPr>
          <w:p w14:paraId="1E3B6E0E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ชื่อหุ้นกู้</w:t>
            </w:r>
          </w:p>
        </w:tc>
        <w:tc>
          <w:tcPr>
            <w:tcW w:w="239" w:type="dxa"/>
          </w:tcPr>
          <w:p w14:paraId="68F9DEA9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54DFE67D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</w:p>
        </w:tc>
        <w:tc>
          <w:tcPr>
            <w:tcW w:w="236" w:type="dxa"/>
          </w:tcPr>
          <w:p w14:paraId="2C9A353C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2F900E2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ไถ่ถอน</w:t>
            </w:r>
          </w:p>
        </w:tc>
        <w:tc>
          <w:tcPr>
            <w:tcW w:w="236" w:type="dxa"/>
          </w:tcPr>
          <w:p w14:paraId="15A3BFE3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6051C84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(ร้อยละ) ต่อปี </w:t>
            </w:r>
          </w:p>
        </w:tc>
        <w:tc>
          <w:tcPr>
            <w:tcW w:w="236" w:type="dxa"/>
          </w:tcPr>
          <w:p w14:paraId="4D23BE82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F5050CC" w14:textId="7493023F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236" w:type="dxa"/>
          </w:tcPr>
          <w:p w14:paraId="77389E90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27EF46" w14:textId="538252EF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8" w:type="dxa"/>
          </w:tcPr>
          <w:p w14:paraId="61133F19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3A6886C9" w14:textId="35AA97CE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</w:tcPr>
          <w:p w14:paraId="5707ABA7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510F51" w14:textId="35C9B9C0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A2D9D" w:rsidRPr="000170CC" w14:paraId="4F1EA44A" w14:textId="77777777" w:rsidTr="0019588F">
        <w:trPr>
          <w:tblHeader/>
        </w:trPr>
        <w:tc>
          <w:tcPr>
            <w:tcW w:w="4250" w:type="dxa"/>
            <w:tcBorders>
              <w:top w:val="single" w:sz="4" w:space="0" w:color="auto"/>
            </w:tcBorders>
          </w:tcPr>
          <w:p w14:paraId="2E176AE0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9" w:type="dxa"/>
          </w:tcPr>
          <w:p w14:paraId="536BE3EC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6D13B8B0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28A11D9E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7F9FC9B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5C5CA7B7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99AF66A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78EC1FAA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587B0D3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11975011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4E7659A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8" w:type="dxa"/>
          </w:tcPr>
          <w:p w14:paraId="6C31C572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4C709409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</w:tcPr>
          <w:p w14:paraId="15EBED39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F84FEB" w14:textId="77777777" w:rsidR="007A2D9D" w:rsidRPr="000170CC" w:rsidRDefault="007A2D9D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jc w:val="both"/>
              <w:rPr>
                <w:rFonts w:ascii="Angsana New" w:eastAsia="SimSun" w:hAnsi="Angsana New"/>
                <w:sz w:val="10"/>
                <w:szCs w:val="10"/>
                <w:lang w:eastAsia="zh-CN"/>
              </w:rPr>
            </w:pPr>
          </w:p>
        </w:tc>
      </w:tr>
      <w:tr w:rsidR="0034438B" w:rsidRPr="000170CC" w14:paraId="384891E8" w14:textId="77777777" w:rsidTr="0019588F">
        <w:tc>
          <w:tcPr>
            <w:tcW w:w="4250" w:type="dxa"/>
          </w:tcPr>
          <w:p w14:paraId="4F9EB485" w14:textId="70C36C8D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ศรีตรังแอโกรอินดัสทรี จำกัด (มหาชน)</w:t>
            </w:r>
          </w:p>
        </w:tc>
        <w:tc>
          <w:tcPr>
            <w:tcW w:w="239" w:type="dxa"/>
          </w:tcPr>
          <w:p w14:paraId="1680379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4FE2986A" w14:textId="14284F31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5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กุมภาพันธ์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2568</w:t>
            </w:r>
          </w:p>
        </w:tc>
        <w:tc>
          <w:tcPr>
            <w:tcW w:w="236" w:type="dxa"/>
          </w:tcPr>
          <w:p w14:paraId="42FE098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26C14768" w14:textId="6972C8EA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5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กุมภาพันธ์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2571</w:t>
            </w:r>
          </w:p>
        </w:tc>
        <w:tc>
          <w:tcPr>
            <w:tcW w:w="236" w:type="dxa"/>
          </w:tcPr>
          <w:p w14:paraId="5FDD2AC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42C032B9" w14:textId="7392A919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3.40</w:t>
            </w:r>
          </w:p>
        </w:tc>
        <w:tc>
          <w:tcPr>
            <w:tcW w:w="236" w:type="dxa"/>
          </w:tcPr>
          <w:p w14:paraId="6266AFC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18727DED" w14:textId="6E6BC908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7B55A0A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F00D8F2" w14:textId="5C6E1A18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8" w:type="dxa"/>
          </w:tcPr>
          <w:p w14:paraId="7E8F914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64C4668B" w14:textId="465D5E6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5D9ECD1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2FE3F2" w14:textId="06EBE7DC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34438B" w:rsidRPr="000170CC" w14:paraId="5957BEBC" w14:textId="77777777" w:rsidTr="0019588F">
        <w:tc>
          <w:tcPr>
            <w:tcW w:w="4250" w:type="dxa"/>
          </w:tcPr>
          <w:p w14:paraId="6591946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ทรู คอร์ปอเรชั่น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1CF643D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2E95CA4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11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กุมภาพันธ์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437DD59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D77ECD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11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กุมภาพันธ์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2571</w:t>
            </w:r>
          </w:p>
        </w:tc>
        <w:tc>
          <w:tcPr>
            <w:tcW w:w="236" w:type="dxa"/>
          </w:tcPr>
          <w:p w14:paraId="0CC64FB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EED2E9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3.35</w:t>
            </w:r>
          </w:p>
        </w:tc>
        <w:tc>
          <w:tcPr>
            <w:tcW w:w="236" w:type="dxa"/>
          </w:tcPr>
          <w:p w14:paraId="5C21548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05B3F086" w14:textId="380C326A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631EEA5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34120000" w14:textId="5C8FAAEF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8" w:type="dxa"/>
          </w:tcPr>
          <w:p w14:paraId="3196D06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01C5AF14" w14:textId="06FB787A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17DA337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8F4FB41" w14:textId="117C8E59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34438B" w:rsidRPr="000170CC" w14:paraId="3EC268A9" w14:textId="77777777" w:rsidTr="0019588F">
        <w:tc>
          <w:tcPr>
            <w:tcW w:w="4250" w:type="dxa"/>
          </w:tcPr>
          <w:p w14:paraId="163D0F2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ซีพีเอฟ (ประเทศไทย) จำกัด (มหาชน)</w:t>
            </w:r>
          </w:p>
        </w:tc>
        <w:tc>
          <w:tcPr>
            <w:tcW w:w="239" w:type="dxa"/>
          </w:tcPr>
          <w:p w14:paraId="3F7A673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55D676F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21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กุมภาพันธ์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2568</w:t>
            </w:r>
          </w:p>
        </w:tc>
        <w:tc>
          <w:tcPr>
            <w:tcW w:w="236" w:type="dxa"/>
          </w:tcPr>
          <w:p w14:paraId="1F9F586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3F0EF30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21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กุมภาพันธ์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2572</w:t>
            </w:r>
          </w:p>
        </w:tc>
        <w:tc>
          <w:tcPr>
            <w:tcW w:w="236" w:type="dxa"/>
          </w:tcPr>
          <w:p w14:paraId="3B8E59A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5F12ADD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3.18</w:t>
            </w:r>
          </w:p>
        </w:tc>
        <w:tc>
          <w:tcPr>
            <w:tcW w:w="236" w:type="dxa"/>
          </w:tcPr>
          <w:p w14:paraId="6AA3FE3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305BD65A" w14:textId="46F6E5BF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4E3AFCC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48006670" w14:textId="489AE4B7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8" w:type="dxa"/>
          </w:tcPr>
          <w:p w14:paraId="5266B21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8CB5A00" w14:textId="784998BD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3C48819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49FBA7F" w14:textId="76670E0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34438B" w:rsidRPr="000170CC" w14:paraId="724F0D1C" w14:textId="77777777" w:rsidTr="0019588F">
        <w:tc>
          <w:tcPr>
            <w:tcW w:w="4250" w:type="dxa"/>
          </w:tcPr>
          <w:p w14:paraId="43360305" w14:textId="77777777" w:rsidR="0034438B" w:rsidRPr="0019588F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10"/>
                <w:sz w:val="28"/>
                <w:szCs w:val="28"/>
                <w:cs/>
                <w:lang w:eastAsia="zh-CN"/>
              </w:rPr>
            </w:pPr>
            <w:r w:rsidRPr="0019588F">
              <w:rPr>
                <w:rFonts w:ascii="Angsana New" w:eastAsia="SimSun" w:hAnsi="Angsana New" w:hint="cs"/>
                <w:spacing w:val="-10"/>
                <w:sz w:val="28"/>
                <w:szCs w:val="28"/>
                <w:cs/>
                <w:lang w:eastAsia="zh-CN"/>
              </w:rPr>
              <w:t>หุ้นกู้ บริษัท กัลฟ์ เอ็นเนอร์จี</w:t>
            </w:r>
            <w:r w:rsidRPr="0019588F">
              <w:rPr>
                <w:rFonts w:ascii="Angsana New" w:eastAsia="SimSun" w:hAnsi="Angsana New"/>
                <w:spacing w:val="-10"/>
                <w:sz w:val="28"/>
                <w:szCs w:val="28"/>
                <w:lang w:eastAsia="zh-CN"/>
              </w:rPr>
              <w:t xml:space="preserve"> </w:t>
            </w:r>
            <w:r w:rsidRPr="0019588F">
              <w:rPr>
                <w:rFonts w:ascii="Angsana New" w:eastAsia="SimSun" w:hAnsi="Angsana New" w:hint="cs"/>
                <w:spacing w:val="-10"/>
                <w:sz w:val="28"/>
                <w:szCs w:val="28"/>
                <w:cs/>
                <w:lang w:eastAsia="zh-CN"/>
              </w:rPr>
              <w:t>ดีเวลลอปเมนท์</w:t>
            </w:r>
            <w:r w:rsidRPr="0019588F">
              <w:rPr>
                <w:rFonts w:ascii="Angsana New" w:eastAsia="SimSun" w:hAnsi="Angsana New"/>
                <w:spacing w:val="-10"/>
                <w:sz w:val="28"/>
                <w:szCs w:val="28"/>
                <w:lang w:eastAsia="zh-CN"/>
              </w:rPr>
              <w:t xml:space="preserve"> </w:t>
            </w:r>
            <w:r w:rsidRPr="0019588F">
              <w:rPr>
                <w:rFonts w:ascii="Angsana New" w:eastAsia="SimSun" w:hAnsi="Angsana New" w:hint="cs"/>
                <w:spacing w:val="-10"/>
                <w:sz w:val="28"/>
                <w:szCs w:val="28"/>
                <w:cs/>
                <w:lang w:eastAsia="zh-CN"/>
              </w:rPr>
              <w:t>จำกัด</w:t>
            </w:r>
            <w:r w:rsidRPr="0019588F">
              <w:rPr>
                <w:rFonts w:ascii="Angsana New" w:eastAsia="SimSun" w:hAnsi="Angsana New"/>
                <w:spacing w:val="-10"/>
                <w:sz w:val="28"/>
                <w:szCs w:val="28"/>
                <w:lang w:eastAsia="zh-CN"/>
              </w:rPr>
              <w:t xml:space="preserve"> </w:t>
            </w:r>
            <w:r w:rsidRPr="0019588F">
              <w:rPr>
                <w:rFonts w:ascii="Angsana New" w:eastAsia="SimSun" w:hAnsi="Angsana New" w:hint="cs"/>
                <w:spacing w:val="-10"/>
                <w:sz w:val="28"/>
                <w:szCs w:val="28"/>
                <w:cs/>
                <w:lang w:eastAsia="zh-CN"/>
              </w:rPr>
              <w:t>(มหาชน)</w:t>
            </w:r>
          </w:p>
        </w:tc>
        <w:tc>
          <w:tcPr>
            <w:tcW w:w="239" w:type="dxa"/>
          </w:tcPr>
          <w:p w14:paraId="0A1EB8A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579F80D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4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1D1F8B1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5E27749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4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มีนาคม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2572</w:t>
            </w:r>
          </w:p>
        </w:tc>
        <w:tc>
          <w:tcPr>
            <w:tcW w:w="236" w:type="dxa"/>
          </w:tcPr>
          <w:p w14:paraId="2AB0245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426ED78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3.00</w:t>
            </w:r>
          </w:p>
        </w:tc>
        <w:tc>
          <w:tcPr>
            <w:tcW w:w="236" w:type="dxa"/>
          </w:tcPr>
          <w:p w14:paraId="314F192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4285C9F6" w14:textId="08D8B70B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36" w:type="dxa"/>
          </w:tcPr>
          <w:p w14:paraId="21A1AA7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5214CD93" w14:textId="6985BF2D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38" w:type="dxa"/>
          </w:tcPr>
          <w:p w14:paraId="031F6B6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67681094" w14:textId="3A75823F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1E50E68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0A84440" w14:textId="00D92755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34438B" w:rsidRPr="000170CC" w14:paraId="253249CD" w14:textId="77777777" w:rsidTr="0019588F">
        <w:tc>
          <w:tcPr>
            <w:tcW w:w="4250" w:type="dxa"/>
          </w:tcPr>
          <w:p w14:paraId="5DB6DE6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ไออาร์พีซี จำกัด (มหาชน)</w:t>
            </w:r>
          </w:p>
        </w:tc>
        <w:tc>
          <w:tcPr>
            <w:tcW w:w="239" w:type="dxa"/>
          </w:tcPr>
          <w:p w14:paraId="4B7F4A1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6D496BE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 มีนาคม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 2568</w:t>
            </w:r>
          </w:p>
        </w:tc>
        <w:tc>
          <w:tcPr>
            <w:tcW w:w="236" w:type="dxa"/>
          </w:tcPr>
          <w:p w14:paraId="34BD752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3452DB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25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2572</w:t>
            </w:r>
          </w:p>
        </w:tc>
        <w:tc>
          <w:tcPr>
            <w:tcW w:w="236" w:type="dxa"/>
          </w:tcPr>
          <w:p w14:paraId="6FF7B4A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0CDB199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3.80</w:t>
            </w:r>
          </w:p>
        </w:tc>
        <w:tc>
          <w:tcPr>
            <w:tcW w:w="236" w:type="dxa"/>
          </w:tcPr>
          <w:p w14:paraId="4C72112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4F0991DC" w14:textId="7CF2CEA0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3D2D8CB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77B7876" w14:textId="76D8C34A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8" w:type="dxa"/>
          </w:tcPr>
          <w:p w14:paraId="76C8FAA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7445320" w14:textId="491280D4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3335BBA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F6DDFDF" w14:textId="4CE43F05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34438B" w:rsidRPr="000170CC" w14:paraId="0D17EDC6" w14:textId="77777777" w:rsidTr="0019588F">
        <w:tc>
          <w:tcPr>
            <w:tcW w:w="4250" w:type="dxa"/>
          </w:tcPr>
          <w:p w14:paraId="1546048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บ้านปู จำกัด (มหาชน)</w:t>
            </w:r>
          </w:p>
        </w:tc>
        <w:tc>
          <w:tcPr>
            <w:tcW w:w="239" w:type="dxa"/>
          </w:tcPr>
          <w:p w14:paraId="3A27AA3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1EB9182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30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เมษายน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3DDF8D4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43B5D6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30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เมษายน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73</w:t>
            </w:r>
          </w:p>
        </w:tc>
        <w:tc>
          <w:tcPr>
            <w:tcW w:w="236" w:type="dxa"/>
          </w:tcPr>
          <w:p w14:paraId="347AB08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61D3E84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3.49</w:t>
            </w:r>
          </w:p>
        </w:tc>
        <w:tc>
          <w:tcPr>
            <w:tcW w:w="236" w:type="dxa"/>
          </w:tcPr>
          <w:p w14:paraId="19833B4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5A859E7B" w14:textId="09EDC1B8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55,000</w:t>
            </w:r>
          </w:p>
        </w:tc>
        <w:tc>
          <w:tcPr>
            <w:tcW w:w="236" w:type="dxa"/>
          </w:tcPr>
          <w:p w14:paraId="531DBB6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36AB861C" w14:textId="5BF80D03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55,000</w:t>
            </w:r>
          </w:p>
        </w:tc>
        <w:tc>
          <w:tcPr>
            <w:tcW w:w="238" w:type="dxa"/>
          </w:tcPr>
          <w:p w14:paraId="6D44A74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7DD23717" w14:textId="65E52BF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0498679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5C9E30A" w14:textId="56417DB4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34438B" w:rsidRPr="000170CC" w14:paraId="1C621E97" w14:textId="77777777" w:rsidTr="0019588F">
        <w:tc>
          <w:tcPr>
            <w:tcW w:w="4250" w:type="dxa"/>
          </w:tcPr>
          <w:p w14:paraId="6A09710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ทรู คอร์ปอเรชั่น จำกัด (มหาชน)</w:t>
            </w:r>
          </w:p>
        </w:tc>
        <w:tc>
          <w:tcPr>
            <w:tcW w:w="239" w:type="dxa"/>
          </w:tcPr>
          <w:p w14:paraId="07434C2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BCC553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8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พฤษภาคม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28EF21C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78EF017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8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พฤษภาคม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2571</w:t>
            </w:r>
          </w:p>
        </w:tc>
        <w:tc>
          <w:tcPr>
            <w:tcW w:w="236" w:type="dxa"/>
          </w:tcPr>
          <w:p w14:paraId="0417307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08AABB4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3.00</w:t>
            </w:r>
          </w:p>
        </w:tc>
        <w:tc>
          <w:tcPr>
            <w:tcW w:w="236" w:type="dxa"/>
          </w:tcPr>
          <w:p w14:paraId="18DEF37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3C2F45A5" w14:textId="012D7169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55,000</w:t>
            </w:r>
          </w:p>
        </w:tc>
        <w:tc>
          <w:tcPr>
            <w:tcW w:w="236" w:type="dxa"/>
          </w:tcPr>
          <w:p w14:paraId="7C8F98D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2BE852E4" w14:textId="7606A655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55,000</w:t>
            </w:r>
          </w:p>
        </w:tc>
        <w:tc>
          <w:tcPr>
            <w:tcW w:w="238" w:type="dxa"/>
          </w:tcPr>
          <w:p w14:paraId="0AC0D15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222CC324" w14:textId="23D4929A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2A46F43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F13243C" w14:textId="3A00592C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34438B" w:rsidRPr="000170CC" w14:paraId="41692A6E" w14:textId="77777777" w:rsidTr="0019588F">
        <w:tc>
          <w:tcPr>
            <w:tcW w:w="4250" w:type="dxa"/>
          </w:tcPr>
          <w:p w14:paraId="7B3C460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ไมเนอร์ อินเตอร์เนชั่นแนล จำกัด (มหาชน)</w:t>
            </w:r>
          </w:p>
        </w:tc>
        <w:tc>
          <w:tcPr>
            <w:tcW w:w="239" w:type="dxa"/>
          </w:tcPr>
          <w:p w14:paraId="52570C6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7082A1B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19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พฤษภาคม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5E8266A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BA8329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19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พฤษภาคม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2575</w:t>
            </w:r>
          </w:p>
        </w:tc>
        <w:tc>
          <w:tcPr>
            <w:tcW w:w="236" w:type="dxa"/>
          </w:tcPr>
          <w:p w14:paraId="0EA9874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18B6652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2.85</w:t>
            </w:r>
          </w:p>
        </w:tc>
        <w:tc>
          <w:tcPr>
            <w:tcW w:w="236" w:type="dxa"/>
          </w:tcPr>
          <w:p w14:paraId="2853B79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2EB76364" w14:textId="47647A26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4C6CC20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035B6F91" w14:textId="31DF4628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8" w:type="dxa"/>
          </w:tcPr>
          <w:p w14:paraId="65D3C0E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079D273B" w14:textId="2D08D8B1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32F6C1D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F7688C1" w14:textId="05C12C8E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34438B" w:rsidRPr="000170CC" w14:paraId="246F9CA7" w14:textId="77777777" w:rsidTr="0019588F">
        <w:tc>
          <w:tcPr>
            <w:tcW w:w="4250" w:type="dxa"/>
          </w:tcPr>
          <w:p w14:paraId="7A8DA16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เอสซีบี เอกซ์ จำกัด (มหาชน)</w:t>
            </w:r>
          </w:p>
        </w:tc>
        <w:tc>
          <w:tcPr>
            <w:tcW w:w="239" w:type="dxa"/>
          </w:tcPr>
          <w:p w14:paraId="2675549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7E3B07F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30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พฤษภาคม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39AE344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B193B3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30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พฤษภาคม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2572</w:t>
            </w:r>
          </w:p>
        </w:tc>
        <w:tc>
          <w:tcPr>
            <w:tcW w:w="236" w:type="dxa"/>
          </w:tcPr>
          <w:p w14:paraId="4201DDF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5CAD01B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2.60</w:t>
            </w:r>
          </w:p>
        </w:tc>
        <w:tc>
          <w:tcPr>
            <w:tcW w:w="236" w:type="dxa"/>
          </w:tcPr>
          <w:p w14:paraId="7427405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20DC1D4D" w14:textId="74AED5B3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375CE8C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025A8039" w14:textId="71D7EC08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8" w:type="dxa"/>
          </w:tcPr>
          <w:p w14:paraId="64F5B61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15770B7" w14:textId="476DC15D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528BFD9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F8C4CEA" w14:textId="76B17F6A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34438B" w:rsidRPr="000170CC" w14:paraId="21203CA8" w14:textId="77777777" w:rsidTr="0019588F">
        <w:tc>
          <w:tcPr>
            <w:tcW w:w="4250" w:type="dxa"/>
          </w:tcPr>
          <w:p w14:paraId="68D97ED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ซีเค พาวเวอร์ จำกัด (มหาชน)</w:t>
            </w:r>
          </w:p>
        </w:tc>
        <w:tc>
          <w:tcPr>
            <w:tcW w:w="239" w:type="dxa"/>
          </w:tcPr>
          <w:p w14:paraId="7AE5006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E4E90D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10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6717854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0C62158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10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71</w:t>
            </w:r>
          </w:p>
        </w:tc>
        <w:tc>
          <w:tcPr>
            <w:tcW w:w="236" w:type="dxa"/>
          </w:tcPr>
          <w:p w14:paraId="29E15A4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4551150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3.15</w:t>
            </w:r>
          </w:p>
        </w:tc>
        <w:tc>
          <w:tcPr>
            <w:tcW w:w="236" w:type="dxa"/>
          </w:tcPr>
          <w:p w14:paraId="52A0B96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7AF6B5E1" w14:textId="72492DC8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65AC81C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25FBB80A" w14:textId="6908E881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8" w:type="dxa"/>
          </w:tcPr>
          <w:p w14:paraId="44D01E1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7F1E421F" w14:textId="589FD610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36" w:type="dxa"/>
          </w:tcPr>
          <w:p w14:paraId="46DB983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16A9698" w14:textId="39C53AB6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  <w:tr w:rsidR="0034438B" w:rsidRPr="000170CC" w14:paraId="68696376" w14:textId="77777777" w:rsidTr="0019588F">
        <w:tc>
          <w:tcPr>
            <w:tcW w:w="4250" w:type="dxa"/>
          </w:tcPr>
          <w:p w14:paraId="6CC3C12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บี.กริม เพาเวอร์ จำกัด (มหาชน)</w:t>
            </w:r>
          </w:p>
        </w:tc>
        <w:tc>
          <w:tcPr>
            <w:tcW w:w="239" w:type="dxa"/>
          </w:tcPr>
          <w:p w14:paraId="2CD7253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54BB22E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2A3761D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29B1787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มิถุนายน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>7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36" w:type="dxa"/>
          </w:tcPr>
          <w:p w14:paraId="1866E3F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3E435A4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3.30</w:t>
            </w:r>
          </w:p>
        </w:tc>
        <w:tc>
          <w:tcPr>
            <w:tcW w:w="236" w:type="dxa"/>
          </w:tcPr>
          <w:p w14:paraId="38EC66A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602B32B1" w14:textId="7C6E584D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55,000</w:t>
            </w:r>
          </w:p>
        </w:tc>
        <w:tc>
          <w:tcPr>
            <w:tcW w:w="236" w:type="dxa"/>
          </w:tcPr>
          <w:p w14:paraId="74448D3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04EA3374" w14:textId="646D9576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55,000</w:t>
            </w:r>
          </w:p>
        </w:tc>
        <w:tc>
          <w:tcPr>
            <w:tcW w:w="238" w:type="dxa"/>
          </w:tcPr>
          <w:p w14:paraId="27C48CB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3A57C67D" w14:textId="06E41662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236" w:type="dxa"/>
          </w:tcPr>
          <w:p w14:paraId="54667A1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A674FB2" w14:textId="2B02B611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</w:tr>
      <w:tr w:rsidR="0034438B" w:rsidRPr="000170CC" w14:paraId="74BC093C" w14:textId="77777777" w:rsidTr="0019588F">
        <w:tc>
          <w:tcPr>
            <w:tcW w:w="4250" w:type="dxa"/>
          </w:tcPr>
          <w:p w14:paraId="2E199330" w14:textId="047D9983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ไซยะบุรี</w:t>
            </w:r>
            <w:r w:rsidR="00DC0705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="00DC0705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พาวเวอร์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จำกัด</w:t>
            </w:r>
          </w:p>
        </w:tc>
        <w:tc>
          <w:tcPr>
            <w:tcW w:w="239" w:type="dxa"/>
          </w:tcPr>
          <w:p w14:paraId="263072C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2BB0FE9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23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กรกฎาคม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402296D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0A02206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23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กรกฎาคม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0EA20F4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A2FB91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2.80</w:t>
            </w:r>
          </w:p>
        </w:tc>
        <w:tc>
          <w:tcPr>
            <w:tcW w:w="236" w:type="dxa"/>
          </w:tcPr>
          <w:p w14:paraId="13DC224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7F1B30B0" w14:textId="303E6B8C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36" w:type="dxa"/>
          </w:tcPr>
          <w:p w14:paraId="5127D3A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FEFE0D1" w14:textId="6A352E04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38" w:type="dxa"/>
          </w:tcPr>
          <w:p w14:paraId="3090BDB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3BCBF9C4" w14:textId="773B56A9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1B39A29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D1EE175" w14:textId="4451ACC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34438B" w:rsidRPr="000170CC" w14:paraId="0AE6BE49" w14:textId="77777777" w:rsidTr="0019588F">
        <w:tc>
          <w:tcPr>
            <w:tcW w:w="4250" w:type="dxa"/>
          </w:tcPr>
          <w:p w14:paraId="6CBB4ACA" w14:textId="45615A76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ซีพี แอ็กซ์ตร้า จำกัด (มหาชน)</w:t>
            </w:r>
          </w:p>
        </w:tc>
        <w:tc>
          <w:tcPr>
            <w:tcW w:w="239" w:type="dxa"/>
          </w:tcPr>
          <w:p w14:paraId="68311B4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EF10C7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สิงหาคม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4077697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0153A2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กันยายน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096551D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0F01BD9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2.23</w:t>
            </w:r>
          </w:p>
        </w:tc>
        <w:tc>
          <w:tcPr>
            <w:tcW w:w="236" w:type="dxa"/>
          </w:tcPr>
          <w:p w14:paraId="50D2EF7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4739AF7A" w14:textId="65B0B126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0B0DAFD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271FA0C0" w14:textId="0EDB62C7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8" w:type="dxa"/>
          </w:tcPr>
          <w:p w14:paraId="0366B0D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59A8F02" w14:textId="3A787FEA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656CF8F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098399B" w14:textId="66EB967A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A014C0" w:rsidRPr="000170CC" w14:paraId="72E3483F" w14:textId="77777777" w:rsidTr="0019588F">
        <w:tc>
          <w:tcPr>
            <w:tcW w:w="4250" w:type="dxa"/>
          </w:tcPr>
          <w:p w14:paraId="712B3C34" w14:textId="42D844D2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เจริญโภคภัณฑ์อาหาร จำกัด (มหาชน)</w:t>
            </w:r>
          </w:p>
        </w:tc>
        <w:tc>
          <w:tcPr>
            <w:tcW w:w="239" w:type="dxa"/>
          </w:tcPr>
          <w:p w14:paraId="22B1966C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11E466B5" w14:textId="4F9944D0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8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สิงหาคม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0244ED72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2955F107" w14:textId="45F1B4AE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8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สิงหาคม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2575</w:t>
            </w:r>
          </w:p>
        </w:tc>
        <w:tc>
          <w:tcPr>
            <w:tcW w:w="236" w:type="dxa"/>
          </w:tcPr>
          <w:p w14:paraId="610C5F60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32B3E1CF" w14:textId="64AD5E3C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2.70</w:t>
            </w:r>
          </w:p>
        </w:tc>
        <w:tc>
          <w:tcPr>
            <w:tcW w:w="236" w:type="dxa"/>
          </w:tcPr>
          <w:p w14:paraId="39EA864F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752F62CE" w14:textId="6A051AA2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236" w:type="dxa"/>
          </w:tcPr>
          <w:p w14:paraId="35EE7E6F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9753D12" w14:textId="60DB95D6" w:rsidR="00A014C0" w:rsidRPr="000170CC" w:rsidRDefault="00A014C0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238" w:type="dxa"/>
          </w:tcPr>
          <w:p w14:paraId="41B49FB9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9606149" w14:textId="63101C8A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118108A3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3503E6" w14:textId="7C23C640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DC0705" w:rsidRPr="000170CC" w14:paraId="7FEBC2E6" w14:textId="77777777" w:rsidTr="0019588F">
        <w:tc>
          <w:tcPr>
            <w:tcW w:w="4250" w:type="dxa"/>
          </w:tcPr>
          <w:p w14:paraId="5CAFE974" w14:textId="77777777" w:rsidR="00DC0705" w:rsidRPr="000170CC" w:rsidRDefault="00DC0705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639BEB2B" w14:textId="77777777" w:rsidR="00DC0705" w:rsidRPr="000170CC" w:rsidRDefault="00DC0705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6F99BD44" w14:textId="77777777" w:rsidR="00DC0705" w:rsidRPr="000170CC" w:rsidRDefault="00DC0705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77FEC213" w14:textId="77777777" w:rsidR="00DC0705" w:rsidRPr="000170CC" w:rsidRDefault="00DC0705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03685428" w14:textId="77777777" w:rsidR="00DC0705" w:rsidRPr="000170CC" w:rsidRDefault="00DC0705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547142BE" w14:textId="77777777" w:rsidR="00DC0705" w:rsidRPr="000170CC" w:rsidRDefault="00DC0705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181A666A" w14:textId="77777777" w:rsidR="00DC0705" w:rsidRPr="000170CC" w:rsidRDefault="00DC0705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47D7BFDB" w14:textId="77777777" w:rsidR="00DC0705" w:rsidRPr="000170CC" w:rsidRDefault="00DC0705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3AE81C1C" w14:textId="77777777" w:rsidR="00DC0705" w:rsidRPr="000170CC" w:rsidRDefault="00DC0705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8B390F" w14:textId="77777777" w:rsidR="00DC0705" w:rsidRPr="000170CC" w:rsidRDefault="00DC0705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918DAF3" w14:textId="77777777" w:rsidR="00DC0705" w:rsidRPr="000170CC" w:rsidRDefault="00DC0705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499488B3" w14:textId="77777777" w:rsidR="00DC0705" w:rsidRPr="000170CC" w:rsidRDefault="00DC0705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624D0E92" w14:textId="77777777" w:rsidR="00DC0705" w:rsidRPr="000170CC" w:rsidRDefault="00DC0705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34E52F" w14:textId="77777777" w:rsidR="00DC0705" w:rsidRPr="000170CC" w:rsidRDefault="00DC0705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549165D" w14:textId="77777777" w:rsidR="00DC0705" w:rsidRPr="000170CC" w:rsidRDefault="00DC0705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588F" w:rsidRPr="000170CC" w14:paraId="5D8007FC" w14:textId="77777777" w:rsidTr="00A57D20">
        <w:trPr>
          <w:tblHeader/>
        </w:trPr>
        <w:tc>
          <w:tcPr>
            <w:tcW w:w="4250" w:type="dxa"/>
          </w:tcPr>
          <w:p w14:paraId="1ADFAC28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11DC4889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4AD7669E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448893BD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698996B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67427CF4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CC089BC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0170DD1F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5191" w:type="dxa"/>
            <w:gridSpan w:val="7"/>
          </w:tcPr>
          <w:p w14:paraId="61DFB06C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170C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19588F" w:rsidRPr="000170CC" w14:paraId="7E3BAA4A" w14:textId="77777777" w:rsidTr="00A57D20">
        <w:trPr>
          <w:tblHeader/>
        </w:trPr>
        <w:tc>
          <w:tcPr>
            <w:tcW w:w="4250" w:type="dxa"/>
          </w:tcPr>
          <w:p w14:paraId="13BF314E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28D34040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4B549298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0688A5AB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348396F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3" w:right="-112"/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44D02686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0062BC4C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66DE6C60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F084A0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F1CEFFB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6" w:type="dxa"/>
            <w:gridSpan w:val="3"/>
            <w:tcBorders>
              <w:top w:val="single" w:sz="4" w:space="0" w:color="auto"/>
            </w:tcBorders>
          </w:tcPr>
          <w:p w14:paraId="642F1B6A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0D2" w:rsidRPr="000170CC" w14:paraId="5434BD62" w14:textId="77777777" w:rsidTr="00A57D20">
        <w:trPr>
          <w:tblHeader/>
        </w:trPr>
        <w:tc>
          <w:tcPr>
            <w:tcW w:w="4250" w:type="dxa"/>
          </w:tcPr>
          <w:p w14:paraId="5200D197" w14:textId="77777777" w:rsidR="00E270D2" w:rsidRPr="000170CC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04757FAD" w14:textId="77777777" w:rsidR="00E270D2" w:rsidRPr="000170CC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</w:tcPr>
          <w:p w14:paraId="2AAFBFF4" w14:textId="77777777" w:rsidR="00E270D2" w:rsidRPr="000170CC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วันที่ออก</w:t>
            </w:r>
          </w:p>
        </w:tc>
        <w:tc>
          <w:tcPr>
            <w:tcW w:w="236" w:type="dxa"/>
          </w:tcPr>
          <w:p w14:paraId="3363BEA5" w14:textId="77777777" w:rsidR="00E270D2" w:rsidRPr="000170CC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149592F7" w14:textId="77777777" w:rsidR="00E270D2" w:rsidRPr="000170CC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วันที่ครบกำหนด</w:t>
            </w:r>
          </w:p>
        </w:tc>
        <w:tc>
          <w:tcPr>
            <w:tcW w:w="236" w:type="dxa"/>
          </w:tcPr>
          <w:p w14:paraId="4933CB19" w14:textId="77777777" w:rsidR="00E270D2" w:rsidRPr="000170CC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63034EDA" w14:textId="77777777" w:rsidR="00E270D2" w:rsidRPr="000170CC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อัตราดอกเบี้ย</w:t>
            </w:r>
          </w:p>
        </w:tc>
        <w:tc>
          <w:tcPr>
            <w:tcW w:w="236" w:type="dxa"/>
          </w:tcPr>
          <w:p w14:paraId="10F4FA0F" w14:textId="77777777" w:rsidR="00E270D2" w:rsidRPr="000170CC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2129C467" w14:textId="002816E9" w:rsidR="00E270D2" w:rsidRPr="00DC0705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7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C0705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5A606AAC" w14:textId="77777777" w:rsidR="00E270D2" w:rsidRPr="00DC0705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</w:tcPr>
          <w:p w14:paraId="3FE93EB9" w14:textId="1D03953B" w:rsidR="00E270D2" w:rsidRPr="00DC0705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705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DC070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8" w:type="dxa"/>
          </w:tcPr>
          <w:p w14:paraId="72180ACF" w14:textId="77777777" w:rsidR="00E270D2" w:rsidRPr="00DC0705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1F638B9B" w14:textId="2D80AED6" w:rsidR="00E270D2" w:rsidRPr="00DC0705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7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C0705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8EF7C12" w14:textId="77777777" w:rsidR="00E270D2" w:rsidRPr="00DC0705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6779250" w14:textId="3CC004A9" w:rsidR="00E270D2" w:rsidRPr="00DC0705" w:rsidRDefault="00E270D2" w:rsidP="00E270D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0705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DC070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9588F" w:rsidRPr="000170CC" w14:paraId="142D94CE" w14:textId="77777777" w:rsidTr="00A57D20">
        <w:trPr>
          <w:tblHeader/>
        </w:trPr>
        <w:tc>
          <w:tcPr>
            <w:tcW w:w="4250" w:type="dxa"/>
            <w:tcBorders>
              <w:bottom w:val="single" w:sz="4" w:space="0" w:color="auto"/>
            </w:tcBorders>
          </w:tcPr>
          <w:p w14:paraId="06524CE5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ชื่อหุ้นกู้</w:t>
            </w:r>
          </w:p>
        </w:tc>
        <w:tc>
          <w:tcPr>
            <w:tcW w:w="239" w:type="dxa"/>
          </w:tcPr>
          <w:p w14:paraId="1E5C9D13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62029800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3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</w:p>
        </w:tc>
        <w:tc>
          <w:tcPr>
            <w:tcW w:w="236" w:type="dxa"/>
          </w:tcPr>
          <w:p w14:paraId="188E1763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E23ED36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ไถ่ถอน</w:t>
            </w:r>
          </w:p>
        </w:tc>
        <w:tc>
          <w:tcPr>
            <w:tcW w:w="236" w:type="dxa"/>
          </w:tcPr>
          <w:p w14:paraId="634FE597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B27BBCF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(ร้อยละ) ต่อปี </w:t>
            </w:r>
          </w:p>
        </w:tc>
        <w:tc>
          <w:tcPr>
            <w:tcW w:w="236" w:type="dxa"/>
          </w:tcPr>
          <w:p w14:paraId="0E5CA189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2ADB421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236" w:type="dxa"/>
          </w:tcPr>
          <w:p w14:paraId="2CE401AC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20F95A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8" w:type="dxa"/>
          </w:tcPr>
          <w:p w14:paraId="060AD1AF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681ACDD6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</w:tcPr>
          <w:p w14:paraId="67576B79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C2EDE8" w14:textId="77777777" w:rsidR="0019588F" w:rsidRPr="000170CC" w:rsidRDefault="0019588F" w:rsidP="00A5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9588F" w:rsidRPr="00A014C0" w14:paraId="7CE97892" w14:textId="77777777" w:rsidTr="00A57D20">
        <w:trPr>
          <w:tblHeader/>
        </w:trPr>
        <w:tc>
          <w:tcPr>
            <w:tcW w:w="4250" w:type="dxa"/>
            <w:tcBorders>
              <w:top w:val="single" w:sz="4" w:space="0" w:color="auto"/>
            </w:tcBorders>
          </w:tcPr>
          <w:p w14:paraId="33B26D2A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lang w:eastAsia="zh-CN"/>
              </w:rPr>
            </w:pPr>
          </w:p>
        </w:tc>
        <w:tc>
          <w:tcPr>
            <w:tcW w:w="239" w:type="dxa"/>
          </w:tcPr>
          <w:p w14:paraId="5F12C54A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6E278A56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7DF2F901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highlight w:val="yellow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D478DA0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6D11337A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highlight w:val="yellow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7F0AF01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7776918D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ABAC669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highlight w:val="yellow"/>
                <w:lang w:eastAsia="zh-CN"/>
              </w:rPr>
            </w:pPr>
          </w:p>
        </w:tc>
        <w:tc>
          <w:tcPr>
            <w:tcW w:w="236" w:type="dxa"/>
          </w:tcPr>
          <w:p w14:paraId="0A5A6B1C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CBD728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lang w:eastAsia="zh-CN"/>
              </w:rPr>
            </w:pPr>
          </w:p>
        </w:tc>
        <w:tc>
          <w:tcPr>
            <w:tcW w:w="238" w:type="dxa"/>
          </w:tcPr>
          <w:p w14:paraId="2C09E609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12CAAC35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lang w:eastAsia="zh-CN"/>
              </w:rPr>
            </w:pPr>
          </w:p>
        </w:tc>
        <w:tc>
          <w:tcPr>
            <w:tcW w:w="236" w:type="dxa"/>
          </w:tcPr>
          <w:p w14:paraId="043D24EE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BE705D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4"/>
                <w:szCs w:val="4"/>
                <w:lang w:eastAsia="zh-CN"/>
              </w:rPr>
            </w:pPr>
          </w:p>
        </w:tc>
      </w:tr>
      <w:tr w:rsidR="0034438B" w:rsidRPr="000170CC" w14:paraId="69E10C5D" w14:textId="77777777" w:rsidTr="00A57D20">
        <w:tc>
          <w:tcPr>
            <w:tcW w:w="4250" w:type="dxa"/>
          </w:tcPr>
          <w:p w14:paraId="50E29D8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ทรัสต์เพื่อการลงทุนในอสังหาริมทรัพย์และ</w:t>
            </w:r>
          </w:p>
        </w:tc>
        <w:tc>
          <w:tcPr>
            <w:tcW w:w="239" w:type="dxa"/>
          </w:tcPr>
          <w:p w14:paraId="20C3343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7BB7F85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5BBE852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3706424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062A020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149C84A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</w:tcPr>
          <w:p w14:paraId="539A112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588FC84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03027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5183662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38F3B45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785A98A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9FA5E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5AC310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438B" w:rsidRPr="000170CC" w14:paraId="31BB24C2" w14:textId="77777777" w:rsidTr="00A57D20">
        <w:tc>
          <w:tcPr>
            <w:tcW w:w="4250" w:type="dxa"/>
          </w:tcPr>
          <w:p w14:paraId="79A448B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  สิทธิการเช่าดับบลิวเอชเอ พรีเมี่ยม โกรท</w:t>
            </w:r>
          </w:p>
        </w:tc>
        <w:tc>
          <w:tcPr>
            <w:tcW w:w="239" w:type="dxa"/>
          </w:tcPr>
          <w:p w14:paraId="2E85804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5296CC7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28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สิงหาคม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7E2F565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7910F2C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28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สิงหาคม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1A3F3AD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06C08BD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2.65</w:t>
            </w:r>
          </w:p>
        </w:tc>
        <w:tc>
          <w:tcPr>
            <w:tcW w:w="236" w:type="dxa"/>
          </w:tcPr>
          <w:p w14:paraId="23C1931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5435C1D6" w14:textId="449860C1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2D5A03B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14D3634" w14:textId="24D6F538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8" w:type="dxa"/>
          </w:tcPr>
          <w:p w14:paraId="3A2567F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8127155" w14:textId="0ED2DE8D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0692945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0525607" w14:textId="1985C6CF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34438B" w:rsidRPr="000170CC" w14:paraId="10F90398" w14:textId="77777777" w:rsidTr="00A57D20">
        <w:tc>
          <w:tcPr>
            <w:tcW w:w="4250" w:type="dxa"/>
          </w:tcPr>
          <w:p w14:paraId="51078EC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ไทยเบฟเวอเรจ จำกัด (มหาชน)</w:t>
            </w:r>
          </w:p>
        </w:tc>
        <w:tc>
          <w:tcPr>
            <w:tcW w:w="239" w:type="dxa"/>
          </w:tcPr>
          <w:p w14:paraId="29FE71D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216137D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29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สิงหาคม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29A90A6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5501DC1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29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สิงหาคม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4364B4F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09806A4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1.90</w:t>
            </w:r>
          </w:p>
        </w:tc>
        <w:tc>
          <w:tcPr>
            <w:tcW w:w="236" w:type="dxa"/>
          </w:tcPr>
          <w:p w14:paraId="1E7A4F9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554BD188" w14:textId="24C49266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58B2366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47DE121E" w14:textId="0125BC97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8" w:type="dxa"/>
          </w:tcPr>
          <w:p w14:paraId="2D69D6A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505D7327" w14:textId="4AB0819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2C1783E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D2AE0A6" w14:textId="00C2732D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34438B" w:rsidRPr="000170CC" w14:paraId="16D02E18" w14:textId="77777777" w:rsidTr="00A57D20">
        <w:tc>
          <w:tcPr>
            <w:tcW w:w="4250" w:type="dxa"/>
          </w:tcPr>
          <w:p w14:paraId="3C0B960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บริษัท ปตท. จำกัด (มหาชน)</w:t>
            </w:r>
          </w:p>
        </w:tc>
        <w:tc>
          <w:tcPr>
            <w:tcW w:w="239" w:type="dxa"/>
          </w:tcPr>
          <w:p w14:paraId="2387E3D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2F3C594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12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กันยายน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393A4FD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0D15AA6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12 </w:t>
            </w:r>
            <w:r w:rsidRPr="000170CC"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กันยายน </w:t>
            </w:r>
            <w:r w:rsidRPr="000170CC"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2575</w:t>
            </w:r>
          </w:p>
        </w:tc>
        <w:tc>
          <w:tcPr>
            <w:tcW w:w="236" w:type="dxa"/>
          </w:tcPr>
          <w:p w14:paraId="1337B75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5B826B9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>2.50</w:t>
            </w:r>
          </w:p>
        </w:tc>
        <w:tc>
          <w:tcPr>
            <w:tcW w:w="236" w:type="dxa"/>
          </w:tcPr>
          <w:p w14:paraId="35663C8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2E2DA5A5" w14:textId="24311512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28387C2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A002D34" w14:textId="3B80524E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8" w:type="dxa"/>
          </w:tcPr>
          <w:p w14:paraId="13D2E47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C940C31" w14:textId="70686ACC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76A46E8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D31B3EC" w14:textId="48340CB9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70C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34438B" w:rsidRPr="000170CC" w14:paraId="0A6C1620" w14:textId="77777777" w:rsidTr="00A57D20">
        <w:tc>
          <w:tcPr>
            <w:tcW w:w="4250" w:type="dxa"/>
          </w:tcPr>
          <w:p w14:paraId="4B84FB8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บริษัท</w:t>
            </w: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ปูนซีเมนต์ไทย จำกัด (มหาชน)</w:t>
            </w:r>
          </w:p>
        </w:tc>
        <w:tc>
          <w:tcPr>
            <w:tcW w:w="239" w:type="dxa"/>
          </w:tcPr>
          <w:p w14:paraId="47B2355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1AB55FD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ตุลาคม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3B2B748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0D2257A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ตุลาคม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2572</w:t>
            </w:r>
          </w:p>
        </w:tc>
        <w:tc>
          <w:tcPr>
            <w:tcW w:w="236" w:type="dxa"/>
          </w:tcPr>
          <w:p w14:paraId="798A729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4F5C116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2.70</w:t>
            </w:r>
          </w:p>
        </w:tc>
        <w:tc>
          <w:tcPr>
            <w:tcW w:w="236" w:type="dxa"/>
          </w:tcPr>
          <w:p w14:paraId="1A13AB5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7FA171DC" w14:textId="0A0207FE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36" w:type="dxa"/>
          </w:tcPr>
          <w:p w14:paraId="6F9A00C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021CB5E0" w14:textId="3655EB7E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38" w:type="dxa"/>
          </w:tcPr>
          <w:p w14:paraId="227A154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08F733B" w14:textId="70D6185B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36" w:type="dxa"/>
          </w:tcPr>
          <w:p w14:paraId="5A44638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CAAAAEE" w14:textId="0FFE550B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34438B" w:rsidRPr="000170CC" w14:paraId="1342034A" w14:textId="77777777" w:rsidTr="00A57D20">
        <w:tc>
          <w:tcPr>
            <w:tcW w:w="4250" w:type="dxa"/>
          </w:tcPr>
          <w:p w14:paraId="6F997CCC" w14:textId="78D6BBB6" w:rsidR="0034438B" w:rsidRPr="000170CC" w:rsidRDefault="007409C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19588F">
              <w:rPr>
                <w:rFonts w:ascii="Angsana New" w:eastAsia="SimSun" w:hAnsi="Angsana New" w:hint="cs"/>
                <w:spacing w:val="-10"/>
                <w:sz w:val="28"/>
                <w:szCs w:val="28"/>
                <w:cs/>
                <w:lang w:eastAsia="zh-CN"/>
              </w:rPr>
              <w:t>หุ้นกู้ บริษัท กัลฟ์ เอ็นเนอร์จี</w:t>
            </w:r>
            <w:r w:rsidRPr="0019588F">
              <w:rPr>
                <w:rFonts w:ascii="Angsana New" w:eastAsia="SimSun" w:hAnsi="Angsana New"/>
                <w:spacing w:val="-10"/>
                <w:sz w:val="28"/>
                <w:szCs w:val="28"/>
                <w:lang w:eastAsia="zh-CN"/>
              </w:rPr>
              <w:t xml:space="preserve"> </w:t>
            </w:r>
            <w:r w:rsidRPr="0019588F">
              <w:rPr>
                <w:rFonts w:ascii="Angsana New" w:eastAsia="SimSun" w:hAnsi="Angsana New" w:hint="cs"/>
                <w:spacing w:val="-10"/>
                <w:sz w:val="28"/>
                <w:szCs w:val="28"/>
                <w:cs/>
                <w:lang w:eastAsia="zh-CN"/>
              </w:rPr>
              <w:t>ดีเวลลอปเมนท์</w:t>
            </w:r>
            <w:r w:rsidRPr="0019588F">
              <w:rPr>
                <w:rFonts w:ascii="Angsana New" w:eastAsia="SimSun" w:hAnsi="Angsana New"/>
                <w:spacing w:val="-10"/>
                <w:sz w:val="28"/>
                <w:szCs w:val="28"/>
                <w:lang w:eastAsia="zh-CN"/>
              </w:rPr>
              <w:t xml:space="preserve"> </w:t>
            </w:r>
            <w:r w:rsidRPr="0019588F">
              <w:rPr>
                <w:rFonts w:ascii="Angsana New" w:eastAsia="SimSun" w:hAnsi="Angsana New" w:hint="cs"/>
                <w:spacing w:val="-10"/>
                <w:sz w:val="28"/>
                <w:szCs w:val="28"/>
                <w:cs/>
                <w:lang w:eastAsia="zh-CN"/>
              </w:rPr>
              <w:t>จำกัด</w:t>
            </w:r>
            <w:r w:rsidRPr="0019588F">
              <w:rPr>
                <w:rFonts w:ascii="Angsana New" w:eastAsia="SimSun" w:hAnsi="Angsana New"/>
                <w:spacing w:val="-10"/>
                <w:sz w:val="28"/>
                <w:szCs w:val="28"/>
                <w:lang w:eastAsia="zh-CN"/>
              </w:rPr>
              <w:t xml:space="preserve"> </w:t>
            </w:r>
            <w:r w:rsidRPr="0019588F">
              <w:rPr>
                <w:rFonts w:ascii="Angsana New" w:eastAsia="SimSun" w:hAnsi="Angsana New" w:hint="cs"/>
                <w:spacing w:val="-10"/>
                <w:sz w:val="28"/>
                <w:szCs w:val="28"/>
                <w:cs/>
                <w:lang w:eastAsia="zh-CN"/>
              </w:rPr>
              <w:t>(มหาชน)</w:t>
            </w:r>
          </w:p>
        </w:tc>
        <w:tc>
          <w:tcPr>
            <w:tcW w:w="239" w:type="dxa"/>
          </w:tcPr>
          <w:p w14:paraId="6E55A0A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660050E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ตุลาคม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352B7C1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60453D1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3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ตุลาคม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5B45DCB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2325E1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2.00</w:t>
            </w:r>
          </w:p>
        </w:tc>
        <w:tc>
          <w:tcPr>
            <w:tcW w:w="236" w:type="dxa"/>
          </w:tcPr>
          <w:p w14:paraId="0151200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20468DCD" w14:textId="0AF95473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236" w:type="dxa"/>
          </w:tcPr>
          <w:p w14:paraId="4DBAC27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0C36880" w14:textId="16BE1D97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238" w:type="dxa"/>
          </w:tcPr>
          <w:p w14:paraId="338CABB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36A3CA85" w14:textId="60714BD3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</w:tcPr>
          <w:p w14:paraId="449D17A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9A11225" w14:textId="50D1908C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34438B" w:rsidRPr="000170CC" w14:paraId="1F44DFF7" w14:textId="77777777" w:rsidTr="00A57D20">
        <w:tc>
          <w:tcPr>
            <w:tcW w:w="4250" w:type="dxa"/>
          </w:tcPr>
          <w:p w14:paraId="6684EC4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บริษัท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ซีพีเอฟ (ประเทศไทย) จำกัด (มหาชน)</w:t>
            </w:r>
          </w:p>
        </w:tc>
        <w:tc>
          <w:tcPr>
            <w:tcW w:w="239" w:type="dxa"/>
          </w:tcPr>
          <w:p w14:paraId="146A053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4256CE2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22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ตุลาคม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172F400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0AB722A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22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ตุลาคม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2574</w:t>
            </w:r>
          </w:p>
        </w:tc>
        <w:tc>
          <w:tcPr>
            <w:tcW w:w="236" w:type="dxa"/>
          </w:tcPr>
          <w:p w14:paraId="2EBA4F8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3C8960C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2.54</w:t>
            </w:r>
          </w:p>
        </w:tc>
        <w:tc>
          <w:tcPr>
            <w:tcW w:w="236" w:type="dxa"/>
          </w:tcPr>
          <w:p w14:paraId="7D52ACB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67B92DC4" w14:textId="1A296399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236" w:type="dxa"/>
          </w:tcPr>
          <w:p w14:paraId="461D9C1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8F9B056" w14:textId="12F1AB11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238" w:type="dxa"/>
          </w:tcPr>
          <w:p w14:paraId="1DEEC3D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6BDCA90F" w14:textId="7576C5BA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0B4E91F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043ACB1" w14:textId="1A83F904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34438B" w:rsidRPr="000170CC" w14:paraId="2884E5CF" w14:textId="77777777" w:rsidTr="00A57D20">
        <w:tc>
          <w:tcPr>
            <w:tcW w:w="4250" w:type="dxa"/>
          </w:tcPr>
          <w:p w14:paraId="3050BC2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บริษัท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ทรู คอร์ปอเรชั่น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จำกัด (มหาชน)</w:t>
            </w:r>
          </w:p>
        </w:tc>
        <w:tc>
          <w:tcPr>
            <w:tcW w:w="239" w:type="dxa"/>
          </w:tcPr>
          <w:p w14:paraId="244F119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0861A2A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4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พฤศจิกายน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24A96BE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129D869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4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พฤศจิกายน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2572</w:t>
            </w:r>
          </w:p>
        </w:tc>
        <w:tc>
          <w:tcPr>
            <w:tcW w:w="236" w:type="dxa"/>
          </w:tcPr>
          <w:p w14:paraId="40400FA4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74A4CB6F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2.80</w:t>
            </w:r>
          </w:p>
        </w:tc>
        <w:tc>
          <w:tcPr>
            <w:tcW w:w="236" w:type="dxa"/>
          </w:tcPr>
          <w:p w14:paraId="711D5EC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0EC8EEA7" w14:textId="40DE9151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236" w:type="dxa"/>
          </w:tcPr>
          <w:p w14:paraId="4D783CB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18BEB764" w14:textId="133BBC04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238" w:type="dxa"/>
          </w:tcPr>
          <w:p w14:paraId="678E288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53B6B663" w14:textId="688C55DF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237FD5E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A3D9B8A" w14:textId="739A8CC5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34438B" w:rsidRPr="000170CC" w14:paraId="000C5010" w14:textId="77777777" w:rsidTr="00A57D20">
        <w:tc>
          <w:tcPr>
            <w:tcW w:w="4250" w:type="dxa"/>
          </w:tcPr>
          <w:p w14:paraId="0D71069A" w14:textId="42E87205" w:rsidR="0034438B" w:rsidRPr="00E73663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pacing w:val="-3"/>
                <w:sz w:val="28"/>
                <w:szCs w:val="28"/>
                <w:cs/>
                <w:lang w:eastAsia="zh-CN"/>
              </w:rPr>
            </w:pPr>
            <w:r w:rsidRPr="00E73663">
              <w:rPr>
                <w:rFonts w:ascii="Angsana New" w:eastAsia="SimSun" w:hAnsi="Angsana New" w:hint="cs"/>
                <w:spacing w:val="-3"/>
                <w:sz w:val="28"/>
                <w:szCs w:val="28"/>
                <w:cs/>
                <w:lang w:eastAsia="zh-CN"/>
              </w:rPr>
              <w:t>หุ้นกู้ บริษัท</w:t>
            </w:r>
            <w:r w:rsidR="00E73663" w:rsidRPr="00E73663">
              <w:rPr>
                <w:rFonts w:ascii="Angsana New" w:eastAsia="SimSun" w:hAnsi="Angsana New" w:hint="cs"/>
                <w:spacing w:val="-3"/>
                <w:sz w:val="28"/>
                <w:szCs w:val="28"/>
                <w:cs/>
                <w:lang w:eastAsia="zh-CN"/>
              </w:rPr>
              <w:t xml:space="preserve"> </w:t>
            </w:r>
            <w:r w:rsidRPr="00E73663">
              <w:rPr>
                <w:rFonts w:ascii="Angsana New" w:eastAsia="SimSun" w:hAnsi="Angsana New" w:hint="cs"/>
                <w:spacing w:val="-3"/>
                <w:sz w:val="28"/>
                <w:szCs w:val="28"/>
                <w:cs/>
                <w:lang w:eastAsia="zh-CN"/>
              </w:rPr>
              <w:t>โตโยต้า</w:t>
            </w:r>
            <w:r w:rsidR="00E93919" w:rsidRPr="00E73663">
              <w:rPr>
                <w:rFonts w:ascii="Angsana New" w:eastAsia="SimSun" w:hAnsi="Angsana New" w:hint="cs"/>
                <w:spacing w:val="-3"/>
                <w:sz w:val="28"/>
                <w:szCs w:val="28"/>
                <w:cs/>
                <w:lang w:eastAsia="zh-CN"/>
              </w:rPr>
              <w:t xml:space="preserve"> </w:t>
            </w:r>
            <w:r w:rsidRPr="00E73663">
              <w:rPr>
                <w:rFonts w:ascii="Angsana New" w:eastAsia="SimSun" w:hAnsi="Angsana New" w:hint="cs"/>
                <w:spacing w:val="-3"/>
                <w:sz w:val="28"/>
                <w:szCs w:val="28"/>
                <w:cs/>
                <w:lang w:eastAsia="zh-CN"/>
              </w:rPr>
              <w:t>ลีสซิ่ง</w:t>
            </w:r>
            <w:r w:rsidR="00E93919" w:rsidRPr="00E73663">
              <w:rPr>
                <w:rFonts w:ascii="Angsana New" w:eastAsia="SimSun" w:hAnsi="Angsana New" w:hint="cs"/>
                <w:spacing w:val="-3"/>
                <w:sz w:val="28"/>
                <w:szCs w:val="28"/>
                <w:cs/>
                <w:lang w:eastAsia="zh-CN"/>
              </w:rPr>
              <w:t xml:space="preserve"> </w:t>
            </w:r>
            <w:r w:rsidRPr="00E73663">
              <w:rPr>
                <w:rFonts w:ascii="Angsana New" w:eastAsia="SimSun" w:hAnsi="Angsana New" w:hint="cs"/>
                <w:spacing w:val="-3"/>
                <w:sz w:val="28"/>
                <w:szCs w:val="28"/>
                <w:cs/>
                <w:lang w:eastAsia="zh-CN"/>
              </w:rPr>
              <w:t>(ประเทศไทย) จำกัด (มหาชน)</w:t>
            </w:r>
          </w:p>
        </w:tc>
        <w:tc>
          <w:tcPr>
            <w:tcW w:w="239" w:type="dxa"/>
          </w:tcPr>
          <w:p w14:paraId="4416F19A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3F3F688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11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พฤศจิกายน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7E98E23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4A2C6C5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11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พฤศจิกายน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2572</w:t>
            </w:r>
          </w:p>
        </w:tc>
        <w:tc>
          <w:tcPr>
            <w:tcW w:w="236" w:type="dxa"/>
          </w:tcPr>
          <w:p w14:paraId="2546382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11E405A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1.93</w:t>
            </w:r>
          </w:p>
        </w:tc>
        <w:tc>
          <w:tcPr>
            <w:tcW w:w="236" w:type="dxa"/>
          </w:tcPr>
          <w:p w14:paraId="73B8E1CE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16BB8064" w14:textId="357994C3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236" w:type="dxa"/>
          </w:tcPr>
          <w:p w14:paraId="32394D2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5B5290D0" w14:textId="60503083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238" w:type="dxa"/>
          </w:tcPr>
          <w:p w14:paraId="098A50C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A48EA1C" w14:textId="6AC73C0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7A4A008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402F20B" w14:textId="1BE06ACD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34438B" w:rsidRPr="000170CC" w14:paraId="5E4245B1" w14:textId="77777777" w:rsidTr="00A57D20">
        <w:tc>
          <w:tcPr>
            <w:tcW w:w="4250" w:type="dxa"/>
          </w:tcPr>
          <w:p w14:paraId="736834E6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บริษัท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บี.กริม เพาเวอร์ จำกัด (มหาชน)</w:t>
            </w:r>
          </w:p>
        </w:tc>
        <w:tc>
          <w:tcPr>
            <w:tcW w:w="239" w:type="dxa"/>
          </w:tcPr>
          <w:p w14:paraId="7FC2598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5DF0C4B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พฤศจิกายน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78B871E1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56F5C22B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พฤศจิกายน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2573</w:t>
            </w:r>
          </w:p>
        </w:tc>
        <w:tc>
          <w:tcPr>
            <w:tcW w:w="236" w:type="dxa"/>
          </w:tcPr>
          <w:p w14:paraId="2D26C82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43D98CE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2.90</w:t>
            </w:r>
          </w:p>
        </w:tc>
        <w:tc>
          <w:tcPr>
            <w:tcW w:w="236" w:type="dxa"/>
          </w:tcPr>
          <w:p w14:paraId="0BFE9897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41308E34" w14:textId="144CC97F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35,000</w:t>
            </w:r>
          </w:p>
        </w:tc>
        <w:tc>
          <w:tcPr>
            <w:tcW w:w="236" w:type="dxa"/>
          </w:tcPr>
          <w:p w14:paraId="7ECC475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7DD8D3E0" w14:textId="6A7AADAA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35,000</w:t>
            </w:r>
          </w:p>
        </w:tc>
        <w:tc>
          <w:tcPr>
            <w:tcW w:w="238" w:type="dxa"/>
          </w:tcPr>
          <w:p w14:paraId="0245367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3447DB22" w14:textId="7856C795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43AE880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9A4B1B6" w14:textId="1425EB41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34438B" w:rsidRPr="000170CC" w14:paraId="2E1BCCC0" w14:textId="77777777" w:rsidTr="00A57D20">
        <w:tc>
          <w:tcPr>
            <w:tcW w:w="4250" w:type="dxa"/>
          </w:tcPr>
          <w:p w14:paraId="2F788872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</w:t>
            </w:r>
            <w:r w:rsidRPr="000170CC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บริษัท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 แอดวานซ์ อินโฟร์ เซอร์วิส จำกัด (มหาชน)</w:t>
            </w:r>
          </w:p>
        </w:tc>
        <w:tc>
          <w:tcPr>
            <w:tcW w:w="239" w:type="dxa"/>
          </w:tcPr>
          <w:p w14:paraId="3E173B8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1C539A2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พฤศจิกายน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236" w:type="dxa"/>
          </w:tcPr>
          <w:p w14:paraId="4E4D005D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7B13CCD8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 xml:space="preserve">13 </w:t>
            </w:r>
            <w:r>
              <w:rPr>
                <w:rFonts w:ascii="Angsana New" w:eastAsia="SimSun" w:hAnsi="Angsana New" w:hint="cs"/>
                <w:spacing w:val="-6"/>
                <w:sz w:val="28"/>
                <w:szCs w:val="28"/>
                <w:cs/>
                <w:lang w:eastAsia="zh-CN"/>
              </w:rPr>
              <w:t xml:space="preserve">พฤศจิกายน </w:t>
            </w:r>
            <w:r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  <w:t>2575</w:t>
            </w:r>
          </w:p>
        </w:tc>
        <w:tc>
          <w:tcPr>
            <w:tcW w:w="236" w:type="dxa"/>
          </w:tcPr>
          <w:p w14:paraId="41A66B3C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286CC4E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2.29</w:t>
            </w:r>
          </w:p>
        </w:tc>
        <w:tc>
          <w:tcPr>
            <w:tcW w:w="236" w:type="dxa"/>
          </w:tcPr>
          <w:p w14:paraId="6FC98450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20E5E115" w14:textId="60DAB9A4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36" w:type="dxa"/>
          </w:tcPr>
          <w:p w14:paraId="2DF8AB63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37D3B6C1" w14:textId="6C5202DE" w:rsidR="0034438B" w:rsidRPr="000170CC" w:rsidRDefault="0034438B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38" w:type="dxa"/>
          </w:tcPr>
          <w:p w14:paraId="5016D005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6373BB7" w14:textId="3433A6D3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5FFAA489" w14:textId="77777777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D86F96E" w14:textId="6BDD388D" w:rsidR="0034438B" w:rsidRPr="000170CC" w:rsidRDefault="0034438B" w:rsidP="0034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A014C0" w:rsidRPr="000170CC" w14:paraId="3189D685" w14:textId="77777777" w:rsidTr="00A57D20">
        <w:tc>
          <w:tcPr>
            <w:tcW w:w="4250" w:type="dxa"/>
          </w:tcPr>
          <w:p w14:paraId="3A9CC2D4" w14:textId="18583950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หุ้นกู้ บริษัท ไทยเบฟเวอเรจ จำกัด (มหาชน)</w:t>
            </w:r>
          </w:p>
        </w:tc>
        <w:tc>
          <w:tcPr>
            <w:tcW w:w="239" w:type="dxa"/>
          </w:tcPr>
          <w:p w14:paraId="2AEB041A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15091F0F" w14:textId="54E731B1" w:rsidR="00A014C0" w:rsidRPr="00A014C0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014C0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19 </w:t>
            </w:r>
            <w:r w:rsidRPr="00A014C0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A014C0">
              <w:rPr>
                <w:rFonts w:ascii="Angsana New" w:eastAsia="SimSun" w:hAnsi="Angsana New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236" w:type="dxa"/>
          </w:tcPr>
          <w:p w14:paraId="19F92C1D" w14:textId="77777777" w:rsidR="00A014C0" w:rsidRPr="00A014C0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071E07B7" w14:textId="21952AAC" w:rsidR="00A014C0" w:rsidRPr="00A014C0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014C0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19 </w:t>
            </w:r>
            <w:r w:rsidRPr="00A014C0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มีนาคม</w:t>
            </w:r>
            <w:r w:rsidRPr="00A014C0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2574</w:t>
            </w:r>
          </w:p>
        </w:tc>
        <w:tc>
          <w:tcPr>
            <w:tcW w:w="236" w:type="dxa"/>
          </w:tcPr>
          <w:p w14:paraId="261AAD48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687666AA" w14:textId="5D39AC1A" w:rsidR="00A014C0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2.14</w:t>
            </w:r>
          </w:p>
        </w:tc>
        <w:tc>
          <w:tcPr>
            <w:tcW w:w="236" w:type="dxa"/>
          </w:tcPr>
          <w:p w14:paraId="214D7ADA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346EB0AC" w14:textId="1E76E11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157C8829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65803FEB" w14:textId="54B69936" w:rsidR="00A014C0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4210EF7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0347BF20" w14:textId="78D2B7CE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727BD43C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38A090C" w14:textId="09F7E3F8" w:rsidR="00A014C0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014C0" w:rsidRPr="000170CC" w14:paraId="37EF2728" w14:textId="77777777" w:rsidTr="00A57D20">
        <w:tc>
          <w:tcPr>
            <w:tcW w:w="4250" w:type="dxa"/>
          </w:tcPr>
          <w:p w14:paraId="49003B17" w14:textId="7E868448" w:rsidR="00A014C0" w:rsidRPr="000170CC" w:rsidRDefault="007409CB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19588F">
              <w:rPr>
                <w:rFonts w:ascii="Angsana New" w:eastAsia="SimSun" w:hAnsi="Angsana New" w:hint="cs"/>
                <w:spacing w:val="-10"/>
                <w:sz w:val="28"/>
                <w:szCs w:val="28"/>
                <w:cs/>
                <w:lang w:eastAsia="zh-CN"/>
              </w:rPr>
              <w:t>หุ้นกู้ บริษัท กัลฟ์ เอ็นเนอร์จี</w:t>
            </w:r>
            <w:r w:rsidRPr="0019588F">
              <w:rPr>
                <w:rFonts w:ascii="Angsana New" w:eastAsia="SimSun" w:hAnsi="Angsana New"/>
                <w:spacing w:val="-10"/>
                <w:sz w:val="28"/>
                <w:szCs w:val="28"/>
                <w:lang w:eastAsia="zh-CN"/>
              </w:rPr>
              <w:t xml:space="preserve"> </w:t>
            </w:r>
            <w:r w:rsidRPr="0019588F">
              <w:rPr>
                <w:rFonts w:ascii="Angsana New" w:eastAsia="SimSun" w:hAnsi="Angsana New" w:hint="cs"/>
                <w:spacing w:val="-10"/>
                <w:sz w:val="28"/>
                <w:szCs w:val="28"/>
                <w:cs/>
                <w:lang w:eastAsia="zh-CN"/>
              </w:rPr>
              <w:t>ดีเวลลอปเมนท์</w:t>
            </w:r>
            <w:r w:rsidRPr="0019588F">
              <w:rPr>
                <w:rFonts w:ascii="Angsana New" w:eastAsia="SimSun" w:hAnsi="Angsana New"/>
                <w:spacing w:val="-10"/>
                <w:sz w:val="28"/>
                <w:szCs w:val="28"/>
                <w:lang w:eastAsia="zh-CN"/>
              </w:rPr>
              <w:t xml:space="preserve"> </w:t>
            </w:r>
            <w:r w:rsidRPr="0019588F">
              <w:rPr>
                <w:rFonts w:ascii="Angsana New" w:eastAsia="SimSun" w:hAnsi="Angsana New" w:hint="cs"/>
                <w:spacing w:val="-10"/>
                <w:sz w:val="28"/>
                <w:szCs w:val="28"/>
                <w:cs/>
                <w:lang w:eastAsia="zh-CN"/>
              </w:rPr>
              <w:t>จำกัด</w:t>
            </w:r>
            <w:r w:rsidRPr="0019588F">
              <w:rPr>
                <w:rFonts w:ascii="Angsana New" w:eastAsia="SimSun" w:hAnsi="Angsana New"/>
                <w:spacing w:val="-10"/>
                <w:sz w:val="28"/>
                <w:szCs w:val="28"/>
                <w:lang w:eastAsia="zh-CN"/>
              </w:rPr>
              <w:t xml:space="preserve"> </w:t>
            </w:r>
            <w:r w:rsidRPr="0019588F">
              <w:rPr>
                <w:rFonts w:ascii="Angsana New" w:eastAsia="SimSun" w:hAnsi="Angsana New" w:hint="cs"/>
                <w:spacing w:val="-10"/>
                <w:sz w:val="28"/>
                <w:szCs w:val="28"/>
                <w:cs/>
                <w:lang w:eastAsia="zh-CN"/>
              </w:rPr>
              <w:t>(มหาชน)</w:t>
            </w:r>
          </w:p>
        </w:tc>
        <w:tc>
          <w:tcPr>
            <w:tcW w:w="239" w:type="dxa"/>
          </w:tcPr>
          <w:p w14:paraId="28E7ADC9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5B02B5FC" w14:textId="4D44EB5E" w:rsidR="00A014C0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20</w:t>
            </w:r>
            <w:r w:rsidRPr="00A014C0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A014C0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 xml:space="preserve">มีนาคม </w:t>
            </w:r>
            <w:r w:rsidRPr="00A014C0">
              <w:rPr>
                <w:rFonts w:ascii="Angsana New" w:eastAsia="SimSun" w:hAnsi="Angsana New"/>
                <w:sz w:val="28"/>
                <w:szCs w:val="28"/>
                <w:lang w:eastAsia="zh-CN"/>
              </w:rPr>
              <w:t>2569</w:t>
            </w:r>
          </w:p>
        </w:tc>
        <w:tc>
          <w:tcPr>
            <w:tcW w:w="236" w:type="dxa"/>
          </w:tcPr>
          <w:p w14:paraId="120C66B5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00CCDF49" w14:textId="5C380D1D" w:rsidR="00A014C0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eastAsia="SimSun" w:hAnsi="Angsana New"/>
                <w:spacing w:val="-6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20</w:t>
            </w:r>
            <w:r w:rsidRPr="00A014C0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</w:t>
            </w:r>
            <w:r w:rsidRPr="00A014C0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มีนาคม</w:t>
            </w:r>
            <w:r w:rsidRPr="00A014C0">
              <w:rPr>
                <w:rFonts w:ascii="Angsana New" w:eastAsia="SimSun" w:hAnsi="Angsana New"/>
                <w:sz w:val="28"/>
                <w:szCs w:val="28"/>
                <w:lang w:eastAsia="zh-CN"/>
              </w:rPr>
              <w:t xml:space="preserve"> 257</w:t>
            </w: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236" w:type="dxa"/>
          </w:tcPr>
          <w:p w14:paraId="4E9EA978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37D8320B" w14:textId="612A1CFE" w:rsidR="00A014C0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2.80</w:t>
            </w:r>
          </w:p>
        </w:tc>
        <w:tc>
          <w:tcPr>
            <w:tcW w:w="236" w:type="dxa"/>
          </w:tcPr>
          <w:p w14:paraId="7C049FF1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</w:tcPr>
          <w:p w14:paraId="5878D97C" w14:textId="663C344E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2F3C4A7B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</w:tcPr>
          <w:p w14:paraId="370221C2" w14:textId="7C209B6F" w:rsidR="00A014C0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7D5D77B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1B878E1" w14:textId="153CE7E1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36" w:type="dxa"/>
          </w:tcPr>
          <w:p w14:paraId="6D02187E" w14:textId="77777777" w:rsidR="00A014C0" w:rsidRPr="000170C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47281EE" w14:textId="05F15147" w:rsidR="00A014C0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588F" w:rsidRPr="00A014C0" w14:paraId="783D59AF" w14:textId="77777777" w:rsidTr="00A57D20">
        <w:tc>
          <w:tcPr>
            <w:tcW w:w="4250" w:type="dxa"/>
          </w:tcPr>
          <w:p w14:paraId="7B8AA8C7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both"/>
              <w:rPr>
                <w:rFonts w:ascii="Angsana New" w:eastAsia="SimSun" w:hAnsi="Angsana New"/>
                <w:spacing w:val="-2"/>
                <w:sz w:val="8"/>
                <w:szCs w:val="8"/>
                <w:lang w:eastAsia="zh-CN"/>
              </w:rPr>
            </w:pPr>
          </w:p>
        </w:tc>
        <w:tc>
          <w:tcPr>
            <w:tcW w:w="239" w:type="dxa"/>
          </w:tcPr>
          <w:p w14:paraId="1179E1FE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8"/>
                <w:szCs w:val="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0BDF7EF4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center"/>
              <w:rPr>
                <w:rFonts w:ascii="Angsana New" w:eastAsia="SimSun" w:hAnsi="Angsana New"/>
                <w:sz w:val="8"/>
                <w:szCs w:val="8"/>
                <w:lang w:eastAsia="zh-CN"/>
              </w:rPr>
            </w:pPr>
          </w:p>
        </w:tc>
        <w:tc>
          <w:tcPr>
            <w:tcW w:w="236" w:type="dxa"/>
          </w:tcPr>
          <w:p w14:paraId="18161A87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center"/>
              <w:rPr>
                <w:rFonts w:ascii="Angsana New" w:eastAsia="SimSun" w:hAnsi="Angsana New"/>
                <w:sz w:val="8"/>
                <w:szCs w:val="8"/>
                <w:lang w:eastAsia="zh-CN"/>
              </w:rPr>
            </w:pPr>
          </w:p>
        </w:tc>
        <w:tc>
          <w:tcPr>
            <w:tcW w:w="1701" w:type="dxa"/>
          </w:tcPr>
          <w:p w14:paraId="23047640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center"/>
              <w:rPr>
                <w:rFonts w:ascii="Angsana New" w:eastAsia="SimSun" w:hAnsi="Angsana New"/>
                <w:sz w:val="8"/>
                <w:szCs w:val="8"/>
                <w:lang w:eastAsia="zh-CN"/>
              </w:rPr>
            </w:pPr>
          </w:p>
        </w:tc>
        <w:tc>
          <w:tcPr>
            <w:tcW w:w="236" w:type="dxa"/>
          </w:tcPr>
          <w:p w14:paraId="7D393A7B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center"/>
              <w:rPr>
                <w:rFonts w:ascii="Angsana New" w:eastAsia="SimSun" w:hAnsi="Angsana New"/>
                <w:sz w:val="8"/>
                <w:szCs w:val="8"/>
                <w:lang w:eastAsia="zh-CN"/>
              </w:rPr>
            </w:pPr>
          </w:p>
        </w:tc>
        <w:tc>
          <w:tcPr>
            <w:tcW w:w="1247" w:type="dxa"/>
          </w:tcPr>
          <w:p w14:paraId="17857A98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center"/>
              <w:rPr>
                <w:rFonts w:ascii="Angsana New" w:eastAsia="SimSun" w:hAnsi="Angsana New"/>
                <w:sz w:val="8"/>
                <w:szCs w:val="8"/>
                <w:lang w:eastAsia="zh-CN"/>
              </w:rPr>
            </w:pPr>
          </w:p>
        </w:tc>
        <w:tc>
          <w:tcPr>
            <w:tcW w:w="236" w:type="dxa"/>
          </w:tcPr>
          <w:p w14:paraId="76BCE112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8"/>
                <w:szCs w:val="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7137729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80" w:lineRule="atLeas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</w:tcPr>
          <w:p w14:paraId="50CF310B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both"/>
              <w:rPr>
                <w:rFonts w:ascii="Angsana New" w:eastAsia="SimSun" w:hAnsi="Angsana New"/>
                <w:sz w:val="8"/>
                <w:szCs w:val="8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79941F9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80" w:lineRule="atLeas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8" w:type="dxa"/>
          </w:tcPr>
          <w:p w14:paraId="0D84B22B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80" w:lineRule="atLeas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36B3E4C1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80" w:lineRule="atLeas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</w:tcPr>
          <w:p w14:paraId="2E5B7E61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80" w:lineRule="atLeas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70C26E8" w14:textId="77777777" w:rsidR="0019588F" w:rsidRPr="00A014C0" w:rsidRDefault="0019588F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80" w:lineRule="atLeas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19588F" w:rsidRPr="000170CC" w14:paraId="6E10C940" w14:textId="77777777" w:rsidTr="00A57D20">
        <w:tc>
          <w:tcPr>
            <w:tcW w:w="4250" w:type="dxa"/>
          </w:tcPr>
          <w:p w14:paraId="64A692BF" w14:textId="77777777" w:rsidR="0019588F" w:rsidRPr="000170CC" w:rsidRDefault="0019588F" w:rsidP="0019588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  <w:r w:rsidRPr="000170CC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239" w:type="dxa"/>
          </w:tcPr>
          <w:p w14:paraId="6558931C" w14:textId="77777777" w:rsidR="0019588F" w:rsidRPr="000170CC" w:rsidRDefault="0019588F" w:rsidP="0019588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644" w:type="dxa"/>
          </w:tcPr>
          <w:p w14:paraId="12107E54" w14:textId="77777777" w:rsidR="0019588F" w:rsidRPr="000170CC" w:rsidRDefault="0019588F" w:rsidP="0019588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1DCB183C" w14:textId="77777777" w:rsidR="0019588F" w:rsidRPr="000170CC" w:rsidRDefault="0019588F" w:rsidP="0019588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</w:tcPr>
          <w:p w14:paraId="136D86B9" w14:textId="77777777" w:rsidR="0019588F" w:rsidRPr="000170CC" w:rsidRDefault="0019588F" w:rsidP="0019588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6BD62146" w14:textId="77777777" w:rsidR="0019588F" w:rsidRPr="000170CC" w:rsidRDefault="0019588F" w:rsidP="0019588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47" w:type="dxa"/>
          </w:tcPr>
          <w:p w14:paraId="10C771DE" w14:textId="77777777" w:rsidR="0019588F" w:rsidRPr="000170CC" w:rsidRDefault="0019588F" w:rsidP="0019588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14:paraId="4E6819CE" w14:textId="77777777" w:rsidR="0019588F" w:rsidRPr="000170CC" w:rsidRDefault="0019588F" w:rsidP="0019588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0AB2CA9B" w14:textId="7E9F17FC" w:rsidR="0019588F" w:rsidRPr="000170CC" w:rsidRDefault="00A014C0" w:rsidP="001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1,047,000</w:t>
            </w:r>
          </w:p>
        </w:tc>
        <w:tc>
          <w:tcPr>
            <w:tcW w:w="236" w:type="dxa"/>
          </w:tcPr>
          <w:p w14:paraId="08135CD3" w14:textId="77777777" w:rsidR="0019588F" w:rsidRPr="000170CC" w:rsidRDefault="0019588F" w:rsidP="0019588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9DCCD30" w14:textId="6A17FACF" w:rsidR="0019588F" w:rsidRPr="000170CC" w:rsidRDefault="0019588F" w:rsidP="00365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1,012</w:t>
            </w:r>
            <w:r w:rsidRPr="000170CC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38" w:type="dxa"/>
            <w:tcBorders>
              <w:bottom w:val="nil"/>
            </w:tcBorders>
          </w:tcPr>
          <w:p w14:paraId="56B88FAA" w14:textId="77777777" w:rsidR="0019588F" w:rsidRPr="000170CC" w:rsidRDefault="0019588F" w:rsidP="001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016C55D0" w14:textId="2338DCD3" w:rsidR="0019588F" w:rsidRPr="000170CC" w:rsidRDefault="00A014C0" w:rsidP="001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906,000</w:t>
            </w:r>
          </w:p>
        </w:tc>
        <w:tc>
          <w:tcPr>
            <w:tcW w:w="236" w:type="dxa"/>
            <w:tcBorders>
              <w:bottom w:val="nil"/>
            </w:tcBorders>
          </w:tcPr>
          <w:p w14:paraId="3424B300" w14:textId="77777777" w:rsidR="0019588F" w:rsidRPr="000170CC" w:rsidRDefault="0019588F" w:rsidP="001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EF3E7CE" w14:textId="50FF4D1A" w:rsidR="0019588F" w:rsidRPr="000170CC" w:rsidRDefault="0019588F" w:rsidP="001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891</w:t>
            </w:r>
            <w:r w:rsidRPr="000170CC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</w:tbl>
    <w:p w14:paraId="651B476D" w14:textId="6BA0ED28" w:rsidR="00333183" w:rsidRDefault="00333183" w:rsidP="00A01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lang w:eastAsia="zh-CN"/>
        </w:rPr>
        <w:sectPr w:rsidR="00333183" w:rsidSect="00333183">
          <w:headerReference w:type="first" r:id="rId16"/>
          <w:pgSz w:w="16834" w:h="11909" w:orient="landscape" w:code="9"/>
          <w:pgMar w:top="1440" w:right="1440" w:bottom="1109" w:left="1418" w:header="994" w:footer="497" w:gutter="0"/>
          <w:cols w:space="720"/>
          <w:titlePg/>
          <w:docGrid w:linePitch="245"/>
        </w:sectPr>
      </w:pPr>
    </w:p>
    <w:p w14:paraId="6133E6A9" w14:textId="04437168" w:rsidR="003D0E2B" w:rsidRDefault="003D0E2B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B73DD0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สินทรัพย์ที่มีไว้เพื่อให้เช่า</w:t>
      </w:r>
    </w:p>
    <w:p w14:paraId="581070B5" w14:textId="77777777" w:rsidR="00A245CE" w:rsidRPr="006D6704" w:rsidRDefault="00A245CE" w:rsidP="00A245C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sz w:val="16"/>
          <w:szCs w:val="16"/>
          <w:lang w:eastAsia="zh-CN"/>
        </w:rPr>
      </w:pPr>
    </w:p>
    <w:p w14:paraId="1F24C0B5" w14:textId="77777777" w:rsidR="003D0E2B" w:rsidRPr="00AD3E6D" w:rsidRDefault="00AD3E6D" w:rsidP="00AD3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18"/>
        </w:tabs>
        <w:spacing w:line="0" w:lineRule="atLeast"/>
        <w:rPr>
          <w:rFonts w:ascii="Angsana New" w:eastAsia="SimSun" w:hAnsi="Angsana New"/>
          <w:sz w:val="6"/>
          <w:szCs w:val="6"/>
          <w:highlight w:val="yellow"/>
          <w:lang w:eastAsia="zh-CN"/>
        </w:rPr>
      </w:pPr>
      <w:r w:rsidRPr="00AD3E6D">
        <w:rPr>
          <w:rFonts w:ascii="Angsana New" w:eastAsia="SimSun" w:hAnsi="Angsana New"/>
          <w:sz w:val="6"/>
          <w:szCs w:val="6"/>
          <w:lang w:eastAsia="zh-CN"/>
        </w:rPr>
        <w:tab/>
      </w:r>
    </w:p>
    <w:tbl>
      <w:tblPr>
        <w:tblW w:w="10051" w:type="dxa"/>
        <w:tblLook w:val="04A0" w:firstRow="1" w:lastRow="0" w:firstColumn="1" w:lastColumn="0" w:noHBand="0" w:noVBand="1"/>
      </w:tblPr>
      <w:tblGrid>
        <w:gridCol w:w="3936"/>
        <w:gridCol w:w="1278"/>
        <w:gridCol w:w="235"/>
        <w:gridCol w:w="1302"/>
        <w:gridCol w:w="235"/>
        <w:gridCol w:w="1453"/>
        <w:gridCol w:w="235"/>
        <w:gridCol w:w="1377"/>
      </w:tblGrid>
      <w:tr w:rsidR="003D0E2B" w:rsidRPr="00A65910" w14:paraId="3762A293" w14:textId="77777777" w:rsidTr="00BC609B">
        <w:tc>
          <w:tcPr>
            <w:tcW w:w="3936" w:type="dxa"/>
          </w:tcPr>
          <w:p w14:paraId="60019507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5" w:type="dxa"/>
            <w:gridSpan w:val="7"/>
            <w:tcBorders>
              <w:bottom w:val="single" w:sz="4" w:space="0" w:color="auto"/>
            </w:tcBorders>
          </w:tcPr>
          <w:p w14:paraId="37BF0D01" w14:textId="77777777" w:rsidR="003D0E2B" w:rsidRPr="00DE6C2C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D0E2B" w:rsidRPr="00A65910" w14:paraId="7A3A6B7D" w14:textId="77777777" w:rsidTr="00BC609B">
        <w:tc>
          <w:tcPr>
            <w:tcW w:w="3936" w:type="dxa"/>
          </w:tcPr>
          <w:p w14:paraId="5E03B89E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FCE6FB9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3DA0DC61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5F335CB6" w14:textId="77777777" w:rsidR="003D0E2B" w:rsidRPr="00DE6C2C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6C2C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5078AC66" w14:textId="77777777" w:rsidR="003D0E2B" w:rsidRPr="00DE6C2C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</w:tcPr>
          <w:p w14:paraId="407AAFAE" w14:textId="77777777" w:rsidR="003D0E2B" w:rsidRPr="00DE6C2C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3DB26BE5" w14:textId="77777777" w:rsidR="003D0E2B" w:rsidRPr="00DE6C2C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00E20730" w14:textId="77777777" w:rsidR="003D0E2B" w:rsidRPr="00DE6C2C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D0E2B" w:rsidRPr="00A65910" w14:paraId="167D7CF8" w14:textId="77777777" w:rsidTr="00BC609B">
        <w:tc>
          <w:tcPr>
            <w:tcW w:w="3936" w:type="dxa"/>
          </w:tcPr>
          <w:p w14:paraId="2E3A9D50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19B1D1AB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55C54B29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0CE14D06" w14:textId="77777777" w:rsidR="003D0E2B" w:rsidRPr="00DE6C2C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6C2C">
              <w:rPr>
                <w:rFonts w:ascii="Angsana New" w:hAnsi="Angsana New"/>
                <w:spacing w:val="-2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5" w:type="dxa"/>
          </w:tcPr>
          <w:p w14:paraId="3A548C96" w14:textId="77777777" w:rsidR="003D0E2B" w:rsidRPr="00DE6C2C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58A2332D" w14:textId="77777777" w:rsidR="003D0E2B" w:rsidRPr="00DE6C2C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19239A2" w14:textId="77777777" w:rsidR="003D0E2B" w:rsidRPr="00DE6C2C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41B9F875" w14:textId="77777777" w:rsidR="003D0E2B" w:rsidRPr="00DE6C2C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D0E2B" w:rsidRPr="00A65910" w14:paraId="2CDC466F" w14:textId="77777777" w:rsidTr="00BC609B">
        <w:tc>
          <w:tcPr>
            <w:tcW w:w="3936" w:type="dxa"/>
          </w:tcPr>
          <w:p w14:paraId="672FEF1D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4F50E24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35" w:type="dxa"/>
          </w:tcPr>
          <w:p w14:paraId="382C566B" w14:textId="77777777" w:rsidR="003D0E2B" w:rsidRPr="00B73DD0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17FC0A76" w14:textId="77777777" w:rsidR="003D0E2B" w:rsidRPr="00DE6C2C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อาคาร</w:t>
            </w:r>
          </w:p>
        </w:tc>
        <w:tc>
          <w:tcPr>
            <w:tcW w:w="235" w:type="dxa"/>
          </w:tcPr>
          <w:p w14:paraId="3B29FE33" w14:textId="77777777" w:rsidR="003D0E2B" w:rsidRPr="00DE6C2C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5509C03F" w14:textId="0B6DF396" w:rsidR="003D0E2B" w:rsidRPr="00DE6C2C" w:rsidRDefault="00CF2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6C2C">
              <w:rPr>
                <w:rFonts w:ascii="Angsana New" w:hAnsi="Angsana New" w:hint="cs"/>
                <w:sz w:val="30"/>
                <w:szCs w:val="30"/>
                <w:cs/>
              </w:rPr>
              <w:t>รถจักรยานยนต์</w:t>
            </w:r>
          </w:p>
        </w:tc>
        <w:tc>
          <w:tcPr>
            <w:tcW w:w="235" w:type="dxa"/>
          </w:tcPr>
          <w:p w14:paraId="722102EE" w14:textId="77777777" w:rsidR="003D0E2B" w:rsidRPr="00DE6C2C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777A60B0" w14:textId="77777777" w:rsidR="003D0E2B" w:rsidRPr="00DE6C2C" w:rsidRDefault="003D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82B41" w:rsidRPr="00A65910" w14:paraId="4E95D0D2" w14:textId="77777777" w:rsidTr="00BC609B">
        <w:tc>
          <w:tcPr>
            <w:tcW w:w="3936" w:type="dxa"/>
          </w:tcPr>
          <w:p w14:paraId="25F0C6AC" w14:textId="77777777" w:rsidR="00482B41" w:rsidRPr="00DE6C2C" w:rsidRDefault="00482B4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E6C2C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278" w:type="dxa"/>
            <w:vAlign w:val="center"/>
          </w:tcPr>
          <w:p w14:paraId="21026C15" w14:textId="77777777" w:rsidR="00482B41" w:rsidRPr="00DE6C2C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74F932EC" w14:textId="77777777" w:rsidR="00482B41" w:rsidRPr="00DE6C2C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17238B03" w14:textId="77777777" w:rsidR="00482B41" w:rsidRPr="00DE6C2C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4998AE8F" w14:textId="77777777" w:rsidR="00482B41" w:rsidRPr="00DE6C2C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016D6DD5" w14:textId="77777777" w:rsidR="00482B41" w:rsidRPr="00DE6C2C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5E1B3B99" w14:textId="77777777" w:rsidR="00482B41" w:rsidRPr="00DE6C2C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55CA57C4" w14:textId="77777777" w:rsidR="00482B41" w:rsidRPr="00DE6C2C" w:rsidRDefault="00482B41" w:rsidP="0048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79BD" w:rsidRPr="00A65910" w14:paraId="536C0A09" w14:textId="77777777" w:rsidTr="00494A02">
        <w:tc>
          <w:tcPr>
            <w:tcW w:w="3936" w:type="dxa"/>
          </w:tcPr>
          <w:p w14:paraId="6478E13A" w14:textId="3DE86E2E" w:rsidR="001B79BD" w:rsidRPr="00DE6C2C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2" w:name="_Hlk159083023"/>
            <w:r w:rsidRPr="00DE6C2C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  <w:r w:rsidRPr="00DE6C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6C2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DE6C2C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E6C2C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DE6C2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DE6C2C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278" w:type="dxa"/>
            <w:vAlign w:val="center"/>
          </w:tcPr>
          <w:p w14:paraId="0C655F37" w14:textId="77777777" w:rsidR="001B79BD" w:rsidRPr="00DE6C2C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12,800</w:t>
            </w:r>
          </w:p>
        </w:tc>
        <w:tc>
          <w:tcPr>
            <w:tcW w:w="235" w:type="dxa"/>
          </w:tcPr>
          <w:p w14:paraId="28027F19" w14:textId="77777777" w:rsidR="001B79BD" w:rsidRPr="00DE6C2C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vAlign w:val="center"/>
          </w:tcPr>
          <w:p w14:paraId="02D2ABD1" w14:textId="4F4D0CC3" w:rsidR="001B79BD" w:rsidRPr="00DE6C2C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2,888</w:t>
            </w:r>
          </w:p>
        </w:tc>
        <w:tc>
          <w:tcPr>
            <w:tcW w:w="235" w:type="dxa"/>
          </w:tcPr>
          <w:p w14:paraId="67161A36" w14:textId="77777777" w:rsidR="001B79BD" w:rsidRPr="00DE6C2C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3" w:type="dxa"/>
          </w:tcPr>
          <w:p w14:paraId="55F866AE" w14:textId="53A94189" w:rsidR="001B79BD" w:rsidRPr="00DE6C2C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102,101</w:t>
            </w:r>
          </w:p>
        </w:tc>
        <w:tc>
          <w:tcPr>
            <w:tcW w:w="235" w:type="dxa"/>
          </w:tcPr>
          <w:p w14:paraId="3588029E" w14:textId="77777777" w:rsidR="001B79BD" w:rsidRPr="00DE6C2C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3DD94655" w14:textId="0E29BCBF" w:rsidR="001B79BD" w:rsidRPr="00DE6C2C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117,789</w:t>
            </w:r>
          </w:p>
        </w:tc>
      </w:tr>
      <w:bookmarkEnd w:id="2"/>
      <w:tr w:rsidR="0010125D" w:rsidRPr="00A65910" w14:paraId="402D9D70" w14:textId="77777777" w:rsidTr="00D44D2B">
        <w:tc>
          <w:tcPr>
            <w:tcW w:w="3936" w:type="dxa"/>
          </w:tcPr>
          <w:p w14:paraId="1AFB16BA" w14:textId="0C3996E5" w:rsidR="0010125D" w:rsidRPr="00DE6C2C" w:rsidRDefault="0010125D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6C2C">
              <w:rPr>
                <w:rFonts w:ascii="Angsana New" w:hAnsi="Angsana New"/>
                <w:sz w:val="30"/>
                <w:szCs w:val="30"/>
                <w:cs/>
              </w:rPr>
              <w:t>โอนมาจาก “</w:t>
            </w:r>
            <w:r w:rsidR="008C7D85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="008B1094">
              <w:rPr>
                <w:rFonts w:ascii="Angsana New" w:hAnsi="Angsana New" w:hint="cs"/>
                <w:sz w:val="30"/>
                <w:szCs w:val="30"/>
                <w:cs/>
              </w:rPr>
              <w:t>ที่มีไว้เพื่อขายและ</w:t>
            </w:r>
          </w:p>
        </w:tc>
        <w:tc>
          <w:tcPr>
            <w:tcW w:w="1278" w:type="dxa"/>
          </w:tcPr>
          <w:p w14:paraId="2DA39F96" w14:textId="01EC7404" w:rsidR="0010125D" w:rsidRPr="00DE6C2C" w:rsidRDefault="0010125D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792DFD71" w14:textId="77777777" w:rsidR="0010125D" w:rsidRPr="00DE6C2C" w:rsidRDefault="0010125D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7460C63B" w14:textId="4BB1E008" w:rsidR="0010125D" w:rsidRPr="00DE6C2C" w:rsidRDefault="0010125D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3FA1B680" w14:textId="77777777" w:rsidR="0010125D" w:rsidRPr="00DE6C2C" w:rsidRDefault="0010125D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39E32A16" w14:textId="24181A33" w:rsidR="0010125D" w:rsidRPr="00DE6C2C" w:rsidRDefault="0010125D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5AD262CF" w14:textId="77777777" w:rsidR="0010125D" w:rsidRPr="00DE6C2C" w:rsidRDefault="0010125D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542590B7" w14:textId="4A546E4B" w:rsidR="0010125D" w:rsidRPr="00DE6C2C" w:rsidRDefault="0010125D" w:rsidP="00A6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1094" w:rsidRPr="00A65910" w14:paraId="5B5DF0ED" w14:textId="77777777" w:rsidTr="00D44D2B">
        <w:tc>
          <w:tcPr>
            <w:tcW w:w="3936" w:type="dxa"/>
          </w:tcPr>
          <w:p w14:paraId="5E97F9D5" w14:textId="41EC434F" w:rsidR="008B1094" w:rsidRPr="00DE6C2C" w:rsidRDefault="008B1094" w:rsidP="008B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E6C2C">
              <w:rPr>
                <w:rFonts w:ascii="Angsana New" w:hAnsi="Angsana New"/>
                <w:sz w:val="30"/>
                <w:szCs w:val="30"/>
                <w:cs/>
              </w:rPr>
              <w:t>สินทรัพย์รอการขาย”</w:t>
            </w:r>
          </w:p>
        </w:tc>
        <w:tc>
          <w:tcPr>
            <w:tcW w:w="1278" w:type="dxa"/>
          </w:tcPr>
          <w:p w14:paraId="07584310" w14:textId="7098AE70" w:rsidR="008B1094" w:rsidRPr="00DE6C2C" w:rsidRDefault="008B1094" w:rsidP="008B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6C2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14:paraId="601178C1" w14:textId="77777777" w:rsidR="008B1094" w:rsidRPr="00DE6C2C" w:rsidRDefault="008B1094" w:rsidP="008B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195269F2" w14:textId="2C69009E" w:rsidR="008B1094" w:rsidRPr="00DE6C2C" w:rsidRDefault="008B1094" w:rsidP="008B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9B716A0" w14:textId="77777777" w:rsidR="008B1094" w:rsidRPr="00DE6C2C" w:rsidRDefault="008B1094" w:rsidP="008B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4FEBA3F5" w14:textId="53496DE9" w:rsidR="008B1094" w:rsidRPr="00DE6C2C" w:rsidRDefault="008B1094" w:rsidP="008B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406</w:t>
            </w:r>
          </w:p>
        </w:tc>
        <w:tc>
          <w:tcPr>
            <w:tcW w:w="235" w:type="dxa"/>
          </w:tcPr>
          <w:p w14:paraId="1DFDD1D0" w14:textId="77777777" w:rsidR="008B1094" w:rsidRPr="00DE6C2C" w:rsidRDefault="008B1094" w:rsidP="008B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2D66C9F1" w14:textId="430A6C8B" w:rsidR="008B1094" w:rsidRPr="00DE6C2C" w:rsidRDefault="008B1094" w:rsidP="008B1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406</w:t>
            </w:r>
          </w:p>
        </w:tc>
      </w:tr>
      <w:tr w:rsidR="009C3369" w:rsidRPr="00A65910" w14:paraId="2FC6B626" w14:textId="77777777" w:rsidTr="00C4288D">
        <w:tc>
          <w:tcPr>
            <w:tcW w:w="3936" w:type="dxa"/>
          </w:tcPr>
          <w:p w14:paraId="50E991BE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6C2C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 </w:t>
            </w:r>
            <w:r w:rsidRPr="00DE6C2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E6C2C">
              <w:rPr>
                <w:rFonts w:ascii="Angsana New" w:hAnsi="Angsana New" w:hint="cs"/>
                <w:sz w:val="30"/>
                <w:szCs w:val="30"/>
                <w:cs/>
              </w:rPr>
              <w:t>สุทธิจากค่าเสื่อมราคาสะสม</w:t>
            </w:r>
          </w:p>
        </w:tc>
        <w:tc>
          <w:tcPr>
            <w:tcW w:w="1278" w:type="dxa"/>
          </w:tcPr>
          <w:p w14:paraId="2B88F779" w14:textId="1889BA54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08AA171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216046A4" w14:textId="76BDE820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582CC36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05E0E3CD" w14:textId="5013FBB6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(2,</w:t>
            </w:r>
            <w:r>
              <w:rPr>
                <w:rFonts w:ascii="Angsana New" w:hAnsi="Angsana New"/>
                <w:sz w:val="30"/>
                <w:szCs w:val="30"/>
              </w:rPr>
              <w:t>914</w:t>
            </w:r>
            <w:r w:rsidRPr="00DE6C2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1F8FDB15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6CD48387" w14:textId="224F83F2" w:rsidR="009C3369" w:rsidRPr="00DE6C2C" w:rsidRDefault="001B52F2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B52F2">
              <w:rPr>
                <w:rFonts w:ascii="Angsana New" w:hAnsi="Angsana New"/>
                <w:sz w:val="30"/>
                <w:szCs w:val="30"/>
              </w:rPr>
              <w:t>(2,914)</w:t>
            </w:r>
          </w:p>
        </w:tc>
      </w:tr>
      <w:tr w:rsidR="009C3369" w:rsidRPr="00A65910" w14:paraId="31B28DCB" w14:textId="77777777" w:rsidTr="00BC609B">
        <w:tc>
          <w:tcPr>
            <w:tcW w:w="3936" w:type="dxa"/>
          </w:tcPr>
          <w:p w14:paraId="75469D0E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6C2C">
              <w:rPr>
                <w:rFonts w:ascii="Angsana New" w:hAnsi="Angsana New"/>
                <w:sz w:val="30"/>
                <w:szCs w:val="30"/>
                <w:cs/>
              </w:rPr>
              <w:t>ค่าเสื่อมราค</w:t>
            </w:r>
            <w:r w:rsidRPr="00DE6C2C">
              <w:rPr>
                <w:rFonts w:ascii="Angsana New" w:hAnsi="Angsana New" w:hint="cs"/>
                <w:sz w:val="30"/>
                <w:szCs w:val="30"/>
                <w:cs/>
              </w:rPr>
              <w:t>าสำหรับงวด</w:t>
            </w:r>
          </w:p>
        </w:tc>
        <w:tc>
          <w:tcPr>
            <w:tcW w:w="1278" w:type="dxa"/>
          </w:tcPr>
          <w:p w14:paraId="31040657" w14:textId="543E45DA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27412F2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3A079180" w14:textId="24B41BF3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99</w:t>
            </w:r>
            <w:r w:rsidRPr="00DE6C2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4F65AF32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0AFEFDE3" w14:textId="53EA4AD6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(6,395)</w:t>
            </w:r>
          </w:p>
        </w:tc>
        <w:tc>
          <w:tcPr>
            <w:tcW w:w="235" w:type="dxa"/>
          </w:tcPr>
          <w:p w14:paraId="735EB671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138A0A1C" w14:textId="3B6EC4FB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(6,4</w:t>
            </w: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Pr="00DE6C2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C3369" w:rsidRPr="00A65910" w14:paraId="67562669" w14:textId="77777777" w:rsidTr="00BC609B">
        <w:tc>
          <w:tcPr>
            <w:tcW w:w="3936" w:type="dxa"/>
          </w:tcPr>
          <w:p w14:paraId="24DB8B6D" w14:textId="3F2D6091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6C2C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DE6C2C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8" w:type="dxa"/>
          </w:tcPr>
          <w:p w14:paraId="158088FA" w14:textId="46B0E31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F139105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2CAF617B" w14:textId="3EEF8DA1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F3B7E7A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08700383" w14:textId="6FFA287A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3,601</w:t>
            </w:r>
            <w:r w:rsidRPr="00DE6C2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4C436F5D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52141428" w14:textId="0410E765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C3369">
              <w:rPr>
                <w:rFonts w:ascii="Angsana New" w:hAnsi="Angsana New"/>
                <w:sz w:val="30"/>
                <w:szCs w:val="30"/>
              </w:rPr>
              <w:t>(3,601)</w:t>
            </w:r>
          </w:p>
        </w:tc>
      </w:tr>
      <w:tr w:rsidR="009C3369" w:rsidRPr="00A65910" w14:paraId="10984D2D" w14:textId="77777777" w:rsidTr="00D44D2B">
        <w:tc>
          <w:tcPr>
            <w:tcW w:w="3936" w:type="dxa"/>
          </w:tcPr>
          <w:p w14:paraId="29F67260" w14:textId="2755C9F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6C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DE6C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6C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6C2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DE6C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DE6C2C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DE6C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8E873E" w14:textId="5C82D46A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12,800</w:t>
            </w:r>
          </w:p>
        </w:tc>
        <w:tc>
          <w:tcPr>
            <w:tcW w:w="235" w:type="dxa"/>
          </w:tcPr>
          <w:p w14:paraId="6CE74277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EDD3A0" w14:textId="0908934D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789</w:t>
            </w:r>
          </w:p>
        </w:tc>
        <w:tc>
          <w:tcPr>
            <w:tcW w:w="235" w:type="dxa"/>
          </w:tcPr>
          <w:p w14:paraId="04DC9FD5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EC67DA" w14:textId="6E90F844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89,597</w:t>
            </w:r>
          </w:p>
        </w:tc>
        <w:tc>
          <w:tcPr>
            <w:tcW w:w="235" w:type="dxa"/>
          </w:tcPr>
          <w:p w14:paraId="6E58D5E2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122813" w14:textId="460E9101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105,186</w:t>
            </w:r>
          </w:p>
        </w:tc>
      </w:tr>
      <w:tr w:rsidR="009C3369" w:rsidRPr="005B2E51" w14:paraId="03345067" w14:textId="77777777" w:rsidTr="00BC609B">
        <w:tc>
          <w:tcPr>
            <w:tcW w:w="3936" w:type="dxa"/>
          </w:tcPr>
          <w:p w14:paraId="3DD57CE2" w14:textId="77777777" w:rsidR="009C3369" w:rsidRPr="005B2E51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11"/>
              <w:jc w:val="both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center"/>
          </w:tcPr>
          <w:p w14:paraId="4224B328" w14:textId="77777777" w:rsidR="009C3369" w:rsidRPr="005B2E51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14F9E332" w14:textId="77777777" w:rsidR="009C3369" w:rsidRPr="005B2E51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14:paraId="518DAA96" w14:textId="77777777" w:rsidR="009C3369" w:rsidRPr="005B2E51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42D629E3" w14:textId="77777777" w:rsidR="009C3369" w:rsidRPr="005B2E51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</w:tcPr>
          <w:p w14:paraId="2D11CACC" w14:textId="77777777" w:rsidR="009C3369" w:rsidRPr="005B2E51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1E9DCC14" w14:textId="77777777" w:rsidR="009C3369" w:rsidRPr="005B2E51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</w:tcPr>
          <w:p w14:paraId="26AAD82F" w14:textId="77777777" w:rsidR="009C3369" w:rsidRPr="005B2E51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9C3369" w:rsidRPr="00A65910" w14:paraId="579D4018" w14:textId="77777777" w:rsidTr="00BC609B">
        <w:tc>
          <w:tcPr>
            <w:tcW w:w="3936" w:type="dxa"/>
          </w:tcPr>
          <w:p w14:paraId="08FD4448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DE6C2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278" w:type="dxa"/>
            <w:vAlign w:val="center"/>
          </w:tcPr>
          <w:p w14:paraId="77312EDC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34DFA14E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023BED8E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50150740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51C3F19A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65187922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76EC0589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3369" w:rsidRPr="00A65910" w14:paraId="78895637" w14:textId="77777777" w:rsidTr="00BC609B">
        <w:tc>
          <w:tcPr>
            <w:tcW w:w="3936" w:type="dxa"/>
          </w:tcPr>
          <w:p w14:paraId="46B0C524" w14:textId="2A568616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  <w:r w:rsidRPr="00DE6C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6C2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DE6C2C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E6C2C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DE6C2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DE6C2C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278" w:type="dxa"/>
          </w:tcPr>
          <w:p w14:paraId="0687C98D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24BE70A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54EB22AE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B9E41F4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61551830" w14:textId="5A7565FB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102,101</w:t>
            </w:r>
          </w:p>
        </w:tc>
        <w:tc>
          <w:tcPr>
            <w:tcW w:w="235" w:type="dxa"/>
          </w:tcPr>
          <w:p w14:paraId="188DCE85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13387912" w14:textId="49606D7B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102,101</w:t>
            </w:r>
          </w:p>
        </w:tc>
      </w:tr>
      <w:tr w:rsidR="009C3369" w:rsidRPr="00A65910" w14:paraId="05ED2641" w14:textId="77777777" w:rsidTr="00D44D2B">
        <w:tc>
          <w:tcPr>
            <w:tcW w:w="3936" w:type="dxa"/>
          </w:tcPr>
          <w:p w14:paraId="5C849C15" w14:textId="48067E8D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6C2C">
              <w:rPr>
                <w:rFonts w:ascii="Angsana New" w:hAnsi="Angsana New"/>
                <w:sz w:val="30"/>
                <w:szCs w:val="30"/>
                <w:cs/>
              </w:rPr>
              <w:t>โอนมาจาก 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สินค้าที่มีไว้เพื่อขายและ</w:t>
            </w:r>
          </w:p>
        </w:tc>
        <w:tc>
          <w:tcPr>
            <w:tcW w:w="1278" w:type="dxa"/>
          </w:tcPr>
          <w:p w14:paraId="6664A792" w14:textId="5D607399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3E7D72FE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6DB143C7" w14:textId="1CB8173E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44820A66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4BD5D47A" w14:textId="318D81C4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65453BF6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2C1A3EEF" w14:textId="6D8C11A3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3369" w:rsidRPr="00A65910" w14:paraId="7C0E9D90" w14:textId="77777777" w:rsidTr="00D44D2B">
        <w:tc>
          <w:tcPr>
            <w:tcW w:w="3936" w:type="dxa"/>
          </w:tcPr>
          <w:p w14:paraId="595C068D" w14:textId="3CFC4782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E6C2C">
              <w:rPr>
                <w:rFonts w:ascii="Angsana New" w:hAnsi="Angsana New"/>
                <w:sz w:val="30"/>
                <w:szCs w:val="30"/>
                <w:cs/>
              </w:rPr>
              <w:t>สินทรัพย์รอการขาย”</w:t>
            </w:r>
          </w:p>
        </w:tc>
        <w:tc>
          <w:tcPr>
            <w:tcW w:w="1278" w:type="dxa"/>
          </w:tcPr>
          <w:p w14:paraId="3A742A30" w14:textId="1FDE205B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5833A8C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6669CECB" w14:textId="278C13FC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42F3BF5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231BE34C" w14:textId="43E7649E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406</w:t>
            </w:r>
          </w:p>
        </w:tc>
        <w:tc>
          <w:tcPr>
            <w:tcW w:w="235" w:type="dxa"/>
          </w:tcPr>
          <w:p w14:paraId="7FEBA469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0E0F4D21" w14:textId="1F0BD279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406</w:t>
            </w:r>
          </w:p>
        </w:tc>
      </w:tr>
      <w:tr w:rsidR="009C3369" w:rsidRPr="00A65910" w14:paraId="0A31D627" w14:textId="77777777" w:rsidTr="005855B6">
        <w:tc>
          <w:tcPr>
            <w:tcW w:w="3936" w:type="dxa"/>
          </w:tcPr>
          <w:p w14:paraId="78A1F6AD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6C2C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 </w:t>
            </w:r>
            <w:r w:rsidRPr="00DE6C2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E6C2C">
              <w:rPr>
                <w:rFonts w:ascii="Angsana New" w:hAnsi="Angsana New" w:hint="cs"/>
                <w:sz w:val="30"/>
                <w:szCs w:val="30"/>
                <w:cs/>
              </w:rPr>
              <w:t>สุทธิจากค่าเสื่อมราคาสะสม</w:t>
            </w:r>
          </w:p>
        </w:tc>
        <w:tc>
          <w:tcPr>
            <w:tcW w:w="1278" w:type="dxa"/>
          </w:tcPr>
          <w:p w14:paraId="78814B92" w14:textId="7B5C2B95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33D22A4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2B66B822" w14:textId="1A00EB9E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EB2BFEE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vAlign w:val="center"/>
          </w:tcPr>
          <w:p w14:paraId="4A79BD31" w14:textId="233F7FAD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C3369">
              <w:rPr>
                <w:rFonts w:ascii="Angsana New" w:hAnsi="Angsana New"/>
                <w:sz w:val="30"/>
                <w:szCs w:val="30"/>
              </w:rPr>
              <w:t>(2,914)</w:t>
            </w:r>
          </w:p>
        </w:tc>
        <w:tc>
          <w:tcPr>
            <w:tcW w:w="235" w:type="dxa"/>
          </w:tcPr>
          <w:p w14:paraId="3B5BCF54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14:paraId="4C2D8AC7" w14:textId="7957B5BF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C3369">
              <w:rPr>
                <w:rFonts w:ascii="Angsana New" w:hAnsi="Angsana New"/>
                <w:sz w:val="30"/>
                <w:szCs w:val="30"/>
              </w:rPr>
              <w:t>(2,914)</w:t>
            </w:r>
          </w:p>
        </w:tc>
      </w:tr>
      <w:tr w:rsidR="009C3369" w:rsidRPr="00A65910" w14:paraId="3EA8A24C" w14:textId="77777777" w:rsidTr="005855B6">
        <w:tc>
          <w:tcPr>
            <w:tcW w:w="3936" w:type="dxa"/>
          </w:tcPr>
          <w:p w14:paraId="34F15230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</w:rPr>
            </w:pPr>
            <w:bookmarkStart w:id="3" w:name="_Hlk159083055"/>
            <w:r w:rsidRPr="00DE6C2C">
              <w:rPr>
                <w:rFonts w:ascii="Angsana New" w:hAnsi="Angsana New"/>
                <w:sz w:val="30"/>
                <w:szCs w:val="30"/>
                <w:cs/>
              </w:rPr>
              <w:t>ค่าเสื่อมราค</w:t>
            </w:r>
            <w:r w:rsidRPr="00DE6C2C">
              <w:rPr>
                <w:rFonts w:ascii="Angsana New" w:hAnsi="Angsana New" w:hint="cs"/>
                <w:sz w:val="30"/>
                <w:szCs w:val="30"/>
                <w:cs/>
              </w:rPr>
              <w:t>าสำหรับงวด</w:t>
            </w:r>
          </w:p>
        </w:tc>
        <w:tc>
          <w:tcPr>
            <w:tcW w:w="1278" w:type="dxa"/>
          </w:tcPr>
          <w:p w14:paraId="28EAC1DF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11C57F6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</w:tcPr>
          <w:p w14:paraId="47674AF0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0B2B978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</w:tcPr>
          <w:p w14:paraId="43821A18" w14:textId="3B87D5BE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(6,395)</w:t>
            </w:r>
          </w:p>
        </w:tc>
        <w:tc>
          <w:tcPr>
            <w:tcW w:w="235" w:type="dxa"/>
          </w:tcPr>
          <w:p w14:paraId="712FDAF7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53F0242D" w14:textId="03DB38E2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(6,395)</w:t>
            </w:r>
          </w:p>
        </w:tc>
      </w:tr>
      <w:tr w:rsidR="009C3369" w:rsidRPr="00A65910" w14:paraId="042A7190" w14:textId="77777777" w:rsidTr="005855B6">
        <w:tc>
          <w:tcPr>
            <w:tcW w:w="3936" w:type="dxa"/>
          </w:tcPr>
          <w:p w14:paraId="2CA14618" w14:textId="497C5C6B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6C2C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DE6C2C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20AC9A1" w14:textId="6F4F67F0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32E60732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3DAEDD9C" w14:textId="5453470A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8787858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40ADBD88" w14:textId="1B9FEA94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C3369">
              <w:rPr>
                <w:rFonts w:ascii="Angsana New" w:hAnsi="Angsana New"/>
                <w:sz w:val="30"/>
                <w:szCs w:val="30"/>
              </w:rPr>
              <w:t>(3,601)</w:t>
            </w:r>
          </w:p>
        </w:tc>
        <w:tc>
          <w:tcPr>
            <w:tcW w:w="235" w:type="dxa"/>
          </w:tcPr>
          <w:p w14:paraId="644CE418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74D756D0" w14:textId="740A8A0F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C3369">
              <w:rPr>
                <w:rFonts w:ascii="Angsana New" w:hAnsi="Angsana New"/>
                <w:sz w:val="30"/>
                <w:szCs w:val="30"/>
              </w:rPr>
              <w:t>(3,601)</w:t>
            </w:r>
          </w:p>
        </w:tc>
      </w:tr>
      <w:bookmarkEnd w:id="3"/>
      <w:tr w:rsidR="009C3369" w:rsidRPr="00A65910" w14:paraId="2971795C" w14:textId="77777777" w:rsidTr="00B73DD0">
        <w:tc>
          <w:tcPr>
            <w:tcW w:w="3936" w:type="dxa"/>
          </w:tcPr>
          <w:p w14:paraId="6667102E" w14:textId="5CF53199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6C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DE6C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6C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6C2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DE6C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DE6C2C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DE6C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AE494FF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E34BDC6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5861252D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1DC1DCB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6FC48C" w14:textId="4144B302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89,597</w:t>
            </w:r>
          </w:p>
        </w:tc>
        <w:tc>
          <w:tcPr>
            <w:tcW w:w="235" w:type="dxa"/>
          </w:tcPr>
          <w:p w14:paraId="1ED3F37F" w14:textId="77777777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31114C" w14:textId="109124C8" w:rsidR="009C3369" w:rsidRPr="00DE6C2C" w:rsidRDefault="009C3369" w:rsidP="009C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E6C2C">
              <w:rPr>
                <w:rFonts w:ascii="Angsana New" w:hAnsi="Angsana New"/>
                <w:sz w:val="30"/>
                <w:szCs w:val="30"/>
              </w:rPr>
              <w:t>89,597</w:t>
            </w:r>
          </w:p>
        </w:tc>
      </w:tr>
    </w:tbl>
    <w:p w14:paraId="62F3A29C" w14:textId="77777777" w:rsidR="005855B6" w:rsidRDefault="00585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06E4C7E" w14:textId="52797E93" w:rsidR="00F06885" w:rsidRDefault="003D0E2B" w:rsidP="003D0E2B">
      <w:pPr>
        <w:pStyle w:val="a3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  <w:r w:rsidRPr="00B73DD0">
        <w:rPr>
          <w:rFonts w:ascii="Angsana New" w:hAnsi="Angsana New" w:cs="Angsana New" w:hint="cs"/>
          <w:sz w:val="30"/>
          <w:szCs w:val="30"/>
          <w:cs/>
        </w:rPr>
        <w:lastRenderedPageBreak/>
        <w:t>จำนวนค่าเช่าตามสัญญาที่จะได้รับจากสินทรัพย์ให้เช่า มีดังนี้</w:t>
      </w:r>
    </w:p>
    <w:p w14:paraId="1AF63729" w14:textId="77777777" w:rsidR="00F06885" w:rsidRDefault="00F06885" w:rsidP="003D0E2B">
      <w:pPr>
        <w:pStyle w:val="a3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36"/>
        <w:gridCol w:w="1277"/>
        <w:gridCol w:w="236"/>
        <w:gridCol w:w="1369"/>
        <w:gridCol w:w="239"/>
        <w:gridCol w:w="1321"/>
      </w:tblGrid>
      <w:tr w:rsidR="00F06885" w:rsidRPr="00922551" w14:paraId="7659D073" w14:textId="77777777" w:rsidTr="00B44156">
        <w:trPr>
          <w:cantSplit/>
          <w:trHeight w:val="395"/>
        </w:trPr>
        <w:tc>
          <w:tcPr>
            <w:tcW w:w="3686" w:type="dxa"/>
          </w:tcPr>
          <w:p w14:paraId="54181C12" w14:textId="77777777" w:rsidR="00F06885" w:rsidRPr="006761A2" w:rsidRDefault="00F06885" w:rsidP="00B44156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3BF9B9CD" w14:textId="77777777" w:rsidR="00F06885" w:rsidRPr="00922551" w:rsidRDefault="00F06885" w:rsidP="00B44156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2551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F06885" w:rsidRPr="00922551" w14:paraId="143A868C" w14:textId="77777777" w:rsidTr="00B44156">
        <w:trPr>
          <w:cantSplit/>
          <w:trHeight w:val="352"/>
        </w:trPr>
        <w:tc>
          <w:tcPr>
            <w:tcW w:w="3686" w:type="dxa"/>
          </w:tcPr>
          <w:p w14:paraId="6E9EC9F4" w14:textId="77777777" w:rsidR="00F06885" w:rsidRPr="00922551" w:rsidRDefault="00F06885" w:rsidP="00B44156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B69159" w14:textId="77777777" w:rsidR="00F06885" w:rsidRDefault="00F06885" w:rsidP="00B4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6971">
              <w:rPr>
                <w:rFonts w:ascii="Angsana New" w:hAnsi="Angsana New"/>
                <w:color w:val="00000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2F2D8F9" w14:textId="77777777" w:rsidR="00F06885" w:rsidRDefault="00F06885" w:rsidP="00B4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7AB9E7" w14:textId="77777777" w:rsidR="00F06885" w:rsidRPr="003568F1" w:rsidRDefault="00F06885" w:rsidP="00B44156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Cs w:val="30"/>
                <w:cs/>
              </w:rPr>
              <w:t>งบการเงินเฉพาะกิจการ</w:t>
            </w:r>
          </w:p>
        </w:tc>
      </w:tr>
      <w:tr w:rsidR="00F06885" w:rsidRPr="00922551" w14:paraId="2BF03C42" w14:textId="77777777" w:rsidTr="009428A8">
        <w:trPr>
          <w:cantSplit/>
          <w:trHeight w:val="352"/>
        </w:trPr>
        <w:tc>
          <w:tcPr>
            <w:tcW w:w="3686" w:type="dxa"/>
          </w:tcPr>
          <w:p w14:paraId="2448621B" w14:textId="77777777" w:rsidR="00F06885" w:rsidRPr="00922551" w:rsidRDefault="00F06885" w:rsidP="00F06885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2551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7E876F6" w14:textId="04BCDE0D" w:rsidR="00F06885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2863FA" w14:textId="77777777" w:rsidR="00F06885" w:rsidRPr="003944A4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49058E5" w14:textId="0FF3023B" w:rsidR="00F06885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31</w:t>
            </w:r>
            <w:r w:rsidRPr="00684C2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20AF1266" w14:textId="77777777" w:rsidR="00F06885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</w:tcPr>
          <w:p w14:paraId="77619849" w14:textId="77AB57B5" w:rsidR="00F06885" w:rsidRPr="00922551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</w:tcPr>
          <w:p w14:paraId="761C226D" w14:textId="77777777" w:rsidR="00F06885" w:rsidRPr="00922551" w:rsidRDefault="00F06885" w:rsidP="00F06885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16" w:lineRule="auto"/>
              <w:ind w:lef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0619DD2" w14:textId="36FB454A" w:rsidR="00F06885" w:rsidRPr="00922551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4C27">
              <w:rPr>
                <w:rFonts w:ascii="Angsana New" w:hAnsi="Angsana New"/>
                <w:sz w:val="30"/>
                <w:szCs w:val="30"/>
              </w:rPr>
              <w:t>31</w:t>
            </w:r>
            <w:r w:rsidRPr="00684C2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06885" w:rsidRPr="00922551" w14:paraId="0BA53AF9" w14:textId="77777777" w:rsidTr="009428A8">
        <w:trPr>
          <w:cantSplit/>
          <w:trHeight w:val="352"/>
        </w:trPr>
        <w:tc>
          <w:tcPr>
            <w:tcW w:w="3686" w:type="dxa"/>
          </w:tcPr>
          <w:p w14:paraId="1F084E23" w14:textId="77777777" w:rsidR="00F06885" w:rsidRPr="00922551" w:rsidRDefault="00F06885" w:rsidP="00F06885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AA5947" w14:textId="65C582CA" w:rsidR="00F06885" w:rsidRDefault="001B79BD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4E2FB3FC" w14:textId="77777777" w:rsidR="00F06885" w:rsidRPr="003944A4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1718B76C" w14:textId="40BAAAB1" w:rsidR="00F06885" w:rsidRDefault="001B79BD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2A415ACA" w14:textId="77777777" w:rsidR="00F06885" w:rsidRDefault="00F06885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844C5D6" w14:textId="6DD0C16A" w:rsidR="00F06885" w:rsidRDefault="001B79BD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9" w:type="dxa"/>
          </w:tcPr>
          <w:p w14:paraId="71665D09" w14:textId="77777777" w:rsidR="00F06885" w:rsidRPr="00922551" w:rsidRDefault="00F06885" w:rsidP="00F06885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16" w:lineRule="auto"/>
              <w:ind w:lef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7F0C083E" w14:textId="02BB1651" w:rsidR="00F06885" w:rsidRDefault="001B79BD" w:rsidP="00F0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F06885" w:rsidRPr="00922551" w14:paraId="3F0457EC" w14:textId="77777777" w:rsidTr="00F06885">
        <w:trPr>
          <w:trHeight w:val="1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A4487F1" w14:textId="77777777" w:rsidR="00F06885" w:rsidRPr="00922551" w:rsidRDefault="00F06885" w:rsidP="00F06885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72200BD4" w14:textId="77777777" w:rsidR="00F06885" w:rsidRPr="00922551" w:rsidRDefault="00F06885" w:rsidP="00F06885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272B7B4" w14:textId="77777777" w:rsidR="00F06885" w:rsidRPr="00922551" w:rsidRDefault="00F06885" w:rsidP="00F06885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</w:tcPr>
          <w:p w14:paraId="15FE5F9E" w14:textId="77777777" w:rsidR="00F06885" w:rsidRPr="00922551" w:rsidRDefault="00F06885" w:rsidP="00F06885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A6E11A" w14:textId="77777777" w:rsidR="00F06885" w:rsidRPr="00922551" w:rsidRDefault="00F06885" w:rsidP="00F06885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</w:tcPr>
          <w:p w14:paraId="4F167ED5" w14:textId="77777777" w:rsidR="00F06885" w:rsidRPr="00922551" w:rsidRDefault="00F06885" w:rsidP="00F06885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D0C89CC" w14:textId="77777777" w:rsidR="00F06885" w:rsidRPr="00922551" w:rsidRDefault="00F06885" w:rsidP="00F06885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right w:val="nil"/>
            </w:tcBorders>
          </w:tcPr>
          <w:p w14:paraId="550F1779" w14:textId="77777777" w:rsidR="00F06885" w:rsidRPr="00922551" w:rsidRDefault="00F06885" w:rsidP="00F06885">
            <w:pPr>
              <w:pStyle w:val="E0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:rsidR="001B79BD" w:rsidRPr="00922551" w14:paraId="606AD16A" w14:textId="77777777" w:rsidTr="00B44156">
        <w:trPr>
          <w:trHeight w:val="35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4ADBFD8" w14:textId="77777777" w:rsidR="001B79BD" w:rsidRPr="00B26C33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8A58368" w14:textId="2AEB2DB6" w:rsidR="001B79BD" w:rsidRDefault="002C1930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29,833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0AF00A0" w14:textId="77777777" w:rsidR="001B79BD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14B7DDC8" w14:textId="45164F8D" w:rsidR="001B79BD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34,557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CC40B75" w14:textId="77777777" w:rsidR="001B79BD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9" w:type="dxa"/>
            <w:tcBorders>
              <w:left w:val="nil"/>
              <w:right w:val="nil"/>
            </w:tcBorders>
          </w:tcPr>
          <w:p w14:paraId="37F8847C" w14:textId="0CE9911D" w:rsidR="001B79BD" w:rsidRPr="00D04C47" w:rsidRDefault="002C1930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28,903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3FF61FC" w14:textId="77777777" w:rsidR="001B79BD" w:rsidRPr="00922551" w:rsidRDefault="001B79BD" w:rsidP="001B79BD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left w:val="nil"/>
              <w:right w:val="nil"/>
            </w:tcBorders>
          </w:tcPr>
          <w:p w14:paraId="075EF1B1" w14:textId="7D620534" w:rsidR="001B79BD" w:rsidRPr="00D04C47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34,137</w:t>
            </w:r>
          </w:p>
        </w:tc>
      </w:tr>
      <w:tr w:rsidR="001B79BD" w:rsidRPr="00922551" w14:paraId="76179760" w14:textId="77777777" w:rsidTr="00B44156">
        <w:trPr>
          <w:trHeight w:val="35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CF0BF99" w14:textId="079EF202" w:rsidR="001B79BD" w:rsidRPr="00B26C33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หลังจากหนึ่งปีแต่</w:t>
            </w:r>
            <w:r w:rsidRPr="004638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ไม่</w:t>
            </w:r>
            <w:r w:rsidRPr="002C193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เกินส</w:t>
            </w:r>
            <w:r w:rsidR="00FA1686" w:rsidRPr="002C193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าม</w:t>
            </w:r>
            <w:r w:rsidRPr="002C193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3AF34698" w14:textId="2ECE47FC" w:rsidR="001B79BD" w:rsidRDefault="002C1930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2,761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E8125B" w14:textId="77777777" w:rsidR="001B79BD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</w:tcPr>
          <w:p w14:paraId="5F14FE6E" w14:textId="03F69E7B" w:rsidR="001B79BD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71A5D7" w14:textId="77777777" w:rsidR="001B79BD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left w:val="nil"/>
              <w:right w:val="nil"/>
            </w:tcBorders>
          </w:tcPr>
          <w:p w14:paraId="79F407D0" w14:textId="36C4DC2D" w:rsidR="001B79BD" w:rsidRDefault="002C1930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1,561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1DCA72F" w14:textId="77777777" w:rsidR="001B79BD" w:rsidRPr="00922551" w:rsidRDefault="001B79BD" w:rsidP="001B79BD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left w:val="nil"/>
              <w:right w:val="nil"/>
            </w:tcBorders>
          </w:tcPr>
          <w:p w14:paraId="290669DA" w14:textId="346E8577" w:rsidR="001B79BD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2,610</w:t>
            </w:r>
          </w:p>
        </w:tc>
      </w:tr>
      <w:tr w:rsidR="001B79BD" w:rsidRPr="00922551" w14:paraId="04F14882" w14:textId="77777777" w:rsidTr="00B44156">
        <w:trPr>
          <w:trHeight w:val="35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2172D26" w14:textId="77777777" w:rsidR="001B79BD" w:rsidRPr="00160ABA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2BB43D" w14:textId="4A9CAC15" w:rsidR="001B79BD" w:rsidRDefault="002C1930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32,594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DAE7328" w14:textId="77777777" w:rsidR="001B79BD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84C510" w14:textId="272A8863" w:rsidR="001B79BD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39,087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888B049" w14:textId="77777777" w:rsidR="001B79BD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FA034" w14:textId="26004633" w:rsidR="001B79BD" w:rsidRDefault="002C1930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30,464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411FA3A" w14:textId="77777777" w:rsidR="001B79BD" w:rsidRPr="00922551" w:rsidRDefault="001B79BD" w:rsidP="001B79BD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B96F58" w14:textId="0F02FD86" w:rsidR="001B79BD" w:rsidRDefault="001B79BD" w:rsidP="001B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36,747</w:t>
            </w:r>
          </w:p>
        </w:tc>
      </w:tr>
    </w:tbl>
    <w:p w14:paraId="148874B9" w14:textId="77777777" w:rsidR="008A03E3" w:rsidRPr="00482B41" w:rsidRDefault="008A03E3" w:rsidP="008A03E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51F29F5E" w14:textId="77777777" w:rsidR="001150DF" w:rsidRPr="00B73DD0" w:rsidRDefault="001150DF" w:rsidP="008B4F4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B73DD0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สินทรัพย์</w:t>
      </w:r>
      <w:r w:rsidRPr="00B73DD0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ภาษีเงินได้รอการตัดบัญชี - สุทธิ</w:t>
      </w:r>
    </w:p>
    <w:p w14:paraId="63D8C1E5" w14:textId="77777777" w:rsidR="001150DF" w:rsidRPr="00482B41" w:rsidRDefault="001150DF" w:rsidP="00A30CD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0D936BD9" w14:textId="77777777" w:rsidR="00F80F85" w:rsidRPr="00B73DD0" w:rsidRDefault="00F80F85" w:rsidP="00F8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73DD0">
        <w:rPr>
          <w:rFonts w:ascii="Angsana New" w:hAnsi="Angsana New" w:hint="cs"/>
          <w:spacing w:val="4"/>
          <w:sz w:val="30"/>
          <w:szCs w:val="30"/>
          <w:cs/>
        </w:rPr>
        <w:t>รายละเอียดของ</w:t>
      </w:r>
      <w:r w:rsidRPr="00B73DD0">
        <w:rPr>
          <w:rFonts w:ascii="Angsana New" w:hAnsi="Angsana New"/>
          <w:spacing w:val="4"/>
          <w:sz w:val="30"/>
          <w:szCs w:val="30"/>
          <w:cs/>
        </w:rPr>
        <w:t>สินทรัพย์</w:t>
      </w:r>
      <w:r w:rsidRPr="00B73DD0">
        <w:rPr>
          <w:rFonts w:ascii="Angsana New" w:hAnsi="Angsana New"/>
          <w:spacing w:val="4"/>
          <w:sz w:val="30"/>
          <w:szCs w:val="30"/>
        </w:rPr>
        <w:t xml:space="preserve"> </w:t>
      </w:r>
      <w:r w:rsidRPr="00B73DD0">
        <w:rPr>
          <w:rFonts w:ascii="Angsana New" w:hAnsi="Angsana New" w:hint="cs"/>
          <w:spacing w:val="4"/>
          <w:sz w:val="30"/>
          <w:szCs w:val="30"/>
          <w:cs/>
        </w:rPr>
        <w:t xml:space="preserve">(หนี้สิน) </w:t>
      </w:r>
      <w:r w:rsidRPr="00B73DD0">
        <w:rPr>
          <w:rFonts w:ascii="Angsana New" w:hAnsi="Angsana New"/>
          <w:spacing w:val="4"/>
          <w:sz w:val="30"/>
          <w:szCs w:val="30"/>
          <w:cs/>
        </w:rPr>
        <w:t>ภาษีเงินได้รอการตัดบัญชี</w:t>
      </w:r>
      <w:r w:rsidRPr="00B73DD0">
        <w:rPr>
          <w:rFonts w:ascii="Angsana New" w:hAnsi="Angsana New" w:hint="cs"/>
          <w:spacing w:val="4"/>
          <w:sz w:val="30"/>
          <w:szCs w:val="30"/>
          <w:cs/>
        </w:rPr>
        <w:t xml:space="preserve"> มี</w:t>
      </w:r>
      <w:r w:rsidRPr="00B73DD0">
        <w:rPr>
          <w:rFonts w:ascii="Angsana New" w:hAnsi="Angsana New"/>
          <w:sz w:val="30"/>
          <w:szCs w:val="30"/>
          <w:cs/>
        </w:rPr>
        <w:t>ดังนี้</w:t>
      </w:r>
    </w:p>
    <w:p w14:paraId="6B9D2EC2" w14:textId="77777777" w:rsidR="001150DF" w:rsidRPr="00482B41" w:rsidRDefault="001150DF" w:rsidP="00115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  <w:highlight w:val="yellow"/>
        </w:rPr>
      </w:pP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3794"/>
        <w:gridCol w:w="1275"/>
        <w:gridCol w:w="236"/>
        <w:gridCol w:w="1355"/>
        <w:gridCol w:w="236"/>
        <w:gridCol w:w="1293"/>
        <w:gridCol w:w="236"/>
        <w:gridCol w:w="1355"/>
      </w:tblGrid>
      <w:tr w:rsidR="006516EA" w:rsidRPr="00A65910" w14:paraId="1CE2577B" w14:textId="77777777" w:rsidTr="005855B6">
        <w:trPr>
          <w:tblHeader/>
        </w:trPr>
        <w:tc>
          <w:tcPr>
            <w:tcW w:w="3794" w:type="dxa"/>
          </w:tcPr>
          <w:p w14:paraId="0817BAE5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5986" w:type="dxa"/>
            <w:gridSpan w:val="7"/>
            <w:tcBorders>
              <w:bottom w:val="single" w:sz="4" w:space="0" w:color="auto"/>
            </w:tcBorders>
          </w:tcPr>
          <w:p w14:paraId="1169A4C2" w14:textId="77777777" w:rsidR="006516EA" w:rsidRPr="00B73DD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516EA" w:rsidRPr="00A65910" w14:paraId="17A1CBFC" w14:textId="77777777" w:rsidTr="005855B6">
        <w:trPr>
          <w:tblHeader/>
        </w:trPr>
        <w:tc>
          <w:tcPr>
            <w:tcW w:w="3794" w:type="dxa"/>
          </w:tcPr>
          <w:p w14:paraId="3242DB95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EEAB0F" w14:textId="77777777" w:rsidR="006516EA" w:rsidRPr="00B73DD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2546AC" w14:textId="77777777" w:rsidR="006516EA" w:rsidRPr="00B73DD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1527BA" w14:textId="77777777" w:rsidR="006516EA" w:rsidRPr="00B73DD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16EA" w:rsidRPr="00A65910" w14:paraId="3EF256C6" w14:textId="77777777" w:rsidTr="005855B6">
        <w:trPr>
          <w:tblHeader/>
        </w:trPr>
        <w:tc>
          <w:tcPr>
            <w:tcW w:w="3794" w:type="dxa"/>
          </w:tcPr>
          <w:p w14:paraId="351B4BFA" w14:textId="77777777" w:rsidR="006516EA" w:rsidRPr="00A65910" w:rsidRDefault="006516EA" w:rsidP="0065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733E8FF5" w14:textId="4734BA69" w:rsidR="006516EA" w:rsidRPr="00B73DD0" w:rsidRDefault="00620C32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 xml:space="preserve">31 </w:t>
            </w:r>
            <w:r>
              <w:rPr>
                <w:cs/>
                <w:lang w:val="en-US" w:eastAsia="en-US"/>
              </w:rPr>
              <w:t>มีนาคม</w:t>
            </w:r>
          </w:p>
        </w:tc>
        <w:tc>
          <w:tcPr>
            <w:tcW w:w="236" w:type="dxa"/>
          </w:tcPr>
          <w:p w14:paraId="4225978D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</w:tcPr>
          <w:p w14:paraId="3733C547" w14:textId="77777777" w:rsidR="006516EA" w:rsidRPr="00B73DD0" w:rsidRDefault="00161F05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 w:rsidRPr="00B73DD0">
              <w:rPr>
                <w:rFonts w:hint="cs"/>
                <w:lang w:val="en-US" w:eastAsia="en-US"/>
              </w:rPr>
              <w:t>31</w:t>
            </w:r>
            <w:r w:rsidR="006516EA" w:rsidRPr="00B73DD0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58241274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293" w:type="dxa"/>
          </w:tcPr>
          <w:p w14:paraId="7AE4C7ED" w14:textId="4DB8883D" w:rsidR="006516EA" w:rsidRPr="00B73DD0" w:rsidRDefault="00620C32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 xml:space="preserve">31 </w:t>
            </w:r>
            <w:r>
              <w:rPr>
                <w:cs/>
                <w:lang w:val="en-US" w:eastAsia="en-US"/>
              </w:rPr>
              <w:t>มีนาคม</w:t>
            </w:r>
          </w:p>
        </w:tc>
        <w:tc>
          <w:tcPr>
            <w:tcW w:w="236" w:type="dxa"/>
          </w:tcPr>
          <w:p w14:paraId="35D6BC7E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</w:tcPr>
          <w:p w14:paraId="0A0A0F1C" w14:textId="77777777" w:rsidR="006516EA" w:rsidRPr="00B73DD0" w:rsidRDefault="00161F05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 w:rsidRPr="00B73DD0">
              <w:rPr>
                <w:rFonts w:hint="cs"/>
                <w:lang w:val="en-US" w:eastAsia="en-US"/>
              </w:rPr>
              <w:t>31</w:t>
            </w:r>
            <w:r w:rsidR="006516EA" w:rsidRPr="00B73DD0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</w:tr>
      <w:tr w:rsidR="006516EA" w:rsidRPr="00A65910" w14:paraId="7A0FB85D" w14:textId="77777777" w:rsidTr="005855B6">
        <w:trPr>
          <w:tblHeader/>
        </w:trPr>
        <w:tc>
          <w:tcPr>
            <w:tcW w:w="3794" w:type="dxa"/>
          </w:tcPr>
          <w:p w14:paraId="71F7CD35" w14:textId="77777777" w:rsidR="006516EA" w:rsidRPr="00A65910" w:rsidRDefault="006516EA" w:rsidP="0065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A885DF1" w14:textId="52B9782E" w:rsidR="006516EA" w:rsidRPr="00B73DD0" w:rsidRDefault="001B79BD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t>2569</w:t>
            </w:r>
          </w:p>
        </w:tc>
        <w:tc>
          <w:tcPr>
            <w:tcW w:w="236" w:type="dxa"/>
          </w:tcPr>
          <w:p w14:paraId="6C88D1C5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7E46FFF" w14:textId="0F302A50" w:rsidR="006516EA" w:rsidRPr="00B73DD0" w:rsidRDefault="001B79BD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t>2568</w:t>
            </w:r>
          </w:p>
        </w:tc>
        <w:tc>
          <w:tcPr>
            <w:tcW w:w="236" w:type="dxa"/>
          </w:tcPr>
          <w:p w14:paraId="71A9662C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0AC18C57" w14:textId="69E0D497" w:rsidR="006516EA" w:rsidRPr="00B73DD0" w:rsidRDefault="001B79BD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t>2569</w:t>
            </w:r>
          </w:p>
        </w:tc>
        <w:tc>
          <w:tcPr>
            <w:tcW w:w="236" w:type="dxa"/>
          </w:tcPr>
          <w:p w14:paraId="3E319DE1" w14:textId="77777777" w:rsidR="006516EA" w:rsidRPr="00B73DD0" w:rsidRDefault="006516EA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0828407" w14:textId="564661CB" w:rsidR="006516EA" w:rsidRPr="00B73DD0" w:rsidRDefault="001B79BD" w:rsidP="006516E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t>2568</w:t>
            </w:r>
          </w:p>
        </w:tc>
      </w:tr>
      <w:tr w:rsidR="006516EA" w:rsidRPr="006D6704" w14:paraId="05B5F096" w14:textId="77777777" w:rsidTr="005855B6">
        <w:trPr>
          <w:tblHeader/>
        </w:trPr>
        <w:tc>
          <w:tcPr>
            <w:tcW w:w="3794" w:type="dxa"/>
          </w:tcPr>
          <w:p w14:paraId="4820ADFD" w14:textId="77777777" w:rsidR="006516EA" w:rsidRPr="006D6704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8BF9376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  <w:tc>
          <w:tcPr>
            <w:tcW w:w="236" w:type="dxa"/>
          </w:tcPr>
          <w:p w14:paraId="5888D375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425152F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  <w:tc>
          <w:tcPr>
            <w:tcW w:w="236" w:type="dxa"/>
          </w:tcPr>
          <w:p w14:paraId="6DAA7234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3EEC35B1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  <w:tc>
          <w:tcPr>
            <w:tcW w:w="236" w:type="dxa"/>
          </w:tcPr>
          <w:p w14:paraId="06D4AA6F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79B23B7" w14:textId="77777777" w:rsidR="006516EA" w:rsidRPr="006D6704" w:rsidRDefault="006516EA" w:rsidP="000E5EF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</w:tr>
      <w:tr w:rsidR="006516EA" w:rsidRPr="00A65910" w14:paraId="5873ECF8" w14:textId="77777777" w:rsidTr="000E5EFB">
        <w:tc>
          <w:tcPr>
            <w:tcW w:w="3794" w:type="dxa"/>
          </w:tcPr>
          <w:p w14:paraId="2FDB5A73" w14:textId="77777777" w:rsidR="006516EA" w:rsidRPr="00B73DD0" w:rsidRDefault="006516EA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color w:val="FF0000"/>
                <w:sz w:val="30"/>
                <w:szCs w:val="30"/>
                <w:u w:val="single"/>
              </w:rPr>
            </w:pPr>
            <w:r w:rsidRPr="00B73DD0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</w:tcPr>
          <w:p w14:paraId="0D29AAD9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28BFBBC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F4517EB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8B343D3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503DCAFF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6DA16E34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50DAB5D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</w:tr>
      <w:tr w:rsidR="006516EA" w:rsidRPr="00A65910" w14:paraId="6296FE87" w14:textId="77777777" w:rsidTr="000E5EFB">
        <w:tc>
          <w:tcPr>
            <w:tcW w:w="3794" w:type="dxa"/>
          </w:tcPr>
          <w:p w14:paraId="7256CC4B" w14:textId="77777777" w:rsidR="006516EA" w:rsidRPr="00B73DD0" w:rsidRDefault="006516EA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ค่าเผื่อการด้อยค่าสำหรับผลขาดทุน</w:t>
            </w:r>
          </w:p>
        </w:tc>
        <w:tc>
          <w:tcPr>
            <w:tcW w:w="1275" w:type="dxa"/>
          </w:tcPr>
          <w:p w14:paraId="06E85029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957F290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E014498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1B16397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3D469908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869A770" w14:textId="77777777" w:rsidR="006516EA" w:rsidRPr="00A65910" w:rsidRDefault="006516EA" w:rsidP="000E5EFB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849643A" w14:textId="77777777" w:rsidR="006516EA" w:rsidRPr="00A65910" w:rsidRDefault="006516EA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B7F64" w:rsidRPr="00A65910" w14:paraId="147FFEF7" w14:textId="77777777" w:rsidTr="000E5EFB">
        <w:tc>
          <w:tcPr>
            <w:tcW w:w="3794" w:type="dxa"/>
          </w:tcPr>
          <w:p w14:paraId="55AF6BBD" w14:textId="7777777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73DD0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275" w:type="dxa"/>
          </w:tcPr>
          <w:p w14:paraId="45C524AD" w14:textId="5C772A71" w:rsidR="00FB7F64" w:rsidRPr="0080285C" w:rsidRDefault="00AB150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26,566</w:t>
            </w:r>
          </w:p>
        </w:tc>
        <w:tc>
          <w:tcPr>
            <w:tcW w:w="236" w:type="dxa"/>
          </w:tcPr>
          <w:p w14:paraId="371CD3B8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7F30FA2" w14:textId="0996E73D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24,327</w:t>
            </w:r>
          </w:p>
        </w:tc>
        <w:tc>
          <w:tcPr>
            <w:tcW w:w="236" w:type="dxa"/>
          </w:tcPr>
          <w:p w14:paraId="72ABB93A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40EDDE2E" w14:textId="0611A6AB" w:rsidR="00FB7F64" w:rsidRPr="0080285C" w:rsidRDefault="00A014C0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8,997</w:t>
            </w:r>
          </w:p>
        </w:tc>
        <w:tc>
          <w:tcPr>
            <w:tcW w:w="236" w:type="dxa"/>
          </w:tcPr>
          <w:p w14:paraId="00716B26" w14:textId="77777777" w:rsidR="00FB7F64" w:rsidRPr="00A65910" w:rsidRDefault="00FB7F64" w:rsidP="00FB7F6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A283B84" w14:textId="33E2F31F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7,683</w:t>
            </w:r>
          </w:p>
        </w:tc>
      </w:tr>
      <w:tr w:rsidR="00FB7F64" w:rsidRPr="00A65910" w14:paraId="2826E212" w14:textId="77777777" w:rsidTr="000E5EFB">
        <w:tc>
          <w:tcPr>
            <w:tcW w:w="3794" w:type="dxa"/>
          </w:tcPr>
          <w:p w14:paraId="0D64F7B4" w14:textId="7777777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ค่าเผื่อการลดมูลค่าของสินทรัพย์รอการขาย</w:t>
            </w:r>
          </w:p>
        </w:tc>
        <w:tc>
          <w:tcPr>
            <w:tcW w:w="1275" w:type="dxa"/>
          </w:tcPr>
          <w:p w14:paraId="757F656E" w14:textId="018CBF9E" w:rsidR="00FB7F64" w:rsidRPr="0080285C" w:rsidRDefault="00AB150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1,001</w:t>
            </w:r>
          </w:p>
        </w:tc>
        <w:tc>
          <w:tcPr>
            <w:tcW w:w="236" w:type="dxa"/>
          </w:tcPr>
          <w:p w14:paraId="33631586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7B3D8EC4" w14:textId="7D31D5F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236" w:type="dxa"/>
          </w:tcPr>
          <w:p w14:paraId="039AF449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6A9A4A64" w14:textId="7719CCF7" w:rsidR="00FB7F64" w:rsidRPr="0080285C" w:rsidRDefault="00A014C0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236" w:type="dxa"/>
          </w:tcPr>
          <w:p w14:paraId="3C24CF2C" w14:textId="77777777" w:rsidR="00FB7F64" w:rsidRPr="00A65910" w:rsidRDefault="00FB7F64" w:rsidP="00FB7F6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6B2C9396" w14:textId="2495BA0A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</w:t>
            </w:r>
          </w:p>
        </w:tc>
      </w:tr>
      <w:tr w:rsidR="00FB7F64" w:rsidRPr="00A65910" w14:paraId="218B201C" w14:textId="77777777" w:rsidTr="00D44D2B">
        <w:tc>
          <w:tcPr>
            <w:tcW w:w="3794" w:type="dxa"/>
          </w:tcPr>
          <w:p w14:paraId="76BB9AB0" w14:textId="06D9854D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</w:t>
            </w:r>
            <w:r w:rsidRPr="00B73DD0">
              <w:rPr>
                <w:rFonts w:ascii="Angsana New" w:hAnsi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275" w:type="dxa"/>
            <w:vAlign w:val="bottom"/>
          </w:tcPr>
          <w:p w14:paraId="162A3D16" w14:textId="3C27B3E5" w:rsidR="00FB7F64" w:rsidRPr="0080285C" w:rsidRDefault="00AB150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34,46</w:t>
            </w:r>
            <w:r w:rsidR="001B06F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D76453D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vAlign w:val="bottom"/>
          </w:tcPr>
          <w:p w14:paraId="6D4B239A" w14:textId="7BEA5784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33,742</w:t>
            </w:r>
          </w:p>
        </w:tc>
        <w:tc>
          <w:tcPr>
            <w:tcW w:w="236" w:type="dxa"/>
          </w:tcPr>
          <w:p w14:paraId="76A1C141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367FD3A0" w14:textId="69D2EB8B" w:rsidR="00FB7F64" w:rsidRPr="0080285C" w:rsidRDefault="00A014C0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</w:t>
            </w:r>
            <w:r w:rsidR="001B06FE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36" w:type="dxa"/>
          </w:tcPr>
          <w:p w14:paraId="60E66216" w14:textId="77777777" w:rsidR="00FB7F64" w:rsidRPr="00A65910" w:rsidRDefault="00FB7F64" w:rsidP="00FB7F6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14DD258" w14:textId="1F0ED9F1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33,742</w:t>
            </w:r>
          </w:p>
        </w:tc>
      </w:tr>
      <w:tr w:rsidR="00FB7F64" w:rsidRPr="00A65910" w14:paraId="292658A6" w14:textId="77777777" w:rsidTr="000E5EFB">
        <w:tc>
          <w:tcPr>
            <w:tcW w:w="3794" w:type="dxa"/>
          </w:tcPr>
          <w:p w14:paraId="715B971B" w14:textId="7777777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61C0D058" w14:textId="0E0BD282" w:rsidR="00FB7F64" w:rsidRPr="0080285C" w:rsidRDefault="00AB150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12,491</w:t>
            </w:r>
          </w:p>
        </w:tc>
        <w:tc>
          <w:tcPr>
            <w:tcW w:w="236" w:type="dxa"/>
          </w:tcPr>
          <w:p w14:paraId="3D05A6FF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CE4551D" w14:textId="682C6DA5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13,217</w:t>
            </w:r>
          </w:p>
        </w:tc>
        <w:tc>
          <w:tcPr>
            <w:tcW w:w="236" w:type="dxa"/>
          </w:tcPr>
          <w:p w14:paraId="7EA1F028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25871855" w14:textId="4AB51DAB" w:rsidR="00FB7F64" w:rsidRPr="0080285C" w:rsidRDefault="00A014C0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8,289</w:t>
            </w:r>
          </w:p>
        </w:tc>
        <w:tc>
          <w:tcPr>
            <w:tcW w:w="236" w:type="dxa"/>
          </w:tcPr>
          <w:p w14:paraId="4ABD3AA3" w14:textId="77777777" w:rsidR="00FB7F64" w:rsidRPr="00A65910" w:rsidRDefault="00FB7F64" w:rsidP="00FB7F6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87F5D2C" w14:textId="17CBB0E5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9,356</w:t>
            </w:r>
          </w:p>
        </w:tc>
      </w:tr>
      <w:tr w:rsidR="00FB7F64" w:rsidRPr="00A65910" w14:paraId="508FB971" w14:textId="77777777" w:rsidTr="000E5EFB">
        <w:tc>
          <w:tcPr>
            <w:tcW w:w="3794" w:type="dxa"/>
          </w:tcPr>
          <w:p w14:paraId="3F238EDA" w14:textId="7777777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75" w:type="dxa"/>
          </w:tcPr>
          <w:p w14:paraId="522C2406" w14:textId="77777777" w:rsidR="00FB7F64" w:rsidRPr="0080285C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6EEA6D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74240ED1" w14:textId="7777777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59631D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4E3C0B67" w14:textId="77777777" w:rsidR="00FB7F64" w:rsidRPr="0080285C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8E4D46" w14:textId="77777777" w:rsidR="00FB7F64" w:rsidRPr="00A65910" w:rsidRDefault="00FB7F64" w:rsidP="00FB7F6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E3774FC" w14:textId="7777777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F64" w:rsidRPr="00A65910" w14:paraId="6AA0DF9F" w14:textId="77777777" w:rsidTr="00FB7F64">
        <w:tc>
          <w:tcPr>
            <w:tcW w:w="3794" w:type="dxa"/>
          </w:tcPr>
          <w:p w14:paraId="34CA1259" w14:textId="7777777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 xml:space="preserve"> ผลประโยชน์พนักงาน</w:t>
            </w:r>
          </w:p>
        </w:tc>
        <w:tc>
          <w:tcPr>
            <w:tcW w:w="1275" w:type="dxa"/>
          </w:tcPr>
          <w:p w14:paraId="472EA232" w14:textId="2AB8B485" w:rsidR="00FB7F64" w:rsidRPr="0080285C" w:rsidRDefault="00AB150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6,584</w:t>
            </w:r>
          </w:p>
        </w:tc>
        <w:tc>
          <w:tcPr>
            <w:tcW w:w="236" w:type="dxa"/>
          </w:tcPr>
          <w:p w14:paraId="6311250A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23C6D869" w14:textId="0B77352D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7,618</w:t>
            </w:r>
          </w:p>
        </w:tc>
        <w:tc>
          <w:tcPr>
            <w:tcW w:w="236" w:type="dxa"/>
          </w:tcPr>
          <w:p w14:paraId="1E68FD94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3CD4CA8B" w14:textId="7F2DAE40" w:rsidR="00FB7F64" w:rsidRPr="0080285C" w:rsidRDefault="00A014C0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5,791</w:t>
            </w:r>
          </w:p>
        </w:tc>
        <w:tc>
          <w:tcPr>
            <w:tcW w:w="236" w:type="dxa"/>
          </w:tcPr>
          <w:p w14:paraId="4A6AFDAD" w14:textId="77777777" w:rsidR="00FB7F64" w:rsidRPr="00A65910" w:rsidRDefault="00FB7F64" w:rsidP="00FB7F6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592C51F" w14:textId="7C4DF976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6,726</w:t>
            </w:r>
          </w:p>
        </w:tc>
      </w:tr>
      <w:tr w:rsidR="00FB7F64" w:rsidRPr="00A65910" w14:paraId="2AFE8D6F" w14:textId="77777777" w:rsidTr="00FB7F64">
        <w:tc>
          <w:tcPr>
            <w:tcW w:w="3794" w:type="dxa"/>
          </w:tcPr>
          <w:p w14:paraId="38AFBACB" w14:textId="7777777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1275" w:type="dxa"/>
          </w:tcPr>
          <w:p w14:paraId="489DC407" w14:textId="3E97EC43" w:rsidR="00FB7F64" w:rsidRPr="0080285C" w:rsidRDefault="00AB150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  <w:tc>
          <w:tcPr>
            <w:tcW w:w="236" w:type="dxa"/>
          </w:tcPr>
          <w:p w14:paraId="677628EA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3B0C9A2F" w14:textId="773FB7D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  <w:tc>
          <w:tcPr>
            <w:tcW w:w="236" w:type="dxa"/>
          </w:tcPr>
          <w:p w14:paraId="6D83DC9B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76B316D9" w14:textId="1632088B" w:rsidR="00FB7F64" w:rsidRPr="0080285C" w:rsidRDefault="00A014C0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  <w:tc>
          <w:tcPr>
            <w:tcW w:w="236" w:type="dxa"/>
          </w:tcPr>
          <w:p w14:paraId="4F807C71" w14:textId="77777777" w:rsidR="00FB7F64" w:rsidRPr="00A65910" w:rsidRDefault="00FB7F64" w:rsidP="00FB7F6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F32CD66" w14:textId="56680D84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6,983</w:t>
            </w:r>
          </w:p>
        </w:tc>
      </w:tr>
      <w:tr w:rsidR="00FB7F64" w:rsidRPr="00A65910" w14:paraId="67EC4299" w14:textId="77777777" w:rsidTr="00FB7F64">
        <w:tc>
          <w:tcPr>
            <w:tcW w:w="3794" w:type="dxa"/>
          </w:tcPr>
          <w:p w14:paraId="368DD12C" w14:textId="44888E7F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99E6005" w14:textId="12BCF064" w:rsidR="00FB7F64" w:rsidRPr="0080285C" w:rsidRDefault="00AB150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B06F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BD69441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20265F2" w14:textId="627CB1A8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236" w:type="dxa"/>
          </w:tcPr>
          <w:p w14:paraId="310DB0B5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540E7A5" w14:textId="187E74B2" w:rsidR="00FB7F64" w:rsidRPr="0080285C" w:rsidRDefault="00A014C0" w:rsidP="00A014C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6039841" w14:textId="77777777" w:rsidR="00FB7F64" w:rsidRPr="00A65910" w:rsidRDefault="00FB7F64" w:rsidP="00FB7F6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2F4E46E" w14:textId="70DB5F49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7F64" w:rsidRPr="00A65910" w14:paraId="3E848017" w14:textId="77777777" w:rsidTr="000E5EFB">
        <w:tc>
          <w:tcPr>
            <w:tcW w:w="3794" w:type="dxa"/>
          </w:tcPr>
          <w:p w14:paraId="0284AAD4" w14:textId="7777777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69A2FC7" w14:textId="2C3F1278" w:rsidR="00FB7F64" w:rsidRPr="0080285C" w:rsidRDefault="00AB150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88,342</w:t>
            </w:r>
          </w:p>
        </w:tc>
        <w:tc>
          <w:tcPr>
            <w:tcW w:w="236" w:type="dxa"/>
          </w:tcPr>
          <w:p w14:paraId="5427B7F1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12C87072" w14:textId="64B8724A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87,108</w:t>
            </w:r>
          </w:p>
        </w:tc>
        <w:tc>
          <w:tcPr>
            <w:tcW w:w="236" w:type="dxa"/>
          </w:tcPr>
          <w:p w14:paraId="2E8E7B5D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2B1F703C" w14:textId="0B2A8DEA" w:rsidR="00FB7F64" w:rsidRPr="0080285C" w:rsidRDefault="00A014C0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64,7</w:t>
            </w:r>
            <w:r w:rsidR="001B06FE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236" w:type="dxa"/>
          </w:tcPr>
          <w:p w14:paraId="70217247" w14:textId="77777777" w:rsidR="00FB7F64" w:rsidRPr="00A65910" w:rsidRDefault="00FB7F64" w:rsidP="00FB7F6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4E2A0EBE" w14:textId="2AE367A9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64,717</w:t>
            </w:r>
          </w:p>
        </w:tc>
      </w:tr>
    </w:tbl>
    <w:p w14:paraId="21FA0C34" w14:textId="77777777" w:rsidR="00400391" w:rsidRDefault="00400391" w:rsidP="0040039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8"/>
          <w:szCs w:val="28"/>
          <w:lang w:eastAsia="zh-CN"/>
        </w:rPr>
      </w:pP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3794"/>
        <w:gridCol w:w="1275"/>
        <w:gridCol w:w="236"/>
        <w:gridCol w:w="1355"/>
        <w:gridCol w:w="236"/>
        <w:gridCol w:w="1293"/>
        <w:gridCol w:w="236"/>
        <w:gridCol w:w="1355"/>
      </w:tblGrid>
      <w:tr w:rsidR="006D6704" w:rsidRPr="00A65910" w14:paraId="024251AD" w14:textId="77777777" w:rsidTr="002B752E">
        <w:trPr>
          <w:tblHeader/>
        </w:trPr>
        <w:tc>
          <w:tcPr>
            <w:tcW w:w="3794" w:type="dxa"/>
          </w:tcPr>
          <w:p w14:paraId="483EEBD0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5986" w:type="dxa"/>
            <w:gridSpan w:val="7"/>
            <w:tcBorders>
              <w:bottom w:val="single" w:sz="4" w:space="0" w:color="auto"/>
            </w:tcBorders>
          </w:tcPr>
          <w:p w14:paraId="30E953D8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D6704" w:rsidRPr="00A65910" w14:paraId="4F3BA09A" w14:textId="77777777" w:rsidTr="002B752E">
        <w:trPr>
          <w:tblHeader/>
        </w:trPr>
        <w:tc>
          <w:tcPr>
            <w:tcW w:w="3794" w:type="dxa"/>
          </w:tcPr>
          <w:p w14:paraId="454402E9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28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306CCD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5CAE23F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564255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6704" w:rsidRPr="00A65910" w14:paraId="43B7C94F" w14:textId="77777777" w:rsidTr="002B752E">
        <w:trPr>
          <w:tblHeader/>
        </w:trPr>
        <w:tc>
          <w:tcPr>
            <w:tcW w:w="3794" w:type="dxa"/>
          </w:tcPr>
          <w:p w14:paraId="3D8D192D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</w:tcPr>
          <w:p w14:paraId="690B9608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 xml:space="preserve">31 </w:t>
            </w:r>
            <w:r>
              <w:rPr>
                <w:cs/>
                <w:lang w:val="en-US" w:eastAsia="en-US"/>
              </w:rPr>
              <w:t>มีนาคม</w:t>
            </w:r>
          </w:p>
        </w:tc>
        <w:tc>
          <w:tcPr>
            <w:tcW w:w="236" w:type="dxa"/>
          </w:tcPr>
          <w:p w14:paraId="7C87A411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</w:tcPr>
          <w:p w14:paraId="7AAE2758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 w:rsidRPr="00B73DD0">
              <w:rPr>
                <w:rFonts w:hint="cs"/>
                <w:lang w:val="en-US" w:eastAsia="en-US"/>
              </w:rPr>
              <w:t>31</w:t>
            </w:r>
            <w:r w:rsidRPr="00B73DD0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06284EE3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293" w:type="dxa"/>
          </w:tcPr>
          <w:p w14:paraId="53670DF1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lang w:val="en-US" w:eastAsia="en-US"/>
              </w:rPr>
              <w:t xml:space="preserve">31 </w:t>
            </w:r>
            <w:r>
              <w:rPr>
                <w:cs/>
                <w:lang w:val="en-US" w:eastAsia="en-US"/>
              </w:rPr>
              <w:t>มีนาคม</w:t>
            </w:r>
          </w:p>
        </w:tc>
        <w:tc>
          <w:tcPr>
            <w:tcW w:w="236" w:type="dxa"/>
          </w:tcPr>
          <w:p w14:paraId="338EA839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</w:tcPr>
          <w:p w14:paraId="02D86C1A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 w:rsidRPr="00B73DD0">
              <w:rPr>
                <w:rFonts w:hint="cs"/>
                <w:lang w:val="en-US" w:eastAsia="en-US"/>
              </w:rPr>
              <w:t>31</w:t>
            </w:r>
            <w:r w:rsidRPr="00B73DD0">
              <w:rPr>
                <w:rFonts w:hint="cs"/>
                <w:cs/>
                <w:lang w:val="en-US" w:eastAsia="en-US"/>
              </w:rPr>
              <w:t xml:space="preserve"> ธันวาคม</w:t>
            </w:r>
          </w:p>
        </w:tc>
      </w:tr>
      <w:tr w:rsidR="006D6704" w:rsidRPr="00A65910" w14:paraId="59A400AD" w14:textId="77777777" w:rsidTr="002B752E">
        <w:trPr>
          <w:tblHeader/>
        </w:trPr>
        <w:tc>
          <w:tcPr>
            <w:tcW w:w="3794" w:type="dxa"/>
          </w:tcPr>
          <w:p w14:paraId="7CB2A773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CCEF01E" w14:textId="141B1C6F" w:rsidR="006D6704" w:rsidRPr="00B73DD0" w:rsidRDefault="001B79BD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t>2569</w:t>
            </w:r>
          </w:p>
        </w:tc>
        <w:tc>
          <w:tcPr>
            <w:tcW w:w="236" w:type="dxa"/>
          </w:tcPr>
          <w:p w14:paraId="59DEAD27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EA58D8E" w14:textId="419BA18C" w:rsidR="006D6704" w:rsidRPr="00B73DD0" w:rsidRDefault="001B79BD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t>2568</w:t>
            </w:r>
          </w:p>
        </w:tc>
        <w:tc>
          <w:tcPr>
            <w:tcW w:w="236" w:type="dxa"/>
          </w:tcPr>
          <w:p w14:paraId="40345900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33473BBA" w14:textId="32892B3B" w:rsidR="006D6704" w:rsidRPr="00B73DD0" w:rsidRDefault="001B79BD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t>2569</w:t>
            </w:r>
          </w:p>
        </w:tc>
        <w:tc>
          <w:tcPr>
            <w:tcW w:w="236" w:type="dxa"/>
          </w:tcPr>
          <w:p w14:paraId="4ECB2988" w14:textId="77777777" w:rsidR="006D6704" w:rsidRPr="00B73DD0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30533E0" w14:textId="2513DAAF" w:rsidR="006D6704" w:rsidRPr="00B73DD0" w:rsidRDefault="001B79BD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t>2568</w:t>
            </w:r>
          </w:p>
        </w:tc>
      </w:tr>
      <w:tr w:rsidR="006D6704" w:rsidRPr="006D6704" w14:paraId="00DB3D12" w14:textId="77777777" w:rsidTr="002B752E">
        <w:trPr>
          <w:tblHeader/>
        </w:trPr>
        <w:tc>
          <w:tcPr>
            <w:tcW w:w="3794" w:type="dxa"/>
          </w:tcPr>
          <w:p w14:paraId="03BAC0B2" w14:textId="77777777" w:rsidR="006D6704" w:rsidRPr="006D6704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thaiDistribute"/>
              <w:rPr>
                <w:rFonts w:ascii="Angsana New" w:hAnsi="Angsana New"/>
                <w:sz w:val="4"/>
                <w:szCs w:val="4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E7F29F5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  <w:tc>
          <w:tcPr>
            <w:tcW w:w="236" w:type="dxa"/>
          </w:tcPr>
          <w:p w14:paraId="5F7965CF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F438CD1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  <w:tc>
          <w:tcPr>
            <w:tcW w:w="236" w:type="dxa"/>
          </w:tcPr>
          <w:p w14:paraId="6D7E06DD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16DA3D6E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  <w:tc>
          <w:tcPr>
            <w:tcW w:w="236" w:type="dxa"/>
          </w:tcPr>
          <w:p w14:paraId="4D73633A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EB27FBC" w14:textId="77777777" w:rsidR="006D6704" w:rsidRPr="006D6704" w:rsidRDefault="006D6704" w:rsidP="002B752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sz w:val="4"/>
                <w:szCs w:val="4"/>
                <w:highlight w:val="yellow"/>
              </w:rPr>
            </w:pPr>
          </w:p>
        </w:tc>
      </w:tr>
      <w:tr w:rsidR="006D6704" w:rsidRPr="00A65910" w14:paraId="01F27BC8" w14:textId="77777777" w:rsidTr="002B752E">
        <w:tc>
          <w:tcPr>
            <w:tcW w:w="3794" w:type="dxa"/>
          </w:tcPr>
          <w:p w14:paraId="4DF8996A" w14:textId="77777777" w:rsidR="006D6704" w:rsidRPr="00B73DD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หนี้สิน</w:t>
            </w:r>
            <w:r w:rsidRPr="00B73DD0">
              <w:rPr>
                <w:rFonts w:ascii="Angsana New" w:hAnsi="Angsana New"/>
                <w:sz w:val="30"/>
                <w:szCs w:val="30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</w:tcPr>
          <w:p w14:paraId="5522449C" w14:textId="77777777" w:rsidR="006D6704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AEEAFE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3779CF57" w14:textId="77777777" w:rsidR="006D6704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1417DE" w14:textId="77777777" w:rsidR="006D6704" w:rsidRPr="00A65910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38E482A1" w14:textId="77777777" w:rsidR="006D6704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74324E" w14:textId="77777777" w:rsidR="006D6704" w:rsidRPr="00A65910" w:rsidRDefault="006D6704" w:rsidP="002B752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51BAAFAE" w14:textId="77777777" w:rsidR="006D6704" w:rsidRDefault="006D6704" w:rsidP="002B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F64" w:rsidRPr="00A65910" w14:paraId="2ACF7B58" w14:textId="77777777" w:rsidTr="002B752E">
        <w:tc>
          <w:tcPr>
            <w:tcW w:w="3794" w:type="dxa"/>
          </w:tcPr>
          <w:p w14:paraId="4E836BC4" w14:textId="7777777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75" w:type="dxa"/>
          </w:tcPr>
          <w:p w14:paraId="22CA1C51" w14:textId="3E1BC74D" w:rsidR="00FB7F64" w:rsidRPr="0080285C" w:rsidRDefault="00AB150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(5,234)</w:t>
            </w:r>
          </w:p>
        </w:tc>
        <w:tc>
          <w:tcPr>
            <w:tcW w:w="236" w:type="dxa"/>
          </w:tcPr>
          <w:p w14:paraId="3EAD1F4D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12969894" w14:textId="6248FF4A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(5,382)</w:t>
            </w:r>
          </w:p>
        </w:tc>
        <w:tc>
          <w:tcPr>
            <w:tcW w:w="236" w:type="dxa"/>
          </w:tcPr>
          <w:p w14:paraId="366823CF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</w:tcPr>
          <w:p w14:paraId="54327EF6" w14:textId="4B2A9029" w:rsidR="00FB7F64" w:rsidRPr="0080285C" w:rsidRDefault="00A014C0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</w:t>
            </w:r>
            <w:r w:rsidR="00F22971">
              <w:rPr>
                <w:rFonts w:ascii="Angsana New" w:hAnsi="Angsana New"/>
                <w:sz w:val="30"/>
                <w:szCs w:val="30"/>
              </w:rPr>
              <w:t>492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03D7723" w14:textId="77777777" w:rsidR="00FB7F64" w:rsidRPr="00A65910" w:rsidRDefault="00FB7F64" w:rsidP="00FB7F6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41105667" w14:textId="7D55C739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(1,647)</w:t>
            </w:r>
          </w:p>
        </w:tc>
      </w:tr>
      <w:tr w:rsidR="00FB7F64" w:rsidRPr="00A65910" w14:paraId="71BE109E" w14:textId="77777777" w:rsidTr="002B752E">
        <w:tc>
          <w:tcPr>
            <w:tcW w:w="3794" w:type="dxa"/>
          </w:tcPr>
          <w:p w14:paraId="74BBB535" w14:textId="7777777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B73DD0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B73DD0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23B514" w14:textId="2006855B" w:rsidR="00FB7F64" w:rsidRPr="0080285C" w:rsidRDefault="00AB150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(15,660)</w:t>
            </w:r>
          </w:p>
        </w:tc>
        <w:tc>
          <w:tcPr>
            <w:tcW w:w="236" w:type="dxa"/>
          </w:tcPr>
          <w:p w14:paraId="54E69FCC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E8D45A7" w14:textId="2576A63B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(16,637)</w:t>
            </w:r>
          </w:p>
        </w:tc>
        <w:tc>
          <w:tcPr>
            <w:tcW w:w="236" w:type="dxa"/>
          </w:tcPr>
          <w:p w14:paraId="7CB5EAC3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69FC2589" w14:textId="7F42CB32" w:rsidR="00FB7F64" w:rsidRPr="0080285C" w:rsidRDefault="00A014C0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(10,512)</w:t>
            </w:r>
          </w:p>
        </w:tc>
        <w:tc>
          <w:tcPr>
            <w:tcW w:w="236" w:type="dxa"/>
          </w:tcPr>
          <w:p w14:paraId="0938EBCA" w14:textId="77777777" w:rsidR="00FB7F64" w:rsidRPr="00A65910" w:rsidRDefault="00FB7F64" w:rsidP="00FB7F6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7BA50E3" w14:textId="5EC8DBD4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(11,748)</w:t>
            </w:r>
          </w:p>
        </w:tc>
      </w:tr>
      <w:tr w:rsidR="00FB7F64" w:rsidRPr="00A65910" w14:paraId="7982C233" w14:textId="77777777" w:rsidTr="002B752E">
        <w:tc>
          <w:tcPr>
            <w:tcW w:w="3794" w:type="dxa"/>
          </w:tcPr>
          <w:p w14:paraId="23907CC7" w14:textId="7777777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90FB009" w14:textId="23CE9E58" w:rsidR="00FB7F64" w:rsidRPr="0080285C" w:rsidRDefault="00AB150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(20,894)</w:t>
            </w:r>
          </w:p>
        </w:tc>
        <w:tc>
          <w:tcPr>
            <w:tcW w:w="236" w:type="dxa"/>
          </w:tcPr>
          <w:p w14:paraId="69E14FFD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3C68D88" w14:textId="53D3F1EF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(22,019)</w:t>
            </w:r>
          </w:p>
        </w:tc>
        <w:tc>
          <w:tcPr>
            <w:tcW w:w="236" w:type="dxa"/>
          </w:tcPr>
          <w:p w14:paraId="73304E1B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1F314863" w14:textId="2E9D97FB" w:rsidR="00FB7F64" w:rsidRPr="0080285C" w:rsidRDefault="00A014C0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</w:t>
            </w:r>
            <w:r w:rsidR="00F22971">
              <w:rPr>
                <w:rFonts w:ascii="Angsana New" w:hAnsi="Angsana New"/>
                <w:sz w:val="30"/>
                <w:szCs w:val="30"/>
              </w:rPr>
              <w:t>004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0B2CB11" w14:textId="77777777" w:rsidR="00FB7F64" w:rsidRPr="00A65910" w:rsidRDefault="00FB7F64" w:rsidP="00FB7F6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2625217F" w14:textId="5AA63340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(13,395)</w:t>
            </w:r>
          </w:p>
        </w:tc>
      </w:tr>
      <w:tr w:rsidR="00FB7F64" w:rsidRPr="00A65910" w14:paraId="5DBFFDFE" w14:textId="77777777" w:rsidTr="002B752E">
        <w:tc>
          <w:tcPr>
            <w:tcW w:w="3794" w:type="dxa"/>
          </w:tcPr>
          <w:p w14:paraId="28612028" w14:textId="77777777" w:rsidR="00FB7F64" w:rsidRPr="005D46FB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11"/>
              <w:rPr>
                <w:rFonts w:ascii="Angsana New" w:hAnsi="Angsana New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11B5B4D" w14:textId="77777777" w:rsidR="00FB7F64" w:rsidRPr="0080285C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18A585E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0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36CB4E3" w14:textId="7777777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spacing w:line="20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C643EC8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0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5CC96D96" w14:textId="77777777" w:rsidR="00FB7F64" w:rsidRPr="0080285C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67DFD84" w14:textId="77777777" w:rsidR="00FB7F64" w:rsidRPr="00A65910" w:rsidRDefault="00FB7F64" w:rsidP="00FB7F6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00" w:lineRule="atLeast"/>
              <w:ind w:lef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A738B9E" w14:textId="7777777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spacing w:line="20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B7F64" w:rsidRPr="00A65910" w14:paraId="1782BC3E" w14:textId="77777777" w:rsidTr="002B752E">
        <w:tc>
          <w:tcPr>
            <w:tcW w:w="3794" w:type="dxa"/>
          </w:tcPr>
          <w:p w14:paraId="297FF20F" w14:textId="77777777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B73D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2C75FBCC" w14:textId="0DE0020F" w:rsidR="00FB7F64" w:rsidRPr="0080285C" w:rsidRDefault="00AB150D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67,448</w:t>
            </w:r>
          </w:p>
        </w:tc>
        <w:tc>
          <w:tcPr>
            <w:tcW w:w="236" w:type="dxa"/>
          </w:tcPr>
          <w:p w14:paraId="45498C7D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319F66E9" w14:textId="04F54920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65,089</w:t>
            </w:r>
          </w:p>
        </w:tc>
        <w:tc>
          <w:tcPr>
            <w:tcW w:w="236" w:type="dxa"/>
          </w:tcPr>
          <w:p w14:paraId="4B3BC7C5" w14:textId="77777777" w:rsidR="00FB7F64" w:rsidRPr="00A6591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</w:tcPr>
          <w:p w14:paraId="4F6BA336" w14:textId="1B853330" w:rsidR="00FB7F64" w:rsidRPr="0080285C" w:rsidRDefault="00392E32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</w:t>
            </w:r>
            <w:r w:rsidR="00F22971">
              <w:rPr>
                <w:rFonts w:ascii="Angsana New" w:hAnsi="Angsana New"/>
                <w:sz w:val="30"/>
                <w:szCs w:val="30"/>
              </w:rPr>
              <w:t>697</w:t>
            </w:r>
          </w:p>
        </w:tc>
        <w:tc>
          <w:tcPr>
            <w:tcW w:w="236" w:type="dxa"/>
          </w:tcPr>
          <w:p w14:paraId="6F6135DE" w14:textId="77777777" w:rsidR="00FB7F64" w:rsidRPr="00A65910" w:rsidRDefault="00FB7F64" w:rsidP="00FB7F6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7F5C6B06" w14:textId="3508F2EC" w:rsidR="00FB7F64" w:rsidRPr="00B73DD0" w:rsidRDefault="00FB7F64" w:rsidP="00FB7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51,322</w:t>
            </w:r>
          </w:p>
        </w:tc>
      </w:tr>
    </w:tbl>
    <w:p w14:paraId="1EEEBFC0" w14:textId="77777777" w:rsidR="006D6704" w:rsidRDefault="006D6704" w:rsidP="0040039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8"/>
          <w:szCs w:val="28"/>
          <w:lang w:eastAsia="zh-CN"/>
        </w:rPr>
      </w:pPr>
    </w:p>
    <w:p w14:paraId="50B43E14" w14:textId="77777777" w:rsidR="00271920" w:rsidRPr="0063511C" w:rsidRDefault="00271920" w:rsidP="0027192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63511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เจ้าหนี้การค้าและเจ้าหนี้หมุนเวียนอื่น</w:t>
      </w:r>
    </w:p>
    <w:p w14:paraId="2DBD046F" w14:textId="77777777" w:rsidR="00271920" w:rsidRPr="00271920" w:rsidRDefault="00271920" w:rsidP="0027192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4248"/>
        <w:gridCol w:w="1260"/>
        <w:gridCol w:w="270"/>
        <w:gridCol w:w="1260"/>
        <w:gridCol w:w="236"/>
        <w:gridCol w:w="1170"/>
        <w:gridCol w:w="238"/>
        <w:gridCol w:w="1241"/>
      </w:tblGrid>
      <w:tr w:rsidR="00271920" w:rsidRPr="007871A6" w14:paraId="1CBC16E0" w14:textId="77777777" w:rsidTr="001964B6">
        <w:tc>
          <w:tcPr>
            <w:tcW w:w="4248" w:type="dxa"/>
            <w:vAlign w:val="bottom"/>
          </w:tcPr>
          <w:p w14:paraId="7545A86B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5675" w:type="dxa"/>
            <w:gridSpan w:val="7"/>
          </w:tcPr>
          <w:p w14:paraId="0C5B1187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71A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271920" w:rsidRPr="007871A6" w14:paraId="7A9F50F9" w14:textId="77777777" w:rsidTr="001964B6">
        <w:tc>
          <w:tcPr>
            <w:tcW w:w="4248" w:type="dxa"/>
            <w:vAlign w:val="bottom"/>
          </w:tcPr>
          <w:p w14:paraId="76C65701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3204B414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97D40B3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</w:tcBorders>
          </w:tcPr>
          <w:p w14:paraId="55280046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1920" w:rsidRPr="007871A6" w14:paraId="0FE6A394" w14:textId="77777777" w:rsidTr="001964B6">
        <w:tc>
          <w:tcPr>
            <w:tcW w:w="4248" w:type="dxa"/>
            <w:vAlign w:val="bottom"/>
          </w:tcPr>
          <w:p w14:paraId="4CF24E9A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6BE4463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C5246A8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B6D79D2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01E71827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963FC0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34186957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278E0F1D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71920" w:rsidRPr="007871A6" w14:paraId="78B95E7E" w14:textId="77777777" w:rsidTr="001964B6">
        <w:tc>
          <w:tcPr>
            <w:tcW w:w="4248" w:type="dxa"/>
            <w:vAlign w:val="bottom"/>
          </w:tcPr>
          <w:p w14:paraId="1E1E28A7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60A57E0" w14:textId="7839C955" w:rsidR="00271920" w:rsidRDefault="00FB7F64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bottom"/>
          </w:tcPr>
          <w:p w14:paraId="55D9F19C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516C138" w14:textId="18F335D7" w:rsidR="00271920" w:rsidRDefault="00FB7F64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74FF491F" w14:textId="77777777" w:rsidR="00271920" w:rsidRPr="007871A6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A52AEB" w14:textId="63A0D933" w:rsidR="00271920" w:rsidRDefault="00FB7F64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8" w:type="dxa"/>
            <w:vAlign w:val="bottom"/>
          </w:tcPr>
          <w:p w14:paraId="5B6C2833" w14:textId="77777777" w:rsidR="00271920" w:rsidRPr="006946D8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5F4F1A86" w14:textId="18841B18" w:rsidR="00271920" w:rsidRDefault="00FB7F64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71920" w:rsidRPr="007871A6" w14:paraId="01F237EB" w14:textId="77777777" w:rsidTr="001964B6">
        <w:tc>
          <w:tcPr>
            <w:tcW w:w="4248" w:type="dxa"/>
            <w:vAlign w:val="bottom"/>
          </w:tcPr>
          <w:p w14:paraId="7A6B037A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left="-11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6715B53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exac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5C970AA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F43127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720E87B2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78B266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</w:tcPr>
          <w:p w14:paraId="5B60BAE9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60" w:lineRule="exact"/>
              <w:ind w:right="2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28EF5DE7" w14:textId="77777777" w:rsidR="00271920" w:rsidRPr="001605A9" w:rsidRDefault="00271920" w:rsidP="00196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spacing w:line="160" w:lineRule="exac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D150C" w:rsidRPr="007871A6" w14:paraId="5EA995A1" w14:textId="77777777" w:rsidTr="001964B6">
        <w:tc>
          <w:tcPr>
            <w:tcW w:w="4248" w:type="dxa"/>
          </w:tcPr>
          <w:p w14:paraId="4457F369" w14:textId="15FADD0C" w:rsidR="00DD150C" w:rsidRPr="007F18A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D21D018" w14:textId="56ED77C6" w:rsidR="00DD150C" w:rsidRPr="00060266" w:rsidRDefault="00C223B2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270" w:type="dxa"/>
          </w:tcPr>
          <w:p w14:paraId="15392E78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B86DE9" w14:textId="24455F1A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10,456</w:t>
            </w:r>
          </w:p>
        </w:tc>
        <w:tc>
          <w:tcPr>
            <w:tcW w:w="236" w:type="dxa"/>
          </w:tcPr>
          <w:p w14:paraId="375D65F4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1D011C" w14:textId="585D768B" w:rsidR="00DD150C" w:rsidRPr="00060266" w:rsidRDefault="00E852CF" w:rsidP="00E852C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4C03CE2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2DEC55F0" w14:textId="377233B5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7,329</w:t>
            </w:r>
          </w:p>
        </w:tc>
      </w:tr>
      <w:tr w:rsidR="00DD150C" w:rsidRPr="007871A6" w14:paraId="4CD3B1EA" w14:textId="77777777" w:rsidTr="001964B6">
        <w:tc>
          <w:tcPr>
            <w:tcW w:w="4248" w:type="dxa"/>
          </w:tcPr>
          <w:p w14:paraId="2ADE193B" w14:textId="77777777" w:rsidR="00DD150C" w:rsidRPr="00812BD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left="-111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57ABACF" w14:textId="77777777" w:rsidR="00DD150C" w:rsidRPr="00812BD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705D70E3" w14:textId="77777777" w:rsidR="00DD150C" w:rsidRPr="00812BD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C09E90" w14:textId="77777777" w:rsidR="00DD150C" w:rsidRPr="00812BD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378FDBF2" w14:textId="77777777" w:rsidR="00DD150C" w:rsidRPr="00812BD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F5A064" w14:textId="77777777" w:rsidR="00DD150C" w:rsidRPr="00812BD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</w:tcPr>
          <w:p w14:paraId="7E16EF1F" w14:textId="77777777" w:rsidR="00DD150C" w:rsidRPr="00812BD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50E06D73" w14:textId="77777777" w:rsidR="00DD150C" w:rsidRPr="00812BD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D150C" w:rsidRPr="007871A6" w14:paraId="4FE50086" w14:textId="77777777" w:rsidTr="001964B6">
        <w:tc>
          <w:tcPr>
            <w:tcW w:w="4248" w:type="dxa"/>
            <w:vAlign w:val="bottom"/>
          </w:tcPr>
          <w:p w14:paraId="2D7F2D98" w14:textId="53FED486" w:rsidR="00DD150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vAlign w:val="bottom"/>
          </w:tcPr>
          <w:p w14:paraId="0304E408" w14:textId="77777777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ACC924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AD59CD" w14:textId="77777777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5AD148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1B9FC2" w14:textId="77777777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ECC9ED5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7AF6248C" w14:textId="77777777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150C" w:rsidRPr="007871A6" w14:paraId="2B512CC5" w14:textId="77777777" w:rsidTr="001964B6">
        <w:tc>
          <w:tcPr>
            <w:tcW w:w="4248" w:type="dxa"/>
            <w:vAlign w:val="bottom"/>
          </w:tcPr>
          <w:p w14:paraId="705D2F61" w14:textId="709F72EC" w:rsidR="00DD150C" w:rsidRPr="006D0932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เจ้าหนี้อื่นกิจการที่เกี่ยวข้องกัน</w:t>
            </w:r>
            <w:r w:rsidRPr="000170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 w:rsidR="00721AFD">
              <w:rPr>
                <w:rFonts w:ascii="Angsana New" w:hAnsi="Angsana New"/>
                <w:sz w:val="30"/>
                <w:szCs w:val="30"/>
              </w:rPr>
              <w:t>3</w:t>
            </w: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1EF801E" w14:textId="29B22FDE" w:rsidR="00DD150C" w:rsidRPr="00060266" w:rsidRDefault="00C223B2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382</w:t>
            </w:r>
          </w:p>
        </w:tc>
        <w:tc>
          <w:tcPr>
            <w:tcW w:w="270" w:type="dxa"/>
          </w:tcPr>
          <w:p w14:paraId="1C12DDAF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CF53CD" w14:textId="145E2A9C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236" w:type="dxa"/>
          </w:tcPr>
          <w:p w14:paraId="1ECE8F0E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52CCAC" w14:textId="77E3EACD" w:rsidR="00DD150C" w:rsidRPr="00060266" w:rsidRDefault="00E852CF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1,120</w:t>
            </w:r>
          </w:p>
        </w:tc>
        <w:tc>
          <w:tcPr>
            <w:tcW w:w="238" w:type="dxa"/>
          </w:tcPr>
          <w:p w14:paraId="0482D25B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29CCA7E1" w14:textId="33366E9C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1,173</w:t>
            </w:r>
          </w:p>
        </w:tc>
      </w:tr>
      <w:tr w:rsidR="00DD150C" w:rsidRPr="007871A6" w14:paraId="033F90D6" w14:textId="77777777" w:rsidTr="001964B6">
        <w:tc>
          <w:tcPr>
            <w:tcW w:w="4248" w:type="dxa"/>
            <w:vAlign w:val="bottom"/>
          </w:tcPr>
          <w:p w14:paraId="642F46B9" w14:textId="55EA7CD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60" w:type="dxa"/>
            <w:vAlign w:val="center"/>
          </w:tcPr>
          <w:p w14:paraId="04B91A27" w14:textId="7AB7AB86" w:rsidR="00DD150C" w:rsidRPr="00060266" w:rsidRDefault="0089724D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48,696</w:t>
            </w:r>
          </w:p>
        </w:tc>
        <w:tc>
          <w:tcPr>
            <w:tcW w:w="270" w:type="dxa"/>
          </w:tcPr>
          <w:p w14:paraId="4C2CEFB5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2F4CCAA" w14:textId="7B95650E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CAC">
              <w:rPr>
                <w:rFonts w:ascii="Angsana New" w:hAnsi="Angsana New"/>
                <w:sz w:val="30"/>
                <w:szCs w:val="30"/>
              </w:rPr>
              <w:t>40,964</w:t>
            </w:r>
          </w:p>
        </w:tc>
        <w:tc>
          <w:tcPr>
            <w:tcW w:w="236" w:type="dxa"/>
          </w:tcPr>
          <w:p w14:paraId="345C94C3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C3D22E" w14:textId="0991212C" w:rsidR="00DD150C" w:rsidRPr="00060266" w:rsidRDefault="00E852CF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408A8">
              <w:rPr>
                <w:rFonts w:ascii="Angsana New" w:hAnsi="Angsana New"/>
                <w:sz w:val="30"/>
                <w:szCs w:val="30"/>
              </w:rPr>
              <w:t>7,549</w:t>
            </w:r>
          </w:p>
        </w:tc>
        <w:tc>
          <w:tcPr>
            <w:tcW w:w="238" w:type="dxa"/>
          </w:tcPr>
          <w:p w14:paraId="19632AA5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0C67C00E" w14:textId="4A3E37EE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CAC">
              <w:rPr>
                <w:rFonts w:ascii="Angsana New" w:hAnsi="Angsana New"/>
                <w:sz w:val="30"/>
                <w:szCs w:val="30"/>
              </w:rPr>
              <w:t>17,468</w:t>
            </w:r>
          </w:p>
        </w:tc>
      </w:tr>
      <w:tr w:rsidR="00DD150C" w:rsidRPr="007871A6" w14:paraId="1D5639B8" w14:textId="77777777" w:rsidTr="001964B6">
        <w:tc>
          <w:tcPr>
            <w:tcW w:w="4248" w:type="dxa"/>
            <w:vAlign w:val="bottom"/>
          </w:tcPr>
          <w:p w14:paraId="38A41A9D" w14:textId="4601ED71" w:rsidR="00DD150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เงินมัดจำค่าทะเบียนและค่าเบี้ยประกันภัยรถ</w:t>
            </w:r>
          </w:p>
        </w:tc>
        <w:tc>
          <w:tcPr>
            <w:tcW w:w="1260" w:type="dxa"/>
            <w:vAlign w:val="center"/>
          </w:tcPr>
          <w:p w14:paraId="0A9DCDB6" w14:textId="481A03E4" w:rsidR="00DD150C" w:rsidRDefault="00C223B2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26,595</w:t>
            </w:r>
          </w:p>
        </w:tc>
        <w:tc>
          <w:tcPr>
            <w:tcW w:w="270" w:type="dxa"/>
          </w:tcPr>
          <w:p w14:paraId="62E96CF9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0066C97" w14:textId="2D52C7BE" w:rsidR="00DD150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25,271</w:t>
            </w:r>
          </w:p>
        </w:tc>
        <w:tc>
          <w:tcPr>
            <w:tcW w:w="236" w:type="dxa"/>
          </w:tcPr>
          <w:p w14:paraId="0180B86C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2FB95D" w14:textId="36AC2154" w:rsidR="00DD150C" w:rsidRDefault="00E852CF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22,635</w:t>
            </w:r>
          </w:p>
        </w:tc>
        <w:tc>
          <w:tcPr>
            <w:tcW w:w="238" w:type="dxa"/>
          </w:tcPr>
          <w:p w14:paraId="3BE6EC1E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24FD1D35" w14:textId="4FF47675" w:rsidR="00DD150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22,435</w:t>
            </w:r>
          </w:p>
        </w:tc>
      </w:tr>
      <w:tr w:rsidR="00DD150C" w:rsidRPr="007871A6" w14:paraId="1B398B56" w14:textId="77777777" w:rsidTr="001964B6">
        <w:tc>
          <w:tcPr>
            <w:tcW w:w="4248" w:type="dxa"/>
            <w:vAlign w:val="bottom"/>
          </w:tcPr>
          <w:p w14:paraId="0FF11BEB" w14:textId="1823EE61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59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เงินมัดจำค่าอุปกรณ์</w:t>
            </w:r>
          </w:p>
        </w:tc>
        <w:tc>
          <w:tcPr>
            <w:tcW w:w="1260" w:type="dxa"/>
            <w:vAlign w:val="center"/>
          </w:tcPr>
          <w:p w14:paraId="2FC8B235" w14:textId="10B385EB" w:rsidR="00DD150C" w:rsidRPr="00060266" w:rsidRDefault="008F7526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6,980</w:t>
            </w:r>
          </w:p>
        </w:tc>
        <w:tc>
          <w:tcPr>
            <w:tcW w:w="270" w:type="dxa"/>
          </w:tcPr>
          <w:p w14:paraId="416958B2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17C7C69" w14:textId="5BC58F06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8,220</w:t>
            </w:r>
          </w:p>
        </w:tc>
        <w:tc>
          <w:tcPr>
            <w:tcW w:w="236" w:type="dxa"/>
          </w:tcPr>
          <w:p w14:paraId="1FBD7029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1848839" w14:textId="3CD7748B" w:rsidR="00DD150C" w:rsidRPr="00060266" w:rsidRDefault="00E852CF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3,150</w:t>
            </w:r>
          </w:p>
        </w:tc>
        <w:tc>
          <w:tcPr>
            <w:tcW w:w="238" w:type="dxa"/>
          </w:tcPr>
          <w:p w14:paraId="146AC1F2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center"/>
          </w:tcPr>
          <w:p w14:paraId="5E9F2ACB" w14:textId="70714DE7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4,537</w:t>
            </w:r>
          </w:p>
        </w:tc>
      </w:tr>
      <w:tr w:rsidR="00DD150C" w:rsidRPr="007871A6" w14:paraId="0C9688B1" w14:textId="77777777" w:rsidTr="001964B6">
        <w:tc>
          <w:tcPr>
            <w:tcW w:w="4248" w:type="dxa"/>
            <w:vAlign w:val="bottom"/>
          </w:tcPr>
          <w:p w14:paraId="09A310B4" w14:textId="1030B67F" w:rsidR="00DD150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59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vAlign w:val="center"/>
          </w:tcPr>
          <w:p w14:paraId="4FC46E2E" w14:textId="758C4854" w:rsidR="00DD150C" w:rsidRDefault="00C223B2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2,745</w:t>
            </w:r>
          </w:p>
        </w:tc>
        <w:tc>
          <w:tcPr>
            <w:tcW w:w="270" w:type="dxa"/>
          </w:tcPr>
          <w:p w14:paraId="3DC3BBAB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9036A9C" w14:textId="450CD290" w:rsidR="00DD150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2,869</w:t>
            </w:r>
          </w:p>
        </w:tc>
        <w:tc>
          <w:tcPr>
            <w:tcW w:w="236" w:type="dxa"/>
          </w:tcPr>
          <w:p w14:paraId="331DB432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596AD9F" w14:textId="708C9F60" w:rsidR="00DD150C" w:rsidRDefault="00E852CF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2,74</w:t>
            </w:r>
            <w:r w:rsidR="00F9631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508F5CDD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center"/>
          </w:tcPr>
          <w:p w14:paraId="26EA7BA7" w14:textId="45C68A3C" w:rsidR="00DD150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2,869</w:t>
            </w:r>
          </w:p>
        </w:tc>
      </w:tr>
      <w:tr w:rsidR="00DD150C" w:rsidRPr="007871A6" w14:paraId="1FE1312A" w14:textId="77777777" w:rsidTr="001964B6">
        <w:tc>
          <w:tcPr>
            <w:tcW w:w="4248" w:type="dxa"/>
            <w:vAlign w:val="bottom"/>
          </w:tcPr>
          <w:p w14:paraId="0606ABAC" w14:textId="2088FF0A" w:rsidR="00DD150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59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48F48FE5" w14:textId="6F9B8D12" w:rsidR="00DD150C" w:rsidRPr="00060266" w:rsidRDefault="008F7526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41,176</w:t>
            </w:r>
          </w:p>
        </w:tc>
        <w:tc>
          <w:tcPr>
            <w:tcW w:w="270" w:type="dxa"/>
          </w:tcPr>
          <w:p w14:paraId="694116AF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103742" w14:textId="17F6C20B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40,979</w:t>
            </w:r>
          </w:p>
        </w:tc>
        <w:tc>
          <w:tcPr>
            <w:tcW w:w="236" w:type="dxa"/>
          </w:tcPr>
          <w:p w14:paraId="66247FDE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4A5DE3" w14:textId="33766516" w:rsidR="00DD150C" w:rsidRPr="00060266" w:rsidRDefault="00E852CF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31,725</w:t>
            </w:r>
          </w:p>
        </w:tc>
        <w:tc>
          <w:tcPr>
            <w:tcW w:w="238" w:type="dxa"/>
          </w:tcPr>
          <w:p w14:paraId="3D00A488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5CB4D1CB" w14:textId="6CB1E840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30,466</w:t>
            </w:r>
          </w:p>
        </w:tc>
      </w:tr>
      <w:tr w:rsidR="00DD150C" w:rsidRPr="007871A6" w14:paraId="5210FAD4" w14:textId="77777777" w:rsidTr="001964B6">
        <w:tc>
          <w:tcPr>
            <w:tcW w:w="4248" w:type="dxa"/>
            <w:vAlign w:val="bottom"/>
          </w:tcPr>
          <w:p w14:paraId="1D27D8A0" w14:textId="77777777" w:rsidR="00DD150C" w:rsidRPr="00D509EA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E26BA" w14:textId="3FE8FE0B" w:rsidR="00DD150C" w:rsidRPr="00060266" w:rsidRDefault="0089724D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126,574</w:t>
            </w:r>
          </w:p>
        </w:tc>
        <w:tc>
          <w:tcPr>
            <w:tcW w:w="270" w:type="dxa"/>
          </w:tcPr>
          <w:p w14:paraId="601074AD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8F925" w14:textId="707EF0C4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CAC">
              <w:rPr>
                <w:rFonts w:ascii="Angsana New" w:hAnsi="Angsana New"/>
                <w:sz w:val="30"/>
                <w:szCs w:val="30"/>
              </w:rPr>
              <w:t>118,654</w:t>
            </w:r>
          </w:p>
        </w:tc>
        <w:tc>
          <w:tcPr>
            <w:tcW w:w="236" w:type="dxa"/>
          </w:tcPr>
          <w:p w14:paraId="5A5AFAA6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E9608" w14:textId="54BD27CE" w:rsidR="00DD150C" w:rsidRPr="00060266" w:rsidRDefault="00E852CF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5408A8">
              <w:rPr>
                <w:rFonts w:ascii="Angsana New" w:hAnsi="Angsana New"/>
                <w:sz w:val="30"/>
                <w:szCs w:val="30"/>
              </w:rPr>
              <w:t>8,92</w:t>
            </w:r>
            <w:r w:rsidR="00F9631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34DEA80B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180A4" w14:textId="0027D1E5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CAC">
              <w:rPr>
                <w:rFonts w:ascii="Angsana New" w:hAnsi="Angsana New"/>
                <w:sz w:val="30"/>
                <w:szCs w:val="30"/>
              </w:rPr>
              <w:t>78,948</w:t>
            </w:r>
          </w:p>
        </w:tc>
      </w:tr>
      <w:tr w:rsidR="00DD150C" w:rsidRPr="007871A6" w14:paraId="68757D1D" w14:textId="77777777" w:rsidTr="001964B6">
        <w:tc>
          <w:tcPr>
            <w:tcW w:w="4248" w:type="dxa"/>
            <w:vAlign w:val="bottom"/>
          </w:tcPr>
          <w:p w14:paraId="70737C64" w14:textId="77777777" w:rsidR="00DD150C" w:rsidRPr="00812BD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left="-11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977FF51" w14:textId="77777777" w:rsidR="00DD150C" w:rsidRPr="00812BD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2B8A8AFD" w14:textId="77777777" w:rsidR="00DD150C" w:rsidRPr="00812BD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D02C71A" w14:textId="77777777" w:rsidR="00DD150C" w:rsidRPr="00812BD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6E9D1D50" w14:textId="77777777" w:rsidR="00DD150C" w:rsidRPr="00812BD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C7A836C" w14:textId="258EEB37" w:rsidR="00DD150C" w:rsidRPr="00812BD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</w:tcPr>
          <w:p w14:paraId="2310755E" w14:textId="77777777" w:rsidR="00DD150C" w:rsidRPr="00812BD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00" w:lineRule="exact"/>
              <w:ind w:right="227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14:paraId="4973544A" w14:textId="77777777" w:rsidR="00DD150C" w:rsidRPr="00812BD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1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D150C" w:rsidRPr="007871A6" w14:paraId="513A7E0F" w14:textId="77777777" w:rsidTr="001964B6">
        <w:tc>
          <w:tcPr>
            <w:tcW w:w="4248" w:type="dxa"/>
            <w:vAlign w:val="bottom"/>
          </w:tcPr>
          <w:p w14:paraId="7E4DA064" w14:textId="7DD2287E" w:rsidR="00DD150C" w:rsidRPr="004B6BC5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170C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30F1AE3" w14:textId="5F4E8DE7" w:rsidR="00DD150C" w:rsidRPr="00060266" w:rsidRDefault="0089724D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126,759</w:t>
            </w:r>
          </w:p>
        </w:tc>
        <w:tc>
          <w:tcPr>
            <w:tcW w:w="270" w:type="dxa"/>
          </w:tcPr>
          <w:p w14:paraId="758721FF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C3021EF" w14:textId="50E78810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CAC">
              <w:rPr>
                <w:rFonts w:ascii="Angsana New" w:hAnsi="Angsana New"/>
                <w:sz w:val="30"/>
                <w:szCs w:val="30"/>
              </w:rPr>
              <w:t>129,110</w:t>
            </w:r>
          </w:p>
        </w:tc>
        <w:tc>
          <w:tcPr>
            <w:tcW w:w="236" w:type="dxa"/>
          </w:tcPr>
          <w:p w14:paraId="3D92A6C4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E1477FB" w14:textId="4161B618" w:rsidR="00DD150C" w:rsidRPr="00060266" w:rsidRDefault="00E852CF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5408A8">
              <w:rPr>
                <w:rFonts w:ascii="Angsana New" w:hAnsi="Angsana New"/>
                <w:sz w:val="30"/>
                <w:szCs w:val="30"/>
              </w:rPr>
              <w:t>8,92</w:t>
            </w:r>
            <w:r w:rsidR="00F9631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324BBCAA" w14:textId="77777777" w:rsidR="00DD150C" w:rsidRPr="007871A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41" w:type="dxa"/>
            <w:tcBorders>
              <w:bottom w:val="double" w:sz="4" w:space="0" w:color="auto"/>
            </w:tcBorders>
            <w:vAlign w:val="bottom"/>
          </w:tcPr>
          <w:p w14:paraId="1E918F7D" w14:textId="12ABEE60" w:rsidR="00DD150C" w:rsidRPr="0006026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CAC">
              <w:rPr>
                <w:rFonts w:ascii="Angsana New" w:hAnsi="Angsana New"/>
                <w:sz w:val="30"/>
                <w:szCs w:val="30"/>
              </w:rPr>
              <w:t>86,277</w:t>
            </w:r>
          </w:p>
        </w:tc>
      </w:tr>
    </w:tbl>
    <w:p w14:paraId="08FE4C0B" w14:textId="77777777" w:rsidR="00271920" w:rsidRPr="00271920" w:rsidRDefault="00271920" w:rsidP="0027192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49B53E8E" w14:textId="77777777" w:rsidR="00271920" w:rsidRDefault="00271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669EF499" w14:textId="1F20D5C2" w:rsidR="00CA284C" w:rsidRPr="006C7E55" w:rsidRDefault="004F7E7E" w:rsidP="00324A0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28"/>
          <w:szCs w:val="28"/>
          <w:lang w:eastAsia="zh-CN"/>
        </w:rPr>
      </w:pPr>
      <w:r w:rsidRPr="006C7E55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ประมาณการหนี้สินสำหรับผลประโยชน์พนักงาน</w:t>
      </w:r>
    </w:p>
    <w:p w14:paraId="7B1A73E2" w14:textId="3B36A82F" w:rsidR="00CA284C" w:rsidRPr="00271920" w:rsidRDefault="00CA284C" w:rsidP="00CA284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0"/>
          <w:szCs w:val="20"/>
          <w:cs/>
          <w:lang w:eastAsia="zh-CN"/>
        </w:rPr>
      </w:pPr>
    </w:p>
    <w:p w14:paraId="40DCB14B" w14:textId="1F0D374D" w:rsidR="00636475" w:rsidRPr="006C7E55" w:rsidRDefault="00636475" w:rsidP="00636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6C7E55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="004F7E7E" w:rsidRPr="006C7E55">
        <w:rPr>
          <w:rFonts w:ascii="Angsana New" w:hAnsi="Angsana New" w:hint="cs"/>
          <w:sz w:val="30"/>
          <w:szCs w:val="30"/>
          <w:cs/>
        </w:rPr>
        <w:t>ประมาณการหนี้สินสำหรับผลประโยชน์พนักงาน</w:t>
      </w:r>
      <w:r w:rsidRPr="006C7E55">
        <w:rPr>
          <w:rFonts w:ascii="Angsana New" w:hAnsi="Angsana New"/>
          <w:sz w:val="30"/>
          <w:szCs w:val="30"/>
          <w:cs/>
        </w:rPr>
        <w:t>สำหรับ</w:t>
      </w:r>
      <w:r w:rsidR="006C7E55" w:rsidRPr="006C7E55">
        <w:rPr>
          <w:rFonts w:ascii="Angsana New" w:hAnsi="Angsana New"/>
          <w:sz w:val="30"/>
          <w:szCs w:val="30"/>
          <w:cs/>
        </w:rPr>
        <w:t>งวด</w:t>
      </w:r>
      <w:r w:rsidR="00620C32">
        <w:rPr>
          <w:rFonts w:ascii="Angsana New" w:hAnsi="Angsana New" w:hint="cs"/>
          <w:sz w:val="30"/>
          <w:szCs w:val="30"/>
          <w:cs/>
        </w:rPr>
        <w:t>สาม</w:t>
      </w:r>
      <w:r w:rsidR="001754C5">
        <w:rPr>
          <w:rFonts w:ascii="Angsana New" w:hAnsi="Angsana New"/>
          <w:sz w:val="30"/>
          <w:szCs w:val="30"/>
          <w:cs/>
        </w:rPr>
        <w:t>เดือน</w:t>
      </w:r>
      <w:r w:rsidR="006C7E55" w:rsidRPr="006C7E5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20C32">
        <w:rPr>
          <w:rFonts w:ascii="Angsana New" w:hAnsi="Angsana New"/>
          <w:sz w:val="30"/>
          <w:szCs w:val="30"/>
        </w:rPr>
        <w:t xml:space="preserve">31 </w:t>
      </w:r>
      <w:r w:rsidR="00620C32">
        <w:rPr>
          <w:rFonts w:ascii="Angsana New" w:hAnsi="Angsana New"/>
          <w:sz w:val="30"/>
          <w:szCs w:val="30"/>
          <w:cs/>
        </w:rPr>
        <w:t xml:space="preserve">มีนาคม </w:t>
      </w:r>
      <w:r w:rsidR="00620C32">
        <w:rPr>
          <w:rFonts w:ascii="Angsana New" w:hAnsi="Angsana New"/>
          <w:sz w:val="30"/>
          <w:szCs w:val="30"/>
        </w:rPr>
        <w:t>256</w:t>
      </w:r>
      <w:r w:rsidR="005D75CC">
        <w:rPr>
          <w:rFonts w:ascii="Angsana New" w:hAnsi="Angsana New"/>
          <w:sz w:val="30"/>
          <w:szCs w:val="30"/>
        </w:rPr>
        <w:t>9</w:t>
      </w:r>
      <w:r w:rsidR="003230C9" w:rsidRPr="006C7E55">
        <w:rPr>
          <w:rFonts w:ascii="Angsana New" w:hAnsi="Angsana New"/>
          <w:sz w:val="30"/>
          <w:szCs w:val="30"/>
        </w:rPr>
        <w:t xml:space="preserve"> </w:t>
      </w:r>
      <w:r w:rsidRPr="006C7E55">
        <w:rPr>
          <w:rFonts w:ascii="Angsana New" w:hAnsi="Angsana New"/>
          <w:sz w:val="30"/>
          <w:szCs w:val="30"/>
          <w:cs/>
        </w:rPr>
        <w:t>มีดังนี้</w:t>
      </w:r>
    </w:p>
    <w:p w14:paraId="6D8A5E63" w14:textId="77777777" w:rsidR="00907300" w:rsidRPr="00271920" w:rsidRDefault="00907300" w:rsidP="00CA284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0"/>
          <w:szCs w:val="20"/>
          <w:highlight w:val="yellow"/>
          <w:lang w:val="en-US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6345"/>
        <w:gridCol w:w="1418"/>
        <w:gridCol w:w="236"/>
        <w:gridCol w:w="1323"/>
      </w:tblGrid>
      <w:tr w:rsidR="00E2260E" w:rsidRPr="00A65910" w14:paraId="23925070" w14:textId="77777777" w:rsidTr="00E2260E">
        <w:tc>
          <w:tcPr>
            <w:tcW w:w="6345" w:type="dxa"/>
          </w:tcPr>
          <w:p w14:paraId="7053FB7D" w14:textId="77777777" w:rsidR="00E2260E" w:rsidRPr="00A65910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14:paraId="60E3F09B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2260E" w:rsidRPr="00A65910" w14:paraId="0F27D0D8" w14:textId="77777777" w:rsidTr="00E2260E">
        <w:tc>
          <w:tcPr>
            <w:tcW w:w="6345" w:type="dxa"/>
          </w:tcPr>
          <w:p w14:paraId="3F24A244" w14:textId="77777777" w:rsidR="00E2260E" w:rsidRPr="00A65910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B71F2C6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D7BA198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6AF3343C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งบการเงิน</w:t>
            </w:r>
          </w:p>
        </w:tc>
      </w:tr>
      <w:tr w:rsidR="00E2260E" w:rsidRPr="00A65910" w14:paraId="1508042C" w14:textId="77777777" w:rsidTr="00E2260E">
        <w:tc>
          <w:tcPr>
            <w:tcW w:w="6345" w:type="dxa"/>
          </w:tcPr>
          <w:p w14:paraId="0583A971" w14:textId="77777777" w:rsidR="00E2260E" w:rsidRPr="00A65910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18" w:type="dxa"/>
          </w:tcPr>
          <w:p w14:paraId="270805A8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79CDBAF2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14:paraId="6489C99A" w14:textId="77777777" w:rsidR="00E2260E" w:rsidRPr="006C7E55" w:rsidRDefault="00E2260E" w:rsidP="00520E6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E2260E" w:rsidRPr="00A65910" w14:paraId="44946146" w14:textId="77777777" w:rsidTr="00271920">
        <w:trPr>
          <w:trHeight w:val="170"/>
        </w:trPr>
        <w:tc>
          <w:tcPr>
            <w:tcW w:w="6345" w:type="dxa"/>
          </w:tcPr>
          <w:p w14:paraId="6F94BCAF" w14:textId="77777777" w:rsidR="00E2260E" w:rsidRPr="00271920" w:rsidRDefault="00E2260E" w:rsidP="00E2260E">
            <w:pPr>
              <w:pStyle w:val="BodyText2"/>
              <w:tabs>
                <w:tab w:val="left" w:pos="540"/>
              </w:tabs>
              <w:spacing w:line="120" w:lineRule="atLeast"/>
              <w:ind w:left="0" w:firstLine="0"/>
              <w:jc w:val="thaiDistribute"/>
              <w:rPr>
                <w:rFonts w:ascii="Angsana New" w:hAnsi="Angsana New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8178853" w14:textId="77777777" w:rsidR="00E2260E" w:rsidRPr="00271920" w:rsidRDefault="00E2260E" w:rsidP="00E2260E">
            <w:pPr>
              <w:pStyle w:val="BodyText2"/>
              <w:tabs>
                <w:tab w:val="left" w:pos="540"/>
              </w:tabs>
              <w:spacing w:line="120" w:lineRule="atLeast"/>
              <w:ind w:left="0" w:firstLine="0"/>
              <w:jc w:val="thaiDistribute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236" w:type="dxa"/>
          </w:tcPr>
          <w:p w14:paraId="79D5B0A4" w14:textId="77777777" w:rsidR="00E2260E" w:rsidRPr="00271920" w:rsidRDefault="00E2260E" w:rsidP="00E2260E">
            <w:pPr>
              <w:pStyle w:val="BodyText2"/>
              <w:tabs>
                <w:tab w:val="left" w:pos="540"/>
              </w:tabs>
              <w:spacing w:line="120" w:lineRule="atLeast"/>
              <w:ind w:left="0" w:firstLine="0"/>
              <w:jc w:val="thaiDistribute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5E67147" w14:textId="77777777" w:rsidR="00E2260E" w:rsidRPr="00271920" w:rsidRDefault="00E2260E" w:rsidP="00E2260E">
            <w:pPr>
              <w:pStyle w:val="BodyText2"/>
              <w:tabs>
                <w:tab w:val="left" w:pos="540"/>
              </w:tabs>
              <w:spacing w:line="120" w:lineRule="atLeast"/>
              <w:ind w:left="0" w:firstLine="0"/>
              <w:jc w:val="thaiDistribute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</w:tr>
      <w:tr w:rsidR="00E2260E" w:rsidRPr="00A65910" w14:paraId="304B00B4" w14:textId="77777777" w:rsidTr="00E2260E">
        <w:tc>
          <w:tcPr>
            <w:tcW w:w="6345" w:type="dxa"/>
          </w:tcPr>
          <w:p w14:paraId="0B6481EA" w14:textId="6C97CEDF" w:rsidR="00E2260E" w:rsidRPr="00A65910" w:rsidRDefault="00E2260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ยอดคงเหลือ </w:t>
            </w:r>
            <w:r w:rsidRPr="006C7E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C7E55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6C7E5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มกราคม</w:t>
            </w: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6C7E55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DD150C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9D8AC6D" w14:textId="7A602086" w:rsidR="00E2260E" w:rsidRPr="006C7E55" w:rsidRDefault="00DD150C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38,088</w:t>
            </w:r>
          </w:p>
        </w:tc>
        <w:tc>
          <w:tcPr>
            <w:tcW w:w="236" w:type="dxa"/>
          </w:tcPr>
          <w:p w14:paraId="785B90D6" w14:textId="77777777" w:rsidR="00E2260E" w:rsidRPr="006C7E55" w:rsidRDefault="00E2260E" w:rsidP="00E22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BD04745" w14:textId="3E321C9C" w:rsidR="00E2260E" w:rsidRPr="006C7E55" w:rsidRDefault="00DD150C" w:rsidP="00907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33,627</w:t>
            </w:r>
          </w:p>
        </w:tc>
      </w:tr>
      <w:tr w:rsidR="00E2260E" w:rsidRPr="00A65910" w14:paraId="63A71C2A" w14:textId="77777777" w:rsidTr="00271920">
        <w:trPr>
          <w:trHeight w:hRule="exact" w:val="170"/>
        </w:trPr>
        <w:tc>
          <w:tcPr>
            <w:tcW w:w="6345" w:type="dxa"/>
          </w:tcPr>
          <w:p w14:paraId="4866BCC0" w14:textId="77777777" w:rsidR="00E2260E" w:rsidRPr="00271920" w:rsidRDefault="00E2260E" w:rsidP="00400391">
            <w:pPr>
              <w:pStyle w:val="BodyText2"/>
              <w:tabs>
                <w:tab w:val="left" w:pos="540"/>
              </w:tabs>
              <w:spacing w:line="120" w:lineRule="atLeast"/>
              <w:ind w:left="-111" w:firstLine="0"/>
              <w:jc w:val="thaiDistribute"/>
              <w:rPr>
                <w:rFonts w:ascii="Angsana New" w:hAnsi="Angsana New"/>
                <w:sz w:val="14"/>
                <w:szCs w:val="14"/>
                <w:highlight w:val="yellow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863F6E8" w14:textId="77777777" w:rsidR="00E2260E" w:rsidRPr="00271920" w:rsidRDefault="00E2260E" w:rsidP="00E22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ind w:right="223"/>
              <w:jc w:val="right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236" w:type="dxa"/>
          </w:tcPr>
          <w:p w14:paraId="1E03DE00" w14:textId="77777777" w:rsidR="00E2260E" w:rsidRPr="00271920" w:rsidRDefault="00E2260E" w:rsidP="00E22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jc w:val="thaiDistribute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56876ED" w14:textId="77777777" w:rsidR="00E2260E" w:rsidRPr="00271920" w:rsidRDefault="00E2260E" w:rsidP="00E22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20" w:lineRule="atLeast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</w:tr>
      <w:tr w:rsidR="00B2428E" w:rsidRPr="00A65910" w14:paraId="32F3E1DD" w14:textId="77777777" w:rsidTr="00E2260E">
        <w:tc>
          <w:tcPr>
            <w:tcW w:w="6345" w:type="dxa"/>
          </w:tcPr>
          <w:p w14:paraId="1CF06EB2" w14:textId="77777777" w:rsidR="00B2428E" w:rsidRPr="003716A7" w:rsidRDefault="00B2428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16A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418" w:type="dxa"/>
          </w:tcPr>
          <w:p w14:paraId="4ED36AAB" w14:textId="4A082E1F" w:rsidR="00B2428E" w:rsidRPr="0080285C" w:rsidRDefault="00BC5B2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  <w:r w:rsidR="001F015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FB01151" w14:textId="77777777" w:rsidR="00B2428E" w:rsidRPr="00A6591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</w:tcPr>
          <w:p w14:paraId="4095192E" w14:textId="206A46F3" w:rsidR="00B2428E" w:rsidRPr="0080285C" w:rsidRDefault="00BC5B2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589</w:t>
            </w:r>
          </w:p>
        </w:tc>
      </w:tr>
      <w:tr w:rsidR="00B2428E" w:rsidRPr="00A65910" w14:paraId="339445AC" w14:textId="77777777" w:rsidTr="00E2260E">
        <w:tc>
          <w:tcPr>
            <w:tcW w:w="6345" w:type="dxa"/>
          </w:tcPr>
          <w:p w14:paraId="512CA131" w14:textId="77777777" w:rsidR="00B2428E" w:rsidRPr="003716A7" w:rsidRDefault="00B2428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16A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830C0B3" w14:textId="02720E20" w:rsidR="00B2428E" w:rsidRPr="0080285C" w:rsidRDefault="00BC5B2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236" w:type="dxa"/>
          </w:tcPr>
          <w:p w14:paraId="415D5C15" w14:textId="77777777" w:rsidR="00B2428E" w:rsidRPr="00A6591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35A26F4A" w14:textId="468AAA2F" w:rsidR="00B2428E" w:rsidRPr="0080285C" w:rsidRDefault="00BC5B2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7B5E5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2428E" w:rsidRPr="00A65910" w14:paraId="5A7B4ED8" w14:textId="77777777" w:rsidTr="00C63D1C">
        <w:tc>
          <w:tcPr>
            <w:tcW w:w="6345" w:type="dxa"/>
          </w:tcPr>
          <w:p w14:paraId="5A419E84" w14:textId="77777777" w:rsidR="00B2428E" w:rsidRPr="003716A7" w:rsidRDefault="00B2428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716A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ค่าใช้จ่ายที่รับรู้ในกำไรหรือขาดทุน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26B0F49" w14:textId="04DBFCDB" w:rsidR="00B2428E" w:rsidRPr="0080285C" w:rsidRDefault="00C56F68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1F015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00363B7D" w14:textId="77777777" w:rsidR="00B2428E" w:rsidRPr="00A6591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3B94E754" w14:textId="3B3B099A" w:rsidR="00B2428E" w:rsidRPr="0080285C" w:rsidRDefault="00E852CF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  <w:r w:rsidR="007B5E5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8000C" w:rsidRPr="00A65910" w14:paraId="296F1D98" w14:textId="77777777" w:rsidTr="00271920">
        <w:trPr>
          <w:trHeight w:hRule="exact" w:val="170"/>
        </w:trPr>
        <w:tc>
          <w:tcPr>
            <w:tcW w:w="6345" w:type="dxa"/>
          </w:tcPr>
          <w:p w14:paraId="478C87B7" w14:textId="77777777" w:rsidR="00A8000C" w:rsidRPr="00271920" w:rsidRDefault="00A8000C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18" w:type="dxa"/>
          </w:tcPr>
          <w:p w14:paraId="753F49C0" w14:textId="42E12D8C" w:rsidR="00A8000C" w:rsidRPr="00271920" w:rsidRDefault="00A8000C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17FD3587" w14:textId="77777777" w:rsidR="00A8000C" w:rsidRPr="00271920" w:rsidRDefault="00A8000C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323" w:type="dxa"/>
          </w:tcPr>
          <w:p w14:paraId="67FB295F" w14:textId="77777777" w:rsidR="00A8000C" w:rsidRPr="00271920" w:rsidRDefault="00A8000C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B2428E" w:rsidRPr="00A65910" w14:paraId="296D0F71" w14:textId="77777777" w:rsidTr="00E2260E">
        <w:tc>
          <w:tcPr>
            <w:tcW w:w="6345" w:type="dxa"/>
          </w:tcPr>
          <w:p w14:paraId="26CF2244" w14:textId="77777777" w:rsidR="00B2428E" w:rsidRPr="003716A7" w:rsidRDefault="000F2961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16A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จ่ายผลประโยชน์พนักงาน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3626091" w14:textId="6017607F" w:rsidR="00B2428E" w:rsidRPr="0080285C" w:rsidRDefault="00BC5B2E" w:rsidP="00980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</w:t>
            </w:r>
            <w:r w:rsidR="00C56F68">
              <w:rPr>
                <w:rFonts w:ascii="Angsana New" w:hAnsi="Angsana New"/>
                <w:sz w:val="30"/>
                <w:szCs w:val="30"/>
              </w:rPr>
              <w:t>75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01FA106" w14:textId="77777777" w:rsidR="00B2428E" w:rsidRPr="00A6591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87130E1" w14:textId="7202249D" w:rsidR="00B2428E" w:rsidRPr="0080285C" w:rsidRDefault="00E852CF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(5,395)</w:t>
            </w:r>
          </w:p>
        </w:tc>
      </w:tr>
      <w:tr w:rsidR="00B2428E" w:rsidRPr="00A65910" w14:paraId="3CED74B6" w14:textId="77777777" w:rsidTr="00271920">
        <w:trPr>
          <w:trHeight w:hRule="exact" w:val="170"/>
        </w:trPr>
        <w:tc>
          <w:tcPr>
            <w:tcW w:w="6345" w:type="dxa"/>
          </w:tcPr>
          <w:p w14:paraId="57F62483" w14:textId="77777777" w:rsidR="00B2428E" w:rsidRPr="00271920" w:rsidRDefault="00B2428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8E393DA" w14:textId="77777777" w:rsidR="00B2428E" w:rsidRPr="0027192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3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6DABD900" w14:textId="77777777" w:rsidR="00B2428E" w:rsidRPr="0027192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74B0C7CA" w14:textId="77777777" w:rsidR="00B2428E" w:rsidRPr="0027192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B2428E" w:rsidRPr="00A65910" w14:paraId="460169FA" w14:textId="77777777" w:rsidTr="00E2260E">
        <w:tc>
          <w:tcPr>
            <w:tcW w:w="6345" w:type="dxa"/>
          </w:tcPr>
          <w:p w14:paraId="7CA34C58" w14:textId="65FE1974" w:rsidR="00B2428E" w:rsidRPr="00A65910" w:rsidRDefault="00B2428E" w:rsidP="00400391">
            <w:pPr>
              <w:pStyle w:val="BodyText2"/>
              <w:tabs>
                <w:tab w:val="left" w:pos="540"/>
              </w:tabs>
              <w:ind w:left="-111" w:firstLine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6C7E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ยอดคงเหลือ ณ วันที่ </w:t>
            </w:r>
            <w:r w:rsidR="00620C3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="00620C3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มีนาคม </w:t>
            </w:r>
            <w:r w:rsidR="00620C3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D150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FB4D132" w14:textId="78096FBC" w:rsidR="00B2428E" w:rsidRPr="0080285C" w:rsidRDefault="00BC5B2E" w:rsidP="00675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32,92</w:t>
            </w:r>
            <w:r w:rsidR="001F015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6CA1D23" w14:textId="77777777" w:rsidR="00B2428E" w:rsidRPr="00A65910" w:rsidRDefault="00B2428E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42CCCDD6" w14:textId="4A57721B" w:rsidR="00B2428E" w:rsidRPr="0080285C" w:rsidRDefault="00E852CF" w:rsidP="00B24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28,95</w:t>
            </w:r>
            <w:r w:rsidR="007B5E5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14:paraId="6A7E683A" w14:textId="77777777" w:rsidR="00271920" w:rsidRPr="00271920" w:rsidRDefault="00271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20"/>
          <w:szCs w:val="20"/>
          <w:cs/>
          <w:lang w:eastAsia="zh-CN"/>
        </w:rPr>
      </w:pPr>
    </w:p>
    <w:p w14:paraId="4C274EFD" w14:textId="3FE5584F" w:rsidR="00A30CD0" w:rsidRPr="006C7E55" w:rsidRDefault="00A30CD0" w:rsidP="00A30CD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6C7E55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รายได้อื่น</w:t>
      </w:r>
    </w:p>
    <w:p w14:paraId="1B0E291D" w14:textId="77777777" w:rsidR="00A30CD0" w:rsidRPr="00271920" w:rsidRDefault="00A30CD0" w:rsidP="00A30CD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0"/>
          <w:szCs w:val="20"/>
          <w:highlight w:val="yellow"/>
          <w:lang w:eastAsia="zh-CN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3618"/>
        <w:gridCol w:w="1168"/>
        <w:gridCol w:w="255"/>
        <w:gridCol w:w="1304"/>
        <w:gridCol w:w="252"/>
        <w:gridCol w:w="1308"/>
        <w:gridCol w:w="255"/>
        <w:gridCol w:w="1304"/>
      </w:tblGrid>
      <w:tr w:rsidR="006C7E55" w:rsidRPr="00A43E33" w14:paraId="3EEDF5EB" w14:textId="77777777">
        <w:tc>
          <w:tcPr>
            <w:tcW w:w="3618" w:type="dxa"/>
          </w:tcPr>
          <w:p w14:paraId="094BF1EA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6" w:type="dxa"/>
            <w:gridSpan w:val="7"/>
            <w:tcBorders>
              <w:bottom w:val="single" w:sz="4" w:space="0" w:color="auto"/>
            </w:tcBorders>
          </w:tcPr>
          <w:p w14:paraId="418C5036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C7E55" w:rsidRPr="00A43E33" w14:paraId="0DCCBA79" w14:textId="77777777">
        <w:tc>
          <w:tcPr>
            <w:tcW w:w="3618" w:type="dxa"/>
            <w:vAlign w:val="bottom"/>
          </w:tcPr>
          <w:p w14:paraId="4A000B17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65F92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357D6BA9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8038B" w14:textId="77777777" w:rsidR="006C7E55" w:rsidRPr="00A43E33" w:rsidRDefault="006C7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150C" w:rsidRPr="00A43E33" w14:paraId="12E474C6" w14:textId="77777777">
        <w:tc>
          <w:tcPr>
            <w:tcW w:w="3618" w:type="dxa"/>
            <w:vAlign w:val="bottom"/>
          </w:tcPr>
          <w:p w14:paraId="021A78AC" w14:textId="77777777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4C940140" w14:textId="1216A8FD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55" w:type="dxa"/>
            <w:vAlign w:val="bottom"/>
          </w:tcPr>
          <w:p w14:paraId="6500D8E1" w14:textId="77777777" w:rsidR="00DD150C" w:rsidRPr="00A43E33" w:rsidRDefault="00DD150C" w:rsidP="00DD150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C8D1E68" w14:textId="2D9293F1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2" w:type="dxa"/>
            <w:vAlign w:val="bottom"/>
          </w:tcPr>
          <w:p w14:paraId="7CD4607B" w14:textId="77777777" w:rsidR="00DD150C" w:rsidRPr="00A43E33" w:rsidRDefault="00DD150C" w:rsidP="00DD150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7A8653AE" w14:textId="73721B2A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55" w:type="dxa"/>
            <w:vAlign w:val="bottom"/>
          </w:tcPr>
          <w:p w14:paraId="0E4523F0" w14:textId="77777777" w:rsidR="00DD150C" w:rsidRPr="00A43E33" w:rsidRDefault="00DD150C" w:rsidP="00DD150C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D806D0E" w14:textId="6CCC5A6E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D150C" w:rsidRPr="00903981" w14:paraId="0C6C9080" w14:textId="77777777">
        <w:tc>
          <w:tcPr>
            <w:tcW w:w="3618" w:type="dxa"/>
            <w:vAlign w:val="bottom"/>
          </w:tcPr>
          <w:p w14:paraId="61609CBB" w14:textId="77777777" w:rsidR="00DD150C" w:rsidRPr="0090398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168" w:type="dxa"/>
            <w:vAlign w:val="bottom"/>
          </w:tcPr>
          <w:p w14:paraId="526992BD" w14:textId="77777777" w:rsidR="00DD150C" w:rsidRPr="0090398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right="170"/>
              <w:jc w:val="right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14:paraId="372F5093" w14:textId="77777777" w:rsidR="00DD150C" w:rsidRPr="00903981" w:rsidRDefault="00DD150C" w:rsidP="00DD150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color w:val="FF0000"/>
                <w:sz w:val="4"/>
                <w:szCs w:val="4"/>
              </w:rPr>
            </w:pPr>
          </w:p>
        </w:tc>
        <w:tc>
          <w:tcPr>
            <w:tcW w:w="1304" w:type="dxa"/>
            <w:vAlign w:val="bottom"/>
          </w:tcPr>
          <w:p w14:paraId="2D32F12B" w14:textId="77777777" w:rsidR="00DD150C" w:rsidRPr="0090398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40" w:lineRule="atLeas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52" w:type="dxa"/>
            <w:vAlign w:val="bottom"/>
          </w:tcPr>
          <w:p w14:paraId="165AC954" w14:textId="77777777" w:rsidR="00DD150C" w:rsidRPr="00903981" w:rsidRDefault="00DD150C" w:rsidP="00DD150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color w:val="FF0000"/>
                <w:sz w:val="4"/>
                <w:szCs w:val="4"/>
              </w:rPr>
            </w:pPr>
          </w:p>
        </w:tc>
        <w:tc>
          <w:tcPr>
            <w:tcW w:w="1308" w:type="dxa"/>
            <w:vAlign w:val="bottom"/>
          </w:tcPr>
          <w:p w14:paraId="33EA52AA" w14:textId="77777777" w:rsidR="00DD150C" w:rsidRPr="00903981" w:rsidRDefault="00DD150C" w:rsidP="00DD150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sz w:val="4"/>
                <w:szCs w:val="4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14:paraId="3F72119C" w14:textId="77777777" w:rsidR="00DD150C" w:rsidRPr="00903981" w:rsidRDefault="00DD150C" w:rsidP="00DD150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color w:val="FF0000"/>
                <w:sz w:val="4"/>
                <w:szCs w:val="4"/>
              </w:rPr>
            </w:pPr>
          </w:p>
        </w:tc>
        <w:tc>
          <w:tcPr>
            <w:tcW w:w="1304" w:type="dxa"/>
            <w:vAlign w:val="bottom"/>
          </w:tcPr>
          <w:p w14:paraId="161A5CF3" w14:textId="77777777" w:rsidR="00DD150C" w:rsidRPr="00903981" w:rsidRDefault="00DD150C" w:rsidP="00DD150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spacing w:line="40" w:lineRule="atLeast"/>
              <w:ind w:right="170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</w:tr>
      <w:tr w:rsidR="00DD150C" w:rsidRPr="00A43E33" w14:paraId="013912B5" w14:textId="77777777">
        <w:tc>
          <w:tcPr>
            <w:tcW w:w="3618" w:type="dxa"/>
            <w:vAlign w:val="bottom"/>
          </w:tcPr>
          <w:p w14:paraId="3BF03725" w14:textId="6E0376F3" w:rsidR="00DD150C" w:rsidRPr="00E702FB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มีนาคม</w:t>
            </w:r>
          </w:p>
        </w:tc>
        <w:tc>
          <w:tcPr>
            <w:tcW w:w="1168" w:type="dxa"/>
            <w:vAlign w:val="bottom"/>
          </w:tcPr>
          <w:p w14:paraId="09806C93" w14:textId="77777777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1ED1E69F" w14:textId="77777777" w:rsidR="00DD150C" w:rsidRPr="00A43E33" w:rsidRDefault="00DD150C" w:rsidP="00DD150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75892379" w14:textId="77777777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2922BE43" w14:textId="77777777" w:rsidR="00DD150C" w:rsidRPr="00A43E33" w:rsidRDefault="00DD150C" w:rsidP="00DD150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34E9D9FF" w14:textId="77777777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0A5CD452" w14:textId="77777777" w:rsidR="00DD150C" w:rsidRPr="00A43E33" w:rsidRDefault="00DD150C" w:rsidP="00DD150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264A089C" w14:textId="77777777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150C" w:rsidRPr="00A43E33" w14:paraId="388A4B5F" w14:textId="77777777">
        <w:tc>
          <w:tcPr>
            <w:tcW w:w="3618" w:type="dxa"/>
            <w:vAlign w:val="bottom"/>
          </w:tcPr>
          <w:p w14:paraId="058F488E" w14:textId="77777777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หนี้สูญรับคืน</w:t>
            </w:r>
          </w:p>
        </w:tc>
        <w:tc>
          <w:tcPr>
            <w:tcW w:w="1168" w:type="dxa"/>
            <w:vAlign w:val="bottom"/>
          </w:tcPr>
          <w:p w14:paraId="64DF15CC" w14:textId="2B0351B8" w:rsidR="00DD150C" w:rsidRPr="0080285C" w:rsidRDefault="00D41C9B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25,723</w:t>
            </w:r>
          </w:p>
        </w:tc>
        <w:tc>
          <w:tcPr>
            <w:tcW w:w="255" w:type="dxa"/>
            <w:vAlign w:val="bottom"/>
          </w:tcPr>
          <w:p w14:paraId="5D5430DF" w14:textId="77777777" w:rsidR="00DD150C" w:rsidRPr="006D3581" w:rsidRDefault="00DD150C" w:rsidP="00DD150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01E3BBF9" w14:textId="68F0193E" w:rsidR="00DD150C" w:rsidRPr="006D358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43,579</w:t>
            </w:r>
          </w:p>
        </w:tc>
        <w:tc>
          <w:tcPr>
            <w:tcW w:w="252" w:type="dxa"/>
            <w:vAlign w:val="bottom"/>
          </w:tcPr>
          <w:p w14:paraId="18AEF495" w14:textId="77777777" w:rsidR="00DD150C" w:rsidRPr="006D3581" w:rsidRDefault="00DD150C" w:rsidP="00DD150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0AE9C9A8" w14:textId="2A5DD927" w:rsidR="00DD150C" w:rsidRPr="0080285C" w:rsidRDefault="00E852CF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15,793</w:t>
            </w:r>
          </w:p>
        </w:tc>
        <w:tc>
          <w:tcPr>
            <w:tcW w:w="255" w:type="dxa"/>
            <w:vAlign w:val="bottom"/>
          </w:tcPr>
          <w:p w14:paraId="45E9EE20" w14:textId="77777777" w:rsidR="00DD150C" w:rsidRPr="00A43E33" w:rsidRDefault="00DD150C" w:rsidP="00DD150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3A610F07" w14:textId="42727CE8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29,523</w:t>
            </w:r>
          </w:p>
        </w:tc>
      </w:tr>
      <w:tr w:rsidR="00DD150C" w:rsidRPr="00A43E33" w14:paraId="384C0F88" w14:textId="77777777">
        <w:tc>
          <w:tcPr>
            <w:tcW w:w="3618" w:type="dxa"/>
            <w:vAlign w:val="bottom"/>
          </w:tcPr>
          <w:p w14:paraId="2C7A4E75" w14:textId="77777777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68" w:type="dxa"/>
            <w:vAlign w:val="bottom"/>
          </w:tcPr>
          <w:p w14:paraId="6B20BB43" w14:textId="4BC0B7A5" w:rsidR="00DD150C" w:rsidRPr="0080285C" w:rsidRDefault="00D41C9B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10,567</w:t>
            </w:r>
          </w:p>
        </w:tc>
        <w:tc>
          <w:tcPr>
            <w:tcW w:w="255" w:type="dxa"/>
            <w:vAlign w:val="bottom"/>
          </w:tcPr>
          <w:p w14:paraId="61BCF498" w14:textId="77777777" w:rsidR="00DD150C" w:rsidRPr="006D3581" w:rsidRDefault="00DD150C" w:rsidP="00DD150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290063C8" w14:textId="0ECEB8E7" w:rsidR="00DD150C" w:rsidRPr="006D358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4,764</w:t>
            </w:r>
          </w:p>
        </w:tc>
        <w:tc>
          <w:tcPr>
            <w:tcW w:w="252" w:type="dxa"/>
            <w:vAlign w:val="bottom"/>
          </w:tcPr>
          <w:p w14:paraId="0F00AD1A" w14:textId="77777777" w:rsidR="00DD150C" w:rsidRPr="006D3581" w:rsidRDefault="00DD150C" w:rsidP="00DD150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27FD6FD3" w14:textId="6DDC07EA" w:rsidR="00DD150C" w:rsidRPr="0080285C" w:rsidRDefault="00EA12A6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9,263</w:t>
            </w:r>
          </w:p>
        </w:tc>
        <w:tc>
          <w:tcPr>
            <w:tcW w:w="255" w:type="dxa"/>
            <w:vAlign w:val="bottom"/>
          </w:tcPr>
          <w:p w14:paraId="40B7C007" w14:textId="77777777" w:rsidR="00DD150C" w:rsidRPr="00A43E33" w:rsidRDefault="00DD150C" w:rsidP="00DD150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644EA63B" w14:textId="421EBA7C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4,191</w:t>
            </w:r>
          </w:p>
        </w:tc>
      </w:tr>
      <w:tr w:rsidR="00DD150C" w:rsidRPr="00A43E33" w14:paraId="694A89D1" w14:textId="77777777">
        <w:tc>
          <w:tcPr>
            <w:tcW w:w="3618" w:type="dxa"/>
            <w:vAlign w:val="bottom"/>
          </w:tcPr>
          <w:p w14:paraId="58FCB609" w14:textId="77777777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รายได้ค่าทำสัญญา</w:t>
            </w:r>
          </w:p>
        </w:tc>
        <w:tc>
          <w:tcPr>
            <w:tcW w:w="1168" w:type="dxa"/>
            <w:vAlign w:val="bottom"/>
          </w:tcPr>
          <w:p w14:paraId="71E06B1B" w14:textId="102A94B0" w:rsidR="00DD150C" w:rsidRPr="0080285C" w:rsidRDefault="00D41C9B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24,773</w:t>
            </w:r>
          </w:p>
        </w:tc>
        <w:tc>
          <w:tcPr>
            <w:tcW w:w="255" w:type="dxa"/>
            <w:vAlign w:val="bottom"/>
          </w:tcPr>
          <w:p w14:paraId="4979E3F8" w14:textId="77777777" w:rsidR="00DD150C" w:rsidRPr="006D3581" w:rsidRDefault="00DD150C" w:rsidP="00DD150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bottom"/>
          </w:tcPr>
          <w:p w14:paraId="642B6FFE" w14:textId="06A422F0" w:rsidR="00DD150C" w:rsidRPr="006D358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28,396</w:t>
            </w:r>
          </w:p>
        </w:tc>
        <w:tc>
          <w:tcPr>
            <w:tcW w:w="252" w:type="dxa"/>
            <w:vAlign w:val="bottom"/>
          </w:tcPr>
          <w:p w14:paraId="71744760" w14:textId="77777777" w:rsidR="00DD150C" w:rsidRPr="006D3581" w:rsidRDefault="00DD150C" w:rsidP="00DD150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8" w:type="dxa"/>
            <w:vAlign w:val="bottom"/>
          </w:tcPr>
          <w:p w14:paraId="14E3217E" w14:textId="4CD7DEF5" w:rsidR="00DD150C" w:rsidRPr="0080285C" w:rsidRDefault="00743CBD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55" w:type="dxa"/>
            <w:vAlign w:val="bottom"/>
          </w:tcPr>
          <w:p w14:paraId="68889CBD" w14:textId="77777777" w:rsidR="00DD150C" w:rsidRPr="00A43E33" w:rsidRDefault="00DD150C" w:rsidP="00DD150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bottom"/>
          </w:tcPr>
          <w:p w14:paraId="5BF1E0D1" w14:textId="00F803C7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780</w:t>
            </w:r>
          </w:p>
        </w:tc>
      </w:tr>
      <w:tr w:rsidR="00DD150C" w:rsidRPr="00A43E33" w14:paraId="605B9BF8" w14:textId="77777777">
        <w:tc>
          <w:tcPr>
            <w:tcW w:w="3618" w:type="dxa"/>
            <w:vAlign w:val="bottom"/>
          </w:tcPr>
          <w:p w14:paraId="6B95F33C" w14:textId="77777777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รายได้ค่าติดตาม</w:t>
            </w:r>
          </w:p>
        </w:tc>
        <w:tc>
          <w:tcPr>
            <w:tcW w:w="1168" w:type="dxa"/>
            <w:vAlign w:val="bottom"/>
          </w:tcPr>
          <w:p w14:paraId="72A13C9B" w14:textId="34EE4BE2" w:rsidR="00DD150C" w:rsidRPr="0080285C" w:rsidRDefault="00D41C9B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3,031</w:t>
            </w:r>
          </w:p>
        </w:tc>
        <w:tc>
          <w:tcPr>
            <w:tcW w:w="255" w:type="dxa"/>
            <w:vAlign w:val="bottom"/>
          </w:tcPr>
          <w:p w14:paraId="2E9EF13C" w14:textId="77777777" w:rsidR="00DD150C" w:rsidRPr="006D3581" w:rsidRDefault="00DD150C" w:rsidP="00DD150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22994611" w14:textId="76ACC391" w:rsidR="00DD150C" w:rsidRPr="006D358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5,293</w:t>
            </w:r>
          </w:p>
        </w:tc>
        <w:tc>
          <w:tcPr>
            <w:tcW w:w="252" w:type="dxa"/>
            <w:vAlign w:val="bottom"/>
          </w:tcPr>
          <w:p w14:paraId="6D21C7A6" w14:textId="77777777" w:rsidR="00DD150C" w:rsidRPr="006D3581" w:rsidRDefault="00DD150C" w:rsidP="00DD150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43F52477" w14:textId="6E3903B1" w:rsidR="00DD150C" w:rsidRPr="0080285C" w:rsidRDefault="00575FB2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2,110</w:t>
            </w:r>
          </w:p>
        </w:tc>
        <w:tc>
          <w:tcPr>
            <w:tcW w:w="255" w:type="dxa"/>
            <w:vAlign w:val="bottom"/>
          </w:tcPr>
          <w:p w14:paraId="2E84B822" w14:textId="77777777" w:rsidR="00DD150C" w:rsidRPr="00A43E33" w:rsidRDefault="00DD150C" w:rsidP="00DD150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3498AE18" w14:textId="61C514D3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4,639</w:t>
            </w:r>
          </w:p>
        </w:tc>
      </w:tr>
      <w:tr w:rsidR="00DD150C" w:rsidRPr="00A43E33" w14:paraId="1F1B5AB5" w14:textId="77777777">
        <w:tc>
          <w:tcPr>
            <w:tcW w:w="3618" w:type="dxa"/>
            <w:vAlign w:val="bottom"/>
          </w:tcPr>
          <w:p w14:paraId="357B5D59" w14:textId="77777777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รายได้ค่าปรับชำระเงินล่าช้า</w:t>
            </w:r>
          </w:p>
        </w:tc>
        <w:tc>
          <w:tcPr>
            <w:tcW w:w="1168" w:type="dxa"/>
            <w:vAlign w:val="bottom"/>
          </w:tcPr>
          <w:p w14:paraId="58B8FA85" w14:textId="6862BCBB" w:rsidR="00DD150C" w:rsidRPr="0080285C" w:rsidRDefault="00D41C9B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2,167</w:t>
            </w:r>
          </w:p>
        </w:tc>
        <w:tc>
          <w:tcPr>
            <w:tcW w:w="255" w:type="dxa"/>
            <w:vAlign w:val="bottom"/>
          </w:tcPr>
          <w:p w14:paraId="4B6F9C54" w14:textId="77777777" w:rsidR="00DD150C" w:rsidRPr="006D3581" w:rsidRDefault="00DD150C" w:rsidP="00DD150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13CD1E75" w14:textId="51B71C82" w:rsidR="00DD150C" w:rsidRPr="006D358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3,828</w:t>
            </w:r>
          </w:p>
        </w:tc>
        <w:tc>
          <w:tcPr>
            <w:tcW w:w="252" w:type="dxa"/>
            <w:vAlign w:val="bottom"/>
          </w:tcPr>
          <w:p w14:paraId="3F161D1C" w14:textId="77777777" w:rsidR="00DD150C" w:rsidRPr="006D3581" w:rsidRDefault="00DD150C" w:rsidP="00DD150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4E679443" w14:textId="176E8EFB" w:rsidR="00DD150C" w:rsidRPr="0080285C" w:rsidRDefault="00575FB2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849</w:t>
            </w:r>
          </w:p>
        </w:tc>
        <w:tc>
          <w:tcPr>
            <w:tcW w:w="255" w:type="dxa"/>
            <w:vAlign w:val="bottom"/>
          </w:tcPr>
          <w:p w14:paraId="76AFA70D" w14:textId="77777777" w:rsidR="00DD150C" w:rsidRPr="00A43E33" w:rsidRDefault="00DD150C" w:rsidP="00DD150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4BA8A053" w14:textId="48BF6416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1,781</w:t>
            </w:r>
          </w:p>
        </w:tc>
      </w:tr>
      <w:tr w:rsidR="00DD150C" w:rsidRPr="00A43E33" w14:paraId="0008B9C7" w14:textId="77777777">
        <w:tc>
          <w:tcPr>
            <w:tcW w:w="3618" w:type="dxa"/>
            <w:vAlign w:val="bottom"/>
          </w:tcPr>
          <w:p w14:paraId="7773A153" w14:textId="77777777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</w:t>
            </w:r>
          </w:p>
        </w:tc>
        <w:tc>
          <w:tcPr>
            <w:tcW w:w="1168" w:type="dxa"/>
            <w:vAlign w:val="bottom"/>
          </w:tcPr>
          <w:p w14:paraId="2A00E99C" w14:textId="72D0F1BE" w:rsidR="00DD150C" w:rsidRPr="0080285C" w:rsidRDefault="00D41C9B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255" w:type="dxa"/>
            <w:vAlign w:val="bottom"/>
          </w:tcPr>
          <w:p w14:paraId="000ED447" w14:textId="77777777" w:rsidR="00DD150C" w:rsidRPr="006D3581" w:rsidRDefault="00DD150C" w:rsidP="00DD150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53F249A9" w14:textId="7D702B45" w:rsidR="00DD150C" w:rsidRPr="006D358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1,786</w:t>
            </w:r>
          </w:p>
        </w:tc>
        <w:tc>
          <w:tcPr>
            <w:tcW w:w="252" w:type="dxa"/>
            <w:vAlign w:val="bottom"/>
          </w:tcPr>
          <w:p w14:paraId="1100B622" w14:textId="77777777" w:rsidR="00DD150C" w:rsidRPr="006D3581" w:rsidRDefault="00DD150C" w:rsidP="00DD150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63580061" w14:textId="60827E4B" w:rsidR="00DD150C" w:rsidRPr="0080285C" w:rsidRDefault="00575FB2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909</w:t>
            </w:r>
          </w:p>
        </w:tc>
        <w:tc>
          <w:tcPr>
            <w:tcW w:w="255" w:type="dxa"/>
            <w:vAlign w:val="bottom"/>
          </w:tcPr>
          <w:p w14:paraId="421374C3" w14:textId="77777777" w:rsidR="00DD150C" w:rsidRPr="00A43E33" w:rsidRDefault="00DD150C" w:rsidP="00DD150C">
            <w:pPr>
              <w:tabs>
                <w:tab w:val="clear" w:pos="680"/>
                <w:tab w:val="clear" w:pos="907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7F73296A" w14:textId="5ACD2721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1,769</w:t>
            </w:r>
          </w:p>
        </w:tc>
      </w:tr>
      <w:tr w:rsidR="00DD150C" w:rsidRPr="00A43E33" w14:paraId="57B8DA06" w14:textId="77777777">
        <w:tc>
          <w:tcPr>
            <w:tcW w:w="3618" w:type="dxa"/>
            <w:vAlign w:val="bottom"/>
          </w:tcPr>
          <w:p w14:paraId="69CBBAEB" w14:textId="77777777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68" w:type="dxa"/>
            <w:vAlign w:val="bottom"/>
          </w:tcPr>
          <w:p w14:paraId="47CEA8FB" w14:textId="54D6FBF6" w:rsidR="00DD150C" w:rsidRPr="0080285C" w:rsidRDefault="00D41C9B" w:rsidP="00DD150C">
            <w:pPr>
              <w:tabs>
                <w:tab w:val="clear" w:pos="680"/>
                <w:tab w:val="clear" w:pos="907"/>
              </w:tabs>
              <w:ind w:left="175" w:right="-144" w:hanging="1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5E3583F7" w14:textId="77777777" w:rsidR="00DD150C" w:rsidRPr="006D3581" w:rsidRDefault="00DD150C" w:rsidP="00DD150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bottom"/>
          </w:tcPr>
          <w:p w14:paraId="46149251" w14:textId="49301F20" w:rsidR="00DD150C" w:rsidRPr="006D358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1E3E035F" w14:textId="77777777" w:rsidR="00DD150C" w:rsidRPr="006D3581" w:rsidRDefault="00DD150C" w:rsidP="00DD150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8" w:type="dxa"/>
            <w:vAlign w:val="bottom"/>
          </w:tcPr>
          <w:p w14:paraId="4C141419" w14:textId="3F6EA066" w:rsidR="00DD150C" w:rsidRPr="0080285C" w:rsidRDefault="00575FB2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10,302</w:t>
            </w:r>
          </w:p>
        </w:tc>
        <w:tc>
          <w:tcPr>
            <w:tcW w:w="255" w:type="dxa"/>
            <w:vAlign w:val="bottom"/>
          </w:tcPr>
          <w:p w14:paraId="3953F2F3" w14:textId="77777777" w:rsidR="00DD150C" w:rsidRPr="00A43E33" w:rsidRDefault="00DD150C" w:rsidP="00DD150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bottom"/>
          </w:tcPr>
          <w:p w14:paraId="649C3562" w14:textId="7183D394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8,622</w:t>
            </w:r>
          </w:p>
        </w:tc>
      </w:tr>
      <w:tr w:rsidR="00DD150C" w:rsidRPr="00A43E33" w14:paraId="0EBD68BE" w14:textId="77777777">
        <w:tc>
          <w:tcPr>
            <w:tcW w:w="3618" w:type="dxa"/>
            <w:vAlign w:val="bottom"/>
          </w:tcPr>
          <w:p w14:paraId="699107D2" w14:textId="77777777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BE5F5DA" w14:textId="24A41F67" w:rsidR="00DD150C" w:rsidRPr="0080285C" w:rsidRDefault="006F3C05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4,332</w:t>
            </w:r>
          </w:p>
        </w:tc>
        <w:tc>
          <w:tcPr>
            <w:tcW w:w="255" w:type="dxa"/>
            <w:vAlign w:val="bottom"/>
          </w:tcPr>
          <w:p w14:paraId="4015A1FC" w14:textId="77777777" w:rsidR="00DD150C" w:rsidRPr="006D3581" w:rsidRDefault="00DD150C" w:rsidP="00DD150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8F408B5" w14:textId="2FCA76B8" w:rsidR="00DD150C" w:rsidRPr="006D358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18,304</w:t>
            </w:r>
          </w:p>
        </w:tc>
        <w:tc>
          <w:tcPr>
            <w:tcW w:w="252" w:type="dxa"/>
            <w:vAlign w:val="bottom"/>
          </w:tcPr>
          <w:p w14:paraId="64FEB828" w14:textId="77777777" w:rsidR="00DD150C" w:rsidRPr="006D3581" w:rsidRDefault="00DD150C" w:rsidP="00DD150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1AEBBD69" w14:textId="551D239E" w:rsidR="00DD150C" w:rsidRPr="0080285C" w:rsidRDefault="00575FB2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2,259</w:t>
            </w:r>
          </w:p>
        </w:tc>
        <w:tc>
          <w:tcPr>
            <w:tcW w:w="255" w:type="dxa"/>
            <w:vAlign w:val="bottom"/>
          </w:tcPr>
          <w:p w14:paraId="60CE27AE" w14:textId="77777777" w:rsidR="00DD150C" w:rsidRPr="00A43E33" w:rsidRDefault="00DD150C" w:rsidP="00DD150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FD52370" w14:textId="0CFDE1BA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15,295</w:t>
            </w:r>
          </w:p>
        </w:tc>
      </w:tr>
      <w:tr w:rsidR="00DD150C" w:rsidRPr="00A43E33" w14:paraId="4A13581A" w14:textId="77777777">
        <w:tc>
          <w:tcPr>
            <w:tcW w:w="3618" w:type="dxa"/>
            <w:vAlign w:val="bottom"/>
          </w:tcPr>
          <w:p w14:paraId="1367E777" w14:textId="77777777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A43E3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77AAD" w14:textId="4D9EDDAB" w:rsidR="00DD150C" w:rsidRPr="0080285C" w:rsidRDefault="006F3C05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71,521</w:t>
            </w:r>
          </w:p>
        </w:tc>
        <w:tc>
          <w:tcPr>
            <w:tcW w:w="255" w:type="dxa"/>
            <w:vAlign w:val="bottom"/>
          </w:tcPr>
          <w:p w14:paraId="499A0C66" w14:textId="77777777" w:rsidR="00DD150C" w:rsidRPr="00A43E33" w:rsidRDefault="00DD150C" w:rsidP="00DD150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A7ED2" w14:textId="016053D9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105,950</w:t>
            </w:r>
          </w:p>
        </w:tc>
        <w:tc>
          <w:tcPr>
            <w:tcW w:w="252" w:type="dxa"/>
            <w:vAlign w:val="bottom"/>
          </w:tcPr>
          <w:p w14:paraId="1A4008FF" w14:textId="77777777" w:rsidR="00DD150C" w:rsidRPr="00A43E33" w:rsidRDefault="00DD150C" w:rsidP="00DD150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5D5C9" w14:textId="23767AAA" w:rsidR="00DD150C" w:rsidRPr="0080285C" w:rsidRDefault="00575FB2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41,5</w:t>
            </w:r>
            <w:r w:rsidR="00743CBD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55" w:type="dxa"/>
            <w:vAlign w:val="bottom"/>
          </w:tcPr>
          <w:p w14:paraId="66074DDE" w14:textId="77777777" w:rsidR="00DD150C" w:rsidRPr="00A43E33" w:rsidRDefault="00DD150C" w:rsidP="00DD150C">
            <w:pPr>
              <w:tabs>
                <w:tab w:val="clear" w:pos="680"/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433349" w14:textId="01DF7937" w:rsidR="00DD150C" w:rsidRPr="00A43E3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66,600</w:t>
            </w:r>
          </w:p>
        </w:tc>
      </w:tr>
    </w:tbl>
    <w:p w14:paraId="6E60E2C1" w14:textId="5CB4E392" w:rsidR="00A30CD0" w:rsidRPr="00FA4239" w:rsidRDefault="00EE65A3" w:rsidP="00A30CD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A65910">
        <w:rPr>
          <w:rFonts w:ascii="Angsana New" w:eastAsia="SimSun" w:hAnsi="Angsana New"/>
          <w:b/>
          <w:bCs/>
          <w:sz w:val="30"/>
          <w:szCs w:val="30"/>
          <w:highlight w:val="yellow"/>
          <w:cs/>
          <w:lang w:eastAsia="zh-CN"/>
        </w:rPr>
        <w:br w:type="page"/>
      </w:r>
      <w:r w:rsidR="00BA4376" w:rsidRPr="00FA4239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ค่าใช้จ่าย</w:t>
      </w:r>
      <w:r w:rsidR="003E4DFE">
        <w:rPr>
          <w:rFonts w:ascii="Angsana New" w:eastAsia="SimSun" w:hAnsi="Angsana New"/>
          <w:b/>
          <w:bCs/>
          <w:sz w:val="30"/>
          <w:szCs w:val="30"/>
          <w:lang w:eastAsia="zh-CN"/>
        </w:rPr>
        <w:t xml:space="preserve"> </w:t>
      </w:r>
      <w:r w:rsidR="003E4DFE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 xml:space="preserve">(รายได้) </w:t>
      </w:r>
      <w:r w:rsidR="00A30CD0" w:rsidRPr="00FA4239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ภาษี</w:t>
      </w:r>
      <w:r w:rsidR="00A30CD0" w:rsidRPr="00FA4239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เงินได้</w:t>
      </w:r>
    </w:p>
    <w:p w14:paraId="15E7FE27" w14:textId="77777777" w:rsidR="00A30CD0" w:rsidRPr="00FA4239" w:rsidRDefault="00A30CD0" w:rsidP="00A30CD0">
      <w:pPr>
        <w:spacing w:line="160" w:lineRule="atLeast"/>
        <w:rPr>
          <w:rFonts w:ascii="Angsana New" w:hAnsi="Angsana New"/>
          <w:sz w:val="24"/>
          <w:szCs w:val="24"/>
          <w:cs/>
        </w:rPr>
      </w:pPr>
    </w:p>
    <w:p w14:paraId="000DD159" w14:textId="2EF50707" w:rsidR="00A1769C" w:rsidRPr="00FA4239" w:rsidRDefault="00DD150C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5D5B3F">
        <w:rPr>
          <w:rFonts w:ascii="Angsana New" w:hAnsi="Angsana New" w:hint="cs"/>
          <w:spacing w:val="-4"/>
          <w:sz w:val="30"/>
          <w:szCs w:val="30"/>
          <w:cs/>
        </w:rPr>
        <w:t xml:space="preserve">อัตราภาษีเงินได้นิติบุคคลที่ประกาศใช้ในประเทศไทย กัมพูชาและลาวมีอัตราเดียวกันคือร้อยละ </w:t>
      </w:r>
      <w:r w:rsidRPr="005D5B3F">
        <w:rPr>
          <w:rFonts w:ascii="Angsana New" w:hAnsi="Angsana New"/>
          <w:spacing w:val="-4"/>
          <w:sz w:val="30"/>
          <w:szCs w:val="30"/>
        </w:rPr>
        <w:t xml:space="preserve">20 </w:t>
      </w:r>
      <w:r w:rsidRPr="005D5B3F">
        <w:rPr>
          <w:rFonts w:ascii="Angsana New" w:hAnsi="Angsana New" w:hint="cs"/>
          <w:spacing w:val="-4"/>
          <w:sz w:val="30"/>
          <w:szCs w:val="30"/>
          <w:cs/>
        </w:rPr>
        <w:t>(สำหรับประเทศไทย</w:t>
      </w:r>
      <w:r w:rsidRPr="000170CC">
        <w:rPr>
          <w:rFonts w:ascii="Angsana New" w:hAnsi="Angsana New" w:hint="cs"/>
          <w:spacing w:val="-4"/>
          <w:sz w:val="30"/>
          <w:szCs w:val="30"/>
          <w:cs/>
        </w:rPr>
        <w:t xml:space="preserve">กรณีเป็นกิจการขนาดกลางและขนาดย่อม </w:t>
      </w:r>
      <w:r w:rsidRPr="000170CC">
        <w:rPr>
          <w:rFonts w:ascii="Angsana New" w:hAnsi="Angsana New"/>
          <w:spacing w:val="-4"/>
          <w:sz w:val="30"/>
          <w:szCs w:val="30"/>
        </w:rPr>
        <w:t xml:space="preserve">(SME) </w:t>
      </w:r>
      <w:r w:rsidRPr="000170CC">
        <w:rPr>
          <w:rFonts w:ascii="Angsana New" w:hAnsi="Angsana New" w:hint="cs"/>
          <w:spacing w:val="-4"/>
          <w:sz w:val="30"/>
          <w:szCs w:val="30"/>
          <w:cs/>
        </w:rPr>
        <w:t>และมีกำไรสุทธิเกิน</w:t>
      </w:r>
      <w:r>
        <w:rPr>
          <w:rFonts w:ascii="Angsana New" w:hAnsi="Angsana New" w:hint="cs"/>
          <w:spacing w:val="-4"/>
          <w:sz w:val="30"/>
          <w:szCs w:val="30"/>
          <w:cs/>
        </w:rPr>
        <w:t>กว่า</w:t>
      </w:r>
      <w:r w:rsidRPr="000170C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170CC">
        <w:rPr>
          <w:rFonts w:ascii="Angsana New" w:hAnsi="Angsana New"/>
          <w:spacing w:val="-4"/>
          <w:sz w:val="30"/>
          <w:szCs w:val="30"/>
        </w:rPr>
        <w:t xml:space="preserve">3 </w:t>
      </w:r>
      <w:r w:rsidRPr="000170CC">
        <w:rPr>
          <w:rFonts w:ascii="Angsana New" w:hAnsi="Angsana New" w:hint="cs"/>
          <w:spacing w:val="-4"/>
          <w:sz w:val="30"/>
          <w:szCs w:val="30"/>
          <w:cs/>
        </w:rPr>
        <w:t>ล้านบาทต่อปี มีอัตราร้อยละ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ถึงร้อยละ </w:t>
      </w:r>
      <w:r>
        <w:rPr>
          <w:rFonts w:ascii="Angsana New" w:hAnsi="Angsana New"/>
          <w:spacing w:val="-4"/>
          <w:sz w:val="30"/>
          <w:szCs w:val="30"/>
        </w:rPr>
        <w:t>20</w:t>
      </w:r>
      <w:r w:rsidRPr="000170CC">
        <w:rPr>
          <w:rFonts w:ascii="Angsana New" w:hAnsi="Angsana New"/>
          <w:sz w:val="30"/>
          <w:szCs w:val="30"/>
        </w:rPr>
        <w:t>)</w:t>
      </w:r>
    </w:p>
    <w:p w14:paraId="2D24F922" w14:textId="77777777" w:rsidR="00A1769C" w:rsidRPr="00FA4239" w:rsidRDefault="00A1769C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7E7650DC" w14:textId="228B468F" w:rsidR="00A30CD0" w:rsidRDefault="00BA4376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4239">
        <w:rPr>
          <w:rFonts w:ascii="Angsana New" w:hAnsi="Angsana New" w:hint="cs"/>
          <w:sz w:val="30"/>
          <w:szCs w:val="30"/>
          <w:cs/>
        </w:rPr>
        <w:t>ค่าใช้จ่าย</w:t>
      </w:r>
      <w:r w:rsidR="00062D75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="00A30CD0" w:rsidRPr="00FA4239">
        <w:rPr>
          <w:rFonts w:ascii="Angsana New" w:hAnsi="Angsana New"/>
          <w:sz w:val="30"/>
          <w:szCs w:val="30"/>
          <w:cs/>
        </w:rPr>
        <w:t>ภาษีเงินได้สำหรับ</w:t>
      </w:r>
      <w:r w:rsidR="00FA4239" w:rsidRPr="00FA4239">
        <w:rPr>
          <w:rFonts w:ascii="Angsana New" w:hAnsi="Angsana New"/>
          <w:sz w:val="30"/>
          <w:szCs w:val="30"/>
          <w:cs/>
        </w:rPr>
        <w:t xml:space="preserve">งวดสามเดือนสิ้นสุดวันที่ </w:t>
      </w:r>
      <w:r w:rsidR="00620C32">
        <w:rPr>
          <w:rFonts w:ascii="Angsana New" w:hAnsi="Angsana New"/>
          <w:sz w:val="30"/>
          <w:szCs w:val="30"/>
        </w:rPr>
        <w:t xml:space="preserve">31 </w:t>
      </w:r>
      <w:r w:rsidR="00620C32">
        <w:rPr>
          <w:rFonts w:ascii="Angsana New" w:hAnsi="Angsana New"/>
          <w:sz w:val="30"/>
          <w:szCs w:val="30"/>
          <w:cs/>
        </w:rPr>
        <w:t xml:space="preserve">มีนาคม </w:t>
      </w:r>
      <w:r w:rsidRPr="00FA4239">
        <w:rPr>
          <w:rFonts w:ascii="Angsana New" w:hAnsi="Angsana New" w:hint="cs"/>
          <w:sz w:val="30"/>
          <w:szCs w:val="30"/>
          <w:cs/>
        </w:rPr>
        <w:t>มี</w:t>
      </w:r>
      <w:r w:rsidR="00A30CD0" w:rsidRPr="00FA4239">
        <w:rPr>
          <w:rFonts w:ascii="Angsana New" w:hAnsi="Angsana New"/>
          <w:sz w:val="30"/>
          <w:szCs w:val="30"/>
          <w:cs/>
        </w:rPr>
        <w:t>ดังนี้</w:t>
      </w:r>
    </w:p>
    <w:p w14:paraId="1C0908A7" w14:textId="77777777" w:rsidR="00FA4239" w:rsidRDefault="00FA4239" w:rsidP="00A30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985" w:type="dxa"/>
        <w:tblLook w:val="04A0" w:firstRow="1" w:lastRow="0" w:firstColumn="1" w:lastColumn="0" w:noHBand="0" w:noVBand="1"/>
      </w:tblPr>
      <w:tblGrid>
        <w:gridCol w:w="4479"/>
        <w:gridCol w:w="1191"/>
        <w:gridCol w:w="236"/>
        <w:gridCol w:w="1191"/>
        <w:gridCol w:w="253"/>
        <w:gridCol w:w="1191"/>
        <w:gridCol w:w="253"/>
        <w:gridCol w:w="1191"/>
      </w:tblGrid>
      <w:tr w:rsidR="005B2E51" w:rsidRPr="008932D7" w14:paraId="2C2F8C2E" w14:textId="77777777" w:rsidTr="005B2E51">
        <w:tc>
          <w:tcPr>
            <w:tcW w:w="4479" w:type="dxa"/>
          </w:tcPr>
          <w:p w14:paraId="4733637C" w14:textId="77777777" w:rsidR="005B2E51" w:rsidRPr="008932D7" w:rsidRDefault="005B2E5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6" w:type="dxa"/>
            <w:gridSpan w:val="7"/>
            <w:tcBorders>
              <w:bottom w:val="single" w:sz="4" w:space="0" w:color="auto"/>
            </w:tcBorders>
          </w:tcPr>
          <w:p w14:paraId="18345F0F" w14:textId="3A0FE7AD" w:rsidR="005B2E51" w:rsidRDefault="005B2E5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5B2E51" w:rsidRPr="008932D7" w14:paraId="12E7FC79" w14:textId="77777777" w:rsidTr="003202D2">
        <w:tc>
          <w:tcPr>
            <w:tcW w:w="4479" w:type="dxa"/>
          </w:tcPr>
          <w:p w14:paraId="7FA44A47" w14:textId="77777777" w:rsidR="005B2E51" w:rsidRPr="008932D7" w:rsidRDefault="005B2E5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3D5963" w14:textId="6A4F0D26" w:rsidR="005B2E51" w:rsidRDefault="005B2E5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</w:tcPr>
          <w:p w14:paraId="189B06C1" w14:textId="77777777" w:rsidR="005B2E51" w:rsidRPr="00FA4239" w:rsidRDefault="005B2E5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5" w:type="dxa"/>
            <w:gridSpan w:val="3"/>
            <w:tcBorders>
              <w:bottom w:val="single" w:sz="4" w:space="0" w:color="auto"/>
            </w:tcBorders>
          </w:tcPr>
          <w:p w14:paraId="607F68E5" w14:textId="1C9FDE3E" w:rsidR="005B2E51" w:rsidRDefault="005B2E51" w:rsidP="00FA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150C" w:rsidRPr="008932D7" w14:paraId="1D4235E1" w14:textId="77777777" w:rsidTr="005B2E51">
        <w:tc>
          <w:tcPr>
            <w:tcW w:w="4479" w:type="dxa"/>
          </w:tcPr>
          <w:p w14:paraId="7BC2FF6C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2CDDF54" w14:textId="15092514" w:rsidR="00DD150C" w:rsidRPr="00FA4239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EFD4E31" w14:textId="77777777" w:rsidR="00DD150C" w:rsidRPr="00FA4239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6AD7BE1" w14:textId="6FB11295" w:rsidR="00DD150C" w:rsidRPr="00FA4239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3" w:type="dxa"/>
          </w:tcPr>
          <w:p w14:paraId="08763B90" w14:textId="77777777" w:rsidR="00DD150C" w:rsidRPr="00FA4239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AD7A81A" w14:textId="66ECFC2A" w:rsidR="00DD150C" w:rsidRPr="00FA4239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53" w:type="dxa"/>
          </w:tcPr>
          <w:p w14:paraId="7E58CE66" w14:textId="77777777" w:rsidR="00DD150C" w:rsidRPr="00FA4239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2FF320E8" w14:textId="74BF2A7E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D150C" w:rsidRPr="008932D7" w14:paraId="0D81F556" w14:textId="77777777" w:rsidTr="005B2E51">
        <w:tc>
          <w:tcPr>
            <w:tcW w:w="4479" w:type="dxa"/>
          </w:tcPr>
          <w:p w14:paraId="1019CB2A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4893B63E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C333E6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0CAAF46C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dxa"/>
          </w:tcPr>
          <w:p w14:paraId="156F7C00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70F4B848" w14:textId="77777777" w:rsidR="00DD150C" w:rsidRPr="00FA4239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3" w:type="dxa"/>
          </w:tcPr>
          <w:p w14:paraId="774E8968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1AFA4050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D150C" w:rsidRPr="008932D7" w14:paraId="4A0A4060" w14:textId="77777777" w:rsidTr="005B2E51">
        <w:tc>
          <w:tcPr>
            <w:tcW w:w="4479" w:type="dxa"/>
          </w:tcPr>
          <w:p w14:paraId="4DADA787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91" w:type="dxa"/>
          </w:tcPr>
          <w:p w14:paraId="1A00C43B" w14:textId="2B50E0DE" w:rsidR="00DD150C" w:rsidRPr="0080285C" w:rsidRDefault="00CB62C6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11,00</w:t>
            </w:r>
            <w:r w:rsidR="001D308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A74CB46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DA70CFA" w14:textId="0CDB3588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3,792</w:t>
            </w:r>
          </w:p>
        </w:tc>
        <w:tc>
          <w:tcPr>
            <w:tcW w:w="253" w:type="dxa"/>
          </w:tcPr>
          <w:p w14:paraId="6CA9B6C6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45D5AF9B" w14:textId="711ADD74" w:rsidR="00DD150C" w:rsidRPr="0080285C" w:rsidRDefault="00CB62C6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31BEB9E2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7CEDCE24" w14:textId="50D73BB4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150C" w:rsidRPr="008932D7" w14:paraId="5528784B" w14:textId="77777777" w:rsidTr="005B2E51">
        <w:tc>
          <w:tcPr>
            <w:tcW w:w="4479" w:type="dxa"/>
          </w:tcPr>
          <w:p w14:paraId="082E53CB" w14:textId="4D369E0A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31F8">
              <w:rPr>
                <w:rFonts w:ascii="Angsana New" w:hAnsi="Angsana New"/>
                <w:sz w:val="30"/>
                <w:szCs w:val="30"/>
                <w:cs/>
              </w:rPr>
              <w:t>การปรับปรุงภาษี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ของงวดก่อน</w:t>
            </w:r>
          </w:p>
        </w:tc>
        <w:tc>
          <w:tcPr>
            <w:tcW w:w="1191" w:type="dxa"/>
          </w:tcPr>
          <w:p w14:paraId="74513E94" w14:textId="697A69BE" w:rsidR="00DD150C" w:rsidRPr="0080285C" w:rsidRDefault="00CB62C6" w:rsidP="00CB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DA9791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BF593C8" w14:textId="5A9BF76D" w:rsidR="00DD150C" w:rsidRPr="00FD43D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253" w:type="dxa"/>
          </w:tcPr>
          <w:p w14:paraId="57332E1B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617CA277" w14:textId="2EAE94A4" w:rsidR="00DD150C" w:rsidRPr="0080285C" w:rsidRDefault="00CB62C6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05719536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7175F442" w14:textId="4A3A1744" w:rsidR="00DD150C" w:rsidRPr="000A1EE3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150C" w:rsidRPr="003B31F8" w14:paraId="598D7FDD" w14:textId="77777777" w:rsidTr="005B2E51">
        <w:tc>
          <w:tcPr>
            <w:tcW w:w="4479" w:type="dxa"/>
          </w:tcPr>
          <w:p w14:paraId="0654821D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91" w:type="dxa"/>
          </w:tcPr>
          <w:p w14:paraId="731040D7" w14:textId="77777777" w:rsidR="00DD150C" w:rsidRPr="0080285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945BAF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38E31D9" w14:textId="653DC71B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411B338A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B950994" w14:textId="77777777" w:rsidR="00DD150C" w:rsidRPr="0080285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2F9D4171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EE45B40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150C" w:rsidRPr="008932D7" w14:paraId="31ED227B" w14:textId="77777777" w:rsidTr="005B2E51">
        <w:tc>
          <w:tcPr>
            <w:tcW w:w="4479" w:type="dxa"/>
          </w:tcPr>
          <w:p w14:paraId="246F246B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932D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6D4DC42" w14:textId="6E8606EF" w:rsidR="00DD150C" w:rsidRPr="0080285C" w:rsidRDefault="00CB62C6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</w:t>
            </w:r>
            <w:r w:rsidR="001D3083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F12C371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DE09C5E" w14:textId="5C1FE0C1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5,254</w:t>
            </w:r>
          </w:p>
        </w:tc>
        <w:tc>
          <w:tcPr>
            <w:tcW w:w="253" w:type="dxa"/>
          </w:tcPr>
          <w:p w14:paraId="3CDBA594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16BFA07" w14:textId="527900C1" w:rsidR="00DD150C" w:rsidRPr="0080285C" w:rsidRDefault="00CB62C6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(1,37</w:t>
            </w:r>
            <w:r w:rsidR="001D308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3663C186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2C04097F" w14:textId="2F20B35D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3,753</w:t>
            </w:r>
          </w:p>
        </w:tc>
      </w:tr>
      <w:tr w:rsidR="00DD150C" w:rsidRPr="008932D7" w14:paraId="03DDA061" w14:textId="77777777" w:rsidTr="005B2E51">
        <w:tc>
          <w:tcPr>
            <w:tcW w:w="4479" w:type="dxa"/>
          </w:tcPr>
          <w:p w14:paraId="71509E40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3CD3E7B9" w14:textId="2274F535" w:rsidR="00DD150C" w:rsidRPr="0080285C" w:rsidRDefault="00CB62C6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8,645</w:t>
            </w:r>
          </w:p>
        </w:tc>
        <w:tc>
          <w:tcPr>
            <w:tcW w:w="236" w:type="dxa"/>
          </w:tcPr>
          <w:p w14:paraId="286D8265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0C301C89" w14:textId="2DB1A8E5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9,923</w:t>
            </w:r>
          </w:p>
        </w:tc>
        <w:tc>
          <w:tcPr>
            <w:tcW w:w="253" w:type="dxa"/>
          </w:tcPr>
          <w:p w14:paraId="2CC35DF5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5DF83D98" w14:textId="4603EC20" w:rsidR="00DD150C" w:rsidRPr="0080285C" w:rsidRDefault="00CB62C6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(1,37</w:t>
            </w:r>
            <w:r w:rsidR="001D308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175FD5E6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529D9EB0" w14:textId="1C1F831D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3,753</w:t>
            </w:r>
          </w:p>
        </w:tc>
      </w:tr>
      <w:tr w:rsidR="00DD150C" w:rsidRPr="008932D7" w14:paraId="48DEE4A6" w14:textId="77777777" w:rsidTr="005B2E51">
        <w:tc>
          <w:tcPr>
            <w:tcW w:w="4479" w:type="dxa"/>
          </w:tcPr>
          <w:p w14:paraId="685E65EE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08793A40" w14:textId="77777777" w:rsidR="00DD150C" w:rsidRPr="00FA4239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DBC541C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2CF38C1E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16531B7D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0D5253EB" w14:textId="77777777" w:rsidR="00DD150C" w:rsidRPr="00FA4239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</w:tcPr>
          <w:p w14:paraId="2A6A191E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435256F6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150C" w:rsidRPr="008932D7" w14:paraId="36414579" w14:textId="77777777" w:rsidTr="005B2E51">
        <w:tc>
          <w:tcPr>
            <w:tcW w:w="4479" w:type="dxa"/>
          </w:tcPr>
          <w:p w14:paraId="29F68082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u w:val="single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1191" w:type="dxa"/>
          </w:tcPr>
          <w:p w14:paraId="70ACCAA6" w14:textId="77777777" w:rsidR="00DD150C" w:rsidRPr="00FA4239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FE730D3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348E57E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2E99009F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EB9922D" w14:textId="77777777" w:rsidR="00DD150C" w:rsidRPr="00FA4239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</w:tcPr>
          <w:p w14:paraId="7029ADF3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A0328CF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150C" w:rsidRPr="008932D7" w14:paraId="79A748A5" w14:textId="77777777" w:rsidTr="005B2E51">
        <w:tc>
          <w:tcPr>
            <w:tcW w:w="4479" w:type="dxa"/>
          </w:tcPr>
          <w:p w14:paraId="0112F63F" w14:textId="3194BAB1" w:rsidR="00DD150C" w:rsidRPr="00114DED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644BE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3644BE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4F7D86B5" w14:textId="16DDD458" w:rsidR="00DD150C" w:rsidRPr="0080285C" w:rsidRDefault="00CB62C6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32,429</w:t>
            </w:r>
          </w:p>
        </w:tc>
        <w:tc>
          <w:tcPr>
            <w:tcW w:w="236" w:type="dxa"/>
          </w:tcPr>
          <w:p w14:paraId="1DA5B3F6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78F59A03" w14:textId="5BAD5BDF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63,128</w:t>
            </w:r>
          </w:p>
        </w:tc>
        <w:tc>
          <w:tcPr>
            <w:tcW w:w="253" w:type="dxa"/>
          </w:tcPr>
          <w:p w14:paraId="01226765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1FE53C60" w14:textId="3F19988C" w:rsidR="00DD150C" w:rsidRPr="0080285C" w:rsidRDefault="00CB62C6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(6,17</w:t>
            </w:r>
            <w:r w:rsidR="001D3083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3849E892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066C0923" w14:textId="11301116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(2,343)</w:t>
            </w:r>
          </w:p>
        </w:tc>
      </w:tr>
      <w:tr w:rsidR="00DD150C" w:rsidRPr="008932D7" w14:paraId="7881275E" w14:textId="77777777" w:rsidTr="005B2E51">
        <w:tc>
          <w:tcPr>
            <w:tcW w:w="4479" w:type="dxa"/>
          </w:tcPr>
          <w:p w14:paraId="219AE658" w14:textId="77777777" w:rsidR="00DD150C" w:rsidRPr="00B33BB5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ind w:lef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4E836FF2" w14:textId="77777777" w:rsidR="00DD150C" w:rsidRPr="0080285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6A76AD" w14:textId="77777777" w:rsidR="00DD150C" w:rsidRPr="00B33BB5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46578391" w14:textId="77777777" w:rsidR="00DD150C" w:rsidRPr="00B33BB5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265F3EC6" w14:textId="77777777" w:rsidR="00DD150C" w:rsidRPr="00B33BB5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2EF7F764" w14:textId="77777777" w:rsidR="00DD150C" w:rsidRPr="0080285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79DA7969" w14:textId="77777777" w:rsidR="00DD150C" w:rsidRPr="00B33BB5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4D70B94A" w14:textId="77777777" w:rsidR="00DD150C" w:rsidRPr="00B33BB5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8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150C" w:rsidRPr="00B33BB5" w14:paraId="632FEA35" w14:textId="77777777" w:rsidTr="005B2E51">
        <w:tc>
          <w:tcPr>
            <w:tcW w:w="4479" w:type="dxa"/>
          </w:tcPr>
          <w:p w14:paraId="0DD03909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ภาษีเงินได้คำนวณตามอัตราภาษีที่ประกาศใช้</w:t>
            </w:r>
          </w:p>
        </w:tc>
        <w:tc>
          <w:tcPr>
            <w:tcW w:w="1191" w:type="dxa"/>
          </w:tcPr>
          <w:p w14:paraId="0828D9BA" w14:textId="63ED144E" w:rsidR="00DD150C" w:rsidRPr="0080285C" w:rsidRDefault="00CB62C6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7,742</w:t>
            </w:r>
          </w:p>
        </w:tc>
        <w:tc>
          <w:tcPr>
            <w:tcW w:w="236" w:type="dxa"/>
          </w:tcPr>
          <w:p w14:paraId="223564AD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5640BD9" w14:textId="38620135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12,604</w:t>
            </w:r>
          </w:p>
        </w:tc>
        <w:tc>
          <w:tcPr>
            <w:tcW w:w="253" w:type="dxa"/>
          </w:tcPr>
          <w:p w14:paraId="1A277D38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7FB8AB5" w14:textId="03DCA6CF" w:rsidR="00DD150C" w:rsidRPr="0080285C" w:rsidRDefault="00CB62C6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(1,23</w:t>
            </w:r>
            <w:r w:rsidR="001D308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080538E5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B645579" w14:textId="7D2C2591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(469)</w:t>
            </w:r>
          </w:p>
        </w:tc>
      </w:tr>
      <w:tr w:rsidR="00DD150C" w:rsidRPr="00B33BB5" w14:paraId="74D24EBE" w14:textId="77777777" w:rsidTr="00EE193C">
        <w:tc>
          <w:tcPr>
            <w:tcW w:w="4479" w:type="dxa"/>
          </w:tcPr>
          <w:p w14:paraId="692F0711" w14:textId="4323D153" w:rsidR="00DD150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31F8">
              <w:rPr>
                <w:rFonts w:ascii="Angsana New" w:hAnsi="Angsana New"/>
                <w:sz w:val="30"/>
                <w:szCs w:val="30"/>
                <w:cs/>
              </w:rPr>
              <w:t>การปรับปรุงภาษี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ของงวดก่อน</w:t>
            </w:r>
          </w:p>
        </w:tc>
        <w:tc>
          <w:tcPr>
            <w:tcW w:w="1191" w:type="dxa"/>
          </w:tcPr>
          <w:p w14:paraId="4C2F1415" w14:textId="1930E927" w:rsidR="00DD150C" w:rsidRPr="0080285C" w:rsidRDefault="00CB62C6" w:rsidP="00CB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5223B9A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D5551D8" w14:textId="67952532" w:rsidR="00DD150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253" w:type="dxa"/>
          </w:tcPr>
          <w:p w14:paraId="5D31AF92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62967A7" w14:textId="759B1E27" w:rsidR="00DD150C" w:rsidRPr="0080285C" w:rsidRDefault="00CB62C6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0D7A55ED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93F19EC" w14:textId="1A5C11BA" w:rsidR="00DD150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150C" w:rsidRPr="008932D7" w14:paraId="1C0A3D63" w14:textId="77777777" w:rsidTr="005B2E51">
        <w:tc>
          <w:tcPr>
            <w:tcW w:w="4479" w:type="dxa"/>
          </w:tcPr>
          <w:p w14:paraId="4038D8A2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ผลกระทบจากรายการที่หักเป็นรายจ่าย</w:t>
            </w:r>
          </w:p>
        </w:tc>
        <w:tc>
          <w:tcPr>
            <w:tcW w:w="1191" w:type="dxa"/>
          </w:tcPr>
          <w:p w14:paraId="5FDB8F79" w14:textId="77777777" w:rsidR="00DD150C" w:rsidRPr="0080285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1BFFE2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E343C4C" w14:textId="529EC331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54F9F61E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463B3D1" w14:textId="77777777" w:rsidR="00DD150C" w:rsidRPr="0080285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4FF62760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1516E89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150C" w:rsidRPr="008932D7" w14:paraId="3B4F551A" w14:textId="77777777" w:rsidTr="005B2E51">
        <w:tc>
          <w:tcPr>
            <w:tcW w:w="4479" w:type="dxa"/>
          </w:tcPr>
          <w:p w14:paraId="4FE1BA9B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 xml:space="preserve">   ทางภาษีเงินได้เพิ่มเติม </w:t>
            </w:r>
            <w:r w:rsidRPr="008932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932D7">
              <w:rPr>
                <w:rFonts w:ascii="Angsana New" w:hAnsi="Angsana New"/>
                <w:sz w:val="30"/>
                <w:szCs w:val="30"/>
                <w:cs/>
              </w:rPr>
              <w:t>สุทธิจากรายการที่</w:t>
            </w:r>
          </w:p>
        </w:tc>
        <w:tc>
          <w:tcPr>
            <w:tcW w:w="1191" w:type="dxa"/>
          </w:tcPr>
          <w:p w14:paraId="21C0BCA1" w14:textId="77777777" w:rsidR="00DD150C" w:rsidRPr="0080285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112AAD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F9F25E8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177E2740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DB4805D" w14:textId="77777777" w:rsidR="00DD150C" w:rsidRPr="0080285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70AD5FE0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6440A63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150C" w:rsidRPr="008932D7" w14:paraId="6607BE3D" w14:textId="77777777" w:rsidTr="005B2E51">
        <w:tc>
          <w:tcPr>
            <w:tcW w:w="4479" w:type="dxa"/>
          </w:tcPr>
          <w:p w14:paraId="6D8097D1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 xml:space="preserve">   ถือเป็นรายจ่ายทางภาษีไม่ได้</w:t>
            </w:r>
          </w:p>
        </w:tc>
        <w:tc>
          <w:tcPr>
            <w:tcW w:w="1191" w:type="dxa"/>
          </w:tcPr>
          <w:p w14:paraId="794D10CD" w14:textId="4982333F" w:rsidR="00DD150C" w:rsidRPr="0080285C" w:rsidRDefault="003E4825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2,831</w:t>
            </w:r>
          </w:p>
        </w:tc>
        <w:tc>
          <w:tcPr>
            <w:tcW w:w="236" w:type="dxa"/>
          </w:tcPr>
          <w:p w14:paraId="1C8A8D9F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A67DE10" w14:textId="07D9B8C1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1,031</w:t>
            </w:r>
          </w:p>
        </w:tc>
        <w:tc>
          <w:tcPr>
            <w:tcW w:w="253" w:type="dxa"/>
          </w:tcPr>
          <w:p w14:paraId="4DBEC25C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A332641" w14:textId="2C1DC6F2" w:rsidR="00DD150C" w:rsidRPr="0080285C" w:rsidRDefault="00CB62C6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1,788</w:t>
            </w:r>
          </w:p>
        </w:tc>
        <w:tc>
          <w:tcPr>
            <w:tcW w:w="253" w:type="dxa"/>
          </w:tcPr>
          <w:p w14:paraId="074F557F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98FA05D" w14:textId="59F86C92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</w:tr>
      <w:tr w:rsidR="00DD150C" w:rsidRPr="008932D7" w14:paraId="7A72F089" w14:textId="77777777" w:rsidTr="00EE193C">
        <w:tc>
          <w:tcPr>
            <w:tcW w:w="4479" w:type="dxa"/>
          </w:tcPr>
          <w:p w14:paraId="521A1BAD" w14:textId="77777777" w:rsidR="00DD150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ขาดทุนทางภาษีที่ยังไม่ได้รับรู้เป็นสินทรัพย์</w:t>
            </w:r>
          </w:p>
        </w:tc>
        <w:tc>
          <w:tcPr>
            <w:tcW w:w="1191" w:type="dxa"/>
          </w:tcPr>
          <w:p w14:paraId="4EA49CCE" w14:textId="77777777" w:rsidR="00DD150C" w:rsidRPr="0080285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206653" w14:textId="77777777" w:rsidR="00DD150C" w:rsidRPr="003B31F8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2024FAD" w14:textId="25EB1299" w:rsidR="00DD150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4DB76B4D" w14:textId="77777777" w:rsidR="00DD150C" w:rsidRPr="003B31F8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09C3F71" w14:textId="77777777" w:rsidR="00DD150C" w:rsidRPr="0080285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553A9D0E" w14:textId="77777777" w:rsidR="00DD150C" w:rsidRPr="003B31F8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4A7F51B" w14:textId="77777777" w:rsidR="00DD150C" w:rsidRPr="003B31F8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150C" w:rsidRPr="008932D7" w14:paraId="310ED225" w14:textId="77777777" w:rsidTr="00EE193C">
        <w:tc>
          <w:tcPr>
            <w:tcW w:w="4479" w:type="dxa"/>
          </w:tcPr>
          <w:p w14:paraId="2682AEE8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191" w:type="dxa"/>
          </w:tcPr>
          <w:p w14:paraId="7E7CCCEC" w14:textId="3E6B061F" w:rsidR="00DD150C" w:rsidRPr="0080285C" w:rsidRDefault="003E4825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E4825">
              <w:rPr>
                <w:rFonts w:ascii="Angsana New" w:hAnsi="Angsana New"/>
                <w:sz w:val="30"/>
                <w:szCs w:val="30"/>
              </w:rPr>
              <w:t>(1,928)</w:t>
            </w:r>
          </w:p>
        </w:tc>
        <w:tc>
          <w:tcPr>
            <w:tcW w:w="236" w:type="dxa"/>
          </w:tcPr>
          <w:p w14:paraId="14CE875A" w14:textId="77777777" w:rsidR="00DD150C" w:rsidRPr="003B31F8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22B46DC" w14:textId="57325BAE" w:rsidR="00DD150C" w:rsidRPr="003B31F8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424</w:t>
            </w:r>
          </w:p>
        </w:tc>
        <w:tc>
          <w:tcPr>
            <w:tcW w:w="253" w:type="dxa"/>
          </w:tcPr>
          <w:p w14:paraId="614A447B" w14:textId="77777777" w:rsidR="00DD150C" w:rsidRPr="003B31F8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932055C" w14:textId="36C33268" w:rsidR="00DD150C" w:rsidRPr="0080285C" w:rsidRDefault="00CB62C6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(1,928)</w:t>
            </w:r>
          </w:p>
        </w:tc>
        <w:tc>
          <w:tcPr>
            <w:tcW w:w="253" w:type="dxa"/>
          </w:tcPr>
          <w:p w14:paraId="0F04A318" w14:textId="77777777" w:rsidR="00DD150C" w:rsidRPr="003B31F8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FF18F2F" w14:textId="40FCA735" w:rsidR="00DD150C" w:rsidRPr="003B31F8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4,224</w:t>
            </w:r>
          </w:p>
        </w:tc>
      </w:tr>
      <w:tr w:rsidR="00DD150C" w:rsidRPr="008932D7" w14:paraId="6D0B0795" w14:textId="77777777" w:rsidTr="00EE193C">
        <w:tc>
          <w:tcPr>
            <w:tcW w:w="4479" w:type="dxa"/>
          </w:tcPr>
          <w:p w14:paraId="2D2A0C91" w14:textId="4FCC0CB5" w:rsidR="00DD150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ผลกระทบจากการใช้ประโยชน์ของผลขาดทุนสะสม</w:t>
            </w:r>
          </w:p>
        </w:tc>
        <w:tc>
          <w:tcPr>
            <w:tcW w:w="1191" w:type="dxa"/>
          </w:tcPr>
          <w:p w14:paraId="4130E8A6" w14:textId="77777777" w:rsidR="00DD150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59F735" w14:textId="77777777" w:rsidR="00DD150C" w:rsidRPr="003B31F8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26D69FE" w14:textId="77777777" w:rsidR="00DD150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6A8828E3" w14:textId="77777777" w:rsidR="00DD150C" w:rsidRPr="003B31F8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49570CC" w14:textId="77777777" w:rsidR="00DD150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7414FDE6" w14:textId="77777777" w:rsidR="00DD150C" w:rsidRPr="003B31F8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45D5ECF" w14:textId="77777777" w:rsidR="00DD150C" w:rsidRPr="001641AF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150C" w:rsidRPr="008932D7" w14:paraId="1B018E06" w14:textId="77777777" w:rsidTr="00EE193C">
        <w:tc>
          <w:tcPr>
            <w:tcW w:w="4479" w:type="dxa"/>
          </w:tcPr>
          <w:p w14:paraId="28AF4A0A" w14:textId="70E6CE95" w:rsidR="00DD150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ทางภาษียกมา</w:t>
            </w:r>
          </w:p>
        </w:tc>
        <w:tc>
          <w:tcPr>
            <w:tcW w:w="1191" w:type="dxa"/>
          </w:tcPr>
          <w:p w14:paraId="67B83CD2" w14:textId="31136209" w:rsidR="00DD150C" w:rsidRDefault="00CB62C6" w:rsidP="00CB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02204E" w14:textId="77777777" w:rsidR="00DD150C" w:rsidRPr="003B31F8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69E05E9" w14:textId="490AC588" w:rsidR="00DD150C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(10,013)</w:t>
            </w:r>
          </w:p>
        </w:tc>
        <w:tc>
          <w:tcPr>
            <w:tcW w:w="253" w:type="dxa"/>
          </w:tcPr>
          <w:p w14:paraId="3755909D" w14:textId="77777777" w:rsidR="00DD150C" w:rsidRPr="003B31F8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899B01F" w14:textId="7971A0CF" w:rsidR="00DD150C" w:rsidRDefault="00CB62C6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6B069456" w14:textId="77777777" w:rsidR="00DD150C" w:rsidRPr="003B31F8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675A9D7" w14:textId="2FCBD87C" w:rsidR="00DD150C" w:rsidRPr="001641AF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150C" w:rsidRPr="008932D7" w14:paraId="7A023153" w14:textId="77777777" w:rsidTr="005B2E51">
        <w:tc>
          <w:tcPr>
            <w:tcW w:w="4479" w:type="dxa"/>
          </w:tcPr>
          <w:p w14:paraId="20A0A7A4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32D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4E4BFC05" w14:textId="1BEFE135" w:rsidR="00DD150C" w:rsidRPr="0080285C" w:rsidRDefault="00CB62C6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8,645</w:t>
            </w:r>
          </w:p>
        </w:tc>
        <w:tc>
          <w:tcPr>
            <w:tcW w:w="236" w:type="dxa"/>
          </w:tcPr>
          <w:p w14:paraId="5410238E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0A30F354" w14:textId="2C9CA0E3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9,923</w:t>
            </w:r>
          </w:p>
        </w:tc>
        <w:tc>
          <w:tcPr>
            <w:tcW w:w="253" w:type="dxa"/>
          </w:tcPr>
          <w:p w14:paraId="12F390D8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25087235" w14:textId="541A621F" w:rsidR="00DD150C" w:rsidRPr="0080285C" w:rsidRDefault="00CB62C6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(1,37</w:t>
            </w:r>
            <w:r w:rsidR="001D308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50121686" w14:textId="77777777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60F6E027" w14:textId="4C27D302" w:rsidR="00DD150C" w:rsidRPr="008932D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3,753</w:t>
            </w:r>
          </w:p>
        </w:tc>
      </w:tr>
    </w:tbl>
    <w:p w14:paraId="43ECA106" w14:textId="77777777" w:rsidR="00602AF5" w:rsidRDefault="00602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39CC032C" w14:textId="37CCB947" w:rsidR="00282BC9" w:rsidRPr="00C023BB" w:rsidRDefault="00282BC9" w:rsidP="00257D4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 w:rsidRPr="00C023BB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lastRenderedPageBreak/>
        <w:t>ข้อมูลทางการเงิน</w:t>
      </w:r>
      <w:r w:rsidRPr="00C023BB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ที่สำคัญจำแนกตามส่วนงานดำเนินงาน</w:t>
      </w:r>
    </w:p>
    <w:p w14:paraId="62A28227" w14:textId="77777777" w:rsidR="00282BC9" w:rsidRPr="006A5339" w:rsidRDefault="00282BC9" w:rsidP="00257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166C091" w14:textId="74D056AC" w:rsidR="00DD150C" w:rsidRDefault="00DD150C" w:rsidP="00257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0170CC">
        <w:rPr>
          <w:rFonts w:ascii="Angsana New" w:hAnsi="Angsana New"/>
          <w:sz w:val="30"/>
          <w:szCs w:val="30"/>
          <w:cs/>
        </w:rPr>
        <w:t>งบฐานะการเงินและงบกำไรขาดทุนเป็นข้อมูลทางการเงินที่สำคัญและเป็นข้อมูลหลักของกลุ่มบริษัท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</w:t>
      </w:r>
      <w:r w:rsidRPr="000170CC">
        <w:rPr>
          <w:rFonts w:ascii="Angsana New" w:hAnsi="Angsana New" w:hint="cs"/>
          <w:sz w:val="30"/>
          <w:szCs w:val="30"/>
          <w:cs/>
        </w:rPr>
        <w:t xml:space="preserve">    </w:t>
      </w:r>
      <w:r w:rsidRPr="000170CC">
        <w:rPr>
          <w:rFonts w:ascii="Angsana New" w:hAnsi="Angsana New"/>
          <w:sz w:val="30"/>
          <w:szCs w:val="30"/>
          <w:cs/>
        </w:rPr>
        <w:t>ส่วนงาน อย่างไรก็</w:t>
      </w:r>
      <w:r w:rsidRPr="000170CC">
        <w:rPr>
          <w:rFonts w:ascii="Angsana New" w:hAnsi="Angsana New" w:hint="cs"/>
          <w:sz w:val="30"/>
          <w:szCs w:val="30"/>
          <w:cs/>
        </w:rPr>
        <w:t>ตาม</w:t>
      </w:r>
      <w:r w:rsidRPr="000170CC">
        <w:rPr>
          <w:rFonts w:ascii="Angsana New" w:hAnsi="Angsana New"/>
          <w:sz w:val="30"/>
          <w:szCs w:val="30"/>
          <w:cs/>
        </w:rPr>
        <w:t xml:space="preserve"> กลุ่มบริษัทมีส่วนงานดำเนินงานหลัก (ซึ่งเป็นส่วนงานที่รายงานเป็นการภายใน) ในเชิงผลิตภัณฑ์เพียงส่วนงานเดียวคือ การให้เช่าซื้อรถยนต์และรถจักรยานยนต์</w:t>
      </w:r>
      <w:r w:rsidRPr="000170CC">
        <w:rPr>
          <w:rFonts w:ascii="Angsana New" w:hAnsi="Angsana New" w:hint="cs"/>
          <w:sz w:val="30"/>
          <w:szCs w:val="30"/>
          <w:cs/>
        </w:rPr>
        <w:t>เป็นส่วนใหญ่และการให้เช่ารถจักรยานยนต์</w:t>
      </w:r>
      <w:r w:rsidRPr="000170CC">
        <w:rPr>
          <w:rFonts w:ascii="Angsana New" w:hAnsi="Angsana New"/>
          <w:sz w:val="30"/>
          <w:szCs w:val="30"/>
          <w:cs/>
        </w:rPr>
        <w:t xml:space="preserve">แก่ลูกค้ารายย่อยทั่วไป ในขณะที่ธุรกรรมการให้กู้ยืมเงินและ </w:t>
      </w:r>
      <w:r w:rsidRPr="000170CC">
        <w:rPr>
          <w:rFonts w:ascii="Angsana New" w:hAnsi="Angsana New"/>
          <w:sz w:val="30"/>
          <w:szCs w:val="30"/>
        </w:rPr>
        <w:t xml:space="preserve">Nano Finance </w:t>
      </w:r>
      <w:r w:rsidRPr="000170CC">
        <w:rPr>
          <w:rFonts w:ascii="Angsana New" w:hAnsi="Angsana New" w:hint="cs"/>
          <w:sz w:val="30"/>
          <w:szCs w:val="30"/>
          <w:cs/>
        </w:rPr>
        <w:t>รวมถึงธุรกิจนายหน้าประกันวินาศภัยและสินเชื่อส่วนบุคคลให้</w:t>
      </w:r>
      <w:r w:rsidRPr="000170CC">
        <w:rPr>
          <w:rFonts w:ascii="Angsana New" w:hAnsi="Angsana New"/>
          <w:sz w:val="30"/>
          <w:szCs w:val="30"/>
          <w:cs/>
        </w:rPr>
        <w:t>แก่ลูกค้ารายย่อยทั่วไปนั้นมีสัดส่วนที่ไม่เป็นสาระสำคัญเมื่อเปรียบเทียบกับปริมาณและกิจกรรมทางธุรกิจทั้งหมด</w:t>
      </w:r>
      <w:r w:rsidRPr="000170CC">
        <w:rPr>
          <w:rFonts w:ascii="Angsana New" w:hAnsi="Angsana New"/>
          <w:sz w:val="30"/>
          <w:szCs w:val="30"/>
        </w:rPr>
        <w:t xml:space="preserve"> </w:t>
      </w:r>
      <w:r w:rsidRPr="000170CC">
        <w:rPr>
          <w:rFonts w:ascii="Angsana New" w:hAnsi="Angsana New"/>
          <w:sz w:val="30"/>
          <w:szCs w:val="30"/>
          <w:cs/>
        </w:rPr>
        <w:t>ดังนั้น</w:t>
      </w:r>
      <w:r w:rsidRPr="000170CC">
        <w:rPr>
          <w:rFonts w:ascii="Angsana New" w:hAnsi="Angsana New"/>
          <w:spacing w:val="-2"/>
          <w:sz w:val="30"/>
          <w:szCs w:val="30"/>
          <w:cs/>
        </w:rPr>
        <w:t>กลุ่มบริษัทจึงไม่ได้แสดงข้อมูลส่วนงานดำเนินงานเชิงผลิตภัณฑ์และลูกค้ารายใหญ่ไว้ใน</w:t>
      </w:r>
      <w:r w:rsidRPr="00C023BB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ข้อมูลทางการเงินระหว่างกาลนี้</w:t>
      </w:r>
    </w:p>
    <w:p w14:paraId="690938D3" w14:textId="77777777" w:rsidR="00DD150C" w:rsidRPr="006A5339" w:rsidRDefault="00DD150C" w:rsidP="00257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429FDDAD" w14:textId="77777777" w:rsidR="00E046F5" w:rsidRPr="00C023BB" w:rsidRDefault="00E046F5" w:rsidP="00E04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023BB">
        <w:rPr>
          <w:rFonts w:ascii="Angsana New" w:hAnsi="Angsana New"/>
          <w:sz w:val="30"/>
          <w:szCs w:val="30"/>
          <w:u w:val="single"/>
          <w:cs/>
        </w:rPr>
        <w:t>ข้อมูลเกี่ยวกับส่วนงานดำเนินงานตามเขตภูมิศาสตร์</w:t>
      </w:r>
    </w:p>
    <w:p w14:paraId="0A08081F" w14:textId="77777777" w:rsidR="00E046F5" w:rsidRPr="00C023BB" w:rsidRDefault="00E046F5" w:rsidP="00E04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5211"/>
        <w:gridCol w:w="1276"/>
        <w:gridCol w:w="236"/>
        <w:gridCol w:w="1323"/>
        <w:gridCol w:w="236"/>
        <w:gridCol w:w="1324"/>
      </w:tblGrid>
      <w:tr w:rsidR="003C2FED" w:rsidRPr="00C023BB" w14:paraId="358B658F" w14:textId="77777777" w:rsidTr="00C023BB">
        <w:trPr>
          <w:tblHeader/>
        </w:trPr>
        <w:tc>
          <w:tcPr>
            <w:tcW w:w="5211" w:type="dxa"/>
            <w:vAlign w:val="bottom"/>
          </w:tcPr>
          <w:p w14:paraId="712C51AB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5" w:type="dxa"/>
            <w:gridSpan w:val="5"/>
            <w:tcBorders>
              <w:bottom w:val="single" w:sz="4" w:space="0" w:color="auto"/>
            </w:tcBorders>
            <w:vAlign w:val="bottom"/>
          </w:tcPr>
          <w:p w14:paraId="4C46071B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C2FED" w:rsidRPr="00C023BB" w14:paraId="4A13AC67" w14:textId="77777777" w:rsidTr="00C023BB">
        <w:trPr>
          <w:tblHeader/>
        </w:trPr>
        <w:tc>
          <w:tcPr>
            <w:tcW w:w="5211" w:type="dxa"/>
            <w:vAlign w:val="bottom"/>
          </w:tcPr>
          <w:p w14:paraId="3FC3F51E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F5564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A9BC0D6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18D9D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6" w:type="dxa"/>
            <w:vAlign w:val="bottom"/>
          </w:tcPr>
          <w:p w14:paraId="31E27888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6D198" w14:textId="77777777" w:rsidR="003C2FED" w:rsidRPr="00C023BB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C2FED" w:rsidRPr="00A65910" w14:paraId="31EFB63B" w14:textId="77777777" w:rsidTr="00737643">
        <w:tc>
          <w:tcPr>
            <w:tcW w:w="5211" w:type="dxa"/>
            <w:vAlign w:val="bottom"/>
          </w:tcPr>
          <w:p w14:paraId="6FC9D2BE" w14:textId="73BE2F8B" w:rsidR="003C2FED" w:rsidRPr="00C023BB" w:rsidRDefault="003C2FED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งวดสามเดือนสิ้นสุดวันที่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มีนาคม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DD150C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CA6AF5F" w14:textId="77777777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1A29C2B" w14:textId="77777777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264DCA21" w14:textId="77777777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15029C9" w14:textId="77777777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4B5FB6AC" w14:textId="1A61D889" w:rsidR="003C2FED" w:rsidRPr="00A65910" w:rsidRDefault="003C2FED" w:rsidP="007E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37643" w:rsidRPr="00A65910" w14:paraId="267FDD69" w14:textId="77777777" w:rsidTr="00737643">
        <w:tc>
          <w:tcPr>
            <w:tcW w:w="5211" w:type="dxa"/>
            <w:vAlign w:val="bottom"/>
          </w:tcPr>
          <w:p w14:paraId="542ED5CA" w14:textId="77777777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รายได้ดอกผลจากการให้เช่าซื้อ</w:t>
            </w:r>
          </w:p>
        </w:tc>
        <w:tc>
          <w:tcPr>
            <w:tcW w:w="1276" w:type="dxa"/>
            <w:vAlign w:val="bottom"/>
          </w:tcPr>
          <w:p w14:paraId="23CC96DA" w14:textId="4F393626" w:rsidR="00737643" w:rsidRPr="0080285C" w:rsidRDefault="000F08CA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30,221</w:t>
            </w:r>
          </w:p>
        </w:tc>
        <w:tc>
          <w:tcPr>
            <w:tcW w:w="236" w:type="dxa"/>
            <w:vAlign w:val="bottom"/>
          </w:tcPr>
          <w:p w14:paraId="7AC3F552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4AA7399C" w14:textId="5576C95E" w:rsidR="00737643" w:rsidRPr="0080285C" w:rsidRDefault="000F08CA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79,819</w:t>
            </w:r>
          </w:p>
        </w:tc>
        <w:tc>
          <w:tcPr>
            <w:tcW w:w="236" w:type="dxa"/>
            <w:vAlign w:val="bottom"/>
          </w:tcPr>
          <w:p w14:paraId="0C59E207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6F40DD8A" w14:textId="22F63DA1" w:rsidR="00737643" w:rsidRPr="0080285C" w:rsidRDefault="000F08CA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110,040</w:t>
            </w:r>
          </w:p>
        </w:tc>
      </w:tr>
      <w:tr w:rsidR="00737643" w:rsidRPr="00A65910" w14:paraId="5534DE00" w14:textId="77777777" w:rsidTr="00737643">
        <w:tc>
          <w:tcPr>
            <w:tcW w:w="5211" w:type="dxa"/>
            <w:vAlign w:val="bottom"/>
          </w:tcPr>
          <w:p w14:paraId="125DDCBD" w14:textId="1CC12893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</w:t>
            </w:r>
            <w:r w:rsidR="004B285B">
              <w:rPr>
                <w:rFonts w:ascii="Angsana New" w:hAnsi="Angsana New" w:hint="cs"/>
                <w:sz w:val="30"/>
                <w:szCs w:val="30"/>
                <w:cs/>
              </w:rPr>
              <w:t>รถจักรยานยนต์</w:t>
            </w:r>
          </w:p>
        </w:tc>
        <w:tc>
          <w:tcPr>
            <w:tcW w:w="1276" w:type="dxa"/>
            <w:vAlign w:val="bottom"/>
          </w:tcPr>
          <w:p w14:paraId="35E9FF19" w14:textId="76236C3B" w:rsidR="00737643" w:rsidRPr="0080285C" w:rsidRDefault="000F08CA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15,595</w:t>
            </w:r>
          </w:p>
        </w:tc>
        <w:tc>
          <w:tcPr>
            <w:tcW w:w="236" w:type="dxa"/>
            <w:vAlign w:val="bottom"/>
          </w:tcPr>
          <w:p w14:paraId="6CEC4403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3EFA1070" w14:textId="4917F5E3" w:rsidR="00737643" w:rsidRPr="0080285C" w:rsidRDefault="000F08CA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A558184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5D565CD9" w14:textId="585A3234" w:rsidR="00737643" w:rsidRPr="0080285C" w:rsidRDefault="000F08CA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15,595</w:t>
            </w:r>
          </w:p>
        </w:tc>
      </w:tr>
      <w:tr w:rsidR="00737643" w:rsidRPr="00A65910" w14:paraId="3034C815" w14:textId="77777777" w:rsidTr="00737643">
        <w:tc>
          <w:tcPr>
            <w:tcW w:w="5211" w:type="dxa"/>
            <w:vAlign w:val="bottom"/>
          </w:tcPr>
          <w:p w14:paraId="683598CA" w14:textId="77777777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C023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B3361B6" w14:textId="21A52A2B" w:rsidR="00737643" w:rsidRPr="0080285C" w:rsidRDefault="000F08CA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61,467</w:t>
            </w:r>
          </w:p>
        </w:tc>
        <w:tc>
          <w:tcPr>
            <w:tcW w:w="236" w:type="dxa"/>
            <w:vAlign w:val="bottom"/>
          </w:tcPr>
          <w:p w14:paraId="2D386546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67920678" w14:textId="6EA466AD" w:rsidR="00737643" w:rsidRPr="0080285C" w:rsidRDefault="000F08CA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35,733</w:t>
            </w:r>
          </w:p>
        </w:tc>
        <w:tc>
          <w:tcPr>
            <w:tcW w:w="236" w:type="dxa"/>
            <w:vAlign w:val="bottom"/>
          </w:tcPr>
          <w:p w14:paraId="680F13D7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25790EAD" w14:textId="34B76749" w:rsidR="00737643" w:rsidRPr="0080285C" w:rsidRDefault="000F08CA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97,200</w:t>
            </w:r>
          </w:p>
        </w:tc>
      </w:tr>
      <w:tr w:rsidR="00737643" w:rsidRPr="00A65910" w14:paraId="11CB84BB" w14:textId="77777777" w:rsidTr="00737643">
        <w:tc>
          <w:tcPr>
            <w:tcW w:w="5211" w:type="dxa"/>
            <w:vAlign w:val="bottom"/>
          </w:tcPr>
          <w:p w14:paraId="73ECA12C" w14:textId="77777777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7F00321" w14:textId="43ECE6AB" w:rsidR="00737643" w:rsidRPr="0080285C" w:rsidRDefault="000F08CA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107,283</w:t>
            </w:r>
          </w:p>
        </w:tc>
        <w:tc>
          <w:tcPr>
            <w:tcW w:w="236" w:type="dxa"/>
            <w:vAlign w:val="bottom"/>
          </w:tcPr>
          <w:p w14:paraId="2DB4E36E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0F85AFA8" w14:textId="7914638A" w:rsidR="00737643" w:rsidRPr="0080285C" w:rsidRDefault="000F08CA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115,552</w:t>
            </w:r>
          </w:p>
        </w:tc>
        <w:tc>
          <w:tcPr>
            <w:tcW w:w="236" w:type="dxa"/>
            <w:vAlign w:val="bottom"/>
          </w:tcPr>
          <w:p w14:paraId="16B07875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0B09CB5E" w14:textId="672C0EA5" w:rsidR="00737643" w:rsidRPr="0080285C" w:rsidRDefault="000F08CA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222,835</w:t>
            </w:r>
          </w:p>
        </w:tc>
      </w:tr>
      <w:tr w:rsidR="00737643" w:rsidRPr="00A65910" w14:paraId="4F9CA287" w14:textId="77777777" w:rsidTr="00737643">
        <w:tc>
          <w:tcPr>
            <w:tcW w:w="5211" w:type="dxa"/>
            <w:vAlign w:val="bottom"/>
          </w:tcPr>
          <w:p w14:paraId="47AFBA86" w14:textId="77777777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B93702F" w14:textId="5E029708" w:rsidR="00737643" w:rsidRPr="0080285C" w:rsidRDefault="000F08CA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(126,886)</w:t>
            </w:r>
          </w:p>
        </w:tc>
        <w:tc>
          <w:tcPr>
            <w:tcW w:w="236" w:type="dxa"/>
            <w:vAlign w:val="bottom"/>
          </w:tcPr>
          <w:p w14:paraId="22439C2F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16CB7A23" w14:textId="0FD972C7" w:rsidR="00737643" w:rsidRPr="0080285C" w:rsidRDefault="00536098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F08CA">
              <w:rPr>
                <w:rFonts w:ascii="Angsana New" w:hAnsi="Angsana New"/>
                <w:sz w:val="30"/>
                <w:szCs w:val="30"/>
              </w:rPr>
              <w:t>72,165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71959FF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429E57D7" w14:textId="506A9F51" w:rsidR="00737643" w:rsidRPr="0080285C" w:rsidRDefault="00536098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F08CA">
              <w:rPr>
                <w:rFonts w:ascii="Angsana New" w:hAnsi="Angsana New"/>
                <w:sz w:val="30"/>
                <w:szCs w:val="30"/>
              </w:rPr>
              <w:t>199,051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37643" w:rsidRPr="00A65910" w14:paraId="34A626F2" w14:textId="77777777" w:rsidTr="00737643">
        <w:tc>
          <w:tcPr>
            <w:tcW w:w="5211" w:type="dxa"/>
            <w:vAlign w:val="bottom"/>
          </w:tcPr>
          <w:p w14:paraId="47140390" w14:textId="224E22E8" w:rsidR="00737643" w:rsidRPr="00C023BB" w:rsidRDefault="00737643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3E79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E798D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98214" w14:textId="0E292D08" w:rsidR="00737643" w:rsidRPr="0080285C" w:rsidRDefault="000F08CA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(19,603)</w:t>
            </w:r>
          </w:p>
        </w:tc>
        <w:tc>
          <w:tcPr>
            <w:tcW w:w="236" w:type="dxa"/>
            <w:vAlign w:val="bottom"/>
          </w:tcPr>
          <w:p w14:paraId="64602024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DEDFA" w14:textId="58830480" w:rsidR="00737643" w:rsidRPr="0080285C" w:rsidRDefault="000F08CA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43,387</w:t>
            </w:r>
          </w:p>
        </w:tc>
        <w:tc>
          <w:tcPr>
            <w:tcW w:w="236" w:type="dxa"/>
            <w:vAlign w:val="bottom"/>
          </w:tcPr>
          <w:p w14:paraId="4F5F750C" w14:textId="77777777" w:rsidR="00737643" w:rsidRPr="0080285C" w:rsidRDefault="00737643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A3669" w14:textId="08B52579" w:rsidR="00737643" w:rsidRPr="0080285C" w:rsidRDefault="00CF36D8" w:rsidP="0073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23,784</w:t>
            </w:r>
          </w:p>
        </w:tc>
      </w:tr>
      <w:tr w:rsidR="00126161" w:rsidRPr="00F10551" w14:paraId="45E3277C" w14:textId="77777777" w:rsidTr="00737643">
        <w:tc>
          <w:tcPr>
            <w:tcW w:w="5211" w:type="dxa"/>
            <w:vAlign w:val="bottom"/>
          </w:tcPr>
          <w:p w14:paraId="0E61370D" w14:textId="77777777" w:rsidR="00126161" w:rsidRPr="00F10551" w:rsidRDefault="00126161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4289B368" w14:textId="77777777" w:rsidR="00126161" w:rsidRPr="00F10551" w:rsidRDefault="00126161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7B473C6" w14:textId="77777777" w:rsidR="00126161" w:rsidRPr="00F10551" w:rsidRDefault="00126161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20CA485A" w14:textId="77777777" w:rsidR="00126161" w:rsidRPr="00F10551" w:rsidRDefault="00126161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B465ADF" w14:textId="77777777" w:rsidR="00126161" w:rsidRPr="00F10551" w:rsidRDefault="00126161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2518DD01" w14:textId="77777777" w:rsidR="00126161" w:rsidRPr="00F10551" w:rsidRDefault="00126161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C023BB" w:rsidRPr="00A65910" w14:paraId="4AF5AC75" w14:textId="77777777" w:rsidTr="00737643">
        <w:tc>
          <w:tcPr>
            <w:tcW w:w="5211" w:type="dxa"/>
            <w:vAlign w:val="bottom"/>
          </w:tcPr>
          <w:p w14:paraId="6530F2B8" w14:textId="53CD6858" w:rsidR="00C023BB" w:rsidRPr="00A65910" w:rsidRDefault="00C023BB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งวดสามเดือนสิ้นสุดวันที่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มีนาคม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DD150C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276" w:type="dxa"/>
            <w:vAlign w:val="bottom"/>
          </w:tcPr>
          <w:p w14:paraId="21DC70C3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0DE9C3E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171CC13B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452DAB95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041C40FC" w14:textId="77777777" w:rsidR="00C023BB" w:rsidRPr="00A65910" w:rsidRDefault="00C023BB" w:rsidP="00C02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D150C" w:rsidRPr="00A65910" w14:paraId="74F3AC9C" w14:textId="77777777" w:rsidTr="00737643">
        <w:tc>
          <w:tcPr>
            <w:tcW w:w="5211" w:type="dxa"/>
            <w:vAlign w:val="bottom"/>
          </w:tcPr>
          <w:p w14:paraId="4DE5E516" w14:textId="77777777" w:rsidR="00DD150C" w:rsidRPr="00A6591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รายได้ดอกผลจากการให้เช่าซื้อ</w:t>
            </w:r>
          </w:p>
        </w:tc>
        <w:tc>
          <w:tcPr>
            <w:tcW w:w="1276" w:type="dxa"/>
            <w:vAlign w:val="bottom"/>
          </w:tcPr>
          <w:p w14:paraId="07925C01" w14:textId="5680856A" w:rsidR="00DD150C" w:rsidRPr="00A6591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44,281</w:t>
            </w:r>
          </w:p>
        </w:tc>
        <w:tc>
          <w:tcPr>
            <w:tcW w:w="236" w:type="dxa"/>
            <w:vAlign w:val="bottom"/>
          </w:tcPr>
          <w:p w14:paraId="14E05221" w14:textId="77777777" w:rsidR="00DD150C" w:rsidRPr="00A6591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7CBB8591" w14:textId="409D373B" w:rsidR="00DD150C" w:rsidRPr="00A6591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78,995</w:t>
            </w:r>
          </w:p>
        </w:tc>
        <w:tc>
          <w:tcPr>
            <w:tcW w:w="236" w:type="dxa"/>
            <w:vAlign w:val="bottom"/>
          </w:tcPr>
          <w:p w14:paraId="40FFF3C0" w14:textId="77777777" w:rsidR="00DD150C" w:rsidRPr="00A6591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3636F221" w14:textId="00E7E3FE" w:rsidR="00DD150C" w:rsidRPr="00A6591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123,276</w:t>
            </w:r>
          </w:p>
        </w:tc>
      </w:tr>
      <w:tr w:rsidR="00DD150C" w:rsidRPr="00A65910" w14:paraId="17112340" w14:textId="77777777" w:rsidTr="00737643">
        <w:tc>
          <w:tcPr>
            <w:tcW w:w="5211" w:type="dxa"/>
            <w:vAlign w:val="bottom"/>
          </w:tcPr>
          <w:p w14:paraId="596E8521" w14:textId="5DDC9EFD" w:rsidR="00DD150C" w:rsidRPr="00633D84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</w:t>
            </w:r>
            <w:r w:rsidR="004B285B">
              <w:rPr>
                <w:rFonts w:ascii="Angsana New" w:hAnsi="Angsana New" w:hint="cs"/>
                <w:sz w:val="30"/>
                <w:szCs w:val="30"/>
                <w:cs/>
              </w:rPr>
              <w:t>รถจักรยานยนต์</w:t>
            </w:r>
          </w:p>
        </w:tc>
        <w:tc>
          <w:tcPr>
            <w:tcW w:w="1276" w:type="dxa"/>
            <w:vAlign w:val="bottom"/>
          </w:tcPr>
          <w:p w14:paraId="7FF63866" w14:textId="4BAA841F" w:rsidR="00DD150C" w:rsidRPr="00F7593A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21,609</w:t>
            </w:r>
          </w:p>
        </w:tc>
        <w:tc>
          <w:tcPr>
            <w:tcW w:w="236" w:type="dxa"/>
            <w:vAlign w:val="bottom"/>
          </w:tcPr>
          <w:p w14:paraId="23DE9319" w14:textId="77777777" w:rsidR="00DD150C" w:rsidRPr="00A6591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vAlign w:val="bottom"/>
          </w:tcPr>
          <w:p w14:paraId="2CBDEB3E" w14:textId="50EF05E0" w:rsidR="00DD150C" w:rsidRPr="00F7593A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CF6761B" w14:textId="77777777" w:rsidR="00DD150C" w:rsidRPr="00A6591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vAlign w:val="bottom"/>
          </w:tcPr>
          <w:p w14:paraId="661D8F58" w14:textId="1EADFEF2" w:rsidR="00DD150C" w:rsidRPr="00F7593A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21,609</w:t>
            </w:r>
          </w:p>
        </w:tc>
      </w:tr>
      <w:tr w:rsidR="00DD150C" w:rsidRPr="00A65910" w14:paraId="3CE8B129" w14:textId="77777777" w:rsidTr="00737643">
        <w:tc>
          <w:tcPr>
            <w:tcW w:w="5211" w:type="dxa"/>
            <w:vAlign w:val="bottom"/>
          </w:tcPr>
          <w:p w14:paraId="4331C798" w14:textId="77777777" w:rsidR="00DD150C" w:rsidRPr="00A6591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3D84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7C2F3D9" w14:textId="4E80EDB0" w:rsidR="00DD150C" w:rsidRPr="00A6591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79,479</w:t>
            </w:r>
          </w:p>
        </w:tc>
        <w:tc>
          <w:tcPr>
            <w:tcW w:w="236" w:type="dxa"/>
            <w:vAlign w:val="bottom"/>
          </w:tcPr>
          <w:p w14:paraId="3D11BFAC" w14:textId="77777777" w:rsidR="00DD150C" w:rsidRPr="00A6591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6CF2FC47" w14:textId="71891D26" w:rsidR="00DD150C" w:rsidRPr="00A6591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43,580</w:t>
            </w:r>
          </w:p>
        </w:tc>
        <w:tc>
          <w:tcPr>
            <w:tcW w:w="236" w:type="dxa"/>
            <w:vAlign w:val="bottom"/>
          </w:tcPr>
          <w:p w14:paraId="40C524FB" w14:textId="77777777" w:rsidR="00DD150C" w:rsidRPr="00A6591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66288E51" w14:textId="39770BEC" w:rsidR="00DD150C" w:rsidRPr="00A6591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123,059</w:t>
            </w:r>
          </w:p>
        </w:tc>
      </w:tr>
      <w:tr w:rsidR="00DD150C" w:rsidRPr="00A65910" w14:paraId="13777C66" w14:textId="77777777" w:rsidTr="00737643">
        <w:tc>
          <w:tcPr>
            <w:tcW w:w="5211" w:type="dxa"/>
            <w:vAlign w:val="bottom"/>
          </w:tcPr>
          <w:p w14:paraId="45E155C6" w14:textId="77777777" w:rsidR="00DD150C" w:rsidRPr="00A6591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0A46BA3" w14:textId="59B81EF6" w:rsidR="00DD150C" w:rsidRPr="00A6591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145,369</w:t>
            </w:r>
          </w:p>
        </w:tc>
        <w:tc>
          <w:tcPr>
            <w:tcW w:w="236" w:type="dxa"/>
            <w:vAlign w:val="bottom"/>
          </w:tcPr>
          <w:p w14:paraId="6EC23CD4" w14:textId="77777777" w:rsidR="00DD150C" w:rsidRPr="00A6591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2CA49185" w14:textId="2220081B" w:rsidR="00DD150C" w:rsidRPr="00A6591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122,575</w:t>
            </w:r>
          </w:p>
        </w:tc>
        <w:tc>
          <w:tcPr>
            <w:tcW w:w="236" w:type="dxa"/>
            <w:vAlign w:val="bottom"/>
          </w:tcPr>
          <w:p w14:paraId="406F6293" w14:textId="77777777" w:rsidR="00DD150C" w:rsidRPr="00A6591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0C257148" w14:textId="56EB7DCD" w:rsidR="00DD150C" w:rsidRPr="00A6591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267,944</w:t>
            </w:r>
          </w:p>
        </w:tc>
      </w:tr>
      <w:tr w:rsidR="00DD150C" w:rsidRPr="00A65910" w14:paraId="63E4334E" w14:textId="77777777" w:rsidTr="00737643">
        <w:tc>
          <w:tcPr>
            <w:tcW w:w="5211" w:type="dxa"/>
            <w:vAlign w:val="bottom"/>
          </w:tcPr>
          <w:p w14:paraId="69EC1318" w14:textId="77777777" w:rsidR="00DD150C" w:rsidRPr="00A6591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0A568D8" w14:textId="4FF4D028" w:rsidR="00DD150C" w:rsidRPr="00A6591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(158,160)</w:t>
            </w:r>
          </w:p>
        </w:tc>
        <w:tc>
          <w:tcPr>
            <w:tcW w:w="236" w:type="dxa"/>
            <w:vAlign w:val="bottom"/>
          </w:tcPr>
          <w:p w14:paraId="04B3FA3E" w14:textId="77777777" w:rsidR="00DD150C" w:rsidRPr="00A6591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0793D2DA" w14:textId="701E8973" w:rsidR="00DD150C" w:rsidRPr="00A6591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(56,579)</w:t>
            </w:r>
          </w:p>
        </w:tc>
        <w:tc>
          <w:tcPr>
            <w:tcW w:w="236" w:type="dxa"/>
            <w:vAlign w:val="bottom"/>
          </w:tcPr>
          <w:p w14:paraId="4D0C9CC2" w14:textId="77777777" w:rsidR="00DD150C" w:rsidRPr="00A6591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77E694B7" w14:textId="3C08AF31" w:rsidR="00DD150C" w:rsidRPr="00A6591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(214,739)</w:t>
            </w:r>
          </w:p>
        </w:tc>
      </w:tr>
      <w:tr w:rsidR="00DD150C" w:rsidRPr="00A65910" w14:paraId="0E7C5162" w14:textId="77777777" w:rsidTr="00737643">
        <w:tc>
          <w:tcPr>
            <w:tcW w:w="5211" w:type="dxa"/>
            <w:vAlign w:val="bottom"/>
          </w:tcPr>
          <w:p w14:paraId="449116DF" w14:textId="77777777" w:rsidR="00DD150C" w:rsidRPr="00A6591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3D8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633D8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73332" w14:textId="0A3C21FE" w:rsidR="00DD150C" w:rsidRPr="00A6591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(12,791)</w:t>
            </w:r>
          </w:p>
        </w:tc>
        <w:tc>
          <w:tcPr>
            <w:tcW w:w="236" w:type="dxa"/>
            <w:vAlign w:val="bottom"/>
          </w:tcPr>
          <w:p w14:paraId="33E3B1E6" w14:textId="77777777" w:rsidR="00DD150C" w:rsidRPr="00A6591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C88E4" w14:textId="111F82EF" w:rsidR="00DD150C" w:rsidRPr="00A6591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65,996</w:t>
            </w:r>
          </w:p>
        </w:tc>
        <w:tc>
          <w:tcPr>
            <w:tcW w:w="236" w:type="dxa"/>
            <w:vAlign w:val="bottom"/>
          </w:tcPr>
          <w:p w14:paraId="648C5F7A" w14:textId="77777777" w:rsidR="00DD150C" w:rsidRPr="00A6591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37C48D" w14:textId="652F1D4D" w:rsidR="00DD150C" w:rsidRPr="00A65910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53,205</w:t>
            </w:r>
          </w:p>
        </w:tc>
      </w:tr>
    </w:tbl>
    <w:p w14:paraId="4006B3EE" w14:textId="77777777" w:rsidR="004340AE" w:rsidRDefault="004340AE" w:rsidP="00282BC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351"/>
        <w:gridCol w:w="1273"/>
        <w:gridCol w:w="236"/>
        <w:gridCol w:w="1235"/>
        <w:gridCol w:w="236"/>
        <w:gridCol w:w="1275"/>
      </w:tblGrid>
      <w:tr w:rsidR="004340AE" w:rsidRPr="00A65910" w14:paraId="34EB7D1D" w14:textId="77777777" w:rsidTr="008F7526">
        <w:tc>
          <w:tcPr>
            <w:tcW w:w="5351" w:type="dxa"/>
            <w:vAlign w:val="bottom"/>
          </w:tcPr>
          <w:p w14:paraId="3DF3854C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4255" w:type="dxa"/>
            <w:gridSpan w:val="5"/>
            <w:tcBorders>
              <w:bottom w:val="single" w:sz="4" w:space="0" w:color="auto"/>
            </w:tcBorders>
            <w:vAlign w:val="bottom"/>
          </w:tcPr>
          <w:p w14:paraId="424D921F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340AE" w:rsidRPr="00A65910" w14:paraId="2DC55ED8" w14:textId="77777777" w:rsidTr="008F7526">
        <w:tc>
          <w:tcPr>
            <w:tcW w:w="5351" w:type="dxa"/>
            <w:vAlign w:val="bottom"/>
          </w:tcPr>
          <w:p w14:paraId="492B90CF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F35C9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A9F18AB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217E3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6" w:type="dxa"/>
            <w:vAlign w:val="bottom"/>
          </w:tcPr>
          <w:p w14:paraId="5DDB290B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27312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340AE" w:rsidRPr="00A65910" w14:paraId="19059CCE" w14:textId="77777777" w:rsidTr="008F7526">
        <w:tc>
          <w:tcPr>
            <w:tcW w:w="5351" w:type="dxa"/>
            <w:vAlign w:val="bottom"/>
          </w:tcPr>
          <w:p w14:paraId="07D44E21" w14:textId="663F194D" w:rsidR="004340AE" w:rsidRPr="00C023BB" w:rsidRDefault="004340A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วันที่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มีนาคม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DD150C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273" w:type="dxa"/>
            <w:vAlign w:val="bottom"/>
          </w:tcPr>
          <w:p w14:paraId="76C5EA4D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1BA9385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35" w:type="dxa"/>
            <w:vAlign w:val="bottom"/>
          </w:tcPr>
          <w:p w14:paraId="0DBA1F6D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8543E5D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12E93E3E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7466F" w:rsidRPr="00A65910" w14:paraId="286496F4" w14:textId="77777777" w:rsidTr="008F7526">
        <w:tc>
          <w:tcPr>
            <w:tcW w:w="5351" w:type="dxa"/>
            <w:vAlign w:val="bottom"/>
          </w:tcPr>
          <w:p w14:paraId="075D3ADE" w14:textId="77777777" w:rsidR="0007466F" w:rsidRPr="00C023BB" w:rsidRDefault="0007466F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สินทรัพย์รวมตามส่วนงาน</w:t>
            </w:r>
          </w:p>
        </w:tc>
        <w:tc>
          <w:tcPr>
            <w:tcW w:w="1273" w:type="dxa"/>
            <w:vAlign w:val="bottom"/>
          </w:tcPr>
          <w:p w14:paraId="1EA81AB0" w14:textId="5066B3FE" w:rsidR="0007466F" w:rsidRPr="0080285C" w:rsidRDefault="000F08CA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4,479,894</w:t>
            </w:r>
          </w:p>
        </w:tc>
        <w:tc>
          <w:tcPr>
            <w:tcW w:w="236" w:type="dxa"/>
            <w:vAlign w:val="bottom"/>
          </w:tcPr>
          <w:p w14:paraId="321482B8" w14:textId="77777777" w:rsidR="0007466F" w:rsidRPr="0080285C" w:rsidRDefault="0007466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57E789D6" w14:textId="65E97BF2" w:rsidR="0007466F" w:rsidRPr="0080285C" w:rsidRDefault="000F08CA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1,251,495</w:t>
            </w:r>
          </w:p>
        </w:tc>
        <w:tc>
          <w:tcPr>
            <w:tcW w:w="236" w:type="dxa"/>
            <w:vAlign w:val="bottom"/>
          </w:tcPr>
          <w:p w14:paraId="689FAB09" w14:textId="77777777" w:rsidR="0007466F" w:rsidRPr="0080285C" w:rsidRDefault="0007466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0715F5F" w14:textId="0C6B8863" w:rsidR="0007466F" w:rsidRPr="0080285C" w:rsidRDefault="009E2F47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5,731,389</w:t>
            </w:r>
          </w:p>
        </w:tc>
      </w:tr>
      <w:tr w:rsidR="0007466F" w:rsidRPr="00A65910" w14:paraId="58D45424" w14:textId="77777777" w:rsidTr="008F7526">
        <w:tc>
          <w:tcPr>
            <w:tcW w:w="5351" w:type="dxa"/>
            <w:vAlign w:val="bottom"/>
          </w:tcPr>
          <w:p w14:paraId="35FFE782" w14:textId="77777777" w:rsidR="0007466F" w:rsidRPr="00C023BB" w:rsidRDefault="0007466F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หนี้สินรวมตามส่วนงาน</w:t>
            </w:r>
          </w:p>
        </w:tc>
        <w:tc>
          <w:tcPr>
            <w:tcW w:w="1273" w:type="dxa"/>
            <w:vAlign w:val="bottom"/>
          </w:tcPr>
          <w:p w14:paraId="35612A0A" w14:textId="6466BB44" w:rsidR="0007466F" w:rsidRPr="0080285C" w:rsidRDefault="000F08CA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162,586</w:t>
            </w:r>
          </w:p>
        </w:tc>
        <w:tc>
          <w:tcPr>
            <w:tcW w:w="236" w:type="dxa"/>
            <w:vAlign w:val="bottom"/>
          </w:tcPr>
          <w:p w14:paraId="6B9683DE" w14:textId="77777777" w:rsidR="0007466F" w:rsidRPr="0080285C" w:rsidRDefault="0007466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084DCB5F" w14:textId="4EA9AD9B" w:rsidR="0007466F" w:rsidRPr="0080285C" w:rsidRDefault="000F08CA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161,424</w:t>
            </w:r>
          </w:p>
        </w:tc>
        <w:tc>
          <w:tcPr>
            <w:tcW w:w="236" w:type="dxa"/>
            <w:vAlign w:val="bottom"/>
          </w:tcPr>
          <w:p w14:paraId="2B7FA865" w14:textId="77777777" w:rsidR="0007466F" w:rsidRPr="0080285C" w:rsidRDefault="0007466F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B6BFCF6" w14:textId="004252F4" w:rsidR="0007466F" w:rsidRPr="0080285C" w:rsidRDefault="009E2F47" w:rsidP="0007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324,010</w:t>
            </w:r>
          </w:p>
        </w:tc>
      </w:tr>
      <w:tr w:rsidR="004340AE" w:rsidRPr="00A65910" w14:paraId="7F6DB45F" w14:textId="77777777" w:rsidTr="008F7526">
        <w:tc>
          <w:tcPr>
            <w:tcW w:w="5351" w:type="dxa"/>
            <w:vAlign w:val="bottom"/>
          </w:tcPr>
          <w:p w14:paraId="64ACBCB2" w14:textId="77777777" w:rsidR="004340AE" w:rsidRPr="00A65910" w:rsidRDefault="004340A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273" w:type="dxa"/>
            <w:vAlign w:val="bottom"/>
          </w:tcPr>
          <w:p w14:paraId="51CFEDC7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0E1C176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5" w:type="dxa"/>
            <w:vAlign w:val="bottom"/>
          </w:tcPr>
          <w:p w14:paraId="5FC7A15C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88629EE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1E034B55" w14:textId="77777777" w:rsidR="004340AE" w:rsidRPr="00A65910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4340AE" w:rsidRPr="00A65910" w14:paraId="550D29A0" w14:textId="77777777" w:rsidTr="008F7526">
        <w:tc>
          <w:tcPr>
            <w:tcW w:w="5351" w:type="dxa"/>
            <w:vAlign w:val="bottom"/>
          </w:tcPr>
          <w:p w14:paraId="2EAD9F11" w14:textId="689E7368" w:rsidR="004340AE" w:rsidRPr="00C023BB" w:rsidRDefault="004340AE" w:rsidP="00400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023B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วันที่ </w:t>
            </w:r>
            <w:r w:rsidRPr="00C023BB">
              <w:rPr>
                <w:rFonts w:ascii="Angsana New" w:hAnsi="Angsana New"/>
                <w:sz w:val="30"/>
                <w:szCs w:val="30"/>
                <w:u w:val="single"/>
              </w:rPr>
              <w:t>31</w:t>
            </w:r>
            <w:r w:rsidRPr="00C023BB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="00620C32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DD150C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273" w:type="dxa"/>
            <w:vAlign w:val="bottom"/>
          </w:tcPr>
          <w:p w14:paraId="55BC2112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4D9DD6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15ACDC9B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397F330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175939DA" w14:textId="77777777" w:rsidR="004340AE" w:rsidRPr="00C023BB" w:rsidRDefault="004340AE" w:rsidP="000E5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150C" w:rsidRPr="00A65910" w14:paraId="354777B9" w14:textId="77777777" w:rsidTr="008F7526">
        <w:tc>
          <w:tcPr>
            <w:tcW w:w="5351" w:type="dxa"/>
            <w:vAlign w:val="bottom"/>
          </w:tcPr>
          <w:p w14:paraId="7502B943" w14:textId="77777777" w:rsidR="00DD150C" w:rsidRPr="00C023BB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สินทรัพย์รวมตามส่วนงาน</w:t>
            </w:r>
          </w:p>
        </w:tc>
        <w:tc>
          <w:tcPr>
            <w:tcW w:w="1273" w:type="dxa"/>
            <w:vAlign w:val="bottom"/>
          </w:tcPr>
          <w:p w14:paraId="048A2CE4" w14:textId="66732A4F" w:rsidR="00DD150C" w:rsidRPr="00C023BB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4,505,104</w:t>
            </w:r>
          </w:p>
        </w:tc>
        <w:tc>
          <w:tcPr>
            <w:tcW w:w="236" w:type="dxa"/>
            <w:vAlign w:val="bottom"/>
          </w:tcPr>
          <w:p w14:paraId="43E8C985" w14:textId="77777777" w:rsidR="00DD150C" w:rsidRPr="00C023BB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5487D0FA" w14:textId="6B2B12C1" w:rsidR="00DD150C" w:rsidRPr="00C023BB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1,138,406</w:t>
            </w:r>
          </w:p>
        </w:tc>
        <w:tc>
          <w:tcPr>
            <w:tcW w:w="236" w:type="dxa"/>
            <w:vAlign w:val="bottom"/>
          </w:tcPr>
          <w:p w14:paraId="7968E29B" w14:textId="77777777" w:rsidR="00DD150C" w:rsidRPr="00C023BB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47CA41B4" w14:textId="6E7B7231" w:rsidR="00DD150C" w:rsidRPr="00C023BB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5,643,510</w:t>
            </w:r>
          </w:p>
        </w:tc>
      </w:tr>
      <w:tr w:rsidR="00DD150C" w:rsidRPr="00A65910" w14:paraId="270E238F" w14:textId="77777777" w:rsidTr="008F7526">
        <w:tc>
          <w:tcPr>
            <w:tcW w:w="5351" w:type="dxa"/>
            <w:vAlign w:val="bottom"/>
          </w:tcPr>
          <w:p w14:paraId="11C8CC2D" w14:textId="77777777" w:rsidR="00DD150C" w:rsidRPr="00C023BB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หนี้สินรวมตามส่วนงาน</w:t>
            </w:r>
          </w:p>
        </w:tc>
        <w:tc>
          <w:tcPr>
            <w:tcW w:w="1273" w:type="dxa"/>
            <w:vAlign w:val="bottom"/>
          </w:tcPr>
          <w:p w14:paraId="5F4D9743" w14:textId="10D8BA37" w:rsidR="00DD150C" w:rsidRPr="00C023BB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180,401</w:t>
            </w:r>
          </w:p>
        </w:tc>
        <w:tc>
          <w:tcPr>
            <w:tcW w:w="236" w:type="dxa"/>
            <w:vAlign w:val="bottom"/>
          </w:tcPr>
          <w:p w14:paraId="3EB0D908" w14:textId="77777777" w:rsidR="00DD150C" w:rsidRPr="00C023BB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2182CCC4" w14:textId="656C7F8F" w:rsidR="00DD150C" w:rsidRPr="00C023BB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117,425</w:t>
            </w:r>
          </w:p>
        </w:tc>
        <w:tc>
          <w:tcPr>
            <w:tcW w:w="236" w:type="dxa"/>
            <w:vAlign w:val="bottom"/>
          </w:tcPr>
          <w:p w14:paraId="31F65245" w14:textId="77777777" w:rsidR="00DD150C" w:rsidRPr="00C023BB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1BEFD74" w14:textId="0E6677E7" w:rsidR="00DD150C" w:rsidRPr="00C023BB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297,826</w:t>
            </w:r>
          </w:p>
        </w:tc>
      </w:tr>
    </w:tbl>
    <w:p w14:paraId="0D574E00" w14:textId="77777777" w:rsidR="008F7526" w:rsidRDefault="008F7526" w:rsidP="008F7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9581FE1" w14:textId="61353069" w:rsidR="008F7526" w:rsidRDefault="004A0802" w:rsidP="008F7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8F7526" w:rsidRPr="001F2AB6">
        <w:rPr>
          <w:rFonts w:ascii="Angsana New" w:hAnsi="Angsana New"/>
          <w:sz w:val="30"/>
          <w:szCs w:val="30"/>
          <w:cs/>
        </w:rPr>
        <w:t>มีสินทรัพย์ถาวรและสินทรัพย์ไม่มีตัวตน</w:t>
      </w:r>
      <w:r w:rsidR="00143F57">
        <w:rPr>
          <w:rFonts w:ascii="Angsana New" w:hAnsi="Angsana New" w:hint="cs"/>
          <w:sz w:val="30"/>
          <w:szCs w:val="30"/>
          <w:cs/>
        </w:rPr>
        <w:t>ที่อยู่ในต่างประเทศ</w:t>
      </w:r>
      <w:r w:rsidR="008F7526">
        <w:rPr>
          <w:rFonts w:ascii="Angsana New" w:hAnsi="Angsana New" w:hint="cs"/>
          <w:sz w:val="30"/>
          <w:szCs w:val="30"/>
          <w:cs/>
        </w:rPr>
        <w:t xml:space="preserve"> </w:t>
      </w:r>
      <w:r w:rsidR="008F7526" w:rsidRPr="008171F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F7526">
        <w:rPr>
          <w:rFonts w:ascii="Angsana New" w:hAnsi="Angsana New"/>
          <w:sz w:val="30"/>
          <w:szCs w:val="30"/>
        </w:rPr>
        <w:t xml:space="preserve">31 </w:t>
      </w:r>
      <w:r w:rsidR="008F7526">
        <w:rPr>
          <w:rFonts w:ascii="Angsana New" w:hAnsi="Angsana New"/>
          <w:sz w:val="30"/>
          <w:szCs w:val="30"/>
          <w:cs/>
        </w:rPr>
        <w:t xml:space="preserve">มีนาคม </w:t>
      </w:r>
      <w:r w:rsidR="008F7526">
        <w:rPr>
          <w:rFonts w:ascii="Angsana New" w:hAnsi="Angsana New"/>
          <w:sz w:val="30"/>
          <w:szCs w:val="30"/>
        </w:rPr>
        <w:t>2569</w:t>
      </w:r>
      <w:r w:rsidR="008F7526" w:rsidRPr="008171F5">
        <w:rPr>
          <w:rFonts w:ascii="Angsana New" w:hAnsi="Angsana New"/>
          <w:sz w:val="30"/>
          <w:szCs w:val="30"/>
          <w:cs/>
        </w:rPr>
        <w:t xml:space="preserve"> และ </w:t>
      </w:r>
      <w:r w:rsidR="008F7526" w:rsidRPr="008171F5">
        <w:rPr>
          <w:rFonts w:ascii="Angsana New" w:hAnsi="Angsana New"/>
          <w:sz w:val="30"/>
          <w:szCs w:val="30"/>
        </w:rPr>
        <w:t>31</w:t>
      </w:r>
      <w:r w:rsidR="008F7526" w:rsidRPr="008171F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F7526">
        <w:rPr>
          <w:rFonts w:ascii="Angsana New" w:hAnsi="Angsana New"/>
          <w:sz w:val="30"/>
          <w:szCs w:val="30"/>
        </w:rPr>
        <w:t>2568</w:t>
      </w:r>
      <w:r w:rsidR="008F7526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14:paraId="74CBD852" w14:textId="77777777" w:rsidR="008F7526" w:rsidRPr="00143F57" w:rsidRDefault="008F7526" w:rsidP="008F7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highlight w:val="yellow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8F7526" w:rsidRPr="00DB3296" w14:paraId="271FACA2" w14:textId="77777777" w:rsidTr="00ED2FE0">
        <w:tc>
          <w:tcPr>
            <w:tcW w:w="5827" w:type="dxa"/>
            <w:vAlign w:val="bottom"/>
          </w:tcPr>
          <w:p w14:paraId="4B36BCF9" w14:textId="77777777" w:rsidR="008F7526" w:rsidRPr="00DB3296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</w:tcPr>
          <w:p w14:paraId="0DFC679D" w14:textId="77777777" w:rsidR="008F7526" w:rsidRPr="005A5693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171F5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8F7526" w:rsidRPr="00DB3296" w14:paraId="73313764" w14:textId="77777777" w:rsidTr="00ED2FE0">
        <w:tc>
          <w:tcPr>
            <w:tcW w:w="5827" w:type="dxa"/>
            <w:vAlign w:val="bottom"/>
          </w:tcPr>
          <w:p w14:paraId="052E77FB" w14:textId="77777777" w:rsidR="008F7526" w:rsidRPr="00DB3296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14:paraId="62BD8357" w14:textId="77777777" w:rsidR="008F7526" w:rsidRPr="00300468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46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00468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30046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046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3" w:type="dxa"/>
          </w:tcPr>
          <w:p w14:paraId="1B64926D" w14:textId="77777777" w:rsidR="008F7526" w:rsidRPr="00300468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14:paraId="7C520FB3" w14:textId="77777777" w:rsidR="008F7526" w:rsidRPr="00300468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468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0046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300468"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</w:tr>
      <w:tr w:rsidR="008F7526" w:rsidRPr="00DB3296" w14:paraId="737CB5B8" w14:textId="77777777" w:rsidTr="00ED2FE0">
        <w:trPr>
          <w:trHeight w:val="350"/>
        </w:trPr>
        <w:tc>
          <w:tcPr>
            <w:tcW w:w="5827" w:type="dxa"/>
            <w:vAlign w:val="bottom"/>
          </w:tcPr>
          <w:p w14:paraId="4226F0C9" w14:textId="77777777" w:rsidR="008F7526" w:rsidRPr="00DB3296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ประเทศกัมพูชา</w:t>
            </w:r>
          </w:p>
        </w:tc>
        <w:tc>
          <w:tcPr>
            <w:tcW w:w="1677" w:type="dxa"/>
          </w:tcPr>
          <w:p w14:paraId="6AF039CA" w14:textId="77777777" w:rsidR="008F7526" w:rsidRPr="00930045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0045">
              <w:rPr>
                <w:rFonts w:ascii="Angsana New" w:hAnsi="Angsana New"/>
                <w:sz w:val="30"/>
                <w:szCs w:val="30"/>
              </w:rPr>
              <w:t>19,342</w:t>
            </w:r>
          </w:p>
        </w:tc>
        <w:tc>
          <w:tcPr>
            <w:tcW w:w="283" w:type="dxa"/>
          </w:tcPr>
          <w:p w14:paraId="1CE5F45E" w14:textId="77777777" w:rsidR="008F7526" w:rsidRPr="000E557F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</w:tcPr>
          <w:p w14:paraId="3CDC88E6" w14:textId="77777777" w:rsidR="008F7526" w:rsidRPr="00930045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0045">
              <w:rPr>
                <w:rFonts w:ascii="Angsana New" w:hAnsi="Angsana New"/>
                <w:sz w:val="30"/>
                <w:szCs w:val="30"/>
              </w:rPr>
              <w:t>18,989</w:t>
            </w:r>
          </w:p>
        </w:tc>
      </w:tr>
      <w:tr w:rsidR="008F7526" w:rsidRPr="00DB3296" w14:paraId="2F59455F" w14:textId="77777777" w:rsidTr="00ED2FE0">
        <w:tc>
          <w:tcPr>
            <w:tcW w:w="5827" w:type="dxa"/>
            <w:vAlign w:val="bottom"/>
          </w:tcPr>
          <w:p w14:paraId="12544FB4" w14:textId="77777777" w:rsidR="008F7526" w:rsidRPr="00DB3296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ประเทศลาว</w:t>
            </w:r>
          </w:p>
        </w:tc>
        <w:tc>
          <w:tcPr>
            <w:tcW w:w="1677" w:type="dxa"/>
            <w:vAlign w:val="bottom"/>
          </w:tcPr>
          <w:p w14:paraId="4782699B" w14:textId="77777777" w:rsidR="008F7526" w:rsidRPr="00930045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0045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283" w:type="dxa"/>
            <w:vAlign w:val="bottom"/>
          </w:tcPr>
          <w:p w14:paraId="711A4881" w14:textId="77777777" w:rsidR="008F7526" w:rsidRPr="000E557F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vAlign w:val="bottom"/>
          </w:tcPr>
          <w:p w14:paraId="185C7DF8" w14:textId="77777777" w:rsidR="008F7526" w:rsidRPr="00930045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0045">
              <w:rPr>
                <w:rFonts w:ascii="Angsana New" w:hAnsi="Angsana New"/>
                <w:sz w:val="30"/>
                <w:szCs w:val="30"/>
              </w:rPr>
              <w:t>372</w:t>
            </w:r>
          </w:p>
        </w:tc>
      </w:tr>
      <w:tr w:rsidR="008F7526" w:rsidRPr="00DB3296" w14:paraId="45AD53AA" w14:textId="77777777" w:rsidTr="00ED2FE0">
        <w:tc>
          <w:tcPr>
            <w:tcW w:w="5827" w:type="dxa"/>
            <w:vAlign w:val="bottom"/>
          </w:tcPr>
          <w:p w14:paraId="0EC722C9" w14:textId="77777777" w:rsidR="008F7526" w:rsidRPr="00DB3296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8E2142" w14:textId="77777777" w:rsidR="008F7526" w:rsidRPr="00930045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0045">
              <w:rPr>
                <w:rFonts w:ascii="Angsana New" w:hAnsi="Angsana New"/>
                <w:sz w:val="30"/>
                <w:szCs w:val="30"/>
              </w:rPr>
              <w:t>19,692</w:t>
            </w:r>
          </w:p>
        </w:tc>
        <w:tc>
          <w:tcPr>
            <w:tcW w:w="283" w:type="dxa"/>
            <w:vAlign w:val="bottom"/>
          </w:tcPr>
          <w:p w14:paraId="4F9EA935" w14:textId="77777777" w:rsidR="008F7526" w:rsidRPr="000E557F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E33FE" w14:textId="77777777" w:rsidR="008F7526" w:rsidRPr="00930045" w:rsidRDefault="008F752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30045">
              <w:rPr>
                <w:rFonts w:ascii="Angsana New" w:hAnsi="Angsana New"/>
                <w:sz w:val="30"/>
                <w:szCs w:val="30"/>
              </w:rPr>
              <w:t>19,361</w:t>
            </w:r>
          </w:p>
        </w:tc>
      </w:tr>
    </w:tbl>
    <w:p w14:paraId="256F8A09" w14:textId="77777777" w:rsidR="008F7526" w:rsidRPr="00FF3599" w:rsidRDefault="008F7526" w:rsidP="008F7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40480907" w14:textId="77777777" w:rsidR="00282BC9" w:rsidRPr="00C023BB" w:rsidRDefault="00282BC9" w:rsidP="00A43E33">
      <w:pPr>
        <w:jc w:val="thaiDistribute"/>
        <w:outlineLvl w:val="0"/>
        <w:rPr>
          <w:rFonts w:ascii="Angsana New" w:hAnsi="Angsana New"/>
          <w:sz w:val="30"/>
          <w:szCs w:val="30"/>
        </w:rPr>
      </w:pPr>
      <w:r w:rsidRPr="00C023BB">
        <w:rPr>
          <w:rFonts w:ascii="Angsana New" w:hAnsi="Angsana New"/>
          <w:sz w:val="30"/>
          <w:szCs w:val="30"/>
          <w:cs/>
        </w:rPr>
        <w:t>รายได้</w:t>
      </w:r>
      <w:r w:rsidRPr="00C023BB">
        <w:rPr>
          <w:rFonts w:ascii="Angsana New" w:hAnsi="Angsana New" w:hint="cs"/>
          <w:sz w:val="30"/>
          <w:szCs w:val="30"/>
          <w:cs/>
        </w:rPr>
        <w:t>ดอกผลจากการให้เช่าซื้อ - ต่างประเทศ</w:t>
      </w:r>
      <w:r w:rsidR="006D181D" w:rsidRPr="00C023B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68F18A7" w14:textId="77777777" w:rsidR="00282BC9" w:rsidRDefault="00282BC9" w:rsidP="00193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5757D6" w:rsidRPr="00DB3296" w14:paraId="12702CC5" w14:textId="77777777" w:rsidTr="00D4668D">
        <w:tc>
          <w:tcPr>
            <w:tcW w:w="5827" w:type="dxa"/>
            <w:vAlign w:val="bottom"/>
          </w:tcPr>
          <w:p w14:paraId="380D3D99" w14:textId="77777777" w:rsidR="005757D6" w:rsidRPr="00DB3296" w:rsidRDefault="005757D6" w:rsidP="00D46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6F00F2D1" w14:textId="77777777" w:rsidR="005757D6" w:rsidRPr="005A5693" w:rsidRDefault="005757D6" w:rsidP="00D46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A56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5A569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D150C" w:rsidRPr="00DB3296" w14:paraId="0AC4CA42" w14:textId="77777777" w:rsidTr="00D4668D">
        <w:tc>
          <w:tcPr>
            <w:tcW w:w="5827" w:type="dxa"/>
            <w:vAlign w:val="bottom"/>
          </w:tcPr>
          <w:p w14:paraId="74724A52" w14:textId="77777777" w:rsidR="00DD150C" w:rsidRPr="00DB329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5F9A13F0" w14:textId="2479D2C4" w:rsidR="00DD150C" w:rsidRPr="00DB329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83" w:type="dxa"/>
            <w:vAlign w:val="bottom"/>
          </w:tcPr>
          <w:p w14:paraId="34FBCA9C" w14:textId="77777777" w:rsidR="00DD150C" w:rsidRPr="00DB329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3A989625" w14:textId="1F51C55B" w:rsidR="00DD150C" w:rsidRPr="00DB329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</w:tr>
      <w:tr w:rsidR="00DD150C" w:rsidRPr="00126161" w14:paraId="3A0FF3E9" w14:textId="77777777" w:rsidTr="00D4668D">
        <w:trPr>
          <w:trHeight w:val="350"/>
        </w:trPr>
        <w:tc>
          <w:tcPr>
            <w:tcW w:w="5827" w:type="dxa"/>
            <w:vAlign w:val="bottom"/>
          </w:tcPr>
          <w:p w14:paraId="3A8FFE06" w14:textId="7A9268F5" w:rsidR="00DD150C" w:rsidRPr="0012616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12616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งวดสามเดือนสิ้นสุดวันที่ </w:t>
            </w:r>
            <w:r w:rsidRPr="00126161"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  <w:r w:rsidRPr="00126161">
              <w:rPr>
                <w:rFonts w:ascii="Angsana New" w:hAnsi="Angsana New"/>
                <w:sz w:val="30"/>
                <w:szCs w:val="30"/>
                <w:u w:val="single"/>
                <w:cs/>
              </w:rPr>
              <w:t>มีนาคม</w:t>
            </w:r>
          </w:p>
        </w:tc>
        <w:tc>
          <w:tcPr>
            <w:tcW w:w="1677" w:type="dxa"/>
            <w:vAlign w:val="bottom"/>
          </w:tcPr>
          <w:p w14:paraId="411100ED" w14:textId="77777777" w:rsidR="00DD150C" w:rsidRPr="0012616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445D4848" w14:textId="77777777" w:rsidR="00DD150C" w:rsidRPr="0012616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49AAD73C" w14:textId="77777777" w:rsidR="00DD150C" w:rsidRPr="00126161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150C" w:rsidRPr="00DB3296" w14:paraId="70E3BB50" w14:textId="77777777" w:rsidTr="009C6721">
        <w:trPr>
          <w:trHeight w:val="350"/>
        </w:trPr>
        <w:tc>
          <w:tcPr>
            <w:tcW w:w="5827" w:type="dxa"/>
            <w:vAlign w:val="bottom"/>
          </w:tcPr>
          <w:p w14:paraId="110D06B1" w14:textId="77777777" w:rsidR="00DD150C" w:rsidRPr="00DB329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ประเทศกัมพูชา</w:t>
            </w:r>
          </w:p>
        </w:tc>
        <w:tc>
          <w:tcPr>
            <w:tcW w:w="1677" w:type="dxa"/>
            <w:vAlign w:val="bottom"/>
          </w:tcPr>
          <w:p w14:paraId="3BC66DFF" w14:textId="2449E1DF" w:rsidR="00DD150C" w:rsidRPr="009D022A" w:rsidRDefault="00F809DF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67,233</w:t>
            </w:r>
          </w:p>
        </w:tc>
        <w:tc>
          <w:tcPr>
            <w:tcW w:w="283" w:type="dxa"/>
            <w:vAlign w:val="bottom"/>
          </w:tcPr>
          <w:p w14:paraId="4676A43B" w14:textId="77777777" w:rsidR="00DD150C" w:rsidRPr="00DB329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5087480B" w14:textId="50EC9878" w:rsidR="00DD150C" w:rsidRPr="000C034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65,708</w:t>
            </w:r>
          </w:p>
        </w:tc>
      </w:tr>
      <w:tr w:rsidR="00DD150C" w:rsidRPr="00DB3296" w14:paraId="75915BF6" w14:textId="77777777" w:rsidTr="009C6721">
        <w:tc>
          <w:tcPr>
            <w:tcW w:w="5827" w:type="dxa"/>
            <w:vAlign w:val="bottom"/>
          </w:tcPr>
          <w:p w14:paraId="6B95ECC9" w14:textId="77777777" w:rsidR="00DD150C" w:rsidRPr="00DB329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ประเทศลาว</w:t>
            </w:r>
          </w:p>
        </w:tc>
        <w:tc>
          <w:tcPr>
            <w:tcW w:w="1677" w:type="dxa"/>
            <w:vAlign w:val="bottom"/>
          </w:tcPr>
          <w:p w14:paraId="71A9DD9E" w14:textId="6F1B9605" w:rsidR="00DD150C" w:rsidRPr="009D022A" w:rsidRDefault="00F809DF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12,586</w:t>
            </w:r>
          </w:p>
        </w:tc>
        <w:tc>
          <w:tcPr>
            <w:tcW w:w="283" w:type="dxa"/>
            <w:vAlign w:val="bottom"/>
          </w:tcPr>
          <w:p w14:paraId="1CA7E751" w14:textId="77777777" w:rsidR="00DD150C" w:rsidRPr="00DB329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7061DE12" w14:textId="29964E38" w:rsidR="00DD150C" w:rsidRPr="000C034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13,287</w:t>
            </w:r>
          </w:p>
        </w:tc>
      </w:tr>
      <w:tr w:rsidR="00DD150C" w:rsidRPr="00DB3296" w14:paraId="3AF5E0D2" w14:textId="77777777" w:rsidTr="009C6721">
        <w:tc>
          <w:tcPr>
            <w:tcW w:w="5827" w:type="dxa"/>
            <w:vAlign w:val="bottom"/>
          </w:tcPr>
          <w:p w14:paraId="6481DD48" w14:textId="77777777" w:rsidR="00DD150C" w:rsidRPr="00DB329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3092B" w14:textId="3C2EE5FD" w:rsidR="00DD150C" w:rsidRPr="009D022A" w:rsidRDefault="00F809DF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79,819</w:t>
            </w:r>
          </w:p>
        </w:tc>
        <w:tc>
          <w:tcPr>
            <w:tcW w:w="283" w:type="dxa"/>
            <w:vAlign w:val="bottom"/>
          </w:tcPr>
          <w:p w14:paraId="265393AF" w14:textId="77777777" w:rsidR="00DD150C" w:rsidRPr="00DB3296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56AFA" w14:textId="6645C706" w:rsidR="00DD150C" w:rsidRPr="000C0347" w:rsidRDefault="00DD150C" w:rsidP="00DD1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78,995</w:t>
            </w:r>
          </w:p>
        </w:tc>
      </w:tr>
    </w:tbl>
    <w:p w14:paraId="3C094783" w14:textId="77777777" w:rsidR="00F95E0E" w:rsidRDefault="00F95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5E31629" w14:textId="25AD1208" w:rsidR="005757D6" w:rsidRDefault="005757D6" w:rsidP="00575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D56E9">
        <w:rPr>
          <w:rFonts w:ascii="Angsana New" w:hAnsi="Angsana New"/>
          <w:sz w:val="30"/>
          <w:szCs w:val="30"/>
          <w:cs/>
        </w:rPr>
        <w:lastRenderedPageBreak/>
        <w:t>ราย</w:t>
      </w:r>
      <w:r>
        <w:rPr>
          <w:rFonts w:ascii="Angsana New" w:hAnsi="Angsana New"/>
          <w:sz w:val="30"/>
          <w:szCs w:val="30"/>
          <w:cs/>
        </w:rPr>
        <w:t>ได้อื่น</w:t>
      </w:r>
      <w:r w:rsidR="008F7526">
        <w:rPr>
          <w:rFonts w:ascii="Angsana New" w:hAnsi="Angsana New" w:hint="cs"/>
          <w:sz w:val="30"/>
          <w:szCs w:val="30"/>
          <w:cs/>
        </w:rPr>
        <w:t>จำแนกตามเขตภูมิศาสตร์ได้</w:t>
      </w:r>
      <w:r w:rsidRPr="00AD56E9">
        <w:rPr>
          <w:rFonts w:ascii="Angsana New" w:hAnsi="Angsana New"/>
          <w:sz w:val="30"/>
          <w:szCs w:val="30"/>
          <w:cs/>
        </w:rPr>
        <w:t>รวมรายได้จากสัญญาที่ทำกับลูกค้าที่มิใช่ส่วนของกิจกรรมหลักทางธุรกิจซึ่งรายได้ดังกล่าวมีจังหวะเวลาของการรับรู้รายการ</w:t>
      </w:r>
      <w:r w:rsidR="008F7526">
        <w:rPr>
          <w:rFonts w:ascii="Angsana New" w:hAnsi="Angsana New" w:hint="cs"/>
          <w:sz w:val="30"/>
          <w:szCs w:val="30"/>
          <w:cs/>
        </w:rPr>
        <w:t xml:space="preserve"> </w:t>
      </w:r>
      <w:r w:rsidRPr="00AD56E9">
        <w:rPr>
          <w:rFonts w:ascii="Angsana New" w:hAnsi="Angsana New"/>
          <w:sz w:val="30"/>
          <w:szCs w:val="30"/>
          <w:cs/>
        </w:rPr>
        <w:t>ดังนี้</w:t>
      </w:r>
    </w:p>
    <w:p w14:paraId="33D5FD09" w14:textId="77777777" w:rsidR="005757D6" w:rsidRDefault="005757D6" w:rsidP="00575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351"/>
        <w:gridCol w:w="1273"/>
        <w:gridCol w:w="236"/>
        <w:gridCol w:w="1235"/>
        <w:gridCol w:w="236"/>
        <w:gridCol w:w="1275"/>
      </w:tblGrid>
      <w:tr w:rsidR="004E42C6" w:rsidRPr="00A65910" w14:paraId="6BD93381" w14:textId="77777777" w:rsidTr="004E42C6">
        <w:tc>
          <w:tcPr>
            <w:tcW w:w="5351" w:type="dxa"/>
            <w:vAlign w:val="bottom"/>
          </w:tcPr>
          <w:p w14:paraId="3D31B602" w14:textId="77777777" w:rsidR="004E42C6" w:rsidRPr="00C023BB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255" w:type="dxa"/>
            <w:gridSpan w:val="5"/>
            <w:tcBorders>
              <w:bottom w:val="single" w:sz="4" w:space="0" w:color="auto"/>
            </w:tcBorders>
            <w:vAlign w:val="bottom"/>
          </w:tcPr>
          <w:p w14:paraId="372043E3" w14:textId="77777777" w:rsidR="004E42C6" w:rsidRPr="00C023BB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(พันบาท</w:t>
            </w:r>
            <w:r w:rsidRPr="00C023B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E42C6" w:rsidRPr="00A65910" w14:paraId="54D2384C" w14:textId="77777777" w:rsidTr="004E42C6">
        <w:tc>
          <w:tcPr>
            <w:tcW w:w="5351" w:type="dxa"/>
            <w:vAlign w:val="bottom"/>
          </w:tcPr>
          <w:p w14:paraId="0699C61E" w14:textId="77777777" w:rsidR="004E42C6" w:rsidRPr="00C023BB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20FE4" w14:textId="77777777" w:rsidR="004E42C6" w:rsidRPr="00C023BB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B3870FF" w14:textId="77777777" w:rsidR="004E42C6" w:rsidRPr="00C023BB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3D84D" w14:textId="77777777" w:rsidR="004E42C6" w:rsidRPr="00C023BB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36" w:type="dxa"/>
            <w:vAlign w:val="bottom"/>
          </w:tcPr>
          <w:p w14:paraId="7E9DF0F0" w14:textId="77777777" w:rsidR="004E42C6" w:rsidRPr="00C023BB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127D8" w14:textId="77777777" w:rsidR="004E42C6" w:rsidRPr="00C023BB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23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E42C6" w:rsidRPr="00A65910" w14:paraId="3D31FA07" w14:textId="77777777" w:rsidTr="004E42C6">
        <w:tc>
          <w:tcPr>
            <w:tcW w:w="5351" w:type="dxa"/>
            <w:vAlign w:val="bottom"/>
          </w:tcPr>
          <w:p w14:paraId="1FC6A99B" w14:textId="4F377577" w:rsidR="004E42C6" w:rsidRPr="00C023BB" w:rsidRDefault="00C87B4F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2616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งวดสามเดือนสิ้นสุดวันที่ </w:t>
            </w:r>
            <w:r w:rsidRPr="00126161"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  <w:r w:rsidRPr="00126161">
              <w:rPr>
                <w:rFonts w:ascii="Angsana New" w:hAnsi="Angsana New"/>
                <w:sz w:val="30"/>
                <w:szCs w:val="30"/>
                <w:u w:val="single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4E42C6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273" w:type="dxa"/>
            <w:vAlign w:val="bottom"/>
          </w:tcPr>
          <w:p w14:paraId="23656BAA" w14:textId="77777777" w:rsidR="004E42C6" w:rsidRPr="00A65910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4E00FC2" w14:textId="77777777" w:rsidR="004E42C6" w:rsidRPr="00A65910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35" w:type="dxa"/>
            <w:vAlign w:val="bottom"/>
          </w:tcPr>
          <w:p w14:paraId="22C94564" w14:textId="77777777" w:rsidR="004E42C6" w:rsidRPr="00A65910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E77E4D9" w14:textId="77777777" w:rsidR="004E42C6" w:rsidRPr="00A65910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7893124D" w14:textId="77777777" w:rsidR="004E42C6" w:rsidRPr="00A65910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E42C6" w:rsidRPr="00A65910" w14:paraId="43DCCA72" w14:textId="77777777" w:rsidTr="004E42C6">
        <w:tc>
          <w:tcPr>
            <w:tcW w:w="5351" w:type="dxa"/>
            <w:vAlign w:val="bottom"/>
          </w:tcPr>
          <w:p w14:paraId="4151A14E" w14:textId="48C876C4" w:rsidR="004E42C6" w:rsidRPr="00C023BB" w:rsidRDefault="004E42C6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273" w:type="dxa"/>
            <w:vAlign w:val="bottom"/>
          </w:tcPr>
          <w:p w14:paraId="73A6011A" w14:textId="77E1DA71" w:rsidR="004E42C6" w:rsidRPr="0080285C" w:rsidRDefault="004E42C6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15,192</w:t>
            </w:r>
          </w:p>
        </w:tc>
        <w:tc>
          <w:tcPr>
            <w:tcW w:w="236" w:type="dxa"/>
            <w:vAlign w:val="bottom"/>
          </w:tcPr>
          <w:p w14:paraId="4285457F" w14:textId="77777777" w:rsidR="004E42C6" w:rsidRPr="0080285C" w:rsidRDefault="004E42C6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0DC7E724" w14:textId="103581F4" w:rsidR="004E42C6" w:rsidRPr="0080285C" w:rsidRDefault="004E42C6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26,274</w:t>
            </w:r>
          </w:p>
        </w:tc>
        <w:tc>
          <w:tcPr>
            <w:tcW w:w="236" w:type="dxa"/>
            <w:vAlign w:val="bottom"/>
          </w:tcPr>
          <w:p w14:paraId="48FB06ED" w14:textId="77777777" w:rsidR="004E42C6" w:rsidRPr="0080285C" w:rsidRDefault="004E42C6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61458A70" w14:textId="75EE9CA3" w:rsidR="004E42C6" w:rsidRPr="0080285C" w:rsidRDefault="004E42C6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41,466</w:t>
            </w:r>
          </w:p>
        </w:tc>
      </w:tr>
      <w:tr w:rsidR="004E42C6" w:rsidRPr="00A65910" w14:paraId="7495262F" w14:textId="77777777" w:rsidTr="004E42C6">
        <w:tc>
          <w:tcPr>
            <w:tcW w:w="5351" w:type="dxa"/>
            <w:vAlign w:val="bottom"/>
          </w:tcPr>
          <w:p w14:paraId="084F5680" w14:textId="6F54B086" w:rsidR="004E42C6" w:rsidRPr="00C023BB" w:rsidRDefault="004E42C6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273" w:type="dxa"/>
            <w:vAlign w:val="bottom"/>
          </w:tcPr>
          <w:p w14:paraId="66B6333B" w14:textId="0A4A7337" w:rsidR="004E42C6" w:rsidRPr="0080285C" w:rsidRDefault="004E42C6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236" w:type="dxa"/>
            <w:vAlign w:val="bottom"/>
          </w:tcPr>
          <w:p w14:paraId="76D84A41" w14:textId="77777777" w:rsidR="004E42C6" w:rsidRPr="0080285C" w:rsidRDefault="004E42C6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62A58810" w14:textId="6532AC04" w:rsidR="004E42C6" w:rsidRPr="0080285C" w:rsidRDefault="004E42C6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361AFBF" w14:textId="77777777" w:rsidR="004E42C6" w:rsidRPr="0080285C" w:rsidRDefault="004E42C6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59FF55F" w14:textId="2A8D7973" w:rsidR="004E42C6" w:rsidRPr="0080285C" w:rsidRDefault="004E42C6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</w:tr>
      <w:tr w:rsidR="004E42C6" w:rsidRPr="00A65910" w14:paraId="117F9C91" w14:textId="77777777" w:rsidTr="004E42C6">
        <w:tc>
          <w:tcPr>
            <w:tcW w:w="5351" w:type="dxa"/>
            <w:vAlign w:val="bottom"/>
          </w:tcPr>
          <w:p w14:paraId="18E6CFC3" w14:textId="77777777" w:rsidR="004E42C6" w:rsidRPr="00A65910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273" w:type="dxa"/>
            <w:vAlign w:val="bottom"/>
          </w:tcPr>
          <w:p w14:paraId="69BD3AE3" w14:textId="77777777" w:rsidR="004E42C6" w:rsidRPr="00A65910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B890882" w14:textId="77777777" w:rsidR="004E42C6" w:rsidRPr="00A65910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35" w:type="dxa"/>
            <w:vAlign w:val="bottom"/>
          </w:tcPr>
          <w:p w14:paraId="7318283C" w14:textId="77777777" w:rsidR="004E42C6" w:rsidRPr="00A65910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0CC6ACE" w14:textId="77777777" w:rsidR="004E42C6" w:rsidRPr="00A65910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3D2A0E9E" w14:textId="77777777" w:rsidR="004E42C6" w:rsidRPr="00A65910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4E42C6" w:rsidRPr="00A65910" w14:paraId="7A4D6979" w14:textId="77777777" w:rsidTr="004E42C6">
        <w:tc>
          <w:tcPr>
            <w:tcW w:w="5351" w:type="dxa"/>
            <w:vAlign w:val="bottom"/>
          </w:tcPr>
          <w:p w14:paraId="67A62B75" w14:textId="71783215" w:rsidR="004E42C6" w:rsidRPr="00C023BB" w:rsidRDefault="00C87B4F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2616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งวดสามเดือนสิ้นสุดวันที่ </w:t>
            </w:r>
            <w:r w:rsidRPr="00126161"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  <w:r w:rsidRPr="00126161">
              <w:rPr>
                <w:rFonts w:ascii="Angsana New" w:hAnsi="Angsana New"/>
                <w:sz w:val="30"/>
                <w:szCs w:val="30"/>
                <w:u w:val="single"/>
                <w:cs/>
              </w:rPr>
              <w:t>มีนาคม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4E42C6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73" w:type="dxa"/>
            <w:vAlign w:val="bottom"/>
          </w:tcPr>
          <w:p w14:paraId="6CDE1DF7" w14:textId="77777777" w:rsidR="004E42C6" w:rsidRPr="00C023BB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0306D3E" w14:textId="77777777" w:rsidR="004E42C6" w:rsidRPr="00C023BB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7CDB9533" w14:textId="77777777" w:rsidR="004E42C6" w:rsidRPr="00C023BB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EF7AFC7" w14:textId="77777777" w:rsidR="004E42C6" w:rsidRPr="00C023BB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4F1F2EA6" w14:textId="77777777" w:rsidR="004E42C6" w:rsidRPr="00C023BB" w:rsidRDefault="004E42C6" w:rsidP="00ED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42C6" w:rsidRPr="00A65910" w14:paraId="7758F043" w14:textId="77777777" w:rsidTr="004E42C6">
        <w:tc>
          <w:tcPr>
            <w:tcW w:w="5351" w:type="dxa"/>
            <w:vAlign w:val="bottom"/>
          </w:tcPr>
          <w:p w14:paraId="06D438A1" w14:textId="082AB93D" w:rsidR="004E42C6" w:rsidRPr="00C023BB" w:rsidRDefault="004E42C6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273" w:type="dxa"/>
            <w:vAlign w:val="bottom"/>
          </w:tcPr>
          <w:p w14:paraId="168D1ABC" w14:textId="688ADD4F" w:rsidR="004E42C6" w:rsidRPr="00C023BB" w:rsidRDefault="000E557F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14,371</w:t>
            </w:r>
          </w:p>
        </w:tc>
        <w:tc>
          <w:tcPr>
            <w:tcW w:w="236" w:type="dxa"/>
            <w:vAlign w:val="bottom"/>
          </w:tcPr>
          <w:p w14:paraId="3E475226" w14:textId="77777777" w:rsidR="004E42C6" w:rsidRPr="00C023BB" w:rsidRDefault="004E42C6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512749F4" w14:textId="35964C08" w:rsidR="004E42C6" w:rsidRPr="00C023BB" w:rsidRDefault="000E557F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29,696</w:t>
            </w:r>
          </w:p>
        </w:tc>
        <w:tc>
          <w:tcPr>
            <w:tcW w:w="236" w:type="dxa"/>
            <w:vAlign w:val="bottom"/>
          </w:tcPr>
          <w:p w14:paraId="6B4D00C9" w14:textId="77777777" w:rsidR="004E42C6" w:rsidRPr="00C023BB" w:rsidRDefault="004E42C6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0424157C" w14:textId="089C8811" w:rsidR="004E42C6" w:rsidRPr="00C023BB" w:rsidRDefault="004E42C6" w:rsidP="004E4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44,067</w:t>
            </w:r>
          </w:p>
        </w:tc>
      </w:tr>
      <w:tr w:rsidR="000E557F" w:rsidRPr="00A65910" w14:paraId="30CE7A7B" w14:textId="77777777" w:rsidTr="004E42C6">
        <w:tc>
          <w:tcPr>
            <w:tcW w:w="5351" w:type="dxa"/>
            <w:vAlign w:val="bottom"/>
          </w:tcPr>
          <w:p w14:paraId="2A063FB7" w14:textId="2C550CEC" w:rsidR="000E557F" w:rsidRPr="00C023BB" w:rsidRDefault="000E557F" w:rsidP="000E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DB3296">
              <w:rPr>
                <w:rFonts w:ascii="Angsana New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273" w:type="dxa"/>
            <w:vAlign w:val="bottom"/>
          </w:tcPr>
          <w:p w14:paraId="4CC70F3E" w14:textId="24F5029F" w:rsidR="000E557F" w:rsidRPr="00C023BB" w:rsidRDefault="000E557F" w:rsidP="000E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36" w:type="dxa"/>
            <w:vAlign w:val="bottom"/>
          </w:tcPr>
          <w:p w14:paraId="0BA0AD78" w14:textId="77777777" w:rsidR="000E557F" w:rsidRPr="00C023BB" w:rsidRDefault="000E557F" w:rsidP="000E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2E2B964F" w14:textId="6FD3A556" w:rsidR="000E557F" w:rsidRPr="00C023BB" w:rsidRDefault="000E557F" w:rsidP="000E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93213A3" w14:textId="77777777" w:rsidR="000E557F" w:rsidRPr="00C023BB" w:rsidRDefault="000E557F" w:rsidP="000E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7128443B" w14:textId="7BD1C06F" w:rsidR="000E557F" w:rsidRPr="00C023BB" w:rsidRDefault="000E557F" w:rsidP="000E5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53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228</w:t>
            </w:r>
          </w:p>
        </w:tc>
      </w:tr>
    </w:tbl>
    <w:p w14:paraId="1C92E413" w14:textId="77777777" w:rsidR="004E42C6" w:rsidRDefault="004E42C6" w:rsidP="004E42C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38AB26D9" w14:textId="1A99E27F" w:rsidR="001150DF" w:rsidRPr="00DB3F62" w:rsidRDefault="001150DF" w:rsidP="001150D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DB3F62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มูลค่ายุติธรรม</w:t>
      </w:r>
    </w:p>
    <w:p w14:paraId="18FE2807" w14:textId="77777777" w:rsidR="001150DF" w:rsidRPr="00144947" w:rsidRDefault="001150DF" w:rsidP="001150D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sz w:val="28"/>
          <w:szCs w:val="28"/>
          <w:cs/>
        </w:rPr>
      </w:pPr>
    </w:p>
    <w:p w14:paraId="69525C2C" w14:textId="263A9915" w:rsidR="001150DF" w:rsidRPr="00DB3F62" w:rsidRDefault="001150DF" w:rsidP="001150DF">
      <w:pPr>
        <w:pStyle w:val="NoSpacing"/>
        <w:jc w:val="thaiDistribute"/>
        <w:rPr>
          <w:rFonts w:ascii="Angsana New" w:hAnsi="Angsana New"/>
          <w:szCs w:val="30"/>
        </w:rPr>
      </w:pPr>
      <w:r w:rsidRPr="00DB3F62">
        <w:rPr>
          <w:rFonts w:ascii="Angsana New" w:hAnsi="Angsana New" w:hint="cs"/>
          <w:szCs w:val="30"/>
          <w:cs/>
        </w:rPr>
        <w:t>สินทรัพย์ทางการเงินที่สำคัญ (ไม</w:t>
      </w:r>
      <w:r w:rsidR="00861CFD" w:rsidRPr="00DB3F62">
        <w:rPr>
          <w:rFonts w:ascii="Angsana New" w:hAnsi="Angsana New" w:hint="cs"/>
          <w:szCs w:val="30"/>
          <w:cs/>
        </w:rPr>
        <w:t>่รวมถึงรายการสินทรัพย์</w:t>
      </w:r>
      <w:r w:rsidRPr="00DB3F62">
        <w:rPr>
          <w:rFonts w:ascii="Angsana New" w:hAnsi="Angsana New" w:hint="cs"/>
          <w:szCs w:val="30"/>
          <w:cs/>
        </w:rPr>
        <w:t>ที่ฝ่ายบริหารเชื่อว่ามูลค่าตามบัญชีไม่ได้แตกต่างอย่างมีสาระสำคัญกับมูลค่ายุติธรรม) ซึ่ง</w:t>
      </w:r>
      <w:r w:rsidRPr="00DB3F62">
        <w:rPr>
          <w:rFonts w:ascii="Angsana New" w:hAnsi="Angsana New"/>
          <w:szCs w:val="30"/>
          <w:cs/>
        </w:rPr>
        <w:t xml:space="preserve">ไม่ได้วัดมูลค่าและแสดงด้วยมูลค่ายุติธรรมในงบฐานะการเงิน ณ วันที่ </w:t>
      </w:r>
      <w:r w:rsidR="00620C32">
        <w:rPr>
          <w:rFonts w:ascii="Angsana New" w:hAnsi="Angsana New" w:hint="cs"/>
          <w:szCs w:val="30"/>
        </w:rPr>
        <w:t xml:space="preserve">31 </w:t>
      </w:r>
      <w:r w:rsidR="00620C32">
        <w:rPr>
          <w:rFonts w:ascii="Angsana New" w:hAnsi="Angsana New" w:hint="cs"/>
          <w:szCs w:val="30"/>
          <w:cs/>
        </w:rPr>
        <w:t xml:space="preserve">มีนาคม </w:t>
      </w:r>
      <w:r w:rsidR="00620C32">
        <w:rPr>
          <w:rFonts w:ascii="Angsana New" w:hAnsi="Angsana New" w:hint="cs"/>
          <w:szCs w:val="30"/>
        </w:rPr>
        <w:t>256</w:t>
      </w:r>
      <w:r w:rsidR="00144947">
        <w:rPr>
          <w:rFonts w:ascii="Angsana New" w:hAnsi="Angsana New"/>
          <w:szCs w:val="30"/>
        </w:rPr>
        <w:t>9</w:t>
      </w:r>
      <w:r w:rsidRPr="00DB3F62">
        <w:rPr>
          <w:rFonts w:ascii="Angsana New" w:hAnsi="Angsana New" w:hint="cs"/>
          <w:szCs w:val="30"/>
          <w:cs/>
        </w:rPr>
        <w:t xml:space="preserve"> และ </w:t>
      </w:r>
      <w:r w:rsidRPr="00DB3F62">
        <w:rPr>
          <w:rFonts w:ascii="Angsana New" w:hAnsi="Angsana New"/>
          <w:szCs w:val="30"/>
        </w:rPr>
        <w:t xml:space="preserve">31 </w:t>
      </w:r>
      <w:r w:rsidRPr="00DB3F62">
        <w:rPr>
          <w:rFonts w:ascii="Angsana New" w:hAnsi="Angsana New"/>
          <w:szCs w:val="30"/>
          <w:cs/>
        </w:rPr>
        <w:t xml:space="preserve">ธันวาคม </w:t>
      </w:r>
      <w:r w:rsidR="00620C32">
        <w:rPr>
          <w:rFonts w:ascii="Angsana New" w:hAnsi="Angsana New"/>
          <w:szCs w:val="30"/>
        </w:rPr>
        <w:t>256</w:t>
      </w:r>
      <w:r w:rsidR="00144947">
        <w:rPr>
          <w:rFonts w:ascii="Angsana New" w:hAnsi="Angsana New"/>
          <w:szCs w:val="30"/>
        </w:rPr>
        <w:t>8</w:t>
      </w:r>
      <w:r w:rsidRPr="00DB3F62">
        <w:rPr>
          <w:rFonts w:ascii="Angsana New" w:hAnsi="Angsana New" w:hint="cs"/>
          <w:szCs w:val="30"/>
          <w:cs/>
        </w:rPr>
        <w:t xml:space="preserve"> มี</w:t>
      </w:r>
      <w:r w:rsidRPr="00DB3F62">
        <w:rPr>
          <w:rFonts w:ascii="Angsana New" w:hAnsi="Angsana New"/>
          <w:szCs w:val="30"/>
          <w:cs/>
        </w:rPr>
        <w:t>มูลค่ายุติธรรมที่เกี่ยวข้องดังนี้</w:t>
      </w:r>
    </w:p>
    <w:p w14:paraId="381BA4C9" w14:textId="77777777" w:rsidR="00DD150C" w:rsidRDefault="00DD150C" w:rsidP="001150D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28"/>
          <w:szCs w:val="28"/>
          <w:highlight w:val="yellow"/>
        </w:rPr>
      </w:pPr>
    </w:p>
    <w:tbl>
      <w:tblPr>
        <w:tblW w:w="9640" w:type="dxa"/>
        <w:tblLook w:val="04A0" w:firstRow="1" w:lastRow="0" w:firstColumn="1" w:lastColumn="0" w:noHBand="0" w:noVBand="1"/>
      </w:tblPr>
      <w:tblGrid>
        <w:gridCol w:w="2694"/>
        <w:gridCol w:w="223"/>
        <w:gridCol w:w="1627"/>
        <w:gridCol w:w="257"/>
        <w:gridCol w:w="1612"/>
        <w:gridCol w:w="257"/>
        <w:gridCol w:w="2970"/>
      </w:tblGrid>
      <w:tr w:rsidR="0087168D" w:rsidRPr="000170CC" w14:paraId="6FCA5FE5" w14:textId="77777777" w:rsidTr="0087168D">
        <w:tc>
          <w:tcPr>
            <w:tcW w:w="2694" w:type="dxa"/>
          </w:tcPr>
          <w:p w14:paraId="01F860F1" w14:textId="77777777" w:rsidR="0087168D" w:rsidRPr="000170CC" w:rsidRDefault="0087168D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30AB9D79" w14:textId="77777777" w:rsidR="0087168D" w:rsidRPr="000170CC" w:rsidRDefault="0087168D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3496" w:type="dxa"/>
            <w:gridSpan w:val="3"/>
          </w:tcPr>
          <w:p w14:paraId="4F3EDC1C" w14:textId="2CA82811" w:rsidR="0087168D" w:rsidRDefault="0087168D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มูลค่ายุติธรรมใน</w:t>
            </w:r>
          </w:p>
        </w:tc>
        <w:tc>
          <w:tcPr>
            <w:tcW w:w="257" w:type="dxa"/>
          </w:tcPr>
          <w:p w14:paraId="398F0F8A" w14:textId="77777777" w:rsidR="0087168D" w:rsidRPr="000170CC" w:rsidRDefault="0087168D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970" w:type="dxa"/>
          </w:tcPr>
          <w:p w14:paraId="4053F427" w14:textId="77777777" w:rsidR="0087168D" w:rsidRPr="000170CC" w:rsidRDefault="0087168D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87168D" w:rsidRPr="000170CC" w14:paraId="7B10FA82" w14:textId="77777777" w:rsidTr="0087168D">
        <w:tc>
          <w:tcPr>
            <w:tcW w:w="2694" w:type="dxa"/>
          </w:tcPr>
          <w:p w14:paraId="310C87DE" w14:textId="77777777" w:rsidR="0087168D" w:rsidRPr="000170CC" w:rsidRDefault="0087168D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48C5243E" w14:textId="77777777" w:rsidR="0087168D" w:rsidRPr="000170CC" w:rsidRDefault="0087168D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3496" w:type="dxa"/>
            <w:gridSpan w:val="3"/>
            <w:tcBorders>
              <w:bottom w:val="single" w:sz="4" w:space="0" w:color="auto"/>
            </w:tcBorders>
          </w:tcPr>
          <w:p w14:paraId="7199C4D8" w14:textId="0C9C5395" w:rsidR="0087168D" w:rsidRDefault="0087168D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งบการเงินรว</w:t>
            </w:r>
            <w:r w:rsidRPr="000170CC">
              <w:rPr>
                <w:rFonts w:ascii="Angsana New" w:hAnsi="Angsana New" w:hint="cs"/>
                <w:szCs w:val="30"/>
                <w:cs/>
              </w:rPr>
              <w:t xml:space="preserve">ม </w:t>
            </w:r>
            <w:r w:rsidRPr="000170CC">
              <w:rPr>
                <w:rFonts w:ascii="Angsana New" w:hAnsi="Angsana New"/>
                <w:szCs w:val="30"/>
                <w:cs/>
              </w:rPr>
              <w:t>(ล้านบาท)</w:t>
            </w:r>
          </w:p>
        </w:tc>
        <w:tc>
          <w:tcPr>
            <w:tcW w:w="257" w:type="dxa"/>
          </w:tcPr>
          <w:p w14:paraId="332194EC" w14:textId="77777777" w:rsidR="0087168D" w:rsidRPr="000170CC" w:rsidRDefault="0087168D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970" w:type="dxa"/>
          </w:tcPr>
          <w:p w14:paraId="2A5ADE5A" w14:textId="77777777" w:rsidR="0087168D" w:rsidRPr="000170CC" w:rsidRDefault="0087168D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DD150C" w:rsidRPr="000170CC" w14:paraId="23E246EB" w14:textId="77777777" w:rsidTr="0087168D">
        <w:tc>
          <w:tcPr>
            <w:tcW w:w="2694" w:type="dxa"/>
            <w:tcBorders>
              <w:bottom w:val="single" w:sz="4" w:space="0" w:color="auto"/>
            </w:tcBorders>
          </w:tcPr>
          <w:p w14:paraId="6734B3A6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รายการในงบการเงิน</w:t>
            </w:r>
          </w:p>
        </w:tc>
        <w:tc>
          <w:tcPr>
            <w:tcW w:w="223" w:type="dxa"/>
          </w:tcPr>
          <w:p w14:paraId="6BDCDD8A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132BE91A" w14:textId="13613AE8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pacing w:val="-8"/>
                <w:szCs w:val="30"/>
              </w:rPr>
            </w:pPr>
            <w:r>
              <w:rPr>
                <w:rFonts w:ascii="Angsana New" w:hAnsi="Angsana New"/>
                <w:szCs w:val="30"/>
              </w:rPr>
              <w:t xml:space="preserve">31 </w:t>
            </w:r>
            <w:r>
              <w:rPr>
                <w:rFonts w:ascii="Angsana New" w:hAnsi="Angsana New" w:hint="cs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szCs w:val="30"/>
              </w:rPr>
              <w:t xml:space="preserve"> </w:t>
            </w:r>
            <w:r w:rsidRPr="00DB3F62">
              <w:rPr>
                <w:rFonts w:ascii="Angsana New" w:hAnsi="Angsana New"/>
                <w:szCs w:val="30"/>
              </w:rPr>
              <w:t>256</w:t>
            </w:r>
            <w:r>
              <w:rPr>
                <w:rFonts w:ascii="Angsana New" w:hAnsi="Angsana New"/>
                <w:szCs w:val="30"/>
              </w:rPr>
              <w:t>9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169A4890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14:paraId="37DE860B" w14:textId="4BC4CE73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31</w:t>
            </w:r>
            <w:r>
              <w:rPr>
                <w:rFonts w:ascii="Angsana New" w:hAnsi="Angsana New" w:hint="cs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/>
                <w:szCs w:val="30"/>
              </w:rPr>
              <w:t xml:space="preserve"> 2568</w:t>
            </w:r>
          </w:p>
        </w:tc>
        <w:tc>
          <w:tcPr>
            <w:tcW w:w="257" w:type="dxa"/>
          </w:tcPr>
          <w:p w14:paraId="6EC923A4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14:paraId="35694E01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ลำดับชั้นของมูลค่ายุติธรรม</w:t>
            </w:r>
          </w:p>
        </w:tc>
      </w:tr>
      <w:tr w:rsidR="00DD150C" w:rsidRPr="000170CC" w14:paraId="2EB89027" w14:textId="77777777" w:rsidTr="0087168D">
        <w:tc>
          <w:tcPr>
            <w:tcW w:w="2694" w:type="dxa"/>
          </w:tcPr>
          <w:p w14:paraId="3AC774F2" w14:textId="77777777" w:rsidR="00DD150C" w:rsidRPr="000170CC" w:rsidRDefault="00DD150C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3" w:type="dxa"/>
          </w:tcPr>
          <w:p w14:paraId="10DE3E03" w14:textId="77777777" w:rsidR="00DD150C" w:rsidRPr="000170CC" w:rsidRDefault="00DD150C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38FDA141" w14:textId="77777777" w:rsidR="00DD150C" w:rsidRPr="000170CC" w:rsidRDefault="00DD150C" w:rsidP="00A57D2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7" w:type="dxa"/>
          </w:tcPr>
          <w:p w14:paraId="751FFBDF" w14:textId="77777777" w:rsidR="00DD150C" w:rsidRPr="000170CC" w:rsidRDefault="00DD150C" w:rsidP="00A57D2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</w:tcPr>
          <w:p w14:paraId="670EA23B" w14:textId="77777777" w:rsidR="00DD150C" w:rsidRPr="000170CC" w:rsidRDefault="00DD150C" w:rsidP="00A57D2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7" w:type="dxa"/>
          </w:tcPr>
          <w:p w14:paraId="377293F7" w14:textId="77777777" w:rsidR="00DD150C" w:rsidRPr="000170CC" w:rsidRDefault="00DD150C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</w:tcPr>
          <w:p w14:paraId="41A33F1A" w14:textId="77777777" w:rsidR="00DD150C" w:rsidRPr="000170CC" w:rsidRDefault="00DD150C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D150C" w:rsidRPr="000170CC" w14:paraId="1C0C742B" w14:textId="77777777" w:rsidTr="0087168D">
        <w:tc>
          <w:tcPr>
            <w:tcW w:w="2694" w:type="dxa"/>
          </w:tcPr>
          <w:p w14:paraId="797EFB7C" w14:textId="77777777" w:rsidR="00DD150C" w:rsidRPr="000170CC" w:rsidRDefault="00DD150C" w:rsidP="00DD150C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223" w:type="dxa"/>
          </w:tcPr>
          <w:p w14:paraId="1782C3A7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627" w:type="dxa"/>
          </w:tcPr>
          <w:p w14:paraId="0E989E09" w14:textId="319B66D5" w:rsidR="00DD150C" w:rsidRPr="000170CC" w:rsidRDefault="00C22B7E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1,659.9</w:t>
            </w:r>
          </w:p>
        </w:tc>
        <w:tc>
          <w:tcPr>
            <w:tcW w:w="257" w:type="dxa"/>
          </w:tcPr>
          <w:p w14:paraId="0FF373DF" w14:textId="77777777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12" w:type="dxa"/>
          </w:tcPr>
          <w:p w14:paraId="09B0F91F" w14:textId="5E61E32F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1,430.5</w:t>
            </w:r>
          </w:p>
        </w:tc>
        <w:tc>
          <w:tcPr>
            <w:tcW w:w="257" w:type="dxa"/>
          </w:tcPr>
          <w:p w14:paraId="6551DC32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970" w:type="dxa"/>
          </w:tcPr>
          <w:p w14:paraId="10796460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 xml:space="preserve">ข้อมูลระดับ </w:t>
            </w:r>
            <w:r w:rsidRPr="000170CC">
              <w:rPr>
                <w:rFonts w:ascii="Angsana New" w:hAnsi="Angsana New"/>
                <w:szCs w:val="30"/>
              </w:rPr>
              <w:t>3</w:t>
            </w:r>
          </w:p>
        </w:tc>
      </w:tr>
      <w:tr w:rsidR="00DD150C" w:rsidRPr="000170CC" w14:paraId="62692E9D" w14:textId="77777777" w:rsidTr="0087168D">
        <w:tc>
          <w:tcPr>
            <w:tcW w:w="2694" w:type="dxa"/>
          </w:tcPr>
          <w:p w14:paraId="24D15F6D" w14:textId="77777777" w:rsidR="00DD150C" w:rsidRPr="000170CC" w:rsidRDefault="00DD150C" w:rsidP="00DD150C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ลูกหนี้เงินให้กู้ยืม</w:t>
            </w:r>
          </w:p>
        </w:tc>
        <w:tc>
          <w:tcPr>
            <w:tcW w:w="223" w:type="dxa"/>
          </w:tcPr>
          <w:p w14:paraId="0F46AF38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627" w:type="dxa"/>
          </w:tcPr>
          <w:p w14:paraId="25BCA9EC" w14:textId="170C505C" w:rsidR="00DD150C" w:rsidRPr="000170CC" w:rsidRDefault="00C22B7E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53.9</w:t>
            </w:r>
          </w:p>
        </w:tc>
        <w:tc>
          <w:tcPr>
            <w:tcW w:w="257" w:type="dxa"/>
          </w:tcPr>
          <w:p w14:paraId="51CF8D83" w14:textId="77777777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12" w:type="dxa"/>
          </w:tcPr>
          <w:p w14:paraId="2274BF12" w14:textId="25A7C429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64.4</w:t>
            </w:r>
          </w:p>
        </w:tc>
        <w:tc>
          <w:tcPr>
            <w:tcW w:w="257" w:type="dxa"/>
          </w:tcPr>
          <w:p w14:paraId="73D2DF44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970" w:type="dxa"/>
          </w:tcPr>
          <w:p w14:paraId="7BCC29B6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(กระแสเงินสดคิดลด</w:t>
            </w:r>
            <w:r w:rsidRPr="000170CC">
              <w:rPr>
                <w:rFonts w:ascii="Angsana New" w:hAnsi="Angsana New" w:hint="cs"/>
                <w:szCs w:val="30"/>
                <w:cs/>
              </w:rPr>
              <w:t>ด้วย</w:t>
            </w:r>
          </w:p>
        </w:tc>
      </w:tr>
      <w:tr w:rsidR="00DD150C" w:rsidRPr="000170CC" w14:paraId="1EAA853E" w14:textId="77777777" w:rsidTr="0087168D">
        <w:tc>
          <w:tcPr>
            <w:tcW w:w="2694" w:type="dxa"/>
          </w:tcPr>
          <w:p w14:paraId="782E34D8" w14:textId="77777777" w:rsidR="00DD150C" w:rsidRPr="000170CC" w:rsidRDefault="00DD150C" w:rsidP="0087168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ลูกหนี้สินเชื่อรายย่อย</w:t>
            </w:r>
          </w:p>
        </w:tc>
        <w:tc>
          <w:tcPr>
            <w:tcW w:w="223" w:type="dxa"/>
          </w:tcPr>
          <w:p w14:paraId="1FAE2D52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627" w:type="dxa"/>
          </w:tcPr>
          <w:p w14:paraId="780D5729" w14:textId="77777777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57" w:type="dxa"/>
          </w:tcPr>
          <w:p w14:paraId="32D5BED3" w14:textId="77777777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12" w:type="dxa"/>
          </w:tcPr>
          <w:p w14:paraId="4D06731A" w14:textId="77777777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57" w:type="dxa"/>
          </w:tcPr>
          <w:p w14:paraId="0B7A8D1B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970" w:type="dxa"/>
          </w:tcPr>
          <w:p w14:paraId="7784046B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อัตราดอกเบี้ยในท้องตลา</w:t>
            </w:r>
            <w:r w:rsidRPr="000170CC">
              <w:rPr>
                <w:rFonts w:ascii="Angsana New" w:hAnsi="Angsana New" w:hint="cs"/>
                <w:szCs w:val="30"/>
                <w:cs/>
              </w:rPr>
              <w:t>ด</w:t>
            </w:r>
          </w:p>
        </w:tc>
      </w:tr>
      <w:tr w:rsidR="00DD150C" w:rsidRPr="000170CC" w14:paraId="3F9524B5" w14:textId="77777777" w:rsidTr="0087168D">
        <w:tc>
          <w:tcPr>
            <w:tcW w:w="2694" w:type="dxa"/>
          </w:tcPr>
          <w:p w14:paraId="0EC6657B" w14:textId="77777777" w:rsidR="00DD150C" w:rsidRPr="000170CC" w:rsidRDefault="00DD150C" w:rsidP="00DD150C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 w:hint="cs"/>
                <w:szCs w:val="30"/>
                <w:cs/>
              </w:rPr>
              <w:t xml:space="preserve">   เพื่อ</w:t>
            </w:r>
            <w:r w:rsidRPr="000170CC">
              <w:rPr>
                <w:rFonts w:ascii="Angsana New" w:hAnsi="Angsana New"/>
                <w:szCs w:val="30"/>
                <w:cs/>
              </w:rPr>
              <w:t>การประกอบอาชีพ</w:t>
            </w:r>
          </w:p>
        </w:tc>
        <w:tc>
          <w:tcPr>
            <w:tcW w:w="223" w:type="dxa"/>
          </w:tcPr>
          <w:p w14:paraId="6C2FDDDF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627" w:type="dxa"/>
          </w:tcPr>
          <w:p w14:paraId="035FAB14" w14:textId="33DB7FFF" w:rsidR="00DD150C" w:rsidRPr="000170CC" w:rsidRDefault="00C22B7E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0.3</w:t>
            </w:r>
          </w:p>
        </w:tc>
        <w:tc>
          <w:tcPr>
            <w:tcW w:w="257" w:type="dxa"/>
          </w:tcPr>
          <w:p w14:paraId="0832C382" w14:textId="77777777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12" w:type="dxa"/>
          </w:tcPr>
          <w:p w14:paraId="1E831045" w14:textId="6678DE49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0.6</w:t>
            </w:r>
          </w:p>
        </w:tc>
        <w:tc>
          <w:tcPr>
            <w:tcW w:w="257" w:type="dxa"/>
          </w:tcPr>
          <w:p w14:paraId="2513E9D4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970" w:type="dxa"/>
          </w:tcPr>
          <w:p w14:paraId="07FE3DCA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สำหรับลักษณะสินเชื่อ</w:t>
            </w:r>
          </w:p>
        </w:tc>
      </w:tr>
      <w:tr w:rsidR="00DD150C" w:rsidRPr="000170CC" w14:paraId="46ACCC1A" w14:textId="77777777" w:rsidTr="0087168D">
        <w:tc>
          <w:tcPr>
            <w:tcW w:w="2694" w:type="dxa"/>
          </w:tcPr>
          <w:p w14:paraId="57AE01AE" w14:textId="77777777" w:rsidR="00DD150C" w:rsidRPr="000170CC" w:rsidRDefault="00DD150C" w:rsidP="00DD150C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เงินให้กู้ยืมแก่กิจการอื่น</w:t>
            </w:r>
          </w:p>
        </w:tc>
        <w:tc>
          <w:tcPr>
            <w:tcW w:w="223" w:type="dxa"/>
          </w:tcPr>
          <w:p w14:paraId="49834674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627" w:type="dxa"/>
          </w:tcPr>
          <w:p w14:paraId="4C32AC9A" w14:textId="090ABD81" w:rsidR="00DD150C" w:rsidRPr="000170CC" w:rsidRDefault="00C22B7E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17.7</w:t>
            </w:r>
          </w:p>
        </w:tc>
        <w:tc>
          <w:tcPr>
            <w:tcW w:w="257" w:type="dxa"/>
          </w:tcPr>
          <w:p w14:paraId="4F146F54" w14:textId="77777777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12" w:type="dxa"/>
          </w:tcPr>
          <w:p w14:paraId="5DFFCC1F" w14:textId="4E22841C" w:rsidR="00DD150C" w:rsidRPr="000170CC" w:rsidRDefault="00DD150C" w:rsidP="0087168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16.7</w:t>
            </w:r>
          </w:p>
        </w:tc>
        <w:tc>
          <w:tcPr>
            <w:tcW w:w="257" w:type="dxa"/>
          </w:tcPr>
          <w:p w14:paraId="39469C9A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970" w:type="dxa"/>
          </w:tcPr>
          <w:p w14:paraId="64F28387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ที่ใกล้เคียงกัน)</w:t>
            </w:r>
          </w:p>
        </w:tc>
      </w:tr>
      <w:tr w:rsidR="00DD150C" w:rsidRPr="000170CC" w14:paraId="6C446DEF" w14:textId="77777777" w:rsidTr="0087168D">
        <w:tc>
          <w:tcPr>
            <w:tcW w:w="2694" w:type="dxa"/>
          </w:tcPr>
          <w:p w14:paraId="6E1ED729" w14:textId="77777777" w:rsidR="00DD150C" w:rsidRPr="000170CC" w:rsidRDefault="00DD150C" w:rsidP="00DD150C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 w:hint="cs"/>
                <w:szCs w:val="30"/>
                <w:cs/>
              </w:rPr>
              <w:t xml:space="preserve">เงินลงทุนในตราสารหนี้ </w:t>
            </w:r>
            <w:r w:rsidRPr="000170CC">
              <w:rPr>
                <w:rFonts w:ascii="Angsana New" w:hAnsi="Angsana New"/>
                <w:szCs w:val="30"/>
              </w:rPr>
              <w:t xml:space="preserve">- </w:t>
            </w:r>
            <w:r w:rsidRPr="000170CC">
              <w:rPr>
                <w:rFonts w:ascii="Angsana New" w:hAnsi="Angsana New" w:hint="cs"/>
                <w:szCs w:val="30"/>
                <w:cs/>
              </w:rPr>
              <w:t>หุ้นกู้</w:t>
            </w:r>
          </w:p>
        </w:tc>
        <w:tc>
          <w:tcPr>
            <w:tcW w:w="223" w:type="dxa"/>
          </w:tcPr>
          <w:p w14:paraId="3031384E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627" w:type="dxa"/>
          </w:tcPr>
          <w:p w14:paraId="6B49DE47" w14:textId="4C3657F7" w:rsidR="00DD150C" w:rsidRPr="006113B9" w:rsidRDefault="006113B9" w:rsidP="0087168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6113B9">
              <w:rPr>
                <w:rFonts w:ascii="Angsana New" w:hAnsi="Angsana New"/>
                <w:szCs w:val="30"/>
              </w:rPr>
              <w:t>1,077.7</w:t>
            </w:r>
          </w:p>
        </w:tc>
        <w:tc>
          <w:tcPr>
            <w:tcW w:w="257" w:type="dxa"/>
          </w:tcPr>
          <w:p w14:paraId="0BE130BF" w14:textId="77777777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12" w:type="dxa"/>
          </w:tcPr>
          <w:p w14:paraId="5917D90A" w14:textId="49A83859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  <w:r w:rsidRPr="00F05F92">
              <w:rPr>
                <w:rFonts w:ascii="Angsana New" w:hAnsi="Angsana New"/>
                <w:szCs w:val="30"/>
              </w:rPr>
              <w:t>1,048.9</w:t>
            </w:r>
          </w:p>
        </w:tc>
        <w:tc>
          <w:tcPr>
            <w:tcW w:w="257" w:type="dxa"/>
          </w:tcPr>
          <w:p w14:paraId="02EE43AE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970" w:type="dxa"/>
          </w:tcPr>
          <w:p w14:paraId="09A72509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 xml:space="preserve">ข้อมูลระดับ </w:t>
            </w:r>
            <w:r w:rsidRPr="000170CC">
              <w:rPr>
                <w:rFonts w:ascii="Angsana New" w:hAnsi="Angsana New"/>
                <w:szCs w:val="30"/>
              </w:rPr>
              <w:t>2</w:t>
            </w:r>
          </w:p>
        </w:tc>
      </w:tr>
      <w:tr w:rsidR="00DD150C" w:rsidRPr="00BE08D1" w14:paraId="2578BC3C" w14:textId="77777777" w:rsidTr="0087168D">
        <w:tc>
          <w:tcPr>
            <w:tcW w:w="2694" w:type="dxa"/>
          </w:tcPr>
          <w:p w14:paraId="183A6C58" w14:textId="77777777" w:rsidR="00DD150C" w:rsidRPr="00BE08D1" w:rsidRDefault="00DD150C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145B2059" w14:textId="77777777" w:rsidR="00DD150C" w:rsidRPr="00BE08D1" w:rsidRDefault="00DD150C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7" w:type="dxa"/>
          </w:tcPr>
          <w:p w14:paraId="06F4A88A" w14:textId="77777777" w:rsidR="00DD150C" w:rsidRPr="00BE08D1" w:rsidRDefault="00DD150C" w:rsidP="00A57D2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57" w:type="dxa"/>
          </w:tcPr>
          <w:p w14:paraId="72F25E11" w14:textId="77777777" w:rsidR="00DD150C" w:rsidRPr="00BE08D1" w:rsidRDefault="00DD150C" w:rsidP="00A57D2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12" w:type="dxa"/>
          </w:tcPr>
          <w:p w14:paraId="570FAB42" w14:textId="77777777" w:rsidR="00DD150C" w:rsidRPr="00BE08D1" w:rsidRDefault="00DD150C" w:rsidP="00A57D20">
            <w:pPr>
              <w:pStyle w:val="NoSpacing"/>
              <w:tabs>
                <w:tab w:val="clear" w:pos="680"/>
                <w:tab w:val="clear" w:pos="907"/>
                <w:tab w:val="left" w:pos="631"/>
              </w:tabs>
              <w:spacing w:line="240" w:lineRule="atLeast"/>
              <w:ind w:right="170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257" w:type="dxa"/>
          </w:tcPr>
          <w:p w14:paraId="0F29F133" w14:textId="77777777" w:rsidR="00DD150C" w:rsidRPr="00BE08D1" w:rsidRDefault="00DD150C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970" w:type="dxa"/>
          </w:tcPr>
          <w:p w14:paraId="5716EC6B" w14:textId="77777777" w:rsidR="00DD150C" w:rsidRPr="00BE08D1" w:rsidRDefault="00DD150C" w:rsidP="00A57D2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4E42C6" w:rsidRPr="00BE08D1" w14:paraId="35071647" w14:textId="77777777" w:rsidTr="0087168D">
        <w:tc>
          <w:tcPr>
            <w:tcW w:w="2694" w:type="dxa"/>
          </w:tcPr>
          <w:p w14:paraId="44AF9438" w14:textId="77777777" w:rsidR="004E42C6" w:rsidRPr="00BE08D1" w:rsidRDefault="004E42C6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1ED5F646" w14:textId="77777777" w:rsidR="004E42C6" w:rsidRPr="00BE08D1" w:rsidRDefault="004E42C6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27" w:type="dxa"/>
          </w:tcPr>
          <w:p w14:paraId="11558B50" w14:textId="77777777" w:rsidR="004E42C6" w:rsidRPr="00BE08D1" w:rsidRDefault="004E42C6" w:rsidP="00A57D2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57" w:type="dxa"/>
          </w:tcPr>
          <w:p w14:paraId="19CE322A" w14:textId="77777777" w:rsidR="004E42C6" w:rsidRPr="00BE08D1" w:rsidRDefault="004E42C6" w:rsidP="00A57D2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12" w:type="dxa"/>
          </w:tcPr>
          <w:p w14:paraId="16672E48" w14:textId="77777777" w:rsidR="004E42C6" w:rsidRPr="00BE08D1" w:rsidRDefault="004E42C6" w:rsidP="00A57D20">
            <w:pPr>
              <w:pStyle w:val="NoSpacing"/>
              <w:tabs>
                <w:tab w:val="clear" w:pos="680"/>
                <w:tab w:val="clear" w:pos="907"/>
                <w:tab w:val="left" w:pos="631"/>
              </w:tabs>
              <w:spacing w:line="240" w:lineRule="atLeast"/>
              <w:ind w:right="170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257" w:type="dxa"/>
          </w:tcPr>
          <w:p w14:paraId="0F673C67" w14:textId="77777777" w:rsidR="004E42C6" w:rsidRPr="00BE08D1" w:rsidRDefault="004E42C6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970" w:type="dxa"/>
          </w:tcPr>
          <w:p w14:paraId="0684F065" w14:textId="77777777" w:rsidR="004E42C6" w:rsidRPr="00BE08D1" w:rsidRDefault="004E42C6" w:rsidP="00A57D2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BE08D1" w:rsidRPr="000170CC" w14:paraId="5FF01CB5" w14:textId="77777777" w:rsidTr="00A57D20">
        <w:tc>
          <w:tcPr>
            <w:tcW w:w="2694" w:type="dxa"/>
          </w:tcPr>
          <w:p w14:paraId="0EA9519A" w14:textId="77777777" w:rsidR="00BE08D1" w:rsidRPr="000170CC" w:rsidRDefault="00BE08D1" w:rsidP="00A57D2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10AC2D15" w14:textId="77777777" w:rsidR="00BE08D1" w:rsidRPr="000170CC" w:rsidRDefault="00BE08D1" w:rsidP="00A57D2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3496" w:type="dxa"/>
            <w:gridSpan w:val="3"/>
          </w:tcPr>
          <w:p w14:paraId="384A3195" w14:textId="77777777" w:rsidR="00BE08D1" w:rsidRDefault="00BE08D1" w:rsidP="00A57D2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มูลค่ายุติธรรมใน</w:t>
            </w:r>
          </w:p>
        </w:tc>
        <w:tc>
          <w:tcPr>
            <w:tcW w:w="257" w:type="dxa"/>
          </w:tcPr>
          <w:p w14:paraId="115CE864" w14:textId="77777777" w:rsidR="00BE08D1" w:rsidRPr="000170CC" w:rsidRDefault="00BE08D1" w:rsidP="00A57D2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970" w:type="dxa"/>
          </w:tcPr>
          <w:p w14:paraId="344BEDD7" w14:textId="77777777" w:rsidR="00BE08D1" w:rsidRPr="000170CC" w:rsidRDefault="00BE08D1" w:rsidP="00A57D2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BE08D1" w:rsidRPr="000170CC" w14:paraId="7B7F3C87" w14:textId="77777777" w:rsidTr="00A57D20">
        <w:tc>
          <w:tcPr>
            <w:tcW w:w="2694" w:type="dxa"/>
          </w:tcPr>
          <w:p w14:paraId="198A3029" w14:textId="77777777" w:rsidR="00BE08D1" w:rsidRPr="000170CC" w:rsidRDefault="00BE08D1" w:rsidP="00A57D2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656657A7" w14:textId="77777777" w:rsidR="00BE08D1" w:rsidRPr="000170CC" w:rsidRDefault="00BE08D1" w:rsidP="00A57D2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3496" w:type="dxa"/>
            <w:gridSpan w:val="3"/>
            <w:tcBorders>
              <w:bottom w:val="single" w:sz="4" w:space="0" w:color="auto"/>
            </w:tcBorders>
          </w:tcPr>
          <w:p w14:paraId="223D9BCE" w14:textId="60F08446" w:rsidR="00BE08D1" w:rsidRDefault="00BE08D1" w:rsidP="00A57D2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งบการเงิน</w:t>
            </w:r>
            <w:r>
              <w:rPr>
                <w:rFonts w:ascii="Angsana New" w:hAnsi="Angsana New"/>
                <w:szCs w:val="30"/>
                <w:cs/>
              </w:rPr>
              <w:t>เฉพาะกิจการ</w:t>
            </w:r>
            <w:r w:rsidRPr="000170CC">
              <w:rPr>
                <w:rFonts w:ascii="Angsana New" w:hAnsi="Angsana New" w:hint="cs"/>
                <w:szCs w:val="30"/>
                <w:cs/>
              </w:rPr>
              <w:t xml:space="preserve"> </w:t>
            </w:r>
            <w:r w:rsidRPr="000170CC">
              <w:rPr>
                <w:rFonts w:ascii="Angsana New" w:hAnsi="Angsana New"/>
                <w:szCs w:val="30"/>
                <w:cs/>
              </w:rPr>
              <w:t>(ล้านบาท)</w:t>
            </w:r>
          </w:p>
        </w:tc>
        <w:tc>
          <w:tcPr>
            <w:tcW w:w="257" w:type="dxa"/>
          </w:tcPr>
          <w:p w14:paraId="308EE429" w14:textId="77777777" w:rsidR="00BE08D1" w:rsidRPr="000170CC" w:rsidRDefault="00BE08D1" w:rsidP="00A57D2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2970" w:type="dxa"/>
          </w:tcPr>
          <w:p w14:paraId="74D3C6D1" w14:textId="77777777" w:rsidR="00BE08D1" w:rsidRPr="000170CC" w:rsidRDefault="00BE08D1" w:rsidP="00A57D2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</w:p>
        </w:tc>
      </w:tr>
      <w:tr w:rsidR="00DD150C" w:rsidRPr="000170CC" w14:paraId="66FFCCB4" w14:textId="77777777" w:rsidTr="0087168D">
        <w:tc>
          <w:tcPr>
            <w:tcW w:w="2694" w:type="dxa"/>
            <w:tcBorders>
              <w:bottom w:val="single" w:sz="4" w:space="0" w:color="auto"/>
            </w:tcBorders>
          </w:tcPr>
          <w:p w14:paraId="23C1FF45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รายการในงบการเงิน</w:t>
            </w:r>
          </w:p>
        </w:tc>
        <w:tc>
          <w:tcPr>
            <w:tcW w:w="223" w:type="dxa"/>
          </w:tcPr>
          <w:p w14:paraId="646AB615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6CD8306C" w14:textId="5BA84182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 xml:space="preserve">31 </w:t>
            </w:r>
            <w:r>
              <w:rPr>
                <w:rFonts w:ascii="Angsana New" w:hAnsi="Angsana New" w:hint="cs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szCs w:val="30"/>
              </w:rPr>
              <w:t xml:space="preserve"> </w:t>
            </w:r>
            <w:r w:rsidRPr="00DB3F62">
              <w:rPr>
                <w:rFonts w:ascii="Angsana New" w:hAnsi="Angsana New"/>
                <w:szCs w:val="30"/>
              </w:rPr>
              <w:t>256</w:t>
            </w:r>
            <w:r>
              <w:rPr>
                <w:rFonts w:ascii="Angsana New" w:hAnsi="Angsana New"/>
                <w:szCs w:val="30"/>
              </w:rPr>
              <w:t>9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3CC6958C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14:paraId="2963EE82" w14:textId="71A97AA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31</w:t>
            </w:r>
            <w:r>
              <w:rPr>
                <w:rFonts w:ascii="Angsana New" w:hAnsi="Angsana New" w:hint="cs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/>
                <w:szCs w:val="30"/>
              </w:rPr>
              <w:t xml:space="preserve"> 2568</w:t>
            </w:r>
          </w:p>
        </w:tc>
        <w:tc>
          <w:tcPr>
            <w:tcW w:w="257" w:type="dxa"/>
          </w:tcPr>
          <w:p w14:paraId="79C1B21C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14:paraId="16DAE7EA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ลำดับชั้นของมูลค่ายุติธรรม</w:t>
            </w:r>
          </w:p>
        </w:tc>
      </w:tr>
      <w:tr w:rsidR="00DD150C" w:rsidRPr="000170CC" w14:paraId="4B3A634E" w14:textId="77777777" w:rsidTr="0087168D">
        <w:tc>
          <w:tcPr>
            <w:tcW w:w="2694" w:type="dxa"/>
          </w:tcPr>
          <w:p w14:paraId="7E5D0747" w14:textId="77777777" w:rsidR="00DD150C" w:rsidRPr="000170CC" w:rsidRDefault="00DD150C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23" w:type="dxa"/>
          </w:tcPr>
          <w:p w14:paraId="51ED3297" w14:textId="77777777" w:rsidR="00DD150C" w:rsidRPr="000170CC" w:rsidRDefault="00DD150C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13BAB82E" w14:textId="77777777" w:rsidR="00DD150C" w:rsidRPr="000170CC" w:rsidRDefault="00DD150C" w:rsidP="00A57D2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7" w:type="dxa"/>
          </w:tcPr>
          <w:p w14:paraId="7D3870B5" w14:textId="77777777" w:rsidR="00DD150C" w:rsidRPr="000170CC" w:rsidRDefault="00DD150C" w:rsidP="00A57D2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</w:tcPr>
          <w:p w14:paraId="7948D233" w14:textId="77777777" w:rsidR="00DD150C" w:rsidRPr="000170CC" w:rsidRDefault="00DD150C" w:rsidP="00A57D20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7" w:type="dxa"/>
          </w:tcPr>
          <w:p w14:paraId="79B4F7DE" w14:textId="77777777" w:rsidR="00DD150C" w:rsidRPr="000170CC" w:rsidRDefault="00DD150C" w:rsidP="00A57D20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</w:tcPr>
          <w:p w14:paraId="2E95FDE7" w14:textId="77777777" w:rsidR="00DD150C" w:rsidRPr="000170CC" w:rsidRDefault="00DD150C" w:rsidP="00A57D20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</w:tr>
      <w:tr w:rsidR="00DD150C" w:rsidRPr="000170CC" w14:paraId="5D2DD38F" w14:textId="77777777" w:rsidTr="0087168D">
        <w:tc>
          <w:tcPr>
            <w:tcW w:w="2694" w:type="dxa"/>
          </w:tcPr>
          <w:p w14:paraId="1A007FC1" w14:textId="77777777" w:rsidR="00DD150C" w:rsidRPr="000170CC" w:rsidRDefault="00DD150C" w:rsidP="00DD150C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223" w:type="dxa"/>
          </w:tcPr>
          <w:p w14:paraId="2031CF7B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627" w:type="dxa"/>
          </w:tcPr>
          <w:p w14:paraId="31F15649" w14:textId="085B0730" w:rsidR="00DD150C" w:rsidRPr="000170CC" w:rsidRDefault="00C22B7E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511.8</w:t>
            </w:r>
          </w:p>
        </w:tc>
        <w:tc>
          <w:tcPr>
            <w:tcW w:w="257" w:type="dxa"/>
          </w:tcPr>
          <w:p w14:paraId="1287F5A1" w14:textId="77777777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12" w:type="dxa"/>
          </w:tcPr>
          <w:p w14:paraId="04E6E36E" w14:textId="2D20F770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407.8</w:t>
            </w:r>
          </w:p>
        </w:tc>
        <w:tc>
          <w:tcPr>
            <w:tcW w:w="257" w:type="dxa"/>
          </w:tcPr>
          <w:p w14:paraId="28AFA072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970" w:type="dxa"/>
          </w:tcPr>
          <w:p w14:paraId="74AAF2B4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 xml:space="preserve">ข้อมูลระดับ </w:t>
            </w:r>
            <w:r w:rsidRPr="000170CC">
              <w:rPr>
                <w:rFonts w:ascii="Angsana New" w:hAnsi="Angsana New"/>
                <w:szCs w:val="30"/>
              </w:rPr>
              <w:t>3</w:t>
            </w:r>
          </w:p>
        </w:tc>
      </w:tr>
      <w:tr w:rsidR="00DD150C" w:rsidRPr="000170CC" w14:paraId="3BCF9293" w14:textId="77777777" w:rsidTr="0087168D">
        <w:tc>
          <w:tcPr>
            <w:tcW w:w="2694" w:type="dxa"/>
          </w:tcPr>
          <w:p w14:paraId="4219EBA4" w14:textId="77777777" w:rsidR="00DD150C" w:rsidRPr="000170CC" w:rsidRDefault="00DD150C" w:rsidP="00DD150C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เงินให้กู้ยืมแก่กิจการอื่น</w:t>
            </w:r>
          </w:p>
        </w:tc>
        <w:tc>
          <w:tcPr>
            <w:tcW w:w="223" w:type="dxa"/>
          </w:tcPr>
          <w:p w14:paraId="7771D27C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627" w:type="dxa"/>
          </w:tcPr>
          <w:p w14:paraId="64A4CC11" w14:textId="6BF84412" w:rsidR="00DD150C" w:rsidRPr="0031628B" w:rsidRDefault="00C22B7E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17.7</w:t>
            </w:r>
          </w:p>
        </w:tc>
        <w:tc>
          <w:tcPr>
            <w:tcW w:w="257" w:type="dxa"/>
          </w:tcPr>
          <w:p w14:paraId="21358D1B" w14:textId="77777777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12" w:type="dxa"/>
          </w:tcPr>
          <w:p w14:paraId="1E7311FD" w14:textId="68B23B46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16.7</w:t>
            </w:r>
          </w:p>
        </w:tc>
        <w:tc>
          <w:tcPr>
            <w:tcW w:w="257" w:type="dxa"/>
          </w:tcPr>
          <w:p w14:paraId="3F85CDD5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970" w:type="dxa"/>
          </w:tcPr>
          <w:p w14:paraId="0B3643B1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(กระแสเงินสดคิดลดด้วย</w:t>
            </w:r>
          </w:p>
        </w:tc>
      </w:tr>
      <w:tr w:rsidR="00DD150C" w:rsidRPr="000170CC" w14:paraId="64A144B9" w14:textId="77777777" w:rsidTr="0087168D">
        <w:tc>
          <w:tcPr>
            <w:tcW w:w="2694" w:type="dxa"/>
          </w:tcPr>
          <w:p w14:paraId="2536F0DD" w14:textId="77777777" w:rsidR="00DD150C" w:rsidRPr="000170CC" w:rsidRDefault="00DD150C" w:rsidP="00DD150C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3" w:type="dxa"/>
          </w:tcPr>
          <w:p w14:paraId="47C3117F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627" w:type="dxa"/>
          </w:tcPr>
          <w:p w14:paraId="21830C5B" w14:textId="77777777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57" w:type="dxa"/>
          </w:tcPr>
          <w:p w14:paraId="3B7DC305" w14:textId="77777777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12" w:type="dxa"/>
          </w:tcPr>
          <w:p w14:paraId="62AF66FD" w14:textId="77777777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57" w:type="dxa"/>
          </w:tcPr>
          <w:p w14:paraId="7E0EDF62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970" w:type="dxa"/>
          </w:tcPr>
          <w:p w14:paraId="1B9CACE3" w14:textId="77777777" w:rsidR="00DD150C" w:rsidRPr="0087168D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</w:rPr>
            </w:pPr>
            <w:r w:rsidRPr="0087168D">
              <w:rPr>
                <w:rFonts w:ascii="Angsana New" w:hAnsi="Angsana New"/>
                <w:szCs w:val="30"/>
                <w:cs/>
              </w:rPr>
              <w:t>อัตราดอกเบี้ยในท้องตลาด</w:t>
            </w:r>
            <w:r w:rsidRPr="0087168D">
              <w:rPr>
                <w:rFonts w:ascii="Angsana New" w:hAnsi="Angsana New" w:hint="cs"/>
                <w:szCs w:val="30"/>
                <w:cs/>
              </w:rPr>
              <w:t>สำหรับ</w:t>
            </w:r>
          </w:p>
        </w:tc>
      </w:tr>
      <w:tr w:rsidR="00DD150C" w:rsidRPr="000170CC" w14:paraId="26DEAD7D" w14:textId="77777777" w:rsidTr="0087168D">
        <w:tc>
          <w:tcPr>
            <w:tcW w:w="2694" w:type="dxa"/>
          </w:tcPr>
          <w:p w14:paraId="19D65942" w14:textId="77777777" w:rsidR="00DD150C" w:rsidRPr="000170CC" w:rsidRDefault="00DD150C" w:rsidP="00DD150C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highlight w:val="yellow"/>
                <w:cs/>
              </w:rPr>
            </w:pPr>
          </w:p>
        </w:tc>
        <w:tc>
          <w:tcPr>
            <w:tcW w:w="223" w:type="dxa"/>
          </w:tcPr>
          <w:p w14:paraId="4F2AE99B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627" w:type="dxa"/>
          </w:tcPr>
          <w:p w14:paraId="3C50B4BA" w14:textId="77777777" w:rsidR="00DD150C" w:rsidRPr="00D81992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57" w:type="dxa"/>
          </w:tcPr>
          <w:p w14:paraId="7F32201A" w14:textId="77777777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12" w:type="dxa"/>
          </w:tcPr>
          <w:p w14:paraId="41069229" w14:textId="77777777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257" w:type="dxa"/>
          </w:tcPr>
          <w:p w14:paraId="34220D88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970" w:type="dxa"/>
          </w:tcPr>
          <w:p w14:paraId="196DDDB2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>ลักษณะสินเชื่อที่ใกล้เคียงกัน)</w:t>
            </w:r>
          </w:p>
        </w:tc>
      </w:tr>
      <w:tr w:rsidR="00DD150C" w:rsidRPr="000170CC" w14:paraId="6D599456" w14:textId="77777777" w:rsidTr="0087168D">
        <w:tc>
          <w:tcPr>
            <w:tcW w:w="2694" w:type="dxa"/>
          </w:tcPr>
          <w:p w14:paraId="47B25440" w14:textId="77777777" w:rsidR="00DD150C" w:rsidRPr="000170CC" w:rsidRDefault="00DD150C" w:rsidP="00DD150C">
            <w:pPr>
              <w:pStyle w:val="NoSpacing"/>
              <w:spacing w:line="240" w:lineRule="atLeast"/>
              <w:ind w:left="-111"/>
              <w:jc w:val="thaiDistribute"/>
              <w:rPr>
                <w:rFonts w:ascii="Angsana New" w:hAnsi="Angsana New"/>
                <w:szCs w:val="30"/>
                <w:highlight w:val="yellow"/>
                <w:cs/>
              </w:rPr>
            </w:pPr>
            <w:r w:rsidRPr="000170CC">
              <w:rPr>
                <w:rFonts w:ascii="Angsana New" w:hAnsi="Angsana New" w:hint="cs"/>
                <w:szCs w:val="30"/>
                <w:cs/>
              </w:rPr>
              <w:t xml:space="preserve">เงินลงทุนในตราสารหนี้ </w:t>
            </w:r>
            <w:r w:rsidRPr="000170CC">
              <w:rPr>
                <w:rFonts w:ascii="Angsana New" w:hAnsi="Angsana New"/>
                <w:szCs w:val="30"/>
              </w:rPr>
              <w:t xml:space="preserve">- </w:t>
            </w:r>
            <w:r w:rsidRPr="000170CC">
              <w:rPr>
                <w:rFonts w:ascii="Angsana New" w:hAnsi="Angsana New" w:hint="cs"/>
                <w:szCs w:val="30"/>
                <w:cs/>
              </w:rPr>
              <w:t>หุ้นกู้</w:t>
            </w:r>
          </w:p>
        </w:tc>
        <w:tc>
          <w:tcPr>
            <w:tcW w:w="223" w:type="dxa"/>
          </w:tcPr>
          <w:p w14:paraId="1F56EBCD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 w:val="18"/>
                <w:szCs w:val="18"/>
                <w:highlight w:val="yellow"/>
              </w:rPr>
            </w:pPr>
          </w:p>
        </w:tc>
        <w:tc>
          <w:tcPr>
            <w:tcW w:w="1627" w:type="dxa"/>
          </w:tcPr>
          <w:p w14:paraId="64A0D510" w14:textId="6AD196A8" w:rsidR="00DD150C" w:rsidRPr="00D81992" w:rsidRDefault="006113B9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935.9</w:t>
            </w:r>
          </w:p>
        </w:tc>
        <w:tc>
          <w:tcPr>
            <w:tcW w:w="257" w:type="dxa"/>
          </w:tcPr>
          <w:p w14:paraId="091AAC7E" w14:textId="77777777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  <w:highlight w:val="yellow"/>
              </w:rPr>
            </w:pPr>
          </w:p>
        </w:tc>
        <w:tc>
          <w:tcPr>
            <w:tcW w:w="1612" w:type="dxa"/>
          </w:tcPr>
          <w:p w14:paraId="5F5823E8" w14:textId="3B790E85" w:rsidR="00DD150C" w:rsidRPr="000170CC" w:rsidRDefault="00DD150C" w:rsidP="00DD150C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170"/>
              <w:jc w:val="right"/>
              <w:rPr>
                <w:rFonts w:ascii="Angsana New" w:hAnsi="Angsana New"/>
                <w:szCs w:val="30"/>
              </w:rPr>
            </w:pPr>
            <w:r w:rsidRPr="00D81992">
              <w:rPr>
                <w:rFonts w:ascii="Angsana New" w:hAnsi="Angsana New"/>
                <w:szCs w:val="30"/>
              </w:rPr>
              <w:t>925.6</w:t>
            </w:r>
          </w:p>
        </w:tc>
        <w:tc>
          <w:tcPr>
            <w:tcW w:w="257" w:type="dxa"/>
          </w:tcPr>
          <w:p w14:paraId="536655B8" w14:textId="77777777" w:rsidR="00DD150C" w:rsidRPr="000170CC" w:rsidRDefault="00DD150C" w:rsidP="00DD150C">
            <w:pPr>
              <w:pStyle w:val="NoSpacing"/>
              <w:spacing w:line="240" w:lineRule="atLeast"/>
              <w:jc w:val="thaiDistribute"/>
              <w:rPr>
                <w:rFonts w:ascii="Angsana New" w:hAnsi="Angsana New"/>
                <w:szCs w:val="30"/>
              </w:rPr>
            </w:pPr>
          </w:p>
        </w:tc>
        <w:tc>
          <w:tcPr>
            <w:tcW w:w="2970" w:type="dxa"/>
          </w:tcPr>
          <w:p w14:paraId="17F356E7" w14:textId="77777777" w:rsidR="00DD150C" w:rsidRPr="000170CC" w:rsidRDefault="00DD150C" w:rsidP="00DD150C">
            <w:pPr>
              <w:pStyle w:val="NoSpacing"/>
              <w:spacing w:line="240" w:lineRule="atLeast"/>
              <w:jc w:val="center"/>
              <w:rPr>
                <w:rFonts w:ascii="Angsana New" w:hAnsi="Angsana New"/>
                <w:szCs w:val="30"/>
                <w:cs/>
              </w:rPr>
            </w:pPr>
            <w:r w:rsidRPr="000170CC">
              <w:rPr>
                <w:rFonts w:ascii="Angsana New" w:hAnsi="Angsana New"/>
                <w:szCs w:val="30"/>
                <w:cs/>
              </w:rPr>
              <w:t xml:space="preserve">ข้อมูลระดับ </w:t>
            </w:r>
            <w:r w:rsidRPr="000170CC">
              <w:rPr>
                <w:rFonts w:ascii="Angsana New" w:hAnsi="Angsana New"/>
                <w:szCs w:val="30"/>
              </w:rPr>
              <w:t>2</w:t>
            </w:r>
          </w:p>
        </w:tc>
      </w:tr>
    </w:tbl>
    <w:p w14:paraId="0B10091E" w14:textId="77777777" w:rsidR="00DD150C" w:rsidRDefault="00DD150C" w:rsidP="001150D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28"/>
          <w:szCs w:val="28"/>
          <w:highlight w:val="yellow"/>
        </w:rPr>
      </w:pPr>
    </w:p>
    <w:p w14:paraId="6A72A548" w14:textId="6BEE757C" w:rsidR="009C0E9D" w:rsidRPr="00DB3F62" w:rsidRDefault="009C0E9D" w:rsidP="009C0E9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DB3F62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ภาระผูกพัน</w:t>
      </w:r>
      <w:r w:rsidRPr="00DB3F62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ตามสัญญาบริการระยะยาว</w:t>
      </w:r>
    </w:p>
    <w:p w14:paraId="4B3BBDFB" w14:textId="77777777" w:rsidR="009C0E9D" w:rsidRPr="00383A5F" w:rsidRDefault="009C0E9D" w:rsidP="00723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p w14:paraId="4DF42591" w14:textId="03CBD0CD" w:rsidR="009C0E9D" w:rsidRPr="00DB3F62" w:rsidRDefault="00B219E1" w:rsidP="009C0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3F6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20C32">
        <w:rPr>
          <w:rFonts w:ascii="Angsana New" w:hAnsi="Angsana New"/>
          <w:sz w:val="30"/>
          <w:szCs w:val="30"/>
        </w:rPr>
        <w:t xml:space="preserve">31 </w:t>
      </w:r>
      <w:r w:rsidR="00620C32">
        <w:rPr>
          <w:rFonts w:ascii="Angsana New" w:hAnsi="Angsana New"/>
          <w:sz w:val="30"/>
          <w:szCs w:val="30"/>
          <w:cs/>
        </w:rPr>
        <w:t xml:space="preserve">มีนาคม </w:t>
      </w:r>
      <w:r w:rsidR="00620C32">
        <w:rPr>
          <w:rFonts w:ascii="Angsana New" w:hAnsi="Angsana New"/>
          <w:sz w:val="30"/>
          <w:szCs w:val="30"/>
        </w:rPr>
        <w:t>256</w:t>
      </w:r>
      <w:r w:rsidR="00144947">
        <w:rPr>
          <w:rFonts w:ascii="Angsana New" w:hAnsi="Angsana New"/>
          <w:sz w:val="30"/>
          <w:szCs w:val="30"/>
        </w:rPr>
        <w:t>9</w:t>
      </w:r>
      <w:r w:rsidR="009C0E9D" w:rsidRPr="00DB3F62">
        <w:rPr>
          <w:rFonts w:ascii="Angsana New" w:hAnsi="Angsana New"/>
          <w:sz w:val="30"/>
          <w:szCs w:val="30"/>
          <w:cs/>
        </w:rPr>
        <w:t xml:space="preserve"> กลุ่มบริษัทมีภาระผูกพันตามสัญญาบริการซึ่งเกี่ยวเนื่องกับสัญญาเช่าพื้นที่อาคารเพื่อใช้เป็นสำนักงานและสาขาโดยมีภาระผูกพันที่จะต้องจ่ายค่าบริการดังนี้</w:t>
      </w:r>
    </w:p>
    <w:p w14:paraId="2A520E48" w14:textId="77777777" w:rsidR="009C0E9D" w:rsidRPr="00383A5F" w:rsidRDefault="009C0E9D" w:rsidP="00383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jc w:val="thaiDistribute"/>
        <w:rPr>
          <w:rFonts w:ascii="Angsana New" w:hAnsi="Angsana New"/>
          <w:sz w:val="16"/>
          <w:szCs w:val="16"/>
          <w:highlight w:val="yellow"/>
          <w:cs/>
        </w:rPr>
      </w:pPr>
    </w:p>
    <w:tbl>
      <w:tblPr>
        <w:tblStyle w:val="TableGrid"/>
        <w:tblW w:w="9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3"/>
        <w:gridCol w:w="1928"/>
      </w:tblGrid>
      <w:tr w:rsidR="007A3FB4" w14:paraId="14DF4799" w14:textId="77777777" w:rsidTr="007A3FB4">
        <w:tc>
          <w:tcPr>
            <w:tcW w:w="7513" w:type="dxa"/>
          </w:tcPr>
          <w:p w14:paraId="617FA194" w14:textId="77777777" w:rsidR="007A3FB4" w:rsidRDefault="007A3FB4" w:rsidP="004340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7866A545" w14:textId="613669CD" w:rsidR="007A3FB4" w:rsidRDefault="005757D6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color w:val="000000"/>
                <w:szCs w:val="30"/>
                <w:cs/>
              </w:rPr>
              <w:t>พัน</w:t>
            </w:r>
            <w:r w:rsidR="007A3FB4" w:rsidRPr="00DB3F62">
              <w:rPr>
                <w:rFonts w:ascii="Angsana New" w:hAnsi="Angsana New"/>
                <w:color w:val="000000"/>
                <w:szCs w:val="30"/>
                <w:cs/>
              </w:rPr>
              <w:t>บา</w:t>
            </w:r>
            <w:r w:rsidR="007A3FB4">
              <w:rPr>
                <w:rFonts w:ascii="Angsana New" w:hAnsi="Angsana New" w:hint="cs"/>
                <w:color w:val="000000"/>
                <w:szCs w:val="30"/>
                <w:cs/>
              </w:rPr>
              <w:t>ท</w:t>
            </w:r>
          </w:p>
        </w:tc>
      </w:tr>
      <w:tr w:rsidR="007A3FB4" w14:paraId="3ABC8EE8" w14:textId="77777777" w:rsidTr="007A3FB4">
        <w:tc>
          <w:tcPr>
            <w:tcW w:w="7513" w:type="dxa"/>
          </w:tcPr>
          <w:p w14:paraId="54CA720D" w14:textId="77777777" w:rsidR="007A3FB4" w:rsidRDefault="007A3FB4" w:rsidP="004340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14:paraId="7D89C86F" w14:textId="7CDB135D" w:rsidR="007A3FB4" w:rsidRPr="007A3FB4" w:rsidRDefault="007A3FB4" w:rsidP="007A3FB4">
            <w:pPr>
              <w:pStyle w:val="NoSpacing"/>
              <w:tabs>
                <w:tab w:val="left" w:pos="567"/>
              </w:tabs>
              <w:ind w:left="-247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  <w:r w:rsidRPr="007A3FB4">
              <w:rPr>
                <w:rFonts w:ascii="Angsana New" w:hAnsi="Angsana New"/>
                <w:color w:val="000000"/>
                <w:szCs w:val="30"/>
                <w:cs/>
              </w:rPr>
              <w:t>งบการเงินรวม</w:t>
            </w:r>
            <w:r w:rsidR="00404962">
              <w:rPr>
                <w:rFonts w:ascii="Angsana New" w:hAnsi="Angsana New"/>
                <w:color w:val="000000"/>
                <w:szCs w:val="30"/>
              </w:rPr>
              <w:t xml:space="preserve"> </w:t>
            </w:r>
            <w:r w:rsidRPr="007A3FB4">
              <w:rPr>
                <w:rFonts w:ascii="Angsana New" w:hAnsi="Angsana New"/>
                <w:color w:val="000000"/>
                <w:szCs w:val="30"/>
              </w:rPr>
              <w:t>/</w:t>
            </w:r>
          </w:p>
          <w:p w14:paraId="758642C6" w14:textId="4DAC50DC" w:rsidR="007A3FB4" w:rsidRPr="007A3FB4" w:rsidRDefault="007469D8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47" w:right="-194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7A3FB4" w:rsidRPr="007A3FB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3FB4" w:rsidRPr="007469D8" w14:paraId="538A554C" w14:textId="77777777" w:rsidTr="007A3FB4">
        <w:tc>
          <w:tcPr>
            <w:tcW w:w="7513" w:type="dxa"/>
          </w:tcPr>
          <w:p w14:paraId="6EC32030" w14:textId="77777777" w:rsidR="007A3FB4" w:rsidRPr="007469D8" w:rsidRDefault="007A3FB4" w:rsidP="004340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</w:tcPr>
          <w:p w14:paraId="4EB6BD55" w14:textId="77777777" w:rsidR="007A3FB4" w:rsidRPr="007469D8" w:rsidRDefault="007A3FB4" w:rsidP="004340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</w:tr>
      <w:tr w:rsidR="007A3FB4" w14:paraId="542A74AA" w14:textId="77777777" w:rsidTr="007A3FB4">
        <w:tc>
          <w:tcPr>
            <w:tcW w:w="7513" w:type="dxa"/>
          </w:tcPr>
          <w:p w14:paraId="7CF72244" w14:textId="784DCE4E" w:rsidR="007A3FB4" w:rsidRDefault="007A3FB4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DB3F62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928" w:type="dxa"/>
          </w:tcPr>
          <w:p w14:paraId="2FEA8CDB" w14:textId="0F627877" w:rsidR="007A3FB4" w:rsidRPr="007A3FB4" w:rsidRDefault="0063732D" w:rsidP="007A3FB4">
            <w:pPr>
              <w:pStyle w:val="NoSpacing"/>
              <w:tabs>
                <w:tab w:val="clear" w:pos="680"/>
                <w:tab w:val="clear" w:pos="907"/>
                <w:tab w:val="clear" w:pos="1644"/>
                <w:tab w:val="left" w:pos="1311"/>
              </w:tabs>
              <w:ind w:right="4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8,211</w:t>
            </w:r>
          </w:p>
        </w:tc>
      </w:tr>
      <w:tr w:rsidR="007A3FB4" w14:paraId="6A1F435A" w14:textId="77777777" w:rsidTr="007A3FB4">
        <w:tc>
          <w:tcPr>
            <w:tcW w:w="7513" w:type="dxa"/>
          </w:tcPr>
          <w:p w14:paraId="5F246FA2" w14:textId="70FCA2EA" w:rsidR="007A3FB4" w:rsidRDefault="007A3FB4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DB3F62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</w:t>
            </w:r>
            <w:r w:rsidR="00A673F0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DB3F6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13DB963C" w14:textId="2A9524CB" w:rsidR="007A3FB4" w:rsidRPr="007A3FB4" w:rsidRDefault="0063732D" w:rsidP="007A3FB4">
            <w:pPr>
              <w:pStyle w:val="NoSpacing"/>
              <w:tabs>
                <w:tab w:val="clear" w:pos="680"/>
                <w:tab w:val="clear" w:pos="907"/>
                <w:tab w:val="clear" w:pos="1644"/>
                <w:tab w:val="left" w:pos="1311"/>
              </w:tabs>
              <w:ind w:right="4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14,190</w:t>
            </w:r>
          </w:p>
        </w:tc>
      </w:tr>
      <w:tr w:rsidR="007A3FB4" w14:paraId="4884285E" w14:textId="77777777" w:rsidTr="007A3FB4">
        <w:tc>
          <w:tcPr>
            <w:tcW w:w="7513" w:type="dxa"/>
          </w:tcPr>
          <w:p w14:paraId="11DDA02A" w14:textId="11BFC4F3" w:rsidR="007A3FB4" w:rsidRDefault="007A3FB4" w:rsidP="007A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both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</w:tcPr>
          <w:p w14:paraId="7E561C2F" w14:textId="557F6DE4" w:rsidR="007A3FB4" w:rsidRPr="007A3FB4" w:rsidRDefault="0063732D" w:rsidP="007A3FB4">
            <w:pPr>
              <w:pStyle w:val="NoSpacing"/>
              <w:tabs>
                <w:tab w:val="clear" w:pos="680"/>
                <w:tab w:val="clear" w:pos="907"/>
                <w:tab w:val="clear" w:pos="1644"/>
                <w:tab w:val="left" w:pos="1311"/>
              </w:tabs>
              <w:ind w:right="457"/>
              <w:jc w:val="right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/>
                <w:szCs w:val="30"/>
              </w:rPr>
              <w:t>22,401</w:t>
            </w:r>
          </w:p>
        </w:tc>
      </w:tr>
    </w:tbl>
    <w:p w14:paraId="3766AD1C" w14:textId="77777777" w:rsidR="007A3FB4" w:rsidRPr="00383A5F" w:rsidRDefault="007A3FB4" w:rsidP="004340A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0"/>
          <w:szCs w:val="20"/>
          <w:lang w:eastAsia="zh-CN"/>
        </w:rPr>
      </w:pPr>
    </w:p>
    <w:p w14:paraId="6E75F164" w14:textId="77777777" w:rsidR="00383A5F" w:rsidRPr="000170CC" w:rsidRDefault="00383A5F" w:rsidP="00383A5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เรื่อง</w:t>
      </w:r>
      <w:r w:rsidRPr="000170CC"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อื่น ๆ</w:t>
      </w:r>
    </w:p>
    <w:p w14:paraId="3DBA8509" w14:textId="77777777" w:rsidR="00383A5F" w:rsidRPr="00383A5F" w:rsidRDefault="00383A5F" w:rsidP="00383A5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0"/>
          <w:szCs w:val="20"/>
          <w:lang w:eastAsia="zh-CN"/>
        </w:rPr>
      </w:pPr>
    </w:p>
    <w:p w14:paraId="378E7FEA" w14:textId="3D74270A" w:rsidR="00383A5F" w:rsidRDefault="00383A5F" w:rsidP="00383A5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SimSun" w:hAnsi="Angsana New"/>
          <w:sz w:val="30"/>
          <w:szCs w:val="30"/>
          <w:lang w:eastAsia="zh-CN"/>
        </w:rPr>
      </w:pPr>
      <w:r w:rsidRPr="000170CC">
        <w:rPr>
          <w:rFonts w:ascii="Angsana New" w:eastAsia="SimSun" w:hAnsi="Angsana New"/>
          <w:sz w:val="30"/>
          <w:szCs w:val="30"/>
          <w:cs/>
          <w:lang w:eastAsia="zh-CN"/>
        </w:rPr>
        <w:t>บริษัท</w:t>
      </w:r>
      <w:r w:rsidRPr="000170CC">
        <w:rPr>
          <w:rFonts w:ascii="Angsana New" w:eastAsia="SimSun" w:hAnsi="Angsana New" w:hint="cs"/>
          <w:sz w:val="30"/>
          <w:szCs w:val="30"/>
          <w:cs/>
          <w:lang w:eastAsia="zh-CN"/>
        </w:rPr>
        <w:t>และ</w:t>
      </w:r>
      <w:r w:rsidRPr="000170CC">
        <w:rPr>
          <w:rFonts w:ascii="Angsana New" w:eastAsia="SimSun" w:hAnsi="Angsana New"/>
          <w:sz w:val="30"/>
          <w:szCs w:val="30"/>
          <w:cs/>
          <w:lang w:eastAsia="zh-CN"/>
        </w:rPr>
        <w:t>บริษัทอีกแห่งหนึ่งได้ทำสัญญาเพื่อให้สินเชื่อทางการเงิน</w:t>
      </w:r>
      <w:r w:rsidRPr="000170CC">
        <w:rPr>
          <w:rFonts w:ascii="Angsana New" w:eastAsia="SimSun" w:hAnsi="Angsana New" w:hint="cs"/>
          <w:sz w:val="30"/>
          <w:szCs w:val="30"/>
          <w:cs/>
          <w:lang w:eastAsia="zh-CN"/>
        </w:rPr>
        <w:t>แก่</w:t>
      </w:r>
      <w:r w:rsidRPr="000170CC">
        <w:rPr>
          <w:rFonts w:ascii="Angsana New" w:eastAsia="SimSun" w:hAnsi="Angsana New"/>
          <w:sz w:val="30"/>
          <w:szCs w:val="30"/>
          <w:cs/>
          <w:lang w:eastAsia="zh-CN"/>
        </w:rPr>
        <w:t>ลูกค้า</w:t>
      </w:r>
      <w:r w:rsidR="00C345B0">
        <w:rPr>
          <w:rFonts w:ascii="Angsana New" w:eastAsia="SimSun" w:hAnsi="Angsana New" w:hint="cs"/>
          <w:sz w:val="30"/>
          <w:szCs w:val="30"/>
          <w:cs/>
          <w:lang w:eastAsia="zh-CN"/>
        </w:rPr>
        <w:t>บางราย</w:t>
      </w:r>
      <w:r w:rsidRPr="000170CC">
        <w:rPr>
          <w:rFonts w:ascii="Angsana New" w:eastAsia="SimSun" w:hAnsi="Angsana New"/>
          <w:sz w:val="30"/>
          <w:szCs w:val="30"/>
          <w:cs/>
          <w:lang w:eastAsia="zh-CN"/>
        </w:rPr>
        <w:t>ใน</w:t>
      </w:r>
      <w:r w:rsidRPr="000170CC">
        <w:rPr>
          <w:rFonts w:ascii="Angsana New" w:eastAsia="SimSun" w:hAnsi="Angsana New" w:hint="cs"/>
          <w:sz w:val="30"/>
          <w:szCs w:val="30"/>
          <w:cs/>
          <w:lang w:eastAsia="zh-CN"/>
        </w:rPr>
        <w:t>สัด</w:t>
      </w:r>
      <w:r w:rsidRPr="000170CC">
        <w:rPr>
          <w:rFonts w:ascii="Angsana New" w:eastAsia="SimSun" w:hAnsi="Angsana New"/>
          <w:sz w:val="30"/>
          <w:szCs w:val="30"/>
          <w:cs/>
          <w:lang w:eastAsia="zh-CN"/>
        </w:rPr>
        <w:t>ส่วน</w:t>
      </w:r>
      <w:r w:rsidRPr="000170CC">
        <w:rPr>
          <w:rFonts w:ascii="Angsana New" w:eastAsia="SimSun" w:hAnsi="Angsana New" w:hint="cs"/>
          <w:sz w:val="30"/>
          <w:szCs w:val="30"/>
          <w:cs/>
          <w:lang w:eastAsia="zh-CN"/>
        </w:rPr>
        <w:t>ระหว่าง</w:t>
      </w:r>
      <w:r w:rsidRPr="000170CC">
        <w:rPr>
          <w:rFonts w:ascii="Angsana New" w:eastAsia="SimSun" w:hAnsi="Angsana New"/>
          <w:sz w:val="30"/>
          <w:szCs w:val="30"/>
          <w:cs/>
          <w:lang w:eastAsia="zh-CN"/>
        </w:rPr>
        <w:t>ร้อยละ</w:t>
      </w:r>
      <w:r>
        <w:rPr>
          <w:rFonts w:ascii="Angsana New" w:eastAsia="SimSun" w:hAnsi="Angsana New"/>
          <w:color w:val="FFFFFF" w:themeColor="background1"/>
          <w:sz w:val="30"/>
          <w:szCs w:val="30"/>
          <w:lang w:eastAsia="zh-CN"/>
        </w:rPr>
        <w:t xml:space="preserve"> </w:t>
      </w:r>
      <w:r w:rsidRPr="00E845DC">
        <w:rPr>
          <w:rFonts w:ascii="Angsana New" w:eastAsia="SimSun" w:hAnsi="Angsana New"/>
          <w:sz w:val="30"/>
          <w:szCs w:val="30"/>
          <w:lang w:eastAsia="zh-CN"/>
        </w:rPr>
        <w:t>60</w:t>
      </w:r>
      <w:r>
        <w:rPr>
          <w:rFonts w:ascii="Angsana New" w:eastAsia="SimSun" w:hAnsi="Angsana New"/>
          <w:color w:val="FFFFFF" w:themeColor="background1"/>
          <w:sz w:val="30"/>
          <w:szCs w:val="30"/>
          <w:lang w:eastAsia="zh-CN"/>
        </w:rPr>
        <w:t xml:space="preserve"> </w:t>
      </w:r>
      <w:r w:rsidRPr="00E845DC">
        <w:rPr>
          <w:rFonts w:ascii="Angsana New" w:eastAsia="SimSun" w:hAnsi="Angsana New" w:hint="cs"/>
          <w:sz w:val="30"/>
          <w:szCs w:val="30"/>
          <w:cs/>
          <w:lang w:eastAsia="zh-CN"/>
        </w:rPr>
        <w:t>ถึงร้อยละ</w:t>
      </w:r>
      <w:r>
        <w:rPr>
          <w:rFonts w:ascii="Angsana New" w:eastAsia="SimSun" w:hAnsi="Angsana New"/>
          <w:color w:val="FFFFFF" w:themeColor="background1"/>
          <w:sz w:val="30"/>
          <w:szCs w:val="30"/>
          <w:lang w:eastAsia="zh-CN"/>
        </w:rPr>
        <w:t xml:space="preserve"> </w:t>
      </w:r>
      <w:r w:rsidRPr="00E845DC">
        <w:rPr>
          <w:rFonts w:ascii="Angsana New" w:eastAsia="SimSun" w:hAnsi="Angsana New"/>
          <w:sz w:val="30"/>
          <w:szCs w:val="30"/>
          <w:lang w:eastAsia="zh-CN"/>
        </w:rPr>
        <w:t>85</w:t>
      </w:r>
      <w:r>
        <w:rPr>
          <w:rFonts w:ascii="Angsana New" w:eastAsia="SimSun" w:hAnsi="Angsana New"/>
          <w:color w:val="FFFFFF" w:themeColor="background1"/>
          <w:sz w:val="30"/>
          <w:szCs w:val="30"/>
          <w:lang w:eastAsia="zh-CN"/>
        </w:rPr>
        <w:t xml:space="preserve"> </w:t>
      </w:r>
      <w:r w:rsidRPr="00E845DC">
        <w:rPr>
          <w:rFonts w:ascii="Angsana New" w:eastAsia="SimSun" w:hAnsi="Angsana New" w:hint="cs"/>
          <w:sz w:val="30"/>
          <w:szCs w:val="30"/>
          <w:cs/>
          <w:lang w:eastAsia="zh-CN"/>
        </w:rPr>
        <w:t>สำหรับบริษัท</w:t>
      </w:r>
      <w:r>
        <w:rPr>
          <w:rFonts w:ascii="Angsana New" w:eastAsia="SimSun" w:hAnsi="Angsana New"/>
          <w:color w:val="FFFFFF" w:themeColor="background1"/>
          <w:sz w:val="30"/>
          <w:szCs w:val="30"/>
          <w:lang w:eastAsia="zh-CN"/>
        </w:rPr>
        <w:t xml:space="preserve"> </w:t>
      </w:r>
      <w:r w:rsidRPr="00E845DC">
        <w:rPr>
          <w:rFonts w:ascii="Angsana New" w:eastAsia="SimSun" w:hAnsi="Angsana New" w:hint="cs"/>
          <w:sz w:val="30"/>
          <w:szCs w:val="30"/>
          <w:cs/>
          <w:lang w:eastAsia="zh-CN"/>
        </w:rPr>
        <w:t>และ</w:t>
      </w:r>
      <w:r w:rsidRPr="00E845DC">
        <w:rPr>
          <w:rFonts w:ascii="Angsana New" w:eastAsia="SimSun" w:hAnsi="Angsana New"/>
          <w:sz w:val="30"/>
          <w:szCs w:val="30"/>
          <w:cs/>
          <w:lang w:eastAsia="zh-CN"/>
        </w:rPr>
        <w:t>ร้อยละ</w:t>
      </w:r>
      <w:r>
        <w:rPr>
          <w:rFonts w:ascii="Angsana New" w:eastAsia="SimSun" w:hAnsi="Angsana New"/>
          <w:color w:val="FFFFFF" w:themeColor="background1"/>
          <w:sz w:val="30"/>
          <w:szCs w:val="30"/>
          <w:lang w:eastAsia="zh-CN"/>
        </w:rPr>
        <w:t xml:space="preserve"> </w:t>
      </w:r>
      <w:r w:rsidRPr="00E845DC">
        <w:rPr>
          <w:rFonts w:ascii="Angsana New" w:eastAsia="SimSun" w:hAnsi="Angsana New"/>
          <w:sz w:val="30"/>
          <w:szCs w:val="30"/>
          <w:lang w:eastAsia="zh-CN"/>
        </w:rPr>
        <w:t>15</w:t>
      </w:r>
      <w:r>
        <w:rPr>
          <w:rFonts w:ascii="Angsana New" w:eastAsia="SimSun" w:hAnsi="Angsana New"/>
          <w:color w:val="FFFFFF" w:themeColor="background1"/>
          <w:sz w:val="30"/>
          <w:szCs w:val="30"/>
          <w:lang w:eastAsia="zh-CN"/>
        </w:rPr>
        <w:t xml:space="preserve"> </w:t>
      </w:r>
      <w:r w:rsidRPr="00E845DC">
        <w:rPr>
          <w:rFonts w:ascii="Angsana New" w:eastAsia="SimSun" w:hAnsi="Angsana New" w:hint="cs"/>
          <w:sz w:val="30"/>
          <w:szCs w:val="30"/>
          <w:cs/>
          <w:lang w:eastAsia="zh-CN"/>
        </w:rPr>
        <w:t>ถึงร้อยละ</w:t>
      </w:r>
      <w:r>
        <w:rPr>
          <w:rFonts w:ascii="Angsana New" w:eastAsia="SimSun" w:hAnsi="Angsana New"/>
          <w:color w:val="FFFFFF" w:themeColor="background1"/>
          <w:sz w:val="30"/>
          <w:szCs w:val="30"/>
          <w:lang w:eastAsia="zh-CN"/>
        </w:rPr>
        <w:t xml:space="preserve"> </w:t>
      </w:r>
      <w:r>
        <w:rPr>
          <w:rFonts w:ascii="Angsana New" w:eastAsia="SimSun" w:hAnsi="Angsana New"/>
          <w:sz w:val="30"/>
          <w:szCs w:val="30"/>
          <w:lang w:eastAsia="zh-CN"/>
        </w:rPr>
        <w:t>4</w:t>
      </w:r>
      <w:r w:rsidRPr="00E845DC">
        <w:rPr>
          <w:rFonts w:ascii="Angsana New" w:eastAsia="SimSun" w:hAnsi="Angsana New"/>
          <w:sz w:val="30"/>
          <w:szCs w:val="30"/>
          <w:lang w:eastAsia="zh-CN"/>
        </w:rPr>
        <w:t>0</w:t>
      </w:r>
      <w:r>
        <w:rPr>
          <w:rFonts w:ascii="Angsana New" w:eastAsia="SimSun" w:hAnsi="Angsana New"/>
          <w:color w:val="FFFFFF" w:themeColor="background1"/>
          <w:sz w:val="30"/>
          <w:szCs w:val="30"/>
          <w:lang w:eastAsia="zh-CN"/>
        </w:rPr>
        <w:t xml:space="preserve"> </w:t>
      </w:r>
      <w:r w:rsidRPr="00E845DC">
        <w:rPr>
          <w:rFonts w:ascii="Angsana New" w:eastAsia="SimSun" w:hAnsi="Angsana New" w:hint="cs"/>
          <w:sz w:val="30"/>
          <w:szCs w:val="30"/>
          <w:cs/>
          <w:lang w:eastAsia="zh-CN"/>
        </w:rPr>
        <w:t>สำหรับ</w:t>
      </w:r>
      <w:r w:rsidRPr="000170CC">
        <w:rPr>
          <w:rFonts w:ascii="Angsana New" w:eastAsia="SimSun" w:hAnsi="Angsana New" w:hint="cs"/>
          <w:sz w:val="30"/>
          <w:szCs w:val="30"/>
          <w:cs/>
          <w:lang w:eastAsia="zh-CN"/>
        </w:rPr>
        <w:t>บริษัทอีกแห่งหนึ่ง</w:t>
      </w:r>
      <w:r w:rsidRPr="000170CC">
        <w:rPr>
          <w:rFonts w:ascii="Angsana New" w:eastAsia="SimSun" w:hAnsi="Angsana New"/>
          <w:sz w:val="30"/>
          <w:szCs w:val="30"/>
          <w:cs/>
          <w:lang w:eastAsia="zh-CN"/>
        </w:rPr>
        <w:t xml:space="preserve"> สินเชื่อทางการเงินดังกล่าวได้แก่ สินเชื่อตามสัญญาเช่าซื้อและสินเชื่อตามสัญญาให้กู้ยืมระยะสั้น</w:t>
      </w:r>
    </w:p>
    <w:p w14:paraId="58119638" w14:textId="77777777" w:rsidR="00383A5F" w:rsidRPr="00383A5F" w:rsidRDefault="00383A5F" w:rsidP="00383A5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338"/>
        <w:jc w:val="both"/>
        <w:rPr>
          <w:rFonts w:ascii="Angsana New" w:eastAsia="SimSun" w:hAnsi="Angsana New"/>
          <w:b/>
          <w:bCs/>
          <w:sz w:val="20"/>
          <w:szCs w:val="20"/>
          <w:lang w:eastAsia="zh-CN"/>
        </w:rPr>
      </w:pPr>
    </w:p>
    <w:p w14:paraId="3AAA4E09" w14:textId="77777777" w:rsidR="004E42C6" w:rsidRDefault="004E4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</w:pPr>
      <w:r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br w:type="page"/>
      </w:r>
    </w:p>
    <w:p w14:paraId="703A671A" w14:textId="361E1221" w:rsidR="00E57A0B" w:rsidRPr="00DE5249" w:rsidRDefault="00E57A0B" w:rsidP="00E57A0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lastRenderedPageBreak/>
        <w:t>การ</w:t>
      </w:r>
      <w:r>
        <w:rPr>
          <w:rFonts w:ascii="Angsana New" w:hAnsi="Angsana New" w:hint="cs"/>
          <w:b/>
          <w:bCs/>
          <w:sz w:val="30"/>
          <w:szCs w:val="30"/>
          <w:cs/>
        </w:rPr>
        <w:t>จัดประเภทรายการใหม่</w:t>
      </w:r>
    </w:p>
    <w:p w14:paraId="0B9239DF" w14:textId="77777777" w:rsidR="00E57A0B" w:rsidRPr="00383A5F" w:rsidRDefault="00E57A0B" w:rsidP="00E57A0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20"/>
          <w:szCs w:val="20"/>
          <w:lang w:eastAsia="zh-CN"/>
        </w:rPr>
      </w:pPr>
    </w:p>
    <w:p w14:paraId="03C2E95F" w14:textId="2DF73175" w:rsidR="00E57A0B" w:rsidRDefault="00E57A0B" w:rsidP="00E57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57A0B">
        <w:rPr>
          <w:rFonts w:ascii="Angsana New" w:hAnsi="Angsana New" w:hint="cs"/>
          <w:sz w:val="30"/>
          <w:szCs w:val="30"/>
          <w:cs/>
        </w:rPr>
        <w:t>รายการบางรายการในงบการเงินรวมและงบการเงินเฉพาะกิจการ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E57A0B">
        <w:rPr>
          <w:rFonts w:ascii="Angsana New" w:hAnsi="Angsana New" w:hint="cs"/>
          <w:sz w:val="30"/>
          <w:szCs w:val="30"/>
          <w:cs/>
        </w:rPr>
        <w:t>ณ</w:t>
      </w:r>
      <w:r>
        <w:rPr>
          <w:rFonts w:ascii="Angsana New" w:hAnsi="Angsana New"/>
          <w:sz w:val="30"/>
          <w:szCs w:val="30"/>
        </w:rPr>
        <w:t xml:space="preserve"> </w:t>
      </w:r>
      <w:r w:rsidRPr="00E57A0B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E57A0B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E57A0B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Pr="00E57A0B"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/>
          <w:sz w:val="30"/>
          <w:szCs w:val="30"/>
        </w:rPr>
        <w:t xml:space="preserve"> </w:t>
      </w:r>
      <w:r w:rsidRPr="00E57A0B">
        <w:rPr>
          <w:rFonts w:ascii="Angsana New" w:hAnsi="Angsana New" w:hint="cs"/>
          <w:sz w:val="30"/>
          <w:szCs w:val="30"/>
          <w:cs/>
        </w:rPr>
        <w:t>ได้มีการจัดประเภทรายการใหม่</w:t>
      </w:r>
      <w:r w:rsidRPr="008E0206">
        <w:rPr>
          <w:rFonts w:ascii="Angsana New" w:hAnsi="Angsana New" w:hint="cs"/>
          <w:spacing w:val="-2"/>
          <w:sz w:val="30"/>
          <w:szCs w:val="30"/>
          <w:cs/>
        </w:rPr>
        <w:t>เพื่อให้สอดคล้องกับการนำเสนองบ</w:t>
      </w:r>
      <w:r>
        <w:rPr>
          <w:rFonts w:ascii="Angsana New" w:hAnsi="Angsana New" w:hint="cs"/>
          <w:spacing w:val="-2"/>
          <w:sz w:val="30"/>
          <w:szCs w:val="30"/>
          <w:cs/>
        </w:rPr>
        <w:t>การเงินรวมและงบการเงินเฉพาะกิจการ ณ วัน</w:t>
      </w:r>
      <w:r>
        <w:rPr>
          <w:rFonts w:ascii="Angsana New" w:hAnsi="Angsana New" w:hint="cs"/>
          <w:sz w:val="30"/>
          <w:szCs w:val="30"/>
          <w:cs/>
        </w:rPr>
        <w:t>ที่</w:t>
      </w:r>
      <w:r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4B3881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/>
          <w:sz w:val="30"/>
          <w:szCs w:val="30"/>
        </w:rPr>
        <w:t>2569</w:t>
      </w:r>
      <w:r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14:paraId="435D600B" w14:textId="77777777" w:rsidR="00E57A0B" w:rsidRPr="00383A5F" w:rsidRDefault="00E57A0B" w:rsidP="004340A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16"/>
          <w:szCs w:val="16"/>
          <w:lang w:eastAsia="zh-CN"/>
        </w:rPr>
      </w:pPr>
    </w:p>
    <w:tbl>
      <w:tblPr>
        <w:tblW w:w="9434" w:type="dxa"/>
        <w:tblLook w:val="04A0" w:firstRow="1" w:lastRow="0" w:firstColumn="1" w:lastColumn="0" w:noHBand="0" w:noVBand="1"/>
      </w:tblPr>
      <w:tblGrid>
        <w:gridCol w:w="4808"/>
        <w:gridCol w:w="1383"/>
        <w:gridCol w:w="236"/>
        <w:gridCol w:w="1383"/>
        <w:gridCol w:w="236"/>
        <w:gridCol w:w="1388"/>
      </w:tblGrid>
      <w:tr w:rsidR="00E57A0B" w:rsidRPr="00A179EB" w14:paraId="115137DF" w14:textId="77777777" w:rsidTr="00DD76F6">
        <w:trPr>
          <w:trHeight w:val="369"/>
        </w:trPr>
        <w:tc>
          <w:tcPr>
            <w:tcW w:w="4808" w:type="dxa"/>
          </w:tcPr>
          <w:p w14:paraId="083DB361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626" w:type="dxa"/>
            <w:gridSpan w:val="5"/>
            <w:tcBorders>
              <w:bottom w:val="single" w:sz="4" w:space="0" w:color="auto"/>
            </w:tcBorders>
          </w:tcPr>
          <w:p w14:paraId="42174224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79E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E57A0B" w:rsidRPr="00A179EB" w14:paraId="5DBC1054" w14:textId="77777777" w:rsidTr="00DD76F6">
        <w:trPr>
          <w:trHeight w:val="369"/>
        </w:trPr>
        <w:tc>
          <w:tcPr>
            <w:tcW w:w="4808" w:type="dxa"/>
          </w:tcPr>
          <w:p w14:paraId="73D922DA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6C1AF1EA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ก่อนจัด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0BF8D6D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2FA16C56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จัดประเภท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C5DBA2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6787BF20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หลังจัด</w:t>
            </w:r>
          </w:p>
        </w:tc>
      </w:tr>
      <w:tr w:rsidR="00E57A0B" w:rsidRPr="00A179EB" w14:paraId="24EA64F7" w14:textId="77777777" w:rsidTr="00DD76F6">
        <w:trPr>
          <w:trHeight w:val="285"/>
        </w:trPr>
        <w:tc>
          <w:tcPr>
            <w:tcW w:w="4808" w:type="dxa"/>
          </w:tcPr>
          <w:p w14:paraId="12CB6154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1F617BD4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79D84336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78976E97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ใหม่</w:t>
            </w:r>
          </w:p>
        </w:tc>
        <w:tc>
          <w:tcPr>
            <w:tcW w:w="236" w:type="dxa"/>
          </w:tcPr>
          <w:p w14:paraId="647AA059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F665C29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ประเภทใหม่</w:t>
            </w:r>
          </w:p>
        </w:tc>
      </w:tr>
      <w:tr w:rsidR="00E57A0B" w:rsidRPr="00A179EB" w14:paraId="7AF3A366" w14:textId="77777777" w:rsidTr="00DD76F6">
        <w:trPr>
          <w:trHeight w:val="369"/>
        </w:trPr>
        <w:tc>
          <w:tcPr>
            <w:tcW w:w="4808" w:type="dxa"/>
          </w:tcPr>
          <w:p w14:paraId="4F3029ED" w14:textId="77777777" w:rsidR="00E57A0B" w:rsidRPr="00741731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74173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งบ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ฐานะ</w:t>
            </w:r>
            <w:r w:rsidRPr="0074173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รวม</w:t>
            </w:r>
          </w:p>
        </w:tc>
        <w:tc>
          <w:tcPr>
            <w:tcW w:w="1383" w:type="dxa"/>
          </w:tcPr>
          <w:p w14:paraId="05C54CE8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2411A8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6BC64EC4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C8B568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7BE42886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57A0B" w:rsidRPr="00A179EB" w14:paraId="6469DC7D" w14:textId="77777777" w:rsidTr="00DD76F6">
        <w:trPr>
          <w:trHeight w:val="369"/>
        </w:trPr>
        <w:tc>
          <w:tcPr>
            <w:tcW w:w="4808" w:type="dxa"/>
          </w:tcPr>
          <w:p w14:paraId="6FD070AB" w14:textId="1E8386CB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83" w:type="dxa"/>
          </w:tcPr>
          <w:p w14:paraId="2A7F50A0" w14:textId="339D895D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44,549</w:t>
            </w:r>
          </w:p>
        </w:tc>
        <w:tc>
          <w:tcPr>
            <w:tcW w:w="236" w:type="dxa"/>
          </w:tcPr>
          <w:p w14:paraId="7144D161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78216C79" w14:textId="2AC90339" w:rsidR="00E57A0B" w:rsidRPr="00A179EB" w:rsidRDefault="00DD5E3C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(11,027)</w:t>
            </w:r>
          </w:p>
        </w:tc>
        <w:tc>
          <w:tcPr>
            <w:tcW w:w="236" w:type="dxa"/>
          </w:tcPr>
          <w:p w14:paraId="354B5013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254BB4F5" w14:textId="18B8CAAE" w:rsidR="00E57A0B" w:rsidRPr="00E57A0B" w:rsidRDefault="00DD5E3C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33,522</w:t>
            </w:r>
          </w:p>
        </w:tc>
      </w:tr>
      <w:tr w:rsidR="00E57A0B" w:rsidRPr="00A179EB" w14:paraId="0249631F" w14:textId="77777777" w:rsidTr="00DD76F6">
        <w:trPr>
          <w:trHeight w:val="369"/>
        </w:trPr>
        <w:tc>
          <w:tcPr>
            <w:tcW w:w="4808" w:type="dxa"/>
          </w:tcPr>
          <w:p w14:paraId="4C3C9E2C" w14:textId="3FEF1C03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383" w:type="dxa"/>
          </w:tcPr>
          <w:p w14:paraId="4C8CD400" w14:textId="77777777" w:rsidR="00E57A0B" w:rsidRPr="00A179EB" w:rsidRDefault="00E57A0B" w:rsidP="00DD76F6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26"/>
              <w:jc w:val="center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51ADF1EB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1926B01F" w14:textId="5DB4E828" w:rsidR="00E57A0B" w:rsidRPr="00A179EB" w:rsidRDefault="00DD5E3C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11,027</w:t>
            </w:r>
          </w:p>
        </w:tc>
        <w:tc>
          <w:tcPr>
            <w:tcW w:w="236" w:type="dxa"/>
          </w:tcPr>
          <w:p w14:paraId="7C3F5060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23FB7F25" w14:textId="2B8E88A2" w:rsidR="00E57A0B" w:rsidRPr="00A179EB" w:rsidRDefault="00DD5E3C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11,027</w:t>
            </w:r>
          </w:p>
        </w:tc>
      </w:tr>
      <w:tr w:rsidR="00E57A0B" w:rsidRPr="00A179EB" w14:paraId="3C591B9D" w14:textId="77777777" w:rsidTr="00DD76F6">
        <w:trPr>
          <w:trHeight w:val="167"/>
        </w:trPr>
        <w:tc>
          <w:tcPr>
            <w:tcW w:w="4808" w:type="dxa"/>
          </w:tcPr>
          <w:p w14:paraId="6EAF651C" w14:textId="77777777" w:rsidR="00E57A0B" w:rsidRPr="00383A5F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40" w:lineRule="atLeast"/>
              <w:ind w:left="-113"/>
              <w:jc w:val="thaiDistribute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83" w:type="dxa"/>
          </w:tcPr>
          <w:p w14:paraId="59C6C88C" w14:textId="77777777" w:rsidR="00E57A0B" w:rsidRPr="00383A5F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</w:tcPr>
          <w:p w14:paraId="3A0899EC" w14:textId="77777777" w:rsidR="00E57A0B" w:rsidRPr="00383A5F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383" w:type="dxa"/>
          </w:tcPr>
          <w:p w14:paraId="7705BE42" w14:textId="77777777" w:rsidR="00E57A0B" w:rsidRPr="00383A5F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</w:tcPr>
          <w:p w14:paraId="3260EDC7" w14:textId="77777777" w:rsidR="00E57A0B" w:rsidRPr="00383A5F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388" w:type="dxa"/>
          </w:tcPr>
          <w:p w14:paraId="4B8EB240" w14:textId="77777777" w:rsidR="00E57A0B" w:rsidRPr="00383A5F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E57A0B" w:rsidRPr="00A179EB" w14:paraId="148939C2" w14:textId="77777777" w:rsidTr="00DD76F6">
        <w:trPr>
          <w:trHeight w:val="369"/>
        </w:trPr>
        <w:tc>
          <w:tcPr>
            <w:tcW w:w="4808" w:type="dxa"/>
          </w:tcPr>
          <w:p w14:paraId="4185321F" w14:textId="77777777" w:rsidR="00E57A0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173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งบ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ฐานะ</w:t>
            </w:r>
            <w:r w:rsidRPr="0074173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เฉพาะกิจการ</w:t>
            </w:r>
          </w:p>
        </w:tc>
        <w:tc>
          <w:tcPr>
            <w:tcW w:w="1383" w:type="dxa"/>
          </w:tcPr>
          <w:p w14:paraId="2DE0B22B" w14:textId="77777777" w:rsidR="00E57A0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1FEC79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03BF9110" w14:textId="77777777" w:rsidR="00E57A0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2CC1A4" w14:textId="77777777" w:rsidR="00E57A0B" w:rsidRPr="00A179E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3B0D9E93" w14:textId="77777777" w:rsidR="00E57A0B" w:rsidRDefault="00E57A0B" w:rsidP="00DD7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57A0B" w:rsidRPr="00A179EB" w14:paraId="32CA68B4" w14:textId="77777777" w:rsidTr="00DD76F6">
        <w:trPr>
          <w:trHeight w:val="369"/>
        </w:trPr>
        <w:tc>
          <w:tcPr>
            <w:tcW w:w="4808" w:type="dxa"/>
          </w:tcPr>
          <w:p w14:paraId="6F797E79" w14:textId="0C068F0A" w:rsidR="00E57A0B" w:rsidRDefault="00E57A0B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83" w:type="dxa"/>
          </w:tcPr>
          <w:p w14:paraId="22F5CE3C" w14:textId="2FB1EA0C" w:rsidR="00E57A0B" w:rsidRDefault="00E57A0B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21,028</w:t>
            </w:r>
          </w:p>
        </w:tc>
        <w:tc>
          <w:tcPr>
            <w:tcW w:w="236" w:type="dxa"/>
          </w:tcPr>
          <w:p w14:paraId="4AF5AB63" w14:textId="77777777" w:rsidR="00E57A0B" w:rsidRPr="00A179EB" w:rsidRDefault="00E57A0B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4DBCDBC4" w14:textId="44F00B12" w:rsidR="00E57A0B" w:rsidRDefault="00E57A0B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(2,226)</w:t>
            </w:r>
          </w:p>
        </w:tc>
        <w:tc>
          <w:tcPr>
            <w:tcW w:w="236" w:type="dxa"/>
          </w:tcPr>
          <w:p w14:paraId="6147D022" w14:textId="77777777" w:rsidR="00E57A0B" w:rsidRPr="00A179EB" w:rsidRDefault="00E57A0B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1B0891B4" w14:textId="7B318FD7" w:rsidR="00E57A0B" w:rsidRPr="00E57A0B" w:rsidRDefault="00E57A0B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18,802</w:t>
            </w:r>
          </w:p>
        </w:tc>
      </w:tr>
      <w:tr w:rsidR="00E57A0B" w:rsidRPr="00A179EB" w14:paraId="6FAB3748" w14:textId="77777777" w:rsidTr="00DD76F6">
        <w:trPr>
          <w:trHeight w:val="369"/>
        </w:trPr>
        <w:tc>
          <w:tcPr>
            <w:tcW w:w="4808" w:type="dxa"/>
          </w:tcPr>
          <w:p w14:paraId="1A1F91B7" w14:textId="03B2FB4A" w:rsidR="00E57A0B" w:rsidRDefault="00E57A0B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383" w:type="dxa"/>
          </w:tcPr>
          <w:p w14:paraId="4825E888" w14:textId="77777777" w:rsidR="00E57A0B" w:rsidRDefault="00E57A0B" w:rsidP="00E57A0B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26"/>
              <w:jc w:val="center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-</w:t>
            </w:r>
          </w:p>
        </w:tc>
        <w:tc>
          <w:tcPr>
            <w:tcW w:w="236" w:type="dxa"/>
          </w:tcPr>
          <w:p w14:paraId="71567515" w14:textId="77777777" w:rsidR="00E57A0B" w:rsidRPr="00A179EB" w:rsidRDefault="00E57A0B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3" w:type="dxa"/>
          </w:tcPr>
          <w:p w14:paraId="1CD69201" w14:textId="4E31B9D2" w:rsidR="00E57A0B" w:rsidRDefault="00E57A0B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2,226</w:t>
            </w:r>
          </w:p>
        </w:tc>
        <w:tc>
          <w:tcPr>
            <w:tcW w:w="236" w:type="dxa"/>
          </w:tcPr>
          <w:p w14:paraId="6EABEF13" w14:textId="77777777" w:rsidR="00E57A0B" w:rsidRPr="00A179EB" w:rsidRDefault="00E57A0B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4FFAD61" w14:textId="1622E3CE" w:rsidR="00E57A0B" w:rsidRDefault="00E57A0B" w:rsidP="00E5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2,226</w:t>
            </w:r>
          </w:p>
        </w:tc>
      </w:tr>
    </w:tbl>
    <w:p w14:paraId="07806FB4" w14:textId="77777777" w:rsidR="004E42C6" w:rsidRDefault="004E42C6" w:rsidP="004E42C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</w:p>
    <w:p w14:paraId="006A6CC9" w14:textId="32808523" w:rsidR="00822781" w:rsidRPr="00822781" w:rsidRDefault="00822781" w:rsidP="00F65AF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>
        <w:rPr>
          <w:rFonts w:ascii="Angsana New" w:eastAsia="SimSun" w:hAnsi="Angsana New" w:hint="cs"/>
          <w:b/>
          <w:bCs/>
          <w:sz w:val="30"/>
          <w:szCs w:val="30"/>
          <w:cs/>
          <w:lang w:eastAsia="zh-CN"/>
        </w:rPr>
        <w:t>เหตุ</w:t>
      </w:r>
      <w:r w:rsidRPr="009B0C2D">
        <w:rPr>
          <w:rFonts w:ascii="Angsana New" w:hAnsi="Angsana New"/>
          <w:b/>
          <w:bCs/>
          <w:sz w:val="30"/>
          <w:szCs w:val="30"/>
          <w:cs/>
        </w:rPr>
        <w:t>การณ์ภายหลังรอบระยะเวลารายงาน</w:t>
      </w:r>
    </w:p>
    <w:p w14:paraId="35312F8D" w14:textId="77777777" w:rsidR="00822781" w:rsidRDefault="00822781" w:rsidP="0082278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5AF96032" w14:textId="0F01B5F9" w:rsidR="00822781" w:rsidRPr="008D6393" w:rsidRDefault="00822781" w:rsidP="0082278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pacing w:val="-4"/>
          <w:sz w:val="30"/>
          <w:szCs w:val="30"/>
        </w:rPr>
      </w:pPr>
      <w:r w:rsidRPr="00E81731">
        <w:rPr>
          <w:rFonts w:ascii="Angsana New" w:hAnsi="Angsana New"/>
          <w:sz w:val="30"/>
          <w:szCs w:val="30"/>
          <w:cs/>
        </w:rPr>
        <w:t>เมื่อวันที่</w:t>
      </w:r>
      <w:r w:rsidR="00E81731" w:rsidRPr="00E81731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E81731">
        <w:rPr>
          <w:rFonts w:ascii="Angsana New" w:hAnsi="Angsana New"/>
          <w:sz w:val="30"/>
          <w:szCs w:val="30"/>
        </w:rPr>
        <w:t>22</w:t>
      </w:r>
      <w:r w:rsidR="00E81731" w:rsidRPr="00E81731">
        <w:rPr>
          <w:rFonts w:ascii="Angsana New" w:hAnsi="Angsana New"/>
          <w:color w:val="FFFFFF"/>
          <w:sz w:val="30"/>
          <w:szCs w:val="30"/>
        </w:rPr>
        <w:t>-</w:t>
      </w:r>
      <w:r w:rsidRPr="00E81731">
        <w:rPr>
          <w:rFonts w:ascii="Angsana New" w:hAnsi="Angsana New" w:hint="cs"/>
          <w:sz w:val="30"/>
          <w:szCs w:val="30"/>
          <w:cs/>
        </w:rPr>
        <w:t>เมษายน</w:t>
      </w:r>
      <w:r w:rsidR="00E81731" w:rsidRPr="00E81731">
        <w:rPr>
          <w:rFonts w:ascii="Angsana New" w:hAnsi="Angsana New"/>
          <w:color w:val="FFFFFF"/>
          <w:sz w:val="30"/>
          <w:szCs w:val="30"/>
        </w:rPr>
        <w:t>-</w:t>
      </w:r>
      <w:r w:rsidRPr="00E81731">
        <w:rPr>
          <w:rFonts w:ascii="Angsana New" w:hAnsi="Angsana New"/>
          <w:sz w:val="30"/>
          <w:szCs w:val="30"/>
        </w:rPr>
        <w:t>256</w:t>
      </w:r>
      <w:r w:rsidR="00144947">
        <w:rPr>
          <w:rFonts w:ascii="Angsana New" w:hAnsi="Angsana New"/>
          <w:sz w:val="30"/>
          <w:szCs w:val="30"/>
        </w:rPr>
        <w:t>9</w:t>
      </w:r>
      <w:r w:rsidR="00E81731" w:rsidRPr="00E81731">
        <w:rPr>
          <w:rFonts w:ascii="Angsana New" w:hAnsi="Angsana New"/>
          <w:color w:val="FFFFFF"/>
          <w:sz w:val="30"/>
          <w:szCs w:val="30"/>
        </w:rPr>
        <w:t>-</w:t>
      </w:r>
      <w:r w:rsidRPr="00E81731">
        <w:rPr>
          <w:rFonts w:ascii="Angsana New" w:hAnsi="Angsana New" w:hint="cs"/>
          <w:sz w:val="30"/>
          <w:szCs w:val="30"/>
          <w:cs/>
        </w:rPr>
        <w:t>ผู้ถือหุ้น</w:t>
      </w:r>
      <w:r w:rsidRPr="00E81731">
        <w:rPr>
          <w:rFonts w:ascii="Angsana New" w:hAnsi="Angsana New"/>
          <w:sz w:val="30"/>
          <w:szCs w:val="30"/>
          <w:cs/>
        </w:rPr>
        <w:t>ได้อนุมัติเงินปันผล</w:t>
      </w:r>
      <w:r w:rsidRPr="008D6393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8D6393">
        <w:rPr>
          <w:rFonts w:ascii="Angsana New" w:hAnsi="Angsana New"/>
          <w:spacing w:val="-4"/>
          <w:sz w:val="30"/>
          <w:szCs w:val="30"/>
          <w:cs/>
        </w:rPr>
        <w:t>เงิน</w:t>
      </w:r>
      <w:r w:rsidRPr="008D6393">
        <w:rPr>
          <w:rFonts w:ascii="Angsana New" w:hAnsi="Angsana New"/>
          <w:spacing w:val="-4"/>
          <w:sz w:val="30"/>
          <w:szCs w:val="30"/>
        </w:rPr>
        <w:t xml:space="preserve"> 100 </w:t>
      </w:r>
      <w:r w:rsidRPr="008D6393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DE3488">
        <w:rPr>
          <w:rFonts w:ascii="Angsana New" w:hAnsi="Angsana New"/>
          <w:spacing w:val="-4"/>
          <w:sz w:val="30"/>
          <w:szCs w:val="30"/>
        </w:rPr>
        <w:t xml:space="preserve"> (500,000,000 </w:t>
      </w:r>
      <w:r w:rsidR="00DE3488">
        <w:rPr>
          <w:rFonts w:ascii="Angsana New" w:hAnsi="Angsana New" w:hint="cs"/>
          <w:spacing w:val="-4"/>
          <w:sz w:val="30"/>
          <w:szCs w:val="30"/>
          <w:cs/>
        </w:rPr>
        <w:t xml:space="preserve">หุ้น หุ้นละ </w:t>
      </w:r>
      <w:r w:rsidR="00DE3488">
        <w:rPr>
          <w:rFonts w:ascii="Angsana New" w:hAnsi="Angsana New"/>
          <w:spacing w:val="-4"/>
          <w:sz w:val="30"/>
          <w:szCs w:val="30"/>
        </w:rPr>
        <w:t xml:space="preserve">0.20 </w:t>
      </w:r>
      <w:r w:rsidR="00DE3488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="00DE3488">
        <w:rPr>
          <w:rFonts w:ascii="Angsana New" w:hAnsi="Angsana New"/>
          <w:spacing w:val="-4"/>
          <w:sz w:val="30"/>
          <w:szCs w:val="30"/>
        </w:rPr>
        <w:t>)</w:t>
      </w:r>
      <w:r w:rsidRPr="008D639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D6393">
        <w:rPr>
          <w:rFonts w:ascii="Angsana New" w:hAnsi="Angsana New"/>
          <w:spacing w:val="-4"/>
          <w:sz w:val="30"/>
          <w:szCs w:val="30"/>
          <w:cs/>
        </w:rPr>
        <w:t>โดย</w:t>
      </w:r>
      <w:r w:rsidRPr="00642C9B">
        <w:rPr>
          <w:rFonts w:ascii="Angsana New" w:hAnsi="Angsana New"/>
          <w:spacing w:val="-4"/>
          <w:sz w:val="30"/>
          <w:szCs w:val="30"/>
          <w:cs/>
        </w:rPr>
        <w:t>กำหนดจ่ายเงินปันผลใน</w:t>
      </w:r>
      <w:r w:rsidRPr="00642C9B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Pr="00642C9B">
        <w:rPr>
          <w:rFonts w:ascii="Angsana New" w:hAnsi="Angsana New"/>
          <w:spacing w:val="-4"/>
          <w:sz w:val="30"/>
          <w:szCs w:val="30"/>
        </w:rPr>
        <w:t>1</w:t>
      </w:r>
      <w:r w:rsidR="00642C9B" w:rsidRPr="00642C9B">
        <w:rPr>
          <w:rFonts w:ascii="Angsana New" w:hAnsi="Angsana New"/>
          <w:spacing w:val="-4"/>
          <w:sz w:val="30"/>
          <w:szCs w:val="30"/>
        </w:rPr>
        <w:t>5</w:t>
      </w:r>
      <w:r w:rsidRPr="00642C9B">
        <w:rPr>
          <w:rFonts w:ascii="Angsana New" w:hAnsi="Angsana New" w:hint="cs"/>
          <w:spacing w:val="-4"/>
          <w:sz w:val="30"/>
          <w:szCs w:val="30"/>
          <w:cs/>
        </w:rPr>
        <w:t xml:space="preserve"> พฤษภาคม</w:t>
      </w:r>
      <w:r w:rsidRPr="00642C9B">
        <w:rPr>
          <w:rFonts w:ascii="Angsana New" w:hAnsi="Angsana New"/>
          <w:spacing w:val="-4"/>
          <w:sz w:val="30"/>
          <w:szCs w:val="30"/>
        </w:rPr>
        <w:t xml:space="preserve"> 256</w:t>
      </w:r>
      <w:r w:rsidR="00144947" w:rsidRPr="00642C9B">
        <w:rPr>
          <w:rFonts w:ascii="Angsana New" w:hAnsi="Angsana New"/>
          <w:spacing w:val="-4"/>
          <w:sz w:val="30"/>
          <w:szCs w:val="30"/>
        </w:rPr>
        <w:t>9</w:t>
      </w:r>
    </w:p>
    <w:p w14:paraId="27AD7FE5" w14:textId="77777777" w:rsidR="00822781" w:rsidRPr="00822781" w:rsidRDefault="00822781" w:rsidP="0082278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SimSun" w:hAnsi="Angsana New"/>
          <w:sz w:val="30"/>
          <w:szCs w:val="30"/>
          <w:lang w:eastAsia="zh-CN"/>
        </w:rPr>
      </w:pPr>
    </w:p>
    <w:p w14:paraId="1681A6A6" w14:textId="59A3EA90" w:rsidR="00B219E1" w:rsidRPr="00085C04" w:rsidRDefault="00B219E1" w:rsidP="00F65AF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3338"/>
        <w:jc w:val="both"/>
        <w:rPr>
          <w:rFonts w:ascii="Angsana New" w:eastAsia="SimSun" w:hAnsi="Angsana New"/>
          <w:b/>
          <w:bCs/>
          <w:sz w:val="30"/>
          <w:szCs w:val="30"/>
          <w:lang w:eastAsia="zh-CN"/>
        </w:rPr>
      </w:pPr>
      <w:r w:rsidRPr="00085C04">
        <w:rPr>
          <w:rFonts w:ascii="Angsana New" w:eastAsia="SimSun" w:hAnsi="Angsana New"/>
          <w:b/>
          <w:bCs/>
          <w:sz w:val="30"/>
          <w:szCs w:val="30"/>
          <w:cs/>
          <w:lang w:eastAsia="zh-CN"/>
        </w:rPr>
        <w:t>การอนุมัติข้อมูลทางการเงินระหว่างกาล</w:t>
      </w:r>
    </w:p>
    <w:p w14:paraId="06E2FD48" w14:textId="77777777" w:rsidR="00282BC9" w:rsidRPr="0072382A" w:rsidRDefault="00282BC9" w:rsidP="00CC262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sz w:val="30"/>
          <w:szCs w:val="30"/>
          <w:cs/>
        </w:rPr>
      </w:pPr>
    </w:p>
    <w:p w14:paraId="4D1B77DD" w14:textId="64C379ED" w:rsidR="00A61106" w:rsidRPr="00B219E1" w:rsidRDefault="00203BC0" w:rsidP="00434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5C04">
        <w:rPr>
          <w:rFonts w:ascii="Angsana New" w:hAnsi="Angsana New"/>
          <w:spacing w:val="-6"/>
          <w:sz w:val="30"/>
          <w:szCs w:val="30"/>
          <w:cs/>
        </w:rPr>
        <w:t>ข้อมูลทางการเงินระหว่างกาลนี้ได้รับการอนุมัติ</w:t>
      </w:r>
      <w:r w:rsidR="00DD4D68">
        <w:rPr>
          <w:rFonts w:ascii="Angsana New" w:hAnsi="Angsana New" w:hint="cs"/>
          <w:spacing w:val="-6"/>
          <w:sz w:val="30"/>
          <w:szCs w:val="30"/>
          <w:cs/>
        </w:rPr>
        <w:t>ให้ออก</w:t>
      </w:r>
      <w:r w:rsidRPr="00085C04">
        <w:rPr>
          <w:rFonts w:ascii="Angsana New" w:hAnsi="Angsana New"/>
          <w:spacing w:val="-6"/>
          <w:sz w:val="30"/>
          <w:szCs w:val="30"/>
          <w:cs/>
        </w:rPr>
        <w:t xml:space="preserve">โดยที่ประชุมคณะกรรมการของบริษัทเมื่อวันที่ </w:t>
      </w:r>
      <w:r w:rsidR="00085C04" w:rsidRPr="00085C04">
        <w:rPr>
          <w:rFonts w:ascii="Angsana New" w:hAnsi="Angsana New"/>
          <w:spacing w:val="-6"/>
          <w:sz w:val="30"/>
          <w:szCs w:val="30"/>
        </w:rPr>
        <w:t>1</w:t>
      </w:r>
      <w:r w:rsidR="00E81731">
        <w:rPr>
          <w:rFonts w:ascii="Angsana New" w:hAnsi="Angsana New"/>
          <w:spacing w:val="-6"/>
          <w:sz w:val="30"/>
          <w:szCs w:val="30"/>
        </w:rPr>
        <w:t>3</w:t>
      </w:r>
      <w:r w:rsidR="00A63CC8">
        <w:rPr>
          <w:rFonts w:ascii="Angsana New" w:hAnsi="Angsana New"/>
          <w:spacing w:val="-6"/>
          <w:sz w:val="30"/>
          <w:szCs w:val="30"/>
        </w:rPr>
        <w:t xml:space="preserve"> </w:t>
      </w:r>
      <w:r w:rsidR="00E81731">
        <w:rPr>
          <w:rFonts w:ascii="Angsana New" w:hAnsi="Angsana New" w:hint="cs"/>
          <w:spacing w:val="-6"/>
          <w:sz w:val="30"/>
          <w:szCs w:val="30"/>
          <w:cs/>
        </w:rPr>
        <w:t>พฤษภาคม</w:t>
      </w:r>
      <w:r w:rsidR="00A63CC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63CC8">
        <w:rPr>
          <w:rFonts w:ascii="Angsana New" w:hAnsi="Angsana New"/>
          <w:spacing w:val="-6"/>
          <w:sz w:val="30"/>
          <w:szCs w:val="30"/>
        </w:rPr>
        <w:t>2</w:t>
      </w:r>
      <w:r w:rsidR="00161F05" w:rsidRPr="00085C04">
        <w:rPr>
          <w:rFonts w:ascii="Angsana New" w:hAnsi="Angsana New" w:hint="cs"/>
          <w:spacing w:val="-6"/>
          <w:sz w:val="30"/>
          <w:szCs w:val="30"/>
        </w:rPr>
        <w:t>56</w:t>
      </w:r>
      <w:r w:rsidR="00144947">
        <w:rPr>
          <w:rFonts w:ascii="Angsana New" w:hAnsi="Angsana New"/>
          <w:spacing w:val="-6"/>
          <w:sz w:val="30"/>
          <w:szCs w:val="30"/>
        </w:rPr>
        <w:t>9</w:t>
      </w:r>
    </w:p>
    <w:sectPr w:rsidR="00A61106" w:rsidRPr="00B219E1" w:rsidSect="001120E4">
      <w:pgSz w:w="11909" w:h="16834" w:code="9"/>
      <w:pgMar w:top="1440" w:right="1109" w:bottom="709" w:left="1440" w:header="994" w:footer="497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05D65" w14:textId="77777777" w:rsidR="00436ACD" w:rsidRDefault="00436ACD">
      <w:r>
        <w:separator/>
      </w:r>
    </w:p>
  </w:endnote>
  <w:endnote w:type="continuationSeparator" w:id="0">
    <w:p w14:paraId="0BB06BEA" w14:textId="77777777" w:rsidR="00436ACD" w:rsidRDefault="00436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9D725" w14:textId="77777777" w:rsidR="00E56E37" w:rsidRDefault="00E56E37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14:paraId="441F842D" w14:textId="77777777" w:rsidR="00E56E37" w:rsidRDefault="00E56E37" w:rsidP="00082BE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AEFB9" w14:textId="77777777" w:rsidR="00E56E37" w:rsidRDefault="00E56E37" w:rsidP="006737A8">
    <w:pPr>
      <w:pStyle w:val="Footer"/>
      <w:framePr w:wrap="around" w:vAnchor="text" w:hAnchor="margin" w:xAlign="right" w:y="1"/>
      <w:rPr>
        <w:rStyle w:val="PageNumber"/>
      </w:rPr>
    </w:pPr>
  </w:p>
  <w:p w14:paraId="0DDB478E" w14:textId="77777777" w:rsidR="00E56E37" w:rsidRPr="00AB7530" w:rsidRDefault="00E56E37" w:rsidP="00AB7530">
    <w:pPr>
      <w:pStyle w:val="Footer"/>
      <w:jc w:val="right"/>
      <w:rPr>
        <w:rFonts w:ascii="Angsana New" w:hAnsi="Angsana New"/>
        <w:sz w:val="30"/>
        <w:szCs w:val="30"/>
        <w:lang w:val="en-US"/>
      </w:rPr>
    </w:pPr>
    <w:r w:rsidRPr="00620A0F">
      <w:rPr>
        <w:rFonts w:ascii="Angsana New" w:hAnsi="Angsana New"/>
        <w:sz w:val="30"/>
        <w:szCs w:val="30"/>
      </w:rPr>
      <w:tab/>
    </w:r>
    <w:r w:rsidRPr="00AB7530">
      <w:rPr>
        <w:rFonts w:ascii="Angsana New" w:hAnsi="Angsana New"/>
        <w:sz w:val="30"/>
        <w:szCs w:val="30"/>
      </w:rPr>
      <w:fldChar w:fldCharType="begin"/>
    </w:r>
    <w:r w:rsidRPr="00AB7530">
      <w:rPr>
        <w:rFonts w:ascii="Angsana New" w:hAnsi="Angsana New"/>
        <w:sz w:val="30"/>
        <w:szCs w:val="30"/>
      </w:rPr>
      <w:instrText xml:space="preserve"> PAGE   \* MERGEFORMAT </w:instrText>
    </w:r>
    <w:r w:rsidRPr="00AB7530">
      <w:rPr>
        <w:rFonts w:ascii="Angsana New" w:hAnsi="Angsana New"/>
        <w:sz w:val="30"/>
        <w:szCs w:val="30"/>
      </w:rPr>
      <w:fldChar w:fldCharType="separate"/>
    </w:r>
    <w:r w:rsidR="009A4294">
      <w:rPr>
        <w:rFonts w:ascii="Angsana New" w:hAnsi="Angsana New"/>
        <w:noProof/>
        <w:sz w:val="30"/>
        <w:szCs w:val="30"/>
      </w:rPr>
      <w:t>20</w:t>
    </w:r>
    <w:r w:rsidRPr="00AB7530">
      <w:rPr>
        <w:rFonts w:ascii="Angsana New" w:hAnsi="Angsana New"/>
        <w:sz w:val="30"/>
        <w:szCs w:val="30"/>
      </w:rPr>
      <w:fldChar w:fldCharType="end"/>
    </w:r>
  </w:p>
  <w:p w14:paraId="3054C0AB" w14:textId="77777777" w:rsidR="00E56E37" w:rsidRPr="005E26AF" w:rsidRDefault="00E56E37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B0856" w14:textId="77777777" w:rsidR="00F42B72" w:rsidRPr="00523C75" w:rsidRDefault="00F42B72" w:rsidP="00F42B72">
    <w:pPr>
      <w:pStyle w:val="Footer"/>
      <w:tabs>
        <w:tab w:val="clear" w:pos="9072"/>
      </w:tabs>
      <w:ind w:right="-23"/>
      <w:jc w:val="right"/>
      <w:rPr>
        <w:rFonts w:ascii="Angsana New" w:hAnsi="Angsana New"/>
        <w:sz w:val="30"/>
        <w:szCs w:val="30"/>
      </w:rPr>
    </w:pPr>
    <w:r w:rsidRPr="00523C75">
      <w:rPr>
        <w:rFonts w:ascii="Angsana New" w:hAnsi="Angsana New"/>
        <w:sz w:val="30"/>
        <w:szCs w:val="30"/>
      </w:rPr>
      <w:fldChar w:fldCharType="begin"/>
    </w:r>
    <w:r w:rsidRPr="00523C75">
      <w:rPr>
        <w:rFonts w:ascii="Angsana New" w:hAnsi="Angsana New"/>
        <w:sz w:val="30"/>
        <w:szCs w:val="30"/>
      </w:rPr>
      <w:instrText xml:space="preserve"> PAGE   \* MERGEFORMAT </w:instrText>
    </w:r>
    <w:r w:rsidRPr="00523C7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sz w:val="30"/>
      </w:rPr>
      <w:t>12</w:t>
    </w:r>
    <w:r w:rsidRPr="00523C75">
      <w:rPr>
        <w:rFonts w:ascii="Angsana New" w:hAnsi="Angsana New"/>
        <w:sz w:val="30"/>
        <w:szCs w:val="30"/>
      </w:rPr>
      <w:fldChar w:fldCharType="end"/>
    </w:r>
  </w:p>
  <w:p w14:paraId="2A7B8ED4" w14:textId="77777777" w:rsidR="00E56E37" w:rsidRPr="00826CCD" w:rsidRDefault="00E56E37">
    <w:pPr>
      <w:pStyle w:val="Footer"/>
      <w:rPr>
        <w:rStyle w:val="PageNumber"/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B876" w14:textId="77777777" w:rsidR="00E56E37" w:rsidRDefault="00E56E37" w:rsidP="006737A8">
    <w:pPr>
      <w:pStyle w:val="Footer"/>
      <w:framePr w:wrap="around" w:vAnchor="text" w:hAnchor="margin" w:xAlign="right" w:y="1"/>
      <w:rPr>
        <w:rStyle w:val="PageNumber"/>
      </w:rPr>
    </w:pPr>
  </w:p>
  <w:p w14:paraId="1C0C42BD" w14:textId="77777777" w:rsidR="00E56E37" w:rsidRPr="00FD32A3" w:rsidRDefault="00E56E37" w:rsidP="00DE7DC1">
    <w:pPr>
      <w:pStyle w:val="Footer"/>
      <w:tabs>
        <w:tab w:val="clear" w:pos="9072"/>
        <w:tab w:val="right" w:pos="9360"/>
      </w:tabs>
      <w:ind w:right="-27"/>
      <w:jc w:val="right"/>
      <w:rPr>
        <w:rFonts w:ascii="Angsana New" w:hAnsi="Angsana New"/>
        <w:sz w:val="28"/>
        <w:szCs w:val="28"/>
        <w:lang w:val="en-US"/>
      </w:rPr>
    </w:pP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 w:rsidRPr="00AB7530">
      <w:rPr>
        <w:rFonts w:ascii="Angsana New" w:hAnsi="Angsana New"/>
        <w:sz w:val="30"/>
        <w:szCs w:val="30"/>
      </w:rPr>
      <w:fldChar w:fldCharType="begin"/>
    </w:r>
    <w:r w:rsidRPr="00AB7530">
      <w:rPr>
        <w:rFonts w:ascii="Angsana New" w:hAnsi="Angsana New"/>
        <w:sz w:val="30"/>
        <w:szCs w:val="30"/>
      </w:rPr>
      <w:instrText xml:space="preserve"> PAGE   \* MERGEFORMAT </w:instrText>
    </w:r>
    <w:r w:rsidRPr="00AB7530">
      <w:rPr>
        <w:rFonts w:ascii="Angsana New" w:hAnsi="Angsana New"/>
        <w:sz w:val="30"/>
        <w:szCs w:val="30"/>
      </w:rPr>
      <w:fldChar w:fldCharType="separate"/>
    </w:r>
    <w:r w:rsidR="009A4294">
      <w:rPr>
        <w:rFonts w:ascii="Angsana New" w:hAnsi="Angsana New"/>
        <w:noProof/>
        <w:sz w:val="30"/>
        <w:szCs w:val="30"/>
      </w:rPr>
      <w:t>41</w:t>
    </w:r>
    <w:r w:rsidRPr="00AB7530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7A7B8" w14:textId="77777777" w:rsidR="00E56E37" w:rsidRPr="003077C5" w:rsidRDefault="00E56E37" w:rsidP="00DE7DC1">
    <w:pPr>
      <w:pStyle w:val="Footer"/>
      <w:tabs>
        <w:tab w:val="clear" w:pos="9072"/>
        <w:tab w:val="left" w:pos="7309"/>
        <w:tab w:val="right" w:pos="9360"/>
      </w:tabs>
      <w:ind w:right="-27"/>
      <w:jc w:val="right"/>
      <w:rPr>
        <w:rFonts w:ascii="Angsana New" w:hAnsi="Angsana New"/>
        <w:sz w:val="28"/>
        <w:szCs w:val="28"/>
      </w:rPr>
    </w:pPr>
    <w:r>
      <w:rPr>
        <w:szCs w:val="30"/>
        <w:lang w:val="en-US"/>
      </w:rPr>
      <w:t xml:space="preserve"> </w:t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 w:rsidRPr="00AB7530">
      <w:rPr>
        <w:rFonts w:ascii="Angsana New" w:hAnsi="Angsana New"/>
        <w:sz w:val="30"/>
        <w:szCs w:val="30"/>
      </w:rPr>
      <w:fldChar w:fldCharType="begin"/>
    </w:r>
    <w:r w:rsidRPr="00AB7530">
      <w:rPr>
        <w:rFonts w:ascii="Angsana New" w:hAnsi="Angsana New"/>
        <w:sz w:val="30"/>
        <w:szCs w:val="30"/>
      </w:rPr>
      <w:instrText xml:space="preserve"> PAGE   \* MERGEFORMAT </w:instrText>
    </w:r>
    <w:r w:rsidRPr="00AB7530">
      <w:rPr>
        <w:rFonts w:ascii="Angsana New" w:hAnsi="Angsana New"/>
        <w:sz w:val="30"/>
        <w:szCs w:val="30"/>
      </w:rPr>
      <w:fldChar w:fldCharType="separate"/>
    </w:r>
    <w:r w:rsidR="009A4294">
      <w:rPr>
        <w:rFonts w:ascii="Angsana New" w:hAnsi="Angsana New"/>
        <w:noProof/>
        <w:sz w:val="30"/>
        <w:szCs w:val="30"/>
      </w:rPr>
      <w:t>25</w:t>
    </w:r>
    <w:r w:rsidRPr="00AB7530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CD611" w14:textId="77777777" w:rsidR="00436ACD" w:rsidRDefault="00436ACD">
      <w:r>
        <w:separator/>
      </w:r>
    </w:p>
  </w:footnote>
  <w:footnote w:type="continuationSeparator" w:id="0">
    <w:p w14:paraId="43729F33" w14:textId="77777777" w:rsidR="00436ACD" w:rsidRDefault="00436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7A100" w14:textId="77777777" w:rsidR="00E56E37" w:rsidRDefault="00E56E37" w:rsidP="00282B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6E14CC">
      <w:rPr>
        <w:rFonts w:ascii="Angsana New" w:hAnsi="Angsana New"/>
        <w:b/>
        <w:bCs/>
        <w:sz w:val="32"/>
        <w:szCs w:val="32"/>
      </w:rPr>
      <w:t>(</w:t>
    </w:r>
    <w:r w:rsidRPr="006E14CC">
      <w:rPr>
        <w:rFonts w:ascii="Angsana New" w:hAnsi="Angsana New"/>
        <w:b/>
        <w:bCs/>
        <w:sz w:val="32"/>
        <w:szCs w:val="32"/>
        <w:cs/>
      </w:rPr>
      <w:t>มหาชน</w:t>
    </w:r>
    <w:r w:rsidRPr="006E14CC"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64787795" w14:textId="77777777" w:rsidR="00E56E37" w:rsidRPr="00A06BED" w:rsidRDefault="00E56E37" w:rsidP="00A06B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A06BE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A06BED"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14:paraId="1A049EDC" w14:textId="179CF2A6" w:rsidR="00620C32" w:rsidRDefault="00620C32" w:rsidP="00620C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 w:rsidR="00144947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</w:t>
    </w:r>
    <w:r w:rsidR="00144947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</w:t>
    </w:r>
    <w:r>
      <w:rPr>
        <w:rFonts w:ascii="Angsana New" w:hAnsi="Angsana New"/>
        <w:b/>
        <w:bCs/>
        <w:sz w:val="32"/>
        <w:szCs w:val="32"/>
      </w:rPr>
      <w:t>/</w:t>
    </w:r>
    <w:r>
      <w:rPr>
        <w:rFonts w:ascii="Angsana New" w:hAnsi="Angsana New" w:hint="cs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 xml:space="preserve">) </w:t>
    </w:r>
  </w:p>
  <w:p w14:paraId="3E4F2135" w14:textId="04645DDD" w:rsidR="00620C32" w:rsidRDefault="00620C32" w:rsidP="00620C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144947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14:paraId="18D8CE90" w14:textId="77777777" w:rsidR="00E56E37" w:rsidRPr="00581DCA" w:rsidRDefault="00CB4E43" w:rsidP="00CB4E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338"/>
      </w:tabs>
      <w:spacing w:line="240" w:lineRule="auto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ab/>
    </w:r>
  </w:p>
  <w:p w14:paraId="50791938" w14:textId="77777777" w:rsidR="00E56E37" w:rsidRPr="00BD7E5E" w:rsidRDefault="00E56E37" w:rsidP="009D69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0174E" w14:textId="77777777" w:rsidR="00E56E37" w:rsidRDefault="00E56E37" w:rsidP="00A90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6E14CC">
      <w:rPr>
        <w:rFonts w:ascii="Angsana New" w:hAnsi="Angsana New"/>
        <w:b/>
        <w:bCs/>
        <w:sz w:val="32"/>
        <w:szCs w:val="32"/>
      </w:rPr>
      <w:t>(</w:t>
    </w:r>
    <w:r w:rsidRPr="006E14CC">
      <w:rPr>
        <w:rFonts w:ascii="Angsana New" w:hAnsi="Angsana New"/>
        <w:b/>
        <w:bCs/>
        <w:sz w:val="32"/>
        <w:szCs w:val="32"/>
        <w:cs/>
      </w:rPr>
      <w:t>มหาชน</w:t>
    </w:r>
    <w:r w:rsidRPr="006E14CC"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144B0B51" w14:textId="250EA733" w:rsidR="00E56E37" w:rsidRDefault="00E56E37" w:rsidP="00A06BED">
    <w:pPr>
      <w:pStyle w:val="a2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>แบบย่อ</w:t>
    </w:r>
    <w:r w:rsidR="00A47DC5"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</w:t>
    </w:r>
  </w:p>
  <w:p w14:paraId="1DFDDF32" w14:textId="2E90F662" w:rsidR="00E56E37" w:rsidRDefault="00E56E37" w:rsidP="00FF18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620C32">
      <w:rPr>
        <w:rFonts w:ascii="Angsana New" w:hAnsi="Angsana New"/>
        <w:b/>
        <w:bCs/>
        <w:sz w:val="32"/>
        <w:szCs w:val="32"/>
      </w:rPr>
      <w:t xml:space="preserve">31 </w:t>
    </w:r>
    <w:r w:rsidR="00620C32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620C32">
      <w:rPr>
        <w:rFonts w:ascii="Angsana New" w:hAnsi="Angsana New"/>
        <w:b/>
        <w:bCs/>
        <w:sz w:val="32"/>
        <w:szCs w:val="32"/>
      </w:rPr>
      <w:t>256</w:t>
    </w:r>
    <w:r w:rsidR="00144947">
      <w:rPr>
        <w:rFonts w:ascii="Angsana New" w:hAnsi="Angsana New"/>
        <w:b/>
        <w:bCs/>
        <w:sz w:val="32"/>
        <w:szCs w:val="32"/>
      </w:rPr>
      <w:t>9</w:t>
    </w:r>
    <w:r w:rsidR="003230C9">
      <w:rPr>
        <w:rFonts w:ascii="Angsana New" w:hAnsi="Angsana New"/>
        <w:b/>
        <w:bCs/>
        <w:sz w:val="32"/>
        <w:szCs w:val="32"/>
      </w:rPr>
      <w:t xml:space="preserve"> </w:t>
    </w:r>
    <w:r w:rsidR="003230C9">
      <w:rPr>
        <w:rFonts w:ascii="Angsana New" w:hAnsi="Angsana New"/>
        <w:b/>
        <w:bCs/>
        <w:sz w:val="32"/>
        <w:szCs w:val="32"/>
        <w:cs/>
      </w:rPr>
      <w:t xml:space="preserve">และ </w:t>
    </w:r>
    <w:r w:rsidR="003230C9">
      <w:rPr>
        <w:rFonts w:ascii="Angsana New" w:hAnsi="Angsana New"/>
        <w:b/>
        <w:bCs/>
        <w:sz w:val="32"/>
        <w:szCs w:val="32"/>
      </w:rPr>
      <w:t>256</w:t>
    </w:r>
    <w:r w:rsidR="00144947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</w:t>
    </w:r>
    <w:r>
      <w:rPr>
        <w:rFonts w:ascii="Angsana New" w:hAnsi="Angsana New"/>
        <w:b/>
        <w:bCs/>
        <w:sz w:val="32"/>
        <w:szCs w:val="32"/>
      </w:rPr>
      <w:t>/</w:t>
    </w:r>
    <w:r>
      <w:rPr>
        <w:rFonts w:ascii="Angsana New" w:hAnsi="Angsana New" w:hint="cs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 xml:space="preserve">) </w:t>
    </w:r>
  </w:p>
  <w:p w14:paraId="2F68408E" w14:textId="25ECF960" w:rsidR="00E56E37" w:rsidRDefault="00002E8F" w:rsidP="00FF18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E56E37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E56E37">
      <w:rPr>
        <w:rFonts w:ascii="Angsana New" w:hAnsi="Angsana New"/>
        <w:b/>
        <w:bCs/>
        <w:sz w:val="32"/>
        <w:szCs w:val="32"/>
      </w:rPr>
      <w:t xml:space="preserve">31 </w:t>
    </w:r>
    <w:r w:rsidR="00E56E37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3230C9">
      <w:rPr>
        <w:rFonts w:ascii="Angsana New" w:hAnsi="Angsana New"/>
        <w:b/>
        <w:bCs/>
        <w:sz w:val="32"/>
        <w:szCs w:val="32"/>
      </w:rPr>
      <w:t>256</w:t>
    </w:r>
    <w:r w:rsidR="00144947">
      <w:rPr>
        <w:rFonts w:ascii="Angsana New" w:hAnsi="Angsana New"/>
        <w:b/>
        <w:bCs/>
        <w:sz w:val="32"/>
        <w:szCs w:val="32"/>
      </w:rPr>
      <w:t>8</w:t>
    </w:r>
    <w:r w:rsidR="00E56E37">
      <w:rPr>
        <w:rFonts w:ascii="Angsana New" w:hAnsi="Angsana New"/>
        <w:b/>
        <w:bCs/>
        <w:sz w:val="32"/>
        <w:szCs w:val="32"/>
      </w:rPr>
      <w:t xml:space="preserve"> (</w:t>
    </w:r>
    <w:r w:rsidR="00E56E37">
      <w:rPr>
        <w:rFonts w:ascii="Angsana New" w:hAnsi="Angsana New" w:hint="cs"/>
        <w:b/>
        <w:bCs/>
        <w:sz w:val="32"/>
        <w:szCs w:val="32"/>
        <w:cs/>
      </w:rPr>
      <w:t>ตรวจสอบ</w:t>
    </w:r>
    <w:r w:rsidR="00E56E37">
      <w:rPr>
        <w:rFonts w:ascii="Angsana New" w:hAnsi="Angsana New"/>
        <w:b/>
        <w:bCs/>
        <w:sz w:val="32"/>
        <w:szCs w:val="32"/>
        <w:cs/>
      </w:rPr>
      <w:t>แล้ว</w:t>
    </w:r>
    <w:r w:rsidR="00E56E37">
      <w:rPr>
        <w:rFonts w:ascii="Angsana New" w:hAnsi="Angsana New"/>
        <w:b/>
        <w:bCs/>
        <w:sz w:val="32"/>
        <w:szCs w:val="32"/>
      </w:rPr>
      <w:t>)</w:t>
    </w:r>
  </w:p>
  <w:p w14:paraId="4D8154B0" w14:textId="77777777" w:rsidR="00E56E37" w:rsidRPr="00581DCA" w:rsidRDefault="00E56E37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32"/>
        <w:szCs w:val="32"/>
      </w:rPr>
    </w:pPr>
  </w:p>
  <w:p w14:paraId="759ABA40" w14:textId="77777777" w:rsidR="00E56E37" w:rsidRPr="00BD7E5E" w:rsidRDefault="00E56E37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C2A1D" w14:textId="77777777" w:rsidR="00A47DC5" w:rsidRDefault="00A47DC5" w:rsidP="00A90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6E14CC">
      <w:rPr>
        <w:rFonts w:ascii="Angsana New" w:hAnsi="Angsana New"/>
        <w:b/>
        <w:bCs/>
        <w:sz w:val="32"/>
        <w:szCs w:val="32"/>
      </w:rPr>
      <w:t>(</w:t>
    </w:r>
    <w:r w:rsidRPr="006E14CC">
      <w:rPr>
        <w:rFonts w:ascii="Angsana New" w:hAnsi="Angsana New"/>
        <w:b/>
        <w:bCs/>
        <w:sz w:val="32"/>
        <w:szCs w:val="32"/>
        <w:cs/>
      </w:rPr>
      <w:t>มหาชน</w:t>
    </w:r>
    <w:r w:rsidRPr="006E14CC"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35586DB5" w14:textId="7020F12F" w:rsidR="00A47DC5" w:rsidRDefault="00A47DC5" w:rsidP="00A06BED">
    <w:pPr>
      <w:pStyle w:val="a2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>แบบย่อ (ต่อ)</w:t>
    </w:r>
  </w:p>
  <w:p w14:paraId="1C75840F" w14:textId="77777777" w:rsidR="00A47DC5" w:rsidRDefault="00A47DC5" w:rsidP="00FF18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2569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2568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</w:t>
    </w:r>
    <w:r>
      <w:rPr>
        <w:rFonts w:ascii="Angsana New" w:hAnsi="Angsana New"/>
        <w:b/>
        <w:bCs/>
        <w:sz w:val="32"/>
        <w:szCs w:val="32"/>
      </w:rPr>
      <w:t>/</w:t>
    </w:r>
    <w:r>
      <w:rPr>
        <w:rFonts w:ascii="Angsana New" w:hAnsi="Angsana New" w:hint="cs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 xml:space="preserve">) </w:t>
    </w:r>
  </w:p>
  <w:p w14:paraId="6357FBFA" w14:textId="77777777" w:rsidR="00A47DC5" w:rsidRDefault="00A47DC5" w:rsidP="00FF18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2568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14:paraId="416A9F6E" w14:textId="77777777" w:rsidR="00A47DC5" w:rsidRPr="00581DCA" w:rsidRDefault="00A47DC5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32"/>
        <w:szCs w:val="32"/>
      </w:rPr>
    </w:pPr>
  </w:p>
  <w:p w14:paraId="3273113C" w14:textId="77777777" w:rsidR="00A47DC5" w:rsidRPr="00BD7E5E" w:rsidRDefault="00A47DC5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01F54" w14:textId="77777777" w:rsidR="00333183" w:rsidRDefault="00333183" w:rsidP="00A901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ฐิติกร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6E14CC">
      <w:rPr>
        <w:rFonts w:ascii="Angsana New" w:hAnsi="Angsana New"/>
        <w:b/>
        <w:bCs/>
        <w:sz w:val="32"/>
        <w:szCs w:val="32"/>
      </w:rPr>
      <w:t>(</w:t>
    </w:r>
    <w:r w:rsidRPr="006E14CC">
      <w:rPr>
        <w:rFonts w:ascii="Angsana New" w:hAnsi="Angsana New"/>
        <w:b/>
        <w:bCs/>
        <w:sz w:val="32"/>
        <w:szCs w:val="32"/>
        <w:cs/>
      </w:rPr>
      <w:t>มหาชน</w:t>
    </w:r>
    <w:r w:rsidRPr="006E14CC"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362E9E60" w14:textId="77777777" w:rsidR="00333183" w:rsidRPr="00F42B72" w:rsidRDefault="00333183" w:rsidP="00A06BED">
    <w:pPr>
      <w:pStyle w:val="a2"/>
      <w:tabs>
        <w:tab w:val="clear" w:pos="1080"/>
      </w:tabs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>แบบย่อ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(ต่อ)</w:t>
    </w:r>
  </w:p>
  <w:p w14:paraId="357E9FF1" w14:textId="250A60F9" w:rsidR="00333183" w:rsidRDefault="00333183" w:rsidP="00620C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 w:rsidR="00FB7F64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</w:t>
    </w:r>
    <w:r w:rsidR="00FB7F64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</w:t>
    </w:r>
    <w:r>
      <w:rPr>
        <w:rFonts w:ascii="Angsana New" w:hAnsi="Angsana New"/>
        <w:b/>
        <w:bCs/>
        <w:sz w:val="32"/>
        <w:szCs w:val="32"/>
      </w:rPr>
      <w:t>/</w:t>
    </w:r>
    <w:r>
      <w:rPr>
        <w:rFonts w:ascii="Angsana New" w:hAnsi="Angsana New" w:hint="cs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 xml:space="preserve">) </w:t>
    </w:r>
  </w:p>
  <w:p w14:paraId="55CABCF0" w14:textId="4C67B938" w:rsidR="00333183" w:rsidRDefault="00333183" w:rsidP="00620C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FB7F64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14:paraId="5DBF1B9A" w14:textId="77777777" w:rsidR="00333183" w:rsidRPr="00581DCA" w:rsidRDefault="00333183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32"/>
        <w:szCs w:val="32"/>
      </w:rPr>
    </w:pPr>
  </w:p>
  <w:p w14:paraId="0792C9AD" w14:textId="77777777" w:rsidR="00333183" w:rsidRPr="00BD7E5E" w:rsidRDefault="00333183" w:rsidP="001A28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2B2096A"/>
    <w:multiLevelType w:val="hybridMultilevel"/>
    <w:tmpl w:val="2354A49E"/>
    <w:lvl w:ilvl="0" w:tplc="E9A887EC">
      <w:start w:val="5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2A74A9"/>
    <w:multiLevelType w:val="hybridMultilevel"/>
    <w:tmpl w:val="13E80B1E"/>
    <w:lvl w:ilvl="0" w:tplc="C35889D6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AB2B3E"/>
    <w:multiLevelType w:val="hybridMultilevel"/>
    <w:tmpl w:val="402C320C"/>
    <w:lvl w:ilvl="0" w:tplc="A9468D58">
      <w:start w:val="25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E54930"/>
    <w:multiLevelType w:val="hybridMultilevel"/>
    <w:tmpl w:val="0BE2286C"/>
    <w:lvl w:ilvl="0" w:tplc="B586747C">
      <w:start w:val="29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0D2ECC"/>
    <w:multiLevelType w:val="hybridMultilevel"/>
    <w:tmpl w:val="115076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167ADE"/>
    <w:multiLevelType w:val="hybridMultilevel"/>
    <w:tmpl w:val="0E2AA8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412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82" w:hanging="360"/>
      </w:pPr>
      <w:rPr>
        <w:rFonts w:ascii="Wingdings" w:hAnsi="Wingdings" w:hint="default"/>
      </w:rPr>
    </w:lvl>
  </w:abstractNum>
  <w:abstractNum w:abstractNumId="21" w15:restartNumberingAfterBreak="0">
    <w:nsid w:val="2CB8533C"/>
    <w:multiLevelType w:val="hybridMultilevel"/>
    <w:tmpl w:val="D65ACD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B0674B"/>
    <w:multiLevelType w:val="hybridMultilevel"/>
    <w:tmpl w:val="0CB6FE14"/>
    <w:lvl w:ilvl="0" w:tplc="FD0A2FDE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03F0C9C"/>
    <w:multiLevelType w:val="hybridMultilevel"/>
    <w:tmpl w:val="DF926F14"/>
    <w:lvl w:ilvl="0" w:tplc="0F661162">
      <w:start w:val="17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135E89"/>
    <w:multiLevelType w:val="hybridMultilevel"/>
    <w:tmpl w:val="FC829626"/>
    <w:lvl w:ilvl="0" w:tplc="068200B4">
      <w:start w:val="23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4CC3E72"/>
    <w:multiLevelType w:val="hybridMultilevel"/>
    <w:tmpl w:val="0CB6FE14"/>
    <w:lvl w:ilvl="0" w:tplc="FD0A2FDE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9511FD0"/>
    <w:multiLevelType w:val="hybridMultilevel"/>
    <w:tmpl w:val="5650CBD2"/>
    <w:lvl w:ilvl="0" w:tplc="F3989902">
      <w:start w:val="24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9" w15:restartNumberingAfterBreak="0">
    <w:nsid w:val="3AB5765D"/>
    <w:multiLevelType w:val="hybridMultilevel"/>
    <w:tmpl w:val="2292AF34"/>
    <w:lvl w:ilvl="0" w:tplc="8BF83ED8">
      <w:start w:val="9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1" w15:restartNumberingAfterBreak="0">
    <w:nsid w:val="41A05D52"/>
    <w:multiLevelType w:val="hybridMultilevel"/>
    <w:tmpl w:val="D2B04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B57964"/>
    <w:multiLevelType w:val="hybridMultilevel"/>
    <w:tmpl w:val="0A2A3478"/>
    <w:lvl w:ilvl="0" w:tplc="92C286D4">
      <w:start w:val="14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8" w:hanging="360"/>
      </w:pPr>
    </w:lvl>
    <w:lvl w:ilvl="2" w:tplc="0409001B" w:tentative="1">
      <w:start w:val="1"/>
      <w:numFmt w:val="lowerRoman"/>
      <w:lvlText w:val="%3."/>
      <w:lvlJc w:val="right"/>
      <w:pPr>
        <w:ind w:left="4778" w:hanging="180"/>
      </w:pPr>
    </w:lvl>
    <w:lvl w:ilvl="3" w:tplc="0409000F" w:tentative="1">
      <w:start w:val="1"/>
      <w:numFmt w:val="decimal"/>
      <w:lvlText w:val="%4."/>
      <w:lvlJc w:val="left"/>
      <w:pPr>
        <w:ind w:left="5498" w:hanging="360"/>
      </w:pPr>
    </w:lvl>
    <w:lvl w:ilvl="4" w:tplc="04090019" w:tentative="1">
      <w:start w:val="1"/>
      <w:numFmt w:val="lowerLetter"/>
      <w:lvlText w:val="%5."/>
      <w:lvlJc w:val="left"/>
      <w:pPr>
        <w:ind w:left="6218" w:hanging="360"/>
      </w:pPr>
    </w:lvl>
    <w:lvl w:ilvl="5" w:tplc="0409001B" w:tentative="1">
      <w:start w:val="1"/>
      <w:numFmt w:val="lowerRoman"/>
      <w:lvlText w:val="%6."/>
      <w:lvlJc w:val="right"/>
      <w:pPr>
        <w:ind w:left="6938" w:hanging="180"/>
      </w:pPr>
    </w:lvl>
    <w:lvl w:ilvl="6" w:tplc="0409000F" w:tentative="1">
      <w:start w:val="1"/>
      <w:numFmt w:val="decimal"/>
      <w:lvlText w:val="%7."/>
      <w:lvlJc w:val="left"/>
      <w:pPr>
        <w:ind w:left="7658" w:hanging="360"/>
      </w:pPr>
    </w:lvl>
    <w:lvl w:ilvl="7" w:tplc="04090019" w:tentative="1">
      <w:start w:val="1"/>
      <w:numFmt w:val="lowerLetter"/>
      <w:lvlText w:val="%8."/>
      <w:lvlJc w:val="left"/>
      <w:pPr>
        <w:ind w:left="8378" w:hanging="360"/>
      </w:pPr>
    </w:lvl>
    <w:lvl w:ilvl="8" w:tplc="04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3" w15:restartNumberingAfterBreak="0">
    <w:nsid w:val="4ABD0339"/>
    <w:multiLevelType w:val="hybridMultilevel"/>
    <w:tmpl w:val="9800CC36"/>
    <w:lvl w:ilvl="0" w:tplc="51185522">
      <w:start w:val="19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FA4585"/>
    <w:multiLevelType w:val="hybridMultilevel"/>
    <w:tmpl w:val="85A4637E"/>
    <w:lvl w:ilvl="0" w:tplc="12BAE480">
      <w:start w:val="26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B11C9F"/>
    <w:multiLevelType w:val="hybridMultilevel"/>
    <w:tmpl w:val="71B0CC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29460E"/>
    <w:multiLevelType w:val="hybridMultilevel"/>
    <w:tmpl w:val="B56EEEB4"/>
    <w:lvl w:ilvl="0" w:tplc="37DAFDBC">
      <w:start w:val="8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3D00D9"/>
    <w:multiLevelType w:val="hybridMultilevel"/>
    <w:tmpl w:val="4B461B84"/>
    <w:lvl w:ilvl="0" w:tplc="4A9A69AE">
      <w:start w:val="27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1D7CFD"/>
    <w:multiLevelType w:val="hybridMultilevel"/>
    <w:tmpl w:val="A35687EA"/>
    <w:lvl w:ilvl="0" w:tplc="8CFE7E88">
      <w:start w:val="7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CA6EC3"/>
    <w:multiLevelType w:val="hybridMultilevel"/>
    <w:tmpl w:val="8508105A"/>
    <w:lvl w:ilvl="0" w:tplc="C64E2CDE">
      <w:start w:val="16"/>
      <w:numFmt w:val="bullet"/>
      <w:lvlText w:val="-"/>
      <w:lvlJc w:val="left"/>
      <w:pPr>
        <w:ind w:left="24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9" w:hanging="360"/>
      </w:pPr>
      <w:rPr>
        <w:rFonts w:ascii="Wingdings" w:hAnsi="Wingdings" w:hint="default"/>
      </w:rPr>
    </w:lvl>
  </w:abstractNum>
  <w:abstractNum w:abstractNumId="40" w15:restartNumberingAfterBreak="0">
    <w:nsid w:val="611B0D12"/>
    <w:multiLevelType w:val="hybridMultilevel"/>
    <w:tmpl w:val="BD1EE154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A53B2D"/>
    <w:multiLevelType w:val="hybridMultilevel"/>
    <w:tmpl w:val="ED00AE9C"/>
    <w:lvl w:ilvl="0" w:tplc="0409000B">
      <w:start w:val="1"/>
      <w:numFmt w:val="bullet"/>
      <w:lvlText w:val=""/>
      <w:lvlJc w:val="left"/>
      <w:pPr>
        <w:ind w:left="40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</w:abstractNum>
  <w:abstractNum w:abstractNumId="42" w15:restartNumberingAfterBreak="0">
    <w:nsid w:val="65041203"/>
    <w:multiLevelType w:val="hybridMultilevel"/>
    <w:tmpl w:val="46209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ABA0071"/>
    <w:multiLevelType w:val="hybridMultilevel"/>
    <w:tmpl w:val="9A9613CE"/>
    <w:lvl w:ilvl="0" w:tplc="9D36B55C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CA816C3"/>
    <w:multiLevelType w:val="hybridMultilevel"/>
    <w:tmpl w:val="E7D096EA"/>
    <w:lvl w:ilvl="0" w:tplc="6A5A935E">
      <w:start w:val="22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0508460">
    <w:abstractNumId w:val="6"/>
  </w:num>
  <w:num w:numId="2" w16cid:durableId="266542318">
    <w:abstractNumId w:val="5"/>
  </w:num>
  <w:num w:numId="3" w16cid:durableId="410077960">
    <w:abstractNumId w:val="9"/>
  </w:num>
  <w:num w:numId="4" w16cid:durableId="823397681">
    <w:abstractNumId w:val="7"/>
  </w:num>
  <w:num w:numId="5" w16cid:durableId="980308605">
    <w:abstractNumId w:val="8"/>
  </w:num>
  <w:num w:numId="6" w16cid:durableId="1080173789">
    <w:abstractNumId w:val="3"/>
  </w:num>
  <w:num w:numId="7" w16cid:durableId="1844321179">
    <w:abstractNumId w:val="2"/>
  </w:num>
  <w:num w:numId="8" w16cid:durableId="1356030834">
    <w:abstractNumId w:val="0"/>
  </w:num>
  <w:num w:numId="9" w16cid:durableId="1273435711">
    <w:abstractNumId w:val="1"/>
  </w:num>
  <w:num w:numId="10" w16cid:durableId="434637457">
    <w:abstractNumId w:val="4"/>
  </w:num>
  <w:num w:numId="11" w16cid:durableId="339741927">
    <w:abstractNumId w:val="28"/>
  </w:num>
  <w:num w:numId="12" w16cid:durableId="434256528">
    <w:abstractNumId w:val="18"/>
  </w:num>
  <w:num w:numId="13" w16cid:durableId="1619531211">
    <w:abstractNumId w:val="43"/>
  </w:num>
  <w:num w:numId="14" w16cid:durableId="1032270569">
    <w:abstractNumId w:val="25"/>
  </w:num>
  <w:num w:numId="15" w16cid:durableId="1166746650">
    <w:abstractNumId w:val="30"/>
  </w:num>
  <w:num w:numId="16" w16cid:durableId="1162040442">
    <w:abstractNumId w:val="11"/>
  </w:num>
  <w:num w:numId="17" w16cid:durableId="509413807">
    <w:abstractNumId w:val="19"/>
  </w:num>
  <w:num w:numId="18" w16cid:durableId="547574547">
    <w:abstractNumId w:val="20"/>
  </w:num>
  <w:num w:numId="19" w16cid:durableId="1433670856">
    <w:abstractNumId w:val="46"/>
  </w:num>
  <w:num w:numId="20" w16cid:durableId="1729455528">
    <w:abstractNumId w:val="44"/>
  </w:num>
  <w:num w:numId="21" w16cid:durableId="519008520">
    <w:abstractNumId w:val="16"/>
  </w:num>
  <w:num w:numId="22" w16cid:durableId="386606458">
    <w:abstractNumId w:val="45"/>
  </w:num>
  <w:num w:numId="23" w16cid:durableId="2013288387">
    <w:abstractNumId w:val="12"/>
  </w:num>
  <w:num w:numId="24" w16cid:durableId="538515128">
    <w:abstractNumId w:val="38"/>
  </w:num>
  <w:num w:numId="25" w16cid:durableId="1195729023">
    <w:abstractNumId w:val="29"/>
  </w:num>
  <w:num w:numId="26" w16cid:durableId="1176966748">
    <w:abstractNumId w:val="23"/>
  </w:num>
  <w:num w:numId="27" w16cid:durableId="2124573746">
    <w:abstractNumId w:val="33"/>
  </w:num>
  <w:num w:numId="28" w16cid:durableId="466315385">
    <w:abstractNumId w:val="47"/>
  </w:num>
  <w:num w:numId="29" w16cid:durableId="720788933">
    <w:abstractNumId w:val="24"/>
  </w:num>
  <w:num w:numId="30" w16cid:durableId="188762114">
    <w:abstractNumId w:val="27"/>
  </w:num>
  <w:num w:numId="31" w16cid:durableId="1002510742">
    <w:abstractNumId w:val="13"/>
  </w:num>
  <w:num w:numId="32" w16cid:durableId="1285769920">
    <w:abstractNumId w:val="34"/>
  </w:num>
  <w:num w:numId="33" w16cid:durableId="1937513026">
    <w:abstractNumId w:val="37"/>
  </w:num>
  <w:num w:numId="34" w16cid:durableId="119691434">
    <w:abstractNumId w:val="14"/>
  </w:num>
  <w:num w:numId="35" w16cid:durableId="1034581094">
    <w:abstractNumId w:val="31"/>
  </w:num>
  <w:num w:numId="36" w16cid:durableId="865362661">
    <w:abstractNumId w:val="41"/>
  </w:num>
  <w:num w:numId="37" w16cid:durableId="685787462">
    <w:abstractNumId w:val="35"/>
  </w:num>
  <w:num w:numId="38" w16cid:durableId="1057902423">
    <w:abstractNumId w:val="21"/>
  </w:num>
  <w:num w:numId="39" w16cid:durableId="1972204253">
    <w:abstractNumId w:val="42"/>
  </w:num>
  <w:num w:numId="40" w16cid:durableId="1580366361">
    <w:abstractNumId w:val="48"/>
  </w:num>
  <w:num w:numId="41" w16cid:durableId="1812792965">
    <w:abstractNumId w:val="15"/>
  </w:num>
  <w:num w:numId="42" w16cid:durableId="1279021185">
    <w:abstractNumId w:val="10"/>
  </w:num>
  <w:num w:numId="43" w16cid:durableId="1029183382">
    <w:abstractNumId w:val="36"/>
  </w:num>
  <w:num w:numId="44" w16cid:durableId="2055620798">
    <w:abstractNumId w:val="32"/>
  </w:num>
  <w:num w:numId="45" w16cid:durableId="1973056594">
    <w:abstractNumId w:val="40"/>
  </w:num>
  <w:num w:numId="46" w16cid:durableId="988633952">
    <w:abstractNumId w:val="22"/>
  </w:num>
  <w:num w:numId="47" w16cid:durableId="861213617">
    <w:abstractNumId w:val="26"/>
  </w:num>
  <w:num w:numId="48" w16cid:durableId="383480308">
    <w:abstractNumId w:val="17"/>
  </w:num>
  <w:num w:numId="49" w16cid:durableId="566381775">
    <w:abstractNumId w:val="3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299"/>
    <w:rsid w:val="0000068D"/>
    <w:rsid w:val="000009D3"/>
    <w:rsid w:val="00000BEA"/>
    <w:rsid w:val="00001229"/>
    <w:rsid w:val="00001620"/>
    <w:rsid w:val="00001827"/>
    <w:rsid w:val="00001CE1"/>
    <w:rsid w:val="00001D2F"/>
    <w:rsid w:val="000025E6"/>
    <w:rsid w:val="00002734"/>
    <w:rsid w:val="00002799"/>
    <w:rsid w:val="00002E8F"/>
    <w:rsid w:val="000031A2"/>
    <w:rsid w:val="000032E3"/>
    <w:rsid w:val="000038A6"/>
    <w:rsid w:val="00003BB5"/>
    <w:rsid w:val="00004328"/>
    <w:rsid w:val="000043DA"/>
    <w:rsid w:val="00004D5C"/>
    <w:rsid w:val="00004DC8"/>
    <w:rsid w:val="00004F6B"/>
    <w:rsid w:val="000056C9"/>
    <w:rsid w:val="000060A9"/>
    <w:rsid w:val="00006591"/>
    <w:rsid w:val="00006828"/>
    <w:rsid w:val="00006C0E"/>
    <w:rsid w:val="00007237"/>
    <w:rsid w:val="00007476"/>
    <w:rsid w:val="00007860"/>
    <w:rsid w:val="0000791F"/>
    <w:rsid w:val="00007B56"/>
    <w:rsid w:val="00010C82"/>
    <w:rsid w:val="00010F00"/>
    <w:rsid w:val="0001101D"/>
    <w:rsid w:val="00011101"/>
    <w:rsid w:val="0001179A"/>
    <w:rsid w:val="000117B0"/>
    <w:rsid w:val="00011B30"/>
    <w:rsid w:val="00011E3D"/>
    <w:rsid w:val="00011F0E"/>
    <w:rsid w:val="000122D6"/>
    <w:rsid w:val="00012443"/>
    <w:rsid w:val="000125C1"/>
    <w:rsid w:val="000128F2"/>
    <w:rsid w:val="00012DBD"/>
    <w:rsid w:val="000130B2"/>
    <w:rsid w:val="0001318D"/>
    <w:rsid w:val="00013398"/>
    <w:rsid w:val="0001360F"/>
    <w:rsid w:val="00013611"/>
    <w:rsid w:val="000137AB"/>
    <w:rsid w:val="0001421F"/>
    <w:rsid w:val="000143F4"/>
    <w:rsid w:val="000149AC"/>
    <w:rsid w:val="00014BDD"/>
    <w:rsid w:val="00014CD0"/>
    <w:rsid w:val="000150AB"/>
    <w:rsid w:val="000150DB"/>
    <w:rsid w:val="00015C50"/>
    <w:rsid w:val="0001612B"/>
    <w:rsid w:val="000162D2"/>
    <w:rsid w:val="000164A4"/>
    <w:rsid w:val="00016A8C"/>
    <w:rsid w:val="0001729A"/>
    <w:rsid w:val="00017346"/>
    <w:rsid w:val="00017673"/>
    <w:rsid w:val="00017C09"/>
    <w:rsid w:val="00017D21"/>
    <w:rsid w:val="00017DD9"/>
    <w:rsid w:val="00017E61"/>
    <w:rsid w:val="00017F2C"/>
    <w:rsid w:val="00017F82"/>
    <w:rsid w:val="00017FE4"/>
    <w:rsid w:val="0002002C"/>
    <w:rsid w:val="0002004E"/>
    <w:rsid w:val="0002033A"/>
    <w:rsid w:val="0002067E"/>
    <w:rsid w:val="00020C4E"/>
    <w:rsid w:val="00020CBE"/>
    <w:rsid w:val="0002126E"/>
    <w:rsid w:val="0002155D"/>
    <w:rsid w:val="0002184A"/>
    <w:rsid w:val="0002190D"/>
    <w:rsid w:val="00021AEF"/>
    <w:rsid w:val="00021CB2"/>
    <w:rsid w:val="00021D7D"/>
    <w:rsid w:val="00021F69"/>
    <w:rsid w:val="0002283A"/>
    <w:rsid w:val="00022BC1"/>
    <w:rsid w:val="00022CD1"/>
    <w:rsid w:val="00022D9D"/>
    <w:rsid w:val="0002380A"/>
    <w:rsid w:val="00023AC5"/>
    <w:rsid w:val="00023C54"/>
    <w:rsid w:val="00023CF9"/>
    <w:rsid w:val="00023D13"/>
    <w:rsid w:val="00024209"/>
    <w:rsid w:val="00024214"/>
    <w:rsid w:val="000242DE"/>
    <w:rsid w:val="00024828"/>
    <w:rsid w:val="000248B5"/>
    <w:rsid w:val="00024E23"/>
    <w:rsid w:val="000251CF"/>
    <w:rsid w:val="000258BA"/>
    <w:rsid w:val="000260CA"/>
    <w:rsid w:val="0002628A"/>
    <w:rsid w:val="000262BD"/>
    <w:rsid w:val="0002637D"/>
    <w:rsid w:val="000264A4"/>
    <w:rsid w:val="00026870"/>
    <w:rsid w:val="00026E46"/>
    <w:rsid w:val="00026F94"/>
    <w:rsid w:val="00027177"/>
    <w:rsid w:val="00027302"/>
    <w:rsid w:val="000273D5"/>
    <w:rsid w:val="0002756E"/>
    <w:rsid w:val="00027810"/>
    <w:rsid w:val="0002789F"/>
    <w:rsid w:val="00027C11"/>
    <w:rsid w:val="00027CF6"/>
    <w:rsid w:val="00027EB5"/>
    <w:rsid w:val="000305E0"/>
    <w:rsid w:val="00030743"/>
    <w:rsid w:val="0003091D"/>
    <w:rsid w:val="00030D87"/>
    <w:rsid w:val="00030FB1"/>
    <w:rsid w:val="0003125F"/>
    <w:rsid w:val="00031ABD"/>
    <w:rsid w:val="00031CB5"/>
    <w:rsid w:val="00032244"/>
    <w:rsid w:val="00032856"/>
    <w:rsid w:val="00032A9F"/>
    <w:rsid w:val="00032DF9"/>
    <w:rsid w:val="00033411"/>
    <w:rsid w:val="000336A2"/>
    <w:rsid w:val="000337E4"/>
    <w:rsid w:val="0003395C"/>
    <w:rsid w:val="00033DDA"/>
    <w:rsid w:val="00034077"/>
    <w:rsid w:val="000347CB"/>
    <w:rsid w:val="00034900"/>
    <w:rsid w:val="00035471"/>
    <w:rsid w:val="00035D82"/>
    <w:rsid w:val="00035DD8"/>
    <w:rsid w:val="00035E54"/>
    <w:rsid w:val="00036184"/>
    <w:rsid w:val="00036485"/>
    <w:rsid w:val="000364B0"/>
    <w:rsid w:val="00036722"/>
    <w:rsid w:val="00036B8F"/>
    <w:rsid w:val="0003706F"/>
    <w:rsid w:val="00037552"/>
    <w:rsid w:val="00037BD5"/>
    <w:rsid w:val="000404EA"/>
    <w:rsid w:val="00040538"/>
    <w:rsid w:val="0004089F"/>
    <w:rsid w:val="00040BE3"/>
    <w:rsid w:val="0004100D"/>
    <w:rsid w:val="0004175E"/>
    <w:rsid w:val="00041774"/>
    <w:rsid w:val="000417EF"/>
    <w:rsid w:val="00041827"/>
    <w:rsid w:val="00041A8A"/>
    <w:rsid w:val="00041DE7"/>
    <w:rsid w:val="00042110"/>
    <w:rsid w:val="000426A2"/>
    <w:rsid w:val="0004296D"/>
    <w:rsid w:val="00042F17"/>
    <w:rsid w:val="000436BD"/>
    <w:rsid w:val="000437CD"/>
    <w:rsid w:val="000440D0"/>
    <w:rsid w:val="000443C2"/>
    <w:rsid w:val="000445B2"/>
    <w:rsid w:val="00044797"/>
    <w:rsid w:val="00044916"/>
    <w:rsid w:val="000449C5"/>
    <w:rsid w:val="00044E7B"/>
    <w:rsid w:val="00045081"/>
    <w:rsid w:val="0004511F"/>
    <w:rsid w:val="00045457"/>
    <w:rsid w:val="0004609C"/>
    <w:rsid w:val="000465AE"/>
    <w:rsid w:val="00046E37"/>
    <w:rsid w:val="00046E9F"/>
    <w:rsid w:val="00046FBF"/>
    <w:rsid w:val="000471B1"/>
    <w:rsid w:val="000476A4"/>
    <w:rsid w:val="00047ABE"/>
    <w:rsid w:val="00047C30"/>
    <w:rsid w:val="00047FFC"/>
    <w:rsid w:val="0005037C"/>
    <w:rsid w:val="00050552"/>
    <w:rsid w:val="00050654"/>
    <w:rsid w:val="000507C7"/>
    <w:rsid w:val="00051448"/>
    <w:rsid w:val="0005155A"/>
    <w:rsid w:val="00051B88"/>
    <w:rsid w:val="00051BDF"/>
    <w:rsid w:val="00051D0D"/>
    <w:rsid w:val="00051FAD"/>
    <w:rsid w:val="000524CC"/>
    <w:rsid w:val="00052689"/>
    <w:rsid w:val="00052811"/>
    <w:rsid w:val="00052CF8"/>
    <w:rsid w:val="00052FFB"/>
    <w:rsid w:val="00053018"/>
    <w:rsid w:val="00053030"/>
    <w:rsid w:val="00053380"/>
    <w:rsid w:val="00053842"/>
    <w:rsid w:val="00053B58"/>
    <w:rsid w:val="000540A7"/>
    <w:rsid w:val="00054481"/>
    <w:rsid w:val="00054578"/>
    <w:rsid w:val="00054698"/>
    <w:rsid w:val="000547B1"/>
    <w:rsid w:val="00054D79"/>
    <w:rsid w:val="00054E44"/>
    <w:rsid w:val="00054F4E"/>
    <w:rsid w:val="0005510D"/>
    <w:rsid w:val="00055189"/>
    <w:rsid w:val="0005531C"/>
    <w:rsid w:val="0005608B"/>
    <w:rsid w:val="000566BA"/>
    <w:rsid w:val="0005692F"/>
    <w:rsid w:val="00056A47"/>
    <w:rsid w:val="00056D20"/>
    <w:rsid w:val="00056DD5"/>
    <w:rsid w:val="00056F66"/>
    <w:rsid w:val="00056FDB"/>
    <w:rsid w:val="000575B9"/>
    <w:rsid w:val="00057750"/>
    <w:rsid w:val="00057813"/>
    <w:rsid w:val="00057863"/>
    <w:rsid w:val="0005797A"/>
    <w:rsid w:val="00057C59"/>
    <w:rsid w:val="00057CA6"/>
    <w:rsid w:val="00057E02"/>
    <w:rsid w:val="00060266"/>
    <w:rsid w:val="0006052B"/>
    <w:rsid w:val="000607FB"/>
    <w:rsid w:val="00060A78"/>
    <w:rsid w:val="00060B18"/>
    <w:rsid w:val="00060D52"/>
    <w:rsid w:val="00060DF2"/>
    <w:rsid w:val="00060EDD"/>
    <w:rsid w:val="000617ED"/>
    <w:rsid w:val="00061853"/>
    <w:rsid w:val="00061A1C"/>
    <w:rsid w:val="00061D13"/>
    <w:rsid w:val="00062052"/>
    <w:rsid w:val="000623D6"/>
    <w:rsid w:val="000624A8"/>
    <w:rsid w:val="000626CB"/>
    <w:rsid w:val="0006277E"/>
    <w:rsid w:val="000627D6"/>
    <w:rsid w:val="00062D75"/>
    <w:rsid w:val="00062DAD"/>
    <w:rsid w:val="00063153"/>
    <w:rsid w:val="0006352D"/>
    <w:rsid w:val="00063863"/>
    <w:rsid w:val="00063A07"/>
    <w:rsid w:val="00063E2C"/>
    <w:rsid w:val="000642CD"/>
    <w:rsid w:val="00064357"/>
    <w:rsid w:val="0006487F"/>
    <w:rsid w:val="00064F7D"/>
    <w:rsid w:val="0006584F"/>
    <w:rsid w:val="00065981"/>
    <w:rsid w:val="000659B0"/>
    <w:rsid w:val="00065AED"/>
    <w:rsid w:val="0006652A"/>
    <w:rsid w:val="00066929"/>
    <w:rsid w:val="00066962"/>
    <w:rsid w:val="000669BD"/>
    <w:rsid w:val="00066C05"/>
    <w:rsid w:val="00066ED3"/>
    <w:rsid w:val="00066F56"/>
    <w:rsid w:val="00067110"/>
    <w:rsid w:val="00067B79"/>
    <w:rsid w:val="00067D59"/>
    <w:rsid w:val="00070009"/>
    <w:rsid w:val="00070140"/>
    <w:rsid w:val="00070416"/>
    <w:rsid w:val="000706D5"/>
    <w:rsid w:val="0007079D"/>
    <w:rsid w:val="000708D6"/>
    <w:rsid w:val="0007094F"/>
    <w:rsid w:val="00071174"/>
    <w:rsid w:val="00071B95"/>
    <w:rsid w:val="00071D2D"/>
    <w:rsid w:val="00071D5B"/>
    <w:rsid w:val="00071FBE"/>
    <w:rsid w:val="00072073"/>
    <w:rsid w:val="0007232A"/>
    <w:rsid w:val="0007245A"/>
    <w:rsid w:val="00072EBB"/>
    <w:rsid w:val="00072EFF"/>
    <w:rsid w:val="00073783"/>
    <w:rsid w:val="00073FAC"/>
    <w:rsid w:val="000740B0"/>
    <w:rsid w:val="00074122"/>
    <w:rsid w:val="00074223"/>
    <w:rsid w:val="00074398"/>
    <w:rsid w:val="000745BB"/>
    <w:rsid w:val="0007466F"/>
    <w:rsid w:val="00074681"/>
    <w:rsid w:val="00074845"/>
    <w:rsid w:val="00075137"/>
    <w:rsid w:val="00075184"/>
    <w:rsid w:val="000751EE"/>
    <w:rsid w:val="000752D9"/>
    <w:rsid w:val="0007532D"/>
    <w:rsid w:val="000758D0"/>
    <w:rsid w:val="000759FD"/>
    <w:rsid w:val="00075A45"/>
    <w:rsid w:val="00075B9C"/>
    <w:rsid w:val="00075C76"/>
    <w:rsid w:val="00075C77"/>
    <w:rsid w:val="00075E84"/>
    <w:rsid w:val="00076109"/>
    <w:rsid w:val="00076260"/>
    <w:rsid w:val="0007642D"/>
    <w:rsid w:val="000764BD"/>
    <w:rsid w:val="0007653A"/>
    <w:rsid w:val="000768B5"/>
    <w:rsid w:val="00076B40"/>
    <w:rsid w:val="00076B65"/>
    <w:rsid w:val="00076DD3"/>
    <w:rsid w:val="00077002"/>
    <w:rsid w:val="00077196"/>
    <w:rsid w:val="0007757F"/>
    <w:rsid w:val="0007760C"/>
    <w:rsid w:val="00077695"/>
    <w:rsid w:val="00077A74"/>
    <w:rsid w:val="00077AA7"/>
    <w:rsid w:val="00077D25"/>
    <w:rsid w:val="00077D95"/>
    <w:rsid w:val="00080059"/>
    <w:rsid w:val="00080361"/>
    <w:rsid w:val="000805EF"/>
    <w:rsid w:val="00080A5A"/>
    <w:rsid w:val="00080C67"/>
    <w:rsid w:val="00080D0D"/>
    <w:rsid w:val="00080FC4"/>
    <w:rsid w:val="00081152"/>
    <w:rsid w:val="00081438"/>
    <w:rsid w:val="0008146B"/>
    <w:rsid w:val="000814C8"/>
    <w:rsid w:val="00081567"/>
    <w:rsid w:val="000815E9"/>
    <w:rsid w:val="000816DE"/>
    <w:rsid w:val="0008191F"/>
    <w:rsid w:val="00081D83"/>
    <w:rsid w:val="00081DA5"/>
    <w:rsid w:val="0008205D"/>
    <w:rsid w:val="000826A0"/>
    <w:rsid w:val="00082BEB"/>
    <w:rsid w:val="00082E15"/>
    <w:rsid w:val="000831AD"/>
    <w:rsid w:val="000834EE"/>
    <w:rsid w:val="000837F9"/>
    <w:rsid w:val="000839D8"/>
    <w:rsid w:val="00083D5B"/>
    <w:rsid w:val="00083F37"/>
    <w:rsid w:val="0008405E"/>
    <w:rsid w:val="0008424D"/>
    <w:rsid w:val="00084564"/>
    <w:rsid w:val="000853D3"/>
    <w:rsid w:val="00085585"/>
    <w:rsid w:val="00085864"/>
    <w:rsid w:val="00085AD8"/>
    <w:rsid w:val="00085C04"/>
    <w:rsid w:val="00085D13"/>
    <w:rsid w:val="00085D27"/>
    <w:rsid w:val="00085FAA"/>
    <w:rsid w:val="00086194"/>
    <w:rsid w:val="0008694E"/>
    <w:rsid w:val="00086DD7"/>
    <w:rsid w:val="000873FE"/>
    <w:rsid w:val="00087517"/>
    <w:rsid w:val="0008798B"/>
    <w:rsid w:val="00087A43"/>
    <w:rsid w:val="00087EEC"/>
    <w:rsid w:val="00090271"/>
    <w:rsid w:val="00090340"/>
    <w:rsid w:val="00090AB1"/>
    <w:rsid w:val="00090CE2"/>
    <w:rsid w:val="00090D3A"/>
    <w:rsid w:val="0009180B"/>
    <w:rsid w:val="00091834"/>
    <w:rsid w:val="0009197B"/>
    <w:rsid w:val="000919E8"/>
    <w:rsid w:val="00091A3A"/>
    <w:rsid w:val="00091D1F"/>
    <w:rsid w:val="0009208F"/>
    <w:rsid w:val="000920AB"/>
    <w:rsid w:val="000921AB"/>
    <w:rsid w:val="0009261B"/>
    <w:rsid w:val="00092CA8"/>
    <w:rsid w:val="00092D57"/>
    <w:rsid w:val="00092DA5"/>
    <w:rsid w:val="0009315A"/>
    <w:rsid w:val="000932BD"/>
    <w:rsid w:val="00093584"/>
    <w:rsid w:val="0009381F"/>
    <w:rsid w:val="00093890"/>
    <w:rsid w:val="00093CE1"/>
    <w:rsid w:val="0009402F"/>
    <w:rsid w:val="00094034"/>
    <w:rsid w:val="000940D8"/>
    <w:rsid w:val="00094102"/>
    <w:rsid w:val="0009414F"/>
    <w:rsid w:val="00094A8C"/>
    <w:rsid w:val="00094C53"/>
    <w:rsid w:val="00095156"/>
    <w:rsid w:val="000954D3"/>
    <w:rsid w:val="00095711"/>
    <w:rsid w:val="000957BB"/>
    <w:rsid w:val="00095CEF"/>
    <w:rsid w:val="00096A2E"/>
    <w:rsid w:val="00096B04"/>
    <w:rsid w:val="00096BDC"/>
    <w:rsid w:val="00096C8F"/>
    <w:rsid w:val="00096CD5"/>
    <w:rsid w:val="00096E27"/>
    <w:rsid w:val="00096F57"/>
    <w:rsid w:val="00096F9A"/>
    <w:rsid w:val="00097032"/>
    <w:rsid w:val="0009729E"/>
    <w:rsid w:val="000974BC"/>
    <w:rsid w:val="000977DE"/>
    <w:rsid w:val="00097A0D"/>
    <w:rsid w:val="00097C8B"/>
    <w:rsid w:val="000A0344"/>
    <w:rsid w:val="000A039A"/>
    <w:rsid w:val="000A0F32"/>
    <w:rsid w:val="000A1482"/>
    <w:rsid w:val="000A1707"/>
    <w:rsid w:val="000A1842"/>
    <w:rsid w:val="000A1D33"/>
    <w:rsid w:val="000A1E0C"/>
    <w:rsid w:val="000A1EE3"/>
    <w:rsid w:val="000A2AC2"/>
    <w:rsid w:val="000A2D5D"/>
    <w:rsid w:val="000A2D79"/>
    <w:rsid w:val="000A2FA8"/>
    <w:rsid w:val="000A32EB"/>
    <w:rsid w:val="000A331F"/>
    <w:rsid w:val="000A3570"/>
    <w:rsid w:val="000A3A08"/>
    <w:rsid w:val="000A3CC9"/>
    <w:rsid w:val="000A3D1D"/>
    <w:rsid w:val="000A3F94"/>
    <w:rsid w:val="000A441E"/>
    <w:rsid w:val="000A4712"/>
    <w:rsid w:val="000A54C0"/>
    <w:rsid w:val="000A5D23"/>
    <w:rsid w:val="000A5EA3"/>
    <w:rsid w:val="000A5EEE"/>
    <w:rsid w:val="000A5FD9"/>
    <w:rsid w:val="000A63FD"/>
    <w:rsid w:val="000A6A8E"/>
    <w:rsid w:val="000A6EEB"/>
    <w:rsid w:val="000A6F88"/>
    <w:rsid w:val="000A735E"/>
    <w:rsid w:val="000A7772"/>
    <w:rsid w:val="000A7C83"/>
    <w:rsid w:val="000B010A"/>
    <w:rsid w:val="000B04E2"/>
    <w:rsid w:val="000B07DF"/>
    <w:rsid w:val="000B09C3"/>
    <w:rsid w:val="000B0C5A"/>
    <w:rsid w:val="000B0E21"/>
    <w:rsid w:val="000B100B"/>
    <w:rsid w:val="000B10F0"/>
    <w:rsid w:val="000B1165"/>
    <w:rsid w:val="000B14D1"/>
    <w:rsid w:val="000B169D"/>
    <w:rsid w:val="000B174D"/>
    <w:rsid w:val="000B1B17"/>
    <w:rsid w:val="000B1B54"/>
    <w:rsid w:val="000B1C5B"/>
    <w:rsid w:val="000B1D7F"/>
    <w:rsid w:val="000B237F"/>
    <w:rsid w:val="000B2447"/>
    <w:rsid w:val="000B2516"/>
    <w:rsid w:val="000B2E9E"/>
    <w:rsid w:val="000B324B"/>
    <w:rsid w:val="000B32FA"/>
    <w:rsid w:val="000B37CC"/>
    <w:rsid w:val="000B3A7F"/>
    <w:rsid w:val="000B3A9E"/>
    <w:rsid w:val="000B4044"/>
    <w:rsid w:val="000B44BD"/>
    <w:rsid w:val="000B4819"/>
    <w:rsid w:val="000B493C"/>
    <w:rsid w:val="000B52DB"/>
    <w:rsid w:val="000B53CA"/>
    <w:rsid w:val="000B5C31"/>
    <w:rsid w:val="000B615D"/>
    <w:rsid w:val="000B62EC"/>
    <w:rsid w:val="000B63C5"/>
    <w:rsid w:val="000B6527"/>
    <w:rsid w:val="000B65F6"/>
    <w:rsid w:val="000B66CC"/>
    <w:rsid w:val="000B69E5"/>
    <w:rsid w:val="000B72AC"/>
    <w:rsid w:val="000B7389"/>
    <w:rsid w:val="000B73BA"/>
    <w:rsid w:val="000B7DA3"/>
    <w:rsid w:val="000B7F45"/>
    <w:rsid w:val="000C0182"/>
    <w:rsid w:val="000C0347"/>
    <w:rsid w:val="000C0362"/>
    <w:rsid w:val="000C04D2"/>
    <w:rsid w:val="000C0AF8"/>
    <w:rsid w:val="000C0CAD"/>
    <w:rsid w:val="000C0DEA"/>
    <w:rsid w:val="000C1864"/>
    <w:rsid w:val="000C18E6"/>
    <w:rsid w:val="000C1ED7"/>
    <w:rsid w:val="000C205A"/>
    <w:rsid w:val="000C21E0"/>
    <w:rsid w:val="000C2300"/>
    <w:rsid w:val="000C24AB"/>
    <w:rsid w:val="000C36DA"/>
    <w:rsid w:val="000C4350"/>
    <w:rsid w:val="000C472F"/>
    <w:rsid w:val="000C4E6E"/>
    <w:rsid w:val="000C4EF2"/>
    <w:rsid w:val="000C5126"/>
    <w:rsid w:val="000C520D"/>
    <w:rsid w:val="000C5402"/>
    <w:rsid w:val="000C57A9"/>
    <w:rsid w:val="000C58D2"/>
    <w:rsid w:val="000C5A24"/>
    <w:rsid w:val="000C5AAA"/>
    <w:rsid w:val="000C651C"/>
    <w:rsid w:val="000C653F"/>
    <w:rsid w:val="000C666B"/>
    <w:rsid w:val="000C6680"/>
    <w:rsid w:val="000C68E9"/>
    <w:rsid w:val="000C6A6F"/>
    <w:rsid w:val="000C6D95"/>
    <w:rsid w:val="000C6DCF"/>
    <w:rsid w:val="000C6FA5"/>
    <w:rsid w:val="000C6FF2"/>
    <w:rsid w:val="000C7590"/>
    <w:rsid w:val="000C7735"/>
    <w:rsid w:val="000C77D5"/>
    <w:rsid w:val="000C7988"/>
    <w:rsid w:val="000C79C2"/>
    <w:rsid w:val="000C7A5F"/>
    <w:rsid w:val="000C7BD0"/>
    <w:rsid w:val="000C7D38"/>
    <w:rsid w:val="000D00F9"/>
    <w:rsid w:val="000D072F"/>
    <w:rsid w:val="000D07CC"/>
    <w:rsid w:val="000D0971"/>
    <w:rsid w:val="000D0E55"/>
    <w:rsid w:val="000D1173"/>
    <w:rsid w:val="000D1627"/>
    <w:rsid w:val="000D168C"/>
    <w:rsid w:val="000D1792"/>
    <w:rsid w:val="000D1C59"/>
    <w:rsid w:val="000D1F65"/>
    <w:rsid w:val="000D25A1"/>
    <w:rsid w:val="000D26B6"/>
    <w:rsid w:val="000D26CF"/>
    <w:rsid w:val="000D28B8"/>
    <w:rsid w:val="000D2938"/>
    <w:rsid w:val="000D2D47"/>
    <w:rsid w:val="000D300A"/>
    <w:rsid w:val="000D30E8"/>
    <w:rsid w:val="000D31ED"/>
    <w:rsid w:val="000D337D"/>
    <w:rsid w:val="000D34BC"/>
    <w:rsid w:val="000D3B60"/>
    <w:rsid w:val="000D4366"/>
    <w:rsid w:val="000D49FA"/>
    <w:rsid w:val="000D4A4C"/>
    <w:rsid w:val="000D4C89"/>
    <w:rsid w:val="000D4F00"/>
    <w:rsid w:val="000D515C"/>
    <w:rsid w:val="000D5745"/>
    <w:rsid w:val="000D5793"/>
    <w:rsid w:val="000D5A2D"/>
    <w:rsid w:val="000D5E69"/>
    <w:rsid w:val="000D6116"/>
    <w:rsid w:val="000D6306"/>
    <w:rsid w:val="000D68B5"/>
    <w:rsid w:val="000D6B2F"/>
    <w:rsid w:val="000D6B75"/>
    <w:rsid w:val="000D6C53"/>
    <w:rsid w:val="000D6CB5"/>
    <w:rsid w:val="000D7100"/>
    <w:rsid w:val="000D7450"/>
    <w:rsid w:val="000D786B"/>
    <w:rsid w:val="000D78FE"/>
    <w:rsid w:val="000D7B32"/>
    <w:rsid w:val="000E06C7"/>
    <w:rsid w:val="000E0B53"/>
    <w:rsid w:val="000E0B7D"/>
    <w:rsid w:val="000E0CFF"/>
    <w:rsid w:val="000E0F69"/>
    <w:rsid w:val="000E123A"/>
    <w:rsid w:val="000E149A"/>
    <w:rsid w:val="000E1704"/>
    <w:rsid w:val="000E172E"/>
    <w:rsid w:val="000E1839"/>
    <w:rsid w:val="000E19B4"/>
    <w:rsid w:val="000E1FB8"/>
    <w:rsid w:val="000E206A"/>
    <w:rsid w:val="000E23F2"/>
    <w:rsid w:val="000E28C6"/>
    <w:rsid w:val="000E28D0"/>
    <w:rsid w:val="000E28E5"/>
    <w:rsid w:val="000E2BC9"/>
    <w:rsid w:val="000E315D"/>
    <w:rsid w:val="000E35FA"/>
    <w:rsid w:val="000E378A"/>
    <w:rsid w:val="000E3F6E"/>
    <w:rsid w:val="000E4A33"/>
    <w:rsid w:val="000E4D34"/>
    <w:rsid w:val="000E4F04"/>
    <w:rsid w:val="000E5452"/>
    <w:rsid w:val="000E557F"/>
    <w:rsid w:val="000E57A1"/>
    <w:rsid w:val="000E5AD1"/>
    <w:rsid w:val="000E5E9D"/>
    <w:rsid w:val="000E5EFB"/>
    <w:rsid w:val="000E63F6"/>
    <w:rsid w:val="000E64CF"/>
    <w:rsid w:val="000E66CF"/>
    <w:rsid w:val="000E6E65"/>
    <w:rsid w:val="000E6ED0"/>
    <w:rsid w:val="000E71B6"/>
    <w:rsid w:val="000E7220"/>
    <w:rsid w:val="000E7545"/>
    <w:rsid w:val="000E7878"/>
    <w:rsid w:val="000E7FD2"/>
    <w:rsid w:val="000F08CA"/>
    <w:rsid w:val="000F0AB4"/>
    <w:rsid w:val="000F0FE9"/>
    <w:rsid w:val="000F123A"/>
    <w:rsid w:val="000F1304"/>
    <w:rsid w:val="000F1457"/>
    <w:rsid w:val="000F146E"/>
    <w:rsid w:val="000F1633"/>
    <w:rsid w:val="000F1C1F"/>
    <w:rsid w:val="000F1FBE"/>
    <w:rsid w:val="000F242E"/>
    <w:rsid w:val="000F25D8"/>
    <w:rsid w:val="000F2626"/>
    <w:rsid w:val="000F2961"/>
    <w:rsid w:val="000F2A3A"/>
    <w:rsid w:val="000F2A4A"/>
    <w:rsid w:val="000F2B59"/>
    <w:rsid w:val="000F2B72"/>
    <w:rsid w:val="000F2CB6"/>
    <w:rsid w:val="000F31F2"/>
    <w:rsid w:val="000F376D"/>
    <w:rsid w:val="000F3AA4"/>
    <w:rsid w:val="000F3BC7"/>
    <w:rsid w:val="000F3C83"/>
    <w:rsid w:val="000F3CBF"/>
    <w:rsid w:val="000F3E08"/>
    <w:rsid w:val="000F4121"/>
    <w:rsid w:val="000F43DB"/>
    <w:rsid w:val="000F4722"/>
    <w:rsid w:val="000F474C"/>
    <w:rsid w:val="000F48CD"/>
    <w:rsid w:val="000F4A11"/>
    <w:rsid w:val="000F4AE9"/>
    <w:rsid w:val="000F5682"/>
    <w:rsid w:val="000F5834"/>
    <w:rsid w:val="000F58A3"/>
    <w:rsid w:val="000F61A2"/>
    <w:rsid w:val="000F656A"/>
    <w:rsid w:val="000F65AC"/>
    <w:rsid w:val="000F6906"/>
    <w:rsid w:val="000F6940"/>
    <w:rsid w:val="000F6A7A"/>
    <w:rsid w:val="000F6F3F"/>
    <w:rsid w:val="000F7077"/>
    <w:rsid w:val="000F7187"/>
    <w:rsid w:val="000F73FA"/>
    <w:rsid w:val="0010025E"/>
    <w:rsid w:val="00100300"/>
    <w:rsid w:val="001005A5"/>
    <w:rsid w:val="001008C9"/>
    <w:rsid w:val="00100B1D"/>
    <w:rsid w:val="00100F0B"/>
    <w:rsid w:val="00101084"/>
    <w:rsid w:val="001011DA"/>
    <w:rsid w:val="0010125D"/>
    <w:rsid w:val="001017C3"/>
    <w:rsid w:val="001019C9"/>
    <w:rsid w:val="00101BD4"/>
    <w:rsid w:val="0010270C"/>
    <w:rsid w:val="00102E66"/>
    <w:rsid w:val="001032AB"/>
    <w:rsid w:val="001032EC"/>
    <w:rsid w:val="00103533"/>
    <w:rsid w:val="001035A3"/>
    <w:rsid w:val="00103834"/>
    <w:rsid w:val="00103904"/>
    <w:rsid w:val="00103A44"/>
    <w:rsid w:val="00103BCD"/>
    <w:rsid w:val="001041C7"/>
    <w:rsid w:val="00104854"/>
    <w:rsid w:val="00104A09"/>
    <w:rsid w:val="00104D55"/>
    <w:rsid w:val="00104D9F"/>
    <w:rsid w:val="001053FB"/>
    <w:rsid w:val="00105A16"/>
    <w:rsid w:val="00105F3B"/>
    <w:rsid w:val="00105FEF"/>
    <w:rsid w:val="00106029"/>
    <w:rsid w:val="00106228"/>
    <w:rsid w:val="00106483"/>
    <w:rsid w:val="00106489"/>
    <w:rsid w:val="00106B2C"/>
    <w:rsid w:val="00106C94"/>
    <w:rsid w:val="001073CA"/>
    <w:rsid w:val="001075A6"/>
    <w:rsid w:val="0010760D"/>
    <w:rsid w:val="001077A3"/>
    <w:rsid w:val="0010784B"/>
    <w:rsid w:val="00107933"/>
    <w:rsid w:val="00107A0A"/>
    <w:rsid w:val="00107F52"/>
    <w:rsid w:val="0011010E"/>
    <w:rsid w:val="0011016F"/>
    <w:rsid w:val="00110229"/>
    <w:rsid w:val="00110688"/>
    <w:rsid w:val="00110845"/>
    <w:rsid w:val="00110B03"/>
    <w:rsid w:val="00111082"/>
    <w:rsid w:val="001113D1"/>
    <w:rsid w:val="00111B93"/>
    <w:rsid w:val="001120E4"/>
    <w:rsid w:val="0011210F"/>
    <w:rsid w:val="001121FF"/>
    <w:rsid w:val="001125DD"/>
    <w:rsid w:val="0011263F"/>
    <w:rsid w:val="001130D2"/>
    <w:rsid w:val="0011330D"/>
    <w:rsid w:val="00113487"/>
    <w:rsid w:val="00113586"/>
    <w:rsid w:val="00113DAB"/>
    <w:rsid w:val="0011468A"/>
    <w:rsid w:val="00114A9A"/>
    <w:rsid w:val="00114BD2"/>
    <w:rsid w:val="00114DED"/>
    <w:rsid w:val="00114F65"/>
    <w:rsid w:val="0011506D"/>
    <w:rsid w:val="001150DF"/>
    <w:rsid w:val="0011510F"/>
    <w:rsid w:val="001152BF"/>
    <w:rsid w:val="001153E9"/>
    <w:rsid w:val="00115B7C"/>
    <w:rsid w:val="00115F1D"/>
    <w:rsid w:val="001163BA"/>
    <w:rsid w:val="00116850"/>
    <w:rsid w:val="00116AB6"/>
    <w:rsid w:val="0011715D"/>
    <w:rsid w:val="0012086A"/>
    <w:rsid w:val="0012090A"/>
    <w:rsid w:val="0012096E"/>
    <w:rsid w:val="00120BD0"/>
    <w:rsid w:val="00120F7A"/>
    <w:rsid w:val="0012140E"/>
    <w:rsid w:val="00121593"/>
    <w:rsid w:val="00121944"/>
    <w:rsid w:val="001219A5"/>
    <w:rsid w:val="00122000"/>
    <w:rsid w:val="00122602"/>
    <w:rsid w:val="00122C16"/>
    <w:rsid w:val="00122DD2"/>
    <w:rsid w:val="0012372D"/>
    <w:rsid w:val="00123841"/>
    <w:rsid w:val="00123958"/>
    <w:rsid w:val="001239A5"/>
    <w:rsid w:val="00123B55"/>
    <w:rsid w:val="001240DF"/>
    <w:rsid w:val="00124214"/>
    <w:rsid w:val="00124481"/>
    <w:rsid w:val="00124B6C"/>
    <w:rsid w:val="00124DD4"/>
    <w:rsid w:val="00124F65"/>
    <w:rsid w:val="00124FFC"/>
    <w:rsid w:val="001252F0"/>
    <w:rsid w:val="0012559C"/>
    <w:rsid w:val="00126161"/>
    <w:rsid w:val="00126298"/>
    <w:rsid w:val="00126648"/>
    <w:rsid w:val="00126650"/>
    <w:rsid w:val="00126822"/>
    <w:rsid w:val="001268C2"/>
    <w:rsid w:val="00126995"/>
    <w:rsid w:val="00126C19"/>
    <w:rsid w:val="00126D16"/>
    <w:rsid w:val="001270AA"/>
    <w:rsid w:val="001279C0"/>
    <w:rsid w:val="00127A42"/>
    <w:rsid w:val="00127BD9"/>
    <w:rsid w:val="00130352"/>
    <w:rsid w:val="00130573"/>
    <w:rsid w:val="001305CC"/>
    <w:rsid w:val="0013077C"/>
    <w:rsid w:val="00130806"/>
    <w:rsid w:val="0013096C"/>
    <w:rsid w:val="00130A5D"/>
    <w:rsid w:val="00130B44"/>
    <w:rsid w:val="00130C93"/>
    <w:rsid w:val="00130D81"/>
    <w:rsid w:val="00130DC1"/>
    <w:rsid w:val="00130F2D"/>
    <w:rsid w:val="00131679"/>
    <w:rsid w:val="00131ED0"/>
    <w:rsid w:val="001321FB"/>
    <w:rsid w:val="0013221E"/>
    <w:rsid w:val="001323C1"/>
    <w:rsid w:val="001323D3"/>
    <w:rsid w:val="0013275E"/>
    <w:rsid w:val="00132778"/>
    <w:rsid w:val="0013296F"/>
    <w:rsid w:val="00132A17"/>
    <w:rsid w:val="00132B94"/>
    <w:rsid w:val="00132CD1"/>
    <w:rsid w:val="0013347A"/>
    <w:rsid w:val="0013357C"/>
    <w:rsid w:val="001335FE"/>
    <w:rsid w:val="00133876"/>
    <w:rsid w:val="001338F1"/>
    <w:rsid w:val="00133A7D"/>
    <w:rsid w:val="00133BB4"/>
    <w:rsid w:val="00133C59"/>
    <w:rsid w:val="00133CEB"/>
    <w:rsid w:val="00134247"/>
    <w:rsid w:val="001343EF"/>
    <w:rsid w:val="00134A69"/>
    <w:rsid w:val="00134E73"/>
    <w:rsid w:val="001350CD"/>
    <w:rsid w:val="001354B8"/>
    <w:rsid w:val="00135535"/>
    <w:rsid w:val="00135AFA"/>
    <w:rsid w:val="00135C76"/>
    <w:rsid w:val="00135FB0"/>
    <w:rsid w:val="001362AA"/>
    <w:rsid w:val="00136478"/>
    <w:rsid w:val="0013698C"/>
    <w:rsid w:val="001369DD"/>
    <w:rsid w:val="00136BC1"/>
    <w:rsid w:val="00136CCA"/>
    <w:rsid w:val="00136D67"/>
    <w:rsid w:val="00136E04"/>
    <w:rsid w:val="00137077"/>
    <w:rsid w:val="001372FB"/>
    <w:rsid w:val="00137484"/>
    <w:rsid w:val="001378EE"/>
    <w:rsid w:val="00137A43"/>
    <w:rsid w:val="00137A81"/>
    <w:rsid w:val="00137BA5"/>
    <w:rsid w:val="00137C3D"/>
    <w:rsid w:val="0014001C"/>
    <w:rsid w:val="001403B1"/>
    <w:rsid w:val="00140CC4"/>
    <w:rsid w:val="00140DB5"/>
    <w:rsid w:val="00140ED7"/>
    <w:rsid w:val="0014123F"/>
    <w:rsid w:val="001413F6"/>
    <w:rsid w:val="001414C1"/>
    <w:rsid w:val="00141CF7"/>
    <w:rsid w:val="00142075"/>
    <w:rsid w:val="001420F3"/>
    <w:rsid w:val="001423D9"/>
    <w:rsid w:val="00142707"/>
    <w:rsid w:val="0014270F"/>
    <w:rsid w:val="001428B6"/>
    <w:rsid w:val="001429FD"/>
    <w:rsid w:val="00143826"/>
    <w:rsid w:val="001438C4"/>
    <w:rsid w:val="00143D2C"/>
    <w:rsid w:val="00143EFB"/>
    <w:rsid w:val="00143F57"/>
    <w:rsid w:val="00144691"/>
    <w:rsid w:val="00144834"/>
    <w:rsid w:val="00144947"/>
    <w:rsid w:val="0014509E"/>
    <w:rsid w:val="001451C4"/>
    <w:rsid w:val="00145421"/>
    <w:rsid w:val="00145B3F"/>
    <w:rsid w:val="00145C94"/>
    <w:rsid w:val="001466A8"/>
    <w:rsid w:val="001466B8"/>
    <w:rsid w:val="0014691B"/>
    <w:rsid w:val="0014699C"/>
    <w:rsid w:val="00146D74"/>
    <w:rsid w:val="00146F06"/>
    <w:rsid w:val="00146F93"/>
    <w:rsid w:val="001470FF"/>
    <w:rsid w:val="00147553"/>
    <w:rsid w:val="00147705"/>
    <w:rsid w:val="00147C09"/>
    <w:rsid w:val="00147E15"/>
    <w:rsid w:val="00147F7B"/>
    <w:rsid w:val="001501C9"/>
    <w:rsid w:val="00150DBC"/>
    <w:rsid w:val="00150E55"/>
    <w:rsid w:val="0015175F"/>
    <w:rsid w:val="0015186F"/>
    <w:rsid w:val="00151DE9"/>
    <w:rsid w:val="0015201C"/>
    <w:rsid w:val="001523CF"/>
    <w:rsid w:val="001524CE"/>
    <w:rsid w:val="0015263E"/>
    <w:rsid w:val="00152645"/>
    <w:rsid w:val="00152A05"/>
    <w:rsid w:val="00152A3D"/>
    <w:rsid w:val="00152D6C"/>
    <w:rsid w:val="00153154"/>
    <w:rsid w:val="00153333"/>
    <w:rsid w:val="0015337A"/>
    <w:rsid w:val="001534E8"/>
    <w:rsid w:val="0015397A"/>
    <w:rsid w:val="00153A10"/>
    <w:rsid w:val="00154010"/>
    <w:rsid w:val="00154119"/>
    <w:rsid w:val="00154D88"/>
    <w:rsid w:val="001558DF"/>
    <w:rsid w:val="00155E21"/>
    <w:rsid w:val="001563AA"/>
    <w:rsid w:val="001565EF"/>
    <w:rsid w:val="0015719D"/>
    <w:rsid w:val="00157512"/>
    <w:rsid w:val="00157718"/>
    <w:rsid w:val="00160273"/>
    <w:rsid w:val="00160768"/>
    <w:rsid w:val="00160BE6"/>
    <w:rsid w:val="00160C3A"/>
    <w:rsid w:val="001610C0"/>
    <w:rsid w:val="001612B6"/>
    <w:rsid w:val="001612C6"/>
    <w:rsid w:val="0016161B"/>
    <w:rsid w:val="001618E2"/>
    <w:rsid w:val="001618F3"/>
    <w:rsid w:val="00161F05"/>
    <w:rsid w:val="00162C65"/>
    <w:rsid w:val="00162E16"/>
    <w:rsid w:val="00162E59"/>
    <w:rsid w:val="001635F6"/>
    <w:rsid w:val="001636CB"/>
    <w:rsid w:val="001637D2"/>
    <w:rsid w:val="00163FBF"/>
    <w:rsid w:val="001641AF"/>
    <w:rsid w:val="001649A9"/>
    <w:rsid w:val="001655D1"/>
    <w:rsid w:val="001656EB"/>
    <w:rsid w:val="001657A5"/>
    <w:rsid w:val="00165AF1"/>
    <w:rsid w:val="00165C45"/>
    <w:rsid w:val="00165FE0"/>
    <w:rsid w:val="00166668"/>
    <w:rsid w:val="00166786"/>
    <w:rsid w:val="00166C43"/>
    <w:rsid w:val="00167133"/>
    <w:rsid w:val="001676AD"/>
    <w:rsid w:val="00170071"/>
    <w:rsid w:val="001701DE"/>
    <w:rsid w:val="0017047C"/>
    <w:rsid w:val="0017049D"/>
    <w:rsid w:val="00170F00"/>
    <w:rsid w:val="00171178"/>
    <w:rsid w:val="0017146D"/>
    <w:rsid w:val="001716DC"/>
    <w:rsid w:val="00171712"/>
    <w:rsid w:val="001719CE"/>
    <w:rsid w:val="00171DB3"/>
    <w:rsid w:val="00171E77"/>
    <w:rsid w:val="00172177"/>
    <w:rsid w:val="001722CC"/>
    <w:rsid w:val="00172558"/>
    <w:rsid w:val="00172624"/>
    <w:rsid w:val="0017262B"/>
    <w:rsid w:val="00172714"/>
    <w:rsid w:val="00172CFB"/>
    <w:rsid w:val="001734B6"/>
    <w:rsid w:val="00173A00"/>
    <w:rsid w:val="00173BB0"/>
    <w:rsid w:val="00173EDC"/>
    <w:rsid w:val="00173F5F"/>
    <w:rsid w:val="001741DF"/>
    <w:rsid w:val="00174598"/>
    <w:rsid w:val="00174DA4"/>
    <w:rsid w:val="00174DF4"/>
    <w:rsid w:val="00174F89"/>
    <w:rsid w:val="001750EA"/>
    <w:rsid w:val="001754C5"/>
    <w:rsid w:val="00175CC4"/>
    <w:rsid w:val="00175DC3"/>
    <w:rsid w:val="00175F56"/>
    <w:rsid w:val="001763B3"/>
    <w:rsid w:val="00176407"/>
    <w:rsid w:val="00176882"/>
    <w:rsid w:val="001771E5"/>
    <w:rsid w:val="001773E5"/>
    <w:rsid w:val="001776F1"/>
    <w:rsid w:val="00177BEA"/>
    <w:rsid w:val="00177BF4"/>
    <w:rsid w:val="00180138"/>
    <w:rsid w:val="001805DF"/>
    <w:rsid w:val="00180993"/>
    <w:rsid w:val="001809E1"/>
    <w:rsid w:val="00180A72"/>
    <w:rsid w:val="00180C7E"/>
    <w:rsid w:val="00180CCE"/>
    <w:rsid w:val="00181562"/>
    <w:rsid w:val="001817AE"/>
    <w:rsid w:val="001819C3"/>
    <w:rsid w:val="00181C65"/>
    <w:rsid w:val="00181D6B"/>
    <w:rsid w:val="00182400"/>
    <w:rsid w:val="001829F4"/>
    <w:rsid w:val="00183204"/>
    <w:rsid w:val="001832E2"/>
    <w:rsid w:val="00183319"/>
    <w:rsid w:val="00183467"/>
    <w:rsid w:val="00183A7A"/>
    <w:rsid w:val="00183D08"/>
    <w:rsid w:val="001840AB"/>
    <w:rsid w:val="00184308"/>
    <w:rsid w:val="00184357"/>
    <w:rsid w:val="0018453B"/>
    <w:rsid w:val="001845B6"/>
    <w:rsid w:val="00184867"/>
    <w:rsid w:val="001849C7"/>
    <w:rsid w:val="00185276"/>
    <w:rsid w:val="0018533A"/>
    <w:rsid w:val="001855A8"/>
    <w:rsid w:val="00185900"/>
    <w:rsid w:val="00185EB7"/>
    <w:rsid w:val="0018652D"/>
    <w:rsid w:val="001865C8"/>
    <w:rsid w:val="001865F1"/>
    <w:rsid w:val="0018661C"/>
    <w:rsid w:val="001866EF"/>
    <w:rsid w:val="00186B9E"/>
    <w:rsid w:val="00186E23"/>
    <w:rsid w:val="00186EFB"/>
    <w:rsid w:val="00186EFE"/>
    <w:rsid w:val="00186FC7"/>
    <w:rsid w:val="00187BC2"/>
    <w:rsid w:val="00187C3C"/>
    <w:rsid w:val="00187D72"/>
    <w:rsid w:val="00187E6D"/>
    <w:rsid w:val="0019013F"/>
    <w:rsid w:val="00190749"/>
    <w:rsid w:val="00190B7B"/>
    <w:rsid w:val="00190CAF"/>
    <w:rsid w:val="00190EAE"/>
    <w:rsid w:val="00190EDD"/>
    <w:rsid w:val="00191373"/>
    <w:rsid w:val="001913E2"/>
    <w:rsid w:val="00191B15"/>
    <w:rsid w:val="00191B29"/>
    <w:rsid w:val="00191CEF"/>
    <w:rsid w:val="00192230"/>
    <w:rsid w:val="00192291"/>
    <w:rsid w:val="00192C5E"/>
    <w:rsid w:val="00192F26"/>
    <w:rsid w:val="00193F2E"/>
    <w:rsid w:val="00193FB2"/>
    <w:rsid w:val="00193FEF"/>
    <w:rsid w:val="0019473F"/>
    <w:rsid w:val="00194869"/>
    <w:rsid w:val="00194970"/>
    <w:rsid w:val="00194C05"/>
    <w:rsid w:val="00194D62"/>
    <w:rsid w:val="001953C7"/>
    <w:rsid w:val="001955D6"/>
    <w:rsid w:val="00195641"/>
    <w:rsid w:val="0019568F"/>
    <w:rsid w:val="0019588F"/>
    <w:rsid w:val="00195940"/>
    <w:rsid w:val="00195A17"/>
    <w:rsid w:val="00195B8A"/>
    <w:rsid w:val="00195C53"/>
    <w:rsid w:val="00195C65"/>
    <w:rsid w:val="00195E36"/>
    <w:rsid w:val="001960BF"/>
    <w:rsid w:val="00196372"/>
    <w:rsid w:val="00196380"/>
    <w:rsid w:val="001968D0"/>
    <w:rsid w:val="0019694A"/>
    <w:rsid w:val="00197199"/>
    <w:rsid w:val="0019727C"/>
    <w:rsid w:val="001974E1"/>
    <w:rsid w:val="001975F1"/>
    <w:rsid w:val="001975F7"/>
    <w:rsid w:val="00197804"/>
    <w:rsid w:val="00197964"/>
    <w:rsid w:val="00197E81"/>
    <w:rsid w:val="001A02B4"/>
    <w:rsid w:val="001A02F7"/>
    <w:rsid w:val="001A075B"/>
    <w:rsid w:val="001A09FD"/>
    <w:rsid w:val="001A0B3C"/>
    <w:rsid w:val="001A0FE8"/>
    <w:rsid w:val="001A1372"/>
    <w:rsid w:val="001A1950"/>
    <w:rsid w:val="001A1A6F"/>
    <w:rsid w:val="001A1A85"/>
    <w:rsid w:val="001A1B8D"/>
    <w:rsid w:val="001A1DB7"/>
    <w:rsid w:val="001A1E61"/>
    <w:rsid w:val="001A1F2C"/>
    <w:rsid w:val="001A2888"/>
    <w:rsid w:val="001A29DA"/>
    <w:rsid w:val="001A2C56"/>
    <w:rsid w:val="001A3160"/>
    <w:rsid w:val="001A31AD"/>
    <w:rsid w:val="001A31B7"/>
    <w:rsid w:val="001A36A1"/>
    <w:rsid w:val="001A3857"/>
    <w:rsid w:val="001A3944"/>
    <w:rsid w:val="001A3E60"/>
    <w:rsid w:val="001A4350"/>
    <w:rsid w:val="001A437D"/>
    <w:rsid w:val="001A4793"/>
    <w:rsid w:val="001A5134"/>
    <w:rsid w:val="001A5955"/>
    <w:rsid w:val="001A5A47"/>
    <w:rsid w:val="001A5B8F"/>
    <w:rsid w:val="001A5E5F"/>
    <w:rsid w:val="001A610E"/>
    <w:rsid w:val="001A644E"/>
    <w:rsid w:val="001A6612"/>
    <w:rsid w:val="001A66CE"/>
    <w:rsid w:val="001A682C"/>
    <w:rsid w:val="001A6886"/>
    <w:rsid w:val="001A6BA3"/>
    <w:rsid w:val="001A6BC7"/>
    <w:rsid w:val="001A6CFF"/>
    <w:rsid w:val="001A6FC1"/>
    <w:rsid w:val="001A7001"/>
    <w:rsid w:val="001A70E5"/>
    <w:rsid w:val="001A70FB"/>
    <w:rsid w:val="001A7A19"/>
    <w:rsid w:val="001A7C08"/>
    <w:rsid w:val="001A7DF2"/>
    <w:rsid w:val="001B02AB"/>
    <w:rsid w:val="001B06FE"/>
    <w:rsid w:val="001B08D6"/>
    <w:rsid w:val="001B1192"/>
    <w:rsid w:val="001B19DD"/>
    <w:rsid w:val="001B1B2D"/>
    <w:rsid w:val="001B1D28"/>
    <w:rsid w:val="001B239F"/>
    <w:rsid w:val="001B25F0"/>
    <w:rsid w:val="001B2861"/>
    <w:rsid w:val="001B2C21"/>
    <w:rsid w:val="001B2DE7"/>
    <w:rsid w:val="001B31C6"/>
    <w:rsid w:val="001B33F8"/>
    <w:rsid w:val="001B352E"/>
    <w:rsid w:val="001B3637"/>
    <w:rsid w:val="001B3F00"/>
    <w:rsid w:val="001B4702"/>
    <w:rsid w:val="001B4C4E"/>
    <w:rsid w:val="001B52F2"/>
    <w:rsid w:val="001B549C"/>
    <w:rsid w:val="001B5D5C"/>
    <w:rsid w:val="001B5EB8"/>
    <w:rsid w:val="001B6095"/>
    <w:rsid w:val="001B6284"/>
    <w:rsid w:val="001B62CB"/>
    <w:rsid w:val="001B6791"/>
    <w:rsid w:val="001B67A6"/>
    <w:rsid w:val="001B6DED"/>
    <w:rsid w:val="001B7154"/>
    <w:rsid w:val="001B7747"/>
    <w:rsid w:val="001B79BD"/>
    <w:rsid w:val="001B79CD"/>
    <w:rsid w:val="001B7D63"/>
    <w:rsid w:val="001B7EC0"/>
    <w:rsid w:val="001B7F7B"/>
    <w:rsid w:val="001C062A"/>
    <w:rsid w:val="001C074C"/>
    <w:rsid w:val="001C091D"/>
    <w:rsid w:val="001C09C8"/>
    <w:rsid w:val="001C0D1F"/>
    <w:rsid w:val="001C1173"/>
    <w:rsid w:val="001C172E"/>
    <w:rsid w:val="001C191B"/>
    <w:rsid w:val="001C1BAC"/>
    <w:rsid w:val="001C1D78"/>
    <w:rsid w:val="001C31EE"/>
    <w:rsid w:val="001C3668"/>
    <w:rsid w:val="001C398A"/>
    <w:rsid w:val="001C3C22"/>
    <w:rsid w:val="001C3FCF"/>
    <w:rsid w:val="001C42D1"/>
    <w:rsid w:val="001C4536"/>
    <w:rsid w:val="001C4566"/>
    <w:rsid w:val="001C45F1"/>
    <w:rsid w:val="001C46D9"/>
    <w:rsid w:val="001C4FED"/>
    <w:rsid w:val="001C530E"/>
    <w:rsid w:val="001C5435"/>
    <w:rsid w:val="001C5821"/>
    <w:rsid w:val="001C5D40"/>
    <w:rsid w:val="001C5FF9"/>
    <w:rsid w:val="001C670D"/>
    <w:rsid w:val="001C673E"/>
    <w:rsid w:val="001C676B"/>
    <w:rsid w:val="001C68AF"/>
    <w:rsid w:val="001C6BF6"/>
    <w:rsid w:val="001C6C46"/>
    <w:rsid w:val="001C7002"/>
    <w:rsid w:val="001C71C3"/>
    <w:rsid w:val="001C73A6"/>
    <w:rsid w:val="001C7A25"/>
    <w:rsid w:val="001C7FDE"/>
    <w:rsid w:val="001D00E2"/>
    <w:rsid w:val="001D02DF"/>
    <w:rsid w:val="001D11C7"/>
    <w:rsid w:val="001D1426"/>
    <w:rsid w:val="001D280C"/>
    <w:rsid w:val="001D2C51"/>
    <w:rsid w:val="001D2C61"/>
    <w:rsid w:val="001D2F1B"/>
    <w:rsid w:val="001D3083"/>
    <w:rsid w:val="001D329A"/>
    <w:rsid w:val="001D37B4"/>
    <w:rsid w:val="001D382E"/>
    <w:rsid w:val="001D3B52"/>
    <w:rsid w:val="001D3C1A"/>
    <w:rsid w:val="001D4117"/>
    <w:rsid w:val="001D4BE5"/>
    <w:rsid w:val="001D4DF5"/>
    <w:rsid w:val="001D503E"/>
    <w:rsid w:val="001D59C8"/>
    <w:rsid w:val="001D5D89"/>
    <w:rsid w:val="001D6006"/>
    <w:rsid w:val="001D60D0"/>
    <w:rsid w:val="001D7278"/>
    <w:rsid w:val="001D7BAA"/>
    <w:rsid w:val="001D7E76"/>
    <w:rsid w:val="001E02DC"/>
    <w:rsid w:val="001E10B3"/>
    <w:rsid w:val="001E124E"/>
    <w:rsid w:val="001E184B"/>
    <w:rsid w:val="001E19FA"/>
    <w:rsid w:val="001E1F4F"/>
    <w:rsid w:val="001E21FE"/>
    <w:rsid w:val="001E24D5"/>
    <w:rsid w:val="001E2602"/>
    <w:rsid w:val="001E2696"/>
    <w:rsid w:val="001E27A7"/>
    <w:rsid w:val="001E29BD"/>
    <w:rsid w:val="001E2CDC"/>
    <w:rsid w:val="001E31A2"/>
    <w:rsid w:val="001E32DF"/>
    <w:rsid w:val="001E33C3"/>
    <w:rsid w:val="001E3518"/>
    <w:rsid w:val="001E35A5"/>
    <w:rsid w:val="001E3851"/>
    <w:rsid w:val="001E3A0E"/>
    <w:rsid w:val="001E3A50"/>
    <w:rsid w:val="001E3ACC"/>
    <w:rsid w:val="001E4022"/>
    <w:rsid w:val="001E4086"/>
    <w:rsid w:val="001E40F9"/>
    <w:rsid w:val="001E5662"/>
    <w:rsid w:val="001E5D43"/>
    <w:rsid w:val="001E5E46"/>
    <w:rsid w:val="001E5EC3"/>
    <w:rsid w:val="001E6358"/>
    <w:rsid w:val="001E68DF"/>
    <w:rsid w:val="001E6A19"/>
    <w:rsid w:val="001E73B4"/>
    <w:rsid w:val="001E7680"/>
    <w:rsid w:val="001E77A0"/>
    <w:rsid w:val="001E7D9B"/>
    <w:rsid w:val="001E7F51"/>
    <w:rsid w:val="001F00B1"/>
    <w:rsid w:val="001F0157"/>
    <w:rsid w:val="001F0204"/>
    <w:rsid w:val="001F0BE3"/>
    <w:rsid w:val="001F1303"/>
    <w:rsid w:val="001F1370"/>
    <w:rsid w:val="001F17BE"/>
    <w:rsid w:val="001F17F9"/>
    <w:rsid w:val="001F2295"/>
    <w:rsid w:val="001F2318"/>
    <w:rsid w:val="001F237E"/>
    <w:rsid w:val="001F29F3"/>
    <w:rsid w:val="001F30C1"/>
    <w:rsid w:val="001F328A"/>
    <w:rsid w:val="001F371D"/>
    <w:rsid w:val="001F3773"/>
    <w:rsid w:val="001F3821"/>
    <w:rsid w:val="001F3913"/>
    <w:rsid w:val="001F400F"/>
    <w:rsid w:val="001F4043"/>
    <w:rsid w:val="001F4292"/>
    <w:rsid w:val="001F47BD"/>
    <w:rsid w:val="001F47D7"/>
    <w:rsid w:val="001F4844"/>
    <w:rsid w:val="001F4C08"/>
    <w:rsid w:val="001F515E"/>
    <w:rsid w:val="001F5699"/>
    <w:rsid w:val="001F5BAE"/>
    <w:rsid w:val="001F5EAC"/>
    <w:rsid w:val="001F5F2E"/>
    <w:rsid w:val="001F6135"/>
    <w:rsid w:val="001F62F0"/>
    <w:rsid w:val="001F6821"/>
    <w:rsid w:val="001F684A"/>
    <w:rsid w:val="001F68D1"/>
    <w:rsid w:val="001F692A"/>
    <w:rsid w:val="001F6A02"/>
    <w:rsid w:val="001F6E95"/>
    <w:rsid w:val="001F6ED9"/>
    <w:rsid w:val="001F72E3"/>
    <w:rsid w:val="001F7432"/>
    <w:rsid w:val="001F7525"/>
    <w:rsid w:val="001F78F0"/>
    <w:rsid w:val="001F7B86"/>
    <w:rsid w:val="001F7E23"/>
    <w:rsid w:val="00200703"/>
    <w:rsid w:val="0020070B"/>
    <w:rsid w:val="00200B00"/>
    <w:rsid w:val="00200BAF"/>
    <w:rsid w:val="00200D37"/>
    <w:rsid w:val="00200E89"/>
    <w:rsid w:val="00200F50"/>
    <w:rsid w:val="0020105B"/>
    <w:rsid w:val="00201C77"/>
    <w:rsid w:val="00202EF3"/>
    <w:rsid w:val="00203093"/>
    <w:rsid w:val="002033A3"/>
    <w:rsid w:val="002033B6"/>
    <w:rsid w:val="00203503"/>
    <w:rsid w:val="00203980"/>
    <w:rsid w:val="00203991"/>
    <w:rsid w:val="00203BC0"/>
    <w:rsid w:val="00204125"/>
    <w:rsid w:val="00204496"/>
    <w:rsid w:val="00204927"/>
    <w:rsid w:val="00205272"/>
    <w:rsid w:val="0020607D"/>
    <w:rsid w:val="002060FB"/>
    <w:rsid w:val="002061E2"/>
    <w:rsid w:val="00206260"/>
    <w:rsid w:val="0020637B"/>
    <w:rsid w:val="00206AD5"/>
    <w:rsid w:val="00206D9F"/>
    <w:rsid w:val="00206DC9"/>
    <w:rsid w:val="00207349"/>
    <w:rsid w:val="0020762A"/>
    <w:rsid w:val="00210899"/>
    <w:rsid w:val="002114D1"/>
    <w:rsid w:val="00211694"/>
    <w:rsid w:val="00211866"/>
    <w:rsid w:val="00211B08"/>
    <w:rsid w:val="00211D5D"/>
    <w:rsid w:val="00211E2F"/>
    <w:rsid w:val="00211F94"/>
    <w:rsid w:val="0021210D"/>
    <w:rsid w:val="002123DE"/>
    <w:rsid w:val="002127DC"/>
    <w:rsid w:val="00212A7C"/>
    <w:rsid w:val="00212AC9"/>
    <w:rsid w:val="00212D50"/>
    <w:rsid w:val="0021325D"/>
    <w:rsid w:val="002136B9"/>
    <w:rsid w:val="0021370B"/>
    <w:rsid w:val="002138C6"/>
    <w:rsid w:val="00213FA6"/>
    <w:rsid w:val="002140C5"/>
    <w:rsid w:val="00214370"/>
    <w:rsid w:val="00214655"/>
    <w:rsid w:val="00214817"/>
    <w:rsid w:val="00214907"/>
    <w:rsid w:val="00214E09"/>
    <w:rsid w:val="00214E7B"/>
    <w:rsid w:val="00215747"/>
    <w:rsid w:val="002159D0"/>
    <w:rsid w:val="00215E2D"/>
    <w:rsid w:val="002161B0"/>
    <w:rsid w:val="002161C2"/>
    <w:rsid w:val="00216224"/>
    <w:rsid w:val="0021650B"/>
    <w:rsid w:val="00216622"/>
    <w:rsid w:val="002167C0"/>
    <w:rsid w:val="00216AB9"/>
    <w:rsid w:val="00216B05"/>
    <w:rsid w:val="00216B9B"/>
    <w:rsid w:val="00216E13"/>
    <w:rsid w:val="00216E54"/>
    <w:rsid w:val="00217913"/>
    <w:rsid w:val="00217D46"/>
    <w:rsid w:val="00220128"/>
    <w:rsid w:val="00220556"/>
    <w:rsid w:val="00220AC7"/>
    <w:rsid w:val="00220C97"/>
    <w:rsid w:val="00220CFC"/>
    <w:rsid w:val="00220E7D"/>
    <w:rsid w:val="00220EE6"/>
    <w:rsid w:val="00220F73"/>
    <w:rsid w:val="00220FEC"/>
    <w:rsid w:val="00221552"/>
    <w:rsid w:val="0022168B"/>
    <w:rsid w:val="00221712"/>
    <w:rsid w:val="00221B46"/>
    <w:rsid w:val="00221F5D"/>
    <w:rsid w:val="00222458"/>
    <w:rsid w:val="00222827"/>
    <w:rsid w:val="00222A47"/>
    <w:rsid w:val="00222A4B"/>
    <w:rsid w:val="00222A6B"/>
    <w:rsid w:val="00222B06"/>
    <w:rsid w:val="00222BEC"/>
    <w:rsid w:val="002233FE"/>
    <w:rsid w:val="00223E09"/>
    <w:rsid w:val="00224383"/>
    <w:rsid w:val="002244CD"/>
    <w:rsid w:val="00224D56"/>
    <w:rsid w:val="002258CA"/>
    <w:rsid w:val="00226357"/>
    <w:rsid w:val="00226863"/>
    <w:rsid w:val="00226B5E"/>
    <w:rsid w:val="00226EC3"/>
    <w:rsid w:val="0022745C"/>
    <w:rsid w:val="002304C7"/>
    <w:rsid w:val="002306EB"/>
    <w:rsid w:val="0023073A"/>
    <w:rsid w:val="00230B03"/>
    <w:rsid w:val="00230F38"/>
    <w:rsid w:val="00231A6C"/>
    <w:rsid w:val="00231E2E"/>
    <w:rsid w:val="00231E67"/>
    <w:rsid w:val="0023280F"/>
    <w:rsid w:val="0023283B"/>
    <w:rsid w:val="00232B12"/>
    <w:rsid w:val="00232EEE"/>
    <w:rsid w:val="0023303E"/>
    <w:rsid w:val="00233488"/>
    <w:rsid w:val="00233625"/>
    <w:rsid w:val="0023389F"/>
    <w:rsid w:val="002339B0"/>
    <w:rsid w:val="00233B75"/>
    <w:rsid w:val="00234A92"/>
    <w:rsid w:val="00234B1B"/>
    <w:rsid w:val="00234CF9"/>
    <w:rsid w:val="002350F3"/>
    <w:rsid w:val="00235344"/>
    <w:rsid w:val="00235E3B"/>
    <w:rsid w:val="00235EAC"/>
    <w:rsid w:val="002361B9"/>
    <w:rsid w:val="00236B38"/>
    <w:rsid w:val="00236CCD"/>
    <w:rsid w:val="00236D5F"/>
    <w:rsid w:val="0023709B"/>
    <w:rsid w:val="0023711C"/>
    <w:rsid w:val="0023716A"/>
    <w:rsid w:val="0023724F"/>
    <w:rsid w:val="002373A3"/>
    <w:rsid w:val="002374B5"/>
    <w:rsid w:val="002376F4"/>
    <w:rsid w:val="002403E3"/>
    <w:rsid w:val="002404B3"/>
    <w:rsid w:val="00240824"/>
    <w:rsid w:val="002409F5"/>
    <w:rsid w:val="00240C81"/>
    <w:rsid w:val="00240CC4"/>
    <w:rsid w:val="00240FD4"/>
    <w:rsid w:val="0024114D"/>
    <w:rsid w:val="0024119B"/>
    <w:rsid w:val="0024148E"/>
    <w:rsid w:val="00241EB8"/>
    <w:rsid w:val="00241F21"/>
    <w:rsid w:val="00241FD5"/>
    <w:rsid w:val="002421DE"/>
    <w:rsid w:val="002422A0"/>
    <w:rsid w:val="002425B4"/>
    <w:rsid w:val="00243361"/>
    <w:rsid w:val="00243480"/>
    <w:rsid w:val="0024383F"/>
    <w:rsid w:val="00243AA1"/>
    <w:rsid w:val="00243FE4"/>
    <w:rsid w:val="002440A1"/>
    <w:rsid w:val="00244153"/>
    <w:rsid w:val="002444E2"/>
    <w:rsid w:val="002445C8"/>
    <w:rsid w:val="00244E4C"/>
    <w:rsid w:val="00245502"/>
    <w:rsid w:val="002455CA"/>
    <w:rsid w:val="002457F6"/>
    <w:rsid w:val="002459AD"/>
    <w:rsid w:val="00245AA7"/>
    <w:rsid w:val="00245AE0"/>
    <w:rsid w:val="00245EE6"/>
    <w:rsid w:val="0024696B"/>
    <w:rsid w:val="00246D0F"/>
    <w:rsid w:val="002472C5"/>
    <w:rsid w:val="00247365"/>
    <w:rsid w:val="0024744E"/>
    <w:rsid w:val="00247672"/>
    <w:rsid w:val="0024775B"/>
    <w:rsid w:val="002478D9"/>
    <w:rsid w:val="00247A30"/>
    <w:rsid w:val="00247DFB"/>
    <w:rsid w:val="00247F8D"/>
    <w:rsid w:val="002501A5"/>
    <w:rsid w:val="0025067C"/>
    <w:rsid w:val="00250980"/>
    <w:rsid w:val="00250B6A"/>
    <w:rsid w:val="0025120C"/>
    <w:rsid w:val="00251453"/>
    <w:rsid w:val="002515C7"/>
    <w:rsid w:val="0025174A"/>
    <w:rsid w:val="00251C70"/>
    <w:rsid w:val="00251C97"/>
    <w:rsid w:val="00251E11"/>
    <w:rsid w:val="00251E6A"/>
    <w:rsid w:val="002520AA"/>
    <w:rsid w:val="0025241A"/>
    <w:rsid w:val="00252435"/>
    <w:rsid w:val="002525BA"/>
    <w:rsid w:val="00252A18"/>
    <w:rsid w:val="00252C6E"/>
    <w:rsid w:val="0025388C"/>
    <w:rsid w:val="00253A75"/>
    <w:rsid w:val="00254000"/>
    <w:rsid w:val="0025402D"/>
    <w:rsid w:val="002541E9"/>
    <w:rsid w:val="002542C6"/>
    <w:rsid w:val="00254474"/>
    <w:rsid w:val="00254648"/>
    <w:rsid w:val="002546DA"/>
    <w:rsid w:val="00254B73"/>
    <w:rsid w:val="00254BA2"/>
    <w:rsid w:val="002550C1"/>
    <w:rsid w:val="002553C3"/>
    <w:rsid w:val="00255567"/>
    <w:rsid w:val="002557C3"/>
    <w:rsid w:val="00255C3A"/>
    <w:rsid w:val="00255DD5"/>
    <w:rsid w:val="00256427"/>
    <w:rsid w:val="0025651B"/>
    <w:rsid w:val="00256770"/>
    <w:rsid w:val="00257357"/>
    <w:rsid w:val="0025737B"/>
    <w:rsid w:val="00257440"/>
    <w:rsid w:val="002578F0"/>
    <w:rsid w:val="00257A5A"/>
    <w:rsid w:val="00257C70"/>
    <w:rsid w:val="00257D46"/>
    <w:rsid w:val="00257F5D"/>
    <w:rsid w:val="00260486"/>
    <w:rsid w:val="002605CD"/>
    <w:rsid w:val="00260A8D"/>
    <w:rsid w:val="00260C3F"/>
    <w:rsid w:val="00260E28"/>
    <w:rsid w:val="00260F27"/>
    <w:rsid w:val="00260FB7"/>
    <w:rsid w:val="00261607"/>
    <w:rsid w:val="00261B56"/>
    <w:rsid w:val="00261DDD"/>
    <w:rsid w:val="00261F2A"/>
    <w:rsid w:val="00262122"/>
    <w:rsid w:val="002621C4"/>
    <w:rsid w:val="00262701"/>
    <w:rsid w:val="002632BF"/>
    <w:rsid w:val="002633B1"/>
    <w:rsid w:val="00263956"/>
    <w:rsid w:val="00264204"/>
    <w:rsid w:val="002642A2"/>
    <w:rsid w:val="00264432"/>
    <w:rsid w:val="00264716"/>
    <w:rsid w:val="002647A2"/>
    <w:rsid w:val="002647F7"/>
    <w:rsid w:val="00264983"/>
    <w:rsid w:val="002649D7"/>
    <w:rsid w:val="00264E01"/>
    <w:rsid w:val="00264E85"/>
    <w:rsid w:val="0026543E"/>
    <w:rsid w:val="0026598E"/>
    <w:rsid w:val="00265A48"/>
    <w:rsid w:val="00265E68"/>
    <w:rsid w:val="00266057"/>
    <w:rsid w:val="00266317"/>
    <w:rsid w:val="0026670E"/>
    <w:rsid w:val="00266845"/>
    <w:rsid w:val="00266A66"/>
    <w:rsid w:val="00266B4D"/>
    <w:rsid w:val="00266D1C"/>
    <w:rsid w:val="002674EF"/>
    <w:rsid w:val="00267CFC"/>
    <w:rsid w:val="00267E02"/>
    <w:rsid w:val="0027025E"/>
    <w:rsid w:val="0027036F"/>
    <w:rsid w:val="00270691"/>
    <w:rsid w:val="002707B7"/>
    <w:rsid w:val="0027092D"/>
    <w:rsid w:val="00270DC9"/>
    <w:rsid w:val="00270DE0"/>
    <w:rsid w:val="00270F14"/>
    <w:rsid w:val="002715A5"/>
    <w:rsid w:val="00271920"/>
    <w:rsid w:val="00271983"/>
    <w:rsid w:val="002719A4"/>
    <w:rsid w:val="00271A1D"/>
    <w:rsid w:val="00271AC9"/>
    <w:rsid w:val="0027206C"/>
    <w:rsid w:val="0027227B"/>
    <w:rsid w:val="0027228E"/>
    <w:rsid w:val="002722F8"/>
    <w:rsid w:val="00272340"/>
    <w:rsid w:val="0027239E"/>
    <w:rsid w:val="00272751"/>
    <w:rsid w:val="00272B4D"/>
    <w:rsid w:val="00272F67"/>
    <w:rsid w:val="00273219"/>
    <w:rsid w:val="002732DE"/>
    <w:rsid w:val="0027362D"/>
    <w:rsid w:val="002739E9"/>
    <w:rsid w:val="00274370"/>
    <w:rsid w:val="0027482C"/>
    <w:rsid w:val="00274932"/>
    <w:rsid w:val="00274B99"/>
    <w:rsid w:val="00274CAD"/>
    <w:rsid w:val="00274DE4"/>
    <w:rsid w:val="002751DC"/>
    <w:rsid w:val="00275AB5"/>
    <w:rsid w:val="00275D34"/>
    <w:rsid w:val="00275D4C"/>
    <w:rsid w:val="00276163"/>
    <w:rsid w:val="0027624D"/>
    <w:rsid w:val="00276273"/>
    <w:rsid w:val="0027628E"/>
    <w:rsid w:val="0027634D"/>
    <w:rsid w:val="002766EF"/>
    <w:rsid w:val="0027690A"/>
    <w:rsid w:val="00276A30"/>
    <w:rsid w:val="00276D4D"/>
    <w:rsid w:val="00277166"/>
    <w:rsid w:val="002772D9"/>
    <w:rsid w:val="00277A85"/>
    <w:rsid w:val="00277BAB"/>
    <w:rsid w:val="00277D75"/>
    <w:rsid w:val="00277DDE"/>
    <w:rsid w:val="002801FC"/>
    <w:rsid w:val="002806BB"/>
    <w:rsid w:val="002806DB"/>
    <w:rsid w:val="002806F6"/>
    <w:rsid w:val="00280CC1"/>
    <w:rsid w:val="00280D43"/>
    <w:rsid w:val="00280EBE"/>
    <w:rsid w:val="0028132B"/>
    <w:rsid w:val="0028152D"/>
    <w:rsid w:val="00281659"/>
    <w:rsid w:val="00281662"/>
    <w:rsid w:val="002816D7"/>
    <w:rsid w:val="00281F55"/>
    <w:rsid w:val="002822A5"/>
    <w:rsid w:val="002822CA"/>
    <w:rsid w:val="0028246F"/>
    <w:rsid w:val="002825FC"/>
    <w:rsid w:val="00282933"/>
    <w:rsid w:val="00282AEB"/>
    <w:rsid w:val="00282BC9"/>
    <w:rsid w:val="00282BD7"/>
    <w:rsid w:val="00283156"/>
    <w:rsid w:val="00283201"/>
    <w:rsid w:val="0028324E"/>
    <w:rsid w:val="00283520"/>
    <w:rsid w:val="002835EC"/>
    <w:rsid w:val="0028385C"/>
    <w:rsid w:val="00283E88"/>
    <w:rsid w:val="00283FA8"/>
    <w:rsid w:val="00284354"/>
    <w:rsid w:val="00284521"/>
    <w:rsid w:val="00284557"/>
    <w:rsid w:val="00284D93"/>
    <w:rsid w:val="00285332"/>
    <w:rsid w:val="00285508"/>
    <w:rsid w:val="00285912"/>
    <w:rsid w:val="002859E7"/>
    <w:rsid w:val="00285B5D"/>
    <w:rsid w:val="00285D70"/>
    <w:rsid w:val="002862B9"/>
    <w:rsid w:val="00286714"/>
    <w:rsid w:val="00286A7E"/>
    <w:rsid w:val="00286B88"/>
    <w:rsid w:val="00286BA1"/>
    <w:rsid w:val="00286EBF"/>
    <w:rsid w:val="00286F6B"/>
    <w:rsid w:val="002879DB"/>
    <w:rsid w:val="002904F7"/>
    <w:rsid w:val="00290D6F"/>
    <w:rsid w:val="00290D72"/>
    <w:rsid w:val="002915FA"/>
    <w:rsid w:val="002916CE"/>
    <w:rsid w:val="0029197C"/>
    <w:rsid w:val="00291A80"/>
    <w:rsid w:val="00291BC2"/>
    <w:rsid w:val="00291CF5"/>
    <w:rsid w:val="00291E93"/>
    <w:rsid w:val="00292080"/>
    <w:rsid w:val="00292261"/>
    <w:rsid w:val="002924D9"/>
    <w:rsid w:val="00292AD5"/>
    <w:rsid w:val="00292B93"/>
    <w:rsid w:val="00292C05"/>
    <w:rsid w:val="00293150"/>
    <w:rsid w:val="00293227"/>
    <w:rsid w:val="002932A2"/>
    <w:rsid w:val="00293319"/>
    <w:rsid w:val="002933BE"/>
    <w:rsid w:val="0029364A"/>
    <w:rsid w:val="0029380C"/>
    <w:rsid w:val="00294117"/>
    <w:rsid w:val="002941EA"/>
    <w:rsid w:val="002947CF"/>
    <w:rsid w:val="00294B75"/>
    <w:rsid w:val="00294DB5"/>
    <w:rsid w:val="00294DF0"/>
    <w:rsid w:val="00295235"/>
    <w:rsid w:val="002952EE"/>
    <w:rsid w:val="00295452"/>
    <w:rsid w:val="0029595D"/>
    <w:rsid w:val="00295EF6"/>
    <w:rsid w:val="002962E1"/>
    <w:rsid w:val="00296C8C"/>
    <w:rsid w:val="00296DE4"/>
    <w:rsid w:val="00297380"/>
    <w:rsid w:val="00297554"/>
    <w:rsid w:val="00297963"/>
    <w:rsid w:val="00297B74"/>
    <w:rsid w:val="00297BBD"/>
    <w:rsid w:val="00297EA4"/>
    <w:rsid w:val="002A0365"/>
    <w:rsid w:val="002A0976"/>
    <w:rsid w:val="002A0A4B"/>
    <w:rsid w:val="002A0BE7"/>
    <w:rsid w:val="002A0EF9"/>
    <w:rsid w:val="002A0EFC"/>
    <w:rsid w:val="002A0FA4"/>
    <w:rsid w:val="002A127D"/>
    <w:rsid w:val="002A177D"/>
    <w:rsid w:val="002A18B5"/>
    <w:rsid w:val="002A1B90"/>
    <w:rsid w:val="002A23E5"/>
    <w:rsid w:val="002A2667"/>
    <w:rsid w:val="002A2CA5"/>
    <w:rsid w:val="002A30D5"/>
    <w:rsid w:val="002A3128"/>
    <w:rsid w:val="002A3992"/>
    <w:rsid w:val="002A3A5F"/>
    <w:rsid w:val="002A3C95"/>
    <w:rsid w:val="002A3CFA"/>
    <w:rsid w:val="002A3F0D"/>
    <w:rsid w:val="002A3F98"/>
    <w:rsid w:val="002A42BE"/>
    <w:rsid w:val="002A43C7"/>
    <w:rsid w:val="002A458D"/>
    <w:rsid w:val="002A4905"/>
    <w:rsid w:val="002A4B40"/>
    <w:rsid w:val="002A50E2"/>
    <w:rsid w:val="002A5259"/>
    <w:rsid w:val="002A5349"/>
    <w:rsid w:val="002A5650"/>
    <w:rsid w:val="002A57C7"/>
    <w:rsid w:val="002A5C71"/>
    <w:rsid w:val="002A5D4F"/>
    <w:rsid w:val="002A5E2D"/>
    <w:rsid w:val="002A5F89"/>
    <w:rsid w:val="002A6379"/>
    <w:rsid w:val="002A6415"/>
    <w:rsid w:val="002A663B"/>
    <w:rsid w:val="002A6927"/>
    <w:rsid w:val="002A6998"/>
    <w:rsid w:val="002A6C0E"/>
    <w:rsid w:val="002A6CB8"/>
    <w:rsid w:val="002A719B"/>
    <w:rsid w:val="002A793C"/>
    <w:rsid w:val="002A7EE2"/>
    <w:rsid w:val="002B04F8"/>
    <w:rsid w:val="002B0CC7"/>
    <w:rsid w:val="002B12EF"/>
    <w:rsid w:val="002B13D3"/>
    <w:rsid w:val="002B17C4"/>
    <w:rsid w:val="002B17EA"/>
    <w:rsid w:val="002B1DE1"/>
    <w:rsid w:val="002B1F1B"/>
    <w:rsid w:val="002B2313"/>
    <w:rsid w:val="002B28F2"/>
    <w:rsid w:val="002B290B"/>
    <w:rsid w:val="002B2C40"/>
    <w:rsid w:val="002B2DB2"/>
    <w:rsid w:val="002B2E7D"/>
    <w:rsid w:val="002B310D"/>
    <w:rsid w:val="002B3607"/>
    <w:rsid w:val="002B3DB7"/>
    <w:rsid w:val="002B4526"/>
    <w:rsid w:val="002B463C"/>
    <w:rsid w:val="002B49B0"/>
    <w:rsid w:val="002B51A4"/>
    <w:rsid w:val="002B5AAE"/>
    <w:rsid w:val="002B60CB"/>
    <w:rsid w:val="002B63E8"/>
    <w:rsid w:val="002B675F"/>
    <w:rsid w:val="002B6810"/>
    <w:rsid w:val="002B6D7F"/>
    <w:rsid w:val="002B7202"/>
    <w:rsid w:val="002C002A"/>
    <w:rsid w:val="002C018A"/>
    <w:rsid w:val="002C025E"/>
    <w:rsid w:val="002C0599"/>
    <w:rsid w:val="002C078B"/>
    <w:rsid w:val="002C0C7B"/>
    <w:rsid w:val="002C0DB9"/>
    <w:rsid w:val="002C105A"/>
    <w:rsid w:val="002C138D"/>
    <w:rsid w:val="002C1796"/>
    <w:rsid w:val="002C18C9"/>
    <w:rsid w:val="002C1921"/>
    <w:rsid w:val="002C1930"/>
    <w:rsid w:val="002C1AAF"/>
    <w:rsid w:val="002C1CC0"/>
    <w:rsid w:val="002C210C"/>
    <w:rsid w:val="002C27ED"/>
    <w:rsid w:val="002C2A42"/>
    <w:rsid w:val="002C2EA7"/>
    <w:rsid w:val="002C2F07"/>
    <w:rsid w:val="002C309C"/>
    <w:rsid w:val="002C34D5"/>
    <w:rsid w:val="002C359F"/>
    <w:rsid w:val="002C3938"/>
    <w:rsid w:val="002C3C07"/>
    <w:rsid w:val="002C3CD4"/>
    <w:rsid w:val="002C4B49"/>
    <w:rsid w:val="002C4EE6"/>
    <w:rsid w:val="002C51FB"/>
    <w:rsid w:val="002C55C5"/>
    <w:rsid w:val="002C60C3"/>
    <w:rsid w:val="002C6228"/>
    <w:rsid w:val="002C6443"/>
    <w:rsid w:val="002C6470"/>
    <w:rsid w:val="002C6A84"/>
    <w:rsid w:val="002C6DCD"/>
    <w:rsid w:val="002C6F7D"/>
    <w:rsid w:val="002C6FA4"/>
    <w:rsid w:val="002C7847"/>
    <w:rsid w:val="002C797C"/>
    <w:rsid w:val="002C7A09"/>
    <w:rsid w:val="002C7C0B"/>
    <w:rsid w:val="002C7CA1"/>
    <w:rsid w:val="002C7F57"/>
    <w:rsid w:val="002D002E"/>
    <w:rsid w:val="002D022B"/>
    <w:rsid w:val="002D03E8"/>
    <w:rsid w:val="002D044D"/>
    <w:rsid w:val="002D1420"/>
    <w:rsid w:val="002D14DB"/>
    <w:rsid w:val="002D1623"/>
    <w:rsid w:val="002D169B"/>
    <w:rsid w:val="002D16D9"/>
    <w:rsid w:val="002D1A1B"/>
    <w:rsid w:val="002D235B"/>
    <w:rsid w:val="002D261C"/>
    <w:rsid w:val="002D28A3"/>
    <w:rsid w:val="002D2BD9"/>
    <w:rsid w:val="002D2CE5"/>
    <w:rsid w:val="002D38A5"/>
    <w:rsid w:val="002D3B2F"/>
    <w:rsid w:val="002D3D89"/>
    <w:rsid w:val="002D3E60"/>
    <w:rsid w:val="002D45F6"/>
    <w:rsid w:val="002D462A"/>
    <w:rsid w:val="002D46D8"/>
    <w:rsid w:val="002D49FF"/>
    <w:rsid w:val="002D4D8A"/>
    <w:rsid w:val="002D5635"/>
    <w:rsid w:val="002D58F0"/>
    <w:rsid w:val="002D5969"/>
    <w:rsid w:val="002D5D26"/>
    <w:rsid w:val="002D6BCA"/>
    <w:rsid w:val="002D6C93"/>
    <w:rsid w:val="002D6CAD"/>
    <w:rsid w:val="002D6DC3"/>
    <w:rsid w:val="002D706B"/>
    <w:rsid w:val="002D709C"/>
    <w:rsid w:val="002D7555"/>
    <w:rsid w:val="002D762D"/>
    <w:rsid w:val="002D782F"/>
    <w:rsid w:val="002D7DE5"/>
    <w:rsid w:val="002D7E29"/>
    <w:rsid w:val="002E03FA"/>
    <w:rsid w:val="002E0A7D"/>
    <w:rsid w:val="002E0ACF"/>
    <w:rsid w:val="002E0CD2"/>
    <w:rsid w:val="002E1057"/>
    <w:rsid w:val="002E1391"/>
    <w:rsid w:val="002E16BD"/>
    <w:rsid w:val="002E177F"/>
    <w:rsid w:val="002E1B2B"/>
    <w:rsid w:val="002E1B71"/>
    <w:rsid w:val="002E1C55"/>
    <w:rsid w:val="002E21FC"/>
    <w:rsid w:val="002E2781"/>
    <w:rsid w:val="002E28AD"/>
    <w:rsid w:val="002E28EB"/>
    <w:rsid w:val="002E2A24"/>
    <w:rsid w:val="002E2BD8"/>
    <w:rsid w:val="002E2EEF"/>
    <w:rsid w:val="002E3025"/>
    <w:rsid w:val="002E3044"/>
    <w:rsid w:val="002E31FE"/>
    <w:rsid w:val="002E37FC"/>
    <w:rsid w:val="002E3A76"/>
    <w:rsid w:val="002E3ACD"/>
    <w:rsid w:val="002E3BD7"/>
    <w:rsid w:val="002E40A3"/>
    <w:rsid w:val="002E42CB"/>
    <w:rsid w:val="002E499F"/>
    <w:rsid w:val="002E4DF7"/>
    <w:rsid w:val="002E50EC"/>
    <w:rsid w:val="002E56E5"/>
    <w:rsid w:val="002E591C"/>
    <w:rsid w:val="002E5B67"/>
    <w:rsid w:val="002E5F75"/>
    <w:rsid w:val="002E627D"/>
    <w:rsid w:val="002E63AF"/>
    <w:rsid w:val="002E683E"/>
    <w:rsid w:val="002E6A66"/>
    <w:rsid w:val="002E6B30"/>
    <w:rsid w:val="002E6DF0"/>
    <w:rsid w:val="002E6ED3"/>
    <w:rsid w:val="002E6FAE"/>
    <w:rsid w:val="002E7073"/>
    <w:rsid w:val="002E77EA"/>
    <w:rsid w:val="002E7AFF"/>
    <w:rsid w:val="002E7DBD"/>
    <w:rsid w:val="002F0023"/>
    <w:rsid w:val="002F0544"/>
    <w:rsid w:val="002F075C"/>
    <w:rsid w:val="002F0DC6"/>
    <w:rsid w:val="002F11A3"/>
    <w:rsid w:val="002F1370"/>
    <w:rsid w:val="002F15EC"/>
    <w:rsid w:val="002F16C0"/>
    <w:rsid w:val="002F1A7E"/>
    <w:rsid w:val="002F2125"/>
    <w:rsid w:val="002F277F"/>
    <w:rsid w:val="002F27CA"/>
    <w:rsid w:val="002F2971"/>
    <w:rsid w:val="002F2D2C"/>
    <w:rsid w:val="002F2D47"/>
    <w:rsid w:val="002F2E12"/>
    <w:rsid w:val="002F2EA6"/>
    <w:rsid w:val="002F32A1"/>
    <w:rsid w:val="002F3F72"/>
    <w:rsid w:val="002F41C3"/>
    <w:rsid w:val="002F430A"/>
    <w:rsid w:val="002F4697"/>
    <w:rsid w:val="002F4966"/>
    <w:rsid w:val="002F49B3"/>
    <w:rsid w:val="002F49F5"/>
    <w:rsid w:val="002F4A12"/>
    <w:rsid w:val="002F4F36"/>
    <w:rsid w:val="002F4F5E"/>
    <w:rsid w:val="002F51DF"/>
    <w:rsid w:val="002F54D6"/>
    <w:rsid w:val="002F5E01"/>
    <w:rsid w:val="002F5FC3"/>
    <w:rsid w:val="002F6162"/>
    <w:rsid w:val="002F63B4"/>
    <w:rsid w:val="002F693C"/>
    <w:rsid w:val="002F6973"/>
    <w:rsid w:val="002F6C45"/>
    <w:rsid w:val="002F71DC"/>
    <w:rsid w:val="002F7451"/>
    <w:rsid w:val="00300103"/>
    <w:rsid w:val="0030031B"/>
    <w:rsid w:val="00300468"/>
    <w:rsid w:val="00300808"/>
    <w:rsid w:val="00300875"/>
    <w:rsid w:val="00300922"/>
    <w:rsid w:val="00300B41"/>
    <w:rsid w:val="0030107C"/>
    <w:rsid w:val="003011BA"/>
    <w:rsid w:val="003011CA"/>
    <w:rsid w:val="00301321"/>
    <w:rsid w:val="00301BDC"/>
    <w:rsid w:val="0030202A"/>
    <w:rsid w:val="0030283B"/>
    <w:rsid w:val="00302A03"/>
    <w:rsid w:val="00302A20"/>
    <w:rsid w:val="00302B22"/>
    <w:rsid w:val="00302CA0"/>
    <w:rsid w:val="00303883"/>
    <w:rsid w:val="00303939"/>
    <w:rsid w:val="003039AB"/>
    <w:rsid w:val="00303D4A"/>
    <w:rsid w:val="00303DEE"/>
    <w:rsid w:val="00304069"/>
    <w:rsid w:val="00304504"/>
    <w:rsid w:val="003045AC"/>
    <w:rsid w:val="0030480E"/>
    <w:rsid w:val="0030490C"/>
    <w:rsid w:val="00304BDE"/>
    <w:rsid w:val="0030517F"/>
    <w:rsid w:val="00305526"/>
    <w:rsid w:val="00305F11"/>
    <w:rsid w:val="003060F5"/>
    <w:rsid w:val="0030625B"/>
    <w:rsid w:val="00306C6D"/>
    <w:rsid w:val="00306EC0"/>
    <w:rsid w:val="00306EC5"/>
    <w:rsid w:val="003073D7"/>
    <w:rsid w:val="00307505"/>
    <w:rsid w:val="003077C5"/>
    <w:rsid w:val="00307B5C"/>
    <w:rsid w:val="00307C15"/>
    <w:rsid w:val="00307C3C"/>
    <w:rsid w:val="0031062C"/>
    <w:rsid w:val="00310CB3"/>
    <w:rsid w:val="00311705"/>
    <w:rsid w:val="003117B5"/>
    <w:rsid w:val="00312237"/>
    <w:rsid w:val="0031237A"/>
    <w:rsid w:val="0031261C"/>
    <w:rsid w:val="00312A79"/>
    <w:rsid w:val="0031364A"/>
    <w:rsid w:val="00313A87"/>
    <w:rsid w:val="00313F8E"/>
    <w:rsid w:val="00314307"/>
    <w:rsid w:val="00314952"/>
    <w:rsid w:val="0031523D"/>
    <w:rsid w:val="003156EB"/>
    <w:rsid w:val="003159F1"/>
    <w:rsid w:val="00315E5F"/>
    <w:rsid w:val="00315FF6"/>
    <w:rsid w:val="0031692D"/>
    <w:rsid w:val="003169FF"/>
    <w:rsid w:val="00316A1E"/>
    <w:rsid w:val="00316C9D"/>
    <w:rsid w:val="00316DFD"/>
    <w:rsid w:val="00316F62"/>
    <w:rsid w:val="0031713C"/>
    <w:rsid w:val="00317360"/>
    <w:rsid w:val="003173B9"/>
    <w:rsid w:val="003173E1"/>
    <w:rsid w:val="003175B9"/>
    <w:rsid w:val="00317764"/>
    <w:rsid w:val="00317981"/>
    <w:rsid w:val="003203B9"/>
    <w:rsid w:val="00320C81"/>
    <w:rsid w:val="0032123D"/>
    <w:rsid w:val="0032143B"/>
    <w:rsid w:val="0032143F"/>
    <w:rsid w:val="003219D1"/>
    <w:rsid w:val="00321D38"/>
    <w:rsid w:val="00321E05"/>
    <w:rsid w:val="003220BB"/>
    <w:rsid w:val="003220DC"/>
    <w:rsid w:val="00322894"/>
    <w:rsid w:val="00322A81"/>
    <w:rsid w:val="00322AD6"/>
    <w:rsid w:val="00322ADA"/>
    <w:rsid w:val="00322C1E"/>
    <w:rsid w:val="00322CA3"/>
    <w:rsid w:val="00322D0F"/>
    <w:rsid w:val="00322E48"/>
    <w:rsid w:val="00322EB8"/>
    <w:rsid w:val="00323004"/>
    <w:rsid w:val="003230C9"/>
    <w:rsid w:val="0032319D"/>
    <w:rsid w:val="0032321E"/>
    <w:rsid w:val="00323406"/>
    <w:rsid w:val="0032342D"/>
    <w:rsid w:val="00323BD1"/>
    <w:rsid w:val="00323CF7"/>
    <w:rsid w:val="00323F8B"/>
    <w:rsid w:val="00324345"/>
    <w:rsid w:val="0032463D"/>
    <w:rsid w:val="00324A00"/>
    <w:rsid w:val="00324A2F"/>
    <w:rsid w:val="00324E23"/>
    <w:rsid w:val="00324FA5"/>
    <w:rsid w:val="003254EC"/>
    <w:rsid w:val="00325744"/>
    <w:rsid w:val="00325BC8"/>
    <w:rsid w:val="00325CD2"/>
    <w:rsid w:val="00325E03"/>
    <w:rsid w:val="00325F21"/>
    <w:rsid w:val="0032674E"/>
    <w:rsid w:val="00326813"/>
    <w:rsid w:val="00326DAF"/>
    <w:rsid w:val="0032712A"/>
    <w:rsid w:val="0032764E"/>
    <w:rsid w:val="00327787"/>
    <w:rsid w:val="00327EA6"/>
    <w:rsid w:val="00327F45"/>
    <w:rsid w:val="003301E4"/>
    <w:rsid w:val="0033023E"/>
    <w:rsid w:val="0033026B"/>
    <w:rsid w:val="00330B5D"/>
    <w:rsid w:val="00330CD2"/>
    <w:rsid w:val="00331704"/>
    <w:rsid w:val="003318F1"/>
    <w:rsid w:val="00331F73"/>
    <w:rsid w:val="00332138"/>
    <w:rsid w:val="00332406"/>
    <w:rsid w:val="0033296B"/>
    <w:rsid w:val="003330CA"/>
    <w:rsid w:val="00333183"/>
    <w:rsid w:val="0033318B"/>
    <w:rsid w:val="00333864"/>
    <w:rsid w:val="00333D74"/>
    <w:rsid w:val="003342E2"/>
    <w:rsid w:val="0033432E"/>
    <w:rsid w:val="00334376"/>
    <w:rsid w:val="0033448D"/>
    <w:rsid w:val="003344DF"/>
    <w:rsid w:val="003349DA"/>
    <w:rsid w:val="00334C08"/>
    <w:rsid w:val="00334D5B"/>
    <w:rsid w:val="00334F52"/>
    <w:rsid w:val="003350C3"/>
    <w:rsid w:val="003351A0"/>
    <w:rsid w:val="003351F8"/>
    <w:rsid w:val="00335235"/>
    <w:rsid w:val="003352EA"/>
    <w:rsid w:val="00335B7C"/>
    <w:rsid w:val="0033604F"/>
    <w:rsid w:val="00336081"/>
    <w:rsid w:val="003361FF"/>
    <w:rsid w:val="00336486"/>
    <w:rsid w:val="00336720"/>
    <w:rsid w:val="0033695F"/>
    <w:rsid w:val="00336F2F"/>
    <w:rsid w:val="00336F3C"/>
    <w:rsid w:val="00337009"/>
    <w:rsid w:val="003370B7"/>
    <w:rsid w:val="003375A3"/>
    <w:rsid w:val="0033764B"/>
    <w:rsid w:val="0033774B"/>
    <w:rsid w:val="00337FDF"/>
    <w:rsid w:val="003408A1"/>
    <w:rsid w:val="00340943"/>
    <w:rsid w:val="003409FE"/>
    <w:rsid w:val="00340A0C"/>
    <w:rsid w:val="003411F8"/>
    <w:rsid w:val="00341463"/>
    <w:rsid w:val="0034175B"/>
    <w:rsid w:val="003417ED"/>
    <w:rsid w:val="0034252A"/>
    <w:rsid w:val="003427D7"/>
    <w:rsid w:val="00342C59"/>
    <w:rsid w:val="00342F7F"/>
    <w:rsid w:val="00342FCF"/>
    <w:rsid w:val="00343343"/>
    <w:rsid w:val="003439B5"/>
    <w:rsid w:val="00343D31"/>
    <w:rsid w:val="00343FC1"/>
    <w:rsid w:val="0034438B"/>
    <w:rsid w:val="003443F1"/>
    <w:rsid w:val="0034468E"/>
    <w:rsid w:val="00344DA9"/>
    <w:rsid w:val="00344E31"/>
    <w:rsid w:val="00345012"/>
    <w:rsid w:val="00345113"/>
    <w:rsid w:val="00345182"/>
    <w:rsid w:val="00345A09"/>
    <w:rsid w:val="00345AD5"/>
    <w:rsid w:val="00345FF2"/>
    <w:rsid w:val="00346091"/>
    <w:rsid w:val="003462F7"/>
    <w:rsid w:val="0034680E"/>
    <w:rsid w:val="0034698B"/>
    <w:rsid w:val="00346E56"/>
    <w:rsid w:val="00346E74"/>
    <w:rsid w:val="00346F28"/>
    <w:rsid w:val="0034704B"/>
    <w:rsid w:val="003470DF"/>
    <w:rsid w:val="00347305"/>
    <w:rsid w:val="0034751D"/>
    <w:rsid w:val="003475D6"/>
    <w:rsid w:val="00347812"/>
    <w:rsid w:val="0034799E"/>
    <w:rsid w:val="00347CDC"/>
    <w:rsid w:val="003500EE"/>
    <w:rsid w:val="003502FA"/>
    <w:rsid w:val="0035045D"/>
    <w:rsid w:val="003504C8"/>
    <w:rsid w:val="003507D9"/>
    <w:rsid w:val="00350988"/>
    <w:rsid w:val="00350BB9"/>
    <w:rsid w:val="00350BCC"/>
    <w:rsid w:val="00350C21"/>
    <w:rsid w:val="00350E31"/>
    <w:rsid w:val="00351203"/>
    <w:rsid w:val="00351802"/>
    <w:rsid w:val="00351B02"/>
    <w:rsid w:val="00352168"/>
    <w:rsid w:val="0035217A"/>
    <w:rsid w:val="00352543"/>
    <w:rsid w:val="0035286F"/>
    <w:rsid w:val="00352D9C"/>
    <w:rsid w:val="00352E2E"/>
    <w:rsid w:val="00352E82"/>
    <w:rsid w:val="00352ED3"/>
    <w:rsid w:val="00352FED"/>
    <w:rsid w:val="00353068"/>
    <w:rsid w:val="00353BDD"/>
    <w:rsid w:val="003540C3"/>
    <w:rsid w:val="003543CA"/>
    <w:rsid w:val="00354449"/>
    <w:rsid w:val="00354488"/>
    <w:rsid w:val="003545FB"/>
    <w:rsid w:val="00354698"/>
    <w:rsid w:val="00354A2A"/>
    <w:rsid w:val="00354BBB"/>
    <w:rsid w:val="00354DC5"/>
    <w:rsid w:val="00354F33"/>
    <w:rsid w:val="00355316"/>
    <w:rsid w:val="00355763"/>
    <w:rsid w:val="0035597E"/>
    <w:rsid w:val="00355B86"/>
    <w:rsid w:val="00355DE4"/>
    <w:rsid w:val="00355E2E"/>
    <w:rsid w:val="00355F39"/>
    <w:rsid w:val="00356384"/>
    <w:rsid w:val="0035694D"/>
    <w:rsid w:val="00356FD5"/>
    <w:rsid w:val="003570E7"/>
    <w:rsid w:val="00357107"/>
    <w:rsid w:val="00357401"/>
    <w:rsid w:val="00357702"/>
    <w:rsid w:val="00357963"/>
    <w:rsid w:val="003579AA"/>
    <w:rsid w:val="00357BD9"/>
    <w:rsid w:val="0036021C"/>
    <w:rsid w:val="00360285"/>
    <w:rsid w:val="00360A4F"/>
    <w:rsid w:val="00360EAF"/>
    <w:rsid w:val="00361441"/>
    <w:rsid w:val="0036156F"/>
    <w:rsid w:val="003618F1"/>
    <w:rsid w:val="00361AF4"/>
    <w:rsid w:val="00361CA4"/>
    <w:rsid w:val="00361F5D"/>
    <w:rsid w:val="00362134"/>
    <w:rsid w:val="003621CF"/>
    <w:rsid w:val="00362313"/>
    <w:rsid w:val="00362458"/>
    <w:rsid w:val="00362675"/>
    <w:rsid w:val="003627F0"/>
    <w:rsid w:val="00362AE1"/>
    <w:rsid w:val="00363689"/>
    <w:rsid w:val="00363828"/>
    <w:rsid w:val="00363F6E"/>
    <w:rsid w:val="003644BE"/>
    <w:rsid w:val="003645AA"/>
    <w:rsid w:val="00364855"/>
    <w:rsid w:val="0036504B"/>
    <w:rsid w:val="003657FA"/>
    <w:rsid w:val="00365972"/>
    <w:rsid w:val="00365A35"/>
    <w:rsid w:val="00365CE9"/>
    <w:rsid w:val="00366076"/>
    <w:rsid w:val="00366CA5"/>
    <w:rsid w:val="00366FCC"/>
    <w:rsid w:val="00367488"/>
    <w:rsid w:val="00367E83"/>
    <w:rsid w:val="00367EBC"/>
    <w:rsid w:val="00367EFE"/>
    <w:rsid w:val="00370908"/>
    <w:rsid w:val="00370996"/>
    <w:rsid w:val="00370B73"/>
    <w:rsid w:val="00370CB0"/>
    <w:rsid w:val="00370E16"/>
    <w:rsid w:val="0037139C"/>
    <w:rsid w:val="0037152C"/>
    <w:rsid w:val="00371581"/>
    <w:rsid w:val="003716A7"/>
    <w:rsid w:val="0037268A"/>
    <w:rsid w:val="0037294A"/>
    <w:rsid w:val="00372BB2"/>
    <w:rsid w:val="00372C8C"/>
    <w:rsid w:val="00372D5F"/>
    <w:rsid w:val="003731A1"/>
    <w:rsid w:val="003735C7"/>
    <w:rsid w:val="003737B3"/>
    <w:rsid w:val="003737D0"/>
    <w:rsid w:val="00373EFC"/>
    <w:rsid w:val="00373FE6"/>
    <w:rsid w:val="003740F2"/>
    <w:rsid w:val="0037410D"/>
    <w:rsid w:val="003743FB"/>
    <w:rsid w:val="00374726"/>
    <w:rsid w:val="003748EB"/>
    <w:rsid w:val="00374FE3"/>
    <w:rsid w:val="003752A4"/>
    <w:rsid w:val="003761C7"/>
    <w:rsid w:val="003765EC"/>
    <w:rsid w:val="00376759"/>
    <w:rsid w:val="00376802"/>
    <w:rsid w:val="00376C66"/>
    <w:rsid w:val="00377207"/>
    <w:rsid w:val="00377444"/>
    <w:rsid w:val="00377CBB"/>
    <w:rsid w:val="00377E76"/>
    <w:rsid w:val="003800F9"/>
    <w:rsid w:val="003802D8"/>
    <w:rsid w:val="00380AA1"/>
    <w:rsid w:val="00380C76"/>
    <w:rsid w:val="00380F0F"/>
    <w:rsid w:val="0038135D"/>
    <w:rsid w:val="003817C4"/>
    <w:rsid w:val="0038196D"/>
    <w:rsid w:val="00381BDD"/>
    <w:rsid w:val="00381BEB"/>
    <w:rsid w:val="00381E6C"/>
    <w:rsid w:val="00382069"/>
    <w:rsid w:val="0038223B"/>
    <w:rsid w:val="003829CF"/>
    <w:rsid w:val="00382AF0"/>
    <w:rsid w:val="00382AF7"/>
    <w:rsid w:val="00382D34"/>
    <w:rsid w:val="00382FA6"/>
    <w:rsid w:val="00383319"/>
    <w:rsid w:val="003838B5"/>
    <w:rsid w:val="003838D4"/>
    <w:rsid w:val="00383A5F"/>
    <w:rsid w:val="00383D9A"/>
    <w:rsid w:val="00383F4F"/>
    <w:rsid w:val="00383FD6"/>
    <w:rsid w:val="00384018"/>
    <w:rsid w:val="0038415A"/>
    <w:rsid w:val="00384173"/>
    <w:rsid w:val="00384397"/>
    <w:rsid w:val="00384752"/>
    <w:rsid w:val="003848D5"/>
    <w:rsid w:val="0038492D"/>
    <w:rsid w:val="00384C03"/>
    <w:rsid w:val="00384C2A"/>
    <w:rsid w:val="00385094"/>
    <w:rsid w:val="00385906"/>
    <w:rsid w:val="003859A8"/>
    <w:rsid w:val="00385BCA"/>
    <w:rsid w:val="003864AE"/>
    <w:rsid w:val="0038654D"/>
    <w:rsid w:val="00386717"/>
    <w:rsid w:val="00386A51"/>
    <w:rsid w:val="00386BB7"/>
    <w:rsid w:val="00386D13"/>
    <w:rsid w:val="00386E3C"/>
    <w:rsid w:val="00386F36"/>
    <w:rsid w:val="00386FF2"/>
    <w:rsid w:val="003875D5"/>
    <w:rsid w:val="003875F0"/>
    <w:rsid w:val="00387635"/>
    <w:rsid w:val="00387891"/>
    <w:rsid w:val="00390450"/>
    <w:rsid w:val="003906BD"/>
    <w:rsid w:val="00390A44"/>
    <w:rsid w:val="00390C3C"/>
    <w:rsid w:val="00391477"/>
    <w:rsid w:val="003916BB"/>
    <w:rsid w:val="00391825"/>
    <w:rsid w:val="0039194B"/>
    <w:rsid w:val="00391D43"/>
    <w:rsid w:val="0039202C"/>
    <w:rsid w:val="00392131"/>
    <w:rsid w:val="00392155"/>
    <w:rsid w:val="00392910"/>
    <w:rsid w:val="003929B8"/>
    <w:rsid w:val="00392D36"/>
    <w:rsid w:val="00392E32"/>
    <w:rsid w:val="00393AD7"/>
    <w:rsid w:val="00393F8C"/>
    <w:rsid w:val="003949FA"/>
    <w:rsid w:val="00394B13"/>
    <w:rsid w:val="00394B4C"/>
    <w:rsid w:val="00394DF4"/>
    <w:rsid w:val="00395122"/>
    <w:rsid w:val="0039512A"/>
    <w:rsid w:val="003952E3"/>
    <w:rsid w:val="003953C6"/>
    <w:rsid w:val="00395575"/>
    <w:rsid w:val="003957F0"/>
    <w:rsid w:val="003959E5"/>
    <w:rsid w:val="00395B80"/>
    <w:rsid w:val="00395FFD"/>
    <w:rsid w:val="00396415"/>
    <w:rsid w:val="00396C9E"/>
    <w:rsid w:val="00396D4A"/>
    <w:rsid w:val="00396F9C"/>
    <w:rsid w:val="003972D4"/>
    <w:rsid w:val="003975CE"/>
    <w:rsid w:val="003976C9"/>
    <w:rsid w:val="00397767"/>
    <w:rsid w:val="00397892"/>
    <w:rsid w:val="00397AA1"/>
    <w:rsid w:val="00397BE0"/>
    <w:rsid w:val="00397C90"/>
    <w:rsid w:val="00397DFC"/>
    <w:rsid w:val="003A01D1"/>
    <w:rsid w:val="003A0915"/>
    <w:rsid w:val="003A1C4D"/>
    <w:rsid w:val="003A1DA3"/>
    <w:rsid w:val="003A1E30"/>
    <w:rsid w:val="003A1FE8"/>
    <w:rsid w:val="003A24DE"/>
    <w:rsid w:val="003A2749"/>
    <w:rsid w:val="003A2FE7"/>
    <w:rsid w:val="003A3408"/>
    <w:rsid w:val="003A37A8"/>
    <w:rsid w:val="003A3833"/>
    <w:rsid w:val="003A3FBC"/>
    <w:rsid w:val="003A436C"/>
    <w:rsid w:val="003A4499"/>
    <w:rsid w:val="003A44BB"/>
    <w:rsid w:val="003A490B"/>
    <w:rsid w:val="003A4D6B"/>
    <w:rsid w:val="003A56A4"/>
    <w:rsid w:val="003A5997"/>
    <w:rsid w:val="003A5B49"/>
    <w:rsid w:val="003A5E70"/>
    <w:rsid w:val="003A61D4"/>
    <w:rsid w:val="003A62F3"/>
    <w:rsid w:val="003A63C0"/>
    <w:rsid w:val="003A65FB"/>
    <w:rsid w:val="003A68CD"/>
    <w:rsid w:val="003A6971"/>
    <w:rsid w:val="003A6D91"/>
    <w:rsid w:val="003A720C"/>
    <w:rsid w:val="003A746B"/>
    <w:rsid w:val="003A76B4"/>
    <w:rsid w:val="003A770A"/>
    <w:rsid w:val="003A7965"/>
    <w:rsid w:val="003A7988"/>
    <w:rsid w:val="003A7DAF"/>
    <w:rsid w:val="003A7F0F"/>
    <w:rsid w:val="003B006C"/>
    <w:rsid w:val="003B0684"/>
    <w:rsid w:val="003B09F8"/>
    <w:rsid w:val="003B0A8E"/>
    <w:rsid w:val="003B0B35"/>
    <w:rsid w:val="003B0D33"/>
    <w:rsid w:val="003B1017"/>
    <w:rsid w:val="003B11DD"/>
    <w:rsid w:val="003B11EB"/>
    <w:rsid w:val="003B1C5B"/>
    <w:rsid w:val="003B2972"/>
    <w:rsid w:val="003B2C42"/>
    <w:rsid w:val="003B2D82"/>
    <w:rsid w:val="003B31F8"/>
    <w:rsid w:val="003B3353"/>
    <w:rsid w:val="003B3ED9"/>
    <w:rsid w:val="003B43A5"/>
    <w:rsid w:val="003B43FC"/>
    <w:rsid w:val="003B4896"/>
    <w:rsid w:val="003B49D6"/>
    <w:rsid w:val="003B500E"/>
    <w:rsid w:val="003B50FF"/>
    <w:rsid w:val="003B5EFA"/>
    <w:rsid w:val="003B5F64"/>
    <w:rsid w:val="003B6562"/>
    <w:rsid w:val="003B67A6"/>
    <w:rsid w:val="003B6A0A"/>
    <w:rsid w:val="003B6A3F"/>
    <w:rsid w:val="003B6DA1"/>
    <w:rsid w:val="003B7463"/>
    <w:rsid w:val="003B76E8"/>
    <w:rsid w:val="003B77C4"/>
    <w:rsid w:val="003B77D3"/>
    <w:rsid w:val="003C022F"/>
    <w:rsid w:val="003C0469"/>
    <w:rsid w:val="003C083A"/>
    <w:rsid w:val="003C0A47"/>
    <w:rsid w:val="003C0BD9"/>
    <w:rsid w:val="003C0C90"/>
    <w:rsid w:val="003C0E3A"/>
    <w:rsid w:val="003C102C"/>
    <w:rsid w:val="003C1125"/>
    <w:rsid w:val="003C1262"/>
    <w:rsid w:val="003C14F7"/>
    <w:rsid w:val="003C1AE3"/>
    <w:rsid w:val="003C1B7E"/>
    <w:rsid w:val="003C1F50"/>
    <w:rsid w:val="003C2217"/>
    <w:rsid w:val="003C2816"/>
    <w:rsid w:val="003C2FED"/>
    <w:rsid w:val="003C3852"/>
    <w:rsid w:val="003C3DD9"/>
    <w:rsid w:val="003C4099"/>
    <w:rsid w:val="003C4323"/>
    <w:rsid w:val="003C43D6"/>
    <w:rsid w:val="003C4532"/>
    <w:rsid w:val="003C4543"/>
    <w:rsid w:val="003C4E4D"/>
    <w:rsid w:val="003C5CE0"/>
    <w:rsid w:val="003C5EEC"/>
    <w:rsid w:val="003C6523"/>
    <w:rsid w:val="003C6625"/>
    <w:rsid w:val="003C6AB8"/>
    <w:rsid w:val="003C6BD0"/>
    <w:rsid w:val="003C6CEB"/>
    <w:rsid w:val="003C70BB"/>
    <w:rsid w:val="003C7212"/>
    <w:rsid w:val="003C7603"/>
    <w:rsid w:val="003C7808"/>
    <w:rsid w:val="003C7890"/>
    <w:rsid w:val="003C7906"/>
    <w:rsid w:val="003C7D10"/>
    <w:rsid w:val="003D050C"/>
    <w:rsid w:val="003D065D"/>
    <w:rsid w:val="003D0760"/>
    <w:rsid w:val="003D0950"/>
    <w:rsid w:val="003D0E2B"/>
    <w:rsid w:val="003D10A9"/>
    <w:rsid w:val="003D15F4"/>
    <w:rsid w:val="003D15FC"/>
    <w:rsid w:val="003D1CD9"/>
    <w:rsid w:val="003D1D0E"/>
    <w:rsid w:val="003D2273"/>
    <w:rsid w:val="003D2971"/>
    <w:rsid w:val="003D2A89"/>
    <w:rsid w:val="003D2AE4"/>
    <w:rsid w:val="003D3252"/>
    <w:rsid w:val="003D32FE"/>
    <w:rsid w:val="003D356C"/>
    <w:rsid w:val="003D3571"/>
    <w:rsid w:val="003D3657"/>
    <w:rsid w:val="003D3668"/>
    <w:rsid w:val="003D36F0"/>
    <w:rsid w:val="003D378B"/>
    <w:rsid w:val="003D3D9F"/>
    <w:rsid w:val="003D401C"/>
    <w:rsid w:val="003D4927"/>
    <w:rsid w:val="003D4E11"/>
    <w:rsid w:val="003D5376"/>
    <w:rsid w:val="003D5697"/>
    <w:rsid w:val="003D5EEF"/>
    <w:rsid w:val="003D5FA8"/>
    <w:rsid w:val="003D60B4"/>
    <w:rsid w:val="003D6281"/>
    <w:rsid w:val="003D64F9"/>
    <w:rsid w:val="003D65A0"/>
    <w:rsid w:val="003D6A35"/>
    <w:rsid w:val="003D7712"/>
    <w:rsid w:val="003D7935"/>
    <w:rsid w:val="003D7BDE"/>
    <w:rsid w:val="003D7C7B"/>
    <w:rsid w:val="003D7EAF"/>
    <w:rsid w:val="003E04B8"/>
    <w:rsid w:val="003E07FF"/>
    <w:rsid w:val="003E0828"/>
    <w:rsid w:val="003E0BFF"/>
    <w:rsid w:val="003E0C3B"/>
    <w:rsid w:val="003E0C98"/>
    <w:rsid w:val="003E0CBA"/>
    <w:rsid w:val="003E0D26"/>
    <w:rsid w:val="003E0E17"/>
    <w:rsid w:val="003E0F00"/>
    <w:rsid w:val="003E118C"/>
    <w:rsid w:val="003E151E"/>
    <w:rsid w:val="003E15B0"/>
    <w:rsid w:val="003E1B81"/>
    <w:rsid w:val="003E1E2A"/>
    <w:rsid w:val="003E2103"/>
    <w:rsid w:val="003E2307"/>
    <w:rsid w:val="003E2ADB"/>
    <w:rsid w:val="003E2E31"/>
    <w:rsid w:val="003E2E8B"/>
    <w:rsid w:val="003E2FE7"/>
    <w:rsid w:val="003E3215"/>
    <w:rsid w:val="003E3301"/>
    <w:rsid w:val="003E34C8"/>
    <w:rsid w:val="003E3CB4"/>
    <w:rsid w:val="003E3DB5"/>
    <w:rsid w:val="003E3F64"/>
    <w:rsid w:val="003E456A"/>
    <w:rsid w:val="003E4651"/>
    <w:rsid w:val="003E4825"/>
    <w:rsid w:val="003E4D17"/>
    <w:rsid w:val="003E4DFE"/>
    <w:rsid w:val="003E5259"/>
    <w:rsid w:val="003E52B0"/>
    <w:rsid w:val="003E5331"/>
    <w:rsid w:val="003E5537"/>
    <w:rsid w:val="003E585F"/>
    <w:rsid w:val="003E5D90"/>
    <w:rsid w:val="003E60EB"/>
    <w:rsid w:val="003E6507"/>
    <w:rsid w:val="003E6694"/>
    <w:rsid w:val="003E671F"/>
    <w:rsid w:val="003E6E55"/>
    <w:rsid w:val="003E7351"/>
    <w:rsid w:val="003E75E2"/>
    <w:rsid w:val="003E7938"/>
    <w:rsid w:val="003E798D"/>
    <w:rsid w:val="003E79EB"/>
    <w:rsid w:val="003E7D5C"/>
    <w:rsid w:val="003E7EF4"/>
    <w:rsid w:val="003E7FFE"/>
    <w:rsid w:val="003F0253"/>
    <w:rsid w:val="003F05A8"/>
    <w:rsid w:val="003F0893"/>
    <w:rsid w:val="003F0CC5"/>
    <w:rsid w:val="003F10AA"/>
    <w:rsid w:val="003F11BD"/>
    <w:rsid w:val="003F16F4"/>
    <w:rsid w:val="003F17C8"/>
    <w:rsid w:val="003F2203"/>
    <w:rsid w:val="003F2241"/>
    <w:rsid w:val="003F24EC"/>
    <w:rsid w:val="003F2697"/>
    <w:rsid w:val="003F2723"/>
    <w:rsid w:val="003F2933"/>
    <w:rsid w:val="003F2EEA"/>
    <w:rsid w:val="003F2FE1"/>
    <w:rsid w:val="003F3038"/>
    <w:rsid w:val="003F305E"/>
    <w:rsid w:val="003F3179"/>
    <w:rsid w:val="003F33A7"/>
    <w:rsid w:val="003F3704"/>
    <w:rsid w:val="003F3B38"/>
    <w:rsid w:val="003F3B9A"/>
    <w:rsid w:val="003F3C42"/>
    <w:rsid w:val="003F3F73"/>
    <w:rsid w:val="003F400A"/>
    <w:rsid w:val="003F402D"/>
    <w:rsid w:val="003F42E3"/>
    <w:rsid w:val="003F4655"/>
    <w:rsid w:val="003F4777"/>
    <w:rsid w:val="003F4792"/>
    <w:rsid w:val="003F4D0F"/>
    <w:rsid w:val="003F4E22"/>
    <w:rsid w:val="003F4FC4"/>
    <w:rsid w:val="003F54FE"/>
    <w:rsid w:val="003F55A8"/>
    <w:rsid w:val="003F5CD0"/>
    <w:rsid w:val="003F6421"/>
    <w:rsid w:val="003F6CB6"/>
    <w:rsid w:val="003F759B"/>
    <w:rsid w:val="003F777A"/>
    <w:rsid w:val="00400151"/>
    <w:rsid w:val="004002F7"/>
    <w:rsid w:val="00400391"/>
    <w:rsid w:val="00400577"/>
    <w:rsid w:val="0040095F"/>
    <w:rsid w:val="00400BCB"/>
    <w:rsid w:val="00400C7F"/>
    <w:rsid w:val="00400D95"/>
    <w:rsid w:val="004011AA"/>
    <w:rsid w:val="0040132E"/>
    <w:rsid w:val="0040178C"/>
    <w:rsid w:val="00402055"/>
    <w:rsid w:val="00402312"/>
    <w:rsid w:val="004023B8"/>
    <w:rsid w:val="00402F62"/>
    <w:rsid w:val="00403165"/>
    <w:rsid w:val="00403456"/>
    <w:rsid w:val="00403473"/>
    <w:rsid w:val="0040360D"/>
    <w:rsid w:val="004036F6"/>
    <w:rsid w:val="00403C11"/>
    <w:rsid w:val="00403FA3"/>
    <w:rsid w:val="00403FC0"/>
    <w:rsid w:val="00404024"/>
    <w:rsid w:val="0040406B"/>
    <w:rsid w:val="00404336"/>
    <w:rsid w:val="00404627"/>
    <w:rsid w:val="00404962"/>
    <w:rsid w:val="0040501F"/>
    <w:rsid w:val="004053CC"/>
    <w:rsid w:val="00405427"/>
    <w:rsid w:val="0040561C"/>
    <w:rsid w:val="00405991"/>
    <w:rsid w:val="00405A91"/>
    <w:rsid w:val="004061C4"/>
    <w:rsid w:val="004064CA"/>
    <w:rsid w:val="004068FD"/>
    <w:rsid w:val="004074CD"/>
    <w:rsid w:val="00407501"/>
    <w:rsid w:val="0040797E"/>
    <w:rsid w:val="00407AC8"/>
    <w:rsid w:val="00407D4D"/>
    <w:rsid w:val="004106F5"/>
    <w:rsid w:val="00410952"/>
    <w:rsid w:val="00410BCF"/>
    <w:rsid w:val="004117BB"/>
    <w:rsid w:val="00411CC2"/>
    <w:rsid w:val="00411D8A"/>
    <w:rsid w:val="00411E10"/>
    <w:rsid w:val="00411EA3"/>
    <w:rsid w:val="00411FD4"/>
    <w:rsid w:val="0041206D"/>
    <w:rsid w:val="00412742"/>
    <w:rsid w:val="00412A91"/>
    <w:rsid w:val="00412F86"/>
    <w:rsid w:val="004137EC"/>
    <w:rsid w:val="00413B29"/>
    <w:rsid w:val="00413B4E"/>
    <w:rsid w:val="00413D77"/>
    <w:rsid w:val="00414397"/>
    <w:rsid w:val="004145F5"/>
    <w:rsid w:val="00414764"/>
    <w:rsid w:val="00414C9B"/>
    <w:rsid w:val="00414D2A"/>
    <w:rsid w:val="00415385"/>
    <w:rsid w:val="004153CF"/>
    <w:rsid w:val="004154F4"/>
    <w:rsid w:val="00415613"/>
    <w:rsid w:val="00415B7D"/>
    <w:rsid w:val="0041634B"/>
    <w:rsid w:val="00416484"/>
    <w:rsid w:val="004164F0"/>
    <w:rsid w:val="0041690C"/>
    <w:rsid w:val="00416ED6"/>
    <w:rsid w:val="00416EE6"/>
    <w:rsid w:val="0041730A"/>
    <w:rsid w:val="00417612"/>
    <w:rsid w:val="00417B96"/>
    <w:rsid w:val="00417BEE"/>
    <w:rsid w:val="004206DF"/>
    <w:rsid w:val="004209DB"/>
    <w:rsid w:val="00420BC2"/>
    <w:rsid w:val="00420D62"/>
    <w:rsid w:val="004213EE"/>
    <w:rsid w:val="0042155A"/>
    <w:rsid w:val="00421816"/>
    <w:rsid w:val="004218AD"/>
    <w:rsid w:val="00421990"/>
    <w:rsid w:val="004221EF"/>
    <w:rsid w:val="00422799"/>
    <w:rsid w:val="0042297C"/>
    <w:rsid w:val="00422C68"/>
    <w:rsid w:val="004236FA"/>
    <w:rsid w:val="0042383A"/>
    <w:rsid w:val="00423E36"/>
    <w:rsid w:val="00423FE0"/>
    <w:rsid w:val="004240CB"/>
    <w:rsid w:val="00424193"/>
    <w:rsid w:val="004241D3"/>
    <w:rsid w:val="004241E2"/>
    <w:rsid w:val="00424D0C"/>
    <w:rsid w:val="00425006"/>
    <w:rsid w:val="00425112"/>
    <w:rsid w:val="004253FD"/>
    <w:rsid w:val="004259EA"/>
    <w:rsid w:val="00425E0D"/>
    <w:rsid w:val="004262F9"/>
    <w:rsid w:val="004262FA"/>
    <w:rsid w:val="004264F1"/>
    <w:rsid w:val="00426540"/>
    <w:rsid w:val="00426664"/>
    <w:rsid w:val="00426938"/>
    <w:rsid w:val="00426CCA"/>
    <w:rsid w:val="00427161"/>
    <w:rsid w:val="00427319"/>
    <w:rsid w:val="0042766B"/>
    <w:rsid w:val="00427855"/>
    <w:rsid w:val="00427CCD"/>
    <w:rsid w:val="00427CD3"/>
    <w:rsid w:val="00427E93"/>
    <w:rsid w:val="00427F92"/>
    <w:rsid w:val="004305E3"/>
    <w:rsid w:val="00430784"/>
    <w:rsid w:val="004307AA"/>
    <w:rsid w:val="004308DC"/>
    <w:rsid w:val="00430E2E"/>
    <w:rsid w:val="00430E51"/>
    <w:rsid w:val="00431026"/>
    <w:rsid w:val="0043106E"/>
    <w:rsid w:val="00431271"/>
    <w:rsid w:val="0043195C"/>
    <w:rsid w:val="0043196F"/>
    <w:rsid w:val="004319F4"/>
    <w:rsid w:val="00431C35"/>
    <w:rsid w:val="00431FDF"/>
    <w:rsid w:val="0043212C"/>
    <w:rsid w:val="00432320"/>
    <w:rsid w:val="0043234F"/>
    <w:rsid w:val="00432555"/>
    <w:rsid w:val="004326DD"/>
    <w:rsid w:val="00432810"/>
    <w:rsid w:val="00432D1F"/>
    <w:rsid w:val="0043368E"/>
    <w:rsid w:val="004338D9"/>
    <w:rsid w:val="00433AE7"/>
    <w:rsid w:val="00433B3F"/>
    <w:rsid w:val="004340AE"/>
    <w:rsid w:val="0043432E"/>
    <w:rsid w:val="004345EE"/>
    <w:rsid w:val="0043487F"/>
    <w:rsid w:val="0043493F"/>
    <w:rsid w:val="00434A5D"/>
    <w:rsid w:val="00434BEB"/>
    <w:rsid w:val="00434BF1"/>
    <w:rsid w:val="00434C73"/>
    <w:rsid w:val="00434C7D"/>
    <w:rsid w:val="00434DCA"/>
    <w:rsid w:val="00434F02"/>
    <w:rsid w:val="00435531"/>
    <w:rsid w:val="0043593F"/>
    <w:rsid w:val="00435B26"/>
    <w:rsid w:val="004364C2"/>
    <w:rsid w:val="004366A9"/>
    <w:rsid w:val="004368DA"/>
    <w:rsid w:val="00436ACD"/>
    <w:rsid w:val="00436AD4"/>
    <w:rsid w:val="004372F1"/>
    <w:rsid w:val="00437392"/>
    <w:rsid w:val="00437475"/>
    <w:rsid w:val="0043771C"/>
    <w:rsid w:val="00437841"/>
    <w:rsid w:val="00437979"/>
    <w:rsid w:val="00437E15"/>
    <w:rsid w:val="00440140"/>
    <w:rsid w:val="00440252"/>
    <w:rsid w:val="0044062A"/>
    <w:rsid w:val="00440632"/>
    <w:rsid w:val="004406D0"/>
    <w:rsid w:val="0044071D"/>
    <w:rsid w:val="004409A8"/>
    <w:rsid w:val="00440A81"/>
    <w:rsid w:val="00440B4F"/>
    <w:rsid w:val="00441473"/>
    <w:rsid w:val="00441603"/>
    <w:rsid w:val="00441C98"/>
    <w:rsid w:val="00441E18"/>
    <w:rsid w:val="004420EE"/>
    <w:rsid w:val="004421F7"/>
    <w:rsid w:val="0044228B"/>
    <w:rsid w:val="004427BE"/>
    <w:rsid w:val="00442A78"/>
    <w:rsid w:val="00442D18"/>
    <w:rsid w:val="00442D27"/>
    <w:rsid w:val="00442D3A"/>
    <w:rsid w:val="0044325D"/>
    <w:rsid w:val="00443643"/>
    <w:rsid w:val="00443867"/>
    <w:rsid w:val="00443A5C"/>
    <w:rsid w:val="00443C7E"/>
    <w:rsid w:val="0044405E"/>
    <w:rsid w:val="004443F3"/>
    <w:rsid w:val="00444997"/>
    <w:rsid w:val="004449D9"/>
    <w:rsid w:val="0044503B"/>
    <w:rsid w:val="00445101"/>
    <w:rsid w:val="00445208"/>
    <w:rsid w:val="00445777"/>
    <w:rsid w:val="00445A61"/>
    <w:rsid w:val="00445C98"/>
    <w:rsid w:val="00445CD7"/>
    <w:rsid w:val="004464A1"/>
    <w:rsid w:val="00446703"/>
    <w:rsid w:val="00447583"/>
    <w:rsid w:val="00447918"/>
    <w:rsid w:val="00447A30"/>
    <w:rsid w:val="004501EB"/>
    <w:rsid w:val="004502AF"/>
    <w:rsid w:val="00450708"/>
    <w:rsid w:val="004507D9"/>
    <w:rsid w:val="00450A8B"/>
    <w:rsid w:val="00450DF0"/>
    <w:rsid w:val="00451C38"/>
    <w:rsid w:val="00451D4C"/>
    <w:rsid w:val="0045209C"/>
    <w:rsid w:val="004523D0"/>
    <w:rsid w:val="0045240A"/>
    <w:rsid w:val="0045285C"/>
    <w:rsid w:val="004528CC"/>
    <w:rsid w:val="00452A14"/>
    <w:rsid w:val="00452C1B"/>
    <w:rsid w:val="00452ED1"/>
    <w:rsid w:val="004532DA"/>
    <w:rsid w:val="00453827"/>
    <w:rsid w:val="00453ED3"/>
    <w:rsid w:val="00454541"/>
    <w:rsid w:val="0045463C"/>
    <w:rsid w:val="00454873"/>
    <w:rsid w:val="00454A21"/>
    <w:rsid w:val="00454DA0"/>
    <w:rsid w:val="00454E85"/>
    <w:rsid w:val="00454FF8"/>
    <w:rsid w:val="0045559E"/>
    <w:rsid w:val="00455EFE"/>
    <w:rsid w:val="0045600F"/>
    <w:rsid w:val="0045603D"/>
    <w:rsid w:val="00456095"/>
    <w:rsid w:val="00456B6C"/>
    <w:rsid w:val="00456C82"/>
    <w:rsid w:val="00456DD1"/>
    <w:rsid w:val="0045701C"/>
    <w:rsid w:val="0045752F"/>
    <w:rsid w:val="00457652"/>
    <w:rsid w:val="0045775F"/>
    <w:rsid w:val="0045797E"/>
    <w:rsid w:val="00457A91"/>
    <w:rsid w:val="00457C52"/>
    <w:rsid w:val="00457D47"/>
    <w:rsid w:val="00457EBF"/>
    <w:rsid w:val="00460102"/>
    <w:rsid w:val="00461833"/>
    <w:rsid w:val="00461A8A"/>
    <w:rsid w:val="00461CF0"/>
    <w:rsid w:val="00462408"/>
    <w:rsid w:val="00462A27"/>
    <w:rsid w:val="00462AA4"/>
    <w:rsid w:val="00462CF2"/>
    <w:rsid w:val="00462DB2"/>
    <w:rsid w:val="00462E57"/>
    <w:rsid w:val="004631F3"/>
    <w:rsid w:val="004632B1"/>
    <w:rsid w:val="004638C4"/>
    <w:rsid w:val="00464064"/>
    <w:rsid w:val="00464165"/>
    <w:rsid w:val="004641EA"/>
    <w:rsid w:val="0046477C"/>
    <w:rsid w:val="004647E7"/>
    <w:rsid w:val="00464C4D"/>
    <w:rsid w:val="00465200"/>
    <w:rsid w:val="004654F4"/>
    <w:rsid w:val="00465C99"/>
    <w:rsid w:val="00465D60"/>
    <w:rsid w:val="0046601E"/>
    <w:rsid w:val="004661D5"/>
    <w:rsid w:val="0046633C"/>
    <w:rsid w:val="00466486"/>
    <w:rsid w:val="00466512"/>
    <w:rsid w:val="00466BAE"/>
    <w:rsid w:val="00466DEF"/>
    <w:rsid w:val="00467484"/>
    <w:rsid w:val="00467522"/>
    <w:rsid w:val="00467972"/>
    <w:rsid w:val="00467D16"/>
    <w:rsid w:val="00470110"/>
    <w:rsid w:val="00470CBB"/>
    <w:rsid w:val="00470D6D"/>
    <w:rsid w:val="00470E12"/>
    <w:rsid w:val="00471339"/>
    <w:rsid w:val="004714CD"/>
    <w:rsid w:val="00471C6C"/>
    <w:rsid w:val="00471EA3"/>
    <w:rsid w:val="0047210B"/>
    <w:rsid w:val="00472B14"/>
    <w:rsid w:val="00472B4A"/>
    <w:rsid w:val="00473C1F"/>
    <w:rsid w:val="00473EEE"/>
    <w:rsid w:val="004742AA"/>
    <w:rsid w:val="00474526"/>
    <w:rsid w:val="004753CE"/>
    <w:rsid w:val="0047540A"/>
    <w:rsid w:val="00475586"/>
    <w:rsid w:val="0047560A"/>
    <w:rsid w:val="004756C7"/>
    <w:rsid w:val="00475A5E"/>
    <w:rsid w:val="00475FA6"/>
    <w:rsid w:val="00476363"/>
    <w:rsid w:val="004763C1"/>
    <w:rsid w:val="0047692B"/>
    <w:rsid w:val="00476D8F"/>
    <w:rsid w:val="00476EF0"/>
    <w:rsid w:val="00477449"/>
    <w:rsid w:val="0047746C"/>
    <w:rsid w:val="00477DFC"/>
    <w:rsid w:val="00480196"/>
    <w:rsid w:val="004807F3"/>
    <w:rsid w:val="004809A7"/>
    <w:rsid w:val="00480A3A"/>
    <w:rsid w:val="00480A82"/>
    <w:rsid w:val="004810C3"/>
    <w:rsid w:val="004810CF"/>
    <w:rsid w:val="004810D1"/>
    <w:rsid w:val="00481477"/>
    <w:rsid w:val="004818D6"/>
    <w:rsid w:val="00481B58"/>
    <w:rsid w:val="00481C1F"/>
    <w:rsid w:val="004821A2"/>
    <w:rsid w:val="0048232C"/>
    <w:rsid w:val="00482441"/>
    <w:rsid w:val="004824CD"/>
    <w:rsid w:val="0048269E"/>
    <w:rsid w:val="004828E6"/>
    <w:rsid w:val="00482B41"/>
    <w:rsid w:val="00482BDC"/>
    <w:rsid w:val="00482C00"/>
    <w:rsid w:val="00482FF4"/>
    <w:rsid w:val="00483208"/>
    <w:rsid w:val="0048351F"/>
    <w:rsid w:val="00483C90"/>
    <w:rsid w:val="00483E1F"/>
    <w:rsid w:val="00484474"/>
    <w:rsid w:val="004846A4"/>
    <w:rsid w:val="0048482A"/>
    <w:rsid w:val="00484D70"/>
    <w:rsid w:val="00485184"/>
    <w:rsid w:val="0048560D"/>
    <w:rsid w:val="004857E8"/>
    <w:rsid w:val="00486227"/>
    <w:rsid w:val="004867C5"/>
    <w:rsid w:val="004868BE"/>
    <w:rsid w:val="00486AF4"/>
    <w:rsid w:val="0048700A"/>
    <w:rsid w:val="004870D4"/>
    <w:rsid w:val="004874CB"/>
    <w:rsid w:val="004875E0"/>
    <w:rsid w:val="00487657"/>
    <w:rsid w:val="004876E5"/>
    <w:rsid w:val="0048797E"/>
    <w:rsid w:val="00487BD7"/>
    <w:rsid w:val="00487D48"/>
    <w:rsid w:val="00490193"/>
    <w:rsid w:val="00490526"/>
    <w:rsid w:val="004906E6"/>
    <w:rsid w:val="0049080B"/>
    <w:rsid w:val="0049096E"/>
    <w:rsid w:val="00490EC4"/>
    <w:rsid w:val="00490F07"/>
    <w:rsid w:val="004913BB"/>
    <w:rsid w:val="004915C5"/>
    <w:rsid w:val="00491602"/>
    <w:rsid w:val="00491D58"/>
    <w:rsid w:val="00491D89"/>
    <w:rsid w:val="00491E6B"/>
    <w:rsid w:val="004924EF"/>
    <w:rsid w:val="004925D2"/>
    <w:rsid w:val="00492CC5"/>
    <w:rsid w:val="00493262"/>
    <w:rsid w:val="0049339D"/>
    <w:rsid w:val="0049367A"/>
    <w:rsid w:val="004936BA"/>
    <w:rsid w:val="004936D4"/>
    <w:rsid w:val="00493708"/>
    <w:rsid w:val="0049412E"/>
    <w:rsid w:val="0049417B"/>
    <w:rsid w:val="00494F9C"/>
    <w:rsid w:val="00495284"/>
    <w:rsid w:val="0049545C"/>
    <w:rsid w:val="004957D2"/>
    <w:rsid w:val="00495F7F"/>
    <w:rsid w:val="00496309"/>
    <w:rsid w:val="0049639F"/>
    <w:rsid w:val="004963DC"/>
    <w:rsid w:val="00496704"/>
    <w:rsid w:val="0049680B"/>
    <w:rsid w:val="00496B86"/>
    <w:rsid w:val="00497020"/>
    <w:rsid w:val="00497159"/>
    <w:rsid w:val="00497490"/>
    <w:rsid w:val="004979CF"/>
    <w:rsid w:val="00497BB8"/>
    <w:rsid w:val="00497E8A"/>
    <w:rsid w:val="00497FA0"/>
    <w:rsid w:val="004A0802"/>
    <w:rsid w:val="004A127C"/>
    <w:rsid w:val="004A13D5"/>
    <w:rsid w:val="004A1B8E"/>
    <w:rsid w:val="004A1D79"/>
    <w:rsid w:val="004A1DB7"/>
    <w:rsid w:val="004A20BA"/>
    <w:rsid w:val="004A20D9"/>
    <w:rsid w:val="004A22CB"/>
    <w:rsid w:val="004A2409"/>
    <w:rsid w:val="004A245E"/>
    <w:rsid w:val="004A2622"/>
    <w:rsid w:val="004A291F"/>
    <w:rsid w:val="004A2A73"/>
    <w:rsid w:val="004A2C2C"/>
    <w:rsid w:val="004A2E6E"/>
    <w:rsid w:val="004A33A7"/>
    <w:rsid w:val="004A33D3"/>
    <w:rsid w:val="004A37E2"/>
    <w:rsid w:val="004A3EAA"/>
    <w:rsid w:val="004A4055"/>
    <w:rsid w:val="004A414A"/>
    <w:rsid w:val="004A432D"/>
    <w:rsid w:val="004A43B4"/>
    <w:rsid w:val="004A455D"/>
    <w:rsid w:val="004A4FB7"/>
    <w:rsid w:val="004A4FFB"/>
    <w:rsid w:val="004A5758"/>
    <w:rsid w:val="004A5A4C"/>
    <w:rsid w:val="004A5D9B"/>
    <w:rsid w:val="004A5EB0"/>
    <w:rsid w:val="004A5EF5"/>
    <w:rsid w:val="004A61F7"/>
    <w:rsid w:val="004A62F3"/>
    <w:rsid w:val="004A63FE"/>
    <w:rsid w:val="004A65D1"/>
    <w:rsid w:val="004A6606"/>
    <w:rsid w:val="004A6738"/>
    <w:rsid w:val="004A677A"/>
    <w:rsid w:val="004A69A7"/>
    <w:rsid w:val="004A6E0D"/>
    <w:rsid w:val="004A6E17"/>
    <w:rsid w:val="004A6EB6"/>
    <w:rsid w:val="004A7452"/>
    <w:rsid w:val="004A755D"/>
    <w:rsid w:val="004A7756"/>
    <w:rsid w:val="004A777C"/>
    <w:rsid w:val="004B0303"/>
    <w:rsid w:val="004B068C"/>
    <w:rsid w:val="004B0906"/>
    <w:rsid w:val="004B0944"/>
    <w:rsid w:val="004B0F74"/>
    <w:rsid w:val="004B13D3"/>
    <w:rsid w:val="004B1A31"/>
    <w:rsid w:val="004B1DA5"/>
    <w:rsid w:val="004B1EEA"/>
    <w:rsid w:val="004B2281"/>
    <w:rsid w:val="004B285B"/>
    <w:rsid w:val="004B2E9B"/>
    <w:rsid w:val="004B3100"/>
    <w:rsid w:val="004B3221"/>
    <w:rsid w:val="004B34FE"/>
    <w:rsid w:val="004B35F2"/>
    <w:rsid w:val="004B3A5B"/>
    <w:rsid w:val="004B3F57"/>
    <w:rsid w:val="004B40B9"/>
    <w:rsid w:val="004B43EE"/>
    <w:rsid w:val="004B49E8"/>
    <w:rsid w:val="004B4F66"/>
    <w:rsid w:val="004B4FC6"/>
    <w:rsid w:val="004B50FA"/>
    <w:rsid w:val="004B52DC"/>
    <w:rsid w:val="004B5656"/>
    <w:rsid w:val="004B59C2"/>
    <w:rsid w:val="004B5F67"/>
    <w:rsid w:val="004B61DE"/>
    <w:rsid w:val="004B66C1"/>
    <w:rsid w:val="004B796F"/>
    <w:rsid w:val="004B7CF0"/>
    <w:rsid w:val="004B7D4B"/>
    <w:rsid w:val="004C0063"/>
    <w:rsid w:val="004C0222"/>
    <w:rsid w:val="004C067D"/>
    <w:rsid w:val="004C0A9A"/>
    <w:rsid w:val="004C1A0F"/>
    <w:rsid w:val="004C204B"/>
    <w:rsid w:val="004C2233"/>
    <w:rsid w:val="004C2428"/>
    <w:rsid w:val="004C251C"/>
    <w:rsid w:val="004C3735"/>
    <w:rsid w:val="004C3748"/>
    <w:rsid w:val="004C380B"/>
    <w:rsid w:val="004C3C99"/>
    <w:rsid w:val="004C3DA3"/>
    <w:rsid w:val="004C4039"/>
    <w:rsid w:val="004C4329"/>
    <w:rsid w:val="004C44F6"/>
    <w:rsid w:val="004C4A0A"/>
    <w:rsid w:val="004C4E47"/>
    <w:rsid w:val="004C4F00"/>
    <w:rsid w:val="004C5180"/>
    <w:rsid w:val="004C5C56"/>
    <w:rsid w:val="004C5DFB"/>
    <w:rsid w:val="004C628D"/>
    <w:rsid w:val="004C6378"/>
    <w:rsid w:val="004C6565"/>
    <w:rsid w:val="004C6AED"/>
    <w:rsid w:val="004C6ED8"/>
    <w:rsid w:val="004C6EEE"/>
    <w:rsid w:val="004C6FE3"/>
    <w:rsid w:val="004C748C"/>
    <w:rsid w:val="004C78D7"/>
    <w:rsid w:val="004C7973"/>
    <w:rsid w:val="004C7987"/>
    <w:rsid w:val="004C7CBA"/>
    <w:rsid w:val="004C7EE3"/>
    <w:rsid w:val="004C7EE6"/>
    <w:rsid w:val="004D02B4"/>
    <w:rsid w:val="004D08DB"/>
    <w:rsid w:val="004D0A14"/>
    <w:rsid w:val="004D0E16"/>
    <w:rsid w:val="004D112A"/>
    <w:rsid w:val="004D15F3"/>
    <w:rsid w:val="004D1651"/>
    <w:rsid w:val="004D1738"/>
    <w:rsid w:val="004D18BB"/>
    <w:rsid w:val="004D1AB7"/>
    <w:rsid w:val="004D1EFA"/>
    <w:rsid w:val="004D2669"/>
    <w:rsid w:val="004D266F"/>
    <w:rsid w:val="004D2831"/>
    <w:rsid w:val="004D2C03"/>
    <w:rsid w:val="004D2F00"/>
    <w:rsid w:val="004D2FB2"/>
    <w:rsid w:val="004D316A"/>
    <w:rsid w:val="004D384F"/>
    <w:rsid w:val="004D394E"/>
    <w:rsid w:val="004D3B69"/>
    <w:rsid w:val="004D3DA5"/>
    <w:rsid w:val="004D44C4"/>
    <w:rsid w:val="004D483E"/>
    <w:rsid w:val="004D518D"/>
    <w:rsid w:val="004D5386"/>
    <w:rsid w:val="004D53FC"/>
    <w:rsid w:val="004D543B"/>
    <w:rsid w:val="004D5C3C"/>
    <w:rsid w:val="004D6379"/>
    <w:rsid w:val="004D66B1"/>
    <w:rsid w:val="004D66F5"/>
    <w:rsid w:val="004D6C6E"/>
    <w:rsid w:val="004D6E46"/>
    <w:rsid w:val="004D70BF"/>
    <w:rsid w:val="004D72BC"/>
    <w:rsid w:val="004D7695"/>
    <w:rsid w:val="004D7773"/>
    <w:rsid w:val="004D7C2F"/>
    <w:rsid w:val="004D7E7C"/>
    <w:rsid w:val="004E02CB"/>
    <w:rsid w:val="004E0A49"/>
    <w:rsid w:val="004E0CDB"/>
    <w:rsid w:val="004E0F0F"/>
    <w:rsid w:val="004E12AC"/>
    <w:rsid w:val="004E12BF"/>
    <w:rsid w:val="004E1496"/>
    <w:rsid w:val="004E1704"/>
    <w:rsid w:val="004E1B74"/>
    <w:rsid w:val="004E1FB1"/>
    <w:rsid w:val="004E211D"/>
    <w:rsid w:val="004E246F"/>
    <w:rsid w:val="004E2490"/>
    <w:rsid w:val="004E25B3"/>
    <w:rsid w:val="004E2750"/>
    <w:rsid w:val="004E2909"/>
    <w:rsid w:val="004E3D7C"/>
    <w:rsid w:val="004E3E5F"/>
    <w:rsid w:val="004E42C6"/>
    <w:rsid w:val="004E477D"/>
    <w:rsid w:val="004E49DF"/>
    <w:rsid w:val="004E4A53"/>
    <w:rsid w:val="004E4B51"/>
    <w:rsid w:val="004E4B9F"/>
    <w:rsid w:val="004E53DA"/>
    <w:rsid w:val="004E5620"/>
    <w:rsid w:val="004E588B"/>
    <w:rsid w:val="004E5915"/>
    <w:rsid w:val="004E5BF1"/>
    <w:rsid w:val="004E5E8A"/>
    <w:rsid w:val="004E65C7"/>
    <w:rsid w:val="004E68F7"/>
    <w:rsid w:val="004E6C3D"/>
    <w:rsid w:val="004E6DA7"/>
    <w:rsid w:val="004E6EF5"/>
    <w:rsid w:val="004E7069"/>
    <w:rsid w:val="004E7182"/>
    <w:rsid w:val="004E757F"/>
    <w:rsid w:val="004E7841"/>
    <w:rsid w:val="004E7AF2"/>
    <w:rsid w:val="004E7BA0"/>
    <w:rsid w:val="004E7C81"/>
    <w:rsid w:val="004E7D61"/>
    <w:rsid w:val="004F01CE"/>
    <w:rsid w:val="004F031B"/>
    <w:rsid w:val="004F0C0B"/>
    <w:rsid w:val="004F11A3"/>
    <w:rsid w:val="004F139A"/>
    <w:rsid w:val="004F148A"/>
    <w:rsid w:val="004F1628"/>
    <w:rsid w:val="004F1A67"/>
    <w:rsid w:val="004F1AEE"/>
    <w:rsid w:val="004F1FCA"/>
    <w:rsid w:val="004F202A"/>
    <w:rsid w:val="004F211E"/>
    <w:rsid w:val="004F22DA"/>
    <w:rsid w:val="004F256B"/>
    <w:rsid w:val="004F260E"/>
    <w:rsid w:val="004F2659"/>
    <w:rsid w:val="004F26E5"/>
    <w:rsid w:val="004F2E78"/>
    <w:rsid w:val="004F3572"/>
    <w:rsid w:val="004F391D"/>
    <w:rsid w:val="004F3967"/>
    <w:rsid w:val="004F3F13"/>
    <w:rsid w:val="004F4307"/>
    <w:rsid w:val="004F437E"/>
    <w:rsid w:val="004F4A2C"/>
    <w:rsid w:val="004F4ED5"/>
    <w:rsid w:val="004F5623"/>
    <w:rsid w:val="004F56B5"/>
    <w:rsid w:val="004F5771"/>
    <w:rsid w:val="004F5824"/>
    <w:rsid w:val="004F595F"/>
    <w:rsid w:val="004F5962"/>
    <w:rsid w:val="004F5DD0"/>
    <w:rsid w:val="004F6127"/>
    <w:rsid w:val="004F65F3"/>
    <w:rsid w:val="004F7475"/>
    <w:rsid w:val="004F756A"/>
    <w:rsid w:val="004F7743"/>
    <w:rsid w:val="004F7D21"/>
    <w:rsid w:val="004F7D2A"/>
    <w:rsid w:val="004F7E7E"/>
    <w:rsid w:val="00500034"/>
    <w:rsid w:val="00500115"/>
    <w:rsid w:val="00500401"/>
    <w:rsid w:val="00500A36"/>
    <w:rsid w:val="00500A60"/>
    <w:rsid w:val="00500F23"/>
    <w:rsid w:val="0050105F"/>
    <w:rsid w:val="005012FA"/>
    <w:rsid w:val="005017B1"/>
    <w:rsid w:val="005018DD"/>
    <w:rsid w:val="00501E8D"/>
    <w:rsid w:val="0050233E"/>
    <w:rsid w:val="005023B4"/>
    <w:rsid w:val="005026E3"/>
    <w:rsid w:val="0050292D"/>
    <w:rsid w:val="00502B8B"/>
    <w:rsid w:val="00503194"/>
    <w:rsid w:val="005033E2"/>
    <w:rsid w:val="00503509"/>
    <w:rsid w:val="00503CEB"/>
    <w:rsid w:val="00504781"/>
    <w:rsid w:val="00504837"/>
    <w:rsid w:val="00504B3C"/>
    <w:rsid w:val="00504BC3"/>
    <w:rsid w:val="00504BE4"/>
    <w:rsid w:val="00504DDF"/>
    <w:rsid w:val="00504E7F"/>
    <w:rsid w:val="00505076"/>
    <w:rsid w:val="005053D9"/>
    <w:rsid w:val="005054A2"/>
    <w:rsid w:val="00505719"/>
    <w:rsid w:val="005058AF"/>
    <w:rsid w:val="005060CD"/>
    <w:rsid w:val="005063CA"/>
    <w:rsid w:val="00506523"/>
    <w:rsid w:val="0050686D"/>
    <w:rsid w:val="0050687C"/>
    <w:rsid w:val="00506895"/>
    <w:rsid w:val="00506E05"/>
    <w:rsid w:val="00506E1A"/>
    <w:rsid w:val="00506F87"/>
    <w:rsid w:val="00507E41"/>
    <w:rsid w:val="00510735"/>
    <w:rsid w:val="00510B91"/>
    <w:rsid w:val="00511120"/>
    <w:rsid w:val="005115D3"/>
    <w:rsid w:val="00511609"/>
    <w:rsid w:val="00511616"/>
    <w:rsid w:val="00511637"/>
    <w:rsid w:val="0051169B"/>
    <w:rsid w:val="00511F3E"/>
    <w:rsid w:val="00512062"/>
    <w:rsid w:val="005122AD"/>
    <w:rsid w:val="00512408"/>
    <w:rsid w:val="005124B1"/>
    <w:rsid w:val="00512963"/>
    <w:rsid w:val="00512D08"/>
    <w:rsid w:val="00512D74"/>
    <w:rsid w:val="00512E9A"/>
    <w:rsid w:val="00512FD2"/>
    <w:rsid w:val="005135B1"/>
    <w:rsid w:val="00513BBF"/>
    <w:rsid w:val="00513BC7"/>
    <w:rsid w:val="00514201"/>
    <w:rsid w:val="005143E7"/>
    <w:rsid w:val="005144D8"/>
    <w:rsid w:val="005144E5"/>
    <w:rsid w:val="005145F4"/>
    <w:rsid w:val="00514B1C"/>
    <w:rsid w:val="00514D5C"/>
    <w:rsid w:val="00514EC1"/>
    <w:rsid w:val="0051508E"/>
    <w:rsid w:val="005151EA"/>
    <w:rsid w:val="00515280"/>
    <w:rsid w:val="0051577E"/>
    <w:rsid w:val="00515921"/>
    <w:rsid w:val="0051593A"/>
    <w:rsid w:val="005160B8"/>
    <w:rsid w:val="005161C5"/>
    <w:rsid w:val="0051632D"/>
    <w:rsid w:val="00516345"/>
    <w:rsid w:val="005165B3"/>
    <w:rsid w:val="005165C7"/>
    <w:rsid w:val="0051707D"/>
    <w:rsid w:val="00517145"/>
    <w:rsid w:val="005174D7"/>
    <w:rsid w:val="005174EA"/>
    <w:rsid w:val="00517587"/>
    <w:rsid w:val="00517686"/>
    <w:rsid w:val="00517EF3"/>
    <w:rsid w:val="005205BF"/>
    <w:rsid w:val="005205C5"/>
    <w:rsid w:val="005206F4"/>
    <w:rsid w:val="00520951"/>
    <w:rsid w:val="0052099E"/>
    <w:rsid w:val="00520CEE"/>
    <w:rsid w:val="00520E63"/>
    <w:rsid w:val="00521318"/>
    <w:rsid w:val="005213D5"/>
    <w:rsid w:val="00521598"/>
    <w:rsid w:val="00521D19"/>
    <w:rsid w:val="00521E2E"/>
    <w:rsid w:val="00521F2C"/>
    <w:rsid w:val="0052216C"/>
    <w:rsid w:val="005222F0"/>
    <w:rsid w:val="0052248E"/>
    <w:rsid w:val="005224E8"/>
    <w:rsid w:val="0052255D"/>
    <w:rsid w:val="0052257F"/>
    <w:rsid w:val="00522D03"/>
    <w:rsid w:val="00522D82"/>
    <w:rsid w:val="00522DEE"/>
    <w:rsid w:val="00522E6F"/>
    <w:rsid w:val="00523403"/>
    <w:rsid w:val="00523584"/>
    <w:rsid w:val="005238C8"/>
    <w:rsid w:val="0052395E"/>
    <w:rsid w:val="00523D55"/>
    <w:rsid w:val="00523F6A"/>
    <w:rsid w:val="0052401C"/>
    <w:rsid w:val="0052445D"/>
    <w:rsid w:val="00524CAF"/>
    <w:rsid w:val="00524DD2"/>
    <w:rsid w:val="005254F1"/>
    <w:rsid w:val="00525697"/>
    <w:rsid w:val="005256CA"/>
    <w:rsid w:val="00525C41"/>
    <w:rsid w:val="00525C7C"/>
    <w:rsid w:val="00525D66"/>
    <w:rsid w:val="00526267"/>
    <w:rsid w:val="0052684C"/>
    <w:rsid w:val="00526AB1"/>
    <w:rsid w:val="00526EFB"/>
    <w:rsid w:val="00526FA7"/>
    <w:rsid w:val="0052703E"/>
    <w:rsid w:val="005272AC"/>
    <w:rsid w:val="00527524"/>
    <w:rsid w:val="0052787E"/>
    <w:rsid w:val="005278DC"/>
    <w:rsid w:val="00530052"/>
    <w:rsid w:val="00530A18"/>
    <w:rsid w:val="00530D74"/>
    <w:rsid w:val="00530E88"/>
    <w:rsid w:val="0053156E"/>
    <w:rsid w:val="005315E6"/>
    <w:rsid w:val="00531E53"/>
    <w:rsid w:val="0053247B"/>
    <w:rsid w:val="005326BA"/>
    <w:rsid w:val="0053274F"/>
    <w:rsid w:val="005329A9"/>
    <w:rsid w:val="00532A9C"/>
    <w:rsid w:val="00532B8E"/>
    <w:rsid w:val="00532C36"/>
    <w:rsid w:val="00532D14"/>
    <w:rsid w:val="005334BE"/>
    <w:rsid w:val="00533B1F"/>
    <w:rsid w:val="00533B9E"/>
    <w:rsid w:val="00533D1B"/>
    <w:rsid w:val="00533EC4"/>
    <w:rsid w:val="005340A3"/>
    <w:rsid w:val="005340F6"/>
    <w:rsid w:val="00534AF0"/>
    <w:rsid w:val="00534BA6"/>
    <w:rsid w:val="00534BFA"/>
    <w:rsid w:val="00534C43"/>
    <w:rsid w:val="00534E67"/>
    <w:rsid w:val="00534EE7"/>
    <w:rsid w:val="00535695"/>
    <w:rsid w:val="00535B35"/>
    <w:rsid w:val="00535B54"/>
    <w:rsid w:val="00536064"/>
    <w:rsid w:val="00536098"/>
    <w:rsid w:val="0053611B"/>
    <w:rsid w:val="00536AA7"/>
    <w:rsid w:val="00536B19"/>
    <w:rsid w:val="00536B37"/>
    <w:rsid w:val="005373EF"/>
    <w:rsid w:val="00537831"/>
    <w:rsid w:val="00537A08"/>
    <w:rsid w:val="005408A8"/>
    <w:rsid w:val="00540A9C"/>
    <w:rsid w:val="00540BF2"/>
    <w:rsid w:val="00540E87"/>
    <w:rsid w:val="00540F20"/>
    <w:rsid w:val="00540F65"/>
    <w:rsid w:val="005419BF"/>
    <w:rsid w:val="00541D76"/>
    <w:rsid w:val="00542019"/>
    <w:rsid w:val="005422DF"/>
    <w:rsid w:val="00542402"/>
    <w:rsid w:val="00542A3D"/>
    <w:rsid w:val="00542C46"/>
    <w:rsid w:val="005430F2"/>
    <w:rsid w:val="005435BA"/>
    <w:rsid w:val="00543A79"/>
    <w:rsid w:val="00543B17"/>
    <w:rsid w:val="00543B5E"/>
    <w:rsid w:val="0054437C"/>
    <w:rsid w:val="005448B3"/>
    <w:rsid w:val="00544D4F"/>
    <w:rsid w:val="0054519C"/>
    <w:rsid w:val="005453F7"/>
    <w:rsid w:val="0054547D"/>
    <w:rsid w:val="005457A1"/>
    <w:rsid w:val="005458B8"/>
    <w:rsid w:val="00545B9B"/>
    <w:rsid w:val="00545D86"/>
    <w:rsid w:val="00546460"/>
    <w:rsid w:val="005467BA"/>
    <w:rsid w:val="005469BD"/>
    <w:rsid w:val="00547175"/>
    <w:rsid w:val="005471C4"/>
    <w:rsid w:val="005471ED"/>
    <w:rsid w:val="00547894"/>
    <w:rsid w:val="005478E9"/>
    <w:rsid w:val="00547C00"/>
    <w:rsid w:val="00547C06"/>
    <w:rsid w:val="00547EA4"/>
    <w:rsid w:val="00547F02"/>
    <w:rsid w:val="00550234"/>
    <w:rsid w:val="00550504"/>
    <w:rsid w:val="0055090F"/>
    <w:rsid w:val="00550EB1"/>
    <w:rsid w:val="005514BD"/>
    <w:rsid w:val="0055169D"/>
    <w:rsid w:val="005517DD"/>
    <w:rsid w:val="005520DA"/>
    <w:rsid w:val="005520E1"/>
    <w:rsid w:val="00552403"/>
    <w:rsid w:val="00552803"/>
    <w:rsid w:val="00552864"/>
    <w:rsid w:val="00552B31"/>
    <w:rsid w:val="00552CF1"/>
    <w:rsid w:val="005531D9"/>
    <w:rsid w:val="0055329A"/>
    <w:rsid w:val="00553BE0"/>
    <w:rsid w:val="00553E86"/>
    <w:rsid w:val="00553F38"/>
    <w:rsid w:val="005543FD"/>
    <w:rsid w:val="005548BA"/>
    <w:rsid w:val="00554DC8"/>
    <w:rsid w:val="00554ED4"/>
    <w:rsid w:val="005553C2"/>
    <w:rsid w:val="005558FD"/>
    <w:rsid w:val="00555A76"/>
    <w:rsid w:val="00555BBA"/>
    <w:rsid w:val="00555F0D"/>
    <w:rsid w:val="00555F3B"/>
    <w:rsid w:val="00556106"/>
    <w:rsid w:val="00556291"/>
    <w:rsid w:val="005562E1"/>
    <w:rsid w:val="005563C8"/>
    <w:rsid w:val="00556714"/>
    <w:rsid w:val="00556969"/>
    <w:rsid w:val="00556F70"/>
    <w:rsid w:val="00557711"/>
    <w:rsid w:val="00557755"/>
    <w:rsid w:val="00557891"/>
    <w:rsid w:val="005578AE"/>
    <w:rsid w:val="00557987"/>
    <w:rsid w:val="00557C8D"/>
    <w:rsid w:val="00557CB3"/>
    <w:rsid w:val="00557D16"/>
    <w:rsid w:val="005608C4"/>
    <w:rsid w:val="00560D12"/>
    <w:rsid w:val="00560E7B"/>
    <w:rsid w:val="00561333"/>
    <w:rsid w:val="00561A60"/>
    <w:rsid w:val="005622D2"/>
    <w:rsid w:val="0056232C"/>
    <w:rsid w:val="0056238C"/>
    <w:rsid w:val="005624F1"/>
    <w:rsid w:val="0056294A"/>
    <w:rsid w:val="00562CE4"/>
    <w:rsid w:val="00563403"/>
    <w:rsid w:val="005634BB"/>
    <w:rsid w:val="00563528"/>
    <w:rsid w:val="00563689"/>
    <w:rsid w:val="005641DD"/>
    <w:rsid w:val="005642B3"/>
    <w:rsid w:val="005645A1"/>
    <w:rsid w:val="00564664"/>
    <w:rsid w:val="0056484A"/>
    <w:rsid w:val="0056486C"/>
    <w:rsid w:val="005649E4"/>
    <w:rsid w:val="00564BCC"/>
    <w:rsid w:val="00564E1E"/>
    <w:rsid w:val="00565006"/>
    <w:rsid w:val="0056527D"/>
    <w:rsid w:val="005653BD"/>
    <w:rsid w:val="00565460"/>
    <w:rsid w:val="00565618"/>
    <w:rsid w:val="0056574D"/>
    <w:rsid w:val="00565FDA"/>
    <w:rsid w:val="00566366"/>
    <w:rsid w:val="005663ED"/>
    <w:rsid w:val="00566936"/>
    <w:rsid w:val="00566AA0"/>
    <w:rsid w:val="00566B2F"/>
    <w:rsid w:val="00566BD8"/>
    <w:rsid w:val="00566E45"/>
    <w:rsid w:val="00566E8A"/>
    <w:rsid w:val="00567513"/>
    <w:rsid w:val="0056759D"/>
    <w:rsid w:val="00567DE6"/>
    <w:rsid w:val="00567EF3"/>
    <w:rsid w:val="005706D3"/>
    <w:rsid w:val="00570998"/>
    <w:rsid w:val="005709A9"/>
    <w:rsid w:val="00570DA4"/>
    <w:rsid w:val="00571591"/>
    <w:rsid w:val="00571605"/>
    <w:rsid w:val="00571619"/>
    <w:rsid w:val="005720A5"/>
    <w:rsid w:val="005722B9"/>
    <w:rsid w:val="005722D4"/>
    <w:rsid w:val="005722F2"/>
    <w:rsid w:val="00572C08"/>
    <w:rsid w:val="00572C21"/>
    <w:rsid w:val="00572DAE"/>
    <w:rsid w:val="0057346F"/>
    <w:rsid w:val="005737F9"/>
    <w:rsid w:val="00573B1C"/>
    <w:rsid w:val="00573D44"/>
    <w:rsid w:val="00573DF2"/>
    <w:rsid w:val="00574631"/>
    <w:rsid w:val="0057553E"/>
    <w:rsid w:val="005756D7"/>
    <w:rsid w:val="005757D6"/>
    <w:rsid w:val="005759E2"/>
    <w:rsid w:val="00575E5C"/>
    <w:rsid w:val="00575FB2"/>
    <w:rsid w:val="00576159"/>
    <w:rsid w:val="00576360"/>
    <w:rsid w:val="005765B4"/>
    <w:rsid w:val="0057717A"/>
    <w:rsid w:val="00577204"/>
    <w:rsid w:val="005772D7"/>
    <w:rsid w:val="005776DB"/>
    <w:rsid w:val="005777AA"/>
    <w:rsid w:val="00577825"/>
    <w:rsid w:val="00577DED"/>
    <w:rsid w:val="00580099"/>
    <w:rsid w:val="005804A1"/>
    <w:rsid w:val="00580D62"/>
    <w:rsid w:val="00580DB7"/>
    <w:rsid w:val="00580DD4"/>
    <w:rsid w:val="00580F30"/>
    <w:rsid w:val="0058117E"/>
    <w:rsid w:val="00581213"/>
    <w:rsid w:val="0058130F"/>
    <w:rsid w:val="005814A0"/>
    <w:rsid w:val="005819DB"/>
    <w:rsid w:val="00581CA1"/>
    <w:rsid w:val="00581DC7"/>
    <w:rsid w:val="00581DCA"/>
    <w:rsid w:val="00581EE4"/>
    <w:rsid w:val="00582316"/>
    <w:rsid w:val="005825AD"/>
    <w:rsid w:val="005825C6"/>
    <w:rsid w:val="005829D1"/>
    <w:rsid w:val="005829EE"/>
    <w:rsid w:val="005829F1"/>
    <w:rsid w:val="00582C1D"/>
    <w:rsid w:val="00582DB5"/>
    <w:rsid w:val="00582F83"/>
    <w:rsid w:val="00583010"/>
    <w:rsid w:val="00583496"/>
    <w:rsid w:val="00583547"/>
    <w:rsid w:val="005836F1"/>
    <w:rsid w:val="00583E02"/>
    <w:rsid w:val="00584192"/>
    <w:rsid w:val="00584526"/>
    <w:rsid w:val="00584667"/>
    <w:rsid w:val="00584725"/>
    <w:rsid w:val="00584A0F"/>
    <w:rsid w:val="005855B6"/>
    <w:rsid w:val="00585A49"/>
    <w:rsid w:val="00585F21"/>
    <w:rsid w:val="005860AD"/>
    <w:rsid w:val="00586860"/>
    <w:rsid w:val="00586C94"/>
    <w:rsid w:val="00586DF3"/>
    <w:rsid w:val="00586E8D"/>
    <w:rsid w:val="00587034"/>
    <w:rsid w:val="00587778"/>
    <w:rsid w:val="00587CF7"/>
    <w:rsid w:val="00587F1B"/>
    <w:rsid w:val="005904CA"/>
    <w:rsid w:val="00590802"/>
    <w:rsid w:val="005911A6"/>
    <w:rsid w:val="00591F52"/>
    <w:rsid w:val="00591F5C"/>
    <w:rsid w:val="00592419"/>
    <w:rsid w:val="0059284F"/>
    <w:rsid w:val="00592859"/>
    <w:rsid w:val="00592984"/>
    <w:rsid w:val="00593187"/>
    <w:rsid w:val="0059380B"/>
    <w:rsid w:val="0059389C"/>
    <w:rsid w:val="00593DE1"/>
    <w:rsid w:val="005940AB"/>
    <w:rsid w:val="00594766"/>
    <w:rsid w:val="0059478E"/>
    <w:rsid w:val="00594EC3"/>
    <w:rsid w:val="00594F7A"/>
    <w:rsid w:val="0059512E"/>
    <w:rsid w:val="00595377"/>
    <w:rsid w:val="00595838"/>
    <w:rsid w:val="00595FCF"/>
    <w:rsid w:val="0059667F"/>
    <w:rsid w:val="00596D83"/>
    <w:rsid w:val="005970E2"/>
    <w:rsid w:val="0059783F"/>
    <w:rsid w:val="005978B5"/>
    <w:rsid w:val="005A077B"/>
    <w:rsid w:val="005A09A5"/>
    <w:rsid w:val="005A0CBC"/>
    <w:rsid w:val="005A0D99"/>
    <w:rsid w:val="005A1270"/>
    <w:rsid w:val="005A12A0"/>
    <w:rsid w:val="005A14C4"/>
    <w:rsid w:val="005A1910"/>
    <w:rsid w:val="005A1B18"/>
    <w:rsid w:val="005A1F3E"/>
    <w:rsid w:val="005A260C"/>
    <w:rsid w:val="005A268C"/>
    <w:rsid w:val="005A275A"/>
    <w:rsid w:val="005A2829"/>
    <w:rsid w:val="005A2968"/>
    <w:rsid w:val="005A2C39"/>
    <w:rsid w:val="005A2DDB"/>
    <w:rsid w:val="005A2E66"/>
    <w:rsid w:val="005A30E1"/>
    <w:rsid w:val="005A3215"/>
    <w:rsid w:val="005A3359"/>
    <w:rsid w:val="005A34B1"/>
    <w:rsid w:val="005A3712"/>
    <w:rsid w:val="005A37FD"/>
    <w:rsid w:val="005A384B"/>
    <w:rsid w:val="005A392C"/>
    <w:rsid w:val="005A41A4"/>
    <w:rsid w:val="005A41A8"/>
    <w:rsid w:val="005A43FA"/>
    <w:rsid w:val="005A4425"/>
    <w:rsid w:val="005A4DF1"/>
    <w:rsid w:val="005A4E01"/>
    <w:rsid w:val="005A4F24"/>
    <w:rsid w:val="005A5255"/>
    <w:rsid w:val="005A5693"/>
    <w:rsid w:val="005A56C9"/>
    <w:rsid w:val="005A5873"/>
    <w:rsid w:val="005A5C24"/>
    <w:rsid w:val="005A5C69"/>
    <w:rsid w:val="005A5D71"/>
    <w:rsid w:val="005A648D"/>
    <w:rsid w:val="005A6ACB"/>
    <w:rsid w:val="005A6D47"/>
    <w:rsid w:val="005A7024"/>
    <w:rsid w:val="005A749F"/>
    <w:rsid w:val="005A74CB"/>
    <w:rsid w:val="005A76B8"/>
    <w:rsid w:val="005A7A28"/>
    <w:rsid w:val="005A7AEF"/>
    <w:rsid w:val="005A7D07"/>
    <w:rsid w:val="005B0916"/>
    <w:rsid w:val="005B0999"/>
    <w:rsid w:val="005B09CF"/>
    <w:rsid w:val="005B09DC"/>
    <w:rsid w:val="005B0CDF"/>
    <w:rsid w:val="005B101A"/>
    <w:rsid w:val="005B12D0"/>
    <w:rsid w:val="005B145E"/>
    <w:rsid w:val="005B1621"/>
    <w:rsid w:val="005B163B"/>
    <w:rsid w:val="005B16E6"/>
    <w:rsid w:val="005B19E8"/>
    <w:rsid w:val="005B1B72"/>
    <w:rsid w:val="005B1C5F"/>
    <w:rsid w:val="005B1ECD"/>
    <w:rsid w:val="005B2235"/>
    <w:rsid w:val="005B25B4"/>
    <w:rsid w:val="005B265C"/>
    <w:rsid w:val="005B26F2"/>
    <w:rsid w:val="005B2909"/>
    <w:rsid w:val="005B2E51"/>
    <w:rsid w:val="005B30DB"/>
    <w:rsid w:val="005B3166"/>
    <w:rsid w:val="005B38C4"/>
    <w:rsid w:val="005B3E0F"/>
    <w:rsid w:val="005B4330"/>
    <w:rsid w:val="005B47BD"/>
    <w:rsid w:val="005B4BF4"/>
    <w:rsid w:val="005B51A3"/>
    <w:rsid w:val="005B5794"/>
    <w:rsid w:val="005B5AD6"/>
    <w:rsid w:val="005B5BD8"/>
    <w:rsid w:val="005B6258"/>
    <w:rsid w:val="005B6432"/>
    <w:rsid w:val="005B648E"/>
    <w:rsid w:val="005B6720"/>
    <w:rsid w:val="005B6BD0"/>
    <w:rsid w:val="005B6C90"/>
    <w:rsid w:val="005B6EA4"/>
    <w:rsid w:val="005B7785"/>
    <w:rsid w:val="005B78C6"/>
    <w:rsid w:val="005B7A79"/>
    <w:rsid w:val="005B7CA8"/>
    <w:rsid w:val="005B7CE4"/>
    <w:rsid w:val="005B7F39"/>
    <w:rsid w:val="005C002B"/>
    <w:rsid w:val="005C025A"/>
    <w:rsid w:val="005C0305"/>
    <w:rsid w:val="005C0312"/>
    <w:rsid w:val="005C0371"/>
    <w:rsid w:val="005C0757"/>
    <w:rsid w:val="005C0C22"/>
    <w:rsid w:val="005C13E2"/>
    <w:rsid w:val="005C1623"/>
    <w:rsid w:val="005C1973"/>
    <w:rsid w:val="005C1C0F"/>
    <w:rsid w:val="005C20F4"/>
    <w:rsid w:val="005C215A"/>
    <w:rsid w:val="005C2B33"/>
    <w:rsid w:val="005C2C42"/>
    <w:rsid w:val="005C2C74"/>
    <w:rsid w:val="005C3706"/>
    <w:rsid w:val="005C3A05"/>
    <w:rsid w:val="005C3B59"/>
    <w:rsid w:val="005C3D5E"/>
    <w:rsid w:val="005C3E34"/>
    <w:rsid w:val="005C41BD"/>
    <w:rsid w:val="005C448E"/>
    <w:rsid w:val="005C45B6"/>
    <w:rsid w:val="005C4F9E"/>
    <w:rsid w:val="005C513B"/>
    <w:rsid w:val="005C514C"/>
    <w:rsid w:val="005C53D4"/>
    <w:rsid w:val="005C54A0"/>
    <w:rsid w:val="005C59D3"/>
    <w:rsid w:val="005C5D66"/>
    <w:rsid w:val="005C5ED9"/>
    <w:rsid w:val="005C5F19"/>
    <w:rsid w:val="005C5F39"/>
    <w:rsid w:val="005C63F7"/>
    <w:rsid w:val="005C67D1"/>
    <w:rsid w:val="005C6C58"/>
    <w:rsid w:val="005C6C8D"/>
    <w:rsid w:val="005C6D2D"/>
    <w:rsid w:val="005C71AF"/>
    <w:rsid w:val="005C79C0"/>
    <w:rsid w:val="005C7A37"/>
    <w:rsid w:val="005C7A8D"/>
    <w:rsid w:val="005C7AAC"/>
    <w:rsid w:val="005C7AE2"/>
    <w:rsid w:val="005C7D6E"/>
    <w:rsid w:val="005C7F3D"/>
    <w:rsid w:val="005D0098"/>
    <w:rsid w:val="005D0160"/>
    <w:rsid w:val="005D05F8"/>
    <w:rsid w:val="005D0745"/>
    <w:rsid w:val="005D0A1D"/>
    <w:rsid w:val="005D0D1E"/>
    <w:rsid w:val="005D0F1F"/>
    <w:rsid w:val="005D0FBD"/>
    <w:rsid w:val="005D1228"/>
    <w:rsid w:val="005D1E73"/>
    <w:rsid w:val="005D2069"/>
    <w:rsid w:val="005D236F"/>
    <w:rsid w:val="005D2424"/>
    <w:rsid w:val="005D2557"/>
    <w:rsid w:val="005D2D37"/>
    <w:rsid w:val="005D3164"/>
    <w:rsid w:val="005D39A4"/>
    <w:rsid w:val="005D3EFA"/>
    <w:rsid w:val="005D3F6D"/>
    <w:rsid w:val="005D46FB"/>
    <w:rsid w:val="005D4955"/>
    <w:rsid w:val="005D4B44"/>
    <w:rsid w:val="005D523C"/>
    <w:rsid w:val="005D52E6"/>
    <w:rsid w:val="005D5F3B"/>
    <w:rsid w:val="005D64AE"/>
    <w:rsid w:val="005D6774"/>
    <w:rsid w:val="005D6912"/>
    <w:rsid w:val="005D6B96"/>
    <w:rsid w:val="005D6EC1"/>
    <w:rsid w:val="005D70DE"/>
    <w:rsid w:val="005D7339"/>
    <w:rsid w:val="005D75CC"/>
    <w:rsid w:val="005D7BD9"/>
    <w:rsid w:val="005E08C4"/>
    <w:rsid w:val="005E0B4A"/>
    <w:rsid w:val="005E0DE2"/>
    <w:rsid w:val="005E10AC"/>
    <w:rsid w:val="005E11C4"/>
    <w:rsid w:val="005E11D9"/>
    <w:rsid w:val="005E13F6"/>
    <w:rsid w:val="005E20B6"/>
    <w:rsid w:val="005E26AF"/>
    <w:rsid w:val="005E2743"/>
    <w:rsid w:val="005E27D5"/>
    <w:rsid w:val="005E2808"/>
    <w:rsid w:val="005E2C87"/>
    <w:rsid w:val="005E2E0E"/>
    <w:rsid w:val="005E3030"/>
    <w:rsid w:val="005E31C3"/>
    <w:rsid w:val="005E31D0"/>
    <w:rsid w:val="005E417C"/>
    <w:rsid w:val="005E4180"/>
    <w:rsid w:val="005E46C7"/>
    <w:rsid w:val="005E478A"/>
    <w:rsid w:val="005E48C1"/>
    <w:rsid w:val="005E4BB8"/>
    <w:rsid w:val="005E4EFB"/>
    <w:rsid w:val="005E512A"/>
    <w:rsid w:val="005E57C9"/>
    <w:rsid w:val="005E605E"/>
    <w:rsid w:val="005E6259"/>
    <w:rsid w:val="005E6743"/>
    <w:rsid w:val="005E6967"/>
    <w:rsid w:val="005E6E37"/>
    <w:rsid w:val="005E6F11"/>
    <w:rsid w:val="005E707A"/>
    <w:rsid w:val="005E7434"/>
    <w:rsid w:val="005E76CE"/>
    <w:rsid w:val="005E7A62"/>
    <w:rsid w:val="005E7D0D"/>
    <w:rsid w:val="005F0773"/>
    <w:rsid w:val="005F08FF"/>
    <w:rsid w:val="005F0923"/>
    <w:rsid w:val="005F0E74"/>
    <w:rsid w:val="005F0E95"/>
    <w:rsid w:val="005F12F9"/>
    <w:rsid w:val="005F1361"/>
    <w:rsid w:val="005F1465"/>
    <w:rsid w:val="005F1559"/>
    <w:rsid w:val="005F1565"/>
    <w:rsid w:val="005F1974"/>
    <w:rsid w:val="005F19FC"/>
    <w:rsid w:val="005F1A26"/>
    <w:rsid w:val="005F1F23"/>
    <w:rsid w:val="005F2806"/>
    <w:rsid w:val="005F2ADF"/>
    <w:rsid w:val="005F2DAA"/>
    <w:rsid w:val="005F32BE"/>
    <w:rsid w:val="005F3616"/>
    <w:rsid w:val="005F36E2"/>
    <w:rsid w:val="005F3D2D"/>
    <w:rsid w:val="005F44F7"/>
    <w:rsid w:val="005F4617"/>
    <w:rsid w:val="005F46B4"/>
    <w:rsid w:val="005F4A7D"/>
    <w:rsid w:val="005F4C85"/>
    <w:rsid w:val="005F4DE1"/>
    <w:rsid w:val="005F5041"/>
    <w:rsid w:val="005F52B7"/>
    <w:rsid w:val="005F52BD"/>
    <w:rsid w:val="005F53AE"/>
    <w:rsid w:val="005F58BD"/>
    <w:rsid w:val="005F5CDD"/>
    <w:rsid w:val="005F5D09"/>
    <w:rsid w:val="005F604A"/>
    <w:rsid w:val="005F605A"/>
    <w:rsid w:val="005F63B6"/>
    <w:rsid w:val="005F6660"/>
    <w:rsid w:val="005F6A49"/>
    <w:rsid w:val="005F6AB3"/>
    <w:rsid w:val="005F6D09"/>
    <w:rsid w:val="005F7084"/>
    <w:rsid w:val="005F72A0"/>
    <w:rsid w:val="005F76E9"/>
    <w:rsid w:val="0060033A"/>
    <w:rsid w:val="006004DE"/>
    <w:rsid w:val="00600641"/>
    <w:rsid w:val="00600724"/>
    <w:rsid w:val="00600795"/>
    <w:rsid w:val="00600C41"/>
    <w:rsid w:val="00600F5F"/>
    <w:rsid w:val="00600FE3"/>
    <w:rsid w:val="00601077"/>
    <w:rsid w:val="0060114D"/>
    <w:rsid w:val="00601833"/>
    <w:rsid w:val="006018BE"/>
    <w:rsid w:val="00601B4B"/>
    <w:rsid w:val="00601C8A"/>
    <w:rsid w:val="006020AE"/>
    <w:rsid w:val="006021FF"/>
    <w:rsid w:val="00602231"/>
    <w:rsid w:val="006022B0"/>
    <w:rsid w:val="006026DD"/>
    <w:rsid w:val="00602787"/>
    <w:rsid w:val="00602A75"/>
    <w:rsid w:val="00602AF5"/>
    <w:rsid w:val="00602B81"/>
    <w:rsid w:val="00602BE5"/>
    <w:rsid w:val="00603297"/>
    <w:rsid w:val="00603A58"/>
    <w:rsid w:val="00603B92"/>
    <w:rsid w:val="00603C89"/>
    <w:rsid w:val="00603E67"/>
    <w:rsid w:val="0060430E"/>
    <w:rsid w:val="0060475F"/>
    <w:rsid w:val="00604802"/>
    <w:rsid w:val="00604AF6"/>
    <w:rsid w:val="00604CD4"/>
    <w:rsid w:val="00604D14"/>
    <w:rsid w:val="0060522D"/>
    <w:rsid w:val="00605A32"/>
    <w:rsid w:val="006066E6"/>
    <w:rsid w:val="006069EF"/>
    <w:rsid w:val="00606C54"/>
    <w:rsid w:val="00606FDA"/>
    <w:rsid w:val="006071B9"/>
    <w:rsid w:val="006074E3"/>
    <w:rsid w:val="006077E3"/>
    <w:rsid w:val="0061026B"/>
    <w:rsid w:val="00610598"/>
    <w:rsid w:val="0061060D"/>
    <w:rsid w:val="0061074A"/>
    <w:rsid w:val="006113B9"/>
    <w:rsid w:val="00611542"/>
    <w:rsid w:val="00611897"/>
    <w:rsid w:val="00612020"/>
    <w:rsid w:val="00612102"/>
    <w:rsid w:val="006128DB"/>
    <w:rsid w:val="00612A05"/>
    <w:rsid w:val="00612E43"/>
    <w:rsid w:val="0061309B"/>
    <w:rsid w:val="0061334B"/>
    <w:rsid w:val="006133F1"/>
    <w:rsid w:val="00613521"/>
    <w:rsid w:val="006137EB"/>
    <w:rsid w:val="00613E03"/>
    <w:rsid w:val="00613E8F"/>
    <w:rsid w:val="0061446F"/>
    <w:rsid w:val="0061471E"/>
    <w:rsid w:val="00614B13"/>
    <w:rsid w:val="0061554D"/>
    <w:rsid w:val="00615F2C"/>
    <w:rsid w:val="00616049"/>
    <w:rsid w:val="006164F1"/>
    <w:rsid w:val="0061675B"/>
    <w:rsid w:val="006168B6"/>
    <w:rsid w:val="00616B36"/>
    <w:rsid w:val="00616BE5"/>
    <w:rsid w:val="00617703"/>
    <w:rsid w:val="00617718"/>
    <w:rsid w:val="00617B31"/>
    <w:rsid w:val="00617D63"/>
    <w:rsid w:val="00617DA5"/>
    <w:rsid w:val="00617E02"/>
    <w:rsid w:val="00617E81"/>
    <w:rsid w:val="00620482"/>
    <w:rsid w:val="006206DF"/>
    <w:rsid w:val="006207FC"/>
    <w:rsid w:val="00620A0F"/>
    <w:rsid w:val="00620C32"/>
    <w:rsid w:val="00621117"/>
    <w:rsid w:val="00621624"/>
    <w:rsid w:val="00621717"/>
    <w:rsid w:val="006217C6"/>
    <w:rsid w:val="0062190E"/>
    <w:rsid w:val="00621F5A"/>
    <w:rsid w:val="0062230A"/>
    <w:rsid w:val="00622A52"/>
    <w:rsid w:val="00622B46"/>
    <w:rsid w:val="00622BE2"/>
    <w:rsid w:val="00622C6C"/>
    <w:rsid w:val="00622C9F"/>
    <w:rsid w:val="0062305A"/>
    <w:rsid w:val="00623436"/>
    <w:rsid w:val="00623A79"/>
    <w:rsid w:val="00623E79"/>
    <w:rsid w:val="00623F4D"/>
    <w:rsid w:val="00624369"/>
    <w:rsid w:val="00625342"/>
    <w:rsid w:val="006253C1"/>
    <w:rsid w:val="006255DA"/>
    <w:rsid w:val="006256CE"/>
    <w:rsid w:val="00625B3D"/>
    <w:rsid w:val="00625D1D"/>
    <w:rsid w:val="00625E35"/>
    <w:rsid w:val="0062659E"/>
    <w:rsid w:val="00626728"/>
    <w:rsid w:val="00626AE6"/>
    <w:rsid w:val="00627339"/>
    <w:rsid w:val="006274FF"/>
    <w:rsid w:val="0062799A"/>
    <w:rsid w:val="00627E39"/>
    <w:rsid w:val="00627F90"/>
    <w:rsid w:val="00627FCE"/>
    <w:rsid w:val="006300BC"/>
    <w:rsid w:val="006300EE"/>
    <w:rsid w:val="006301A3"/>
    <w:rsid w:val="006306A7"/>
    <w:rsid w:val="0063077A"/>
    <w:rsid w:val="00630930"/>
    <w:rsid w:val="00630BF4"/>
    <w:rsid w:val="00630C0B"/>
    <w:rsid w:val="00630E6B"/>
    <w:rsid w:val="00631310"/>
    <w:rsid w:val="0063150A"/>
    <w:rsid w:val="006317EA"/>
    <w:rsid w:val="00631E3F"/>
    <w:rsid w:val="00631E56"/>
    <w:rsid w:val="00632129"/>
    <w:rsid w:val="006325E1"/>
    <w:rsid w:val="006328EF"/>
    <w:rsid w:val="00632C7C"/>
    <w:rsid w:val="0063303C"/>
    <w:rsid w:val="00633527"/>
    <w:rsid w:val="006337C7"/>
    <w:rsid w:val="0063389A"/>
    <w:rsid w:val="00633C92"/>
    <w:rsid w:val="00633D84"/>
    <w:rsid w:val="00633E44"/>
    <w:rsid w:val="00633E5E"/>
    <w:rsid w:val="00633F9C"/>
    <w:rsid w:val="00634276"/>
    <w:rsid w:val="006342DC"/>
    <w:rsid w:val="006343F3"/>
    <w:rsid w:val="00634450"/>
    <w:rsid w:val="0063451A"/>
    <w:rsid w:val="0063490C"/>
    <w:rsid w:val="00634B14"/>
    <w:rsid w:val="00634C93"/>
    <w:rsid w:val="0063511C"/>
    <w:rsid w:val="00635179"/>
    <w:rsid w:val="00635321"/>
    <w:rsid w:val="00635803"/>
    <w:rsid w:val="00635D00"/>
    <w:rsid w:val="00635EC5"/>
    <w:rsid w:val="0063602E"/>
    <w:rsid w:val="00636475"/>
    <w:rsid w:val="00636554"/>
    <w:rsid w:val="0063719B"/>
    <w:rsid w:val="0063732D"/>
    <w:rsid w:val="006373AE"/>
    <w:rsid w:val="0063761C"/>
    <w:rsid w:val="00637908"/>
    <w:rsid w:val="006379DB"/>
    <w:rsid w:val="00637B25"/>
    <w:rsid w:val="00637BC0"/>
    <w:rsid w:val="00637C5F"/>
    <w:rsid w:val="006403B1"/>
    <w:rsid w:val="006408DC"/>
    <w:rsid w:val="00640AE9"/>
    <w:rsid w:val="00640CB9"/>
    <w:rsid w:val="00640ED8"/>
    <w:rsid w:val="00641246"/>
    <w:rsid w:val="006416C6"/>
    <w:rsid w:val="0064178B"/>
    <w:rsid w:val="00641865"/>
    <w:rsid w:val="00641BCA"/>
    <w:rsid w:val="006421F2"/>
    <w:rsid w:val="006427D7"/>
    <w:rsid w:val="00642C9B"/>
    <w:rsid w:val="00642F5F"/>
    <w:rsid w:val="006431E5"/>
    <w:rsid w:val="00643407"/>
    <w:rsid w:val="0064350A"/>
    <w:rsid w:val="00643E6B"/>
    <w:rsid w:val="00643E9C"/>
    <w:rsid w:val="006440C6"/>
    <w:rsid w:val="00644430"/>
    <w:rsid w:val="00644641"/>
    <w:rsid w:val="00644928"/>
    <w:rsid w:val="00644A4E"/>
    <w:rsid w:val="00644C49"/>
    <w:rsid w:val="00644DBB"/>
    <w:rsid w:val="006450C1"/>
    <w:rsid w:val="00645377"/>
    <w:rsid w:val="0064555A"/>
    <w:rsid w:val="00645A39"/>
    <w:rsid w:val="00645AA8"/>
    <w:rsid w:val="00645BD1"/>
    <w:rsid w:val="00645DA4"/>
    <w:rsid w:val="00645E73"/>
    <w:rsid w:val="0064638B"/>
    <w:rsid w:val="00646560"/>
    <w:rsid w:val="00646B42"/>
    <w:rsid w:val="00646C57"/>
    <w:rsid w:val="0064736A"/>
    <w:rsid w:val="006473C9"/>
    <w:rsid w:val="00647641"/>
    <w:rsid w:val="00647A83"/>
    <w:rsid w:val="0065084C"/>
    <w:rsid w:val="00650EF3"/>
    <w:rsid w:val="0065143E"/>
    <w:rsid w:val="006516EA"/>
    <w:rsid w:val="0065186F"/>
    <w:rsid w:val="00651AFB"/>
    <w:rsid w:val="00652442"/>
    <w:rsid w:val="006524AA"/>
    <w:rsid w:val="00652525"/>
    <w:rsid w:val="0065261B"/>
    <w:rsid w:val="00652726"/>
    <w:rsid w:val="00652954"/>
    <w:rsid w:val="00652A22"/>
    <w:rsid w:val="00652D3C"/>
    <w:rsid w:val="00652FDA"/>
    <w:rsid w:val="00653534"/>
    <w:rsid w:val="006537DA"/>
    <w:rsid w:val="00653A6A"/>
    <w:rsid w:val="00653FDA"/>
    <w:rsid w:val="00654686"/>
    <w:rsid w:val="00654720"/>
    <w:rsid w:val="006549E8"/>
    <w:rsid w:val="00654A94"/>
    <w:rsid w:val="00654D63"/>
    <w:rsid w:val="00654E80"/>
    <w:rsid w:val="00654FB3"/>
    <w:rsid w:val="0065503C"/>
    <w:rsid w:val="00655425"/>
    <w:rsid w:val="0065553D"/>
    <w:rsid w:val="00655A80"/>
    <w:rsid w:val="00655A8A"/>
    <w:rsid w:val="00655CF1"/>
    <w:rsid w:val="00655D13"/>
    <w:rsid w:val="00655D2B"/>
    <w:rsid w:val="006560C6"/>
    <w:rsid w:val="006560F4"/>
    <w:rsid w:val="0065677B"/>
    <w:rsid w:val="0065682B"/>
    <w:rsid w:val="00657371"/>
    <w:rsid w:val="006577DB"/>
    <w:rsid w:val="0066008B"/>
    <w:rsid w:val="006600AA"/>
    <w:rsid w:val="0066043A"/>
    <w:rsid w:val="00660673"/>
    <w:rsid w:val="00660759"/>
    <w:rsid w:val="00660DA6"/>
    <w:rsid w:val="00660E1F"/>
    <w:rsid w:val="00661138"/>
    <w:rsid w:val="00661402"/>
    <w:rsid w:val="00661590"/>
    <w:rsid w:val="00661B07"/>
    <w:rsid w:val="00661E9E"/>
    <w:rsid w:val="0066210C"/>
    <w:rsid w:val="006625A2"/>
    <w:rsid w:val="00662758"/>
    <w:rsid w:val="006627FC"/>
    <w:rsid w:val="00662A8D"/>
    <w:rsid w:val="006632D0"/>
    <w:rsid w:val="00663744"/>
    <w:rsid w:val="00663888"/>
    <w:rsid w:val="006638D4"/>
    <w:rsid w:val="0066396D"/>
    <w:rsid w:val="00663A5F"/>
    <w:rsid w:val="006641AB"/>
    <w:rsid w:val="0066436C"/>
    <w:rsid w:val="00664983"/>
    <w:rsid w:val="006658D3"/>
    <w:rsid w:val="006659A9"/>
    <w:rsid w:val="00665C2C"/>
    <w:rsid w:val="00666153"/>
    <w:rsid w:val="00666305"/>
    <w:rsid w:val="006663DB"/>
    <w:rsid w:val="00666504"/>
    <w:rsid w:val="006667E1"/>
    <w:rsid w:val="00667203"/>
    <w:rsid w:val="00667300"/>
    <w:rsid w:val="00667546"/>
    <w:rsid w:val="0066771C"/>
    <w:rsid w:val="00667AAD"/>
    <w:rsid w:val="00670372"/>
    <w:rsid w:val="0067041F"/>
    <w:rsid w:val="0067047D"/>
    <w:rsid w:val="0067119A"/>
    <w:rsid w:val="0067125D"/>
    <w:rsid w:val="006712D0"/>
    <w:rsid w:val="00671302"/>
    <w:rsid w:val="00671462"/>
    <w:rsid w:val="00671560"/>
    <w:rsid w:val="00671A1F"/>
    <w:rsid w:val="00671E52"/>
    <w:rsid w:val="00671E62"/>
    <w:rsid w:val="00672382"/>
    <w:rsid w:val="00672CB2"/>
    <w:rsid w:val="00672D63"/>
    <w:rsid w:val="00673282"/>
    <w:rsid w:val="006735BE"/>
    <w:rsid w:val="006737A8"/>
    <w:rsid w:val="00673D3E"/>
    <w:rsid w:val="00674760"/>
    <w:rsid w:val="0067500F"/>
    <w:rsid w:val="006750BE"/>
    <w:rsid w:val="0067528F"/>
    <w:rsid w:val="006757F1"/>
    <w:rsid w:val="00675900"/>
    <w:rsid w:val="0067604C"/>
    <w:rsid w:val="0067609D"/>
    <w:rsid w:val="0067649B"/>
    <w:rsid w:val="00676520"/>
    <w:rsid w:val="00676579"/>
    <w:rsid w:val="006765BB"/>
    <w:rsid w:val="006765F8"/>
    <w:rsid w:val="006770C2"/>
    <w:rsid w:val="00677260"/>
    <w:rsid w:val="00677449"/>
    <w:rsid w:val="006776D2"/>
    <w:rsid w:val="00677812"/>
    <w:rsid w:val="00677D0C"/>
    <w:rsid w:val="00680478"/>
    <w:rsid w:val="00680A46"/>
    <w:rsid w:val="00680B85"/>
    <w:rsid w:val="00680C03"/>
    <w:rsid w:val="00680DDB"/>
    <w:rsid w:val="006810C5"/>
    <w:rsid w:val="00681862"/>
    <w:rsid w:val="00681961"/>
    <w:rsid w:val="00681B72"/>
    <w:rsid w:val="00682046"/>
    <w:rsid w:val="006821E6"/>
    <w:rsid w:val="0068252F"/>
    <w:rsid w:val="00683159"/>
    <w:rsid w:val="00683849"/>
    <w:rsid w:val="00683B8C"/>
    <w:rsid w:val="00683E6A"/>
    <w:rsid w:val="0068413E"/>
    <w:rsid w:val="006841ED"/>
    <w:rsid w:val="006843A6"/>
    <w:rsid w:val="00684723"/>
    <w:rsid w:val="0068495A"/>
    <w:rsid w:val="00684C27"/>
    <w:rsid w:val="00684FB1"/>
    <w:rsid w:val="0068520F"/>
    <w:rsid w:val="00685470"/>
    <w:rsid w:val="00686081"/>
    <w:rsid w:val="00686325"/>
    <w:rsid w:val="006868A3"/>
    <w:rsid w:val="00686E06"/>
    <w:rsid w:val="00686EB4"/>
    <w:rsid w:val="006873D4"/>
    <w:rsid w:val="00687767"/>
    <w:rsid w:val="006878F3"/>
    <w:rsid w:val="006905A2"/>
    <w:rsid w:val="0069065F"/>
    <w:rsid w:val="00690B0D"/>
    <w:rsid w:val="00690B31"/>
    <w:rsid w:val="00690C98"/>
    <w:rsid w:val="006910AC"/>
    <w:rsid w:val="0069122F"/>
    <w:rsid w:val="00691329"/>
    <w:rsid w:val="00691675"/>
    <w:rsid w:val="00691CB8"/>
    <w:rsid w:val="0069212D"/>
    <w:rsid w:val="00692427"/>
    <w:rsid w:val="006929AA"/>
    <w:rsid w:val="00692B43"/>
    <w:rsid w:val="00692C3F"/>
    <w:rsid w:val="00692CF9"/>
    <w:rsid w:val="00693136"/>
    <w:rsid w:val="00693637"/>
    <w:rsid w:val="00693994"/>
    <w:rsid w:val="00693AA5"/>
    <w:rsid w:val="00693D78"/>
    <w:rsid w:val="00693F89"/>
    <w:rsid w:val="006940A7"/>
    <w:rsid w:val="00694358"/>
    <w:rsid w:val="0069438C"/>
    <w:rsid w:val="006944F8"/>
    <w:rsid w:val="006946D8"/>
    <w:rsid w:val="00694756"/>
    <w:rsid w:val="00694A33"/>
    <w:rsid w:val="0069516C"/>
    <w:rsid w:val="0069535A"/>
    <w:rsid w:val="00695505"/>
    <w:rsid w:val="00695828"/>
    <w:rsid w:val="00695A63"/>
    <w:rsid w:val="00695F88"/>
    <w:rsid w:val="00695FF1"/>
    <w:rsid w:val="00696226"/>
    <w:rsid w:val="006964E9"/>
    <w:rsid w:val="00696C0C"/>
    <w:rsid w:val="00697229"/>
    <w:rsid w:val="00697714"/>
    <w:rsid w:val="00697D8E"/>
    <w:rsid w:val="00697D94"/>
    <w:rsid w:val="00697F82"/>
    <w:rsid w:val="00697FDD"/>
    <w:rsid w:val="006A0D7E"/>
    <w:rsid w:val="006A0F09"/>
    <w:rsid w:val="006A1138"/>
    <w:rsid w:val="006A12C3"/>
    <w:rsid w:val="006A137F"/>
    <w:rsid w:val="006A1591"/>
    <w:rsid w:val="006A1799"/>
    <w:rsid w:val="006A18E7"/>
    <w:rsid w:val="006A1D02"/>
    <w:rsid w:val="006A1D3E"/>
    <w:rsid w:val="006A1FAC"/>
    <w:rsid w:val="006A2559"/>
    <w:rsid w:val="006A2586"/>
    <w:rsid w:val="006A25F4"/>
    <w:rsid w:val="006A2906"/>
    <w:rsid w:val="006A2BCC"/>
    <w:rsid w:val="006A2D5E"/>
    <w:rsid w:val="006A2E0A"/>
    <w:rsid w:val="006A3330"/>
    <w:rsid w:val="006A39CA"/>
    <w:rsid w:val="006A3E3D"/>
    <w:rsid w:val="006A40F0"/>
    <w:rsid w:val="006A44B2"/>
    <w:rsid w:val="006A46CB"/>
    <w:rsid w:val="006A4CD7"/>
    <w:rsid w:val="006A4F65"/>
    <w:rsid w:val="006A5339"/>
    <w:rsid w:val="006A5642"/>
    <w:rsid w:val="006A5903"/>
    <w:rsid w:val="006A5F46"/>
    <w:rsid w:val="006A6336"/>
    <w:rsid w:val="006A63E3"/>
    <w:rsid w:val="006A6510"/>
    <w:rsid w:val="006A6549"/>
    <w:rsid w:val="006A6A80"/>
    <w:rsid w:val="006A6B24"/>
    <w:rsid w:val="006A6D65"/>
    <w:rsid w:val="006A708C"/>
    <w:rsid w:val="006A77A2"/>
    <w:rsid w:val="006A799A"/>
    <w:rsid w:val="006A7F3B"/>
    <w:rsid w:val="006B01D8"/>
    <w:rsid w:val="006B0688"/>
    <w:rsid w:val="006B07BF"/>
    <w:rsid w:val="006B09C1"/>
    <w:rsid w:val="006B0D3C"/>
    <w:rsid w:val="006B0E70"/>
    <w:rsid w:val="006B0FF1"/>
    <w:rsid w:val="006B1021"/>
    <w:rsid w:val="006B13E1"/>
    <w:rsid w:val="006B18C7"/>
    <w:rsid w:val="006B1F95"/>
    <w:rsid w:val="006B2119"/>
    <w:rsid w:val="006B22C5"/>
    <w:rsid w:val="006B23B2"/>
    <w:rsid w:val="006B2928"/>
    <w:rsid w:val="006B2A17"/>
    <w:rsid w:val="006B2C21"/>
    <w:rsid w:val="006B319A"/>
    <w:rsid w:val="006B3263"/>
    <w:rsid w:val="006B32A5"/>
    <w:rsid w:val="006B33FD"/>
    <w:rsid w:val="006B38F4"/>
    <w:rsid w:val="006B3EAB"/>
    <w:rsid w:val="006B4121"/>
    <w:rsid w:val="006B434A"/>
    <w:rsid w:val="006B44D6"/>
    <w:rsid w:val="006B47B0"/>
    <w:rsid w:val="006B48A3"/>
    <w:rsid w:val="006B5367"/>
    <w:rsid w:val="006B57C9"/>
    <w:rsid w:val="006B5E42"/>
    <w:rsid w:val="006B6423"/>
    <w:rsid w:val="006B6B0B"/>
    <w:rsid w:val="006B70CC"/>
    <w:rsid w:val="006B75C6"/>
    <w:rsid w:val="006B77D8"/>
    <w:rsid w:val="006B797D"/>
    <w:rsid w:val="006B7B00"/>
    <w:rsid w:val="006B7EA8"/>
    <w:rsid w:val="006C0265"/>
    <w:rsid w:val="006C049A"/>
    <w:rsid w:val="006C0729"/>
    <w:rsid w:val="006C0797"/>
    <w:rsid w:val="006C090D"/>
    <w:rsid w:val="006C0F50"/>
    <w:rsid w:val="006C11CD"/>
    <w:rsid w:val="006C1DA0"/>
    <w:rsid w:val="006C1FA4"/>
    <w:rsid w:val="006C2182"/>
    <w:rsid w:val="006C241F"/>
    <w:rsid w:val="006C29A7"/>
    <w:rsid w:val="006C29F5"/>
    <w:rsid w:val="006C2AF0"/>
    <w:rsid w:val="006C2CAE"/>
    <w:rsid w:val="006C2DFD"/>
    <w:rsid w:val="006C2FE7"/>
    <w:rsid w:val="006C3053"/>
    <w:rsid w:val="006C3392"/>
    <w:rsid w:val="006C3890"/>
    <w:rsid w:val="006C3C7D"/>
    <w:rsid w:val="006C45C7"/>
    <w:rsid w:val="006C4820"/>
    <w:rsid w:val="006C4C90"/>
    <w:rsid w:val="006C4D9B"/>
    <w:rsid w:val="006C4F75"/>
    <w:rsid w:val="006C5177"/>
    <w:rsid w:val="006C5248"/>
    <w:rsid w:val="006C5291"/>
    <w:rsid w:val="006C54EE"/>
    <w:rsid w:val="006C5968"/>
    <w:rsid w:val="006C5B45"/>
    <w:rsid w:val="006C5BBC"/>
    <w:rsid w:val="006C5D92"/>
    <w:rsid w:val="006C5E66"/>
    <w:rsid w:val="006C5FB3"/>
    <w:rsid w:val="006C6003"/>
    <w:rsid w:val="006C6042"/>
    <w:rsid w:val="006C6247"/>
    <w:rsid w:val="006C62E5"/>
    <w:rsid w:val="006C6A33"/>
    <w:rsid w:val="006C70C0"/>
    <w:rsid w:val="006C721A"/>
    <w:rsid w:val="006C7682"/>
    <w:rsid w:val="006C77A0"/>
    <w:rsid w:val="006C77C6"/>
    <w:rsid w:val="006C7A40"/>
    <w:rsid w:val="006C7E55"/>
    <w:rsid w:val="006D02E9"/>
    <w:rsid w:val="006D0A5D"/>
    <w:rsid w:val="006D0A89"/>
    <w:rsid w:val="006D0B1A"/>
    <w:rsid w:val="006D0BA7"/>
    <w:rsid w:val="006D0F86"/>
    <w:rsid w:val="006D0FE9"/>
    <w:rsid w:val="006D102B"/>
    <w:rsid w:val="006D1259"/>
    <w:rsid w:val="006D14B5"/>
    <w:rsid w:val="006D181D"/>
    <w:rsid w:val="006D1861"/>
    <w:rsid w:val="006D1906"/>
    <w:rsid w:val="006D1995"/>
    <w:rsid w:val="006D19CC"/>
    <w:rsid w:val="006D1AEA"/>
    <w:rsid w:val="006D1B34"/>
    <w:rsid w:val="006D1E6F"/>
    <w:rsid w:val="006D2521"/>
    <w:rsid w:val="006D259B"/>
    <w:rsid w:val="006D2736"/>
    <w:rsid w:val="006D273F"/>
    <w:rsid w:val="006D27A3"/>
    <w:rsid w:val="006D2935"/>
    <w:rsid w:val="006D2EAA"/>
    <w:rsid w:val="006D3066"/>
    <w:rsid w:val="006D30CE"/>
    <w:rsid w:val="006D3269"/>
    <w:rsid w:val="006D32AB"/>
    <w:rsid w:val="006D348E"/>
    <w:rsid w:val="006D3581"/>
    <w:rsid w:val="006D3F26"/>
    <w:rsid w:val="006D43D0"/>
    <w:rsid w:val="006D4799"/>
    <w:rsid w:val="006D4912"/>
    <w:rsid w:val="006D4BED"/>
    <w:rsid w:val="006D4C9C"/>
    <w:rsid w:val="006D4D4D"/>
    <w:rsid w:val="006D4E3C"/>
    <w:rsid w:val="006D4EEA"/>
    <w:rsid w:val="006D5C2A"/>
    <w:rsid w:val="006D5CA6"/>
    <w:rsid w:val="006D5E6B"/>
    <w:rsid w:val="006D65F0"/>
    <w:rsid w:val="006D6704"/>
    <w:rsid w:val="006D6796"/>
    <w:rsid w:val="006D6909"/>
    <w:rsid w:val="006D6BA6"/>
    <w:rsid w:val="006D6BB5"/>
    <w:rsid w:val="006D6E34"/>
    <w:rsid w:val="006D6F91"/>
    <w:rsid w:val="006D7349"/>
    <w:rsid w:val="006D75C6"/>
    <w:rsid w:val="006D7719"/>
    <w:rsid w:val="006D7E82"/>
    <w:rsid w:val="006E05F2"/>
    <w:rsid w:val="006E0910"/>
    <w:rsid w:val="006E0CD8"/>
    <w:rsid w:val="006E1074"/>
    <w:rsid w:val="006E13A4"/>
    <w:rsid w:val="006E15E9"/>
    <w:rsid w:val="006E18BF"/>
    <w:rsid w:val="006E1D0B"/>
    <w:rsid w:val="006E1F0C"/>
    <w:rsid w:val="006E21C7"/>
    <w:rsid w:val="006E2291"/>
    <w:rsid w:val="006E22DA"/>
    <w:rsid w:val="006E24CB"/>
    <w:rsid w:val="006E2847"/>
    <w:rsid w:val="006E28F9"/>
    <w:rsid w:val="006E2FE5"/>
    <w:rsid w:val="006E323B"/>
    <w:rsid w:val="006E3291"/>
    <w:rsid w:val="006E341A"/>
    <w:rsid w:val="006E4011"/>
    <w:rsid w:val="006E401A"/>
    <w:rsid w:val="006E41FB"/>
    <w:rsid w:val="006E47F6"/>
    <w:rsid w:val="006E4AF8"/>
    <w:rsid w:val="006E54D8"/>
    <w:rsid w:val="006E5664"/>
    <w:rsid w:val="006E56DC"/>
    <w:rsid w:val="006E58DD"/>
    <w:rsid w:val="006E5B55"/>
    <w:rsid w:val="006E5FE2"/>
    <w:rsid w:val="006E612B"/>
    <w:rsid w:val="006E6192"/>
    <w:rsid w:val="006E624B"/>
    <w:rsid w:val="006E66BF"/>
    <w:rsid w:val="006E68B9"/>
    <w:rsid w:val="006E6972"/>
    <w:rsid w:val="006E6D1F"/>
    <w:rsid w:val="006E6DF9"/>
    <w:rsid w:val="006E7359"/>
    <w:rsid w:val="006E7423"/>
    <w:rsid w:val="006E7DB8"/>
    <w:rsid w:val="006E7DED"/>
    <w:rsid w:val="006E7FCB"/>
    <w:rsid w:val="006F0139"/>
    <w:rsid w:val="006F0208"/>
    <w:rsid w:val="006F0278"/>
    <w:rsid w:val="006F046E"/>
    <w:rsid w:val="006F0657"/>
    <w:rsid w:val="006F090E"/>
    <w:rsid w:val="006F099C"/>
    <w:rsid w:val="006F0A31"/>
    <w:rsid w:val="006F0D96"/>
    <w:rsid w:val="006F0DD0"/>
    <w:rsid w:val="006F14C1"/>
    <w:rsid w:val="006F168C"/>
    <w:rsid w:val="006F16A9"/>
    <w:rsid w:val="006F1960"/>
    <w:rsid w:val="006F1BAF"/>
    <w:rsid w:val="006F1EC8"/>
    <w:rsid w:val="006F20F7"/>
    <w:rsid w:val="006F241F"/>
    <w:rsid w:val="006F290A"/>
    <w:rsid w:val="006F296F"/>
    <w:rsid w:val="006F3232"/>
    <w:rsid w:val="006F3340"/>
    <w:rsid w:val="006F33C1"/>
    <w:rsid w:val="006F3531"/>
    <w:rsid w:val="006F3585"/>
    <w:rsid w:val="006F3741"/>
    <w:rsid w:val="006F3C05"/>
    <w:rsid w:val="006F3FF0"/>
    <w:rsid w:val="006F40FB"/>
    <w:rsid w:val="006F419A"/>
    <w:rsid w:val="006F41AE"/>
    <w:rsid w:val="006F42E2"/>
    <w:rsid w:val="006F44C6"/>
    <w:rsid w:val="006F471E"/>
    <w:rsid w:val="006F482C"/>
    <w:rsid w:val="006F48B8"/>
    <w:rsid w:val="006F48F1"/>
    <w:rsid w:val="006F5140"/>
    <w:rsid w:val="006F52A0"/>
    <w:rsid w:val="006F54CD"/>
    <w:rsid w:val="006F5DA2"/>
    <w:rsid w:val="006F68AB"/>
    <w:rsid w:val="006F6A30"/>
    <w:rsid w:val="006F6A97"/>
    <w:rsid w:val="006F6BD3"/>
    <w:rsid w:val="006F6E1C"/>
    <w:rsid w:val="006F70DD"/>
    <w:rsid w:val="006F7DA0"/>
    <w:rsid w:val="007003BF"/>
    <w:rsid w:val="0070066E"/>
    <w:rsid w:val="007010E4"/>
    <w:rsid w:val="007011E0"/>
    <w:rsid w:val="007016AE"/>
    <w:rsid w:val="00701AF7"/>
    <w:rsid w:val="00701B18"/>
    <w:rsid w:val="00701DBD"/>
    <w:rsid w:val="007020B7"/>
    <w:rsid w:val="007021AE"/>
    <w:rsid w:val="007022F5"/>
    <w:rsid w:val="00702325"/>
    <w:rsid w:val="007024A9"/>
    <w:rsid w:val="00702746"/>
    <w:rsid w:val="00702B61"/>
    <w:rsid w:val="00702C24"/>
    <w:rsid w:val="00702D90"/>
    <w:rsid w:val="00702DC4"/>
    <w:rsid w:val="0070439B"/>
    <w:rsid w:val="007044A2"/>
    <w:rsid w:val="0070460A"/>
    <w:rsid w:val="00704718"/>
    <w:rsid w:val="007049D1"/>
    <w:rsid w:val="00704BCB"/>
    <w:rsid w:val="00704C3C"/>
    <w:rsid w:val="007050C5"/>
    <w:rsid w:val="007052A4"/>
    <w:rsid w:val="00705313"/>
    <w:rsid w:val="00705799"/>
    <w:rsid w:val="00705A4C"/>
    <w:rsid w:val="00705BEB"/>
    <w:rsid w:val="00705DA0"/>
    <w:rsid w:val="007060B5"/>
    <w:rsid w:val="0070617E"/>
    <w:rsid w:val="007062F3"/>
    <w:rsid w:val="00706369"/>
    <w:rsid w:val="00706F3E"/>
    <w:rsid w:val="00707612"/>
    <w:rsid w:val="00707919"/>
    <w:rsid w:val="007079FF"/>
    <w:rsid w:val="00707E42"/>
    <w:rsid w:val="00710234"/>
    <w:rsid w:val="007106C2"/>
    <w:rsid w:val="00710AA3"/>
    <w:rsid w:val="00710B50"/>
    <w:rsid w:val="007114A4"/>
    <w:rsid w:val="007115DA"/>
    <w:rsid w:val="0071163B"/>
    <w:rsid w:val="00711FD7"/>
    <w:rsid w:val="00712382"/>
    <w:rsid w:val="007129FC"/>
    <w:rsid w:val="00712D8A"/>
    <w:rsid w:val="0071307F"/>
    <w:rsid w:val="0071316F"/>
    <w:rsid w:val="00713ACD"/>
    <w:rsid w:val="00713B93"/>
    <w:rsid w:val="00713E01"/>
    <w:rsid w:val="00713E19"/>
    <w:rsid w:val="0071411C"/>
    <w:rsid w:val="0071412F"/>
    <w:rsid w:val="007146C2"/>
    <w:rsid w:val="007149B8"/>
    <w:rsid w:val="007149D5"/>
    <w:rsid w:val="00714CA5"/>
    <w:rsid w:val="00715118"/>
    <w:rsid w:val="00715312"/>
    <w:rsid w:val="00715335"/>
    <w:rsid w:val="00715A0E"/>
    <w:rsid w:val="00715BF9"/>
    <w:rsid w:val="00715C4D"/>
    <w:rsid w:val="00715C71"/>
    <w:rsid w:val="00715F65"/>
    <w:rsid w:val="007162AA"/>
    <w:rsid w:val="007166E3"/>
    <w:rsid w:val="007169E7"/>
    <w:rsid w:val="00716D92"/>
    <w:rsid w:val="00716E68"/>
    <w:rsid w:val="00716EBC"/>
    <w:rsid w:val="00717C37"/>
    <w:rsid w:val="00717D83"/>
    <w:rsid w:val="00717EAB"/>
    <w:rsid w:val="00717EB8"/>
    <w:rsid w:val="007200C5"/>
    <w:rsid w:val="007200EB"/>
    <w:rsid w:val="007202EA"/>
    <w:rsid w:val="00720308"/>
    <w:rsid w:val="00720460"/>
    <w:rsid w:val="0072055C"/>
    <w:rsid w:val="00720579"/>
    <w:rsid w:val="00720989"/>
    <w:rsid w:val="007216F1"/>
    <w:rsid w:val="00721895"/>
    <w:rsid w:val="00721A76"/>
    <w:rsid w:val="00721AFD"/>
    <w:rsid w:val="00721F37"/>
    <w:rsid w:val="00722483"/>
    <w:rsid w:val="007224A9"/>
    <w:rsid w:val="007226C7"/>
    <w:rsid w:val="00722754"/>
    <w:rsid w:val="00722B6B"/>
    <w:rsid w:val="00722D25"/>
    <w:rsid w:val="00723348"/>
    <w:rsid w:val="00723427"/>
    <w:rsid w:val="0072381E"/>
    <w:rsid w:val="0072382A"/>
    <w:rsid w:val="00723A43"/>
    <w:rsid w:val="00723B6E"/>
    <w:rsid w:val="00723D46"/>
    <w:rsid w:val="00723E70"/>
    <w:rsid w:val="00723EDB"/>
    <w:rsid w:val="00723F3C"/>
    <w:rsid w:val="0072422C"/>
    <w:rsid w:val="0072456B"/>
    <w:rsid w:val="007247D3"/>
    <w:rsid w:val="00724BDC"/>
    <w:rsid w:val="00724E45"/>
    <w:rsid w:val="00725506"/>
    <w:rsid w:val="00725795"/>
    <w:rsid w:val="007259EB"/>
    <w:rsid w:val="00725A30"/>
    <w:rsid w:val="00725D88"/>
    <w:rsid w:val="0072602B"/>
    <w:rsid w:val="00726053"/>
    <w:rsid w:val="0072629B"/>
    <w:rsid w:val="0072684D"/>
    <w:rsid w:val="00726894"/>
    <w:rsid w:val="00726918"/>
    <w:rsid w:val="00726CA9"/>
    <w:rsid w:val="00726F4E"/>
    <w:rsid w:val="0073009F"/>
    <w:rsid w:val="00730489"/>
    <w:rsid w:val="007306D1"/>
    <w:rsid w:val="00730873"/>
    <w:rsid w:val="00730D9D"/>
    <w:rsid w:val="00731DE3"/>
    <w:rsid w:val="00731FAD"/>
    <w:rsid w:val="0073200C"/>
    <w:rsid w:val="007320F8"/>
    <w:rsid w:val="00732390"/>
    <w:rsid w:val="00732441"/>
    <w:rsid w:val="00732454"/>
    <w:rsid w:val="00732683"/>
    <w:rsid w:val="0073296C"/>
    <w:rsid w:val="00732B61"/>
    <w:rsid w:val="007331B5"/>
    <w:rsid w:val="0073369C"/>
    <w:rsid w:val="00733C3F"/>
    <w:rsid w:val="00733E2A"/>
    <w:rsid w:val="00734116"/>
    <w:rsid w:val="007346D8"/>
    <w:rsid w:val="00734976"/>
    <w:rsid w:val="00734D15"/>
    <w:rsid w:val="00734D6F"/>
    <w:rsid w:val="00735587"/>
    <w:rsid w:val="00735666"/>
    <w:rsid w:val="007359F8"/>
    <w:rsid w:val="00735BE5"/>
    <w:rsid w:val="00735F83"/>
    <w:rsid w:val="00736434"/>
    <w:rsid w:val="00736466"/>
    <w:rsid w:val="00736AAD"/>
    <w:rsid w:val="00736B4F"/>
    <w:rsid w:val="00736DFD"/>
    <w:rsid w:val="00736F34"/>
    <w:rsid w:val="00737152"/>
    <w:rsid w:val="00737643"/>
    <w:rsid w:val="007378AB"/>
    <w:rsid w:val="00737B72"/>
    <w:rsid w:val="00737BB0"/>
    <w:rsid w:val="007409AB"/>
    <w:rsid w:val="007409CB"/>
    <w:rsid w:val="00740AF8"/>
    <w:rsid w:val="00740FF9"/>
    <w:rsid w:val="007411AD"/>
    <w:rsid w:val="00741772"/>
    <w:rsid w:val="007422A4"/>
    <w:rsid w:val="007424B5"/>
    <w:rsid w:val="00742525"/>
    <w:rsid w:val="0074262D"/>
    <w:rsid w:val="007426E0"/>
    <w:rsid w:val="00742931"/>
    <w:rsid w:val="00742936"/>
    <w:rsid w:val="0074297F"/>
    <w:rsid w:val="00742CE6"/>
    <w:rsid w:val="00743995"/>
    <w:rsid w:val="00743BA3"/>
    <w:rsid w:val="00743CBD"/>
    <w:rsid w:val="00743CDA"/>
    <w:rsid w:val="00743EBB"/>
    <w:rsid w:val="00744248"/>
    <w:rsid w:val="00744374"/>
    <w:rsid w:val="00744623"/>
    <w:rsid w:val="0074480E"/>
    <w:rsid w:val="00744AE7"/>
    <w:rsid w:val="00744C73"/>
    <w:rsid w:val="00744DCF"/>
    <w:rsid w:val="00744ECF"/>
    <w:rsid w:val="007453A1"/>
    <w:rsid w:val="00745A51"/>
    <w:rsid w:val="0074679C"/>
    <w:rsid w:val="007467BA"/>
    <w:rsid w:val="007469C3"/>
    <w:rsid w:val="007469D8"/>
    <w:rsid w:val="00746E08"/>
    <w:rsid w:val="00747191"/>
    <w:rsid w:val="007477C5"/>
    <w:rsid w:val="00747CBB"/>
    <w:rsid w:val="007501DA"/>
    <w:rsid w:val="00750334"/>
    <w:rsid w:val="00750578"/>
    <w:rsid w:val="007506F0"/>
    <w:rsid w:val="007506F5"/>
    <w:rsid w:val="00751260"/>
    <w:rsid w:val="0075151D"/>
    <w:rsid w:val="0075163C"/>
    <w:rsid w:val="00751B17"/>
    <w:rsid w:val="00751D50"/>
    <w:rsid w:val="00752126"/>
    <w:rsid w:val="00752E52"/>
    <w:rsid w:val="00753296"/>
    <w:rsid w:val="00753985"/>
    <w:rsid w:val="00753B5B"/>
    <w:rsid w:val="0075407E"/>
    <w:rsid w:val="0075465A"/>
    <w:rsid w:val="00754B3B"/>
    <w:rsid w:val="0075522C"/>
    <w:rsid w:val="0075541E"/>
    <w:rsid w:val="0075593C"/>
    <w:rsid w:val="007559AF"/>
    <w:rsid w:val="00755B1A"/>
    <w:rsid w:val="00755EA3"/>
    <w:rsid w:val="0075621A"/>
    <w:rsid w:val="007566FC"/>
    <w:rsid w:val="0075686E"/>
    <w:rsid w:val="00756CC4"/>
    <w:rsid w:val="00757034"/>
    <w:rsid w:val="007570E6"/>
    <w:rsid w:val="007575A3"/>
    <w:rsid w:val="007576A9"/>
    <w:rsid w:val="00757880"/>
    <w:rsid w:val="0076042C"/>
    <w:rsid w:val="007606DD"/>
    <w:rsid w:val="00760899"/>
    <w:rsid w:val="007608C4"/>
    <w:rsid w:val="007609E9"/>
    <w:rsid w:val="00760E62"/>
    <w:rsid w:val="00761652"/>
    <w:rsid w:val="00761A7D"/>
    <w:rsid w:val="00761D0D"/>
    <w:rsid w:val="00763054"/>
    <w:rsid w:val="007631BA"/>
    <w:rsid w:val="007638B8"/>
    <w:rsid w:val="00763C53"/>
    <w:rsid w:val="00763D7C"/>
    <w:rsid w:val="00764184"/>
    <w:rsid w:val="00764332"/>
    <w:rsid w:val="007644F3"/>
    <w:rsid w:val="00764566"/>
    <w:rsid w:val="00764846"/>
    <w:rsid w:val="007648CF"/>
    <w:rsid w:val="00764CE2"/>
    <w:rsid w:val="00764DF2"/>
    <w:rsid w:val="00764E72"/>
    <w:rsid w:val="0076517F"/>
    <w:rsid w:val="00765834"/>
    <w:rsid w:val="00766221"/>
    <w:rsid w:val="0076642F"/>
    <w:rsid w:val="00766975"/>
    <w:rsid w:val="00766CCD"/>
    <w:rsid w:val="00767BC1"/>
    <w:rsid w:val="00767DC0"/>
    <w:rsid w:val="00767F2F"/>
    <w:rsid w:val="00770061"/>
    <w:rsid w:val="00770248"/>
    <w:rsid w:val="007703A4"/>
    <w:rsid w:val="007707A8"/>
    <w:rsid w:val="007708A4"/>
    <w:rsid w:val="00770C8E"/>
    <w:rsid w:val="00771499"/>
    <w:rsid w:val="0077161A"/>
    <w:rsid w:val="007717B2"/>
    <w:rsid w:val="00771959"/>
    <w:rsid w:val="0077197B"/>
    <w:rsid w:val="00771A52"/>
    <w:rsid w:val="00771AC9"/>
    <w:rsid w:val="00771C88"/>
    <w:rsid w:val="007722E2"/>
    <w:rsid w:val="0077230F"/>
    <w:rsid w:val="0077242D"/>
    <w:rsid w:val="00772BD2"/>
    <w:rsid w:val="00772EAA"/>
    <w:rsid w:val="007734D0"/>
    <w:rsid w:val="007736B3"/>
    <w:rsid w:val="0077374B"/>
    <w:rsid w:val="00773B69"/>
    <w:rsid w:val="00773CA7"/>
    <w:rsid w:val="00773F03"/>
    <w:rsid w:val="00774834"/>
    <w:rsid w:val="00774A00"/>
    <w:rsid w:val="00774C5A"/>
    <w:rsid w:val="00774E50"/>
    <w:rsid w:val="007753FC"/>
    <w:rsid w:val="00775827"/>
    <w:rsid w:val="00775E1D"/>
    <w:rsid w:val="0077673C"/>
    <w:rsid w:val="007768E8"/>
    <w:rsid w:val="0077695D"/>
    <w:rsid w:val="00776C16"/>
    <w:rsid w:val="00776DFF"/>
    <w:rsid w:val="00777145"/>
    <w:rsid w:val="007774F8"/>
    <w:rsid w:val="007776BE"/>
    <w:rsid w:val="007778FA"/>
    <w:rsid w:val="00777A62"/>
    <w:rsid w:val="00777AEA"/>
    <w:rsid w:val="00777FDF"/>
    <w:rsid w:val="007807ED"/>
    <w:rsid w:val="00780906"/>
    <w:rsid w:val="007811BA"/>
    <w:rsid w:val="00781439"/>
    <w:rsid w:val="00781509"/>
    <w:rsid w:val="0078160C"/>
    <w:rsid w:val="0078187E"/>
    <w:rsid w:val="00781DA9"/>
    <w:rsid w:val="00781DB9"/>
    <w:rsid w:val="00781DDD"/>
    <w:rsid w:val="00781E27"/>
    <w:rsid w:val="00782661"/>
    <w:rsid w:val="007827DE"/>
    <w:rsid w:val="007829A5"/>
    <w:rsid w:val="00783199"/>
    <w:rsid w:val="00783875"/>
    <w:rsid w:val="00783D61"/>
    <w:rsid w:val="00783F2D"/>
    <w:rsid w:val="00783FD0"/>
    <w:rsid w:val="00784426"/>
    <w:rsid w:val="00784B0B"/>
    <w:rsid w:val="00784CEC"/>
    <w:rsid w:val="00784D65"/>
    <w:rsid w:val="00784EEF"/>
    <w:rsid w:val="00785527"/>
    <w:rsid w:val="0078557D"/>
    <w:rsid w:val="0078569C"/>
    <w:rsid w:val="007859F5"/>
    <w:rsid w:val="00785AAC"/>
    <w:rsid w:val="00785CBD"/>
    <w:rsid w:val="00785CE1"/>
    <w:rsid w:val="00785D3F"/>
    <w:rsid w:val="00785EC8"/>
    <w:rsid w:val="007867E8"/>
    <w:rsid w:val="00786A7F"/>
    <w:rsid w:val="00786DE1"/>
    <w:rsid w:val="00787031"/>
    <w:rsid w:val="0078718C"/>
    <w:rsid w:val="007875A9"/>
    <w:rsid w:val="0078769F"/>
    <w:rsid w:val="007877E3"/>
    <w:rsid w:val="007878A1"/>
    <w:rsid w:val="00787D19"/>
    <w:rsid w:val="00787E39"/>
    <w:rsid w:val="00787F3A"/>
    <w:rsid w:val="007903EC"/>
    <w:rsid w:val="007904A5"/>
    <w:rsid w:val="00790736"/>
    <w:rsid w:val="007909DE"/>
    <w:rsid w:val="00790C38"/>
    <w:rsid w:val="00791380"/>
    <w:rsid w:val="00791406"/>
    <w:rsid w:val="00791B60"/>
    <w:rsid w:val="00791D40"/>
    <w:rsid w:val="0079236D"/>
    <w:rsid w:val="007929F3"/>
    <w:rsid w:val="00793065"/>
    <w:rsid w:val="00793098"/>
    <w:rsid w:val="00793230"/>
    <w:rsid w:val="0079372B"/>
    <w:rsid w:val="00793A5F"/>
    <w:rsid w:val="007940FC"/>
    <w:rsid w:val="0079413B"/>
    <w:rsid w:val="007943B5"/>
    <w:rsid w:val="0079442E"/>
    <w:rsid w:val="00794613"/>
    <w:rsid w:val="007946AD"/>
    <w:rsid w:val="007946C0"/>
    <w:rsid w:val="007946FE"/>
    <w:rsid w:val="00794BC4"/>
    <w:rsid w:val="00794C9A"/>
    <w:rsid w:val="007952B9"/>
    <w:rsid w:val="00795388"/>
    <w:rsid w:val="00795568"/>
    <w:rsid w:val="00795828"/>
    <w:rsid w:val="00795DC4"/>
    <w:rsid w:val="00795E84"/>
    <w:rsid w:val="00795F6D"/>
    <w:rsid w:val="00796339"/>
    <w:rsid w:val="00796B44"/>
    <w:rsid w:val="00796BD2"/>
    <w:rsid w:val="00796D11"/>
    <w:rsid w:val="00796FCA"/>
    <w:rsid w:val="007976CA"/>
    <w:rsid w:val="00797F94"/>
    <w:rsid w:val="007A02A2"/>
    <w:rsid w:val="007A0372"/>
    <w:rsid w:val="007A03EA"/>
    <w:rsid w:val="007A087F"/>
    <w:rsid w:val="007A09C8"/>
    <w:rsid w:val="007A0DD2"/>
    <w:rsid w:val="007A0E57"/>
    <w:rsid w:val="007A12A2"/>
    <w:rsid w:val="007A1FF7"/>
    <w:rsid w:val="007A2315"/>
    <w:rsid w:val="007A23C6"/>
    <w:rsid w:val="007A2D9D"/>
    <w:rsid w:val="007A2E7B"/>
    <w:rsid w:val="007A2EBF"/>
    <w:rsid w:val="007A2EE2"/>
    <w:rsid w:val="007A38C2"/>
    <w:rsid w:val="007A3925"/>
    <w:rsid w:val="007A3B6D"/>
    <w:rsid w:val="007A3E53"/>
    <w:rsid w:val="007A3FB4"/>
    <w:rsid w:val="007A40F7"/>
    <w:rsid w:val="007A413E"/>
    <w:rsid w:val="007A428B"/>
    <w:rsid w:val="007A42FB"/>
    <w:rsid w:val="007A43B5"/>
    <w:rsid w:val="007A44D5"/>
    <w:rsid w:val="007A516C"/>
    <w:rsid w:val="007A549E"/>
    <w:rsid w:val="007A564D"/>
    <w:rsid w:val="007A5BB2"/>
    <w:rsid w:val="007A5C0F"/>
    <w:rsid w:val="007A5C98"/>
    <w:rsid w:val="007A5D0C"/>
    <w:rsid w:val="007A611F"/>
    <w:rsid w:val="007A6632"/>
    <w:rsid w:val="007A66F0"/>
    <w:rsid w:val="007A6856"/>
    <w:rsid w:val="007A738D"/>
    <w:rsid w:val="007A74CC"/>
    <w:rsid w:val="007A78B9"/>
    <w:rsid w:val="007A7DE0"/>
    <w:rsid w:val="007B0365"/>
    <w:rsid w:val="007B045A"/>
    <w:rsid w:val="007B0B7C"/>
    <w:rsid w:val="007B0DF5"/>
    <w:rsid w:val="007B13FC"/>
    <w:rsid w:val="007B1751"/>
    <w:rsid w:val="007B1A88"/>
    <w:rsid w:val="007B1B3A"/>
    <w:rsid w:val="007B1E19"/>
    <w:rsid w:val="007B2273"/>
    <w:rsid w:val="007B24BE"/>
    <w:rsid w:val="007B2533"/>
    <w:rsid w:val="007B33CF"/>
    <w:rsid w:val="007B3566"/>
    <w:rsid w:val="007B3708"/>
    <w:rsid w:val="007B3C95"/>
    <w:rsid w:val="007B3E87"/>
    <w:rsid w:val="007B4507"/>
    <w:rsid w:val="007B4822"/>
    <w:rsid w:val="007B48FB"/>
    <w:rsid w:val="007B509D"/>
    <w:rsid w:val="007B53D8"/>
    <w:rsid w:val="007B59C7"/>
    <w:rsid w:val="007B5BBF"/>
    <w:rsid w:val="007B5E13"/>
    <w:rsid w:val="007B5E5B"/>
    <w:rsid w:val="007B60AA"/>
    <w:rsid w:val="007B6181"/>
    <w:rsid w:val="007B633A"/>
    <w:rsid w:val="007B6466"/>
    <w:rsid w:val="007B67A2"/>
    <w:rsid w:val="007B682F"/>
    <w:rsid w:val="007B6893"/>
    <w:rsid w:val="007B6B44"/>
    <w:rsid w:val="007B6B6E"/>
    <w:rsid w:val="007B7125"/>
    <w:rsid w:val="007B736C"/>
    <w:rsid w:val="007B7401"/>
    <w:rsid w:val="007B75FD"/>
    <w:rsid w:val="007B78EF"/>
    <w:rsid w:val="007B7ADB"/>
    <w:rsid w:val="007B7BA8"/>
    <w:rsid w:val="007C003A"/>
    <w:rsid w:val="007C03C8"/>
    <w:rsid w:val="007C0504"/>
    <w:rsid w:val="007C0E02"/>
    <w:rsid w:val="007C147C"/>
    <w:rsid w:val="007C15B4"/>
    <w:rsid w:val="007C16A2"/>
    <w:rsid w:val="007C16C2"/>
    <w:rsid w:val="007C1B59"/>
    <w:rsid w:val="007C1BE4"/>
    <w:rsid w:val="007C1FD4"/>
    <w:rsid w:val="007C27BC"/>
    <w:rsid w:val="007C2A5B"/>
    <w:rsid w:val="007C2E97"/>
    <w:rsid w:val="007C300B"/>
    <w:rsid w:val="007C3053"/>
    <w:rsid w:val="007C331A"/>
    <w:rsid w:val="007C334D"/>
    <w:rsid w:val="007C33A9"/>
    <w:rsid w:val="007C34E3"/>
    <w:rsid w:val="007C35BB"/>
    <w:rsid w:val="007C394C"/>
    <w:rsid w:val="007C3A4A"/>
    <w:rsid w:val="007C3BB1"/>
    <w:rsid w:val="007C3FB2"/>
    <w:rsid w:val="007C4924"/>
    <w:rsid w:val="007C4B42"/>
    <w:rsid w:val="007C50FF"/>
    <w:rsid w:val="007C51C5"/>
    <w:rsid w:val="007C5469"/>
    <w:rsid w:val="007C575D"/>
    <w:rsid w:val="007C58A3"/>
    <w:rsid w:val="007C58A6"/>
    <w:rsid w:val="007C5AE4"/>
    <w:rsid w:val="007C5BBD"/>
    <w:rsid w:val="007C6AD1"/>
    <w:rsid w:val="007C71F5"/>
    <w:rsid w:val="007C7B7D"/>
    <w:rsid w:val="007C7CE8"/>
    <w:rsid w:val="007C7EB5"/>
    <w:rsid w:val="007D00FA"/>
    <w:rsid w:val="007D03A6"/>
    <w:rsid w:val="007D03DF"/>
    <w:rsid w:val="007D07B0"/>
    <w:rsid w:val="007D086A"/>
    <w:rsid w:val="007D0C65"/>
    <w:rsid w:val="007D0CA5"/>
    <w:rsid w:val="007D0CB9"/>
    <w:rsid w:val="007D0F4B"/>
    <w:rsid w:val="007D11E0"/>
    <w:rsid w:val="007D11EC"/>
    <w:rsid w:val="007D188F"/>
    <w:rsid w:val="007D1A7C"/>
    <w:rsid w:val="007D1A95"/>
    <w:rsid w:val="007D1B59"/>
    <w:rsid w:val="007D1EAC"/>
    <w:rsid w:val="007D21C3"/>
    <w:rsid w:val="007D2255"/>
    <w:rsid w:val="007D25E9"/>
    <w:rsid w:val="007D28C0"/>
    <w:rsid w:val="007D2A10"/>
    <w:rsid w:val="007D2CC2"/>
    <w:rsid w:val="007D3090"/>
    <w:rsid w:val="007D332D"/>
    <w:rsid w:val="007D36D3"/>
    <w:rsid w:val="007D3814"/>
    <w:rsid w:val="007D39D4"/>
    <w:rsid w:val="007D3ADD"/>
    <w:rsid w:val="007D3C1C"/>
    <w:rsid w:val="007D3E23"/>
    <w:rsid w:val="007D3FC0"/>
    <w:rsid w:val="007D4005"/>
    <w:rsid w:val="007D42BD"/>
    <w:rsid w:val="007D42C1"/>
    <w:rsid w:val="007D446D"/>
    <w:rsid w:val="007D4512"/>
    <w:rsid w:val="007D452F"/>
    <w:rsid w:val="007D463D"/>
    <w:rsid w:val="007D47ED"/>
    <w:rsid w:val="007D4C1C"/>
    <w:rsid w:val="007D4C52"/>
    <w:rsid w:val="007D4F4F"/>
    <w:rsid w:val="007D5939"/>
    <w:rsid w:val="007D59BA"/>
    <w:rsid w:val="007D5AFB"/>
    <w:rsid w:val="007D5F77"/>
    <w:rsid w:val="007D6621"/>
    <w:rsid w:val="007D6820"/>
    <w:rsid w:val="007D6A5D"/>
    <w:rsid w:val="007D6C02"/>
    <w:rsid w:val="007D6EEC"/>
    <w:rsid w:val="007D71EE"/>
    <w:rsid w:val="007D78CE"/>
    <w:rsid w:val="007D79EB"/>
    <w:rsid w:val="007D7A81"/>
    <w:rsid w:val="007D7BD8"/>
    <w:rsid w:val="007D7F1F"/>
    <w:rsid w:val="007E02C1"/>
    <w:rsid w:val="007E04C7"/>
    <w:rsid w:val="007E103B"/>
    <w:rsid w:val="007E1D50"/>
    <w:rsid w:val="007E2003"/>
    <w:rsid w:val="007E2136"/>
    <w:rsid w:val="007E2835"/>
    <w:rsid w:val="007E2842"/>
    <w:rsid w:val="007E3007"/>
    <w:rsid w:val="007E32FB"/>
    <w:rsid w:val="007E34F1"/>
    <w:rsid w:val="007E3676"/>
    <w:rsid w:val="007E390E"/>
    <w:rsid w:val="007E3DA1"/>
    <w:rsid w:val="007E3F02"/>
    <w:rsid w:val="007E4329"/>
    <w:rsid w:val="007E435C"/>
    <w:rsid w:val="007E5133"/>
    <w:rsid w:val="007E57AD"/>
    <w:rsid w:val="007E6A46"/>
    <w:rsid w:val="007E6AE2"/>
    <w:rsid w:val="007E6CC6"/>
    <w:rsid w:val="007E7432"/>
    <w:rsid w:val="007E7736"/>
    <w:rsid w:val="007E7D21"/>
    <w:rsid w:val="007F008E"/>
    <w:rsid w:val="007F0807"/>
    <w:rsid w:val="007F0849"/>
    <w:rsid w:val="007F0AAF"/>
    <w:rsid w:val="007F0B0B"/>
    <w:rsid w:val="007F0BB5"/>
    <w:rsid w:val="007F0CEC"/>
    <w:rsid w:val="007F14EF"/>
    <w:rsid w:val="007F1510"/>
    <w:rsid w:val="007F153A"/>
    <w:rsid w:val="007F170F"/>
    <w:rsid w:val="007F1B04"/>
    <w:rsid w:val="007F1BDD"/>
    <w:rsid w:val="007F1CE7"/>
    <w:rsid w:val="007F1F46"/>
    <w:rsid w:val="007F1F57"/>
    <w:rsid w:val="007F2163"/>
    <w:rsid w:val="007F22B8"/>
    <w:rsid w:val="007F26A9"/>
    <w:rsid w:val="007F26D0"/>
    <w:rsid w:val="007F2892"/>
    <w:rsid w:val="007F295C"/>
    <w:rsid w:val="007F2D18"/>
    <w:rsid w:val="007F2DAC"/>
    <w:rsid w:val="007F31B1"/>
    <w:rsid w:val="007F320E"/>
    <w:rsid w:val="007F3328"/>
    <w:rsid w:val="007F34F1"/>
    <w:rsid w:val="007F3D5E"/>
    <w:rsid w:val="007F41A9"/>
    <w:rsid w:val="007F4333"/>
    <w:rsid w:val="007F471C"/>
    <w:rsid w:val="007F4909"/>
    <w:rsid w:val="007F4F63"/>
    <w:rsid w:val="007F5A48"/>
    <w:rsid w:val="007F5A6D"/>
    <w:rsid w:val="007F69B8"/>
    <w:rsid w:val="007F6F2D"/>
    <w:rsid w:val="007F7194"/>
    <w:rsid w:val="007F727B"/>
    <w:rsid w:val="007F72D2"/>
    <w:rsid w:val="007F7DD2"/>
    <w:rsid w:val="00800122"/>
    <w:rsid w:val="00800311"/>
    <w:rsid w:val="00800B66"/>
    <w:rsid w:val="00800C41"/>
    <w:rsid w:val="00800CD8"/>
    <w:rsid w:val="00800DD0"/>
    <w:rsid w:val="00800DF8"/>
    <w:rsid w:val="00801050"/>
    <w:rsid w:val="0080106F"/>
    <w:rsid w:val="00801376"/>
    <w:rsid w:val="0080174D"/>
    <w:rsid w:val="00801CDF"/>
    <w:rsid w:val="00802483"/>
    <w:rsid w:val="008024D0"/>
    <w:rsid w:val="008026C1"/>
    <w:rsid w:val="008027F8"/>
    <w:rsid w:val="0080285C"/>
    <w:rsid w:val="008029F5"/>
    <w:rsid w:val="00802BD2"/>
    <w:rsid w:val="00803383"/>
    <w:rsid w:val="008037AB"/>
    <w:rsid w:val="0080387A"/>
    <w:rsid w:val="00803974"/>
    <w:rsid w:val="00803A0C"/>
    <w:rsid w:val="008040D4"/>
    <w:rsid w:val="0080415F"/>
    <w:rsid w:val="00805399"/>
    <w:rsid w:val="008055D2"/>
    <w:rsid w:val="00805A00"/>
    <w:rsid w:val="00805A77"/>
    <w:rsid w:val="00805D42"/>
    <w:rsid w:val="00805D66"/>
    <w:rsid w:val="00805FDA"/>
    <w:rsid w:val="00806257"/>
    <w:rsid w:val="008063DE"/>
    <w:rsid w:val="0080697E"/>
    <w:rsid w:val="00807969"/>
    <w:rsid w:val="00807B8D"/>
    <w:rsid w:val="00807F55"/>
    <w:rsid w:val="00810079"/>
    <w:rsid w:val="00810818"/>
    <w:rsid w:val="008109C0"/>
    <w:rsid w:val="00811196"/>
    <w:rsid w:val="00811414"/>
    <w:rsid w:val="00811651"/>
    <w:rsid w:val="00811AF8"/>
    <w:rsid w:val="00811C06"/>
    <w:rsid w:val="00812179"/>
    <w:rsid w:val="0081248D"/>
    <w:rsid w:val="00812E5E"/>
    <w:rsid w:val="00813037"/>
    <w:rsid w:val="00813767"/>
    <w:rsid w:val="0081394F"/>
    <w:rsid w:val="0081396F"/>
    <w:rsid w:val="008139C3"/>
    <w:rsid w:val="00813AF6"/>
    <w:rsid w:val="00813D47"/>
    <w:rsid w:val="00813DB8"/>
    <w:rsid w:val="00813F7C"/>
    <w:rsid w:val="0081425A"/>
    <w:rsid w:val="008143AA"/>
    <w:rsid w:val="00814903"/>
    <w:rsid w:val="00814A26"/>
    <w:rsid w:val="0081513C"/>
    <w:rsid w:val="008151E7"/>
    <w:rsid w:val="00815451"/>
    <w:rsid w:val="008159B3"/>
    <w:rsid w:val="00815DCF"/>
    <w:rsid w:val="00815E3E"/>
    <w:rsid w:val="00816010"/>
    <w:rsid w:val="008164A1"/>
    <w:rsid w:val="00816704"/>
    <w:rsid w:val="008169CA"/>
    <w:rsid w:val="00816BEC"/>
    <w:rsid w:val="00816C84"/>
    <w:rsid w:val="00816CB9"/>
    <w:rsid w:val="00816D21"/>
    <w:rsid w:val="00816D5B"/>
    <w:rsid w:val="00816EB9"/>
    <w:rsid w:val="00816FC8"/>
    <w:rsid w:val="008171F5"/>
    <w:rsid w:val="00817716"/>
    <w:rsid w:val="008179A2"/>
    <w:rsid w:val="00820054"/>
    <w:rsid w:val="0082024A"/>
    <w:rsid w:val="00820B52"/>
    <w:rsid w:val="00820C45"/>
    <w:rsid w:val="00820D8E"/>
    <w:rsid w:val="0082170B"/>
    <w:rsid w:val="00821935"/>
    <w:rsid w:val="00821D89"/>
    <w:rsid w:val="0082222E"/>
    <w:rsid w:val="0082234B"/>
    <w:rsid w:val="008223E8"/>
    <w:rsid w:val="0082269E"/>
    <w:rsid w:val="008226B0"/>
    <w:rsid w:val="00822781"/>
    <w:rsid w:val="008227EE"/>
    <w:rsid w:val="00822AD3"/>
    <w:rsid w:val="008231FF"/>
    <w:rsid w:val="00823313"/>
    <w:rsid w:val="00823399"/>
    <w:rsid w:val="00823734"/>
    <w:rsid w:val="00823AD5"/>
    <w:rsid w:val="00823DC2"/>
    <w:rsid w:val="00823FE9"/>
    <w:rsid w:val="008243F6"/>
    <w:rsid w:val="008249F9"/>
    <w:rsid w:val="00824F2A"/>
    <w:rsid w:val="008252DF"/>
    <w:rsid w:val="00825C3E"/>
    <w:rsid w:val="00825CC7"/>
    <w:rsid w:val="00825F87"/>
    <w:rsid w:val="00826CCD"/>
    <w:rsid w:val="00826D37"/>
    <w:rsid w:val="00827479"/>
    <w:rsid w:val="00827648"/>
    <w:rsid w:val="00827802"/>
    <w:rsid w:val="00827A8F"/>
    <w:rsid w:val="00827F81"/>
    <w:rsid w:val="0083003F"/>
    <w:rsid w:val="00830542"/>
    <w:rsid w:val="008305FE"/>
    <w:rsid w:val="00830604"/>
    <w:rsid w:val="008306BC"/>
    <w:rsid w:val="00830F12"/>
    <w:rsid w:val="00830F5D"/>
    <w:rsid w:val="008314A2"/>
    <w:rsid w:val="00831E1A"/>
    <w:rsid w:val="008320D0"/>
    <w:rsid w:val="008321F8"/>
    <w:rsid w:val="008324F1"/>
    <w:rsid w:val="00832C34"/>
    <w:rsid w:val="00832CFF"/>
    <w:rsid w:val="00832E75"/>
    <w:rsid w:val="00833249"/>
    <w:rsid w:val="00833C17"/>
    <w:rsid w:val="00834B57"/>
    <w:rsid w:val="008353BD"/>
    <w:rsid w:val="00835507"/>
    <w:rsid w:val="00835901"/>
    <w:rsid w:val="00835A70"/>
    <w:rsid w:val="00835B2D"/>
    <w:rsid w:val="00835F64"/>
    <w:rsid w:val="00836060"/>
    <w:rsid w:val="00836143"/>
    <w:rsid w:val="0083615B"/>
    <w:rsid w:val="0083633A"/>
    <w:rsid w:val="00836377"/>
    <w:rsid w:val="00836454"/>
    <w:rsid w:val="008364C4"/>
    <w:rsid w:val="00836553"/>
    <w:rsid w:val="0083676B"/>
    <w:rsid w:val="00836875"/>
    <w:rsid w:val="00836B5F"/>
    <w:rsid w:val="00836EE0"/>
    <w:rsid w:val="00837125"/>
    <w:rsid w:val="0083730B"/>
    <w:rsid w:val="00837629"/>
    <w:rsid w:val="0083764E"/>
    <w:rsid w:val="00840167"/>
    <w:rsid w:val="008403EA"/>
    <w:rsid w:val="008404B3"/>
    <w:rsid w:val="00840A57"/>
    <w:rsid w:val="00840AF1"/>
    <w:rsid w:val="00840E13"/>
    <w:rsid w:val="00841679"/>
    <w:rsid w:val="00841822"/>
    <w:rsid w:val="008418E1"/>
    <w:rsid w:val="00841B1F"/>
    <w:rsid w:val="00841DE4"/>
    <w:rsid w:val="00842332"/>
    <w:rsid w:val="00842448"/>
    <w:rsid w:val="00842898"/>
    <w:rsid w:val="00842B63"/>
    <w:rsid w:val="00842F4D"/>
    <w:rsid w:val="00842FF6"/>
    <w:rsid w:val="0084342E"/>
    <w:rsid w:val="00843616"/>
    <w:rsid w:val="0084380C"/>
    <w:rsid w:val="008438C5"/>
    <w:rsid w:val="00843DE9"/>
    <w:rsid w:val="00844059"/>
    <w:rsid w:val="00844213"/>
    <w:rsid w:val="00844564"/>
    <w:rsid w:val="00844803"/>
    <w:rsid w:val="008451BC"/>
    <w:rsid w:val="00845267"/>
    <w:rsid w:val="008453AC"/>
    <w:rsid w:val="008455C5"/>
    <w:rsid w:val="0084568A"/>
    <w:rsid w:val="00845F07"/>
    <w:rsid w:val="00846036"/>
    <w:rsid w:val="0084628B"/>
    <w:rsid w:val="008467FD"/>
    <w:rsid w:val="00846DE4"/>
    <w:rsid w:val="008478B0"/>
    <w:rsid w:val="00847ADB"/>
    <w:rsid w:val="00847B52"/>
    <w:rsid w:val="00847DE2"/>
    <w:rsid w:val="00847EEB"/>
    <w:rsid w:val="00847F83"/>
    <w:rsid w:val="00850098"/>
    <w:rsid w:val="00850342"/>
    <w:rsid w:val="008505C8"/>
    <w:rsid w:val="008514DF"/>
    <w:rsid w:val="00851703"/>
    <w:rsid w:val="008517C7"/>
    <w:rsid w:val="008518D7"/>
    <w:rsid w:val="00851F07"/>
    <w:rsid w:val="008525A1"/>
    <w:rsid w:val="0085274D"/>
    <w:rsid w:val="00852860"/>
    <w:rsid w:val="00852A04"/>
    <w:rsid w:val="00852F96"/>
    <w:rsid w:val="00853225"/>
    <w:rsid w:val="00853271"/>
    <w:rsid w:val="0085360D"/>
    <w:rsid w:val="0085387C"/>
    <w:rsid w:val="008538C2"/>
    <w:rsid w:val="00853C02"/>
    <w:rsid w:val="00853E22"/>
    <w:rsid w:val="00854044"/>
    <w:rsid w:val="008549C9"/>
    <w:rsid w:val="00854BF8"/>
    <w:rsid w:val="00854E64"/>
    <w:rsid w:val="0085519D"/>
    <w:rsid w:val="0085549A"/>
    <w:rsid w:val="0085570F"/>
    <w:rsid w:val="0085574A"/>
    <w:rsid w:val="0085582A"/>
    <w:rsid w:val="00856134"/>
    <w:rsid w:val="0085613E"/>
    <w:rsid w:val="008565AF"/>
    <w:rsid w:val="008568A3"/>
    <w:rsid w:val="00856B89"/>
    <w:rsid w:val="00856DD2"/>
    <w:rsid w:val="008576DC"/>
    <w:rsid w:val="00857709"/>
    <w:rsid w:val="0085770A"/>
    <w:rsid w:val="008578FF"/>
    <w:rsid w:val="00857BDB"/>
    <w:rsid w:val="00857FE4"/>
    <w:rsid w:val="00860324"/>
    <w:rsid w:val="00860591"/>
    <w:rsid w:val="008605AA"/>
    <w:rsid w:val="00860BD6"/>
    <w:rsid w:val="0086120F"/>
    <w:rsid w:val="0086175E"/>
    <w:rsid w:val="00861883"/>
    <w:rsid w:val="00861A79"/>
    <w:rsid w:val="00861CFD"/>
    <w:rsid w:val="00861F7E"/>
    <w:rsid w:val="00862279"/>
    <w:rsid w:val="00862423"/>
    <w:rsid w:val="0086259E"/>
    <w:rsid w:val="00862747"/>
    <w:rsid w:val="008627F4"/>
    <w:rsid w:val="0086283C"/>
    <w:rsid w:val="00862B49"/>
    <w:rsid w:val="00862DCF"/>
    <w:rsid w:val="00863390"/>
    <w:rsid w:val="008640E4"/>
    <w:rsid w:val="0086416E"/>
    <w:rsid w:val="00864331"/>
    <w:rsid w:val="00864631"/>
    <w:rsid w:val="008647B3"/>
    <w:rsid w:val="00864915"/>
    <w:rsid w:val="00864FC2"/>
    <w:rsid w:val="0086508B"/>
    <w:rsid w:val="00865405"/>
    <w:rsid w:val="008657C8"/>
    <w:rsid w:val="008657D0"/>
    <w:rsid w:val="0086597A"/>
    <w:rsid w:val="00865BA4"/>
    <w:rsid w:val="00865C2F"/>
    <w:rsid w:val="00865E27"/>
    <w:rsid w:val="00866480"/>
    <w:rsid w:val="00866848"/>
    <w:rsid w:val="00866B1E"/>
    <w:rsid w:val="008676BC"/>
    <w:rsid w:val="008679E4"/>
    <w:rsid w:val="00867B20"/>
    <w:rsid w:val="00867D66"/>
    <w:rsid w:val="00867F0B"/>
    <w:rsid w:val="00870282"/>
    <w:rsid w:val="008707FE"/>
    <w:rsid w:val="00870878"/>
    <w:rsid w:val="00870D40"/>
    <w:rsid w:val="00871236"/>
    <w:rsid w:val="0087168D"/>
    <w:rsid w:val="008716A4"/>
    <w:rsid w:val="00871B09"/>
    <w:rsid w:val="00871FCF"/>
    <w:rsid w:val="00872096"/>
    <w:rsid w:val="008720C6"/>
    <w:rsid w:val="008722E9"/>
    <w:rsid w:val="008723D4"/>
    <w:rsid w:val="00872AFC"/>
    <w:rsid w:val="00872B3D"/>
    <w:rsid w:val="008731E9"/>
    <w:rsid w:val="008734BE"/>
    <w:rsid w:val="00873FDB"/>
    <w:rsid w:val="00874835"/>
    <w:rsid w:val="00874CE0"/>
    <w:rsid w:val="00874F2C"/>
    <w:rsid w:val="00874FF3"/>
    <w:rsid w:val="00875468"/>
    <w:rsid w:val="008754B7"/>
    <w:rsid w:val="00875574"/>
    <w:rsid w:val="008755D7"/>
    <w:rsid w:val="008756F7"/>
    <w:rsid w:val="00875804"/>
    <w:rsid w:val="0087591D"/>
    <w:rsid w:val="00875969"/>
    <w:rsid w:val="00875A89"/>
    <w:rsid w:val="00875B28"/>
    <w:rsid w:val="00875DEE"/>
    <w:rsid w:val="00875E12"/>
    <w:rsid w:val="00876228"/>
    <w:rsid w:val="008762ED"/>
    <w:rsid w:val="00876335"/>
    <w:rsid w:val="0087663A"/>
    <w:rsid w:val="00876B43"/>
    <w:rsid w:val="00877145"/>
    <w:rsid w:val="00877253"/>
    <w:rsid w:val="008773B6"/>
    <w:rsid w:val="00877C68"/>
    <w:rsid w:val="00880240"/>
    <w:rsid w:val="008803F6"/>
    <w:rsid w:val="008804C8"/>
    <w:rsid w:val="00880C30"/>
    <w:rsid w:val="008811FC"/>
    <w:rsid w:val="008819FC"/>
    <w:rsid w:val="00881A14"/>
    <w:rsid w:val="00882212"/>
    <w:rsid w:val="0088248E"/>
    <w:rsid w:val="008825C1"/>
    <w:rsid w:val="00882657"/>
    <w:rsid w:val="008826D9"/>
    <w:rsid w:val="008827C3"/>
    <w:rsid w:val="0088296E"/>
    <w:rsid w:val="00882D3F"/>
    <w:rsid w:val="00882E07"/>
    <w:rsid w:val="00882E1D"/>
    <w:rsid w:val="00883B41"/>
    <w:rsid w:val="00883D37"/>
    <w:rsid w:val="00883EF4"/>
    <w:rsid w:val="00884264"/>
    <w:rsid w:val="008842FB"/>
    <w:rsid w:val="0088436F"/>
    <w:rsid w:val="008844B8"/>
    <w:rsid w:val="00884C17"/>
    <w:rsid w:val="0088552E"/>
    <w:rsid w:val="0088589E"/>
    <w:rsid w:val="0088593D"/>
    <w:rsid w:val="00885ADE"/>
    <w:rsid w:val="00885DFE"/>
    <w:rsid w:val="00885F2C"/>
    <w:rsid w:val="008864CF"/>
    <w:rsid w:val="0088686B"/>
    <w:rsid w:val="00886BC7"/>
    <w:rsid w:val="00887478"/>
    <w:rsid w:val="00887636"/>
    <w:rsid w:val="00887A58"/>
    <w:rsid w:val="00887EFD"/>
    <w:rsid w:val="00890558"/>
    <w:rsid w:val="00890576"/>
    <w:rsid w:val="008907E7"/>
    <w:rsid w:val="008909A1"/>
    <w:rsid w:val="00890ECF"/>
    <w:rsid w:val="00890F8C"/>
    <w:rsid w:val="00890FAC"/>
    <w:rsid w:val="0089124B"/>
    <w:rsid w:val="0089128B"/>
    <w:rsid w:val="008913FA"/>
    <w:rsid w:val="00891601"/>
    <w:rsid w:val="00891621"/>
    <w:rsid w:val="0089179F"/>
    <w:rsid w:val="00891D95"/>
    <w:rsid w:val="00891E7D"/>
    <w:rsid w:val="0089236B"/>
    <w:rsid w:val="0089289F"/>
    <w:rsid w:val="00893166"/>
    <w:rsid w:val="008932D7"/>
    <w:rsid w:val="00893373"/>
    <w:rsid w:val="008937C7"/>
    <w:rsid w:val="00893BE5"/>
    <w:rsid w:val="00893E5E"/>
    <w:rsid w:val="0089419D"/>
    <w:rsid w:val="008947E3"/>
    <w:rsid w:val="00894890"/>
    <w:rsid w:val="0089492E"/>
    <w:rsid w:val="00894B82"/>
    <w:rsid w:val="00894E38"/>
    <w:rsid w:val="00895213"/>
    <w:rsid w:val="00895564"/>
    <w:rsid w:val="00895623"/>
    <w:rsid w:val="0089562D"/>
    <w:rsid w:val="00895647"/>
    <w:rsid w:val="00895767"/>
    <w:rsid w:val="008957CC"/>
    <w:rsid w:val="00895999"/>
    <w:rsid w:val="00896106"/>
    <w:rsid w:val="00896343"/>
    <w:rsid w:val="008963B8"/>
    <w:rsid w:val="00896568"/>
    <w:rsid w:val="00896B68"/>
    <w:rsid w:val="00896BE0"/>
    <w:rsid w:val="00896D58"/>
    <w:rsid w:val="00896FB0"/>
    <w:rsid w:val="0089724D"/>
    <w:rsid w:val="00897271"/>
    <w:rsid w:val="0089737F"/>
    <w:rsid w:val="00897500"/>
    <w:rsid w:val="008978B3"/>
    <w:rsid w:val="008A03E3"/>
    <w:rsid w:val="008A0464"/>
    <w:rsid w:val="008A0791"/>
    <w:rsid w:val="008A0BD8"/>
    <w:rsid w:val="008A0FFC"/>
    <w:rsid w:val="008A107D"/>
    <w:rsid w:val="008A12B6"/>
    <w:rsid w:val="008A1326"/>
    <w:rsid w:val="008A1808"/>
    <w:rsid w:val="008A18AF"/>
    <w:rsid w:val="008A199B"/>
    <w:rsid w:val="008A1F6A"/>
    <w:rsid w:val="008A2064"/>
    <w:rsid w:val="008A208E"/>
    <w:rsid w:val="008A2729"/>
    <w:rsid w:val="008A2A7C"/>
    <w:rsid w:val="008A2BD9"/>
    <w:rsid w:val="008A32E6"/>
    <w:rsid w:val="008A330C"/>
    <w:rsid w:val="008A3641"/>
    <w:rsid w:val="008A3E5F"/>
    <w:rsid w:val="008A422F"/>
    <w:rsid w:val="008A4673"/>
    <w:rsid w:val="008A469B"/>
    <w:rsid w:val="008A4EE1"/>
    <w:rsid w:val="008A550A"/>
    <w:rsid w:val="008A562D"/>
    <w:rsid w:val="008A5701"/>
    <w:rsid w:val="008A5B70"/>
    <w:rsid w:val="008A5BB6"/>
    <w:rsid w:val="008A6257"/>
    <w:rsid w:val="008A69BA"/>
    <w:rsid w:val="008A69BC"/>
    <w:rsid w:val="008A6EE4"/>
    <w:rsid w:val="008A6F61"/>
    <w:rsid w:val="008A736B"/>
    <w:rsid w:val="008A750A"/>
    <w:rsid w:val="008A7551"/>
    <w:rsid w:val="008A7834"/>
    <w:rsid w:val="008A7854"/>
    <w:rsid w:val="008B0118"/>
    <w:rsid w:val="008B069A"/>
    <w:rsid w:val="008B0961"/>
    <w:rsid w:val="008B0969"/>
    <w:rsid w:val="008B0CB2"/>
    <w:rsid w:val="008B1091"/>
    <w:rsid w:val="008B1094"/>
    <w:rsid w:val="008B1598"/>
    <w:rsid w:val="008B178D"/>
    <w:rsid w:val="008B17F6"/>
    <w:rsid w:val="008B1A4A"/>
    <w:rsid w:val="008B1D21"/>
    <w:rsid w:val="008B22CE"/>
    <w:rsid w:val="008B257F"/>
    <w:rsid w:val="008B261D"/>
    <w:rsid w:val="008B2819"/>
    <w:rsid w:val="008B2909"/>
    <w:rsid w:val="008B3508"/>
    <w:rsid w:val="008B356E"/>
    <w:rsid w:val="008B39E6"/>
    <w:rsid w:val="008B4140"/>
    <w:rsid w:val="008B4C9F"/>
    <w:rsid w:val="008B4F4D"/>
    <w:rsid w:val="008B54E0"/>
    <w:rsid w:val="008B5555"/>
    <w:rsid w:val="008B5618"/>
    <w:rsid w:val="008B562E"/>
    <w:rsid w:val="008B5640"/>
    <w:rsid w:val="008B571D"/>
    <w:rsid w:val="008B5E59"/>
    <w:rsid w:val="008B6036"/>
    <w:rsid w:val="008B6507"/>
    <w:rsid w:val="008B6965"/>
    <w:rsid w:val="008B69BD"/>
    <w:rsid w:val="008B69F8"/>
    <w:rsid w:val="008B6E8D"/>
    <w:rsid w:val="008B70B2"/>
    <w:rsid w:val="008B70DC"/>
    <w:rsid w:val="008B7402"/>
    <w:rsid w:val="008B786A"/>
    <w:rsid w:val="008B7BC1"/>
    <w:rsid w:val="008C056F"/>
    <w:rsid w:val="008C0613"/>
    <w:rsid w:val="008C0920"/>
    <w:rsid w:val="008C0ADC"/>
    <w:rsid w:val="008C0D66"/>
    <w:rsid w:val="008C0DDF"/>
    <w:rsid w:val="008C1419"/>
    <w:rsid w:val="008C15A1"/>
    <w:rsid w:val="008C167D"/>
    <w:rsid w:val="008C17E7"/>
    <w:rsid w:val="008C1968"/>
    <w:rsid w:val="008C21E2"/>
    <w:rsid w:val="008C250B"/>
    <w:rsid w:val="008C26B9"/>
    <w:rsid w:val="008C2FBE"/>
    <w:rsid w:val="008C320D"/>
    <w:rsid w:val="008C34A0"/>
    <w:rsid w:val="008C380E"/>
    <w:rsid w:val="008C3EDD"/>
    <w:rsid w:val="008C4377"/>
    <w:rsid w:val="008C44E4"/>
    <w:rsid w:val="008C44F9"/>
    <w:rsid w:val="008C485A"/>
    <w:rsid w:val="008C5DED"/>
    <w:rsid w:val="008C63D8"/>
    <w:rsid w:val="008C646D"/>
    <w:rsid w:val="008C65F8"/>
    <w:rsid w:val="008C6AAE"/>
    <w:rsid w:val="008C6AD0"/>
    <w:rsid w:val="008C6B90"/>
    <w:rsid w:val="008C74FF"/>
    <w:rsid w:val="008C767A"/>
    <w:rsid w:val="008C7872"/>
    <w:rsid w:val="008C7A4A"/>
    <w:rsid w:val="008C7D85"/>
    <w:rsid w:val="008D016A"/>
    <w:rsid w:val="008D0211"/>
    <w:rsid w:val="008D0789"/>
    <w:rsid w:val="008D0A75"/>
    <w:rsid w:val="008D0DC9"/>
    <w:rsid w:val="008D0E64"/>
    <w:rsid w:val="008D1024"/>
    <w:rsid w:val="008D1027"/>
    <w:rsid w:val="008D15E9"/>
    <w:rsid w:val="008D1BCD"/>
    <w:rsid w:val="008D1C1F"/>
    <w:rsid w:val="008D1E33"/>
    <w:rsid w:val="008D1EAF"/>
    <w:rsid w:val="008D1FA7"/>
    <w:rsid w:val="008D21A8"/>
    <w:rsid w:val="008D2216"/>
    <w:rsid w:val="008D2368"/>
    <w:rsid w:val="008D27F8"/>
    <w:rsid w:val="008D2AFD"/>
    <w:rsid w:val="008D2BA1"/>
    <w:rsid w:val="008D30D5"/>
    <w:rsid w:val="008D3441"/>
    <w:rsid w:val="008D37A8"/>
    <w:rsid w:val="008D3E8A"/>
    <w:rsid w:val="008D4032"/>
    <w:rsid w:val="008D4504"/>
    <w:rsid w:val="008D4777"/>
    <w:rsid w:val="008D479E"/>
    <w:rsid w:val="008D4B73"/>
    <w:rsid w:val="008D514C"/>
    <w:rsid w:val="008D562A"/>
    <w:rsid w:val="008D57B5"/>
    <w:rsid w:val="008D57FA"/>
    <w:rsid w:val="008D5A28"/>
    <w:rsid w:val="008D5A3A"/>
    <w:rsid w:val="008D5A7F"/>
    <w:rsid w:val="008D5B38"/>
    <w:rsid w:val="008D5E61"/>
    <w:rsid w:val="008D604F"/>
    <w:rsid w:val="008D6090"/>
    <w:rsid w:val="008D631E"/>
    <w:rsid w:val="008D6393"/>
    <w:rsid w:val="008D6B5C"/>
    <w:rsid w:val="008D6C2C"/>
    <w:rsid w:val="008D6D8F"/>
    <w:rsid w:val="008D6E32"/>
    <w:rsid w:val="008D7663"/>
    <w:rsid w:val="008D77A5"/>
    <w:rsid w:val="008D77D4"/>
    <w:rsid w:val="008D77D8"/>
    <w:rsid w:val="008D7A85"/>
    <w:rsid w:val="008D7E46"/>
    <w:rsid w:val="008E0206"/>
    <w:rsid w:val="008E0263"/>
    <w:rsid w:val="008E051E"/>
    <w:rsid w:val="008E0667"/>
    <w:rsid w:val="008E0A57"/>
    <w:rsid w:val="008E0DBE"/>
    <w:rsid w:val="008E0F99"/>
    <w:rsid w:val="008E133C"/>
    <w:rsid w:val="008E176B"/>
    <w:rsid w:val="008E19EE"/>
    <w:rsid w:val="008E1AEF"/>
    <w:rsid w:val="008E1D84"/>
    <w:rsid w:val="008E2055"/>
    <w:rsid w:val="008E20FF"/>
    <w:rsid w:val="008E2993"/>
    <w:rsid w:val="008E2A0F"/>
    <w:rsid w:val="008E2D73"/>
    <w:rsid w:val="008E2DEA"/>
    <w:rsid w:val="008E2EBF"/>
    <w:rsid w:val="008E31F3"/>
    <w:rsid w:val="008E3448"/>
    <w:rsid w:val="008E3F4D"/>
    <w:rsid w:val="008E5167"/>
    <w:rsid w:val="008E55AB"/>
    <w:rsid w:val="008E55B9"/>
    <w:rsid w:val="008E5ED1"/>
    <w:rsid w:val="008E60E2"/>
    <w:rsid w:val="008E61F4"/>
    <w:rsid w:val="008E63E9"/>
    <w:rsid w:val="008E665D"/>
    <w:rsid w:val="008E67B9"/>
    <w:rsid w:val="008E69FB"/>
    <w:rsid w:val="008E7622"/>
    <w:rsid w:val="008E7696"/>
    <w:rsid w:val="008E777C"/>
    <w:rsid w:val="008E7BE0"/>
    <w:rsid w:val="008E7CE0"/>
    <w:rsid w:val="008E7D8C"/>
    <w:rsid w:val="008E7FAB"/>
    <w:rsid w:val="008F0085"/>
    <w:rsid w:val="008F0218"/>
    <w:rsid w:val="008F0967"/>
    <w:rsid w:val="008F0BEE"/>
    <w:rsid w:val="008F0CF0"/>
    <w:rsid w:val="008F1035"/>
    <w:rsid w:val="008F1CC4"/>
    <w:rsid w:val="008F2215"/>
    <w:rsid w:val="008F223F"/>
    <w:rsid w:val="008F22DE"/>
    <w:rsid w:val="008F34E2"/>
    <w:rsid w:val="008F3923"/>
    <w:rsid w:val="008F3E36"/>
    <w:rsid w:val="008F4343"/>
    <w:rsid w:val="008F45F3"/>
    <w:rsid w:val="008F46F0"/>
    <w:rsid w:val="008F4B89"/>
    <w:rsid w:val="008F4BF8"/>
    <w:rsid w:val="008F4F8E"/>
    <w:rsid w:val="008F4FFB"/>
    <w:rsid w:val="008F56FB"/>
    <w:rsid w:val="008F5BC1"/>
    <w:rsid w:val="008F5EA8"/>
    <w:rsid w:val="008F6D84"/>
    <w:rsid w:val="008F747F"/>
    <w:rsid w:val="008F7526"/>
    <w:rsid w:val="008F783D"/>
    <w:rsid w:val="008F793D"/>
    <w:rsid w:val="008F7CAD"/>
    <w:rsid w:val="008F7E7E"/>
    <w:rsid w:val="0090002E"/>
    <w:rsid w:val="00900166"/>
    <w:rsid w:val="009006C5"/>
    <w:rsid w:val="009008AE"/>
    <w:rsid w:val="00901541"/>
    <w:rsid w:val="00901559"/>
    <w:rsid w:val="0090173E"/>
    <w:rsid w:val="00901A20"/>
    <w:rsid w:val="00901CA6"/>
    <w:rsid w:val="00902103"/>
    <w:rsid w:val="00902220"/>
    <w:rsid w:val="00902657"/>
    <w:rsid w:val="00902AFB"/>
    <w:rsid w:val="00902B38"/>
    <w:rsid w:val="00902B4F"/>
    <w:rsid w:val="009031FA"/>
    <w:rsid w:val="009036E2"/>
    <w:rsid w:val="0090376E"/>
    <w:rsid w:val="00903981"/>
    <w:rsid w:val="00903CB4"/>
    <w:rsid w:val="00903CD1"/>
    <w:rsid w:val="00903D71"/>
    <w:rsid w:val="00903DFD"/>
    <w:rsid w:val="00904267"/>
    <w:rsid w:val="00904467"/>
    <w:rsid w:val="0090452F"/>
    <w:rsid w:val="009045DE"/>
    <w:rsid w:val="00904621"/>
    <w:rsid w:val="00904726"/>
    <w:rsid w:val="00904AAC"/>
    <w:rsid w:val="009052B8"/>
    <w:rsid w:val="0090642C"/>
    <w:rsid w:val="0090651F"/>
    <w:rsid w:val="00906682"/>
    <w:rsid w:val="00906757"/>
    <w:rsid w:val="00906BEA"/>
    <w:rsid w:val="009070F5"/>
    <w:rsid w:val="00907196"/>
    <w:rsid w:val="00907300"/>
    <w:rsid w:val="0090741A"/>
    <w:rsid w:val="00907439"/>
    <w:rsid w:val="00907869"/>
    <w:rsid w:val="00907B75"/>
    <w:rsid w:val="00907EA8"/>
    <w:rsid w:val="0091023B"/>
    <w:rsid w:val="0091027F"/>
    <w:rsid w:val="00910A71"/>
    <w:rsid w:val="00910E44"/>
    <w:rsid w:val="0091127A"/>
    <w:rsid w:val="0091147D"/>
    <w:rsid w:val="0091152B"/>
    <w:rsid w:val="0091182B"/>
    <w:rsid w:val="00911B96"/>
    <w:rsid w:val="00912AD1"/>
    <w:rsid w:val="00912ED8"/>
    <w:rsid w:val="00912FC3"/>
    <w:rsid w:val="009130AF"/>
    <w:rsid w:val="009136EE"/>
    <w:rsid w:val="00913A5F"/>
    <w:rsid w:val="00913AC2"/>
    <w:rsid w:val="00913D0C"/>
    <w:rsid w:val="00913E22"/>
    <w:rsid w:val="00913F1F"/>
    <w:rsid w:val="00914955"/>
    <w:rsid w:val="00914CA9"/>
    <w:rsid w:val="00914E66"/>
    <w:rsid w:val="009151B5"/>
    <w:rsid w:val="009153FA"/>
    <w:rsid w:val="009155B8"/>
    <w:rsid w:val="009156C6"/>
    <w:rsid w:val="009157A8"/>
    <w:rsid w:val="00915B3E"/>
    <w:rsid w:val="00915D04"/>
    <w:rsid w:val="00915E75"/>
    <w:rsid w:val="00916462"/>
    <w:rsid w:val="00916602"/>
    <w:rsid w:val="00916872"/>
    <w:rsid w:val="0091707F"/>
    <w:rsid w:val="00917702"/>
    <w:rsid w:val="00917DBC"/>
    <w:rsid w:val="00920370"/>
    <w:rsid w:val="00920725"/>
    <w:rsid w:val="00920B06"/>
    <w:rsid w:val="00920DD1"/>
    <w:rsid w:val="0092118A"/>
    <w:rsid w:val="009217AE"/>
    <w:rsid w:val="009218CE"/>
    <w:rsid w:val="009219BD"/>
    <w:rsid w:val="00921C2B"/>
    <w:rsid w:val="00921DDC"/>
    <w:rsid w:val="00921EA3"/>
    <w:rsid w:val="0092204F"/>
    <w:rsid w:val="00922754"/>
    <w:rsid w:val="00922940"/>
    <w:rsid w:val="00922A58"/>
    <w:rsid w:val="00922C0B"/>
    <w:rsid w:val="00922E0C"/>
    <w:rsid w:val="0092317A"/>
    <w:rsid w:val="0092376A"/>
    <w:rsid w:val="00923872"/>
    <w:rsid w:val="009247D5"/>
    <w:rsid w:val="00924AD5"/>
    <w:rsid w:val="00925190"/>
    <w:rsid w:val="00925795"/>
    <w:rsid w:val="00925E57"/>
    <w:rsid w:val="00926280"/>
    <w:rsid w:val="00926296"/>
    <w:rsid w:val="009264E2"/>
    <w:rsid w:val="00926D55"/>
    <w:rsid w:val="00926F96"/>
    <w:rsid w:val="00927061"/>
    <w:rsid w:val="009273D0"/>
    <w:rsid w:val="00927589"/>
    <w:rsid w:val="009275F2"/>
    <w:rsid w:val="009277BE"/>
    <w:rsid w:val="00927C3C"/>
    <w:rsid w:val="00930045"/>
    <w:rsid w:val="00930564"/>
    <w:rsid w:val="009306EA"/>
    <w:rsid w:val="00930772"/>
    <w:rsid w:val="00930F1E"/>
    <w:rsid w:val="00931029"/>
    <w:rsid w:val="0093125D"/>
    <w:rsid w:val="0093129C"/>
    <w:rsid w:val="009314BC"/>
    <w:rsid w:val="0093174F"/>
    <w:rsid w:val="00931773"/>
    <w:rsid w:val="00931982"/>
    <w:rsid w:val="00931A6A"/>
    <w:rsid w:val="00931C35"/>
    <w:rsid w:val="00931E73"/>
    <w:rsid w:val="0093202C"/>
    <w:rsid w:val="0093210D"/>
    <w:rsid w:val="00932721"/>
    <w:rsid w:val="00932BC2"/>
    <w:rsid w:val="00932BDF"/>
    <w:rsid w:val="00932BEB"/>
    <w:rsid w:val="00932ED5"/>
    <w:rsid w:val="00932EE0"/>
    <w:rsid w:val="0093304C"/>
    <w:rsid w:val="00933198"/>
    <w:rsid w:val="00933278"/>
    <w:rsid w:val="009334AD"/>
    <w:rsid w:val="009334C0"/>
    <w:rsid w:val="00933883"/>
    <w:rsid w:val="009339D6"/>
    <w:rsid w:val="00933EC1"/>
    <w:rsid w:val="009342E1"/>
    <w:rsid w:val="009343DB"/>
    <w:rsid w:val="00934B1B"/>
    <w:rsid w:val="00934F0E"/>
    <w:rsid w:val="00935438"/>
    <w:rsid w:val="0093564C"/>
    <w:rsid w:val="00935BE2"/>
    <w:rsid w:val="00935BF2"/>
    <w:rsid w:val="00935C10"/>
    <w:rsid w:val="00935C15"/>
    <w:rsid w:val="00936078"/>
    <w:rsid w:val="009363E1"/>
    <w:rsid w:val="00936525"/>
    <w:rsid w:val="00936AA6"/>
    <w:rsid w:val="00936FB5"/>
    <w:rsid w:val="00937089"/>
    <w:rsid w:val="00937184"/>
    <w:rsid w:val="00937A03"/>
    <w:rsid w:val="00937A08"/>
    <w:rsid w:val="00937CA0"/>
    <w:rsid w:val="00937CDD"/>
    <w:rsid w:val="00937D3D"/>
    <w:rsid w:val="00937FAB"/>
    <w:rsid w:val="00937FD4"/>
    <w:rsid w:val="00937FF2"/>
    <w:rsid w:val="009400C9"/>
    <w:rsid w:val="009401CD"/>
    <w:rsid w:val="0094024D"/>
    <w:rsid w:val="00940315"/>
    <w:rsid w:val="009403CE"/>
    <w:rsid w:val="009406E7"/>
    <w:rsid w:val="009408F7"/>
    <w:rsid w:val="00940B92"/>
    <w:rsid w:val="00940DA7"/>
    <w:rsid w:val="0094102E"/>
    <w:rsid w:val="0094145C"/>
    <w:rsid w:val="00941663"/>
    <w:rsid w:val="0094239E"/>
    <w:rsid w:val="009428A8"/>
    <w:rsid w:val="00942D77"/>
    <w:rsid w:val="00942F10"/>
    <w:rsid w:val="00942F71"/>
    <w:rsid w:val="00943717"/>
    <w:rsid w:val="00943803"/>
    <w:rsid w:val="009438D2"/>
    <w:rsid w:val="00943D22"/>
    <w:rsid w:val="00944061"/>
    <w:rsid w:val="0094434E"/>
    <w:rsid w:val="00944A76"/>
    <w:rsid w:val="00944A89"/>
    <w:rsid w:val="00944E9C"/>
    <w:rsid w:val="00944FF4"/>
    <w:rsid w:val="00945200"/>
    <w:rsid w:val="009456A3"/>
    <w:rsid w:val="0094576C"/>
    <w:rsid w:val="009458F3"/>
    <w:rsid w:val="00946B25"/>
    <w:rsid w:val="0094742F"/>
    <w:rsid w:val="00947AAC"/>
    <w:rsid w:val="00947BA9"/>
    <w:rsid w:val="00947D0F"/>
    <w:rsid w:val="0095023A"/>
    <w:rsid w:val="00950360"/>
    <w:rsid w:val="00950F41"/>
    <w:rsid w:val="0095120C"/>
    <w:rsid w:val="00951572"/>
    <w:rsid w:val="009515F9"/>
    <w:rsid w:val="0095188F"/>
    <w:rsid w:val="00951970"/>
    <w:rsid w:val="00951A5D"/>
    <w:rsid w:val="00951B5C"/>
    <w:rsid w:val="00951CAC"/>
    <w:rsid w:val="00952105"/>
    <w:rsid w:val="00952117"/>
    <w:rsid w:val="009529E8"/>
    <w:rsid w:val="00952CA4"/>
    <w:rsid w:val="00952D17"/>
    <w:rsid w:val="00952E62"/>
    <w:rsid w:val="00952EAC"/>
    <w:rsid w:val="00953364"/>
    <w:rsid w:val="0095347E"/>
    <w:rsid w:val="0095358E"/>
    <w:rsid w:val="009537D6"/>
    <w:rsid w:val="0095384F"/>
    <w:rsid w:val="009539F6"/>
    <w:rsid w:val="00953DCA"/>
    <w:rsid w:val="00953E25"/>
    <w:rsid w:val="00954635"/>
    <w:rsid w:val="00954904"/>
    <w:rsid w:val="00954C4A"/>
    <w:rsid w:val="009551F3"/>
    <w:rsid w:val="00955209"/>
    <w:rsid w:val="0095545E"/>
    <w:rsid w:val="009558DB"/>
    <w:rsid w:val="00955E7B"/>
    <w:rsid w:val="009561A5"/>
    <w:rsid w:val="00956405"/>
    <w:rsid w:val="009565B4"/>
    <w:rsid w:val="00956600"/>
    <w:rsid w:val="00956A69"/>
    <w:rsid w:val="00957098"/>
    <w:rsid w:val="009572B4"/>
    <w:rsid w:val="009577D0"/>
    <w:rsid w:val="009603F6"/>
    <w:rsid w:val="0096061E"/>
    <w:rsid w:val="0096081B"/>
    <w:rsid w:val="00961194"/>
    <w:rsid w:val="0096126F"/>
    <w:rsid w:val="00961645"/>
    <w:rsid w:val="00961855"/>
    <w:rsid w:val="00961917"/>
    <w:rsid w:val="00961979"/>
    <w:rsid w:val="009619CF"/>
    <w:rsid w:val="00961A21"/>
    <w:rsid w:val="00961C9D"/>
    <w:rsid w:val="00961CDC"/>
    <w:rsid w:val="00961EBB"/>
    <w:rsid w:val="00962073"/>
    <w:rsid w:val="0096221D"/>
    <w:rsid w:val="0096238F"/>
    <w:rsid w:val="009623CA"/>
    <w:rsid w:val="0096242C"/>
    <w:rsid w:val="00962872"/>
    <w:rsid w:val="00962AB0"/>
    <w:rsid w:val="00962C81"/>
    <w:rsid w:val="00962D49"/>
    <w:rsid w:val="00962D64"/>
    <w:rsid w:val="00962FB6"/>
    <w:rsid w:val="0096301C"/>
    <w:rsid w:val="009632FB"/>
    <w:rsid w:val="00963328"/>
    <w:rsid w:val="009633EC"/>
    <w:rsid w:val="00963AC3"/>
    <w:rsid w:val="009646F2"/>
    <w:rsid w:val="00964BCB"/>
    <w:rsid w:val="009653FB"/>
    <w:rsid w:val="00965406"/>
    <w:rsid w:val="0096562A"/>
    <w:rsid w:val="00965959"/>
    <w:rsid w:val="00965CA2"/>
    <w:rsid w:val="00965EF7"/>
    <w:rsid w:val="0096605F"/>
    <w:rsid w:val="0096617A"/>
    <w:rsid w:val="009664DE"/>
    <w:rsid w:val="00966A6E"/>
    <w:rsid w:val="00966A9B"/>
    <w:rsid w:val="00966C18"/>
    <w:rsid w:val="00966C29"/>
    <w:rsid w:val="00966CB8"/>
    <w:rsid w:val="009672E8"/>
    <w:rsid w:val="00967E0D"/>
    <w:rsid w:val="00967F2B"/>
    <w:rsid w:val="009705C1"/>
    <w:rsid w:val="00970E35"/>
    <w:rsid w:val="00971039"/>
    <w:rsid w:val="00971201"/>
    <w:rsid w:val="00971482"/>
    <w:rsid w:val="00971937"/>
    <w:rsid w:val="00971CEB"/>
    <w:rsid w:val="009722BF"/>
    <w:rsid w:val="00972BEB"/>
    <w:rsid w:val="00972C3D"/>
    <w:rsid w:val="00972F5F"/>
    <w:rsid w:val="00973369"/>
    <w:rsid w:val="00973610"/>
    <w:rsid w:val="0097369C"/>
    <w:rsid w:val="00973A65"/>
    <w:rsid w:val="00973C6D"/>
    <w:rsid w:val="0097404F"/>
    <w:rsid w:val="00974520"/>
    <w:rsid w:val="009745D4"/>
    <w:rsid w:val="0097464B"/>
    <w:rsid w:val="00974685"/>
    <w:rsid w:val="0097489B"/>
    <w:rsid w:val="00974ADC"/>
    <w:rsid w:val="00974AE4"/>
    <w:rsid w:val="00974D4E"/>
    <w:rsid w:val="009753C4"/>
    <w:rsid w:val="00975400"/>
    <w:rsid w:val="00975625"/>
    <w:rsid w:val="009758E1"/>
    <w:rsid w:val="00975AFB"/>
    <w:rsid w:val="00975D89"/>
    <w:rsid w:val="00975EF8"/>
    <w:rsid w:val="009760D2"/>
    <w:rsid w:val="009761D5"/>
    <w:rsid w:val="009763F9"/>
    <w:rsid w:val="00976670"/>
    <w:rsid w:val="00976E78"/>
    <w:rsid w:val="0097707C"/>
    <w:rsid w:val="009774D2"/>
    <w:rsid w:val="00977673"/>
    <w:rsid w:val="00977856"/>
    <w:rsid w:val="00977A4F"/>
    <w:rsid w:val="00977AAD"/>
    <w:rsid w:val="00977AE2"/>
    <w:rsid w:val="00977C50"/>
    <w:rsid w:val="00977E33"/>
    <w:rsid w:val="00977E5D"/>
    <w:rsid w:val="00980851"/>
    <w:rsid w:val="00980B0F"/>
    <w:rsid w:val="00980E0D"/>
    <w:rsid w:val="00980E3F"/>
    <w:rsid w:val="00981282"/>
    <w:rsid w:val="009817CC"/>
    <w:rsid w:val="009817FA"/>
    <w:rsid w:val="009817FF"/>
    <w:rsid w:val="00981C9E"/>
    <w:rsid w:val="00982A7B"/>
    <w:rsid w:val="00983285"/>
    <w:rsid w:val="0098338A"/>
    <w:rsid w:val="0098370F"/>
    <w:rsid w:val="009838C6"/>
    <w:rsid w:val="00983B77"/>
    <w:rsid w:val="00983CD0"/>
    <w:rsid w:val="00983F9E"/>
    <w:rsid w:val="009843D8"/>
    <w:rsid w:val="009846E7"/>
    <w:rsid w:val="00984A81"/>
    <w:rsid w:val="00984BFF"/>
    <w:rsid w:val="00985618"/>
    <w:rsid w:val="00985C42"/>
    <w:rsid w:val="00985FE5"/>
    <w:rsid w:val="009862CE"/>
    <w:rsid w:val="0098659A"/>
    <w:rsid w:val="009865E5"/>
    <w:rsid w:val="00986840"/>
    <w:rsid w:val="00986880"/>
    <w:rsid w:val="009868D6"/>
    <w:rsid w:val="00986D72"/>
    <w:rsid w:val="009875D8"/>
    <w:rsid w:val="00987842"/>
    <w:rsid w:val="009878FE"/>
    <w:rsid w:val="00987934"/>
    <w:rsid w:val="00987ADD"/>
    <w:rsid w:val="009902B5"/>
    <w:rsid w:val="009903A8"/>
    <w:rsid w:val="009905BA"/>
    <w:rsid w:val="0099064C"/>
    <w:rsid w:val="009909DC"/>
    <w:rsid w:val="00990ADB"/>
    <w:rsid w:val="00990D36"/>
    <w:rsid w:val="00990D91"/>
    <w:rsid w:val="00990FAE"/>
    <w:rsid w:val="00991030"/>
    <w:rsid w:val="009910D5"/>
    <w:rsid w:val="0099184B"/>
    <w:rsid w:val="00991DA6"/>
    <w:rsid w:val="00991E35"/>
    <w:rsid w:val="00991F65"/>
    <w:rsid w:val="0099215A"/>
    <w:rsid w:val="009922B9"/>
    <w:rsid w:val="009924D0"/>
    <w:rsid w:val="0099281E"/>
    <w:rsid w:val="009928E1"/>
    <w:rsid w:val="00992B6A"/>
    <w:rsid w:val="00993078"/>
    <w:rsid w:val="009934D1"/>
    <w:rsid w:val="009939A0"/>
    <w:rsid w:val="009939AA"/>
    <w:rsid w:val="00993E97"/>
    <w:rsid w:val="009940EB"/>
    <w:rsid w:val="009941CD"/>
    <w:rsid w:val="00994561"/>
    <w:rsid w:val="00994680"/>
    <w:rsid w:val="0099482E"/>
    <w:rsid w:val="00994C4B"/>
    <w:rsid w:val="00995175"/>
    <w:rsid w:val="00995226"/>
    <w:rsid w:val="009956D2"/>
    <w:rsid w:val="00995D30"/>
    <w:rsid w:val="00995DEB"/>
    <w:rsid w:val="00996033"/>
    <w:rsid w:val="009960AC"/>
    <w:rsid w:val="009961E9"/>
    <w:rsid w:val="009965A7"/>
    <w:rsid w:val="009966AB"/>
    <w:rsid w:val="0099678E"/>
    <w:rsid w:val="00996871"/>
    <w:rsid w:val="00996C89"/>
    <w:rsid w:val="00996E0B"/>
    <w:rsid w:val="00997557"/>
    <w:rsid w:val="009A00C1"/>
    <w:rsid w:val="009A00FD"/>
    <w:rsid w:val="009A0156"/>
    <w:rsid w:val="009A0317"/>
    <w:rsid w:val="009A0460"/>
    <w:rsid w:val="009A04AC"/>
    <w:rsid w:val="009A0502"/>
    <w:rsid w:val="009A081F"/>
    <w:rsid w:val="009A1249"/>
    <w:rsid w:val="009A157C"/>
    <w:rsid w:val="009A184E"/>
    <w:rsid w:val="009A1949"/>
    <w:rsid w:val="009A1C0C"/>
    <w:rsid w:val="009A1E0C"/>
    <w:rsid w:val="009A1FB2"/>
    <w:rsid w:val="009A21EA"/>
    <w:rsid w:val="009A2209"/>
    <w:rsid w:val="009A253A"/>
    <w:rsid w:val="009A27AE"/>
    <w:rsid w:val="009A2838"/>
    <w:rsid w:val="009A2856"/>
    <w:rsid w:val="009A2B6D"/>
    <w:rsid w:val="009A2BF2"/>
    <w:rsid w:val="009A2D6A"/>
    <w:rsid w:val="009A31DE"/>
    <w:rsid w:val="009A372C"/>
    <w:rsid w:val="009A3963"/>
    <w:rsid w:val="009A3CBF"/>
    <w:rsid w:val="009A3F6D"/>
    <w:rsid w:val="009A4053"/>
    <w:rsid w:val="009A4294"/>
    <w:rsid w:val="009A441A"/>
    <w:rsid w:val="009A44AB"/>
    <w:rsid w:val="009A459B"/>
    <w:rsid w:val="009A4D77"/>
    <w:rsid w:val="009A5161"/>
    <w:rsid w:val="009A528F"/>
    <w:rsid w:val="009A541F"/>
    <w:rsid w:val="009A5477"/>
    <w:rsid w:val="009A54D3"/>
    <w:rsid w:val="009A54F9"/>
    <w:rsid w:val="009A5B2B"/>
    <w:rsid w:val="009A63B7"/>
    <w:rsid w:val="009A6449"/>
    <w:rsid w:val="009A6464"/>
    <w:rsid w:val="009A6567"/>
    <w:rsid w:val="009A7071"/>
    <w:rsid w:val="009A757E"/>
    <w:rsid w:val="009A765D"/>
    <w:rsid w:val="009A79ED"/>
    <w:rsid w:val="009A7B1D"/>
    <w:rsid w:val="009A7DD5"/>
    <w:rsid w:val="009A7FBC"/>
    <w:rsid w:val="009B0552"/>
    <w:rsid w:val="009B058D"/>
    <w:rsid w:val="009B0621"/>
    <w:rsid w:val="009B073C"/>
    <w:rsid w:val="009B0CB9"/>
    <w:rsid w:val="009B1066"/>
    <w:rsid w:val="009B10FB"/>
    <w:rsid w:val="009B14BB"/>
    <w:rsid w:val="009B190C"/>
    <w:rsid w:val="009B1FEF"/>
    <w:rsid w:val="009B2005"/>
    <w:rsid w:val="009B2783"/>
    <w:rsid w:val="009B28CC"/>
    <w:rsid w:val="009B2F36"/>
    <w:rsid w:val="009B36BD"/>
    <w:rsid w:val="009B3757"/>
    <w:rsid w:val="009B3CB2"/>
    <w:rsid w:val="009B3CEA"/>
    <w:rsid w:val="009B4508"/>
    <w:rsid w:val="009B5272"/>
    <w:rsid w:val="009B5664"/>
    <w:rsid w:val="009B5821"/>
    <w:rsid w:val="009B58EC"/>
    <w:rsid w:val="009B5D09"/>
    <w:rsid w:val="009B5FA4"/>
    <w:rsid w:val="009B6429"/>
    <w:rsid w:val="009B690F"/>
    <w:rsid w:val="009B6D8E"/>
    <w:rsid w:val="009B6E2D"/>
    <w:rsid w:val="009B705A"/>
    <w:rsid w:val="009B73C4"/>
    <w:rsid w:val="009B77A3"/>
    <w:rsid w:val="009B79FA"/>
    <w:rsid w:val="009B7C7D"/>
    <w:rsid w:val="009B7D89"/>
    <w:rsid w:val="009C056A"/>
    <w:rsid w:val="009C0E9D"/>
    <w:rsid w:val="009C155F"/>
    <w:rsid w:val="009C1B39"/>
    <w:rsid w:val="009C1BCF"/>
    <w:rsid w:val="009C1FA3"/>
    <w:rsid w:val="009C211D"/>
    <w:rsid w:val="009C271A"/>
    <w:rsid w:val="009C285A"/>
    <w:rsid w:val="009C2B49"/>
    <w:rsid w:val="009C3369"/>
    <w:rsid w:val="009C35D3"/>
    <w:rsid w:val="009C35F1"/>
    <w:rsid w:val="009C37DC"/>
    <w:rsid w:val="009C380D"/>
    <w:rsid w:val="009C38F1"/>
    <w:rsid w:val="009C398C"/>
    <w:rsid w:val="009C3E0E"/>
    <w:rsid w:val="009C416D"/>
    <w:rsid w:val="009C41FE"/>
    <w:rsid w:val="009C44EA"/>
    <w:rsid w:val="009C45A2"/>
    <w:rsid w:val="009C45FC"/>
    <w:rsid w:val="009C4716"/>
    <w:rsid w:val="009C4A14"/>
    <w:rsid w:val="009C5262"/>
    <w:rsid w:val="009C53E9"/>
    <w:rsid w:val="009C56E3"/>
    <w:rsid w:val="009C5FBD"/>
    <w:rsid w:val="009C628A"/>
    <w:rsid w:val="009C66EE"/>
    <w:rsid w:val="009C6928"/>
    <w:rsid w:val="009C6D32"/>
    <w:rsid w:val="009C6ED6"/>
    <w:rsid w:val="009C74E3"/>
    <w:rsid w:val="009C7615"/>
    <w:rsid w:val="009C79DD"/>
    <w:rsid w:val="009C7D92"/>
    <w:rsid w:val="009C7FAA"/>
    <w:rsid w:val="009D0221"/>
    <w:rsid w:val="009D0796"/>
    <w:rsid w:val="009D07A9"/>
    <w:rsid w:val="009D082F"/>
    <w:rsid w:val="009D0D30"/>
    <w:rsid w:val="009D0F83"/>
    <w:rsid w:val="009D1290"/>
    <w:rsid w:val="009D12BE"/>
    <w:rsid w:val="009D1317"/>
    <w:rsid w:val="009D167F"/>
    <w:rsid w:val="009D1771"/>
    <w:rsid w:val="009D1C05"/>
    <w:rsid w:val="009D1C85"/>
    <w:rsid w:val="009D1CF5"/>
    <w:rsid w:val="009D1DA1"/>
    <w:rsid w:val="009D1ED9"/>
    <w:rsid w:val="009D1FF7"/>
    <w:rsid w:val="009D2719"/>
    <w:rsid w:val="009D2950"/>
    <w:rsid w:val="009D2D51"/>
    <w:rsid w:val="009D2DD8"/>
    <w:rsid w:val="009D2F84"/>
    <w:rsid w:val="009D3358"/>
    <w:rsid w:val="009D3807"/>
    <w:rsid w:val="009D3D73"/>
    <w:rsid w:val="009D3FBA"/>
    <w:rsid w:val="009D4193"/>
    <w:rsid w:val="009D4B0F"/>
    <w:rsid w:val="009D4CF6"/>
    <w:rsid w:val="009D4F6A"/>
    <w:rsid w:val="009D500B"/>
    <w:rsid w:val="009D547B"/>
    <w:rsid w:val="009D560A"/>
    <w:rsid w:val="009D5697"/>
    <w:rsid w:val="009D6400"/>
    <w:rsid w:val="009D6496"/>
    <w:rsid w:val="009D69A5"/>
    <w:rsid w:val="009D74E9"/>
    <w:rsid w:val="009D7547"/>
    <w:rsid w:val="009D7665"/>
    <w:rsid w:val="009D7803"/>
    <w:rsid w:val="009D79DD"/>
    <w:rsid w:val="009D7BD9"/>
    <w:rsid w:val="009D7C21"/>
    <w:rsid w:val="009E00C3"/>
    <w:rsid w:val="009E0101"/>
    <w:rsid w:val="009E0D28"/>
    <w:rsid w:val="009E0D54"/>
    <w:rsid w:val="009E0EFD"/>
    <w:rsid w:val="009E1117"/>
    <w:rsid w:val="009E135B"/>
    <w:rsid w:val="009E1366"/>
    <w:rsid w:val="009E1701"/>
    <w:rsid w:val="009E1949"/>
    <w:rsid w:val="009E1BDA"/>
    <w:rsid w:val="009E2CC7"/>
    <w:rsid w:val="009E2DBB"/>
    <w:rsid w:val="009E2E53"/>
    <w:rsid w:val="009E2F47"/>
    <w:rsid w:val="009E3048"/>
    <w:rsid w:val="009E35CD"/>
    <w:rsid w:val="009E377E"/>
    <w:rsid w:val="009E3A3E"/>
    <w:rsid w:val="009E3E99"/>
    <w:rsid w:val="009E3F2F"/>
    <w:rsid w:val="009E403F"/>
    <w:rsid w:val="009E443D"/>
    <w:rsid w:val="009E44BE"/>
    <w:rsid w:val="009E484C"/>
    <w:rsid w:val="009E48F9"/>
    <w:rsid w:val="009E4D57"/>
    <w:rsid w:val="009E4D9A"/>
    <w:rsid w:val="009E54F2"/>
    <w:rsid w:val="009E54FD"/>
    <w:rsid w:val="009E560F"/>
    <w:rsid w:val="009E5663"/>
    <w:rsid w:val="009E5728"/>
    <w:rsid w:val="009E5ABC"/>
    <w:rsid w:val="009E5CC8"/>
    <w:rsid w:val="009E6280"/>
    <w:rsid w:val="009E652C"/>
    <w:rsid w:val="009E6860"/>
    <w:rsid w:val="009E6982"/>
    <w:rsid w:val="009E6EF3"/>
    <w:rsid w:val="009E7439"/>
    <w:rsid w:val="009E7A95"/>
    <w:rsid w:val="009E7CC0"/>
    <w:rsid w:val="009E7DFC"/>
    <w:rsid w:val="009F0020"/>
    <w:rsid w:val="009F00CA"/>
    <w:rsid w:val="009F08EA"/>
    <w:rsid w:val="009F0B0F"/>
    <w:rsid w:val="009F0D9C"/>
    <w:rsid w:val="009F0E69"/>
    <w:rsid w:val="009F12AE"/>
    <w:rsid w:val="009F136B"/>
    <w:rsid w:val="009F1424"/>
    <w:rsid w:val="009F14B1"/>
    <w:rsid w:val="009F19F5"/>
    <w:rsid w:val="009F1B9E"/>
    <w:rsid w:val="009F1CC8"/>
    <w:rsid w:val="009F1FEE"/>
    <w:rsid w:val="009F26AA"/>
    <w:rsid w:val="009F2743"/>
    <w:rsid w:val="009F2CCC"/>
    <w:rsid w:val="009F314D"/>
    <w:rsid w:val="009F3304"/>
    <w:rsid w:val="009F335D"/>
    <w:rsid w:val="009F33BC"/>
    <w:rsid w:val="009F3A33"/>
    <w:rsid w:val="009F3C7E"/>
    <w:rsid w:val="009F4201"/>
    <w:rsid w:val="009F4363"/>
    <w:rsid w:val="009F4DAB"/>
    <w:rsid w:val="009F55A3"/>
    <w:rsid w:val="009F5DB3"/>
    <w:rsid w:val="009F5E5F"/>
    <w:rsid w:val="009F6498"/>
    <w:rsid w:val="009F677D"/>
    <w:rsid w:val="009F6D67"/>
    <w:rsid w:val="009F71C2"/>
    <w:rsid w:val="009F753E"/>
    <w:rsid w:val="009F77CF"/>
    <w:rsid w:val="009F79C5"/>
    <w:rsid w:val="009F7E6B"/>
    <w:rsid w:val="00A00194"/>
    <w:rsid w:val="00A003A8"/>
    <w:rsid w:val="00A00BA5"/>
    <w:rsid w:val="00A00E72"/>
    <w:rsid w:val="00A01257"/>
    <w:rsid w:val="00A014C0"/>
    <w:rsid w:val="00A014CB"/>
    <w:rsid w:val="00A016B9"/>
    <w:rsid w:val="00A01E31"/>
    <w:rsid w:val="00A023AF"/>
    <w:rsid w:val="00A028BE"/>
    <w:rsid w:val="00A02B15"/>
    <w:rsid w:val="00A02C75"/>
    <w:rsid w:val="00A02EDB"/>
    <w:rsid w:val="00A030FF"/>
    <w:rsid w:val="00A0313A"/>
    <w:rsid w:val="00A03224"/>
    <w:rsid w:val="00A03591"/>
    <w:rsid w:val="00A039A5"/>
    <w:rsid w:val="00A039D8"/>
    <w:rsid w:val="00A040C2"/>
    <w:rsid w:val="00A042DB"/>
    <w:rsid w:val="00A043EE"/>
    <w:rsid w:val="00A04587"/>
    <w:rsid w:val="00A04595"/>
    <w:rsid w:val="00A0459D"/>
    <w:rsid w:val="00A046F8"/>
    <w:rsid w:val="00A048AC"/>
    <w:rsid w:val="00A04ABC"/>
    <w:rsid w:val="00A04C63"/>
    <w:rsid w:val="00A04D00"/>
    <w:rsid w:val="00A054DC"/>
    <w:rsid w:val="00A05611"/>
    <w:rsid w:val="00A05705"/>
    <w:rsid w:val="00A05C82"/>
    <w:rsid w:val="00A064D6"/>
    <w:rsid w:val="00A0658B"/>
    <w:rsid w:val="00A0658F"/>
    <w:rsid w:val="00A06B12"/>
    <w:rsid w:val="00A06BBD"/>
    <w:rsid w:val="00A06BED"/>
    <w:rsid w:val="00A06C25"/>
    <w:rsid w:val="00A06D19"/>
    <w:rsid w:val="00A07586"/>
    <w:rsid w:val="00A075AE"/>
    <w:rsid w:val="00A0783F"/>
    <w:rsid w:val="00A10073"/>
    <w:rsid w:val="00A10BCC"/>
    <w:rsid w:val="00A10D72"/>
    <w:rsid w:val="00A1121D"/>
    <w:rsid w:val="00A116BC"/>
    <w:rsid w:val="00A11B6F"/>
    <w:rsid w:val="00A120A7"/>
    <w:rsid w:val="00A12651"/>
    <w:rsid w:val="00A1298B"/>
    <w:rsid w:val="00A12E4E"/>
    <w:rsid w:val="00A12EC4"/>
    <w:rsid w:val="00A12FE1"/>
    <w:rsid w:val="00A130B0"/>
    <w:rsid w:val="00A14084"/>
    <w:rsid w:val="00A144DA"/>
    <w:rsid w:val="00A146DD"/>
    <w:rsid w:val="00A146E2"/>
    <w:rsid w:val="00A14B0E"/>
    <w:rsid w:val="00A14B30"/>
    <w:rsid w:val="00A14F9D"/>
    <w:rsid w:val="00A15077"/>
    <w:rsid w:val="00A1527A"/>
    <w:rsid w:val="00A159C7"/>
    <w:rsid w:val="00A15ED8"/>
    <w:rsid w:val="00A160A3"/>
    <w:rsid w:val="00A16B61"/>
    <w:rsid w:val="00A1769C"/>
    <w:rsid w:val="00A17D79"/>
    <w:rsid w:val="00A200C6"/>
    <w:rsid w:val="00A2019E"/>
    <w:rsid w:val="00A20219"/>
    <w:rsid w:val="00A20535"/>
    <w:rsid w:val="00A2072B"/>
    <w:rsid w:val="00A20D13"/>
    <w:rsid w:val="00A20E8E"/>
    <w:rsid w:val="00A20F07"/>
    <w:rsid w:val="00A20F27"/>
    <w:rsid w:val="00A20F97"/>
    <w:rsid w:val="00A213FA"/>
    <w:rsid w:val="00A21968"/>
    <w:rsid w:val="00A21ACE"/>
    <w:rsid w:val="00A21BC3"/>
    <w:rsid w:val="00A21CC7"/>
    <w:rsid w:val="00A21DB9"/>
    <w:rsid w:val="00A22300"/>
    <w:rsid w:val="00A22695"/>
    <w:rsid w:val="00A2286F"/>
    <w:rsid w:val="00A22E33"/>
    <w:rsid w:val="00A23071"/>
    <w:rsid w:val="00A235E5"/>
    <w:rsid w:val="00A23792"/>
    <w:rsid w:val="00A23EB2"/>
    <w:rsid w:val="00A2408D"/>
    <w:rsid w:val="00A241B3"/>
    <w:rsid w:val="00A2432B"/>
    <w:rsid w:val="00A243D4"/>
    <w:rsid w:val="00A244D6"/>
    <w:rsid w:val="00A245CE"/>
    <w:rsid w:val="00A2482E"/>
    <w:rsid w:val="00A2488D"/>
    <w:rsid w:val="00A256CA"/>
    <w:rsid w:val="00A259D0"/>
    <w:rsid w:val="00A25A02"/>
    <w:rsid w:val="00A25C6F"/>
    <w:rsid w:val="00A25ED1"/>
    <w:rsid w:val="00A26C94"/>
    <w:rsid w:val="00A26D95"/>
    <w:rsid w:val="00A26FE7"/>
    <w:rsid w:val="00A27194"/>
    <w:rsid w:val="00A271AF"/>
    <w:rsid w:val="00A272C7"/>
    <w:rsid w:val="00A27597"/>
    <w:rsid w:val="00A27A5E"/>
    <w:rsid w:val="00A30044"/>
    <w:rsid w:val="00A3074F"/>
    <w:rsid w:val="00A30B8C"/>
    <w:rsid w:val="00A30CD0"/>
    <w:rsid w:val="00A30D56"/>
    <w:rsid w:val="00A30D94"/>
    <w:rsid w:val="00A30F2E"/>
    <w:rsid w:val="00A3109C"/>
    <w:rsid w:val="00A31810"/>
    <w:rsid w:val="00A31913"/>
    <w:rsid w:val="00A31AF9"/>
    <w:rsid w:val="00A31BF1"/>
    <w:rsid w:val="00A31CE2"/>
    <w:rsid w:val="00A32008"/>
    <w:rsid w:val="00A3212A"/>
    <w:rsid w:val="00A32998"/>
    <w:rsid w:val="00A33453"/>
    <w:rsid w:val="00A33767"/>
    <w:rsid w:val="00A3390D"/>
    <w:rsid w:val="00A33BAF"/>
    <w:rsid w:val="00A33C17"/>
    <w:rsid w:val="00A33D08"/>
    <w:rsid w:val="00A34450"/>
    <w:rsid w:val="00A34578"/>
    <w:rsid w:val="00A345C4"/>
    <w:rsid w:val="00A3489F"/>
    <w:rsid w:val="00A34963"/>
    <w:rsid w:val="00A34A74"/>
    <w:rsid w:val="00A34D53"/>
    <w:rsid w:val="00A34E37"/>
    <w:rsid w:val="00A34FE1"/>
    <w:rsid w:val="00A35331"/>
    <w:rsid w:val="00A3571C"/>
    <w:rsid w:val="00A35D16"/>
    <w:rsid w:val="00A3604C"/>
    <w:rsid w:val="00A364A4"/>
    <w:rsid w:val="00A3673C"/>
    <w:rsid w:val="00A36864"/>
    <w:rsid w:val="00A36882"/>
    <w:rsid w:val="00A3790F"/>
    <w:rsid w:val="00A37E1B"/>
    <w:rsid w:val="00A37E72"/>
    <w:rsid w:val="00A40160"/>
    <w:rsid w:val="00A40325"/>
    <w:rsid w:val="00A4033A"/>
    <w:rsid w:val="00A404EB"/>
    <w:rsid w:val="00A406C0"/>
    <w:rsid w:val="00A40C9F"/>
    <w:rsid w:val="00A40E35"/>
    <w:rsid w:val="00A410ED"/>
    <w:rsid w:val="00A42574"/>
    <w:rsid w:val="00A425B6"/>
    <w:rsid w:val="00A42CEC"/>
    <w:rsid w:val="00A42FB1"/>
    <w:rsid w:val="00A43021"/>
    <w:rsid w:val="00A43645"/>
    <w:rsid w:val="00A43737"/>
    <w:rsid w:val="00A439F1"/>
    <w:rsid w:val="00A43D0A"/>
    <w:rsid w:val="00A43E33"/>
    <w:rsid w:val="00A44579"/>
    <w:rsid w:val="00A44CBB"/>
    <w:rsid w:val="00A4500B"/>
    <w:rsid w:val="00A452CF"/>
    <w:rsid w:val="00A4533B"/>
    <w:rsid w:val="00A4544F"/>
    <w:rsid w:val="00A454D6"/>
    <w:rsid w:val="00A45ABF"/>
    <w:rsid w:val="00A45CCD"/>
    <w:rsid w:val="00A46365"/>
    <w:rsid w:val="00A46657"/>
    <w:rsid w:val="00A46743"/>
    <w:rsid w:val="00A4676E"/>
    <w:rsid w:val="00A46C61"/>
    <w:rsid w:val="00A46D37"/>
    <w:rsid w:val="00A47805"/>
    <w:rsid w:val="00A4799D"/>
    <w:rsid w:val="00A47B62"/>
    <w:rsid w:val="00A47BDF"/>
    <w:rsid w:val="00A47D1B"/>
    <w:rsid w:val="00A47DC5"/>
    <w:rsid w:val="00A47EEF"/>
    <w:rsid w:val="00A507D4"/>
    <w:rsid w:val="00A51699"/>
    <w:rsid w:val="00A51748"/>
    <w:rsid w:val="00A51B38"/>
    <w:rsid w:val="00A521F6"/>
    <w:rsid w:val="00A522F7"/>
    <w:rsid w:val="00A52665"/>
    <w:rsid w:val="00A52779"/>
    <w:rsid w:val="00A52873"/>
    <w:rsid w:val="00A52B34"/>
    <w:rsid w:val="00A52C70"/>
    <w:rsid w:val="00A52D95"/>
    <w:rsid w:val="00A533C3"/>
    <w:rsid w:val="00A537A9"/>
    <w:rsid w:val="00A53800"/>
    <w:rsid w:val="00A53881"/>
    <w:rsid w:val="00A53991"/>
    <w:rsid w:val="00A539CC"/>
    <w:rsid w:val="00A539D3"/>
    <w:rsid w:val="00A53ED2"/>
    <w:rsid w:val="00A53F6C"/>
    <w:rsid w:val="00A53FB8"/>
    <w:rsid w:val="00A5414A"/>
    <w:rsid w:val="00A5428B"/>
    <w:rsid w:val="00A542B6"/>
    <w:rsid w:val="00A54624"/>
    <w:rsid w:val="00A546E4"/>
    <w:rsid w:val="00A548EC"/>
    <w:rsid w:val="00A54AB6"/>
    <w:rsid w:val="00A54BDD"/>
    <w:rsid w:val="00A54C02"/>
    <w:rsid w:val="00A5508F"/>
    <w:rsid w:val="00A551E6"/>
    <w:rsid w:val="00A556E4"/>
    <w:rsid w:val="00A55890"/>
    <w:rsid w:val="00A55B25"/>
    <w:rsid w:val="00A55CFA"/>
    <w:rsid w:val="00A55D02"/>
    <w:rsid w:val="00A55E9C"/>
    <w:rsid w:val="00A5600C"/>
    <w:rsid w:val="00A562CB"/>
    <w:rsid w:val="00A56409"/>
    <w:rsid w:val="00A5652B"/>
    <w:rsid w:val="00A567B3"/>
    <w:rsid w:val="00A57429"/>
    <w:rsid w:val="00A574E2"/>
    <w:rsid w:val="00A576B6"/>
    <w:rsid w:val="00A577F1"/>
    <w:rsid w:val="00A57BF6"/>
    <w:rsid w:val="00A6032C"/>
    <w:rsid w:val="00A60334"/>
    <w:rsid w:val="00A606F6"/>
    <w:rsid w:val="00A608D0"/>
    <w:rsid w:val="00A60A1A"/>
    <w:rsid w:val="00A61034"/>
    <w:rsid w:val="00A61106"/>
    <w:rsid w:val="00A61913"/>
    <w:rsid w:val="00A61A41"/>
    <w:rsid w:val="00A61CB1"/>
    <w:rsid w:val="00A61EDA"/>
    <w:rsid w:val="00A62299"/>
    <w:rsid w:val="00A628C0"/>
    <w:rsid w:val="00A62AED"/>
    <w:rsid w:val="00A62B53"/>
    <w:rsid w:val="00A63039"/>
    <w:rsid w:val="00A633F2"/>
    <w:rsid w:val="00A635DB"/>
    <w:rsid w:val="00A638F6"/>
    <w:rsid w:val="00A638FE"/>
    <w:rsid w:val="00A639CB"/>
    <w:rsid w:val="00A63C18"/>
    <w:rsid w:val="00A63CC8"/>
    <w:rsid w:val="00A63E21"/>
    <w:rsid w:val="00A641CF"/>
    <w:rsid w:val="00A645D9"/>
    <w:rsid w:val="00A64613"/>
    <w:rsid w:val="00A64658"/>
    <w:rsid w:val="00A64926"/>
    <w:rsid w:val="00A649FA"/>
    <w:rsid w:val="00A64FFB"/>
    <w:rsid w:val="00A65609"/>
    <w:rsid w:val="00A65910"/>
    <w:rsid w:val="00A66739"/>
    <w:rsid w:val="00A673F0"/>
    <w:rsid w:val="00A67808"/>
    <w:rsid w:val="00A6783F"/>
    <w:rsid w:val="00A705AA"/>
    <w:rsid w:val="00A70706"/>
    <w:rsid w:val="00A7078C"/>
    <w:rsid w:val="00A7090C"/>
    <w:rsid w:val="00A709C7"/>
    <w:rsid w:val="00A70F7B"/>
    <w:rsid w:val="00A71136"/>
    <w:rsid w:val="00A7156B"/>
    <w:rsid w:val="00A71688"/>
    <w:rsid w:val="00A716FF"/>
    <w:rsid w:val="00A7184E"/>
    <w:rsid w:val="00A719FD"/>
    <w:rsid w:val="00A721B2"/>
    <w:rsid w:val="00A72469"/>
    <w:rsid w:val="00A725B4"/>
    <w:rsid w:val="00A727F4"/>
    <w:rsid w:val="00A72CDE"/>
    <w:rsid w:val="00A73BE3"/>
    <w:rsid w:val="00A73C3F"/>
    <w:rsid w:val="00A7405D"/>
    <w:rsid w:val="00A74223"/>
    <w:rsid w:val="00A744AD"/>
    <w:rsid w:val="00A74BD8"/>
    <w:rsid w:val="00A7505D"/>
    <w:rsid w:val="00A750B2"/>
    <w:rsid w:val="00A750BD"/>
    <w:rsid w:val="00A75128"/>
    <w:rsid w:val="00A753EF"/>
    <w:rsid w:val="00A75BAD"/>
    <w:rsid w:val="00A75E8C"/>
    <w:rsid w:val="00A7672B"/>
    <w:rsid w:val="00A76C57"/>
    <w:rsid w:val="00A777D1"/>
    <w:rsid w:val="00A77B69"/>
    <w:rsid w:val="00A77DF7"/>
    <w:rsid w:val="00A8000C"/>
    <w:rsid w:val="00A80A61"/>
    <w:rsid w:val="00A80A6F"/>
    <w:rsid w:val="00A80EEC"/>
    <w:rsid w:val="00A811C4"/>
    <w:rsid w:val="00A81218"/>
    <w:rsid w:val="00A81256"/>
    <w:rsid w:val="00A8179E"/>
    <w:rsid w:val="00A81B8A"/>
    <w:rsid w:val="00A81FE2"/>
    <w:rsid w:val="00A8228E"/>
    <w:rsid w:val="00A8236E"/>
    <w:rsid w:val="00A82424"/>
    <w:rsid w:val="00A824F6"/>
    <w:rsid w:val="00A824FB"/>
    <w:rsid w:val="00A825F1"/>
    <w:rsid w:val="00A82665"/>
    <w:rsid w:val="00A827A3"/>
    <w:rsid w:val="00A82ED6"/>
    <w:rsid w:val="00A82FD0"/>
    <w:rsid w:val="00A8310D"/>
    <w:rsid w:val="00A832B6"/>
    <w:rsid w:val="00A83569"/>
    <w:rsid w:val="00A837DD"/>
    <w:rsid w:val="00A838F5"/>
    <w:rsid w:val="00A83C6C"/>
    <w:rsid w:val="00A83CF3"/>
    <w:rsid w:val="00A84458"/>
    <w:rsid w:val="00A84914"/>
    <w:rsid w:val="00A8493F"/>
    <w:rsid w:val="00A84BAC"/>
    <w:rsid w:val="00A84C36"/>
    <w:rsid w:val="00A84FA3"/>
    <w:rsid w:val="00A85067"/>
    <w:rsid w:val="00A85084"/>
    <w:rsid w:val="00A850AF"/>
    <w:rsid w:val="00A85189"/>
    <w:rsid w:val="00A852F0"/>
    <w:rsid w:val="00A8561B"/>
    <w:rsid w:val="00A857DD"/>
    <w:rsid w:val="00A85969"/>
    <w:rsid w:val="00A85A24"/>
    <w:rsid w:val="00A85AC0"/>
    <w:rsid w:val="00A85C03"/>
    <w:rsid w:val="00A86186"/>
    <w:rsid w:val="00A861F6"/>
    <w:rsid w:val="00A864AB"/>
    <w:rsid w:val="00A8650A"/>
    <w:rsid w:val="00A869BF"/>
    <w:rsid w:val="00A86AAD"/>
    <w:rsid w:val="00A86DFB"/>
    <w:rsid w:val="00A86E0A"/>
    <w:rsid w:val="00A8793C"/>
    <w:rsid w:val="00A87C2B"/>
    <w:rsid w:val="00A87C63"/>
    <w:rsid w:val="00A87D21"/>
    <w:rsid w:val="00A87EF7"/>
    <w:rsid w:val="00A87F56"/>
    <w:rsid w:val="00A9018C"/>
    <w:rsid w:val="00A90519"/>
    <w:rsid w:val="00A90630"/>
    <w:rsid w:val="00A9077D"/>
    <w:rsid w:val="00A91CF1"/>
    <w:rsid w:val="00A91DB4"/>
    <w:rsid w:val="00A91DBF"/>
    <w:rsid w:val="00A926DA"/>
    <w:rsid w:val="00A926E6"/>
    <w:rsid w:val="00A9271C"/>
    <w:rsid w:val="00A927A6"/>
    <w:rsid w:val="00A927EA"/>
    <w:rsid w:val="00A931AB"/>
    <w:rsid w:val="00A931CB"/>
    <w:rsid w:val="00A93497"/>
    <w:rsid w:val="00A93DAD"/>
    <w:rsid w:val="00A94233"/>
    <w:rsid w:val="00A942F8"/>
    <w:rsid w:val="00A943AC"/>
    <w:rsid w:val="00A943F4"/>
    <w:rsid w:val="00A949E7"/>
    <w:rsid w:val="00A94B0A"/>
    <w:rsid w:val="00A94C72"/>
    <w:rsid w:val="00A94E26"/>
    <w:rsid w:val="00A94EA2"/>
    <w:rsid w:val="00A950C6"/>
    <w:rsid w:val="00A95710"/>
    <w:rsid w:val="00A95ACD"/>
    <w:rsid w:val="00A95D77"/>
    <w:rsid w:val="00A95F85"/>
    <w:rsid w:val="00A9628A"/>
    <w:rsid w:val="00A96931"/>
    <w:rsid w:val="00A96B87"/>
    <w:rsid w:val="00A96DE1"/>
    <w:rsid w:val="00A97224"/>
    <w:rsid w:val="00A9731B"/>
    <w:rsid w:val="00A97479"/>
    <w:rsid w:val="00A97AF4"/>
    <w:rsid w:val="00AA0451"/>
    <w:rsid w:val="00AA09F7"/>
    <w:rsid w:val="00AA0A96"/>
    <w:rsid w:val="00AA0ED4"/>
    <w:rsid w:val="00AA0F02"/>
    <w:rsid w:val="00AA1285"/>
    <w:rsid w:val="00AA12BD"/>
    <w:rsid w:val="00AA13BD"/>
    <w:rsid w:val="00AA16C0"/>
    <w:rsid w:val="00AA1822"/>
    <w:rsid w:val="00AA190C"/>
    <w:rsid w:val="00AA208E"/>
    <w:rsid w:val="00AA212E"/>
    <w:rsid w:val="00AA27D8"/>
    <w:rsid w:val="00AA2DBC"/>
    <w:rsid w:val="00AA2DD2"/>
    <w:rsid w:val="00AA2F26"/>
    <w:rsid w:val="00AA31E9"/>
    <w:rsid w:val="00AA343D"/>
    <w:rsid w:val="00AA3BB1"/>
    <w:rsid w:val="00AA3F53"/>
    <w:rsid w:val="00AA4357"/>
    <w:rsid w:val="00AA47E9"/>
    <w:rsid w:val="00AA480F"/>
    <w:rsid w:val="00AA48C6"/>
    <w:rsid w:val="00AA4960"/>
    <w:rsid w:val="00AA50E0"/>
    <w:rsid w:val="00AA5A6D"/>
    <w:rsid w:val="00AA66CF"/>
    <w:rsid w:val="00AA75E2"/>
    <w:rsid w:val="00AA7D8E"/>
    <w:rsid w:val="00AB0978"/>
    <w:rsid w:val="00AB0A40"/>
    <w:rsid w:val="00AB0BA0"/>
    <w:rsid w:val="00AB150D"/>
    <w:rsid w:val="00AB17F6"/>
    <w:rsid w:val="00AB1C6E"/>
    <w:rsid w:val="00AB1C81"/>
    <w:rsid w:val="00AB1E0A"/>
    <w:rsid w:val="00AB2168"/>
    <w:rsid w:val="00AB221E"/>
    <w:rsid w:val="00AB22AA"/>
    <w:rsid w:val="00AB265B"/>
    <w:rsid w:val="00AB2D93"/>
    <w:rsid w:val="00AB2F20"/>
    <w:rsid w:val="00AB32D6"/>
    <w:rsid w:val="00AB3CB5"/>
    <w:rsid w:val="00AB446B"/>
    <w:rsid w:val="00AB47C4"/>
    <w:rsid w:val="00AB488C"/>
    <w:rsid w:val="00AB48C9"/>
    <w:rsid w:val="00AB5847"/>
    <w:rsid w:val="00AB5FE2"/>
    <w:rsid w:val="00AB660D"/>
    <w:rsid w:val="00AB67C7"/>
    <w:rsid w:val="00AB6838"/>
    <w:rsid w:val="00AB6A00"/>
    <w:rsid w:val="00AB6B16"/>
    <w:rsid w:val="00AB6DA6"/>
    <w:rsid w:val="00AB6E5F"/>
    <w:rsid w:val="00AB6F1D"/>
    <w:rsid w:val="00AB719E"/>
    <w:rsid w:val="00AB7530"/>
    <w:rsid w:val="00AB76DC"/>
    <w:rsid w:val="00AB7702"/>
    <w:rsid w:val="00AB7C19"/>
    <w:rsid w:val="00AB7EC4"/>
    <w:rsid w:val="00AC0602"/>
    <w:rsid w:val="00AC0689"/>
    <w:rsid w:val="00AC14E5"/>
    <w:rsid w:val="00AC193E"/>
    <w:rsid w:val="00AC1C7C"/>
    <w:rsid w:val="00AC1D2D"/>
    <w:rsid w:val="00AC1D71"/>
    <w:rsid w:val="00AC238D"/>
    <w:rsid w:val="00AC23CD"/>
    <w:rsid w:val="00AC2A97"/>
    <w:rsid w:val="00AC2B02"/>
    <w:rsid w:val="00AC3079"/>
    <w:rsid w:val="00AC3229"/>
    <w:rsid w:val="00AC32E1"/>
    <w:rsid w:val="00AC35E9"/>
    <w:rsid w:val="00AC3633"/>
    <w:rsid w:val="00AC3937"/>
    <w:rsid w:val="00AC39A6"/>
    <w:rsid w:val="00AC3F14"/>
    <w:rsid w:val="00AC40D6"/>
    <w:rsid w:val="00AC442B"/>
    <w:rsid w:val="00AC45F4"/>
    <w:rsid w:val="00AC4672"/>
    <w:rsid w:val="00AC4CBE"/>
    <w:rsid w:val="00AC4D06"/>
    <w:rsid w:val="00AC4DA2"/>
    <w:rsid w:val="00AC4F08"/>
    <w:rsid w:val="00AC56FA"/>
    <w:rsid w:val="00AC58EA"/>
    <w:rsid w:val="00AC5A1E"/>
    <w:rsid w:val="00AC5E7C"/>
    <w:rsid w:val="00AC605D"/>
    <w:rsid w:val="00AC6166"/>
    <w:rsid w:val="00AC6338"/>
    <w:rsid w:val="00AC64B6"/>
    <w:rsid w:val="00AC6767"/>
    <w:rsid w:val="00AC6BD5"/>
    <w:rsid w:val="00AC6D69"/>
    <w:rsid w:val="00AC6E80"/>
    <w:rsid w:val="00AC6F2D"/>
    <w:rsid w:val="00AC71E1"/>
    <w:rsid w:val="00AC7244"/>
    <w:rsid w:val="00AC767A"/>
    <w:rsid w:val="00AC7A2D"/>
    <w:rsid w:val="00AC7D41"/>
    <w:rsid w:val="00AC7D5B"/>
    <w:rsid w:val="00AD00CF"/>
    <w:rsid w:val="00AD0141"/>
    <w:rsid w:val="00AD0C9B"/>
    <w:rsid w:val="00AD1126"/>
    <w:rsid w:val="00AD1152"/>
    <w:rsid w:val="00AD1710"/>
    <w:rsid w:val="00AD1812"/>
    <w:rsid w:val="00AD186A"/>
    <w:rsid w:val="00AD1B49"/>
    <w:rsid w:val="00AD1D12"/>
    <w:rsid w:val="00AD1DF0"/>
    <w:rsid w:val="00AD1E8A"/>
    <w:rsid w:val="00AD1F9F"/>
    <w:rsid w:val="00AD2394"/>
    <w:rsid w:val="00AD24BF"/>
    <w:rsid w:val="00AD26C2"/>
    <w:rsid w:val="00AD3D3C"/>
    <w:rsid w:val="00AD3E6D"/>
    <w:rsid w:val="00AD3EA2"/>
    <w:rsid w:val="00AD449F"/>
    <w:rsid w:val="00AD478B"/>
    <w:rsid w:val="00AD4A2F"/>
    <w:rsid w:val="00AD4E09"/>
    <w:rsid w:val="00AD5058"/>
    <w:rsid w:val="00AD50A9"/>
    <w:rsid w:val="00AD56E9"/>
    <w:rsid w:val="00AD5C20"/>
    <w:rsid w:val="00AD5D8B"/>
    <w:rsid w:val="00AD6138"/>
    <w:rsid w:val="00AD680B"/>
    <w:rsid w:val="00AD6CD7"/>
    <w:rsid w:val="00AD6F24"/>
    <w:rsid w:val="00AD7006"/>
    <w:rsid w:val="00AD708C"/>
    <w:rsid w:val="00AD7489"/>
    <w:rsid w:val="00AD79F3"/>
    <w:rsid w:val="00AD7CC9"/>
    <w:rsid w:val="00AD7DC5"/>
    <w:rsid w:val="00AD7F64"/>
    <w:rsid w:val="00AE0408"/>
    <w:rsid w:val="00AE08F7"/>
    <w:rsid w:val="00AE0F4C"/>
    <w:rsid w:val="00AE0FE3"/>
    <w:rsid w:val="00AE147E"/>
    <w:rsid w:val="00AE14EF"/>
    <w:rsid w:val="00AE1665"/>
    <w:rsid w:val="00AE18B9"/>
    <w:rsid w:val="00AE1EB4"/>
    <w:rsid w:val="00AE2022"/>
    <w:rsid w:val="00AE2197"/>
    <w:rsid w:val="00AE2B9B"/>
    <w:rsid w:val="00AE2BAD"/>
    <w:rsid w:val="00AE2D5D"/>
    <w:rsid w:val="00AE2E6E"/>
    <w:rsid w:val="00AE2F4D"/>
    <w:rsid w:val="00AE2F5F"/>
    <w:rsid w:val="00AE2F6D"/>
    <w:rsid w:val="00AE2FF0"/>
    <w:rsid w:val="00AE31C7"/>
    <w:rsid w:val="00AE33CF"/>
    <w:rsid w:val="00AE3532"/>
    <w:rsid w:val="00AE3585"/>
    <w:rsid w:val="00AE3CC4"/>
    <w:rsid w:val="00AE3CDA"/>
    <w:rsid w:val="00AE3EB1"/>
    <w:rsid w:val="00AE3F35"/>
    <w:rsid w:val="00AE4171"/>
    <w:rsid w:val="00AE4238"/>
    <w:rsid w:val="00AE4BD6"/>
    <w:rsid w:val="00AE52A5"/>
    <w:rsid w:val="00AE555E"/>
    <w:rsid w:val="00AE55A5"/>
    <w:rsid w:val="00AE56DE"/>
    <w:rsid w:val="00AE5853"/>
    <w:rsid w:val="00AE602B"/>
    <w:rsid w:val="00AE61F1"/>
    <w:rsid w:val="00AE669C"/>
    <w:rsid w:val="00AE6849"/>
    <w:rsid w:val="00AE6B1D"/>
    <w:rsid w:val="00AE6C42"/>
    <w:rsid w:val="00AE6DC4"/>
    <w:rsid w:val="00AE6E4E"/>
    <w:rsid w:val="00AE7659"/>
    <w:rsid w:val="00AF00EE"/>
    <w:rsid w:val="00AF03D4"/>
    <w:rsid w:val="00AF058B"/>
    <w:rsid w:val="00AF0765"/>
    <w:rsid w:val="00AF0A9C"/>
    <w:rsid w:val="00AF0AB5"/>
    <w:rsid w:val="00AF0B39"/>
    <w:rsid w:val="00AF0E00"/>
    <w:rsid w:val="00AF1063"/>
    <w:rsid w:val="00AF13D4"/>
    <w:rsid w:val="00AF1681"/>
    <w:rsid w:val="00AF17AA"/>
    <w:rsid w:val="00AF1D7E"/>
    <w:rsid w:val="00AF278D"/>
    <w:rsid w:val="00AF2DA3"/>
    <w:rsid w:val="00AF2FB6"/>
    <w:rsid w:val="00AF2FC4"/>
    <w:rsid w:val="00AF31D9"/>
    <w:rsid w:val="00AF3AA6"/>
    <w:rsid w:val="00AF3DE8"/>
    <w:rsid w:val="00AF3E1F"/>
    <w:rsid w:val="00AF3F64"/>
    <w:rsid w:val="00AF4859"/>
    <w:rsid w:val="00AF4A97"/>
    <w:rsid w:val="00AF4DD5"/>
    <w:rsid w:val="00AF4EB1"/>
    <w:rsid w:val="00AF4F91"/>
    <w:rsid w:val="00AF4FDB"/>
    <w:rsid w:val="00AF50D3"/>
    <w:rsid w:val="00AF51EF"/>
    <w:rsid w:val="00AF530F"/>
    <w:rsid w:val="00AF53EB"/>
    <w:rsid w:val="00AF540B"/>
    <w:rsid w:val="00AF5A8F"/>
    <w:rsid w:val="00AF5F4F"/>
    <w:rsid w:val="00AF619C"/>
    <w:rsid w:val="00AF6607"/>
    <w:rsid w:val="00AF6770"/>
    <w:rsid w:val="00AF678A"/>
    <w:rsid w:val="00AF6B40"/>
    <w:rsid w:val="00AF6F11"/>
    <w:rsid w:val="00AF6FD9"/>
    <w:rsid w:val="00AF78C3"/>
    <w:rsid w:val="00AF7C3B"/>
    <w:rsid w:val="00AF7CF3"/>
    <w:rsid w:val="00B00018"/>
    <w:rsid w:val="00B0020F"/>
    <w:rsid w:val="00B0029F"/>
    <w:rsid w:val="00B0049A"/>
    <w:rsid w:val="00B004E5"/>
    <w:rsid w:val="00B005A0"/>
    <w:rsid w:val="00B00CFE"/>
    <w:rsid w:val="00B00D03"/>
    <w:rsid w:val="00B00FEA"/>
    <w:rsid w:val="00B0132E"/>
    <w:rsid w:val="00B015E3"/>
    <w:rsid w:val="00B01BE5"/>
    <w:rsid w:val="00B01D57"/>
    <w:rsid w:val="00B01EB8"/>
    <w:rsid w:val="00B01FA7"/>
    <w:rsid w:val="00B023C2"/>
    <w:rsid w:val="00B025AA"/>
    <w:rsid w:val="00B028A3"/>
    <w:rsid w:val="00B02C2C"/>
    <w:rsid w:val="00B02D58"/>
    <w:rsid w:val="00B02DC8"/>
    <w:rsid w:val="00B0327B"/>
    <w:rsid w:val="00B03399"/>
    <w:rsid w:val="00B03405"/>
    <w:rsid w:val="00B034BA"/>
    <w:rsid w:val="00B03667"/>
    <w:rsid w:val="00B03A81"/>
    <w:rsid w:val="00B03CAB"/>
    <w:rsid w:val="00B03CC6"/>
    <w:rsid w:val="00B03D8E"/>
    <w:rsid w:val="00B03EAB"/>
    <w:rsid w:val="00B0440A"/>
    <w:rsid w:val="00B04D80"/>
    <w:rsid w:val="00B0501D"/>
    <w:rsid w:val="00B050B2"/>
    <w:rsid w:val="00B05216"/>
    <w:rsid w:val="00B053C8"/>
    <w:rsid w:val="00B056C4"/>
    <w:rsid w:val="00B05E0D"/>
    <w:rsid w:val="00B05E3D"/>
    <w:rsid w:val="00B06F99"/>
    <w:rsid w:val="00B07042"/>
    <w:rsid w:val="00B07243"/>
    <w:rsid w:val="00B073CB"/>
    <w:rsid w:val="00B07612"/>
    <w:rsid w:val="00B07929"/>
    <w:rsid w:val="00B07C3E"/>
    <w:rsid w:val="00B07E70"/>
    <w:rsid w:val="00B07EA7"/>
    <w:rsid w:val="00B07F47"/>
    <w:rsid w:val="00B07FD7"/>
    <w:rsid w:val="00B10187"/>
    <w:rsid w:val="00B11454"/>
    <w:rsid w:val="00B1187D"/>
    <w:rsid w:val="00B11AB9"/>
    <w:rsid w:val="00B11B44"/>
    <w:rsid w:val="00B11C40"/>
    <w:rsid w:val="00B11C74"/>
    <w:rsid w:val="00B11D97"/>
    <w:rsid w:val="00B1206D"/>
    <w:rsid w:val="00B1230C"/>
    <w:rsid w:val="00B123F6"/>
    <w:rsid w:val="00B12E35"/>
    <w:rsid w:val="00B135F9"/>
    <w:rsid w:val="00B13847"/>
    <w:rsid w:val="00B13B7F"/>
    <w:rsid w:val="00B13E6D"/>
    <w:rsid w:val="00B14188"/>
    <w:rsid w:val="00B14254"/>
    <w:rsid w:val="00B14553"/>
    <w:rsid w:val="00B14881"/>
    <w:rsid w:val="00B148C0"/>
    <w:rsid w:val="00B14916"/>
    <w:rsid w:val="00B14BA1"/>
    <w:rsid w:val="00B14C5E"/>
    <w:rsid w:val="00B15068"/>
    <w:rsid w:val="00B1509F"/>
    <w:rsid w:val="00B152D3"/>
    <w:rsid w:val="00B15E3D"/>
    <w:rsid w:val="00B16267"/>
    <w:rsid w:val="00B163EF"/>
    <w:rsid w:val="00B16986"/>
    <w:rsid w:val="00B17303"/>
    <w:rsid w:val="00B17550"/>
    <w:rsid w:val="00B17871"/>
    <w:rsid w:val="00B17C7B"/>
    <w:rsid w:val="00B207F4"/>
    <w:rsid w:val="00B20966"/>
    <w:rsid w:val="00B20972"/>
    <w:rsid w:val="00B209F4"/>
    <w:rsid w:val="00B20B5F"/>
    <w:rsid w:val="00B20FA0"/>
    <w:rsid w:val="00B21304"/>
    <w:rsid w:val="00B21486"/>
    <w:rsid w:val="00B21758"/>
    <w:rsid w:val="00B219E1"/>
    <w:rsid w:val="00B21B65"/>
    <w:rsid w:val="00B22077"/>
    <w:rsid w:val="00B22125"/>
    <w:rsid w:val="00B22C20"/>
    <w:rsid w:val="00B22CDE"/>
    <w:rsid w:val="00B22DB9"/>
    <w:rsid w:val="00B22E11"/>
    <w:rsid w:val="00B233E0"/>
    <w:rsid w:val="00B238CF"/>
    <w:rsid w:val="00B23C8A"/>
    <w:rsid w:val="00B23FDD"/>
    <w:rsid w:val="00B24201"/>
    <w:rsid w:val="00B2428E"/>
    <w:rsid w:val="00B24685"/>
    <w:rsid w:val="00B2504F"/>
    <w:rsid w:val="00B25BE8"/>
    <w:rsid w:val="00B26192"/>
    <w:rsid w:val="00B2661D"/>
    <w:rsid w:val="00B26A1E"/>
    <w:rsid w:val="00B26AF3"/>
    <w:rsid w:val="00B26F8C"/>
    <w:rsid w:val="00B27036"/>
    <w:rsid w:val="00B27A0B"/>
    <w:rsid w:val="00B27C11"/>
    <w:rsid w:val="00B27C57"/>
    <w:rsid w:val="00B3002B"/>
    <w:rsid w:val="00B30342"/>
    <w:rsid w:val="00B30366"/>
    <w:rsid w:val="00B30646"/>
    <w:rsid w:val="00B30A9B"/>
    <w:rsid w:val="00B30DF7"/>
    <w:rsid w:val="00B31014"/>
    <w:rsid w:val="00B31115"/>
    <w:rsid w:val="00B31462"/>
    <w:rsid w:val="00B317FE"/>
    <w:rsid w:val="00B31F30"/>
    <w:rsid w:val="00B31F31"/>
    <w:rsid w:val="00B32D9F"/>
    <w:rsid w:val="00B3315B"/>
    <w:rsid w:val="00B332BA"/>
    <w:rsid w:val="00B3393E"/>
    <w:rsid w:val="00B33BB5"/>
    <w:rsid w:val="00B33CFE"/>
    <w:rsid w:val="00B340FD"/>
    <w:rsid w:val="00B34704"/>
    <w:rsid w:val="00B34D1F"/>
    <w:rsid w:val="00B34D97"/>
    <w:rsid w:val="00B34F0A"/>
    <w:rsid w:val="00B35047"/>
    <w:rsid w:val="00B350B4"/>
    <w:rsid w:val="00B359F1"/>
    <w:rsid w:val="00B35C7C"/>
    <w:rsid w:val="00B3602E"/>
    <w:rsid w:val="00B36A8D"/>
    <w:rsid w:val="00B36B8C"/>
    <w:rsid w:val="00B37066"/>
    <w:rsid w:val="00B371F0"/>
    <w:rsid w:val="00B37AAE"/>
    <w:rsid w:val="00B37ADB"/>
    <w:rsid w:val="00B37B14"/>
    <w:rsid w:val="00B40435"/>
    <w:rsid w:val="00B40529"/>
    <w:rsid w:val="00B40592"/>
    <w:rsid w:val="00B40743"/>
    <w:rsid w:val="00B40B97"/>
    <w:rsid w:val="00B40D1D"/>
    <w:rsid w:val="00B40D55"/>
    <w:rsid w:val="00B413EE"/>
    <w:rsid w:val="00B414D3"/>
    <w:rsid w:val="00B41734"/>
    <w:rsid w:val="00B41ACD"/>
    <w:rsid w:val="00B41B41"/>
    <w:rsid w:val="00B41D16"/>
    <w:rsid w:val="00B41D50"/>
    <w:rsid w:val="00B41E01"/>
    <w:rsid w:val="00B425DD"/>
    <w:rsid w:val="00B4283A"/>
    <w:rsid w:val="00B42948"/>
    <w:rsid w:val="00B42C93"/>
    <w:rsid w:val="00B42C9B"/>
    <w:rsid w:val="00B4348B"/>
    <w:rsid w:val="00B443C7"/>
    <w:rsid w:val="00B4486E"/>
    <w:rsid w:val="00B44C43"/>
    <w:rsid w:val="00B450F5"/>
    <w:rsid w:val="00B4531B"/>
    <w:rsid w:val="00B45CA0"/>
    <w:rsid w:val="00B460B4"/>
    <w:rsid w:val="00B469D9"/>
    <w:rsid w:val="00B46BE2"/>
    <w:rsid w:val="00B46EDA"/>
    <w:rsid w:val="00B475C6"/>
    <w:rsid w:val="00B4773A"/>
    <w:rsid w:val="00B47973"/>
    <w:rsid w:val="00B50702"/>
    <w:rsid w:val="00B507EC"/>
    <w:rsid w:val="00B509F2"/>
    <w:rsid w:val="00B50D4F"/>
    <w:rsid w:val="00B512CD"/>
    <w:rsid w:val="00B51353"/>
    <w:rsid w:val="00B51AB5"/>
    <w:rsid w:val="00B51CCB"/>
    <w:rsid w:val="00B52B8B"/>
    <w:rsid w:val="00B52C39"/>
    <w:rsid w:val="00B52C87"/>
    <w:rsid w:val="00B52D7A"/>
    <w:rsid w:val="00B53199"/>
    <w:rsid w:val="00B532F7"/>
    <w:rsid w:val="00B538A9"/>
    <w:rsid w:val="00B53B2A"/>
    <w:rsid w:val="00B5455F"/>
    <w:rsid w:val="00B5456F"/>
    <w:rsid w:val="00B54AF5"/>
    <w:rsid w:val="00B54CC0"/>
    <w:rsid w:val="00B54D38"/>
    <w:rsid w:val="00B55002"/>
    <w:rsid w:val="00B553D8"/>
    <w:rsid w:val="00B5586F"/>
    <w:rsid w:val="00B559E7"/>
    <w:rsid w:val="00B55C07"/>
    <w:rsid w:val="00B55E0C"/>
    <w:rsid w:val="00B560AD"/>
    <w:rsid w:val="00B564FE"/>
    <w:rsid w:val="00B5675B"/>
    <w:rsid w:val="00B567ED"/>
    <w:rsid w:val="00B56AB1"/>
    <w:rsid w:val="00B56B9C"/>
    <w:rsid w:val="00B56C3A"/>
    <w:rsid w:val="00B57265"/>
    <w:rsid w:val="00B57402"/>
    <w:rsid w:val="00B5777C"/>
    <w:rsid w:val="00B57C52"/>
    <w:rsid w:val="00B60B53"/>
    <w:rsid w:val="00B60B67"/>
    <w:rsid w:val="00B610A2"/>
    <w:rsid w:val="00B610EC"/>
    <w:rsid w:val="00B61596"/>
    <w:rsid w:val="00B61D7B"/>
    <w:rsid w:val="00B61DAC"/>
    <w:rsid w:val="00B61FC2"/>
    <w:rsid w:val="00B6218D"/>
    <w:rsid w:val="00B62234"/>
    <w:rsid w:val="00B622D9"/>
    <w:rsid w:val="00B62301"/>
    <w:rsid w:val="00B62530"/>
    <w:rsid w:val="00B626D6"/>
    <w:rsid w:val="00B62891"/>
    <w:rsid w:val="00B62AD5"/>
    <w:rsid w:val="00B63090"/>
    <w:rsid w:val="00B63599"/>
    <w:rsid w:val="00B637F3"/>
    <w:rsid w:val="00B63A9E"/>
    <w:rsid w:val="00B63FCF"/>
    <w:rsid w:val="00B641A5"/>
    <w:rsid w:val="00B645F5"/>
    <w:rsid w:val="00B64646"/>
    <w:rsid w:val="00B6530C"/>
    <w:rsid w:val="00B65670"/>
    <w:rsid w:val="00B65D02"/>
    <w:rsid w:val="00B6608A"/>
    <w:rsid w:val="00B664ED"/>
    <w:rsid w:val="00B668A9"/>
    <w:rsid w:val="00B66EF2"/>
    <w:rsid w:val="00B673EE"/>
    <w:rsid w:val="00B67480"/>
    <w:rsid w:val="00B70119"/>
    <w:rsid w:val="00B70133"/>
    <w:rsid w:val="00B70741"/>
    <w:rsid w:val="00B70793"/>
    <w:rsid w:val="00B70933"/>
    <w:rsid w:val="00B70E64"/>
    <w:rsid w:val="00B70FCD"/>
    <w:rsid w:val="00B71538"/>
    <w:rsid w:val="00B71569"/>
    <w:rsid w:val="00B7184A"/>
    <w:rsid w:val="00B718F4"/>
    <w:rsid w:val="00B71958"/>
    <w:rsid w:val="00B71AB0"/>
    <w:rsid w:val="00B71C47"/>
    <w:rsid w:val="00B71C70"/>
    <w:rsid w:val="00B72297"/>
    <w:rsid w:val="00B72566"/>
    <w:rsid w:val="00B7277B"/>
    <w:rsid w:val="00B72A60"/>
    <w:rsid w:val="00B72C5D"/>
    <w:rsid w:val="00B72EBC"/>
    <w:rsid w:val="00B732B5"/>
    <w:rsid w:val="00B736D1"/>
    <w:rsid w:val="00B738CB"/>
    <w:rsid w:val="00B73DD0"/>
    <w:rsid w:val="00B74624"/>
    <w:rsid w:val="00B748EA"/>
    <w:rsid w:val="00B74A8C"/>
    <w:rsid w:val="00B74FA0"/>
    <w:rsid w:val="00B75228"/>
    <w:rsid w:val="00B752A0"/>
    <w:rsid w:val="00B7537E"/>
    <w:rsid w:val="00B760B1"/>
    <w:rsid w:val="00B76525"/>
    <w:rsid w:val="00B76550"/>
    <w:rsid w:val="00B76A0C"/>
    <w:rsid w:val="00B76FE3"/>
    <w:rsid w:val="00B7732F"/>
    <w:rsid w:val="00B774AD"/>
    <w:rsid w:val="00B7797C"/>
    <w:rsid w:val="00B77E6F"/>
    <w:rsid w:val="00B80012"/>
    <w:rsid w:val="00B808EA"/>
    <w:rsid w:val="00B80B3F"/>
    <w:rsid w:val="00B80CB5"/>
    <w:rsid w:val="00B811F4"/>
    <w:rsid w:val="00B8134A"/>
    <w:rsid w:val="00B81356"/>
    <w:rsid w:val="00B81475"/>
    <w:rsid w:val="00B816C3"/>
    <w:rsid w:val="00B819BB"/>
    <w:rsid w:val="00B820D8"/>
    <w:rsid w:val="00B82313"/>
    <w:rsid w:val="00B8259C"/>
    <w:rsid w:val="00B82635"/>
    <w:rsid w:val="00B8304F"/>
    <w:rsid w:val="00B833BC"/>
    <w:rsid w:val="00B83A34"/>
    <w:rsid w:val="00B83C8F"/>
    <w:rsid w:val="00B84021"/>
    <w:rsid w:val="00B84720"/>
    <w:rsid w:val="00B847AD"/>
    <w:rsid w:val="00B84FD9"/>
    <w:rsid w:val="00B8532F"/>
    <w:rsid w:val="00B853B0"/>
    <w:rsid w:val="00B8553D"/>
    <w:rsid w:val="00B85A65"/>
    <w:rsid w:val="00B85CB7"/>
    <w:rsid w:val="00B85EE0"/>
    <w:rsid w:val="00B862AB"/>
    <w:rsid w:val="00B864EA"/>
    <w:rsid w:val="00B865BB"/>
    <w:rsid w:val="00B868D6"/>
    <w:rsid w:val="00B86BC2"/>
    <w:rsid w:val="00B870E6"/>
    <w:rsid w:val="00B87188"/>
    <w:rsid w:val="00B879A0"/>
    <w:rsid w:val="00B87E18"/>
    <w:rsid w:val="00B87FAF"/>
    <w:rsid w:val="00B90178"/>
    <w:rsid w:val="00B902B2"/>
    <w:rsid w:val="00B9038A"/>
    <w:rsid w:val="00B905F7"/>
    <w:rsid w:val="00B90B34"/>
    <w:rsid w:val="00B90CD8"/>
    <w:rsid w:val="00B9157D"/>
    <w:rsid w:val="00B91791"/>
    <w:rsid w:val="00B91A7A"/>
    <w:rsid w:val="00B91CE9"/>
    <w:rsid w:val="00B9208B"/>
    <w:rsid w:val="00B92311"/>
    <w:rsid w:val="00B92372"/>
    <w:rsid w:val="00B92BF9"/>
    <w:rsid w:val="00B92FDD"/>
    <w:rsid w:val="00B93020"/>
    <w:rsid w:val="00B93323"/>
    <w:rsid w:val="00B9354E"/>
    <w:rsid w:val="00B936F2"/>
    <w:rsid w:val="00B938B6"/>
    <w:rsid w:val="00B938C8"/>
    <w:rsid w:val="00B93A26"/>
    <w:rsid w:val="00B9417F"/>
    <w:rsid w:val="00B94364"/>
    <w:rsid w:val="00B94522"/>
    <w:rsid w:val="00B9472C"/>
    <w:rsid w:val="00B94A33"/>
    <w:rsid w:val="00B94A5C"/>
    <w:rsid w:val="00B94AD2"/>
    <w:rsid w:val="00B94B03"/>
    <w:rsid w:val="00B95199"/>
    <w:rsid w:val="00B95825"/>
    <w:rsid w:val="00B9584B"/>
    <w:rsid w:val="00B95AA9"/>
    <w:rsid w:val="00B95E4B"/>
    <w:rsid w:val="00B95E67"/>
    <w:rsid w:val="00B95F53"/>
    <w:rsid w:val="00B9605B"/>
    <w:rsid w:val="00B960AA"/>
    <w:rsid w:val="00B962D8"/>
    <w:rsid w:val="00B96933"/>
    <w:rsid w:val="00B96FF9"/>
    <w:rsid w:val="00B970A3"/>
    <w:rsid w:val="00B9713F"/>
    <w:rsid w:val="00B97C55"/>
    <w:rsid w:val="00BA03B2"/>
    <w:rsid w:val="00BA09C4"/>
    <w:rsid w:val="00BA09F6"/>
    <w:rsid w:val="00BA13C7"/>
    <w:rsid w:val="00BA1949"/>
    <w:rsid w:val="00BA19D9"/>
    <w:rsid w:val="00BA2377"/>
    <w:rsid w:val="00BA26B2"/>
    <w:rsid w:val="00BA290E"/>
    <w:rsid w:val="00BA2FB7"/>
    <w:rsid w:val="00BA3377"/>
    <w:rsid w:val="00BA40CF"/>
    <w:rsid w:val="00BA425C"/>
    <w:rsid w:val="00BA4376"/>
    <w:rsid w:val="00BA44ED"/>
    <w:rsid w:val="00BA46C4"/>
    <w:rsid w:val="00BA4701"/>
    <w:rsid w:val="00BA49D9"/>
    <w:rsid w:val="00BA4EAA"/>
    <w:rsid w:val="00BA55C7"/>
    <w:rsid w:val="00BA5AC5"/>
    <w:rsid w:val="00BA5DFD"/>
    <w:rsid w:val="00BA602C"/>
    <w:rsid w:val="00BA6BAF"/>
    <w:rsid w:val="00BA6D4A"/>
    <w:rsid w:val="00BA6E02"/>
    <w:rsid w:val="00BA706F"/>
    <w:rsid w:val="00BA7126"/>
    <w:rsid w:val="00BA767E"/>
    <w:rsid w:val="00BA77C4"/>
    <w:rsid w:val="00BA7B40"/>
    <w:rsid w:val="00BB0530"/>
    <w:rsid w:val="00BB056E"/>
    <w:rsid w:val="00BB0C72"/>
    <w:rsid w:val="00BB0F26"/>
    <w:rsid w:val="00BB0F73"/>
    <w:rsid w:val="00BB1853"/>
    <w:rsid w:val="00BB1A60"/>
    <w:rsid w:val="00BB1C9C"/>
    <w:rsid w:val="00BB1D4A"/>
    <w:rsid w:val="00BB1FCA"/>
    <w:rsid w:val="00BB1FDD"/>
    <w:rsid w:val="00BB207F"/>
    <w:rsid w:val="00BB2082"/>
    <w:rsid w:val="00BB212A"/>
    <w:rsid w:val="00BB22CB"/>
    <w:rsid w:val="00BB236A"/>
    <w:rsid w:val="00BB266A"/>
    <w:rsid w:val="00BB2C4E"/>
    <w:rsid w:val="00BB2DD8"/>
    <w:rsid w:val="00BB2DF7"/>
    <w:rsid w:val="00BB2E9F"/>
    <w:rsid w:val="00BB2F1C"/>
    <w:rsid w:val="00BB3058"/>
    <w:rsid w:val="00BB3E28"/>
    <w:rsid w:val="00BB3F50"/>
    <w:rsid w:val="00BB3F98"/>
    <w:rsid w:val="00BB4051"/>
    <w:rsid w:val="00BB418F"/>
    <w:rsid w:val="00BB4573"/>
    <w:rsid w:val="00BB47FB"/>
    <w:rsid w:val="00BB49D7"/>
    <w:rsid w:val="00BB4C92"/>
    <w:rsid w:val="00BB4E80"/>
    <w:rsid w:val="00BB4EDE"/>
    <w:rsid w:val="00BB5162"/>
    <w:rsid w:val="00BB5296"/>
    <w:rsid w:val="00BB52FD"/>
    <w:rsid w:val="00BB536D"/>
    <w:rsid w:val="00BB59AB"/>
    <w:rsid w:val="00BB5A0B"/>
    <w:rsid w:val="00BB5CCD"/>
    <w:rsid w:val="00BB5FDB"/>
    <w:rsid w:val="00BB6411"/>
    <w:rsid w:val="00BB6495"/>
    <w:rsid w:val="00BB661B"/>
    <w:rsid w:val="00BB672E"/>
    <w:rsid w:val="00BB6925"/>
    <w:rsid w:val="00BB6BE7"/>
    <w:rsid w:val="00BB6E96"/>
    <w:rsid w:val="00BB7105"/>
    <w:rsid w:val="00BB7201"/>
    <w:rsid w:val="00BB7486"/>
    <w:rsid w:val="00BB753C"/>
    <w:rsid w:val="00BB764E"/>
    <w:rsid w:val="00BB76CC"/>
    <w:rsid w:val="00BB7A33"/>
    <w:rsid w:val="00BB7ABA"/>
    <w:rsid w:val="00BB7C6D"/>
    <w:rsid w:val="00BB7CA4"/>
    <w:rsid w:val="00BB7E7F"/>
    <w:rsid w:val="00BC0CFB"/>
    <w:rsid w:val="00BC0D8C"/>
    <w:rsid w:val="00BC119F"/>
    <w:rsid w:val="00BC150C"/>
    <w:rsid w:val="00BC17A8"/>
    <w:rsid w:val="00BC18EF"/>
    <w:rsid w:val="00BC1C85"/>
    <w:rsid w:val="00BC1E96"/>
    <w:rsid w:val="00BC2023"/>
    <w:rsid w:val="00BC24A0"/>
    <w:rsid w:val="00BC2A53"/>
    <w:rsid w:val="00BC2E6B"/>
    <w:rsid w:val="00BC322A"/>
    <w:rsid w:val="00BC378F"/>
    <w:rsid w:val="00BC3946"/>
    <w:rsid w:val="00BC3AA0"/>
    <w:rsid w:val="00BC3BC0"/>
    <w:rsid w:val="00BC3D2E"/>
    <w:rsid w:val="00BC42D5"/>
    <w:rsid w:val="00BC449C"/>
    <w:rsid w:val="00BC499C"/>
    <w:rsid w:val="00BC4CAA"/>
    <w:rsid w:val="00BC4DD8"/>
    <w:rsid w:val="00BC525E"/>
    <w:rsid w:val="00BC5376"/>
    <w:rsid w:val="00BC53FF"/>
    <w:rsid w:val="00BC564B"/>
    <w:rsid w:val="00BC5AAA"/>
    <w:rsid w:val="00BC5B2E"/>
    <w:rsid w:val="00BC609B"/>
    <w:rsid w:val="00BC6198"/>
    <w:rsid w:val="00BC61CE"/>
    <w:rsid w:val="00BC6373"/>
    <w:rsid w:val="00BC63B0"/>
    <w:rsid w:val="00BC65FF"/>
    <w:rsid w:val="00BC6870"/>
    <w:rsid w:val="00BC6A79"/>
    <w:rsid w:val="00BC6E89"/>
    <w:rsid w:val="00BC7969"/>
    <w:rsid w:val="00BC7AC9"/>
    <w:rsid w:val="00BC7BCF"/>
    <w:rsid w:val="00BD0316"/>
    <w:rsid w:val="00BD0B1F"/>
    <w:rsid w:val="00BD0B55"/>
    <w:rsid w:val="00BD0C77"/>
    <w:rsid w:val="00BD0E32"/>
    <w:rsid w:val="00BD0F17"/>
    <w:rsid w:val="00BD1193"/>
    <w:rsid w:val="00BD134C"/>
    <w:rsid w:val="00BD146D"/>
    <w:rsid w:val="00BD15BD"/>
    <w:rsid w:val="00BD18C0"/>
    <w:rsid w:val="00BD1B23"/>
    <w:rsid w:val="00BD1D39"/>
    <w:rsid w:val="00BD2191"/>
    <w:rsid w:val="00BD2780"/>
    <w:rsid w:val="00BD29FE"/>
    <w:rsid w:val="00BD2F73"/>
    <w:rsid w:val="00BD3446"/>
    <w:rsid w:val="00BD34F7"/>
    <w:rsid w:val="00BD3587"/>
    <w:rsid w:val="00BD3B2D"/>
    <w:rsid w:val="00BD46E4"/>
    <w:rsid w:val="00BD4DF8"/>
    <w:rsid w:val="00BD5166"/>
    <w:rsid w:val="00BD5658"/>
    <w:rsid w:val="00BD574A"/>
    <w:rsid w:val="00BD5A42"/>
    <w:rsid w:val="00BD5AF5"/>
    <w:rsid w:val="00BD5D72"/>
    <w:rsid w:val="00BD652D"/>
    <w:rsid w:val="00BD6591"/>
    <w:rsid w:val="00BD66BC"/>
    <w:rsid w:val="00BD6B59"/>
    <w:rsid w:val="00BD6C20"/>
    <w:rsid w:val="00BD6F34"/>
    <w:rsid w:val="00BD7214"/>
    <w:rsid w:val="00BD7337"/>
    <w:rsid w:val="00BD7526"/>
    <w:rsid w:val="00BD7E5E"/>
    <w:rsid w:val="00BD7EDF"/>
    <w:rsid w:val="00BD7FA7"/>
    <w:rsid w:val="00BE017B"/>
    <w:rsid w:val="00BE01AD"/>
    <w:rsid w:val="00BE029C"/>
    <w:rsid w:val="00BE05A6"/>
    <w:rsid w:val="00BE0841"/>
    <w:rsid w:val="00BE0866"/>
    <w:rsid w:val="00BE08D1"/>
    <w:rsid w:val="00BE09CB"/>
    <w:rsid w:val="00BE0E66"/>
    <w:rsid w:val="00BE0E8F"/>
    <w:rsid w:val="00BE166A"/>
    <w:rsid w:val="00BE17AF"/>
    <w:rsid w:val="00BE1A8A"/>
    <w:rsid w:val="00BE253B"/>
    <w:rsid w:val="00BE2722"/>
    <w:rsid w:val="00BE30B2"/>
    <w:rsid w:val="00BE314F"/>
    <w:rsid w:val="00BE3652"/>
    <w:rsid w:val="00BE38F6"/>
    <w:rsid w:val="00BE4095"/>
    <w:rsid w:val="00BE4378"/>
    <w:rsid w:val="00BE45EE"/>
    <w:rsid w:val="00BE4613"/>
    <w:rsid w:val="00BE5167"/>
    <w:rsid w:val="00BE54D2"/>
    <w:rsid w:val="00BE552C"/>
    <w:rsid w:val="00BE5587"/>
    <w:rsid w:val="00BE55D8"/>
    <w:rsid w:val="00BE5BAF"/>
    <w:rsid w:val="00BE5DB6"/>
    <w:rsid w:val="00BE6768"/>
    <w:rsid w:val="00BE6899"/>
    <w:rsid w:val="00BE6BFE"/>
    <w:rsid w:val="00BE6C5E"/>
    <w:rsid w:val="00BE6D56"/>
    <w:rsid w:val="00BE6F85"/>
    <w:rsid w:val="00BE6FAC"/>
    <w:rsid w:val="00BE7039"/>
    <w:rsid w:val="00BE7086"/>
    <w:rsid w:val="00BE7B0B"/>
    <w:rsid w:val="00BE7E3D"/>
    <w:rsid w:val="00BF0036"/>
    <w:rsid w:val="00BF01EE"/>
    <w:rsid w:val="00BF0416"/>
    <w:rsid w:val="00BF07AF"/>
    <w:rsid w:val="00BF0940"/>
    <w:rsid w:val="00BF09DA"/>
    <w:rsid w:val="00BF0B53"/>
    <w:rsid w:val="00BF0B79"/>
    <w:rsid w:val="00BF15C5"/>
    <w:rsid w:val="00BF16DB"/>
    <w:rsid w:val="00BF181A"/>
    <w:rsid w:val="00BF1F95"/>
    <w:rsid w:val="00BF24FA"/>
    <w:rsid w:val="00BF270A"/>
    <w:rsid w:val="00BF2E0D"/>
    <w:rsid w:val="00BF34C2"/>
    <w:rsid w:val="00BF3545"/>
    <w:rsid w:val="00BF3725"/>
    <w:rsid w:val="00BF39D2"/>
    <w:rsid w:val="00BF4086"/>
    <w:rsid w:val="00BF4375"/>
    <w:rsid w:val="00BF48AE"/>
    <w:rsid w:val="00BF4A77"/>
    <w:rsid w:val="00BF4CF0"/>
    <w:rsid w:val="00BF527A"/>
    <w:rsid w:val="00BF57B1"/>
    <w:rsid w:val="00BF63E0"/>
    <w:rsid w:val="00BF678D"/>
    <w:rsid w:val="00BF6B36"/>
    <w:rsid w:val="00BF6C48"/>
    <w:rsid w:val="00BF6E19"/>
    <w:rsid w:val="00BF6EF6"/>
    <w:rsid w:val="00BF754B"/>
    <w:rsid w:val="00BF77C1"/>
    <w:rsid w:val="00BF7874"/>
    <w:rsid w:val="00BF7A7C"/>
    <w:rsid w:val="00BF7ACF"/>
    <w:rsid w:val="00BF7C4B"/>
    <w:rsid w:val="00BF7DFE"/>
    <w:rsid w:val="00C00078"/>
    <w:rsid w:val="00C002ED"/>
    <w:rsid w:val="00C006CA"/>
    <w:rsid w:val="00C01E4B"/>
    <w:rsid w:val="00C02100"/>
    <w:rsid w:val="00C02118"/>
    <w:rsid w:val="00C02127"/>
    <w:rsid w:val="00C023BB"/>
    <w:rsid w:val="00C023E0"/>
    <w:rsid w:val="00C0265A"/>
    <w:rsid w:val="00C02837"/>
    <w:rsid w:val="00C02AFA"/>
    <w:rsid w:val="00C02C12"/>
    <w:rsid w:val="00C02C2D"/>
    <w:rsid w:val="00C02D23"/>
    <w:rsid w:val="00C02E3B"/>
    <w:rsid w:val="00C03277"/>
    <w:rsid w:val="00C032F4"/>
    <w:rsid w:val="00C0373A"/>
    <w:rsid w:val="00C039C9"/>
    <w:rsid w:val="00C03E23"/>
    <w:rsid w:val="00C04216"/>
    <w:rsid w:val="00C047BF"/>
    <w:rsid w:val="00C04946"/>
    <w:rsid w:val="00C04A62"/>
    <w:rsid w:val="00C04D54"/>
    <w:rsid w:val="00C0507D"/>
    <w:rsid w:val="00C0549F"/>
    <w:rsid w:val="00C05502"/>
    <w:rsid w:val="00C055B7"/>
    <w:rsid w:val="00C055D7"/>
    <w:rsid w:val="00C05ADE"/>
    <w:rsid w:val="00C05C62"/>
    <w:rsid w:val="00C05C90"/>
    <w:rsid w:val="00C05D50"/>
    <w:rsid w:val="00C05FB6"/>
    <w:rsid w:val="00C062A9"/>
    <w:rsid w:val="00C06A87"/>
    <w:rsid w:val="00C06CFA"/>
    <w:rsid w:val="00C06E18"/>
    <w:rsid w:val="00C07096"/>
    <w:rsid w:val="00C078D4"/>
    <w:rsid w:val="00C07B47"/>
    <w:rsid w:val="00C07B53"/>
    <w:rsid w:val="00C07F00"/>
    <w:rsid w:val="00C108A4"/>
    <w:rsid w:val="00C109D7"/>
    <w:rsid w:val="00C10AAA"/>
    <w:rsid w:val="00C10E09"/>
    <w:rsid w:val="00C11205"/>
    <w:rsid w:val="00C11854"/>
    <w:rsid w:val="00C1185B"/>
    <w:rsid w:val="00C121B2"/>
    <w:rsid w:val="00C121BF"/>
    <w:rsid w:val="00C122A3"/>
    <w:rsid w:val="00C12465"/>
    <w:rsid w:val="00C12C99"/>
    <w:rsid w:val="00C12CF6"/>
    <w:rsid w:val="00C12E53"/>
    <w:rsid w:val="00C12F04"/>
    <w:rsid w:val="00C1305D"/>
    <w:rsid w:val="00C132BA"/>
    <w:rsid w:val="00C1386A"/>
    <w:rsid w:val="00C13D74"/>
    <w:rsid w:val="00C14E36"/>
    <w:rsid w:val="00C15526"/>
    <w:rsid w:val="00C15934"/>
    <w:rsid w:val="00C159A5"/>
    <w:rsid w:val="00C159AA"/>
    <w:rsid w:val="00C15B44"/>
    <w:rsid w:val="00C15FA2"/>
    <w:rsid w:val="00C161E0"/>
    <w:rsid w:val="00C16862"/>
    <w:rsid w:val="00C16A61"/>
    <w:rsid w:val="00C16B50"/>
    <w:rsid w:val="00C16BE4"/>
    <w:rsid w:val="00C16ECB"/>
    <w:rsid w:val="00C17078"/>
    <w:rsid w:val="00C179A7"/>
    <w:rsid w:val="00C17A20"/>
    <w:rsid w:val="00C17F91"/>
    <w:rsid w:val="00C201A7"/>
    <w:rsid w:val="00C201C1"/>
    <w:rsid w:val="00C20A1B"/>
    <w:rsid w:val="00C20A67"/>
    <w:rsid w:val="00C20CBC"/>
    <w:rsid w:val="00C20CE1"/>
    <w:rsid w:val="00C2150F"/>
    <w:rsid w:val="00C21615"/>
    <w:rsid w:val="00C2188B"/>
    <w:rsid w:val="00C21F19"/>
    <w:rsid w:val="00C21FAF"/>
    <w:rsid w:val="00C22012"/>
    <w:rsid w:val="00C222D2"/>
    <w:rsid w:val="00C223B2"/>
    <w:rsid w:val="00C224FD"/>
    <w:rsid w:val="00C225B0"/>
    <w:rsid w:val="00C22858"/>
    <w:rsid w:val="00C22B7E"/>
    <w:rsid w:val="00C22CD8"/>
    <w:rsid w:val="00C22FD7"/>
    <w:rsid w:val="00C2388B"/>
    <w:rsid w:val="00C23982"/>
    <w:rsid w:val="00C23AA1"/>
    <w:rsid w:val="00C23FA6"/>
    <w:rsid w:val="00C243ED"/>
    <w:rsid w:val="00C2457B"/>
    <w:rsid w:val="00C2469A"/>
    <w:rsid w:val="00C24F65"/>
    <w:rsid w:val="00C2508E"/>
    <w:rsid w:val="00C2511E"/>
    <w:rsid w:val="00C257B7"/>
    <w:rsid w:val="00C25E07"/>
    <w:rsid w:val="00C25ECC"/>
    <w:rsid w:val="00C2652F"/>
    <w:rsid w:val="00C26685"/>
    <w:rsid w:val="00C26726"/>
    <w:rsid w:val="00C26A61"/>
    <w:rsid w:val="00C26BCE"/>
    <w:rsid w:val="00C275D9"/>
    <w:rsid w:val="00C27A79"/>
    <w:rsid w:val="00C27B68"/>
    <w:rsid w:val="00C27D24"/>
    <w:rsid w:val="00C27D74"/>
    <w:rsid w:val="00C301B1"/>
    <w:rsid w:val="00C30368"/>
    <w:rsid w:val="00C30959"/>
    <w:rsid w:val="00C30983"/>
    <w:rsid w:val="00C30987"/>
    <w:rsid w:val="00C3130E"/>
    <w:rsid w:val="00C3151E"/>
    <w:rsid w:val="00C319D6"/>
    <w:rsid w:val="00C31F40"/>
    <w:rsid w:val="00C3218F"/>
    <w:rsid w:val="00C32EC9"/>
    <w:rsid w:val="00C33422"/>
    <w:rsid w:val="00C33558"/>
    <w:rsid w:val="00C33AA1"/>
    <w:rsid w:val="00C33C7A"/>
    <w:rsid w:val="00C33DEE"/>
    <w:rsid w:val="00C33E36"/>
    <w:rsid w:val="00C33F19"/>
    <w:rsid w:val="00C340DB"/>
    <w:rsid w:val="00C34102"/>
    <w:rsid w:val="00C345B0"/>
    <w:rsid w:val="00C345F3"/>
    <w:rsid w:val="00C34E4A"/>
    <w:rsid w:val="00C34E8B"/>
    <w:rsid w:val="00C3502C"/>
    <w:rsid w:val="00C350A9"/>
    <w:rsid w:val="00C351D2"/>
    <w:rsid w:val="00C35981"/>
    <w:rsid w:val="00C35E85"/>
    <w:rsid w:val="00C35ED7"/>
    <w:rsid w:val="00C3655D"/>
    <w:rsid w:val="00C365BB"/>
    <w:rsid w:val="00C36B9F"/>
    <w:rsid w:val="00C36BD0"/>
    <w:rsid w:val="00C36C52"/>
    <w:rsid w:val="00C36FD3"/>
    <w:rsid w:val="00C370D8"/>
    <w:rsid w:val="00C3753B"/>
    <w:rsid w:val="00C37D4E"/>
    <w:rsid w:val="00C37D76"/>
    <w:rsid w:val="00C37EA7"/>
    <w:rsid w:val="00C37F24"/>
    <w:rsid w:val="00C40B6B"/>
    <w:rsid w:val="00C4146C"/>
    <w:rsid w:val="00C41640"/>
    <w:rsid w:val="00C4165D"/>
    <w:rsid w:val="00C41AF0"/>
    <w:rsid w:val="00C41E16"/>
    <w:rsid w:val="00C42344"/>
    <w:rsid w:val="00C4288D"/>
    <w:rsid w:val="00C42CBA"/>
    <w:rsid w:val="00C43092"/>
    <w:rsid w:val="00C43340"/>
    <w:rsid w:val="00C43C5B"/>
    <w:rsid w:val="00C4421D"/>
    <w:rsid w:val="00C445A4"/>
    <w:rsid w:val="00C44904"/>
    <w:rsid w:val="00C44C22"/>
    <w:rsid w:val="00C4501B"/>
    <w:rsid w:val="00C4533A"/>
    <w:rsid w:val="00C4552F"/>
    <w:rsid w:val="00C45887"/>
    <w:rsid w:val="00C45945"/>
    <w:rsid w:val="00C45BDE"/>
    <w:rsid w:val="00C45DD6"/>
    <w:rsid w:val="00C46507"/>
    <w:rsid w:val="00C46546"/>
    <w:rsid w:val="00C46A5E"/>
    <w:rsid w:val="00C46AF4"/>
    <w:rsid w:val="00C47136"/>
    <w:rsid w:val="00C4722E"/>
    <w:rsid w:val="00C47442"/>
    <w:rsid w:val="00C4764C"/>
    <w:rsid w:val="00C47DB6"/>
    <w:rsid w:val="00C47FF1"/>
    <w:rsid w:val="00C5002D"/>
    <w:rsid w:val="00C502C2"/>
    <w:rsid w:val="00C504DA"/>
    <w:rsid w:val="00C50683"/>
    <w:rsid w:val="00C508AD"/>
    <w:rsid w:val="00C50E7B"/>
    <w:rsid w:val="00C510CD"/>
    <w:rsid w:val="00C511D6"/>
    <w:rsid w:val="00C5130A"/>
    <w:rsid w:val="00C51B8B"/>
    <w:rsid w:val="00C5200E"/>
    <w:rsid w:val="00C52241"/>
    <w:rsid w:val="00C5253E"/>
    <w:rsid w:val="00C52718"/>
    <w:rsid w:val="00C527AC"/>
    <w:rsid w:val="00C52824"/>
    <w:rsid w:val="00C529F0"/>
    <w:rsid w:val="00C52A11"/>
    <w:rsid w:val="00C52A25"/>
    <w:rsid w:val="00C52A63"/>
    <w:rsid w:val="00C52BD6"/>
    <w:rsid w:val="00C5327B"/>
    <w:rsid w:val="00C532AD"/>
    <w:rsid w:val="00C53A28"/>
    <w:rsid w:val="00C53A97"/>
    <w:rsid w:val="00C53ED3"/>
    <w:rsid w:val="00C54150"/>
    <w:rsid w:val="00C541C7"/>
    <w:rsid w:val="00C544E9"/>
    <w:rsid w:val="00C5485A"/>
    <w:rsid w:val="00C54ABA"/>
    <w:rsid w:val="00C54C2D"/>
    <w:rsid w:val="00C54C93"/>
    <w:rsid w:val="00C54CE7"/>
    <w:rsid w:val="00C54D55"/>
    <w:rsid w:val="00C54EA2"/>
    <w:rsid w:val="00C55471"/>
    <w:rsid w:val="00C55677"/>
    <w:rsid w:val="00C55890"/>
    <w:rsid w:val="00C55E9C"/>
    <w:rsid w:val="00C5635D"/>
    <w:rsid w:val="00C565F6"/>
    <w:rsid w:val="00C56F68"/>
    <w:rsid w:val="00C57D2A"/>
    <w:rsid w:val="00C607A1"/>
    <w:rsid w:val="00C60922"/>
    <w:rsid w:val="00C60943"/>
    <w:rsid w:val="00C60A68"/>
    <w:rsid w:val="00C61183"/>
    <w:rsid w:val="00C61A1D"/>
    <w:rsid w:val="00C61B13"/>
    <w:rsid w:val="00C61CB5"/>
    <w:rsid w:val="00C61DC5"/>
    <w:rsid w:val="00C62374"/>
    <w:rsid w:val="00C626AD"/>
    <w:rsid w:val="00C62782"/>
    <w:rsid w:val="00C62D1C"/>
    <w:rsid w:val="00C63167"/>
    <w:rsid w:val="00C63301"/>
    <w:rsid w:val="00C6392B"/>
    <w:rsid w:val="00C63D1C"/>
    <w:rsid w:val="00C63E48"/>
    <w:rsid w:val="00C640DA"/>
    <w:rsid w:val="00C6492D"/>
    <w:rsid w:val="00C6499A"/>
    <w:rsid w:val="00C64B81"/>
    <w:rsid w:val="00C65074"/>
    <w:rsid w:val="00C6566A"/>
    <w:rsid w:val="00C657ED"/>
    <w:rsid w:val="00C65965"/>
    <w:rsid w:val="00C659C5"/>
    <w:rsid w:val="00C66156"/>
    <w:rsid w:val="00C663D0"/>
    <w:rsid w:val="00C66822"/>
    <w:rsid w:val="00C668AB"/>
    <w:rsid w:val="00C66B82"/>
    <w:rsid w:val="00C66DD1"/>
    <w:rsid w:val="00C66F8F"/>
    <w:rsid w:val="00C67272"/>
    <w:rsid w:val="00C67C4B"/>
    <w:rsid w:val="00C703C5"/>
    <w:rsid w:val="00C706A4"/>
    <w:rsid w:val="00C70A5D"/>
    <w:rsid w:val="00C70B66"/>
    <w:rsid w:val="00C70C48"/>
    <w:rsid w:val="00C70D48"/>
    <w:rsid w:val="00C70D80"/>
    <w:rsid w:val="00C71000"/>
    <w:rsid w:val="00C71218"/>
    <w:rsid w:val="00C713FE"/>
    <w:rsid w:val="00C7186D"/>
    <w:rsid w:val="00C71926"/>
    <w:rsid w:val="00C719F1"/>
    <w:rsid w:val="00C71BE4"/>
    <w:rsid w:val="00C720B6"/>
    <w:rsid w:val="00C7225E"/>
    <w:rsid w:val="00C7250C"/>
    <w:rsid w:val="00C72573"/>
    <w:rsid w:val="00C72EC1"/>
    <w:rsid w:val="00C72F77"/>
    <w:rsid w:val="00C730C9"/>
    <w:rsid w:val="00C731A2"/>
    <w:rsid w:val="00C73ECE"/>
    <w:rsid w:val="00C742B8"/>
    <w:rsid w:val="00C74514"/>
    <w:rsid w:val="00C74C6B"/>
    <w:rsid w:val="00C74C9A"/>
    <w:rsid w:val="00C75329"/>
    <w:rsid w:val="00C75392"/>
    <w:rsid w:val="00C7598D"/>
    <w:rsid w:val="00C75A13"/>
    <w:rsid w:val="00C75D6B"/>
    <w:rsid w:val="00C75E96"/>
    <w:rsid w:val="00C75FED"/>
    <w:rsid w:val="00C761E8"/>
    <w:rsid w:val="00C766B8"/>
    <w:rsid w:val="00C76873"/>
    <w:rsid w:val="00C768AA"/>
    <w:rsid w:val="00C76C16"/>
    <w:rsid w:val="00C76D39"/>
    <w:rsid w:val="00C76DB1"/>
    <w:rsid w:val="00C76E62"/>
    <w:rsid w:val="00C77284"/>
    <w:rsid w:val="00C7766B"/>
    <w:rsid w:val="00C77BDE"/>
    <w:rsid w:val="00C77FBD"/>
    <w:rsid w:val="00C801FB"/>
    <w:rsid w:val="00C802AC"/>
    <w:rsid w:val="00C80395"/>
    <w:rsid w:val="00C808C7"/>
    <w:rsid w:val="00C80A8A"/>
    <w:rsid w:val="00C80FFC"/>
    <w:rsid w:val="00C81AF1"/>
    <w:rsid w:val="00C824B9"/>
    <w:rsid w:val="00C82BD7"/>
    <w:rsid w:val="00C82FBE"/>
    <w:rsid w:val="00C831F5"/>
    <w:rsid w:val="00C83207"/>
    <w:rsid w:val="00C8338E"/>
    <w:rsid w:val="00C8362D"/>
    <w:rsid w:val="00C8374F"/>
    <w:rsid w:val="00C83F42"/>
    <w:rsid w:val="00C83FEF"/>
    <w:rsid w:val="00C84029"/>
    <w:rsid w:val="00C8442A"/>
    <w:rsid w:val="00C846A0"/>
    <w:rsid w:val="00C84867"/>
    <w:rsid w:val="00C84BF2"/>
    <w:rsid w:val="00C84E65"/>
    <w:rsid w:val="00C855FB"/>
    <w:rsid w:val="00C861D7"/>
    <w:rsid w:val="00C86550"/>
    <w:rsid w:val="00C86923"/>
    <w:rsid w:val="00C86B5E"/>
    <w:rsid w:val="00C86E49"/>
    <w:rsid w:val="00C877C2"/>
    <w:rsid w:val="00C8787D"/>
    <w:rsid w:val="00C87B4F"/>
    <w:rsid w:val="00C902D5"/>
    <w:rsid w:val="00C9042B"/>
    <w:rsid w:val="00C9082B"/>
    <w:rsid w:val="00C90A5D"/>
    <w:rsid w:val="00C91080"/>
    <w:rsid w:val="00C918FC"/>
    <w:rsid w:val="00C9190C"/>
    <w:rsid w:val="00C91C38"/>
    <w:rsid w:val="00C92284"/>
    <w:rsid w:val="00C9243C"/>
    <w:rsid w:val="00C9275F"/>
    <w:rsid w:val="00C92AE7"/>
    <w:rsid w:val="00C92C82"/>
    <w:rsid w:val="00C92C95"/>
    <w:rsid w:val="00C92CAC"/>
    <w:rsid w:val="00C93249"/>
    <w:rsid w:val="00C93272"/>
    <w:rsid w:val="00C936EB"/>
    <w:rsid w:val="00C93827"/>
    <w:rsid w:val="00C94193"/>
    <w:rsid w:val="00C94209"/>
    <w:rsid w:val="00C9435B"/>
    <w:rsid w:val="00C943A7"/>
    <w:rsid w:val="00C94521"/>
    <w:rsid w:val="00C94AA6"/>
    <w:rsid w:val="00C95127"/>
    <w:rsid w:val="00C95492"/>
    <w:rsid w:val="00C95672"/>
    <w:rsid w:val="00C95DBA"/>
    <w:rsid w:val="00C95FB5"/>
    <w:rsid w:val="00C95FEC"/>
    <w:rsid w:val="00C96A44"/>
    <w:rsid w:val="00C96A57"/>
    <w:rsid w:val="00C96A70"/>
    <w:rsid w:val="00C96BB3"/>
    <w:rsid w:val="00C96FC1"/>
    <w:rsid w:val="00C97437"/>
    <w:rsid w:val="00C974B9"/>
    <w:rsid w:val="00C974E6"/>
    <w:rsid w:val="00C979E5"/>
    <w:rsid w:val="00C97FED"/>
    <w:rsid w:val="00CA0242"/>
    <w:rsid w:val="00CA0A0C"/>
    <w:rsid w:val="00CA0B56"/>
    <w:rsid w:val="00CA131E"/>
    <w:rsid w:val="00CA13E1"/>
    <w:rsid w:val="00CA1EBA"/>
    <w:rsid w:val="00CA1F6F"/>
    <w:rsid w:val="00CA1FDE"/>
    <w:rsid w:val="00CA2246"/>
    <w:rsid w:val="00CA27B9"/>
    <w:rsid w:val="00CA284C"/>
    <w:rsid w:val="00CA2F34"/>
    <w:rsid w:val="00CA30CF"/>
    <w:rsid w:val="00CA35DF"/>
    <w:rsid w:val="00CA3602"/>
    <w:rsid w:val="00CA3702"/>
    <w:rsid w:val="00CA3C13"/>
    <w:rsid w:val="00CA3C4B"/>
    <w:rsid w:val="00CA3D75"/>
    <w:rsid w:val="00CA4297"/>
    <w:rsid w:val="00CA4573"/>
    <w:rsid w:val="00CA4585"/>
    <w:rsid w:val="00CA4740"/>
    <w:rsid w:val="00CA4967"/>
    <w:rsid w:val="00CA4A28"/>
    <w:rsid w:val="00CA4E08"/>
    <w:rsid w:val="00CA50BE"/>
    <w:rsid w:val="00CA50C5"/>
    <w:rsid w:val="00CA5601"/>
    <w:rsid w:val="00CA5616"/>
    <w:rsid w:val="00CA5C71"/>
    <w:rsid w:val="00CA6084"/>
    <w:rsid w:val="00CA670B"/>
    <w:rsid w:val="00CA680C"/>
    <w:rsid w:val="00CA6BBB"/>
    <w:rsid w:val="00CA6BF5"/>
    <w:rsid w:val="00CA6CE5"/>
    <w:rsid w:val="00CA6F67"/>
    <w:rsid w:val="00CA6FAB"/>
    <w:rsid w:val="00CA70F2"/>
    <w:rsid w:val="00CA7518"/>
    <w:rsid w:val="00CA770E"/>
    <w:rsid w:val="00CA7767"/>
    <w:rsid w:val="00CA7D48"/>
    <w:rsid w:val="00CA7D9A"/>
    <w:rsid w:val="00CA7FC9"/>
    <w:rsid w:val="00CA7FF5"/>
    <w:rsid w:val="00CB035B"/>
    <w:rsid w:val="00CB03C4"/>
    <w:rsid w:val="00CB05A2"/>
    <w:rsid w:val="00CB0BAD"/>
    <w:rsid w:val="00CB0C5A"/>
    <w:rsid w:val="00CB0DD6"/>
    <w:rsid w:val="00CB12C9"/>
    <w:rsid w:val="00CB1575"/>
    <w:rsid w:val="00CB1BE6"/>
    <w:rsid w:val="00CB278D"/>
    <w:rsid w:val="00CB2C76"/>
    <w:rsid w:val="00CB38C8"/>
    <w:rsid w:val="00CB397E"/>
    <w:rsid w:val="00CB3A5D"/>
    <w:rsid w:val="00CB3BC5"/>
    <w:rsid w:val="00CB401F"/>
    <w:rsid w:val="00CB404B"/>
    <w:rsid w:val="00CB430F"/>
    <w:rsid w:val="00CB444B"/>
    <w:rsid w:val="00CB44BD"/>
    <w:rsid w:val="00CB4A9E"/>
    <w:rsid w:val="00CB4B1A"/>
    <w:rsid w:val="00CB4B57"/>
    <w:rsid w:val="00CB4C95"/>
    <w:rsid w:val="00CB4E43"/>
    <w:rsid w:val="00CB50A0"/>
    <w:rsid w:val="00CB517D"/>
    <w:rsid w:val="00CB551F"/>
    <w:rsid w:val="00CB5783"/>
    <w:rsid w:val="00CB62C6"/>
    <w:rsid w:val="00CB6500"/>
    <w:rsid w:val="00CB695A"/>
    <w:rsid w:val="00CB69D1"/>
    <w:rsid w:val="00CB6A74"/>
    <w:rsid w:val="00CB6DCD"/>
    <w:rsid w:val="00CB6DFB"/>
    <w:rsid w:val="00CB6F96"/>
    <w:rsid w:val="00CB718B"/>
    <w:rsid w:val="00CB719F"/>
    <w:rsid w:val="00CB7CD1"/>
    <w:rsid w:val="00CB7F3A"/>
    <w:rsid w:val="00CC00CD"/>
    <w:rsid w:val="00CC022D"/>
    <w:rsid w:val="00CC0958"/>
    <w:rsid w:val="00CC0B32"/>
    <w:rsid w:val="00CC106B"/>
    <w:rsid w:val="00CC116F"/>
    <w:rsid w:val="00CC1882"/>
    <w:rsid w:val="00CC1D7C"/>
    <w:rsid w:val="00CC2090"/>
    <w:rsid w:val="00CC250E"/>
    <w:rsid w:val="00CC2620"/>
    <w:rsid w:val="00CC2695"/>
    <w:rsid w:val="00CC299F"/>
    <w:rsid w:val="00CC30A2"/>
    <w:rsid w:val="00CC30F4"/>
    <w:rsid w:val="00CC3593"/>
    <w:rsid w:val="00CC380D"/>
    <w:rsid w:val="00CC3921"/>
    <w:rsid w:val="00CC3F79"/>
    <w:rsid w:val="00CC4082"/>
    <w:rsid w:val="00CC4955"/>
    <w:rsid w:val="00CC4EF5"/>
    <w:rsid w:val="00CC56B4"/>
    <w:rsid w:val="00CC5ECA"/>
    <w:rsid w:val="00CC5F53"/>
    <w:rsid w:val="00CC5F73"/>
    <w:rsid w:val="00CC5FEB"/>
    <w:rsid w:val="00CC6077"/>
    <w:rsid w:val="00CC60CF"/>
    <w:rsid w:val="00CC6513"/>
    <w:rsid w:val="00CC66AA"/>
    <w:rsid w:val="00CC69AE"/>
    <w:rsid w:val="00CC6F94"/>
    <w:rsid w:val="00CC77B9"/>
    <w:rsid w:val="00CC7A8D"/>
    <w:rsid w:val="00CC7B85"/>
    <w:rsid w:val="00CC7B89"/>
    <w:rsid w:val="00CC7CF4"/>
    <w:rsid w:val="00CD015D"/>
    <w:rsid w:val="00CD0663"/>
    <w:rsid w:val="00CD096C"/>
    <w:rsid w:val="00CD09B4"/>
    <w:rsid w:val="00CD0F1D"/>
    <w:rsid w:val="00CD12AD"/>
    <w:rsid w:val="00CD1309"/>
    <w:rsid w:val="00CD152E"/>
    <w:rsid w:val="00CD155E"/>
    <w:rsid w:val="00CD16CD"/>
    <w:rsid w:val="00CD1BD3"/>
    <w:rsid w:val="00CD2A78"/>
    <w:rsid w:val="00CD2DDC"/>
    <w:rsid w:val="00CD3191"/>
    <w:rsid w:val="00CD3335"/>
    <w:rsid w:val="00CD3681"/>
    <w:rsid w:val="00CD38A7"/>
    <w:rsid w:val="00CD3B7F"/>
    <w:rsid w:val="00CD3D43"/>
    <w:rsid w:val="00CD3DDA"/>
    <w:rsid w:val="00CD3DE6"/>
    <w:rsid w:val="00CD3E2C"/>
    <w:rsid w:val="00CD3ED2"/>
    <w:rsid w:val="00CD43B4"/>
    <w:rsid w:val="00CD4E2E"/>
    <w:rsid w:val="00CD4E38"/>
    <w:rsid w:val="00CD509F"/>
    <w:rsid w:val="00CD5124"/>
    <w:rsid w:val="00CD53AD"/>
    <w:rsid w:val="00CD5621"/>
    <w:rsid w:val="00CD5A16"/>
    <w:rsid w:val="00CD5BAC"/>
    <w:rsid w:val="00CD5BDA"/>
    <w:rsid w:val="00CD6092"/>
    <w:rsid w:val="00CD6609"/>
    <w:rsid w:val="00CD69D9"/>
    <w:rsid w:val="00CD6A53"/>
    <w:rsid w:val="00CD6B02"/>
    <w:rsid w:val="00CD6B5B"/>
    <w:rsid w:val="00CD6BB8"/>
    <w:rsid w:val="00CD6C09"/>
    <w:rsid w:val="00CD7045"/>
    <w:rsid w:val="00CD7669"/>
    <w:rsid w:val="00CD7677"/>
    <w:rsid w:val="00CD77FD"/>
    <w:rsid w:val="00CD7DC4"/>
    <w:rsid w:val="00CD7E0B"/>
    <w:rsid w:val="00CE08FC"/>
    <w:rsid w:val="00CE096F"/>
    <w:rsid w:val="00CE0AE8"/>
    <w:rsid w:val="00CE0DEF"/>
    <w:rsid w:val="00CE110A"/>
    <w:rsid w:val="00CE1344"/>
    <w:rsid w:val="00CE1BF8"/>
    <w:rsid w:val="00CE20CA"/>
    <w:rsid w:val="00CE20D3"/>
    <w:rsid w:val="00CE2139"/>
    <w:rsid w:val="00CE2245"/>
    <w:rsid w:val="00CE2456"/>
    <w:rsid w:val="00CE2F6A"/>
    <w:rsid w:val="00CE3213"/>
    <w:rsid w:val="00CE3366"/>
    <w:rsid w:val="00CE3451"/>
    <w:rsid w:val="00CE3A73"/>
    <w:rsid w:val="00CE3C9C"/>
    <w:rsid w:val="00CE420D"/>
    <w:rsid w:val="00CE45AB"/>
    <w:rsid w:val="00CE4BB0"/>
    <w:rsid w:val="00CE4C4A"/>
    <w:rsid w:val="00CE4D1E"/>
    <w:rsid w:val="00CE528E"/>
    <w:rsid w:val="00CE54F0"/>
    <w:rsid w:val="00CE6089"/>
    <w:rsid w:val="00CE62BD"/>
    <w:rsid w:val="00CE6542"/>
    <w:rsid w:val="00CE65A8"/>
    <w:rsid w:val="00CE6763"/>
    <w:rsid w:val="00CE709C"/>
    <w:rsid w:val="00CE70D4"/>
    <w:rsid w:val="00CE75BA"/>
    <w:rsid w:val="00CE7870"/>
    <w:rsid w:val="00CE7FDA"/>
    <w:rsid w:val="00CF00D9"/>
    <w:rsid w:val="00CF03B5"/>
    <w:rsid w:val="00CF0501"/>
    <w:rsid w:val="00CF0590"/>
    <w:rsid w:val="00CF05FF"/>
    <w:rsid w:val="00CF06CE"/>
    <w:rsid w:val="00CF1474"/>
    <w:rsid w:val="00CF1672"/>
    <w:rsid w:val="00CF1680"/>
    <w:rsid w:val="00CF1899"/>
    <w:rsid w:val="00CF1C9B"/>
    <w:rsid w:val="00CF1E5C"/>
    <w:rsid w:val="00CF2163"/>
    <w:rsid w:val="00CF2320"/>
    <w:rsid w:val="00CF2651"/>
    <w:rsid w:val="00CF2AB7"/>
    <w:rsid w:val="00CF2E8A"/>
    <w:rsid w:val="00CF2F5C"/>
    <w:rsid w:val="00CF3389"/>
    <w:rsid w:val="00CF33EA"/>
    <w:rsid w:val="00CF36CA"/>
    <w:rsid w:val="00CF36D8"/>
    <w:rsid w:val="00CF3C64"/>
    <w:rsid w:val="00CF3D25"/>
    <w:rsid w:val="00CF3D27"/>
    <w:rsid w:val="00CF4171"/>
    <w:rsid w:val="00CF4B9B"/>
    <w:rsid w:val="00CF4F40"/>
    <w:rsid w:val="00CF52F6"/>
    <w:rsid w:val="00CF53D8"/>
    <w:rsid w:val="00CF5717"/>
    <w:rsid w:val="00CF57B2"/>
    <w:rsid w:val="00CF5E5F"/>
    <w:rsid w:val="00CF5EEC"/>
    <w:rsid w:val="00CF5F69"/>
    <w:rsid w:val="00CF61C3"/>
    <w:rsid w:val="00CF7F2B"/>
    <w:rsid w:val="00D00139"/>
    <w:rsid w:val="00D0032F"/>
    <w:rsid w:val="00D004D4"/>
    <w:rsid w:val="00D00A04"/>
    <w:rsid w:val="00D00A55"/>
    <w:rsid w:val="00D00E68"/>
    <w:rsid w:val="00D011A6"/>
    <w:rsid w:val="00D0134B"/>
    <w:rsid w:val="00D018B5"/>
    <w:rsid w:val="00D01A07"/>
    <w:rsid w:val="00D01BBF"/>
    <w:rsid w:val="00D01D10"/>
    <w:rsid w:val="00D024A5"/>
    <w:rsid w:val="00D027EE"/>
    <w:rsid w:val="00D02978"/>
    <w:rsid w:val="00D03566"/>
    <w:rsid w:val="00D0369A"/>
    <w:rsid w:val="00D03713"/>
    <w:rsid w:val="00D03744"/>
    <w:rsid w:val="00D039AC"/>
    <w:rsid w:val="00D03A72"/>
    <w:rsid w:val="00D03D8D"/>
    <w:rsid w:val="00D0430B"/>
    <w:rsid w:val="00D0430E"/>
    <w:rsid w:val="00D0441B"/>
    <w:rsid w:val="00D045D8"/>
    <w:rsid w:val="00D05440"/>
    <w:rsid w:val="00D0565F"/>
    <w:rsid w:val="00D05781"/>
    <w:rsid w:val="00D05A9C"/>
    <w:rsid w:val="00D05DE0"/>
    <w:rsid w:val="00D05F23"/>
    <w:rsid w:val="00D061AF"/>
    <w:rsid w:val="00D062A0"/>
    <w:rsid w:val="00D06362"/>
    <w:rsid w:val="00D06365"/>
    <w:rsid w:val="00D06415"/>
    <w:rsid w:val="00D06714"/>
    <w:rsid w:val="00D067FD"/>
    <w:rsid w:val="00D069A8"/>
    <w:rsid w:val="00D07589"/>
    <w:rsid w:val="00D100F8"/>
    <w:rsid w:val="00D10191"/>
    <w:rsid w:val="00D10487"/>
    <w:rsid w:val="00D1058F"/>
    <w:rsid w:val="00D105FE"/>
    <w:rsid w:val="00D106F9"/>
    <w:rsid w:val="00D10A8C"/>
    <w:rsid w:val="00D11101"/>
    <w:rsid w:val="00D1144B"/>
    <w:rsid w:val="00D11845"/>
    <w:rsid w:val="00D11CD5"/>
    <w:rsid w:val="00D11FAB"/>
    <w:rsid w:val="00D121B0"/>
    <w:rsid w:val="00D122DE"/>
    <w:rsid w:val="00D125C6"/>
    <w:rsid w:val="00D12663"/>
    <w:rsid w:val="00D12B3E"/>
    <w:rsid w:val="00D13913"/>
    <w:rsid w:val="00D13C01"/>
    <w:rsid w:val="00D13D38"/>
    <w:rsid w:val="00D144D1"/>
    <w:rsid w:val="00D146E2"/>
    <w:rsid w:val="00D147D1"/>
    <w:rsid w:val="00D14884"/>
    <w:rsid w:val="00D148FB"/>
    <w:rsid w:val="00D149D0"/>
    <w:rsid w:val="00D14BAE"/>
    <w:rsid w:val="00D15157"/>
    <w:rsid w:val="00D151DB"/>
    <w:rsid w:val="00D153CE"/>
    <w:rsid w:val="00D15443"/>
    <w:rsid w:val="00D154B6"/>
    <w:rsid w:val="00D15F8D"/>
    <w:rsid w:val="00D166E4"/>
    <w:rsid w:val="00D16725"/>
    <w:rsid w:val="00D169B6"/>
    <w:rsid w:val="00D1723A"/>
    <w:rsid w:val="00D175BC"/>
    <w:rsid w:val="00D17F23"/>
    <w:rsid w:val="00D2018B"/>
    <w:rsid w:val="00D20566"/>
    <w:rsid w:val="00D20654"/>
    <w:rsid w:val="00D206AA"/>
    <w:rsid w:val="00D20DF0"/>
    <w:rsid w:val="00D21C58"/>
    <w:rsid w:val="00D21FD3"/>
    <w:rsid w:val="00D2281A"/>
    <w:rsid w:val="00D22F6E"/>
    <w:rsid w:val="00D23051"/>
    <w:rsid w:val="00D23065"/>
    <w:rsid w:val="00D231F8"/>
    <w:rsid w:val="00D236C2"/>
    <w:rsid w:val="00D23716"/>
    <w:rsid w:val="00D2391E"/>
    <w:rsid w:val="00D23E8F"/>
    <w:rsid w:val="00D243DC"/>
    <w:rsid w:val="00D24678"/>
    <w:rsid w:val="00D24E6E"/>
    <w:rsid w:val="00D2529F"/>
    <w:rsid w:val="00D25506"/>
    <w:rsid w:val="00D25DBB"/>
    <w:rsid w:val="00D25E4F"/>
    <w:rsid w:val="00D260BE"/>
    <w:rsid w:val="00D26775"/>
    <w:rsid w:val="00D267E8"/>
    <w:rsid w:val="00D26A74"/>
    <w:rsid w:val="00D26AE5"/>
    <w:rsid w:val="00D26B41"/>
    <w:rsid w:val="00D26D24"/>
    <w:rsid w:val="00D26F21"/>
    <w:rsid w:val="00D26FE9"/>
    <w:rsid w:val="00D3112A"/>
    <w:rsid w:val="00D313B6"/>
    <w:rsid w:val="00D315D7"/>
    <w:rsid w:val="00D320EA"/>
    <w:rsid w:val="00D321D8"/>
    <w:rsid w:val="00D32291"/>
    <w:rsid w:val="00D3239E"/>
    <w:rsid w:val="00D32632"/>
    <w:rsid w:val="00D3281D"/>
    <w:rsid w:val="00D32B7D"/>
    <w:rsid w:val="00D32CE8"/>
    <w:rsid w:val="00D3352E"/>
    <w:rsid w:val="00D338C8"/>
    <w:rsid w:val="00D33AAD"/>
    <w:rsid w:val="00D340E2"/>
    <w:rsid w:val="00D3419A"/>
    <w:rsid w:val="00D3426F"/>
    <w:rsid w:val="00D34AA4"/>
    <w:rsid w:val="00D352D6"/>
    <w:rsid w:val="00D3545A"/>
    <w:rsid w:val="00D362A2"/>
    <w:rsid w:val="00D36682"/>
    <w:rsid w:val="00D3678E"/>
    <w:rsid w:val="00D36D01"/>
    <w:rsid w:val="00D36E0F"/>
    <w:rsid w:val="00D37407"/>
    <w:rsid w:val="00D3764A"/>
    <w:rsid w:val="00D376A8"/>
    <w:rsid w:val="00D37814"/>
    <w:rsid w:val="00D37DD6"/>
    <w:rsid w:val="00D37F10"/>
    <w:rsid w:val="00D40286"/>
    <w:rsid w:val="00D402B4"/>
    <w:rsid w:val="00D408B3"/>
    <w:rsid w:val="00D4099B"/>
    <w:rsid w:val="00D40B52"/>
    <w:rsid w:val="00D40C86"/>
    <w:rsid w:val="00D40D31"/>
    <w:rsid w:val="00D40DF0"/>
    <w:rsid w:val="00D41A54"/>
    <w:rsid w:val="00D41C9B"/>
    <w:rsid w:val="00D41D9B"/>
    <w:rsid w:val="00D41FF2"/>
    <w:rsid w:val="00D42327"/>
    <w:rsid w:val="00D42399"/>
    <w:rsid w:val="00D42515"/>
    <w:rsid w:val="00D427EE"/>
    <w:rsid w:val="00D42921"/>
    <w:rsid w:val="00D42A9F"/>
    <w:rsid w:val="00D42B09"/>
    <w:rsid w:val="00D42BB7"/>
    <w:rsid w:val="00D432D9"/>
    <w:rsid w:val="00D43B27"/>
    <w:rsid w:val="00D43CB8"/>
    <w:rsid w:val="00D4463F"/>
    <w:rsid w:val="00D447A9"/>
    <w:rsid w:val="00D44D28"/>
    <w:rsid w:val="00D44D2B"/>
    <w:rsid w:val="00D44E1B"/>
    <w:rsid w:val="00D4502E"/>
    <w:rsid w:val="00D45191"/>
    <w:rsid w:val="00D45233"/>
    <w:rsid w:val="00D452A6"/>
    <w:rsid w:val="00D454A8"/>
    <w:rsid w:val="00D457CC"/>
    <w:rsid w:val="00D45995"/>
    <w:rsid w:val="00D45A37"/>
    <w:rsid w:val="00D45A6A"/>
    <w:rsid w:val="00D45BFC"/>
    <w:rsid w:val="00D463DB"/>
    <w:rsid w:val="00D46C28"/>
    <w:rsid w:val="00D46EC4"/>
    <w:rsid w:val="00D472CC"/>
    <w:rsid w:val="00D47327"/>
    <w:rsid w:val="00D477C8"/>
    <w:rsid w:val="00D47F8D"/>
    <w:rsid w:val="00D50738"/>
    <w:rsid w:val="00D50D4F"/>
    <w:rsid w:val="00D50E2C"/>
    <w:rsid w:val="00D51327"/>
    <w:rsid w:val="00D515A4"/>
    <w:rsid w:val="00D515FC"/>
    <w:rsid w:val="00D51AFD"/>
    <w:rsid w:val="00D51D3F"/>
    <w:rsid w:val="00D523C9"/>
    <w:rsid w:val="00D52706"/>
    <w:rsid w:val="00D5289D"/>
    <w:rsid w:val="00D53600"/>
    <w:rsid w:val="00D53751"/>
    <w:rsid w:val="00D53B7A"/>
    <w:rsid w:val="00D53BE5"/>
    <w:rsid w:val="00D53D49"/>
    <w:rsid w:val="00D53D87"/>
    <w:rsid w:val="00D53DF9"/>
    <w:rsid w:val="00D53FC9"/>
    <w:rsid w:val="00D54341"/>
    <w:rsid w:val="00D5444B"/>
    <w:rsid w:val="00D54A0A"/>
    <w:rsid w:val="00D54B04"/>
    <w:rsid w:val="00D54B58"/>
    <w:rsid w:val="00D54E72"/>
    <w:rsid w:val="00D55370"/>
    <w:rsid w:val="00D55483"/>
    <w:rsid w:val="00D556A8"/>
    <w:rsid w:val="00D55A5F"/>
    <w:rsid w:val="00D55B69"/>
    <w:rsid w:val="00D55C69"/>
    <w:rsid w:val="00D55D9F"/>
    <w:rsid w:val="00D55DDF"/>
    <w:rsid w:val="00D55EC0"/>
    <w:rsid w:val="00D560CA"/>
    <w:rsid w:val="00D563FA"/>
    <w:rsid w:val="00D56580"/>
    <w:rsid w:val="00D566DE"/>
    <w:rsid w:val="00D5679E"/>
    <w:rsid w:val="00D56D05"/>
    <w:rsid w:val="00D56E7E"/>
    <w:rsid w:val="00D57D02"/>
    <w:rsid w:val="00D57E3B"/>
    <w:rsid w:val="00D60C6E"/>
    <w:rsid w:val="00D60D64"/>
    <w:rsid w:val="00D61159"/>
    <w:rsid w:val="00D61252"/>
    <w:rsid w:val="00D61602"/>
    <w:rsid w:val="00D616AD"/>
    <w:rsid w:val="00D61A50"/>
    <w:rsid w:val="00D61BF8"/>
    <w:rsid w:val="00D61F0F"/>
    <w:rsid w:val="00D61F16"/>
    <w:rsid w:val="00D62A7B"/>
    <w:rsid w:val="00D62B59"/>
    <w:rsid w:val="00D636CA"/>
    <w:rsid w:val="00D637D2"/>
    <w:rsid w:val="00D63B59"/>
    <w:rsid w:val="00D64296"/>
    <w:rsid w:val="00D642A2"/>
    <w:rsid w:val="00D642D6"/>
    <w:rsid w:val="00D64419"/>
    <w:rsid w:val="00D6482A"/>
    <w:rsid w:val="00D64A28"/>
    <w:rsid w:val="00D64CC1"/>
    <w:rsid w:val="00D65BD7"/>
    <w:rsid w:val="00D65EA7"/>
    <w:rsid w:val="00D66359"/>
    <w:rsid w:val="00D66808"/>
    <w:rsid w:val="00D66945"/>
    <w:rsid w:val="00D66CEC"/>
    <w:rsid w:val="00D670FC"/>
    <w:rsid w:val="00D671F7"/>
    <w:rsid w:val="00D674D2"/>
    <w:rsid w:val="00D6787D"/>
    <w:rsid w:val="00D67956"/>
    <w:rsid w:val="00D6797C"/>
    <w:rsid w:val="00D67C92"/>
    <w:rsid w:val="00D67F77"/>
    <w:rsid w:val="00D67FDF"/>
    <w:rsid w:val="00D70020"/>
    <w:rsid w:val="00D70261"/>
    <w:rsid w:val="00D702E4"/>
    <w:rsid w:val="00D7046E"/>
    <w:rsid w:val="00D704D0"/>
    <w:rsid w:val="00D708A2"/>
    <w:rsid w:val="00D70A18"/>
    <w:rsid w:val="00D70BB6"/>
    <w:rsid w:val="00D71096"/>
    <w:rsid w:val="00D7114E"/>
    <w:rsid w:val="00D7198B"/>
    <w:rsid w:val="00D71A3A"/>
    <w:rsid w:val="00D71BB8"/>
    <w:rsid w:val="00D71E39"/>
    <w:rsid w:val="00D71EF3"/>
    <w:rsid w:val="00D724E8"/>
    <w:rsid w:val="00D7262F"/>
    <w:rsid w:val="00D72902"/>
    <w:rsid w:val="00D736B9"/>
    <w:rsid w:val="00D73B53"/>
    <w:rsid w:val="00D73E2E"/>
    <w:rsid w:val="00D740F2"/>
    <w:rsid w:val="00D74702"/>
    <w:rsid w:val="00D74753"/>
    <w:rsid w:val="00D74807"/>
    <w:rsid w:val="00D748B6"/>
    <w:rsid w:val="00D74B90"/>
    <w:rsid w:val="00D74FBC"/>
    <w:rsid w:val="00D752D3"/>
    <w:rsid w:val="00D753BF"/>
    <w:rsid w:val="00D75628"/>
    <w:rsid w:val="00D75818"/>
    <w:rsid w:val="00D75DDC"/>
    <w:rsid w:val="00D75EBF"/>
    <w:rsid w:val="00D76016"/>
    <w:rsid w:val="00D7613E"/>
    <w:rsid w:val="00D76161"/>
    <w:rsid w:val="00D761AC"/>
    <w:rsid w:val="00D76730"/>
    <w:rsid w:val="00D76892"/>
    <w:rsid w:val="00D76BBC"/>
    <w:rsid w:val="00D76CAE"/>
    <w:rsid w:val="00D76FBD"/>
    <w:rsid w:val="00D776F4"/>
    <w:rsid w:val="00D77790"/>
    <w:rsid w:val="00D77C6C"/>
    <w:rsid w:val="00D77F35"/>
    <w:rsid w:val="00D80222"/>
    <w:rsid w:val="00D8023C"/>
    <w:rsid w:val="00D8038B"/>
    <w:rsid w:val="00D805E3"/>
    <w:rsid w:val="00D80857"/>
    <w:rsid w:val="00D80999"/>
    <w:rsid w:val="00D80A5C"/>
    <w:rsid w:val="00D80B58"/>
    <w:rsid w:val="00D80ECD"/>
    <w:rsid w:val="00D814CC"/>
    <w:rsid w:val="00D81827"/>
    <w:rsid w:val="00D81B46"/>
    <w:rsid w:val="00D81DEB"/>
    <w:rsid w:val="00D81DF4"/>
    <w:rsid w:val="00D81E04"/>
    <w:rsid w:val="00D81FB7"/>
    <w:rsid w:val="00D822FA"/>
    <w:rsid w:val="00D82539"/>
    <w:rsid w:val="00D82DA2"/>
    <w:rsid w:val="00D83325"/>
    <w:rsid w:val="00D83395"/>
    <w:rsid w:val="00D83840"/>
    <w:rsid w:val="00D83B4B"/>
    <w:rsid w:val="00D8433C"/>
    <w:rsid w:val="00D847CE"/>
    <w:rsid w:val="00D84C63"/>
    <w:rsid w:val="00D85136"/>
    <w:rsid w:val="00D85540"/>
    <w:rsid w:val="00D85584"/>
    <w:rsid w:val="00D85AD0"/>
    <w:rsid w:val="00D86112"/>
    <w:rsid w:val="00D86310"/>
    <w:rsid w:val="00D8639D"/>
    <w:rsid w:val="00D86768"/>
    <w:rsid w:val="00D868EE"/>
    <w:rsid w:val="00D87309"/>
    <w:rsid w:val="00D874B6"/>
    <w:rsid w:val="00D874E6"/>
    <w:rsid w:val="00D8754B"/>
    <w:rsid w:val="00D876F0"/>
    <w:rsid w:val="00D877FE"/>
    <w:rsid w:val="00D8795F"/>
    <w:rsid w:val="00D90102"/>
    <w:rsid w:val="00D90149"/>
    <w:rsid w:val="00D90F03"/>
    <w:rsid w:val="00D91944"/>
    <w:rsid w:val="00D91E95"/>
    <w:rsid w:val="00D9214B"/>
    <w:rsid w:val="00D92907"/>
    <w:rsid w:val="00D93319"/>
    <w:rsid w:val="00D93415"/>
    <w:rsid w:val="00D93BD0"/>
    <w:rsid w:val="00D93C34"/>
    <w:rsid w:val="00D93CD1"/>
    <w:rsid w:val="00D93FCB"/>
    <w:rsid w:val="00D94CAB"/>
    <w:rsid w:val="00D94DF6"/>
    <w:rsid w:val="00D94F06"/>
    <w:rsid w:val="00D955DF"/>
    <w:rsid w:val="00D958B9"/>
    <w:rsid w:val="00D95C64"/>
    <w:rsid w:val="00D95E33"/>
    <w:rsid w:val="00D95F14"/>
    <w:rsid w:val="00D96065"/>
    <w:rsid w:val="00D960D1"/>
    <w:rsid w:val="00D96183"/>
    <w:rsid w:val="00D966BE"/>
    <w:rsid w:val="00D967F6"/>
    <w:rsid w:val="00D96BE6"/>
    <w:rsid w:val="00D96D46"/>
    <w:rsid w:val="00D9741E"/>
    <w:rsid w:val="00D97927"/>
    <w:rsid w:val="00D9793B"/>
    <w:rsid w:val="00D979D0"/>
    <w:rsid w:val="00DA0BE1"/>
    <w:rsid w:val="00DA170C"/>
    <w:rsid w:val="00DA1852"/>
    <w:rsid w:val="00DA1A21"/>
    <w:rsid w:val="00DA1ADF"/>
    <w:rsid w:val="00DA1B59"/>
    <w:rsid w:val="00DA1BC5"/>
    <w:rsid w:val="00DA1C07"/>
    <w:rsid w:val="00DA2176"/>
    <w:rsid w:val="00DA274C"/>
    <w:rsid w:val="00DA2960"/>
    <w:rsid w:val="00DA2B0D"/>
    <w:rsid w:val="00DA2EA9"/>
    <w:rsid w:val="00DA328A"/>
    <w:rsid w:val="00DA35B7"/>
    <w:rsid w:val="00DA3A42"/>
    <w:rsid w:val="00DA3D8F"/>
    <w:rsid w:val="00DA3F48"/>
    <w:rsid w:val="00DA3FC8"/>
    <w:rsid w:val="00DA3FF7"/>
    <w:rsid w:val="00DA42C9"/>
    <w:rsid w:val="00DA448C"/>
    <w:rsid w:val="00DA454B"/>
    <w:rsid w:val="00DA4559"/>
    <w:rsid w:val="00DA4A2F"/>
    <w:rsid w:val="00DA4CF3"/>
    <w:rsid w:val="00DA4D1D"/>
    <w:rsid w:val="00DA4DA9"/>
    <w:rsid w:val="00DA4E65"/>
    <w:rsid w:val="00DA4EDC"/>
    <w:rsid w:val="00DA5397"/>
    <w:rsid w:val="00DA53F6"/>
    <w:rsid w:val="00DA5760"/>
    <w:rsid w:val="00DA5A16"/>
    <w:rsid w:val="00DA5AD8"/>
    <w:rsid w:val="00DA5E85"/>
    <w:rsid w:val="00DA6466"/>
    <w:rsid w:val="00DA69FC"/>
    <w:rsid w:val="00DA6B93"/>
    <w:rsid w:val="00DA6CF8"/>
    <w:rsid w:val="00DA6ECE"/>
    <w:rsid w:val="00DA6FA2"/>
    <w:rsid w:val="00DA6FD9"/>
    <w:rsid w:val="00DA7572"/>
    <w:rsid w:val="00DA77C8"/>
    <w:rsid w:val="00DA78D1"/>
    <w:rsid w:val="00DA7AD8"/>
    <w:rsid w:val="00DA7CD9"/>
    <w:rsid w:val="00DB0140"/>
    <w:rsid w:val="00DB01D9"/>
    <w:rsid w:val="00DB061E"/>
    <w:rsid w:val="00DB08C3"/>
    <w:rsid w:val="00DB0C55"/>
    <w:rsid w:val="00DB1124"/>
    <w:rsid w:val="00DB118A"/>
    <w:rsid w:val="00DB11CF"/>
    <w:rsid w:val="00DB165F"/>
    <w:rsid w:val="00DB1693"/>
    <w:rsid w:val="00DB1AD0"/>
    <w:rsid w:val="00DB1C28"/>
    <w:rsid w:val="00DB1CB7"/>
    <w:rsid w:val="00DB1FBB"/>
    <w:rsid w:val="00DB2177"/>
    <w:rsid w:val="00DB228C"/>
    <w:rsid w:val="00DB2591"/>
    <w:rsid w:val="00DB3296"/>
    <w:rsid w:val="00DB32D3"/>
    <w:rsid w:val="00DB32F0"/>
    <w:rsid w:val="00DB3757"/>
    <w:rsid w:val="00DB3873"/>
    <w:rsid w:val="00DB3F62"/>
    <w:rsid w:val="00DB3FFA"/>
    <w:rsid w:val="00DB4492"/>
    <w:rsid w:val="00DB4BCE"/>
    <w:rsid w:val="00DB4C54"/>
    <w:rsid w:val="00DB4D97"/>
    <w:rsid w:val="00DB5184"/>
    <w:rsid w:val="00DB54A5"/>
    <w:rsid w:val="00DB5546"/>
    <w:rsid w:val="00DB55C6"/>
    <w:rsid w:val="00DB55E1"/>
    <w:rsid w:val="00DB5A97"/>
    <w:rsid w:val="00DB6370"/>
    <w:rsid w:val="00DB67FD"/>
    <w:rsid w:val="00DB68FD"/>
    <w:rsid w:val="00DB6B0E"/>
    <w:rsid w:val="00DB70F0"/>
    <w:rsid w:val="00DB7322"/>
    <w:rsid w:val="00DB75D2"/>
    <w:rsid w:val="00DB793A"/>
    <w:rsid w:val="00DC005A"/>
    <w:rsid w:val="00DC03C8"/>
    <w:rsid w:val="00DC0705"/>
    <w:rsid w:val="00DC0780"/>
    <w:rsid w:val="00DC097F"/>
    <w:rsid w:val="00DC0B8D"/>
    <w:rsid w:val="00DC0E77"/>
    <w:rsid w:val="00DC11F6"/>
    <w:rsid w:val="00DC19DA"/>
    <w:rsid w:val="00DC1AC5"/>
    <w:rsid w:val="00DC1B8F"/>
    <w:rsid w:val="00DC1F60"/>
    <w:rsid w:val="00DC20C9"/>
    <w:rsid w:val="00DC306C"/>
    <w:rsid w:val="00DC35CB"/>
    <w:rsid w:val="00DC3912"/>
    <w:rsid w:val="00DC3C5F"/>
    <w:rsid w:val="00DC3CB0"/>
    <w:rsid w:val="00DC3F1E"/>
    <w:rsid w:val="00DC42F1"/>
    <w:rsid w:val="00DC445F"/>
    <w:rsid w:val="00DC4814"/>
    <w:rsid w:val="00DC4B54"/>
    <w:rsid w:val="00DC4CB7"/>
    <w:rsid w:val="00DC4CE7"/>
    <w:rsid w:val="00DC5AF2"/>
    <w:rsid w:val="00DC6C4E"/>
    <w:rsid w:val="00DC6D27"/>
    <w:rsid w:val="00DC721C"/>
    <w:rsid w:val="00DC74E8"/>
    <w:rsid w:val="00DC7590"/>
    <w:rsid w:val="00DC77E0"/>
    <w:rsid w:val="00DD096D"/>
    <w:rsid w:val="00DD0C69"/>
    <w:rsid w:val="00DD0DB6"/>
    <w:rsid w:val="00DD12C0"/>
    <w:rsid w:val="00DD150C"/>
    <w:rsid w:val="00DD16F1"/>
    <w:rsid w:val="00DD18C2"/>
    <w:rsid w:val="00DD1B25"/>
    <w:rsid w:val="00DD1C49"/>
    <w:rsid w:val="00DD1F81"/>
    <w:rsid w:val="00DD274E"/>
    <w:rsid w:val="00DD29A8"/>
    <w:rsid w:val="00DD2D94"/>
    <w:rsid w:val="00DD314C"/>
    <w:rsid w:val="00DD331F"/>
    <w:rsid w:val="00DD34F1"/>
    <w:rsid w:val="00DD36ED"/>
    <w:rsid w:val="00DD377A"/>
    <w:rsid w:val="00DD3903"/>
    <w:rsid w:val="00DD3DE2"/>
    <w:rsid w:val="00DD3EA3"/>
    <w:rsid w:val="00DD43E4"/>
    <w:rsid w:val="00DD4A89"/>
    <w:rsid w:val="00DD4D68"/>
    <w:rsid w:val="00DD4ED7"/>
    <w:rsid w:val="00DD50F0"/>
    <w:rsid w:val="00DD5151"/>
    <w:rsid w:val="00DD52EA"/>
    <w:rsid w:val="00DD54DD"/>
    <w:rsid w:val="00DD5607"/>
    <w:rsid w:val="00DD5746"/>
    <w:rsid w:val="00DD5BF1"/>
    <w:rsid w:val="00DD5DCA"/>
    <w:rsid w:val="00DD5E3C"/>
    <w:rsid w:val="00DD5F64"/>
    <w:rsid w:val="00DD5FA2"/>
    <w:rsid w:val="00DD5FA9"/>
    <w:rsid w:val="00DD6031"/>
    <w:rsid w:val="00DD61F2"/>
    <w:rsid w:val="00DD6722"/>
    <w:rsid w:val="00DD7216"/>
    <w:rsid w:val="00DD7293"/>
    <w:rsid w:val="00DD7AB2"/>
    <w:rsid w:val="00DD7E10"/>
    <w:rsid w:val="00DE0373"/>
    <w:rsid w:val="00DE0541"/>
    <w:rsid w:val="00DE07D9"/>
    <w:rsid w:val="00DE0B8C"/>
    <w:rsid w:val="00DE0DA7"/>
    <w:rsid w:val="00DE0E2C"/>
    <w:rsid w:val="00DE14B0"/>
    <w:rsid w:val="00DE153F"/>
    <w:rsid w:val="00DE1543"/>
    <w:rsid w:val="00DE172A"/>
    <w:rsid w:val="00DE185D"/>
    <w:rsid w:val="00DE1D93"/>
    <w:rsid w:val="00DE1EAB"/>
    <w:rsid w:val="00DE2065"/>
    <w:rsid w:val="00DE2176"/>
    <w:rsid w:val="00DE240F"/>
    <w:rsid w:val="00DE294A"/>
    <w:rsid w:val="00DE2DBF"/>
    <w:rsid w:val="00DE3488"/>
    <w:rsid w:val="00DE34BF"/>
    <w:rsid w:val="00DE353D"/>
    <w:rsid w:val="00DE35A1"/>
    <w:rsid w:val="00DE3763"/>
    <w:rsid w:val="00DE37FB"/>
    <w:rsid w:val="00DE396D"/>
    <w:rsid w:val="00DE3EA4"/>
    <w:rsid w:val="00DE44B0"/>
    <w:rsid w:val="00DE44D5"/>
    <w:rsid w:val="00DE48D0"/>
    <w:rsid w:val="00DE49A5"/>
    <w:rsid w:val="00DE5249"/>
    <w:rsid w:val="00DE5532"/>
    <w:rsid w:val="00DE57E6"/>
    <w:rsid w:val="00DE58B2"/>
    <w:rsid w:val="00DE58C4"/>
    <w:rsid w:val="00DE5B61"/>
    <w:rsid w:val="00DE5D0F"/>
    <w:rsid w:val="00DE6455"/>
    <w:rsid w:val="00DE6587"/>
    <w:rsid w:val="00DE66D3"/>
    <w:rsid w:val="00DE6A7E"/>
    <w:rsid w:val="00DE6C2C"/>
    <w:rsid w:val="00DE6FE2"/>
    <w:rsid w:val="00DE7260"/>
    <w:rsid w:val="00DE732F"/>
    <w:rsid w:val="00DE75E2"/>
    <w:rsid w:val="00DE7DC1"/>
    <w:rsid w:val="00DE7E88"/>
    <w:rsid w:val="00DF008E"/>
    <w:rsid w:val="00DF0171"/>
    <w:rsid w:val="00DF02AF"/>
    <w:rsid w:val="00DF0C07"/>
    <w:rsid w:val="00DF0F99"/>
    <w:rsid w:val="00DF103D"/>
    <w:rsid w:val="00DF13FE"/>
    <w:rsid w:val="00DF14D3"/>
    <w:rsid w:val="00DF175A"/>
    <w:rsid w:val="00DF1A28"/>
    <w:rsid w:val="00DF1BAB"/>
    <w:rsid w:val="00DF22E5"/>
    <w:rsid w:val="00DF2453"/>
    <w:rsid w:val="00DF28E2"/>
    <w:rsid w:val="00DF2921"/>
    <w:rsid w:val="00DF2BA6"/>
    <w:rsid w:val="00DF2EC7"/>
    <w:rsid w:val="00DF3222"/>
    <w:rsid w:val="00DF39BC"/>
    <w:rsid w:val="00DF40B7"/>
    <w:rsid w:val="00DF421F"/>
    <w:rsid w:val="00DF425C"/>
    <w:rsid w:val="00DF4415"/>
    <w:rsid w:val="00DF47B0"/>
    <w:rsid w:val="00DF4C15"/>
    <w:rsid w:val="00DF5704"/>
    <w:rsid w:val="00DF58BB"/>
    <w:rsid w:val="00DF5C6E"/>
    <w:rsid w:val="00DF5E8B"/>
    <w:rsid w:val="00DF60F9"/>
    <w:rsid w:val="00DF628E"/>
    <w:rsid w:val="00DF62C8"/>
    <w:rsid w:val="00DF6318"/>
    <w:rsid w:val="00DF6610"/>
    <w:rsid w:val="00DF6699"/>
    <w:rsid w:val="00DF6814"/>
    <w:rsid w:val="00DF685C"/>
    <w:rsid w:val="00DF6B64"/>
    <w:rsid w:val="00DF6ED1"/>
    <w:rsid w:val="00DF6F0D"/>
    <w:rsid w:val="00DF71A2"/>
    <w:rsid w:val="00DF749B"/>
    <w:rsid w:val="00DF761C"/>
    <w:rsid w:val="00DF7B98"/>
    <w:rsid w:val="00DF7C15"/>
    <w:rsid w:val="00DF7DA4"/>
    <w:rsid w:val="00DF7EE4"/>
    <w:rsid w:val="00E00128"/>
    <w:rsid w:val="00E0020A"/>
    <w:rsid w:val="00E004A7"/>
    <w:rsid w:val="00E005BF"/>
    <w:rsid w:val="00E008DD"/>
    <w:rsid w:val="00E00AEE"/>
    <w:rsid w:val="00E00D90"/>
    <w:rsid w:val="00E00E4D"/>
    <w:rsid w:val="00E011B6"/>
    <w:rsid w:val="00E0134D"/>
    <w:rsid w:val="00E015B8"/>
    <w:rsid w:val="00E016FB"/>
    <w:rsid w:val="00E0173F"/>
    <w:rsid w:val="00E01ACD"/>
    <w:rsid w:val="00E01B8D"/>
    <w:rsid w:val="00E01E39"/>
    <w:rsid w:val="00E01F00"/>
    <w:rsid w:val="00E01FBC"/>
    <w:rsid w:val="00E022E4"/>
    <w:rsid w:val="00E028A1"/>
    <w:rsid w:val="00E028FB"/>
    <w:rsid w:val="00E02A76"/>
    <w:rsid w:val="00E02A7E"/>
    <w:rsid w:val="00E02F50"/>
    <w:rsid w:val="00E02FC7"/>
    <w:rsid w:val="00E03B2D"/>
    <w:rsid w:val="00E03BE9"/>
    <w:rsid w:val="00E03C0B"/>
    <w:rsid w:val="00E04245"/>
    <w:rsid w:val="00E042CD"/>
    <w:rsid w:val="00E046F5"/>
    <w:rsid w:val="00E04CC9"/>
    <w:rsid w:val="00E04EA6"/>
    <w:rsid w:val="00E04FEA"/>
    <w:rsid w:val="00E0527C"/>
    <w:rsid w:val="00E0532E"/>
    <w:rsid w:val="00E05853"/>
    <w:rsid w:val="00E0589C"/>
    <w:rsid w:val="00E058DE"/>
    <w:rsid w:val="00E059B7"/>
    <w:rsid w:val="00E05CA0"/>
    <w:rsid w:val="00E05F16"/>
    <w:rsid w:val="00E06291"/>
    <w:rsid w:val="00E06365"/>
    <w:rsid w:val="00E06581"/>
    <w:rsid w:val="00E067CF"/>
    <w:rsid w:val="00E06D64"/>
    <w:rsid w:val="00E06D6A"/>
    <w:rsid w:val="00E071B7"/>
    <w:rsid w:val="00E0733B"/>
    <w:rsid w:val="00E07499"/>
    <w:rsid w:val="00E07D06"/>
    <w:rsid w:val="00E07DB0"/>
    <w:rsid w:val="00E10560"/>
    <w:rsid w:val="00E1078E"/>
    <w:rsid w:val="00E112EF"/>
    <w:rsid w:val="00E11AF5"/>
    <w:rsid w:val="00E11B42"/>
    <w:rsid w:val="00E11BB5"/>
    <w:rsid w:val="00E11BC1"/>
    <w:rsid w:val="00E11CCF"/>
    <w:rsid w:val="00E126D3"/>
    <w:rsid w:val="00E12925"/>
    <w:rsid w:val="00E12F16"/>
    <w:rsid w:val="00E12F7D"/>
    <w:rsid w:val="00E1305C"/>
    <w:rsid w:val="00E13133"/>
    <w:rsid w:val="00E13299"/>
    <w:rsid w:val="00E134BB"/>
    <w:rsid w:val="00E134D8"/>
    <w:rsid w:val="00E13A98"/>
    <w:rsid w:val="00E1450E"/>
    <w:rsid w:val="00E147E6"/>
    <w:rsid w:val="00E14A68"/>
    <w:rsid w:val="00E14B51"/>
    <w:rsid w:val="00E14B8D"/>
    <w:rsid w:val="00E14C6C"/>
    <w:rsid w:val="00E14CFF"/>
    <w:rsid w:val="00E14D13"/>
    <w:rsid w:val="00E14E81"/>
    <w:rsid w:val="00E1546A"/>
    <w:rsid w:val="00E1636D"/>
    <w:rsid w:val="00E16461"/>
    <w:rsid w:val="00E164E9"/>
    <w:rsid w:val="00E1667C"/>
    <w:rsid w:val="00E16A0B"/>
    <w:rsid w:val="00E16BC8"/>
    <w:rsid w:val="00E16E1C"/>
    <w:rsid w:val="00E16E7B"/>
    <w:rsid w:val="00E16E88"/>
    <w:rsid w:val="00E170FD"/>
    <w:rsid w:val="00E171E6"/>
    <w:rsid w:val="00E17426"/>
    <w:rsid w:val="00E177B9"/>
    <w:rsid w:val="00E178EB"/>
    <w:rsid w:val="00E17914"/>
    <w:rsid w:val="00E17917"/>
    <w:rsid w:val="00E17A40"/>
    <w:rsid w:val="00E17DDB"/>
    <w:rsid w:val="00E20149"/>
    <w:rsid w:val="00E20203"/>
    <w:rsid w:val="00E2042C"/>
    <w:rsid w:val="00E20636"/>
    <w:rsid w:val="00E207A5"/>
    <w:rsid w:val="00E2084E"/>
    <w:rsid w:val="00E208B2"/>
    <w:rsid w:val="00E20A3F"/>
    <w:rsid w:val="00E20D9C"/>
    <w:rsid w:val="00E2114F"/>
    <w:rsid w:val="00E211D0"/>
    <w:rsid w:val="00E21262"/>
    <w:rsid w:val="00E214FA"/>
    <w:rsid w:val="00E216BF"/>
    <w:rsid w:val="00E21780"/>
    <w:rsid w:val="00E21AFC"/>
    <w:rsid w:val="00E221F5"/>
    <w:rsid w:val="00E225B1"/>
    <w:rsid w:val="00E225B8"/>
    <w:rsid w:val="00E2260E"/>
    <w:rsid w:val="00E22B12"/>
    <w:rsid w:val="00E23690"/>
    <w:rsid w:val="00E23D5B"/>
    <w:rsid w:val="00E24780"/>
    <w:rsid w:val="00E247D7"/>
    <w:rsid w:val="00E24838"/>
    <w:rsid w:val="00E24991"/>
    <w:rsid w:val="00E24AFD"/>
    <w:rsid w:val="00E251CB"/>
    <w:rsid w:val="00E25387"/>
    <w:rsid w:val="00E25438"/>
    <w:rsid w:val="00E2562A"/>
    <w:rsid w:val="00E2565E"/>
    <w:rsid w:val="00E25A2B"/>
    <w:rsid w:val="00E25CC8"/>
    <w:rsid w:val="00E2620D"/>
    <w:rsid w:val="00E2678A"/>
    <w:rsid w:val="00E267A0"/>
    <w:rsid w:val="00E267CC"/>
    <w:rsid w:val="00E26ED5"/>
    <w:rsid w:val="00E270D2"/>
    <w:rsid w:val="00E271CD"/>
    <w:rsid w:val="00E27503"/>
    <w:rsid w:val="00E2775B"/>
    <w:rsid w:val="00E278F8"/>
    <w:rsid w:val="00E27C7E"/>
    <w:rsid w:val="00E304FA"/>
    <w:rsid w:val="00E30D76"/>
    <w:rsid w:val="00E30DE6"/>
    <w:rsid w:val="00E311EC"/>
    <w:rsid w:val="00E3176B"/>
    <w:rsid w:val="00E3193A"/>
    <w:rsid w:val="00E322BF"/>
    <w:rsid w:val="00E32566"/>
    <w:rsid w:val="00E32A19"/>
    <w:rsid w:val="00E32DDB"/>
    <w:rsid w:val="00E3304C"/>
    <w:rsid w:val="00E3319B"/>
    <w:rsid w:val="00E33707"/>
    <w:rsid w:val="00E33D0B"/>
    <w:rsid w:val="00E33F16"/>
    <w:rsid w:val="00E3405A"/>
    <w:rsid w:val="00E341EF"/>
    <w:rsid w:val="00E34738"/>
    <w:rsid w:val="00E348E8"/>
    <w:rsid w:val="00E34A6E"/>
    <w:rsid w:val="00E34B90"/>
    <w:rsid w:val="00E3506E"/>
    <w:rsid w:val="00E355FF"/>
    <w:rsid w:val="00E35781"/>
    <w:rsid w:val="00E3578E"/>
    <w:rsid w:val="00E35816"/>
    <w:rsid w:val="00E3595F"/>
    <w:rsid w:val="00E35FA1"/>
    <w:rsid w:val="00E36CBB"/>
    <w:rsid w:val="00E372A0"/>
    <w:rsid w:val="00E376ED"/>
    <w:rsid w:val="00E37803"/>
    <w:rsid w:val="00E37818"/>
    <w:rsid w:val="00E378BF"/>
    <w:rsid w:val="00E37FF9"/>
    <w:rsid w:val="00E400DD"/>
    <w:rsid w:val="00E40147"/>
    <w:rsid w:val="00E40203"/>
    <w:rsid w:val="00E40AFE"/>
    <w:rsid w:val="00E4164F"/>
    <w:rsid w:val="00E4192B"/>
    <w:rsid w:val="00E41B34"/>
    <w:rsid w:val="00E41BFB"/>
    <w:rsid w:val="00E41EE7"/>
    <w:rsid w:val="00E41F3F"/>
    <w:rsid w:val="00E420C7"/>
    <w:rsid w:val="00E426DD"/>
    <w:rsid w:val="00E42B98"/>
    <w:rsid w:val="00E42C58"/>
    <w:rsid w:val="00E42CA2"/>
    <w:rsid w:val="00E42D8A"/>
    <w:rsid w:val="00E42DCD"/>
    <w:rsid w:val="00E431E5"/>
    <w:rsid w:val="00E43641"/>
    <w:rsid w:val="00E436EE"/>
    <w:rsid w:val="00E44030"/>
    <w:rsid w:val="00E44149"/>
    <w:rsid w:val="00E44183"/>
    <w:rsid w:val="00E44559"/>
    <w:rsid w:val="00E44834"/>
    <w:rsid w:val="00E44C98"/>
    <w:rsid w:val="00E44D1C"/>
    <w:rsid w:val="00E44D37"/>
    <w:rsid w:val="00E44E5A"/>
    <w:rsid w:val="00E4586F"/>
    <w:rsid w:val="00E45A9B"/>
    <w:rsid w:val="00E45D1E"/>
    <w:rsid w:val="00E468F9"/>
    <w:rsid w:val="00E46B05"/>
    <w:rsid w:val="00E46B3D"/>
    <w:rsid w:val="00E46EAB"/>
    <w:rsid w:val="00E47157"/>
    <w:rsid w:val="00E4718D"/>
    <w:rsid w:val="00E47525"/>
    <w:rsid w:val="00E475CA"/>
    <w:rsid w:val="00E477DE"/>
    <w:rsid w:val="00E47A22"/>
    <w:rsid w:val="00E50133"/>
    <w:rsid w:val="00E50244"/>
    <w:rsid w:val="00E50367"/>
    <w:rsid w:val="00E5059D"/>
    <w:rsid w:val="00E50775"/>
    <w:rsid w:val="00E50C9F"/>
    <w:rsid w:val="00E50D2F"/>
    <w:rsid w:val="00E50D75"/>
    <w:rsid w:val="00E51286"/>
    <w:rsid w:val="00E513A0"/>
    <w:rsid w:val="00E516A8"/>
    <w:rsid w:val="00E51864"/>
    <w:rsid w:val="00E51902"/>
    <w:rsid w:val="00E52104"/>
    <w:rsid w:val="00E52331"/>
    <w:rsid w:val="00E52363"/>
    <w:rsid w:val="00E52B03"/>
    <w:rsid w:val="00E53283"/>
    <w:rsid w:val="00E53542"/>
    <w:rsid w:val="00E541B1"/>
    <w:rsid w:val="00E54780"/>
    <w:rsid w:val="00E54C86"/>
    <w:rsid w:val="00E54E63"/>
    <w:rsid w:val="00E55116"/>
    <w:rsid w:val="00E553AE"/>
    <w:rsid w:val="00E55431"/>
    <w:rsid w:val="00E55510"/>
    <w:rsid w:val="00E55679"/>
    <w:rsid w:val="00E55CFA"/>
    <w:rsid w:val="00E5634D"/>
    <w:rsid w:val="00E56DE1"/>
    <w:rsid w:val="00E56E37"/>
    <w:rsid w:val="00E5742C"/>
    <w:rsid w:val="00E576B9"/>
    <w:rsid w:val="00E57A0B"/>
    <w:rsid w:val="00E57A26"/>
    <w:rsid w:val="00E57D35"/>
    <w:rsid w:val="00E57EAA"/>
    <w:rsid w:val="00E57EF1"/>
    <w:rsid w:val="00E605DE"/>
    <w:rsid w:val="00E6068B"/>
    <w:rsid w:val="00E607B7"/>
    <w:rsid w:val="00E60837"/>
    <w:rsid w:val="00E60890"/>
    <w:rsid w:val="00E60A3C"/>
    <w:rsid w:val="00E60CD3"/>
    <w:rsid w:val="00E60DB5"/>
    <w:rsid w:val="00E60FE0"/>
    <w:rsid w:val="00E6110A"/>
    <w:rsid w:val="00E62223"/>
    <w:rsid w:val="00E6277D"/>
    <w:rsid w:val="00E62CB1"/>
    <w:rsid w:val="00E62D62"/>
    <w:rsid w:val="00E62D6D"/>
    <w:rsid w:val="00E62EB6"/>
    <w:rsid w:val="00E630B3"/>
    <w:rsid w:val="00E634EC"/>
    <w:rsid w:val="00E6381C"/>
    <w:rsid w:val="00E6395A"/>
    <w:rsid w:val="00E63B89"/>
    <w:rsid w:val="00E63C63"/>
    <w:rsid w:val="00E63F8F"/>
    <w:rsid w:val="00E6453C"/>
    <w:rsid w:val="00E6457E"/>
    <w:rsid w:val="00E6466A"/>
    <w:rsid w:val="00E6468C"/>
    <w:rsid w:val="00E64EF6"/>
    <w:rsid w:val="00E652EC"/>
    <w:rsid w:val="00E654BE"/>
    <w:rsid w:val="00E65F18"/>
    <w:rsid w:val="00E66032"/>
    <w:rsid w:val="00E660F7"/>
    <w:rsid w:val="00E663DE"/>
    <w:rsid w:val="00E6649C"/>
    <w:rsid w:val="00E66750"/>
    <w:rsid w:val="00E6679E"/>
    <w:rsid w:val="00E667FB"/>
    <w:rsid w:val="00E66C1A"/>
    <w:rsid w:val="00E671B4"/>
    <w:rsid w:val="00E6726A"/>
    <w:rsid w:val="00E67EF7"/>
    <w:rsid w:val="00E67FFB"/>
    <w:rsid w:val="00E702FB"/>
    <w:rsid w:val="00E70523"/>
    <w:rsid w:val="00E709CC"/>
    <w:rsid w:val="00E70B16"/>
    <w:rsid w:val="00E70BD8"/>
    <w:rsid w:val="00E71E6C"/>
    <w:rsid w:val="00E721C6"/>
    <w:rsid w:val="00E72424"/>
    <w:rsid w:val="00E724B5"/>
    <w:rsid w:val="00E72568"/>
    <w:rsid w:val="00E725BA"/>
    <w:rsid w:val="00E725C6"/>
    <w:rsid w:val="00E72708"/>
    <w:rsid w:val="00E7275A"/>
    <w:rsid w:val="00E72827"/>
    <w:rsid w:val="00E72FF3"/>
    <w:rsid w:val="00E730E8"/>
    <w:rsid w:val="00E731E8"/>
    <w:rsid w:val="00E73663"/>
    <w:rsid w:val="00E73788"/>
    <w:rsid w:val="00E73A6D"/>
    <w:rsid w:val="00E7471A"/>
    <w:rsid w:val="00E74C9A"/>
    <w:rsid w:val="00E754F3"/>
    <w:rsid w:val="00E759E6"/>
    <w:rsid w:val="00E75C77"/>
    <w:rsid w:val="00E76218"/>
    <w:rsid w:val="00E76B73"/>
    <w:rsid w:val="00E76D27"/>
    <w:rsid w:val="00E76DC2"/>
    <w:rsid w:val="00E76E9D"/>
    <w:rsid w:val="00E76FCA"/>
    <w:rsid w:val="00E771AD"/>
    <w:rsid w:val="00E77227"/>
    <w:rsid w:val="00E7725B"/>
    <w:rsid w:val="00E77532"/>
    <w:rsid w:val="00E7790C"/>
    <w:rsid w:val="00E77D83"/>
    <w:rsid w:val="00E77FB5"/>
    <w:rsid w:val="00E8013D"/>
    <w:rsid w:val="00E802CD"/>
    <w:rsid w:val="00E802EE"/>
    <w:rsid w:val="00E80361"/>
    <w:rsid w:val="00E804E8"/>
    <w:rsid w:val="00E80931"/>
    <w:rsid w:val="00E809E1"/>
    <w:rsid w:val="00E80E45"/>
    <w:rsid w:val="00E80FD8"/>
    <w:rsid w:val="00E81305"/>
    <w:rsid w:val="00E814EE"/>
    <w:rsid w:val="00E81731"/>
    <w:rsid w:val="00E82024"/>
    <w:rsid w:val="00E8210F"/>
    <w:rsid w:val="00E821E7"/>
    <w:rsid w:val="00E8280E"/>
    <w:rsid w:val="00E82A77"/>
    <w:rsid w:val="00E82DDB"/>
    <w:rsid w:val="00E8314B"/>
    <w:rsid w:val="00E83237"/>
    <w:rsid w:val="00E834A2"/>
    <w:rsid w:val="00E8368A"/>
    <w:rsid w:val="00E83865"/>
    <w:rsid w:val="00E83B33"/>
    <w:rsid w:val="00E83CAB"/>
    <w:rsid w:val="00E8403C"/>
    <w:rsid w:val="00E852CF"/>
    <w:rsid w:val="00E8550C"/>
    <w:rsid w:val="00E85971"/>
    <w:rsid w:val="00E85C79"/>
    <w:rsid w:val="00E86DF3"/>
    <w:rsid w:val="00E86EE9"/>
    <w:rsid w:val="00E8701D"/>
    <w:rsid w:val="00E871A8"/>
    <w:rsid w:val="00E87A97"/>
    <w:rsid w:val="00E87DD8"/>
    <w:rsid w:val="00E87E29"/>
    <w:rsid w:val="00E87F12"/>
    <w:rsid w:val="00E87FC2"/>
    <w:rsid w:val="00E90616"/>
    <w:rsid w:val="00E90939"/>
    <w:rsid w:val="00E90C48"/>
    <w:rsid w:val="00E90EF9"/>
    <w:rsid w:val="00E91118"/>
    <w:rsid w:val="00E91123"/>
    <w:rsid w:val="00E91536"/>
    <w:rsid w:val="00E916C1"/>
    <w:rsid w:val="00E918F6"/>
    <w:rsid w:val="00E91934"/>
    <w:rsid w:val="00E91C68"/>
    <w:rsid w:val="00E91D08"/>
    <w:rsid w:val="00E91F1F"/>
    <w:rsid w:val="00E925DB"/>
    <w:rsid w:val="00E92C70"/>
    <w:rsid w:val="00E93227"/>
    <w:rsid w:val="00E93591"/>
    <w:rsid w:val="00E93725"/>
    <w:rsid w:val="00E93806"/>
    <w:rsid w:val="00E93919"/>
    <w:rsid w:val="00E93C6D"/>
    <w:rsid w:val="00E93F27"/>
    <w:rsid w:val="00E9468B"/>
    <w:rsid w:val="00E947EA"/>
    <w:rsid w:val="00E94BD4"/>
    <w:rsid w:val="00E94C15"/>
    <w:rsid w:val="00E94D7F"/>
    <w:rsid w:val="00E95393"/>
    <w:rsid w:val="00E956AF"/>
    <w:rsid w:val="00E95ADD"/>
    <w:rsid w:val="00E95DE0"/>
    <w:rsid w:val="00E9606E"/>
    <w:rsid w:val="00E967E5"/>
    <w:rsid w:val="00E968B1"/>
    <w:rsid w:val="00E96AFA"/>
    <w:rsid w:val="00E96BFA"/>
    <w:rsid w:val="00E96F28"/>
    <w:rsid w:val="00E96FB9"/>
    <w:rsid w:val="00E97090"/>
    <w:rsid w:val="00E970E9"/>
    <w:rsid w:val="00E97331"/>
    <w:rsid w:val="00E97338"/>
    <w:rsid w:val="00E976C8"/>
    <w:rsid w:val="00E9798B"/>
    <w:rsid w:val="00E97A16"/>
    <w:rsid w:val="00E97FE0"/>
    <w:rsid w:val="00EA01A7"/>
    <w:rsid w:val="00EA01CD"/>
    <w:rsid w:val="00EA0BF9"/>
    <w:rsid w:val="00EA0E5A"/>
    <w:rsid w:val="00EA1002"/>
    <w:rsid w:val="00EA10B7"/>
    <w:rsid w:val="00EA12A6"/>
    <w:rsid w:val="00EA1520"/>
    <w:rsid w:val="00EA15E8"/>
    <w:rsid w:val="00EA1E61"/>
    <w:rsid w:val="00EA202E"/>
    <w:rsid w:val="00EA2305"/>
    <w:rsid w:val="00EA2911"/>
    <w:rsid w:val="00EA2A4C"/>
    <w:rsid w:val="00EA2C18"/>
    <w:rsid w:val="00EA2C52"/>
    <w:rsid w:val="00EA2E87"/>
    <w:rsid w:val="00EA336C"/>
    <w:rsid w:val="00EA3C0D"/>
    <w:rsid w:val="00EA3DEC"/>
    <w:rsid w:val="00EA3F6E"/>
    <w:rsid w:val="00EA40DB"/>
    <w:rsid w:val="00EA4236"/>
    <w:rsid w:val="00EA45D6"/>
    <w:rsid w:val="00EA4D9A"/>
    <w:rsid w:val="00EA50E7"/>
    <w:rsid w:val="00EA512E"/>
    <w:rsid w:val="00EA5892"/>
    <w:rsid w:val="00EA58C6"/>
    <w:rsid w:val="00EA5BB4"/>
    <w:rsid w:val="00EA5CBC"/>
    <w:rsid w:val="00EA5D2B"/>
    <w:rsid w:val="00EA6153"/>
    <w:rsid w:val="00EA6565"/>
    <w:rsid w:val="00EA6B2C"/>
    <w:rsid w:val="00EA6BF7"/>
    <w:rsid w:val="00EA6C8D"/>
    <w:rsid w:val="00EA6DD6"/>
    <w:rsid w:val="00EA6DFF"/>
    <w:rsid w:val="00EA78C4"/>
    <w:rsid w:val="00EA7DC4"/>
    <w:rsid w:val="00EA7FF0"/>
    <w:rsid w:val="00EB018B"/>
    <w:rsid w:val="00EB045E"/>
    <w:rsid w:val="00EB0756"/>
    <w:rsid w:val="00EB083A"/>
    <w:rsid w:val="00EB0C38"/>
    <w:rsid w:val="00EB121C"/>
    <w:rsid w:val="00EB12BD"/>
    <w:rsid w:val="00EB16D1"/>
    <w:rsid w:val="00EB16F9"/>
    <w:rsid w:val="00EB1A18"/>
    <w:rsid w:val="00EB1F09"/>
    <w:rsid w:val="00EB20DB"/>
    <w:rsid w:val="00EB22C7"/>
    <w:rsid w:val="00EB2B70"/>
    <w:rsid w:val="00EB2C23"/>
    <w:rsid w:val="00EB2E39"/>
    <w:rsid w:val="00EB2F4C"/>
    <w:rsid w:val="00EB33C2"/>
    <w:rsid w:val="00EB396C"/>
    <w:rsid w:val="00EB3AE7"/>
    <w:rsid w:val="00EB40EC"/>
    <w:rsid w:val="00EB40F5"/>
    <w:rsid w:val="00EB42E0"/>
    <w:rsid w:val="00EB445D"/>
    <w:rsid w:val="00EB4735"/>
    <w:rsid w:val="00EB4A6C"/>
    <w:rsid w:val="00EB4BF3"/>
    <w:rsid w:val="00EB4E90"/>
    <w:rsid w:val="00EB4F38"/>
    <w:rsid w:val="00EB533A"/>
    <w:rsid w:val="00EB5540"/>
    <w:rsid w:val="00EB60D2"/>
    <w:rsid w:val="00EB6508"/>
    <w:rsid w:val="00EB6570"/>
    <w:rsid w:val="00EB6A9D"/>
    <w:rsid w:val="00EB6BF6"/>
    <w:rsid w:val="00EB6F8A"/>
    <w:rsid w:val="00EB70C3"/>
    <w:rsid w:val="00EB72E4"/>
    <w:rsid w:val="00EB74D8"/>
    <w:rsid w:val="00EB7B1E"/>
    <w:rsid w:val="00EB7B5A"/>
    <w:rsid w:val="00EC0093"/>
    <w:rsid w:val="00EC03D0"/>
    <w:rsid w:val="00EC0D39"/>
    <w:rsid w:val="00EC155B"/>
    <w:rsid w:val="00EC167E"/>
    <w:rsid w:val="00EC189F"/>
    <w:rsid w:val="00EC1EAE"/>
    <w:rsid w:val="00EC20AD"/>
    <w:rsid w:val="00EC2276"/>
    <w:rsid w:val="00EC23A0"/>
    <w:rsid w:val="00EC2506"/>
    <w:rsid w:val="00EC28D3"/>
    <w:rsid w:val="00EC28D5"/>
    <w:rsid w:val="00EC2A4B"/>
    <w:rsid w:val="00EC2F36"/>
    <w:rsid w:val="00EC2FDB"/>
    <w:rsid w:val="00EC3043"/>
    <w:rsid w:val="00EC3368"/>
    <w:rsid w:val="00EC3627"/>
    <w:rsid w:val="00EC4057"/>
    <w:rsid w:val="00EC4FEA"/>
    <w:rsid w:val="00EC51A4"/>
    <w:rsid w:val="00EC53D4"/>
    <w:rsid w:val="00EC570C"/>
    <w:rsid w:val="00EC6A12"/>
    <w:rsid w:val="00EC6DD6"/>
    <w:rsid w:val="00EC74D6"/>
    <w:rsid w:val="00EC7749"/>
    <w:rsid w:val="00EC7D1F"/>
    <w:rsid w:val="00ED02DC"/>
    <w:rsid w:val="00ED09E1"/>
    <w:rsid w:val="00ED0C32"/>
    <w:rsid w:val="00ED0D46"/>
    <w:rsid w:val="00ED153C"/>
    <w:rsid w:val="00ED16AF"/>
    <w:rsid w:val="00ED18EA"/>
    <w:rsid w:val="00ED1C92"/>
    <w:rsid w:val="00ED1D24"/>
    <w:rsid w:val="00ED2A89"/>
    <w:rsid w:val="00ED2D26"/>
    <w:rsid w:val="00ED2D45"/>
    <w:rsid w:val="00ED2F34"/>
    <w:rsid w:val="00ED2FE7"/>
    <w:rsid w:val="00ED31CA"/>
    <w:rsid w:val="00ED32AB"/>
    <w:rsid w:val="00ED337B"/>
    <w:rsid w:val="00ED3421"/>
    <w:rsid w:val="00ED3966"/>
    <w:rsid w:val="00ED3990"/>
    <w:rsid w:val="00ED3C80"/>
    <w:rsid w:val="00ED3E40"/>
    <w:rsid w:val="00ED3F5C"/>
    <w:rsid w:val="00ED47A4"/>
    <w:rsid w:val="00ED4F4F"/>
    <w:rsid w:val="00ED506C"/>
    <w:rsid w:val="00ED5077"/>
    <w:rsid w:val="00ED5488"/>
    <w:rsid w:val="00ED55D9"/>
    <w:rsid w:val="00ED5618"/>
    <w:rsid w:val="00ED5A36"/>
    <w:rsid w:val="00ED5C71"/>
    <w:rsid w:val="00ED5DA9"/>
    <w:rsid w:val="00ED6688"/>
    <w:rsid w:val="00ED69A8"/>
    <w:rsid w:val="00ED6C87"/>
    <w:rsid w:val="00ED6D90"/>
    <w:rsid w:val="00ED710F"/>
    <w:rsid w:val="00ED7E01"/>
    <w:rsid w:val="00EE051C"/>
    <w:rsid w:val="00EE0F20"/>
    <w:rsid w:val="00EE1034"/>
    <w:rsid w:val="00EE1625"/>
    <w:rsid w:val="00EE1D82"/>
    <w:rsid w:val="00EE1EAA"/>
    <w:rsid w:val="00EE223E"/>
    <w:rsid w:val="00EE2BBF"/>
    <w:rsid w:val="00EE2BD1"/>
    <w:rsid w:val="00EE3184"/>
    <w:rsid w:val="00EE346E"/>
    <w:rsid w:val="00EE3484"/>
    <w:rsid w:val="00EE35B1"/>
    <w:rsid w:val="00EE4510"/>
    <w:rsid w:val="00EE4567"/>
    <w:rsid w:val="00EE4909"/>
    <w:rsid w:val="00EE49C2"/>
    <w:rsid w:val="00EE4B23"/>
    <w:rsid w:val="00EE4D3C"/>
    <w:rsid w:val="00EE4F95"/>
    <w:rsid w:val="00EE5109"/>
    <w:rsid w:val="00EE54C7"/>
    <w:rsid w:val="00EE5840"/>
    <w:rsid w:val="00EE5B05"/>
    <w:rsid w:val="00EE5B66"/>
    <w:rsid w:val="00EE5E9C"/>
    <w:rsid w:val="00EE6181"/>
    <w:rsid w:val="00EE62EC"/>
    <w:rsid w:val="00EE65A3"/>
    <w:rsid w:val="00EE6620"/>
    <w:rsid w:val="00EE6754"/>
    <w:rsid w:val="00EE6A75"/>
    <w:rsid w:val="00EE6ABE"/>
    <w:rsid w:val="00EE71E6"/>
    <w:rsid w:val="00EE7386"/>
    <w:rsid w:val="00EE779A"/>
    <w:rsid w:val="00EE77DA"/>
    <w:rsid w:val="00EE7B48"/>
    <w:rsid w:val="00EE7C30"/>
    <w:rsid w:val="00EE7E13"/>
    <w:rsid w:val="00EE7E4A"/>
    <w:rsid w:val="00EF057A"/>
    <w:rsid w:val="00EF0580"/>
    <w:rsid w:val="00EF059F"/>
    <w:rsid w:val="00EF05DA"/>
    <w:rsid w:val="00EF0A2A"/>
    <w:rsid w:val="00EF0A56"/>
    <w:rsid w:val="00EF0D42"/>
    <w:rsid w:val="00EF0F90"/>
    <w:rsid w:val="00EF1028"/>
    <w:rsid w:val="00EF1072"/>
    <w:rsid w:val="00EF155E"/>
    <w:rsid w:val="00EF15EC"/>
    <w:rsid w:val="00EF184C"/>
    <w:rsid w:val="00EF18AF"/>
    <w:rsid w:val="00EF1D3F"/>
    <w:rsid w:val="00EF2540"/>
    <w:rsid w:val="00EF2886"/>
    <w:rsid w:val="00EF305F"/>
    <w:rsid w:val="00EF3E64"/>
    <w:rsid w:val="00EF3ECE"/>
    <w:rsid w:val="00EF3FA0"/>
    <w:rsid w:val="00EF4001"/>
    <w:rsid w:val="00EF41D5"/>
    <w:rsid w:val="00EF4946"/>
    <w:rsid w:val="00EF53A8"/>
    <w:rsid w:val="00EF574B"/>
    <w:rsid w:val="00EF57A7"/>
    <w:rsid w:val="00EF59CC"/>
    <w:rsid w:val="00EF5A9C"/>
    <w:rsid w:val="00EF5B21"/>
    <w:rsid w:val="00EF5F20"/>
    <w:rsid w:val="00EF66AC"/>
    <w:rsid w:val="00EF68FD"/>
    <w:rsid w:val="00EF6960"/>
    <w:rsid w:val="00EF6D91"/>
    <w:rsid w:val="00EF7098"/>
    <w:rsid w:val="00EF7741"/>
    <w:rsid w:val="00EF7B1A"/>
    <w:rsid w:val="00EF7F41"/>
    <w:rsid w:val="00EF7F8F"/>
    <w:rsid w:val="00EF7FB0"/>
    <w:rsid w:val="00F008F6"/>
    <w:rsid w:val="00F00A1A"/>
    <w:rsid w:val="00F00FB6"/>
    <w:rsid w:val="00F01064"/>
    <w:rsid w:val="00F0113D"/>
    <w:rsid w:val="00F01527"/>
    <w:rsid w:val="00F0182A"/>
    <w:rsid w:val="00F01AE3"/>
    <w:rsid w:val="00F01E11"/>
    <w:rsid w:val="00F0236D"/>
    <w:rsid w:val="00F024DF"/>
    <w:rsid w:val="00F02890"/>
    <w:rsid w:val="00F0392D"/>
    <w:rsid w:val="00F03B11"/>
    <w:rsid w:val="00F03EE1"/>
    <w:rsid w:val="00F042BC"/>
    <w:rsid w:val="00F0430E"/>
    <w:rsid w:val="00F048C5"/>
    <w:rsid w:val="00F04DDA"/>
    <w:rsid w:val="00F04EAF"/>
    <w:rsid w:val="00F04EE3"/>
    <w:rsid w:val="00F05071"/>
    <w:rsid w:val="00F05138"/>
    <w:rsid w:val="00F05567"/>
    <w:rsid w:val="00F05642"/>
    <w:rsid w:val="00F05689"/>
    <w:rsid w:val="00F056E4"/>
    <w:rsid w:val="00F0599F"/>
    <w:rsid w:val="00F059B5"/>
    <w:rsid w:val="00F06611"/>
    <w:rsid w:val="00F06867"/>
    <w:rsid w:val="00F06885"/>
    <w:rsid w:val="00F06AE8"/>
    <w:rsid w:val="00F06E7A"/>
    <w:rsid w:val="00F06F9E"/>
    <w:rsid w:val="00F06FD7"/>
    <w:rsid w:val="00F0716F"/>
    <w:rsid w:val="00F07237"/>
    <w:rsid w:val="00F073E5"/>
    <w:rsid w:val="00F075BC"/>
    <w:rsid w:val="00F0771D"/>
    <w:rsid w:val="00F0793F"/>
    <w:rsid w:val="00F0799F"/>
    <w:rsid w:val="00F07DB6"/>
    <w:rsid w:val="00F07DF1"/>
    <w:rsid w:val="00F10093"/>
    <w:rsid w:val="00F10551"/>
    <w:rsid w:val="00F105B3"/>
    <w:rsid w:val="00F10749"/>
    <w:rsid w:val="00F1075F"/>
    <w:rsid w:val="00F108F0"/>
    <w:rsid w:val="00F10A2B"/>
    <w:rsid w:val="00F10BF5"/>
    <w:rsid w:val="00F10EF6"/>
    <w:rsid w:val="00F115B2"/>
    <w:rsid w:val="00F1180A"/>
    <w:rsid w:val="00F11B19"/>
    <w:rsid w:val="00F1206E"/>
    <w:rsid w:val="00F124A5"/>
    <w:rsid w:val="00F129B2"/>
    <w:rsid w:val="00F12CDA"/>
    <w:rsid w:val="00F13570"/>
    <w:rsid w:val="00F13A68"/>
    <w:rsid w:val="00F1402A"/>
    <w:rsid w:val="00F14395"/>
    <w:rsid w:val="00F147F0"/>
    <w:rsid w:val="00F14802"/>
    <w:rsid w:val="00F15290"/>
    <w:rsid w:val="00F152C4"/>
    <w:rsid w:val="00F15346"/>
    <w:rsid w:val="00F15CE1"/>
    <w:rsid w:val="00F15D4E"/>
    <w:rsid w:val="00F15E60"/>
    <w:rsid w:val="00F15EE5"/>
    <w:rsid w:val="00F16A15"/>
    <w:rsid w:val="00F16A26"/>
    <w:rsid w:val="00F16F23"/>
    <w:rsid w:val="00F17277"/>
    <w:rsid w:val="00F1733B"/>
    <w:rsid w:val="00F1797D"/>
    <w:rsid w:val="00F17D02"/>
    <w:rsid w:val="00F17EDB"/>
    <w:rsid w:val="00F20198"/>
    <w:rsid w:val="00F20B06"/>
    <w:rsid w:val="00F20B8D"/>
    <w:rsid w:val="00F21763"/>
    <w:rsid w:val="00F217DA"/>
    <w:rsid w:val="00F21D89"/>
    <w:rsid w:val="00F21FB8"/>
    <w:rsid w:val="00F22649"/>
    <w:rsid w:val="00F2281F"/>
    <w:rsid w:val="00F228FF"/>
    <w:rsid w:val="00F2295E"/>
    <w:rsid w:val="00F22971"/>
    <w:rsid w:val="00F23294"/>
    <w:rsid w:val="00F232F0"/>
    <w:rsid w:val="00F23406"/>
    <w:rsid w:val="00F23986"/>
    <w:rsid w:val="00F23A52"/>
    <w:rsid w:val="00F23BBE"/>
    <w:rsid w:val="00F23CD4"/>
    <w:rsid w:val="00F23FF9"/>
    <w:rsid w:val="00F2447D"/>
    <w:rsid w:val="00F247F8"/>
    <w:rsid w:val="00F24836"/>
    <w:rsid w:val="00F24A7A"/>
    <w:rsid w:val="00F255CF"/>
    <w:rsid w:val="00F2590A"/>
    <w:rsid w:val="00F25EE8"/>
    <w:rsid w:val="00F26495"/>
    <w:rsid w:val="00F266CE"/>
    <w:rsid w:val="00F26BE2"/>
    <w:rsid w:val="00F26F25"/>
    <w:rsid w:val="00F27033"/>
    <w:rsid w:val="00F27753"/>
    <w:rsid w:val="00F27AC4"/>
    <w:rsid w:val="00F27C4A"/>
    <w:rsid w:val="00F30171"/>
    <w:rsid w:val="00F3033B"/>
    <w:rsid w:val="00F30514"/>
    <w:rsid w:val="00F305BA"/>
    <w:rsid w:val="00F30FC6"/>
    <w:rsid w:val="00F322F1"/>
    <w:rsid w:val="00F323C8"/>
    <w:rsid w:val="00F32A35"/>
    <w:rsid w:val="00F32BDC"/>
    <w:rsid w:val="00F32D1B"/>
    <w:rsid w:val="00F330CD"/>
    <w:rsid w:val="00F3343E"/>
    <w:rsid w:val="00F33B2A"/>
    <w:rsid w:val="00F33BB1"/>
    <w:rsid w:val="00F33C36"/>
    <w:rsid w:val="00F33EC4"/>
    <w:rsid w:val="00F341D8"/>
    <w:rsid w:val="00F343FB"/>
    <w:rsid w:val="00F34748"/>
    <w:rsid w:val="00F34A58"/>
    <w:rsid w:val="00F35128"/>
    <w:rsid w:val="00F352F7"/>
    <w:rsid w:val="00F3542D"/>
    <w:rsid w:val="00F3544F"/>
    <w:rsid w:val="00F35598"/>
    <w:rsid w:val="00F356DC"/>
    <w:rsid w:val="00F357A1"/>
    <w:rsid w:val="00F358DC"/>
    <w:rsid w:val="00F35D78"/>
    <w:rsid w:val="00F35E56"/>
    <w:rsid w:val="00F36125"/>
    <w:rsid w:val="00F36278"/>
    <w:rsid w:val="00F365FD"/>
    <w:rsid w:val="00F36898"/>
    <w:rsid w:val="00F36B11"/>
    <w:rsid w:val="00F36B1A"/>
    <w:rsid w:val="00F36C27"/>
    <w:rsid w:val="00F36D90"/>
    <w:rsid w:val="00F36F60"/>
    <w:rsid w:val="00F370FA"/>
    <w:rsid w:val="00F37172"/>
    <w:rsid w:val="00F371E3"/>
    <w:rsid w:val="00F3733B"/>
    <w:rsid w:val="00F37EB7"/>
    <w:rsid w:val="00F40237"/>
    <w:rsid w:val="00F4036F"/>
    <w:rsid w:val="00F40850"/>
    <w:rsid w:val="00F40CC4"/>
    <w:rsid w:val="00F415BF"/>
    <w:rsid w:val="00F41781"/>
    <w:rsid w:val="00F41884"/>
    <w:rsid w:val="00F41948"/>
    <w:rsid w:val="00F41B01"/>
    <w:rsid w:val="00F41C7C"/>
    <w:rsid w:val="00F41CE9"/>
    <w:rsid w:val="00F42068"/>
    <w:rsid w:val="00F42084"/>
    <w:rsid w:val="00F420BD"/>
    <w:rsid w:val="00F4222D"/>
    <w:rsid w:val="00F422BD"/>
    <w:rsid w:val="00F4254F"/>
    <w:rsid w:val="00F4256D"/>
    <w:rsid w:val="00F429EC"/>
    <w:rsid w:val="00F42B0D"/>
    <w:rsid w:val="00F42B37"/>
    <w:rsid w:val="00F42B72"/>
    <w:rsid w:val="00F42D15"/>
    <w:rsid w:val="00F42E63"/>
    <w:rsid w:val="00F42F95"/>
    <w:rsid w:val="00F43064"/>
    <w:rsid w:val="00F43736"/>
    <w:rsid w:val="00F43CDF"/>
    <w:rsid w:val="00F43FA9"/>
    <w:rsid w:val="00F44235"/>
    <w:rsid w:val="00F4425D"/>
    <w:rsid w:val="00F442C4"/>
    <w:rsid w:val="00F44AF8"/>
    <w:rsid w:val="00F44C45"/>
    <w:rsid w:val="00F44D19"/>
    <w:rsid w:val="00F44E5B"/>
    <w:rsid w:val="00F452F0"/>
    <w:rsid w:val="00F454A6"/>
    <w:rsid w:val="00F4557C"/>
    <w:rsid w:val="00F456D2"/>
    <w:rsid w:val="00F45853"/>
    <w:rsid w:val="00F45987"/>
    <w:rsid w:val="00F45A30"/>
    <w:rsid w:val="00F45B8C"/>
    <w:rsid w:val="00F45C76"/>
    <w:rsid w:val="00F45D74"/>
    <w:rsid w:val="00F45E59"/>
    <w:rsid w:val="00F46317"/>
    <w:rsid w:val="00F463B6"/>
    <w:rsid w:val="00F46454"/>
    <w:rsid w:val="00F46572"/>
    <w:rsid w:val="00F465B8"/>
    <w:rsid w:val="00F4760B"/>
    <w:rsid w:val="00F47652"/>
    <w:rsid w:val="00F4788A"/>
    <w:rsid w:val="00F4795D"/>
    <w:rsid w:val="00F4796E"/>
    <w:rsid w:val="00F5010B"/>
    <w:rsid w:val="00F50AF2"/>
    <w:rsid w:val="00F50B31"/>
    <w:rsid w:val="00F50B6B"/>
    <w:rsid w:val="00F50C3B"/>
    <w:rsid w:val="00F510C5"/>
    <w:rsid w:val="00F51245"/>
    <w:rsid w:val="00F51926"/>
    <w:rsid w:val="00F5195C"/>
    <w:rsid w:val="00F51F2A"/>
    <w:rsid w:val="00F52283"/>
    <w:rsid w:val="00F52478"/>
    <w:rsid w:val="00F525B8"/>
    <w:rsid w:val="00F5292E"/>
    <w:rsid w:val="00F52FC4"/>
    <w:rsid w:val="00F530AE"/>
    <w:rsid w:val="00F53313"/>
    <w:rsid w:val="00F5391F"/>
    <w:rsid w:val="00F53A18"/>
    <w:rsid w:val="00F53F13"/>
    <w:rsid w:val="00F540A6"/>
    <w:rsid w:val="00F541CB"/>
    <w:rsid w:val="00F543D2"/>
    <w:rsid w:val="00F547B0"/>
    <w:rsid w:val="00F54868"/>
    <w:rsid w:val="00F54ACA"/>
    <w:rsid w:val="00F54BC7"/>
    <w:rsid w:val="00F54EA1"/>
    <w:rsid w:val="00F54F29"/>
    <w:rsid w:val="00F55737"/>
    <w:rsid w:val="00F55B84"/>
    <w:rsid w:val="00F5638C"/>
    <w:rsid w:val="00F564DC"/>
    <w:rsid w:val="00F56583"/>
    <w:rsid w:val="00F56C25"/>
    <w:rsid w:val="00F57334"/>
    <w:rsid w:val="00F57510"/>
    <w:rsid w:val="00F5777C"/>
    <w:rsid w:val="00F57BCE"/>
    <w:rsid w:val="00F60085"/>
    <w:rsid w:val="00F60101"/>
    <w:rsid w:val="00F60125"/>
    <w:rsid w:val="00F60501"/>
    <w:rsid w:val="00F605D8"/>
    <w:rsid w:val="00F60C52"/>
    <w:rsid w:val="00F61120"/>
    <w:rsid w:val="00F6127D"/>
    <w:rsid w:val="00F61335"/>
    <w:rsid w:val="00F61691"/>
    <w:rsid w:val="00F619AC"/>
    <w:rsid w:val="00F61A4B"/>
    <w:rsid w:val="00F61AFF"/>
    <w:rsid w:val="00F61D6E"/>
    <w:rsid w:val="00F6226E"/>
    <w:rsid w:val="00F6228C"/>
    <w:rsid w:val="00F624D6"/>
    <w:rsid w:val="00F6262F"/>
    <w:rsid w:val="00F627DB"/>
    <w:rsid w:val="00F62BCE"/>
    <w:rsid w:val="00F62E8B"/>
    <w:rsid w:val="00F638DD"/>
    <w:rsid w:val="00F63E79"/>
    <w:rsid w:val="00F63F07"/>
    <w:rsid w:val="00F63F9F"/>
    <w:rsid w:val="00F6411E"/>
    <w:rsid w:val="00F641D3"/>
    <w:rsid w:val="00F6426E"/>
    <w:rsid w:val="00F647D8"/>
    <w:rsid w:val="00F64C55"/>
    <w:rsid w:val="00F64E1A"/>
    <w:rsid w:val="00F65540"/>
    <w:rsid w:val="00F655FD"/>
    <w:rsid w:val="00F65623"/>
    <w:rsid w:val="00F658B7"/>
    <w:rsid w:val="00F65AF9"/>
    <w:rsid w:val="00F65C7D"/>
    <w:rsid w:val="00F65F11"/>
    <w:rsid w:val="00F662AD"/>
    <w:rsid w:val="00F6678A"/>
    <w:rsid w:val="00F66939"/>
    <w:rsid w:val="00F66B4C"/>
    <w:rsid w:val="00F67250"/>
    <w:rsid w:val="00F6797E"/>
    <w:rsid w:val="00F67AC2"/>
    <w:rsid w:val="00F67E7D"/>
    <w:rsid w:val="00F70374"/>
    <w:rsid w:val="00F7062A"/>
    <w:rsid w:val="00F70C17"/>
    <w:rsid w:val="00F70DF2"/>
    <w:rsid w:val="00F71125"/>
    <w:rsid w:val="00F71236"/>
    <w:rsid w:val="00F7133E"/>
    <w:rsid w:val="00F713F8"/>
    <w:rsid w:val="00F71693"/>
    <w:rsid w:val="00F71787"/>
    <w:rsid w:val="00F71813"/>
    <w:rsid w:val="00F71E38"/>
    <w:rsid w:val="00F71EF0"/>
    <w:rsid w:val="00F729BA"/>
    <w:rsid w:val="00F729D3"/>
    <w:rsid w:val="00F72D83"/>
    <w:rsid w:val="00F72F97"/>
    <w:rsid w:val="00F72FAF"/>
    <w:rsid w:val="00F73261"/>
    <w:rsid w:val="00F73281"/>
    <w:rsid w:val="00F7339A"/>
    <w:rsid w:val="00F734FE"/>
    <w:rsid w:val="00F73527"/>
    <w:rsid w:val="00F73BB1"/>
    <w:rsid w:val="00F73BC3"/>
    <w:rsid w:val="00F73F24"/>
    <w:rsid w:val="00F7416D"/>
    <w:rsid w:val="00F7421D"/>
    <w:rsid w:val="00F753E0"/>
    <w:rsid w:val="00F75524"/>
    <w:rsid w:val="00F75599"/>
    <w:rsid w:val="00F75661"/>
    <w:rsid w:val="00F75741"/>
    <w:rsid w:val="00F75AF5"/>
    <w:rsid w:val="00F75C4C"/>
    <w:rsid w:val="00F75FFD"/>
    <w:rsid w:val="00F764CA"/>
    <w:rsid w:val="00F767C5"/>
    <w:rsid w:val="00F769C7"/>
    <w:rsid w:val="00F76A0C"/>
    <w:rsid w:val="00F7727C"/>
    <w:rsid w:val="00F773A0"/>
    <w:rsid w:val="00F773A5"/>
    <w:rsid w:val="00F77986"/>
    <w:rsid w:val="00F77E91"/>
    <w:rsid w:val="00F801DC"/>
    <w:rsid w:val="00F803AA"/>
    <w:rsid w:val="00F809C7"/>
    <w:rsid w:val="00F809DF"/>
    <w:rsid w:val="00F80B7B"/>
    <w:rsid w:val="00F80C5B"/>
    <w:rsid w:val="00F80F27"/>
    <w:rsid w:val="00F80F85"/>
    <w:rsid w:val="00F81518"/>
    <w:rsid w:val="00F81C60"/>
    <w:rsid w:val="00F8264B"/>
    <w:rsid w:val="00F83570"/>
    <w:rsid w:val="00F835A9"/>
    <w:rsid w:val="00F83761"/>
    <w:rsid w:val="00F839B2"/>
    <w:rsid w:val="00F83BAF"/>
    <w:rsid w:val="00F83C30"/>
    <w:rsid w:val="00F84022"/>
    <w:rsid w:val="00F8421E"/>
    <w:rsid w:val="00F846C9"/>
    <w:rsid w:val="00F84C88"/>
    <w:rsid w:val="00F84C9E"/>
    <w:rsid w:val="00F84F29"/>
    <w:rsid w:val="00F851A2"/>
    <w:rsid w:val="00F853ED"/>
    <w:rsid w:val="00F85C94"/>
    <w:rsid w:val="00F85D40"/>
    <w:rsid w:val="00F8617A"/>
    <w:rsid w:val="00F86A9B"/>
    <w:rsid w:val="00F86AFA"/>
    <w:rsid w:val="00F86B3B"/>
    <w:rsid w:val="00F86FB8"/>
    <w:rsid w:val="00F8754A"/>
    <w:rsid w:val="00F878CA"/>
    <w:rsid w:val="00F90007"/>
    <w:rsid w:val="00F9011E"/>
    <w:rsid w:val="00F904A9"/>
    <w:rsid w:val="00F9066E"/>
    <w:rsid w:val="00F90E5E"/>
    <w:rsid w:val="00F914E0"/>
    <w:rsid w:val="00F915C2"/>
    <w:rsid w:val="00F9162B"/>
    <w:rsid w:val="00F91EBD"/>
    <w:rsid w:val="00F92538"/>
    <w:rsid w:val="00F926B8"/>
    <w:rsid w:val="00F92DC1"/>
    <w:rsid w:val="00F92F01"/>
    <w:rsid w:val="00F93C1B"/>
    <w:rsid w:val="00F942C5"/>
    <w:rsid w:val="00F94600"/>
    <w:rsid w:val="00F94F19"/>
    <w:rsid w:val="00F959E2"/>
    <w:rsid w:val="00F95BB4"/>
    <w:rsid w:val="00F95E0E"/>
    <w:rsid w:val="00F96312"/>
    <w:rsid w:val="00F967FD"/>
    <w:rsid w:val="00F96AEF"/>
    <w:rsid w:val="00F96C98"/>
    <w:rsid w:val="00F96EE9"/>
    <w:rsid w:val="00F97325"/>
    <w:rsid w:val="00F9748D"/>
    <w:rsid w:val="00F97A8A"/>
    <w:rsid w:val="00FA0062"/>
    <w:rsid w:val="00FA05DC"/>
    <w:rsid w:val="00FA05EC"/>
    <w:rsid w:val="00FA061A"/>
    <w:rsid w:val="00FA08FD"/>
    <w:rsid w:val="00FA09C0"/>
    <w:rsid w:val="00FA116F"/>
    <w:rsid w:val="00FA14C2"/>
    <w:rsid w:val="00FA1686"/>
    <w:rsid w:val="00FA1854"/>
    <w:rsid w:val="00FA1BBC"/>
    <w:rsid w:val="00FA22FD"/>
    <w:rsid w:val="00FA23D0"/>
    <w:rsid w:val="00FA2406"/>
    <w:rsid w:val="00FA2800"/>
    <w:rsid w:val="00FA2A73"/>
    <w:rsid w:val="00FA2A76"/>
    <w:rsid w:val="00FA2C66"/>
    <w:rsid w:val="00FA3006"/>
    <w:rsid w:val="00FA31A6"/>
    <w:rsid w:val="00FA3795"/>
    <w:rsid w:val="00FA3FF2"/>
    <w:rsid w:val="00FA4106"/>
    <w:rsid w:val="00FA4239"/>
    <w:rsid w:val="00FA4644"/>
    <w:rsid w:val="00FA4C2A"/>
    <w:rsid w:val="00FA4D4A"/>
    <w:rsid w:val="00FA500E"/>
    <w:rsid w:val="00FA5528"/>
    <w:rsid w:val="00FA5992"/>
    <w:rsid w:val="00FA5E37"/>
    <w:rsid w:val="00FA60AF"/>
    <w:rsid w:val="00FA6190"/>
    <w:rsid w:val="00FA63B9"/>
    <w:rsid w:val="00FA6562"/>
    <w:rsid w:val="00FA682C"/>
    <w:rsid w:val="00FA69F3"/>
    <w:rsid w:val="00FA6C2B"/>
    <w:rsid w:val="00FA6E8E"/>
    <w:rsid w:val="00FA6EB2"/>
    <w:rsid w:val="00FA6EE1"/>
    <w:rsid w:val="00FA7A5F"/>
    <w:rsid w:val="00FA7A70"/>
    <w:rsid w:val="00FA7B5A"/>
    <w:rsid w:val="00FA7B7A"/>
    <w:rsid w:val="00FA7BAC"/>
    <w:rsid w:val="00FA7ECA"/>
    <w:rsid w:val="00FB001C"/>
    <w:rsid w:val="00FB017E"/>
    <w:rsid w:val="00FB0225"/>
    <w:rsid w:val="00FB03F7"/>
    <w:rsid w:val="00FB0A2F"/>
    <w:rsid w:val="00FB0C76"/>
    <w:rsid w:val="00FB0D0F"/>
    <w:rsid w:val="00FB1507"/>
    <w:rsid w:val="00FB15C2"/>
    <w:rsid w:val="00FB1665"/>
    <w:rsid w:val="00FB1A46"/>
    <w:rsid w:val="00FB1C64"/>
    <w:rsid w:val="00FB1E4F"/>
    <w:rsid w:val="00FB1EFA"/>
    <w:rsid w:val="00FB1F0F"/>
    <w:rsid w:val="00FB25A6"/>
    <w:rsid w:val="00FB29ED"/>
    <w:rsid w:val="00FB2A06"/>
    <w:rsid w:val="00FB2C68"/>
    <w:rsid w:val="00FB2CA3"/>
    <w:rsid w:val="00FB2E1C"/>
    <w:rsid w:val="00FB2E39"/>
    <w:rsid w:val="00FB2FDD"/>
    <w:rsid w:val="00FB32B7"/>
    <w:rsid w:val="00FB32DE"/>
    <w:rsid w:val="00FB3437"/>
    <w:rsid w:val="00FB34B5"/>
    <w:rsid w:val="00FB34D9"/>
    <w:rsid w:val="00FB3510"/>
    <w:rsid w:val="00FB369D"/>
    <w:rsid w:val="00FB3820"/>
    <w:rsid w:val="00FB39F7"/>
    <w:rsid w:val="00FB436D"/>
    <w:rsid w:val="00FB436E"/>
    <w:rsid w:val="00FB4689"/>
    <w:rsid w:val="00FB482D"/>
    <w:rsid w:val="00FB4C54"/>
    <w:rsid w:val="00FB5364"/>
    <w:rsid w:val="00FB5544"/>
    <w:rsid w:val="00FB5E2A"/>
    <w:rsid w:val="00FB5E52"/>
    <w:rsid w:val="00FB5F4D"/>
    <w:rsid w:val="00FB6172"/>
    <w:rsid w:val="00FB6669"/>
    <w:rsid w:val="00FB6CA1"/>
    <w:rsid w:val="00FB7229"/>
    <w:rsid w:val="00FB75DB"/>
    <w:rsid w:val="00FB7F64"/>
    <w:rsid w:val="00FC06BF"/>
    <w:rsid w:val="00FC07C6"/>
    <w:rsid w:val="00FC0CCA"/>
    <w:rsid w:val="00FC0DD9"/>
    <w:rsid w:val="00FC1292"/>
    <w:rsid w:val="00FC1478"/>
    <w:rsid w:val="00FC1A0F"/>
    <w:rsid w:val="00FC2149"/>
    <w:rsid w:val="00FC2156"/>
    <w:rsid w:val="00FC22D8"/>
    <w:rsid w:val="00FC2C27"/>
    <w:rsid w:val="00FC2CED"/>
    <w:rsid w:val="00FC2DD6"/>
    <w:rsid w:val="00FC2E57"/>
    <w:rsid w:val="00FC319A"/>
    <w:rsid w:val="00FC3838"/>
    <w:rsid w:val="00FC3B49"/>
    <w:rsid w:val="00FC3B60"/>
    <w:rsid w:val="00FC3E66"/>
    <w:rsid w:val="00FC40B4"/>
    <w:rsid w:val="00FC4326"/>
    <w:rsid w:val="00FC485A"/>
    <w:rsid w:val="00FC4A8F"/>
    <w:rsid w:val="00FC4B2F"/>
    <w:rsid w:val="00FC4BA9"/>
    <w:rsid w:val="00FC4C35"/>
    <w:rsid w:val="00FC4EC0"/>
    <w:rsid w:val="00FC5867"/>
    <w:rsid w:val="00FC5A6A"/>
    <w:rsid w:val="00FC5BD1"/>
    <w:rsid w:val="00FC5BF4"/>
    <w:rsid w:val="00FC5F8D"/>
    <w:rsid w:val="00FC6163"/>
    <w:rsid w:val="00FC62FB"/>
    <w:rsid w:val="00FC6613"/>
    <w:rsid w:val="00FC6954"/>
    <w:rsid w:val="00FC6A39"/>
    <w:rsid w:val="00FC6C26"/>
    <w:rsid w:val="00FC6D7E"/>
    <w:rsid w:val="00FC72EC"/>
    <w:rsid w:val="00FC79F0"/>
    <w:rsid w:val="00FC7CAB"/>
    <w:rsid w:val="00FC7EE7"/>
    <w:rsid w:val="00FD02C1"/>
    <w:rsid w:val="00FD06FE"/>
    <w:rsid w:val="00FD080D"/>
    <w:rsid w:val="00FD0843"/>
    <w:rsid w:val="00FD0A77"/>
    <w:rsid w:val="00FD123A"/>
    <w:rsid w:val="00FD13AE"/>
    <w:rsid w:val="00FD179D"/>
    <w:rsid w:val="00FD1C89"/>
    <w:rsid w:val="00FD27AB"/>
    <w:rsid w:val="00FD27BE"/>
    <w:rsid w:val="00FD2F52"/>
    <w:rsid w:val="00FD32A1"/>
    <w:rsid w:val="00FD32A3"/>
    <w:rsid w:val="00FD33AB"/>
    <w:rsid w:val="00FD365D"/>
    <w:rsid w:val="00FD3899"/>
    <w:rsid w:val="00FD3A7C"/>
    <w:rsid w:val="00FD3AEB"/>
    <w:rsid w:val="00FD3D5B"/>
    <w:rsid w:val="00FD3EC5"/>
    <w:rsid w:val="00FD427C"/>
    <w:rsid w:val="00FD43D5"/>
    <w:rsid w:val="00FD4577"/>
    <w:rsid w:val="00FD48E1"/>
    <w:rsid w:val="00FD49AA"/>
    <w:rsid w:val="00FD4BCA"/>
    <w:rsid w:val="00FD4C83"/>
    <w:rsid w:val="00FD4E47"/>
    <w:rsid w:val="00FD525D"/>
    <w:rsid w:val="00FD53AD"/>
    <w:rsid w:val="00FD5A79"/>
    <w:rsid w:val="00FD6320"/>
    <w:rsid w:val="00FD6448"/>
    <w:rsid w:val="00FD6471"/>
    <w:rsid w:val="00FD660D"/>
    <w:rsid w:val="00FD676E"/>
    <w:rsid w:val="00FD6CD1"/>
    <w:rsid w:val="00FD6DA3"/>
    <w:rsid w:val="00FD7079"/>
    <w:rsid w:val="00FD7175"/>
    <w:rsid w:val="00FD7623"/>
    <w:rsid w:val="00FD7654"/>
    <w:rsid w:val="00FD7883"/>
    <w:rsid w:val="00FD7E8D"/>
    <w:rsid w:val="00FD7ECE"/>
    <w:rsid w:val="00FE03C7"/>
    <w:rsid w:val="00FE07B1"/>
    <w:rsid w:val="00FE0A63"/>
    <w:rsid w:val="00FE10EE"/>
    <w:rsid w:val="00FE1361"/>
    <w:rsid w:val="00FE1A78"/>
    <w:rsid w:val="00FE1E04"/>
    <w:rsid w:val="00FE21F6"/>
    <w:rsid w:val="00FE2A3B"/>
    <w:rsid w:val="00FE2C24"/>
    <w:rsid w:val="00FE2EAB"/>
    <w:rsid w:val="00FE2ED2"/>
    <w:rsid w:val="00FE2F4D"/>
    <w:rsid w:val="00FE2F6E"/>
    <w:rsid w:val="00FE3053"/>
    <w:rsid w:val="00FE31C8"/>
    <w:rsid w:val="00FE328F"/>
    <w:rsid w:val="00FE32D5"/>
    <w:rsid w:val="00FE36AC"/>
    <w:rsid w:val="00FE3ADE"/>
    <w:rsid w:val="00FE3EC2"/>
    <w:rsid w:val="00FE4137"/>
    <w:rsid w:val="00FE51A9"/>
    <w:rsid w:val="00FE56B3"/>
    <w:rsid w:val="00FE5B3B"/>
    <w:rsid w:val="00FE62CC"/>
    <w:rsid w:val="00FE6500"/>
    <w:rsid w:val="00FE6730"/>
    <w:rsid w:val="00FE6F03"/>
    <w:rsid w:val="00FE731E"/>
    <w:rsid w:val="00FE74F3"/>
    <w:rsid w:val="00FE7511"/>
    <w:rsid w:val="00FE7B7D"/>
    <w:rsid w:val="00FE7CA0"/>
    <w:rsid w:val="00FE7ED4"/>
    <w:rsid w:val="00FE7FC8"/>
    <w:rsid w:val="00FF026F"/>
    <w:rsid w:val="00FF03E7"/>
    <w:rsid w:val="00FF11BC"/>
    <w:rsid w:val="00FF15AD"/>
    <w:rsid w:val="00FF173D"/>
    <w:rsid w:val="00FF18D0"/>
    <w:rsid w:val="00FF1A4D"/>
    <w:rsid w:val="00FF2364"/>
    <w:rsid w:val="00FF240B"/>
    <w:rsid w:val="00FF24DC"/>
    <w:rsid w:val="00FF2528"/>
    <w:rsid w:val="00FF2636"/>
    <w:rsid w:val="00FF268A"/>
    <w:rsid w:val="00FF287B"/>
    <w:rsid w:val="00FF2AF7"/>
    <w:rsid w:val="00FF2B0D"/>
    <w:rsid w:val="00FF2E87"/>
    <w:rsid w:val="00FF390C"/>
    <w:rsid w:val="00FF3DFC"/>
    <w:rsid w:val="00FF3F1E"/>
    <w:rsid w:val="00FF47FE"/>
    <w:rsid w:val="00FF480D"/>
    <w:rsid w:val="00FF4964"/>
    <w:rsid w:val="00FF4A7E"/>
    <w:rsid w:val="00FF4B24"/>
    <w:rsid w:val="00FF53C7"/>
    <w:rsid w:val="00FF5638"/>
    <w:rsid w:val="00FF6760"/>
    <w:rsid w:val="00FF68F9"/>
    <w:rsid w:val="00FF6CDB"/>
    <w:rsid w:val="00FF6DA9"/>
    <w:rsid w:val="00FF6FAD"/>
    <w:rsid w:val="00FF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1384C24"/>
  <w15:chartTrackingRefBased/>
  <w15:docId w15:val="{261767CE-480F-4639-ABB3-600A9044E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1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473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473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473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473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473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4730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473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3473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47305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347305"/>
    <w:rPr>
      <w:b/>
      <w:bCs/>
    </w:rPr>
  </w:style>
  <w:style w:type="paragraph" w:styleId="ListBullet">
    <w:name w:val="List Bullet"/>
    <w:basedOn w:val="Normal"/>
    <w:rsid w:val="003473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473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473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4730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473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473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473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47305"/>
    <w:pPr>
      <w:ind w:left="284"/>
    </w:pPr>
  </w:style>
  <w:style w:type="paragraph" w:customStyle="1" w:styleId="AAFrameAddress">
    <w:name w:val="AA Frame Address"/>
    <w:basedOn w:val="Heading1"/>
    <w:rsid w:val="003473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473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473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4730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4730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4730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47305"/>
    <w:pPr>
      <w:ind w:left="851" w:hanging="284"/>
    </w:pPr>
  </w:style>
  <w:style w:type="paragraph" w:styleId="Index4">
    <w:name w:val="index 4"/>
    <w:basedOn w:val="Normal"/>
    <w:next w:val="Normal"/>
    <w:semiHidden/>
    <w:rsid w:val="00347305"/>
    <w:pPr>
      <w:ind w:left="1135" w:hanging="284"/>
    </w:pPr>
  </w:style>
  <w:style w:type="paragraph" w:styleId="Index6">
    <w:name w:val="index 6"/>
    <w:basedOn w:val="Normal"/>
    <w:next w:val="Normal"/>
    <w:semiHidden/>
    <w:rsid w:val="00347305"/>
    <w:pPr>
      <w:ind w:left="1702" w:hanging="284"/>
    </w:pPr>
  </w:style>
  <w:style w:type="paragraph" w:styleId="Index5">
    <w:name w:val="index 5"/>
    <w:basedOn w:val="Normal"/>
    <w:next w:val="Normal"/>
    <w:semiHidden/>
    <w:rsid w:val="00347305"/>
    <w:pPr>
      <w:ind w:left="1418" w:hanging="284"/>
    </w:pPr>
  </w:style>
  <w:style w:type="paragraph" w:styleId="Index7">
    <w:name w:val="index 7"/>
    <w:basedOn w:val="Normal"/>
    <w:next w:val="Normal"/>
    <w:semiHidden/>
    <w:rsid w:val="00347305"/>
    <w:pPr>
      <w:ind w:left="1985" w:hanging="284"/>
    </w:pPr>
  </w:style>
  <w:style w:type="paragraph" w:styleId="Index8">
    <w:name w:val="index 8"/>
    <w:basedOn w:val="Normal"/>
    <w:next w:val="Normal"/>
    <w:semiHidden/>
    <w:rsid w:val="00347305"/>
    <w:pPr>
      <w:ind w:left="2269" w:hanging="284"/>
    </w:pPr>
  </w:style>
  <w:style w:type="paragraph" w:styleId="Index9">
    <w:name w:val="index 9"/>
    <w:basedOn w:val="Normal"/>
    <w:next w:val="Normal"/>
    <w:semiHidden/>
    <w:rsid w:val="00347305"/>
    <w:pPr>
      <w:ind w:left="2552" w:hanging="284"/>
    </w:pPr>
  </w:style>
  <w:style w:type="paragraph" w:styleId="TOC2">
    <w:name w:val="toc 2"/>
    <w:basedOn w:val="Normal"/>
    <w:next w:val="Normal"/>
    <w:semiHidden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47305"/>
    <w:pPr>
      <w:ind w:left="851"/>
    </w:pPr>
  </w:style>
  <w:style w:type="paragraph" w:styleId="TOC5">
    <w:name w:val="toc 5"/>
    <w:basedOn w:val="Normal"/>
    <w:next w:val="Normal"/>
    <w:semiHidden/>
    <w:rsid w:val="00347305"/>
    <w:pPr>
      <w:ind w:left="1134"/>
    </w:pPr>
  </w:style>
  <w:style w:type="paragraph" w:styleId="TOC6">
    <w:name w:val="toc 6"/>
    <w:basedOn w:val="Normal"/>
    <w:next w:val="Normal"/>
    <w:semiHidden/>
    <w:rsid w:val="00347305"/>
    <w:pPr>
      <w:ind w:left="1418"/>
    </w:pPr>
  </w:style>
  <w:style w:type="paragraph" w:styleId="TOC7">
    <w:name w:val="toc 7"/>
    <w:basedOn w:val="Normal"/>
    <w:next w:val="Normal"/>
    <w:semiHidden/>
    <w:rsid w:val="00347305"/>
    <w:pPr>
      <w:ind w:left="1701"/>
    </w:pPr>
  </w:style>
  <w:style w:type="paragraph" w:styleId="TOC8">
    <w:name w:val="toc 8"/>
    <w:basedOn w:val="Normal"/>
    <w:next w:val="Normal"/>
    <w:semiHidden/>
    <w:rsid w:val="00347305"/>
    <w:pPr>
      <w:ind w:left="1985"/>
    </w:pPr>
  </w:style>
  <w:style w:type="paragraph" w:styleId="TOC9">
    <w:name w:val="toc 9"/>
    <w:basedOn w:val="Normal"/>
    <w:next w:val="Normal"/>
    <w:semiHidden/>
    <w:rsid w:val="00347305"/>
    <w:pPr>
      <w:ind w:left="2268"/>
    </w:pPr>
  </w:style>
  <w:style w:type="paragraph" w:styleId="TableofFigures">
    <w:name w:val="table of figures"/>
    <w:basedOn w:val="Normal"/>
    <w:next w:val="Normal"/>
    <w:semiHidden/>
    <w:rsid w:val="00347305"/>
    <w:pPr>
      <w:ind w:left="567" w:hanging="567"/>
    </w:pPr>
  </w:style>
  <w:style w:type="paragraph" w:styleId="ListBullet5">
    <w:name w:val="List Bullet 5"/>
    <w:basedOn w:val="Normal"/>
    <w:rsid w:val="003473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47305"/>
    <w:pPr>
      <w:spacing w:after="120"/>
    </w:pPr>
  </w:style>
  <w:style w:type="paragraph" w:styleId="BodyTextFirstIndent">
    <w:name w:val="Body Text First Indent"/>
    <w:basedOn w:val="BodyText"/>
    <w:rsid w:val="00347305"/>
    <w:pPr>
      <w:ind w:firstLine="284"/>
    </w:pPr>
  </w:style>
  <w:style w:type="paragraph" w:styleId="BodyTextIndent">
    <w:name w:val="Body Text Indent"/>
    <w:basedOn w:val="Normal"/>
    <w:rsid w:val="00347305"/>
    <w:pPr>
      <w:spacing w:after="120"/>
      <w:ind w:left="283"/>
    </w:pPr>
  </w:style>
  <w:style w:type="paragraph" w:styleId="BodyTextFirstIndent2">
    <w:name w:val="Body Text First Indent 2"/>
    <w:basedOn w:val="BodyTextIndent"/>
    <w:rsid w:val="00347305"/>
    <w:pPr>
      <w:ind w:left="284" w:firstLine="284"/>
    </w:pPr>
  </w:style>
  <w:style w:type="character" w:styleId="Strong">
    <w:name w:val="Strong"/>
    <w:qFormat/>
    <w:rsid w:val="00347305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473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473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47305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473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473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473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473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47305"/>
    <w:pPr>
      <w:framePr w:h="1054" w:wrap="around" w:y="5920"/>
    </w:pPr>
  </w:style>
  <w:style w:type="paragraph" w:customStyle="1" w:styleId="ReportHeading3">
    <w:name w:val="ReportHeading3"/>
    <w:basedOn w:val="ReportHeading2"/>
    <w:rsid w:val="00347305"/>
    <w:pPr>
      <w:framePr w:h="443" w:wrap="around" w:y="8223"/>
    </w:pPr>
  </w:style>
  <w:style w:type="paragraph" w:customStyle="1" w:styleId="a">
    <w:name w:val="¢éÍ¤ÇÒÁ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473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473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473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473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473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473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47305"/>
  </w:style>
  <w:style w:type="paragraph" w:styleId="BodyText2">
    <w:name w:val="Body Text 2"/>
    <w:basedOn w:val="Normal"/>
    <w:link w:val="BodyText2Char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347305"/>
    <w:pPr>
      <w:jc w:val="both"/>
    </w:pPr>
    <w:rPr>
      <w:rFonts w:ascii="Angsana New" w:hAnsi="Angsana New"/>
      <w:sz w:val="30"/>
      <w:szCs w:val="30"/>
      <w:lang w:val="x-none" w:eastAsia="x-none"/>
    </w:rPr>
  </w:style>
  <w:style w:type="paragraph" w:customStyle="1" w:styleId="a0">
    <w:name w:val="??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47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4475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447583"/>
    <w:rPr>
      <w:rFonts w:ascii="Angsana New" w:hAnsi="Angsana New"/>
      <w:b/>
      <w:bCs/>
      <w:sz w:val="30"/>
      <w:szCs w:val="30"/>
      <w:lang w:val="en-GB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623E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2A0E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733C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2E2BD8"/>
    <w:pPr>
      <w:ind w:left="720"/>
      <w:contextualSpacing/>
    </w:pPr>
    <w:rPr>
      <w:szCs w:val="22"/>
    </w:rPr>
  </w:style>
  <w:style w:type="character" w:customStyle="1" w:styleId="Heading6Char">
    <w:name w:val="Heading 6 Char"/>
    <w:link w:val="Heading6"/>
    <w:rsid w:val="005A09A5"/>
    <w:rPr>
      <w:b/>
      <w:bCs/>
      <w:sz w:val="30"/>
      <w:szCs w:val="30"/>
    </w:rPr>
  </w:style>
  <w:style w:type="character" w:customStyle="1" w:styleId="FooterChar">
    <w:name w:val="Footer Char"/>
    <w:link w:val="Footer"/>
    <w:uiPriority w:val="99"/>
    <w:rsid w:val="00620A0F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2835EC"/>
  </w:style>
  <w:style w:type="paragraph" w:customStyle="1" w:styleId="accttwolines">
    <w:name w:val="acct two lines"/>
    <w:aliases w:val="a2l"/>
    <w:basedOn w:val="Normal"/>
    <w:rsid w:val="004D7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565460"/>
    <w:pPr>
      <w:ind w:left="720"/>
      <w:contextualSpacing/>
    </w:pPr>
    <w:rPr>
      <w:szCs w:val="22"/>
    </w:rPr>
  </w:style>
  <w:style w:type="paragraph" w:customStyle="1" w:styleId="Default">
    <w:name w:val="Default"/>
    <w:rsid w:val="00AE2F4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9F5E5F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9F5E5F"/>
    <w:rPr>
      <w:rFonts w:ascii="Tahoma" w:hAnsi="Tahoma"/>
      <w:sz w:val="16"/>
    </w:rPr>
  </w:style>
  <w:style w:type="character" w:customStyle="1" w:styleId="BodyText2Char">
    <w:name w:val="Body Text 2 Char"/>
    <w:link w:val="BodyText2"/>
    <w:rsid w:val="0094434E"/>
    <w:rPr>
      <w:rFonts w:ascii="Book Antiqua" w:hAnsi="Book Antiqua"/>
      <w:sz w:val="22"/>
      <w:szCs w:val="22"/>
    </w:rPr>
  </w:style>
  <w:style w:type="paragraph" w:customStyle="1" w:styleId="ASSETS">
    <w:name w:val="ASSETS"/>
    <w:basedOn w:val="Normal"/>
    <w:rsid w:val="007D00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HeaderChar">
    <w:name w:val="Header Char"/>
    <w:link w:val="Header"/>
    <w:uiPriority w:val="99"/>
    <w:rsid w:val="00DE7DC1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D3112A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3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6D4B7-96C5-4207-A163-D924A205A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1239</TotalTime>
  <Pages>25</Pages>
  <Words>4552</Words>
  <Characters>25948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>Sky123.Org</Company>
  <LinksUpToDate>false</LinksUpToDate>
  <CharactersWithSpaces>30440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cp:lastModifiedBy>Sakulnard Rattanaburom</cp:lastModifiedBy>
  <cp:revision>238</cp:revision>
  <cp:lastPrinted>2026-05-08T07:05:00Z</cp:lastPrinted>
  <dcterms:created xsi:type="dcterms:W3CDTF">2025-05-07T06:54:00Z</dcterms:created>
  <dcterms:modified xsi:type="dcterms:W3CDTF">2026-05-08T09:22:00Z</dcterms:modified>
</cp:coreProperties>
</file>