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FDB91" w14:textId="77777777" w:rsidR="0002318C" w:rsidRPr="009A7B74" w:rsidRDefault="0002318C" w:rsidP="0002318C">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9A7B74">
        <w:rPr>
          <w:rFonts w:cs="Times New Roman"/>
          <w:b/>
          <w:bCs/>
          <w:caps/>
          <w:sz w:val="22"/>
          <w:szCs w:val="22"/>
        </w:rPr>
        <w:t xml:space="preserve">GENERAL INFORMATION </w:t>
      </w:r>
    </w:p>
    <w:p w14:paraId="71C7181F" w14:textId="77777777" w:rsidR="0002318C" w:rsidRPr="009A7B74" w:rsidRDefault="0002318C" w:rsidP="0002318C">
      <w:pPr>
        <w:pStyle w:val="BodyText"/>
        <w:tabs>
          <w:tab w:val="clear" w:pos="454"/>
          <w:tab w:val="clear" w:pos="680"/>
          <w:tab w:val="left" w:pos="0"/>
        </w:tabs>
        <w:spacing w:after="0"/>
        <w:jc w:val="thaiDistribute"/>
        <w:rPr>
          <w:rFonts w:cs="Times New Roman"/>
          <w:sz w:val="22"/>
          <w:szCs w:val="22"/>
        </w:rPr>
      </w:pPr>
    </w:p>
    <w:p w14:paraId="4E88B2AE" w14:textId="77777777" w:rsidR="001D6023" w:rsidRPr="00641335" w:rsidRDefault="001D6023" w:rsidP="001D6023">
      <w:pPr>
        <w:tabs>
          <w:tab w:val="clear" w:pos="454"/>
          <w:tab w:val="left" w:pos="142"/>
        </w:tabs>
        <w:jc w:val="thaiDistribute"/>
        <w:rPr>
          <w:rFonts w:cs="Times New Roman"/>
          <w:sz w:val="22"/>
          <w:szCs w:val="22"/>
          <w:cs/>
        </w:rPr>
      </w:pPr>
      <w:proofErr w:type="spellStart"/>
      <w:r w:rsidRPr="00641335">
        <w:rPr>
          <w:rFonts w:cs="Times New Roman"/>
          <w:sz w:val="22"/>
          <w:szCs w:val="22"/>
        </w:rPr>
        <w:t>Thitikorn</w:t>
      </w:r>
      <w:proofErr w:type="spellEnd"/>
      <w:r w:rsidRPr="00641335">
        <w:rPr>
          <w:rFonts w:cs="Times New Roman"/>
          <w:sz w:val="22"/>
          <w:szCs w:val="22"/>
        </w:rPr>
        <w:t xml:space="preserve"> Public Company Limited (“the Company”) </w:t>
      </w:r>
      <w:r>
        <w:rPr>
          <w:sz w:val="22"/>
          <w:szCs w:val="22"/>
        </w:rPr>
        <w:t xml:space="preserve">(juristic entity registration number </w:t>
      </w:r>
      <w:r w:rsidRPr="00376754">
        <w:rPr>
          <w:rFonts w:cs="Times New Roman"/>
          <w:sz w:val="22"/>
          <w:szCs w:val="22"/>
        </w:rPr>
        <w:t>0107546000130</w:t>
      </w:r>
      <w:r>
        <w:rPr>
          <w:sz w:val="22"/>
          <w:szCs w:val="22"/>
        </w:rPr>
        <w:t xml:space="preserve">), was </w:t>
      </w:r>
      <w:r w:rsidRPr="00641335">
        <w:rPr>
          <w:rFonts w:cs="Times New Roman"/>
          <w:sz w:val="22"/>
          <w:szCs w:val="22"/>
        </w:rPr>
        <w:t xml:space="preserve">incorporated in Thailand on August 4, 1972 and has its registered office at 69 Ramkhamhaeng Road, </w:t>
      </w:r>
      <w:proofErr w:type="spellStart"/>
      <w:r w:rsidRPr="00641335">
        <w:rPr>
          <w:rFonts w:cs="Times New Roman"/>
          <w:sz w:val="22"/>
          <w:szCs w:val="22"/>
        </w:rPr>
        <w:t>Huamark</w:t>
      </w:r>
      <w:proofErr w:type="spellEnd"/>
      <w:r w:rsidRPr="00641335">
        <w:rPr>
          <w:rFonts w:cs="Times New Roman"/>
          <w:sz w:val="22"/>
          <w:szCs w:val="22"/>
        </w:rPr>
        <w:t>, Bangkapi, Bangkok 10240, Thailand. The Company has been listed on the Stock Exchange of Thailand since 2003.</w:t>
      </w:r>
    </w:p>
    <w:p w14:paraId="6D3BA1FD" w14:textId="77777777" w:rsidR="001D6023" w:rsidRPr="00641335" w:rsidRDefault="001D6023" w:rsidP="001D6023">
      <w:pPr>
        <w:tabs>
          <w:tab w:val="clear" w:pos="454"/>
          <w:tab w:val="left" w:pos="142"/>
        </w:tabs>
        <w:jc w:val="thaiDistribute"/>
        <w:rPr>
          <w:rFonts w:cs="Times New Roman"/>
          <w:sz w:val="22"/>
          <w:szCs w:val="22"/>
        </w:rPr>
      </w:pPr>
    </w:p>
    <w:p w14:paraId="23C257FB" w14:textId="77777777" w:rsidR="001D6023" w:rsidRPr="00641335" w:rsidRDefault="001D6023" w:rsidP="001D6023">
      <w:pPr>
        <w:tabs>
          <w:tab w:val="clear" w:pos="454"/>
          <w:tab w:val="left" w:pos="142"/>
        </w:tabs>
        <w:jc w:val="thaiDistribute"/>
        <w:rPr>
          <w:rFonts w:cs="Times New Roman"/>
          <w:sz w:val="22"/>
          <w:szCs w:val="22"/>
        </w:rPr>
      </w:pPr>
      <w:r w:rsidRPr="00641335">
        <w:rPr>
          <w:rFonts w:cs="Times New Roman"/>
          <w:sz w:val="22"/>
          <w:szCs w:val="22"/>
        </w:rPr>
        <w:t xml:space="preserve">The major shareholder is </w:t>
      </w:r>
      <w:proofErr w:type="spellStart"/>
      <w:r w:rsidRPr="00641335">
        <w:rPr>
          <w:rFonts w:cs="Times New Roman"/>
          <w:sz w:val="22"/>
          <w:szCs w:val="22"/>
        </w:rPr>
        <w:t>Sinthonglor</w:t>
      </w:r>
      <w:proofErr w:type="spellEnd"/>
      <w:r w:rsidRPr="00641335">
        <w:rPr>
          <w:rFonts w:cs="Times New Roman"/>
          <w:sz w:val="22"/>
          <w:szCs w:val="22"/>
        </w:rPr>
        <w:t xml:space="preserve"> Company Limited (incorporated in Thailand which holds 42.36% of the Company’s shares).</w:t>
      </w:r>
    </w:p>
    <w:p w14:paraId="71B5EF67" w14:textId="77777777" w:rsidR="001D6023" w:rsidRPr="00641335" w:rsidRDefault="001D6023" w:rsidP="001D6023">
      <w:pPr>
        <w:tabs>
          <w:tab w:val="clear" w:pos="454"/>
          <w:tab w:val="left" w:pos="142"/>
        </w:tabs>
        <w:jc w:val="thaiDistribute"/>
        <w:rPr>
          <w:rFonts w:cs="Times New Roman"/>
          <w:sz w:val="22"/>
          <w:szCs w:val="22"/>
        </w:rPr>
      </w:pPr>
    </w:p>
    <w:p w14:paraId="00761ED0" w14:textId="6BAE3D99" w:rsidR="001D6023"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cs="Times New Roman"/>
          <w:sz w:val="22"/>
          <w:szCs w:val="22"/>
          <w:highlight w:val="yellow"/>
          <w:vertAlign w:val="superscript"/>
        </w:rPr>
      </w:pPr>
      <w:r w:rsidRPr="00641335">
        <w:rPr>
          <w:rFonts w:cs="Times New Roman"/>
          <w:sz w:val="22"/>
          <w:szCs w:val="22"/>
        </w:rPr>
        <w:t>The Company and its subsidiaries principally engage in vehicle hire-purchase business and related other</w:t>
      </w:r>
      <w:r>
        <w:rPr>
          <w:rFonts w:cs="Times New Roman"/>
          <w:sz w:val="22"/>
          <w:szCs w:val="22"/>
        </w:rPr>
        <w:t xml:space="preserve"> </w:t>
      </w:r>
      <w:r w:rsidRPr="00641335">
        <w:rPr>
          <w:rFonts w:cs="Times New Roman"/>
          <w:sz w:val="22"/>
          <w:szCs w:val="22"/>
        </w:rPr>
        <w:t>service</w:t>
      </w:r>
      <w:r>
        <w:rPr>
          <w:rFonts w:cs="Times New Roman"/>
          <w:sz w:val="22"/>
          <w:szCs w:val="22"/>
        </w:rPr>
        <w:t>s, and letting of motorcycle under operating lease</w:t>
      </w:r>
      <w:r w:rsidRPr="00641335">
        <w:rPr>
          <w:rFonts w:cs="Times New Roman"/>
          <w:sz w:val="22"/>
          <w:szCs w:val="22"/>
        </w:rPr>
        <w:t>. Details of the Company’s subsidiaries are as follows</w:t>
      </w:r>
      <w:r>
        <w:rPr>
          <w:rFonts w:cs="Times New Roman"/>
          <w:sz w:val="22"/>
          <w:szCs w:val="22"/>
        </w:rPr>
        <w:t>:</w:t>
      </w:r>
    </w:p>
    <w:p w14:paraId="7E02A176" w14:textId="77777777" w:rsidR="001D6023" w:rsidRPr="00C1604E" w:rsidRDefault="001D6023" w:rsidP="0002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cs="Times New Roman"/>
          <w:sz w:val="22"/>
          <w:szCs w:val="22"/>
          <w:highlight w:val="yellow"/>
          <w:vertAlign w:val="superscript"/>
        </w:rPr>
      </w:pPr>
    </w:p>
    <w:tbl>
      <w:tblPr>
        <w:tblW w:w="10222" w:type="dxa"/>
        <w:tblLayout w:type="fixed"/>
        <w:tblLook w:val="04A0" w:firstRow="1" w:lastRow="0" w:firstColumn="1" w:lastColumn="0" w:noHBand="0" w:noVBand="1"/>
      </w:tblPr>
      <w:tblGrid>
        <w:gridCol w:w="1985"/>
        <w:gridCol w:w="236"/>
        <w:gridCol w:w="2315"/>
        <w:gridCol w:w="236"/>
        <w:gridCol w:w="1187"/>
        <w:gridCol w:w="236"/>
        <w:gridCol w:w="1187"/>
        <w:gridCol w:w="236"/>
        <w:gridCol w:w="1176"/>
        <w:gridCol w:w="244"/>
        <w:gridCol w:w="1184"/>
      </w:tblGrid>
      <w:tr w:rsidR="0002318C" w:rsidRPr="00C1604E" w14:paraId="3A1E4E31" w14:textId="77777777" w:rsidTr="00286D4F">
        <w:trPr>
          <w:tblHeader/>
        </w:trPr>
        <w:tc>
          <w:tcPr>
            <w:tcW w:w="1985" w:type="dxa"/>
          </w:tcPr>
          <w:p w14:paraId="0F5A841C"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1E8ACC63"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DCFBDDE"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35B3C790"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vAlign w:val="bottom"/>
          </w:tcPr>
          <w:p w14:paraId="4CFBB7F4"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p>
        </w:tc>
        <w:tc>
          <w:tcPr>
            <w:tcW w:w="236" w:type="dxa"/>
          </w:tcPr>
          <w:p w14:paraId="6FCCE0E8"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04" w:type="dxa"/>
            <w:gridSpan w:val="3"/>
            <w:vAlign w:val="bottom"/>
          </w:tcPr>
          <w:p w14:paraId="21DD193F"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Percentage of direct and</w:t>
            </w:r>
          </w:p>
        </w:tc>
      </w:tr>
      <w:tr w:rsidR="0002318C" w:rsidRPr="00C1604E" w14:paraId="266317E6" w14:textId="77777777" w:rsidTr="00286D4F">
        <w:trPr>
          <w:tblHeader/>
        </w:trPr>
        <w:tc>
          <w:tcPr>
            <w:tcW w:w="1985" w:type="dxa"/>
          </w:tcPr>
          <w:p w14:paraId="37AA9281"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25C33D80"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E1B1AC9"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00DF6F35"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vAlign w:val="bottom"/>
          </w:tcPr>
          <w:p w14:paraId="16BA0418"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r w:rsidRPr="00C74D97">
              <w:rPr>
                <w:rFonts w:cs="Times New Roman"/>
                <w:sz w:val="20"/>
                <w:szCs w:val="20"/>
              </w:rPr>
              <w:t>Paid-up share capital</w:t>
            </w:r>
          </w:p>
        </w:tc>
        <w:tc>
          <w:tcPr>
            <w:tcW w:w="236" w:type="dxa"/>
          </w:tcPr>
          <w:p w14:paraId="793BDD44"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04" w:type="dxa"/>
            <w:gridSpan w:val="3"/>
            <w:vAlign w:val="bottom"/>
          </w:tcPr>
          <w:p w14:paraId="08A4692A"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indirect holdings of the</w:t>
            </w:r>
          </w:p>
        </w:tc>
      </w:tr>
      <w:tr w:rsidR="0002318C" w:rsidRPr="00C1604E" w14:paraId="6CD2B856" w14:textId="77777777" w:rsidTr="00286D4F">
        <w:trPr>
          <w:tblHeader/>
        </w:trPr>
        <w:tc>
          <w:tcPr>
            <w:tcW w:w="1985" w:type="dxa"/>
          </w:tcPr>
          <w:p w14:paraId="42988967"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70DC0CC1"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4E24E3C"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38E03308"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tcBorders>
              <w:bottom w:val="single" w:sz="4" w:space="0" w:color="auto"/>
            </w:tcBorders>
            <w:vAlign w:val="bottom"/>
          </w:tcPr>
          <w:p w14:paraId="0C128E94"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r w:rsidRPr="00C74D97">
              <w:rPr>
                <w:rFonts w:cs="Times New Roman"/>
                <w:sz w:val="20"/>
                <w:szCs w:val="20"/>
              </w:rPr>
              <w:t>(In Thousand Baht)</w:t>
            </w:r>
          </w:p>
        </w:tc>
        <w:tc>
          <w:tcPr>
            <w:tcW w:w="236" w:type="dxa"/>
          </w:tcPr>
          <w:p w14:paraId="3EF480FC"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04" w:type="dxa"/>
            <w:gridSpan w:val="3"/>
            <w:tcBorders>
              <w:bottom w:val="single" w:sz="4" w:space="0" w:color="auto"/>
            </w:tcBorders>
            <w:vAlign w:val="bottom"/>
          </w:tcPr>
          <w:p w14:paraId="45050662"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Company (%)</w:t>
            </w:r>
          </w:p>
        </w:tc>
      </w:tr>
      <w:tr w:rsidR="0002318C" w:rsidRPr="00C1604E" w14:paraId="63DDE522" w14:textId="77777777" w:rsidTr="00286D4F">
        <w:trPr>
          <w:tblHeader/>
        </w:trPr>
        <w:tc>
          <w:tcPr>
            <w:tcW w:w="1985" w:type="dxa"/>
          </w:tcPr>
          <w:p w14:paraId="6AF6BA2B"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1650F870"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3B579B0F"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2AE45509"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7" w:type="dxa"/>
            <w:tcBorders>
              <w:top w:val="single" w:sz="4" w:space="0" w:color="auto"/>
            </w:tcBorders>
            <w:vAlign w:val="bottom"/>
          </w:tcPr>
          <w:p w14:paraId="149EF1CB" w14:textId="6D4B1C18" w:rsidR="0002318C" w:rsidRPr="00042087" w:rsidRDefault="00AB77F6"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Pr>
                <w:rFonts w:cs="Times New Roman"/>
                <w:sz w:val="20"/>
                <w:szCs w:val="20"/>
              </w:rPr>
              <w:t>March</w:t>
            </w:r>
            <w:r w:rsidR="0002318C" w:rsidRPr="00C74D97">
              <w:rPr>
                <w:rFonts w:cs="Times New Roman"/>
                <w:sz w:val="20"/>
                <w:szCs w:val="20"/>
              </w:rPr>
              <w:t xml:space="preserve"> 31</w:t>
            </w:r>
            <w:r w:rsidR="0002318C" w:rsidRPr="00042087">
              <w:rPr>
                <w:rFonts w:cs="Times New Roman"/>
                <w:sz w:val="20"/>
                <w:szCs w:val="20"/>
              </w:rPr>
              <w:t>,</w:t>
            </w:r>
          </w:p>
        </w:tc>
        <w:tc>
          <w:tcPr>
            <w:tcW w:w="236" w:type="dxa"/>
            <w:tcBorders>
              <w:top w:val="single" w:sz="4" w:space="0" w:color="auto"/>
            </w:tcBorders>
            <w:vAlign w:val="bottom"/>
          </w:tcPr>
          <w:p w14:paraId="30AEC314" w14:textId="77777777" w:rsidR="0002318C" w:rsidRPr="00C74D97" w:rsidRDefault="0002318C" w:rsidP="009D3BA0">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7" w:type="dxa"/>
            <w:tcBorders>
              <w:top w:val="single" w:sz="4" w:space="0" w:color="auto"/>
            </w:tcBorders>
            <w:vAlign w:val="center"/>
          </w:tcPr>
          <w:p w14:paraId="3B7E90EF"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sidRPr="00C74D97">
              <w:rPr>
                <w:rFonts w:cs="Times New Roman"/>
                <w:sz w:val="20"/>
                <w:szCs w:val="20"/>
              </w:rPr>
              <w:t>December 31,</w:t>
            </w:r>
          </w:p>
        </w:tc>
        <w:tc>
          <w:tcPr>
            <w:tcW w:w="236" w:type="dxa"/>
          </w:tcPr>
          <w:p w14:paraId="018B0349"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76" w:type="dxa"/>
            <w:tcBorders>
              <w:top w:val="single" w:sz="4" w:space="0" w:color="auto"/>
            </w:tcBorders>
            <w:vAlign w:val="bottom"/>
          </w:tcPr>
          <w:p w14:paraId="4D09AE8F" w14:textId="0F418FF4" w:rsidR="0002318C" w:rsidRPr="00042087" w:rsidRDefault="00AB77F6"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Pr>
                <w:rFonts w:cs="Times New Roman"/>
                <w:sz w:val="20"/>
                <w:szCs w:val="20"/>
              </w:rPr>
              <w:t xml:space="preserve">March </w:t>
            </w:r>
            <w:r w:rsidR="0002318C" w:rsidRPr="00C74D97">
              <w:rPr>
                <w:rFonts w:cs="Times New Roman"/>
                <w:sz w:val="20"/>
                <w:szCs w:val="20"/>
              </w:rPr>
              <w:t>31</w:t>
            </w:r>
            <w:r w:rsidR="0002318C">
              <w:rPr>
                <w:rFonts w:cs="Times New Roman"/>
                <w:sz w:val="20"/>
                <w:szCs w:val="20"/>
              </w:rPr>
              <w:t>,</w:t>
            </w:r>
          </w:p>
        </w:tc>
        <w:tc>
          <w:tcPr>
            <w:tcW w:w="244" w:type="dxa"/>
            <w:tcBorders>
              <w:top w:val="single" w:sz="4" w:space="0" w:color="auto"/>
            </w:tcBorders>
            <w:vAlign w:val="bottom"/>
          </w:tcPr>
          <w:p w14:paraId="077A6FC8" w14:textId="77777777" w:rsidR="0002318C" w:rsidRPr="00C74D97" w:rsidRDefault="0002318C" w:rsidP="009D3BA0">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4" w:type="dxa"/>
            <w:tcBorders>
              <w:top w:val="single" w:sz="4" w:space="0" w:color="auto"/>
            </w:tcBorders>
            <w:vAlign w:val="center"/>
          </w:tcPr>
          <w:p w14:paraId="7F1F03B3"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sidRPr="00C74D97">
              <w:rPr>
                <w:rFonts w:cs="Times New Roman"/>
                <w:sz w:val="20"/>
                <w:szCs w:val="20"/>
              </w:rPr>
              <w:t>December 31,</w:t>
            </w:r>
          </w:p>
        </w:tc>
      </w:tr>
      <w:tr w:rsidR="0002318C" w:rsidRPr="00C1604E" w14:paraId="36B6A394" w14:textId="77777777" w:rsidTr="00286D4F">
        <w:trPr>
          <w:tblHeader/>
        </w:trPr>
        <w:tc>
          <w:tcPr>
            <w:tcW w:w="1985" w:type="dxa"/>
            <w:tcBorders>
              <w:bottom w:val="single" w:sz="4" w:space="0" w:color="auto"/>
            </w:tcBorders>
            <w:vAlign w:val="bottom"/>
          </w:tcPr>
          <w:p w14:paraId="52AC33F9"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
              <w:jc w:val="center"/>
              <w:rPr>
                <w:rFonts w:cs="Times New Roman"/>
                <w:sz w:val="20"/>
                <w:szCs w:val="20"/>
              </w:rPr>
            </w:pPr>
            <w:r w:rsidRPr="00C74D97">
              <w:rPr>
                <w:rFonts w:cs="Times New Roman"/>
                <w:sz w:val="20"/>
                <w:szCs w:val="20"/>
              </w:rPr>
              <w:t>Name of companies</w:t>
            </w:r>
          </w:p>
        </w:tc>
        <w:tc>
          <w:tcPr>
            <w:tcW w:w="236" w:type="dxa"/>
            <w:vAlign w:val="bottom"/>
          </w:tcPr>
          <w:p w14:paraId="3352C381" w14:textId="77777777" w:rsidR="0002318C" w:rsidRPr="00C74D97" w:rsidRDefault="0002318C" w:rsidP="009D3BA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jc w:val="center"/>
              <w:rPr>
                <w:rFonts w:cs="Times New Roman"/>
                <w:sz w:val="20"/>
                <w:szCs w:val="20"/>
              </w:rPr>
            </w:pPr>
          </w:p>
        </w:tc>
        <w:tc>
          <w:tcPr>
            <w:tcW w:w="2315" w:type="dxa"/>
            <w:tcBorders>
              <w:bottom w:val="single" w:sz="4" w:space="0" w:color="auto"/>
            </w:tcBorders>
            <w:vAlign w:val="bottom"/>
          </w:tcPr>
          <w:p w14:paraId="092302DC"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0"/>
                <w:szCs w:val="20"/>
              </w:rPr>
            </w:pPr>
            <w:r w:rsidRPr="00C74D97">
              <w:rPr>
                <w:rFonts w:cs="Times New Roman"/>
                <w:sz w:val="20"/>
                <w:szCs w:val="20"/>
              </w:rPr>
              <w:t>Type of business</w:t>
            </w:r>
          </w:p>
        </w:tc>
        <w:tc>
          <w:tcPr>
            <w:tcW w:w="236" w:type="dxa"/>
          </w:tcPr>
          <w:p w14:paraId="1F3160FB"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7" w:type="dxa"/>
            <w:tcBorders>
              <w:bottom w:val="single" w:sz="4" w:space="0" w:color="auto"/>
            </w:tcBorders>
            <w:vAlign w:val="bottom"/>
          </w:tcPr>
          <w:p w14:paraId="4462335B" w14:textId="7B835B0F" w:rsidR="0002318C" w:rsidRPr="00C74D97" w:rsidRDefault="0002318C" w:rsidP="009D3BA0">
            <w:pPr>
              <w:pStyle w:val="Heading2"/>
              <w:tabs>
                <w:tab w:val="clear" w:pos="227"/>
                <w:tab w:val="clear" w:pos="454"/>
                <w:tab w:val="clear" w:pos="680"/>
                <w:tab w:val="clear" w:pos="907"/>
                <w:tab w:val="left" w:pos="929"/>
                <w:tab w:val="left" w:pos="972"/>
              </w:tabs>
              <w:jc w:val="center"/>
              <w:rPr>
                <w:rFonts w:cs="Times New Roman"/>
                <w:b w:val="0"/>
                <w:bCs w:val="0"/>
                <w:sz w:val="20"/>
                <w:szCs w:val="20"/>
              </w:rPr>
            </w:pPr>
            <w:r w:rsidRPr="00C74D97">
              <w:rPr>
                <w:rFonts w:cs="Times New Roman"/>
                <w:b w:val="0"/>
                <w:bCs w:val="0"/>
                <w:sz w:val="20"/>
                <w:szCs w:val="20"/>
              </w:rPr>
              <w:t>202</w:t>
            </w:r>
            <w:r w:rsidR="001D6023">
              <w:rPr>
                <w:rFonts w:cs="Times New Roman"/>
                <w:b w:val="0"/>
                <w:bCs w:val="0"/>
                <w:sz w:val="20"/>
                <w:szCs w:val="20"/>
              </w:rPr>
              <w:t>6</w:t>
            </w:r>
          </w:p>
        </w:tc>
        <w:tc>
          <w:tcPr>
            <w:tcW w:w="236" w:type="dxa"/>
            <w:vAlign w:val="bottom"/>
          </w:tcPr>
          <w:p w14:paraId="0659106A" w14:textId="77777777" w:rsidR="0002318C" w:rsidRPr="00C74D97" w:rsidRDefault="0002318C" w:rsidP="009D3BA0">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7" w:type="dxa"/>
            <w:tcBorders>
              <w:bottom w:val="single" w:sz="4" w:space="0" w:color="auto"/>
            </w:tcBorders>
            <w:vAlign w:val="bottom"/>
          </w:tcPr>
          <w:p w14:paraId="21D76AA2" w14:textId="0BE83397" w:rsidR="0002318C" w:rsidRPr="00C74D97" w:rsidRDefault="0002318C" w:rsidP="009D3BA0">
            <w:pPr>
              <w:pStyle w:val="Heading2"/>
              <w:tabs>
                <w:tab w:val="clear" w:pos="227"/>
                <w:tab w:val="clear" w:pos="454"/>
                <w:tab w:val="clear" w:pos="680"/>
                <w:tab w:val="left" w:pos="972"/>
              </w:tabs>
              <w:jc w:val="center"/>
              <w:rPr>
                <w:rFonts w:cs="Times New Roman"/>
                <w:b w:val="0"/>
                <w:bCs w:val="0"/>
                <w:sz w:val="20"/>
                <w:szCs w:val="20"/>
              </w:rPr>
            </w:pPr>
            <w:r w:rsidRPr="00C74D97">
              <w:rPr>
                <w:rFonts w:cs="Times New Roman"/>
                <w:b w:val="0"/>
                <w:bCs w:val="0"/>
                <w:sz w:val="20"/>
                <w:szCs w:val="20"/>
              </w:rPr>
              <w:t>202</w:t>
            </w:r>
            <w:r w:rsidR="001D6023">
              <w:rPr>
                <w:rFonts w:cs="Times New Roman"/>
                <w:b w:val="0"/>
                <w:bCs w:val="0"/>
                <w:sz w:val="20"/>
                <w:szCs w:val="20"/>
              </w:rPr>
              <w:t>5</w:t>
            </w:r>
          </w:p>
        </w:tc>
        <w:tc>
          <w:tcPr>
            <w:tcW w:w="236" w:type="dxa"/>
          </w:tcPr>
          <w:p w14:paraId="60227E33" w14:textId="77777777" w:rsidR="0002318C" w:rsidRPr="00C74D97"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76" w:type="dxa"/>
            <w:tcBorders>
              <w:bottom w:val="single" w:sz="4" w:space="0" w:color="auto"/>
            </w:tcBorders>
            <w:vAlign w:val="bottom"/>
          </w:tcPr>
          <w:p w14:paraId="265050F5" w14:textId="0C0FFE84" w:rsidR="0002318C" w:rsidRPr="00C74D97" w:rsidRDefault="0002318C" w:rsidP="009D3BA0">
            <w:pPr>
              <w:pStyle w:val="Heading2"/>
              <w:tabs>
                <w:tab w:val="clear" w:pos="227"/>
                <w:tab w:val="clear" w:pos="454"/>
                <w:tab w:val="clear" w:pos="680"/>
                <w:tab w:val="clear" w:pos="907"/>
                <w:tab w:val="left" w:pos="929"/>
                <w:tab w:val="left" w:pos="972"/>
              </w:tabs>
              <w:jc w:val="center"/>
              <w:rPr>
                <w:rFonts w:cs="Times New Roman"/>
                <w:b w:val="0"/>
                <w:bCs w:val="0"/>
                <w:sz w:val="20"/>
                <w:szCs w:val="20"/>
              </w:rPr>
            </w:pPr>
            <w:r w:rsidRPr="00C74D97">
              <w:rPr>
                <w:rFonts w:cs="Times New Roman"/>
                <w:b w:val="0"/>
                <w:bCs w:val="0"/>
                <w:sz w:val="20"/>
                <w:szCs w:val="20"/>
              </w:rPr>
              <w:t>202</w:t>
            </w:r>
            <w:r w:rsidR="001D6023">
              <w:rPr>
                <w:rFonts w:cs="Times New Roman"/>
                <w:b w:val="0"/>
                <w:bCs w:val="0"/>
                <w:sz w:val="20"/>
                <w:szCs w:val="20"/>
              </w:rPr>
              <w:t>6</w:t>
            </w:r>
          </w:p>
        </w:tc>
        <w:tc>
          <w:tcPr>
            <w:tcW w:w="244" w:type="dxa"/>
            <w:vAlign w:val="bottom"/>
          </w:tcPr>
          <w:p w14:paraId="723E8617" w14:textId="77777777" w:rsidR="0002318C" w:rsidRPr="00C74D97" w:rsidRDefault="0002318C" w:rsidP="009D3BA0">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4" w:type="dxa"/>
            <w:tcBorders>
              <w:bottom w:val="single" w:sz="4" w:space="0" w:color="auto"/>
            </w:tcBorders>
            <w:vAlign w:val="bottom"/>
          </w:tcPr>
          <w:p w14:paraId="63AB1E4F" w14:textId="12711CED" w:rsidR="0002318C" w:rsidRPr="00C74D97" w:rsidRDefault="0002318C" w:rsidP="009D3BA0">
            <w:pPr>
              <w:pStyle w:val="Heading2"/>
              <w:tabs>
                <w:tab w:val="clear" w:pos="227"/>
                <w:tab w:val="clear" w:pos="454"/>
                <w:tab w:val="clear" w:pos="680"/>
                <w:tab w:val="left" w:pos="972"/>
              </w:tabs>
              <w:jc w:val="center"/>
              <w:rPr>
                <w:rFonts w:cs="Times New Roman"/>
                <w:b w:val="0"/>
                <w:bCs w:val="0"/>
                <w:sz w:val="20"/>
                <w:szCs w:val="20"/>
              </w:rPr>
            </w:pPr>
            <w:r w:rsidRPr="00C74D97">
              <w:rPr>
                <w:rFonts w:cs="Times New Roman"/>
                <w:b w:val="0"/>
                <w:bCs w:val="0"/>
                <w:sz w:val="20"/>
                <w:szCs w:val="20"/>
              </w:rPr>
              <w:t>202</w:t>
            </w:r>
            <w:r w:rsidR="001D6023">
              <w:rPr>
                <w:rFonts w:cs="Times New Roman"/>
                <w:b w:val="0"/>
                <w:bCs w:val="0"/>
                <w:sz w:val="20"/>
                <w:szCs w:val="20"/>
              </w:rPr>
              <w:t>5</w:t>
            </w:r>
          </w:p>
        </w:tc>
      </w:tr>
      <w:tr w:rsidR="0002318C" w:rsidRPr="00C1604E" w14:paraId="70B7F34B" w14:textId="77777777" w:rsidTr="00286D4F">
        <w:trPr>
          <w:tblHeader/>
        </w:trPr>
        <w:tc>
          <w:tcPr>
            <w:tcW w:w="1985" w:type="dxa"/>
            <w:tcBorders>
              <w:top w:val="single" w:sz="4" w:space="0" w:color="auto"/>
            </w:tcBorders>
          </w:tcPr>
          <w:p w14:paraId="17AE274E"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6" w:type="dxa"/>
          </w:tcPr>
          <w:p w14:paraId="0F269A34"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15" w:type="dxa"/>
            <w:tcBorders>
              <w:top w:val="single" w:sz="4" w:space="0" w:color="auto"/>
            </w:tcBorders>
          </w:tcPr>
          <w:p w14:paraId="56F67F93"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6" w:type="dxa"/>
          </w:tcPr>
          <w:p w14:paraId="49891D91"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1187" w:type="dxa"/>
            <w:tcBorders>
              <w:top w:val="single" w:sz="4" w:space="0" w:color="auto"/>
            </w:tcBorders>
            <w:vAlign w:val="bottom"/>
          </w:tcPr>
          <w:p w14:paraId="2C40247C" w14:textId="77777777" w:rsidR="0002318C" w:rsidRPr="00C1604E" w:rsidRDefault="0002318C" w:rsidP="009D3BA0">
            <w:pPr>
              <w:pStyle w:val="Heading2"/>
              <w:tabs>
                <w:tab w:val="clear" w:pos="227"/>
                <w:tab w:val="clear" w:pos="454"/>
                <w:tab w:val="clear" w:pos="680"/>
                <w:tab w:val="clear" w:pos="907"/>
                <w:tab w:val="left" w:pos="929"/>
                <w:tab w:val="left" w:pos="972"/>
              </w:tabs>
              <w:spacing w:line="160" w:lineRule="atLeast"/>
              <w:jc w:val="center"/>
              <w:rPr>
                <w:rFonts w:cs="Times New Roman"/>
                <w:b w:val="0"/>
                <w:bCs w:val="0"/>
                <w:sz w:val="12"/>
                <w:szCs w:val="12"/>
                <w:highlight w:val="yellow"/>
              </w:rPr>
            </w:pPr>
          </w:p>
        </w:tc>
        <w:tc>
          <w:tcPr>
            <w:tcW w:w="236" w:type="dxa"/>
            <w:vAlign w:val="bottom"/>
          </w:tcPr>
          <w:p w14:paraId="33C47699" w14:textId="77777777" w:rsidR="0002318C" w:rsidRPr="00C1604E" w:rsidRDefault="0002318C" w:rsidP="009D3BA0">
            <w:pPr>
              <w:pStyle w:val="Heading2"/>
              <w:tabs>
                <w:tab w:val="clear" w:pos="227"/>
                <w:tab w:val="clear" w:pos="454"/>
                <w:tab w:val="clear" w:pos="680"/>
                <w:tab w:val="clear" w:pos="907"/>
                <w:tab w:val="left" w:pos="972"/>
              </w:tabs>
              <w:spacing w:line="160" w:lineRule="atLeast"/>
              <w:jc w:val="center"/>
              <w:rPr>
                <w:rFonts w:cs="Times New Roman"/>
                <w:b w:val="0"/>
                <w:bCs w:val="0"/>
                <w:sz w:val="12"/>
                <w:szCs w:val="12"/>
                <w:highlight w:val="yellow"/>
                <w:u w:val="single"/>
              </w:rPr>
            </w:pPr>
          </w:p>
        </w:tc>
        <w:tc>
          <w:tcPr>
            <w:tcW w:w="1187" w:type="dxa"/>
            <w:tcBorders>
              <w:top w:val="single" w:sz="4" w:space="0" w:color="auto"/>
            </w:tcBorders>
            <w:vAlign w:val="bottom"/>
          </w:tcPr>
          <w:p w14:paraId="1306A559" w14:textId="77777777" w:rsidR="0002318C" w:rsidRPr="00C1604E" w:rsidRDefault="0002318C" w:rsidP="009D3BA0">
            <w:pPr>
              <w:pStyle w:val="Heading2"/>
              <w:tabs>
                <w:tab w:val="clear" w:pos="227"/>
                <w:tab w:val="clear" w:pos="454"/>
                <w:tab w:val="clear" w:pos="680"/>
                <w:tab w:val="left" w:pos="972"/>
              </w:tabs>
              <w:spacing w:line="160" w:lineRule="atLeast"/>
              <w:jc w:val="center"/>
              <w:rPr>
                <w:rFonts w:cs="Times New Roman"/>
                <w:b w:val="0"/>
                <w:bCs w:val="0"/>
                <w:sz w:val="12"/>
                <w:szCs w:val="12"/>
                <w:highlight w:val="yellow"/>
              </w:rPr>
            </w:pPr>
          </w:p>
        </w:tc>
        <w:tc>
          <w:tcPr>
            <w:tcW w:w="236" w:type="dxa"/>
          </w:tcPr>
          <w:p w14:paraId="0102120A" w14:textId="77777777" w:rsidR="0002318C" w:rsidRPr="00C1604E" w:rsidRDefault="0002318C"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1176" w:type="dxa"/>
            <w:tcBorders>
              <w:top w:val="single" w:sz="4" w:space="0" w:color="auto"/>
            </w:tcBorders>
            <w:vAlign w:val="bottom"/>
          </w:tcPr>
          <w:p w14:paraId="477AC0C8" w14:textId="77777777" w:rsidR="0002318C" w:rsidRPr="00C1604E" w:rsidRDefault="0002318C" w:rsidP="009D3BA0">
            <w:pPr>
              <w:pStyle w:val="Heading2"/>
              <w:tabs>
                <w:tab w:val="clear" w:pos="227"/>
                <w:tab w:val="clear" w:pos="454"/>
                <w:tab w:val="clear" w:pos="680"/>
                <w:tab w:val="clear" w:pos="907"/>
                <w:tab w:val="left" w:pos="929"/>
                <w:tab w:val="left" w:pos="972"/>
              </w:tabs>
              <w:spacing w:line="160" w:lineRule="atLeast"/>
              <w:jc w:val="center"/>
              <w:rPr>
                <w:rFonts w:cs="Times New Roman"/>
                <w:b w:val="0"/>
                <w:bCs w:val="0"/>
                <w:sz w:val="12"/>
                <w:szCs w:val="12"/>
                <w:highlight w:val="yellow"/>
              </w:rPr>
            </w:pPr>
          </w:p>
        </w:tc>
        <w:tc>
          <w:tcPr>
            <w:tcW w:w="244" w:type="dxa"/>
            <w:vAlign w:val="bottom"/>
          </w:tcPr>
          <w:p w14:paraId="4B428682" w14:textId="77777777" w:rsidR="0002318C" w:rsidRPr="00C1604E" w:rsidRDefault="0002318C" w:rsidP="009D3BA0">
            <w:pPr>
              <w:pStyle w:val="Heading2"/>
              <w:tabs>
                <w:tab w:val="clear" w:pos="227"/>
                <w:tab w:val="clear" w:pos="454"/>
                <w:tab w:val="clear" w:pos="680"/>
                <w:tab w:val="clear" w:pos="907"/>
                <w:tab w:val="left" w:pos="972"/>
              </w:tabs>
              <w:spacing w:line="160" w:lineRule="atLeast"/>
              <w:jc w:val="center"/>
              <w:rPr>
                <w:rFonts w:cs="Times New Roman"/>
                <w:b w:val="0"/>
                <w:bCs w:val="0"/>
                <w:sz w:val="12"/>
                <w:szCs w:val="12"/>
                <w:highlight w:val="yellow"/>
                <w:u w:val="single"/>
              </w:rPr>
            </w:pPr>
          </w:p>
        </w:tc>
        <w:tc>
          <w:tcPr>
            <w:tcW w:w="1184" w:type="dxa"/>
            <w:tcBorders>
              <w:top w:val="single" w:sz="4" w:space="0" w:color="auto"/>
            </w:tcBorders>
            <w:vAlign w:val="bottom"/>
          </w:tcPr>
          <w:p w14:paraId="522F03F7" w14:textId="77777777" w:rsidR="0002318C" w:rsidRPr="00C1604E" w:rsidRDefault="0002318C" w:rsidP="009D3BA0">
            <w:pPr>
              <w:pStyle w:val="Heading2"/>
              <w:tabs>
                <w:tab w:val="clear" w:pos="227"/>
                <w:tab w:val="clear" w:pos="454"/>
                <w:tab w:val="clear" w:pos="680"/>
                <w:tab w:val="left" w:pos="972"/>
              </w:tabs>
              <w:spacing w:line="160" w:lineRule="atLeast"/>
              <w:jc w:val="center"/>
              <w:rPr>
                <w:rFonts w:cs="Times New Roman"/>
                <w:b w:val="0"/>
                <w:bCs w:val="0"/>
                <w:sz w:val="12"/>
                <w:szCs w:val="12"/>
                <w:highlight w:val="yellow"/>
              </w:rPr>
            </w:pPr>
          </w:p>
        </w:tc>
      </w:tr>
      <w:tr w:rsidR="009A7B74" w:rsidRPr="00C1604E" w14:paraId="429BEC0B" w14:textId="77777777" w:rsidTr="00286D4F">
        <w:tc>
          <w:tcPr>
            <w:tcW w:w="1985" w:type="dxa"/>
          </w:tcPr>
          <w:p w14:paraId="5BFD78E8"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C. V. A. Co., Ltd.</w:t>
            </w:r>
          </w:p>
        </w:tc>
        <w:tc>
          <w:tcPr>
            <w:tcW w:w="236" w:type="dxa"/>
          </w:tcPr>
          <w:p w14:paraId="26145571"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751E9EDF" w14:textId="53BAB5DC" w:rsidR="009A7B74" w:rsidRPr="00C74D97" w:rsidRDefault="009A7B74" w:rsidP="009A7B74">
            <w:pPr>
              <w:spacing w:line="300" w:lineRule="exact"/>
              <w:ind w:right="-109"/>
              <w:rPr>
                <w:rFonts w:cs="Times New Roman"/>
                <w:sz w:val="20"/>
                <w:szCs w:val="20"/>
              </w:rPr>
            </w:pPr>
            <w:r>
              <w:rPr>
                <w:sz w:val="20"/>
                <w:szCs w:val="25"/>
              </w:rPr>
              <w:t>Providing services</w:t>
            </w:r>
            <w:r w:rsidRPr="00C74D97">
              <w:rPr>
                <w:rFonts w:cs="Times New Roman"/>
                <w:sz w:val="20"/>
                <w:szCs w:val="20"/>
              </w:rPr>
              <w:t xml:space="preserve"> related</w:t>
            </w:r>
            <w:r>
              <w:rPr>
                <w:rFonts w:cs="Times New Roman"/>
                <w:sz w:val="20"/>
                <w:szCs w:val="20"/>
              </w:rPr>
              <w:t xml:space="preserve"> to </w:t>
            </w:r>
            <w:r>
              <w:rPr>
                <w:rFonts w:cstheme="minorBidi"/>
                <w:sz w:val="20"/>
                <w:szCs w:val="20"/>
              </w:rPr>
              <w:t>motorcycle</w:t>
            </w:r>
            <w:r>
              <w:rPr>
                <w:rFonts w:cs="Times New Roman"/>
                <w:sz w:val="20"/>
                <w:szCs w:val="20"/>
              </w:rPr>
              <w:t xml:space="preserve"> hire-purchase</w:t>
            </w:r>
            <w:r>
              <w:rPr>
                <w:rFonts w:cstheme="minorBidi" w:hint="cs"/>
                <w:sz w:val="20"/>
                <w:szCs w:val="20"/>
                <w:cs/>
              </w:rPr>
              <w:t xml:space="preserve"> </w:t>
            </w:r>
            <w:r>
              <w:rPr>
                <w:rFonts w:cs="Times New Roman"/>
                <w:sz w:val="20"/>
                <w:szCs w:val="20"/>
              </w:rPr>
              <w:t xml:space="preserve">business </w:t>
            </w:r>
            <w:r w:rsidRPr="00C74D97">
              <w:rPr>
                <w:rFonts w:cs="Times New Roman"/>
                <w:sz w:val="20"/>
                <w:szCs w:val="20"/>
              </w:rPr>
              <w:t>including modification services</w:t>
            </w:r>
          </w:p>
        </w:tc>
        <w:tc>
          <w:tcPr>
            <w:tcW w:w="236" w:type="dxa"/>
          </w:tcPr>
          <w:p w14:paraId="32C1D483"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51027709"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50,000</w:t>
            </w:r>
          </w:p>
        </w:tc>
        <w:tc>
          <w:tcPr>
            <w:tcW w:w="236" w:type="dxa"/>
          </w:tcPr>
          <w:p w14:paraId="669D7F1E"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87" w:type="dxa"/>
          </w:tcPr>
          <w:p w14:paraId="43227C7D" w14:textId="77777777" w:rsidR="009A7B74" w:rsidRPr="00C74D97" w:rsidRDefault="009A7B74" w:rsidP="009A7B74">
            <w:pPr>
              <w:tabs>
                <w:tab w:val="clear" w:pos="454"/>
                <w:tab w:val="clear" w:pos="680"/>
                <w:tab w:val="clear" w:pos="907"/>
                <w:tab w:val="left" w:pos="257"/>
              </w:tabs>
              <w:ind w:right="-108"/>
              <w:jc w:val="center"/>
              <w:rPr>
                <w:rFonts w:cs="Times New Roman"/>
                <w:sz w:val="20"/>
                <w:szCs w:val="20"/>
              </w:rPr>
            </w:pPr>
            <w:r w:rsidRPr="00C74D97">
              <w:rPr>
                <w:rFonts w:cs="Times New Roman"/>
                <w:sz w:val="20"/>
                <w:szCs w:val="20"/>
              </w:rPr>
              <w:t>50,000</w:t>
            </w:r>
          </w:p>
        </w:tc>
        <w:tc>
          <w:tcPr>
            <w:tcW w:w="236" w:type="dxa"/>
          </w:tcPr>
          <w:p w14:paraId="1D0E920B"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76" w:type="dxa"/>
          </w:tcPr>
          <w:p w14:paraId="5305602D"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10477053"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1FACC8B1"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99.99</w:t>
            </w:r>
          </w:p>
        </w:tc>
      </w:tr>
      <w:tr w:rsidR="009A7B74" w:rsidRPr="00C1604E" w14:paraId="7B5A36ED" w14:textId="77777777" w:rsidTr="00286D4F">
        <w:tc>
          <w:tcPr>
            <w:tcW w:w="1985" w:type="dxa"/>
          </w:tcPr>
          <w:p w14:paraId="72BB2F3F"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roofErr w:type="spellStart"/>
            <w:r w:rsidRPr="00C74D97">
              <w:rPr>
                <w:rFonts w:cs="Times New Roman"/>
                <w:sz w:val="20"/>
                <w:szCs w:val="20"/>
              </w:rPr>
              <w:t>Chayapak</w:t>
            </w:r>
            <w:proofErr w:type="spellEnd"/>
            <w:r w:rsidRPr="00C74D97">
              <w:rPr>
                <w:rFonts w:cs="Times New Roman"/>
                <w:sz w:val="20"/>
                <w:szCs w:val="20"/>
              </w:rPr>
              <w:t xml:space="preserve"> Co., Ltd.</w:t>
            </w:r>
          </w:p>
        </w:tc>
        <w:tc>
          <w:tcPr>
            <w:tcW w:w="236" w:type="dxa"/>
          </w:tcPr>
          <w:p w14:paraId="12106825"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A78086B" w14:textId="66FA20ED"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automobile</w:t>
            </w:r>
            <w:r w:rsidRPr="00C74D97">
              <w:rPr>
                <w:rFonts w:cs="Times New Roman"/>
                <w:sz w:val="20"/>
                <w:szCs w:val="20"/>
                <w:cs/>
              </w:rPr>
              <w:t xml:space="preserve"> </w:t>
            </w:r>
            <w:r w:rsidRPr="00C74D97">
              <w:rPr>
                <w:rFonts w:cs="Times New Roman"/>
                <w:sz w:val="20"/>
                <w:szCs w:val="20"/>
              </w:rPr>
              <w:t>and motorcycle business</w:t>
            </w:r>
          </w:p>
        </w:tc>
        <w:tc>
          <w:tcPr>
            <w:tcW w:w="236" w:type="dxa"/>
          </w:tcPr>
          <w:p w14:paraId="09E7B476"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1902C034"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40,000</w:t>
            </w:r>
          </w:p>
        </w:tc>
        <w:tc>
          <w:tcPr>
            <w:tcW w:w="236" w:type="dxa"/>
          </w:tcPr>
          <w:p w14:paraId="19943A3F"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87" w:type="dxa"/>
          </w:tcPr>
          <w:p w14:paraId="668B54EE" w14:textId="77777777" w:rsidR="009A7B74" w:rsidRPr="00C74D97" w:rsidRDefault="009A7B74" w:rsidP="009A7B74">
            <w:pPr>
              <w:tabs>
                <w:tab w:val="clear" w:pos="454"/>
                <w:tab w:val="clear" w:pos="680"/>
                <w:tab w:val="clear" w:pos="907"/>
                <w:tab w:val="left" w:pos="257"/>
              </w:tabs>
              <w:ind w:right="-108"/>
              <w:jc w:val="center"/>
              <w:rPr>
                <w:rFonts w:cs="Times New Roman"/>
                <w:sz w:val="20"/>
                <w:szCs w:val="20"/>
              </w:rPr>
            </w:pPr>
            <w:r w:rsidRPr="00C74D97">
              <w:rPr>
                <w:rFonts w:cs="Times New Roman"/>
                <w:sz w:val="20"/>
                <w:szCs w:val="20"/>
              </w:rPr>
              <w:t>40,000</w:t>
            </w:r>
          </w:p>
        </w:tc>
        <w:tc>
          <w:tcPr>
            <w:tcW w:w="236" w:type="dxa"/>
          </w:tcPr>
          <w:p w14:paraId="0A462AB2"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76" w:type="dxa"/>
          </w:tcPr>
          <w:p w14:paraId="40E0A849"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05A4C626"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1D525A2D"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99.99</w:t>
            </w:r>
          </w:p>
        </w:tc>
      </w:tr>
      <w:tr w:rsidR="009A7B74" w:rsidRPr="00C1604E" w14:paraId="1D82AF9F" w14:textId="77777777" w:rsidTr="00286D4F">
        <w:tc>
          <w:tcPr>
            <w:tcW w:w="1985" w:type="dxa"/>
          </w:tcPr>
          <w:p w14:paraId="4EFA2658"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TK </w:t>
            </w:r>
            <w:proofErr w:type="spellStart"/>
            <w:r w:rsidRPr="00C74D97">
              <w:rPr>
                <w:rFonts w:cs="Times New Roman"/>
                <w:sz w:val="20"/>
                <w:szCs w:val="20"/>
              </w:rPr>
              <w:t>Ngern</w:t>
            </w:r>
            <w:proofErr w:type="spellEnd"/>
            <w:r w:rsidRPr="00C74D97">
              <w:rPr>
                <w:rFonts w:cs="Times New Roman"/>
                <w:sz w:val="20"/>
                <w:szCs w:val="20"/>
              </w:rPr>
              <w:t xml:space="preserve"> Tan Jai</w:t>
            </w:r>
          </w:p>
        </w:tc>
        <w:tc>
          <w:tcPr>
            <w:tcW w:w="236" w:type="dxa"/>
          </w:tcPr>
          <w:p w14:paraId="6D9DEEBC"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5EDC8A4C" w14:textId="0F4E5DF2" w:rsidR="009A7B74" w:rsidRPr="00376754"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376754">
              <w:rPr>
                <w:rFonts w:cs="Times New Roman"/>
                <w:sz w:val="20"/>
                <w:szCs w:val="20"/>
              </w:rPr>
              <w:t>Nano finance and</w:t>
            </w:r>
          </w:p>
        </w:tc>
        <w:tc>
          <w:tcPr>
            <w:tcW w:w="236" w:type="dxa"/>
          </w:tcPr>
          <w:p w14:paraId="4DB263F2"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4FB108B0" w14:textId="77777777" w:rsidR="009A7B74" w:rsidRPr="00885966" w:rsidRDefault="009A7B74" w:rsidP="009A7B74">
            <w:pPr>
              <w:tabs>
                <w:tab w:val="clear" w:pos="454"/>
                <w:tab w:val="clear" w:pos="680"/>
                <w:tab w:val="clear" w:pos="907"/>
                <w:tab w:val="left" w:pos="257"/>
                <w:tab w:val="left" w:pos="791"/>
              </w:tabs>
              <w:ind w:right="-108"/>
              <w:jc w:val="center"/>
              <w:rPr>
                <w:rFonts w:cs="Times New Roman"/>
                <w:sz w:val="20"/>
                <w:szCs w:val="20"/>
              </w:rPr>
            </w:pPr>
            <w:r w:rsidRPr="00885966">
              <w:rPr>
                <w:rFonts w:cs="Times New Roman"/>
                <w:sz w:val="20"/>
                <w:szCs w:val="20"/>
              </w:rPr>
              <w:t>50,000</w:t>
            </w:r>
          </w:p>
        </w:tc>
        <w:tc>
          <w:tcPr>
            <w:tcW w:w="236" w:type="dxa"/>
          </w:tcPr>
          <w:p w14:paraId="55A7369B"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0AE6BD04"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50,000</w:t>
            </w:r>
          </w:p>
        </w:tc>
        <w:tc>
          <w:tcPr>
            <w:tcW w:w="236" w:type="dxa"/>
          </w:tcPr>
          <w:p w14:paraId="50EDFAB9"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54B874DB"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4367D3BE"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0133063B"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99.99</w:t>
            </w:r>
          </w:p>
        </w:tc>
      </w:tr>
      <w:tr w:rsidR="009A7B74" w:rsidRPr="00C1604E" w14:paraId="64D175C5" w14:textId="77777777" w:rsidTr="00286D4F">
        <w:tc>
          <w:tcPr>
            <w:tcW w:w="1985" w:type="dxa"/>
          </w:tcPr>
          <w:p w14:paraId="3998245B"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Pr>
                <w:rFonts w:cs="Times New Roman"/>
                <w:sz w:val="20"/>
                <w:szCs w:val="20"/>
              </w:rPr>
              <w:t xml:space="preserve">   </w:t>
            </w:r>
            <w:r w:rsidRPr="00C74D97">
              <w:rPr>
                <w:rFonts w:cs="Times New Roman"/>
                <w:sz w:val="20"/>
                <w:szCs w:val="20"/>
              </w:rPr>
              <w:t>Co., Ltd.</w:t>
            </w:r>
          </w:p>
        </w:tc>
        <w:tc>
          <w:tcPr>
            <w:tcW w:w="236" w:type="dxa"/>
          </w:tcPr>
          <w:p w14:paraId="1CB781E1"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6FE4332" w14:textId="054EF084"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376754">
              <w:rPr>
                <w:rFonts w:cs="Times New Roman"/>
                <w:sz w:val="20"/>
                <w:szCs w:val="20"/>
              </w:rPr>
              <w:t>personal</w:t>
            </w:r>
            <w:r w:rsidRPr="00C74D97">
              <w:rPr>
                <w:rFonts w:cs="Times New Roman"/>
                <w:sz w:val="20"/>
                <w:szCs w:val="20"/>
              </w:rPr>
              <w:t xml:space="preserve"> loan businesses</w:t>
            </w:r>
          </w:p>
        </w:tc>
        <w:tc>
          <w:tcPr>
            <w:tcW w:w="236" w:type="dxa"/>
          </w:tcPr>
          <w:p w14:paraId="2364A052"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66672462"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1DEB9F17"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734306E0"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6D6BB130"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57797B58"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44" w:type="dxa"/>
          </w:tcPr>
          <w:p w14:paraId="6A7DB103"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72FCBC51" w14:textId="77777777" w:rsidR="009A7B74" w:rsidRPr="00C74D97" w:rsidRDefault="009A7B74" w:rsidP="009A7B74">
            <w:pPr>
              <w:tabs>
                <w:tab w:val="clear" w:pos="680"/>
                <w:tab w:val="clear" w:pos="907"/>
              </w:tabs>
              <w:ind w:right="-108"/>
              <w:jc w:val="center"/>
              <w:rPr>
                <w:rFonts w:cs="Times New Roman"/>
                <w:sz w:val="20"/>
                <w:szCs w:val="20"/>
              </w:rPr>
            </w:pPr>
          </w:p>
        </w:tc>
      </w:tr>
      <w:tr w:rsidR="009A7B74" w:rsidRPr="00C1604E" w14:paraId="54A670FA" w14:textId="77777777" w:rsidTr="00286D4F">
        <w:tc>
          <w:tcPr>
            <w:tcW w:w="1985" w:type="dxa"/>
          </w:tcPr>
          <w:p w14:paraId="529FFAA1"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TK Broker Co., Ltd.</w:t>
            </w:r>
          </w:p>
        </w:tc>
        <w:tc>
          <w:tcPr>
            <w:tcW w:w="236" w:type="dxa"/>
          </w:tcPr>
          <w:p w14:paraId="5E5EDA30"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77E54C42" w14:textId="4D308BC9"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Non-life insurance broker business</w:t>
            </w:r>
          </w:p>
        </w:tc>
        <w:tc>
          <w:tcPr>
            <w:tcW w:w="236" w:type="dxa"/>
          </w:tcPr>
          <w:p w14:paraId="32AB849A"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790ACEE6"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3,000</w:t>
            </w:r>
          </w:p>
        </w:tc>
        <w:tc>
          <w:tcPr>
            <w:tcW w:w="236" w:type="dxa"/>
          </w:tcPr>
          <w:p w14:paraId="2EB04E48"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3CB7FC65"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3,000</w:t>
            </w:r>
          </w:p>
        </w:tc>
        <w:tc>
          <w:tcPr>
            <w:tcW w:w="236" w:type="dxa"/>
          </w:tcPr>
          <w:p w14:paraId="795A792B"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1EE75598"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2BCB5C25"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339ACC90"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99.99</w:t>
            </w:r>
          </w:p>
        </w:tc>
      </w:tr>
      <w:tr w:rsidR="009A7B74" w:rsidRPr="00C1604E" w14:paraId="61B208EE" w14:textId="77777777" w:rsidTr="00286D4F">
        <w:tc>
          <w:tcPr>
            <w:tcW w:w="1985" w:type="dxa"/>
          </w:tcPr>
          <w:p w14:paraId="1048F74C"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roofErr w:type="spellStart"/>
            <w:r w:rsidRPr="00376754">
              <w:rPr>
                <w:rFonts w:cs="Times New Roman"/>
                <w:sz w:val="20"/>
                <w:szCs w:val="20"/>
              </w:rPr>
              <w:t>Sabaidee</w:t>
            </w:r>
            <w:proofErr w:type="spellEnd"/>
            <w:r w:rsidRPr="00376754">
              <w:rPr>
                <w:rFonts w:cs="Times New Roman"/>
                <w:sz w:val="20"/>
                <w:szCs w:val="20"/>
              </w:rPr>
              <w:t xml:space="preserve"> Leasing</w:t>
            </w:r>
          </w:p>
        </w:tc>
        <w:tc>
          <w:tcPr>
            <w:tcW w:w="236" w:type="dxa"/>
          </w:tcPr>
          <w:p w14:paraId="5A43D53B"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7758223B" w14:textId="7FA1183F"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motorcycle</w:t>
            </w:r>
          </w:p>
        </w:tc>
        <w:tc>
          <w:tcPr>
            <w:tcW w:w="236" w:type="dxa"/>
          </w:tcPr>
          <w:p w14:paraId="0B261D8F"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5048AE9F" w14:textId="77777777" w:rsidR="009A7B74" w:rsidRPr="00376754" w:rsidRDefault="009A7B74" w:rsidP="009A7B74">
            <w:pPr>
              <w:tabs>
                <w:tab w:val="clear" w:pos="454"/>
                <w:tab w:val="clear" w:pos="680"/>
                <w:tab w:val="clear" w:pos="907"/>
                <w:tab w:val="left" w:pos="257"/>
                <w:tab w:val="left" w:pos="753"/>
              </w:tabs>
              <w:ind w:right="-108"/>
              <w:jc w:val="center"/>
              <w:rPr>
                <w:rFonts w:cs="Times New Roman"/>
                <w:sz w:val="20"/>
                <w:szCs w:val="20"/>
              </w:rPr>
            </w:pPr>
            <w:r>
              <w:rPr>
                <w:rFonts w:cs="Times New Roman"/>
                <w:sz w:val="20"/>
                <w:szCs w:val="20"/>
              </w:rPr>
              <w:t xml:space="preserve"> </w:t>
            </w:r>
            <w:r w:rsidRPr="00885966">
              <w:rPr>
                <w:rFonts w:cs="Times New Roman"/>
                <w:sz w:val="20"/>
                <w:szCs w:val="20"/>
              </w:rPr>
              <w:t>58,013*</w:t>
            </w:r>
          </w:p>
        </w:tc>
        <w:tc>
          <w:tcPr>
            <w:tcW w:w="236" w:type="dxa"/>
          </w:tcPr>
          <w:p w14:paraId="0F5FE208" w14:textId="77777777" w:rsidR="009A7B74" w:rsidRPr="00D42992" w:rsidRDefault="009A7B74" w:rsidP="009A7B74">
            <w:pPr>
              <w:pStyle w:val="ListParagraph"/>
              <w:numPr>
                <w:ilvl w:val="0"/>
                <w:numId w:val="20"/>
              </w:numPr>
              <w:tabs>
                <w:tab w:val="clear" w:pos="680"/>
                <w:tab w:val="clear" w:pos="907"/>
              </w:tabs>
              <w:ind w:right="57"/>
              <w:jc w:val="right"/>
              <w:rPr>
                <w:rFonts w:cs="Times New Roman"/>
                <w:sz w:val="20"/>
                <w:szCs w:val="20"/>
                <w:highlight w:val="yellow"/>
              </w:rPr>
            </w:pPr>
          </w:p>
        </w:tc>
        <w:tc>
          <w:tcPr>
            <w:tcW w:w="1187" w:type="dxa"/>
          </w:tcPr>
          <w:p w14:paraId="6C6EFF55" w14:textId="77777777" w:rsidR="009A7B74" w:rsidRPr="00C74D97" w:rsidRDefault="009A7B74" w:rsidP="009A7B74">
            <w:pPr>
              <w:tabs>
                <w:tab w:val="clear" w:pos="454"/>
                <w:tab w:val="clear" w:pos="680"/>
                <w:tab w:val="clear" w:pos="907"/>
                <w:tab w:val="left" w:pos="257"/>
                <w:tab w:val="left" w:pos="745"/>
              </w:tabs>
              <w:ind w:right="-108"/>
              <w:jc w:val="center"/>
              <w:rPr>
                <w:rFonts w:cs="Times New Roman"/>
                <w:sz w:val="20"/>
                <w:szCs w:val="20"/>
              </w:rPr>
            </w:pPr>
            <w:r w:rsidRPr="00C74D97">
              <w:rPr>
                <w:rFonts w:cs="Times New Roman"/>
                <w:sz w:val="20"/>
                <w:szCs w:val="20"/>
              </w:rPr>
              <w:t>58,013*</w:t>
            </w:r>
          </w:p>
        </w:tc>
        <w:tc>
          <w:tcPr>
            <w:tcW w:w="236" w:type="dxa"/>
          </w:tcPr>
          <w:p w14:paraId="79464315"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76" w:type="dxa"/>
          </w:tcPr>
          <w:p w14:paraId="1788695A" w14:textId="77777777" w:rsidR="009A7B74" w:rsidRPr="00376754" w:rsidRDefault="009A7B74" w:rsidP="009A7B74">
            <w:pPr>
              <w:tabs>
                <w:tab w:val="clear" w:pos="454"/>
                <w:tab w:val="clear" w:pos="680"/>
                <w:tab w:val="clear" w:pos="907"/>
                <w:tab w:val="left" w:pos="257"/>
              </w:tabs>
              <w:ind w:right="-108"/>
              <w:jc w:val="center"/>
              <w:rPr>
                <w:rFonts w:cs="Times New Roman"/>
                <w:sz w:val="20"/>
                <w:szCs w:val="20"/>
              </w:rPr>
            </w:pPr>
            <w:r>
              <w:rPr>
                <w:rFonts w:cs="Times New Roman"/>
                <w:sz w:val="20"/>
                <w:szCs w:val="20"/>
              </w:rPr>
              <w:t>93.45</w:t>
            </w:r>
          </w:p>
        </w:tc>
        <w:tc>
          <w:tcPr>
            <w:tcW w:w="244" w:type="dxa"/>
          </w:tcPr>
          <w:p w14:paraId="673E6AC0"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60922569" w14:textId="5F38AD47" w:rsidR="009A7B74" w:rsidRPr="00C74D97" w:rsidRDefault="009A7B74" w:rsidP="009A7B74">
            <w:pPr>
              <w:tabs>
                <w:tab w:val="clear" w:pos="680"/>
                <w:tab w:val="clear" w:pos="907"/>
              </w:tabs>
              <w:ind w:right="-108"/>
              <w:jc w:val="center"/>
              <w:rPr>
                <w:rFonts w:cs="Times New Roman"/>
                <w:sz w:val="20"/>
                <w:szCs w:val="20"/>
              </w:rPr>
            </w:pPr>
            <w:r>
              <w:rPr>
                <w:rFonts w:cs="Times New Roman"/>
                <w:sz w:val="20"/>
                <w:szCs w:val="20"/>
              </w:rPr>
              <w:t>93.45</w:t>
            </w:r>
          </w:p>
        </w:tc>
      </w:tr>
      <w:tr w:rsidR="009A7B74" w:rsidRPr="00C1604E" w14:paraId="311F894A" w14:textId="77777777" w:rsidTr="00286D4F">
        <w:tc>
          <w:tcPr>
            <w:tcW w:w="1985" w:type="dxa"/>
          </w:tcPr>
          <w:p w14:paraId="060D7FDC"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w:t>
            </w:r>
            <w:r w:rsidRPr="00376754">
              <w:rPr>
                <w:rFonts w:cs="Times New Roman"/>
                <w:sz w:val="20"/>
                <w:szCs w:val="20"/>
              </w:rPr>
              <w:t>Co., Ltd. (Lao PDR)</w:t>
            </w:r>
          </w:p>
        </w:tc>
        <w:tc>
          <w:tcPr>
            <w:tcW w:w="236" w:type="dxa"/>
          </w:tcPr>
          <w:p w14:paraId="4EEED5E4"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3B9063CB" w14:textId="5502D42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business</w:t>
            </w:r>
          </w:p>
        </w:tc>
        <w:tc>
          <w:tcPr>
            <w:tcW w:w="236" w:type="dxa"/>
          </w:tcPr>
          <w:p w14:paraId="2D514607"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21F847DF" w14:textId="77777777" w:rsidR="009A7B74" w:rsidRPr="00376754"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4CE9FADF"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87" w:type="dxa"/>
          </w:tcPr>
          <w:p w14:paraId="474A1414" w14:textId="77777777" w:rsidR="009A7B74" w:rsidRPr="00C74D97"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7FF11FA6" w14:textId="77777777" w:rsidR="009A7B74" w:rsidRPr="00C1604E" w:rsidRDefault="009A7B74" w:rsidP="009A7B74">
            <w:pPr>
              <w:tabs>
                <w:tab w:val="clear" w:pos="680"/>
                <w:tab w:val="clear" w:pos="907"/>
              </w:tabs>
              <w:ind w:right="57"/>
              <w:jc w:val="right"/>
              <w:rPr>
                <w:rFonts w:cs="Times New Roman"/>
                <w:sz w:val="20"/>
                <w:szCs w:val="20"/>
                <w:highlight w:val="yellow"/>
              </w:rPr>
            </w:pPr>
          </w:p>
        </w:tc>
        <w:tc>
          <w:tcPr>
            <w:tcW w:w="1176" w:type="dxa"/>
          </w:tcPr>
          <w:p w14:paraId="60582215" w14:textId="77777777" w:rsidR="009A7B74" w:rsidRPr="00376754" w:rsidRDefault="009A7B74" w:rsidP="009A7B74">
            <w:pPr>
              <w:tabs>
                <w:tab w:val="clear" w:pos="454"/>
                <w:tab w:val="clear" w:pos="680"/>
                <w:tab w:val="clear" w:pos="907"/>
                <w:tab w:val="left" w:pos="257"/>
              </w:tabs>
              <w:ind w:right="-108"/>
              <w:jc w:val="center"/>
              <w:rPr>
                <w:rFonts w:cs="Times New Roman"/>
                <w:sz w:val="20"/>
                <w:szCs w:val="20"/>
              </w:rPr>
            </w:pPr>
          </w:p>
        </w:tc>
        <w:tc>
          <w:tcPr>
            <w:tcW w:w="244" w:type="dxa"/>
          </w:tcPr>
          <w:p w14:paraId="3020665B"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66038C05" w14:textId="77777777" w:rsidR="009A7B74" w:rsidRPr="00C74D97" w:rsidRDefault="009A7B74" w:rsidP="009A7B74">
            <w:pPr>
              <w:tabs>
                <w:tab w:val="clear" w:pos="680"/>
                <w:tab w:val="clear" w:pos="907"/>
              </w:tabs>
              <w:ind w:right="-108"/>
              <w:jc w:val="center"/>
              <w:rPr>
                <w:rFonts w:cs="Times New Roman"/>
                <w:sz w:val="20"/>
                <w:szCs w:val="20"/>
              </w:rPr>
            </w:pPr>
          </w:p>
        </w:tc>
      </w:tr>
      <w:tr w:rsidR="009A7B74" w:rsidRPr="00C1604E" w14:paraId="732BDC9E" w14:textId="77777777" w:rsidTr="00286D4F">
        <w:tc>
          <w:tcPr>
            <w:tcW w:w="1985" w:type="dxa"/>
          </w:tcPr>
          <w:p w14:paraId="21E29DD2"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roofErr w:type="spellStart"/>
            <w:r w:rsidRPr="00376754">
              <w:rPr>
                <w:rFonts w:cs="Times New Roman"/>
                <w:sz w:val="20"/>
                <w:szCs w:val="20"/>
              </w:rPr>
              <w:t>Suosdey</w:t>
            </w:r>
            <w:proofErr w:type="spellEnd"/>
            <w:r w:rsidRPr="00376754">
              <w:rPr>
                <w:rFonts w:cs="Times New Roman"/>
                <w:sz w:val="20"/>
                <w:szCs w:val="20"/>
              </w:rPr>
              <w:t xml:space="preserve"> Finance PLC.</w:t>
            </w:r>
          </w:p>
        </w:tc>
        <w:tc>
          <w:tcPr>
            <w:tcW w:w="236" w:type="dxa"/>
          </w:tcPr>
          <w:p w14:paraId="0DCD5523"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947DD02" w14:textId="37AA2BCA"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motorcycle</w:t>
            </w:r>
          </w:p>
        </w:tc>
        <w:tc>
          <w:tcPr>
            <w:tcW w:w="236" w:type="dxa"/>
          </w:tcPr>
          <w:p w14:paraId="74F65F87"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2ABBBB06"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132,209**</w:t>
            </w:r>
          </w:p>
        </w:tc>
        <w:tc>
          <w:tcPr>
            <w:tcW w:w="236" w:type="dxa"/>
          </w:tcPr>
          <w:p w14:paraId="7F02AE1E"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24DEA60B" w14:textId="77777777" w:rsidR="009A7B74" w:rsidRPr="00885966" w:rsidRDefault="009A7B74" w:rsidP="009A7B74">
            <w:pPr>
              <w:tabs>
                <w:tab w:val="clear" w:pos="454"/>
                <w:tab w:val="clear" w:pos="680"/>
                <w:tab w:val="clear" w:pos="907"/>
                <w:tab w:val="left" w:pos="257"/>
                <w:tab w:val="left" w:pos="741"/>
              </w:tabs>
              <w:ind w:right="-108"/>
              <w:jc w:val="center"/>
              <w:rPr>
                <w:rFonts w:cs="Times New Roman"/>
                <w:sz w:val="20"/>
                <w:szCs w:val="20"/>
              </w:rPr>
            </w:pPr>
            <w:r w:rsidRPr="00885966">
              <w:rPr>
                <w:rFonts w:cs="Times New Roman"/>
                <w:sz w:val="20"/>
                <w:szCs w:val="20"/>
              </w:rPr>
              <w:t>132,209**</w:t>
            </w:r>
          </w:p>
        </w:tc>
        <w:tc>
          <w:tcPr>
            <w:tcW w:w="236" w:type="dxa"/>
          </w:tcPr>
          <w:p w14:paraId="0C94B244"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3F878C02"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99.95</w:t>
            </w:r>
          </w:p>
        </w:tc>
        <w:tc>
          <w:tcPr>
            <w:tcW w:w="244" w:type="dxa"/>
          </w:tcPr>
          <w:p w14:paraId="4E12F022"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47932629" w14:textId="77777777" w:rsidR="009A7B74" w:rsidRPr="00C74D97" w:rsidRDefault="009A7B74" w:rsidP="009A7B74">
            <w:pPr>
              <w:tabs>
                <w:tab w:val="clear" w:pos="680"/>
                <w:tab w:val="clear" w:pos="907"/>
              </w:tabs>
              <w:ind w:right="-108"/>
              <w:jc w:val="center"/>
              <w:rPr>
                <w:rFonts w:cs="Times New Roman"/>
                <w:sz w:val="20"/>
                <w:szCs w:val="20"/>
              </w:rPr>
            </w:pPr>
            <w:r w:rsidRPr="00C74D97">
              <w:rPr>
                <w:rFonts w:cs="Times New Roman"/>
                <w:sz w:val="20"/>
                <w:szCs w:val="20"/>
              </w:rPr>
              <w:t>99.95</w:t>
            </w:r>
          </w:p>
        </w:tc>
      </w:tr>
      <w:tr w:rsidR="009A7B74" w:rsidRPr="00C1604E" w14:paraId="38496790" w14:textId="77777777" w:rsidTr="00286D4F">
        <w:tc>
          <w:tcPr>
            <w:tcW w:w="1985" w:type="dxa"/>
          </w:tcPr>
          <w:p w14:paraId="74BB7E8C"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w:t>
            </w:r>
            <w:r w:rsidRPr="00376754">
              <w:rPr>
                <w:rFonts w:cs="Times New Roman"/>
                <w:sz w:val="20"/>
                <w:szCs w:val="20"/>
              </w:rPr>
              <w:t>(Cambodia)</w:t>
            </w:r>
          </w:p>
        </w:tc>
        <w:tc>
          <w:tcPr>
            <w:tcW w:w="236" w:type="dxa"/>
          </w:tcPr>
          <w:p w14:paraId="57F2C974" w14:textId="77777777"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8274614" w14:textId="4A641182" w:rsidR="009A7B74" w:rsidRPr="00C74D97"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business</w:t>
            </w:r>
          </w:p>
        </w:tc>
        <w:tc>
          <w:tcPr>
            <w:tcW w:w="236" w:type="dxa"/>
          </w:tcPr>
          <w:p w14:paraId="35B82610" w14:textId="77777777" w:rsidR="009A7B74" w:rsidRPr="00C1604E"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74990183" w14:textId="77777777" w:rsidR="009A7B74" w:rsidRPr="00885966"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p>
        </w:tc>
        <w:tc>
          <w:tcPr>
            <w:tcW w:w="236" w:type="dxa"/>
          </w:tcPr>
          <w:p w14:paraId="2CDBE64B"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87" w:type="dxa"/>
          </w:tcPr>
          <w:p w14:paraId="0B1E8DB6"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36" w:type="dxa"/>
          </w:tcPr>
          <w:p w14:paraId="2E2F3704" w14:textId="77777777" w:rsidR="009A7B74" w:rsidRPr="00376754" w:rsidRDefault="009A7B74" w:rsidP="009A7B74">
            <w:pPr>
              <w:tabs>
                <w:tab w:val="clear" w:pos="680"/>
                <w:tab w:val="clear" w:pos="907"/>
              </w:tabs>
              <w:ind w:right="57"/>
              <w:jc w:val="right"/>
              <w:rPr>
                <w:rFonts w:cs="Times New Roman"/>
                <w:sz w:val="20"/>
                <w:szCs w:val="20"/>
                <w:highlight w:val="yellow"/>
              </w:rPr>
            </w:pPr>
          </w:p>
        </w:tc>
        <w:tc>
          <w:tcPr>
            <w:tcW w:w="1176" w:type="dxa"/>
          </w:tcPr>
          <w:p w14:paraId="645E5B42" w14:textId="77777777" w:rsidR="009A7B74" w:rsidRPr="00885966" w:rsidRDefault="009A7B74" w:rsidP="009A7B74">
            <w:pPr>
              <w:tabs>
                <w:tab w:val="clear" w:pos="454"/>
                <w:tab w:val="clear" w:pos="680"/>
                <w:tab w:val="clear" w:pos="907"/>
                <w:tab w:val="left" w:pos="257"/>
              </w:tabs>
              <w:ind w:right="-108"/>
              <w:jc w:val="center"/>
              <w:rPr>
                <w:rFonts w:cs="Times New Roman"/>
                <w:sz w:val="20"/>
                <w:szCs w:val="20"/>
              </w:rPr>
            </w:pPr>
          </w:p>
        </w:tc>
        <w:tc>
          <w:tcPr>
            <w:tcW w:w="244" w:type="dxa"/>
          </w:tcPr>
          <w:p w14:paraId="12DFE5C5" w14:textId="77777777" w:rsidR="009A7B74" w:rsidRPr="00C1604E" w:rsidRDefault="009A7B74" w:rsidP="009A7B74">
            <w:pPr>
              <w:tabs>
                <w:tab w:val="clear" w:pos="680"/>
                <w:tab w:val="clear" w:pos="907"/>
              </w:tabs>
              <w:ind w:right="-108"/>
              <w:jc w:val="right"/>
              <w:rPr>
                <w:rFonts w:cs="Times New Roman"/>
                <w:sz w:val="20"/>
                <w:szCs w:val="20"/>
                <w:highlight w:val="yellow"/>
              </w:rPr>
            </w:pPr>
          </w:p>
        </w:tc>
        <w:tc>
          <w:tcPr>
            <w:tcW w:w="1184" w:type="dxa"/>
          </w:tcPr>
          <w:p w14:paraId="327E7489" w14:textId="77777777" w:rsidR="009A7B74" w:rsidRPr="00C74D97" w:rsidRDefault="009A7B74" w:rsidP="009A7B74">
            <w:pPr>
              <w:tabs>
                <w:tab w:val="clear" w:pos="680"/>
                <w:tab w:val="clear" w:pos="907"/>
              </w:tabs>
              <w:ind w:right="-108"/>
              <w:jc w:val="center"/>
              <w:rPr>
                <w:rFonts w:cs="Times New Roman"/>
                <w:sz w:val="20"/>
                <w:szCs w:val="20"/>
              </w:rPr>
            </w:pPr>
          </w:p>
        </w:tc>
      </w:tr>
      <w:tr w:rsidR="00286D4F" w:rsidRPr="00C1604E" w14:paraId="282C4098" w14:textId="77777777" w:rsidTr="00286D4F">
        <w:tc>
          <w:tcPr>
            <w:tcW w:w="1985" w:type="dxa"/>
          </w:tcPr>
          <w:p w14:paraId="0F28E445"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
        </w:tc>
        <w:tc>
          <w:tcPr>
            <w:tcW w:w="236" w:type="dxa"/>
          </w:tcPr>
          <w:p w14:paraId="2EC9F3D3"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49BA771"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32735FF6" w14:textId="77777777" w:rsidR="00286D4F" w:rsidRPr="00C1604E"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0F3525E7"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p>
        </w:tc>
        <w:tc>
          <w:tcPr>
            <w:tcW w:w="236" w:type="dxa"/>
          </w:tcPr>
          <w:p w14:paraId="04FBD7FA" w14:textId="77777777" w:rsidR="00286D4F" w:rsidRPr="00C1604E" w:rsidRDefault="00286D4F" w:rsidP="00286D4F">
            <w:pPr>
              <w:tabs>
                <w:tab w:val="clear" w:pos="680"/>
                <w:tab w:val="clear" w:pos="907"/>
              </w:tabs>
              <w:ind w:right="57"/>
              <w:jc w:val="right"/>
              <w:rPr>
                <w:rFonts w:cs="Times New Roman"/>
                <w:sz w:val="20"/>
                <w:szCs w:val="20"/>
                <w:highlight w:val="yellow"/>
              </w:rPr>
            </w:pPr>
          </w:p>
        </w:tc>
        <w:tc>
          <w:tcPr>
            <w:tcW w:w="1187" w:type="dxa"/>
          </w:tcPr>
          <w:p w14:paraId="4C99491E" w14:textId="77777777" w:rsidR="00286D4F" w:rsidRPr="00376754"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60" w:lineRule="atLeast"/>
              <w:ind w:right="44"/>
              <w:rPr>
                <w:rFonts w:cs="Times New Roman"/>
                <w:sz w:val="20"/>
                <w:szCs w:val="20"/>
              </w:rPr>
            </w:pPr>
          </w:p>
        </w:tc>
        <w:tc>
          <w:tcPr>
            <w:tcW w:w="236" w:type="dxa"/>
          </w:tcPr>
          <w:p w14:paraId="2F96DFB0" w14:textId="77777777" w:rsidR="00286D4F" w:rsidRPr="00C1604E" w:rsidRDefault="00286D4F" w:rsidP="00286D4F">
            <w:pPr>
              <w:tabs>
                <w:tab w:val="clear" w:pos="680"/>
                <w:tab w:val="clear" w:pos="907"/>
              </w:tabs>
              <w:ind w:right="57"/>
              <w:jc w:val="right"/>
              <w:rPr>
                <w:rFonts w:cs="Times New Roman"/>
                <w:sz w:val="20"/>
                <w:szCs w:val="20"/>
                <w:highlight w:val="yellow"/>
              </w:rPr>
            </w:pPr>
          </w:p>
        </w:tc>
        <w:tc>
          <w:tcPr>
            <w:tcW w:w="1176" w:type="dxa"/>
          </w:tcPr>
          <w:p w14:paraId="4A1029F8" w14:textId="77777777" w:rsidR="00286D4F" w:rsidRPr="00376754" w:rsidRDefault="00286D4F" w:rsidP="00286D4F">
            <w:pPr>
              <w:tabs>
                <w:tab w:val="clear" w:pos="454"/>
                <w:tab w:val="clear" w:pos="680"/>
                <w:tab w:val="clear" w:pos="907"/>
                <w:tab w:val="left" w:pos="257"/>
              </w:tabs>
              <w:ind w:right="-108"/>
              <w:jc w:val="center"/>
              <w:rPr>
                <w:rFonts w:cs="Times New Roman"/>
                <w:sz w:val="20"/>
                <w:szCs w:val="20"/>
              </w:rPr>
            </w:pPr>
          </w:p>
        </w:tc>
        <w:tc>
          <w:tcPr>
            <w:tcW w:w="244" w:type="dxa"/>
          </w:tcPr>
          <w:p w14:paraId="6926F06C" w14:textId="77777777" w:rsidR="00286D4F" w:rsidRPr="00C1604E" w:rsidRDefault="00286D4F" w:rsidP="00286D4F">
            <w:pPr>
              <w:tabs>
                <w:tab w:val="clear" w:pos="680"/>
                <w:tab w:val="clear" w:pos="907"/>
              </w:tabs>
              <w:ind w:right="-108"/>
              <w:jc w:val="right"/>
              <w:rPr>
                <w:rFonts w:cs="Times New Roman"/>
                <w:sz w:val="20"/>
                <w:szCs w:val="20"/>
                <w:highlight w:val="yellow"/>
              </w:rPr>
            </w:pPr>
          </w:p>
        </w:tc>
        <w:tc>
          <w:tcPr>
            <w:tcW w:w="1184" w:type="dxa"/>
          </w:tcPr>
          <w:p w14:paraId="15E25D91" w14:textId="77777777" w:rsidR="00286D4F" w:rsidRPr="00376754" w:rsidRDefault="00286D4F" w:rsidP="00286D4F">
            <w:pPr>
              <w:tabs>
                <w:tab w:val="clear" w:pos="680"/>
                <w:tab w:val="clear" w:pos="907"/>
              </w:tabs>
              <w:ind w:right="-108"/>
              <w:jc w:val="center"/>
              <w:rPr>
                <w:rFonts w:cs="Times New Roman"/>
                <w:sz w:val="20"/>
                <w:szCs w:val="20"/>
              </w:rPr>
            </w:pPr>
          </w:p>
        </w:tc>
      </w:tr>
      <w:tr w:rsidR="00286D4F" w:rsidRPr="00C1604E" w14:paraId="3504C3B8" w14:textId="77777777" w:rsidTr="009D3BA0">
        <w:tc>
          <w:tcPr>
            <w:tcW w:w="10222" w:type="dxa"/>
            <w:gridSpan w:val="11"/>
          </w:tcPr>
          <w:p w14:paraId="44B6D48B" w14:textId="79C842B3" w:rsidR="00286D4F" w:rsidRPr="00C1604E" w:rsidRDefault="00286D4F" w:rsidP="0028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highlight w:val="yellow"/>
              </w:rPr>
            </w:pPr>
            <w:r w:rsidRPr="00885966">
              <w:rPr>
                <w:rFonts w:cs="Times New Roman"/>
                <w:sz w:val="22"/>
                <w:szCs w:val="22"/>
              </w:rPr>
              <w:t>*K</w:t>
            </w:r>
            <w:r>
              <w:rPr>
                <w:rFonts w:cs="Times New Roman"/>
                <w:sz w:val="22"/>
                <w:szCs w:val="22"/>
              </w:rPr>
              <w:t>ip</w:t>
            </w:r>
            <w:r w:rsidRPr="00885966">
              <w:rPr>
                <w:rFonts w:cs="Times New Roman"/>
                <w:sz w:val="22"/>
                <w:szCs w:val="22"/>
              </w:rPr>
              <w:t xml:space="preserve"> 15,250 million</w:t>
            </w:r>
            <w:r w:rsidRPr="00885966">
              <w:rPr>
                <w:rFonts w:cs="Times New Roman"/>
                <w:sz w:val="22"/>
                <w:szCs w:val="22"/>
              </w:rPr>
              <w:tab/>
              <w:t>** USD 4 million</w:t>
            </w:r>
          </w:p>
        </w:tc>
      </w:tr>
    </w:tbl>
    <w:p w14:paraId="12D540EA" w14:textId="77777777" w:rsidR="0002318C" w:rsidRPr="009A7B74" w:rsidRDefault="0002318C" w:rsidP="0002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sz w:val="22"/>
          <w:szCs w:val="22"/>
          <w:cs/>
        </w:rPr>
      </w:pPr>
    </w:p>
    <w:p w14:paraId="049B5B92" w14:textId="77777777" w:rsidR="0002318C" w:rsidRPr="009A7B74" w:rsidRDefault="0002318C" w:rsidP="00BF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720" w:hanging="720"/>
        <w:jc w:val="thaiDistribute"/>
        <w:rPr>
          <w:sz w:val="22"/>
          <w:szCs w:val="22"/>
        </w:rPr>
      </w:pPr>
    </w:p>
    <w:p w14:paraId="3FC1DA7A" w14:textId="77777777" w:rsidR="0002318C" w:rsidRPr="009A7B74" w:rsidRDefault="0002318C" w:rsidP="00BF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720" w:hanging="720"/>
        <w:jc w:val="thaiDistribute"/>
        <w:rPr>
          <w:sz w:val="22"/>
          <w:szCs w:val="22"/>
        </w:rPr>
      </w:pPr>
    </w:p>
    <w:p w14:paraId="658F11D8" w14:textId="77777777" w:rsidR="0002318C" w:rsidRPr="009A7B74" w:rsidRDefault="0002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sidRPr="009A7B74">
        <w:rPr>
          <w:rFonts w:cs="Times New Roman"/>
          <w:b/>
          <w:bCs/>
          <w:caps/>
          <w:sz w:val="22"/>
          <w:szCs w:val="22"/>
        </w:rPr>
        <w:br w:type="page"/>
      </w:r>
    </w:p>
    <w:p w14:paraId="461C762D" w14:textId="0AE746AD" w:rsidR="00BF2E4D" w:rsidRPr="00C74D97" w:rsidRDefault="00BF2E4D" w:rsidP="00BF2E4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C74D97">
        <w:rPr>
          <w:rFonts w:cs="Times New Roman"/>
          <w:b/>
          <w:bCs/>
          <w:caps/>
          <w:sz w:val="22"/>
          <w:szCs w:val="22"/>
        </w:rPr>
        <w:lastRenderedPageBreak/>
        <w:t xml:space="preserve">BASIS </w:t>
      </w:r>
      <w:r w:rsidR="00BF7FC5" w:rsidRPr="00C74D97">
        <w:rPr>
          <w:rFonts w:cs="Times New Roman"/>
          <w:b/>
          <w:bCs/>
          <w:caps/>
          <w:sz w:val="22"/>
          <w:szCs w:val="22"/>
        </w:rPr>
        <w:t xml:space="preserve">FOR PREPARATION </w:t>
      </w:r>
      <w:r w:rsidRPr="00C74D97">
        <w:rPr>
          <w:rFonts w:cs="Times New Roman"/>
          <w:b/>
          <w:bCs/>
          <w:caps/>
          <w:sz w:val="22"/>
          <w:szCs w:val="22"/>
        </w:rPr>
        <w:t xml:space="preserve">OF </w:t>
      </w:r>
      <w:r w:rsidR="00BF7FC5" w:rsidRPr="00C74D97">
        <w:rPr>
          <w:rFonts w:cs="Times New Roman"/>
          <w:b/>
          <w:bCs/>
          <w:caps/>
          <w:sz w:val="22"/>
          <w:szCs w:val="22"/>
        </w:rPr>
        <w:t xml:space="preserve">INTERIM </w:t>
      </w:r>
      <w:r w:rsidRPr="00C74D97">
        <w:rPr>
          <w:rFonts w:cs="Times New Roman"/>
          <w:b/>
          <w:bCs/>
          <w:caps/>
          <w:sz w:val="22"/>
          <w:szCs w:val="22"/>
        </w:rPr>
        <w:t xml:space="preserve">FINANCIAL </w:t>
      </w:r>
      <w:r w:rsidR="00BF7FC5" w:rsidRPr="00C74D97">
        <w:rPr>
          <w:rFonts w:cs="Times New Roman"/>
          <w:b/>
          <w:bCs/>
          <w:caps/>
          <w:sz w:val="22"/>
          <w:szCs w:val="22"/>
        </w:rPr>
        <w:t>INFORMATION</w:t>
      </w:r>
      <w:r w:rsidRPr="00C74D97">
        <w:rPr>
          <w:rFonts w:cs="Times New Roman"/>
          <w:b/>
          <w:bCs/>
          <w:caps/>
          <w:sz w:val="22"/>
          <w:szCs w:val="22"/>
        </w:rPr>
        <w:t xml:space="preserve"> </w:t>
      </w:r>
    </w:p>
    <w:p w14:paraId="4CEE88B2" w14:textId="77777777" w:rsidR="00BF2E4D" w:rsidRPr="00F7251A" w:rsidRDefault="00BF2E4D" w:rsidP="00F52413">
      <w:pPr>
        <w:pStyle w:val="BodyText"/>
        <w:tabs>
          <w:tab w:val="clear" w:pos="454"/>
          <w:tab w:val="clear" w:pos="680"/>
          <w:tab w:val="left" w:pos="0"/>
        </w:tabs>
        <w:spacing w:after="0"/>
        <w:jc w:val="thaiDistribute"/>
        <w:rPr>
          <w:rFonts w:cs="Cordia New"/>
          <w:sz w:val="20"/>
          <w:szCs w:val="20"/>
        </w:rPr>
      </w:pPr>
    </w:p>
    <w:p w14:paraId="75FEE12A" w14:textId="3960F2BE" w:rsidR="00BF7FC5" w:rsidRPr="00F7251A" w:rsidRDefault="00BF7FC5" w:rsidP="00F5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F7251A">
        <w:rPr>
          <w:rFonts w:cs="Times New Roman"/>
          <w:sz w:val="22"/>
          <w:szCs w:val="22"/>
        </w:rPr>
        <w:t>The</w:t>
      </w:r>
      <w:r w:rsidR="008E008A">
        <w:rPr>
          <w:rFonts w:cstheme="minorBidi" w:hint="cs"/>
          <w:sz w:val="22"/>
          <w:szCs w:val="22"/>
          <w:cs/>
        </w:rPr>
        <w:t xml:space="preserve"> </w:t>
      </w:r>
      <w:r w:rsidRPr="00F7251A">
        <w:rPr>
          <w:rFonts w:cs="Times New Roman"/>
          <w:sz w:val="22"/>
          <w:szCs w:val="22"/>
        </w:rPr>
        <w:t>interim financial information is prepared on a condensed basis in accordance with Thai Accounting Standard No. 34 “Interim Financial Reporting” including related interpretations and guidelines promulgated by the Federation of Accounting Professions, and applicable rules and regulations of the Securities and Exchange Commission.</w:t>
      </w:r>
    </w:p>
    <w:p w14:paraId="4E10F38E" w14:textId="77777777" w:rsidR="00BF7FC5" w:rsidRPr="00FE06E0" w:rsidRDefault="00BF7FC5" w:rsidP="00F5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0"/>
          <w:szCs w:val="20"/>
        </w:rPr>
      </w:pPr>
    </w:p>
    <w:p w14:paraId="2BA2E16E" w14:textId="432BF23E" w:rsidR="00FE06E0" w:rsidRPr="00756BA6"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756BA6">
        <w:rPr>
          <w:rFonts w:cs="Times New Roman"/>
          <w:sz w:val="22"/>
          <w:szCs w:val="22"/>
        </w:rPr>
        <w:t>The interim financial information is prepared as updated information to the financial statements for</w:t>
      </w:r>
      <w:r>
        <w:rPr>
          <w:rFonts w:cs="Times New Roman"/>
          <w:sz w:val="22"/>
          <w:szCs w:val="22"/>
        </w:rPr>
        <w:t xml:space="preserve"> the year ended December 31, 202</w:t>
      </w:r>
      <w:r w:rsidR="001D6023">
        <w:rPr>
          <w:rFonts w:cs="Times New Roman"/>
          <w:sz w:val="22"/>
          <w:szCs w:val="22"/>
        </w:rPr>
        <w:t>5</w:t>
      </w:r>
      <w:r w:rsidRPr="00756BA6">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w:t>
      </w:r>
      <w:r>
        <w:rPr>
          <w:rFonts w:cs="Times New Roman"/>
          <w:sz w:val="22"/>
          <w:szCs w:val="22"/>
        </w:rPr>
        <w:t xml:space="preserve"> ended December 31, 202</w:t>
      </w:r>
      <w:r w:rsidR="001D6023">
        <w:rPr>
          <w:rFonts w:cs="Times New Roman"/>
          <w:sz w:val="22"/>
          <w:szCs w:val="22"/>
        </w:rPr>
        <w:t>5</w:t>
      </w:r>
      <w:r w:rsidRPr="00756BA6">
        <w:rPr>
          <w:rFonts w:cs="Times New Roman"/>
          <w:sz w:val="22"/>
          <w:szCs w:val="22"/>
        </w:rPr>
        <w:t>.</w:t>
      </w:r>
    </w:p>
    <w:p w14:paraId="22AEF49B" w14:textId="77777777" w:rsidR="00FE06E0" w:rsidRPr="00DD5FEF"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cs="Times New Roman"/>
          <w:sz w:val="22"/>
          <w:szCs w:val="22"/>
        </w:rPr>
      </w:pPr>
    </w:p>
    <w:p w14:paraId="2CEAA844" w14:textId="4877F8CB" w:rsidR="00FE06E0"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756BA6">
        <w:rPr>
          <w:rFonts w:cs="Times New Roman"/>
          <w:sz w:val="22"/>
          <w:szCs w:val="22"/>
        </w:rPr>
        <w:t>The consolidated interim financial information comprises the financial information of the Company and its subsidiary (together referred to as the “Group”). Significant intra-group transactions between the Company and its subsidiar</w:t>
      </w:r>
      <w:r w:rsidR="008E008A">
        <w:rPr>
          <w:sz w:val="22"/>
          <w:szCs w:val="28"/>
        </w:rPr>
        <w:t>ies</w:t>
      </w:r>
      <w:r w:rsidRPr="00756BA6">
        <w:rPr>
          <w:rFonts w:cs="Times New Roman"/>
          <w:sz w:val="22"/>
          <w:szCs w:val="22"/>
        </w:rPr>
        <w:t xml:space="preserve"> are eliminated on consolidation.</w:t>
      </w:r>
    </w:p>
    <w:p w14:paraId="4145F6E5" w14:textId="77777777" w:rsidR="00FE06E0" w:rsidRPr="00DD5FEF"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341D7FE4" w14:textId="77777777" w:rsidR="00FE06E0" w:rsidRPr="00756BA6" w:rsidRDefault="00FE06E0" w:rsidP="00FE06E0">
      <w:pPr>
        <w:pStyle w:val="BodyText2"/>
        <w:ind w:right="-23"/>
        <w:jc w:val="thaiDistribute"/>
        <w:rPr>
          <w:rFonts w:cs="Times New Roman"/>
          <w:sz w:val="22"/>
          <w:szCs w:val="22"/>
          <w:lang w:val="en-US"/>
        </w:rPr>
      </w:pPr>
      <w:r w:rsidRPr="00756BA6">
        <w:rPr>
          <w:rFonts w:cs="Times New Roman"/>
          <w:sz w:val="22"/>
          <w:szCs w:val="22"/>
          <w:lang w:val="en-US"/>
        </w:rPr>
        <w:t xml:space="preserve">For the convenience of the reader, an English translation of interim financial information has been prepared from the statutory Thai language financial information which is issued for domestic reporting purposes. </w:t>
      </w:r>
    </w:p>
    <w:p w14:paraId="6AC0195B" w14:textId="77777777" w:rsidR="00FE06E0" w:rsidRPr="00DD5FEF" w:rsidRDefault="00FE06E0" w:rsidP="00FE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00" w:lineRule="atLeast"/>
        <w:jc w:val="thaiDistribute"/>
        <w:rPr>
          <w:rFonts w:cs="Times New Roman"/>
          <w:sz w:val="22"/>
          <w:szCs w:val="22"/>
        </w:rPr>
      </w:pPr>
    </w:p>
    <w:p w14:paraId="6699957E" w14:textId="78B456F0" w:rsidR="00FE06E0" w:rsidRDefault="009224EB" w:rsidP="00FE06E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cs="Cordia New"/>
          <w:sz w:val="22"/>
          <w:szCs w:val="22"/>
        </w:rPr>
      </w:pPr>
      <w:r>
        <w:rPr>
          <w:rFonts w:cs="Times New Roman"/>
          <w:sz w:val="22"/>
          <w:szCs w:val="22"/>
        </w:rPr>
        <w:t>Material</w:t>
      </w:r>
      <w:r w:rsidR="00FE06E0">
        <w:rPr>
          <w:rFonts w:cs="Times New Roman"/>
          <w:sz w:val="22"/>
          <w:szCs w:val="22"/>
        </w:rPr>
        <w:t xml:space="preserve"> accounting policies and computation method applied </w:t>
      </w:r>
      <w:r w:rsidR="00FE06E0" w:rsidRPr="00530086">
        <w:rPr>
          <w:rFonts w:cs="Times New Roman"/>
          <w:sz w:val="22"/>
          <w:szCs w:val="22"/>
        </w:rPr>
        <w:t>in the interim fin</w:t>
      </w:r>
      <w:r w:rsidR="00FE06E0">
        <w:rPr>
          <w:rFonts w:cs="Times New Roman"/>
          <w:sz w:val="22"/>
          <w:szCs w:val="22"/>
        </w:rPr>
        <w:t>ancial information for the three</w:t>
      </w:r>
      <w:r w:rsidR="00FE06E0" w:rsidRPr="00530086">
        <w:rPr>
          <w:rFonts w:cs="Times New Roman"/>
          <w:sz w:val="22"/>
          <w:szCs w:val="22"/>
        </w:rPr>
        <w:t>-month</w:t>
      </w:r>
      <w:r w:rsidR="00FE06E0">
        <w:rPr>
          <w:rFonts w:cs="Times New Roman"/>
          <w:sz w:val="22"/>
          <w:szCs w:val="22"/>
        </w:rPr>
        <w:t xml:space="preserve"> periods ended March 31</w:t>
      </w:r>
      <w:r w:rsidR="00FE06E0" w:rsidRPr="00530086">
        <w:rPr>
          <w:rFonts w:cs="Times New Roman"/>
          <w:sz w:val="22"/>
          <w:szCs w:val="22"/>
        </w:rPr>
        <w:t>, 202</w:t>
      </w:r>
      <w:r w:rsidR="001D6023">
        <w:rPr>
          <w:rFonts w:cs="Times New Roman"/>
          <w:sz w:val="22"/>
          <w:szCs w:val="22"/>
        </w:rPr>
        <w:t>6</w:t>
      </w:r>
      <w:r w:rsidR="00FE06E0" w:rsidRPr="00530086">
        <w:rPr>
          <w:rFonts w:cs="Times New Roman"/>
          <w:sz w:val="22"/>
          <w:szCs w:val="22"/>
        </w:rPr>
        <w:t xml:space="preserve"> and 202</w:t>
      </w:r>
      <w:r w:rsidR="001D6023">
        <w:rPr>
          <w:rFonts w:cs="Times New Roman"/>
          <w:sz w:val="22"/>
          <w:szCs w:val="22"/>
        </w:rPr>
        <w:t>5</w:t>
      </w:r>
      <w:r w:rsidR="00FE06E0">
        <w:rPr>
          <w:rFonts w:cs="Times New Roman"/>
          <w:sz w:val="22"/>
          <w:szCs w:val="22"/>
        </w:rPr>
        <w:t xml:space="preserve"> are </w:t>
      </w:r>
      <w:r w:rsidR="00FE06E0" w:rsidRPr="00530086">
        <w:rPr>
          <w:rFonts w:cs="Times New Roman"/>
          <w:sz w:val="22"/>
          <w:szCs w:val="22"/>
        </w:rPr>
        <w:t>consistent with those applied in the financial statements for the year ended December 31, 202</w:t>
      </w:r>
      <w:r w:rsidR="001D6023">
        <w:rPr>
          <w:rFonts w:cs="Times New Roman"/>
          <w:sz w:val="22"/>
          <w:szCs w:val="22"/>
        </w:rPr>
        <w:t>5</w:t>
      </w:r>
      <w:r w:rsidR="00FE06E0" w:rsidRPr="00530086">
        <w:rPr>
          <w:rFonts w:cs="Times New Roman"/>
          <w:sz w:val="22"/>
          <w:szCs w:val="22"/>
        </w:rPr>
        <w:t>.</w:t>
      </w:r>
    </w:p>
    <w:p w14:paraId="4CD03BE4" w14:textId="77777777" w:rsidR="00794875" w:rsidRPr="00FE06E0" w:rsidRDefault="00794875" w:rsidP="00F7251A">
      <w:pPr>
        <w:pStyle w:val="BodyText2"/>
        <w:spacing w:line="240" w:lineRule="atLeast"/>
        <w:ind w:right="-23"/>
        <w:jc w:val="thaiDistribute"/>
        <w:rPr>
          <w:rFonts w:cs="Times New Roman"/>
          <w:sz w:val="22"/>
          <w:szCs w:val="22"/>
          <w:lang w:val="en-US" w:eastAsia="en-US"/>
        </w:rPr>
      </w:pPr>
    </w:p>
    <w:p w14:paraId="14352D7C" w14:textId="41EC1353" w:rsidR="00894DFA" w:rsidRPr="00471E21" w:rsidRDefault="009A7B74" w:rsidP="009A7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cs="Times New Roman"/>
          <w:sz w:val="22"/>
          <w:szCs w:val="22"/>
        </w:rPr>
      </w:pPr>
      <w:r w:rsidRPr="00A82E5E">
        <w:rPr>
          <w:sz w:val="22"/>
          <w:szCs w:val="22"/>
        </w:rPr>
        <w:t>The Group</w:t>
      </w:r>
      <w:r w:rsidRPr="00A82E5E">
        <w:rPr>
          <w:rFonts w:cs="Arial"/>
          <w:sz w:val="22"/>
          <w:szCs w:val="22"/>
        </w:rPr>
        <w:t xml:space="preserve"> </w:t>
      </w:r>
      <w:r w:rsidR="00C95550" w:rsidRPr="001F50CE">
        <w:rPr>
          <w:sz w:val="22"/>
          <w:szCs w:val="22"/>
        </w:rPr>
        <w:t xml:space="preserve">has adopted the </w:t>
      </w:r>
      <w:r w:rsidR="00C95550" w:rsidRPr="002C4581">
        <w:rPr>
          <w:sz w:val="22"/>
          <w:szCs w:val="22"/>
        </w:rPr>
        <w:t xml:space="preserve">revised </w:t>
      </w:r>
      <w:r w:rsidR="00C95550" w:rsidRPr="002C4581">
        <w:rPr>
          <w:rFonts w:cs="Times New Roman"/>
          <w:sz w:val="22"/>
          <w:szCs w:val="22"/>
        </w:rPr>
        <w:t>Thai Financial Reporting Standards (TFRS)</w:t>
      </w:r>
      <w:r w:rsidR="00C95550" w:rsidRPr="002C4581">
        <w:rPr>
          <w:sz w:val="22"/>
          <w:szCs w:val="22"/>
        </w:rPr>
        <w:t>,</w:t>
      </w:r>
      <w:r w:rsidR="00C95550" w:rsidRPr="001F50CE">
        <w:rPr>
          <w:sz w:val="22"/>
          <w:szCs w:val="22"/>
        </w:rPr>
        <w:t xml:space="preserve"> which are effective for accounting period starting on or after January 1, 2026. The adoption of the revised </w:t>
      </w:r>
      <w:r w:rsidR="00C95550" w:rsidRPr="002C4581">
        <w:rPr>
          <w:sz w:val="22"/>
          <w:szCs w:val="22"/>
        </w:rPr>
        <w:t xml:space="preserve">TFRS </w:t>
      </w:r>
      <w:r w:rsidR="00C95550" w:rsidRPr="001F50CE">
        <w:rPr>
          <w:sz w:val="22"/>
          <w:szCs w:val="22"/>
        </w:rPr>
        <w:t>does</w:t>
      </w:r>
      <w:r w:rsidR="00C95550" w:rsidRPr="001F50CE">
        <w:rPr>
          <w:rFonts w:cs="Arial"/>
          <w:sz w:val="22"/>
          <w:szCs w:val="22"/>
        </w:rPr>
        <w:t xml:space="preserve"> not have material </w:t>
      </w:r>
      <w:r w:rsidR="00C95550">
        <w:rPr>
          <w:rFonts w:cs="Arial"/>
          <w:sz w:val="22"/>
          <w:szCs w:val="22"/>
        </w:rPr>
        <w:t>effect</w:t>
      </w:r>
      <w:r w:rsidR="00C95550" w:rsidRPr="001F50CE">
        <w:rPr>
          <w:rFonts w:cs="Arial"/>
          <w:sz w:val="22"/>
          <w:szCs w:val="22"/>
        </w:rPr>
        <w:t xml:space="preserve"> on the </w:t>
      </w:r>
      <w:r w:rsidR="00C95550">
        <w:rPr>
          <w:rFonts w:cs="Arial"/>
          <w:sz w:val="22"/>
          <w:szCs w:val="22"/>
        </w:rPr>
        <w:t>Group</w:t>
      </w:r>
      <w:r w:rsidR="00C95550" w:rsidRPr="001F50CE">
        <w:rPr>
          <w:rFonts w:cs="Arial"/>
          <w:sz w:val="22"/>
          <w:szCs w:val="22"/>
        </w:rPr>
        <w:t>’s interim financial information</w:t>
      </w:r>
      <w:r w:rsidRPr="00A82E5E">
        <w:rPr>
          <w:rFonts w:cs="Times New Roman"/>
          <w:sz w:val="22"/>
          <w:szCs w:val="22"/>
        </w:rPr>
        <w:t>.</w:t>
      </w:r>
    </w:p>
    <w:p w14:paraId="617BE514" w14:textId="77777777" w:rsidR="00471E21" w:rsidRDefault="00471E21" w:rsidP="00794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cs="Times New Roman"/>
          <w:sz w:val="22"/>
          <w:szCs w:val="22"/>
        </w:rPr>
      </w:pPr>
    </w:p>
    <w:p w14:paraId="271A7443" w14:textId="367768D9" w:rsidR="00471E21" w:rsidRPr="00DF68A5" w:rsidRDefault="00471E21" w:rsidP="00471E21">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DF68A5">
        <w:rPr>
          <w:rFonts w:cs="Times New Roman"/>
          <w:b/>
          <w:bCs/>
          <w:caps/>
          <w:sz w:val="22"/>
          <w:szCs w:val="22"/>
        </w:rPr>
        <w:t xml:space="preserve">TRANSACTIONS </w:t>
      </w:r>
      <w:r w:rsidR="00393807">
        <w:rPr>
          <w:rFonts w:cs="Times New Roman"/>
          <w:b/>
          <w:bCs/>
          <w:caps/>
          <w:sz w:val="22"/>
          <w:szCs w:val="22"/>
        </w:rPr>
        <w:t xml:space="preserve">and balances </w:t>
      </w:r>
      <w:r w:rsidRPr="00DF68A5">
        <w:rPr>
          <w:rFonts w:cs="Times New Roman"/>
          <w:b/>
          <w:bCs/>
          <w:caps/>
          <w:sz w:val="22"/>
          <w:szCs w:val="22"/>
        </w:rPr>
        <w:t>WITH RELATED PARTIES</w:t>
      </w:r>
      <w:r w:rsidR="005F34D4">
        <w:rPr>
          <w:rFonts w:cs="Times New Roman"/>
          <w:b/>
          <w:bCs/>
          <w:caps/>
          <w:sz w:val="22"/>
          <w:szCs w:val="22"/>
        </w:rPr>
        <w:t xml:space="preserve"> </w:t>
      </w:r>
    </w:p>
    <w:p w14:paraId="3CEB0123" w14:textId="77777777" w:rsidR="00471E21" w:rsidRPr="00DF68A5"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1E976A8B" w14:textId="368C5C20" w:rsidR="00471E21" w:rsidRPr="00CD457A" w:rsidRDefault="00471E21" w:rsidP="00471E21">
      <w:pPr>
        <w:tabs>
          <w:tab w:val="left" w:pos="540"/>
        </w:tabs>
        <w:jc w:val="both"/>
        <w:rPr>
          <w:rFonts w:cstheme="minorBidi"/>
          <w:sz w:val="22"/>
          <w:szCs w:val="22"/>
        </w:rPr>
      </w:pPr>
      <w:r w:rsidRPr="00DF68A5">
        <w:rPr>
          <w:rFonts w:cs="Times New Roman"/>
          <w:sz w:val="22"/>
          <w:szCs w:val="22"/>
        </w:rPr>
        <w:t xml:space="preserve">Significant transactions with related parties for the three-month periods ended </w:t>
      </w:r>
      <w:r>
        <w:rPr>
          <w:rFonts w:cs="Times New Roman"/>
          <w:sz w:val="22"/>
          <w:szCs w:val="22"/>
        </w:rPr>
        <w:t>March 3</w:t>
      </w:r>
      <w:r w:rsidR="000D2B79">
        <w:rPr>
          <w:rFonts w:cs="Times New Roman"/>
          <w:sz w:val="22"/>
          <w:szCs w:val="22"/>
        </w:rPr>
        <w:t xml:space="preserve">1 </w:t>
      </w:r>
      <w:r w:rsidRPr="00DF68A5">
        <w:rPr>
          <w:rFonts w:cs="Times New Roman"/>
          <w:sz w:val="22"/>
          <w:szCs w:val="22"/>
        </w:rPr>
        <w:t>are as follows:</w:t>
      </w:r>
      <w:r w:rsidR="000B415E">
        <w:rPr>
          <w:rFonts w:cs="Times New Roman"/>
          <w:sz w:val="22"/>
          <w:szCs w:val="22"/>
        </w:rPr>
        <w:tab/>
      </w:r>
    </w:p>
    <w:p w14:paraId="31DF0D45" w14:textId="77777777" w:rsidR="00471E21" w:rsidRPr="00DF68A5" w:rsidRDefault="00471E21" w:rsidP="00471E21">
      <w:pPr>
        <w:tabs>
          <w:tab w:val="left" w:pos="540"/>
        </w:tabs>
        <w:jc w:val="both"/>
        <w:rPr>
          <w:rFonts w:cs="Times New Roman"/>
          <w:sz w:val="22"/>
          <w:szCs w:val="22"/>
        </w:rPr>
      </w:pPr>
    </w:p>
    <w:tbl>
      <w:tblPr>
        <w:tblW w:w="9606" w:type="dxa"/>
        <w:tblLayout w:type="fixed"/>
        <w:tblLook w:val="04A0" w:firstRow="1" w:lastRow="0" w:firstColumn="1" w:lastColumn="0" w:noHBand="0" w:noVBand="1"/>
      </w:tblPr>
      <w:tblGrid>
        <w:gridCol w:w="4219"/>
        <w:gridCol w:w="1146"/>
        <w:gridCol w:w="236"/>
        <w:gridCol w:w="1169"/>
        <w:gridCol w:w="236"/>
        <w:gridCol w:w="1182"/>
        <w:gridCol w:w="236"/>
        <w:gridCol w:w="1182"/>
      </w:tblGrid>
      <w:tr w:rsidR="00471E21" w:rsidRPr="002B32CC" w14:paraId="04ABBE64" w14:textId="77777777" w:rsidTr="009D3BA0">
        <w:trPr>
          <w:tblHeader/>
        </w:trPr>
        <w:tc>
          <w:tcPr>
            <w:tcW w:w="4219" w:type="dxa"/>
          </w:tcPr>
          <w:p w14:paraId="550CE170" w14:textId="77777777" w:rsidR="00471E21" w:rsidRPr="002B32CC" w:rsidRDefault="00471E21" w:rsidP="009D3BA0">
            <w:pPr>
              <w:tabs>
                <w:tab w:val="left" w:pos="540"/>
              </w:tabs>
              <w:jc w:val="both"/>
              <w:rPr>
                <w:rFonts w:cs="Times New Roman"/>
                <w:sz w:val="22"/>
                <w:szCs w:val="22"/>
              </w:rPr>
            </w:pPr>
          </w:p>
        </w:tc>
        <w:tc>
          <w:tcPr>
            <w:tcW w:w="5387" w:type="dxa"/>
            <w:gridSpan w:val="7"/>
            <w:tcBorders>
              <w:bottom w:val="single" w:sz="4" w:space="0" w:color="auto"/>
            </w:tcBorders>
          </w:tcPr>
          <w:p w14:paraId="6A316991" w14:textId="77777777" w:rsidR="00471E21" w:rsidRPr="00E14E86" w:rsidRDefault="00471E21" w:rsidP="009D3BA0">
            <w:pPr>
              <w:tabs>
                <w:tab w:val="left" w:pos="540"/>
              </w:tabs>
              <w:jc w:val="center"/>
              <w:rPr>
                <w:rFonts w:cs="Cordia New"/>
                <w:sz w:val="22"/>
                <w:szCs w:val="22"/>
              </w:rPr>
            </w:pPr>
            <w:r>
              <w:rPr>
                <w:rFonts w:cs="Times New Roman"/>
                <w:sz w:val="22"/>
                <w:szCs w:val="22"/>
              </w:rPr>
              <w:t>In Thousand Baht</w:t>
            </w:r>
          </w:p>
        </w:tc>
      </w:tr>
      <w:tr w:rsidR="00471E21" w:rsidRPr="002B32CC" w14:paraId="4A42A120" w14:textId="77777777" w:rsidTr="009D3BA0">
        <w:trPr>
          <w:tblHeader/>
        </w:trPr>
        <w:tc>
          <w:tcPr>
            <w:tcW w:w="4219" w:type="dxa"/>
          </w:tcPr>
          <w:p w14:paraId="4BB3A638" w14:textId="77777777" w:rsidR="00471E21" w:rsidRPr="002B32CC" w:rsidRDefault="00471E21" w:rsidP="009D3BA0">
            <w:pPr>
              <w:tabs>
                <w:tab w:val="left" w:pos="540"/>
              </w:tabs>
              <w:jc w:val="both"/>
              <w:rPr>
                <w:rFonts w:cs="Times New Roman"/>
                <w:sz w:val="22"/>
                <w:szCs w:val="22"/>
              </w:rPr>
            </w:pPr>
          </w:p>
        </w:tc>
        <w:tc>
          <w:tcPr>
            <w:tcW w:w="2551" w:type="dxa"/>
            <w:gridSpan w:val="3"/>
            <w:tcBorders>
              <w:top w:val="single" w:sz="4" w:space="0" w:color="auto"/>
            </w:tcBorders>
          </w:tcPr>
          <w:p w14:paraId="45FC8C68" w14:textId="77777777" w:rsidR="00471E21" w:rsidRPr="002B32CC" w:rsidRDefault="00471E21" w:rsidP="009D3BA0">
            <w:pPr>
              <w:tabs>
                <w:tab w:val="left" w:pos="540"/>
              </w:tabs>
              <w:jc w:val="center"/>
              <w:rPr>
                <w:rFonts w:cs="Times New Roman"/>
                <w:sz w:val="22"/>
                <w:szCs w:val="22"/>
              </w:rPr>
            </w:pPr>
            <w:r w:rsidRPr="002B32CC">
              <w:rPr>
                <w:rFonts w:cs="Times New Roman"/>
                <w:sz w:val="22"/>
                <w:szCs w:val="22"/>
              </w:rPr>
              <w:t>Consolidated</w:t>
            </w:r>
          </w:p>
        </w:tc>
        <w:tc>
          <w:tcPr>
            <w:tcW w:w="236" w:type="dxa"/>
            <w:tcBorders>
              <w:top w:val="single" w:sz="4" w:space="0" w:color="auto"/>
            </w:tcBorders>
          </w:tcPr>
          <w:p w14:paraId="04A3585D" w14:textId="77777777" w:rsidR="00471E21" w:rsidRPr="002B32CC" w:rsidRDefault="00471E21" w:rsidP="009D3BA0">
            <w:pPr>
              <w:tabs>
                <w:tab w:val="left" w:pos="540"/>
              </w:tabs>
              <w:jc w:val="center"/>
              <w:rPr>
                <w:rFonts w:cs="Times New Roman"/>
                <w:sz w:val="22"/>
                <w:szCs w:val="22"/>
              </w:rPr>
            </w:pPr>
          </w:p>
        </w:tc>
        <w:tc>
          <w:tcPr>
            <w:tcW w:w="2600" w:type="dxa"/>
            <w:gridSpan w:val="3"/>
            <w:tcBorders>
              <w:top w:val="single" w:sz="4" w:space="0" w:color="auto"/>
            </w:tcBorders>
          </w:tcPr>
          <w:p w14:paraId="09818E74" w14:textId="77777777" w:rsidR="00471E21" w:rsidRPr="002B32CC" w:rsidRDefault="00471E21" w:rsidP="009D3BA0">
            <w:pPr>
              <w:tabs>
                <w:tab w:val="left" w:pos="540"/>
              </w:tabs>
              <w:jc w:val="center"/>
              <w:rPr>
                <w:rFonts w:cs="Times New Roman"/>
                <w:sz w:val="22"/>
                <w:szCs w:val="22"/>
              </w:rPr>
            </w:pPr>
            <w:r w:rsidRPr="002B32CC">
              <w:rPr>
                <w:rFonts w:cs="Times New Roman"/>
                <w:sz w:val="22"/>
                <w:szCs w:val="22"/>
              </w:rPr>
              <w:t>Separate</w:t>
            </w:r>
          </w:p>
        </w:tc>
      </w:tr>
      <w:tr w:rsidR="00471E21" w:rsidRPr="002B32CC" w14:paraId="2CDAB145" w14:textId="77777777" w:rsidTr="009D3BA0">
        <w:trPr>
          <w:tblHeader/>
        </w:trPr>
        <w:tc>
          <w:tcPr>
            <w:tcW w:w="4219" w:type="dxa"/>
          </w:tcPr>
          <w:p w14:paraId="792C302C" w14:textId="77777777" w:rsidR="00471E21" w:rsidRPr="002B32CC" w:rsidRDefault="00471E21" w:rsidP="009D3BA0">
            <w:pPr>
              <w:tabs>
                <w:tab w:val="left" w:pos="540"/>
              </w:tabs>
              <w:jc w:val="both"/>
              <w:rPr>
                <w:rFonts w:cs="Times New Roman"/>
                <w:sz w:val="22"/>
                <w:szCs w:val="22"/>
              </w:rPr>
            </w:pPr>
          </w:p>
        </w:tc>
        <w:tc>
          <w:tcPr>
            <w:tcW w:w="2551" w:type="dxa"/>
            <w:gridSpan w:val="3"/>
            <w:tcBorders>
              <w:bottom w:val="single" w:sz="4" w:space="0" w:color="auto"/>
            </w:tcBorders>
          </w:tcPr>
          <w:p w14:paraId="2F41093D" w14:textId="77777777" w:rsidR="00471E21" w:rsidRPr="002B32CC" w:rsidRDefault="00471E21" w:rsidP="009D3BA0">
            <w:pPr>
              <w:tabs>
                <w:tab w:val="left" w:pos="540"/>
              </w:tabs>
              <w:jc w:val="center"/>
              <w:rPr>
                <w:rFonts w:cs="Times New Roman"/>
                <w:sz w:val="22"/>
                <w:szCs w:val="22"/>
              </w:rPr>
            </w:pPr>
            <w:r w:rsidRPr="002B32CC">
              <w:rPr>
                <w:rFonts w:cs="Times New Roman"/>
                <w:sz w:val="22"/>
                <w:szCs w:val="22"/>
              </w:rPr>
              <w:t>financial statements</w:t>
            </w:r>
          </w:p>
        </w:tc>
        <w:tc>
          <w:tcPr>
            <w:tcW w:w="236" w:type="dxa"/>
          </w:tcPr>
          <w:p w14:paraId="6D0C295F" w14:textId="77777777" w:rsidR="00471E21" w:rsidRPr="002B32CC" w:rsidRDefault="00471E21" w:rsidP="009D3BA0">
            <w:pPr>
              <w:tabs>
                <w:tab w:val="left" w:pos="540"/>
              </w:tabs>
              <w:jc w:val="center"/>
              <w:rPr>
                <w:rFonts w:cs="Times New Roman"/>
                <w:sz w:val="22"/>
                <w:szCs w:val="22"/>
              </w:rPr>
            </w:pPr>
          </w:p>
        </w:tc>
        <w:tc>
          <w:tcPr>
            <w:tcW w:w="2600" w:type="dxa"/>
            <w:gridSpan w:val="3"/>
            <w:tcBorders>
              <w:bottom w:val="single" w:sz="4" w:space="0" w:color="auto"/>
            </w:tcBorders>
          </w:tcPr>
          <w:p w14:paraId="069C14E8" w14:textId="77777777" w:rsidR="00471E21" w:rsidRPr="002B32CC" w:rsidRDefault="00471E21" w:rsidP="009D3BA0">
            <w:pPr>
              <w:tabs>
                <w:tab w:val="left" w:pos="540"/>
              </w:tabs>
              <w:jc w:val="center"/>
              <w:rPr>
                <w:rFonts w:cs="Times New Roman"/>
                <w:sz w:val="22"/>
                <w:szCs w:val="22"/>
                <w:cs/>
              </w:rPr>
            </w:pPr>
            <w:r w:rsidRPr="002B32CC">
              <w:rPr>
                <w:rFonts w:cs="Times New Roman"/>
                <w:sz w:val="22"/>
                <w:szCs w:val="22"/>
              </w:rPr>
              <w:t>financial statements</w:t>
            </w:r>
          </w:p>
        </w:tc>
      </w:tr>
      <w:tr w:rsidR="001D6023" w:rsidRPr="002B32CC" w14:paraId="6D095FEB" w14:textId="77777777" w:rsidTr="009D3BA0">
        <w:trPr>
          <w:tblHeader/>
        </w:trPr>
        <w:tc>
          <w:tcPr>
            <w:tcW w:w="4219" w:type="dxa"/>
          </w:tcPr>
          <w:p w14:paraId="5CCF6541" w14:textId="77777777" w:rsidR="001D6023" w:rsidRPr="002B32CC" w:rsidRDefault="001D6023" w:rsidP="001D6023">
            <w:pPr>
              <w:tabs>
                <w:tab w:val="left" w:pos="540"/>
              </w:tabs>
              <w:jc w:val="both"/>
              <w:rPr>
                <w:rFonts w:cs="Times New Roman"/>
                <w:sz w:val="22"/>
                <w:szCs w:val="22"/>
              </w:rPr>
            </w:pPr>
          </w:p>
        </w:tc>
        <w:tc>
          <w:tcPr>
            <w:tcW w:w="1146" w:type="dxa"/>
            <w:tcBorders>
              <w:top w:val="single" w:sz="4" w:space="0" w:color="auto"/>
              <w:bottom w:val="single" w:sz="4" w:space="0" w:color="auto"/>
            </w:tcBorders>
          </w:tcPr>
          <w:p w14:paraId="1B6C4981" w14:textId="62CA207F" w:rsidR="001D6023" w:rsidRPr="002B32CC" w:rsidRDefault="001D6023" w:rsidP="001D6023">
            <w:pPr>
              <w:tabs>
                <w:tab w:val="left" w:pos="540"/>
              </w:tabs>
              <w:jc w:val="center"/>
              <w:rPr>
                <w:rFonts w:cs="Times New Roman"/>
                <w:sz w:val="22"/>
                <w:szCs w:val="22"/>
              </w:rPr>
            </w:pPr>
            <w:r>
              <w:rPr>
                <w:rFonts w:cs="Times New Roman"/>
                <w:sz w:val="22"/>
                <w:szCs w:val="22"/>
              </w:rPr>
              <w:t>2026</w:t>
            </w:r>
          </w:p>
        </w:tc>
        <w:tc>
          <w:tcPr>
            <w:tcW w:w="236" w:type="dxa"/>
            <w:tcBorders>
              <w:top w:val="single" w:sz="4" w:space="0" w:color="auto"/>
            </w:tcBorders>
          </w:tcPr>
          <w:p w14:paraId="244C9A01" w14:textId="77777777" w:rsidR="001D6023" w:rsidRPr="002B32CC" w:rsidRDefault="001D6023" w:rsidP="001D6023">
            <w:pPr>
              <w:tabs>
                <w:tab w:val="left" w:pos="540"/>
              </w:tabs>
              <w:jc w:val="center"/>
              <w:rPr>
                <w:rFonts w:cs="Times New Roman"/>
                <w:sz w:val="22"/>
                <w:szCs w:val="22"/>
              </w:rPr>
            </w:pPr>
          </w:p>
        </w:tc>
        <w:tc>
          <w:tcPr>
            <w:tcW w:w="1169" w:type="dxa"/>
            <w:tcBorders>
              <w:top w:val="single" w:sz="4" w:space="0" w:color="auto"/>
              <w:bottom w:val="single" w:sz="4" w:space="0" w:color="auto"/>
            </w:tcBorders>
          </w:tcPr>
          <w:p w14:paraId="29BCDE6C" w14:textId="5CBF3723"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36" w:type="dxa"/>
          </w:tcPr>
          <w:p w14:paraId="4DADA8B4" w14:textId="77777777" w:rsidR="001D6023" w:rsidRPr="002B32CC" w:rsidRDefault="001D6023" w:rsidP="001D6023">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1A2DE892" w14:textId="72C05701"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2026</w:t>
            </w:r>
          </w:p>
        </w:tc>
        <w:tc>
          <w:tcPr>
            <w:tcW w:w="236" w:type="dxa"/>
            <w:tcBorders>
              <w:top w:val="single" w:sz="4" w:space="0" w:color="auto"/>
            </w:tcBorders>
          </w:tcPr>
          <w:p w14:paraId="6E3FE115" w14:textId="77777777" w:rsidR="001D6023" w:rsidRPr="002B32CC" w:rsidRDefault="001D6023" w:rsidP="001D6023">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23AADDBD" w14:textId="4997827D"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r>
      <w:tr w:rsidR="001D6023" w:rsidRPr="002B32CC" w14:paraId="7B7ADC78" w14:textId="77777777" w:rsidTr="009D3BA0">
        <w:tc>
          <w:tcPr>
            <w:tcW w:w="4219" w:type="dxa"/>
          </w:tcPr>
          <w:p w14:paraId="1BB1A66C" w14:textId="77777777" w:rsidR="001D6023" w:rsidRPr="002B32CC" w:rsidRDefault="001D6023" w:rsidP="001D6023">
            <w:pPr>
              <w:tabs>
                <w:tab w:val="left" w:pos="540"/>
              </w:tabs>
              <w:ind w:left="-110"/>
              <w:jc w:val="both"/>
              <w:rPr>
                <w:rFonts w:cs="Times New Roman"/>
                <w:b/>
                <w:bCs/>
                <w:sz w:val="22"/>
                <w:szCs w:val="22"/>
              </w:rPr>
            </w:pPr>
            <w:r w:rsidRPr="002B32CC">
              <w:rPr>
                <w:rFonts w:cs="Times New Roman"/>
                <w:b/>
                <w:bCs/>
                <w:sz w:val="22"/>
                <w:szCs w:val="22"/>
              </w:rPr>
              <w:t>Subsidiaries</w:t>
            </w:r>
          </w:p>
        </w:tc>
        <w:tc>
          <w:tcPr>
            <w:tcW w:w="1146" w:type="dxa"/>
            <w:tcBorders>
              <w:top w:val="single" w:sz="4" w:space="0" w:color="auto"/>
            </w:tcBorders>
          </w:tcPr>
          <w:p w14:paraId="094A2E04" w14:textId="77777777"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7DD40C71" w14:textId="77777777" w:rsidR="001D6023" w:rsidRPr="002B32CC" w:rsidRDefault="001D6023" w:rsidP="001D6023">
            <w:pPr>
              <w:tabs>
                <w:tab w:val="left" w:pos="540"/>
              </w:tabs>
              <w:jc w:val="both"/>
              <w:rPr>
                <w:rFonts w:cs="Times New Roman"/>
                <w:sz w:val="22"/>
                <w:szCs w:val="22"/>
              </w:rPr>
            </w:pPr>
          </w:p>
        </w:tc>
        <w:tc>
          <w:tcPr>
            <w:tcW w:w="1169" w:type="dxa"/>
            <w:tcBorders>
              <w:top w:val="single" w:sz="4" w:space="0" w:color="auto"/>
            </w:tcBorders>
          </w:tcPr>
          <w:p w14:paraId="4AEE45B5" w14:textId="77777777"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31F517EE" w14:textId="77777777" w:rsidR="001D6023" w:rsidRPr="002B32CC" w:rsidRDefault="001D6023" w:rsidP="001D6023">
            <w:pPr>
              <w:tabs>
                <w:tab w:val="left" w:pos="540"/>
              </w:tabs>
              <w:jc w:val="both"/>
              <w:rPr>
                <w:rFonts w:cs="Times New Roman"/>
                <w:sz w:val="22"/>
                <w:szCs w:val="22"/>
              </w:rPr>
            </w:pPr>
          </w:p>
        </w:tc>
        <w:tc>
          <w:tcPr>
            <w:tcW w:w="1182" w:type="dxa"/>
            <w:tcBorders>
              <w:top w:val="single" w:sz="4" w:space="0" w:color="auto"/>
            </w:tcBorders>
          </w:tcPr>
          <w:p w14:paraId="22A3E3DF" w14:textId="77777777"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rPr>
            </w:pPr>
          </w:p>
        </w:tc>
        <w:tc>
          <w:tcPr>
            <w:tcW w:w="236" w:type="dxa"/>
          </w:tcPr>
          <w:p w14:paraId="0469B6C2" w14:textId="77777777" w:rsidR="001D6023" w:rsidRPr="002B32CC" w:rsidRDefault="001D6023" w:rsidP="001D6023">
            <w:pPr>
              <w:tabs>
                <w:tab w:val="left" w:pos="540"/>
              </w:tabs>
              <w:jc w:val="both"/>
              <w:rPr>
                <w:rFonts w:cs="Times New Roman"/>
                <w:sz w:val="22"/>
                <w:szCs w:val="22"/>
              </w:rPr>
            </w:pPr>
          </w:p>
        </w:tc>
        <w:tc>
          <w:tcPr>
            <w:tcW w:w="1182" w:type="dxa"/>
            <w:tcBorders>
              <w:top w:val="single" w:sz="4" w:space="0" w:color="auto"/>
            </w:tcBorders>
          </w:tcPr>
          <w:p w14:paraId="6694F4A9" w14:textId="77777777"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1D6023" w:rsidRPr="002B32CC" w14:paraId="2EAFEE49" w14:textId="77777777" w:rsidTr="009D3BA0">
        <w:tc>
          <w:tcPr>
            <w:tcW w:w="4219" w:type="dxa"/>
          </w:tcPr>
          <w:p w14:paraId="3368E912" w14:textId="77777777" w:rsidR="001D6023" w:rsidRPr="002B32CC" w:rsidRDefault="001D6023" w:rsidP="001D6023">
            <w:pPr>
              <w:tabs>
                <w:tab w:val="left" w:pos="540"/>
              </w:tabs>
              <w:ind w:left="-110"/>
              <w:jc w:val="both"/>
              <w:rPr>
                <w:rFonts w:cs="Times New Roman"/>
                <w:sz w:val="22"/>
                <w:szCs w:val="22"/>
              </w:rPr>
            </w:pPr>
            <w:r w:rsidRPr="002B32CC">
              <w:rPr>
                <w:rFonts w:cs="Times New Roman"/>
                <w:sz w:val="22"/>
                <w:szCs w:val="22"/>
              </w:rPr>
              <w:t>Management fee income</w:t>
            </w:r>
          </w:p>
        </w:tc>
        <w:tc>
          <w:tcPr>
            <w:tcW w:w="1146" w:type="dxa"/>
            <w:tcBorders>
              <w:bottom w:val="double" w:sz="4" w:space="0" w:color="auto"/>
            </w:tcBorders>
          </w:tcPr>
          <w:p w14:paraId="5AC22C95" w14:textId="77777777" w:rsidR="001D6023" w:rsidRPr="00461896"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6635302F" w14:textId="77777777" w:rsidR="001D6023" w:rsidRPr="002B32CC" w:rsidRDefault="001D6023" w:rsidP="001D6023">
            <w:pPr>
              <w:tabs>
                <w:tab w:val="left" w:pos="540"/>
              </w:tabs>
              <w:jc w:val="both"/>
              <w:rPr>
                <w:rFonts w:cs="Times New Roman"/>
                <w:sz w:val="22"/>
                <w:szCs w:val="22"/>
              </w:rPr>
            </w:pPr>
          </w:p>
        </w:tc>
        <w:tc>
          <w:tcPr>
            <w:tcW w:w="1169" w:type="dxa"/>
            <w:tcBorders>
              <w:bottom w:val="double" w:sz="4" w:space="0" w:color="auto"/>
            </w:tcBorders>
          </w:tcPr>
          <w:p w14:paraId="21867609" w14:textId="77777777"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3E6AED85" w14:textId="77777777" w:rsidR="001D6023" w:rsidRPr="002B32CC" w:rsidRDefault="001D6023" w:rsidP="001D6023">
            <w:pPr>
              <w:tabs>
                <w:tab w:val="left" w:pos="540"/>
              </w:tabs>
              <w:jc w:val="both"/>
              <w:rPr>
                <w:rFonts w:cs="Times New Roman"/>
                <w:sz w:val="22"/>
                <w:szCs w:val="22"/>
              </w:rPr>
            </w:pPr>
          </w:p>
        </w:tc>
        <w:tc>
          <w:tcPr>
            <w:tcW w:w="1182" w:type="dxa"/>
            <w:tcBorders>
              <w:bottom w:val="double" w:sz="4" w:space="0" w:color="auto"/>
            </w:tcBorders>
            <w:vAlign w:val="bottom"/>
          </w:tcPr>
          <w:p w14:paraId="2726CE46" w14:textId="49F92AAF" w:rsidR="001D6023" w:rsidRPr="00461896" w:rsidRDefault="00522D06" w:rsidP="001D6023">
            <w:pPr>
              <w:tabs>
                <w:tab w:val="clear" w:pos="454"/>
                <w:tab w:val="clear" w:pos="680"/>
                <w:tab w:val="left" w:pos="0"/>
              </w:tabs>
              <w:ind w:right="170"/>
              <w:jc w:val="right"/>
              <w:rPr>
                <w:rFonts w:cs="Times New Roman"/>
                <w:sz w:val="22"/>
                <w:szCs w:val="22"/>
              </w:rPr>
            </w:pPr>
            <w:r w:rsidRPr="00522D06">
              <w:rPr>
                <w:rFonts w:cs="Times New Roman"/>
                <w:sz w:val="22"/>
                <w:szCs w:val="22"/>
              </w:rPr>
              <w:t>10,302</w:t>
            </w:r>
          </w:p>
        </w:tc>
        <w:tc>
          <w:tcPr>
            <w:tcW w:w="236" w:type="dxa"/>
          </w:tcPr>
          <w:p w14:paraId="16C42DCC" w14:textId="77777777" w:rsidR="001D6023" w:rsidRPr="002B32CC" w:rsidRDefault="001D6023" w:rsidP="001D6023">
            <w:pPr>
              <w:tabs>
                <w:tab w:val="left" w:pos="540"/>
              </w:tabs>
              <w:jc w:val="both"/>
              <w:rPr>
                <w:rFonts w:cs="Times New Roman"/>
                <w:sz w:val="22"/>
                <w:szCs w:val="22"/>
              </w:rPr>
            </w:pPr>
          </w:p>
        </w:tc>
        <w:tc>
          <w:tcPr>
            <w:tcW w:w="1182" w:type="dxa"/>
            <w:tcBorders>
              <w:bottom w:val="double" w:sz="4" w:space="0" w:color="auto"/>
            </w:tcBorders>
            <w:vAlign w:val="bottom"/>
          </w:tcPr>
          <w:p w14:paraId="7F1DA0D4" w14:textId="45018E6A"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2B46D9">
              <w:rPr>
                <w:rFonts w:cs="Times New Roman"/>
                <w:sz w:val="22"/>
                <w:szCs w:val="22"/>
              </w:rPr>
              <w:t>8,622</w:t>
            </w:r>
          </w:p>
        </w:tc>
      </w:tr>
      <w:tr w:rsidR="001D6023" w:rsidRPr="002B32CC" w14:paraId="74F2FA53" w14:textId="77777777" w:rsidTr="009D3BA0">
        <w:tc>
          <w:tcPr>
            <w:tcW w:w="4219" w:type="dxa"/>
          </w:tcPr>
          <w:p w14:paraId="2E55375E" w14:textId="77777777" w:rsidR="001D6023" w:rsidRPr="002B32CC" w:rsidRDefault="001D6023" w:rsidP="001D6023">
            <w:pPr>
              <w:tabs>
                <w:tab w:val="left" w:pos="540"/>
              </w:tabs>
              <w:ind w:left="-110"/>
              <w:jc w:val="both"/>
              <w:rPr>
                <w:rFonts w:cs="Times New Roman"/>
                <w:sz w:val="22"/>
                <w:szCs w:val="22"/>
              </w:rPr>
            </w:pPr>
            <w:r w:rsidRPr="002B32CC">
              <w:rPr>
                <w:rFonts w:cs="Times New Roman"/>
                <w:sz w:val="22"/>
                <w:szCs w:val="22"/>
              </w:rPr>
              <w:t>Interest income</w:t>
            </w:r>
          </w:p>
        </w:tc>
        <w:tc>
          <w:tcPr>
            <w:tcW w:w="1146" w:type="dxa"/>
            <w:tcBorders>
              <w:bottom w:val="double" w:sz="4" w:space="0" w:color="auto"/>
            </w:tcBorders>
          </w:tcPr>
          <w:p w14:paraId="1639EA9E" w14:textId="77777777" w:rsidR="001D6023" w:rsidRPr="00461896"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46EA5E3B" w14:textId="77777777" w:rsidR="001D6023" w:rsidRPr="002B32CC" w:rsidRDefault="001D6023" w:rsidP="001D6023">
            <w:pPr>
              <w:tabs>
                <w:tab w:val="left" w:pos="540"/>
              </w:tabs>
              <w:jc w:val="both"/>
              <w:rPr>
                <w:rFonts w:cs="Times New Roman"/>
                <w:sz w:val="22"/>
                <w:szCs w:val="22"/>
              </w:rPr>
            </w:pPr>
          </w:p>
        </w:tc>
        <w:tc>
          <w:tcPr>
            <w:tcW w:w="1169" w:type="dxa"/>
            <w:tcBorders>
              <w:bottom w:val="double" w:sz="4" w:space="0" w:color="auto"/>
            </w:tcBorders>
          </w:tcPr>
          <w:p w14:paraId="282DC511" w14:textId="77777777"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7EEDE986" w14:textId="77777777" w:rsidR="001D6023" w:rsidRPr="002B32CC" w:rsidRDefault="001D6023" w:rsidP="001D6023">
            <w:pPr>
              <w:tabs>
                <w:tab w:val="left" w:pos="540"/>
              </w:tabs>
              <w:jc w:val="both"/>
              <w:rPr>
                <w:rFonts w:cs="Times New Roman"/>
                <w:sz w:val="22"/>
                <w:szCs w:val="22"/>
              </w:rPr>
            </w:pPr>
          </w:p>
        </w:tc>
        <w:tc>
          <w:tcPr>
            <w:tcW w:w="1182" w:type="dxa"/>
            <w:tcBorders>
              <w:bottom w:val="double" w:sz="4" w:space="0" w:color="auto"/>
            </w:tcBorders>
            <w:vAlign w:val="bottom"/>
          </w:tcPr>
          <w:p w14:paraId="0824BD68" w14:textId="499BE808" w:rsidR="001D6023" w:rsidRPr="00461896" w:rsidRDefault="00522D06" w:rsidP="001D6023">
            <w:pPr>
              <w:tabs>
                <w:tab w:val="clear" w:pos="454"/>
                <w:tab w:val="clear" w:pos="680"/>
                <w:tab w:val="left" w:pos="0"/>
              </w:tabs>
              <w:ind w:right="170"/>
              <w:jc w:val="right"/>
              <w:rPr>
                <w:rFonts w:cs="Times New Roman"/>
                <w:sz w:val="22"/>
                <w:szCs w:val="22"/>
              </w:rPr>
            </w:pPr>
            <w:r w:rsidRPr="00522D06">
              <w:rPr>
                <w:rFonts w:cs="Times New Roman"/>
                <w:sz w:val="22"/>
                <w:szCs w:val="22"/>
              </w:rPr>
              <w:t>3,926</w:t>
            </w:r>
          </w:p>
        </w:tc>
        <w:tc>
          <w:tcPr>
            <w:tcW w:w="236" w:type="dxa"/>
          </w:tcPr>
          <w:p w14:paraId="0482FED9" w14:textId="77777777" w:rsidR="001D6023" w:rsidRPr="002B32CC" w:rsidRDefault="001D6023" w:rsidP="001D6023">
            <w:pPr>
              <w:tabs>
                <w:tab w:val="left" w:pos="540"/>
              </w:tabs>
              <w:jc w:val="both"/>
              <w:rPr>
                <w:rFonts w:cs="Times New Roman"/>
                <w:sz w:val="22"/>
                <w:szCs w:val="22"/>
              </w:rPr>
            </w:pPr>
          </w:p>
        </w:tc>
        <w:tc>
          <w:tcPr>
            <w:tcW w:w="1182" w:type="dxa"/>
            <w:tcBorders>
              <w:bottom w:val="double" w:sz="4" w:space="0" w:color="auto"/>
            </w:tcBorders>
            <w:vAlign w:val="bottom"/>
          </w:tcPr>
          <w:p w14:paraId="307789EC" w14:textId="00837ADC"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2B46D9">
              <w:rPr>
                <w:rFonts w:cs="Times New Roman"/>
                <w:sz w:val="22"/>
                <w:szCs w:val="22"/>
              </w:rPr>
              <w:t>4,680</w:t>
            </w:r>
          </w:p>
        </w:tc>
      </w:tr>
      <w:tr w:rsidR="001D6023" w:rsidRPr="002B32CC" w14:paraId="6F568013" w14:textId="77777777" w:rsidTr="009D3BA0">
        <w:tc>
          <w:tcPr>
            <w:tcW w:w="4219" w:type="dxa"/>
          </w:tcPr>
          <w:p w14:paraId="287A28F5" w14:textId="77777777" w:rsidR="001D6023" w:rsidRPr="002B32CC" w:rsidRDefault="001D6023" w:rsidP="001D6023">
            <w:pPr>
              <w:tabs>
                <w:tab w:val="left" w:pos="540"/>
              </w:tabs>
              <w:ind w:left="-110"/>
              <w:jc w:val="both"/>
              <w:rPr>
                <w:rFonts w:cs="Times New Roman"/>
                <w:sz w:val="22"/>
                <w:szCs w:val="22"/>
              </w:rPr>
            </w:pPr>
            <w:r w:rsidRPr="002B32CC">
              <w:rPr>
                <w:rFonts w:cs="Times New Roman"/>
                <w:sz w:val="22"/>
                <w:szCs w:val="22"/>
              </w:rPr>
              <w:t>Rental and services</w:t>
            </w:r>
          </w:p>
        </w:tc>
        <w:tc>
          <w:tcPr>
            <w:tcW w:w="1146" w:type="dxa"/>
            <w:tcBorders>
              <w:top w:val="double" w:sz="4" w:space="0" w:color="auto"/>
              <w:bottom w:val="double" w:sz="4" w:space="0" w:color="auto"/>
            </w:tcBorders>
          </w:tcPr>
          <w:p w14:paraId="7181FA92" w14:textId="77777777" w:rsidR="001D6023" w:rsidRPr="00461896"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22769C64" w14:textId="77777777" w:rsidR="001D6023" w:rsidRPr="002B32CC" w:rsidRDefault="001D6023" w:rsidP="001D6023">
            <w:pPr>
              <w:tabs>
                <w:tab w:val="left" w:pos="540"/>
              </w:tabs>
              <w:jc w:val="both"/>
              <w:rPr>
                <w:rFonts w:cs="Times New Roman"/>
                <w:sz w:val="22"/>
                <w:szCs w:val="22"/>
              </w:rPr>
            </w:pPr>
          </w:p>
        </w:tc>
        <w:tc>
          <w:tcPr>
            <w:tcW w:w="1169" w:type="dxa"/>
            <w:tcBorders>
              <w:top w:val="double" w:sz="4" w:space="0" w:color="auto"/>
              <w:bottom w:val="double" w:sz="4" w:space="0" w:color="auto"/>
            </w:tcBorders>
          </w:tcPr>
          <w:p w14:paraId="3B5A6ACA" w14:textId="77777777"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16BFA5A5" w14:textId="77777777" w:rsidR="001D6023" w:rsidRPr="002B32CC" w:rsidRDefault="001D6023" w:rsidP="001D6023">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514271BF" w14:textId="7A5F93AC" w:rsidR="001D6023" w:rsidRPr="00461896" w:rsidRDefault="00522D06" w:rsidP="0052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22D06">
              <w:rPr>
                <w:rFonts w:cs="Times New Roman"/>
                <w:sz w:val="22"/>
                <w:szCs w:val="22"/>
              </w:rPr>
              <w:t>-</w:t>
            </w:r>
          </w:p>
        </w:tc>
        <w:tc>
          <w:tcPr>
            <w:tcW w:w="236" w:type="dxa"/>
          </w:tcPr>
          <w:p w14:paraId="7D129F2C" w14:textId="77777777" w:rsidR="001D6023" w:rsidRPr="002B32CC" w:rsidRDefault="001D6023" w:rsidP="001D6023">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4E7165AD" w14:textId="3F0073A3"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2B46D9">
              <w:rPr>
                <w:rFonts w:cs="Times New Roman"/>
                <w:sz w:val="22"/>
                <w:szCs w:val="22"/>
              </w:rPr>
              <w:t>180</w:t>
            </w:r>
          </w:p>
        </w:tc>
      </w:tr>
      <w:tr w:rsidR="001D6023" w:rsidRPr="002B32CC" w14:paraId="414014B5" w14:textId="77777777" w:rsidTr="009D3B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647C5E1F" w14:textId="77777777" w:rsidR="001D6023" w:rsidRPr="002B32CC" w:rsidRDefault="001D6023" w:rsidP="001D6023">
            <w:pPr>
              <w:tabs>
                <w:tab w:val="left" w:pos="540"/>
              </w:tabs>
              <w:ind w:left="-110"/>
              <w:jc w:val="both"/>
              <w:rPr>
                <w:rFonts w:cs="Times New Roman"/>
                <w:sz w:val="22"/>
                <w:szCs w:val="22"/>
              </w:rPr>
            </w:pPr>
            <w:r w:rsidRPr="002B32CC">
              <w:rPr>
                <w:rFonts w:cs="Times New Roman"/>
                <w:sz w:val="22"/>
                <w:szCs w:val="22"/>
              </w:rPr>
              <w:t>Service expenses</w:t>
            </w:r>
          </w:p>
        </w:tc>
        <w:tc>
          <w:tcPr>
            <w:tcW w:w="1146" w:type="dxa"/>
            <w:tcBorders>
              <w:top w:val="double" w:sz="4" w:space="0" w:color="auto"/>
              <w:left w:val="nil"/>
              <w:bottom w:val="double" w:sz="4" w:space="0" w:color="auto"/>
              <w:right w:val="nil"/>
            </w:tcBorders>
          </w:tcPr>
          <w:p w14:paraId="1233C9F8" w14:textId="77777777" w:rsidR="001D6023" w:rsidRPr="00461896"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Borders>
              <w:top w:val="nil"/>
              <w:left w:val="nil"/>
              <w:bottom w:val="nil"/>
              <w:right w:val="nil"/>
            </w:tcBorders>
          </w:tcPr>
          <w:p w14:paraId="67D7E87D" w14:textId="77777777" w:rsidR="001D6023" w:rsidRPr="002B32CC" w:rsidRDefault="001D6023" w:rsidP="001D6023">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tcPr>
          <w:p w14:paraId="60FEE27E" w14:textId="77777777"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Borders>
              <w:top w:val="nil"/>
              <w:left w:val="nil"/>
              <w:bottom w:val="nil"/>
              <w:right w:val="nil"/>
            </w:tcBorders>
          </w:tcPr>
          <w:p w14:paraId="2D43E8DF" w14:textId="77777777" w:rsidR="001D6023" w:rsidRPr="002B32CC" w:rsidRDefault="001D6023" w:rsidP="001D602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21497879" w14:textId="65D79BAD" w:rsidR="001D6023" w:rsidRPr="00461896" w:rsidRDefault="00522D06" w:rsidP="001D6023">
            <w:pPr>
              <w:tabs>
                <w:tab w:val="clear" w:pos="454"/>
                <w:tab w:val="clear" w:pos="680"/>
                <w:tab w:val="left" w:pos="0"/>
              </w:tabs>
              <w:ind w:right="170"/>
              <w:jc w:val="right"/>
              <w:rPr>
                <w:rFonts w:cs="Times New Roman"/>
                <w:sz w:val="22"/>
                <w:szCs w:val="22"/>
              </w:rPr>
            </w:pPr>
            <w:r w:rsidRPr="00522D06">
              <w:rPr>
                <w:rFonts w:cs="Times New Roman"/>
                <w:sz w:val="22"/>
                <w:szCs w:val="22"/>
              </w:rPr>
              <w:t>2,173</w:t>
            </w:r>
          </w:p>
        </w:tc>
        <w:tc>
          <w:tcPr>
            <w:tcW w:w="236" w:type="dxa"/>
            <w:tcBorders>
              <w:top w:val="nil"/>
              <w:left w:val="nil"/>
              <w:bottom w:val="nil"/>
              <w:right w:val="nil"/>
            </w:tcBorders>
          </w:tcPr>
          <w:p w14:paraId="1A9F7C0C" w14:textId="77777777" w:rsidR="001D6023" w:rsidRPr="002B32CC" w:rsidRDefault="001D6023" w:rsidP="001D602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736693C6" w14:textId="168521DE"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2B46D9">
              <w:rPr>
                <w:rFonts w:cs="Times New Roman"/>
                <w:sz w:val="22"/>
                <w:szCs w:val="22"/>
              </w:rPr>
              <w:t>1,824</w:t>
            </w:r>
          </w:p>
        </w:tc>
      </w:tr>
      <w:tr w:rsidR="00471E21" w:rsidRPr="00F16AA0" w14:paraId="44C1A243" w14:textId="77777777" w:rsidTr="009D3BA0">
        <w:tc>
          <w:tcPr>
            <w:tcW w:w="4219" w:type="dxa"/>
          </w:tcPr>
          <w:p w14:paraId="52672E4F" w14:textId="77777777" w:rsidR="00471E21" w:rsidRPr="00F16AA0" w:rsidRDefault="00471E21" w:rsidP="009D3BA0">
            <w:pPr>
              <w:tabs>
                <w:tab w:val="left" w:pos="540"/>
              </w:tabs>
              <w:jc w:val="both"/>
              <w:rPr>
                <w:rFonts w:cs="Times New Roman"/>
                <w:sz w:val="20"/>
                <w:szCs w:val="20"/>
              </w:rPr>
            </w:pPr>
          </w:p>
        </w:tc>
        <w:tc>
          <w:tcPr>
            <w:tcW w:w="1146" w:type="dxa"/>
          </w:tcPr>
          <w:p w14:paraId="5B685C46" w14:textId="77777777" w:rsidR="00471E21" w:rsidRPr="00F16AA0" w:rsidRDefault="00471E21" w:rsidP="009D3BA0">
            <w:pPr>
              <w:tabs>
                <w:tab w:val="left" w:pos="540"/>
              </w:tabs>
              <w:jc w:val="both"/>
              <w:rPr>
                <w:rFonts w:cs="Times New Roman"/>
                <w:sz w:val="20"/>
                <w:szCs w:val="20"/>
              </w:rPr>
            </w:pPr>
          </w:p>
        </w:tc>
        <w:tc>
          <w:tcPr>
            <w:tcW w:w="236" w:type="dxa"/>
          </w:tcPr>
          <w:p w14:paraId="4DA8BF86" w14:textId="77777777" w:rsidR="00471E21" w:rsidRPr="00F16AA0" w:rsidRDefault="00471E21" w:rsidP="009D3BA0">
            <w:pPr>
              <w:tabs>
                <w:tab w:val="left" w:pos="540"/>
              </w:tabs>
              <w:jc w:val="both"/>
              <w:rPr>
                <w:rFonts w:cs="Times New Roman"/>
                <w:sz w:val="20"/>
                <w:szCs w:val="20"/>
              </w:rPr>
            </w:pPr>
          </w:p>
        </w:tc>
        <w:tc>
          <w:tcPr>
            <w:tcW w:w="1169" w:type="dxa"/>
          </w:tcPr>
          <w:p w14:paraId="5DC84634" w14:textId="77777777" w:rsidR="00471E21" w:rsidRPr="00F16AA0"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236" w:type="dxa"/>
          </w:tcPr>
          <w:p w14:paraId="673A2084" w14:textId="77777777" w:rsidR="00471E21" w:rsidRPr="00F16AA0" w:rsidRDefault="00471E21" w:rsidP="009D3BA0">
            <w:pPr>
              <w:tabs>
                <w:tab w:val="left" w:pos="540"/>
              </w:tabs>
              <w:jc w:val="both"/>
              <w:rPr>
                <w:rFonts w:cs="Times New Roman"/>
                <w:sz w:val="20"/>
                <w:szCs w:val="20"/>
              </w:rPr>
            </w:pPr>
          </w:p>
        </w:tc>
        <w:tc>
          <w:tcPr>
            <w:tcW w:w="1182" w:type="dxa"/>
          </w:tcPr>
          <w:p w14:paraId="3BFE49CF" w14:textId="77777777" w:rsidR="00471E21" w:rsidRPr="00F16AA0"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236" w:type="dxa"/>
          </w:tcPr>
          <w:p w14:paraId="25626C95" w14:textId="77777777" w:rsidR="00471E21" w:rsidRPr="00F16AA0" w:rsidRDefault="00471E21" w:rsidP="009D3BA0">
            <w:pPr>
              <w:tabs>
                <w:tab w:val="left" w:pos="540"/>
              </w:tabs>
              <w:jc w:val="both"/>
              <w:rPr>
                <w:rFonts w:cs="Times New Roman"/>
                <w:sz w:val="20"/>
                <w:szCs w:val="20"/>
              </w:rPr>
            </w:pPr>
          </w:p>
        </w:tc>
        <w:tc>
          <w:tcPr>
            <w:tcW w:w="1182" w:type="dxa"/>
          </w:tcPr>
          <w:p w14:paraId="4BEC5690" w14:textId="77777777" w:rsidR="00471E21" w:rsidRPr="00F16AA0" w:rsidRDefault="00471E21" w:rsidP="009D3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r>
    </w:tbl>
    <w:p w14:paraId="42686BDB" w14:textId="77777777" w:rsidR="00471E21" w:rsidRPr="00471E21"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rPr>
      </w:pPr>
    </w:p>
    <w:p w14:paraId="51A19AAB" w14:textId="77777777" w:rsidR="00471E21" w:rsidRPr="00471E21" w:rsidRDefault="00471E21" w:rsidP="00794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cs="Times New Roman"/>
          <w:sz w:val="22"/>
          <w:szCs w:val="22"/>
        </w:rPr>
      </w:pPr>
    </w:p>
    <w:p w14:paraId="571EB8D3" w14:textId="77777777" w:rsidR="00620625" w:rsidRPr="00F7251A" w:rsidRDefault="00620625" w:rsidP="00F5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0"/>
          <w:szCs w:val="20"/>
        </w:rPr>
      </w:pPr>
    </w:p>
    <w:p w14:paraId="12A55B82" w14:textId="77777777" w:rsidR="00094C2C" w:rsidRPr="00A318C2" w:rsidRDefault="00094C2C" w:rsidP="00BF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highlight w:val="yellow"/>
        </w:rPr>
        <w:sectPr w:rsidR="00094C2C" w:rsidRPr="00A318C2" w:rsidSect="00F16AA0">
          <w:headerReference w:type="default" r:id="rId8"/>
          <w:footerReference w:type="default" r:id="rId9"/>
          <w:headerReference w:type="first" r:id="rId10"/>
          <w:footerReference w:type="first" r:id="rId11"/>
          <w:pgSz w:w="11909" w:h="16834" w:code="9"/>
          <w:pgMar w:top="1440" w:right="1151" w:bottom="805" w:left="1440" w:header="992" w:footer="340" w:gutter="0"/>
          <w:pgNumType w:start="14"/>
          <w:cols w:space="720"/>
          <w:titlePg/>
          <w:docGrid w:linePitch="408"/>
        </w:sectPr>
      </w:pPr>
    </w:p>
    <w:tbl>
      <w:tblPr>
        <w:tblW w:w="9606" w:type="dxa"/>
        <w:tblLayout w:type="fixed"/>
        <w:tblLook w:val="04A0" w:firstRow="1" w:lastRow="0" w:firstColumn="1" w:lastColumn="0" w:noHBand="0" w:noVBand="1"/>
      </w:tblPr>
      <w:tblGrid>
        <w:gridCol w:w="4219"/>
        <w:gridCol w:w="1146"/>
        <w:gridCol w:w="236"/>
        <w:gridCol w:w="1169"/>
        <w:gridCol w:w="236"/>
        <w:gridCol w:w="1182"/>
        <w:gridCol w:w="236"/>
        <w:gridCol w:w="1182"/>
      </w:tblGrid>
      <w:tr w:rsidR="00DF68A5" w:rsidRPr="002B32CC" w14:paraId="7A288F0D" w14:textId="77777777" w:rsidTr="00B47049">
        <w:trPr>
          <w:tblHeader/>
        </w:trPr>
        <w:tc>
          <w:tcPr>
            <w:tcW w:w="4219" w:type="dxa"/>
          </w:tcPr>
          <w:p w14:paraId="00CBF83F" w14:textId="77777777" w:rsidR="00DF68A5" w:rsidRPr="002B32CC" w:rsidRDefault="00DF68A5" w:rsidP="00B47049">
            <w:pPr>
              <w:tabs>
                <w:tab w:val="left" w:pos="540"/>
              </w:tabs>
              <w:jc w:val="both"/>
              <w:rPr>
                <w:rFonts w:cs="Times New Roman"/>
                <w:sz w:val="22"/>
                <w:szCs w:val="22"/>
              </w:rPr>
            </w:pPr>
          </w:p>
        </w:tc>
        <w:tc>
          <w:tcPr>
            <w:tcW w:w="5387" w:type="dxa"/>
            <w:gridSpan w:val="7"/>
            <w:tcBorders>
              <w:bottom w:val="single" w:sz="4" w:space="0" w:color="auto"/>
            </w:tcBorders>
          </w:tcPr>
          <w:p w14:paraId="2BFF3F35" w14:textId="77777777" w:rsidR="00DF68A5" w:rsidRPr="00E14E86" w:rsidRDefault="00DF68A5" w:rsidP="00B47049">
            <w:pPr>
              <w:tabs>
                <w:tab w:val="left" w:pos="540"/>
              </w:tabs>
              <w:jc w:val="center"/>
              <w:rPr>
                <w:rFonts w:cs="Cordia New"/>
                <w:sz w:val="22"/>
                <w:szCs w:val="22"/>
              </w:rPr>
            </w:pPr>
            <w:r>
              <w:rPr>
                <w:rFonts w:cs="Times New Roman"/>
                <w:sz w:val="22"/>
                <w:szCs w:val="22"/>
              </w:rPr>
              <w:t>In Thousand Baht</w:t>
            </w:r>
          </w:p>
        </w:tc>
      </w:tr>
      <w:tr w:rsidR="00DF68A5" w:rsidRPr="002B32CC" w14:paraId="2062BF77" w14:textId="77777777" w:rsidTr="00B47049">
        <w:trPr>
          <w:tblHeader/>
        </w:trPr>
        <w:tc>
          <w:tcPr>
            <w:tcW w:w="4219" w:type="dxa"/>
          </w:tcPr>
          <w:p w14:paraId="0104DDFD" w14:textId="77777777" w:rsidR="00DF68A5" w:rsidRPr="002B32CC" w:rsidRDefault="00DF68A5" w:rsidP="00B47049">
            <w:pPr>
              <w:tabs>
                <w:tab w:val="left" w:pos="540"/>
              </w:tabs>
              <w:jc w:val="both"/>
              <w:rPr>
                <w:rFonts w:cs="Times New Roman"/>
                <w:sz w:val="22"/>
                <w:szCs w:val="22"/>
              </w:rPr>
            </w:pPr>
          </w:p>
        </w:tc>
        <w:tc>
          <w:tcPr>
            <w:tcW w:w="2551" w:type="dxa"/>
            <w:gridSpan w:val="3"/>
            <w:tcBorders>
              <w:top w:val="single" w:sz="4" w:space="0" w:color="auto"/>
            </w:tcBorders>
          </w:tcPr>
          <w:p w14:paraId="32C4D48E" w14:textId="77777777" w:rsidR="00DF68A5" w:rsidRPr="002B32CC" w:rsidRDefault="00DF68A5" w:rsidP="00B47049">
            <w:pPr>
              <w:tabs>
                <w:tab w:val="left" w:pos="540"/>
              </w:tabs>
              <w:jc w:val="center"/>
              <w:rPr>
                <w:rFonts w:cs="Times New Roman"/>
                <w:sz w:val="22"/>
                <w:szCs w:val="22"/>
              </w:rPr>
            </w:pPr>
            <w:r w:rsidRPr="002B32CC">
              <w:rPr>
                <w:rFonts w:cs="Times New Roman"/>
                <w:sz w:val="22"/>
                <w:szCs w:val="22"/>
              </w:rPr>
              <w:t>Consolidated</w:t>
            </w:r>
          </w:p>
        </w:tc>
        <w:tc>
          <w:tcPr>
            <w:tcW w:w="236" w:type="dxa"/>
            <w:tcBorders>
              <w:top w:val="single" w:sz="4" w:space="0" w:color="auto"/>
            </w:tcBorders>
          </w:tcPr>
          <w:p w14:paraId="441B146B" w14:textId="77777777" w:rsidR="00DF68A5" w:rsidRPr="002B32CC" w:rsidRDefault="00DF68A5" w:rsidP="00B47049">
            <w:pPr>
              <w:tabs>
                <w:tab w:val="left" w:pos="540"/>
              </w:tabs>
              <w:jc w:val="center"/>
              <w:rPr>
                <w:rFonts w:cs="Times New Roman"/>
                <w:sz w:val="22"/>
                <w:szCs w:val="22"/>
              </w:rPr>
            </w:pPr>
          </w:p>
        </w:tc>
        <w:tc>
          <w:tcPr>
            <w:tcW w:w="2600" w:type="dxa"/>
            <w:gridSpan w:val="3"/>
            <w:tcBorders>
              <w:top w:val="single" w:sz="4" w:space="0" w:color="auto"/>
            </w:tcBorders>
          </w:tcPr>
          <w:p w14:paraId="5DEB2120" w14:textId="77777777" w:rsidR="00DF68A5" w:rsidRPr="002B32CC" w:rsidRDefault="00DF68A5" w:rsidP="00B47049">
            <w:pPr>
              <w:tabs>
                <w:tab w:val="left" w:pos="540"/>
              </w:tabs>
              <w:jc w:val="center"/>
              <w:rPr>
                <w:rFonts w:cs="Times New Roman"/>
                <w:sz w:val="22"/>
                <w:szCs w:val="22"/>
              </w:rPr>
            </w:pPr>
            <w:r w:rsidRPr="002B32CC">
              <w:rPr>
                <w:rFonts w:cs="Times New Roman"/>
                <w:sz w:val="22"/>
                <w:szCs w:val="22"/>
              </w:rPr>
              <w:t>Separate</w:t>
            </w:r>
          </w:p>
        </w:tc>
      </w:tr>
      <w:tr w:rsidR="00DF68A5" w:rsidRPr="002B32CC" w14:paraId="5E74E61D" w14:textId="77777777" w:rsidTr="00B47049">
        <w:trPr>
          <w:tblHeader/>
        </w:trPr>
        <w:tc>
          <w:tcPr>
            <w:tcW w:w="4219" w:type="dxa"/>
          </w:tcPr>
          <w:p w14:paraId="0757EEDB" w14:textId="77777777" w:rsidR="00DF68A5" w:rsidRPr="002B32CC" w:rsidRDefault="00DF68A5" w:rsidP="00B47049">
            <w:pPr>
              <w:tabs>
                <w:tab w:val="left" w:pos="540"/>
              </w:tabs>
              <w:jc w:val="both"/>
              <w:rPr>
                <w:rFonts w:cs="Times New Roman"/>
                <w:sz w:val="22"/>
                <w:szCs w:val="22"/>
              </w:rPr>
            </w:pPr>
          </w:p>
        </w:tc>
        <w:tc>
          <w:tcPr>
            <w:tcW w:w="2551" w:type="dxa"/>
            <w:gridSpan w:val="3"/>
            <w:tcBorders>
              <w:bottom w:val="single" w:sz="4" w:space="0" w:color="auto"/>
            </w:tcBorders>
          </w:tcPr>
          <w:p w14:paraId="53730AFE" w14:textId="77777777" w:rsidR="00DF68A5" w:rsidRPr="002B32CC" w:rsidRDefault="00DF68A5" w:rsidP="00B47049">
            <w:pPr>
              <w:tabs>
                <w:tab w:val="left" w:pos="540"/>
              </w:tabs>
              <w:jc w:val="center"/>
              <w:rPr>
                <w:rFonts w:cs="Times New Roman"/>
                <w:sz w:val="22"/>
                <w:szCs w:val="22"/>
              </w:rPr>
            </w:pPr>
            <w:r w:rsidRPr="002B32CC">
              <w:rPr>
                <w:rFonts w:cs="Times New Roman"/>
                <w:sz w:val="22"/>
                <w:szCs w:val="22"/>
              </w:rPr>
              <w:t>financial statements</w:t>
            </w:r>
          </w:p>
        </w:tc>
        <w:tc>
          <w:tcPr>
            <w:tcW w:w="236" w:type="dxa"/>
          </w:tcPr>
          <w:p w14:paraId="7F799E64" w14:textId="77777777" w:rsidR="00DF68A5" w:rsidRPr="002B32CC" w:rsidRDefault="00DF68A5" w:rsidP="00B47049">
            <w:pPr>
              <w:tabs>
                <w:tab w:val="left" w:pos="540"/>
              </w:tabs>
              <w:jc w:val="center"/>
              <w:rPr>
                <w:rFonts w:cs="Times New Roman"/>
                <w:sz w:val="22"/>
                <w:szCs w:val="22"/>
              </w:rPr>
            </w:pPr>
          </w:p>
        </w:tc>
        <w:tc>
          <w:tcPr>
            <w:tcW w:w="2600" w:type="dxa"/>
            <w:gridSpan w:val="3"/>
            <w:tcBorders>
              <w:bottom w:val="single" w:sz="4" w:space="0" w:color="auto"/>
            </w:tcBorders>
          </w:tcPr>
          <w:p w14:paraId="77BE66A6" w14:textId="77777777" w:rsidR="00DF68A5" w:rsidRPr="002B32CC" w:rsidRDefault="00DF68A5" w:rsidP="00B47049">
            <w:pPr>
              <w:tabs>
                <w:tab w:val="left" w:pos="540"/>
              </w:tabs>
              <w:jc w:val="center"/>
              <w:rPr>
                <w:rFonts w:cs="Times New Roman"/>
                <w:sz w:val="22"/>
                <w:szCs w:val="22"/>
                <w:cs/>
              </w:rPr>
            </w:pPr>
            <w:r w:rsidRPr="002B32CC">
              <w:rPr>
                <w:rFonts w:cs="Times New Roman"/>
                <w:sz w:val="22"/>
                <w:szCs w:val="22"/>
              </w:rPr>
              <w:t>financial statements</w:t>
            </w:r>
          </w:p>
        </w:tc>
      </w:tr>
      <w:tr w:rsidR="001D6023" w:rsidRPr="002B32CC" w14:paraId="361D6AB5" w14:textId="77777777" w:rsidTr="00B47049">
        <w:trPr>
          <w:tblHeader/>
        </w:trPr>
        <w:tc>
          <w:tcPr>
            <w:tcW w:w="4219" w:type="dxa"/>
          </w:tcPr>
          <w:p w14:paraId="45ACD175" w14:textId="77777777" w:rsidR="001D6023" w:rsidRPr="002B32CC" w:rsidRDefault="001D6023" w:rsidP="001D6023">
            <w:pPr>
              <w:tabs>
                <w:tab w:val="left" w:pos="540"/>
              </w:tabs>
              <w:jc w:val="both"/>
              <w:rPr>
                <w:rFonts w:cs="Times New Roman"/>
                <w:sz w:val="22"/>
                <w:szCs w:val="22"/>
              </w:rPr>
            </w:pPr>
          </w:p>
        </w:tc>
        <w:tc>
          <w:tcPr>
            <w:tcW w:w="1146" w:type="dxa"/>
            <w:tcBorders>
              <w:top w:val="single" w:sz="4" w:space="0" w:color="auto"/>
              <w:bottom w:val="single" w:sz="4" w:space="0" w:color="auto"/>
            </w:tcBorders>
          </w:tcPr>
          <w:p w14:paraId="11EC5710" w14:textId="7B1AF6E8" w:rsidR="001D6023" w:rsidRPr="002B32CC" w:rsidRDefault="001D6023" w:rsidP="001D6023">
            <w:pPr>
              <w:tabs>
                <w:tab w:val="left" w:pos="540"/>
              </w:tabs>
              <w:jc w:val="center"/>
              <w:rPr>
                <w:rFonts w:cs="Times New Roman"/>
                <w:sz w:val="22"/>
                <w:szCs w:val="22"/>
              </w:rPr>
            </w:pPr>
            <w:r>
              <w:rPr>
                <w:rFonts w:cs="Times New Roman"/>
                <w:sz w:val="22"/>
                <w:szCs w:val="22"/>
              </w:rPr>
              <w:t>2026</w:t>
            </w:r>
          </w:p>
        </w:tc>
        <w:tc>
          <w:tcPr>
            <w:tcW w:w="236" w:type="dxa"/>
            <w:tcBorders>
              <w:top w:val="single" w:sz="4" w:space="0" w:color="auto"/>
            </w:tcBorders>
          </w:tcPr>
          <w:p w14:paraId="32D4C752" w14:textId="77777777" w:rsidR="001D6023" w:rsidRPr="002B32CC" w:rsidRDefault="001D6023" w:rsidP="001D6023">
            <w:pPr>
              <w:tabs>
                <w:tab w:val="left" w:pos="540"/>
              </w:tabs>
              <w:jc w:val="center"/>
              <w:rPr>
                <w:rFonts w:cs="Times New Roman"/>
                <w:sz w:val="22"/>
                <w:szCs w:val="22"/>
              </w:rPr>
            </w:pPr>
          </w:p>
        </w:tc>
        <w:tc>
          <w:tcPr>
            <w:tcW w:w="1169" w:type="dxa"/>
            <w:tcBorders>
              <w:top w:val="single" w:sz="4" w:space="0" w:color="auto"/>
              <w:bottom w:val="single" w:sz="4" w:space="0" w:color="auto"/>
            </w:tcBorders>
          </w:tcPr>
          <w:p w14:paraId="27EF6BB5" w14:textId="0F9774D6"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36" w:type="dxa"/>
          </w:tcPr>
          <w:p w14:paraId="2703CD35" w14:textId="77777777" w:rsidR="001D6023" w:rsidRPr="002B32CC" w:rsidRDefault="001D6023" w:rsidP="001D6023">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57E4248C" w14:textId="7F24DEAC"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2026</w:t>
            </w:r>
          </w:p>
        </w:tc>
        <w:tc>
          <w:tcPr>
            <w:tcW w:w="236" w:type="dxa"/>
            <w:tcBorders>
              <w:top w:val="single" w:sz="4" w:space="0" w:color="auto"/>
            </w:tcBorders>
          </w:tcPr>
          <w:p w14:paraId="665AF4D6" w14:textId="77777777" w:rsidR="001D6023" w:rsidRPr="002B32CC" w:rsidRDefault="001D6023" w:rsidP="001D6023">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4A6F97C0" w14:textId="3680596F" w:rsidR="001D6023" w:rsidRPr="002B32CC"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r>
      <w:tr w:rsidR="001D6023" w:rsidRPr="00515545" w14:paraId="61C253E6" w14:textId="77777777" w:rsidTr="00B47049">
        <w:tc>
          <w:tcPr>
            <w:tcW w:w="4219" w:type="dxa"/>
          </w:tcPr>
          <w:p w14:paraId="3B36B56F" w14:textId="77777777" w:rsidR="001D6023" w:rsidRPr="00515545" w:rsidRDefault="001D6023" w:rsidP="001D6023">
            <w:pPr>
              <w:tabs>
                <w:tab w:val="left" w:pos="540"/>
              </w:tabs>
              <w:ind w:left="-110"/>
              <w:jc w:val="both"/>
              <w:rPr>
                <w:rFonts w:cs="Times New Roman"/>
                <w:b/>
                <w:bCs/>
                <w:sz w:val="22"/>
                <w:szCs w:val="22"/>
              </w:rPr>
            </w:pPr>
            <w:r w:rsidRPr="00515545">
              <w:rPr>
                <w:rFonts w:cs="Times New Roman"/>
                <w:b/>
                <w:bCs/>
                <w:sz w:val="22"/>
                <w:szCs w:val="22"/>
              </w:rPr>
              <w:t>Related companies</w:t>
            </w:r>
          </w:p>
        </w:tc>
        <w:tc>
          <w:tcPr>
            <w:tcW w:w="1146" w:type="dxa"/>
          </w:tcPr>
          <w:p w14:paraId="3CDB40C3" w14:textId="77777777" w:rsidR="001D6023" w:rsidRPr="00515545" w:rsidRDefault="001D6023" w:rsidP="001D6023">
            <w:pPr>
              <w:tabs>
                <w:tab w:val="left" w:pos="540"/>
              </w:tabs>
              <w:jc w:val="both"/>
              <w:rPr>
                <w:rFonts w:cs="Times New Roman"/>
                <w:sz w:val="22"/>
                <w:szCs w:val="22"/>
              </w:rPr>
            </w:pPr>
          </w:p>
        </w:tc>
        <w:tc>
          <w:tcPr>
            <w:tcW w:w="236" w:type="dxa"/>
          </w:tcPr>
          <w:p w14:paraId="42503FB9" w14:textId="77777777" w:rsidR="001D6023" w:rsidRPr="00515545" w:rsidRDefault="001D6023" w:rsidP="001D6023">
            <w:pPr>
              <w:tabs>
                <w:tab w:val="left" w:pos="540"/>
              </w:tabs>
              <w:jc w:val="both"/>
              <w:rPr>
                <w:rFonts w:cs="Times New Roman"/>
                <w:sz w:val="22"/>
                <w:szCs w:val="22"/>
              </w:rPr>
            </w:pPr>
          </w:p>
        </w:tc>
        <w:tc>
          <w:tcPr>
            <w:tcW w:w="1169" w:type="dxa"/>
          </w:tcPr>
          <w:p w14:paraId="1BA96F9B" w14:textId="777777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4E2B4727" w14:textId="77777777" w:rsidR="001D6023" w:rsidRPr="00515545" w:rsidRDefault="001D6023" w:rsidP="001D6023">
            <w:pPr>
              <w:tabs>
                <w:tab w:val="left" w:pos="540"/>
              </w:tabs>
              <w:jc w:val="both"/>
              <w:rPr>
                <w:rFonts w:cs="Times New Roman"/>
                <w:sz w:val="22"/>
                <w:szCs w:val="22"/>
              </w:rPr>
            </w:pPr>
          </w:p>
        </w:tc>
        <w:tc>
          <w:tcPr>
            <w:tcW w:w="1182" w:type="dxa"/>
          </w:tcPr>
          <w:p w14:paraId="6D5585B2" w14:textId="777777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04F6F867" w14:textId="77777777" w:rsidR="001D6023" w:rsidRPr="00515545" w:rsidRDefault="001D6023" w:rsidP="001D6023">
            <w:pPr>
              <w:tabs>
                <w:tab w:val="left" w:pos="540"/>
              </w:tabs>
              <w:jc w:val="both"/>
              <w:rPr>
                <w:rFonts w:cs="Times New Roman"/>
                <w:sz w:val="22"/>
                <w:szCs w:val="22"/>
              </w:rPr>
            </w:pPr>
          </w:p>
        </w:tc>
        <w:tc>
          <w:tcPr>
            <w:tcW w:w="1182" w:type="dxa"/>
          </w:tcPr>
          <w:p w14:paraId="11A428EA" w14:textId="777777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1D6023" w:rsidRPr="00515545" w14:paraId="4505EA05" w14:textId="77777777" w:rsidTr="00B47049">
        <w:tc>
          <w:tcPr>
            <w:tcW w:w="4219" w:type="dxa"/>
          </w:tcPr>
          <w:p w14:paraId="1A6F890C" w14:textId="77777777" w:rsidR="001D6023" w:rsidRPr="00515545" w:rsidRDefault="001D6023" w:rsidP="001D6023">
            <w:pPr>
              <w:tabs>
                <w:tab w:val="left" w:pos="540"/>
              </w:tabs>
              <w:ind w:left="-110"/>
              <w:jc w:val="both"/>
              <w:rPr>
                <w:rFonts w:cs="Times New Roman"/>
                <w:sz w:val="22"/>
                <w:szCs w:val="22"/>
              </w:rPr>
            </w:pPr>
            <w:r w:rsidRPr="00515545">
              <w:rPr>
                <w:rFonts w:cs="Times New Roman"/>
                <w:sz w:val="22"/>
                <w:szCs w:val="22"/>
              </w:rPr>
              <w:t>Rental income</w:t>
            </w:r>
          </w:p>
        </w:tc>
        <w:tc>
          <w:tcPr>
            <w:tcW w:w="1146" w:type="dxa"/>
            <w:tcBorders>
              <w:bottom w:val="double" w:sz="4" w:space="0" w:color="auto"/>
            </w:tcBorders>
            <w:vAlign w:val="bottom"/>
          </w:tcPr>
          <w:p w14:paraId="43E95B77" w14:textId="05E6F5D0" w:rsidR="001D6023" w:rsidRPr="00515545" w:rsidRDefault="00522D06" w:rsidP="0052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22D06">
              <w:rPr>
                <w:rFonts w:cs="Times New Roman"/>
                <w:sz w:val="22"/>
                <w:szCs w:val="22"/>
              </w:rPr>
              <w:t>-</w:t>
            </w:r>
          </w:p>
        </w:tc>
        <w:tc>
          <w:tcPr>
            <w:tcW w:w="236" w:type="dxa"/>
          </w:tcPr>
          <w:p w14:paraId="6A66B05B" w14:textId="77777777" w:rsidR="001D6023" w:rsidRPr="00515545" w:rsidRDefault="001D6023" w:rsidP="001D6023">
            <w:pPr>
              <w:tabs>
                <w:tab w:val="left" w:pos="540"/>
              </w:tabs>
              <w:jc w:val="both"/>
              <w:rPr>
                <w:rFonts w:cs="Times New Roman"/>
                <w:sz w:val="22"/>
                <w:szCs w:val="22"/>
              </w:rPr>
            </w:pPr>
          </w:p>
        </w:tc>
        <w:tc>
          <w:tcPr>
            <w:tcW w:w="1169" w:type="dxa"/>
            <w:tcBorders>
              <w:bottom w:val="double" w:sz="4" w:space="0" w:color="auto"/>
            </w:tcBorders>
            <w:vAlign w:val="bottom"/>
          </w:tcPr>
          <w:p w14:paraId="008881E2" w14:textId="3BF0C653"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2B46D9">
              <w:rPr>
                <w:rFonts w:cs="Times New Roman"/>
                <w:sz w:val="22"/>
                <w:szCs w:val="22"/>
              </w:rPr>
              <w:t>108</w:t>
            </w:r>
          </w:p>
        </w:tc>
        <w:tc>
          <w:tcPr>
            <w:tcW w:w="236" w:type="dxa"/>
          </w:tcPr>
          <w:p w14:paraId="0FEB6105" w14:textId="77777777" w:rsidR="001D6023" w:rsidRPr="00515545" w:rsidRDefault="001D6023" w:rsidP="001D6023">
            <w:pPr>
              <w:tabs>
                <w:tab w:val="left" w:pos="540"/>
              </w:tabs>
              <w:jc w:val="both"/>
              <w:rPr>
                <w:rFonts w:cs="Times New Roman"/>
                <w:sz w:val="22"/>
                <w:szCs w:val="22"/>
              </w:rPr>
            </w:pPr>
          </w:p>
        </w:tc>
        <w:tc>
          <w:tcPr>
            <w:tcW w:w="1182" w:type="dxa"/>
            <w:tcBorders>
              <w:bottom w:val="double" w:sz="4" w:space="0" w:color="auto"/>
            </w:tcBorders>
          </w:tcPr>
          <w:p w14:paraId="53F5ACD9" w14:textId="6C340411" w:rsidR="001D6023" w:rsidRPr="00515545" w:rsidRDefault="00522D06"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22D06">
              <w:rPr>
                <w:rFonts w:cs="Times New Roman"/>
                <w:sz w:val="22"/>
                <w:szCs w:val="22"/>
              </w:rPr>
              <w:t>-</w:t>
            </w:r>
          </w:p>
        </w:tc>
        <w:tc>
          <w:tcPr>
            <w:tcW w:w="236" w:type="dxa"/>
          </w:tcPr>
          <w:p w14:paraId="12F4D05F" w14:textId="77777777" w:rsidR="001D6023" w:rsidRPr="00515545" w:rsidRDefault="001D6023" w:rsidP="001D6023">
            <w:pPr>
              <w:tabs>
                <w:tab w:val="left" w:pos="540"/>
              </w:tabs>
              <w:jc w:val="both"/>
              <w:rPr>
                <w:rFonts w:cs="Times New Roman"/>
                <w:sz w:val="22"/>
                <w:szCs w:val="22"/>
              </w:rPr>
            </w:pPr>
          </w:p>
        </w:tc>
        <w:tc>
          <w:tcPr>
            <w:tcW w:w="1182" w:type="dxa"/>
            <w:tcBorders>
              <w:bottom w:val="double" w:sz="4" w:space="0" w:color="auto"/>
            </w:tcBorders>
          </w:tcPr>
          <w:p w14:paraId="54EA8BE6" w14:textId="483ECED8"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r>
      <w:tr w:rsidR="001D6023" w:rsidRPr="00515545" w14:paraId="7A6B38A7" w14:textId="77777777" w:rsidTr="000126CC">
        <w:tc>
          <w:tcPr>
            <w:tcW w:w="4219" w:type="dxa"/>
          </w:tcPr>
          <w:p w14:paraId="0EEF9823" w14:textId="77777777" w:rsidR="001D6023" w:rsidRPr="00515545" w:rsidRDefault="001D6023" w:rsidP="001D6023">
            <w:pPr>
              <w:tabs>
                <w:tab w:val="left" w:pos="540"/>
              </w:tabs>
              <w:ind w:left="-110"/>
              <w:jc w:val="both"/>
              <w:rPr>
                <w:sz w:val="22"/>
                <w:szCs w:val="22"/>
              </w:rPr>
            </w:pPr>
            <w:r w:rsidRPr="00515545">
              <w:rPr>
                <w:sz w:val="22"/>
                <w:szCs w:val="22"/>
              </w:rPr>
              <w:t>Gross amount paid for</w:t>
            </w:r>
            <w:r w:rsidRPr="00515545">
              <w:rPr>
                <w:rFonts w:cs="Times New Roman"/>
                <w:sz w:val="22"/>
                <w:szCs w:val="22"/>
              </w:rPr>
              <w:t xml:space="preserve"> lease liabilities</w:t>
            </w:r>
          </w:p>
        </w:tc>
        <w:tc>
          <w:tcPr>
            <w:tcW w:w="1146" w:type="dxa"/>
            <w:tcBorders>
              <w:bottom w:val="double" w:sz="4" w:space="0" w:color="auto"/>
            </w:tcBorders>
            <w:vAlign w:val="bottom"/>
          </w:tcPr>
          <w:p w14:paraId="18AC33C9" w14:textId="603131BE" w:rsidR="001D6023" w:rsidRPr="00515545" w:rsidRDefault="00522D06" w:rsidP="001D6023">
            <w:pPr>
              <w:tabs>
                <w:tab w:val="clear" w:pos="454"/>
                <w:tab w:val="clear" w:pos="680"/>
                <w:tab w:val="left" w:pos="0"/>
              </w:tabs>
              <w:ind w:right="170"/>
              <w:jc w:val="right"/>
              <w:rPr>
                <w:rFonts w:cs="Times New Roman"/>
                <w:sz w:val="22"/>
                <w:szCs w:val="22"/>
              </w:rPr>
            </w:pPr>
            <w:r w:rsidRPr="00522D06">
              <w:rPr>
                <w:rFonts w:cs="Times New Roman"/>
                <w:sz w:val="22"/>
                <w:szCs w:val="22"/>
              </w:rPr>
              <w:t>3,151</w:t>
            </w:r>
          </w:p>
        </w:tc>
        <w:tc>
          <w:tcPr>
            <w:tcW w:w="236" w:type="dxa"/>
          </w:tcPr>
          <w:p w14:paraId="214B5AEC" w14:textId="77777777" w:rsidR="001D6023" w:rsidRPr="00515545" w:rsidRDefault="001D6023" w:rsidP="001D6023">
            <w:pPr>
              <w:tabs>
                <w:tab w:val="left" w:pos="540"/>
              </w:tabs>
              <w:jc w:val="both"/>
              <w:rPr>
                <w:rFonts w:cs="Times New Roman"/>
                <w:sz w:val="22"/>
                <w:szCs w:val="22"/>
              </w:rPr>
            </w:pPr>
          </w:p>
        </w:tc>
        <w:tc>
          <w:tcPr>
            <w:tcW w:w="1169" w:type="dxa"/>
            <w:tcBorders>
              <w:bottom w:val="double" w:sz="4" w:space="0" w:color="auto"/>
            </w:tcBorders>
            <w:vAlign w:val="bottom"/>
          </w:tcPr>
          <w:p w14:paraId="62EBCC59" w14:textId="3F4CAA23"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2B46D9">
              <w:rPr>
                <w:rFonts w:cs="Times New Roman"/>
                <w:sz w:val="22"/>
                <w:szCs w:val="22"/>
              </w:rPr>
              <w:t>3,865</w:t>
            </w:r>
          </w:p>
        </w:tc>
        <w:tc>
          <w:tcPr>
            <w:tcW w:w="236" w:type="dxa"/>
          </w:tcPr>
          <w:p w14:paraId="0B0B7084" w14:textId="77777777" w:rsidR="001D6023" w:rsidRPr="00515545" w:rsidRDefault="001D6023" w:rsidP="001D6023">
            <w:pPr>
              <w:tabs>
                <w:tab w:val="left" w:pos="540"/>
              </w:tabs>
              <w:jc w:val="both"/>
              <w:rPr>
                <w:rFonts w:cs="Times New Roman"/>
                <w:sz w:val="22"/>
                <w:szCs w:val="22"/>
              </w:rPr>
            </w:pPr>
          </w:p>
        </w:tc>
        <w:tc>
          <w:tcPr>
            <w:tcW w:w="1182" w:type="dxa"/>
            <w:tcBorders>
              <w:bottom w:val="double" w:sz="4" w:space="0" w:color="auto"/>
            </w:tcBorders>
            <w:vAlign w:val="bottom"/>
          </w:tcPr>
          <w:p w14:paraId="50E826EF" w14:textId="2400A851" w:rsidR="001D6023" w:rsidRPr="00515545" w:rsidRDefault="00522D06" w:rsidP="001D6023">
            <w:pPr>
              <w:tabs>
                <w:tab w:val="clear" w:pos="454"/>
                <w:tab w:val="clear" w:pos="680"/>
                <w:tab w:val="left" w:pos="0"/>
              </w:tabs>
              <w:ind w:right="170"/>
              <w:jc w:val="right"/>
              <w:rPr>
                <w:rFonts w:cs="Times New Roman"/>
                <w:sz w:val="22"/>
                <w:szCs w:val="22"/>
              </w:rPr>
            </w:pPr>
            <w:r w:rsidRPr="00522D06">
              <w:rPr>
                <w:rFonts w:cs="Times New Roman"/>
                <w:sz w:val="22"/>
                <w:szCs w:val="22"/>
              </w:rPr>
              <w:t>3,151</w:t>
            </w:r>
          </w:p>
        </w:tc>
        <w:tc>
          <w:tcPr>
            <w:tcW w:w="236" w:type="dxa"/>
          </w:tcPr>
          <w:p w14:paraId="752A7464" w14:textId="77777777" w:rsidR="001D6023" w:rsidRPr="00515545" w:rsidRDefault="001D6023" w:rsidP="001D6023">
            <w:pPr>
              <w:tabs>
                <w:tab w:val="left" w:pos="540"/>
              </w:tabs>
              <w:jc w:val="both"/>
              <w:rPr>
                <w:rFonts w:cs="Times New Roman"/>
                <w:sz w:val="22"/>
                <w:szCs w:val="22"/>
              </w:rPr>
            </w:pPr>
          </w:p>
        </w:tc>
        <w:tc>
          <w:tcPr>
            <w:tcW w:w="1182" w:type="dxa"/>
            <w:tcBorders>
              <w:bottom w:val="double" w:sz="4" w:space="0" w:color="auto"/>
            </w:tcBorders>
            <w:vAlign w:val="bottom"/>
          </w:tcPr>
          <w:p w14:paraId="78C00ACC" w14:textId="7AA339B6"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2B46D9">
              <w:rPr>
                <w:rFonts w:cs="Times New Roman"/>
                <w:sz w:val="22"/>
                <w:szCs w:val="22"/>
              </w:rPr>
              <w:t>3,865</w:t>
            </w:r>
          </w:p>
        </w:tc>
      </w:tr>
      <w:tr w:rsidR="001D6023" w:rsidRPr="00515545" w14:paraId="65440630" w14:textId="77777777" w:rsidTr="000126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E696B4E" w14:textId="77777777" w:rsidR="001D6023" w:rsidRPr="00515545" w:rsidRDefault="001D6023" w:rsidP="001D6023">
            <w:pPr>
              <w:tabs>
                <w:tab w:val="left" w:pos="540"/>
              </w:tabs>
              <w:ind w:left="-110"/>
              <w:jc w:val="both"/>
              <w:rPr>
                <w:sz w:val="22"/>
                <w:szCs w:val="22"/>
              </w:rPr>
            </w:pPr>
            <w:r w:rsidRPr="00515545">
              <w:rPr>
                <w:rFonts w:cs="Times New Roman"/>
                <w:sz w:val="22"/>
                <w:szCs w:val="22"/>
              </w:rPr>
              <w:t>Interest expense</w:t>
            </w:r>
          </w:p>
        </w:tc>
        <w:tc>
          <w:tcPr>
            <w:tcW w:w="1146" w:type="dxa"/>
            <w:tcBorders>
              <w:top w:val="double" w:sz="4" w:space="0" w:color="auto"/>
              <w:left w:val="nil"/>
              <w:bottom w:val="double" w:sz="4" w:space="0" w:color="auto"/>
              <w:right w:val="nil"/>
            </w:tcBorders>
            <w:vAlign w:val="bottom"/>
          </w:tcPr>
          <w:p w14:paraId="2D468D4B" w14:textId="75630DF7" w:rsidR="001D6023" w:rsidRPr="00515545" w:rsidRDefault="00522D06" w:rsidP="001D6023">
            <w:pPr>
              <w:tabs>
                <w:tab w:val="clear" w:pos="454"/>
                <w:tab w:val="clear" w:pos="680"/>
                <w:tab w:val="left" w:pos="0"/>
              </w:tabs>
              <w:ind w:right="170"/>
              <w:jc w:val="right"/>
              <w:rPr>
                <w:rFonts w:cs="Times New Roman"/>
                <w:sz w:val="22"/>
                <w:szCs w:val="22"/>
              </w:rPr>
            </w:pPr>
            <w:r w:rsidRPr="00522D06">
              <w:rPr>
                <w:rFonts w:cs="Times New Roman"/>
                <w:sz w:val="22"/>
                <w:szCs w:val="22"/>
              </w:rPr>
              <w:t>410</w:t>
            </w:r>
          </w:p>
        </w:tc>
        <w:tc>
          <w:tcPr>
            <w:tcW w:w="236" w:type="dxa"/>
            <w:tcBorders>
              <w:top w:val="nil"/>
              <w:left w:val="nil"/>
              <w:bottom w:val="nil"/>
              <w:right w:val="nil"/>
            </w:tcBorders>
          </w:tcPr>
          <w:p w14:paraId="06A736C3" w14:textId="77777777" w:rsidR="001D6023" w:rsidRPr="00515545" w:rsidRDefault="001D6023" w:rsidP="001D6023">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57EC9960" w14:textId="42A7CEE1"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2B46D9">
              <w:rPr>
                <w:rFonts w:cs="Times New Roman"/>
                <w:sz w:val="22"/>
                <w:szCs w:val="22"/>
              </w:rPr>
              <w:t>180</w:t>
            </w:r>
          </w:p>
        </w:tc>
        <w:tc>
          <w:tcPr>
            <w:tcW w:w="236" w:type="dxa"/>
            <w:tcBorders>
              <w:top w:val="nil"/>
              <w:left w:val="nil"/>
              <w:bottom w:val="nil"/>
              <w:right w:val="nil"/>
            </w:tcBorders>
          </w:tcPr>
          <w:p w14:paraId="2AC4DD1B" w14:textId="77777777" w:rsidR="001D6023" w:rsidRPr="00515545" w:rsidRDefault="001D6023" w:rsidP="001D602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D63177E" w14:textId="4D72AA0B" w:rsidR="001D6023" w:rsidRPr="00515545" w:rsidRDefault="00522D06" w:rsidP="001D6023">
            <w:pPr>
              <w:tabs>
                <w:tab w:val="clear" w:pos="454"/>
                <w:tab w:val="clear" w:pos="680"/>
                <w:tab w:val="left" w:pos="0"/>
              </w:tabs>
              <w:ind w:right="170"/>
              <w:jc w:val="right"/>
              <w:rPr>
                <w:rFonts w:cs="Times New Roman"/>
                <w:sz w:val="22"/>
                <w:szCs w:val="22"/>
              </w:rPr>
            </w:pPr>
            <w:r w:rsidRPr="00522D06">
              <w:rPr>
                <w:rFonts w:cs="Times New Roman"/>
                <w:sz w:val="22"/>
                <w:szCs w:val="22"/>
              </w:rPr>
              <w:t>410</w:t>
            </w:r>
          </w:p>
        </w:tc>
        <w:tc>
          <w:tcPr>
            <w:tcW w:w="236" w:type="dxa"/>
            <w:tcBorders>
              <w:top w:val="nil"/>
              <w:left w:val="nil"/>
              <w:bottom w:val="nil"/>
              <w:right w:val="nil"/>
            </w:tcBorders>
          </w:tcPr>
          <w:p w14:paraId="3D892FF0" w14:textId="77777777" w:rsidR="001D6023" w:rsidRPr="00515545" w:rsidRDefault="001D6023" w:rsidP="001D602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300EAFE" w14:textId="460D8285"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2B46D9">
              <w:rPr>
                <w:rFonts w:cs="Times New Roman"/>
                <w:sz w:val="22"/>
                <w:szCs w:val="22"/>
              </w:rPr>
              <w:t>180</w:t>
            </w:r>
          </w:p>
        </w:tc>
      </w:tr>
      <w:tr w:rsidR="001D6023" w:rsidRPr="00515545" w14:paraId="61A3DCA2" w14:textId="77777777" w:rsidTr="000126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DAE3933" w14:textId="77777777" w:rsidR="001D6023" w:rsidRPr="00515545" w:rsidRDefault="001D6023" w:rsidP="001D6023">
            <w:pPr>
              <w:tabs>
                <w:tab w:val="left" w:pos="540"/>
              </w:tabs>
              <w:ind w:left="-110"/>
              <w:jc w:val="both"/>
              <w:rPr>
                <w:sz w:val="22"/>
                <w:szCs w:val="22"/>
              </w:rPr>
            </w:pPr>
            <w:r w:rsidRPr="00515545">
              <w:rPr>
                <w:rFonts w:cs="Times New Roman"/>
                <w:sz w:val="22"/>
                <w:szCs w:val="22"/>
              </w:rPr>
              <w:t>Purchase of vehicles for hire-purchases</w:t>
            </w:r>
          </w:p>
        </w:tc>
        <w:tc>
          <w:tcPr>
            <w:tcW w:w="1146" w:type="dxa"/>
            <w:tcBorders>
              <w:top w:val="double" w:sz="4" w:space="0" w:color="auto"/>
              <w:left w:val="nil"/>
              <w:bottom w:val="double" w:sz="4" w:space="0" w:color="auto"/>
              <w:right w:val="nil"/>
            </w:tcBorders>
            <w:vAlign w:val="bottom"/>
          </w:tcPr>
          <w:p w14:paraId="1FD54A99" w14:textId="7111E0AE" w:rsidR="001D6023" w:rsidRPr="00515545" w:rsidRDefault="00522D06" w:rsidP="001D6023">
            <w:pPr>
              <w:tabs>
                <w:tab w:val="clear" w:pos="454"/>
                <w:tab w:val="clear" w:pos="680"/>
                <w:tab w:val="left" w:pos="0"/>
              </w:tabs>
              <w:ind w:right="170"/>
              <w:jc w:val="right"/>
              <w:rPr>
                <w:rFonts w:cs="Times New Roman"/>
                <w:sz w:val="22"/>
                <w:szCs w:val="22"/>
              </w:rPr>
            </w:pPr>
            <w:r w:rsidRPr="00522D06">
              <w:rPr>
                <w:rFonts w:cs="Times New Roman"/>
                <w:sz w:val="22"/>
                <w:szCs w:val="22"/>
              </w:rPr>
              <w:t>13,626</w:t>
            </w:r>
          </w:p>
        </w:tc>
        <w:tc>
          <w:tcPr>
            <w:tcW w:w="236" w:type="dxa"/>
            <w:tcBorders>
              <w:top w:val="nil"/>
              <w:left w:val="nil"/>
              <w:bottom w:val="nil"/>
              <w:right w:val="nil"/>
            </w:tcBorders>
          </w:tcPr>
          <w:p w14:paraId="549B86CE" w14:textId="77777777" w:rsidR="001D6023" w:rsidRPr="00515545" w:rsidRDefault="001D6023" w:rsidP="001D6023">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6D8F61A7" w14:textId="4F6A6A70"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2B46D9">
              <w:rPr>
                <w:rFonts w:cs="Times New Roman"/>
                <w:sz w:val="22"/>
                <w:szCs w:val="22"/>
              </w:rPr>
              <w:t>10,267</w:t>
            </w:r>
          </w:p>
        </w:tc>
        <w:tc>
          <w:tcPr>
            <w:tcW w:w="236" w:type="dxa"/>
            <w:tcBorders>
              <w:top w:val="nil"/>
              <w:left w:val="nil"/>
              <w:bottom w:val="nil"/>
              <w:right w:val="nil"/>
            </w:tcBorders>
          </w:tcPr>
          <w:p w14:paraId="30A23530" w14:textId="77777777" w:rsidR="001D6023" w:rsidRPr="00515545" w:rsidRDefault="001D6023" w:rsidP="001D602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9DF2D1B" w14:textId="14239931" w:rsidR="001D6023" w:rsidRPr="00515545" w:rsidRDefault="00522D06"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22D06">
              <w:rPr>
                <w:rFonts w:cs="Times New Roman"/>
                <w:sz w:val="22"/>
                <w:szCs w:val="22"/>
              </w:rPr>
              <w:t>-</w:t>
            </w:r>
          </w:p>
        </w:tc>
        <w:tc>
          <w:tcPr>
            <w:tcW w:w="236" w:type="dxa"/>
            <w:tcBorders>
              <w:top w:val="nil"/>
              <w:left w:val="nil"/>
              <w:bottom w:val="nil"/>
              <w:right w:val="nil"/>
            </w:tcBorders>
          </w:tcPr>
          <w:p w14:paraId="61D24743" w14:textId="77777777" w:rsidR="001D6023" w:rsidRPr="00515545" w:rsidRDefault="001D6023" w:rsidP="001D602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B04C91A" w14:textId="486F0AAA"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1D6023" w:rsidRPr="00515545" w14:paraId="75D9AA4C" w14:textId="77777777" w:rsidTr="000126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0C17ECB9" w14:textId="27B9356F" w:rsidR="001D6023" w:rsidRPr="002B46D9" w:rsidRDefault="001D6023" w:rsidP="001D6023">
            <w:pPr>
              <w:tabs>
                <w:tab w:val="left" w:pos="540"/>
              </w:tabs>
              <w:ind w:left="-110"/>
              <w:jc w:val="both"/>
              <w:rPr>
                <w:rFonts w:cstheme="minorBidi"/>
                <w:sz w:val="22"/>
                <w:szCs w:val="22"/>
              </w:rPr>
            </w:pPr>
            <w:r w:rsidRPr="002B46D9">
              <w:rPr>
                <w:rFonts w:cs="Times New Roman"/>
                <w:sz w:val="22"/>
                <w:szCs w:val="22"/>
              </w:rPr>
              <w:t>Purchase of</w:t>
            </w:r>
            <w:r>
              <w:rPr>
                <w:rFonts w:cstheme="minorBidi" w:hint="cs"/>
                <w:sz w:val="22"/>
                <w:szCs w:val="22"/>
                <w:cs/>
              </w:rPr>
              <w:t xml:space="preserve"> </w:t>
            </w:r>
            <w:r w:rsidRPr="002B46D9">
              <w:rPr>
                <w:rFonts w:cstheme="minorBidi"/>
                <w:sz w:val="22"/>
                <w:szCs w:val="22"/>
              </w:rPr>
              <w:t>office equipment</w:t>
            </w:r>
          </w:p>
        </w:tc>
        <w:tc>
          <w:tcPr>
            <w:tcW w:w="1146" w:type="dxa"/>
            <w:tcBorders>
              <w:top w:val="double" w:sz="4" w:space="0" w:color="auto"/>
              <w:left w:val="nil"/>
              <w:bottom w:val="double" w:sz="4" w:space="0" w:color="auto"/>
              <w:right w:val="nil"/>
            </w:tcBorders>
            <w:vAlign w:val="bottom"/>
          </w:tcPr>
          <w:p w14:paraId="0CE12444" w14:textId="37B52BB7" w:rsidR="001D6023" w:rsidRPr="00522D06" w:rsidRDefault="00522D06" w:rsidP="0052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22D06">
              <w:rPr>
                <w:rFonts w:cs="Times New Roman"/>
                <w:sz w:val="22"/>
                <w:szCs w:val="22"/>
              </w:rPr>
              <w:t>-</w:t>
            </w:r>
          </w:p>
        </w:tc>
        <w:tc>
          <w:tcPr>
            <w:tcW w:w="236" w:type="dxa"/>
            <w:tcBorders>
              <w:top w:val="nil"/>
              <w:left w:val="nil"/>
              <w:bottom w:val="nil"/>
              <w:right w:val="nil"/>
            </w:tcBorders>
          </w:tcPr>
          <w:p w14:paraId="3438FAE1" w14:textId="77777777" w:rsidR="001D6023" w:rsidRPr="00515545" w:rsidRDefault="001D6023" w:rsidP="001D6023">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08FD49BB" w14:textId="5BAEE17D" w:rsidR="001D6023" w:rsidRPr="005D3291"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heme="minorBidi"/>
                <w:sz w:val="22"/>
                <w:szCs w:val="22"/>
              </w:rPr>
              <w:t>252</w:t>
            </w:r>
          </w:p>
        </w:tc>
        <w:tc>
          <w:tcPr>
            <w:tcW w:w="236" w:type="dxa"/>
            <w:tcBorders>
              <w:top w:val="nil"/>
              <w:left w:val="nil"/>
              <w:bottom w:val="nil"/>
              <w:right w:val="nil"/>
            </w:tcBorders>
          </w:tcPr>
          <w:p w14:paraId="7802430D" w14:textId="77777777" w:rsidR="001D6023" w:rsidRPr="00515545" w:rsidRDefault="001D6023" w:rsidP="001D602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09D34BCD" w14:textId="627D7CD6" w:rsidR="001D6023" w:rsidRPr="00522D06" w:rsidRDefault="00522D06" w:rsidP="00522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22D06">
              <w:rPr>
                <w:rFonts w:cs="Times New Roman"/>
                <w:sz w:val="22"/>
                <w:szCs w:val="22"/>
              </w:rPr>
              <w:t>-</w:t>
            </w:r>
          </w:p>
        </w:tc>
        <w:tc>
          <w:tcPr>
            <w:tcW w:w="236" w:type="dxa"/>
            <w:tcBorders>
              <w:top w:val="nil"/>
              <w:left w:val="nil"/>
              <w:bottom w:val="nil"/>
              <w:right w:val="nil"/>
            </w:tcBorders>
          </w:tcPr>
          <w:p w14:paraId="0A0FB78A" w14:textId="77777777" w:rsidR="001D6023" w:rsidRPr="00515545" w:rsidRDefault="001D6023" w:rsidP="001D602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1800E83A" w14:textId="77AAE37C" w:rsidR="001D6023" w:rsidRPr="002B46D9" w:rsidRDefault="001D6023" w:rsidP="001D6023">
            <w:pPr>
              <w:tabs>
                <w:tab w:val="clear" w:pos="454"/>
                <w:tab w:val="clear" w:pos="680"/>
                <w:tab w:val="left" w:pos="0"/>
              </w:tabs>
              <w:ind w:right="170"/>
              <w:jc w:val="right"/>
              <w:rPr>
                <w:rFonts w:cstheme="minorBidi"/>
                <w:sz w:val="22"/>
                <w:szCs w:val="22"/>
              </w:rPr>
            </w:pPr>
            <w:r w:rsidRPr="002B46D9">
              <w:rPr>
                <w:rFonts w:cstheme="minorBidi"/>
                <w:sz w:val="22"/>
                <w:szCs w:val="22"/>
              </w:rPr>
              <w:t>25</w:t>
            </w:r>
            <w:r>
              <w:rPr>
                <w:rFonts w:cstheme="minorBidi"/>
                <w:sz w:val="22"/>
                <w:szCs w:val="22"/>
              </w:rPr>
              <w:t>2</w:t>
            </w:r>
          </w:p>
        </w:tc>
      </w:tr>
      <w:tr w:rsidR="001D6023" w:rsidRPr="00515545" w14:paraId="048E1AD5" w14:textId="77777777" w:rsidTr="000126CC">
        <w:tc>
          <w:tcPr>
            <w:tcW w:w="4219" w:type="dxa"/>
          </w:tcPr>
          <w:p w14:paraId="66542C29" w14:textId="77777777" w:rsidR="001D6023" w:rsidRPr="00515545" w:rsidRDefault="001D6023" w:rsidP="001D6023">
            <w:pPr>
              <w:tabs>
                <w:tab w:val="left" w:pos="540"/>
              </w:tabs>
              <w:ind w:left="-110"/>
              <w:jc w:val="both"/>
              <w:rPr>
                <w:rFonts w:cs="Times New Roman"/>
                <w:sz w:val="22"/>
                <w:szCs w:val="22"/>
              </w:rPr>
            </w:pPr>
            <w:r w:rsidRPr="00515545">
              <w:rPr>
                <w:rFonts w:cs="Times New Roman"/>
                <w:sz w:val="22"/>
                <w:szCs w:val="22"/>
              </w:rPr>
              <w:t>Rental and services</w:t>
            </w:r>
          </w:p>
        </w:tc>
        <w:tc>
          <w:tcPr>
            <w:tcW w:w="1146" w:type="dxa"/>
            <w:tcBorders>
              <w:top w:val="double" w:sz="4" w:space="0" w:color="auto"/>
              <w:bottom w:val="double" w:sz="4" w:space="0" w:color="auto"/>
            </w:tcBorders>
            <w:vAlign w:val="bottom"/>
          </w:tcPr>
          <w:p w14:paraId="462EFDA8" w14:textId="00BDBB01" w:rsidR="001D6023" w:rsidRPr="00515545" w:rsidRDefault="00522D06" w:rsidP="001D6023">
            <w:pPr>
              <w:tabs>
                <w:tab w:val="clear" w:pos="454"/>
                <w:tab w:val="clear" w:pos="680"/>
                <w:tab w:val="left" w:pos="0"/>
              </w:tabs>
              <w:ind w:right="170"/>
              <w:jc w:val="right"/>
              <w:rPr>
                <w:rFonts w:cs="Times New Roman"/>
                <w:sz w:val="22"/>
                <w:szCs w:val="22"/>
              </w:rPr>
            </w:pPr>
            <w:r w:rsidRPr="00522D06">
              <w:rPr>
                <w:rFonts w:cs="Times New Roman"/>
                <w:sz w:val="22"/>
                <w:szCs w:val="22"/>
              </w:rPr>
              <w:t>2,053</w:t>
            </w:r>
          </w:p>
        </w:tc>
        <w:tc>
          <w:tcPr>
            <w:tcW w:w="236" w:type="dxa"/>
          </w:tcPr>
          <w:p w14:paraId="13C5EAEE" w14:textId="77777777" w:rsidR="001D6023" w:rsidRPr="00515545" w:rsidRDefault="001D6023" w:rsidP="001D6023">
            <w:pPr>
              <w:tabs>
                <w:tab w:val="left" w:pos="540"/>
              </w:tabs>
              <w:jc w:val="both"/>
              <w:rPr>
                <w:rFonts w:cs="Times New Roman"/>
                <w:sz w:val="22"/>
                <w:szCs w:val="22"/>
              </w:rPr>
            </w:pPr>
          </w:p>
        </w:tc>
        <w:tc>
          <w:tcPr>
            <w:tcW w:w="1169" w:type="dxa"/>
            <w:tcBorders>
              <w:top w:val="double" w:sz="4" w:space="0" w:color="auto"/>
              <w:bottom w:val="double" w:sz="4" w:space="0" w:color="auto"/>
            </w:tcBorders>
            <w:vAlign w:val="bottom"/>
          </w:tcPr>
          <w:p w14:paraId="2AD25838" w14:textId="20BC8906"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FA58A2">
              <w:rPr>
                <w:rFonts w:cs="Times New Roman"/>
                <w:sz w:val="22"/>
                <w:szCs w:val="22"/>
              </w:rPr>
              <w:t>2,358</w:t>
            </w:r>
          </w:p>
        </w:tc>
        <w:tc>
          <w:tcPr>
            <w:tcW w:w="236" w:type="dxa"/>
          </w:tcPr>
          <w:p w14:paraId="628F392E" w14:textId="77777777" w:rsidR="001D6023" w:rsidRPr="00515545" w:rsidRDefault="001D6023" w:rsidP="001D6023">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2B917593" w14:textId="12D57341" w:rsidR="001D6023" w:rsidRPr="00515545" w:rsidRDefault="00522D06" w:rsidP="001D6023">
            <w:pPr>
              <w:tabs>
                <w:tab w:val="clear" w:pos="454"/>
                <w:tab w:val="clear" w:pos="680"/>
                <w:tab w:val="left" w:pos="0"/>
              </w:tabs>
              <w:ind w:right="170"/>
              <w:jc w:val="right"/>
              <w:rPr>
                <w:rFonts w:cs="Times New Roman"/>
                <w:sz w:val="22"/>
                <w:szCs w:val="22"/>
              </w:rPr>
            </w:pPr>
            <w:r w:rsidRPr="00522D06">
              <w:rPr>
                <w:rFonts w:cs="Times New Roman"/>
                <w:sz w:val="22"/>
                <w:szCs w:val="22"/>
              </w:rPr>
              <w:t>2,053</w:t>
            </w:r>
          </w:p>
        </w:tc>
        <w:tc>
          <w:tcPr>
            <w:tcW w:w="236" w:type="dxa"/>
          </w:tcPr>
          <w:p w14:paraId="06585668" w14:textId="77777777" w:rsidR="001D6023" w:rsidRPr="00515545" w:rsidRDefault="001D6023" w:rsidP="001D6023">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05F78AA2" w14:textId="1F90BA86"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FA58A2">
              <w:rPr>
                <w:rFonts w:cs="Times New Roman"/>
                <w:sz w:val="22"/>
                <w:szCs w:val="22"/>
              </w:rPr>
              <w:t>2,358</w:t>
            </w:r>
          </w:p>
        </w:tc>
      </w:tr>
      <w:tr w:rsidR="001D6023" w:rsidRPr="00515545" w14:paraId="2C64E78E" w14:textId="77777777" w:rsidTr="000126CC">
        <w:tc>
          <w:tcPr>
            <w:tcW w:w="4219" w:type="dxa"/>
          </w:tcPr>
          <w:p w14:paraId="5AA816C6" w14:textId="77777777" w:rsidR="001D6023" w:rsidRPr="00515545" w:rsidRDefault="001D6023" w:rsidP="001D6023">
            <w:pPr>
              <w:tabs>
                <w:tab w:val="left" w:pos="540"/>
              </w:tabs>
              <w:ind w:left="-110"/>
              <w:jc w:val="both"/>
              <w:rPr>
                <w:sz w:val="22"/>
                <w:szCs w:val="22"/>
              </w:rPr>
            </w:pPr>
            <w:r w:rsidRPr="00515545">
              <w:rPr>
                <w:rFonts w:cs="Times New Roman"/>
                <w:sz w:val="22"/>
                <w:szCs w:val="22"/>
              </w:rPr>
              <w:t>Management fee</w:t>
            </w:r>
          </w:p>
        </w:tc>
        <w:tc>
          <w:tcPr>
            <w:tcW w:w="1146" w:type="dxa"/>
            <w:tcBorders>
              <w:top w:val="double" w:sz="4" w:space="0" w:color="auto"/>
              <w:bottom w:val="double" w:sz="4" w:space="0" w:color="auto"/>
            </w:tcBorders>
            <w:vAlign w:val="bottom"/>
          </w:tcPr>
          <w:p w14:paraId="7D7E8903" w14:textId="322E7A73" w:rsidR="001D6023" w:rsidRPr="00515545" w:rsidRDefault="00522D06" w:rsidP="001D6023">
            <w:pPr>
              <w:tabs>
                <w:tab w:val="clear" w:pos="454"/>
                <w:tab w:val="clear" w:pos="680"/>
                <w:tab w:val="left" w:pos="0"/>
              </w:tabs>
              <w:ind w:right="170"/>
              <w:jc w:val="right"/>
              <w:rPr>
                <w:rFonts w:cs="Times New Roman"/>
                <w:sz w:val="22"/>
                <w:szCs w:val="22"/>
              </w:rPr>
            </w:pPr>
            <w:r w:rsidRPr="00522D06">
              <w:rPr>
                <w:rFonts w:cs="Times New Roman"/>
                <w:sz w:val="22"/>
                <w:szCs w:val="22"/>
              </w:rPr>
              <w:t>750</w:t>
            </w:r>
          </w:p>
        </w:tc>
        <w:tc>
          <w:tcPr>
            <w:tcW w:w="236" w:type="dxa"/>
          </w:tcPr>
          <w:p w14:paraId="7A5B252F" w14:textId="77777777" w:rsidR="001D6023" w:rsidRPr="00515545" w:rsidRDefault="001D6023" w:rsidP="001D6023">
            <w:pPr>
              <w:tabs>
                <w:tab w:val="left" w:pos="540"/>
              </w:tabs>
              <w:jc w:val="both"/>
              <w:rPr>
                <w:rFonts w:cs="Times New Roman"/>
                <w:sz w:val="22"/>
                <w:szCs w:val="22"/>
              </w:rPr>
            </w:pPr>
          </w:p>
        </w:tc>
        <w:tc>
          <w:tcPr>
            <w:tcW w:w="1169" w:type="dxa"/>
            <w:tcBorders>
              <w:top w:val="double" w:sz="4" w:space="0" w:color="auto"/>
              <w:bottom w:val="double" w:sz="4" w:space="0" w:color="auto"/>
            </w:tcBorders>
            <w:vAlign w:val="bottom"/>
          </w:tcPr>
          <w:p w14:paraId="15AE67E6" w14:textId="1107588D"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FA58A2">
              <w:rPr>
                <w:rFonts w:cs="Times New Roman"/>
                <w:sz w:val="22"/>
                <w:szCs w:val="22"/>
              </w:rPr>
              <w:t>750</w:t>
            </w:r>
          </w:p>
        </w:tc>
        <w:tc>
          <w:tcPr>
            <w:tcW w:w="236" w:type="dxa"/>
          </w:tcPr>
          <w:p w14:paraId="5ED4A4B7" w14:textId="77777777" w:rsidR="001D6023" w:rsidRPr="00515545" w:rsidRDefault="001D6023" w:rsidP="001D6023">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1EBFE93C" w14:textId="121EAB9C" w:rsidR="001D6023" w:rsidRPr="00515545" w:rsidRDefault="00522D06" w:rsidP="001D6023">
            <w:pPr>
              <w:tabs>
                <w:tab w:val="clear" w:pos="454"/>
                <w:tab w:val="clear" w:pos="680"/>
                <w:tab w:val="left" w:pos="0"/>
              </w:tabs>
              <w:ind w:right="170"/>
              <w:jc w:val="right"/>
              <w:rPr>
                <w:rFonts w:cs="Times New Roman"/>
                <w:sz w:val="22"/>
                <w:szCs w:val="22"/>
              </w:rPr>
            </w:pPr>
            <w:r w:rsidRPr="00522D06">
              <w:rPr>
                <w:rFonts w:cs="Times New Roman"/>
                <w:sz w:val="22"/>
                <w:szCs w:val="22"/>
              </w:rPr>
              <w:t>321</w:t>
            </w:r>
          </w:p>
        </w:tc>
        <w:tc>
          <w:tcPr>
            <w:tcW w:w="236" w:type="dxa"/>
          </w:tcPr>
          <w:p w14:paraId="436353BA" w14:textId="77777777" w:rsidR="001D6023" w:rsidRPr="00515545" w:rsidRDefault="001D6023" w:rsidP="001D6023">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548FD17F" w14:textId="3B3806DC"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FA58A2">
              <w:rPr>
                <w:rFonts w:cs="Times New Roman"/>
                <w:sz w:val="22"/>
                <w:szCs w:val="22"/>
              </w:rPr>
              <w:t>321</w:t>
            </w:r>
          </w:p>
        </w:tc>
      </w:tr>
      <w:tr w:rsidR="001D6023" w:rsidRPr="00515545" w14:paraId="78B8A80C" w14:textId="77777777" w:rsidTr="000126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613F413" w14:textId="77777777" w:rsidR="001D6023" w:rsidRPr="00515545" w:rsidRDefault="001D6023" w:rsidP="001D6023">
            <w:pPr>
              <w:tabs>
                <w:tab w:val="left" w:pos="540"/>
              </w:tabs>
              <w:ind w:left="-110"/>
              <w:jc w:val="both"/>
              <w:rPr>
                <w:sz w:val="22"/>
                <w:szCs w:val="22"/>
              </w:rPr>
            </w:pPr>
            <w:r w:rsidRPr="00515545">
              <w:rPr>
                <w:rFonts w:cs="Times New Roman"/>
                <w:sz w:val="22"/>
                <w:szCs w:val="22"/>
              </w:rPr>
              <w:t>Utility expenses</w:t>
            </w:r>
          </w:p>
        </w:tc>
        <w:tc>
          <w:tcPr>
            <w:tcW w:w="1146" w:type="dxa"/>
            <w:tcBorders>
              <w:top w:val="nil"/>
              <w:left w:val="nil"/>
              <w:bottom w:val="double" w:sz="4" w:space="0" w:color="auto"/>
              <w:right w:val="nil"/>
            </w:tcBorders>
            <w:vAlign w:val="bottom"/>
          </w:tcPr>
          <w:p w14:paraId="36874D4D" w14:textId="55EEF961" w:rsidR="001D6023" w:rsidRPr="00515545" w:rsidRDefault="00522D06" w:rsidP="001D6023">
            <w:pPr>
              <w:tabs>
                <w:tab w:val="clear" w:pos="454"/>
                <w:tab w:val="clear" w:pos="680"/>
                <w:tab w:val="left" w:pos="0"/>
              </w:tabs>
              <w:ind w:right="170"/>
              <w:jc w:val="right"/>
              <w:rPr>
                <w:rFonts w:cs="Times New Roman"/>
                <w:sz w:val="22"/>
                <w:szCs w:val="22"/>
              </w:rPr>
            </w:pPr>
            <w:r w:rsidRPr="00522D06">
              <w:rPr>
                <w:rFonts w:cs="Times New Roman"/>
                <w:sz w:val="22"/>
                <w:szCs w:val="22"/>
              </w:rPr>
              <w:t>340</w:t>
            </w:r>
          </w:p>
        </w:tc>
        <w:tc>
          <w:tcPr>
            <w:tcW w:w="236" w:type="dxa"/>
            <w:tcBorders>
              <w:top w:val="nil"/>
              <w:left w:val="nil"/>
              <w:bottom w:val="nil"/>
              <w:right w:val="nil"/>
            </w:tcBorders>
          </w:tcPr>
          <w:p w14:paraId="7FAD58FD" w14:textId="77777777" w:rsidR="001D6023" w:rsidRPr="00515545" w:rsidRDefault="001D6023" w:rsidP="001D6023">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383BCFD5" w14:textId="6E04C7F0"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FA58A2">
              <w:rPr>
                <w:rFonts w:cs="Times New Roman"/>
                <w:sz w:val="22"/>
                <w:szCs w:val="22"/>
              </w:rPr>
              <w:t>418</w:t>
            </w:r>
          </w:p>
        </w:tc>
        <w:tc>
          <w:tcPr>
            <w:tcW w:w="236" w:type="dxa"/>
            <w:tcBorders>
              <w:top w:val="nil"/>
              <w:left w:val="nil"/>
              <w:bottom w:val="nil"/>
              <w:right w:val="nil"/>
            </w:tcBorders>
          </w:tcPr>
          <w:p w14:paraId="69A0E3D6" w14:textId="77777777" w:rsidR="001D6023" w:rsidRPr="00515545" w:rsidRDefault="001D6023" w:rsidP="001D602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C517131" w14:textId="6FBE7DC3" w:rsidR="001D6023" w:rsidRPr="00515545" w:rsidRDefault="00522D06" w:rsidP="001D6023">
            <w:pPr>
              <w:tabs>
                <w:tab w:val="clear" w:pos="454"/>
                <w:tab w:val="clear" w:pos="680"/>
                <w:tab w:val="left" w:pos="0"/>
              </w:tabs>
              <w:ind w:right="170"/>
              <w:jc w:val="right"/>
              <w:rPr>
                <w:rFonts w:cs="Times New Roman"/>
                <w:sz w:val="22"/>
                <w:szCs w:val="22"/>
              </w:rPr>
            </w:pPr>
            <w:r w:rsidRPr="00522D06">
              <w:rPr>
                <w:rFonts w:cs="Times New Roman"/>
                <w:sz w:val="22"/>
                <w:szCs w:val="22"/>
              </w:rPr>
              <w:t>340</w:t>
            </w:r>
          </w:p>
        </w:tc>
        <w:tc>
          <w:tcPr>
            <w:tcW w:w="236" w:type="dxa"/>
            <w:tcBorders>
              <w:top w:val="nil"/>
              <w:left w:val="nil"/>
              <w:bottom w:val="nil"/>
              <w:right w:val="nil"/>
            </w:tcBorders>
          </w:tcPr>
          <w:p w14:paraId="3B704695" w14:textId="77777777" w:rsidR="001D6023" w:rsidRPr="00515545" w:rsidRDefault="001D6023" w:rsidP="001D602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D509D8A" w14:textId="1C6AF716"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FA58A2">
              <w:rPr>
                <w:rFonts w:cs="Times New Roman"/>
                <w:sz w:val="22"/>
                <w:szCs w:val="22"/>
              </w:rPr>
              <w:t>418</w:t>
            </w:r>
          </w:p>
        </w:tc>
      </w:tr>
      <w:tr w:rsidR="001D6023" w:rsidRPr="00515545" w14:paraId="5755529B" w14:textId="77777777" w:rsidTr="000126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5F13CA4C" w14:textId="77777777" w:rsidR="001D6023" w:rsidRPr="00515545" w:rsidRDefault="001D6023" w:rsidP="001D6023">
            <w:pPr>
              <w:tabs>
                <w:tab w:val="left" w:pos="540"/>
              </w:tabs>
              <w:ind w:left="-110"/>
              <w:jc w:val="both"/>
              <w:rPr>
                <w:sz w:val="22"/>
                <w:szCs w:val="22"/>
              </w:rPr>
            </w:pPr>
            <w:r w:rsidRPr="00515545">
              <w:rPr>
                <w:rFonts w:cs="Times New Roman"/>
                <w:sz w:val="22"/>
                <w:szCs w:val="22"/>
              </w:rPr>
              <w:t>Stationery expense</w:t>
            </w:r>
          </w:p>
        </w:tc>
        <w:tc>
          <w:tcPr>
            <w:tcW w:w="1146" w:type="dxa"/>
            <w:tcBorders>
              <w:top w:val="nil"/>
              <w:left w:val="nil"/>
              <w:bottom w:val="double" w:sz="4" w:space="0" w:color="auto"/>
              <w:right w:val="nil"/>
            </w:tcBorders>
            <w:vAlign w:val="bottom"/>
          </w:tcPr>
          <w:p w14:paraId="15449BDB" w14:textId="12BF4A41" w:rsidR="001D6023" w:rsidRPr="00515545" w:rsidRDefault="00522D06" w:rsidP="001D6023">
            <w:pPr>
              <w:tabs>
                <w:tab w:val="clear" w:pos="454"/>
                <w:tab w:val="clear" w:pos="680"/>
                <w:tab w:val="left" w:pos="0"/>
              </w:tabs>
              <w:ind w:right="170"/>
              <w:jc w:val="right"/>
              <w:rPr>
                <w:rFonts w:cs="Times New Roman"/>
                <w:sz w:val="22"/>
                <w:szCs w:val="22"/>
              </w:rPr>
            </w:pPr>
            <w:r w:rsidRPr="00522D06">
              <w:rPr>
                <w:rFonts w:cs="Times New Roman"/>
                <w:sz w:val="22"/>
                <w:szCs w:val="22"/>
              </w:rPr>
              <w:t>494</w:t>
            </w:r>
          </w:p>
        </w:tc>
        <w:tc>
          <w:tcPr>
            <w:tcW w:w="236" w:type="dxa"/>
            <w:tcBorders>
              <w:top w:val="nil"/>
              <w:left w:val="nil"/>
              <w:bottom w:val="nil"/>
              <w:right w:val="nil"/>
            </w:tcBorders>
          </w:tcPr>
          <w:p w14:paraId="041BD6A9" w14:textId="77777777" w:rsidR="001D6023" w:rsidRPr="00515545" w:rsidRDefault="001D6023" w:rsidP="001D6023">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3B06CA6A" w14:textId="224087D2"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FA58A2">
              <w:rPr>
                <w:rFonts w:cs="Times New Roman"/>
                <w:sz w:val="22"/>
                <w:szCs w:val="22"/>
              </w:rPr>
              <w:t>670</w:t>
            </w:r>
          </w:p>
        </w:tc>
        <w:tc>
          <w:tcPr>
            <w:tcW w:w="236" w:type="dxa"/>
            <w:tcBorders>
              <w:top w:val="nil"/>
              <w:left w:val="nil"/>
              <w:bottom w:val="nil"/>
              <w:right w:val="nil"/>
            </w:tcBorders>
          </w:tcPr>
          <w:p w14:paraId="0E90271E" w14:textId="77777777" w:rsidR="001D6023" w:rsidRPr="00515545" w:rsidRDefault="001D6023" w:rsidP="001D602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4B395EDF" w14:textId="370CF896" w:rsidR="001D6023" w:rsidRPr="00515545" w:rsidRDefault="00522D06" w:rsidP="001D6023">
            <w:pPr>
              <w:tabs>
                <w:tab w:val="clear" w:pos="454"/>
                <w:tab w:val="clear" w:pos="680"/>
                <w:tab w:val="left" w:pos="0"/>
              </w:tabs>
              <w:ind w:right="170"/>
              <w:jc w:val="right"/>
              <w:rPr>
                <w:rFonts w:cs="Times New Roman"/>
                <w:sz w:val="22"/>
                <w:szCs w:val="22"/>
              </w:rPr>
            </w:pPr>
            <w:r w:rsidRPr="00522D06">
              <w:rPr>
                <w:rFonts w:cs="Times New Roman"/>
                <w:sz w:val="22"/>
                <w:szCs w:val="22"/>
              </w:rPr>
              <w:t>490</w:t>
            </w:r>
          </w:p>
        </w:tc>
        <w:tc>
          <w:tcPr>
            <w:tcW w:w="236" w:type="dxa"/>
            <w:tcBorders>
              <w:top w:val="nil"/>
              <w:left w:val="nil"/>
              <w:bottom w:val="nil"/>
              <w:right w:val="nil"/>
            </w:tcBorders>
          </w:tcPr>
          <w:p w14:paraId="72F97AF5" w14:textId="77777777" w:rsidR="001D6023" w:rsidRPr="00515545" w:rsidRDefault="001D6023" w:rsidP="001D602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67EF030F" w14:textId="60C3636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FA58A2">
              <w:rPr>
                <w:rFonts w:cs="Times New Roman"/>
                <w:sz w:val="22"/>
                <w:szCs w:val="22"/>
              </w:rPr>
              <w:t>668</w:t>
            </w:r>
          </w:p>
        </w:tc>
      </w:tr>
      <w:tr w:rsidR="001D6023" w:rsidRPr="00515545" w14:paraId="4E616AB3" w14:textId="77777777" w:rsidTr="000126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F4EDD52" w14:textId="77777777" w:rsidR="001D6023" w:rsidRPr="00515545" w:rsidRDefault="001D6023" w:rsidP="001D6023">
            <w:pPr>
              <w:tabs>
                <w:tab w:val="left" w:pos="540"/>
              </w:tabs>
              <w:ind w:left="-110"/>
              <w:jc w:val="both"/>
              <w:rPr>
                <w:sz w:val="22"/>
                <w:szCs w:val="22"/>
              </w:rPr>
            </w:pPr>
            <w:r w:rsidRPr="00515545">
              <w:rPr>
                <w:rFonts w:cs="Times New Roman"/>
                <w:sz w:val="22"/>
                <w:szCs w:val="22"/>
              </w:rPr>
              <w:t>Other expenses</w:t>
            </w:r>
          </w:p>
        </w:tc>
        <w:tc>
          <w:tcPr>
            <w:tcW w:w="1146" w:type="dxa"/>
            <w:tcBorders>
              <w:top w:val="nil"/>
              <w:left w:val="nil"/>
              <w:bottom w:val="double" w:sz="4" w:space="0" w:color="auto"/>
              <w:right w:val="nil"/>
            </w:tcBorders>
            <w:vAlign w:val="bottom"/>
          </w:tcPr>
          <w:p w14:paraId="0F8D8AE7" w14:textId="4FD3B5A9" w:rsidR="001D6023" w:rsidRPr="00515545" w:rsidRDefault="00522D06" w:rsidP="001D6023">
            <w:pPr>
              <w:tabs>
                <w:tab w:val="clear" w:pos="454"/>
                <w:tab w:val="clear" w:pos="680"/>
                <w:tab w:val="left" w:pos="0"/>
              </w:tabs>
              <w:ind w:right="170"/>
              <w:jc w:val="right"/>
              <w:rPr>
                <w:rFonts w:cs="Times New Roman"/>
                <w:sz w:val="22"/>
                <w:szCs w:val="22"/>
              </w:rPr>
            </w:pPr>
            <w:r w:rsidRPr="00522D06">
              <w:rPr>
                <w:rFonts w:cs="Times New Roman"/>
                <w:sz w:val="22"/>
                <w:szCs w:val="22"/>
              </w:rPr>
              <w:t>1,678</w:t>
            </w:r>
          </w:p>
        </w:tc>
        <w:tc>
          <w:tcPr>
            <w:tcW w:w="236" w:type="dxa"/>
            <w:tcBorders>
              <w:top w:val="nil"/>
              <w:left w:val="nil"/>
              <w:bottom w:val="nil"/>
              <w:right w:val="nil"/>
            </w:tcBorders>
          </w:tcPr>
          <w:p w14:paraId="441679FD" w14:textId="77777777" w:rsidR="001D6023" w:rsidRPr="00515545" w:rsidRDefault="001D6023" w:rsidP="001D6023">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2D52AFFC" w14:textId="49AAB1D9"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FA58A2">
              <w:rPr>
                <w:rFonts w:cs="Times New Roman"/>
                <w:sz w:val="22"/>
                <w:szCs w:val="22"/>
              </w:rPr>
              <w:t>782</w:t>
            </w:r>
          </w:p>
        </w:tc>
        <w:tc>
          <w:tcPr>
            <w:tcW w:w="236" w:type="dxa"/>
            <w:tcBorders>
              <w:top w:val="nil"/>
              <w:left w:val="nil"/>
              <w:bottom w:val="nil"/>
              <w:right w:val="nil"/>
            </w:tcBorders>
          </w:tcPr>
          <w:p w14:paraId="58361E8D" w14:textId="77777777" w:rsidR="001D6023" w:rsidRPr="00515545" w:rsidRDefault="001D6023" w:rsidP="001D602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2F3EF66B" w14:textId="5A38D2F3" w:rsidR="001D6023" w:rsidRPr="00515545" w:rsidRDefault="00522D06" w:rsidP="001D6023">
            <w:pPr>
              <w:tabs>
                <w:tab w:val="clear" w:pos="454"/>
                <w:tab w:val="clear" w:pos="680"/>
                <w:tab w:val="left" w:pos="0"/>
              </w:tabs>
              <w:ind w:right="170"/>
              <w:jc w:val="right"/>
              <w:rPr>
                <w:rFonts w:cs="Times New Roman"/>
                <w:sz w:val="22"/>
                <w:szCs w:val="22"/>
              </w:rPr>
            </w:pPr>
            <w:r w:rsidRPr="00522D06">
              <w:rPr>
                <w:rFonts w:cs="Times New Roman"/>
                <w:sz w:val="22"/>
                <w:szCs w:val="22"/>
              </w:rPr>
              <w:t>518</w:t>
            </w:r>
          </w:p>
        </w:tc>
        <w:tc>
          <w:tcPr>
            <w:tcW w:w="236" w:type="dxa"/>
            <w:tcBorders>
              <w:top w:val="nil"/>
              <w:left w:val="nil"/>
              <w:bottom w:val="nil"/>
              <w:right w:val="nil"/>
            </w:tcBorders>
          </w:tcPr>
          <w:p w14:paraId="1D802FA1" w14:textId="77777777" w:rsidR="001D6023" w:rsidRPr="00515545" w:rsidRDefault="001D6023" w:rsidP="001D602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9AFF546" w14:textId="40259975"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FA58A2">
              <w:rPr>
                <w:rFonts w:cs="Times New Roman"/>
                <w:sz w:val="22"/>
                <w:szCs w:val="22"/>
              </w:rPr>
              <w:t>399</w:t>
            </w:r>
          </w:p>
        </w:tc>
      </w:tr>
      <w:tr w:rsidR="001D6023" w:rsidRPr="00515545" w14:paraId="12B61F78" w14:textId="77777777" w:rsidTr="000126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0A4740ED" w14:textId="77777777" w:rsidR="001D6023" w:rsidRPr="00515545" w:rsidRDefault="001D6023" w:rsidP="001D6023">
            <w:pPr>
              <w:tabs>
                <w:tab w:val="left" w:pos="540"/>
              </w:tabs>
              <w:ind w:left="-110"/>
              <w:jc w:val="both"/>
              <w:rPr>
                <w:sz w:val="22"/>
                <w:szCs w:val="22"/>
              </w:rPr>
            </w:pPr>
            <w:r w:rsidRPr="00515545">
              <w:rPr>
                <w:rFonts w:cs="Times New Roman"/>
                <w:sz w:val="22"/>
                <w:szCs w:val="22"/>
              </w:rPr>
              <w:t>Service expenses</w:t>
            </w:r>
          </w:p>
        </w:tc>
        <w:tc>
          <w:tcPr>
            <w:tcW w:w="1146" w:type="dxa"/>
            <w:tcBorders>
              <w:top w:val="nil"/>
              <w:left w:val="nil"/>
              <w:bottom w:val="double" w:sz="4" w:space="0" w:color="auto"/>
              <w:right w:val="nil"/>
            </w:tcBorders>
            <w:vAlign w:val="bottom"/>
          </w:tcPr>
          <w:p w14:paraId="6A928D27" w14:textId="7358EBB5" w:rsidR="001D6023" w:rsidRPr="00515545" w:rsidRDefault="00522D06" w:rsidP="001D6023">
            <w:pPr>
              <w:tabs>
                <w:tab w:val="clear" w:pos="454"/>
                <w:tab w:val="clear" w:pos="680"/>
                <w:tab w:val="left" w:pos="0"/>
              </w:tabs>
              <w:ind w:right="170"/>
              <w:jc w:val="right"/>
              <w:rPr>
                <w:rFonts w:cs="Times New Roman"/>
                <w:sz w:val="22"/>
                <w:szCs w:val="22"/>
              </w:rPr>
            </w:pPr>
            <w:r w:rsidRPr="00522D06">
              <w:rPr>
                <w:rFonts w:cs="Times New Roman"/>
                <w:sz w:val="22"/>
                <w:szCs w:val="22"/>
              </w:rPr>
              <w:t>6,742</w:t>
            </w:r>
          </w:p>
        </w:tc>
        <w:tc>
          <w:tcPr>
            <w:tcW w:w="236" w:type="dxa"/>
            <w:tcBorders>
              <w:top w:val="nil"/>
              <w:left w:val="nil"/>
              <w:bottom w:val="nil"/>
              <w:right w:val="nil"/>
            </w:tcBorders>
          </w:tcPr>
          <w:p w14:paraId="133DEED5" w14:textId="77777777" w:rsidR="001D6023" w:rsidRPr="00515545" w:rsidRDefault="001D6023" w:rsidP="001D6023">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4A0016CD" w14:textId="23EB38C4"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FA58A2">
              <w:rPr>
                <w:rFonts w:cs="Times New Roman"/>
                <w:sz w:val="22"/>
                <w:szCs w:val="22"/>
              </w:rPr>
              <w:t>6,842</w:t>
            </w:r>
          </w:p>
        </w:tc>
        <w:tc>
          <w:tcPr>
            <w:tcW w:w="236" w:type="dxa"/>
            <w:tcBorders>
              <w:top w:val="nil"/>
              <w:left w:val="nil"/>
              <w:bottom w:val="nil"/>
              <w:right w:val="nil"/>
            </w:tcBorders>
          </w:tcPr>
          <w:p w14:paraId="0077A3DF" w14:textId="77777777" w:rsidR="001D6023" w:rsidRPr="00515545" w:rsidRDefault="001D6023" w:rsidP="001D602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08D65CFC" w14:textId="30822FC0" w:rsidR="001D6023" w:rsidRPr="00515545" w:rsidRDefault="00522D06" w:rsidP="001D6023">
            <w:pPr>
              <w:tabs>
                <w:tab w:val="clear" w:pos="454"/>
                <w:tab w:val="clear" w:pos="680"/>
                <w:tab w:val="left" w:pos="0"/>
              </w:tabs>
              <w:ind w:right="170"/>
              <w:jc w:val="right"/>
              <w:rPr>
                <w:rFonts w:cs="Times New Roman"/>
                <w:sz w:val="22"/>
                <w:szCs w:val="22"/>
              </w:rPr>
            </w:pPr>
            <w:r w:rsidRPr="00522D06">
              <w:rPr>
                <w:rFonts w:cs="Times New Roman"/>
                <w:sz w:val="22"/>
                <w:szCs w:val="22"/>
              </w:rPr>
              <w:t>5,938</w:t>
            </w:r>
          </w:p>
        </w:tc>
        <w:tc>
          <w:tcPr>
            <w:tcW w:w="236" w:type="dxa"/>
            <w:tcBorders>
              <w:top w:val="nil"/>
              <w:left w:val="nil"/>
              <w:bottom w:val="nil"/>
              <w:right w:val="nil"/>
            </w:tcBorders>
          </w:tcPr>
          <w:p w14:paraId="22B9E127" w14:textId="77777777" w:rsidR="001D6023" w:rsidRPr="00515545" w:rsidRDefault="001D6023" w:rsidP="001D602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4FFF5D96" w14:textId="3BB15918"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FA58A2">
              <w:rPr>
                <w:rFonts w:cs="Times New Roman"/>
                <w:sz w:val="22"/>
                <w:szCs w:val="22"/>
              </w:rPr>
              <w:t>6,038</w:t>
            </w:r>
          </w:p>
        </w:tc>
      </w:tr>
      <w:tr w:rsidR="001D6023" w:rsidRPr="00F16AA0" w14:paraId="43BADDCC" w14:textId="77777777" w:rsidTr="003A2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18D9809" w14:textId="09611095" w:rsidR="001D6023" w:rsidRPr="00F16AA0" w:rsidRDefault="001D6023" w:rsidP="001D6023">
            <w:pPr>
              <w:tabs>
                <w:tab w:val="left" w:pos="540"/>
              </w:tabs>
              <w:ind w:left="-110"/>
              <w:jc w:val="both"/>
              <w:rPr>
                <w:rFonts w:cs="Times New Roman"/>
                <w:sz w:val="20"/>
                <w:szCs w:val="20"/>
              </w:rPr>
            </w:pPr>
            <w:bookmarkStart w:id="0" w:name="_Hlk181364556"/>
          </w:p>
        </w:tc>
        <w:tc>
          <w:tcPr>
            <w:tcW w:w="1146" w:type="dxa"/>
            <w:tcBorders>
              <w:top w:val="nil"/>
              <w:left w:val="nil"/>
              <w:bottom w:val="nil"/>
              <w:right w:val="nil"/>
            </w:tcBorders>
            <w:vAlign w:val="bottom"/>
          </w:tcPr>
          <w:p w14:paraId="600E97D7" w14:textId="66453DCF" w:rsidR="001D6023" w:rsidRPr="00F16AA0" w:rsidRDefault="001D6023" w:rsidP="001D6023">
            <w:pPr>
              <w:tabs>
                <w:tab w:val="clear" w:pos="454"/>
                <w:tab w:val="clear" w:pos="680"/>
                <w:tab w:val="left" w:pos="0"/>
              </w:tabs>
              <w:ind w:right="170"/>
              <w:jc w:val="right"/>
              <w:rPr>
                <w:rFonts w:cs="Times New Roman"/>
                <w:sz w:val="20"/>
                <w:szCs w:val="20"/>
              </w:rPr>
            </w:pPr>
          </w:p>
        </w:tc>
        <w:tc>
          <w:tcPr>
            <w:tcW w:w="236" w:type="dxa"/>
            <w:tcBorders>
              <w:top w:val="nil"/>
              <w:left w:val="nil"/>
              <w:bottom w:val="nil"/>
              <w:right w:val="nil"/>
            </w:tcBorders>
          </w:tcPr>
          <w:p w14:paraId="2AE3F5A3" w14:textId="77777777" w:rsidR="001D6023" w:rsidRPr="00F16AA0" w:rsidRDefault="001D6023" w:rsidP="001D6023">
            <w:pPr>
              <w:tabs>
                <w:tab w:val="left" w:pos="540"/>
              </w:tabs>
              <w:jc w:val="both"/>
              <w:rPr>
                <w:rFonts w:cs="Times New Roman"/>
                <w:sz w:val="20"/>
                <w:szCs w:val="20"/>
              </w:rPr>
            </w:pPr>
          </w:p>
        </w:tc>
        <w:tc>
          <w:tcPr>
            <w:tcW w:w="1169" w:type="dxa"/>
            <w:tcBorders>
              <w:top w:val="nil"/>
              <w:left w:val="nil"/>
              <w:bottom w:val="nil"/>
              <w:right w:val="nil"/>
            </w:tcBorders>
            <w:vAlign w:val="bottom"/>
          </w:tcPr>
          <w:p w14:paraId="06534297" w14:textId="11C5A485" w:rsidR="001D6023" w:rsidRPr="00F16AA0"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p>
        </w:tc>
        <w:tc>
          <w:tcPr>
            <w:tcW w:w="236" w:type="dxa"/>
            <w:tcBorders>
              <w:top w:val="nil"/>
              <w:left w:val="nil"/>
              <w:bottom w:val="nil"/>
              <w:right w:val="nil"/>
            </w:tcBorders>
          </w:tcPr>
          <w:p w14:paraId="432E3C33" w14:textId="77777777" w:rsidR="001D6023" w:rsidRPr="00F16AA0" w:rsidRDefault="001D6023" w:rsidP="001D6023">
            <w:pPr>
              <w:tabs>
                <w:tab w:val="left" w:pos="540"/>
              </w:tabs>
              <w:jc w:val="both"/>
              <w:rPr>
                <w:rFonts w:cs="Times New Roman"/>
                <w:sz w:val="20"/>
                <w:szCs w:val="20"/>
              </w:rPr>
            </w:pPr>
          </w:p>
        </w:tc>
        <w:tc>
          <w:tcPr>
            <w:tcW w:w="1182" w:type="dxa"/>
            <w:tcBorders>
              <w:top w:val="nil"/>
              <w:left w:val="nil"/>
              <w:bottom w:val="nil"/>
              <w:right w:val="nil"/>
            </w:tcBorders>
            <w:vAlign w:val="bottom"/>
          </w:tcPr>
          <w:p w14:paraId="5FC843D9" w14:textId="0A419A35" w:rsidR="001D6023" w:rsidRPr="00F16AA0" w:rsidRDefault="001D6023" w:rsidP="001D6023">
            <w:pPr>
              <w:tabs>
                <w:tab w:val="clear" w:pos="454"/>
                <w:tab w:val="clear" w:pos="680"/>
                <w:tab w:val="left" w:pos="0"/>
              </w:tabs>
              <w:ind w:right="170"/>
              <w:jc w:val="right"/>
              <w:rPr>
                <w:rFonts w:cs="Times New Roman"/>
                <w:sz w:val="20"/>
                <w:szCs w:val="20"/>
              </w:rPr>
            </w:pPr>
          </w:p>
        </w:tc>
        <w:tc>
          <w:tcPr>
            <w:tcW w:w="236" w:type="dxa"/>
            <w:tcBorders>
              <w:top w:val="nil"/>
              <w:left w:val="nil"/>
              <w:bottom w:val="nil"/>
              <w:right w:val="nil"/>
            </w:tcBorders>
          </w:tcPr>
          <w:p w14:paraId="20DFB513" w14:textId="77777777" w:rsidR="001D6023" w:rsidRPr="00F16AA0" w:rsidRDefault="001D6023" w:rsidP="001D6023">
            <w:pPr>
              <w:tabs>
                <w:tab w:val="left" w:pos="540"/>
              </w:tabs>
              <w:jc w:val="both"/>
              <w:rPr>
                <w:rFonts w:cs="Times New Roman"/>
                <w:sz w:val="20"/>
                <w:szCs w:val="20"/>
              </w:rPr>
            </w:pPr>
          </w:p>
        </w:tc>
        <w:tc>
          <w:tcPr>
            <w:tcW w:w="1182" w:type="dxa"/>
            <w:tcBorders>
              <w:top w:val="nil"/>
              <w:left w:val="nil"/>
              <w:bottom w:val="nil"/>
              <w:right w:val="nil"/>
            </w:tcBorders>
            <w:vAlign w:val="bottom"/>
          </w:tcPr>
          <w:p w14:paraId="41325A31" w14:textId="6F4A2385" w:rsidR="001D6023" w:rsidRPr="00F16AA0"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p>
        </w:tc>
      </w:tr>
      <w:bookmarkEnd w:id="0"/>
      <w:tr w:rsidR="001D6023" w:rsidRPr="00515545" w14:paraId="56B8496F" w14:textId="77777777" w:rsidTr="00B47049">
        <w:tc>
          <w:tcPr>
            <w:tcW w:w="4219" w:type="dxa"/>
          </w:tcPr>
          <w:p w14:paraId="74EB58A1" w14:textId="77777777" w:rsidR="001D6023" w:rsidRPr="00515545" w:rsidRDefault="001D6023" w:rsidP="001D6023">
            <w:pPr>
              <w:tabs>
                <w:tab w:val="left" w:pos="540"/>
              </w:tabs>
              <w:ind w:left="-110"/>
              <w:jc w:val="both"/>
              <w:rPr>
                <w:b/>
                <w:bCs/>
                <w:sz w:val="22"/>
                <w:szCs w:val="22"/>
              </w:rPr>
            </w:pPr>
            <w:r w:rsidRPr="00515545">
              <w:rPr>
                <w:rFonts w:cs="Times New Roman"/>
                <w:b/>
                <w:bCs/>
                <w:sz w:val="22"/>
                <w:szCs w:val="22"/>
              </w:rPr>
              <w:t>Related person</w:t>
            </w:r>
          </w:p>
        </w:tc>
        <w:tc>
          <w:tcPr>
            <w:tcW w:w="1146" w:type="dxa"/>
          </w:tcPr>
          <w:p w14:paraId="03B410C1" w14:textId="777777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Pr>
          <w:p w14:paraId="2DF35DC2" w14:textId="77777777" w:rsidR="001D6023" w:rsidRPr="00515545" w:rsidRDefault="001D6023" w:rsidP="001D6023">
            <w:pPr>
              <w:tabs>
                <w:tab w:val="left" w:pos="540"/>
              </w:tabs>
              <w:jc w:val="both"/>
              <w:rPr>
                <w:rFonts w:cs="Times New Roman"/>
                <w:sz w:val="22"/>
                <w:szCs w:val="22"/>
              </w:rPr>
            </w:pPr>
          </w:p>
        </w:tc>
        <w:tc>
          <w:tcPr>
            <w:tcW w:w="1169" w:type="dxa"/>
          </w:tcPr>
          <w:p w14:paraId="6C60A44E" w14:textId="777777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528C3374" w14:textId="77777777" w:rsidR="001D6023" w:rsidRPr="00515545" w:rsidRDefault="001D6023" w:rsidP="001D6023">
            <w:pPr>
              <w:tabs>
                <w:tab w:val="left" w:pos="540"/>
              </w:tabs>
              <w:jc w:val="both"/>
              <w:rPr>
                <w:rFonts w:cs="Times New Roman"/>
                <w:sz w:val="22"/>
                <w:szCs w:val="22"/>
              </w:rPr>
            </w:pPr>
          </w:p>
        </w:tc>
        <w:tc>
          <w:tcPr>
            <w:tcW w:w="1182" w:type="dxa"/>
          </w:tcPr>
          <w:p w14:paraId="679ED15D" w14:textId="777777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Pr>
          <w:p w14:paraId="52D2D006" w14:textId="77777777" w:rsidR="001D6023" w:rsidRPr="00515545" w:rsidRDefault="001D6023" w:rsidP="001D6023">
            <w:pPr>
              <w:tabs>
                <w:tab w:val="left" w:pos="540"/>
              </w:tabs>
              <w:jc w:val="both"/>
              <w:rPr>
                <w:rFonts w:cs="Times New Roman"/>
                <w:sz w:val="22"/>
                <w:szCs w:val="22"/>
              </w:rPr>
            </w:pPr>
          </w:p>
        </w:tc>
        <w:tc>
          <w:tcPr>
            <w:tcW w:w="1182" w:type="dxa"/>
          </w:tcPr>
          <w:p w14:paraId="7C835DF4" w14:textId="777777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1D6023" w:rsidRPr="00515545" w14:paraId="634A4A3E" w14:textId="77777777" w:rsidTr="00B47049">
        <w:tc>
          <w:tcPr>
            <w:tcW w:w="4219" w:type="dxa"/>
          </w:tcPr>
          <w:p w14:paraId="76E60176" w14:textId="77777777" w:rsidR="001D6023" w:rsidRPr="00515545" w:rsidRDefault="001D6023" w:rsidP="001D6023">
            <w:pPr>
              <w:tabs>
                <w:tab w:val="left" w:pos="540"/>
              </w:tabs>
              <w:ind w:left="-110"/>
              <w:jc w:val="both"/>
              <w:rPr>
                <w:sz w:val="22"/>
                <w:szCs w:val="22"/>
              </w:rPr>
            </w:pPr>
            <w:r w:rsidRPr="00515545">
              <w:rPr>
                <w:sz w:val="22"/>
                <w:szCs w:val="22"/>
              </w:rPr>
              <w:t>Gross amount paid for</w:t>
            </w:r>
            <w:r w:rsidRPr="00515545">
              <w:rPr>
                <w:rFonts w:cs="Times New Roman"/>
                <w:sz w:val="22"/>
                <w:szCs w:val="22"/>
              </w:rPr>
              <w:t xml:space="preserve"> lease liabilities</w:t>
            </w:r>
          </w:p>
        </w:tc>
        <w:tc>
          <w:tcPr>
            <w:tcW w:w="1146" w:type="dxa"/>
            <w:tcBorders>
              <w:bottom w:val="double" w:sz="4" w:space="0" w:color="auto"/>
            </w:tcBorders>
            <w:vAlign w:val="bottom"/>
          </w:tcPr>
          <w:p w14:paraId="70D2F969" w14:textId="280E038D" w:rsidR="001D6023" w:rsidRPr="00515545" w:rsidRDefault="00A43B81" w:rsidP="001D6023">
            <w:pPr>
              <w:tabs>
                <w:tab w:val="clear" w:pos="454"/>
                <w:tab w:val="clear" w:pos="680"/>
                <w:tab w:val="left" w:pos="0"/>
              </w:tabs>
              <w:ind w:right="170"/>
              <w:jc w:val="right"/>
              <w:rPr>
                <w:rFonts w:cs="Times New Roman"/>
                <w:sz w:val="22"/>
                <w:szCs w:val="22"/>
              </w:rPr>
            </w:pPr>
            <w:r w:rsidRPr="00A43B81">
              <w:rPr>
                <w:rFonts w:cs="Times New Roman"/>
                <w:sz w:val="22"/>
                <w:szCs w:val="22"/>
              </w:rPr>
              <w:t>450</w:t>
            </w:r>
          </w:p>
        </w:tc>
        <w:tc>
          <w:tcPr>
            <w:tcW w:w="236" w:type="dxa"/>
          </w:tcPr>
          <w:p w14:paraId="68B72090" w14:textId="77777777" w:rsidR="001D6023" w:rsidRPr="00515545" w:rsidRDefault="001D6023" w:rsidP="001D6023">
            <w:pPr>
              <w:tabs>
                <w:tab w:val="left" w:pos="540"/>
              </w:tabs>
              <w:jc w:val="both"/>
              <w:rPr>
                <w:rFonts w:cs="Times New Roman"/>
                <w:sz w:val="22"/>
                <w:szCs w:val="22"/>
              </w:rPr>
            </w:pPr>
          </w:p>
        </w:tc>
        <w:tc>
          <w:tcPr>
            <w:tcW w:w="1169" w:type="dxa"/>
            <w:tcBorders>
              <w:bottom w:val="double" w:sz="4" w:space="0" w:color="auto"/>
            </w:tcBorders>
            <w:vAlign w:val="bottom"/>
          </w:tcPr>
          <w:p w14:paraId="5469120C" w14:textId="6069959C"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FA58A2">
              <w:rPr>
                <w:rFonts w:cs="Times New Roman"/>
                <w:sz w:val="22"/>
                <w:szCs w:val="22"/>
              </w:rPr>
              <w:t>450</w:t>
            </w:r>
          </w:p>
        </w:tc>
        <w:tc>
          <w:tcPr>
            <w:tcW w:w="236" w:type="dxa"/>
          </w:tcPr>
          <w:p w14:paraId="5DE6391D" w14:textId="77777777" w:rsidR="001D6023" w:rsidRPr="00515545" w:rsidRDefault="001D6023" w:rsidP="001D6023">
            <w:pPr>
              <w:tabs>
                <w:tab w:val="left" w:pos="540"/>
              </w:tabs>
              <w:jc w:val="both"/>
              <w:rPr>
                <w:rFonts w:cs="Times New Roman"/>
                <w:sz w:val="22"/>
                <w:szCs w:val="22"/>
              </w:rPr>
            </w:pPr>
          </w:p>
        </w:tc>
        <w:tc>
          <w:tcPr>
            <w:tcW w:w="1182" w:type="dxa"/>
            <w:tcBorders>
              <w:bottom w:val="double" w:sz="4" w:space="0" w:color="auto"/>
            </w:tcBorders>
            <w:vAlign w:val="bottom"/>
          </w:tcPr>
          <w:p w14:paraId="6429F6CF" w14:textId="34C9C382" w:rsidR="001D6023" w:rsidRPr="00515545" w:rsidRDefault="00A43B81" w:rsidP="001D6023">
            <w:pPr>
              <w:tabs>
                <w:tab w:val="clear" w:pos="454"/>
                <w:tab w:val="clear" w:pos="680"/>
                <w:tab w:val="left" w:pos="0"/>
              </w:tabs>
              <w:ind w:right="170"/>
              <w:jc w:val="right"/>
              <w:rPr>
                <w:rFonts w:cs="Times New Roman"/>
                <w:sz w:val="22"/>
                <w:szCs w:val="22"/>
              </w:rPr>
            </w:pPr>
            <w:r w:rsidRPr="00A43B81">
              <w:rPr>
                <w:rFonts w:cs="Times New Roman"/>
                <w:sz w:val="22"/>
                <w:szCs w:val="22"/>
              </w:rPr>
              <w:t>450</w:t>
            </w:r>
          </w:p>
        </w:tc>
        <w:tc>
          <w:tcPr>
            <w:tcW w:w="236" w:type="dxa"/>
          </w:tcPr>
          <w:p w14:paraId="38EE44E8" w14:textId="77777777" w:rsidR="001D6023" w:rsidRPr="00515545" w:rsidRDefault="001D6023" w:rsidP="001D6023">
            <w:pPr>
              <w:tabs>
                <w:tab w:val="left" w:pos="540"/>
              </w:tabs>
              <w:jc w:val="both"/>
              <w:rPr>
                <w:rFonts w:cs="Times New Roman"/>
                <w:sz w:val="22"/>
                <w:szCs w:val="22"/>
              </w:rPr>
            </w:pPr>
          </w:p>
        </w:tc>
        <w:tc>
          <w:tcPr>
            <w:tcW w:w="1182" w:type="dxa"/>
            <w:tcBorders>
              <w:bottom w:val="double" w:sz="4" w:space="0" w:color="auto"/>
            </w:tcBorders>
            <w:vAlign w:val="bottom"/>
          </w:tcPr>
          <w:p w14:paraId="27D64CBA" w14:textId="12D3A374"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FA58A2">
              <w:rPr>
                <w:rFonts w:cs="Times New Roman"/>
                <w:sz w:val="22"/>
                <w:szCs w:val="22"/>
              </w:rPr>
              <w:t>450</w:t>
            </w:r>
          </w:p>
        </w:tc>
      </w:tr>
      <w:tr w:rsidR="001D6023" w:rsidRPr="00515545" w14:paraId="7A081833"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40F2216" w14:textId="77777777" w:rsidR="001D6023" w:rsidRPr="00515545" w:rsidRDefault="001D6023" w:rsidP="001D6023">
            <w:pPr>
              <w:tabs>
                <w:tab w:val="left" w:pos="540"/>
              </w:tabs>
              <w:ind w:left="-110"/>
              <w:jc w:val="both"/>
              <w:rPr>
                <w:sz w:val="22"/>
                <w:szCs w:val="22"/>
              </w:rPr>
            </w:pPr>
            <w:r w:rsidRPr="00515545">
              <w:rPr>
                <w:rFonts w:cs="Times New Roman"/>
                <w:sz w:val="22"/>
                <w:szCs w:val="22"/>
              </w:rPr>
              <w:t>Interest expense</w:t>
            </w:r>
          </w:p>
        </w:tc>
        <w:tc>
          <w:tcPr>
            <w:tcW w:w="1146" w:type="dxa"/>
            <w:tcBorders>
              <w:top w:val="double" w:sz="4" w:space="0" w:color="auto"/>
              <w:left w:val="nil"/>
              <w:bottom w:val="double" w:sz="4" w:space="0" w:color="auto"/>
              <w:right w:val="nil"/>
            </w:tcBorders>
            <w:vAlign w:val="bottom"/>
          </w:tcPr>
          <w:p w14:paraId="439B7F9B" w14:textId="26306333" w:rsidR="001D6023" w:rsidRPr="00515545" w:rsidRDefault="00A43B81" w:rsidP="001D6023">
            <w:pPr>
              <w:tabs>
                <w:tab w:val="clear" w:pos="454"/>
                <w:tab w:val="clear" w:pos="680"/>
                <w:tab w:val="left" w:pos="0"/>
              </w:tabs>
              <w:ind w:right="170"/>
              <w:jc w:val="right"/>
              <w:rPr>
                <w:rFonts w:cs="Times New Roman"/>
                <w:sz w:val="22"/>
                <w:szCs w:val="22"/>
              </w:rPr>
            </w:pPr>
            <w:r w:rsidRPr="00A43B81">
              <w:rPr>
                <w:rFonts w:cs="Times New Roman"/>
                <w:sz w:val="22"/>
                <w:szCs w:val="22"/>
              </w:rPr>
              <w:t>52</w:t>
            </w:r>
          </w:p>
        </w:tc>
        <w:tc>
          <w:tcPr>
            <w:tcW w:w="236" w:type="dxa"/>
            <w:tcBorders>
              <w:top w:val="nil"/>
              <w:left w:val="nil"/>
              <w:bottom w:val="nil"/>
              <w:right w:val="nil"/>
            </w:tcBorders>
          </w:tcPr>
          <w:p w14:paraId="3F7B4070" w14:textId="77777777" w:rsidR="001D6023" w:rsidRPr="00515545" w:rsidRDefault="001D6023" w:rsidP="001D6023">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7663EE70" w14:textId="29259E41"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FA58A2">
              <w:rPr>
                <w:rFonts w:cs="Times New Roman"/>
                <w:sz w:val="22"/>
                <w:szCs w:val="22"/>
              </w:rPr>
              <w:t>9</w:t>
            </w:r>
          </w:p>
        </w:tc>
        <w:tc>
          <w:tcPr>
            <w:tcW w:w="236" w:type="dxa"/>
            <w:tcBorders>
              <w:top w:val="nil"/>
              <w:left w:val="nil"/>
              <w:bottom w:val="nil"/>
              <w:right w:val="nil"/>
            </w:tcBorders>
          </w:tcPr>
          <w:p w14:paraId="72BF3226" w14:textId="77777777" w:rsidR="001D6023" w:rsidRPr="00515545" w:rsidRDefault="001D6023" w:rsidP="001D602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2BF3D890" w14:textId="3B096534" w:rsidR="001D6023" w:rsidRPr="00515545" w:rsidRDefault="00A43B81" w:rsidP="001D6023">
            <w:pPr>
              <w:tabs>
                <w:tab w:val="clear" w:pos="454"/>
                <w:tab w:val="clear" w:pos="680"/>
                <w:tab w:val="left" w:pos="0"/>
              </w:tabs>
              <w:ind w:right="170"/>
              <w:jc w:val="right"/>
              <w:rPr>
                <w:rFonts w:cs="Times New Roman"/>
                <w:sz w:val="22"/>
                <w:szCs w:val="22"/>
              </w:rPr>
            </w:pPr>
            <w:r w:rsidRPr="00A43B81">
              <w:rPr>
                <w:rFonts w:cs="Times New Roman"/>
                <w:sz w:val="22"/>
                <w:szCs w:val="22"/>
              </w:rPr>
              <w:t>52</w:t>
            </w:r>
          </w:p>
        </w:tc>
        <w:tc>
          <w:tcPr>
            <w:tcW w:w="236" w:type="dxa"/>
            <w:tcBorders>
              <w:top w:val="nil"/>
              <w:left w:val="nil"/>
              <w:bottom w:val="nil"/>
              <w:right w:val="nil"/>
            </w:tcBorders>
          </w:tcPr>
          <w:p w14:paraId="44C7D06C" w14:textId="77777777" w:rsidR="001D6023" w:rsidRPr="00515545" w:rsidRDefault="001D6023" w:rsidP="001D602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40939D58" w14:textId="1438B2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sidRPr="00FA58A2">
              <w:rPr>
                <w:rFonts w:cs="Times New Roman"/>
                <w:sz w:val="22"/>
                <w:szCs w:val="22"/>
              </w:rPr>
              <w:t>9</w:t>
            </w:r>
          </w:p>
        </w:tc>
      </w:tr>
      <w:tr w:rsidR="001D6023" w:rsidRPr="00F16AA0" w14:paraId="2A96B1B8" w14:textId="77777777" w:rsidTr="00B47049">
        <w:tc>
          <w:tcPr>
            <w:tcW w:w="4219" w:type="dxa"/>
          </w:tcPr>
          <w:p w14:paraId="23955790" w14:textId="77777777" w:rsidR="001D6023" w:rsidRPr="00F16AA0" w:rsidRDefault="001D6023" w:rsidP="001D6023">
            <w:pPr>
              <w:tabs>
                <w:tab w:val="left" w:pos="540"/>
              </w:tabs>
              <w:ind w:left="-110"/>
              <w:jc w:val="both"/>
              <w:rPr>
                <w:rFonts w:cs="Times New Roman"/>
                <w:sz w:val="20"/>
                <w:szCs w:val="20"/>
              </w:rPr>
            </w:pPr>
          </w:p>
        </w:tc>
        <w:tc>
          <w:tcPr>
            <w:tcW w:w="1146" w:type="dxa"/>
            <w:tcBorders>
              <w:top w:val="double" w:sz="4" w:space="0" w:color="auto"/>
            </w:tcBorders>
          </w:tcPr>
          <w:p w14:paraId="334CECAE" w14:textId="77777777" w:rsidR="001D6023" w:rsidRPr="00F16AA0" w:rsidRDefault="001D6023" w:rsidP="001D6023">
            <w:pPr>
              <w:tabs>
                <w:tab w:val="left" w:pos="540"/>
              </w:tabs>
              <w:jc w:val="both"/>
              <w:rPr>
                <w:rFonts w:cs="Times New Roman"/>
                <w:sz w:val="20"/>
                <w:szCs w:val="20"/>
                <w:highlight w:val="yellow"/>
              </w:rPr>
            </w:pPr>
          </w:p>
        </w:tc>
        <w:tc>
          <w:tcPr>
            <w:tcW w:w="236" w:type="dxa"/>
          </w:tcPr>
          <w:p w14:paraId="29209FFC" w14:textId="77777777" w:rsidR="001D6023" w:rsidRPr="00F16AA0" w:rsidRDefault="001D6023" w:rsidP="001D6023">
            <w:pPr>
              <w:tabs>
                <w:tab w:val="left" w:pos="540"/>
              </w:tabs>
              <w:jc w:val="both"/>
              <w:rPr>
                <w:rFonts w:cs="Times New Roman"/>
                <w:sz w:val="20"/>
                <w:szCs w:val="20"/>
              </w:rPr>
            </w:pPr>
          </w:p>
        </w:tc>
        <w:tc>
          <w:tcPr>
            <w:tcW w:w="1169" w:type="dxa"/>
            <w:tcBorders>
              <w:top w:val="double" w:sz="4" w:space="0" w:color="auto"/>
            </w:tcBorders>
          </w:tcPr>
          <w:p w14:paraId="63A6590B" w14:textId="77777777" w:rsidR="001D6023" w:rsidRPr="00F16AA0"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c>
          <w:tcPr>
            <w:tcW w:w="236" w:type="dxa"/>
          </w:tcPr>
          <w:p w14:paraId="7FB2D44F" w14:textId="77777777" w:rsidR="001D6023" w:rsidRPr="00F16AA0" w:rsidRDefault="001D6023" w:rsidP="001D6023">
            <w:pPr>
              <w:tabs>
                <w:tab w:val="left" w:pos="540"/>
              </w:tabs>
              <w:jc w:val="both"/>
              <w:rPr>
                <w:rFonts w:cs="Times New Roman"/>
                <w:sz w:val="20"/>
                <w:szCs w:val="20"/>
              </w:rPr>
            </w:pPr>
          </w:p>
        </w:tc>
        <w:tc>
          <w:tcPr>
            <w:tcW w:w="1182" w:type="dxa"/>
            <w:tcBorders>
              <w:top w:val="double" w:sz="4" w:space="0" w:color="auto"/>
            </w:tcBorders>
          </w:tcPr>
          <w:p w14:paraId="0A87C853" w14:textId="77777777" w:rsidR="001D6023" w:rsidRPr="00F16AA0"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highlight w:val="yellow"/>
              </w:rPr>
            </w:pPr>
          </w:p>
        </w:tc>
        <w:tc>
          <w:tcPr>
            <w:tcW w:w="236" w:type="dxa"/>
          </w:tcPr>
          <w:p w14:paraId="161CC1BE" w14:textId="77777777" w:rsidR="001D6023" w:rsidRPr="00F16AA0" w:rsidRDefault="001D6023" w:rsidP="001D6023">
            <w:pPr>
              <w:tabs>
                <w:tab w:val="left" w:pos="540"/>
              </w:tabs>
              <w:jc w:val="both"/>
              <w:rPr>
                <w:rFonts w:cs="Times New Roman"/>
                <w:sz w:val="20"/>
                <w:szCs w:val="20"/>
              </w:rPr>
            </w:pPr>
          </w:p>
        </w:tc>
        <w:tc>
          <w:tcPr>
            <w:tcW w:w="1182" w:type="dxa"/>
            <w:tcBorders>
              <w:top w:val="double" w:sz="4" w:space="0" w:color="auto"/>
            </w:tcBorders>
          </w:tcPr>
          <w:p w14:paraId="6841423B" w14:textId="77777777" w:rsidR="001D6023" w:rsidRPr="00F16AA0"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0"/>
                <w:szCs w:val="20"/>
              </w:rPr>
            </w:pPr>
          </w:p>
        </w:tc>
      </w:tr>
      <w:tr w:rsidR="001D6023" w:rsidRPr="00515545" w14:paraId="6A10A5A2"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22CA2FA" w14:textId="77777777" w:rsidR="001D6023" w:rsidRPr="00515545" w:rsidRDefault="001D6023" w:rsidP="001D6023">
            <w:pPr>
              <w:tabs>
                <w:tab w:val="left" w:pos="540"/>
              </w:tabs>
              <w:ind w:left="-110"/>
              <w:jc w:val="both"/>
              <w:rPr>
                <w:sz w:val="22"/>
                <w:szCs w:val="22"/>
              </w:rPr>
            </w:pPr>
            <w:r w:rsidRPr="00515545">
              <w:rPr>
                <w:rFonts w:cs="Times New Roman"/>
                <w:b/>
                <w:bCs/>
                <w:sz w:val="22"/>
                <w:szCs w:val="22"/>
              </w:rPr>
              <w:t>Key management’s remunerations</w:t>
            </w:r>
          </w:p>
        </w:tc>
        <w:tc>
          <w:tcPr>
            <w:tcW w:w="1146" w:type="dxa"/>
            <w:tcBorders>
              <w:top w:val="nil"/>
              <w:left w:val="nil"/>
              <w:bottom w:val="nil"/>
              <w:right w:val="nil"/>
            </w:tcBorders>
          </w:tcPr>
          <w:p w14:paraId="3575476F" w14:textId="777777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Borders>
              <w:top w:val="nil"/>
              <w:left w:val="nil"/>
              <w:bottom w:val="nil"/>
              <w:right w:val="nil"/>
            </w:tcBorders>
          </w:tcPr>
          <w:p w14:paraId="6F42357A" w14:textId="77777777" w:rsidR="001D6023" w:rsidRPr="00515545" w:rsidRDefault="001D6023" w:rsidP="001D6023">
            <w:pPr>
              <w:tabs>
                <w:tab w:val="left" w:pos="540"/>
              </w:tabs>
              <w:jc w:val="both"/>
              <w:rPr>
                <w:rFonts w:cs="Times New Roman"/>
                <w:sz w:val="22"/>
                <w:szCs w:val="22"/>
              </w:rPr>
            </w:pPr>
          </w:p>
        </w:tc>
        <w:tc>
          <w:tcPr>
            <w:tcW w:w="1169" w:type="dxa"/>
            <w:tcBorders>
              <w:top w:val="nil"/>
              <w:left w:val="nil"/>
              <w:bottom w:val="nil"/>
              <w:right w:val="nil"/>
            </w:tcBorders>
          </w:tcPr>
          <w:p w14:paraId="5A0A8673" w14:textId="777777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60D4D0CD" w14:textId="77777777" w:rsidR="001D6023" w:rsidRPr="00515545" w:rsidRDefault="001D6023" w:rsidP="001D6023">
            <w:pPr>
              <w:tabs>
                <w:tab w:val="left" w:pos="540"/>
              </w:tabs>
              <w:jc w:val="both"/>
              <w:rPr>
                <w:rFonts w:cs="Times New Roman"/>
                <w:sz w:val="22"/>
                <w:szCs w:val="22"/>
              </w:rPr>
            </w:pPr>
          </w:p>
        </w:tc>
        <w:tc>
          <w:tcPr>
            <w:tcW w:w="1182" w:type="dxa"/>
            <w:tcBorders>
              <w:top w:val="nil"/>
              <w:left w:val="nil"/>
              <w:bottom w:val="nil"/>
              <w:right w:val="nil"/>
            </w:tcBorders>
          </w:tcPr>
          <w:p w14:paraId="5F5B3F4F" w14:textId="777777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Borders>
              <w:top w:val="nil"/>
              <w:left w:val="nil"/>
              <w:bottom w:val="nil"/>
              <w:right w:val="nil"/>
            </w:tcBorders>
          </w:tcPr>
          <w:p w14:paraId="4A9896AF" w14:textId="77777777" w:rsidR="001D6023" w:rsidRPr="00515545" w:rsidRDefault="001D6023" w:rsidP="001D6023">
            <w:pPr>
              <w:tabs>
                <w:tab w:val="left" w:pos="540"/>
              </w:tabs>
              <w:jc w:val="both"/>
              <w:rPr>
                <w:rFonts w:cs="Times New Roman"/>
                <w:sz w:val="22"/>
                <w:szCs w:val="22"/>
              </w:rPr>
            </w:pPr>
          </w:p>
        </w:tc>
        <w:tc>
          <w:tcPr>
            <w:tcW w:w="1182" w:type="dxa"/>
            <w:tcBorders>
              <w:top w:val="nil"/>
              <w:left w:val="nil"/>
              <w:bottom w:val="nil"/>
              <w:right w:val="nil"/>
            </w:tcBorders>
          </w:tcPr>
          <w:p w14:paraId="5AD9A15F" w14:textId="7777777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1D6023" w:rsidRPr="00515545" w14:paraId="5F909B9F"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1BAF15D0" w14:textId="77777777" w:rsidR="001D6023" w:rsidRPr="00515545" w:rsidRDefault="001D6023" w:rsidP="001D6023">
            <w:pPr>
              <w:tabs>
                <w:tab w:val="left" w:pos="540"/>
              </w:tabs>
              <w:ind w:left="-110"/>
              <w:jc w:val="both"/>
              <w:rPr>
                <w:sz w:val="22"/>
                <w:szCs w:val="22"/>
              </w:rPr>
            </w:pPr>
            <w:r w:rsidRPr="00515545">
              <w:rPr>
                <w:rFonts w:cs="Times New Roman"/>
                <w:sz w:val="22"/>
                <w:szCs w:val="22"/>
                <w:lang w:eastAsia="en-GB"/>
              </w:rPr>
              <w:t>Short-term benefits</w:t>
            </w:r>
          </w:p>
        </w:tc>
        <w:tc>
          <w:tcPr>
            <w:tcW w:w="1146" w:type="dxa"/>
            <w:tcBorders>
              <w:top w:val="nil"/>
              <w:left w:val="nil"/>
              <w:bottom w:val="nil"/>
              <w:right w:val="nil"/>
            </w:tcBorders>
            <w:vAlign w:val="bottom"/>
          </w:tcPr>
          <w:p w14:paraId="26E49DDD" w14:textId="5F3518EE" w:rsidR="001D6023" w:rsidRPr="00F22932" w:rsidRDefault="00F22932" w:rsidP="001D6023">
            <w:pPr>
              <w:tabs>
                <w:tab w:val="clear" w:pos="454"/>
                <w:tab w:val="clear" w:pos="680"/>
                <w:tab w:val="left" w:pos="0"/>
              </w:tabs>
              <w:ind w:right="170"/>
              <w:jc w:val="right"/>
              <w:rPr>
                <w:rFonts w:cstheme="minorBidi"/>
                <w:sz w:val="22"/>
                <w:szCs w:val="22"/>
              </w:rPr>
            </w:pPr>
            <w:r>
              <w:rPr>
                <w:rFonts w:cstheme="minorBidi"/>
                <w:sz w:val="22"/>
                <w:szCs w:val="22"/>
              </w:rPr>
              <w:t>8,395</w:t>
            </w:r>
          </w:p>
        </w:tc>
        <w:tc>
          <w:tcPr>
            <w:tcW w:w="236" w:type="dxa"/>
            <w:tcBorders>
              <w:top w:val="nil"/>
              <w:left w:val="nil"/>
              <w:bottom w:val="nil"/>
              <w:right w:val="nil"/>
            </w:tcBorders>
          </w:tcPr>
          <w:p w14:paraId="2B88DDD6" w14:textId="77777777" w:rsidR="001D6023" w:rsidRPr="00515545" w:rsidRDefault="001D6023" w:rsidP="001D6023">
            <w:pPr>
              <w:tabs>
                <w:tab w:val="left" w:pos="540"/>
              </w:tabs>
              <w:jc w:val="both"/>
              <w:rPr>
                <w:rFonts w:cs="Times New Roman"/>
                <w:sz w:val="22"/>
                <w:szCs w:val="22"/>
              </w:rPr>
            </w:pPr>
          </w:p>
        </w:tc>
        <w:tc>
          <w:tcPr>
            <w:tcW w:w="1169" w:type="dxa"/>
            <w:tcBorders>
              <w:top w:val="nil"/>
              <w:left w:val="nil"/>
              <w:bottom w:val="nil"/>
              <w:right w:val="nil"/>
            </w:tcBorders>
            <w:vAlign w:val="bottom"/>
          </w:tcPr>
          <w:p w14:paraId="3CB31736" w14:textId="40F51372"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FA58A2">
              <w:rPr>
                <w:rFonts w:cs="Times New Roman"/>
                <w:sz w:val="22"/>
                <w:szCs w:val="22"/>
              </w:rPr>
              <w:t>7,055</w:t>
            </w:r>
          </w:p>
        </w:tc>
        <w:tc>
          <w:tcPr>
            <w:tcW w:w="236" w:type="dxa"/>
            <w:tcBorders>
              <w:top w:val="nil"/>
              <w:left w:val="nil"/>
              <w:bottom w:val="nil"/>
              <w:right w:val="nil"/>
            </w:tcBorders>
          </w:tcPr>
          <w:p w14:paraId="3D8E3C7F" w14:textId="77777777" w:rsidR="001D6023" w:rsidRPr="00515545" w:rsidRDefault="001D6023" w:rsidP="001D6023">
            <w:pPr>
              <w:tabs>
                <w:tab w:val="left" w:pos="540"/>
              </w:tabs>
              <w:jc w:val="both"/>
              <w:rPr>
                <w:rFonts w:cs="Times New Roman"/>
                <w:sz w:val="22"/>
                <w:szCs w:val="22"/>
              </w:rPr>
            </w:pPr>
          </w:p>
        </w:tc>
        <w:tc>
          <w:tcPr>
            <w:tcW w:w="1182" w:type="dxa"/>
            <w:tcBorders>
              <w:top w:val="nil"/>
              <w:left w:val="nil"/>
              <w:bottom w:val="nil"/>
              <w:right w:val="nil"/>
            </w:tcBorders>
            <w:vAlign w:val="bottom"/>
          </w:tcPr>
          <w:p w14:paraId="14B3B1BA" w14:textId="21E42D49" w:rsidR="001D6023" w:rsidRPr="00F22932" w:rsidRDefault="00F22932" w:rsidP="001D6023">
            <w:pPr>
              <w:tabs>
                <w:tab w:val="clear" w:pos="454"/>
                <w:tab w:val="clear" w:pos="680"/>
                <w:tab w:val="left" w:pos="0"/>
              </w:tabs>
              <w:ind w:right="170"/>
              <w:jc w:val="right"/>
              <w:rPr>
                <w:rFonts w:cstheme="minorBidi"/>
                <w:sz w:val="22"/>
                <w:szCs w:val="22"/>
              </w:rPr>
            </w:pPr>
            <w:r w:rsidRPr="00F22932">
              <w:rPr>
                <w:rFonts w:cstheme="minorBidi"/>
                <w:sz w:val="22"/>
                <w:szCs w:val="22"/>
              </w:rPr>
              <w:t>8,395</w:t>
            </w:r>
          </w:p>
        </w:tc>
        <w:tc>
          <w:tcPr>
            <w:tcW w:w="236" w:type="dxa"/>
            <w:tcBorders>
              <w:top w:val="nil"/>
              <w:left w:val="nil"/>
              <w:bottom w:val="nil"/>
              <w:right w:val="nil"/>
            </w:tcBorders>
          </w:tcPr>
          <w:p w14:paraId="4CB5DB07" w14:textId="77777777" w:rsidR="001D6023" w:rsidRPr="00515545" w:rsidRDefault="001D6023" w:rsidP="001D6023">
            <w:pPr>
              <w:tabs>
                <w:tab w:val="left" w:pos="540"/>
              </w:tabs>
              <w:jc w:val="both"/>
              <w:rPr>
                <w:rFonts w:cs="Times New Roman"/>
                <w:sz w:val="22"/>
                <w:szCs w:val="22"/>
              </w:rPr>
            </w:pPr>
          </w:p>
        </w:tc>
        <w:tc>
          <w:tcPr>
            <w:tcW w:w="1182" w:type="dxa"/>
            <w:tcBorders>
              <w:top w:val="nil"/>
              <w:left w:val="nil"/>
              <w:bottom w:val="nil"/>
              <w:right w:val="nil"/>
            </w:tcBorders>
            <w:vAlign w:val="bottom"/>
          </w:tcPr>
          <w:p w14:paraId="77A066B1" w14:textId="08D88A5C"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FA58A2">
              <w:rPr>
                <w:rFonts w:cs="Times New Roman"/>
                <w:sz w:val="22"/>
                <w:szCs w:val="22"/>
              </w:rPr>
              <w:t>7,055</w:t>
            </w:r>
          </w:p>
        </w:tc>
      </w:tr>
      <w:tr w:rsidR="001D6023" w:rsidRPr="00515545" w14:paraId="2A791C6D"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9AEFE66" w14:textId="77777777" w:rsidR="001D6023" w:rsidRPr="00515545" w:rsidRDefault="001D6023" w:rsidP="001D6023">
            <w:pPr>
              <w:tabs>
                <w:tab w:val="left" w:pos="540"/>
              </w:tabs>
              <w:ind w:left="-110"/>
              <w:jc w:val="both"/>
              <w:rPr>
                <w:sz w:val="22"/>
                <w:szCs w:val="22"/>
              </w:rPr>
            </w:pPr>
            <w:r w:rsidRPr="00515545">
              <w:rPr>
                <w:rFonts w:cs="Times New Roman"/>
                <w:sz w:val="22"/>
                <w:szCs w:val="22"/>
              </w:rPr>
              <w:t>Post-employment benefits</w:t>
            </w:r>
          </w:p>
        </w:tc>
        <w:tc>
          <w:tcPr>
            <w:tcW w:w="1146" w:type="dxa"/>
            <w:tcBorders>
              <w:top w:val="nil"/>
              <w:left w:val="nil"/>
              <w:bottom w:val="single" w:sz="4" w:space="0" w:color="auto"/>
              <w:right w:val="nil"/>
            </w:tcBorders>
            <w:vAlign w:val="bottom"/>
          </w:tcPr>
          <w:p w14:paraId="59626E83" w14:textId="606767A3" w:rsidR="001D6023" w:rsidRPr="00515545" w:rsidRDefault="00686B7F" w:rsidP="001D6023">
            <w:pPr>
              <w:tabs>
                <w:tab w:val="clear" w:pos="454"/>
                <w:tab w:val="clear" w:pos="680"/>
                <w:tab w:val="left" w:pos="0"/>
              </w:tabs>
              <w:ind w:right="170"/>
              <w:jc w:val="right"/>
              <w:rPr>
                <w:rFonts w:cs="Times New Roman"/>
                <w:sz w:val="22"/>
                <w:szCs w:val="22"/>
              </w:rPr>
            </w:pPr>
            <w:r w:rsidRPr="00686B7F">
              <w:rPr>
                <w:rFonts w:cs="Times New Roman"/>
                <w:sz w:val="22"/>
                <w:szCs w:val="22"/>
              </w:rPr>
              <w:t>85</w:t>
            </w:r>
          </w:p>
        </w:tc>
        <w:tc>
          <w:tcPr>
            <w:tcW w:w="236" w:type="dxa"/>
            <w:tcBorders>
              <w:top w:val="nil"/>
              <w:left w:val="nil"/>
              <w:bottom w:val="nil"/>
              <w:right w:val="nil"/>
            </w:tcBorders>
          </w:tcPr>
          <w:p w14:paraId="3036812A" w14:textId="77777777" w:rsidR="001D6023" w:rsidRPr="00515545" w:rsidRDefault="001D6023" w:rsidP="001D6023">
            <w:pPr>
              <w:tabs>
                <w:tab w:val="left" w:pos="540"/>
              </w:tabs>
              <w:jc w:val="both"/>
              <w:rPr>
                <w:rFonts w:cs="Times New Roman"/>
                <w:sz w:val="22"/>
                <w:szCs w:val="22"/>
              </w:rPr>
            </w:pPr>
          </w:p>
        </w:tc>
        <w:tc>
          <w:tcPr>
            <w:tcW w:w="1169" w:type="dxa"/>
            <w:tcBorders>
              <w:top w:val="nil"/>
              <w:left w:val="nil"/>
              <w:bottom w:val="single" w:sz="4" w:space="0" w:color="auto"/>
              <w:right w:val="nil"/>
            </w:tcBorders>
            <w:vAlign w:val="bottom"/>
          </w:tcPr>
          <w:p w14:paraId="3605FF7A" w14:textId="01A9FB63"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FA58A2">
              <w:rPr>
                <w:rFonts w:cs="Times New Roman"/>
                <w:sz w:val="22"/>
                <w:szCs w:val="22"/>
              </w:rPr>
              <w:t>124</w:t>
            </w:r>
          </w:p>
        </w:tc>
        <w:tc>
          <w:tcPr>
            <w:tcW w:w="236" w:type="dxa"/>
            <w:tcBorders>
              <w:top w:val="nil"/>
              <w:left w:val="nil"/>
              <w:bottom w:val="nil"/>
              <w:right w:val="nil"/>
            </w:tcBorders>
          </w:tcPr>
          <w:p w14:paraId="1F26AF48" w14:textId="77777777" w:rsidR="001D6023" w:rsidRPr="00515545" w:rsidRDefault="001D6023" w:rsidP="001D6023">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2A1F2D55" w14:textId="7A6B7975" w:rsidR="001D6023" w:rsidRPr="00515545" w:rsidRDefault="00686B7F" w:rsidP="001D6023">
            <w:pPr>
              <w:tabs>
                <w:tab w:val="clear" w:pos="454"/>
                <w:tab w:val="clear" w:pos="680"/>
                <w:tab w:val="left" w:pos="0"/>
              </w:tabs>
              <w:ind w:right="170"/>
              <w:jc w:val="right"/>
              <w:rPr>
                <w:rFonts w:cs="Times New Roman"/>
                <w:sz w:val="22"/>
                <w:szCs w:val="22"/>
              </w:rPr>
            </w:pPr>
            <w:r w:rsidRPr="00686B7F">
              <w:rPr>
                <w:rFonts w:cs="Times New Roman"/>
                <w:sz w:val="22"/>
                <w:szCs w:val="22"/>
              </w:rPr>
              <w:t>85</w:t>
            </w:r>
          </w:p>
        </w:tc>
        <w:tc>
          <w:tcPr>
            <w:tcW w:w="236" w:type="dxa"/>
            <w:tcBorders>
              <w:top w:val="nil"/>
              <w:left w:val="nil"/>
              <w:bottom w:val="nil"/>
              <w:right w:val="nil"/>
            </w:tcBorders>
          </w:tcPr>
          <w:p w14:paraId="091AD6FF" w14:textId="77777777" w:rsidR="001D6023" w:rsidRPr="00515545" w:rsidRDefault="001D6023" w:rsidP="001D6023">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65B6A231" w14:textId="2702FBE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FA58A2">
              <w:rPr>
                <w:rFonts w:cs="Times New Roman"/>
                <w:sz w:val="22"/>
                <w:szCs w:val="22"/>
              </w:rPr>
              <w:t>124</w:t>
            </w:r>
          </w:p>
        </w:tc>
      </w:tr>
      <w:tr w:rsidR="001D6023" w:rsidRPr="00515545" w14:paraId="7DAB49DC" w14:textId="77777777" w:rsidTr="00A318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B4E4CBE" w14:textId="6033FFC2" w:rsidR="001D6023" w:rsidRPr="00515545" w:rsidRDefault="001D6023" w:rsidP="001D6023">
            <w:pPr>
              <w:tabs>
                <w:tab w:val="left" w:pos="540"/>
              </w:tabs>
              <w:ind w:left="-110"/>
              <w:jc w:val="both"/>
              <w:rPr>
                <w:rFonts w:cs="Times New Roman"/>
                <w:sz w:val="22"/>
                <w:szCs w:val="22"/>
              </w:rPr>
            </w:pPr>
            <w:r>
              <w:rPr>
                <w:rFonts w:cs="Times New Roman"/>
                <w:sz w:val="22"/>
                <w:szCs w:val="22"/>
              </w:rPr>
              <w:t>Total</w:t>
            </w:r>
          </w:p>
        </w:tc>
        <w:tc>
          <w:tcPr>
            <w:tcW w:w="1146" w:type="dxa"/>
            <w:tcBorders>
              <w:top w:val="nil"/>
              <w:left w:val="nil"/>
              <w:bottom w:val="double" w:sz="4" w:space="0" w:color="auto"/>
              <w:right w:val="nil"/>
            </w:tcBorders>
            <w:vAlign w:val="bottom"/>
          </w:tcPr>
          <w:p w14:paraId="05E31AED" w14:textId="05E099FE" w:rsidR="001D6023" w:rsidRPr="00F22932" w:rsidRDefault="00F22932" w:rsidP="001D6023">
            <w:pPr>
              <w:tabs>
                <w:tab w:val="clear" w:pos="454"/>
                <w:tab w:val="clear" w:pos="680"/>
                <w:tab w:val="left" w:pos="0"/>
              </w:tabs>
              <w:ind w:right="170"/>
              <w:jc w:val="right"/>
              <w:rPr>
                <w:rFonts w:cstheme="minorBidi"/>
                <w:sz w:val="22"/>
                <w:szCs w:val="22"/>
              </w:rPr>
            </w:pPr>
            <w:r>
              <w:rPr>
                <w:rFonts w:cstheme="minorBidi"/>
                <w:sz w:val="22"/>
                <w:szCs w:val="22"/>
              </w:rPr>
              <w:t>8,480</w:t>
            </w:r>
          </w:p>
        </w:tc>
        <w:tc>
          <w:tcPr>
            <w:tcW w:w="236" w:type="dxa"/>
            <w:tcBorders>
              <w:top w:val="nil"/>
              <w:left w:val="nil"/>
              <w:bottom w:val="nil"/>
              <w:right w:val="nil"/>
            </w:tcBorders>
          </w:tcPr>
          <w:p w14:paraId="748C99FC" w14:textId="77777777" w:rsidR="001D6023" w:rsidRPr="00515545" w:rsidRDefault="001D6023" w:rsidP="001D6023">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50FC58F9" w14:textId="1A7C0CC6"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FA58A2">
              <w:rPr>
                <w:rFonts w:cs="Times New Roman"/>
                <w:sz w:val="22"/>
                <w:szCs w:val="22"/>
              </w:rPr>
              <w:t>7,179</w:t>
            </w:r>
          </w:p>
        </w:tc>
        <w:tc>
          <w:tcPr>
            <w:tcW w:w="236" w:type="dxa"/>
            <w:tcBorders>
              <w:top w:val="nil"/>
              <w:left w:val="nil"/>
              <w:bottom w:val="nil"/>
              <w:right w:val="nil"/>
            </w:tcBorders>
          </w:tcPr>
          <w:p w14:paraId="7BEE2F2E" w14:textId="77777777" w:rsidR="001D6023" w:rsidRPr="00515545" w:rsidRDefault="001D6023" w:rsidP="001D602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7B94F909" w14:textId="53BF49A3" w:rsidR="001D6023" w:rsidRPr="00F22932" w:rsidRDefault="00F22932" w:rsidP="001D6023">
            <w:pPr>
              <w:tabs>
                <w:tab w:val="clear" w:pos="454"/>
                <w:tab w:val="clear" w:pos="680"/>
                <w:tab w:val="left" w:pos="0"/>
              </w:tabs>
              <w:ind w:right="170"/>
              <w:jc w:val="right"/>
              <w:rPr>
                <w:rFonts w:cstheme="minorBidi"/>
                <w:sz w:val="22"/>
                <w:szCs w:val="22"/>
              </w:rPr>
            </w:pPr>
            <w:r w:rsidRPr="00F22932">
              <w:rPr>
                <w:rFonts w:cstheme="minorBidi"/>
                <w:sz w:val="22"/>
                <w:szCs w:val="22"/>
              </w:rPr>
              <w:t>8,480</w:t>
            </w:r>
          </w:p>
        </w:tc>
        <w:tc>
          <w:tcPr>
            <w:tcW w:w="236" w:type="dxa"/>
            <w:tcBorders>
              <w:top w:val="nil"/>
              <w:left w:val="nil"/>
              <w:bottom w:val="nil"/>
              <w:right w:val="nil"/>
            </w:tcBorders>
          </w:tcPr>
          <w:p w14:paraId="1D22BBE4" w14:textId="77777777" w:rsidR="001D6023" w:rsidRPr="00515545" w:rsidRDefault="001D6023" w:rsidP="001D602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88EE9C7" w14:textId="1DEF5239"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FA58A2">
              <w:rPr>
                <w:rFonts w:cs="Times New Roman"/>
                <w:sz w:val="22"/>
                <w:szCs w:val="22"/>
              </w:rPr>
              <w:t>7,179</w:t>
            </w:r>
          </w:p>
        </w:tc>
      </w:tr>
    </w:tbl>
    <w:p w14:paraId="0087FED1" w14:textId="77777777" w:rsidR="003F1627" w:rsidRDefault="003F1627" w:rsidP="00361D75">
      <w:pPr>
        <w:tabs>
          <w:tab w:val="left" w:pos="540"/>
        </w:tabs>
        <w:jc w:val="both"/>
        <w:rPr>
          <w:rFonts w:cs="Times New Roman"/>
          <w:sz w:val="22"/>
          <w:szCs w:val="22"/>
        </w:rPr>
      </w:pPr>
    </w:p>
    <w:p w14:paraId="4915AE37" w14:textId="010B1E89" w:rsidR="00A639F5" w:rsidRPr="00B37B6C" w:rsidRDefault="007004A2" w:rsidP="00747C23">
      <w:pPr>
        <w:tabs>
          <w:tab w:val="left" w:pos="540"/>
        </w:tabs>
        <w:jc w:val="thaiDistribute"/>
        <w:rPr>
          <w:rFonts w:cs="Times New Roman"/>
          <w:sz w:val="22"/>
          <w:szCs w:val="22"/>
        </w:rPr>
      </w:pPr>
      <w:r w:rsidRPr="00B37B6C">
        <w:rPr>
          <w:rFonts w:cs="Times New Roman"/>
          <w:sz w:val="22"/>
          <w:szCs w:val="22"/>
        </w:rPr>
        <w:t>Significant o</w:t>
      </w:r>
      <w:r w:rsidR="00A639F5" w:rsidRPr="00B37B6C">
        <w:rPr>
          <w:rFonts w:cs="Times New Roman"/>
          <w:sz w:val="22"/>
          <w:szCs w:val="22"/>
        </w:rPr>
        <w:t xml:space="preserve">utstanding balances </w:t>
      </w:r>
      <w:r w:rsidRPr="00B37B6C">
        <w:rPr>
          <w:rFonts w:cs="Times New Roman"/>
          <w:sz w:val="22"/>
          <w:szCs w:val="22"/>
        </w:rPr>
        <w:t xml:space="preserve">of assets and liabilities </w:t>
      </w:r>
      <w:r w:rsidR="00A639F5" w:rsidRPr="00B37B6C">
        <w:rPr>
          <w:rFonts w:cs="Times New Roman"/>
          <w:sz w:val="22"/>
          <w:szCs w:val="22"/>
        </w:rPr>
        <w:t xml:space="preserve">with related parties as at </w:t>
      </w:r>
      <w:r w:rsidR="00772A94">
        <w:rPr>
          <w:rFonts w:cs="Times New Roman"/>
          <w:sz w:val="22"/>
          <w:szCs w:val="22"/>
        </w:rPr>
        <w:t>March 31</w:t>
      </w:r>
      <w:r w:rsidR="00B37B6C" w:rsidRPr="00B37B6C">
        <w:rPr>
          <w:sz w:val="22"/>
          <w:szCs w:val="28"/>
        </w:rPr>
        <w:t>,</w:t>
      </w:r>
      <w:r w:rsidR="00A639F5" w:rsidRPr="00B37B6C">
        <w:rPr>
          <w:rFonts w:cs="Times New Roman"/>
          <w:sz w:val="22"/>
          <w:szCs w:val="22"/>
        </w:rPr>
        <w:t xml:space="preserve"> </w:t>
      </w:r>
      <w:r w:rsidR="00772A94">
        <w:rPr>
          <w:rFonts w:cs="Times New Roman"/>
          <w:sz w:val="22"/>
          <w:szCs w:val="22"/>
        </w:rPr>
        <w:t>202</w:t>
      </w:r>
      <w:r w:rsidR="001D6023">
        <w:rPr>
          <w:rFonts w:cs="Times New Roman"/>
          <w:sz w:val="22"/>
          <w:szCs w:val="22"/>
        </w:rPr>
        <w:t>6</w:t>
      </w:r>
      <w:r w:rsidR="00A639F5" w:rsidRPr="00B37B6C">
        <w:rPr>
          <w:rFonts w:cs="Times New Roman"/>
          <w:sz w:val="22"/>
          <w:szCs w:val="22"/>
        </w:rPr>
        <w:t xml:space="preserve"> and December 31, </w:t>
      </w:r>
      <w:r w:rsidR="00772A94">
        <w:rPr>
          <w:rFonts w:cs="Times New Roman"/>
          <w:sz w:val="22"/>
          <w:szCs w:val="22"/>
        </w:rPr>
        <w:t>202</w:t>
      </w:r>
      <w:r w:rsidR="001D6023">
        <w:rPr>
          <w:rFonts w:cs="Times New Roman"/>
          <w:sz w:val="22"/>
          <w:szCs w:val="22"/>
        </w:rPr>
        <w:t>5</w:t>
      </w:r>
      <w:r w:rsidR="00A639F5" w:rsidRPr="00B37B6C">
        <w:rPr>
          <w:rFonts w:cs="Times New Roman"/>
          <w:sz w:val="22"/>
          <w:szCs w:val="22"/>
        </w:rPr>
        <w:t xml:space="preserve"> are as follows:</w:t>
      </w:r>
    </w:p>
    <w:p w14:paraId="5FC94367" w14:textId="77777777" w:rsidR="00E665B3" w:rsidRPr="00C1604E" w:rsidRDefault="00E665B3" w:rsidP="00DE26FE">
      <w:pPr>
        <w:pStyle w:val="NoSpacing"/>
        <w:spacing w:line="160" w:lineRule="atLeast"/>
        <w:jc w:val="thaiDistribute"/>
        <w:rPr>
          <w:rFonts w:cs="Cordia New"/>
          <w:sz w:val="22"/>
          <w:szCs w:val="22"/>
          <w:highlight w:val="yellow"/>
        </w:rPr>
      </w:pPr>
    </w:p>
    <w:tbl>
      <w:tblPr>
        <w:tblW w:w="9889" w:type="dxa"/>
        <w:tblLayout w:type="fixed"/>
        <w:tblLook w:val="04A0" w:firstRow="1" w:lastRow="0" w:firstColumn="1" w:lastColumn="0" w:noHBand="0" w:noVBand="1"/>
      </w:tblPr>
      <w:tblGrid>
        <w:gridCol w:w="3936"/>
        <w:gridCol w:w="1276"/>
        <w:gridCol w:w="236"/>
        <w:gridCol w:w="1311"/>
        <w:gridCol w:w="236"/>
        <w:gridCol w:w="1335"/>
        <w:gridCol w:w="236"/>
        <w:gridCol w:w="1323"/>
      </w:tblGrid>
      <w:tr w:rsidR="0074700C" w:rsidRPr="00C1604E" w14:paraId="2B8E4485" w14:textId="77777777" w:rsidTr="0048323E">
        <w:trPr>
          <w:tblHeader/>
        </w:trPr>
        <w:tc>
          <w:tcPr>
            <w:tcW w:w="3936" w:type="dxa"/>
          </w:tcPr>
          <w:p w14:paraId="472BB4F0" w14:textId="77777777" w:rsidR="0074700C" w:rsidRPr="00C1604E" w:rsidRDefault="0074700C" w:rsidP="0048323E">
            <w:pPr>
              <w:tabs>
                <w:tab w:val="left" w:pos="540"/>
              </w:tabs>
              <w:jc w:val="both"/>
              <w:rPr>
                <w:rFonts w:cs="Times New Roman"/>
                <w:sz w:val="22"/>
                <w:szCs w:val="22"/>
                <w:highlight w:val="yellow"/>
              </w:rPr>
            </w:pPr>
          </w:p>
        </w:tc>
        <w:tc>
          <w:tcPr>
            <w:tcW w:w="5953" w:type="dxa"/>
            <w:gridSpan w:val="7"/>
            <w:tcBorders>
              <w:bottom w:val="single" w:sz="4" w:space="0" w:color="auto"/>
            </w:tcBorders>
          </w:tcPr>
          <w:p w14:paraId="72C931F4"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In Thousand Baht</w:t>
            </w:r>
          </w:p>
        </w:tc>
      </w:tr>
      <w:tr w:rsidR="0074700C" w:rsidRPr="00C1604E" w14:paraId="4D7FF71D" w14:textId="77777777" w:rsidTr="0048323E">
        <w:trPr>
          <w:tblHeader/>
        </w:trPr>
        <w:tc>
          <w:tcPr>
            <w:tcW w:w="3936" w:type="dxa"/>
          </w:tcPr>
          <w:p w14:paraId="0BE764EE" w14:textId="77777777" w:rsidR="0074700C" w:rsidRPr="00C1604E" w:rsidRDefault="0074700C" w:rsidP="0048323E">
            <w:pPr>
              <w:tabs>
                <w:tab w:val="left" w:pos="540"/>
              </w:tabs>
              <w:jc w:val="both"/>
              <w:rPr>
                <w:rFonts w:cs="Times New Roman"/>
                <w:sz w:val="22"/>
                <w:szCs w:val="22"/>
                <w:highlight w:val="yellow"/>
              </w:rPr>
            </w:pPr>
          </w:p>
        </w:tc>
        <w:tc>
          <w:tcPr>
            <w:tcW w:w="2823" w:type="dxa"/>
            <w:gridSpan w:val="3"/>
            <w:tcBorders>
              <w:top w:val="single" w:sz="4" w:space="0" w:color="auto"/>
            </w:tcBorders>
          </w:tcPr>
          <w:p w14:paraId="4717C44B"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Consolidated</w:t>
            </w:r>
          </w:p>
        </w:tc>
        <w:tc>
          <w:tcPr>
            <w:tcW w:w="236" w:type="dxa"/>
            <w:tcBorders>
              <w:top w:val="single" w:sz="4" w:space="0" w:color="auto"/>
            </w:tcBorders>
          </w:tcPr>
          <w:p w14:paraId="75D2562C" w14:textId="77777777" w:rsidR="0074700C" w:rsidRPr="00B37B6C" w:rsidRDefault="0074700C" w:rsidP="0048323E">
            <w:pPr>
              <w:tabs>
                <w:tab w:val="left" w:pos="540"/>
              </w:tabs>
              <w:jc w:val="center"/>
              <w:rPr>
                <w:rFonts w:cs="Times New Roman"/>
                <w:sz w:val="22"/>
                <w:szCs w:val="22"/>
              </w:rPr>
            </w:pPr>
          </w:p>
        </w:tc>
        <w:tc>
          <w:tcPr>
            <w:tcW w:w="2894" w:type="dxa"/>
            <w:gridSpan w:val="3"/>
            <w:tcBorders>
              <w:top w:val="single" w:sz="4" w:space="0" w:color="auto"/>
            </w:tcBorders>
          </w:tcPr>
          <w:p w14:paraId="2140C987"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Separate</w:t>
            </w:r>
          </w:p>
        </w:tc>
      </w:tr>
      <w:tr w:rsidR="0074700C" w:rsidRPr="00C1604E" w14:paraId="70389EA4" w14:textId="77777777" w:rsidTr="0048323E">
        <w:trPr>
          <w:tblHeader/>
        </w:trPr>
        <w:tc>
          <w:tcPr>
            <w:tcW w:w="3936" w:type="dxa"/>
          </w:tcPr>
          <w:p w14:paraId="413800C8" w14:textId="77777777" w:rsidR="0074700C" w:rsidRPr="00C1604E" w:rsidRDefault="0074700C" w:rsidP="0048323E">
            <w:pPr>
              <w:tabs>
                <w:tab w:val="left" w:pos="540"/>
              </w:tabs>
              <w:jc w:val="both"/>
              <w:rPr>
                <w:rFonts w:cs="Times New Roman"/>
                <w:sz w:val="22"/>
                <w:szCs w:val="22"/>
                <w:highlight w:val="yellow"/>
              </w:rPr>
            </w:pPr>
          </w:p>
        </w:tc>
        <w:tc>
          <w:tcPr>
            <w:tcW w:w="2823" w:type="dxa"/>
            <w:gridSpan w:val="3"/>
            <w:tcBorders>
              <w:bottom w:val="single" w:sz="4" w:space="0" w:color="auto"/>
            </w:tcBorders>
          </w:tcPr>
          <w:p w14:paraId="1C82CC0E"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financial statements</w:t>
            </w:r>
          </w:p>
        </w:tc>
        <w:tc>
          <w:tcPr>
            <w:tcW w:w="236" w:type="dxa"/>
          </w:tcPr>
          <w:p w14:paraId="60DAEEEE" w14:textId="77777777" w:rsidR="0074700C" w:rsidRPr="00B37B6C" w:rsidRDefault="0074700C" w:rsidP="0048323E">
            <w:pPr>
              <w:tabs>
                <w:tab w:val="left" w:pos="540"/>
              </w:tabs>
              <w:jc w:val="center"/>
              <w:rPr>
                <w:rFonts w:cs="Times New Roman"/>
                <w:sz w:val="22"/>
                <w:szCs w:val="22"/>
              </w:rPr>
            </w:pPr>
          </w:p>
        </w:tc>
        <w:tc>
          <w:tcPr>
            <w:tcW w:w="2894" w:type="dxa"/>
            <w:gridSpan w:val="3"/>
            <w:tcBorders>
              <w:bottom w:val="single" w:sz="4" w:space="0" w:color="auto"/>
            </w:tcBorders>
          </w:tcPr>
          <w:p w14:paraId="4A0D02FE" w14:textId="77777777" w:rsidR="0074700C" w:rsidRPr="00B37B6C" w:rsidRDefault="0074700C" w:rsidP="0048323E">
            <w:pPr>
              <w:tabs>
                <w:tab w:val="left" w:pos="540"/>
              </w:tabs>
              <w:jc w:val="center"/>
              <w:rPr>
                <w:rFonts w:cs="Cordia New"/>
                <w:sz w:val="22"/>
                <w:szCs w:val="22"/>
                <w:cs/>
              </w:rPr>
            </w:pPr>
            <w:r w:rsidRPr="00B37B6C">
              <w:rPr>
                <w:rFonts w:cs="Times New Roman"/>
                <w:sz w:val="22"/>
                <w:szCs w:val="22"/>
              </w:rPr>
              <w:t>financial statements</w:t>
            </w:r>
          </w:p>
        </w:tc>
      </w:tr>
      <w:tr w:rsidR="0074700C" w:rsidRPr="00C1604E" w14:paraId="4B3CC44B" w14:textId="77777777" w:rsidTr="00F262F7">
        <w:trPr>
          <w:tblHeader/>
        </w:trPr>
        <w:tc>
          <w:tcPr>
            <w:tcW w:w="3936" w:type="dxa"/>
          </w:tcPr>
          <w:p w14:paraId="472AE7A6" w14:textId="77777777" w:rsidR="0074700C" w:rsidRPr="00C1604E" w:rsidRDefault="0074700C" w:rsidP="0074700C">
            <w:pPr>
              <w:tabs>
                <w:tab w:val="left" w:pos="540"/>
              </w:tabs>
              <w:jc w:val="both"/>
              <w:rPr>
                <w:rFonts w:cs="Times New Roman"/>
                <w:sz w:val="22"/>
                <w:szCs w:val="22"/>
                <w:highlight w:val="yellow"/>
              </w:rPr>
            </w:pPr>
          </w:p>
        </w:tc>
        <w:tc>
          <w:tcPr>
            <w:tcW w:w="1276" w:type="dxa"/>
            <w:vAlign w:val="center"/>
          </w:tcPr>
          <w:p w14:paraId="54059EB3" w14:textId="0A21316C" w:rsidR="0074700C" w:rsidRPr="00B37B6C" w:rsidRDefault="00772A94"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sz w:val="22"/>
                <w:szCs w:val="28"/>
              </w:rPr>
            </w:pPr>
            <w:r>
              <w:rPr>
                <w:rFonts w:cs="Times New Roman"/>
                <w:sz w:val="22"/>
                <w:szCs w:val="22"/>
              </w:rPr>
              <w:t>March 31</w:t>
            </w:r>
            <w:r w:rsidR="00B37B6C" w:rsidRPr="00B37B6C">
              <w:rPr>
                <w:sz w:val="22"/>
                <w:szCs w:val="28"/>
              </w:rPr>
              <w:t>,</w:t>
            </w:r>
          </w:p>
        </w:tc>
        <w:tc>
          <w:tcPr>
            <w:tcW w:w="236" w:type="dxa"/>
            <w:vAlign w:val="center"/>
          </w:tcPr>
          <w:p w14:paraId="76A6193B"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11" w:type="dxa"/>
            <w:vAlign w:val="center"/>
          </w:tcPr>
          <w:p w14:paraId="5D22F553"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37B6C">
              <w:rPr>
                <w:rFonts w:cs="Times New Roman"/>
                <w:sz w:val="22"/>
                <w:szCs w:val="22"/>
              </w:rPr>
              <w:t>December 31,</w:t>
            </w:r>
          </w:p>
        </w:tc>
        <w:tc>
          <w:tcPr>
            <w:tcW w:w="236" w:type="dxa"/>
          </w:tcPr>
          <w:p w14:paraId="212A6BF6" w14:textId="77777777" w:rsidR="0074700C" w:rsidRPr="00B37B6C" w:rsidRDefault="0074700C" w:rsidP="0074700C">
            <w:pPr>
              <w:tabs>
                <w:tab w:val="left" w:pos="540"/>
              </w:tabs>
              <w:jc w:val="center"/>
              <w:rPr>
                <w:rFonts w:cs="Times New Roman"/>
                <w:sz w:val="22"/>
                <w:szCs w:val="22"/>
              </w:rPr>
            </w:pPr>
          </w:p>
        </w:tc>
        <w:tc>
          <w:tcPr>
            <w:tcW w:w="1335" w:type="dxa"/>
            <w:vAlign w:val="center"/>
          </w:tcPr>
          <w:p w14:paraId="737C8B0A" w14:textId="40C25E0F" w:rsidR="0074700C" w:rsidRPr="00B37B6C" w:rsidRDefault="00772A94"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March 31</w:t>
            </w:r>
            <w:r w:rsidR="00B37B6C" w:rsidRPr="00B37B6C">
              <w:rPr>
                <w:sz w:val="22"/>
                <w:szCs w:val="28"/>
              </w:rPr>
              <w:t>,</w:t>
            </w:r>
          </w:p>
        </w:tc>
        <w:tc>
          <w:tcPr>
            <w:tcW w:w="236" w:type="dxa"/>
            <w:vAlign w:val="center"/>
          </w:tcPr>
          <w:p w14:paraId="0BEEF433"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23" w:type="dxa"/>
            <w:vAlign w:val="center"/>
          </w:tcPr>
          <w:p w14:paraId="691AFBDA"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37B6C">
              <w:rPr>
                <w:rFonts w:cs="Times New Roman"/>
                <w:sz w:val="22"/>
                <w:szCs w:val="22"/>
              </w:rPr>
              <w:t>December 31,</w:t>
            </w:r>
          </w:p>
        </w:tc>
      </w:tr>
      <w:tr w:rsidR="0074700C" w:rsidRPr="00C1604E" w14:paraId="06D722A4" w14:textId="77777777" w:rsidTr="0048323E">
        <w:trPr>
          <w:tblHeader/>
        </w:trPr>
        <w:tc>
          <w:tcPr>
            <w:tcW w:w="3936" w:type="dxa"/>
          </w:tcPr>
          <w:p w14:paraId="754352E0" w14:textId="77777777" w:rsidR="0074700C" w:rsidRPr="00B37B6C" w:rsidRDefault="0074700C" w:rsidP="0074700C">
            <w:pPr>
              <w:tabs>
                <w:tab w:val="left" w:pos="540"/>
              </w:tabs>
              <w:jc w:val="both"/>
              <w:rPr>
                <w:rFonts w:cs="Times New Roman"/>
                <w:sz w:val="22"/>
                <w:szCs w:val="22"/>
              </w:rPr>
            </w:pPr>
          </w:p>
        </w:tc>
        <w:tc>
          <w:tcPr>
            <w:tcW w:w="1276" w:type="dxa"/>
            <w:tcBorders>
              <w:bottom w:val="single" w:sz="4" w:space="0" w:color="auto"/>
            </w:tcBorders>
            <w:vAlign w:val="center"/>
          </w:tcPr>
          <w:p w14:paraId="32CF4F37" w14:textId="4B447CA8" w:rsidR="0074700C" w:rsidRPr="00B37B6C" w:rsidRDefault="00772A94"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1D6023">
              <w:rPr>
                <w:rFonts w:cs="Times New Roman"/>
                <w:sz w:val="22"/>
                <w:szCs w:val="22"/>
              </w:rPr>
              <w:t>6</w:t>
            </w:r>
          </w:p>
        </w:tc>
        <w:tc>
          <w:tcPr>
            <w:tcW w:w="236" w:type="dxa"/>
            <w:vAlign w:val="center"/>
          </w:tcPr>
          <w:p w14:paraId="561EC3ED"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11" w:type="dxa"/>
            <w:tcBorders>
              <w:bottom w:val="single" w:sz="4" w:space="0" w:color="auto"/>
            </w:tcBorders>
            <w:vAlign w:val="center"/>
          </w:tcPr>
          <w:p w14:paraId="754F37DB" w14:textId="4BD5D852" w:rsidR="0074700C" w:rsidRPr="00B37B6C" w:rsidRDefault="00772A94"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1D6023">
              <w:rPr>
                <w:rFonts w:cs="Times New Roman"/>
                <w:sz w:val="22"/>
                <w:szCs w:val="22"/>
              </w:rPr>
              <w:t>5</w:t>
            </w:r>
          </w:p>
        </w:tc>
        <w:tc>
          <w:tcPr>
            <w:tcW w:w="236" w:type="dxa"/>
          </w:tcPr>
          <w:p w14:paraId="7B1EC7D0" w14:textId="77777777" w:rsidR="0074700C" w:rsidRPr="00B37B6C" w:rsidRDefault="0074700C" w:rsidP="0074700C">
            <w:pPr>
              <w:tabs>
                <w:tab w:val="left" w:pos="540"/>
              </w:tabs>
              <w:jc w:val="center"/>
              <w:rPr>
                <w:rFonts w:cs="Times New Roman"/>
                <w:sz w:val="22"/>
                <w:szCs w:val="22"/>
              </w:rPr>
            </w:pPr>
          </w:p>
        </w:tc>
        <w:tc>
          <w:tcPr>
            <w:tcW w:w="1335" w:type="dxa"/>
            <w:tcBorders>
              <w:bottom w:val="single" w:sz="4" w:space="0" w:color="auto"/>
            </w:tcBorders>
            <w:vAlign w:val="center"/>
          </w:tcPr>
          <w:p w14:paraId="66E46F1F" w14:textId="58B715DC" w:rsidR="0074700C" w:rsidRPr="00B37B6C" w:rsidRDefault="009740AA"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2026</w:t>
            </w:r>
          </w:p>
        </w:tc>
        <w:tc>
          <w:tcPr>
            <w:tcW w:w="236" w:type="dxa"/>
            <w:vAlign w:val="center"/>
          </w:tcPr>
          <w:p w14:paraId="6487DC24"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23" w:type="dxa"/>
            <w:tcBorders>
              <w:bottom w:val="single" w:sz="4" w:space="0" w:color="auto"/>
            </w:tcBorders>
            <w:vAlign w:val="center"/>
          </w:tcPr>
          <w:p w14:paraId="4B152FCA" w14:textId="351254FC" w:rsidR="0074700C" w:rsidRPr="00B37B6C" w:rsidRDefault="009740AA"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r>
      <w:tr w:rsidR="0074700C" w:rsidRPr="00C1604E" w14:paraId="334166FE" w14:textId="77777777" w:rsidTr="004979B8">
        <w:tc>
          <w:tcPr>
            <w:tcW w:w="3936" w:type="dxa"/>
            <w:vAlign w:val="bottom"/>
          </w:tcPr>
          <w:p w14:paraId="0658A148" w14:textId="77777777" w:rsidR="0074700C" w:rsidRPr="00B37B6C" w:rsidRDefault="0074700C" w:rsidP="006E7E2A">
            <w:pPr>
              <w:tabs>
                <w:tab w:val="left" w:pos="540"/>
              </w:tabs>
              <w:ind w:left="-110"/>
              <w:jc w:val="both"/>
              <w:rPr>
                <w:rFonts w:cs="Times New Roman"/>
                <w:b/>
                <w:bCs/>
                <w:sz w:val="22"/>
                <w:szCs w:val="22"/>
              </w:rPr>
            </w:pPr>
            <w:r w:rsidRPr="00B37B6C">
              <w:rPr>
                <w:rFonts w:cs="Times New Roman"/>
                <w:b/>
                <w:bCs/>
                <w:sz w:val="22"/>
                <w:szCs w:val="22"/>
              </w:rPr>
              <w:t>Subsidiaries</w:t>
            </w:r>
          </w:p>
        </w:tc>
        <w:tc>
          <w:tcPr>
            <w:tcW w:w="1276" w:type="dxa"/>
          </w:tcPr>
          <w:p w14:paraId="1130075F" w14:textId="77777777" w:rsidR="0074700C" w:rsidRPr="00C1604E" w:rsidRDefault="0074700C" w:rsidP="0048323E">
            <w:pPr>
              <w:tabs>
                <w:tab w:val="left" w:pos="540"/>
              </w:tabs>
              <w:jc w:val="both"/>
              <w:rPr>
                <w:rFonts w:cs="Times New Roman"/>
                <w:b/>
                <w:bCs/>
                <w:sz w:val="22"/>
                <w:szCs w:val="22"/>
                <w:highlight w:val="yellow"/>
              </w:rPr>
            </w:pPr>
          </w:p>
        </w:tc>
        <w:tc>
          <w:tcPr>
            <w:tcW w:w="236" w:type="dxa"/>
          </w:tcPr>
          <w:p w14:paraId="7A979489" w14:textId="77777777" w:rsidR="0074700C" w:rsidRPr="00C1604E" w:rsidRDefault="0074700C" w:rsidP="0048323E">
            <w:pPr>
              <w:tabs>
                <w:tab w:val="left" w:pos="540"/>
              </w:tabs>
              <w:jc w:val="both"/>
              <w:rPr>
                <w:rFonts w:cs="Times New Roman"/>
                <w:b/>
                <w:bCs/>
                <w:sz w:val="22"/>
                <w:szCs w:val="22"/>
                <w:highlight w:val="yellow"/>
              </w:rPr>
            </w:pPr>
          </w:p>
        </w:tc>
        <w:tc>
          <w:tcPr>
            <w:tcW w:w="1311" w:type="dxa"/>
            <w:vAlign w:val="bottom"/>
          </w:tcPr>
          <w:p w14:paraId="242A417C" w14:textId="77777777" w:rsidR="0074700C" w:rsidRPr="00C1604E" w:rsidRDefault="0074700C" w:rsidP="0048323E">
            <w:pPr>
              <w:tabs>
                <w:tab w:val="clear" w:pos="454"/>
                <w:tab w:val="clear" w:pos="680"/>
                <w:tab w:val="clear" w:pos="907"/>
                <w:tab w:val="left" w:pos="0"/>
              </w:tabs>
              <w:ind w:right="170"/>
              <w:jc w:val="center"/>
              <w:rPr>
                <w:rFonts w:cs="Times New Roman"/>
                <w:sz w:val="22"/>
                <w:szCs w:val="22"/>
                <w:highlight w:val="yellow"/>
              </w:rPr>
            </w:pPr>
          </w:p>
        </w:tc>
        <w:tc>
          <w:tcPr>
            <w:tcW w:w="236" w:type="dxa"/>
          </w:tcPr>
          <w:p w14:paraId="041EF350" w14:textId="77777777" w:rsidR="0074700C" w:rsidRPr="00C1604E" w:rsidRDefault="0074700C" w:rsidP="0048323E">
            <w:pPr>
              <w:tabs>
                <w:tab w:val="left" w:pos="540"/>
              </w:tabs>
              <w:jc w:val="both"/>
              <w:rPr>
                <w:rFonts w:cs="Times New Roman"/>
                <w:b/>
                <w:bCs/>
                <w:sz w:val="22"/>
                <w:szCs w:val="22"/>
                <w:highlight w:val="yellow"/>
              </w:rPr>
            </w:pPr>
          </w:p>
        </w:tc>
        <w:tc>
          <w:tcPr>
            <w:tcW w:w="1335" w:type="dxa"/>
          </w:tcPr>
          <w:p w14:paraId="3268FF8F" w14:textId="77777777" w:rsidR="0074700C" w:rsidRPr="00C1604E" w:rsidRDefault="0074700C" w:rsidP="0048323E">
            <w:pPr>
              <w:tabs>
                <w:tab w:val="left" w:pos="540"/>
              </w:tabs>
              <w:jc w:val="both"/>
              <w:rPr>
                <w:rFonts w:cs="Times New Roman"/>
                <w:b/>
                <w:bCs/>
                <w:sz w:val="22"/>
                <w:szCs w:val="22"/>
                <w:highlight w:val="yellow"/>
              </w:rPr>
            </w:pPr>
          </w:p>
        </w:tc>
        <w:tc>
          <w:tcPr>
            <w:tcW w:w="236" w:type="dxa"/>
          </w:tcPr>
          <w:p w14:paraId="0120CCF9" w14:textId="77777777" w:rsidR="0074700C" w:rsidRPr="00C1604E" w:rsidRDefault="0074700C" w:rsidP="0048323E">
            <w:pPr>
              <w:tabs>
                <w:tab w:val="left" w:pos="540"/>
              </w:tabs>
              <w:jc w:val="both"/>
              <w:rPr>
                <w:rFonts w:cs="Times New Roman"/>
                <w:b/>
                <w:bCs/>
                <w:sz w:val="22"/>
                <w:szCs w:val="22"/>
                <w:highlight w:val="yellow"/>
              </w:rPr>
            </w:pPr>
          </w:p>
        </w:tc>
        <w:tc>
          <w:tcPr>
            <w:tcW w:w="1323" w:type="dxa"/>
            <w:vAlign w:val="bottom"/>
          </w:tcPr>
          <w:p w14:paraId="62640C86" w14:textId="77777777" w:rsidR="0074700C" w:rsidRPr="00C1604E" w:rsidRDefault="0074700C" w:rsidP="0048323E">
            <w:pPr>
              <w:tabs>
                <w:tab w:val="clear" w:pos="454"/>
                <w:tab w:val="clear" w:pos="680"/>
                <w:tab w:val="clear" w:pos="907"/>
                <w:tab w:val="left" w:pos="0"/>
              </w:tabs>
              <w:ind w:right="170"/>
              <w:jc w:val="right"/>
              <w:rPr>
                <w:rFonts w:cs="Times New Roman"/>
                <w:sz w:val="22"/>
                <w:szCs w:val="22"/>
                <w:highlight w:val="yellow"/>
              </w:rPr>
            </w:pPr>
          </w:p>
        </w:tc>
      </w:tr>
      <w:tr w:rsidR="00124154" w:rsidRPr="00C1604E" w14:paraId="08E008EF" w14:textId="77777777" w:rsidTr="004979B8">
        <w:tc>
          <w:tcPr>
            <w:tcW w:w="3936" w:type="dxa"/>
            <w:vAlign w:val="bottom"/>
          </w:tcPr>
          <w:p w14:paraId="7D1DA5E2" w14:textId="7CB78166" w:rsidR="00124154" w:rsidRPr="001B6B58" w:rsidRDefault="00124154" w:rsidP="006E7E2A">
            <w:pPr>
              <w:tabs>
                <w:tab w:val="left" w:pos="540"/>
              </w:tabs>
              <w:ind w:left="-110"/>
              <w:jc w:val="both"/>
              <w:rPr>
                <w:rFonts w:cs="Times New Roman"/>
                <w:sz w:val="22"/>
                <w:szCs w:val="22"/>
              </w:rPr>
            </w:pPr>
            <w:r w:rsidRPr="001B6B58">
              <w:rPr>
                <w:rFonts w:cs="Times New Roman"/>
                <w:sz w:val="22"/>
                <w:szCs w:val="22"/>
              </w:rPr>
              <w:t>Receivables from and short-term loans</w:t>
            </w:r>
            <w:r w:rsidR="001A3E43">
              <w:rPr>
                <w:rFonts w:cs="Times New Roman"/>
                <w:sz w:val="22"/>
                <w:szCs w:val="22"/>
              </w:rPr>
              <w:t xml:space="preserve"> to</w:t>
            </w:r>
          </w:p>
        </w:tc>
        <w:tc>
          <w:tcPr>
            <w:tcW w:w="1276" w:type="dxa"/>
            <w:vAlign w:val="bottom"/>
          </w:tcPr>
          <w:p w14:paraId="7571BED1" w14:textId="77777777" w:rsidR="00124154" w:rsidRPr="00526812" w:rsidRDefault="00124154" w:rsidP="005D3291">
            <w:pPr>
              <w:tabs>
                <w:tab w:val="clear" w:pos="454"/>
                <w:tab w:val="clear" w:pos="680"/>
                <w:tab w:val="clear" w:pos="907"/>
                <w:tab w:val="left" w:pos="0"/>
              </w:tabs>
              <w:jc w:val="center"/>
              <w:rPr>
                <w:rFonts w:cs="Times New Roman"/>
                <w:sz w:val="22"/>
                <w:szCs w:val="22"/>
              </w:rPr>
            </w:pPr>
          </w:p>
        </w:tc>
        <w:tc>
          <w:tcPr>
            <w:tcW w:w="236" w:type="dxa"/>
          </w:tcPr>
          <w:p w14:paraId="27B25189" w14:textId="77777777" w:rsidR="00124154" w:rsidRPr="00C1604E" w:rsidRDefault="00124154" w:rsidP="005D3291">
            <w:pPr>
              <w:tabs>
                <w:tab w:val="left" w:pos="540"/>
              </w:tabs>
              <w:jc w:val="both"/>
              <w:rPr>
                <w:rFonts w:cs="Times New Roman"/>
                <w:b/>
                <w:bCs/>
                <w:sz w:val="22"/>
                <w:szCs w:val="22"/>
                <w:highlight w:val="yellow"/>
              </w:rPr>
            </w:pPr>
          </w:p>
        </w:tc>
        <w:tc>
          <w:tcPr>
            <w:tcW w:w="1311" w:type="dxa"/>
            <w:vAlign w:val="bottom"/>
          </w:tcPr>
          <w:p w14:paraId="7EEEC71D" w14:textId="77777777" w:rsidR="00124154" w:rsidRPr="00B37B6C" w:rsidRDefault="00124154" w:rsidP="005D3291">
            <w:pPr>
              <w:tabs>
                <w:tab w:val="clear" w:pos="454"/>
                <w:tab w:val="clear" w:pos="680"/>
                <w:tab w:val="clear" w:pos="907"/>
                <w:tab w:val="left" w:pos="0"/>
              </w:tabs>
              <w:jc w:val="center"/>
              <w:rPr>
                <w:rFonts w:cs="Times New Roman"/>
                <w:sz w:val="22"/>
                <w:szCs w:val="22"/>
              </w:rPr>
            </w:pPr>
          </w:p>
        </w:tc>
        <w:tc>
          <w:tcPr>
            <w:tcW w:w="236" w:type="dxa"/>
          </w:tcPr>
          <w:p w14:paraId="29599547" w14:textId="77777777" w:rsidR="00124154" w:rsidRPr="00C1604E" w:rsidRDefault="00124154" w:rsidP="005D3291">
            <w:pPr>
              <w:tabs>
                <w:tab w:val="left" w:pos="540"/>
              </w:tabs>
              <w:jc w:val="both"/>
              <w:rPr>
                <w:rFonts w:cs="Times New Roman"/>
                <w:b/>
                <w:bCs/>
                <w:sz w:val="22"/>
                <w:szCs w:val="22"/>
                <w:highlight w:val="yellow"/>
              </w:rPr>
            </w:pPr>
          </w:p>
        </w:tc>
        <w:tc>
          <w:tcPr>
            <w:tcW w:w="1335" w:type="dxa"/>
            <w:vAlign w:val="bottom"/>
          </w:tcPr>
          <w:p w14:paraId="6CC09470" w14:textId="77777777" w:rsidR="00124154" w:rsidRDefault="00124154" w:rsidP="005D3291">
            <w:pPr>
              <w:tabs>
                <w:tab w:val="clear" w:pos="454"/>
                <w:tab w:val="clear" w:pos="680"/>
                <w:tab w:val="clear" w:pos="907"/>
                <w:tab w:val="left" w:pos="0"/>
              </w:tabs>
              <w:ind w:right="170"/>
              <w:jc w:val="right"/>
              <w:rPr>
                <w:rFonts w:cs="Times New Roman"/>
                <w:sz w:val="22"/>
                <w:szCs w:val="22"/>
              </w:rPr>
            </w:pPr>
          </w:p>
        </w:tc>
        <w:tc>
          <w:tcPr>
            <w:tcW w:w="236" w:type="dxa"/>
          </w:tcPr>
          <w:p w14:paraId="330B901D" w14:textId="77777777" w:rsidR="00124154" w:rsidRPr="00C1604E" w:rsidRDefault="00124154" w:rsidP="005D3291">
            <w:pPr>
              <w:tabs>
                <w:tab w:val="left" w:pos="540"/>
              </w:tabs>
              <w:jc w:val="both"/>
              <w:rPr>
                <w:rFonts w:cs="Times New Roman"/>
                <w:b/>
                <w:bCs/>
                <w:sz w:val="22"/>
                <w:szCs w:val="22"/>
                <w:highlight w:val="yellow"/>
              </w:rPr>
            </w:pPr>
          </w:p>
        </w:tc>
        <w:tc>
          <w:tcPr>
            <w:tcW w:w="1323" w:type="dxa"/>
            <w:vAlign w:val="bottom"/>
          </w:tcPr>
          <w:p w14:paraId="5DA47316" w14:textId="77777777" w:rsidR="00124154" w:rsidRPr="00B37B6C" w:rsidRDefault="00124154" w:rsidP="005D3291">
            <w:pPr>
              <w:tabs>
                <w:tab w:val="clear" w:pos="454"/>
                <w:tab w:val="clear" w:pos="680"/>
                <w:tab w:val="clear" w:pos="907"/>
                <w:tab w:val="left" w:pos="0"/>
              </w:tabs>
              <w:ind w:right="170"/>
              <w:jc w:val="right"/>
              <w:rPr>
                <w:rFonts w:cs="Times New Roman"/>
                <w:sz w:val="22"/>
                <w:szCs w:val="22"/>
              </w:rPr>
            </w:pPr>
          </w:p>
        </w:tc>
      </w:tr>
      <w:tr w:rsidR="001B6B58" w:rsidRPr="00C1604E" w14:paraId="4FBC316A" w14:textId="77777777" w:rsidTr="001B6B58">
        <w:tc>
          <w:tcPr>
            <w:tcW w:w="3936" w:type="dxa"/>
            <w:vAlign w:val="bottom"/>
          </w:tcPr>
          <w:p w14:paraId="5BB6EFD7" w14:textId="75727D59" w:rsidR="001B6B58" w:rsidRPr="001B6B58" w:rsidRDefault="001B6B58" w:rsidP="00C91F4B">
            <w:pPr>
              <w:tabs>
                <w:tab w:val="left" w:pos="540"/>
              </w:tabs>
              <w:ind w:left="-110"/>
              <w:jc w:val="both"/>
              <w:rPr>
                <w:rFonts w:cs="Times New Roman"/>
                <w:sz w:val="22"/>
                <w:szCs w:val="22"/>
              </w:rPr>
            </w:pPr>
            <w:r>
              <w:rPr>
                <w:rFonts w:cs="Times New Roman"/>
                <w:sz w:val="22"/>
                <w:szCs w:val="22"/>
              </w:rPr>
              <w:t xml:space="preserve">   </w:t>
            </w:r>
            <w:r w:rsidRPr="001B6B58">
              <w:rPr>
                <w:rFonts w:cs="Times New Roman"/>
                <w:sz w:val="22"/>
                <w:szCs w:val="22"/>
              </w:rPr>
              <w:t xml:space="preserve">Short-term loans receivable </w:t>
            </w:r>
          </w:p>
        </w:tc>
        <w:tc>
          <w:tcPr>
            <w:tcW w:w="1276" w:type="dxa"/>
            <w:vAlign w:val="bottom"/>
          </w:tcPr>
          <w:p w14:paraId="141BE9AB" w14:textId="77777777" w:rsidR="001B6B58" w:rsidRPr="001B6B58" w:rsidRDefault="001B6B58" w:rsidP="001B6B58">
            <w:pPr>
              <w:tabs>
                <w:tab w:val="clear" w:pos="454"/>
                <w:tab w:val="clear" w:pos="680"/>
                <w:tab w:val="clear" w:pos="907"/>
                <w:tab w:val="left" w:pos="0"/>
              </w:tabs>
              <w:jc w:val="center"/>
              <w:rPr>
                <w:rFonts w:cs="Times New Roman"/>
                <w:sz w:val="22"/>
                <w:szCs w:val="22"/>
              </w:rPr>
            </w:pPr>
          </w:p>
        </w:tc>
        <w:tc>
          <w:tcPr>
            <w:tcW w:w="236" w:type="dxa"/>
          </w:tcPr>
          <w:p w14:paraId="0DE00171" w14:textId="77777777" w:rsidR="001B6B58" w:rsidRPr="00C1604E" w:rsidRDefault="001B6B58" w:rsidP="00C91F4B">
            <w:pPr>
              <w:tabs>
                <w:tab w:val="left" w:pos="540"/>
              </w:tabs>
              <w:jc w:val="both"/>
              <w:rPr>
                <w:rFonts w:cs="Times New Roman"/>
                <w:b/>
                <w:bCs/>
                <w:sz w:val="22"/>
                <w:szCs w:val="22"/>
                <w:highlight w:val="yellow"/>
              </w:rPr>
            </w:pPr>
          </w:p>
        </w:tc>
        <w:tc>
          <w:tcPr>
            <w:tcW w:w="1311" w:type="dxa"/>
            <w:vAlign w:val="bottom"/>
          </w:tcPr>
          <w:p w14:paraId="65A407FE" w14:textId="77777777" w:rsidR="001B6B58" w:rsidRPr="00B37B6C" w:rsidRDefault="001B6B58" w:rsidP="00C91F4B">
            <w:pPr>
              <w:tabs>
                <w:tab w:val="clear" w:pos="454"/>
                <w:tab w:val="clear" w:pos="680"/>
                <w:tab w:val="clear" w:pos="907"/>
                <w:tab w:val="left" w:pos="0"/>
              </w:tabs>
              <w:jc w:val="center"/>
              <w:rPr>
                <w:rFonts w:cs="Times New Roman"/>
                <w:sz w:val="22"/>
                <w:szCs w:val="22"/>
              </w:rPr>
            </w:pPr>
          </w:p>
        </w:tc>
        <w:tc>
          <w:tcPr>
            <w:tcW w:w="236" w:type="dxa"/>
          </w:tcPr>
          <w:p w14:paraId="60D38119" w14:textId="77777777" w:rsidR="001B6B58" w:rsidRPr="00C1604E" w:rsidRDefault="001B6B58" w:rsidP="00C91F4B">
            <w:pPr>
              <w:tabs>
                <w:tab w:val="left" w:pos="540"/>
              </w:tabs>
              <w:jc w:val="both"/>
              <w:rPr>
                <w:rFonts w:cs="Times New Roman"/>
                <w:b/>
                <w:bCs/>
                <w:sz w:val="22"/>
                <w:szCs w:val="22"/>
                <w:highlight w:val="yellow"/>
              </w:rPr>
            </w:pPr>
          </w:p>
        </w:tc>
        <w:tc>
          <w:tcPr>
            <w:tcW w:w="1335" w:type="dxa"/>
            <w:vAlign w:val="bottom"/>
          </w:tcPr>
          <w:p w14:paraId="2D0C9684" w14:textId="77777777" w:rsidR="001B6B58" w:rsidRPr="001B6B58" w:rsidRDefault="001B6B58" w:rsidP="001B6B58">
            <w:pPr>
              <w:tabs>
                <w:tab w:val="clear" w:pos="454"/>
                <w:tab w:val="clear" w:pos="680"/>
                <w:tab w:val="clear" w:pos="907"/>
                <w:tab w:val="left" w:pos="0"/>
              </w:tabs>
              <w:ind w:right="170"/>
              <w:jc w:val="right"/>
              <w:rPr>
                <w:rFonts w:cs="Times New Roman"/>
                <w:sz w:val="22"/>
                <w:szCs w:val="22"/>
              </w:rPr>
            </w:pPr>
          </w:p>
        </w:tc>
        <w:tc>
          <w:tcPr>
            <w:tcW w:w="236" w:type="dxa"/>
          </w:tcPr>
          <w:p w14:paraId="56F71826" w14:textId="77777777" w:rsidR="001B6B58" w:rsidRPr="00C1604E" w:rsidRDefault="001B6B58" w:rsidP="00C91F4B">
            <w:pPr>
              <w:tabs>
                <w:tab w:val="left" w:pos="540"/>
              </w:tabs>
              <w:jc w:val="both"/>
              <w:rPr>
                <w:rFonts w:cs="Times New Roman"/>
                <w:b/>
                <w:bCs/>
                <w:sz w:val="22"/>
                <w:szCs w:val="22"/>
                <w:highlight w:val="yellow"/>
              </w:rPr>
            </w:pPr>
          </w:p>
        </w:tc>
        <w:tc>
          <w:tcPr>
            <w:tcW w:w="1323" w:type="dxa"/>
            <w:vAlign w:val="bottom"/>
          </w:tcPr>
          <w:p w14:paraId="60664D9C" w14:textId="77777777" w:rsidR="001B6B58" w:rsidRPr="00B37B6C" w:rsidRDefault="001B6B58" w:rsidP="00C91F4B">
            <w:pPr>
              <w:tabs>
                <w:tab w:val="clear" w:pos="454"/>
                <w:tab w:val="clear" w:pos="680"/>
                <w:tab w:val="clear" w:pos="907"/>
                <w:tab w:val="left" w:pos="0"/>
              </w:tabs>
              <w:ind w:right="170"/>
              <w:jc w:val="right"/>
              <w:rPr>
                <w:rFonts w:cs="Times New Roman"/>
                <w:sz w:val="22"/>
                <w:szCs w:val="22"/>
              </w:rPr>
            </w:pPr>
          </w:p>
        </w:tc>
      </w:tr>
      <w:tr w:rsidR="001B6B58" w:rsidRPr="00C1604E" w14:paraId="461222C2" w14:textId="77777777" w:rsidTr="001B6B58">
        <w:tc>
          <w:tcPr>
            <w:tcW w:w="3936" w:type="dxa"/>
            <w:vAlign w:val="bottom"/>
          </w:tcPr>
          <w:p w14:paraId="01C07DE3" w14:textId="77777777" w:rsidR="001B6B58" w:rsidRPr="00B37B6C" w:rsidRDefault="001B6B58" w:rsidP="00C91F4B">
            <w:pPr>
              <w:tabs>
                <w:tab w:val="left" w:pos="540"/>
              </w:tabs>
              <w:ind w:left="-110"/>
              <w:jc w:val="both"/>
              <w:rPr>
                <w:rFonts w:cs="Times New Roman"/>
                <w:sz w:val="22"/>
                <w:szCs w:val="22"/>
              </w:rPr>
            </w:pPr>
            <w:r w:rsidRPr="00B37B6C">
              <w:rPr>
                <w:rFonts w:cs="Times New Roman"/>
                <w:sz w:val="22"/>
                <w:szCs w:val="22"/>
              </w:rPr>
              <w:t xml:space="preserve">   </w:t>
            </w:r>
            <w:r w:rsidRPr="001B6B58">
              <w:rPr>
                <w:rFonts w:cs="Times New Roman"/>
                <w:sz w:val="22"/>
                <w:szCs w:val="22"/>
              </w:rPr>
              <w:t>(interest rate</w:t>
            </w:r>
            <w:r w:rsidRPr="00B37B6C">
              <w:rPr>
                <w:rFonts w:cs="Times New Roman"/>
                <w:sz w:val="22"/>
                <w:szCs w:val="22"/>
              </w:rPr>
              <w:t xml:space="preserve"> at </w:t>
            </w:r>
            <w:r w:rsidRPr="001B6B58">
              <w:rPr>
                <w:rFonts w:cs="Times New Roman"/>
                <w:sz w:val="22"/>
                <w:szCs w:val="22"/>
              </w:rPr>
              <w:t xml:space="preserve">MOR - 3% p.a. </w:t>
            </w:r>
          </w:p>
        </w:tc>
        <w:tc>
          <w:tcPr>
            <w:tcW w:w="1276" w:type="dxa"/>
            <w:vAlign w:val="bottom"/>
          </w:tcPr>
          <w:p w14:paraId="50AA20CA" w14:textId="77777777" w:rsidR="001B6B58" w:rsidRPr="001B6B58" w:rsidRDefault="001B6B58" w:rsidP="001B6B58">
            <w:pPr>
              <w:tabs>
                <w:tab w:val="clear" w:pos="454"/>
                <w:tab w:val="clear" w:pos="680"/>
                <w:tab w:val="clear" w:pos="907"/>
                <w:tab w:val="left" w:pos="0"/>
              </w:tabs>
              <w:jc w:val="center"/>
              <w:rPr>
                <w:rFonts w:cs="Times New Roman"/>
                <w:sz w:val="22"/>
                <w:szCs w:val="22"/>
              </w:rPr>
            </w:pPr>
          </w:p>
        </w:tc>
        <w:tc>
          <w:tcPr>
            <w:tcW w:w="236" w:type="dxa"/>
          </w:tcPr>
          <w:p w14:paraId="29B8CF7C" w14:textId="77777777" w:rsidR="001B6B58" w:rsidRPr="00C1604E" w:rsidRDefault="001B6B58" w:rsidP="00C91F4B">
            <w:pPr>
              <w:tabs>
                <w:tab w:val="left" w:pos="540"/>
              </w:tabs>
              <w:jc w:val="both"/>
              <w:rPr>
                <w:rFonts w:cs="Times New Roman"/>
                <w:b/>
                <w:bCs/>
                <w:sz w:val="22"/>
                <w:szCs w:val="22"/>
                <w:highlight w:val="yellow"/>
              </w:rPr>
            </w:pPr>
          </w:p>
        </w:tc>
        <w:tc>
          <w:tcPr>
            <w:tcW w:w="1311" w:type="dxa"/>
            <w:vAlign w:val="bottom"/>
          </w:tcPr>
          <w:p w14:paraId="31FC9A52" w14:textId="77777777" w:rsidR="001B6B58" w:rsidRPr="00B37B6C" w:rsidRDefault="001B6B58" w:rsidP="00C91F4B">
            <w:pPr>
              <w:tabs>
                <w:tab w:val="clear" w:pos="454"/>
                <w:tab w:val="clear" w:pos="680"/>
                <w:tab w:val="clear" w:pos="907"/>
                <w:tab w:val="left" w:pos="0"/>
              </w:tabs>
              <w:jc w:val="center"/>
              <w:rPr>
                <w:rFonts w:cs="Times New Roman"/>
                <w:sz w:val="22"/>
                <w:szCs w:val="22"/>
              </w:rPr>
            </w:pPr>
          </w:p>
        </w:tc>
        <w:tc>
          <w:tcPr>
            <w:tcW w:w="236" w:type="dxa"/>
          </w:tcPr>
          <w:p w14:paraId="42B90033" w14:textId="77777777" w:rsidR="001B6B58" w:rsidRPr="00C1604E" w:rsidRDefault="001B6B58" w:rsidP="00C91F4B">
            <w:pPr>
              <w:tabs>
                <w:tab w:val="left" w:pos="540"/>
              </w:tabs>
              <w:jc w:val="both"/>
              <w:rPr>
                <w:rFonts w:cs="Times New Roman"/>
                <w:b/>
                <w:bCs/>
                <w:sz w:val="22"/>
                <w:szCs w:val="22"/>
                <w:highlight w:val="yellow"/>
              </w:rPr>
            </w:pPr>
          </w:p>
        </w:tc>
        <w:tc>
          <w:tcPr>
            <w:tcW w:w="1335" w:type="dxa"/>
            <w:vAlign w:val="bottom"/>
          </w:tcPr>
          <w:p w14:paraId="4E497826" w14:textId="77777777" w:rsidR="001B6B58" w:rsidRPr="001B6B58" w:rsidRDefault="001B6B58" w:rsidP="001B6B58">
            <w:pPr>
              <w:tabs>
                <w:tab w:val="clear" w:pos="454"/>
                <w:tab w:val="clear" w:pos="680"/>
                <w:tab w:val="clear" w:pos="907"/>
                <w:tab w:val="left" w:pos="0"/>
              </w:tabs>
              <w:ind w:right="170"/>
              <w:jc w:val="right"/>
              <w:rPr>
                <w:rFonts w:cs="Times New Roman"/>
                <w:sz w:val="22"/>
                <w:szCs w:val="22"/>
              </w:rPr>
            </w:pPr>
          </w:p>
        </w:tc>
        <w:tc>
          <w:tcPr>
            <w:tcW w:w="236" w:type="dxa"/>
          </w:tcPr>
          <w:p w14:paraId="7393188D" w14:textId="77777777" w:rsidR="001B6B58" w:rsidRPr="00C1604E" w:rsidRDefault="001B6B58" w:rsidP="00C91F4B">
            <w:pPr>
              <w:tabs>
                <w:tab w:val="left" w:pos="540"/>
              </w:tabs>
              <w:jc w:val="both"/>
              <w:rPr>
                <w:rFonts w:cs="Times New Roman"/>
                <w:b/>
                <w:bCs/>
                <w:sz w:val="22"/>
                <w:szCs w:val="22"/>
                <w:highlight w:val="yellow"/>
              </w:rPr>
            </w:pPr>
          </w:p>
        </w:tc>
        <w:tc>
          <w:tcPr>
            <w:tcW w:w="1323" w:type="dxa"/>
            <w:vAlign w:val="bottom"/>
          </w:tcPr>
          <w:p w14:paraId="6D21D5C0" w14:textId="77777777" w:rsidR="001B6B58" w:rsidRPr="00B37B6C" w:rsidRDefault="001B6B58" w:rsidP="00C91F4B">
            <w:pPr>
              <w:tabs>
                <w:tab w:val="clear" w:pos="454"/>
                <w:tab w:val="clear" w:pos="680"/>
                <w:tab w:val="clear" w:pos="907"/>
                <w:tab w:val="left" w:pos="0"/>
              </w:tabs>
              <w:ind w:right="170"/>
              <w:jc w:val="right"/>
              <w:rPr>
                <w:rFonts w:cs="Times New Roman"/>
                <w:sz w:val="22"/>
                <w:szCs w:val="22"/>
              </w:rPr>
            </w:pPr>
          </w:p>
        </w:tc>
      </w:tr>
      <w:tr w:rsidR="00F16AA0" w:rsidRPr="00C1604E" w14:paraId="6C46A7E5" w14:textId="77777777" w:rsidTr="001B6B58">
        <w:tc>
          <w:tcPr>
            <w:tcW w:w="3936" w:type="dxa"/>
            <w:vAlign w:val="bottom"/>
          </w:tcPr>
          <w:p w14:paraId="40CC37A1" w14:textId="0435B46D" w:rsidR="00F16AA0" w:rsidRPr="00B37B6C" w:rsidRDefault="00F16AA0" w:rsidP="00F16AA0">
            <w:pPr>
              <w:tabs>
                <w:tab w:val="left" w:pos="540"/>
              </w:tabs>
              <w:ind w:left="-110"/>
              <w:jc w:val="both"/>
              <w:rPr>
                <w:rFonts w:cs="Times New Roman"/>
                <w:sz w:val="22"/>
                <w:szCs w:val="22"/>
                <w:cs/>
              </w:rPr>
            </w:pPr>
            <w:r w:rsidRPr="00B37B6C">
              <w:rPr>
                <w:rFonts w:cs="Times New Roman"/>
                <w:sz w:val="22"/>
                <w:szCs w:val="22"/>
              </w:rPr>
              <w:t xml:space="preserve">   </w:t>
            </w:r>
            <w:r>
              <w:rPr>
                <w:rFonts w:cs="Times New Roman"/>
                <w:sz w:val="22"/>
                <w:szCs w:val="22"/>
              </w:rPr>
              <w:t xml:space="preserve"> </w:t>
            </w:r>
            <w:r w:rsidRPr="00B37B6C">
              <w:rPr>
                <w:rFonts w:cs="Times New Roman"/>
                <w:sz w:val="22"/>
                <w:szCs w:val="22"/>
              </w:rPr>
              <w:t xml:space="preserve">and 9% p.a. in </w:t>
            </w:r>
            <w:r>
              <w:rPr>
                <w:rFonts w:cs="Times New Roman"/>
                <w:sz w:val="22"/>
                <w:szCs w:val="22"/>
              </w:rPr>
              <w:t>202</w:t>
            </w:r>
            <w:r w:rsidR="00747C23">
              <w:rPr>
                <w:rFonts w:cs="Times New Roman"/>
                <w:sz w:val="22"/>
                <w:szCs w:val="22"/>
              </w:rPr>
              <w:t>6</w:t>
            </w:r>
            <w:r w:rsidRPr="00B37B6C">
              <w:rPr>
                <w:rFonts w:cs="Times New Roman"/>
                <w:sz w:val="22"/>
                <w:szCs w:val="22"/>
              </w:rPr>
              <w:t xml:space="preserve"> and </w:t>
            </w:r>
            <w:r>
              <w:rPr>
                <w:rFonts w:cs="Times New Roman"/>
                <w:sz w:val="22"/>
                <w:szCs w:val="22"/>
              </w:rPr>
              <w:t>202</w:t>
            </w:r>
            <w:r w:rsidR="00747C23">
              <w:rPr>
                <w:rFonts w:cs="Times New Roman"/>
                <w:sz w:val="22"/>
                <w:szCs w:val="22"/>
              </w:rPr>
              <w:t>5</w:t>
            </w:r>
            <w:r w:rsidRPr="00B37B6C">
              <w:rPr>
                <w:rFonts w:cs="Times New Roman"/>
                <w:sz w:val="22"/>
                <w:szCs w:val="22"/>
              </w:rPr>
              <w:t>)</w:t>
            </w:r>
          </w:p>
        </w:tc>
        <w:tc>
          <w:tcPr>
            <w:tcW w:w="1276" w:type="dxa"/>
            <w:vAlign w:val="bottom"/>
          </w:tcPr>
          <w:p w14:paraId="757EFC71" w14:textId="77777777" w:rsidR="00F16AA0" w:rsidRPr="00526812" w:rsidRDefault="00F16AA0" w:rsidP="00F16AA0">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23A77CE7" w14:textId="77777777" w:rsidR="00F16AA0" w:rsidRPr="00C1604E" w:rsidRDefault="00F16AA0" w:rsidP="00F16AA0">
            <w:pPr>
              <w:tabs>
                <w:tab w:val="left" w:pos="540"/>
              </w:tabs>
              <w:jc w:val="both"/>
              <w:rPr>
                <w:rFonts w:cs="Times New Roman"/>
                <w:b/>
                <w:bCs/>
                <w:sz w:val="22"/>
                <w:szCs w:val="22"/>
                <w:highlight w:val="yellow"/>
              </w:rPr>
            </w:pPr>
          </w:p>
        </w:tc>
        <w:tc>
          <w:tcPr>
            <w:tcW w:w="1311" w:type="dxa"/>
            <w:vAlign w:val="bottom"/>
          </w:tcPr>
          <w:p w14:paraId="6B6F7B83" w14:textId="77777777" w:rsidR="00F16AA0" w:rsidRPr="00B37B6C" w:rsidRDefault="00F16AA0" w:rsidP="00F16AA0">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2EE24960" w14:textId="77777777" w:rsidR="00F16AA0" w:rsidRPr="00C1604E" w:rsidRDefault="00F16AA0" w:rsidP="00F16AA0">
            <w:pPr>
              <w:tabs>
                <w:tab w:val="left" w:pos="540"/>
              </w:tabs>
              <w:jc w:val="both"/>
              <w:rPr>
                <w:rFonts w:cs="Times New Roman"/>
                <w:b/>
                <w:bCs/>
                <w:sz w:val="22"/>
                <w:szCs w:val="22"/>
                <w:highlight w:val="yellow"/>
              </w:rPr>
            </w:pPr>
          </w:p>
        </w:tc>
        <w:tc>
          <w:tcPr>
            <w:tcW w:w="1335" w:type="dxa"/>
            <w:vAlign w:val="bottom"/>
          </w:tcPr>
          <w:p w14:paraId="3A25BA39" w14:textId="331EE05B" w:rsidR="00F16AA0" w:rsidRPr="00526812" w:rsidRDefault="00480C2C" w:rsidP="00F16AA0">
            <w:pPr>
              <w:tabs>
                <w:tab w:val="clear" w:pos="454"/>
                <w:tab w:val="clear" w:pos="680"/>
                <w:tab w:val="clear" w:pos="907"/>
                <w:tab w:val="left" w:pos="0"/>
              </w:tabs>
              <w:ind w:right="170"/>
              <w:jc w:val="right"/>
              <w:rPr>
                <w:rFonts w:cs="Times New Roman"/>
                <w:sz w:val="22"/>
                <w:szCs w:val="22"/>
              </w:rPr>
            </w:pPr>
            <w:r w:rsidRPr="00480C2C">
              <w:rPr>
                <w:rFonts w:cs="Times New Roman"/>
                <w:sz w:val="22"/>
                <w:szCs w:val="22"/>
              </w:rPr>
              <w:t>176,480</w:t>
            </w:r>
          </w:p>
        </w:tc>
        <w:tc>
          <w:tcPr>
            <w:tcW w:w="236" w:type="dxa"/>
          </w:tcPr>
          <w:p w14:paraId="5465E815" w14:textId="77777777" w:rsidR="00F16AA0" w:rsidRPr="00C1604E" w:rsidRDefault="00F16AA0" w:rsidP="00F16AA0">
            <w:pPr>
              <w:tabs>
                <w:tab w:val="left" w:pos="540"/>
              </w:tabs>
              <w:jc w:val="both"/>
              <w:rPr>
                <w:rFonts w:cs="Times New Roman"/>
                <w:b/>
                <w:bCs/>
                <w:sz w:val="22"/>
                <w:szCs w:val="22"/>
                <w:highlight w:val="yellow"/>
              </w:rPr>
            </w:pPr>
          </w:p>
        </w:tc>
        <w:tc>
          <w:tcPr>
            <w:tcW w:w="1323" w:type="dxa"/>
            <w:vAlign w:val="bottom"/>
          </w:tcPr>
          <w:p w14:paraId="6485637D" w14:textId="10D42DD1" w:rsidR="00F16AA0" w:rsidRPr="00B37B6C" w:rsidRDefault="000B415E" w:rsidP="00F16AA0">
            <w:pPr>
              <w:tabs>
                <w:tab w:val="clear" w:pos="454"/>
                <w:tab w:val="clear" w:pos="680"/>
                <w:tab w:val="clear" w:pos="907"/>
                <w:tab w:val="left" w:pos="0"/>
              </w:tabs>
              <w:ind w:right="170"/>
              <w:jc w:val="right"/>
              <w:rPr>
                <w:rFonts w:cs="Times New Roman"/>
                <w:sz w:val="22"/>
                <w:szCs w:val="22"/>
              </w:rPr>
            </w:pPr>
            <w:r>
              <w:rPr>
                <w:rFonts w:cs="Times New Roman"/>
                <w:sz w:val="22"/>
                <w:szCs w:val="22"/>
              </w:rPr>
              <w:t>178,676</w:t>
            </w:r>
          </w:p>
        </w:tc>
      </w:tr>
      <w:tr w:rsidR="00F16AA0" w:rsidRPr="00C1604E" w14:paraId="42FA5806" w14:textId="77777777" w:rsidTr="001B6B58">
        <w:tc>
          <w:tcPr>
            <w:tcW w:w="3936" w:type="dxa"/>
            <w:vAlign w:val="bottom"/>
          </w:tcPr>
          <w:p w14:paraId="40AE563E" w14:textId="10550CC6" w:rsidR="00F16AA0" w:rsidRPr="00B37B6C" w:rsidRDefault="00F16AA0" w:rsidP="00F16AA0">
            <w:pPr>
              <w:tabs>
                <w:tab w:val="left" w:pos="540"/>
              </w:tabs>
              <w:ind w:left="-110"/>
              <w:jc w:val="both"/>
              <w:rPr>
                <w:rFonts w:cs="Times New Roman"/>
                <w:sz w:val="22"/>
                <w:szCs w:val="22"/>
              </w:rPr>
            </w:pPr>
            <w:r w:rsidRPr="005B2852">
              <w:rPr>
                <w:rFonts w:cs="Times New Roman"/>
                <w:sz w:val="22"/>
                <w:szCs w:val="22"/>
              </w:rPr>
              <w:t xml:space="preserve">   </w:t>
            </w:r>
            <w:r w:rsidRPr="005B2852">
              <w:rPr>
                <w:rFonts w:cstheme="minorBidi"/>
                <w:sz w:val="22"/>
                <w:szCs w:val="22"/>
              </w:rPr>
              <w:t>Other receivables</w:t>
            </w:r>
          </w:p>
        </w:tc>
        <w:tc>
          <w:tcPr>
            <w:tcW w:w="1276" w:type="dxa"/>
            <w:vAlign w:val="bottom"/>
          </w:tcPr>
          <w:p w14:paraId="7B2F6C06" w14:textId="77777777" w:rsidR="00F16AA0" w:rsidRPr="00526812" w:rsidRDefault="00F16AA0" w:rsidP="00F16AA0">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65502AC6" w14:textId="77777777" w:rsidR="00F16AA0" w:rsidRPr="00C1604E" w:rsidRDefault="00F16AA0" w:rsidP="00F16AA0">
            <w:pPr>
              <w:tabs>
                <w:tab w:val="left" w:pos="540"/>
              </w:tabs>
              <w:jc w:val="both"/>
              <w:rPr>
                <w:rFonts w:cs="Times New Roman"/>
                <w:b/>
                <w:bCs/>
                <w:sz w:val="22"/>
                <w:szCs w:val="22"/>
                <w:highlight w:val="yellow"/>
              </w:rPr>
            </w:pPr>
          </w:p>
        </w:tc>
        <w:tc>
          <w:tcPr>
            <w:tcW w:w="1311" w:type="dxa"/>
            <w:vAlign w:val="bottom"/>
          </w:tcPr>
          <w:p w14:paraId="4F85CCDD" w14:textId="77777777" w:rsidR="00F16AA0" w:rsidRPr="00B37B6C" w:rsidRDefault="00F16AA0" w:rsidP="00F16AA0">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5B111971" w14:textId="77777777" w:rsidR="00F16AA0" w:rsidRPr="00C1604E" w:rsidRDefault="00F16AA0" w:rsidP="00F16AA0">
            <w:pPr>
              <w:tabs>
                <w:tab w:val="left" w:pos="540"/>
              </w:tabs>
              <w:jc w:val="both"/>
              <w:rPr>
                <w:rFonts w:cs="Times New Roman"/>
                <w:b/>
                <w:bCs/>
                <w:sz w:val="22"/>
                <w:szCs w:val="22"/>
                <w:highlight w:val="yellow"/>
              </w:rPr>
            </w:pPr>
          </w:p>
        </w:tc>
        <w:tc>
          <w:tcPr>
            <w:tcW w:w="1335" w:type="dxa"/>
            <w:vAlign w:val="bottom"/>
          </w:tcPr>
          <w:p w14:paraId="3A09F81E" w14:textId="4E7FF3F9" w:rsidR="00F16AA0" w:rsidRPr="00526812" w:rsidRDefault="004D311E" w:rsidP="00F16AA0">
            <w:pPr>
              <w:tabs>
                <w:tab w:val="clear" w:pos="454"/>
                <w:tab w:val="clear" w:pos="680"/>
                <w:tab w:val="clear" w:pos="907"/>
                <w:tab w:val="left" w:pos="0"/>
              </w:tabs>
              <w:ind w:right="170"/>
              <w:jc w:val="right"/>
              <w:rPr>
                <w:rFonts w:cs="Times New Roman"/>
                <w:sz w:val="22"/>
                <w:szCs w:val="22"/>
              </w:rPr>
            </w:pPr>
            <w:r w:rsidRPr="004D311E">
              <w:rPr>
                <w:rFonts w:cs="Times New Roman"/>
                <w:sz w:val="22"/>
                <w:szCs w:val="22"/>
              </w:rPr>
              <w:t>11,493</w:t>
            </w:r>
          </w:p>
        </w:tc>
        <w:tc>
          <w:tcPr>
            <w:tcW w:w="236" w:type="dxa"/>
          </w:tcPr>
          <w:p w14:paraId="2B80583D" w14:textId="77777777" w:rsidR="00F16AA0" w:rsidRPr="00C1604E" w:rsidRDefault="00F16AA0" w:rsidP="00F16AA0">
            <w:pPr>
              <w:tabs>
                <w:tab w:val="left" w:pos="540"/>
              </w:tabs>
              <w:jc w:val="both"/>
              <w:rPr>
                <w:rFonts w:cs="Times New Roman"/>
                <w:b/>
                <w:bCs/>
                <w:sz w:val="22"/>
                <w:szCs w:val="22"/>
                <w:highlight w:val="yellow"/>
              </w:rPr>
            </w:pPr>
          </w:p>
        </w:tc>
        <w:tc>
          <w:tcPr>
            <w:tcW w:w="1323" w:type="dxa"/>
            <w:vAlign w:val="bottom"/>
          </w:tcPr>
          <w:p w14:paraId="75C5DE9E" w14:textId="36F5F375" w:rsidR="00F16AA0" w:rsidRPr="00B37B6C" w:rsidRDefault="000B415E" w:rsidP="00F16AA0">
            <w:pPr>
              <w:tabs>
                <w:tab w:val="clear" w:pos="454"/>
                <w:tab w:val="clear" w:pos="680"/>
                <w:tab w:val="clear" w:pos="907"/>
                <w:tab w:val="left" w:pos="0"/>
              </w:tabs>
              <w:ind w:right="170"/>
              <w:jc w:val="right"/>
              <w:rPr>
                <w:rFonts w:cs="Times New Roman"/>
                <w:sz w:val="22"/>
                <w:szCs w:val="22"/>
              </w:rPr>
            </w:pPr>
            <w:r>
              <w:rPr>
                <w:rFonts w:cs="Times New Roman"/>
                <w:sz w:val="22"/>
                <w:szCs w:val="22"/>
              </w:rPr>
              <w:t>9,491</w:t>
            </w:r>
          </w:p>
        </w:tc>
      </w:tr>
      <w:tr w:rsidR="00F16AA0" w:rsidRPr="00C1604E" w14:paraId="6DAAEB85" w14:textId="77777777" w:rsidTr="00CA3485">
        <w:tc>
          <w:tcPr>
            <w:tcW w:w="3936" w:type="dxa"/>
            <w:vAlign w:val="bottom"/>
          </w:tcPr>
          <w:p w14:paraId="6F18FC4E" w14:textId="54A4D1CC" w:rsidR="00F16AA0" w:rsidRPr="00B37B6C" w:rsidRDefault="00F16AA0" w:rsidP="00F16AA0">
            <w:pPr>
              <w:tabs>
                <w:tab w:val="left" w:pos="540"/>
              </w:tabs>
              <w:ind w:left="-110"/>
              <w:jc w:val="both"/>
              <w:rPr>
                <w:rFonts w:cs="Times New Roman"/>
                <w:sz w:val="22"/>
                <w:szCs w:val="22"/>
              </w:rPr>
            </w:pPr>
            <w:r w:rsidRPr="005B2852">
              <w:rPr>
                <w:rFonts w:cs="Times New Roman"/>
                <w:sz w:val="22"/>
                <w:szCs w:val="22"/>
              </w:rPr>
              <w:t xml:space="preserve">   Accrued interest income</w:t>
            </w:r>
          </w:p>
        </w:tc>
        <w:tc>
          <w:tcPr>
            <w:tcW w:w="1276" w:type="dxa"/>
            <w:tcBorders>
              <w:bottom w:val="single" w:sz="4" w:space="0" w:color="auto"/>
            </w:tcBorders>
            <w:vAlign w:val="bottom"/>
          </w:tcPr>
          <w:p w14:paraId="2C943AF7" w14:textId="77777777" w:rsidR="00F16AA0" w:rsidRPr="00526812" w:rsidRDefault="00F16AA0" w:rsidP="00F16AA0">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4DA6EEAB" w14:textId="77777777" w:rsidR="00F16AA0" w:rsidRPr="00C1604E" w:rsidRDefault="00F16AA0" w:rsidP="00F16AA0">
            <w:pPr>
              <w:tabs>
                <w:tab w:val="left" w:pos="540"/>
              </w:tabs>
              <w:jc w:val="both"/>
              <w:rPr>
                <w:rFonts w:cs="Times New Roman"/>
                <w:b/>
                <w:bCs/>
                <w:sz w:val="22"/>
                <w:szCs w:val="22"/>
                <w:highlight w:val="yellow"/>
              </w:rPr>
            </w:pPr>
          </w:p>
        </w:tc>
        <w:tc>
          <w:tcPr>
            <w:tcW w:w="1311" w:type="dxa"/>
            <w:tcBorders>
              <w:bottom w:val="single" w:sz="4" w:space="0" w:color="auto"/>
            </w:tcBorders>
            <w:vAlign w:val="bottom"/>
          </w:tcPr>
          <w:p w14:paraId="181F0744" w14:textId="77777777" w:rsidR="00F16AA0" w:rsidRPr="00B37B6C" w:rsidRDefault="00F16AA0" w:rsidP="00F16AA0">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796679D1" w14:textId="77777777" w:rsidR="00F16AA0" w:rsidRPr="00C1604E" w:rsidRDefault="00F16AA0" w:rsidP="00F16AA0">
            <w:pPr>
              <w:tabs>
                <w:tab w:val="left" w:pos="540"/>
              </w:tabs>
              <w:jc w:val="both"/>
              <w:rPr>
                <w:rFonts w:cs="Times New Roman"/>
                <w:b/>
                <w:bCs/>
                <w:sz w:val="22"/>
                <w:szCs w:val="22"/>
                <w:highlight w:val="yellow"/>
              </w:rPr>
            </w:pPr>
          </w:p>
        </w:tc>
        <w:tc>
          <w:tcPr>
            <w:tcW w:w="1335" w:type="dxa"/>
            <w:tcBorders>
              <w:bottom w:val="single" w:sz="4" w:space="0" w:color="auto"/>
            </w:tcBorders>
            <w:vAlign w:val="bottom"/>
          </w:tcPr>
          <w:p w14:paraId="6B5C3704" w14:textId="151D939B" w:rsidR="00F16AA0" w:rsidRPr="00526812" w:rsidRDefault="00480C2C" w:rsidP="00480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80C2C">
              <w:rPr>
                <w:rFonts w:cs="Times New Roman"/>
                <w:sz w:val="22"/>
                <w:szCs w:val="22"/>
              </w:rPr>
              <w:t>-</w:t>
            </w:r>
          </w:p>
        </w:tc>
        <w:tc>
          <w:tcPr>
            <w:tcW w:w="236" w:type="dxa"/>
          </w:tcPr>
          <w:p w14:paraId="4BB78A77" w14:textId="77777777" w:rsidR="00F16AA0" w:rsidRPr="00C1604E" w:rsidRDefault="00F16AA0" w:rsidP="00F16AA0">
            <w:pPr>
              <w:tabs>
                <w:tab w:val="left" w:pos="540"/>
              </w:tabs>
              <w:jc w:val="both"/>
              <w:rPr>
                <w:rFonts w:cs="Times New Roman"/>
                <w:b/>
                <w:bCs/>
                <w:sz w:val="22"/>
                <w:szCs w:val="22"/>
                <w:highlight w:val="yellow"/>
              </w:rPr>
            </w:pPr>
          </w:p>
        </w:tc>
        <w:tc>
          <w:tcPr>
            <w:tcW w:w="1323" w:type="dxa"/>
            <w:tcBorders>
              <w:bottom w:val="single" w:sz="4" w:space="0" w:color="auto"/>
            </w:tcBorders>
            <w:vAlign w:val="bottom"/>
          </w:tcPr>
          <w:p w14:paraId="5B47D45D" w14:textId="4310CA73" w:rsidR="00F16AA0" w:rsidRPr="00B37B6C" w:rsidRDefault="000B415E" w:rsidP="00F16AA0">
            <w:pPr>
              <w:tabs>
                <w:tab w:val="clear" w:pos="454"/>
                <w:tab w:val="clear" w:pos="680"/>
                <w:tab w:val="clear" w:pos="907"/>
                <w:tab w:val="left" w:pos="0"/>
              </w:tabs>
              <w:ind w:right="170"/>
              <w:jc w:val="right"/>
              <w:rPr>
                <w:rFonts w:cs="Times New Roman"/>
                <w:sz w:val="22"/>
                <w:szCs w:val="22"/>
              </w:rPr>
            </w:pPr>
            <w:r>
              <w:rPr>
                <w:rFonts w:cs="Times New Roman"/>
                <w:sz w:val="22"/>
                <w:szCs w:val="22"/>
              </w:rPr>
              <w:t>39</w:t>
            </w:r>
          </w:p>
        </w:tc>
      </w:tr>
      <w:tr w:rsidR="00F16AA0" w:rsidRPr="00C1604E" w14:paraId="45146096" w14:textId="77777777" w:rsidTr="00CA3485">
        <w:tc>
          <w:tcPr>
            <w:tcW w:w="3936" w:type="dxa"/>
            <w:vAlign w:val="bottom"/>
          </w:tcPr>
          <w:p w14:paraId="77BBDE67" w14:textId="7F406BED" w:rsidR="00F16AA0" w:rsidRPr="00B37B6C" w:rsidRDefault="00F16AA0" w:rsidP="00F16AA0">
            <w:pPr>
              <w:tabs>
                <w:tab w:val="left" w:pos="540"/>
              </w:tabs>
              <w:ind w:left="-110"/>
              <w:jc w:val="both"/>
              <w:rPr>
                <w:rFonts w:cs="Times New Roman"/>
                <w:sz w:val="22"/>
                <w:szCs w:val="22"/>
              </w:rPr>
            </w:pPr>
            <w:r w:rsidRPr="005B2852">
              <w:rPr>
                <w:rFonts w:cs="Times New Roman"/>
                <w:sz w:val="22"/>
                <w:szCs w:val="22"/>
              </w:rPr>
              <w:t>Total</w:t>
            </w:r>
          </w:p>
        </w:tc>
        <w:tc>
          <w:tcPr>
            <w:tcW w:w="1276" w:type="dxa"/>
            <w:tcBorders>
              <w:top w:val="single" w:sz="4" w:space="0" w:color="auto"/>
            </w:tcBorders>
            <w:vAlign w:val="bottom"/>
          </w:tcPr>
          <w:p w14:paraId="7D50194A" w14:textId="106DC0B1" w:rsidR="00F16AA0" w:rsidRPr="00526812" w:rsidRDefault="00F16AA0" w:rsidP="00F16AA0">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04E7201A" w14:textId="77777777" w:rsidR="00F16AA0" w:rsidRPr="00C1604E" w:rsidRDefault="00F16AA0" w:rsidP="00F16AA0">
            <w:pPr>
              <w:tabs>
                <w:tab w:val="left" w:pos="540"/>
              </w:tabs>
              <w:jc w:val="both"/>
              <w:rPr>
                <w:rFonts w:cs="Times New Roman"/>
                <w:b/>
                <w:bCs/>
                <w:sz w:val="22"/>
                <w:szCs w:val="22"/>
                <w:highlight w:val="yellow"/>
              </w:rPr>
            </w:pPr>
          </w:p>
        </w:tc>
        <w:tc>
          <w:tcPr>
            <w:tcW w:w="1311" w:type="dxa"/>
            <w:tcBorders>
              <w:top w:val="single" w:sz="4" w:space="0" w:color="auto"/>
            </w:tcBorders>
            <w:vAlign w:val="bottom"/>
          </w:tcPr>
          <w:p w14:paraId="31C72E6F" w14:textId="4E211409" w:rsidR="00F16AA0" w:rsidRPr="00B37B6C" w:rsidRDefault="00F16AA0" w:rsidP="00F16AA0">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414D1983" w14:textId="77777777" w:rsidR="00F16AA0" w:rsidRPr="00C1604E" w:rsidRDefault="00F16AA0" w:rsidP="00F16AA0">
            <w:pPr>
              <w:tabs>
                <w:tab w:val="left" w:pos="540"/>
              </w:tabs>
              <w:jc w:val="both"/>
              <w:rPr>
                <w:rFonts w:cs="Times New Roman"/>
                <w:b/>
                <w:bCs/>
                <w:sz w:val="22"/>
                <w:szCs w:val="22"/>
                <w:highlight w:val="yellow"/>
              </w:rPr>
            </w:pPr>
          </w:p>
        </w:tc>
        <w:tc>
          <w:tcPr>
            <w:tcW w:w="1335" w:type="dxa"/>
            <w:tcBorders>
              <w:top w:val="single" w:sz="4" w:space="0" w:color="auto"/>
            </w:tcBorders>
            <w:vAlign w:val="bottom"/>
          </w:tcPr>
          <w:p w14:paraId="45D8917A" w14:textId="3DE5F498" w:rsidR="00F16AA0" w:rsidRDefault="004D311E" w:rsidP="00F16AA0">
            <w:pPr>
              <w:tabs>
                <w:tab w:val="clear" w:pos="454"/>
                <w:tab w:val="clear" w:pos="680"/>
                <w:tab w:val="clear" w:pos="907"/>
                <w:tab w:val="left" w:pos="0"/>
              </w:tabs>
              <w:ind w:right="170"/>
              <w:jc w:val="right"/>
              <w:rPr>
                <w:rFonts w:cs="Times New Roman"/>
                <w:sz w:val="22"/>
                <w:szCs w:val="22"/>
              </w:rPr>
            </w:pPr>
            <w:r w:rsidRPr="004D311E">
              <w:rPr>
                <w:rFonts w:cs="Times New Roman"/>
                <w:sz w:val="22"/>
                <w:szCs w:val="22"/>
              </w:rPr>
              <w:t>187,973</w:t>
            </w:r>
          </w:p>
        </w:tc>
        <w:tc>
          <w:tcPr>
            <w:tcW w:w="236" w:type="dxa"/>
          </w:tcPr>
          <w:p w14:paraId="2051DBD3" w14:textId="77777777" w:rsidR="00F16AA0" w:rsidRPr="00C1604E" w:rsidRDefault="00F16AA0" w:rsidP="00F16AA0">
            <w:pPr>
              <w:tabs>
                <w:tab w:val="left" w:pos="540"/>
              </w:tabs>
              <w:jc w:val="both"/>
              <w:rPr>
                <w:rFonts w:cs="Times New Roman"/>
                <w:b/>
                <w:bCs/>
                <w:sz w:val="22"/>
                <w:szCs w:val="22"/>
                <w:highlight w:val="yellow"/>
              </w:rPr>
            </w:pPr>
          </w:p>
        </w:tc>
        <w:tc>
          <w:tcPr>
            <w:tcW w:w="1323" w:type="dxa"/>
            <w:tcBorders>
              <w:top w:val="single" w:sz="4" w:space="0" w:color="auto"/>
            </w:tcBorders>
            <w:vAlign w:val="bottom"/>
          </w:tcPr>
          <w:p w14:paraId="7F6AF3B5" w14:textId="3348E50F" w:rsidR="00F16AA0" w:rsidRPr="00B37B6C" w:rsidRDefault="000B415E" w:rsidP="00F16AA0">
            <w:pPr>
              <w:tabs>
                <w:tab w:val="clear" w:pos="454"/>
                <w:tab w:val="clear" w:pos="680"/>
                <w:tab w:val="clear" w:pos="907"/>
                <w:tab w:val="left" w:pos="0"/>
              </w:tabs>
              <w:ind w:right="170"/>
              <w:jc w:val="right"/>
              <w:rPr>
                <w:rFonts w:cs="Times New Roman"/>
                <w:sz w:val="22"/>
                <w:szCs w:val="22"/>
              </w:rPr>
            </w:pPr>
            <w:r>
              <w:rPr>
                <w:rFonts w:cs="Times New Roman"/>
                <w:sz w:val="22"/>
                <w:szCs w:val="22"/>
              </w:rPr>
              <w:t>188,206</w:t>
            </w:r>
          </w:p>
        </w:tc>
      </w:tr>
      <w:tr w:rsidR="000B415E" w:rsidRPr="00C1604E" w14:paraId="30CAA439" w14:textId="77777777" w:rsidTr="00BD35C7">
        <w:trPr>
          <w:cantSplit/>
          <w:trHeight w:hRule="exact" w:val="198"/>
        </w:trPr>
        <w:tc>
          <w:tcPr>
            <w:tcW w:w="3936" w:type="dxa"/>
            <w:vAlign w:val="bottom"/>
          </w:tcPr>
          <w:p w14:paraId="2FB58324" w14:textId="77777777" w:rsidR="000B415E" w:rsidRPr="00BD35C7" w:rsidRDefault="000B415E" w:rsidP="000B415E">
            <w:pPr>
              <w:tabs>
                <w:tab w:val="left" w:pos="540"/>
              </w:tabs>
              <w:ind w:left="-110"/>
              <w:jc w:val="both"/>
              <w:rPr>
                <w:rFonts w:cs="Times New Roman"/>
                <w:sz w:val="16"/>
                <w:szCs w:val="16"/>
              </w:rPr>
            </w:pPr>
          </w:p>
        </w:tc>
        <w:tc>
          <w:tcPr>
            <w:tcW w:w="1276" w:type="dxa"/>
            <w:tcBorders>
              <w:top w:val="double" w:sz="4" w:space="0" w:color="auto"/>
            </w:tcBorders>
            <w:vAlign w:val="bottom"/>
          </w:tcPr>
          <w:p w14:paraId="6174D94A" w14:textId="77777777" w:rsidR="000B415E" w:rsidRPr="00BD35C7" w:rsidRDefault="000B415E" w:rsidP="000B415E">
            <w:pPr>
              <w:tabs>
                <w:tab w:val="clear" w:pos="454"/>
                <w:tab w:val="clear" w:pos="680"/>
                <w:tab w:val="clear" w:pos="907"/>
                <w:tab w:val="left" w:pos="0"/>
              </w:tabs>
              <w:jc w:val="center"/>
              <w:rPr>
                <w:rFonts w:cs="Times New Roman"/>
                <w:sz w:val="16"/>
                <w:szCs w:val="16"/>
              </w:rPr>
            </w:pPr>
          </w:p>
        </w:tc>
        <w:tc>
          <w:tcPr>
            <w:tcW w:w="236" w:type="dxa"/>
          </w:tcPr>
          <w:p w14:paraId="5AC0C439" w14:textId="77777777" w:rsidR="000B415E" w:rsidRPr="00BD35C7" w:rsidRDefault="000B415E" w:rsidP="000B415E">
            <w:pPr>
              <w:tabs>
                <w:tab w:val="left" w:pos="540"/>
              </w:tabs>
              <w:jc w:val="both"/>
              <w:rPr>
                <w:rFonts w:cs="Times New Roman"/>
                <w:b/>
                <w:bCs/>
                <w:sz w:val="16"/>
                <w:szCs w:val="16"/>
                <w:highlight w:val="yellow"/>
              </w:rPr>
            </w:pPr>
          </w:p>
        </w:tc>
        <w:tc>
          <w:tcPr>
            <w:tcW w:w="1311" w:type="dxa"/>
            <w:tcBorders>
              <w:top w:val="double" w:sz="4" w:space="0" w:color="auto"/>
            </w:tcBorders>
            <w:vAlign w:val="bottom"/>
          </w:tcPr>
          <w:p w14:paraId="30349E77" w14:textId="77777777" w:rsidR="000B415E" w:rsidRPr="00BD35C7" w:rsidRDefault="000B415E" w:rsidP="000B415E">
            <w:pPr>
              <w:tabs>
                <w:tab w:val="clear" w:pos="454"/>
                <w:tab w:val="clear" w:pos="680"/>
                <w:tab w:val="clear" w:pos="907"/>
                <w:tab w:val="left" w:pos="0"/>
              </w:tabs>
              <w:jc w:val="center"/>
              <w:rPr>
                <w:rFonts w:cs="Times New Roman"/>
                <w:sz w:val="16"/>
                <w:szCs w:val="16"/>
              </w:rPr>
            </w:pPr>
          </w:p>
        </w:tc>
        <w:tc>
          <w:tcPr>
            <w:tcW w:w="236" w:type="dxa"/>
          </w:tcPr>
          <w:p w14:paraId="6DB01A50" w14:textId="77777777" w:rsidR="000B415E" w:rsidRPr="00BD35C7" w:rsidRDefault="000B415E" w:rsidP="000B415E">
            <w:pPr>
              <w:tabs>
                <w:tab w:val="left" w:pos="540"/>
              </w:tabs>
              <w:jc w:val="both"/>
              <w:rPr>
                <w:rFonts w:cs="Times New Roman"/>
                <w:b/>
                <w:bCs/>
                <w:sz w:val="16"/>
                <w:szCs w:val="16"/>
                <w:highlight w:val="yellow"/>
              </w:rPr>
            </w:pPr>
          </w:p>
        </w:tc>
        <w:tc>
          <w:tcPr>
            <w:tcW w:w="1335" w:type="dxa"/>
            <w:tcBorders>
              <w:top w:val="double" w:sz="4" w:space="0" w:color="auto"/>
            </w:tcBorders>
            <w:vAlign w:val="bottom"/>
          </w:tcPr>
          <w:p w14:paraId="17EE5C29" w14:textId="77777777" w:rsidR="000B415E" w:rsidRPr="00BD35C7" w:rsidRDefault="000B415E" w:rsidP="000B415E">
            <w:pPr>
              <w:tabs>
                <w:tab w:val="clear" w:pos="454"/>
                <w:tab w:val="clear" w:pos="680"/>
                <w:tab w:val="clear" w:pos="907"/>
                <w:tab w:val="left" w:pos="0"/>
              </w:tabs>
              <w:ind w:right="170"/>
              <w:jc w:val="right"/>
              <w:rPr>
                <w:rFonts w:cs="Times New Roman"/>
                <w:sz w:val="16"/>
                <w:szCs w:val="16"/>
              </w:rPr>
            </w:pPr>
          </w:p>
        </w:tc>
        <w:tc>
          <w:tcPr>
            <w:tcW w:w="236" w:type="dxa"/>
          </w:tcPr>
          <w:p w14:paraId="2E52565B" w14:textId="77777777" w:rsidR="000B415E" w:rsidRPr="00BD35C7" w:rsidRDefault="000B415E" w:rsidP="000B415E">
            <w:pPr>
              <w:tabs>
                <w:tab w:val="left" w:pos="540"/>
              </w:tabs>
              <w:jc w:val="both"/>
              <w:rPr>
                <w:rFonts w:cs="Times New Roman"/>
                <w:b/>
                <w:bCs/>
                <w:sz w:val="16"/>
                <w:szCs w:val="16"/>
                <w:highlight w:val="yellow"/>
              </w:rPr>
            </w:pPr>
          </w:p>
        </w:tc>
        <w:tc>
          <w:tcPr>
            <w:tcW w:w="1323" w:type="dxa"/>
            <w:tcBorders>
              <w:top w:val="double" w:sz="4" w:space="0" w:color="auto"/>
            </w:tcBorders>
            <w:vAlign w:val="bottom"/>
          </w:tcPr>
          <w:p w14:paraId="27C7A326" w14:textId="77777777" w:rsidR="000B415E" w:rsidRPr="00BD35C7" w:rsidRDefault="000B415E" w:rsidP="000B415E">
            <w:pPr>
              <w:tabs>
                <w:tab w:val="clear" w:pos="454"/>
                <w:tab w:val="clear" w:pos="680"/>
                <w:tab w:val="clear" w:pos="907"/>
                <w:tab w:val="left" w:pos="0"/>
              </w:tabs>
              <w:ind w:right="170"/>
              <w:jc w:val="right"/>
              <w:rPr>
                <w:rFonts w:cs="Times New Roman"/>
                <w:sz w:val="16"/>
                <w:szCs w:val="16"/>
              </w:rPr>
            </w:pPr>
          </w:p>
        </w:tc>
      </w:tr>
      <w:tr w:rsidR="000B415E" w:rsidRPr="00C1604E" w14:paraId="17AA9AEB" w14:textId="77777777" w:rsidTr="004979B8">
        <w:tc>
          <w:tcPr>
            <w:tcW w:w="3936" w:type="dxa"/>
            <w:vAlign w:val="bottom"/>
          </w:tcPr>
          <w:p w14:paraId="4C9C1708" w14:textId="77777777" w:rsidR="000B415E" w:rsidRPr="00B37B6C" w:rsidRDefault="000B415E" w:rsidP="000B415E">
            <w:pPr>
              <w:tabs>
                <w:tab w:val="left" w:pos="540"/>
              </w:tabs>
              <w:ind w:left="-110"/>
              <w:jc w:val="both"/>
              <w:rPr>
                <w:rFonts w:cs="Times New Roman"/>
                <w:sz w:val="22"/>
                <w:szCs w:val="22"/>
              </w:rPr>
            </w:pPr>
            <w:r w:rsidRPr="00B37B6C">
              <w:rPr>
                <w:rFonts w:cs="Times New Roman"/>
                <w:sz w:val="22"/>
                <w:szCs w:val="22"/>
              </w:rPr>
              <w:t>Accrued expenses</w:t>
            </w:r>
          </w:p>
        </w:tc>
        <w:tc>
          <w:tcPr>
            <w:tcW w:w="1276" w:type="dxa"/>
            <w:tcBorders>
              <w:bottom w:val="double" w:sz="4" w:space="0" w:color="auto"/>
            </w:tcBorders>
            <w:vAlign w:val="bottom"/>
          </w:tcPr>
          <w:p w14:paraId="1B2C5C35" w14:textId="77777777" w:rsidR="000B415E" w:rsidRPr="00526812" w:rsidRDefault="000B415E" w:rsidP="000B415E">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0FDA2FFA" w14:textId="77777777" w:rsidR="000B415E" w:rsidRPr="00C1604E" w:rsidRDefault="000B415E" w:rsidP="000B415E">
            <w:pPr>
              <w:tabs>
                <w:tab w:val="left" w:pos="540"/>
              </w:tabs>
              <w:jc w:val="both"/>
              <w:rPr>
                <w:rFonts w:cs="Times New Roman"/>
                <w:b/>
                <w:bCs/>
                <w:sz w:val="22"/>
                <w:szCs w:val="22"/>
                <w:highlight w:val="yellow"/>
              </w:rPr>
            </w:pPr>
          </w:p>
        </w:tc>
        <w:tc>
          <w:tcPr>
            <w:tcW w:w="1311" w:type="dxa"/>
            <w:tcBorders>
              <w:bottom w:val="double" w:sz="4" w:space="0" w:color="auto"/>
            </w:tcBorders>
            <w:vAlign w:val="bottom"/>
          </w:tcPr>
          <w:p w14:paraId="406F51AD" w14:textId="77777777" w:rsidR="000B415E" w:rsidRPr="00B37B6C" w:rsidRDefault="000B415E" w:rsidP="000B415E">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099D3B1C" w14:textId="77777777" w:rsidR="000B415E" w:rsidRPr="00C1604E" w:rsidRDefault="000B415E" w:rsidP="000B415E">
            <w:pPr>
              <w:tabs>
                <w:tab w:val="left" w:pos="540"/>
              </w:tabs>
              <w:jc w:val="both"/>
              <w:rPr>
                <w:rFonts w:cs="Times New Roman"/>
                <w:b/>
                <w:bCs/>
                <w:sz w:val="22"/>
                <w:szCs w:val="22"/>
                <w:highlight w:val="yellow"/>
              </w:rPr>
            </w:pPr>
          </w:p>
        </w:tc>
        <w:tc>
          <w:tcPr>
            <w:tcW w:w="1335" w:type="dxa"/>
            <w:tcBorders>
              <w:bottom w:val="double" w:sz="4" w:space="0" w:color="auto"/>
            </w:tcBorders>
            <w:vAlign w:val="bottom"/>
          </w:tcPr>
          <w:p w14:paraId="6FF14BCE" w14:textId="36158E0D" w:rsidR="000B415E" w:rsidRPr="00526812" w:rsidRDefault="00480C2C" w:rsidP="000B415E">
            <w:pPr>
              <w:tabs>
                <w:tab w:val="clear" w:pos="454"/>
                <w:tab w:val="clear" w:pos="680"/>
                <w:tab w:val="clear" w:pos="907"/>
                <w:tab w:val="left" w:pos="0"/>
              </w:tabs>
              <w:ind w:right="170"/>
              <w:jc w:val="right"/>
              <w:rPr>
                <w:rFonts w:cs="Times New Roman"/>
                <w:sz w:val="22"/>
                <w:szCs w:val="22"/>
              </w:rPr>
            </w:pPr>
            <w:r w:rsidRPr="00480C2C">
              <w:rPr>
                <w:rFonts w:cs="Times New Roman"/>
                <w:sz w:val="22"/>
                <w:szCs w:val="22"/>
              </w:rPr>
              <w:t>742</w:t>
            </w:r>
          </w:p>
        </w:tc>
        <w:tc>
          <w:tcPr>
            <w:tcW w:w="236" w:type="dxa"/>
          </w:tcPr>
          <w:p w14:paraId="16F6053D" w14:textId="77777777" w:rsidR="000B415E" w:rsidRPr="00C1604E" w:rsidRDefault="000B415E" w:rsidP="000B415E">
            <w:pPr>
              <w:tabs>
                <w:tab w:val="left" w:pos="540"/>
              </w:tabs>
              <w:jc w:val="both"/>
              <w:rPr>
                <w:rFonts w:cs="Times New Roman"/>
                <w:b/>
                <w:bCs/>
                <w:sz w:val="22"/>
                <w:szCs w:val="22"/>
                <w:highlight w:val="yellow"/>
              </w:rPr>
            </w:pPr>
          </w:p>
        </w:tc>
        <w:tc>
          <w:tcPr>
            <w:tcW w:w="1323" w:type="dxa"/>
            <w:tcBorders>
              <w:bottom w:val="double" w:sz="4" w:space="0" w:color="auto"/>
            </w:tcBorders>
            <w:vAlign w:val="bottom"/>
          </w:tcPr>
          <w:p w14:paraId="7733C21C" w14:textId="7BF6C10E" w:rsidR="000B415E" w:rsidRPr="00B37B6C" w:rsidRDefault="000B415E" w:rsidP="000B415E">
            <w:pPr>
              <w:tabs>
                <w:tab w:val="clear" w:pos="454"/>
                <w:tab w:val="clear" w:pos="680"/>
                <w:tab w:val="clear" w:pos="907"/>
                <w:tab w:val="left" w:pos="0"/>
              </w:tabs>
              <w:ind w:right="170"/>
              <w:jc w:val="right"/>
              <w:rPr>
                <w:rFonts w:cs="Times New Roman"/>
                <w:sz w:val="22"/>
                <w:szCs w:val="22"/>
              </w:rPr>
            </w:pPr>
            <w:r>
              <w:rPr>
                <w:rFonts w:cs="Times New Roman"/>
                <w:sz w:val="22"/>
                <w:szCs w:val="22"/>
              </w:rPr>
              <w:t>831</w:t>
            </w:r>
          </w:p>
        </w:tc>
      </w:tr>
      <w:tr w:rsidR="000B415E" w:rsidRPr="00A50E72" w14:paraId="076D599F" w14:textId="77777777" w:rsidTr="00A50E72">
        <w:trPr>
          <w:tblHeader/>
        </w:trPr>
        <w:tc>
          <w:tcPr>
            <w:tcW w:w="3936" w:type="dxa"/>
          </w:tcPr>
          <w:p w14:paraId="1957C670" w14:textId="77777777" w:rsidR="000B415E" w:rsidRPr="00515545" w:rsidRDefault="000B415E" w:rsidP="000B415E">
            <w:pPr>
              <w:tabs>
                <w:tab w:val="left" w:pos="540"/>
              </w:tabs>
              <w:ind w:left="-110"/>
              <w:jc w:val="both"/>
              <w:rPr>
                <w:rFonts w:cs="Times New Roman"/>
                <w:sz w:val="22"/>
                <w:szCs w:val="22"/>
              </w:rPr>
            </w:pPr>
          </w:p>
        </w:tc>
        <w:tc>
          <w:tcPr>
            <w:tcW w:w="1276" w:type="dxa"/>
            <w:vAlign w:val="center"/>
          </w:tcPr>
          <w:p w14:paraId="57646E6F" w14:textId="2E51CA67" w:rsidR="000B415E" w:rsidRPr="00515545" w:rsidRDefault="000B415E" w:rsidP="000B415E">
            <w:pPr>
              <w:tabs>
                <w:tab w:val="left" w:pos="540"/>
              </w:tabs>
              <w:ind w:left="-110"/>
              <w:jc w:val="both"/>
              <w:rPr>
                <w:rFonts w:cs="Times New Roman"/>
                <w:sz w:val="22"/>
                <w:szCs w:val="22"/>
              </w:rPr>
            </w:pPr>
          </w:p>
        </w:tc>
        <w:tc>
          <w:tcPr>
            <w:tcW w:w="236" w:type="dxa"/>
            <w:vAlign w:val="center"/>
          </w:tcPr>
          <w:p w14:paraId="42ED778F" w14:textId="77777777" w:rsidR="000B415E" w:rsidRPr="00515545" w:rsidRDefault="000B415E" w:rsidP="000B415E">
            <w:pPr>
              <w:tabs>
                <w:tab w:val="left" w:pos="540"/>
              </w:tabs>
              <w:ind w:left="-110"/>
              <w:jc w:val="both"/>
              <w:rPr>
                <w:rFonts w:cs="Times New Roman"/>
                <w:sz w:val="22"/>
                <w:szCs w:val="22"/>
              </w:rPr>
            </w:pPr>
          </w:p>
        </w:tc>
        <w:tc>
          <w:tcPr>
            <w:tcW w:w="1311" w:type="dxa"/>
            <w:vAlign w:val="center"/>
          </w:tcPr>
          <w:p w14:paraId="2B107D9F" w14:textId="0C40D5AB" w:rsidR="000B415E" w:rsidRPr="00515545" w:rsidRDefault="000B415E" w:rsidP="000B415E">
            <w:pPr>
              <w:tabs>
                <w:tab w:val="left" w:pos="540"/>
              </w:tabs>
              <w:ind w:left="-110"/>
              <w:jc w:val="both"/>
              <w:rPr>
                <w:rFonts w:cs="Times New Roman"/>
                <w:sz w:val="22"/>
                <w:szCs w:val="22"/>
              </w:rPr>
            </w:pPr>
          </w:p>
        </w:tc>
        <w:tc>
          <w:tcPr>
            <w:tcW w:w="236" w:type="dxa"/>
          </w:tcPr>
          <w:p w14:paraId="32AFF9FB" w14:textId="77777777" w:rsidR="000B415E" w:rsidRPr="00515545" w:rsidRDefault="000B415E" w:rsidP="000B415E">
            <w:pPr>
              <w:tabs>
                <w:tab w:val="left" w:pos="540"/>
              </w:tabs>
              <w:ind w:left="-110"/>
              <w:jc w:val="both"/>
              <w:rPr>
                <w:rFonts w:cs="Times New Roman"/>
                <w:sz w:val="22"/>
                <w:szCs w:val="22"/>
              </w:rPr>
            </w:pPr>
          </w:p>
        </w:tc>
        <w:tc>
          <w:tcPr>
            <w:tcW w:w="1335" w:type="dxa"/>
            <w:vAlign w:val="center"/>
          </w:tcPr>
          <w:p w14:paraId="2415D506" w14:textId="66209D56" w:rsidR="000B415E" w:rsidRPr="00515545" w:rsidRDefault="000B415E" w:rsidP="000B415E">
            <w:pPr>
              <w:tabs>
                <w:tab w:val="left" w:pos="540"/>
              </w:tabs>
              <w:ind w:left="-110"/>
              <w:jc w:val="both"/>
              <w:rPr>
                <w:rFonts w:cs="Times New Roman"/>
                <w:sz w:val="22"/>
                <w:szCs w:val="22"/>
              </w:rPr>
            </w:pPr>
          </w:p>
        </w:tc>
        <w:tc>
          <w:tcPr>
            <w:tcW w:w="236" w:type="dxa"/>
            <w:vAlign w:val="center"/>
          </w:tcPr>
          <w:p w14:paraId="7499FB8D" w14:textId="77777777" w:rsidR="000B415E" w:rsidRPr="00515545" w:rsidRDefault="000B415E" w:rsidP="000B415E">
            <w:pPr>
              <w:tabs>
                <w:tab w:val="left" w:pos="540"/>
              </w:tabs>
              <w:ind w:left="-110"/>
              <w:jc w:val="both"/>
              <w:rPr>
                <w:rFonts w:cs="Times New Roman"/>
                <w:sz w:val="22"/>
                <w:szCs w:val="22"/>
              </w:rPr>
            </w:pPr>
          </w:p>
        </w:tc>
        <w:tc>
          <w:tcPr>
            <w:tcW w:w="1323" w:type="dxa"/>
            <w:vAlign w:val="center"/>
          </w:tcPr>
          <w:p w14:paraId="52544F27" w14:textId="743D1376" w:rsidR="000B415E" w:rsidRPr="00515545" w:rsidRDefault="000B415E" w:rsidP="000B415E">
            <w:pPr>
              <w:tabs>
                <w:tab w:val="left" w:pos="540"/>
              </w:tabs>
              <w:ind w:left="-110"/>
              <w:jc w:val="both"/>
              <w:rPr>
                <w:rFonts w:cs="Times New Roman"/>
                <w:sz w:val="22"/>
                <w:szCs w:val="22"/>
              </w:rPr>
            </w:pPr>
          </w:p>
        </w:tc>
      </w:tr>
    </w:tbl>
    <w:p w14:paraId="3D4DC115" w14:textId="77777777" w:rsidR="001B6FCE" w:rsidRDefault="001B6FCE" w:rsidP="000A12EB">
      <w:pPr>
        <w:pStyle w:val="NoSpacing"/>
        <w:jc w:val="thaiDistribute"/>
        <w:rPr>
          <w:rFonts w:cs="Cordia New"/>
          <w:sz w:val="22"/>
          <w:szCs w:val="22"/>
        </w:rPr>
      </w:pPr>
    </w:p>
    <w:tbl>
      <w:tblPr>
        <w:tblW w:w="9889" w:type="dxa"/>
        <w:tblLayout w:type="fixed"/>
        <w:tblLook w:val="04A0" w:firstRow="1" w:lastRow="0" w:firstColumn="1" w:lastColumn="0" w:noHBand="0" w:noVBand="1"/>
      </w:tblPr>
      <w:tblGrid>
        <w:gridCol w:w="3936"/>
        <w:gridCol w:w="1276"/>
        <w:gridCol w:w="236"/>
        <w:gridCol w:w="1311"/>
        <w:gridCol w:w="236"/>
        <w:gridCol w:w="1335"/>
        <w:gridCol w:w="236"/>
        <w:gridCol w:w="1323"/>
      </w:tblGrid>
      <w:tr w:rsidR="001D6023" w:rsidRPr="00C1604E" w14:paraId="269DD04C" w14:textId="77777777" w:rsidTr="00A57D20">
        <w:trPr>
          <w:tblHeader/>
        </w:trPr>
        <w:tc>
          <w:tcPr>
            <w:tcW w:w="3936" w:type="dxa"/>
          </w:tcPr>
          <w:p w14:paraId="04C0FDC2" w14:textId="77777777" w:rsidR="001D6023" w:rsidRPr="00C1604E" w:rsidRDefault="001D6023" w:rsidP="00A57D20">
            <w:pPr>
              <w:tabs>
                <w:tab w:val="left" w:pos="540"/>
              </w:tabs>
              <w:jc w:val="both"/>
              <w:rPr>
                <w:rFonts w:cs="Times New Roman"/>
                <w:sz w:val="22"/>
                <w:szCs w:val="22"/>
                <w:highlight w:val="yellow"/>
              </w:rPr>
            </w:pPr>
          </w:p>
        </w:tc>
        <w:tc>
          <w:tcPr>
            <w:tcW w:w="5953" w:type="dxa"/>
            <w:gridSpan w:val="7"/>
            <w:tcBorders>
              <w:bottom w:val="single" w:sz="4" w:space="0" w:color="auto"/>
            </w:tcBorders>
          </w:tcPr>
          <w:p w14:paraId="7AD3B398" w14:textId="77777777" w:rsidR="001D6023" w:rsidRPr="00B37B6C" w:rsidRDefault="001D6023" w:rsidP="00A57D20">
            <w:pPr>
              <w:tabs>
                <w:tab w:val="left" w:pos="540"/>
              </w:tabs>
              <w:jc w:val="center"/>
              <w:rPr>
                <w:rFonts w:cs="Times New Roman"/>
                <w:sz w:val="22"/>
                <w:szCs w:val="22"/>
              </w:rPr>
            </w:pPr>
            <w:r w:rsidRPr="00B37B6C">
              <w:rPr>
                <w:rFonts w:cs="Times New Roman"/>
                <w:sz w:val="22"/>
                <w:szCs w:val="22"/>
              </w:rPr>
              <w:t>In Thousand Baht</w:t>
            </w:r>
          </w:p>
        </w:tc>
      </w:tr>
      <w:tr w:rsidR="001D6023" w:rsidRPr="00C1604E" w14:paraId="4C6FE7A6" w14:textId="77777777" w:rsidTr="00A57D20">
        <w:trPr>
          <w:tblHeader/>
        </w:trPr>
        <w:tc>
          <w:tcPr>
            <w:tcW w:w="3936" w:type="dxa"/>
          </w:tcPr>
          <w:p w14:paraId="0F4CB3AD" w14:textId="77777777" w:rsidR="001D6023" w:rsidRPr="00C1604E" w:rsidRDefault="001D6023" w:rsidP="00A57D20">
            <w:pPr>
              <w:tabs>
                <w:tab w:val="left" w:pos="540"/>
              </w:tabs>
              <w:jc w:val="both"/>
              <w:rPr>
                <w:rFonts w:cs="Times New Roman"/>
                <w:sz w:val="22"/>
                <w:szCs w:val="22"/>
                <w:highlight w:val="yellow"/>
              </w:rPr>
            </w:pPr>
          </w:p>
        </w:tc>
        <w:tc>
          <w:tcPr>
            <w:tcW w:w="2823" w:type="dxa"/>
            <w:gridSpan w:val="3"/>
            <w:tcBorders>
              <w:top w:val="single" w:sz="4" w:space="0" w:color="auto"/>
            </w:tcBorders>
          </w:tcPr>
          <w:p w14:paraId="0C95B2F1" w14:textId="77777777" w:rsidR="001D6023" w:rsidRPr="00B37B6C" w:rsidRDefault="001D6023" w:rsidP="00A57D20">
            <w:pPr>
              <w:tabs>
                <w:tab w:val="left" w:pos="540"/>
              </w:tabs>
              <w:jc w:val="center"/>
              <w:rPr>
                <w:rFonts w:cs="Times New Roman"/>
                <w:sz w:val="22"/>
                <w:szCs w:val="22"/>
              </w:rPr>
            </w:pPr>
            <w:r w:rsidRPr="00B37B6C">
              <w:rPr>
                <w:rFonts w:cs="Times New Roman"/>
                <w:sz w:val="22"/>
                <w:szCs w:val="22"/>
              </w:rPr>
              <w:t>Consolidated</w:t>
            </w:r>
          </w:p>
        </w:tc>
        <w:tc>
          <w:tcPr>
            <w:tcW w:w="236" w:type="dxa"/>
            <w:tcBorders>
              <w:top w:val="single" w:sz="4" w:space="0" w:color="auto"/>
            </w:tcBorders>
          </w:tcPr>
          <w:p w14:paraId="65FE78C7" w14:textId="77777777" w:rsidR="001D6023" w:rsidRPr="00B37B6C" w:rsidRDefault="001D6023" w:rsidP="00A57D20">
            <w:pPr>
              <w:tabs>
                <w:tab w:val="left" w:pos="540"/>
              </w:tabs>
              <w:jc w:val="center"/>
              <w:rPr>
                <w:rFonts w:cs="Times New Roman"/>
                <w:sz w:val="22"/>
                <w:szCs w:val="22"/>
              </w:rPr>
            </w:pPr>
          </w:p>
        </w:tc>
        <w:tc>
          <w:tcPr>
            <w:tcW w:w="2894" w:type="dxa"/>
            <w:gridSpan w:val="3"/>
            <w:tcBorders>
              <w:top w:val="single" w:sz="4" w:space="0" w:color="auto"/>
            </w:tcBorders>
          </w:tcPr>
          <w:p w14:paraId="6E6C5118" w14:textId="77777777" w:rsidR="001D6023" w:rsidRPr="00B37B6C" w:rsidRDefault="001D6023" w:rsidP="00A57D20">
            <w:pPr>
              <w:tabs>
                <w:tab w:val="left" w:pos="540"/>
              </w:tabs>
              <w:jc w:val="center"/>
              <w:rPr>
                <w:rFonts w:cs="Times New Roman"/>
                <w:sz w:val="22"/>
                <w:szCs w:val="22"/>
              </w:rPr>
            </w:pPr>
            <w:r w:rsidRPr="00B37B6C">
              <w:rPr>
                <w:rFonts w:cs="Times New Roman"/>
                <w:sz w:val="22"/>
                <w:szCs w:val="22"/>
              </w:rPr>
              <w:t>Separate</w:t>
            </w:r>
          </w:p>
        </w:tc>
      </w:tr>
      <w:tr w:rsidR="001D6023" w:rsidRPr="00C1604E" w14:paraId="799ED56F" w14:textId="77777777" w:rsidTr="00A57D20">
        <w:trPr>
          <w:tblHeader/>
        </w:trPr>
        <w:tc>
          <w:tcPr>
            <w:tcW w:w="3936" w:type="dxa"/>
          </w:tcPr>
          <w:p w14:paraId="7C16B4BA" w14:textId="77777777" w:rsidR="001D6023" w:rsidRPr="00C1604E" w:rsidRDefault="001D6023" w:rsidP="00A57D20">
            <w:pPr>
              <w:tabs>
                <w:tab w:val="left" w:pos="540"/>
              </w:tabs>
              <w:jc w:val="both"/>
              <w:rPr>
                <w:rFonts w:cs="Times New Roman"/>
                <w:sz w:val="22"/>
                <w:szCs w:val="22"/>
                <w:highlight w:val="yellow"/>
              </w:rPr>
            </w:pPr>
          </w:p>
        </w:tc>
        <w:tc>
          <w:tcPr>
            <w:tcW w:w="2823" w:type="dxa"/>
            <w:gridSpan w:val="3"/>
            <w:tcBorders>
              <w:bottom w:val="single" w:sz="4" w:space="0" w:color="auto"/>
            </w:tcBorders>
          </w:tcPr>
          <w:p w14:paraId="0E203338" w14:textId="77777777" w:rsidR="001D6023" w:rsidRPr="00B37B6C" w:rsidRDefault="001D6023" w:rsidP="00A57D20">
            <w:pPr>
              <w:tabs>
                <w:tab w:val="left" w:pos="540"/>
              </w:tabs>
              <w:jc w:val="center"/>
              <w:rPr>
                <w:rFonts w:cs="Times New Roman"/>
                <w:sz w:val="22"/>
                <w:szCs w:val="22"/>
              </w:rPr>
            </w:pPr>
            <w:r w:rsidRPr="00B37B6C">
              <w:rPr>
                <w:rFonts w:cs="Times New Roman"/>
                <w:sz w:val="22"/>
                <w:szCs w:val="22"/>
              </w:rPr>
              <w:t>financial statements</w:t>
            </w:r>
          </w:p>
        </w:tc>
        <w:tc>
          <w:tcPr>
            <w:tcW w:w="236" w:type="dxa"/>
          </w:tcPr>
          <w:p w14:paraId="04599156" w14:textId="77777777" w:rsidR="001D6023" w:rsidRPr="00B37B6C" w:rsidRDefault="001D6023" w:rsidP="00A57D20">
            <w:pPr>
              <w:tabs>
                <w:tab w:val="left" w:pos="540"/>
              </w:tabs>
              <w:jc w:val="center"/>
              <w:rPr>
                <w:rFonts w:cs="Times New Roman"/>
                <w:sz w:val="22"/>
                <w:szCs w:val="22"/>
              </w:rPr>
            </w:pPr>
          </w:p>
        </w:tc>
        <w:tc>
          <w:tcPr>
            <w:tcW w:w="2894" w:type="dxa"/>
            <w:gridSpan w:val="3"/>
            <w:tcBorders>
              <w:bottom w:val="single" w:sz="4" w:space="0" w:color="auto"/>
            </w:tcBorders>
          </w:tcPr>
          <w:p w14:paraId="7B29473C" w14:textId="77777777" w:rsidR="001D6023" w:rsidRPr="00B37B6C" w:rsidRDefault="001D6023" w:rsidP="00A57D20">
            <w:pPr>
              <w:tabs>
                <w:tab w:val="left" w:pos="540"/>
              </w:tabs>
              <w:jc w:val="center"/>
              <w:rPr>
                <w:rFonts w:cs="Cordia New"/>
                <w:sz w:val="22"/>
                <w:szCs w:val="22"/>
                <w:cs/>
              </w:rPr>
            </w:pPr>
            <w:r w:rsidRPr="00B37B6C">
              <w:rPr>
                <w:rFonts w:cs="Times New Roman"/>
                <w:sz w:val="22"/>
                <w:szCs w:val="22"/>
              </w:rPr>
              <w:t>financial statements</w:t>
            </w:r>
          </w:p>
        </w:tc>
      </w:tr>
      <w:tr w:rsidR="001D6023" w:rsidRPr="00C1604E" w14:paraId="3732A838" w14:textId="77777777" w:rsidTr="00A57D20">
        <w:trPr>
          <w:tblHeader/>
        </w:trPr>
        <w:tc>
          <w:tcPr>
            <w:tcW w:w="3936" w:type="dxa"/>
          </w:tcPr>
          <w:p w14:paraId="5D6F0147" w14:textId="77777777" w:rsidR="001D6023" w:rsidRPr="00C1604E" w:rsidRDefault="001D6023" w:rsidP="00A57D20">
            <w:pPr>
              <w:tabs>
                <w:tab w:val="left" w:pos="540"/>
              </w:tabs>
              <w:jc w:val="both"/>
              <w:rPr>
                <w:rFonts w:cs="Times New Roman"/>
                <w:sz w:val="22"/>
                <w:szCs w:val="22"/>
                <w:highlight w:val="yellow"/>
              </w:rPr>
            </w:pPr>
          </w:p>
        </w:tc>
        <w:tc>
          <w:tcPr>
            <w:tcW w:w="1276" w:type="dxa"/>
            <w:vAlign w:val="center"/>
          </w:tcPr>
          <w:p w14:paraId="0690E7AC" w14:textId="77777777" w:rsidR="001D6023" w:rsidRPr="00B37B6C" w:rsidRDefault="001D6023"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sz w:val="22"/>
                <w:szCs w:val="28"/>
              </w:rPr>
            </w:pPr>
            <w:r>
              <w:rPr>
                <w:rFonts w:cs="Times New Roman"/>
                <w:sz w:val="22"/>
                <w:szCs w:val="22"/>
              </w:rPr>
              <w:t>March 31</w:t>
            </w:r>
            <w:r w:rsidRPr="00B37B6C">
              <w:rPr>
                <w:sz w:val="22"/>
                <w:szCs w:val="28"/>
              </w:rPr>
              <w:t>,</w:t>
            </w:r>
          </w:p>
        </w:tc>
        <w:tc>
          <w:tcPr>
            <w:tcW w:w="236" w:type="dxa"/>
            <w:vAlign w:val="center"/>
          </w:tcPr>
          <w:p w14:paraId="00147406" w14:textId="77777777" w:rsidR="001D6023" w:rsidRPr="00B37B6C" w:rsidRDefault="001D6023"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11" w:type="dxa"/>
            <w:vAlign w:val="center"/>
          </w:tcPr>
          <w:p w14:paraId="2BB3C90C" w14:textId="77777777" w:rsidR="001D6023" w:rsidRPr="00B37B6C" w:rsidRDefault="001D6023"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37B6C">
              <w:rPr>
                <w:rFonts w:cs="Times New Roman"/>
                <w:sz w:val="22"/>
                <w:szCs w:val="22"/>
              </w:rPr>
              <w:t>December 31,</w:t>
            </w:r>
          </w:p>
        </w:tc>
        <w:tc>
          <w:tcPr>
            <w:tcW w:w="236" w:type="dxa"/>
          </w:tcPr>
          <w:p w14:paraId="2B34940C" w14:textId="77777777" w:rsidR="001D6023" w:rsidRPr="00B37B6C" w:rsidRDefault="001D6023" w:rsidP="00A57D20">
            <w:pPr>
              <w:tabs>
                <w:tab w:val="left" w:pos="540"/>
              </w:tabs>
              <w:jc w:val="center"/>
              <w:rPr>
                <w:rFonts w:cs="Times New Roman"/>
                <w:sz w:val="22"/>
                <w:szCs w:val="22"/>
              </w:rPr>
            </w:pPr>
          </w:p>
        </w:tc>
        <w:tc>
          <w:tcPr>
            <w:tcW w:w="1335" w:type="dxa"/>
            <w:vAlign w:val="center"/>
          </w:tcPr>
          <w:p w14:paraId="1B206ACD" w14:textId="77777777" w:rsidR="001D6023" w:rsidRPr="00B37B6C" w:rsidRDefault="001D6023"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March 31</w:t>
            </w:r>
            <w:r w:rsidRPr="00B37B6C">
              <w:rPr>
                <w:sz w:val="22"/>
                <w:szCs w:val="28"/>
              </w:rPr>
              <w:t>,</w:t>
            </w:r>
          </w:p>
        </w:tc>
        <w:tc>
          <w:tcPr>
            <w:tcW w:w="236" w:type="dxa"/>
            <w:vAlign w:val="center"/>
          </w:tcPr>
          <w:p w14:paraId="45ADF72A" w14:textId="77777777" w:rsidR="001D6023" w:rsidRPr="00B37B6C" w:rsidRDefault="001D6023"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23" w:type="dxa"/>
            <w:vAlign w:val="center"/>
          </w:tcPr>
          <w:p w14:paraId="3DEFE50B" w14:textId="77777777" w:rsidR="001D6023" w:rsidRPr="00B37B6C" w:rsidRDefault="001D6023"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37B6C">
              <w:rPr>
                <w:rFonts w:cs="Times New Roman"/>
                <w:sz w:val="22"/>
                <w:szCs w:val="22"/>
              </w:rPr>
              <w:t>December 31,</w:t>
            </w:r>
          </w:p>
        </w:tc>
      </w:tr>
      <w:tr w:rsidR="001D6023" w:rsidRPr="00C1604E" w14:paraId="7ED2E27E" w14:textId="77777777" w:rsidTr="00A57D20">
        <w:trPr>
          <w:tblHeader/>
        </w:trPr>
        <w:tc>
          <w:tcPr>
            <w:tcW w:w="3936" w:type="dxa"/>
          </w:tcPr>
          <w:p w14:paraId="2D6C424A" w14:textId="77777777" w:rsidR="001D6023" w:rsidRPr="00B37B6C" w:rsidRDefault="001D6023" w:rsidP="00A57D20">
            <w:pPr>
              <w:tabs>
                <w:tab w:val="left" w:pos="540"/>
              </w:tabs>
              <w:jc w:val="both"/>
              <w:rPr>
                <w:rFonts w:cs="Times New Roman"/>
                <w:sz w:val="22"/>
                <w:szCs w:val="22"/>
              </w:rPr>
            </w:pPr>
          </w:p>
        </w:tc>
        <w:tc>
          <w:tcPr>
            <w:tcW w:w="1276" w:type="dxa"/>
            <w:tcBorders>
              <w:bottom w:val="single" w:sz="4" w:space="0" w:color="auto"/>
            </w:tcBorders>
            <w:vAlign w:val="center"/>
          </w:tcPr>
          <w:p w14:paraId="2D37D179" w14:textId="77777777" w:rsidR="001D6023" w:rsidRPr="00B37B6C" w:rsidRDefault="001D6023"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2026</w:t>
            </w:r>
          </w:p>
        </w:tc>
        <w:tc>
          <w:tcPr>
            <w:tcW w:w="236" w:type="dxa"/>
            <w:vAlign w:val="center"/>
          </w:tcPr>
          <w:p w14:paraId="516BD876" w14:textId="77777777" w:rsidR="001D6023" w:rsidRPr="00B37B6C" w:rsidRDefault="001D6023"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11" w:type="dxa"/>
            <w:tcBorders>
              <w:bottom w:val="single" w:sz="4" w:space="0" w:color="auto"/>
            </w:tcBorders>
            <w:vAlign w:val="center"/>
          </w:tcPr>
          <w:p w14:paraId="315C07FA" w14:textId="77777777" w:rsidR="001D6023" w:rsidRPr="00B37B6C" w:rsidRDefault="001D6023"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36" w:type="dxa"/>
          </w:tcPr>
          <w:p w14:paraId="32AAC4E2" w14:textId="77777777" w:rsidR="001D6023" w:rsidRPr="00B37B6C" w:rsidRDefault="001D6023" w:rsidP="00A57D20">
            <w:pPr>
              <w:tabs>
                <w:tab w:val="left" w:pos="540"/>
              </w:tabs>
              <w:jc w:val="center"/>
              <w:rPr>
                <w:rFonts w:cs="Times New Roman"/>
                <w:sz w:val="22"/>
                <w:szCs w:val="22"/>
              </w:rPr>
            </w:pPr>
          </w:p>
        </w:tc>
        <w:tc>
          <w:tcPr>
            <w:tcW w:w="1335" w:type="dxa"/>
            <w:tcBorders>
              <w:bottom w:val="single" w:sz="4" w:space="0" w:color="auto"/>
            </w:tcBorders>
            <w:vAlign w:val="center"/>
          </w:tcPr>
          <w:p w14:paraId="5C4FDB61" w14:textId="1F4DDA16" w:rsidR="001D6023" w:rsidRPr="00B37B6C" w:rsidRDefault="00941AAE"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2026</w:t>
            </w:r>
          </w:p>
        </w:tc>
        <w:tc>
          <w:tcPr>
            <w:tcW w:w="236" w:type="dxa"/>
            <w:vAlign w:val="center"/>
          </w:tcPr>
          <w:p w14:paraId="7EA00ACD" w14:textId="77777777" w:rsidR="001D6023" w:rsidRPr="00B37B6C" w:rsidRDefault="001D6023"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23" w:type="dxa"/>
            <w:tcBorders>
              <w:bottom w:val="single" w:sz="4" w:space="0" w:color="auto"/>
            </w:tcBorders>
            <w:vAlign w:val="center"/>
          </w:tcPr>
          <w:p w14:paraId="5CCB5042" w14:textId="43BF4339" w:rsidR="001D6023" w:rsidRPr="00B37B6C" w:rsidRDefault="00941AAE"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r>
      <w:tr w:rsidR="001D6023" w:rsidRPr="00515545" w14:paraId="6F445316" w14:textId="77777777" w:rsidTr="00A57D20">
        <w:tc>
          <w:tcPr>
            <w:tcW w:w="3936" w:type="dxa"/>
          </w:tcPr>
          <w:p w14:paraId="1207A8AF" w14:textId="77777777" w:rsidR="001D6023" w:rsidRPr="00515545" w:rsidRDefault="001D6023" w:rsidP="00A57D20">
            <w:pPr>
              <w:tabs>
                <w:tab w:val="left" w:pos="540"/>
              </w:tabs>
              <w:ind w:left="-110"/>
              <w:jc w:val="both"/>
              <w:rPr>
                <w:rFonts w:cs="Times New Roman"/>
                <w:b/>
                <w:bCs/>
                <w:sz w:val="22"/>
                <w:szCs w:val="22"/>
              </w:rPr>
            </w:pPr>
            <w:r w:rsidRPr="00515545">
              <w:rPr>
                <w:rFonts w:cs="Times New Roman"/>
                <w:b/>
                <w:bCs/>
                <w:sz w:val="22"/>
                <w:szCs w:val="22"/>
              </w:rPr>
              <w:t>Related companies</w:t>
            </w:r>
          </w:p>
        </w:tc>
        <w:tc>
          <w:tcPr>
            <w:tcW w:w="1276" w:type="dxa"/>
          </w:tcPr>
          <w:p w14:paraId="4ADEF281" w14:textId="77777777" w:rsidR="001D6023" w:rsidRPr="00515545" w:rsidRDefault="001D6023" w:rsidP="00A57D20">
            <w:pPr>
              <w:tabs>
                <w:tab w:val="left" w:pos="540"/>
              </w:tabs>
              <w:jc w:val="both"/>
              <w:rPr>
                <w:rFonts w:cs="Times New Roman"/>
                <w:sz w:val="22"/>
                <w:szCs w:val="22"/>
                <w:highlight w:val="yellow"/>
              </w:rPr>
            </w:pPr>
          </w:p>
        </w:tc>
        <w:tc>
          <w:tcPr>
            <w:tcW w:w="236" w:type="dxa"/>
          </w:tcPr>
          <w:p w14:paraId="660A09CA" w14:textId="77777777" w:rsidR="001D6023" w:rsidRPr="00515545" w:rsidRDefault="001D6023" w:rsidP="00A57D20">
            <w:pPr>
              <w:tabs>
                <w:tab w:val="left" w:pos="540"/>
              </w:tabs>
              <w:jc w:val="both"/>
              <w:rPr>
                <w:rFonts w:cs="Times New Roman"/>
                <w:sz w:val="22"/>
                <w:szCs w:val="22"/>
                <w:highlight w:val="yellow"/>
              </w:rPr>
            </w:pPr>
          </w:p>
        </w:tc>
        <w:tc>
          <w:tcPr>
            <w:tcW w:w="1311" w:type="dxa"/>
          </w:tcPr>
          <w:p w14:paraId="2A267CCD" w14:textId="77777777" w:rsidR="001D6023" w:rsidRPr="00515545" w:rsidRDefault="001D6023"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c>
          <w:tcPr>
            <w:tcW w:w="236" w:type="dxa"/>
          </w:tcPr>
          <w:p w14:paraId="218E85F6" w14:textId="77777777" w:rsidR="001D6023" w:rsidRPr="00515545" w:rsidRDefault="001D6023" w:rsidP="00A57D20">
            <w:pPr>
              <w:tabs>
                <w:tab w:val="left" w:pos="540"/>
              </w:tabs>
              <w:jc w:val="both"/>
              <w:rPr>
                <w:rFonts w:cs="Times New Roman"/>
                <w:sz w:val="22"/>
                <w:szCs w:val="22"/>
                <w:highlight w:val="yellow"/>
              </w:rPr>
            </w:pPr>
          </w:p>
        </w:tc>
        <w:tc>
          <w:tcPr>
            <w:tcW w:w="1335" w:type="dxa"/>
          </w:tcPr>
          <w:p w14:paraId="73B5FEC3" w14:textId="77777777" w:rsidR="001D6023" w:rsidRPr="00515545" w:rsidRDefault="001D6023"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c>
          <w:tcPr>
            <w:tcW w:w="236" w:type="dxa"/>
          </w:tcPr>
          <w:p w14:paraId="27FB7B39" w14:textId="77777777" w:rsidR="001D6023" w:rsidRPr="00515545" w:rsidRDefault="001D6023" w:rsidP="00A57D20">
            <w:pPr>
              <w:tabs>
                <w:tab w:val="left" w:pos="540"/>
              </w:tabs>
              <w:jc w:val="both"/>
              <w:rPr>
                <w:rFonts w:cs="Times New Roman"/>
                <w:sz w:val="22"/>
                <w:szCs w:val="22"/>
                <w:highlight w:val="yellow"/>
              </w:rPr>
            </w:pPr>
          </w:p>
        </w:tc>
        <w:tc>
          <w:tcPr>
            <w:tcW w:w="1323" w:type="dxa"/>
          </w:tcPr>
          <w:p w14:paraId="75B30143" w14:textId="77777777" w:rsidR="001D6023" w:rsidRPr="00515545" w:rsidRDefault="001D6023"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r>
      <w:tr w:rsidR="001D6023" w:rsidRPr="00515545" w14:paraId="27A47344" w14:textId="77777777" w:rsidTr="00A57D20">
        <w:tc>
          <w:tcPr>
            <w:tcW w:w="3936" w:type="dxa"/>
            <w:vAlign w:val="bottom"/>
          </w:tcPr>
          <w:p w14:paraId="5B47C037" w14:textId="77777777" w:rsidR="001D6023" w:rsidRPr="00515545" w:rsidRDefault="001D6023" w:rsidP="00A57D20">
            <w:pPr>
              <w:tabs>
                <w:tab w:val="left" w:pos="540"/>
              </w:tabs>
              <w:ind w:left="-110"/>
              <w:jc w:val="both"/>
              <w:rPr>
                <w:rFonts w:cs="Times New Roman"/>
                <w:sz w:val="22"/>
                <w:szCs w:val="22"/>
              </w:rPr>
            </w:pPr>
            <w:r w:rsidRPr="00515545">
              <w:rPr>
                <w:rFonts w:cs="Times New Roman"/>
                <w:sz w:val="22"/>
                <w:szCs w:val="22"/>
              </w:rPr>
              <w:t>Accrued expenses</w:t>
            </w:r>
          </w:p>
        </w:tc>
        <w:tc>
          <w:tcPr>
            <w:tcW w:w="1276" w:type="dxa"/>
            <w:tcBorders>
              <w:bottom w:val="double" w:sz="4" w:space="0" w:color="auto"/>
            </w:tcBorders>
            <w:vAlign w:val="bottom"/>
          </w:tcPr>
          <w:p w14:paraId="6AA5EEE5" w14:textId="40EFC776" w:rsidR="001D6023" w:rsidRPr="00515545" w:rsidRDefault="00480C2C" w:rsidP="00A57D20">
            <w:pPr>
              <w:tabs>
                <w:tab w:val="clear" w:pos="454"/>
                <w:tab w:val="clear" w:pos="680"/>
                <w:tab w:val="clear" w:pos="907"/>
                <w:tab w:val="left" w:pos="0"/>
              </w:tabs>
              <w:ind w:right="170"/>
              <w:jc w:val="right"/>
              <w:rPr>
                <w:rFonts w:cs="Times New Roman"/>
                <w:sz w:val="22"/>
                <w:szCs w:val="22"/>
              </w:rPr>
            </w:pPr>
            <w:r w:rsidRPr="00480C2C">
              <w:rPr>
                <w:rFonts w:cs="Times New Roman"/>
                <w:sz w:val="22"/>
                <w:szCs w:val="22"/>
              </w:rPr>
              <w:t>382</w:t>
            </w:r>
          </w:p>
        </w:tc>
        <w:tc>
          <w:tcPr>
            <w:tcW w:w="236" w:type="dxa"/>
          </w:tcPr>
          <w:p w14:paraId="7ACABD20" w14:textId="77777777" w:rsidR="001D6023" w:rsidRPr="00515545" w:rsidRDefault="001D6023" w:rsidP="00A57D20">
            <w:pPr>
              <w:tabs>
                <w:tab w:val="left" w:pos="540"/>
              </w:tabs>
              <w:jc w:val="both"/>
              <w:rPr>
                <w:rFonts w:cs="Times New Roman"/>
                <w:b/>
                <w:bCs/>
                <w:sz w:val="22"/>
                <w:szCs w:val="22"/>
                <w:highlight w:val="yellow"/>
              </w:rPr>
            </w:pPr>
          </w:p>
        </w:tc>
        <w:tc>
          <w:tcPr>
            <w:tcW w:w="1311" w:type="dxa"/>
            <w:tcBorders>
              <w:bottom w:val="double" w:sz="4" w:space="0" w:color="auto"/>
            </w:tcBorders>
            <w:vAlign w:val="bottom"/>
          </w:tcPr>
          <w:p w14:paraId="4EC67115" w14:textId="3953485E" w:rsidR="001D6023" w:rsidRPr="00515545" w:rsidRDefault="009740AA" w:rsidP="00A57D20">
            <w:pPr>
              <w:tabs>
                <w:tab w:val="clear" w:pos="454"/>
                <w:tab w:val="clear" w:pos="680"/>
                <w:tab w:val="clear" w:pos="907"/>
                <w:tab w:val="left" w:pos="0"/>
              </w:tabs>
              <w:ind w:right="170"/>
              <w:jc w:val="right"/>
              <w:rPr>
                <w:rFonts w:cs="Times New Roman"/>
                <w:sz w:val="22"/>
                <w:szCs w:val="22"/>
              </w:rPr>
            </w:pPr>
            <w:r>
              <w:rPr>
                <w:rFonts w:cs="Times New Roman"/>
                <w:sz w:val="22"/>
                <w:szCs w:val="22"/>
              </w:rPr>
              <w:t>351</w:t>
            </w:r>
          </w:p>
        </w:tc>
        <w:tc>
          <w:tcPr>
            <w:tcW w:w="236" w:type="dxa"/>
          </w:tcPr>
          <w:p w14:paraId="2DED013B" w14:textId="77777777" w:rsidR="001D6023" w:rsidRPr="00515545" w:rsidRDefault="001D6023" w:rsidP="00A57D20">
            <w:pPr>
              <w:tabs>
                <w:tab w:val="left" w:pos="540"/>
              </w:tabs>
              <w:jc w:val="both"/>
              <w:rPr>
                <w:rFonts w:cs="Times New Roman"/>
                <w:b/>
                <w:bCs/>
                <w:sz w:val="22"/>
                <w:szCs w:val="22"/>
                <w:highlight w:val="yellow"/>
              </w:rPr>
            </w:pPr>
          </w:p>
        </w:tc>
        <w:tc>
          <w:tcPr>
            <w:tcW w:w="1335" w:type="dxa"/>
            <w:tcBorders>
              <w:bottom w:val="double" w:sz="4" w:space="0" w:color="auto"/>
            </w:tcBorders>
            <w:vAlign w:val="bottom"/>
          </w:tcPr>
          <w:p w14:paraId="7854FCA9" w14:textId="23918A83" w:rsidR="001D6023" w:rsidRPr="00D7258D" w:rsidRDefault="00D7258D" w:rsidP="00A57D20">
            <w:pPr>
              <w:tabs>
                <w:tab w:val="clear" w:pos="454"/>
                <w:tab w:val="clear" w:pos="680"/>
                <w:tab w:val="clear" w:pos="907"/>
                <w:tab w:val="left" w:pos="0"/>
              </w:tabs>
              <w:ind w:right="170"/>
              <w:jc w:val="right"/>
              <w:rPr>
                <w:rFonts w:cstheme="minorBidi"/>
                <w:sz w:val="22"/>
                <w:szCs w:val="28"/>
              </w:rPr>
            </w:pPr>
            <w:r w:rsidRPr="00D7258D">
              <w:rPr>
                <w:rFonts w:cstheme="minorBidi"/>
                <w:sz w:val="22"/>
                <w:szCs w:val="28"/>
              </w:rPr>
              <w:t>378</w:t>
            </w:r>
          </w:p>
        </w:tc>
        <w:tc>
          <w:tcPr>
            <w:tcW w:w="236" w:type="dxa"/>
          </w:tcPr>
          <w:p w14:paraId="6F6DE37E" w14:textId="77777777" w:rsidR="001D6023" w:rsidRPr="00515545" w:rsidRDefault="001D6023" w:rsidP="00A57D20">
            <w:pPr>
              <w:tabs>
                <w:tab w:val="left" w:pos="540"/>
              </w:tabs>
              <w:jc w:val="both"/>
              <w:rPr>
                <w:rFonts w:cs="Times New Roman"/>
                <w:b/>
                <w:bCs/>
                <w:sz w:val="22"/>
                <w:szCs w:val="22"/>
                <w:highlight w:val="yellow"/>
              </w:rPr>
            </w:pPr>
          </w:p>
        </w:tc>
        <w:tc>
          <w:tcPr>
            <w:tcW w:w="1323" w:type="dxa"/>
            <w:tcBorders>
              <w:bottom w:val="double" w:sz="4" w:space="0" w:color="auto"/>
            </w:tcBorders>
            <w:vAlign w:val="bottom"/>
          </w:tcPr>
          <w:p w14:paraId="65BD3B9A" w14:textId="3A643184" w:rsidR="001D6023" w:rsidRPr="00515545" w:rsidRDefault="009740AA" w:rsidP="00A57D20">
            <w:pPr>
              <w:tabs>
                <w:tab w:val="clear" w:pos="454"/>
                <w:tab w:val="clear" w:pos="680"/>
                <w:tab w:val="clear" w:pos="907"/>
                <w:tab w:val="left" w:pos="0"/>
              </w:tabs>
              <w:ind w:right="170"/>
              <w:jc w:val="right"/>
              <w:rPr>
                <w:rFonts w:cs="Times New Roman"/>
                <w:sz w:val="22"/>
                <w:szCs w:val="22"/>
              </w:rPr>
            </w:pPr>
            <w:r>
              <w:rPr>
                <w:rFonts w:cs="Times New Roman"/>
                <w:sz w:val="22"/>
                <w:szCs w:val="22"/>
              </w:rPr>
              <w:t>342</w:t>
            </w:r>
          </w:p>
        </w:tc>
      </w:tr>
      <w:tr w:rsidR="001D6023" w:rsidRPr="00515545" w14:paraId="75825998" w14:textId="77777777" w:rsidTr="00A57D20">
        <w:tc>
          <w:tcPr>
            <w:tcW w:w="3936" w:type="dxa"/>
            <w:vAlign w:val="bottom"/>
          </w:tcPr>
          <w:p w14:paraId="6AE6B5E4" w14:textId="77777777" w:rsidR="001D6023" w:rsidRPr="00515545" w:rsidRDefault="001D6023" w:rsidP="00A57D20">
            <w:pPr>
              <w:tabs>
                <w:tab w:val="left" w:pos="540"/>
              </w:tabs>
              <w:ind w:left="-110"/>
              <w:jc w:val="both"/>
              <w:rPr>
                <w:rFonts w:cs="Times New Roman"/>
                <w:sz w:val="22"/>
                <w:szCs w:val="22"/>
              </w:rPr>
            </w:pPr>
            <w:r w:rsidRPr="00515545">
              <w:rPr>
                <w:rFonts w:cs="Times New Roman"/>
                <w:sz w:val="22"/>
                <w:szCs w:val="22"/>
              </w:rPr>
              <w:t>Lease liabilities - net</w:t>
            </w:r>
          </w:p>
        </w:tc>
        <w:tc>
          <w:tcPr>
            <w:tcW w:w="1276" w:type="dxa"/>
            <w:tcBorders>
              <w:top w:val="double" w:sz="4" w:space="0" w:color="auto"/>
              <w:bottom w:val="double" w:sz="4" w:space="0" w:color="auto"/>
            </w:tcBorders>
            <w:vAlign w:val="bottom"/>
          </w:tcPr>
          <w:p w14:paraId="2FDCE2E4" w14:textId="208EF99D" w:rsidR="001D6023" w:rsidRPr="00515545" w:rsidRDefault="00480C2C" w:rsidP="00A57D20">
            <w:pPr>
              <w:tabs>
                <w:tab w:val="clear" w:pos="454"/>
                <w:tab w:val="clear" w:pos="680"/>
                <w:tab w:val="clear" w:pos="907"/>
                <w:tab w:val="left" w:pos="0"/>
              </w:tabs>
              <w:ind w:right="170"/>
              <w:jc w:val="right"/>
              <w:rPr>
                <w:rFonts w:cs="Times New Roman"/>
                <w:sz w:val="22"/>
                <w:szCs w:val="22"/>
              </w:rPr>
            </w:pPr>
            <w:r w:rsidRPr="00480C2C">
              <w:rPr>
                <w:rFonts w:cs="Times New Roman"/>
                <w:sz w:val="22"/>
                <w:szCs w:val="22"/>
              </w:rPr>
              <w:t>33,930</w:t>
            </w:r>
          </w:p>
        </w:tc>
        <w:tc>
          <w:tcPr>
            <w:tcW w:w="236" w:type="dxa"/>
          </w:tcPr>
          <w:p w14:paraId="47F9106E" w14:textId="77777777" w:rsidR="001D6023" w:rsidRPr="00515545" w:rsidRDefault="001D6023" w:rsidP="00A57D20">
            <w:pPr>
              <w:tabs>
                <w:tab w:val="left" w:pos="540"/>
              </w:tabs>
              <w:jc w:val="both"/>
              <w:rPr>
                <w:rFonts w:cs="Times New Roman"/>
                <w:b/>
                <w:bCs/>
                <w:sz w:val="22"/>
                <w:szCs w:val="22"/>
                <w:highlight w:val="yellow"/>
              </w:rPr>
            </w:pPr>
          </w:p>
        </w:tc>
        <w:tc>
          <w:tcPr>
            <w:tcW w:w="1311" w:type="dxa"/>
            <w:tcBorders>
              <w:top w:val="double" w:sz="4" w:space="0" w:color="auto"/>
              <w:bottom w:val="double" w:sz="4" w:space="0" w:color="auto"/>
            </w:tcBorders>
            <w:vAlign w:val="bottom"/>
          </w:tcPr>
          <w:p w14:paraId="38F8305E" w14:textId="27E448FE" w:rsidR="001D6023" w:rsidRPr="00515545" w:rsidRDefault="00BD35C7" w:rsidP="00A57D20">
            <w:pPr>
              <w:tabs>
                <w:tab w:val="clear" w:pos="454"/>
                <w:tab w:val="clear" w:pos="680"/>
                <w:tab w:val="clear" w:pos="907"/>
                <w:tab w:val="left" w:pos="0"/>
              </w:tabs>
              <w:ind w:right="170"/>
              <w:jc w:val="right"/>
              <w:rPr>
                <w:rFonts w:cs="Times New Roman"/>
                <w:sz w:val="22"/>
                <w:szCs w:val="22"/>
              </w:rPr>
            </w:pPr>
            <w:r>
              <w:rPr>
                <w:rFonts w:cs="Times New Roman"/>
                <w:sz w:val="22"/>
                <w:szCs w:val="22"/>
              </w:rPr>
              <w:t>37,081</w:t>
            </w:r>
          </w:p>
        </w:tc>
        <w:tc>
          <w:tcPr>
            <w:tcW w:w="236" w:type="dxa"/>
          </w:tcPr>
          <w:p w14:paraId="246448E9" w14:textId="77777777" w:rsidR="001D6023" w:rsidRPr="00515545" w:rsidRDefault="001D6023" w:rsidP="00A57D20">
            <w:pPr>
              <w:tabs>
                <w:tab w:val="left" w:pos="540"/>
              </w:tabs>
              <w:jc w:val="both"/>
              <w:rPr>
                <w:rFonts w:cs="Times New Roman"/>
                <w:b/>
                <w:bCs/>
                <w:sz w:val="22"/>
                <w:szCs w:val="22"/>
                <w:highlight w:val="yellow"/>
              </w:rPr>
            </w:pPr>
          </w:p>
        </w:tc>
        <w:tc>
          <w:tcPr>
            <w:tcW w:w="1335" w:type="dxa"/>
            <w:tcBorders>
              <w:top w:val="double" w:sz="4" w:space="0" w:color="auto"/>
              <w:bottom w:val="double" w:sz="4" w:space="0" w:color="auto"/>
            </w:tcBorders>
            <w:vAlign w:val="bottom"/>
          </w:tcPr>
          <w:p w14:paraId="364DE66A" w14:textId="73577C6C" w:rsidR="001D6023" w:rsidRPr="00515545" w:rsidRDefault="00480C2C" w:rsidP="00A57D20">
            <w:pPr>
              <w:tabs>
                <w:tab w:val="clear" w:pos="454"/>
                <w:tab w:val="clear" w:pos="680"/>
                <w:tab w:val="clear" w:pos="907"/>
                <w:tab w:val="left" w:pos="0"/>
              </w:tabs>
              <w:ind w:right="170"/>
              <w:jc w:val="right"/>
              <w:rPr>
                <w:rFonts w:cs="Times New Roman"/>
                <w:sz w:val="22"/>
                <w:szCs w:val="22"/>
              </w:rPr>
            </w:pPr>
            <w:r w:rsidRPr="00480C2C">
              <w:rPr>
                <w:rFonts w:cs="Times New Roman"/>
                <w:sz w:val="22"/>
                <w:szCs w:val="22"/>
              </w:rPr>
              <w:t>33,930</w:t>
            </w:r>
          </w:p>
        </w:tc>
        <w:tc>
          <w:tcPr>
            <w:tcW w:w="236" w:type="dxa"/>
          </w:tcPr>
          <w:p w14:paraId="658D4D31" w14:textId="77777777" w:rsidR="001D6023" w:rsidRPr="00515545" w:rsidRDefault="001D6023" w:rsidP="00A57D20">
            <w:pPr>
              <w:tabs>
                <w:tab w:val="left" w:pos="540"/>
              </w:tabs>
              <w:jc w:val="both"/>
              <w:rPr>
                <w:rFonts w:cs="Times New Roman"/>
                <w:b/>
                <w:bCs/>
                <w:sz w:val="22"/>
                <w:szCs w:val="22"/>
                <w:highlight w:val="yellow"/>
              </w:rPr>
            </w:pPr>
          </w:p>
        </w:tc>
        <w:tc>
          <w:tcPr>
            <w:tcW w:w="1323" w:type="dxa"/>
            <w:tcBorders>
              <w:top w:val="double" w:sz="4" w:space="0" w:color="auto"/>
              <w:bottom w:val="double" w:sz="4" w:space="0" w:color="auto"/>
            </w:tcBorders>
            <w:vAlign w:val="bottom"/>
          </w:tcPr>
          <w:p w14:paraId="78D74516" w14:textId="7F60DC69" w:rsidR="001D6023" w:rsidRPr="00515545" w:rsidRDefault="00BD35C7" w:rsidP="00A57D20">
            <w:pPr>
              <w:tabs>
                <w:tab w:val="clear" w:pos="454"/>
                <w:tab w:val="clear" w:pos="680"/>
                <w:tab w:val="clear" w:pos="907"/>
                <w:tab w:val="left" w:pos="0"/>
              </w:tabs>
              <w:ind w:right="170"/>
              <w:jc w:val="right"/>
              <w:rPr>
                <w:rFonts w:cs="Times New Roman"/>
                <w:sz w:val="22"/>
                <w:szCs w:val="22"/>
              </w:rPr>
            </w:pPr>
            <w:r>
              <w:rPr>
                <w:rFonts w:cs="Times New Roman"/>
                <w:sz w:val="22"/>
                <w:szCs w:val="22"/>
              </w:rPr>
              <w:t>37,081</w:t>
            </w:r>
          </w:p>
        </w:tc>
      </w:tr>
      <w:tr w:rsidR="001D6023" w:rsidRPr="00A50E72" w14:paraId="2F989983" w14:textId="77777777" w:rsidTr="00A57D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vAlign w:val="bottom"/>
          </w:tcPr>
          <w:p w14:paraId="24B41F1F" w14:textId="77777777" w:rsidR="001D6023" w:rsidRPr="00515545" w:rsidRDefault="001D6023" w:rsidP="00A57D20">
            <w:pPr>
              <w:tabs>
                <w:tab w:val="left" w:pos="540"/>
              </w:tabs>
              <w:ind w:left="-110"/>
              <w:jc w:val="both"/>
              <w:rPr>
                <w:rFonts w:cs="Times New Roman"/>
                <w:sz w:val="22"/>
                <w:szCs w:val="22"/>
              </w:rPr>
            </w:pPr>
          </w:p>
        </w:tc>
        <w:tc>
          <w:tcPr>
            <w:tcW w:w="1276" w:type="dxa"/>
            <w:tcBorders>
              <w:top w:val="double" w:sz="4" w:space="0" w:color="auto"/>
              <w:left w:val="nil"/>
              <w:bottom w:val="nil"/>
              <w:right w:val="nil"/>
            </w:tcBorders>
            <w:vAlign w:val="bottom"/>
          </w:tcPr>
          <w:p w14:paraId="2D1AA854" w14:textId="77777777" w:rsidR="001D6023" w:rsidRPr="00515545" w:rsidRDefault="001D6023" w:rsidP="00A57D20">
            <w:pPr>
              <w:tabs>
                <w:tab w:val="left" w:pos="540"/>
              </w:tabs>
              <w:ind w:left="-110"/>
              <w:jc w:val="both"/>
              <w:rPr>
                <w:rFonts w:cs="Times New Roman"/>
                <w:sz w:val="22"/>
                <w:szCs w:val="22"/>
              </w:rPr>
            </w:pPr>
          </w:p>
        </w:tc>
        <w:tc>
          <w:tcPr>
            <w:tcW w:w="236" w:type="dxa"/>
            <w:tcBorders>
              <w:top w:val="nil"/>
              <w:left w:val="nil"/>
              <w:bottom w:val="nil"/>
              <w:right w:val="nil"/>
            </w:tcBorders>
          </w:tcPr>
          <w:p w14:paraId="72B85D9A" w14:textId="77777777" w:rsidR="001D6023" w:rsidRPr="00A50E72" w:rsidRDefault="001D6023" w:rsidP="00A57D20">
            <w:pPr>
              <w:tabs>
                <w:tab w:val="left" w:pos="540"/>
              </w:tabs>
              <w:ind w:left="-110"/>
              <w:jc w:val="both"/>
              <w:rPr>
                <w:rFonts w:cs="Times New Roman"/>
                <w:sz w:val="22"/>
                <w:szCs w:val="22"/>
              </w:rPr>
            </w:pPr>
          </w:p>
        </w:tc>
        <w:tc>
          <w:tcPr>
            <w:tcW w:w="1311" w:type="dxa"/>
            <w:tcBorders>
              <w:top w:val="double" w:sz="4" w:space="0" w:color="auto"/>
              <w:left w:val="nil"/>
              <w:bottom w:val="nil"/>
              <w:right w:val="nil"/>
            </w:tcBorders>
            <w:vAlign w:val="bottom"/>
          </w:tcPr>
          <w:p w14:paraId="25EBDAE7" w14:textId="77777777" w:rsidR="001D6023" w:rsidRPr="00515545" w:rsidRDefault="001D6023" w:rsidP="00A57D20">
            <w:pPr>
              <w:tabs>
                <w:tab w:val="left" w:pos="540"/>
              </w:tabs>
              <w:ind w:left="-110"/>
              <w:jc w:val="both"/>
              <w:rPr>
                <w:rFonts w:cs="Times New Roman"/>
                <w:sz w:val="22"/>
                <w:szCs w:val="22"/>
              </w:rPr>
            </w:pPr>
          </w:p>
        </w:tc>
        <w:tc>
          <w:tcPr>
            <w:tcW w:w="236" w:type="dxa"/>
            <w:tcBorders>
              <w:top w:val="nil"/>
              <w:left w:val="nil"/>
              <w:bottom w:val="nil"/>
              <w:right w:val="nil"/>
            </w:tcBorders>
          </w:tcPr>
          <w:p w14:paraId="6439906E" w14:textId="77777777" w:rsidR="001D6023" w:rsidRPr="00A50E72" w:rsidRDefault="001D6023" w:rsidP="00A57D20">
            <w:pPr>
              <w:tabs>
                <w:tab w:val="left" w:pos="540"/>
              </w:tabs>
              <w:ind w:left="-110"/>
              <w:jc w:val="both"/>
              <w:rPr>
                <w:rFonts w:cs="Times New Roman"/>
                <w:sz w:val="22"/>
                <w:szCs w:val="22"/>
              </w:rPr>
            </w:pPr>
          </w:p>
        </w:tc>
        <w:tc>
          <w:tcPr>
            <w:tcW w:w="1335" w:type="dxa"/>
            <w:tcBorders>
              <w:top w:val="double" w:sz="4" w:space="0" w:color="auto"/>
              <w:left w:val="nil"/>
              <w:bottom w:val="nil"/>
              <w:right w:val="nil"/>
            </w:tcBorders>
            <w:vAlign w:val="bottom"/>
          </w:tcPr>
          <w:p w14:paraId="0F66B4DD" w14:textId="77777777" w:rsidR="001D6023" w:rsidRPr="00515545" w:rsidRDefault="001D6023" w:rsidP="00A57D20">
            <w:pPr>
              <w:tabs>
                <w:tab w:val="left" w:pos="540"/>
              </w:tabs>
              <w:ind w:left="-110"/>
              <w:jc w:val="both"/>
              <w:rPr>
                <w:rFonts w:cs="Times New Roman"/>
                <w:sz w:val="22"/>
                <w:szCs w:val="22"/>
              </w:rPr>
            </w:pPr>
          </w:p>
        </w:tc>
        <w:tc>
          <w:tcPr>
            <w:tcW w:w="236" w:type="dxa"/>
            <w:tcBorders>
              <w:top w:val="nil"/>
              <w:left w:val="nil"/>
              <w:bottom w:val="nil"/>
              <w:right w:val="nil"/>
            </w:tcBorders>
          </w:tcPr>
          <w:p w14:paraId="72354126" w14:textId="77777777" w:rsidR="001D6023" w:rsidRPr="00A50E72" w:rsidRDefault="001D6023" w:rsidP="00A57D20">
            <w:pPr>
              <w:tabs>
                <w:tab w:val="left" w:pos="540"/>
              </w:tabs>
              <w:ind w:left="-110"/>
              <w:jc w:val="both"/>
              <w:rPr>
                <w:rFonts w:cs="Times New Roman"/>
                <w:sz w:val="22"/>
                <w:szCs w:val="22"/>
              </w:rPr>
            </w:pPr>
          </w:p>
        </w:tc>
        <w:tc>
          <w:tcPr>
            <w:tcW w:w="1323" w:type="dxa"/>
            <w:tcBorders>
              <w:top w:val="double" w:sz="4" w:space="0" w:color="auto"/>
              <w:left w:val="nil"/>
              <w:bottom w:val="nil"/>
              <w:right w:val="nil"/>
            </w:tcBorders>
            <w:vAlign w:val="bottom"/>
          </w:tcPr>
          <w:p w14:paraId="001137DC" w14:textId="77777777" w:rsidR="001D6023" w:rsidRPr="00515545" w:rsidRDefault="001D6023" w:rsidP="00A57D20">
            <w:pPr>
              <w:tabs>
                <w:tab w:val="left" w:pos="540"/>
              </w:tabs>
              <w:ind w:left="-110"/>
              <w:jc w:val="both"/>
              <w:rPr>
                <w:rFonts w:cs="Times New Roman"/>
                <w:sz w:val="22"/>
                <w:szCs w:val="22"/>
              </w:rPr>
            </w:pPr>
          </w:p>
        </w:tc>
      </w:tr>
      <w:tr w:rsidR="001D6023" w:rsidRPr="00515545" w14:paraId="0D9A389B" w14:textId="77777777" w:rsidTr="00A57D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vAlign w:val="bottom"/>
          </w:tcPr>
          <w:p w14:paraId="0C45FEFA" w14:textId="77777777" w:rsidR="001D6023" w:rsidRPr="00515545" w:rsidRDefault="001D6023" w:rsidP="00A57D20">
            <w:pPr>
              <w:tabs>
                <w:tab w:val="left" w:pos="540"/>
              </w:tabs>
              <w:ind w:left="-110"/>
              <w:jc w:val="both"/>
              <w:rPr>
                <w:rFonts w:cs="Times New Roman"/>
                <w:b/>
                <w:bCs/>
                <w:sz w:val="22"/>
                <w:szCs w:val="22"/>
              </w:rPr>
            </w:pPr>
            <w:r w:rsidRPr="00515545">
              <w:rPr>
                <w:rFonts w:cs="Times New Roman"/>
                <w:b/>
                <w:bCs/>
                <w:sz w:val="22"/>
                <w:szCs w:val="22"/>
              </w:rPr>
              <w:t>Related person</w:t>
            </w:r>
          </w:p>
        </w:tc>
        <w:tc>
          <w:tcPr>
            <w:tcW w:w="1276" w:type="dxa"/>
            <w:tcBorders>
              <w:top w:val="nil"/>
              <w:left w:val="nil"/>
              <w:bottom w:val="nil"/>
              <w:right w:val="nil"/>
            </w:tcBorders>
            <w:vAlign w:val="bottom"/>
          </w:tcPr>
          <w:p w14:paraId="74536966" w14:textId="77777777" w:rsidR="001D6023" w:rsidRPr="00515545" w:rsidRDefault="001D6023" w:rsidP="00A57D20">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3EFF712E" w14:textId="77777777" w:rsidR="001D6023" w:rsidRPr="00515545" w:rsidRDefault="001D6023" w:rsidP="00A57D20">
            <w:pPr>
              <w:tabs>
                <w:tab w:val="left" w:pos="540"/>
              </w:tabs>
              <w:jc w:val="both"/>
              <w:rPr>
                <w:rFonts w:cs="Times New Roman"/>
                <w:b/>
                <w:bCs/>
                <w:sz w:val="22"/>
                <w:szCs w:val="22"/>
                <w:highlight w:val="yellow"/>
              </w:rPr>
            </w:pPr>
          </w:p>
        </w:tc>
        <w:tc>
          <w:tcPr>
            <w:tcW w:w="1311" w:type="dxa"/>
            <w:tcBorders>
              <w:top w:val="nil"/>
              <w:left w:val="nil"/>
              <w:bottom w:val="nil"/>
              <w:right w:val="nil"/>
            </w:tcBorders>
            <w:vAlign w:val="bottom"/>
          </w:tcPr>
          <w:p w14:paraId="68A5C6C1" w14:textId="77777777" w:rsidR="001D6023" w:rsidRPr="00515545" w:rsidRDefault="001D6023" w:rsidP="00A57D20">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3AC6BA2C" w14:textId="77777777" w:rsidR="001D6023" w:rsidRPr="00515545" w:rsidRDefault="001D6023" w:rsidP="00A57D20">
            <w:pPr>
              <w:tabs>
                <w:tab w:val="left" w:pos="540"/>
              </w:tabs>
              <w:jc w:val="both"/>
              <w:rPr>
                <w:rFonts w:cs="Times New Roman"/>
                <w:b/>
                <w:bCs/>
                <w:sz w:val="22"/>
                <w:szCs w:val="22"/>
                <w:highlight w:val="yellow"/>
              </w:rPr>
            </w:pPr>
          </w:p>
        </w:tc>
        <w:tc>
          <w:tcPr>
            <w:tcW w:w="1335" w:type="dxa"/>
            <w:tcBorders>
              <w:top w:val="nil"/>
              <w:left w:val="nil"/>
              <w:bottom w:val="nil"/>
              <w:right w:val="nil"/>
            </w:tcBorders>
            <w:vAlign w:val="bottom"/>
          </w:tcPr>
          <w:p w14:paraId="74E0FE93" w14:textId="77777777" w:rsidR="001D6023" w:rsidRPr="00515545" w:rsidRDefault="001D6023" w:rsidP="00A57D20">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76935060" w14:textId="77777777" w:rsidR="001D6023" w:rsidRPr="00515545" w:rsidRDefault="001D6023" w:rsidP="00A57D20">
            <w:pPr>
              <w:tabs>
                <w:tab w:val="left" w:pos="540"/>
              </w:tabs>
              <w:jc w:val="both"/>
              <w:rPr>
                <w:rFonts w:cs="Times New Roman"/>
                <w:b/>
                <w:bCs/>
                <w:sz w:val="22"/>
                <w:szCs w:val="22"/>
                <w:highlight w:val="yellow"/>
              </w:rPr>
            </w:pPr>
          </w:p>
        </w:tc>
        <w:tc>
          <w:tcPr>
            <w:tcW w:w="1323" w:type="dxa"/>
            <w:tcBorders>
              <w:top w:val="nil"/>
              <w:left w:val="nil"/>
              <w:bottom w:val="nil"/>
              <w:right w:val="nil"/>
            </w:tcBorders>
            <w:vAlign w:val="bottom"/>
          </w:tcPr>
          <w:p w14:paraId="0C7F6033" w14:textId="77777777" w:rsidR="001D6023" w:rsidRPr="00515545" w:rsidRDefault="001D6023" w:rsidP="00A57D20">
            <w:pPr>
              <w:tabs>
                <w:tab w:val="clear" w:pos="454"/>
                <w:tab w:val="clear" w:pos="680"/>
                <w:tab w:val="clear" w:pos="907"/>
                <w:tab w:val="left" w:pos="0"/>
              </w:tabs>
              <w:ind w:right="170"/>
              <w:jc w:val="right"/>
              <w:rPr>
                <w:rFonts w:cs="Times New Roman"/>
                <w:sz w:val="22"/>
                <w:szCs w:val="22"/>
              </w:rPr>
            </w:pPr>
          </w:p>
        </w:tc>
      </w:tr>
      <w:tr w:rsidR="001D6023" w:rsidRPr="00515545" w14:paraId="1F6A6920" w14:textId="77777777" w:rsidTr="00A57D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vAlign w:val="bottom"/>
          </w:tcPr>
          <w:p w14:paraId="707A4EFF" w14:textId="77777777" w:rsidR="001D6023" w:rsidRPr="00515545" w:rsidRDefault="001D6023" w:rsidP="00A57D20">
            <w:pPr>
              <w:tabs>
                <w:tab w:val="left" w:pos="540"/>
              </w:tabs>
              <w:ind w:left="-110"/>
              <w:jc w:val="both"/>
              <w:rPr>
                <w:rFonts w:cs="Times New Roman"/>
                <w:sz w:val="22"/>
                <w:szCs w:val="22"/>
              </w:rPr>
            </w:pPr>
            <w:r w:rsidRPr="00515545">
              <w:rPr>
                <w:rFonts w:cs="Times New Roman"/>
                <w:sz w:val="22"/>
                <w:szCs w:val="22"/>
              </w:rPr>
              <w:t>Lease liabilities - net</w:t>
            </w:r>
          </w:p>
        </w:tc>
        <w:tc>
          <w:tcPr>
            <w:tcW w:w="1276" w:type="dxa"/>
            <w:tcBorders>
              <w:top w:val="nil"/>
              <w:left w:val="nil"/>
              <w:bottom w:val="double" w:sz="4" w:space="0" w:color="auto"/>
              <w:right w:val="nil"/>
            </w:tcBorders>
            <w:vAlign w:val="bottom"/>
          </w:tcPr>
          <w:p w14:paraId="1F3591C9" w14:textId="3AF8A8A5" w:rsidR="001D6023" w:rsidRPr="00515545" w:rsidRDefault="00480C2C" w:rsidP="00A57D20">
            <w:pPr>
              <w:tabs>
                <w:tab w:val="clear" w:pos="454"/>
                <w:tab w:val="clear" w:pos="680"/>
                <w:tab w:val="clear" w:pos="907"/>
                <w:tab w:val="left" w:pos="0"/>
              </w:tabs>
              <w:ind w:right="170"/>
              <w:jc w:val="right"/>
              <w:rPr>
                <w:rFonts w:cs="Times New Roman"/>
                <w:sz w:val="22"/>
                <w:szCs w:val="22"/>
              </w:rPr>
            </w:pPr>
            <w:r w:rsidRPr="00480C2C">
              <w:rPr>
                <w:rFonts w:cs="Times New Roman"/>
                <w:sz w:val="22"/>
                <w:szCs w:val="22"/>
              </w:rPr>
              <w:t>4,050</w:t>
            </w:r>
          </w:p>
        </w:tc>
        <w:tc>
          <w:tcPr>
            <w:tcW w:w="236" w:type="dxa"/>
            <w:tcBorders>
              <w:top w:val="nil"/>
              <w:left w:val="nil"/>
              <w:bottom w:val="nil"/>
              <w:right w:val="nil"/>
            </w:tcBorders>
          </w:tcPr>
          <w:p w14:paraId="65269D51" w14:textId="77777777" w:rsidR="001D6023" w:rsidRPr="00515545" w:rsidRDefault="001D6023" w:rsidP="00A57D20">
            <w:pPr>
              <w:tabs>
                <w:tab w:val="left" w:pos="540"/>
              </w:tabs>
              <w:jc w:val="both"/>
              <w:rPr>
                <w:rFonts w:cs="Times New Roman"/>
                <w:b/>
                <w:bCs/>
                <w:sz w:val="22"/>
                <w:szCs w:val="22"/>
                <w:highlight w:val="yellow"/>
              </w:rPr>
            </w:pPr>
          </w:p>
        </w:tc>
        <w:tc>
          <w:tcPr>
            <w:tcW w:w="1311" w:type="dxa"/>
            <w:tcBorders>
              <w:top w:val="nil"/>
              <w:left w:val="nil"/>
              <w:bottom w:val="double" w:sz="4" w:space="0" w:color="auto"/>
              <w:right w:val="nil"/>
            </w:tcBorders>
            <w:vAlign w:val="bottom"/>
          </w:tcPr>
          <w:p w14:paraId="156E0957" w14:textId="0AFEB1C7" w:rsidR="001D6023" w:rsidRPr="00515545" w:rsidRDefault="00941AAE" w:rsidP="00A57D20">
            <w:pPr>
              <w:tabs>
                <w:tab w:val="clear" w:pos="454"/>
                <w:tab w:val="clear" w:pos="680"/>
                <w:tab w:val="clear" w:pos="907"/>
                <w:tab w:val="left" w:pos="0"/>
              </w:tabs>
              <w:ind w:right="170"/>
              <w:jc w:val="right"/>
              <w:rPr>
                <w:rFonts w:cs="Times New Roman"/>
                <w:sz w:val="22"/>
                <w:szCs w:val="22"/>
              </w:rPr>
            </w:pPr>
            <w:r>
              <w:rPr>
                <w:rFonts w:cs="Times New Roman"/>
                <w:sz w:val="22"/>
                <w:szCs w:val="22"/>
              </w:rPr>
              <w:t>4,500</w:t>
            </w:r>
          </w:p>
        </w:tc>
        <w:tc>
          <w:tcPr>
            <w:tcW w:w="236" w:type="dxa"/>
            <w:tcBorders>
              <w:top w:val="nil"/>
              <w:left w:val="nil"/>
              <w:bottom w:val="nil"/>
              <w:right w:val="nil"/>
            </w:tcBorders>
          </w:tcPr>
          <w:p w14:paraId="39690B13" w14:textId="77777777" w:rsidR="001D6023" w:rsidRPr="00515545" w:rsidRDefault="001D6023" w:rsidP="00A57D20">
            <w:pPr>
              <w:tabs>
                <w:tab w:val="left" w:pos="540"/>
              </w:tabs>
              <w:jc w:val="both"/>
              <w:rPr>
                <w:rFonts w:cs="Times New Roman"/>
                <w:b/>
                <w:bCs/>
                <w:sz w:val="22"/>
                <w:szCs w:val="22"/>
                <w:highlight w:val="yellow"/>
              </w:rPr>
            </w:pPr>
          </w:p>
        </w:tc>
        <w:tc>
          <w:tcPr>
            <w:tcW w:w="1335" w:type="dxa"/>
            <w:tcBorders>
              <w:top w:val="nil"/>
              <w:left w:val="nil"/>
              <w:bottom w:val="double" w:sz="4" w:space="0" w:color="auto"/>
              <w:right w:val="nil"/>
            </w:tcBorders>
            <w:vAlign w:val="bottom"/>
          </w:tcPr>
          <w:p w14:paraId="0DDAA1C9" w14:textId="22978393" w:rsidR="001D6023" w:rsidRPr="00515545" w:rsidRDefault="00480C2C" w:rsidP="00A57D20">
            <w:pPr>
              <w:tabs>
                <w:tab w:val="clear" w:pos="454"/>
                <w:tab w:val="clear" w:pos="680"/>
                <w:tab w:val="clear" w:pos="907"/>
                <w:tab w:val="left" w:pos="0"/>
              </w:tabs>
              <w:ind w:right="170"/>
              <w:jc w:val="right"/>
              <w:rPr>
                <w:rFonts w:cs="Times New Roman"/>
                <w:sz w:val="22"/>
                <w:szCs w:val="22"/>
              </w:rPr>
            </w:pPr>
            <w:r w:rsidRPr="00480C2C">
              <w:rPr>
                <w:rFonts w:cs="Times New Roman"/>
                <w:sz w:val="22"/>
                <w:szCs w:val="22"/>
              </w:rPr>
              <w:t>4,050</w:t>
            </w:r>
          </w:p>
        </w:tc>
        <w:tc>
          <w:tcPr>
            <w:tcW w:w="236" w:type="dxa"/>
            <w:tcBorders>
              <w:top w:val="nil"/>
              <w:left w:val="nil"/>
              <w:bottom w:val="nil"/>
              <w:right w:val="nil"/>
            </w:tcBorders>
          </w:tcPr>
          <w:p w14:paraId="177D533F" w14:textId="77777777" w:rsidR="001D6023" w:rsidRPr="00515545" w:rsidRDefault="001D6023" w:rsidP="00A57D20">
            <w:pPr>
              <w:tabs>
                <w:tab w:val="left" w:pos="540"/>
              </w:tabs>
              <w:jc w:val="both"/>
              <w:rPr>
                <w:rFonts w:cs="Times New Roman"/>
                <w:b/>
                <w:bCs/>
                <w:sz w:val="22"/>
                <w:szCs w:val="22"/>
                <w:highlight w:val="yellow"/>
              </w:rPr>
            </w:pPr>
          </w:p>
        </w:tc>
        <w:tc>
          <w:tcPr>
            <w:tcW w:w="1323" w:type="dxa"/>
            <w:tcBorders>
              <w:top w:val="nil"/>
              <w:left w:val="nil"/>
              <w:bottom w:val="double" w:sz="4" w:space="0" w:color="auto"/>
              <w:right w:val="nil"/>
            </w:tcBorders>
            <w:vAlign w:val="bottom"/>
          </w:tcPr>
          <w:p w14:paraId="3DEF4658" w14:textId="0D13CF7B" w:rsidR="001D6023" w:rsidRPr="00515545" w:rsidRDefault="00941AAE" w:rsidP="00A57D20">
            <w:pPr>
              <w:tabs>
                <w:tab w:val="clear" w:pos="454"/>
                <w:tab w:val="clear" w:pos="680"/>
                <w:tab w:val="clear" w:pos="907"/>
                <w:tab w:val="left" w:pos="0"/>
              </w:tabs>
              <w:ind w:right="170"/>
              <w:jc w:val="right"/>
              <w:rPr>
                <w:rFonts w:cs="Times New Roman"/>
                <w:sz w:val="22"/>
                <w:szCs w:val="22"/>
              </w:rPr>
            </w:pPr>
            <w:r>
              <w:rPr>
                <w:rFonts w:cs="Times New Roman"/>
                <w:sz w:val="22"/>
                <w:szCs w:val="22"/>
              </w:rPr>
              <w:t>4,500</w:t>
            </w:r>
          </w:p>
        </w:tc>
      </w:tr>
    </w:tbl>
    <w:p w14:paraId="18155094" w14:textId="77777777" w:rsidR="001D6023" w:rsidRPr="00515545" w:rsidRDefault="001D6023" w:rsidP="000A12EB">
      <w:pPr>
        <w:pStyle w:val="NoSpacing"/>
        <w:jc w:val="thaiDistribute"/>
        <w:rPr>
          <w:rFonts w:cs="Cordia New"/>
          <w:sz w:val="22"/>
          <w:szCs w:val="22"/>
        </w:rPr>
      </w:pPr>
    </w:p>
    <w:p w14:paraId="6AF5132D" w14:textId="77777777" w:rsidR="000A12EB" w:rsidRPr="00515545" w:rsidRDefault="000A12EB" w:rsidP="000A12EB">
      <w:pPr>
        <w:pStyle w:val="NoSpacing"/>
        <w:jc w:val="thaiDistribute"/>
        <w:rPr>
          <w:rFonts w:cs="Times New Roman"/>
          <w:sz w:val="22"/>
          <w:szCs w:val="22"/>
        </w:rPr>
      </w:pPr>
      <w:r w:rsidRPr="00515545">
        <w:rPr>
          <w:rFonts w:cs="Cordia New"/>
          <w:sz w:val="22"/>
          <w:szCs w:val="22"/>
        </w:rPr>
        <w:t>Movements</w:t>
      </w:r>
      <w:r w:rsidRPr="00515545">
        <w:rPr>
          <w:rFonts w:cs="Times New Roman"/>
          <w:sz w:val="22"/>
          <w:szCs w:val="22"/>
        </w:rPr>
        <w:t xml:space="preserve"> of loans to related parties during the period are as follows:</w:t>
      </w:r>
    </w:p>
    <w:p w14:paraId="56ED894D" w14:textId="77777777" w:rsidR="0025353D" w:rsidRPr="00515545" w:rsidRDefault="0025353D" w:rsidP="002C7A82">
      <w:pPr>
        <w:pStyle w:val="NoSpacing"/>
        <w:spacing w:line="160" w:lineRule="atLeast"/>
        <w:jc w:val="thaiDistribute"/>
        <w:rPr>
          <w:rFonts w:cs="Times New Roman"/>
          <w:sz w:val="22"/>
          <w:szCs w:val="22"/>
          <w:cs/>
        </w:rPr>
      </w:pPr>
    </w:p>
    <w:tbl>
      <w:tblPr>
        <w:tblW w:w="9923" w:type="dxa"/>
        <w:tblLook w:val="04A0" w:firstRow="1" w:lastRow="0" w:firstColumn="1" w:lastColumn="0" w:noHBand="0" w:noVBand="1"/>
      </w:tblPr>
      <w:tblGrid>
        <w:gridCol w:w="4141"/>
        <w:gridCol w:w="1273"/>
        <w:gridCol w:w="236"/>
        <w:gridCol w:w="1189"/>
        <w:gridCol w:w="269"/>
        <w:gridCol w:w="1214"/>
        <w:gridCol w:w="269"/>
        <w:gridCol w:w="1332"/>
      </w:tblGrid>
      <w:tr w:rsidR="00595252" w:rsidRPr="00515545" w14:paraId="428956D8" w14:textId="77777777" w:rsidTr="00C37938">
        <w:tc>
          <w:tcPr>
            <w:tcW w:w="4161" w:type="dxa"/>
          </w:tcPr>
          <w:p w14:paraId="71B934CC" w14:textId="77777777" w:rsidR="00595252" w:rsidRPr="00515545" w:rsidRDefault="00595252" w:rsidP="004F1E78">
            <w:pPr>
              <w:jc w:val="both"/>
              <w:rPr>
                <w:rFonts w:cs="Cordia New"/>
                <w:sz w:val="22"/>
                <w:szCs w:val="22"/>
              </w:rPr>
            </w:pPr>
          </w:p>
        </w:tc>
        <w:tc>
          <w:tcPr>
            <w:tcW w:w="5762" w:type="dxa"/>
            <w:gridSpan w:val="7"/>
            <w:tcBorders>
              <w:bottom w:val="single" w:sz="4" w:space="0" w:color="auto"/>
            </w:tcBorders>
          </w:tcPr>
          <w:p w14:paraId="692B708A" w14:textId="77777777" w:rsidR="00595252" w:rsidRPr="00515545" w:rsidRDefault="00595252" w:rsidP="004F1E78">
            <w:pPr>
              <w:jc w:val="center"/>
              <w:rPr>
                <w:rFonts w:cs="Cordia New"/>
                <w:sz w:val="22"/>
                <w:szCs w:val="22"/>
              </w:rPr>
            </w:pPr>
            <w:r w:rsidRPr="00515545">
              <w:rPr>
                <w:rFonts w:cs="Times New Roman"/>
                <w:sz w:val="22"/>
                <w:szCs w:val="22"/>
              </w:rPr>
              <w:t>Separate financial statements (In Thousand Baht)</w:t>
            </w:r>
          </w:p>
        </w:tc>
      </w:tr>
      <w:tr w:rsidR="00595252" w:rsidRPr="00515545" w14:paraId="342B6C7F" w14:textId="77777777" w:rsidTr="00C37938">
        <w:tc>
          <w:tcPr>
            <w:tcW w:w="4161" w:type="dxa"/>
          </w:tcPr>
          <w:p w14:paraId="29D567D9" w14:textId="77777777" w:rsidR="00595252" w:rsidRPr="00515545" w:rsidRDefault="00595252" w:rsidP="004F1E78">
            <w:pPr>
              <w:jc w:val="both"/>
              <w:rPr>
                <w:rFonts w:cs="Cordia New"/>
                <w:sz w:val="22"/>
                <w:szCs w:val="22"/>
              </w:rPr>
            </w:pPr>
          </w:p>
        </w:tc>
        <w:tc>
          <w:tcPr>
            <w:tcW w:w="1274" w:type="dxa"/>
            <w:tcBorders>
              <w:top w:val="single" w:sz="4" w:space="0" w:color="auto"/>
            </w:tcBorders>
            <w:vAlign w:val="center"/>
          </w:tcPr>
          <w:p w14:paraId="7AFDBF54" w14:textId="77777777" w:rsidR="00595252" w:rsidRPr="00515545" w:rsidRDefault="00DE26FE"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January</w:t>
            </w:r>
            <w:r w:rsidR="008178CD" w:rsidRPr="00515545">
              <w:rPr>
                <w:rFonts w:cs="Times New Roman"/>
                <w:sz w:val="22"/>
                <w:szCs w:val="22"/>
              </w:rPr>
              <w:t xml:space="preserve"> </w:t>
            </w:r>
            <w:r w:rsidR="00595252" w:rsidRPr="00515545">
              <w:rPr>
                <w:rFonts w:cs="Times New Roman"/>
                <w:sz w:val="22"/>
                <w:szCs w:val="22"/>
              </w:rPr>
              <w:t>1,</w:t>
            </w:r>
          </w:p>
        </w:tc>
        <w:tc>
          <w:tcPr>
            <w:tcW w:w="236" w:type="dxa"/>
            <w:tcBorders>
              <w:top w:val="single" w:sz="4" w:space="0" w:color="auto"/>
            </w:tcBorders>
          </w:tcPr>
          <w:p w14:paraId="73A1EF00" w14:textId="77777777" w:rsidR="00595252" w:rsidRPr="00515545" w:rsidRDefault="00595252" w:rsidP="004F1E78">
            <w:pPr>
              <w:jc w:val="center"/>
              <w:rPr>
                <w:rFonts w:cs="Cordia New"/>
                <w:sz w:val="22"/>
                <w:szCs w:val="22"/>
              </w:rPr>
            </w:pPr>
          </w:p>
        </w:tc>
        <w:tc>
          <w:tcPr>
            <w:tcW w:w="1189" w:type="dxa"/>
            <w:tcBorders>
              <w:top w:val="single" w:sz="4" w:space="0" w:color="auto"/>
            </w:tcBorders>
          </w:tcPr>
          <w:p w14:paraId="265ACC03" w14:textId="77777777" w:rsidR="00595252" w:rsidRPr="00515545" w:rsidRDefault="00595252" w:rsidP="004F1E78">
            <w:pPr>
              <w:jc w:val="center"/>
              <w:rPr>
                <w:rFonts w:cs="Cordia New"/>
                <w:sz w:val="22"/>
                <w:szCs w:val="22"/>
              </w:rPr>
            </w:pPr>
          </w:p>
        </w:tc>
        <w:tc>
          <w:tcPr>
            <w:tcW w:w="269" w:type="dxa"/>
            <w:tcBorders>
              <w:top w:val="single" w:sz="4" w:space="0" w:color="auto"/>
            </w:tcBorders>
          </w:tcPr>
          <w:p w14:paraId="0451500F" w14:textId="77777777" w:rsidR="00595252" w:rsidRPr="00515545" w:rsidRDefault="00595252" w:rsidP="004F1E78">
            <w:pPr>
              <w:jc w:val="center"/>
              <w:rPr>
                <w:rFonts w:cs="Cordia New"/>
                <w:sz w:val="22"/>
                <w:szCs w:val="22"/>
              </w:rPr>
            </w:pPr>
          </w:p>
        </w:tc>
        <w:tc>
          <w:tcPr>
            <w:tcW w:w="1191" w:type="dxa"/>
            <w:tcBorders>
              <w:top w:val="single" w:sz="4" w:space="0" w:color="auto"/>
            </w:tcBorders>
          </w:tcPr>
          <w:p w14:paraId="3E78EF12" w14:textId="77777777" w:rsidR="00595252" w:rsidRPr="00515545" w:rsidRDefault="00595252" w:rsidP="004F1E78">
            <w:pPr>
              <w:jc w:val="center"/>
              <w:rPr>
                <w:rFonts w:cs="Cordia New"/>
                <w:sz w:val="22"/>
                <w:szCs w:val="22"/>
              </w:rPr>
            </w:pPr>
          </w:p>
        </w:tc>
        <w:tc>
          <w:tcPr>
            <w:tcW w:w="269" w:type="dxa"/>
            <w:tcBorders>
              <w:top w:val="single" w:sz="4" w:space="0" w:color="auto"/>
            </w:tcBorders>
          </w:tcPr>
          <w:p w14:paraId="4078520B" w14:textId="77777777" w:rsidR="00595252" w:rsidRPr="00515545" w:rsidRDefault="00595252" w:rsidP="004F1E78">
            <w:pPr>
              <w:jc w:val="center"/>
              <w:rPr>
                <w:rFonts w:cs="Cordia New"/>
                <w:sz w:val="22"/>
                <w:szCs w:val="22"/>
              </w:rPr>
            </w:pPr>
          </w:p>
        </w:tc>
        <w:tc>
          <w:tcPr>
            <w:tcW w:w="1334" w:type="dxa"/>
            <w:tcBorders>
              <w:top w:val="single" w:sz="4" w:space="0" w:color="auto"/>
            </w:tcBorders>
            <w:vAlign w:val="center"/>
          </w:tcPr>
          <w:p w14:paraId="62F034EE" w14:textId="3AA96BFF" w:rsidR="00595252" w:rsidRPr="00515545" w:rsidRDefault="00772A94"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March 31</w:t>
            </w:r>
            <w:r w:rsidR="00B37B6C" w:rsidRPr="00515545">
              <w:rPr>
                <w:sz w:val="22"/>
                <w:szCs w:val="22"/>
              </w:rPr>
              <w:t>,</w:t>
            </w:r>
          </w:p>
        </w:tc>
      </w:tr>
      <w:tr w:rsidR="00595252" w:rsidRPr="00515545" w14:paraId="647FB194" w14:textId="77777777" w:rsidTr="00C37938">
        <w:tc>
          <w:tcPr>
            <w:tcW w:w="4161" w:type="dxa"/>
          </w:tcPr>
          <w:p w14:paraId="00EE1C68" w14:textId="77777777" w:rsidR="00595252" w:rsidRPr="00515545" w:rsidRDefault="00595252" w:rsidP="004F1E78">
            <w:pPr>
              <w:jc w:val="both"/>
              <w:rPr>
                <w:rFonts w:cs="Cordia New"/>
                <w:sz w:val="22"/>
                <w:szCs w:val="22"/>
              </w:rPr>
            </w:pPr>
          </w:p>
        </w:tc>
        <w:tc>
          <w:tcPr>
            <w:tcW w:w="1274" w:type="dxa"/>
            <w:tcBorders>
              <w:bottom w:val="single" w:sz="4" w:space="0" w:color="auto"/>
            </w:tcBorders>
            <w:vAlign w:val="center"/>
          </w:tcPr>
          <w:p w14:paraId="49C47435" w14:textId="47C207B7" w:rsidR="00595252" w:rsidRPr="00515545" w:rsidRDefault="00772A94" w:rsidP="00DE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1D6023">
              <w:rPr>
                <w:rFonts w:cs="Times New Roman"/>
                <w:sz w:val="22"/>
                <w:szCs w:val="22"/>
              </w:rPr>
              <w:t>6</w:t>
            </w:r>
          </w:p>
        </w:tc>
        <w:tc>
          <w:tcPr>
            <w:tcW w:w="236" w:type="dxa"/>
          </w:tcPr>
          <w:p w14:paraId="10AAF877" w14:textId="77777777" w:rsidR="00595252" w:rsidRPr="00515545" w:rsidRDefault="00595252" w:rsidP="004F1E78">
            <w:pPr>
              <w:jc w:val="center"/>
              <w:rPr>
                <w:rFonts w:cs="Cordia New"/>
                <w:sz w:val="22"/>
                <w:szCs w:val="22"/>
              </w:rPr>
            </w:pPr>
          </w:p>
        </w:tc>
        <w:tc>
          <w:tcPr>
            <w:tcW w:w="1189" w:type="dxa"/>
            <w:tcBorders>
              <w:bottom w:val="single" w:sz="4" w:space="0" w:color="auto"/>
            </w:tcBorders>
          </w:tcPr>
          <w:p w14:paraId="0A0A98B1" w14:textId="77777777" w:rsidR="00595252" w:rsidRPr="00515545" w:rsidRDefault="00595252" w:rsidP="004F1E78">
            <w:pPr>
              <w:jc w:val="center"/>
              <w:rPr>
                <w:rFonts w:cs="Cordia New"/>
                <w:sz w:val="22"/>
                <w:szCs w:val="22"/>
              </w:rPr>
            </w:pPr>
            <w:r w:rsidRPr="00515545">
              <w:rPr>
                <w:rFonts w:cs="Cordia New"/>
                <w:sz w:val="22"/>
                <w:szCs w:val="22"/>
              </w:rPr>
              <w:t>Increase</w:t>
            </w:r>
          </w:p>
        </w:tc>
        <w:tc>
          <w:tcPr>
            <w:tcW w:w="269" w:type="dxa"/>
          </w:tcPr>
          <w:p w14:paraId="53907F43" w14:textId="77777777" w:rsidR="00595252" w:rsidRPr="00515545" w:rsidRDefault="00595252" w:rsidP="004F1E78">
            <w:pPr>
              <w:jc w:val="center"/>
              <w:rPr>
                <w:rFonts w:cs="Cordia New"/>
                <w:sz w:val="22"/>
                <w:szCs w:val="22"/>
              </w:rPr>
            </w:pPr>
          </w:p>
        </w:tc>
        <w:tc>
          <w:tcPr>
            <w:tcW w:w="1191" w:type="dxa"/>
            <w:tcBorders>
              <w:bottom w:val="single" w:sz="4" w:space="0" w:color="auto"/>
            </w:tcBorders>
          </w:tcPr>
          <w:p w14:paraId="696F19AF" w14:textId="77777777" w:rsidR="00595252" w:rsidRPr="00515545" w:rsidRDefault="00595252" w:rsidP="004F1E78">
            <w:pPr>
              <w:jc w:val="center"/>
              <w:rPr>
                <w:rFonts w:cs="Cordia New"/>
                <w:sz w:val="22"/>
                <w:szCs w:val="22"/>
              </w:rPr>
            </w:pPr>
            <w:r w:rsidRPr="00515545">
              <w:rPr>
                <w:rFonts w:cs="Cordia New"/>
                <w:sz w:val="22"/>
                <w:szCs w:val="22"/>
              </w:rPr>
              <w:t>Decrease</w:t>
            </w:r>
          </w:p>
        </w:tc>
        <w:tc>
          <w:tcPr>
            <w:tcW w:w="269" w:type="dxa"/>
          </w:tcPr>
          <w:p w14:paraId="66394170" w14:textId="77777777" w:rsidR="00595252" w:rsidRPr="00515545" w:rsidRDefault="00595252" w:rsidP="004F1E78">
            <w:pPr>
              <w:jc w:val="center"/>
              <w:rPr>
                <w:rFonts w:cs="Cordia New"/>
                <w:sz w:val="22"/>
                <w:szCs w:val="22"/>
              </w:rPr>
            </w:pPr>
          </w:p>
        </w:tc>
        <w:tc>
          <w:tcPr>
            <w:tcW w:w="1334" w:type="dxa"/>
            <w:tcBorders>
              <w:bottom w:val="single" w:sz="4" w:space="0" w:color="auto"/>
            </w:tcBorders>
            <w:vAlign w:val="center"/>
          </w:tcPr>
          <w:p w14:paraId="3D9050FC" w14:textId="44199785" w:rsidR="00595252" w:rsidRPr="00515545" w:rsidRDefault="00772A94"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w:t>
            </w:r>
            <w:r w:rsidR="001D6023">
              <w:rPr>
                <w:rFonts w:cs="Times New Roman"/>
                <w:sz w:val="22"/>
                <w:szCs w:val="22"/>
              </w:rPr>
              <w:t>6</w:t>
            </w:r>
          </w:p>
        </w:tc>
      </w:tr>
      <w:tr w:rsidR="00595252" w:rsidRPr="00515545" w14:paraId="5E44EA87" w14:textId="77777777" w:rsidTr="00C37938">
        <w:tc>
          <w:tcPr>
            <w:tcW w:w="4161" w:type="dxa"/>
          </w:tcPr>
          <w:p w14:paraId="11CC7966" w14:textId="5D85F953" w:rsidR="00595252" w:rsidRPr="00515545" w:rsidRDefault="00DE26FE" w:rsidP="006E7E2A">
            <w:pPr>
              <w:ind w:left="-110"/>
              <w:jc w:val="both"/>
              <w:rPr>
                <w:rFonts w:cs="Cordia New"/>
                <w:sz w:val="22"/>
                <w:szCs w:val="22"/>
              </w:rPr>
            </w:pPr>
            <w:r w:rsidRPr="00515545">
              <w:rPr>
                <w:rFonts w:cs="Times New Roman"/>
                <w:b/>
                <w:bCs/>
                <w:spacing w:val="-2"/>
                <w:sz w:val="22"/>
                <w:szCs w:val="22"/>
              </w:rPr>
              <w:t xml:space="preserve">Short-term loans </w:t>
            </w:r>
            <w:r w:rsidR="00595252" w:rsidRPr="00515545">
              <w:rPr>
                <w:rFonts w:cs="Times New Roman"/>
                <w:b/>
                <w:bCs/>
                <w:spacing w:val="-2"/>
                <w:sz w:val="22"/>
                <w:szCs w:val="22"/>
              </w:rPr>
              <w:t>to subsidiaries</w:t>
            </w:r>
          </w:p>
        </w:tc>
        <w:tc>
          <w:tcPr>
            <w:tcW w:w="1274" w:type="dxa"/>
            <w:tcBorders>
              <w:top w:val="single" w:sz="4" w:space="0" w:color="auto"/>
            </w:tcBorders>
          </w:tcPr>
          <w:p w14:paraId="6C59F07B" w14:textId="77777777" w:rsidR="00595252" w:rsidRPr="00515545" w:rsidRDefault="00595252" w:rsidP="004F1E78">
            <w:pPr>
              <w:jc w:val="both"/>
              <w:rPr>
                <w:rFonts w:cs="Cordia New"/>
                <w:sz w:val="22"/>
                <w:szCs w:val="22"/>
              </w:rPr>
            </w:pPr>
          </w:p>
        </w:tc>
        <w:tc>
          <w:tcPr>
            <w:tcW w:w="236" w:type="dxa"/>
          </w:tcPr>
          <w:p w14:paraId="516B81E3" w14:textId="77777777" w:rsidR="00595252" w:rsidRPr="00515545" w:rsidRDefault="00595252" w:rsidP="004F1E78">
            <w:pPr>
              <w:jc w:val="both"/>
              <w:rPr>
                <w:rFonts w:cs="Cordia New"/>
                <w:sz w:val="22"/>
                <w:szCs w:val="22"/>
                <w:highlight w:val="yellow"/>
              </w:rPr>
            </w:pPr>
          </w:p>
        </w:tc>
        <w:tc>
          <w:tcPr>
            <w:tcW w:w="1189" w:type="dxa"/>
            <w:tcBorders>
              <w:top w:val="single" w:sz="4" w:space="0" w:color="auto"/>
            </w:tcBorders>
          </w:tcPr>
          <w:p w14:paraId="2462CE30" w14:textId="77777777" w:rsidR="00595252" w:rsidRPr="00515545" w:rsidRDefault="00595252" w:rsidP="004F1E78">
            <w:pPr>
              <w:jc w:val="both"/>
              <w:rPr>
                <w:rFonts w:cs="Cordia New"/>
                <w:sz w:val="22"/>
                <w:szCs w:val="22"/>
                <w:highlight w:val="yellow"/>
              </w:rPr>
            </w:pPr>
          </w:p>
        </w:tc>
        <w:tc>
          <w:tcPr>
            <w:tcW w:w="269" w:type="dxa"/>
          </w:tcPr>
          <w:p w14:paraId="7D8CD06A" w14:textId="77777777" w:rsidR="00595252" w:rsidRPr="00515545" w:rsidRDefault="00595252" w:rsidP="004F1E78">
            <w:pPr>
              <w:jc w:val="both"/>
              <w:rPr>
                <w:rFonts w:cs="Cordia New"/>
                <w:sz w:val="22"/>
                <w:szCs w:val="22"/>
                <w:highlight w:val="yellow"/>
              </w:rPr>
            </w:pPr>
          </w:p>
        </w:tc>
        <w:tc>
          <w:tcPr>
            <w:tcW w:w="1191" w:type="dxa"/>
            <w:tcBorders>
              <w:top w:val="single" w:sz="4" w:space="0" w:color="auto"/>
            </w:tcBorders>
          </w:tcPr>
          <w:p w14:paraId="1E246F91" w14:textId="77777777" w:rsidR="00595252" w:rsidRPr="00515545" w:rsidRDefault="00595252" w:rsidP="004F1E78">
            <w:pPr>
              <w:jc w:val="both"/>
              <w:rPr>
                <w:rFonts w:cs="Cordia New"/>
                <w:sz w:val="22"/>
                <w:szCs w:val="22"/>
                <w:highlight w:val="yellow"/>
              </w:rPr>
            </w:pPr>
          </w:p>
        </w:tc>
        <w:tc>
          <w:tcPr>
            <w:tcW w:w="269" w:type="dxa"/>
          </w:tcPr>
          <w:p w14:paraId="76D8C74B" w14:textId="77777777" w:rsidR="00595252" w:rsidRPr="00515545" w:rsidRDefault="00595252" w:rsidP="004F1E78">
            <w:pPr>
              <w:jc w:val="both"/>
              <w:rPr>
                <w:rFonts w:cs="Cordia New"/>
                <w:sz w:val="22"/>
                <w:szCs w:val="22"/>
                <w:highlight w:val="yellow"/>
              </w:rPr>
            </w:pPr>
          </w:p>
        </w:tc>
        <w:tc>
          <w:tcPr>
            <w:tcW w:w="1334" w:type="dxa"/>
            <w:tcBorders>
              <w:top w:val="single" w:sz="4" w:space="0" w:color="auto"/>
            </w:tcBorders>
          </w:tcPr>
          <w:p w14:paraId="75627C3B" w14:textId="77777777" w:rsidR="00595252" w:rsidRPr="00515545" w:rsidRDefault="00595252" w:rsidP="004F1E78">
            <w:pPr>
              <w:jc w:val="both"/>
              <w:rPr>
                <w:rFonts w:cs="Cordia New"/>
                <w:sz w:val="22"/>
                <w:szCs w:val="22"/>
                <w:highlight w:val="yellow"/>
              </w:rPr>
            </w:pPr>
          </w:p>
        </w:tc>
      </w:tr>
      <w:tr w:rsidR="001D6023" w:rsidRPr="00515545" w14:paraId="6585A4CD" w14:textId="77777777" w:rsidTr="00C37938">
        <w:tc>
          <w:tcPr>
            <w:tcW w:w="4161" w:type="dxa"/>
          </w:tcPr>
          <w:p w14:paraId="14E62A11" w14:textId="77777777" w:rsidR="001D6023" w:rsidRPr="00515545" w:rsidRDefault="001D6023" w:rsidP="001D6023">
            <w:pPr>
              <w:ind w:left="-110"/>
              <w:jc w:val="both"/>
              <w:rPr>
                <w:rFonts w:cs="Cordia New"/>
                <w:sz w:val="22"/>
                <w:szCs w:val="22"/>
              </w:rPr>
            </w:pPr>
            <w:proofErr w:type="spellStart"/>
            <w:r w:rsidRPr="00515545">
              <w:rPr>
                <w:rFonts w:cs="Times New Roman"/>
                <w:sz w:val="22"/>
                <w:szCs w:val="22"/>
              </w:rPr>
              <w:t>Suosdey</w:t>
            </w:r>
            <w:proofErr w:type="spellEnd"/>
            <w:r w:rsidRPr="00515545">
              <w:rPr>
                <w:rFonts w:cs="Times New Roman"/>
                <w:sz w:val="22"/>
                <w:szCs w:val="22"/>
              </w:rPr>
              <w:t xml:space="preserve"> Finance PLC.</w:t>
            </w:r>
          </w:p>
        </w:tc>
        <w:tc>
          <w:tcPr>
            <w:tcW w:w="1274" w:type="dxa"/>
            <w:vAlign w:val="bottom"/>
          </w:tcPr>
          <w:p w14:paraId="5CE88CAA" w14:textId="1222AC87"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DD23D9">
              <w:rPr>
                <w:rFonts w:cs="Times New Roman"/>
                <w:sz w:val="22"/>
                <w:szCs w:val="22"/>
              </w:rPr>
              <w:t>169,676</w:t>
            </w:r>
          </w:p>
        </w:tc>
        <w:tc>
          <w:tcPr>
            <w:tcW w:w="236" w:type="dxa"/>
          </w:tcPr>
          <w:p w14:paraId="60694254" w14:textId="77777777" w:rsidR="001D6023" w:rsidRPr="00515545" w:rsidRDefault="001D6023" w:rsidP="001D6023">
            <w:pPr>
              <w:jc w:val="both"/>
              <w:rPr>
                <w:rFonts w:cs="Cordia New"/>
                <w:sz w:val="22"/>
                <w:szCs w:val="22"/>
                <w:highlight w:val="yellow"/>
              </w:rPr>
            </w:pPr>
          </w:p>
        </w:tc>
        <w:tc>
          <w:tcPr>
            <w:tcW w:w="1189" w:type="dxa"/>
            <w:vAlign w:val="bottom"/>
          </w:tcPr>
          <w:p w14:paraId="412271EC" w14:textId="1D0520D7" w:rsidR="001D6023" w:rsidRPr="00C37938" w:rsidRDefault="00681427" w:rsidP="0068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6,804</w:t>
            </w:r>
          </w:p>
        </w:tc>
        <w:tc>
          <w:tcPr>
            <w:tcW w:w="269" w:type="dxa"/>
            <w:vAlign w:val="bottom"/>
          </w:tcPr>
          <w:p w14:paraId="617949AB" w14:textId="739CDD59" w:rsidR="001D6023" w:rsidRPr="00C37938" w:rsidRDefault="00681427" w:rsidP="001D6023">
            <w:pPr>
              <w:tabs>
                <w:tab w:val="clear" w:pos="227"/>
                <w:tab w:val="clear" w:pos="454"/>
                <w:tab w:val="clear" w:pos="680"/>
              </w:tabs>
              <w:ind w:left="-58" w:right="-106"/>
              <w:rPr>
                <w:rFonts w:cs="Times New Roman"/>
                <w:sz w:val="22"/>
                <w:szCs w:val="22"/>
              </w:rPr>
            </w:pPr>
            <w:r w:rsidRPr="00C37938">
              <w:rPr>
                <w:rFonts w:cs="Times New Roman"/>
                <w:sz w:val="22"/>
                <w:szCs w:val="22"/>
                <w:cs/>
              </w:rPr>
              <w:t>*</w:t>
            </w:r>
          </w:p>
        </w:tc>
        <w:tc>
          <w:tcPr>
            <w:tcW w:w="1191" w:type="dxa"/>
            <w:vAlign w:val="bottom"/>
          </w:tcPr>
          <w:p w14:paraId="050C0449" w14:textId="5B3F61D6" w:rsidR="001D6023" w:rsidRPr="00C37938" w:rsidRDefault="00681427" w:rsidP="00681427">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69" w:type="dxa"/>
            <w:vAlign w:val="bottom"/>
          </w:tcPr>
          <w:p w14:paraId="390D0BDC" w14:textId="63E49904" w:rsidR="001D6023" w:rsidRPr="00C37938" w:rsidRDefault="001D6023" w:rsidP="001D6023">
            <w:pPr>
              <w:tabs>
                <w:tab w:val="clear" w:pos="227"/>
                <w:tab w:val="clear" w:pos="454"/>
                <w:tab w:val="clear" w:pos="680"/>
              </w:tabs>
              <w:ind w:left="-58" w:right="-106"/>
              <w:rPr>
                <w:rFonts w:cs="Times New Roman"/>
                <w:sz w:val="22"/>
                <w:szCs w:val="22"/>
              </w:rPr>
            </w:pPr>
          </w:p>
        </w:tc>
        <w:tc>
          <w:tcPr>
            <w:tcW w:w="1334" w:type="dxa"/>
            <w:vAlign w:val="bottom"/>
          </w:tcPr>
          <w:p w14:paraId="448CB842" w14:textId="20C11596" w:rsidR="001D6023" w:rsidRPr="00C37938" w:rsidRDefault="00681427" w:rsidP="001D6023">
            <w:pPr>
              <w:tabs>
                <w:tab w:val="clear" w:pos="454"/>
                <w:tab w:val="clear" w:pos="680"/>
                <w:tab w:val="left" w:pos="0"/>
              </w:tabs>
              <w:ind w:right="170"/>
              <w:jc w:val="right"/>
              <w:rPr>
                <w:rFonts w:cs="Times New Roman"/>
                <w:sz w:val="22"/>
                <w:szCs w:val="22"/>
              </w:rPr>
            </w:pPr>
            <w:r>
              <w:rPr>
                <w:rFonts w:cs="Times New Roman"/>
                <w:sz w:val="22"/>
                <w:szCs w:val="22"/>
              </w:rPr>
              <w:t>176,</w:t>
            </w:r>
            <w:r w:rsidR="00B80333">
              <w:rPr>
                <w:rFonts w:cs="Times New Roman"/>
                <w:sz w:val="22"/>
                <w:szCs w:val="22"/>
              </w:rPr>
              <w:t>4</w:t>
            </w:r>
            <w:r>
              <w:rPr>
                <w:rFonts w:cs="Times New Roman"/>
                <w:sz w:val="22"/>
                <w:szCs w:val="22"/>
              </w:rPr>
              <w:t>80</w:t>
            </w:r>
          </w:p>
        </w:tc>
      </w:tr>
      <w:tr w:rsidR="001D6023" w:rsidRPr="00515545" w14:paraId="1E36635C" w14:textId="77777777" w:rsidTr="00C37938">
        <w:tc>
          <w:tcPr>
            <w:tcW w:w="4161" w:type="dxa"/>
          </w:tcPr>
          <w:p w14:paraId="443FD30F" w14:textId="77777777" w:rsidR="001D6023" w:rsidRPr="00515545" w:rsidRDefault="001D6023" w:rsidP="001D6023">
            <w:pPr>
              <w:ind w:left="-110"/>
              <w:jc w:val="both"/>
              <w:rPr>
                <w:rFonts w:cs="Times New Roman"/>
                <w:sz w:val="22"/>
                <w:szCs w:val="22"/>
              </w:rPr>
            </w:pPr>
            <w:r w:rsidRPr="00515545">
              <w:rPr>
                <w:rFonts w:cs="Times New Roman"/>
                <w:sz w:val="22"/>
                <w:szCs w:val="22"/>
              </w:rPr>
              <w:t xml:space="preserve">TK </w:t>
            </w:r>
            <w:proofErr w:type="spellStart"/>
            <w:r w:rsidRPr="00515545">
              <w:rPr>
                <w:rFonts w:cs="Times New Roman"/>
                <w:sz w:val="22"/>
                <w:szCs w:val="22"/>
              </w:rPr>
              <w:t>Ngern</w:t>
            </w:r>
            <w:proofErr w:type="spellEnd"/>
            <w:r w:rsidRPr="00515545">
              <w:rPr>
                <w:rFonts w:cs="Times New Roman"/>
                <w:sz w:val="22"/>
                <w:szCs w:val="22"/>
              </w:rPr>
              <w:t xml:space="preserve"> Tan Jai Co., Ltd.</w:t>
            </w:r>
          </w:p>
        </w:tc>
        <w:tc>
          <w:tcPr>
            <w:tcW w:w="1274" w:type="dxa"/>
            <w:tcBorders>
              <w:bottom w:val="single" w:sz="4" w:space="0" w:color="auto"/>
            </w:tcBorders>
            <w:vAlign w:val="bottom"/>
          </w:tcPr>
          <w:p w14:paraId="5F90AF21" w14:textId="53334ECB"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9,000</w:t>
            </w:r>
          </w:p>
        </w:tc>
        <w:tc>
          <w:tcPr>
            <w:tcW w:w="236" w:type="dxa"/>
          </w:tcPr>
          <w:p w14:paraId="4C9B662B" w14:textId="77777777" w:rsidR="001D6023" w:rsidRPr="00515545" w:rsidRDefault="001D6023" w:rsidP="001D6023">
            <w:pPr>
              <w:jc w:val="both"/>
              <w:rPr>
                <w:rFonts w:cs="Cordia New"/>
                <w:sz w:val="22"/>
                <w:szCs w:val="22"/>
                <w:highlight w:val="yellow"/>
              </w:rPr>
            </w:pPr>
          </w:p>
        </w:tc>
        <w:tc>
          <w:tcPr>
            <w:tcW w:w="1189" w:type="dxa"/>
            <w:tcBorders>
              <w:bottom w:val="single" w:sz="4" w:space="0" w:color="auto"/>
            </w:tcBorders>
            <w:vAlign w:val="bottom"/>
          </w:tcPr>
          <w:p w14:paraId="00AB7005" w14:textId="48714DDD" w:rsidR="001D6023" w:rsidRPr="00C37938" w:rsidRDefault="001D6023" w:rsidP="001D6023">
            <w:pPr>
              <w:tabs>
                <w:tab w:val="clear" w:pos="454"/>
                <w:tab w:val="clear" w:pos="680"/>
                <w:tab w:val="clear" w:pos="907"/>
                <w:tab w:val="left" w:pos="0"/>
              </w:tabs>
              <w:jc w:val="center"/>
              <w:rPr>
                <w:rFonts w:cs="Times New Roman"/>
                <w:sz w:val="22"/>
                <w:szCs w:val="22"/>
              </w:rPr>
            </w:pPr>
            <w:r w:rsidRPr="009F0271">
              <w:rPr>
                <w:rFonts w:cs="Times New Roman"/>
                <w:sz w:val="22"/>
                <w:szCs w:val="22"/>
              </w:rPr>
              <w:t>-</w:t>
            </w:r>
          </w:p>
        </w:tc>
        <w:tc>
          <w:tcPr>
            <w:tcW w:w="269" w:type="dxa"/>
            <w:vAlign w:val="bottom"/>
          </w:tcPr>
          <w:p w14:paraId="4BF50E9D" w14:textId="77777777" w:rsidR="001D6023" w:rsidRPr="00C37938" w:rsidRDefault="001D6023" w:rsidP="001D6023">
            <w:pPr>
              <w:tabs>
                <w:tab w:val="clear" w:pos="454"/>
                <w:tab w:val="clear" w:pos="680"/>
                <w:tab w:val="left" w:pos="0"/>
              </w:tabs>
              <w:ind w:right="170"/>
              <w:jc w:val="right"/>
              <w:rPr>
                <w:rFonts w:cs="Times New Roman"/>
                <w:sz w:val="22"/>
                <w:szCs w:val="22"/>
              </w:rPr>
            </w:pPr>
          </w:p>
        </w:tc>
        <w:tc>
          <w:tcPr>
            <w:tcW w:w="1191" w:type="dxa"/>
            <w:tcBorders>
              <w:bottom w:val="single" w:sz="4" w:space="0" w:color="auto"/>
            </w:tcBorders>
            <w:vAlign w:val="bottom"/>
          </w:tcPr>
          <w:p w14:paraId="133E699E" w14:textId="4C1BA634" w:rsidR="001D6023" w:rsidRPr="00C37938" w:rsidRDefault="00681427"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(9,000)</w:t>
            </w:r>
          </w:p>
        </w:tc>
        <w:tc>
          <w:tcPr>
            <w:tcW w:w="269" w:type="dxa"/>
            <w:vAlign w:val="bottom"/>
          </w:tcPr>
          <w:p w14:paraId="5C668366" w14:textId="77777777" w:rsidR="001D6023" w:rsidRPr="00C37938" w:rsidRDefault="001D6023" w:rsidP="001D6023">
            <w:pPr>
              <w:tabs>
                <w:tab w:val="clear" w:pos="227"/>
                <w:tab w:val="clear" w:pos="454"/>
                <w:tab w:val="clear" w:pos="680"/>
              </w:tabs>
              <w:ind w:left="-129" w:right="-47"/>
              <w:rPr>
                <w:rFonts w:cs="Times New Roman"/>
                <w:sz w:val="22"/>
                <w:szCs w:val="22"/>
                <w:cs/>
              </w:rPr>
            </w:pPr>
          </w:p>
        </w:tc>
        <w:tc>
          <w:tcPr>
            <w:tcW w:w="1334" w:type="dxa"/>
            <w:tcBorders>
              <w:bottom w:val="single" w:sz="4" w:space="0" w:color="auto"/>
            </w:tcBorders>
            <w:vAlign w:val="bottom"/>
          </w:tcPr>
          <w:p w14:paraId="63CBD850" w14:textId="00446766" w:rsidR="001D6023" w:rsidRPr="00C37938" w:rsidRDefault="00681427" w:rsidP="00681427">
            <w:pPr>
              <w:tabs>
                <w:tab w:val="clear" w:pos="454"/>
                <w:tab w:val="clear" w:pos="680"/>
                <w:tab w:val="clear" w:pos="907"/>
                <w:tab w:val="left" w:pos="0"/>
              </w:tabs>
              <w:jc w:val="center"/>
              <w:rPr>
                <w:rFonts w:cs="Times New Roman"/>
                <w:sz w:val="22"/>
                <w:szCs w:val="22"/>
              </w:rPr>
            </w:pPr>
            <w:r>
              <w:rPr>
                <w:rFonts w:cs="Times New Roman"/>
                <w:sz w:val="22"/>
                <w:szCs w:val="22"/>
              </w:rPr>
              <w:t>-</w:t>
            </w:r>
          </w:p>
        </w:tc>
      </w:tr>
      <w:tr w:rsidR="001D6023" w:rsidRPr="00515545" w14:paraId="6B0E1141" w14:textId="77777777" w:rsidTr="00C37938">
        <w:tc>
          <w:tcPr>
            <w:tcW w:w="4161" w:type="dxa"/>
          </w:tcPr>
          <w:p w14:paraId="278E8249" w14:textId="77777777" w:rsidR="001D6023" w:rsidRPr="00515545" w:rsidRDefault="001D6023" w:rsidP="001D6023">
            <w:pPr>
              <w:ind w:left="-110"/>
              <w:jc w:val="both"/>
              <w:rPr>
                <w:rFonts w:cs="Cordia New"/>
                <w:sz w:val="22"/>
                <w:szCs w:val="22"/>
              </w:rPr>
            </w:pPr>
            <w:r w:rsidRPr="00515545">
              <w:rPr>
                <w:rFonts w:cs="Cordia New"/>
                <w:sz w:val="22"/>
                <w:szCs w:val="22"/>
              </w:rPr>
              <w:t>Total</w:t>
            </w:r>
          </w:p>
        </w:tc>
        <w:tc>
          <w:tcPr>
            <w:tcW w:w="1274" w:type="dxa"/>
            <w:tcBorders>
              <w:top w:val="single" w:sz="4" w:space="0" w:color="auto"/>
              <w:bottom w:val="double" w:sz="4" w:space="0" w:color="auto"/>
            </w:tcBorders>
            <w:vAlign w:val="bottom"/>
          </w:tcPr>
          <w:p w14:paraId="2128F766" w14:textId="726293CA" w:rsidR="001D6023" w:rsidRPr="00515545" w:rsidRDefault="001D6023"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178,676</w:t>
            </w:r>
          </w:p>
        </w:tc>
        <w:tc>
          <w:tcPr>
            <w:tcW w:w="236" w:type="dxa"/>
          </w:tcPr>
          <w:p w14:paraId="3BA7C578" w14:textId="77777777" w:rsidR="001D6023" w:rsidRPr="00515545" w:rsidRDefault="001D6023" w:rsidP="001D6023">
            <w:pPr>
              <w:jc w:val="both"/>
              <w:rPr>
                <w:rFonts w:cs="Cordia New"/>
                <w:sz w:val="22"/>
                <w:szCs w:val="22"/>
                <w:highlight w:val="yellow"/>
              </w:rPr>
            </w:pPr>
          </w:p>
        </w:tc>
        <w:tc>
          <w:tcPr>
            <w:tcW w:w="1189" w:type="dxa"/>
            <w:tcBorders>
              <w:top w:val="single" w:sz="4" w:space="0" w:color="auto"/>
              <w:bottom w:val="double" w:sz="4" w:space="0" w:color="auto"/>
            </w:tcBorders>
            <w:vAlign w:val="bottom"/>
          </w:tcPr>
          <w:p w14:paraId="2E4F5606" w14:textId="351B60E1" w:rsidR="001D6023" w:rsidRPr="00C37938" w:rsidRDefault="00681427" w:rsidP="0068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6,804</w:t>
            </w:r>
          </w:p>
        </w:tc>
        <w:tc>
          <w:tcPr>
            <w:tcW w:w="269" w:type="dxa"/>
            <w:vAlign w:val="bottom"/>
          </w:tcPr>
          <w:p w14:paraId="34A3FE52" w14:textId="77777777" w:rsidR="001D6023" w:rsidRPr="00C37938" w:rsidRDefault="001D6023" w:rsidP="001D6023">
            <w:pPr>
              <w:tabs>
                <w:tab w:val="clear" w:pos="454"/>
                <w:tab w:val="clear" w:pos="680"/>
                <w:tab w:val="left" w:pos="0"/>
              </w:tabs>
              <w:ind w:right="170"/>
              <w:jc w:val="right"/>
              <w:rPr>
                <w:rFonts w:cs="Times New Roman"/>
                <w:sz w:val="22"/>
                <w:szCs w:val="22"/>
              </w:rPr>
            </w:pPr>
          </w:p>
        </w:tc>
        <w:tc>
          <w:tcPr>
            <w:tcW w:w="1191" w:type="dxa"/>
            <w:tcBorders>
              <w:top w:val="single" w:sz="4" w:space="0" w:color="auto"/>
              <w:bottom w:val="double" w:sz="4" w:space="0" w:color="auto"/>
            </w:tcBorders>
            <w:vAlign w:val="bottom"/>
          </w:tcPr>
          <w:p w14:paraId="126056F9" w14:textId="46004E2E" w:rsidR="001D6023" w:rsidRPr="00C37938" w:rsidRDefault="00681427" w:rsidP="001D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(9,000)</w:t>
            </w:r>
          </w:p>
        </w:tc>
        <w:tc>
          <w:tcPr>
            <w:tcW w:w="269" w:type="dxa"/>
            <w:vAlign w:val="bottom"/>
          </w:tcPr>
          <w:p w14:paraId="14F5575D" w14:textId="77777777" w:rsidR="001D6023" w:rsidRPr="00C37938" w:rsidRDefault="001D6023" w:rsidP="001D6023">
            <w:pPr>
              <w:tabs>
                <w:tab w:val="clear" w:pos="454"/>
                <w:tab w:val="clear" w:pos="680"/>
                <w:tab w:val="left" w:pos="0"/>
              </w:tabs>
              <w:ind w:right="170"/>
              <w:jc w:val="right"/>
              <w:rPr>
                <w:rFonts w:cs="Times New Roman"/>
                <w:sz w:val="22"/>
                <w:szCs w:val="22"/>
              </w:rPr>
            </w:pPr>
          </w:p>
        </w:tc>
        <w:tc>
          <w:tcPr>
            <w:tcW w:w="1334" w:type="dxa"/>
            <w:tcBorders>
              <w:top w:val="single" w:sz="4" w:space="0" w:color="auto"/>
              <w:bottom w:val="double" w:sz="4" w:space="0" w:color="auto"/>
            </w:tcBorders>
            <w:vAlign w:val="bottom"/>
          </w:tcPr>
          <w:p w14:paraId="23255A83" w14:textId="215F93A3" w:rsidR="001D6023" w:rsidRPr="00C37938" w:rsidRDefault="00681427" w:rsidP="001D6023">
            <w:pPr>
              <w:tabs>
                <w:tab w:val="clear" w:pos="454"/>
                <w:tab w:val="clear" w:pos="680"/>
                <w:tab w:val="clear" w:pos="907"/>
                <w:tab w:val="left" w:pos="0"/>
              </w:tabs>
              <w:ind w:right="170"/>
              <w:jc w:val="right"/>
              <w:rPr>
                <w:rFonts w:cs="Times New Roman"/>
                <w:sz w:val="22"/>
                <w:szCs w:val="22"/>
              </w:rPr>
            </w:pPr>
            <w:r>
              <w:rPr>
                <w:rFonts w:cs="Times New Roman"/>
                <w:sz w:val="22"/>
                <w:szCs w:val="22"/>
              </w:rPr>
              <w:t>176,</w:t>
            </w:r>
            <w:r w:rsidR="00B80333">
              <w:rPr>
                <w:rFonts w:cs="Times New Roman"/>
                <w:sz w:val="22"/>
                <w:szCs w:val="22"/>
              </w:rPr>
              <w:t>4</w:t>
            </w:r>
            <w:r>
              <w:rPr>
                <w:rFonts w:cs="Times New Roman"/>
                <w:sz w:val="22"/>
                <w:szCs w:val="22"/>
              </w:rPr>
              <w:t>80</w:t>
            </w:r>
          </w:p>
        </w:tc>
      </w:tr>
    </w:tbl>
    <w:p w14:paraId="15B8D743" w14:textId="77777777" w:rsidR="00595252" w:rsidRPr="00515545" w:rsidRDefault="00595252" w:rsidP="002704F1">
      <w:pPr>
        <w:jc w:val="both"/>
        <w:rPr>
          <w:rFonts w:cs="Cordia New"/>
          <w:sz w:val="22"/>
          <w:szCs w:val="22"/>
        </w:rPr>
      </w:pPr>
    </w:p>
    <w:p w14:paraId="6F26E780" w14:textId="382498B2" w:rsidR="002704F1" w:rsidRPr="00515545" w:rsidRDefault="002704F1" w:rsidP="00D15C9C">
      <w:pPr>
        <w:jc w:val="both"/>
        <w:rPr>
          <w:rFonts w:cs="Times New Roman"/>
          <w:sz w:val="22"/>
          <w:szCs w:val="22"/>
          <w:highlight w:val="yellow"/>
        </w:rPr>
      </w:pPr>
      <w:r w:rsidRPr="00515545">
        <w:rPr>
          <w:rFonts w:cs="Times New Roman"/>
          <w:sz w:val="22"/>
          <w:szCs w:val="22"/>
        </w:rPr>
        <w:t xml:space="preserve">* </w:t>
      </w:r>
      <w:r w:rsidRPr="00515545">
        <w:rPr>
          <w:rFonts w:cs="Times New Roman"/>
          <w:sz w:val="22"/>
          <w:szCs w:val="22"/>
        </w:rPr>
        <w:tab/>
      </w:r>
      <w:r w:rsidRPr="00515545">
        <w:rPr>
          <w:rFonts w:cs="Times New Roman"/>
          <w:sz w:val="22"/>
          <w:szCs w:val="22"/>
        </w:rPr>
        <w:tab/>
      </w:r>
      <w:r w:rsidR="00D15C9C" w:rsidRPr="00515545">
        <w:rPr>
          <w:rFonts w:cs="Times New Roman"/>
          <w:sz w:val="22"/>
          <w:szCs w:val="22"/>
        </w:rPr>
        <w:t>included foreign currency difference of approximately Baht</w:t>
      </w:r>
      <w:r w:rsidR="00681427">
        <w:rPr>
          <w:rFonts w:cs="Times New Roman"/>
          <w:sz w:val="22"/>
          <w:szCs w:val="22"/>
        </w:rPr>
        <w:t xml:space="preserve"> 6,804 </w:t>
      </w:r>
      <w:r w:rsidR="00D15C9C" w:rsidRPr="00515545">
        <w:rPr>
          <w:rFonts w:cs="Times New Roman"/>
          <w:sz w:val="22"/>
          <w:szCs w:val="22"/>
        </w:rPr>
        <w:t>thousand</w:t>
      </w:r>
    </w:p>
    <w:p w14:paraId="602ACF28" w14:textId="77777777" w:rsidR="00A50E72" w:rsidRDefault="00A50E72" w:rsidP="00A50E72">
      <w:pPr>
        <w:jc w:val="thaiDistribute"/>
        <w:rPr>
          <w:rFonts w:cs="Times New Roman"/>
          <w:sz w:val="22"/>
          <w:szCs w:val="22"/>
        </w:rPr>
      </w:pPr>
    </w:p>
    <w:p w14:paraId="103F28B2" w14:textId="76FA181F" w:rsidR="0074700C" w:rsidRPr="00515545" w:rsidRDefault="00A50E72" w:rsidP="002704F1">
      <w:pPr>
        <w:jc w:val="thaiDistribute"/>
        <w:rPr>
          <w:rFonts w:cs="Times New Roman"/>
          <w:sz w:val="22"/>
          <w:szCs w:val="22"/>
        </w:rPr>
      </w:pPr>
      <w:r w:rsidRPr="00515545">
        <w:rPr>
          <w:rFonts w:cs="Times New Roman"/>
          <w:sz w:val="22"/>
          <w:szCs w:val="22"/>
        </w:rPr>
        <w:t xml:space="preserve">The Company </w:t>
      </w:r>
      <w:r w:rsidR="003850AC">
        <w:rPr>
          <w:rFonts w:cs="Times New Roman"/>
          <w:sz w:val="22"/>
          <w:szCs w:val="22"/>
        </w:rPr>
        <w:t xml:space="preserve">is a </w:t>
      </w:r>
      <w:r w:rsidRPr="00515545">
        <w:rPr>
          <w:rFonts w:cs="Times New Roman"/>
          <w:sz w:val="22"/>
          <w:szCs w:val="22"/>
        </w:rPr>
        <w:t xml:space="preserve">guarantor for (1) short-term and long-term borrowings credit facilities granted by commercial banks of </w:t>
      </w:r>
      <w:proofErr w:type="spellStart"/>
      <w:r w:rsidRPr="00515545">
        <w:rPr>
          <w:rFonts w:cs="Times New Roman"/>
          <w:sz w:val="22"/>
          <w:szCs w:val="22"/>
        </w:rPr>
        <w:t>Suosdey</w:t>
      </w:r>
      <w:proofErr w:type="spellEnd"/>
      <w:r w:rsidRPr="00515545">
        <w:rPr>
          <w:rFonts w:cs="Times New Roman"/>
          <w:sz w:val="22"/>
          <w:szCs w:val="22"/>
        </w:rPr>
        <w:t xml:space="preserve"> Finance PLC. </w:t>
      </w:r>
      <w:r>
        <w:rPr>
          <w:rFonts w:cs="Times New Roman"/>
          <w:sz w:val="22"/>
          <w:szCs w:val="22"/>
        </w:rPr>
        <w:t>t</w:t>
      </w:r>
      <w:r w:rsidRPr="00515545">
        <w:rPr>
          <w:rFonts w:cs="Times New Roman"/>
          <w:sz w:val="22"/>
          <w:szCs w:val="22"/>
        </w:rPr>
        <w:t>otaling USD</w:t>
      </w:r>
      <w:r w:rsidR="00CA2DDB">
        <w:rPr>
          <w:rFonts w:cs="Times New Roman"/>
          <w:sz w:val="22"/>
          <w:szCs w:val="22"/>
        </w:rPr>
        <w:t xml:space="preserve"> </w:t>
      </w:r>
      <w:r w:rsidR="002652D2">
        <w:rPr>
          <w:rFonts w:cs="Times New Roman"/>
          <w:sz w:val="22"/>
          <w:szCs w:val="22"/>
        </w:rPr>
        <w:t>20.7</w:t>
      </w:r>
      <w:r w:rsidR="00CA2DDB">
        <w:rPr>
          <w:rFonts w:cs="Times New Roman"/>
          <w:sz w:val="22"/>
          <w:szCs w:val="22"/>
        </w:rPr>
        <w:t xml:space="preserve"> </w:t>
      </w:r>
      <w:r w:rsidRPr="00515545">
        <w:rPr>
          <w:rFonts w:cs="Times New Roman"/>
          <w:sz w:val="22"/>
          <w:szCs w:val="22"/>
        </w:rPr>
        <w:t xml:space="preserve">million </w:t>
      </w:r>
      <w:r w:rsidR="00DC4D0C">
        <w:rPr>
          <w:rFonts w:cs="Times New Roman"/>
          <w:sz w:val="22"/>
          <w:szCs w:val="22"/>
        </w:rPr>
        <w:t xml:space="preserve">as </w:t>
      </w:r>
      <w:r w:rsidR="00DC4D0C">
        <w:rPr>
          <w:sz w:val="22"/>
          <w:szCs w:val="28"/>
        </w:rPr>
        <w:t>at March 31,</w:t>
      </w:r>
      <w:r>
        <w:rPr>
          <w:sz w:val="22"/>
          <w:szCs w:val="28"/>
        </w:rPr>
        <w:t xml:space="preserve"> 202</w:t>
      </w:r>
      <w:r w:rsidR="001D6023">
        <w:rPr>
          <w:sz w:val="22"/>
          <w:szCs w:val="28"/>
        </w:rPr>
        <w:t>6</w:t>
      </w:r>
      <w:r>
        <w:rPr>
          <w:sz w:val="22"/>
          <w:szCs w:val="28"/>
        </w:rPr>
        <w:t xml:space="preserve"> and </w:t>
      </w:r>
      <w:r w:rsidRPr="00515FEF">
        <w:rPr>
          <w:rFonts w:cs="Times New Roman"/>
          <w:sz w:val="22"/>
          <w:szCs w:val="22"/>
        </w:rPr>
        <w:t xml:space="preserve">USD </w:t>
      </w:r>
      <w:r w:rsidR="001D6023">
        <w:rPr>
          <w:rFonts w:cs="Times New Roman"/>
          <w:sz w:val="22"/>
          <w:szCs w:val="22"/>
        </w:rPr>
        <w:t>21.6</w:t>
      </w:r>
      <w:r w:rsidRPr="00515FEF">
        <w:rPr>
          <w:rFonts w:cs="Times New Roman"/>
          <w:sz w:val="22"/>
          <w:szCs w:val="22"/>
        </w:rPr>
        <w:t xml:space="preserve"> million</w:t>
      </w:r>
      <w:r w:rsidRPr="00E71F08">
        <w:rPr>
          <w:rFonts w:cs="Times New Roman"/>
          <w:sz w:val="22"/>
          <w:szCs w:val="22"/>
        </w:rPr>
        <w:t xml:space="preserve"> </w:t>
      </w:r>
      <w:r w:rsidR="00DC4D0C">
        <w:rPr>
          <w:rFonts w:cs="Times New Roman"/>
          <w:sz w:val="22"/>
          <w:szCs w:val="22"/>
        </w:rPr>
        <w:t>as at December 31, 202</w:t>
      </w:r>
      <w:r w:rsidR="001D6023">
        <w:rPr>
          <w:rFonts w:cs="Times New Roman"/>
          <w:sz w:val="22"/>
          <w:szCs w:val="22"/>
        </w:rPr>
        <w:t>5</w:t>
      </w:r>
      <w:r>
        <w:rPr>
          <w:rFonts w:cs="Times New Roman"/>
          <w:sz w:val="22"/>
          <w:szCs w:val="22"/>
        </w:rPr>
        <w:t xml:space="preserve"> </w:t>
      </w:r>
      <w:r w:rsidRPr="00515545">
        <w:rPr>
          <w:rFonts w:cs="Times New Roman"/>
          <w:sz w:val="22"/>
          <w:szCs w:val="22"/>
        </w:rPr>
        <w:t xml:space="preserve">and (2) short-term borrowings credit facilities granted by commercial banks of </w:t>
      </w:r>
      <w:proofErr w:type="spellStart"/>
      <w:r w:rsidRPr="00515545">
        <w:rPr>
          <w:rFonts w:cs="Times New Roman"/>
          <w:sz w:val="22"/>
          <w:szCs w:val="22"/>
        </w:rPr>
        <w:t>Sabaidee</w:t>
      </w:r>
      <w:proofErr w:type="spellEnd"/>
      <w:r w:rsidRPr="00515545">
        <w:rPr>
          <w:rFonts w:cs="Times New Roman"/>
          <w:sz w:val="22"/>
          <w:szCs w:val="22"/>
        </w:rPr>
        <w:t xml:space="preserve"> Leasing Co., Ltd. totaling K</w:t>
      </w:r>
      <w:r>
        <w:rPr>
          <w:rFonts w:cs="Times New Roman"/>
          <w:sz w:val="22"/>
          <w:szCs w:val="22"/>
        </w:rPr>
        <w:t>ip</w:t>
      </w:r>
      <w:r w:rsidR="00CA2DDB">
        <w:rPr>
          <w:rFonts w:cs="Times New Roman"/>
          <w:sz w:val="22"/>
          <w:szCs w:val="22"/>
        </w:rPr>
        <w:t xml:space="preserve"> </w:t>
      </w:r>
      <w:r w:rsidRPr="00924708">
        <w:rPr>
          <w:rFonts w:cs="Cordia New"/>
          <w:sz w:val="22"/>
          <w:szCs w:val="22"/>
        </w:rPr>
        <w:t>37,376</w:t>
      </w:r>
      <w:r w:rsidRPr="00E71F08">
        <w:rPr>
          <w:rFonts w:cs="Times New Roman"/>
          <w:sz w:val="22"/>
          <w:szCs w:val="22"/>
        </w:rPr>
        <w:t xml:space="preserve"> million</w:t>
      </w:r>
      <w:r>
        <w:rPr>
          <w:rFonts w:cs="Times New Roman"/>
          <w:sz w:val="22"/>
          <w:szCs w:val="22"/>
        </w:rPr>
        <w:t xml:space="preserve"> </w:t>
      </w:r>
      <w:r w:rsidR="00DC4D0C">
        <w:rPr>
          <w:rFonts w:cs="Times New Roman"/>
          <w:sz w:val="22"/>
          <w:szCs w:val="22"/>
        </w:rPr>
        <w:t>as at March 31,</w:t>
      </w:r>
      <w:r>
        <w:rPr>
          <w:rFonts w:cs="Times New Roman"/>
          <w:sz w:val="22"/>
          <w:szCs w:val="22"/>
        </w:rPr>
        <w:t xml:space="preserve"> </w:t>
      </w:r>
      <w:r w:rsidR="00CA2DDB">
        <w:rPr>
          <w:rFonts w:cs="Times New Roman"/>
          <w:sz w:val="22"/>
          <w:szCs w:val="22"/>
        </w:rPr>
        <w:t>202</w:t>
      </w:r>
      <w:r w:rsidR="001D6023">
        <w:rPr>
          <w:rFonts w:cs="Times New Roman"/>
          <w:sz w:val="22"/>
          <w:szCs w:val="22"/>
        </w:rPr>
        <w:t>6</w:t>
      </w:r>
      <w:r w:rsidR="00CA2DDB">
        <w:rPr>
          <w:rFonts w:cs="Times New Roman"/>
          <w:sz w:val="22"/>
          <w:szCs w:val="22"/>
        </w:rPr>
        <w:t xml:space="preserve"> and </w:t>
      </w:r>
      <w:r w:rsidR="00DC4D0C">
        <w:rPr>
          <w:rFonts w:cs="Times New Roman"/>
          <w:sz w:val="22"/>
          <w:szCs w:val="22"/>
        </w:rPr>
        <w:t>Dec</w:t>
      </w:r>
      <w:r w:rsidR="001D6023">
        <w:rPr>
          <w:rFonts w:cs="Times New Roman"/>
          <w:sz w:val="22"/>
          <w:szCs w:val="22"/>
        </w:rPr>
        <w:t>e</w:t>
      </w:r>
      <w:r w:rsidR="00DC4D0C">
        <w:rPr>
          <w:rFonts w:cs="Times New Roman"/>
          <w:sz w:val="22"/>
          <w:szCs w:val="22"/>
        </w:rPr>
        <w:t>mber</w:t>
      </w:r>
      <w:r w:rsidR="001D6023">
        <w:rPr>
          <w:rFonts w:cs="Times New Roman"/>
          <w:sz w:val="22"/>
          <w:szCs w:val="22"/>
        </w:rPr>
        <w:t xml:space="preserve"> </w:t>
      </w:r>
      <w:r w:rsidR="00DC4D0C">
        <w:rPr>
          <w:rFonts w:cs="Times New Roman"/>
          <w:sz w:val="22"/>
          <w:szCs w:val="22"/>
        </w:rPr>
        <w:t xml:space="preserve">31, </w:t>
      </w:r>
      <w:r>
        <w:rPr>
          <w:rFonts w:cs="Times New Roman"/>
          <w:sz w:val="22"/>
          <w:szCs w:val="22"/>
        </w:rPr>
        <w:t>202</w:t>
      </w:r>
      <w:r w:rsidR="008A0D76">
        <w:rPr>
          <w:rFonts w:cs="Times New Roman"/>
          <w:sz w:val="22"/>
          <w:szCs w:val="22"/>
        </w:rPr>
        <w:t>5</w:t>
      </w:r>
      <w:r w:rsidRPr="00515545">
        <w:rPr>
          <w:rFonts w:cs="Times New Roman"/>
          <w:spacing w:val="-2"/>
          <w:sz w:val="22"/>
          <w:szCs w:val="22"/>
        </w:rPr>
        <w:t>.</w:t>
      </w:r>
      <w:r>
        <w:rPr>
          <w:rFonts w:cs="Times New Roman"/>
          <w:spacing w:val="-2"/>
          <w:sz w:val="22"/>
          <w:szCs w:val="22"/>
        </w:rPr>
        <w:t xml:space="preserve"> </w:t>
      </w:r>
      <w:r w:rsidRPr="00515545">
        <w:rPr>
          <w:rFonts w:cs="Times New Roman"/>
          <w:spacing w:val="-2"/>
          <w:sz w:val="22"/>
          <w:szCs w:val="22"/>
        </w:rPr>
        <w:t>There has been no intercompany charge on these guarantees.</w:t>
      </w:r>
    </w:p>
    <w:p w14:paraId="6208E72A" w14:textId="77777777" w:rsidR="00F262F7"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highlight w:val="yellow"/>
        </w:rPr>
      </w:pPr>
    </w:p>
    <w:p w14:paraId="14511F13" w14:textId="1CA4ABBF" w:rsidR="001D6023" w:rsidRPr="00515545" w:rsidRDefault="001D6023" w:rsidP="001D6023">
      <w:pPr>
        <w:jc w:val="thaiDistribute"/>
        <w:rPr>
          <w:rFonts w:cs="Times New Roman"/>
          <w:sz w:val="22"/>
          <w:szCs w:val="22"/>
        </w:rPr>
      </w:pPr>
    </w:p>
    <w:p w14:paraId="47DD6AA5" w14:textId="77777777" w:rsidR="001D6023" w:rsidRPr="00515545" w:rsidRDefault="001D6023"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highlight w:val="yellow"/>
        </w:rPr>
      </w:pPr>
    </w:p>
    <w:p w14:paraId="0A99206F" w14:textId="77777777" w:rsidR="00B22CA4" w:rsidRPr="00515545" w:rsidRDefault="001B6FCE" w:rsidP="007936F7">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thaiDistribute"/>
        <w:rPr>
          <w:b/>
          <w:bCs/>
          <w:sz w:val="22"/>
          <w:szCs w:val="22"/>
          <w:cs/>
        </w:rPr>
      </w:pPr>
      <w:r w:rsidRPr="00515545">
        <w:rPr>
          <w:rFonts w:cs="Times New Roman"/>
          <w:b/>
          <w:bCs/>
          <w:sz w:val="22"/>
          <w:szCs w:val="22"/>
          <w:highlight w:val="yellow"/>
        </w:rPr>
        <w:br w:type="page"/>
      </w:r>
      <w:r w:rsidR="00B22CA4" w:rsidRPr="00515545">
        <w:rPr>
          <w:rFonts w:cs="Times New Roman"/>
          <w:b/>
          <w:bCs/>
          <w:sz w:val="22"/>
          <w:szCs w:val="22"/>
        </w:rPr>
        <w:lastRenderedPageBreak/>
        <w:t>HIRE-PURCHASE CONTRACT</w:t>
      </w:r>
      <w:r w:rsidR="00DE26FE" w:rsidRPr="00515545">
        <w:rPr>
          <w:rFonts w:cs="Times New Roman"/>
          <w:b/>
          <w:bCs/>
          <w:sz w:val="22"/>
          <w:szCs w:val="22"/>
        </w:rPr>
        <w:t xml:space="preserve"> RECEIVABLES</w:t>
      </w:r>
      <w:r w:rsidR="00B22CA4" w:rsidRPr="00515545">
        <w:rPr>
          <w:rFonts w:cs="Times New Roman"/>
          <w:b/>
          <w:bCs/>
          <w:sz w:val="22"/>
          <w:szCs w:val="22"/>
        </w:rPr>
        <w:t>, LOAN</w:t>
      </w:r>
      <w:r w:rsidR="00DE26FE" w:rsidRPr="00515545">
        <w:rPr>
          <w:rFonts w:cs="Times New Roman"/>
          <w:b/>
          <w:bCs/>
          <w:sz w:val="22"/>
          <w:szCs w:val="22"/>
        </w:rPr>
        <w:t xml:space="preserve"> RECEIVABLES</w:t>
      </w:r>
      <w:r w:rsidR="00B22CA4" w:rsidRPr="00515545">
        <w:rPr>
          <w:rFonts w:cs="Times New Roman"/>
          <w:b/>
          <w:bCs/>
          <w:sz w:val="22"/>
          <w:szCs w:val="22"/>
        </w:rPr>
        <w:t xml:space="preserve">, </w:t>
      </w:r>
      <w:r w:rsidR="00525D73" w:rsidRPr="00515545">
        <w:rPr>
          <w:rFonts w:cs="Times New Roman"/>
          <w:b/>
          <w:bCs/>
          <w:sz w:val="22"/>
          <w:szCs w:val="22"/>
        </w:rPr>
        <w:t xml:space="preserve">AND </w:t>
      </w:r>
      <w:r w:rsidR="00B22CA4" w:rsidRPr="00515545">
        <w:rPr>
          <w:rFonts w:cs="Times New Roman"/>
          <w:b/>
          <w:bCs/>
          <w:sz w:val="22"/>
          <w:szCs w:val="22"/>
        </w:rPr>
        <w:t>NANO</w:t>
      </w:r>
      <w:r w:rsidR="00DE26FE" w:rsidRPr="00515545">
        <w:rPr>
          <w:b/>
          <w:bCs/>
          <w:caps/>
          <w:sz w:val="22"/>
          <w:szCs w:val="22"/>
        </w:rPr>
        <w:t xml:space="preserve"> </w:t>
      </w:r>
      <w:r w:rsidR="00B22CA4" w:rsidRPr="00515545">
        <w:rPr>
          <w:b/>
          <w:bCs/>
          <w:caps/>
          <w:sz w:val="22"/>
          <w:szCs w:val="22"/>
        </w:rPr>
        <w:t>FINANCE</w:t>
      </w:r>
      <w:r w:rsidR="00DE26FE" w:rsidRPr="00515545">
        <w:rPr>
          <w:b/>
          <w:bCs/>
          <w:caps/>
          <w:sz w:val="22"/>
          <w:szCs w:val="22"/>
        </w:rPr>
        <w:t xml:space="preserve"> RECEIVABLES</w:t>
      </w:r>
      <w:r w:rsidR="0047562A" w:rsidRPr="00515545">
        <w:rPr>
          <w:b/>
          <w:bCs/>
          <w:caps/>
          <w:sz w:val="22"/>
          <w:szCs w:val="22"/>
        </w:rPr>
        <w:t xml:space="preserve"> </w:t>
      </w:r>
      <w:r w:rsidR="00B22CA4" w:rsidRPr="00515545">
        <w:rPr>
          <w:b/>
          <w:bCs/>
          <w:sz w:val="22"/>
          <w:szCs w:val="22"/>
        </w:rPr>
        <w:t>- NET</w:t>
      </w:r>
    </w:p>
    <w:p w14:paraId="2F7E0490" w14:textId="77777777" w:rsidR="00802141" w:rsidRPr="001E1E6B" w:rsidRDefault="00802141" w:rsidP="008129FA">
      <w:pPr>
        <w:jc w:val="both"/>
        <w:rPr>
          <w:rFonts w:cs="Cordia New"/>
          <w:sz w:val="16"/>
          <w:szCs w:val="16"/>
        </w:rPr>
      </w:pPr>
    </w:p>
    <w:p w14:paraId="1081D1AC" w14:textId="77777777" w:rsidR="00DC7067" w:rsidRPr="001E1E6B" w:rsidRDefault="002C1C68" w:rsidP="000B1378">
      <w:pPr>
        <w:pStyle w:val="NoSpacing"/>
        <w:rPr>
          <w:sz w:val="22"/>
          <w:szCs w:val="22"/>
          <w:u w:val="single"/>
        </w:rPr>
      </w:pPr>
      <w:r w:rsidRPr="001E1E6B">
        <w:rPr>
          <w:sz w:val="22"/>
          <w:szCs w:val="22"/>
          <w:u w:val="single"/>
        </w:rPr>
        <w:t>Hire-</w:t>
      </w:r>
      <w:r w:rsidR="00DE26FE" w:rsidRPr="001E1E6B">
        <w:rPr>
          <w:sz w:val="22"/>
          <w:szCs w:val="22"/>
          <w:u w:val="single"/>
        </w:rPr>
        <w:t>p</w:t>
      </w:r>
      <w:r w:rsidR="00DC7067" w:rsidRPr="001E1E6B">
        <w:rPr>
          <w:sz w:val="22"/>
          <w:szCs w:val="22"/>
          <w:u w:val="single"/>
        </w:rPr>
        <w:t xml:space="preserve">urchase </w:t>
      </w:r>
      <w:r w:rsidR="00DE26FE" w:rsidRPr="001E1E6B">
        <w:rPr>
          <w:sz w:val="22"/>
          <w:szCs w:val="22"/>
          <w:u w:val="single"/>
        </w:rPr>
        <w:t>c</w:t>
      </w:r>
      <w:r w:rsidR="00DC7067" w:rsidRPr="001E1E6B">
        <w:rPr>
          <w:sz w:val="22"/>
          <w:szCs w:val="22"/>
          <w:u w:val="single"/>
        </w:rPr>
        <w:t xml:space="preserve">ontract </w:t>
      </w:r>
      <w:r w:rsidR="00DE26FE" w:rsidRPr="001E1E6B">
        <w:rPr>
          <w:sz w:val="22"/>
          <w:szCs w:val="22"/>
          <w:u w:val="single"/>
        </w:rPr>
        <w:t>r</w:t>
      </w:r>
      <w:r w:rsidR="00DC7067" w:rsidRPr="001E1E6B">
        <w:rPr>
          <w:sz w:val="22"/>
          <w:szCs w:val="22"/>
          <w:u w:val="single"/>
        </w:rPr>
        <w:t>eceivables</w:t>
      </w:r>
    </w:p>
    <w:p w14:paraId="5F55604A" w14:textId="77777777" w:rsidR="00DC7067" w:rsidRPr="001E1E6B" w:rsidRDefault="00DC7067" w:rsidP="003F1627">
      <w:pPr>
        <w:spacing w:line="160" w:lineRule="atLeast"/>
        <w:jc w:val="both"/>
        <w:rPr>
          <w:rFonts w:cs="Cordia New"/>
          <w:sz w:val="16"/>
          <w:szCs w:val="16"/>
          <w:highlight w:val="yellow"/>
        </w:rPr>
      </w:pPr>
    </w:p>
    <w:tbl>
      <w:tblPr>
        <w:tblW w:w="10254" w:type="dxa"/>
        <w:tblLayout w:type="fixed"/>
        <w:tblLook w:val="04A0" w:firstRow="1" w:lastRow="0" w:firstColumn="1" w:lastColumn="0" w:noHBand="0" w:noVBand="1"/>
      </w:tblPr>
      <w:tblGrid>
        <w:gridCol w:w="2093"/>
        <w:gridCol w:w="1168"/>
        <w:gridCol w:w="236"/>
        <w:gridCol w:w="1174"/>
        <w:gridCol w:w="236"/>
        <w:gridCol w:w="1170"/>
        <w:gridCol w:w="236"/>
        <w:gridCol w:w="1161"/>
        <w:gridCol w:w="236"/>
        <w:gridCol w:w="1174"/>
        <w:gridCol w:w="236"/>
        <w:gridCol w:w="1134"/>
      </w:tblGrid>
      <w:tr w:rsidR="00F262F7" w:rsidRPr="001E1E6B" w14:paraId="2A828C5C" w14:textId="77777777" w:rsidTr="0048323E">
        <w:tc>
          <w:tcPr>
            <w:tcW w:w="2093" w:type="dxa"/>
          </w:tcPr>
          <w:p w14:paraId="695BE88C" w14:textId="77777777" w:rsidR="00F262F7" w:rsidRPr="001E1E6B" w:rsidRDefault="00F262F7" w:rsidP="0048323E">
            <w:pPr>
              <w:spacing w:line="160" w:lineRule="atLeast"/>
              <w:jc w:val="both"/>
              <w:rPr>
                <w:rFonts w:cs="Times New Roman"/>
                <w:sz w:val="20"/>
                <w:szCs w:val="20"/>
                <w:highlight w:val="yellow"/>
              </w:rPr>
            </w:pPr>
          </w:p>
        </w:tc>
        <w:tc>
          <w:tcPr>
            <w:tcW w:w="8161" w:type="dxa"/>
            <w:gridSpan w:val="11"/>
            <w:tcBorders>
              <w:bottom w:val="single" w:sz="4" w:space="0" w:color="auto"/>
            </w:tcBorders>
          </w:tcPr>
          <w:p w14:paraId="05F531C2"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Consolidated financial statements (In Thousand Baht)</w:t>
            </w:r>
          </w:p>
        </w:tc>
      </w:tr>
      <w:tr w:rsidR="00F262F7" w:rsidRPr="001E1E6B" w14:paraId="7D209B04" w14:textId="77777777" w:rsidTr="0048323E">
        <w:tc>
          <w:tcPr>
            <w:tcW w:w="2093" w:type="dxa"/>
          </w:tcPr>
          <w:p w14:paraId="6D4F77B1" w14:textId="77777777" w:rsidR="00F262F7" w:rsidRPr="001E1E6B" w:rsidRDefault="00F262F7" w:rsidP="00F262F7">
            <w:pPr>
              <w:spacing w:line="160" w:lineRule="atLeast"/>
              <w:jc w:val="both"/>
              <w:rPr>
                <w:rFonts w:cs="Times New Roman"/>
                <w:sz w:val="20"/>
                <w:szCs w:val="20"/>
                <w:highlight w:val="yellow"/>
              </w:rPr>
            </w:pPr>
          </w:p>
        </w:tc>
        <w:tc>
          <w:tcPr>
            <w:tcW w:w="3984" w:type="dxa"/>
            <w:gridSpan w:val="5"/>
            <w:tcBorders>
              <w:top w:val="single" w:sz="4" w:space="0" w:color="auto"/>
              <w:bottom w:val="single" w:sz="4" w:space="0" w:color="auto"/>
            </w:tcBorders>
          </w:tcPr>
          <w:p w14:paraId="1CAFAC13" w14:textId="67BC5AC5" w:rsidR="00F262F7" w:rsidRPr="001E1E6B" w:rsidRDefault="00772A94" w:rsidP="00F262F7">
            <w:pPr>
              <w:spacing w:line="160" w:lineRule="atLeast"/>
              <w:jc w:val="center"/>
              <w:rPr>
                <w:rFonts w:cs="Times New Roman"/>
                <w:sz w:val="20"/>
                <w:szCs w:val="20"/>
              </w:rPr>
            </w:pPr>
            <w:r w:rsidRPr="001E1E6B">
              <w:rPr>
                <w:rFonts w:cs="Times New Roman"/>
                <w:sz w:val="20"/>
                <w:szCs w:val="20"/>
              </w:rPr>
              <w:t>March 31</w:t>
            </w:r>
            <w:r w:rsidR="004650E3" w:rsidRPr="001E1E6B">
              <w:rPr>
                <w:rFonts w:cs="Times New Roman"/>
                <w:sz w:val="20"/>
                <w:szCs w:val="20"/>
              </w:rPr>
              <w:t>,</w:t>
            </w:r>
            <w:r w:rsidR="00F262F7" w:rsidRPr="001E1E6B">
              <w:rPr>
                <w:rFonts w:cs="Times New Roman"/>
                <w:sz w:val="20"/>
                <w:szCs w:val="20"/>
              </w:rPr>
              <w:t xml:space="preserve"> </w:t>
            </w:r>
            <w:r w:rsidRPr="001E1E6B">
              <w:rPr>
                <w:rFonts w:cs="Times New Roman"/>
                <w:sz w:val="20"/>
                <w:szCs w:val="20"/>
              </w:rPr>
              <w:t>202</w:t>
            </w:r>
            <w:r w:rsidR="008A0D76" w:rsidRPr="001E1E6B">
              <w:rPr>
                <w:rFonts w:cs="Times New Roman"/>
                <w:sz w:val="20"/>
                <w:szCs w:val="20"/>
              </w:rPr>
              <w:t>6</w:t>
            </w:r>
          </w:p>
        </w:tc>
        <w:tc>
          <w:tcPr>
            <w:tcW w:w="236" w:type="dxa"/>
            <w:tcBorders>
              <w:top w:val="single" w:sz="4" w:space="0" w:color="auto"/>
            </w:tcBorders>
          </w:tcPr>
          <w:p w14:paraId="1A69289A" w14:textId="77777777" w:rsidR="00F262F7" w:rsidRPr="001E1E6B" w:rsidRDefault="00F262F7" w:rsidP="00F262F7">
            <w:pPr>
              <w:spacing w:line="160" w:lineRule="atLeast"/>
              <w:jc w:val="center"/>
              <w:rPr>
                <w:rFonts w:cs="Times New Roman"/>
                <w:sz w:val="20"/>
                <w:szCs w:val="20"/>
              </w:rPr>
            </w:pPr>
          </w:p>
        </w:tc>
        <w:tc>
          <w:tcPr>
            <w:tcW w:w="3941" w:type="dxa"/>
            <w:gridSpan w:val="5"/>
            <w:tcBorders>
              <w:top w:val="single" w:sz="4" w:space="0" w:color="auto"/>
              <w:bottom w:val="single" w:sz="4" w:space="0" w:color="auto"/>
            </w:tcBorders>
          </w:tcPr>
          <w:p w14:paraId="4F474B4D" w14:textId="68813B5C" w:rsidR="00F262F7" w:rsidRPr="001E1E6B" w:rsidRDefault="00F262F7" w:rsidP="00F262F7">
            <w:pPr>
              <w:spacing w:line="160" w:lineRule="atLeast"/>
              <w:jc w:val="center"/>
              <w:rPr>
                <w:rFonts w:cs="Times New Roman"/>
                <w:sz w:val="20"/>
                <w:szCs w:val="20"/>
              </w:rPr>
            </w:pPr>
            <w:r w:rsidRPr="001E1E6B">
              <w:rPr>
                <w:rFonts w:cs="Times New Roman"/>
                <w:sz w:val="20"/>
                <w:szCs w:val="20"/>
              </w:rPr>
              <w:t xml:space="preserve">December 31, </w:t>
            </w:r>
            <w:r w:rsidR="00772A94" w:rsidRPr="001E1E6B">
              <w:rPr>
                <w:rFonts w:cs="Times New Roman"/>
                <w:sz w:val="20"/>
                <w:szCs w:val="20"/>
              </w:rPr>
              <w:t>202</w:t>
            </w:r>
            <w:r w:rsidR="008A0D76" w:rsidRPr="001E1E6B">
              <w:rPr>
                <w:rFonts w:cs="Times New Roman"/>
                <w:sz w:val="20"/>
                <w:szCs w:val="20"/>
              </w:rPr>
              <w:t>5</w:t>
            </w:r>
          </w:p>
        </w:tc>
      </w:tr>
      <w:tr w:rsidR="00F262F7" w:rsidRPr="001E1E6B" w14:paraId="0F0709B2" w14:textId="77777777" w:rsidTr="0048323E">
        <w:tc>
          <w:tcPr>
            <w:tcW w:w="2093" w:type="dxa"/>
          </w:tcPr>
          <w:p w14:paraId="66E7E4AF" w14:textId="77777777" w:rsidR="00F262F7" w:rsidRPr="001E1E6B" w:rsidRDefault="00F262F7" w:rsidP="0048323E">
            <w:pPr>
              <w:spacing w:line="160" w:lineRule="atLeast"/>
              <w:jc w:val="both"/>
              <w:rPr>
                <w:rFonts w:cs="Times New Roman"/>
                <w:sz w:val="20"/>
                <w:szCs w:val="20"/>
              </w:rPr>
            </w:pPr>
          </w:p>
        </w:tc>
        <w:tc>
          <w:tcPr>
            <w:tcW w:w="1168" w:type="dxa"/>
            <w:tcBorders>
              <w:top w:val="single" w:sz="4" w:space="0" w:color="auto"/>
              <w:bottom w:val="single" w:sz="4" w:space="0" w:color="auto"/>
            </w:tcBorders>
          </w:tcPr>
          <w:p w14:paraId="693CEDB4"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Total</w:t>
            </w:r>
          </w:p>
        </w:tc>
        <w:tc>
          <w:tcPr>
            <w:tcW w:w="236" w:type="dxa"/>
            <w:tcBorders>
              <w:top w:val="single" w:sz="4" w:space="0" w:color="auto"/>
            </w:tcBorders>
          </w:tcPr>
          <w:p w14:paraId="61781451" w14:textId="77777777" w:rsidR="00F262F7" w:rsidRPr="001E1E6B"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56B03FEA"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Current</w:t>
            </w:r>
          </w:p>
        </w:tc>
        <w:tc>
          <w:tcPr>
            <w:tcW w:w="236" w:type="dxa"/>
            <w:tcBorders>
              <w:top w:val="single" w:sz="4" w:space="0" w:color="auto"/>
            </w:tcBorders>
          </w:tcPr>
          <w:p w14:paraId="4290E1B4" w14:textId="77777777" w:rsidR="00F262F7" w:rsidRPr="001E1E6B" w:rsidRDefault="00F262F7" w:rsidP="0048323E">
            <w:pPr>
              <w:spacing w:line="160" w:lineRule="atLeast"/>
              <w:jc w:val="center"/>
              <w:rPr>
                <w:rFonts w:cs="Times New Roman"/>
                <w:sz w:val="20"/>
                <w:szCs w:val="20"/>
              </w:rPr>
            </w:pPr>
          </w:p>
        </w:tc>
        <w:tc>
          <w:tcPr>
            <w:tcW w:w="1170" w:type="dxa"/>
            <w:tcBorders>
              <w:top w:val="single" w:sz="4" w:space="0" w:color="auto"/>
              <w:bottom w:val="single" w:sz="4" w:space="0" w:color="auto"/>
            </w:tcBorders>
          </w:tcPr>
          <w:p w14:paraId="4B2F8D3B"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Long-term</w:t>
            </w:r>
          </w:p>
        </w:tc>
        <w:tc>
          <w:tcPr>
            <w:tcW w:w="236" w:type="dxa"/>
          </w:tcPr>
          <w:p w14:paraId="7A49FE46" w14:textId="77777777" w:rsidR="00F262F7" w:rsidRPr="001E1E6B" w:rsidRDefault="00F262F7" w:rsidP="0048323E">
            <w:pPr>
              <w:spacing w:line="160" w:lineRule="atLeast"/>
              <w:jc w:val="center"/>
              <w:rPr>
                <w:rFonts w:cs="Times New Roman"/>
                <w:sz w:val="20"/>
                <w:szCs w:val="20"/>
              </w:rPr>
            </w:pPr>
          </w:p>
        </w:tc>
        <w:tc>
          <w:tcPr>
            <w:tcW w:w="1161" w:type="dxa"/>
            <w:tcBorders>
              <w:top w:val="single" w:sz="4" w:space="0" w:color="auto"/>
              <w:bottom w:val="single" w:sz="4" w:space="0" w:color="auto"/>
            </w:tcBorders>
          </w:tcPr>
          <w:p w14:paraId="03ACCE93"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Total</w:t>
            </w:r>
          </w:p>
        </w:tc>
        <w:tc>
          <w:tcPr>
            <w:tcW w:w="236" w:type="dxa"/>
            <w:tcBorders>
              <w:top w:val="single" w:sz="4" w:space="0" w:color="auto"/>
            </w:tcBorders>
          </w:tcPr>
          <w:p w14:paraId="177D9CB8" w14:textId="77777777" w:rsidR="00F262F7" w:rsidRPr="001E1E6B"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48F204FA"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Current</w:t>
            </w:r>
          </w:p>
        </w:tc>
        <w:tc>
          <w:tcPr>
            <w:tcW w:w="236" w:type="dxa"/>
            <w:tcBorders>
              <w:top w:val="single" w:sz="4" w:space="0" w:color="auto"/>
            </w:tcBorders>
          </w:tcPr>
          <w:p w14:paraId="07B5C543" w14:textId="77777777" w:rsidR="00F262F7" w:rsidRPr="001E1E6B" w:rsidRDefault="00F262F7" w:rsidP="0048323E">
            <w:pPr>
              <w:spacing w:line="160" w:lineRule="atLeast"/>
              <w:jc w:val="center"/>
              <w:rPr>
                <w:rFonts w:cs="Times New Roman"/>
                <w:sz w:val="20"/>
                <w:szCs w:val="20"/>
              </w:rPr>
            </w:pPr>
          </w:p>
        </w:tc>
        <w:tc>
          <w:tcPr>
            <w:tcW w:w="1134" w:type="dxa"/>
            <w:tcBorders>
              <w:top w:val="single" w:sz="4" w:space="0" w:color="auto"/>
              <w:bottom w:val="single" w:sz="4" w:space="0" w:color="auto"/>
            </w:tcBorders>
          </w:tcPr>
          <w:p w14:paraId="635D5808"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Long-term</w:t>
            </w:r>
          </w:p>
        </w:tc>
      </w:tr>
      <w:tr w:rsidR="00F262F7" w:rsidRPr="001E1E6B" w14:paraId="39593313" w14:textId="77777777" w:rsidTr="0048323E">
        <w:tc>
          <w:tcPr>
            <w:tcW w:w="2093" w:type="dxa"/>
          </w:tcPr>
          <w:p w14:paraId="1C0B9C87" w14:textId="77777777" w:rsidR="00F262F7" w:rsidRPr="001E1E6B" w:rsidRDefault="00F262F7" w:rsidP="006E7E2A">
            <w:pPr>
              <w:spacing w:line="160" w:lineRule="atLeast"/>
              <w:ind w:left="-110"/>
              <w:jc w:val="both"/>
              <w:rPr>
                <w:rFonts w:cs="Times New Roman"/>
                <w:sz w:val="20"/>
                <w:szCs w:val="20"/>
              </w:rPr>
            </w:pPr>
            <w:r w:rsidRPr="001E1E6B">
              <w:rPr>
                <w:rFonts w:cs="Times New Roman"/>
                <w:sz w:val="20"/>
                <w:szCs w:val="20"/>
              </w:rPr>
              <w:t xml:space="preserve">Hire-purchase contract  </w:t>
            </w:r>
          </w:p>
        </w:tc>
        <w:tc>
          <w:tcPr>
            <w:tcW w:w="1168" w:type="dxa"/>
            <w:tcBorders>
              <w:top w:val="single" w:sz="4" w:space="0" w:color="auto"/>
            </w:tcBorders>
          </w:tcPr>
          <w:p w14:paraId="048096A0" w14:textId="77777777" w:rsidR="00F262F7" w:rsidRPr="001E1E6B" w:rsidRDefault="00F262F7" w:rsidP="0048323E">
            <w:pPr>
              <w:spacing w:line="160" w:lineRule="atLeast"/>
              <w:jc w:val="both"/>
              <w:rPr>
                <w:rFonts w:cs="Times New Roman"/>
                <w:sz w:val="20"/>
                <w:szCs w:val="20"/>
                <w:highlight w:val="yellow"/>
              </w:rPr>
            </w:pPr>
          </w:p>
        </w:tc>
        <w:tc>
          <w:tcPr>
            <w:tcW w:w="236" w:type="dxa"/>
          </w:tcPr>
          <w:p w14:paraId="541F38B6" w14:textId="77777777" w:rsidR="00F262F7" w:rsidRPr="001E1E6B" w:rsidRDefault="00F262F7" w:rsidP="0048323E">
            <w:pPr>
              <w:spacing w:line="160" w:lineRule="atLeast"/>
              <w:jc w:val="both"/>
              <w:rPr>
                <w:rFonts w:cs="Times New Roman"/>
                <w:sz w:val="20"/>
                <w:szCs w:val="20"/>
                <w:highlight w:val="yellow"/>
              </w:rPr>
            </w:pPr>
          </w:p>
        </w:tc>
        <w:tc>
          <w:tcPr>
            <w:tcW w:w="1174" w:type="dxa"/>
            <w:tcBorders>
              <w:top w:val="single" w:sz="4" w:space="0" w:color="auto"/>
            </w:tcBorders>
          </w:tcPr>
          <w:p w14:paraId="4CCF8DFC" w14:textId="77777777" w:rsidR="00F262F7" w:rsidRPr="001E1E6B" w:rsidRDefault="00F262F7" w:rsidP="0048323E">
            <w:pPr>
              <w:spacing w:line="160" w:lineRule="atLeast"/>
              <w:jc w:val="both"/>
              <w:rPr>
                <w:rFonts w:cs="Times New Roman"/>
                <w:sz w:val="20"/>
                <w:szCs w:val="20"/>
                <w:highlight w:val="yellow"/>
              </w:rPr>
            </w:pPr>
          </w:p>
        </w:tc>
        <w:tc>
          <w:tcPr>
            <w:tcW w:w="236" w:type="dxa"/>
          </w:tcPr>
          <w:p w14:paraId="5186DDA7" w14:textId="77777777" w:rsidR="00F262F7" w:rsidRPr="001E1E6B" w:rsidRDefault="00F262F7" w:rsidP="0048323E">
            <w:pPr>
              <w:spacing w:line="160" w:lineRule="atLeast"/>
              <w:jc w:val="both"/>
              <w:rPr>
                <w:rFonts w:cs="Times New Roman"/>
                <w:sz w:val="20"/>
                <w:szCs w:val="20"/>
                <w:highlight w:val="yellow"/>
              </w:rPr>
            </w:pPr>
          </w:p>
        </w:tc>
        <w:tc>
          <w:tcPr>
            <w:tcW w:w="1170" w:type="dxa"/>
            <w:tcBorders>
              <w:top w:val="single" w:sz="4" w:space="0" w:color="auto"/>
            </w:tcBorders>
          </w:tcPr>
          <w:p w14:paraId="3DF23918" w14:textId="77777777" w:rsidR="00F262F7" w:rsidRPr="001E1E6B" w:rsidRDefault="00F262F7" w:rsidP="0048323E">
            <w:pPr>
              <w:spacing w:line="160" w:lineRule="atLeast"/>
              <w:jc w:val="both"/>
              <w:rPr>
                <w:rFonts w:cs="Times New Roman"/>
                <w:sz w:val="20"/>
                <w:szCs w:val="20"/>
                <w:highlight w:val="yellow"/>
              </w:rPr>
            </w:pPr>
          </w:p>
        </w:tc>
        <w:tc>
          <w:tcPr>
            <w:tcW w:w="236" w:type="dxa"/>
          </w:tcPr>
          <w:p w14:paraId="10851700" w14:textId="77777777" w:rsidR="00F262F7" w:rsidRPr="001E1E6B" w:rsidRDefault="00F262F7" w:rsidP="0048323E">
            <w:pPr>
              <w:spacing w:line="160" w:lineRule="atLeast"/>
              <w:jc w:val="both"/>
              <w:rPr>
                <w:rFonts w:cs="Times New Roman"/>
                <w:sz w:val="20"/>
                <w:szCs w:val="20"/>
                <w:highlight w:val="yellow"/>
              </w:rPr>
            </w:pPr>
          </w:p>
        </w:tc>
        <w:tc>
          <w:tcPr>
            <w:tcW w:w="1161" w:type="dxa"/>
            <w:tcBorders>
              <w:top w:val="single" w:sz="4" w:space="0" w:color="auto"/>
            </w:tcBorders>
          </w:tcPr>
          <w:p w14:paraId="5CD02733" w14:textId="77777777" w:rsidR="00F262F7" w:rsidRPr="001E1E6B" w:rsidRDefault="00F262F7" w:rsidP="0048323E">
            <w:pPr>
              <w:spacing w:line="160" w:lineRule="atLeast"/>
              <w:jc w:val="both"/>
              <w:rPr>
                <w:rFonts w:cs="Times New Roman"/>
                <w:sz w:val="20"/>
                <w:szCs w:val="20"/>
              </w:rPr>
            </w:pPr>
          </w:p>
        </w:tc>
        <w:tc>
          <w:tcPr>
            <w:tcW w:w="236" w:type="dxa"/>
          </w:tcPr>
          <w:p w14:paraId="387CC551" w14:textId="77777777" w:rsidR="00F262F7" w:rsidRPr="001E1E6B" w:rsidRDefault="00F262F7" w:rsidP="0048323E">
            <w:pPr>
              <w:spacing w:line="160" w:lineRule="atLeast"/>
              <w:jc w:val="both"/>
              <w:rPr>
                <w:rFonts w:cs="Times New Roman"/>
                <w:sz w:val="20"/>
                <w:szCs w:val="20"/>
              </w:rPr>
            </w:pPr>
          </w:p>
        </w:tc>
        <w:tc>
          <w:tcPr>
            <w:tcW w:w="1174" w:type="dxa"/>
            <w:tcBorders>
              <w:top w:val="single" w:sz="4" w:space="0" w:color="auto"/>
            </w:tcBorders>
          </w:tcPr>
          <w:p w14:paraId="25AA7C95" w14:textId="77777777" w:rsidR="00F262F7" w:rsidRPr="001E1E6B" w:rsidRDefault="00F262F7" w:rsidP="0048323E">
            <w:pPr>
              <w:spacing w:line="160" w:lineRule="atLeast"/>
              <w:jc w:val="both"/>
              <w:rPr>
                <w:rFonts w:cs="Times New Roman"/>
                <w:sz w:val="20"/>
                <w:szCs w:val="20"/>
              </w:rPr>
            </w:pPr>
          </w:p>
        </w:tc>
        <w:tc>
          <w:tcPr>
            <w:tcW w:w="236" w:type="dxa"/>
          </w:tcPr>
          <w:p w14:paraId="187A36E6" w14:textId="77777777" w:rsidR="00F262F7" w:rsidRPr="001E1E6B" w:rsidRDefault="00F262F7" w:rsidP="0048323E">
            <w:pPr>
              <w:spacing w:line="160" w:lineRule="atLeast"/>
              <w:jc w:val="both"/>
              <w:rPr>
                <w:rFonts w:cs="Times New Roman"/>
                <w:sz w:val="20"/>
                <w:szCs w:val="20"/>
              </w:rPr>
            </w:pPr>
          </w:p>
        </w:tc>
        <w:tc>
          <w:tcPr>
            <w:tcW w:w="1134" w:type="dxa"/>
            <w:tcBorders>
              <w:top w:val="single" w:sz="4" w:space="0" w:color="auto"/>
            </w:tcBorders>
          </w:tcPr>
          <w:p w14:paraId="2398D612" w14:textId="77777777" w:rsidR="00F262F7" w:rsidRPr="001E1E6B" w:rsidRDefault="00F262F7" w:rsidP="0048323E">
            <w:pPr>
              <w:spacing w:line="160" w:lineRule="atLeast"/>
              <w:jc w:val="both"/>
              <w:rPr>
                <w:rFonts w:cs="Times New Roman"/>
                <w:sz w:val="20"/>
                <w:szCs w:val="20"/>
              </w:rPr>
            </w:pPr>
          </w:p>
        </w:tc>
      </w:tr>
      <w:tr w:rsidR="00545903" w:rsidRPr="001E1E6B" w14:paraId="4D4C7565" w14:textId="77777777" w:rsidTr="003033EF">
        <w:tc>
          <w:tcPr>
            <w:tcW w:w="2093" w:type="dxa"/>
          </w:tcPr>
          <w:p w14:paraId="2E094522"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z w:val="20"/>
                <w:szCs w:val="20"/>
              </w:rPr>
            </w:pPr>
            <w:r w:rsidRPr="001E1E6B">
              <w:rPr>
                <w:rFonts w:cs="Times New Roman"/>
                <w:sz w:val="20"/>
                <w:szCs w:val="20"/>
              </w:rPr>
              <w:t xml:space="preserve">   receivables</w:t>
            </w:r>
          </w:p>
        </w:tc>
        <w:tc>
          <w:tcPr>
            <w:tcW w:w="1168" w:type="dxa"/>
            <w:vAlign w:val="bottom"/>
          </w:tcPr>
          <w:p w14:paraId="34ADEC0A" w14:textId="0E25B668"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1E1E6B">
              <w:rPr>
                <w:rFonts w:cs="Times New Roman"/>
                <w:sz w:val="20"/>
                <w:szCs w:val="20"/>
              </w:rPr>
              <w:t>2,592,836</w:t>
            </w:r>
          </w:p>
        </w:tc>
        <w:tc>
          <w:tcPr>
            <w:tcW w:w="236" w:type="dxa"/>
          </w:tcPr>
          <w:p w14:paraId="0F450870"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66616B21" w14:textId="57D36C4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1E1E6B">
              <w:rPr>
                <w:rFonts w:cs="Times New Roman"/>
                <w:sz w:val="20"/>
                <w:szCs w:val="20"/>
              </w:rPr>
              <w:t>1,355,443</w:t>
            </w:r>
          </w:p>
        </w:tc>
        <w:tc>
          <w:tcPr>
            <w:tcW w:w="236" w:type="dxa"/>
          </w:tcPr>
          <w:p w14:paraId="4257C4E7"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3C29ABAF" w14:textId="64EDB7FB"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1E1E6B">
              <w:rPr>
                <w:rFonts w:cs="Times New Roman"/>
                <w:sz w:val="20"/>
                <w:szCs w:val="20"/>
              </w:rPr>
              <w:t>1,237,393</w:t>
            </w:r>
          </w:p>
        </w:tc>
        <w:tc>
          <w:tcPr>
            <w:tcW w:w="236" w:type="dxa"/>
          </w:tcPr>
          <w:p w14:paraId="25AC2348"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Pr>
          <w:p w14:paraId="57D2384D" w14:textId="1A683D6E"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2,148,829</w:t>
            </w:r>
          </w:p>
        </w:tc>
        <w:tc>
          <w:tcPr>
            <w:tcW w:w="236" w:type="dxa"/>
          </w:tcPr>
          <w:p w14:paraId="36C6D630"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Pr>
          <w:p w14:paraId="0513BEB7" w14:textId="7E338B1D"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1,205,030</w:t>
            </w:r>
          </w:p>
        </w:tc>
        <w:tc>
          <w:tcPr>
            <w:tcW w:w="236" w:type="dxa"/>
          </w:tcPr>
          <w:p w14:paraId="61882CB3"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Pr>
          <w:p w14:paraId="4027AE09" w14:textId="5C75013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1E1E6B">
              <w:rPr>
                <w:rFonts w:cs="Times New Roman"/>
                <w:sz w:val="20"/>
                <w:szCs w:val="20"/>
              </w:rPr>
              <w:t>943,799</w:t>
            </w:r>
          </w:p>
        </w:tc>
      </w:tr>
      <w:tr w:rsidR="00545903" w:rsidRPr="001E1E6B" w14:paraId="7C5A1D5D" w14:textId="77777777" w:rsidTr="003033EF">
        <w:tc>
          <w:tcPr>
            <w:tcW w:w="2093" w:type="dxa"/>
          </w:tcPr>
          <w:p w14:paraId="094093A3"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pacing w:val="-4"/>
                <w:sz w:val="20"/>
                <w:szCs w:val="20"/>
              </w:rPr>
            </w:pPr>
            <w:r w:rsidRPr="001E1E6B">
              <w:rPr>
                <w:rFonts w:cs="Times New Roman"/>
                <w:spacing w:val="-4"/>
                <w:sz w:val="20"/>
                <w:szCs w:val="20"/>
              </w:rPr>
              <w:t>Accrued interest income</w:t>
            </w:r>
          </w:p>
        </w:tc>
        <w:tc>
          <w:tcPr>
            <w:tcW w:w="1168" w:type="dxa"/>
            <w:vAlign w:val="bottom"/>
          </w:tcPr>
          <w:p w14:paraId="0D6C95EE" w14:textId="0EB8105F"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1E1E6B">
              <w:rPr>
                <w:rFonts w:cs="Times New Roman"/>
                <w:sz w:val="20"/>
                <w:szCs w:val="20"/>
              </w:rPr>
              <w:t>27,871</w:t>
            </w:r>
          </w:p>
        </w:tc>
        <w:tc>
          <w:tcPr>
            <w:tcW w:w="236" w:type="dxa"/>
          </w:tcPr>
          <w:p w14:paraId="19C08A67"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0A8A5B13" w14:textId="4658CD79"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1E1E6B">
              <w:rPr>
                <w:rFonts w:cs="Times New Roman"/>
                <w:sz w:val="20"/>
                <w:szCs w:val="20"/>
              </w:rPr>
              <w:t>27,871</w:t>
            </w:r>
          </w:p>
        </w:tc>
        <w:tc>
          <w:tcPr>
            <w:tcW w:w="236" w:type="dxa"/>
          </w:tcPr>
          <w:p w14:paraId="78D4B094"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center"/>
          </w:tcPr>
          <w:p w14:paraId="12872550" w14:textId="57CF874D"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sidRPr="001E1E6B">
              <w:rPr>
                <w:rFonts w:cs="Times New Roman"/>
                <w:sz w:val="20"/>
                <w:szCs w:val="20"/>
              </w:rPr>
              <w:t>-</w:t>
            </w:r>
          </w:p>
        </w:tc>
        <w:tc>
          <w:tcPr>
            <w:tcW w:w="236" w:type="dxa"/>
          </w:tcPr>
          <w:p w14:paraId="65AF382A"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Pr>
          <w:p w14:paraId="0E0A95C0" w14:textId="4FBA2158"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23,605</w:t>
            </w:r>
          </w:p>
        </w:tc>
        <w:tc>
          <w:tcPr>
            <w:tcW w:w="236" w:type="dxa"/>
          </w:tcPr>
          <w:p w14:paraId="471FAF35"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Pr>
          <w:p w14:paraId="25915088" w14:textId="730DA9A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23,605</w:t>
            </w:r>
          </w:p>
        </w:tc>
        <w:tc>
          <w:tcPr>
            <w:tcW w:w="236" w:type="dxa"/>
          </w:tcPr>
          <w:p w14:paraId="52CB47CC"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Pr>
          <w:p w14:paraId="5B8E4782" w14:textId="1F2A7E25"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sidRPr="001E1E6B">
              <w:rPr>
                <w:rFonts w:cs="Times New Roman"/>
                <w:sz w:val="20"/>
                <w:szCs w:val="20"/>
              </w:rPr>
              <w:t>-</w:t>
            </w:r>
          </w:p>
        </w:tc>
      </w:tr>
      <w:tr w:rsidR="00545903" w:rsidRPr="001E1E6B" w14:paraId="7AC3C53E" w14:textId="77777777" w:rsidTr="003033EF">
        <w:tc>
          <w:tcPr>
            <w:tcW w:w="2093" w:type="dxa"/>
          </w:tcPr>
          <w:p w14:paraId="28258281"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Less unearned income</w:t>
            </w:r>
          </w:p>
        </w:tc>
        <w:tc>
          <w:tcPr>
            <w:tcW w:w="1168" w:type="dxa"/>
            <w:tcBorders>
              <w:bottom w:val="single" w:sz="4" w:space="0" w:color="auto"/>
            </w:tcBorders>
            <w:vAlign w:val="bottom"/>
          </w:tcPr>
          <w:p w14:paraId="420C634F" w14:textId="4540179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1E1E6B">
              <w:rPr>
                <w:rFonts w:cs="Times New Roman"/>
                <w:sz w:val="20"/>
                <w:szCs w:val="20"/>
              </w:rPr>
              <w:t>(658,289)</w:t>
            </w:r>
          </w:p>
        </w:tc>
        <w:tc>
          <w:tcPr>
            <w:tcW w:w="236" w:type="dxa"/>
          </w:tcPr>
          <w:p w14:paraId="704A9C5F"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bottom w:val="single" w:sz="4" w:space="0" w:color="auto"/>
            </w:tcBorders>
            <w:vAlign w:val="bottom"/>
          </w:tcPr>
          <w:p w14:paraId="795DDE12" w14:textId="46D5C5BC"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(410,307)</w:t>
            </w:r>
          </w:p>
        </w:tc>
        <w:tc>
          <w:tcPr>
            <w:tcW w:w="236" w:type="dxa"/>
          </w:tcPr>
          <w:p w14:paraId="211D5898"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bottom w:val="single" w:sz="4" w:space="0" w:color="auto"/>
            </w:tcBorders>
            <w:vAlign w:val="bottom"/>
          </w:tcPr>
          <w:p w14:paraId="7DDC8307" w14:textId="120F9AE3"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1E1E6B">
              <w:rPr>
                <w:rFonts w:cs="Times New Roman"/>
                <w:sz w:val="20"/>
                <w:szCs w:val="20"/>
              </w:rPr>
              <w:t>(247,982)</w:t>
            </w:r>
          </w:p>
        </w:tc>
        <w:tc>
          <w:tcPr>
            <w:tcW w:w="236" w:type="dxa"/>
          </w:tcPr>
          <w:p w14:paraId="0F9B8C25"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tcPr>
          <w:p w14:paraId="5D5C30CB" w14:textId="7F957AF8"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atLeast"/>
              <w:rPr>
                <w:rFonts w:cs="Times New Roman"/>
                <w:sz w:val="20"/>
                <w:szCs w:val="20"/>
              </w:rPr>
            </w:pPr>
            <w:r w:rsidRPr="001E1E6B">
              <w:rPr>
                <w:rFonts w:cs="Times New Roman"/>
                <w:sz w:val="20"/>
                <w:szCs w:val="20"/>
              </w:rPr>
              <w:t>(505,463)</w:t>
            </w:r>
          </w:p>
        </w:tc>
        <w:tc>
          <w:tcPr>
            <w:tcW w:w="236" w:type="dxa"/>
          </w:tcPr>
          <w:p w14:paraId="34C8D548"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tcPr>
          <w:p w14:paraId="17AAF676" w14:textId="7D88EF81"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(336,397)</w:t>
            </w:r>
          </w:p>
        </w:tc>
        <w:tc>
          <w:tcPr>
            <w:tcW w:w="236" w:type="dxa"/>
          </w:tcPr>
          <w:p w14:paraId="14BDD567"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bottom w:val="single" w:sz="4" w:space="0" w:color="auto"/>
            </w:tcBorders>
          </w:tcPr>
          <w:p w14:paraId="51B07D4D" w14:textId="3E5FAEF5"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1E1E6B">
              <w:rPr>
                <w:rFonts w:cs="Times New Roman"/>
                <w:sz w:val="20"/>
                <w:szCs w:val="20"/>
              </w:rPr>
              <w:t>(169,066)</w:t>
            </w:r>
          </w:p>
        </w:tc>
      </w:tr>
      <w:tr w:rsidR="00545903" w:rsidRPr="001E1E6B" w14:paraId="16137AAE" w14:textId="77777777" w:rsidTr="003033EF">
        <w:tc>
          <w:tcPr>
            <w:tcW w:w="2093" w:type="dxa"/>
          </w:tcPr>
          <w:p w14:paraId="4372C64C"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Net</w:t>
            </w:r>
          </w:p>
        </w:tc>
        <w:tc>
          <w:tcPr>
            <w:tcW w:w="1168" w:type="dxa"/>
            <w:tcBorders>
              <w:top w:val="single" w:sz="4" w:space="0" w:color="auto"/>
            </w:tcBorders>
            <w:vAlign w:val="bottom"/>
          </w:tcPr>
          <w:p w14:paraId="252E254E" w14:textId="7BB5A4EB"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1E1E6B">
              <w:rPr>
                <w:rFonts w:cs="Times New Roman"/>
                <w:sz w:val="20"/>
                <w:szCs w:val="20"/>
              </w:rPr>
              <w:t>1,962,418</w:t>
            </w:r>
          </w:p>
        </w:tc>
        <w:tc>
          <w:tcPr>
            <w:tcW w:w="236" w:type="dxa"/>
          </w:tcPr>
          <w:p w14:paraId="7659F70D"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top w:val="single" w:sz="4" w:space="0" w:color="auto"/>
            </w:tcBorders>
            <w:vAlign w:val="bottom"/>
          </w:tcPr>
          <w:p w14:paraId="7467A621" w14:textId="0284BCE4"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973,007</w:t>
            </w:r>
          </w:p>
        </w:tc>
        <w:tc>
          <w:tcPr>
            <w:tcW w:w="236" w:type="dxa"/>
          </w:tcPr>
          <w:p w14:paraId="475D3C4B"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top w:val="single" w:sz="4" w:space="0" w:color="auto"/>
            </w:tcBorders>
            <w:vAlign w:val="bottom"/>
          </w:tcPr>
          <w:p w14:paraId="5EDEF045" w14:textId="394F317F"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1E1E6B">
              <w:rPr>
                <w:rFonts w:cs="Times New Roman"/>
                <w:sz w:val="20"/>
                <w:szCs w:val="20"/>
              </w:rPr>
              <w:t>989,411</w:t>
            </w:r>
          </w:p>
        </w:tc>
        <w:tc>
          <w:tcPr>
            <w:tcW w:w="236" w:type="dxa"/>
          </w:tcPr>
          <w:p w14:paraId="29B47DE8"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tcBorders>
          </w:tcPr>
          <w:p w14:paraId="0C4EE3E8" w14:textId="45FEBFD2"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1,666,971</w:t>
            </w:r>
          </w:p>
        </w:tc>
        <w:tc>
          <w:tcPr>
            <w:tcW w:w="236" w:type="dxa"/>
          </w:tcPr>
          <w:p w14:paraId="4989FEB7"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tcBorders>
          </w:tcPr>
          <w:p w14:paraId="4DFD9E9A" w14:textId="1997AB0E"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892,238</w:t>
            </w:r>
          </w:p>
        </w:tc>
        <w:tc>
          <w:tcPr>
            <w:tcW w:w="236" w:type="dxa"/>
          </w:tcPr>
          <w:p w14:paraId="15BA57E9"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top w:val="single" w:sz="4" w:space="0" w:color="auto"/>
            </w:tcBorders>
          </w:tcPr>
          <w:p w14:paraId="28CB3095" w14:textId="4C409564"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1E1E6B">
              <w:rPr>
                <w:rFonts w:cs="Times New Roman"/>
                <w:sz w:val="20"/>
                <w:szCs w:val="20"/>
              </w:rPr>
              <w:t>774,733</w:t>
            </w:r>
          </w:p>
        </w:tc>
      </w:tr>
      <w:tr w:rsidR="008A0D76" w:rsidRPr="001E1E6B" w14:paraId="1F2137F1" w14:textId="77777777" w:rsidTr="0048323E">
        <w:tc>
          <w:tcPr>
            <w:tcW w:w="2093" w:type="dxa"/>
          </w:tcPr>
          <w:p w14:paraId="045621AF"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Less allowance for</w:t>
            </w:r>
          </w:p>
        </w:tc>
        <w:tc>
          <w:tcPr>
            <w:tcW w:w="1168" w:type="dxa"/>
            <w:vAlign w:val="bottom"/>
          </w:tcPr>
          <w:p w14:paraId="7756DA16"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59F981F1"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53FACF72"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57F51A89"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7107D69A"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c>
          <w:tcPr>
            <w:tcW w:w="236" w:type="dxa"/>
          </w:tcPr>
          <w:p w14:paraId="54C0D42B"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04986A23"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62C857F"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550A4F99"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079C8118"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bottom"/>
          </w:tcPr>
          <w:p w14:paraId="1A112766"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8A0D76" w:rsidRPr="001E1E6B" w14:paraId="0680944E" w14:textId="77777777" w:rsidTr="0048323E">
        <w:tc>
          <w:tcPr>
            <w:tcW w:w="2093" w:type="dxa"/>
          </w:tcPr>
          <w:p w14:paraId="586BE1C1"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 xml:space="preserve">    impairment for  </w:t>
            </w:r>
          </w:p>
        </w:tc>
        <w:tc>
          <w:tcPr>
            <w:tcW w:w="1168" w:type="dxa"/>
            <w:vAlign w:val="bottom"/>
          </w:tcPr>
          <w:p w14:paraId="3DC094B6"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2015DDAA"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01E58A8B"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5E00AA6B"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5A96C65B"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c>
          <w:tcPr>
            <w:tcW w:w="236" w:type="dxa"/>
          </w:tcPr>
          <w:p w14:paraId="654468B9"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0C726EFB"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1D184AA2"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47F3EC36"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73B9B8C4"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bottom"/>
          </w:tcPr>
          <w:p w14:paraId="36F23FA6"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545903" w:rsidRPr="001E1E6B" w14:paraId="0E75A8CE" w14:textId="77777777" w:rsidTr="003033EF">
        <w:tc>
          <w:tcPr>
            <w:tcW w:w="2093" w:type="dxa"/>
          </w:tcPr>
          <w:p w14:paraId="0DC63561"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 xml:space="preserve">    expected credit loss</w:t>
            </w:r>
          </w:p>
        </w:tc>
        <w:tc>
          <w:tcPr>
            <w:tcW w:w="1168" w:type="dxa"/>
            <w:tcBorders>
              <w:bottom w:val="single" w:sz="4" w:space="0" w:color="auto"/>
            </w:tcBorders>
            <w:vAlign w:val="bottom"/>
          </w:tcPr>
          <w:p w14:paraId="07FA70D5" w14:textId="21EC122C"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1E1E6B">
              <w:rPr>
                <w:rFonts w:cs="Times New Roman"/>
                <w:sz w:val="20"/>
                <w:szCs w:val="20"/>
              </w:rPr>
              <w:t>(119,898)</w:t>
            </w:r>
          </w:p>
        </w:tc>
        <w:tc>
          <w:tcPr>
            <w:tcW w:w="236" w:type="dxa"/>
          </w:tcPr>
          <w:p w14:paraId="2DC73D66"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bottom w:val="single" w:sz="4" w:space="0" w:color="auto"/>
            </w:tcBorders>
            <w:vAlign w:val="bottom"/>
          </w:tcPr>
          <w:p w14:paraId="4F8B375D" w14:textId="7881DE13"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(84,931)</w:t>
            </w:r>
          </w:p>
        </w:tc>
        <w:tc>
          <w:tcPr>
            <w:tcW w:w="236" w:type="dxa"/>
          </w:tcPr>
          <w:p w14:paraId="2AD7C54D"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bottom w:val="single" w:sz="4" w:space="0" w:color="auto"/>
            </w:tcBorders>
            <w:vAlign w:val="bottom"/>
          </w:tcPr>
          <w:p w14:paraId="32B8DEA2" w14:textId="293172AB"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sidRPr="001E1E6B">
              <w:rPr>
                <w:rFonts w:cs="Times New Roman"/>
                <w:sz w:val="20"/>
                <w:szCs w:val="20"/>
              </w:rPr>
              <w:t>(34,967)</w:t>
            </w:r>
          </w:p>
        </w:tc>
        <w:tc>
          <w:tcPr>
            <w:tcW w:w="236" w:type="dxa"/>
          </w:tcPr>
          <w:p w14:paraId="7941C783"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tcPr>
          <w:p w14:paraId="6B8FE48C" w14:textId="504AA008"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atLeast"/>
              <w:rPr>
                <w:rFonts w:cs="Times New Roman"/>
                <w:sz w:val="20"/>
                <w:szCs w:val="20"/>
              </w:rPr>
            </w:pPr>
            <w:r w:rsidRPr="001E1E6B">
              <w:rPr>
                <w:rFonts w:cs="Times New Roman"/>
                <w:sz w:val="20"/>
                <w:szCs w:val="20"/>
              </w:rPr>
              <w:t>(107,260)</w:t>
            </w:r>
          </w:p>
        </w:tc>
        <w:tc>
          <w:tcPr>
            <w:tcW w:w="236" w:type="dxa"/>
          </w:tcPr>
          <w:p w14:paraId="0A3FC7B9"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tcPr>
          <w:p w14:paraId="4BDDB73C" w14:textId="06E8F6E4"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(80,109)</w:t>
            </w:r>
          </w:p>
        </w:tc>
        <w:tc>
          <w:tcPr>
            <w:tcW w:w="236" w:type="dxa"/>
          </w:tcPr>
          <w:p w14:paraId="13CB4706"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bottom w:val="single" w:sz="4" w:space="0" w:color="auto"/>
            </w:tcBorders>
          </w:tcPr>
          <w:p w14:paraId="78707CEE" w14:textId="657A83EB"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1E1E6B">
              <w:rPr>
                <w:rFonts w:cs="Times New Roman"/>
                <w:sz w:val="20"/>
                <w:szCs w:val="20"/>
              </w:rPr>
              <w:t>(27,151)</w:t>
            </w:r>
          </w:p>
        </w:tc>
      </w:tr>
      <w:tr w:rsidR="00545903" w:rsidRPr="001E1E6B" w14:paraId="17B79BCA" w14:textId="77777777" w:rsidTr="003033EF">
        <w:tc>
          <w:tcPr>
            <w:tcW w:w="2093" w:type="dxa"/>
          </w:tcPr>
          <w:p w14:paraId="52D9A181"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Net</w:t>
            </w:r>
          </w:p>
        </w:tc>
        <w:tc>
          <w:tcPr>
            <w:tcW w:w="1168" w:type="dxa"/>
            <w:tcBorders>
              <w:top w:val="single" w:sz="4" w:space="0" w:color="auto"/>
              <w:bottom w:val="double" w:sz="4" w:space="0" w:color="auto"/>
            </w:tcBorders>
            <w:vAlign w:val="bottom"/>
          </w:tcPr>
          <w:p w14:paraId="0215B453" w14:textId="6908D605"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sidRPr="001E1E6B">
              <w:rPr>
                <w:rFonts w:cs="Times New Roman"/>
                <w:sz w:val="20"/>
                <w:szCs w:val="20"/>
              </w:rPr>
              <w:t>1,842,520</w:t>
            </w:r>
          </w:p>
        </w:tc>
        <w:tc>
          <w:tcPr>
            <w:tcW w:w="236" w:type="dxa"/>
          </w:tcPr>
          <w:p w14:paraId="15B37B31"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top w:val="single" w:sz="4" w:space="0" w:color="auto"/>
              <w:bottom w:val="double" w:sz="4" w:space="0" w:color="auto"/>
            </w:tcBorders>
            <w:vAlign w:val="bottom"/>
          </w:tcPr>
          <w:p w14:paraId="2189D2A2" w14:textId="13077E19"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888,076</w:t>
            </w:r>
          </w:p>
        </w:tc>
        <w:tc>
          <w:tcPr>
            <w:tcW w:w="236" w:type="dxa"/>
          </w:tcPr>
          <w:p w14:paraId="3F625470"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top w:val="single" w:sz="4" w:space="0" w:color="auto"/>
              <w:bottom w:val="double" w:sz="4" w:space="0" w:color="auto"/>
            </w:tcBorders>
            <w:vAlign w:val="bottom"/>
          </w:tcPr>
          <w:p w14:paraId="3A4E2062" w14:textId="217D375C"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954,444</w:t>
            </w:r>
          </w:p>
        </w:tc>
        <w:tc>
          <w:tcPr>
            <w:tcW w:w="236" w:type="dxa"/>
          </w:tcPr>
          <w:p w14:paraId="623D2551"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bottom w:val="double" w:sz="4" w:space="0" w:color="auto"/>
            </w:tcBorders>
          </w:tcPr>
          <w:p w14:paraId="5ECD8CD6" w14:textId="7E79C8F0"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1,559,711</w:t>
            </w:r>
          </w:p>
        </w:tc>
        <w:tc>
          <w:tcPr>
            <w:tcW w:w="236" w:type="dxa"/>
          </w:tcPr>
          <w:p w14:paraId="0EA0C39D"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bottom w:val="double" w:sz="4" w:space="0" w:color="auto"/>
            </w:tcBorders>
          </w:tcPr>
          <w:p w14:paraId="487D17A8" w14:textId="2BCD73FF"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812,129</w:t>
            </w:r>
          </w:p>
        </w:tc>
        <w:tc>
          <w:tcPr>
            <w:tcW w:w="236" w:type="dxa"/>
          </w:tcPr>
          <w:p w14:paraId="020155A9"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top w:val="single" w:sz="4" w:space="0" w:color="auto"/>
              <w:bottom w:val="double" w:sz="4" w:space="0" w:color="auto"/>
            </w:tcBorders>
          </w:tcPr>
          <w:p w14:paraId="083FEEC4" w14:textId="6B824BB2"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1E1E6B">
              <w:rPr>
                <w:rFonts w:cs="Times New Roman"/>
                <w:sz w:val="20"/>
                <w:szCs w:val="20"/>
              </w:rPr>
              <w:t>747,582</w:t>
            </w:r>
          </w:p>
        </w:tc>
      </w:tr>
    </w:tbl>
    <w:p w14:paraId="79E062E5" w14:textId="77777777" w:rsidR="00F262F7" w:rsidRPr="003F1627" w:rsidRDefault="00F262F7" w:rsidP="008129FA">
      <w:pPr>
        <w:tabs>
          <w:tab w:val="left" w:pos="540"/>
        </w:tabs>
        <w:jc w:val="both"/>
        <w:rPr>
          <w:rFonts w:cs="Cordia New"/>
          <w:sz w:val="20"/>
          <w:szCs w:val="20"/>
          <w:highlight w:val="yellow"/>
        </w:rPr>
      </w:pPr>
    </w:p>
    <w:tbl>
      <w:tblPr>
        <w:tblW w:w="10250" w:type="dxa"/>
        <w:tblLayout w:type="fixed"/>
        <w:tblLook w:val="04A0" w:firstRow="1" w:lastRow="0" w:firstColumn="1" w:lastColumn="0" w:noHBand="0" w:noVBand="1"/>
      </w:tblPr>
      <w:tblGrid>
        <w:gridCol w:w="2093"/>
        <w:gridCol w:w="1161"/>
        <w:gridCol w:w="236"/>
        <w:gridCol w:w="1174"/>
        <w:gridCol w:w="236"/>
        <w:gridCol w:w="1167"/>
        <w:gridCol w:w="236"/>
        <w:gridCol w:w="1161"/>
        <w:gridCol w:w="236"/>
        <w:gridCol w:w="1174"/>
        <w:gridCol w:w="236"/>
        <w:gridCol w:w="1140"/>
      </w:tblGrid>
      <w:tr w:rsidR="00F262F7" w:rsidRPr="001E1E6B" w14:paraId="5E044F3E" w14:textId="77777777" w:rsidTr="0048323E">
        <w:tc>
          <w:tcPr>
            <w:tcW w:w="2093" w:type="dxa"/>
          </w:tcPr>
          <w:p w14:paraId="303EE9EF" w14:textId="77777777" w:rsidR="00F262F7" w:rsidRPr="001E1E6B" w:rsidRDefault="00F262F7" w:rsidP="0048323E">
            <w:pPr>
              <w:spacing w:line="160" w:lineRule="atLeast"/>
              <w:jc w:val="both"/>
              <w:rPr>
                <w:rFonts w:cs="Times New Roman"/>
                <w:sz w:val="20"/>
                <w:szCs w:val="20"/>
                <w:highlight w:val="yellow"/>
              </w:rPr>
            </w:pPr>
          </w:p>
        </w:tc>
        <w:tc>
          <w:tcPr>
            <w:tcW w:w="8157" w:type="dxa"/>
            <w:gridSpan w:val="11"/>
            <w:tcBorders>
              <w:bottom w:val="single" w:sz="4" w:space="0" w:color="auto"/>
            </w:tcBorders>
          </w:tcPr>
          <w:p w14:paraId="78A145EB" w14:textId="77777777" w:rsidR="00F262F7" w:rsidRPr="001E1E6B" w:rsidRDefault="00F262F7" w:rsidP="0048323E">
            <w:pPr>
              <w:spacing w:line="160" w:lineRule="atLeast"/>
              <w:jc w:val="center"/>
              <w:rPr>
                <w:rFonts w:cs="Times New Roman"/>
                <w:spacing w:val="-2"/>
                <w:sz w:val="20"/>
                <w:szCs w:val="20"/>
              </w:rPr>
            </w:pPr>
            <w:r w:rsidRPr="001E1E6B">
              <w:rPr>
                <w:sz w:val="20"/>
                <w:szCs w:val="20"/>
              </w:rPr>
              <w:t>Separate</w:t>
            </w:r>
            <w:r w:rsidRPr="001E1E6B">
              <w:rPr>
                <w:rFonts w:cs="Times New Roman"/>
                <w:sz w:val="20"/>
                <w:szCs w:val="20"/>
              </w:rPr>
              <w:t xml:space="preserve"> financial statements (In Thousand Baht)</w:t>
            </w:r>
          </w:p>
        </w:tc>
      </w:tr>
      <w:tr w:rsidR="00F262F7" w:rsidRPr="001E1E6B" w14:paraId="5F165BC4" w14:textId="77777777" w:rsidTr="0048323E">
        <w:tc>
          <w:tcPr>
            <w:tcW w:w="2093" w:type="dxa"/>
          </w:tcPr>
          <w:p w14:paraId="6660D590" w14:textId="77777777" w:rsidR="00F262F7" w:rsidRPr="001E1E6B" w:rsidRDefault="00F262F7" w:rsidP="00F262F7">
            <w:pPr>
              <w:spacing w:line="160" w:lineRule="atLeast"/>
              <w:jc w:val="both"/>
              <w:rPr>
                <w:rFonts w:cs="Times New Roman"/>
                <w:sz w:val="20"/>
                <w:szCs w:val="20"/>
                <w:highlight w:val="yellow"/>
              </w:rPr>
            </w:pPr>
          </w:p>
        </w:tc>
        <w:tc>
          <w:tcPr>
            <w:tcW w:w="3974" w:type="dxa"/>
            <w:gridSpan w:val="5"/>
            <w:tcBorders>
              <w:top w:val="single" w:sz="4" w:space="0" w:color="auto"/>
              <w:bottom w:val="single" w:sz="4" w:space="0" w:color="auto"/>
            </w:tcBorders>
          </w:tcPr>
          <w:p w14:paraId="2BEDDF90" w14:textId="19CE8179" w:rsidR="00F262F7" w:rsidRPr="001E1E6B" w:rsidRDefault="00772A94" w:rsidP="00F262F7">
            <w:pPr>
              <w:spacing w:line="160" w:lineRule="atLeast"/>
              <w:jc w:val="center"/>
              <w:rPr>
                <w:rFonts w:cs="Times New Roman"/>
                <w:sz w:val="20"/>
                <w:szCs w:val="20"/>
              </w:rPr>
            </w:pPr>
            <w:r w:rsidRPr="001E1E6B">
              <w:rPr>
                <w:rFonts w:cs="Times New Roman"/>
                <w:sz w:val="20"/>
                <w:szCs w:val="20"/>
              </w:rPr>
              <w:t>March 31</w:t>
            </w:r>
            <w:r w:rsidR="004650E3" w:rsidRPr="001E1E6B">
              <w:rPr>
                <w:rFonts w:cs="Times New Roman"/>
                <w:sz w:val="20"/>
                <w:szCs w:val="20"/>
              </w:rPr>
              <w:t>,</w:t>
            </w:r>
            <w:r w:rsidR="00F262F7" w:rsidRPr="001E1E6B">
              <w:rPr>
                <w:rFonts w:cs="Times New Roman"/>
                <w:sz w:val="20"/>
                <w:szCs w:val="20"/>
              </w:rPr>
              <w:t xml:space="preserve"> </w:t>
            </w:r>
            <w:r w:rsidRPr="001E1E6B">
              <w:rPr>
                <w:rFonts w:cs="Times New Roman"/>
                <w:sz w:val="20"/>
                <w:szCs w:val="20"/>
              </w:rPr>
              <w:t>202</w:t>
            </w:r>
            <w:r w:rsidR="008A0D76" w:rsidRPr="001E1E6B">
              <w:rPr>
                <w:rFonts w:cs="Times New Roman"/>
                <w:sz w:val="20"/>
                <w:szCs w:val="20"/>
              </w:rPr>
              <w:t>6</w:t>
            </w:r>
          </w:p>
        </w:tc>
        <w:tc>
          <w:tcPr>
            <w:tcW w:w="236" w:type="dxa"/>
            <w:tcBorders>
              <w:top w:val="single" w:sz="4" w:space="0" w:color="auto"/>
            </w:tcBorders>
          </w:tcPr>
          <w:p w14:paraId="5FA66084" w14:textId="77777777" w:rsidR="00F262F7" w:rsidRPr="001E1E6B" w:rsidRDefault="00F262F7" w:rsidP="00F262F7">
            <w:pPr>
              <w:spacing w:line="160" w:lineRule="atLeast"/>
              <w:jc w:val="center"/>
              <w:rPr>
                <w:rFonts w:cs="Times New Roman"/>
                <w:sz w:val="20"/>
                <w:szCs w:val="20"/>
              </w:rPr>
            </w:pPr>
          </w:p>
        </w:tc>
        <w:tc>
          <w:tcPr>
            <w:tcW w:w="3947" w:type="dxa"/>
            <w:gridSpan w:val="5"/>
            <w:tcBorders>
              <w:top w:val="single" w:sz="4" w:space="0" w:color="auto"/>
              <w:bottom w:val="single" w:sz="4" w:space="0" w:color="auto"/>
            </w:tcBorders>
          </w:tcPr>
          <w:p w14:paraId="0CD1938E" w14:textId="0123D46E" w:rsidR="00F262F7" w:rsidRPr="001E1E6B" w:rsidRDefault="00F262F7" w:rsidP="00F262F7">
            <w:pPr>
              <w:spacing w:line="160" w:lineRule="atLeast"/>
              <w:jc w:val="center"/>
              <w:rPr>
                <w:rFonts w:cs="Times New Roman"/>
                <w:spacing w:val="-2"/>
                <w:sz w:val="20"/>
                <w:szCs w:val="20"/>
              </w:rPr>
            </w:pPr>
            <w:r w:rsidRPr="001E1E6B">
              <w:rPr>
                <w:rFonts w:cs="Times New Roman"/>
                <w:sz w:val="20"/>
                <w:szCs w:val="20"/>
              </w:rPr>
              <w:t xml:space="preserve">December 31, </w:t>
            </w:r>
            <w:r w:rsidR="00772A94" w:rsidRPr="001E1E6B">
              <w:rPr>
                <w:rFonts w:cs="Times New Roman"/>
                <w:sz w:val="20"/>
                <w:szCs w:val="20"/>
              </w:rPr>
              <w:t>202</w:t>
            </w:r>
            <w:r w:rsidR="008A0D76" w:rsidRPr="001E1E6B">
              <w:rPr>
                <w:rFonts w:cs="Times New Roman"/>
                <w:sz w:val="20"/>
                <w:szCs w:val="20"/>
              </w:rPr>
              <w:t>5</w:t>
            </w:r>
          </w:p>
        </w:tc>
      </w:tr>
      <w:tr w:rsidR="00F262F7" w:rsidRPr="001E1E6B" w14:paraId="1379576C" w14:textId="77777777" w:rsidTr="0048323E">
        <w:tc>
          <w:tcPr>
            <w:tcW w:w="2093" w:type="dxa"/>
          </w:tcPr>
          <w:p w14:paraId="77CB5C58" w14:textId="77777777" w:rsidR="00F262F7" w:rsidRPr="001E1E6B" w:rsidRDefault="00F262F7" w:rsidP="0048323E">
            <w:pPr>
              <w:spacing w:line="160" w:lineRule="atLeast"/>
              <w:jc w:val="both"/>
              <w:rPr>
                <w:rFonts w:cs="Times New Roman"/>
                <w:sz w:val="20"/>
                <w:szCs w:val="20"/>
              </w:rPr>
            </w:pPr>
          </w:p>
        </w:tc>
        <w:tc>
          <w:tcPr>
            <w:tcW w:w="1161" w:type="dxa"/>
            <w:tcBorders>
              <w:top w:val="single" w:sz="4" w:space="0" w:color="auto"/>
              <w:bottom w:val="single" w:sz="4" w:space="0" w:color="auto"/>
            </w:tcBorders>
          </w:tcPr>
          <w:p w14:paraId="4FA29C9F"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Total</w:t>
            </w:r>
          </w:p>
        </w:tc>
        <w:tc>
          <w:tcPr>
            <w:tcW w:w="236" w:type="dxa"/>
            <w:tcBorders>
              <w:top w:val="single" w:sz="4" w:space="0" w:color="auto"/>
            </w:tcBorders>
          </w:tcPr>
          <w:p w14:paraId="2C5F54F5" w14:textId="77777777" w:rsidR="00F262F7" w:rsidRPr="001E1E6B"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604B02A2"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Current</w:t>
            </w:r>
          </w:p>
        </w:tc>
        <w:tc>
          <w:tcPr>
            <w:tcW w:w="236" w:type="dxa"/>
            <w:tcBorders>
              <w:top w:val="single" w:sz="4" w:space="0" w:color="auto"/>
            </w:tcBorders>
          </w:tcPr>
          <w:p w14:paraId="38B0F391" w14:textId="77777777" w:rsidR="00F262F7" w:rsidRPr="001E1E6B" w:rsidRDefault="00F262F7" w:rsidP="0048323E">
            <w:pPr>
              <w:spacing w:line="160" w:lineRule="atLeast"/>
              <w:jc w:val="center"/>
              <w:rPr>
                <w:rFonts w:cs="Times New Roman"/>
                <w:sz w:val="20"/>
                <w:szCs w:val="20"/>
              </w:rPr>
            </w:pPr>
          </w:p>
        </w:tc>
        <w:tc>
          <w:tcPr>
            <w:tcW w:w="1167" w:type="dxa"/>
            <w:tcBorders>
              <w:top w:val="single" w:sz="4" w:space="0" w:color="auto"/>
              <w:bottom w:val="single" w:sz="4" w:space="0" w:color="auto"/>
            </w:tcBorders>
          </w:tcPr>
          <w:p w14:paraId="777CDF09"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Long-term</w:t>
            </w:r>
          </w:p>
        </w:tc>
        <w:tc>
          <w:tcPr>
            <w:tcW w:w="236" w:type="dxa"/>
          </w:tcPr>
          <w:p w14:paraId="0C85428D" w14:textId="77777777" w:rsidR="00F262F7" w:rsidRPr="001E1E6B" w:rsidRDefault="00F262F7" w:rsidP="0048323E">
            <w:pPr>
              <w:spacing w:line="160" w:lineRule="atLeast"/>
              <w:jc w:val="center"/>
              <w:rPr>
                <w:rFonts w:cs="Times New Roman"/>
                <w:sz w:val="20"/>
                <w:szCs w:val="20"/>
              </w:rPr>
            </w:pPr>
          </w:p>
        </w:tc>
        <w:tc>
          <w:tcPr>
            <w:tcW w:w="1161" w:type="dxa"/>
            <w:tcBorders>
              <w:top w:val="single" w:sz="4" w:space="0" w:color="auto"/>
              <w:bottom w:val="single" w:sz="4" w:space="0" w:color="auto"/>
            </w:tcBorders>
          </w:tcPr>
          <w:p w14:paraId="6F56CC73"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Total</w:t>
            </w:r>
          </w:p>
        </w:tc>
        <w:tc>
          <w:tcPr>
            <w:tcW w:w="236" w:type="dxa"/>
            <w:tcBorders>
              <w:top w:val="single" w:sz="4" w:space="0" w:color="auto"/>
            </w:tcBorders>
          </w:tcPr>
          <w:p w14:paraId="6FEE3E94" w14:textId="77777777" w:rsidR="00F262F7" w:rsidRPr="001E1E6B"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21E395B3" w14:textId="77777777" w:rsidR="00F262F7" w:rsidRPr="001E1E6B" w:rsidRDefault="00F262F7" w:rsidP="0048323E">
            <w:pPr>
              <w:spacing w:line="160" w:lineRule="atLeast"/>
              <w:jc w:val="center"/>
              <w:rPr>
                <w:rFonts w:cs="Times New Roman"/>
                <w:sz w:val="20"/>
                <w:szCs w:val="20"/>
              </w:rPr>
            </w:pPr>
            <w:r w:rsidRPr="001E1E6B">
              <w:rPr>
                <w:rFonts w:cs="Times New Roman"/>
                <w:sz w:val="20"/>
                <w:szCs w:val="20"/>
              </w:rPr>
              <w:t>Current</w:t>
            </w:r>
          </w:p>
        </w:tc>
        <w:tc>
          <w:tcPr>
            <w:tcW w:w="236" w:type="dxa"/>
            <w:tcBorders>
              <w:top w:val="single" w:sz="4" w:space="0" w:color="auto"/>
            </w:tcBorders>
          </w:tcPr>
          <w:p w14:paraId="32F2B717" w14:textId="77777777" w:rsidR="00F262F7" w:rsidRPr="001E1E6B" w:rsidRDefault="00F262F7" w:rsidP="0048323E">
            <w:pPr>
              <w:spacing w:line="160" w:lineRule="atLeast"/>
              <w:jc w:val="center"/>
              <w:rPr>
                <w:rFonts w:cs="Times New Roman"/>
                <w:sz w:val="20"/>
                <w:szCs w:val="20"/>
              </w:rPr>
            </w:pPr>
          </w:p>
        </w:tc>
        <w:tc>
          <w:tcPr>
            <w:tcW w:w="1140" w:type="dxa"/>
            <w:tcBorders>
              <w:top w:val="single" w:sz="4" w:space="0" w:color="auto"/>
              <w:bottom w:val="single" w:sz="4" w:space="0" w:color="auto"/>
            </w:tcBorders>
          </w:tcPr>
          <w:p w14:paraId="2466B6A3" w14:textId="77777777" w:rsidR="00F262F7" w:rsidRPr="001E1E6B" w:rsidRDefault="00F262F7" w:rsidP="0048323E">
            <w:pPr>
              <w:spacing w:line="160" w:lineRule="atLeast"/>
              <w:jc w:val="center"/>
              <w:rPr>
                <w:rFonts w:cs="Times New Roman"/>
                <w:sz w:val="20"/>
                <w:szCs w:val="20"/>
              </w:rPr>
            </w:pPr>
            <w:r w:rsidRPr="001E1E6B">
              <w:rPr>
                <w:rFonts w:cs="Times New Roman"/>
                <w:spacing w:val="-2"/>
                <w:sz w:val="20"/>
                <w:szCs w:val="20"/>
              </w:rPr>
              <w:t>Long</w:t>
            </w:r>
            <w:r w:rsidRPr="001E1E6B">
              <w:rPr>
                <w:rFonts w:cs="Times New Roman"/>
                <w:sz w:val="20"/>
                <w:szCs w:val="20"/>
              </w:rPr>
              <w:t>-term</w:t>
            </w:r>
          </w:p>
        </w:tc>
      </w:tr>
      <w:tr w:rsidR="00F262F7" w:rsidRPr="001E1E6B" w14:paraId="744BDA18" w14:textId="77777777" w:rsidTr="0048323E">
        <w:tc>
          <w:tcPr>
            <w:tcW w:w="2093" w:type="dxa"/>
          </w:tcPr>
          <w:p w14:paraId="311B734C" w14:textId="77777777" w:rsidR="00F262F7" w:rsidRPr="001E1E6B" w:rsidRDefault="00F262F7" w:rsidP="006E7E2A">
            <w:pPr>
              <w:spacing w:line="160" w:lineRule="atLeast"/>
              <w:ind w:left="-110"/>
              <w:jc w:val="both"/>
              <w:rPr>
                <w:rFonts w:cs="Times New Roman"/>
                <w:sz w:val="20"/>
                <w:szCs w:val="20"/>
              </w:rPr>
            </w:pPr>
            <w:r w:rsidRPr="001E1E6B">
              <w:rPr>
                <w:rFonts w:cs="Times New Roman"/>
                <w:sz w:val="20"/>
                <w:szCs w:val="20"/>
              </w:rPr>
              <w:t xml:space="preserve">Hire-purchase contract  </w:t>
            </w:r>
          </w:p>
        </w:tc>
        <w:tc>
          <w:tcPr>
            <w:tcW w:w="1161" w:type="dxa"/>
            <w:tcBorders>
              <w:top w:val="single" w:sz="4" w:space="0" w:color="auto"/>
            </w:tcBorders>
          </w:tcPr>
          <w:p w14:paraId="0522F2C5" w14:textId="77777777" w:rsidR="00F262F7" w:rsidRPr="001E1E6B" w:rsidRDefault="00F262F7" w:rsidP="0048323E">
            <w:pPr>
              <w:spacing w:line="160" w:lineRule="atLeast"/>
              <w:jc w:val="both"/>
              <w:rPr>
                <w:rFonts w:cs="Times New Roman"/>
                <w:sz w:val="20"/>
                <w:szCs w:val="20"/>
                <w:highlight w:val="yellow"/>
              </w:rPr>
            </w:pPr>
          </w:p>
        </w:tc>
        <w:tc>
          <w:tcPr>
            <w:tcW w:w="236" w:type="dxa"/>
          </w:tcPr>
          <w:p w14:paraId="28C81FF9" w14:textId="77777777" w:rsidR="00F262F7" w:rsidRPr="001E1E6B" w:rsidRDefault="00F262F7" w:rsidP="0048323E">
            <w:pPr>
              <w:spacing w:line="160" w:lineRule="atLeast"/>
              <w:jc w:val="both"/>
              <w:rPr>
                <w:rFonts w:cs="Times New Roman"/>
                <w:sz w:val="20"/>
                <w:szCs w:val="20"/>
                <w:highlight w:val="yellow"/>
              </w:rPr>
            </w:pPr>
          </w:p>
        </w:tc>
        <w:tc>
          <w:tcPr>
            <w:tcW w:w="1174" w:type="dxa"/>
            <w:tcBorders>
              <w:top w:val="single" w:sz="4" w:space="0" w:color="auto"/>
            </w:tcBorders>
          </w:tcPr>
          <w:p w14:paraId="207F53F9" w14:textId="77777777" w:rsidR="00F262F7" w:rsidRPr="001E1E6B" w:rsidRDefault="00F262F7" w:rsidP="0048323E">
            <w:pPr>
              <w:spacing w:line="160" w:lineRule="atLeast"/>
              <w:jc w:val="both"/>
              <w:rPr>
                <w:rFonts w:cs="Times New Roman"/>
                <w:sz w:val="20"/>
                <w:szCs w:val="20"/>
                <w:highlight w:val="yellow"/>
              </w:rPr>
            </w:pPr>
          </w:p>
        </w:tc>
        <w:tc>
          <w:tcPr>
            <w:tcW w:w="236" w:type="dxa"/>
          </w:tcPr>
          <w:p w14:paraId="4FC539FE" w14:textId="77777777" w:rsidR="00F262F7" w:rsidRPr="001E1E6B" w:rsidRDefault="00F262F7" w:rsidP="0048323E">
            <w:pPr>
              <w:spacing w:line="160" w:lineRule="atLeast"/>
              <w:jc w:val="both"/>
              <w:rPr>
                <w:rFonts w:cs="Times New Roman"/>
                <w:sz w:val="20"/>
                <w:szCs w:val="20"/>
                <w:highlight w:val="yellow"/>
              </w:rPr>
            </w:pPr>
          </w:p>
        </w:tc>
        <w:tc>
          <w:tcPr>
            <w:tcW w:w="1167" w:type="dxa"/>
            <w:tcBorders>
              <w:top w:val="single" w:sz="4" w:space="0" w:color="auto"/>
            </w:tcBorders>
          </w:tcPr>
          <w:p w14:paraId="5C4EAA80" w14:textId="77777777" w:rsidR="00F262F7" w:rsidRPr="001E1E6B" w:rsidRDefault="00F262F7" w:rsidP="0048323E">
            <w:pPr>
              <w:spacing w:line="160" w:lineRule="atLeast"/>
              <w:jc w:val="both"/>
              <w:rPr>
                <w:rFonts w:cs="Times New Roman"/>
                <w:sz w:val="20"/>
                <w:szCs w:val="20"/>
                <w:highlight w:val="yellow"/>
              </w:rPr>
            </w:pPr>
          </w:p>
        </w:tc>
        <w:tc>
          <w:tcPr>
            <w:tcW w:w="236" w:type="dxa"/>
          </w:tcPr>
          <w:p w14:paraId="50EFD98C" w14:textId="77777777" w:rsidR="00F262F7" w:rsidRPr="001E1E6B" w:rsidRDefault="00F262F7" w:rsidP="0048323E">
            <w:pPr>
              <w:spacing w:line="160" w:lineRule="atLeast"/>
              <w:jc w:val="both"/>
              <w:rPr>
                <w:rFonts w:cs="Times New Roman"/>
                <w:sz w:val="20"/>
                <w:szCs w:val="20"/>
                <w:highlight w:val="yellow"/>
              </w:rPr>
            </w:pPr>
          </w:p>
        </w:tc>
        <w:tc>
          <w:tcPr>
            <w:tcW w:w="1161" w:type="dxa"/>
            <w:tcBorders>
              <w:top w:val="single" w:sz="4" w:space="0" w:color="auto"/>
            </w:tcBorders>
          </w:tcPr>
          <w:p w14:paraId="1C79C307" w14:textId="77777777" w:rsidR="00F262F7" w:rsidRPr="001E1E6B" w:rsidRDefault="00F262F7" w:rsidP="0048323E">
            <w:pPr>
              <w:spacing w:line="160" w:lineRule="atLeast"/>
              <w:jc w:val="both"/>
              <w:rPr>
                <w:rFonts w:cs="Times New Roman"/>
                <w:sz w:val="20"/>
                <w:szCs w:val="20"/>
              </w:rPr>
            </w:pPr>
          </w:p>
        </w:tc>
        <w:tc>
          <w:tcPr>
            <w:tcW w:w="236" w:type="dxa"/>
          </w:tcPr>
          <w:p w14:paraId="063B9DFE" w14:textId="77777777" w:rsidR="00F262F7" w:rsidRPr="001E1E6B" w:rsidRDefault="00F262F7" w:rsidP="0048323E">
            <w:pPr>
              <w:spacing w:line="160" w:lineRule="atLeast"/>
              <w:jc w:val="both"/>
              <w:rPr>
                <w:rFonts w:cs="Times New Roman"/>
                <w:sz w:val="20"/>
                <w:szCs w:val="20"/>
              </w:rPr>
            </w:pPr>
          </w:p>
        </w:tc>
        <w:tc>
          <w:tcPr>
            <w:tcW w:w="1174" w:type="dxa"/>
            <w:tcBorders>
              <w:top w:val="single" w:sz="4" w:space="0" w:color="auto"/>
            </w:tcBorders>
          </w:tcPr>
          <w:p w14:paraId="3828C076" w14:textId="77777777" w:rsidR="00F262F7" w:rsidRPr="001E1E6B" w:rsidRDefault="00F262F7" w:rsidP="0048323E">
            <w:pPr>
              <w:spacing w:line="160" w:lineRule="atLeast"/>
              <w:jc w:val="both"/>
              <w:rPr>
                <w:rFonts w:cs="Times New Roman"/>
                <w:sz w:val="20"/>
                <w:szCs w:val="20"/>
              </w:rPr>
            </w:pPr>
          </w:p>
        </w:tc>
        <w:tc>
          <w:tcPr>
            <w:tcW w:w="236" w:type="dxa"/>
          </w:tcPr>
          <w:p w14:paraId="0E6C48A2" w14:textId="77777777" w:rsidR="00F262F7" w:rsidRPr="001E1E6B" w:rsidRDefault="00F262F7" w:rsidP="0048323E">
            <w:pPr>
              <w:spacing w:line="160" w:lineRule="atLeast"/>
              <w:jc w:val="both"/>
              <w:rPr>
                <w:rFonts w:cs="Times New Roman"/>
                <w:sz w:val="20"/>
                <w:szCs w:val="20"/>
              </w:rPr>
            </w:pPr>
          </w:p>
        </w:tc>
        <w:tc>
          <w:tcPr>
            <w:tcW w:w="1140" w:type="dxa"/>
            <w:tcBorders>
              <w:top w:val="single" w:sz="4" w:space="0" w:color="auto"/>
            </w:tcBorders>
          </w:tcPr>
          <w:p w14:paraId="6B2B398E" w14:textId="77777777" w:rsidR="00F262F7" w:rsidRPr="001E1E6B" w:rsidRDefault="00F262F7" w:rsidP="0048323E">
            <w:pPr>
              <w:spacing w:line="160" w:lineRule="atLeast"/>
              <w:jc w:val="both"/>
              <w:rPr>
                <w:rFonts w:cs="Times New Roman"/>
                <w:sz w:val="20"/>
                <w:szCs w:val="20"/>
              </w:rPr>
            </w:pPr>
          </w:p>
        </w:tc>
      </w:tr>
      <w:tr w:rsidR="00545903" w:rsidRPr="001E1E6B" w14:paraId="58C4CA94" w14:textId="77777777" w:rsidTr="00720216">
        <w:tc>
          <w:tcPr>
            <w:tcW w:w="2093" w:type="dxa"/>
          </w:tcPr>
          <w:p w14:paraId="1CFABEEF"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z w:val="20"/>
                <w:szCs w:val="20"/>
              </w:rPr>
            </w:pPr>
            <w:r w:rsidRPr="001E1E6B">
              <w:rPr>
                <w:rFonts w:cs="Times New Roman"/>
                <w:sz w:val="20"/>
                <w:szCs w:val="20"/>
              </w:rPr>
              <w:t xml:space="preserve">   receivables</w:t>
            </w:r>
          </w:p>
        </w:tc>
        <w:tc>
          <w:tcPr>
            <w:tcW w:w="1161" w:type="dxa"/>
            <w:vAlign w:val="bottom"/>
          </w:tcPr>
          <w:p w14:paraId="5A7BA62C" w14:textId="307AAD91"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766,622</w:t>
            </w:r>
          </w:p>
        </w:tc>
        <w:tc>
          <w:tcPr>
            <w:tcW w:w="236" w:type="dxa"/>
          </w:tcPr>
          <w:p w14:paraId="54A2CD89"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04B3DBA9" w14:textId="6D615E8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381,631</w:t>
            </w:r>
          </w:p>
        </w:tc>
        <w:tc>
          <w:tcPr>
            <w:tcW w:w="236" w:type="dxa"/>
          </w:tcPr>
          <w:p w14:paraId="02FEA28A"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7DAE27D3" w14:textId="4B744C7D"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384,991</w:t>
            </w:r>
          </w:p>
        </w:tc>
        <w:tc>
          <w:tcPr>
            <w:tcW w:w="236" w:type="dxa"/>
          </w:tcPr>
          <w:p w14:paraId="1D3AC37E"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Pr>
          <w:p w14:paraId="726A6A4C" w14:textId="2DBC34FE"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579,911</w:t>
            </w:r>
          </w:p>
        </w:tc>
        <w:tc>
          <w:tcPr>
            <w:tcW w:w="236" w:type="dxa"/>
          </w:tcPr>
          <w:p w14:paraId="777CE848"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Pr>
          <w:p w14:paraId="0DE809F8" w14:textId="2DBDB686"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328,143</w:t>
            </w:r>
          </w:p>
        </w:tc>
        <w:tc>
          <w:tcPr>
            <w:tcW w:w="236" w:type="dxa"/>
          </w:tcPr>
          <w:p w14:paraId="19D333A8"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Pr>
          <w:p w14:paraId="56716F39" w14:textId="1D585502"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1E1E6B">
              <w:rPr>
                <w:rFonts w:cs="Times New Roman"/>
                <w:sz w:val="20"/>
                <w:szCs w:val="20"/>
              </w:rPr>
              <w:t>251,768</w:t>
            </w:r>
          </w:p>
        </w:tc>
      </w:tr>
      <w:tr w:rsidR="00545903" w:rsidRPr="001E1E6B" w14:paraId="479CAB91" w14:textId="77777777" w:rsidTr="00720216">
        <w:tc>
          <w:tcPr>
            <w:tcW w:w="2093" w:type="dxa"/>
          </w:tcPr>
          <w:p w14:paraId="109C66B0"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pacing w:val="-4"/>
                <w:sz w:val="20"/>
                <w:szCs w:val="20"/>
              </w:rPr>
            </w:pPr>
            <w:r w:rsidRPr="001E1E6B">
              <w:rPr>
                <w:rFonts w:cs="Times New Roman"/>
                <w:spacing w:val="-4"/>
                <w:sz w:val="20"/>
                <w:szCs w:val="20"/>
              </w:rPr>
              <w:t>Accrued interest income</w:t>
            </w:r>
          </w:p>
        </w:tc>
        <w:tc>
          <w:tcPr>
            <w:tcW w:w="1161" w:type="dxa"/>
            <w:vAlign w:val="bottom"/>
          </w:tcPr>
          <w:p w14:paraId="5B1C1606" w14:textId="47A74388"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4,950</w:t>
            </w:r>
          </w:p>
        </w:tc>
        <w:tc>
          <w:tcPr>
            <w:tcW w:w="236" w:type="dxa"/>
          </w:tcPr>
          <w:p w14:paraId="5F85C4D6"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29DD2BB9" w14:textId="76D6965D"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4,950</w:t>
            </w:r>
          </w:p>
        </w:tc>
        <w:tc>
          <w:tcPr>
            <w:tcW w:w="236" w:type="dxa"/>
          </w:tcPr>
          <w:p w14:paraId="24E313DA"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center"/>
          </w:tcPr>
          <w:p w14:paraId="367D5C27" w14:textId="21536573"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sidRPr="001E1E6B">
              <w:rPr>
                <w:rFonts w:cs="Times New Roman"/>
                <w:sz w:val="20"/>
                <w:szCs w:val="20"/>
              </w:rPr>
              <w:t>-</w:t>
            </w:r>
          </w:p>
        </w:tc>
        <w:tc>
          <w:tcPr>
            <w:tcW w:w="236" w:type="dxa"/>
          </w:tcPr>
          <w:p w14:paraId="0245025D"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Pr>
          <w:p w14:paraId="2C78541F" w14:textId="09FD4D2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3,433</w:t>
            </w:r>
          </w:p>
        </w:tc>
        <w:tc>
          <w:tcPr>
            <w:tcW w:w="236" w:type="dxa"/>
          </w:tcPr>
          <w:p w14:paraId="1F3FF4CB"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Pr>
          <w:p w14:paraId="739EDDD2" w14:textId="7C615514"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3,433</w:t>
            </w:r>
          </w:p>
        </w:tc>
        <w:tc>
          <w:tcPr>
            <w:tcW w:w="236" w:type="dxa"/>
          </w:tcPr>
          <w:p w14:paraId="30B0A578"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Pr>
          <w:p w14:paraId="03C8C0E4" w14:textId="3DECB93D"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sidRPr="001E1E6B">
              <w:rPr>
                <w:rFonts w:cs="Times New Roman"/>
                <w:sz w:val="20"/>
                <w:szCs w:val="20"/>
              </w:rPr>
              <w:t>-</w:t>
            </w:r>
          </w:p>
        </w:tc>
      </w:tr>
      <w:tr w:rsidR="00545903" w:rsidRPr="001E1E6B" w14:paraId="09DAFCF0" w14:textId="77777777" w:rsidTr="00720216">
        <w:tc>
          <w:tcPr>
            <w:tcW w:w="2093" w:type="dxa"/>
          </w:tcPr>
          <w:p w14:paraId="606EB11E"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Less unearned income</w:t>
            </w:r>
          </w:p>
        </w:tc>
        <w:tc>
          <w:tcPr>
            <w:tcW w:w="1161" w:type="dxa"/>
            <w:tcBorders>
              <w:bottom w:val="single" w:sz="4" w:space="0" w:color="auto"/>
            </w:tcBorders>
            <w:vAlign w:val="bottom"/>
          </w:tcPr>
          <w:p w14:paraId="118DA4C4" w14:textId="15FFA97D"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(163,365)</w:t>
            </w:r>
          </w:p>
        </w:tc>
        <w:tc>
          <w:tcPr>
            <w:tcW w:w="236" w:type="dxa"/>
          </w:tcPr>
          <w:p w14:paraId="01F6B704"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bottom w:val="single" w:sz="4" w:space="0" w:color="auto"/>
            </w:tcBorders>
            <w:vAlign w:val="bottom"/>
          </w:tcPr>
          <w:p w14:paraId="70D7D6B0" w14:textId="0C15CF65"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(97,692)</w:t>
            </w:r>
          </w:p>
        </w:tc>
        <w:tc>
          <w:tcPr>
            <w:tcW w:w="236" w:type="dxa"/>
          </w:tcPr>
          <w:p w14:paraId="23540DA9"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bottom w:val="single" w:sz="4" w:space="0" w:color="auto"/>
            </w:tcBorders>
            <w:vAlign w:val="bottom"/>
          </w:tcPr>
          <w:p w14:paraId="6A9CD034" w14:textId="3BC21BE6"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(65,673)</w:t>
            </w:r>
          </w:p>
        </w:tc>
        <w:tc>
          <w:tcPr>
            <w:tcW w:w="236" w:type="dxa"/>
          </w:tcPr>
          <w:p w14:paraId="1CEC437E"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tcPr>
          <w:p w14:paraId="2EE60221" w14:textId="207DF52F"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(108,308)</w:t>
            </w:r>
          </w:p>
        </w:tc>
        <w:tc>
          <w:tcPr>
            <w:tcW w:w="236" w:type="dxa"/>
          </w:tcPr>
          <w:p w14:paraId="48EC7F29"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tcPr>
          <w:p w14:paraId="33D71333" w14:textId="2BC9B014"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(68,698)</w:t>
            </w:r>
          </w:p>
        </w:tc>
        <w:tc>
          <w:tcPr>
            <w:tcW w:w="236" w:type="dxa"/>
          </w:tcPr>
          <w:p w14:paraId="5D08540E"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bottom w:val="single" w:sz="4" w:space="0" w:color="auto"/>
            </w:tcBorders>
          </w:tcPr>
          <w:p w14:paraId="238D96B2" w14:textId="5D773A7A"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1E1E6B">
              <w:rPr>
                <w:rFonts w:cs="Times New Roman"/>
                <w:sz w:val="20"/>
                <w:szCs w:val="20"/>
              </w:rPr>
              <w:t>(39,610)</w:t>
            </w:r>
          </w:p>
        </w:tc>
      </w:tr>
      <w:tr w:rsidR="00545903" w:rsidRPr="001E1E6B" w14:paraId="485E73D4" w14:textId="77777777" w:rsidTr="00720216">
        <w:tc>
          <w:tcPr>
            <w:tcW w:w="2093" w:type="dxa"/>
          </w:tcPr>
          <w:p w14:paraId="31264799"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Net</w:t>
            </w:r>
          </w:p>
        </w:tc>
        <w:tc>
          <w:tcPr>
            <w:tcW w:w="1161" w:type="dxa"/>
            <w:tcBorders>
              <w:top w:val="single" w:sz="4" w:space="0" w:color="auto"/>
            </w:tcBorders>
            <w:vAlign w:val="bottom"/>
          </w:tcPr>
          <w:p w14:paraId="24958C34" w14:textId="20B527F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608,207</w:t>
            </w:r>
          </w:p>
        </w:tc>
        <w:tc>
          <w:tcPr>
            <w:tcW w:w="236" w:type="dxa"/>
          </w:tcPr>
          <w:p w14:paraId="183075A5"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top w:val="single" w:sz="4" w:space="0" w:color="auto"/>
            </w:tcBorders>
            <w:vAlign w:val="bottom"/>
          </w:tcPr>
          <w:p w14:paraId="161DEAC0" w14:textId="60CAE74D"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288,889</w:t>
            </w:r>
          </w:p>
        </w:tc>
        <w:tc>
          <w:tcPr>
            <w:tcW w:w="236" w:type="dxa"/>
          </w:tcPr>
          <w:p w14:paraId="14C376E2"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top w:val="single" w:sz="4" w:space="0" w:color="auto"/>
            </w:tcBorders>
            <w:vAlign w:val="bottom"/>
          </w:tcPr>
          <w:p w14:paraId="29B4793F" w14:textId="63185421"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319,318</w:t>
            </w:r>
          </w:p>
        </w:tc>
        <w:tc>
          <w:tcPr>
            <w:tcW w:w="236" w:type="dxa"/>
          </w:tcPr>
          <w:p w14:paraId="0B9C21C2"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tcBorders>
          </w:tcPr>
          <w:p w14:paraId="7FC7C7F8" w14:textId="45C27933"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475,036</w:t>
            </w:r>
          </w:p>
        </w:tc>
        <w:tc>
          <w:tcPr>
            <w:tcW w:w="236" w:type="dxa"/>
          </w:tcPr>
          <w:p w14:paraId="2E4F73A6"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tcBorders>
          </w:tcPr>
          <w:p w14:paraId="39147934" w14:textId="1DD91CB8"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262,878</w:t>
            </w:r>
          </w:p>
        </w:tc>
        <w:tc>
          <w:tcPr>
            <w:tcW w:w="236" w:type="dxa"/>
          </w:tcPr>
          <w:p w14:paraId="617A87D2"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top w:val="single" w:sz="4" w:space="0" w:color="auto"/>
            </w:tcBorders>
          </w:tcPr>
          <w:p w14:paraId="34B96B84" w14:textId="0FF6C8D4"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1E1E6B">
              <w:rPr>
                <w:rFonts w:cs="Times New Roman"/>
                <w:sz w:val="20"/>
                <w:szCs w:val="20"/>
              </w:rPr>
              <w:t>212,158</w:t>
            </w:r>
          </w:p>
        </w:tc>
      </w:tr>
      <w:tr w:rsidR="008A0D76" w:rsidRPr="001E1E6B" w14:paraId="6C914FF9" w14:textId="77777777" w:rsidTr="0048323E">
        <w:tc>
          <w:tcPr>
            <w:tcW w:w="2093" w:type="dxa"/>
          </w:tcPr>
          <w:p w14:paraId="6A8E73CA"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Less allowance for</w:t>
            </w:r>
          </w:p>
        </w:tc>
        <w:tc>
          <w:tcPr>
            <w:tcW w:w="1161" w:type="dxa"/>
            <w:vAlign w:val="bottom"/>
          </w:tcPr>
          <w:p w14:paraId="75FCFC2C"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0563247E"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477B96AB"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B4FEDFE"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746A1B3D"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25A3D7A4"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19947863"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FDB1E37"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44232349"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130D7260"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bottom"/>
          </w:tcPr>
          <w:p w14:paraId="05E991F6"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8A0D76" w:rsidRPr="001E1E6B" w14:paraId="6752D142" w14:textId="77777777" w:rsidTr="0048323E">
        <w:tc>
          <w:tcPr>
            <w:tcW w:w="2093" w:type="dxa"/>
          </w:tcPr>
          <w:p w14:paraId="1DB5F9D9"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 xml:space="preserve">    impairment for  </w:t>
            </w:r>
          </w:p>
        </w:tc>
        <w:tc>
          <w:tcPr>
            <w:tcW w:w="1161" w:type="dxa"/>
            <w:vAlign w:val="bottom"/>
          </w:tcPr>
          <w:p w14:paraId="693EAD02"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248001E4"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5DD54B56"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5AB81555"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631737B7"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0CC15F85"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717A2457"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75D11231"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70B3D3EA"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3DD5AA6C"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bottom"/>
          </w:tcPr>
          <w:p w14:paraId="48F7D929" w14:textId="77777777" w:rsidR="008A0D76" w:rsidRPr="001E1E6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545903" w:rsidRPr="001E1E6B" w14:paraId="49BC2D52" w14:textId="77777777" w:rsidTr="00720216">
        <w:tc>
          <w:tcPr>
            <w:tcW w:w="2093" w:type="dxa"/>
          </w:tcPr>
          <w:p w14:paraId="6F32C93C"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 xml:space="preserve">    expected credit loss</w:t>
            </w:r>
          </w:p>
        </w:tc>
        <w:tc>
          <w:tcPr>
            <w:tcW w:w="1161" w:type="dxa"/>
            <w:tcBorders>
              <w:bottom w:val="single" w:sz="4" w:space="0" w:color="auto"/>
            </w:tcBorders>
            <w:vAlign w:val="bottom"/>
          </w:tcPr>
          <w:p w14:paraId="0A5EF118" w14:textId="51C3B850"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(42,375)</w:t>
            </w:r>
          </w:p>
        </w:tc>
        <w:tc>
          <w:tcPr>
            <w:tcW w:w="236" w:type="dxa"/>
          </w:tcPr>
          <w:p w14:paraId="7753E794"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bottom w:val="single" w:sz="4" w:space="0" w:color="auto"/>
            </w:tcBorders>
            <w:vAlign w:val="bottom"/>
          </w:tcPr>
          <w:p w14:paraId="68E80C01" w14:textId="5C82C275"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(27,647)</w:t>
            </w:r>
          </w:p>
        </w:tc>
        <w:tc>
          <w:tcPr>
            <w:tcW w:w="236" w:type="dxa"/>
          </w:tcPr>
          <w:p w14:paraId="29216A4A"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bottom w:val="single" w:sz="4" w:space="0" w:color="auto"/>
            </w:tcBorders>
            <w:vAlign w:val="bottom"/>
          </w:tcPr>
          <w:p w14:paraId="01F77041" w14:textId="1F6AE3D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(14,728)</w:t>
            </w:r>
          </w:p>
        </w:tc>
        <w:tc>
          <w:tcPr>
            <w:tcW w:w="236" w:type="dxa"/>
          </w:tcPr>
          <w:p w14:paraId="0C9A1926"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tcPr>
          <w:p w14:paraId="0EC38EBE" w14:textId="054061EF"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(35,805)</w:t>
            </w:r>
          </w:p>
        </w:tc>
        <w:tc>
          <w:tcPr>
            <w:tcW w:w="236" w:type="dxa"/>
          </w:tcPr>
          <w:p w14:paraId="7F47C183"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tcPr>
          <w:p w14:paraId="7ED7BFE0" w14:textId="3596375A"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(27,302)</w:t>
            </w:r>
          </w:p>
        </w:tc>
        <w:tc>
          <w:tcPr>
            <w:tcW w:w="236" w:type="dxa"/>
          </w:tcPr>
          <w:p w14:paraId="35E8F195"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bottom w:val="single" w:sz="4" w:space="0" w:color="auto"/>
            </w:tcBorders>
          </w:tcPr>
          <w:p w14:paraId="4488A8AF" w14:textId="5E844C21"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1E1E6B">
              <w:rPr>
                <w:rFonts w:cs="Times New Roman"/>
                <w:sz w:val="20"/>
                <w:szCs w:val="20"/>
              </w:rPr>
              <w:t>(8,503)</w:t>
            </w:r>
          </w:p>
        </w:tc>
      </w:tr>
      <w:tr w:rsidR="00545903" w:rsidRPr="001E1E6B" w14:paraId="3C4544F6" w14:textId="77777777" w:rsidTr="00720216">
        <w:tc>
          <w:tcPr>
            <w:tcW w:w="2093" w:type="dxa"/>
          </w:tcPr>
          <w:p w14:paraId="53238445"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1E1E6B">
              <w:rPr>
                <w:rFonts w:cs="Times New Roman"/>
                <w:sz w:val="20"/>
                <w:szCs w:val="20"/>
              </w:rPr>
              <w:t>Net</w:t>
            </w:r>
          </w:p>
        </w:tc>
        <w:tc>
          <w:tcPr>
            <w:tcW w:w="1161" w:type="dxa"/>
            <w:tcBorders>
              <w:top w:val="single" w:sz="4" w:space="0" w:color="auto"/>
              <w:bottom w:val="double" w:sz="4" w:space="0" w:color="auto"/>
            </w:tcBorders>
            <w:vAlign w:val="bottom"/>
          </w:tcPr>
          <w:p w14:paraId="149630F9" w14:textId="62B360B5"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565,832</w:t>
            </w:r>
          </w:p>
        </w:tc>
        <w:tc>
          <w:tcPr>
            <w:tcW w:w="236" w:type="dxa"/>
          </w:tcPr>
          <w:p w14:paraId="60E17521"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top w:val="single" w:sz="4" w:space="0" w:color="auto"/>
              <w:bottom w:val="double" w:sz="4" w:space="0" w:color="auto"/>
            </w:tcBorders>
            <w:vAlign w:val="bottom"/>
          </w:tcPr>
          <w:p w14:paraId="4457676D" w14:textId="1691E309"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261,242</w:t>
            </w:r>
          </w:p>
        </w:tc>
        <w:tc>
          <w:tcPr>
            <w:tcW w:w="236" w:type="dxa"/>
          </w:tcPr>
          <w:p w14:paraId="6827A4C6"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top w:val="single" w:sz="4" w:space="0" w:color="auto"/>
              <w:bottom w:val="double" w:sz="4" w:space="0" w:color="auto"/>
            </w:tcBorders>
            <w:vAlign w:val="bottom"/>
          </w:tcPr>
          <w:p w14:paraId="53E93A83" w14:textId="75BF9D98"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304,590</w:t>
            </w:r>
          </w:p>
        </w:tc>
        <w:tc>
          <w:tcPr>
            <w:tcW w:w="236" w:type="dxa"/>
          </w:tcPr>
          <w:p w14:paraId="357693B9"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bottom w:val="double" w:sz="4" w:space="0" w:color="auto"/>
            </w:tcBorders>
          </w:tcPr>
          <w:p w14:paraId="210DFBC6" w14:textId="2EDD125B"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1E1E6B">
              <w:rPr>
                <w:rFonts w:cs="Times New Roman"/>
                <w:sz w:val="20"/>
                <w:szCs w:val="20"/>
              </w:rPr>
              <w:t>439,231</w:t>
            </w:r>
          </w:p>
        </w:tc>
        <w:tc>
          <w:tcPr>
            <w:tcW w:w="236" w:type="dxa"/>
          </w:tcPr>
          <w:p w14:paraId="30808D0F"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bottom w:val="double" w:sz="4" w:space="0" w:color="auto"/>
            </w:tcBorders>
          </w:tcPr>
          <w:p w14:paraId="4EB03FC8" w14:textId="50308CF4"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1E1E6B">
              <w:rPr>
                <w:rFonts w:cs="Times New Roman"/>
                <w:sz w:val="20"/>
                <w:szCs w:val="20"/>
              </w:rPr>
              <w:t>235,576</w:t>
            </w:r>
          </w:p>
        </w:tc>
        <w:tc>
          <w:tcPr>
            <w:tcW w:w="236" w:type="dxa"/>
          </w:tcPr>
          <w:p w14:paraId="5A8BB27F" w14:textId="77777777"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top w:val="single" w:sz="4" w:space="0" w:color="auto"/>
              <w:bottom w:val="double" w:sz="4" w:space="0" w:color="auto"/>
            </w:tcBorders>
          </w:tcPr>
          <w:p w14:paraId="3C4B9FFB" w14:textId="13822BC6" w:rsidR="00545903" w:rsidRPr="001E1E6B" w:rsidRDefault="00545903" w:rsidP="005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1E1E6B">
              <w:rPr>
                <w:rFonts w:cs="Times New Roman"/>
                <w:sz w:val="20"/>
                <w:szCs w:val="20"/>
              </w:rPr>
              <w:t>203,655</w:t>
            </w:r>
          </w:p>
        </w:tc>
      </w:tr>
    </w:tbl>
    <w:p w14:paraId="487376F8" w14:textId="77777777" w:rsidR="00F262F7" w:rsidRPr="001E1E6B" w:rsidRDefault="00F262F7" w:rsidP="00D03159">
      <w:pPr>
        <w:tabs>
          <w:tab w:val="left" w:pos="540"/>
        </w:tabs>
        <w:jc w:val="both"/>
        <w:rPr>
          <w:rFonts w:cs="Cordia New"/>
          <w:sz w:val="16"/>
          <w:szCs w:val="16"/>
        </w:rPr>
      </w:pPr>
    </w:p>
    <w:p w14:paraId="10A7EDA0" w14:textId="1FFB636A" w:rsidR="00D03159" w:rsidRPr="001E1E6B" w:rsidRDefault="00D03159" w:rsidP="00C6030E">
      <w:pPr>
        <w:tabs>
          <w:tab w:val="left" w:pos="540"/>
        </w:tabs>
        <w:jc w:val="thaiDistribute"/>
        <w:rPr>
          <w:rFonts w:cs="Times New Roman"/>
          <w:sz w:val="22"/>
          <w:szCs w:val="22"/>
        </w:rPr>
      </w:pPr>
      <w:r w:rsidRPr="001E1E6B">
        <w:rPr>
          <w:rFonts w:cs="Times New Roman"/>
          <w:sz w:val="22"/>
          <w:szCs w:val="22"/>
        </w:rPr>
        <w:t>Hire-purchase</w:t>
      </w:r>
      <w:r w:rsidR="008134F5" w:rsidRPr="001E1E6B">
        <w:rPr>
          <w:rFonts w:cs="Times New Roman"/>
          <w:sz w:val="22"/>
          <w:szCs w:val="22"/>
        </w:rPr>
        <w:t xml:space="preserve"> cont</w:t>
      </w:r>
      <w:r w:rsidR="00FB34DB" w:rsidRPr="001E1E6B">
        <w:rPr>
          <w:rFonts w:cs="Times New Roman"/>
          <w:sz w:val="22"/>
          <w:szCs w:val="22"/>
        </w:rPr>
        <w:t xml:space="preserve">ract receivables as </w:t>
      </w:r>
      <w:r w:rsidR="003C79E5" w:rsidRPr="001E1E6B">
        <w:rPr>
          <w:rFonts w:cs="Times New Roman"/>
          <w:sz w:val="22"/>
          <w:szCs w:val="22"/>
        </w:rPr>
        <w:t xml:space="preserve">at </w:t>
      </w:r>
      <w:r w:rsidR="00772A94" w:rsidRPr="001E1E6B">
        <w:rPr>
          <w:rFonts w:cs="Times New Roman"/>
          <w:sz w:val="22"/>
          <w:szCs w:val="22"/>
        </w:rPr>
        <w:t>March 31</w:t>
      </w:r>
      <w:r w:rsidR="001A138E" w:rsidRPr="001E1E6B">
        <w:rPr>
          <w:rFonts w:cs="Times New Roman"/>
          <w:sz w:val="22"/>
          <w:szCs w:val="22"/>
        </w:rPr>
        <w:t>,</w:t>
      </w:r>
      <w:r w:rsidR="00F062CA" w:rsidRPr="001E1E6B">
        <w:rPr>
          <w:rFonts w:cs="Times New Roman"/>
          <w:sz w:val="22"/>
          <w:szCs w:val="22"/>
        </w:rPr>
        <w:t xml:space="preserve"> </w:t>
      </w:r>
      <w:r w:rsidR="00772A94" w:rsidRPr="001E1E6B">
        <w:rPr>
          <w:rFonts w:cs="Times New Roman"/>
          <w:sz w:val="22"/>
          <w:szCs w:val="22"/>
        </w:rPr>
        <w:t>202</w:t>
      </w:r>
      <w:r w:rsidR="008A0D76" w:rsidRPr="001E1E6B">
        <w:rPr>
          <w:rFonts w:cs="Times New Roman"/>
          <w:sz w:val="22"/>
          <w:szCs w:val="22"/>
        </w:rPr>
        <w:t>6</w:t>
      </w:r>
      <w:r w:rsidR="00F062CA" w:rsidRPr="001E1E6B">
        <w:rPr>
          <w:rFonts w:cs="Times New Roman"/>
          <w:sz w:val="22"/>
          <w:szCs w:val="22"/>
        </w:rPr>
        <w:t xml:space="preserve"> and December 31, </w:t>
      </w:r>
      <w:r w:rsidR="00772A94" w:rsidRPr="001E1E6B">
        <w:rPr>
          <w:rFonts w:cs="Times New Roman"/>
          <w:sz w:val="22"/>
          <w:szCs w:val="22"/>
        </w:rPr>
        <w:t>202</w:t>
      </w:r>
      <w:r w:rsidR="008A0D76" w:rsidRPr="001E1E6B">
        <w:rPr>
          <w:rFonts w:cs="Times New Roman"/>
          <w:sz w:val="22"/>
          <w:szCs w:val="22"/>
        </w:rPr>
        <w:t>5</w:t>
      </w:r>
      <w:r w:rsidR="006C2A27" w:rsidRPr="001E1E6B">
        <w:rPr>
          <w:rFonts w:cs="Times New Roman"/>
          <w:sz w:val="22"/>
          <w:szCs w:val="22"/>
          <w:cs/>
        </w:rPr>
        <w:t xml:space="preserve"> </w:t>
      </w:r>
      <w:r w:rsidRPr="001E1E6B">
        <w:rPr>
          <w:rFonts w:cs="Times New Roman"/>
          <w:sz w:val="22"/>
          <w:szCs w:val="22"/>
          <w:lang w:val="en-GB"/>
        </w:rPr>
        <w:t>were classified by staging</w:t>
      </w:r>
      <w:r w:rsidR="00E40232" w:rsidRPr="001E1E6B">
        <w:rPr>
          <w:rFonts w:cs="Times New Roman"/>
          <w:sz w:val="22"/>
          <w:szCs w:val="22"/>
          <w:lang w:val="en-GB"/>
        </w:rPr>
        <w:t xml:space="preserve"> </w:t>
      </w:r>
      <w:r w:rsidRPr="001E1E6B">
        <w:rPr>
          <w:rFonts w:cs="Times New Roman"/>
          <w:sz w:val="22"/>
          <w:szCs w:val="22"/>
        </w:rPr>
        <w:t>as follows:</w:t>
      </w:r>
    </w:p>
    <w:p w14:paraId="1553CB53" w14:textId="77777777" w:rsidR="009F369A" w:rsidRPr="001E1E6B" w:rsidRDefault="009F369A" w:rsidP="006E2A39">
      <w:pPr>
        <w:tabs>
          <w:tab w:val="clear" w:pos="227"/>
          <w:tab w:val="clear" w:pos="454"/>
        </w:tabs>
        <w:spacing w:line="240" w:lineRule="auto"/>
        <w:jc w:val="both"/>
        <w:rPr>
          <w:rFonts w:cs="Times New Roman"/>
          <w:sz w:val="16"/>
          <w:szCs w:val="16"/>
          <w:highlight w:val="yellow"/>
        </w:rPr>
      </w:pPr>
    </w:p>
    <w:tbl>
      <w:tblPr>
        <w:tblW w:w="9779" w:type="dxa"/>
        <w:tblLayout w:type="fixed"/>
        <w:tblLook w:val="01E0" w:firstRow="1" w:lastRow="1" w:firstColumn="1" w:lastColumn="1" w:noHBand="0" w:noVBand="0"/>
      </w:tblPr>
      <w:tblGrid>
        <w:gridCol w:w="3828"/>
        <w:gridCol w:w="1296"/>
        <w:gridCol w:w="263"/>
        <w:gridCol w:w="1271"/>
        <w:gridCol w:w="270"/>
        <w:gridCol w:w="1294"/>
        <w:gridCol w:w="270"/>
        <w:gridCol w:w="1287"/>
      </w:tblGrid>
      <w:tr w:rsidR="00181CB3" w:rsidRPr="00A82E5E" w14:paraId="49A83FB9" w14:textId="77777777" w:rsidTr="00DC46F6">
        <w:tc>
          <w:tcPr>
            <w:tcW w:w="3828" w:type="dxa"/>
            <w:vAlign w:val="bottom"/>
          </w:tcPr>
          <w:p w14:paraId="12DC24D5"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p>
        </w:tc>
        <w:tc>
          <w:tcPr>
            <w:tcW w:w="5951" w:type="dxa"/>
            <w:gridSpan w:val="7"/>
          </w:tcPr>
          <w:p w14:paraId="227DA824"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cs/>
              </w:rPr>
            </w:pPr>
            <w:r w:rsidRPr="00A82E5E">
              <w:rPr>
                <w:rFonts w:cs="Times New Roman"/>
                <w:sz w:val="20"/>
                <w:szCs w:val="20"/>
              </w:rPr>
              <w:t>In Thousand Baht</w:t>
            </w:r>
          </w:p>
        </w:tc>
      </w:tr>
      <w:tr w:rsidR="00181CB3" w:rsidRPr="00A82E5E" w14:paraId="5A9B199E" w14:textId="77777777" w:rsidTr="00DC46F6">
        <w:tc>
          <w:tcPr>
            <w:tcW w:w="3828" w:type="dxa"/>
            <w:vAlign w:val="bottom"/>
          </w:tcPr>
          <w:p w14:paraId="56A18375"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p>
        </w:tc>
        <w:tc>
          <w:tcPr>
            <w:tcW w:w="2830" w:type="dxa"/>
            <w:gridSpan w:val="3"/>
            <w:tcBorders>
              <w:top w:val="single" w:sz="4" w:space="0" w:color="auto"/>
            </w:tcBorders>
            <w:vAlign w:val="bottom"/>
          </w:tcPr>
          <w:p w14:paraId="0D3D04E3"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cs/>
              </w:rPr>
            </w:pPr>
            <w:r w:rsidRPr="00A82E5E">
              <w:rPr>
                <w:rFonts w:cs="Times New Roman"/>
                <w:sz w:val="20"/>
                <w:szCs w:val="20"/>
              </w:rPr>
              <w:t>Consolidated</w:t>
            </w:r>
          </w:p>
        </w:tc>
        <w:tc>
          <w:tcPr>
            <w:tcW w:w="270" w:type="dxa"/>
            <w:tcBorders>
              <w:top w:val="single" w:sz="4" w:space="0" w:color="auto"/>
            </w:tcBorders>
          </w:tcPr>
          <w:p w14:paraId="78F122B9"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cs/>
              </w:rPr>
            </w:pPr>
          </w:p>
        </w:tc>
        <w:tc>
          <w:tcPr>
            <w:tcW w:w="2851" w:type="dxa"/>
            <w:gridSpan w:val="3"/>
            <w:tcBorders>
              <w:top w:val="single" w:sz="4" w:space="0" w:color="auto"/>
            </w:tcBorders>
          </w:tcPr>
          <w:p w14:paraId="55CDFE21"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r w:rsidRPr="00A82E5E">
              <w:rPr>
                <w:rFonts w:cs="Times New Roman"/>
                <w:sz w:val="20"/>
                <w:szCs w:val="20"/>
              </w:rPr>
              <w:t>Separate</w:t>
            </w:r>
          </w:p>
        </w:tc>
      </w:tr>
      <w:tr w:rsidR="00181CB3" w:rsidRPr="00A82E5E" w14:paraId="7BA65489" w14:textId="77777777" w:rsidTr="00DC46F6">
        <w:tc>
          <w:tcPr>
            <w:tcW w:w="3828" w:type="dxa"/>
            <w:vAlign w:val="bottom"/>
          </w:tcPr>
          <w:p w14:paraId="0B32B63E"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p>
        </w:tc>
        <w:tc>
          <w:tcPr>
            <w:tcW w:w="2830" w:type="dxa"/>
            <w:gridSpan w:val="3"/>
            <w:tcBorders>
              <w:bottom w:val="single" w:sz="4" w:space="0" w:color="auto"/>
            </w:tcBorders>
            <w:vAlign w:val="bottom"/>
          </w:tcPr>
          <w:p w14:paraId="338614F5"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r w:rsidRPr="00A82E5E">
              <w:rPr>
                <w:rFonts w:cs="Times New Roman"/>
                <w:sz w:val="20"/>
                <w:szCs w:val="20"/>
              </w:rPr>
              <w:t>financial statements</w:t>
            </w:r>
          </w:p>
        </w:tc>
        <w:tc>
          <w:tcPr>
            <w:tcW w:w="270" w:type="dxa"/>
          </w:tcPr>
          <w:p w14:paraId="39DEC9D4"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cs/>
              </w:rPr>
            </w:pPr>
          </w:p>
        </w:tc>
        <w:tc>
          <w:tcPr>
            <w:tcW w:w="2851" w:type="dxa"/>
            <w:gridSpan w:val="3"/>
          </w:tcPr>
          <w:p w14:paraId="32F1A727"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0"/>
                <w:szCs w:val="20"/>
              </w:rPr>
            </w:pPr>
            <w:r w:rsidRPr="00A82E5E">
              <w:rPr>
                <w:rFonts w:cs="Times New Roman"/>
                <w:sz w:val="20"/>
                <w:szCs w:val="20"/>
              </w:rPr>
              <w:t>financial statements</w:t>
            </w:r>
          </w:p>
        </w:tc>
      </w:tr>
      <w:tr w:rsidR="00181CB3" w:rsidRPr="00A82E5E" w14:paraId="304E7F75" w14:textId="77777777" w:rsidTr="00181CB3">
        <w:tc>
          <w:tcPr>
            <w:tcW w:w="3828" w:type="dxa"/>
            <w:vAlign w:val="bottom"/>
          </w:tcPr>
          <w:p w14:paraId="2A2B20DD" w14:textId="77777777" w:rsidR="00181CB3" w:rsidRPr="00A82E5E"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0"/>
                <w:szCs w:val="20"/>
                <w:lang w:val="en-GB"/>
              </w:rPr>
            </w:pPr>
          </w:p>
        </w:tc>
        <w:tc>
          <w:tcPr>
            <w:tcW w:w="1296" w:type="dxa"/>
            <w:tcBorders>
              <w:top w:val="single" w:sz="4" w:space="0" w:color="auto"/>
            </w:tcBorders>
            <w:vAlign w:val="bottom"/>
          </w:tcPr>
          <w:p w14:paraId="539888FD" w14:textId="032B5CF9" w:rsidR="00181CB3" w:rsidRPr="00A82E5E"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0"/>
              <w:jc w:val="center"/>
              <w:rPr>
                <w:rFonts w:cs="Times New Roman"/>
                <w:sz w:val="20"/>
                <w:szCs w:val="20"/>
              </w:rPr>
            </w:pPr>
            <w:r w:rsidRPr="00A82E5E">
              <w:rPr>
                <w:rFonts w:cs="Times New Roman"/>
                <w:sz w:val="20"/>
                <w:szCs w:val="20"/>
              </w:rPr>
              <w:t>March 31,</w:t>
            </w:r>
          </w:p>
        </w:tc>
        <w:tc>
          <w:tcPr>
            <w:tcW w:w="263" w:type="dxa"/>
            <w:vAlign w:val="bottom"/>
          </w:tcPr>
          <w:p w14:paraId="1DCC2F6C" w14:textId="77777777" w:rsidR="00181CB3" w:rsidRPr="00A82E5E"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p>
        </w:tc>
        <w:tc>
          <w:tcPr>
            <w:tcW w:w="1271" w:type="dxa"/>
            <w:vAlign w:val="bottom"/>
          </w:tcPr>
          <w:p w14:paraId="3D441016" w14:textId="7612E829" w:rsidR="00181CB3" w:rsidRPr="00A82E5E"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r w:rsidRPr="00A82E5E">
              <w:rPr>
                <w:rFonts w:cs="Times New Roman"/>
                <w:sz w:val="20"/>
                <w:szCs w:val="20"/>
              </w:rPr>
              <w:t>December 31,</w:t>
            </w:r>
          </w:p>
        </w:tc>
        <w:tc>
          <w:tcPr>
            <w:tcW w:w="270" w:type="dxa"/>
            <w:vAlign w:val="bottom"/>
          </w:tcPr>
          <w:p w14:paraId="7729EB43" w14:textId="77777777" w:rsidR="00181CB3" w:rsidRPr="00A82E5E"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p>
        </w:tc>
        <w:tc>
          <w:tcPr>
            <w:tcW w:w="1294" w:type="dxa"/>
            <w:tcBorders>
              <w:top w:val="single" w:sz="4" w:space="0" w:color="auto"/>
            </w:tcBorders>
            <w:vAlign w:val="bottom"/>
          </w:tcPr>
          <w:p w14:paraId="1E33704A" w14:textId="319A5D8A" w:rsidR="00181CB3" w:rsidRPr="00A82E5E"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r w:rsidRPr="00A82E5E">
              <w:rPr>
                <w:rFonts w:cs="Times New Roman"/>
                <w:sz w:val="20"/>
                <w:szCs w:val="20"/>
              </w:rPr>
              <w:t>March 31,</w:t>
            </w:r>
          </w:p>
        </w:tc>
        <w:tc>
          <w:tcPr>
            <w:tcW w:w="270" w:type="dxa"/>
            <w:tcBorders>
              <w:top w:val="single" w:sz="4" w:space="0" w:color="auto"/>
            </w:tcBorders>
            <w:vAlign w:val="bottom"/>
          </w:tcPr>
          <w:p w14:paraId="36677F9B" w14:textId="77777777" w:rsidR="00181CB3" w:rsidRPr="00A82E5E"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p>
        </w:tc>
        <w:tc>
          <w:tcPr>
            <w:tcW w:w="1287" w:type="dxa"/>
            <w:tcBorders>
              <w:top w:val="single" w:sz="4" w:space="0" w:color="auto"/>
            </w:tcBorders>
            <w:vAlign w:val="bottom"/>
          </w:tcPr>
          <w:p w14:paraId="3B97240B" w14:textId="203CCC83" w:rsidR="00181CB3" w:rsidRPr="00A82E5E"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r w:rsidRPr="00A82E5E">
              <w:rPr>
                <w:rFonts w:cs="Times New Roman"/>
                <w:sz w:val="20"/>
                <w:szCs w:val="20"/>
              </w:rPr>
              <w:t>December 31,</w:t>
            </w:r>
          </w:p>
        </w:tc>
      </w:tr>
      <w:tr w:rsidR="00181CB3" w:rsidRPr="00A82E5E" w14:paraId="7F3359DA" w14:textId="77777777" w:rsidTr="00181CB3">
        <w:tc>
          <w:tcPr>
            <w:tcW w:w="3828" w:type="dxa"/>
            <w:vAlign w:val="bottom"/>
          </w:tcPr>
          <w:p w14:paraId="37061603" w14:textId="77777777" w:rsidR="00181CB3" w:rsidRPr="00A82E5E"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0"/>
                <w:szCs w:val="20"/>
                <w:lang w:val="en-GB"/>
              </w:rPr>
            </w:pPr>
          </w:p>
        </w:tc>
        <w:tc>
          <w:tcPr>
            <w:tcW w:w="1296" w:type="dxa"/>
            <w:vAlign w:val="bottom"/>
          </w:tcPr>
          <w:p w14:paraId="7F874FDF" w14:textId="0AA6254F" w:rsidR="00181CB3" w:rsidRPr="00A82E5E" w:rsidRDefault="008A0D76"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0"/>
              <w:jc w:val="center"/>
              <w:rPr>
                <w:rFonts w:cs="Times New Roman"/>
                <w:sz w:val="20"/>
                <w:szCs w:val="20"/>
                <w:cs/>
              </w:rPr>
            </w:pPr>
            <w:r w:rsidRPr="00A82E5E">
              <w:rPr>
                <w:rFonts w:cs="Times New Roman"/>
                <w:sz w:val="20"/>
                <w:szCs w:val="20"/>
              </w:rPr>
              <w:t>2026</w:t>
            </w:r>
          </w:p>
        </w:tc>
        <w:tc>
          <w:tcPr>
            <w:tcW w:w="263" w:type="dxa"/>
            <w:vAlign w:val="bottom"/>
          </w:tcPr>
          <w:p w14:paraId="0510159A" w14:textId="77777777" w:rsidR="00181CB3" w:rsidRPr="00A82E5E"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p>
        </w:tc>
        <w:tc>
          <w:tcPr>
            <w:tcW w:w="1271" w:type="dxa"/>
            <w:tcBorders>
              <w:bottom w:val="single" w:sz="4" w:space="0" w:color="auto"/>
            </w:tcBorders>
            <w:vAlign w:val="bottom"/>
          </w:tcPr>
          <w:p w14:paraId="55196486" w14:textId="39A6B339" w:rsidR="00181CB3" w:rsidRPr="00A82E5E" w:rsidRDefault="008A0D76"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0"/>
              <w:jc w:val="center"/>
              <w:rPr>
                <w:rFonts w:cs="Times New Roman"/>
                <w:sz w:val="20"/>
                <w:szCs w:val="20"/>
                <w:cs/>
              </w:rPr>
            </w:pPr>
            <w:r w:rsidRPr="00A82E5E">
              <w:rPr>
                <w:rFonts w:cs="Times New Roman"/>
                <w:sz w:val="20"/>
                <w:szCs w:val="20"/>
              </w:rPr>
              <w:t>2025</w:t>
            </w:r>
          </w:p>
        </w:tc>
        <w:tc>
          <w:tcPr>
            <w:tcW w:w="270" w:type="dxa"/>
            <w:vAlign w:val="bottom"/>
          </w:tcPr>
          <w:p w14:paraId="4A324FA2" w14:textId="77777777" w:rsidR="00181CB3" w:rsidRPr="00A82E5E"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p>
        </w:tc>
        <w:tc>
          <w:tcPr>
            <w:tcW w:w="1294" w:type="dxa"/>
            <w:vAlign w:val="bottom"/>
          </w:tcPr>
          <w:p w14:paraId="0725C35C" w14:textId="27CD101A" w:rsidR="00181CB3" w:rsidRPr="00A82E5E" w:rsidRDefault="008A0D76"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cs/>
              </w:rPr>
            </w:pPr>
            <w:r w:rsidRPr="00A82E5E">
              <w:rPr>
                <w:rFonts w:cs="Times New Roman"/>
                <w:sz w:val="20"/>
                <w:szCs w:val="20"/>
              </w:rPr>
              <w:t>2026</w:t>
            </w:r>
          </w:p>
        </w:tc>
        <w:tc>
          <w:tcPr>
            <w:tcW w:w="270" w:type="dxa"/>
            <w:vAlign w:val="bottom"/>
          </w:tcPr>
          <w:p w14:paraId="4EC45B2A" w14:textId="77777777" w:rsidR="00181CB3" w:rsidRPr="00A82E5E" w:rsidRDefault="00181CB3"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rPr>
            </w:pPr>
          </w:p>
        </w:tc>
        <w:tc>
          <w:tcPr>
            <w:tcW w:w="1287" w:type="dxa"/>
            <w:vAlign w:val="bottom"/>
          </w:tcPr>
          <w:p w14:paraId="5DEA43AE" w14:textId="15F3CCF3" w:rsidR="00181CB3" w:rsidRPr="00A82E5E" w:rsidRDefault="008A0D76" w:rsidP="00181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0"/>
                <w:szCs w:val="20"/>
                <w:cs/>
              </w:rPr>
            </w:pPr>
            <w:r w:rsidRPr="00A82E5E">
              <w:rPr>
                <w:rFonts w:cs="Times New Roman"/>
                <w:sz w:val="20"/>
                <w:szCs w:val="20"/>
              </w:rPr>
              <w:t>2025</w:t>
            </w:r>
          </w:p>
        </w:tc>
      </w:tr>
      <w:tr w:rsidR="00181CB3" w:rsidRPr="00A82E5E" w14:paraId="6741655A" w14:textId="77777777" w:rsidTr="001E1E6B">
        <w:trPr>
          <w:trHeight w:hRule="exact" w:val="170"/>
        </w:trPr>
        <w:tc>
          <w:tcPr>
            <w:tcW w:w="3828" w:type="dxa"/>
            <w:vAlign w:val="bottom"/>
          </w:tcPr>
          <w:p w14:paraId="700AF2C2"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rPr>
                <w:rFonts w:cs="Times New Roman"/>
                <w:sz w:val="20"/>
                <w:szCs w:val="20"/>
                <w:lang w:val="en-GB"/>
              </w:rPr>
            </w:pPr>
          </w:p>
        </w:tc>
        <w:tc>
          <w:tcPr>
            <w:tcW w:w="1296" w:type="dxa"/>
            <w:tcBorders>
              <w:top w:val="single" w:sz="4" w:space="0" w:color="auto"/>
            </w:tcBorders>
            <w:vAlign w:val="bottom"/>
          </w:tcPr>
          <w:p w14:paraId="6F0FF256" w14:textId="77777777" w:rsidR="00181CB3" w:rsidRPr="00A82E5E" w:rsidRDefault="00181CB3" w:rsidP="00DC46F6">
            <w:pPr>
              <w:tabs>
                <w:tab w:val="clear" w:pos="907"/>
              </w:tabs>
              <w:spacing w:line="140" w:lineRule="atLeast"/>
              <w:ind w:right="237"/>
              <w:jc w:val="right"/>
              <w:rPr>
                <w:rFonts w:cs="Times New Roman"/>
                <w:sz w:val="20"/>
                <w:szCs w:val="20"/>
                <w:highlight w:val="yellow"/>
              </w:rPr>
            </w:pPr>
          </w:p>
        </w:tc>
        <w:tc>
          <w:tcPr>
            <w:tcW w:w="263" w:type="dxa"/>
          </w:tcPr>
          <w:p w14:paraId="51D0C2CE" w14:textId="77777777" w:rsidR="00181CB3" w:rsidRPr="00A82E5E" w:rsidRDefault="00181CB3" w:rsidP="00DC46F6">
            <w:pPr>
              <w:tabs>
                <w:tab w:val="clear" w:pos="907"/>
              </w:tabs>
              <w:spacing w:line="140" w:lineRule="atLeast"/>
              <w:ind w:right="237"/>
              <w:jc w:val="right"/>
              <w:rPr>
                <w:rFonts w:cs="Times New Roman"/>
                <w:sz w:val="20"/>
                <w:szCs w:val="20"/>
                <w:highlight w:val="yellow"/>
              </w:rPr>
            </w:pPr>
          </w:p>
        </w:tc>
        <w:tc>
          <w:tcPr>
            <w:tcW w:w="1271" w:type="dxa"/>
            <w:tcBorders>
              <w:top w:val="single" w:sz="4" w:space="0" w:color="auto"/>
            </w:tcBorders>
            <w:vAlign w:val="bottom"/>
          </w:tcPr>
          <w:p w14:paraId="50CE3286"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20"/>
                <w:szCs w:val="20"/>
                <w:highlight w:val="yellow"/>
              </w:rPr>
            </w:pPr>
          </w:p>
        </w:tc>
        <w:tc>
          <w:tcPr>
            <w:tcW w:w="270" w:type="dxa"/>
          </w:tcPr>
          <w:p w14:paraId="117528C8" w14:textId="77777777" w:rsidR="00181CB3" w:rsidRPr="00A82E5E" w:rsidRDefault="00181CB3" w:rsidP="00DC46F6">
            <w:pPr>
              <w:tabs>
                <w:tab w:val="clear" w:pos="907"/>
              </w:tabs>
              <w:spacing w:line="140" w:lineRule="atLeast"/>
              <w:ind w:right="237"/>
              <w:jc w:val="right"/>
              <w:rPr>
                <w:rFonts w:cs="Times New Roman"/>
                <w:sz w:val="20"/>
                <w:szCs w:val="20"/>
                <w:highlight w:val="yellow"/>
              </w:rPr>
            </w:pPr>
          </w:p>
        </w:tc>
        <w:tc>
          <w:tcPr>
            <w:tcW w:w="1294" w:type="dxa"/>
            <w:tcBorders>
              <w:top w:val="single" w:sz="4" w:space="0" w:color="auto"/>
            </w:tcBorders>
            <w:vAlign w:val="bottom"/>
          </w:tcPr>
          <w:p w14:paraId="56AA3BEC"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20"/>
                <w:szCs w:val="20"/>
                <w:highlight w:val="yellow"/>
              </w:rPr>
            </w:pPr>
          </w:p>
        </w:tc>
        <w:tc>
          <w:tcPr>
            <w:tcW w:w="270" w:type="dxa"/>
          </w:tcPr>
          <w:p w14:paraId="5BC9C092" w14:textId="77777777" w:rsidR="00181CB3" w:rsidRPr="00A82E5E" w:rsidRDefault="00181CB3" w:rsidP="00DC46F6">
            <w:pPr>
              <w:tabs>
                <w:tab w:val="clear" w:pos="907"/>
              </w:tabs>
              <w:spacing w:line="140" w:lineRule="atLeast"/>
              <w:ind w:right="237"/>
              <w:jc w:val="right"/>
              <w:rPr>
                <w:rFonts w:cs="Times New Roman"/>
                <w:sz w:val="20"/>
                <w:szCs w:val="20"/>
                <w:highlight w:val="yellow"/>
              </w:rPr>
            </w:pPr>
          </w:p>
        </w:tc>
        <w:tc>
          <w:tcPr>
            <w:tcW w:w="1287" w:type="dxa"/>
            <w:tcBorders>
              <w:top w:val="single" w:sz="4" w:space="0" w:color="auto"/>
            </w:tcBorders>
            <w:vAlign w:val="bottom"/>
          </w:tcPr>
          <w:p w14:paraId="65ED9A32" w14:textId="77777777" w:rsidR="00181CB3" w:rsidRPr="00A82E5E" w:rsidRDefault="00181CB3" w:rsidP="00DC4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20"/>
                <w:szCs w:val="20"/>
                <w:highlight w:val="yellow"/>
              </w:rPr>
            </w:pPr>
          </w:p>
        </w:tc>
      </w:tr>
      <w:tr w:rsidR="00EF1F07" w:rsidRPr="00A82E5E" w14:paraId="6869E8E4" w14:textId="77777777" w:rsidTr="00383FF3">
        <w:tc>
          <w:tcPr>
            <w:tcW w:w="3828" w:type="dxa"/>
            <w:vAlign w:val="bottom"/>
          </w:tcPr>
          <w:p w14:paraId="52DA0AD5"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A82E5E">
              <w:rPr>
                <w:rFonts w:cs="Times New Roman"/>
                <w:sz w:val="20"/>
                <w:szCs w:val="20"/>
                <w:lang w:val="en-GB"/>
              </w:rPr>
              <w:t>Performing receivables</w:t>
            </w:r>
          </w:p>
        </w:tc>
        <w:tc>
          <w:tcPr>
            <w:tcW w:w="1296" w:type="dxa"/>
          </w:tcPr>
          <w:p w14:paraId="11DE5EC1" w14:textId="608A658F" w:rsidR="00EF1F07" w:rsidRPr="00545903"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60" w:lineRule="atLeast"/>
              <w:ind w:right="-108"/>
              <w:rPr>
                <w:rFonts w:cs="Times New Roman"/>
                <w:sz w:val="20"/>
                <w:szCs w:val="20"/>
              </w:rPr>
            </w:pPr>
            <w:r w:rsidRPr="00545903">
              <w:rPr>
                <w:rFonts w:cs="Times New Roman"/>
                <w:sz w:val="20"/>
                <w:szCs w:val="20"/>
              </w:rPr>
              <w:t>1,725,399</w:t>
            </w:r>
          </w:p>
        </w:tc>
        <w:tc>
          <w:tcPr>
            <w:tcW w:w="263" w:type="dxa"/>
          </w:tcPr>
          <w:p w14:paraId="1AE5CFA2" w14:textId="77777777" w:rsidR="00EF1F07" w:rsidRPr="00A82E5E" w:rsidRDefault="00EF1F07" w:rsidP="00EF1F07">
            <w:pPr>
              <w:tabs>
                <w:tab w:val="clear" w:pos="907"/>
              </w:tabs>
              <w:ind w:right="237"/>
              <w:jc w:val="right"/>
              <w:rPr>
                <w:rFonts w:cs="Times New Roman"/>
                <w:sz w:val="20"/>
                <w:szCs w:val="20"/>
                <w:highlight w:val="yellow"/>
              </w:rPr>
            </w:pPr>
          </w:p>
        </w:tc>
        <w:tc>
          <w:tcPr>
            <w:tcW w:w="1271" w:type="dxa"/>
          </w:tcPr>
          <w:p w14:paraId="7D5B3232" w14:textId="560EA03E"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ind w:right="-108"/>
              <w:rPr>
                <w:rFonts w:cs="Times New Roman"/>
                <w:sz w:val="20"/>
                <w:szCs w:val="20"/>
              </w:rPr>
            </w:pPr>
            <w:r w:rsidRPr="00A82E5E">
              <w:rPr>
                <w:rFonts w:cs="Times New Roman"/>
                <w:sz w:val="20"/>
                <w:szCs w:val="20"/>
              </w:rPr>
              <w:t>1,411,729</w:t>
            </w:r>
          </w:p>
        </w:tc>
        <w:tc>
          <w:tcPr>
            <w:tcW w:w="270" w:type="dxa"/>
          </w:tcPr>
          <w:p w14:paraId="2EA198C8" w14:textId="77777777" w:rsidR="00EF1F07" w:rsidRPr="00A82E5E" w:rsidRDefault="00EF1F07" w:rsidP="00EF1F07">
            <w:pPr>
              <w:tabs>
                <w:tab w:val="clear" w:pos="907"/>
              </w:tabs>
              <w:ind w:right="237"/>
              <w:jc w:val="right"/>
              <w:rPr>
                <w:rFonts w:cs="Times New Roman"/>
                <w:sz w:val="20"/>
                <w:szCs w:val="20"/>
                <w:highlight w:val="yellow"/>
              </w:rPr>
            </w:pPr>
          </w:p>
        </w:tc>
        <w:tc>
          <w:tcPr>
            <w:tcW w:w="1294" w:type="dxa"/>
          </w:tcPr>
          <w:p w14:paraId="086F0ACC" w14:textId="1B16BD7B"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EF1F07">
              <w:rPr>
                <w:rFonts w:cs="Times New Roman"/>
                <w:sz w:val="20"/>
                <w:szCs w:val="20"/>
              </w:rPr>
              <w:t>528,597</w:t>
            </w:r>
          </w:p>
        </w:tc>
        <w:tc>
          <w:tcPr>
            <w:tcW w:w="270" w:type="dxa"/>
          </w:tcPr>
          <w:p w14:paraId="26FDFB4B" w14:textId="77777777" w:rsidR="00EF1F07" w:rsidRPr="00A82E5E" w:rsidRDefault="00EF1F07" w:rsidP="00EF1F07">
            <w:pPr>
              <w:tabs>
                <w:tab w:val="clear" w:pos="907"/>
              </w:tabs>
              <w:ind w:right="237"/>
              <w:jc w:val="right"/>
              <w:rPr>
                <w:rFonts w:cs="Times New Roman"/>
                <w:sz w:val="20"/>
                <w:szCs w:val="20"/>
                <w:highlight w:val="yellow"/>
              </w:rPr>
            </w:pPr>
          </w:p>
        </w:tc>
        <w:tc>
          <w:tcPr>
            <w:tcW w:w="1287" w:type="dxa"/>
            <w:vAlign w:val="bottom"/>
          </w:tcPr>
          <w:p w14:paraId="789E3526" w14:textId="39A6B864"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A82E5E">
              <w:rPr>
                <w:rFonts w:cs="Times New Roman"/>
                <w:sz w:val="20"/>
                <w:szCs w:val="20"/>
              </w:rPr>
              <w:t>376,303</w:t>
            </w:r>
          </w:p>
        </w:tc>
      </w:tr>
      <w:tr w:rsidR="00EF1F07" w:rsidRPr="00A82E5E" w14:paraId="4DD05879" w14:textId="77777777" w:rsidTr="005914E3">
        <w:tc>
          <w:tcPr>
            <w:tcW w:w="3828" w:type="dxa"/>
            <w:vAlign w:val="bottom"/>
          </w:tcPr>
          <w:p w14:paraId="421856DC"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lang w:val="en-GB"/>
              </w:rPr>
            </w:pPr>
            <w:r w:rsidRPr="00A82E5E">
              <w:rPr>
                <w:rFonts w:cs="Times New Roman"/>
                <w:sz w:val="20"/>
                <w:szCs w:val="20"/>
                <w:lang w:val="en-GB"/>
              </w:rPr>
              <w:t>Under-performing receivables</w:t>
            </w:r>
          </w:p>
        </w:tc>
        <w:tc>
          <w:tcPr>
            <w:tcW w:w="1296" w:type="dxa"/>
          </w:tcPr>
          <w:p w14:paraId="3AC8FC35" w14:textId="0630862B" w:rsidR="00EF1F07" w:rsidRPr="00545903"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60" w:lineRule="atLeast"/>
              <w:ind w:right="-108"/>
              <w:rPr>
                <w:rFonts w:cs="Times New Roman"/>
                <w:sz w:val="20"/>
                <w:szCs w:val="20"/>
              </w:rPr>
            </w:pPr>
            <w:r w:rsidRPr="00545903">
              <w:rPr>
                <w:rFonts w:cs="Times New Roman"/>
                <w:sz w:val="20"/>
                <w:szCs w:val="20"/>
              </w:rPr>
              <w:t>132,366</w:t>
            </w:r>
          </w:p>
        </w:tc>
        <w:tc>
          <w:tcPr>
            <w:tcW w:w="263" w:type="dxa"/>
          </w:tcPr>
          <w:p w14:paraId="4B803F44" w14:textId="77777777" w:rsidR="00EF1F07" w:rsidRPr="00A82E5E" w:rsidRDefault="00EF1F07" w:rsidP="00EF1F07">
            <w:pPr>
              <w:tabs>
                <w:tab w:val="clear" w:pos="907"/>
              </w:tabs>
              <w:ind w:right="237"/>
              <w:jc w:val="right"/>
              <w:rPr>
                <w:rFonts w:cs="Times New Roman"/>
                <w:sz w:val="20"/>
                <w:szCs w:val="20"/>
                <w:highlight w:val="yellow"/>
              </w:rPr>
            </w:pPr>
          </w:p>
        </w:tc>
        <w:tc>
          <w:tcPr>
            <w:tcW w:w="1271" w:type="dxa"/>
          </w:tcPr>
          <w:p w14:paraId="1207EE85" w14:textId="0A26474A"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ind w:right="-108"/>
              <w:rPr>
                <w:rFonts w:cs="Times New Roman"/>
                <w:sz w:val="20"/>
                <w:szCs w:val="20"/>
                <w:cs/>
              </w:rPr>
            </w:pPr>
            <w:r w:rsidRPr="00A82E5E">
              <w:rPr>
                <w:rFonts w:cs="Times New Roman"/>
                <w:sz w:val="20"/>
                <w:szCs w:val="20"/>
              </w:rPr>
              <w:t>146,628</w:t>
            </w:r>
          </w:p>
        </w:tc>
        <w:tc>
          <w:tcPr>
            <w:tcW w:w="270" w:type="dxa"/>
          </w:tcPr>
          <w:p w14:paraId="55561D7C" w14:textId="77777777" w:rsidR="00EF1F07" w:rsidRPr="00A82E5E" w:rsidRDefault="00EF1F07" w:rsidP="00EF1F07">
            <w:pPr>
              <w:tabs>
                <w:tab w:val="clear" w:pos="907"/>
              </w:tabs>
              <w:ind w:right="237"/>
              <w:jc w:val="right"/>
              <w:rPr>
                <w:rFonts w:cs="Times New Roman"/>
                <w:sz w:val="20"/>
                <w:szCs w:val="20"/>
                <w:highlight w:val="yellow"/>
              </w:rPr>
            </w:pPr>
          </w:p>
        </w:tc>
        <w:tc>
          <w:tcPr>
            <w:tcW w:w="1294" w:type="dxa"/>
          </w:tcPr>
          <w:p w14:paraId="63B60E96" w14:textId="7DEBF78E"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EF1F07">
              <w:rPr>
                <w:rFonts w:cs="Times New Roman"/>
                <w:sz w:val="20"/>
                <w:szCs w:val="20"/>
              </w:rPr>
              <w:t>56,132</w:t>
            </w:r>
          </w:p>
        </w:tc>
        <w:tc>
          <w:tcPr>
            <w:tcW w:w="270" w:type="dxa"/>
          </w:tcPr>
          <w:p w14:paraId="5A5A89F3" w14:textId="77777777" w:rsidR="00EF1F07" w:rsidRPr="00A82E5E" w:rsidRDefault="00EF1F07" w:rsidP="00EF1F07">
            <w:pPr>
              <w:tabs>
                <w:tab w:val="clear" w:pos="907"/>
              </w:tabs>
              <w:ind w:right="237"/>
              <w:jc w:val="right"/>
              <w:rPr>
                <w:rFonts w:cs="Times New Roman"/>
                <w:sz w:val="20"/>
                <w:szCs w:val="20"/>
                <w:highlight w:val="yellow"/>
              </w:rPr>
            </w:pPr>
          </w:p>
        </w:tc>
        <w:tc>
          <w:tcPr>
            <w:tcW w:w="1287" w:type="dxa"/>
            <w:vAlign w:val="bottom"/>
          </w:tcPr>
          <w:p w14:paraId="5E6B19F9" w14:textId="4BFC9990"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A82E5E">
              <w:rPr>
                <w:rFonts w:cs="Times New Roman"/>
                <w:sz w:val="20"/>
                <w:szCs w:val="20"/>
              </w:rPr>
              <w:t>70,941</w:t>
            </w:r>
          </w:p>
        </w:tc>
      </w:tr>
      <w:tr w:rsidR="00EF1F07" w:rsidRPr="00A82E5E" w14:paraId="0022BC87" w14:textId="77777777" w:rsidTr="00181CB3">
        <w:tc>
          <w:tcPr>
            <w:tcW w:w="3828" w:type="dxa"/>
            <w:vAlign w:val="bottom"/>
          </w:tcPr>
          <w:p w14:paraId="4CDEECD4"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A82E5E">
              <w:rPr>
                <w:rFonts w:cs="Times New Roman"/>
                <w:sz w:val="20"/>
                <w:szCs w:val="20"/>
              </w:rPr>
              <w:t xml:space="preserve">Credit-impaired </w:t>
            </w:r>
            <w:r w:rsidRPr="00A82E5E">
              <w:rPr>
                <w:rFonts w:cs="Times New Roman"/>
                <w:sz w:val="20"/>
                <w:szCs w:val="20"/>
                <w:lang w:val="en-GB"/>
              </w:rPr>
              <w:t>receivables</w:t>
            </w:r>
          </w:p>
        </w:tc>
        <w:tc>
          <w:tcPr>
            <w:tcW w:w="1296" w:type="dxa"/>
            <w:tcBorders>
              <w:bottom w:val="single" w:sz="4" w:space="0" w:color="auto"/>
            </w:tcBorders>
          </w:tcPr>
          <w:p w14:paraId="1F3056D0" w14:textId="1567A8B6" w:rsidR="00EF1F07" w:rsidRPr="00545903"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60" w:lineRule="atLeast"/>
              <w:ind w:right="-108"/>
              <w:rPr>
                <w:rFonts w:cs="Times New Roman"/>
                <w:sz w:val="20"/>
                <w:szCs w:val="20"/>
              </w:rPr>
            </w:pPr>
            <w:r w:rsidRPr="00545903">
              <w:rPr>
                <w:rFonts w:cs="Times New Roman"/>
                <w:sz w:val="20"/>
                <w:szCs w:val="20"/>
              </w:rPr>
              <w:t>104,653</w:t>
            </w:r>
          </w:p>
        </w:tc>
        <w:tc>
          <w:tcPr>
            <w:tcW w:w="263" w:type="dxa"/>
          </w:tcPr>
          <w:p w14:paraId="1C7F1C37" w14:textId="77777777" w:rsidR="00EF1F07" w:rsidRPr="00A82E5E" w:rsidRDefault="00EF1F07" w:rsidP="00EF1F07">
            <w:pPr>
              <w:tabs>
                <w:tab w:val="clear" w:pos="907"/>
              </w:tabs>
              <w:ind w:right="237"/>
              <w:jc w:val="right"/>
              <w:rPr>
                <w:rFonts w:cs="Times New Roman"/>
                <w:sz w:val="20"/>
                <w:szCs w:val="20"/>
                <w:highlight w:val="yellow"/>
              </w:rPr>
            </w:pPr>
          </w:p>
        </w:tc>
        <w:tc>
          <w:tcPr>
            <w:tcW w:w="1271" w:type="dxa"/>
            <w:tcBorders>
              <w:bottom w:val="single" w:sz="4" w:space="0" w:color="auto"/>
            </w:tcBorders>
          </w:tcPr>
          <w:p w14:paraId="536A3BBA" w14:textId="79899069"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ind w:right="-108"/>
              <w:rPr>
                <w:rFonts w:cs="Times New Roman"/>
                <w:sz w:val="20"/>
                <w:szCs w:val="20"/>
              </w:rPr>
            </w:pPr>
            <w:r w:rsidRPr="00A82E5E">
              <w:rPr>
                <w:rFonts w:cs="Times New Roman"/>
                <w:sz w:val="20"/>
                <w:szCs w:val="20"/>
              </w:rPr>
              <w:t>108,614</w:t>
            </w:r>
          </w:p>
        </w:tc>
        <w:tc>
          <w:tcPr>
            <w:tcW w:w="270" w:type="dxa"/>
          </w:tcPr>
          <w:p w14:paraId="2D822EEE" w14:textId="77777777" w:rsidR="00EF1F07" w:rsidRPr="00A82E5E" w:rsidRDefault="00EF1F07" w:rsidP="00EF1F07">
            <w:pPr>
              <w:tabs>
                <w:tab w:val="clear" w:pos="907"/>
              </w:tabs>
              <w:ind w:right="237"/>
              <w:jc w:val="right"/>
              <w:rPr>
                <w:rFonts w:cs="Times New Roman"/>
                <w:sz w:val="20"/>
                <w:szCs w:val="20"/>
                <w:highlight w:val="yellow"/>
              </w:rPr>
            </w:pPr>
          </w:p>
        </w:tc>
        <w:tc>
          <w:tcPr>
            <w:tcW w:w="1294" w:type="dxa"/>
            <w:tcBorders>
              <w:bottom w:val="single" w:sz="4" w:space="0" w:color="auto"/>
            </w:tcBorders>
          </w:tcPr>
          <w:p w14:paraId="764F2A90" w14:textId="667344DA"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EF1F07">
              <w:rPr>
                <w:rFonts w:cs="Times New Roman"/>
                <w:sz w:val="20"/>
                <w:szCs w:val="20"/>
              </w:rPr>
              <w:t>23,478</w:t>
            </w:r>
          </w:p>
        </w:tc>
        <w:tc>
          <w:tcPr>
            <w:tcW w:w="270" w:type="dxa"/>
          </w:tcPr>
          <w:p w14:paraId="5620C8CD" w14:textId="77777777" w:rsidR="00EF1F07" w:rsidRPr="00A82E5E" w:rsidRDefault="00EF1F07" w:rsidP="00EF1F07">
            <w:pPr>
              <w:tabs>
                <w:tab w:val="clear" w:pos="907"/>
              </w:tabs>
              <w:ind w:right="237"/>
              <w:jc w:val="right"/>
              <w:rPr>
                <w:rFonts w:cs="Times New Roman"/>
                <w:sz w:val="20"/>
                <w:szCs w:val="20"/>
                <w:highlight w:val="yellow"/>
              </w:rPr>
            </w:pPr>
          </w:p>
        </w:tc>
        <w:tc>
          <w:tcPr>
            <w:tcW w:w="1287" w:type="dxa"/>
            <w:tcBorders>
              <w:bottom w:val="single" w:sz="4" w:space="0" w:color="auto"/>
            </w:tcBorders>
          </w:tcPr>
          <w:p w14:paraId="42C44F4B" w14:textId="349BFCDC"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A82E5E">
              <w:rPr>
                <w:rFonts w:cs="Times New Roman"/>
                <w:sz w:val="20"/>
                <w:szCs w:val="20"/>
              </w:rPr>
              <w:t>27,792</w:t>
            </w:r>
          </w:p>
        </w:tc>
      </w:tr>
      <w:tr w:rsidR="00EF1F07" w:rsidRPr="00A82E5E" w14:paraId="734836FC" w14:textId="77777777" w:rsidTr="00181CB3">
        <w:tc>
          <w:tcPr>
            <w:tcW w:w="3828" w:type="dxa"/>
            <w:vAlign w:val="bottom"/>
          </w:tcPr>
          <w:p w14:paraId="4FA73712"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cs/>
              </w:rPr>
            </w:pPr>
            <w:r w:rsidRPr="00A82E5E">
              <w:rPr>
                <w:rFonts w:cs="Times New Roman"/>
                <w:sz w:val="20"/>
                <w:szCs w:val="20"/>
              </w:rPr>
              <w:t>Total</w:t>
            </w:r>
          </w:p>
        </w:tc>
        <w:tc>
          <w:tcPr>
            <w:tcW w:w="1296" w:type="dxa"/>
            <w:tcBorders>
              <w:top w:val="single" w:sz="4" w:space="0" w:color="auto"/>
            </w:tcBorders>
          </w:tcPr>
          <w:p w14:paraId="5CF897F0" w14:textId="44C0184C" w:rsidR="00EF1F07" w:rsidRPr="00545903"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60" w:lineRule="atLeast"/>
              <w:ind w:right="-108"/>
              <w:rPr>
                <w:rFonts w:cs="Times New Roman"/>
                <w:sz w:val="20"/>
                <w:szCs w:val="20"/>
              </w:rPr>
            </w:pPr>
            <w:r w:rsidRPr="00545903">
              <w:rPr>
                <w:rFonts w:cs="Times New Roman"/>
                <w:sz w:val="20"/>
                <w:szCs w:val="20"/>
              </w:rPr>
              <w:t>1,962,418</w:t>
            </w:r>
          </w:p>
        </w:tc>
        <w:tc>
          <w:tcPr>
            <w:tcW w:w="263" w:type="dxa"/>
          </w:tcPr>
          <w:p w14:paraId="47E9B7B7" w14:textId="77777777" w:rsidR="00EF1F07" w:rsidRPr="00A82E5E" w:rsidRDefault="00EF1F07" w:rsidP="00EF1F07">
            <w:pPr>
              <w:tabs>
                <w:tab w:val="clear" w:pos="907"/>
              </w:tabs>
              <w:ind w:right="237"/>
              <w:jc w:val="right"/>
              <w:rPr>
                <w:rFonts w:cs="Times New Roman"/>
                <w:sz w:val="20"/>
                <w:szCs w:val="20"/>
                <w:highlight w:val="yellow"/>
              </w:rPr>
            </w:pPr>
          </w:p>
        </w:tc>
        <w:tc>
          <w:tcPr>
            <w:tcW w:w="1271" w:type="dxa"/>
            <w:tcBorders>
              <w:top w:val="single" w:sz="4" w:space="0" w:color="auto"/>
            </w:tcBorders>
          </w:tcPr>
          <w:p w14:paraId="6C39C60A" w14:textId="2D7604A1"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ind w:right="-108"/>
              <w:rPr>
                <w:rFonts w:cs="Times New Roman"/>
                <w:sz w:val="20"/>
                <w:szCs w:val="20"/>
              </w:rPr>
            </w:pPr>
            <w:r w:rsidRPr="00A82E5E">
              <w:rPr>
                <w:rFonts w:cs="Times New Roman"/>
                <w:sz w:val="20"/>
                <w:szCs w:val="20"/>
              </w:rPr>
              <w:t>1,666,971</w:t>
            </w:r>
          </w:p>
        </w:tc>
        <w:tc>
          <w:tcPr>
            <w:tcW w:w="270" w:type="dxa"/>
          </w:tcPr>
          <w:p w14:paraId="7F6F504F" w14:textId="77777777" w:rsidR="00EF1F07" w:rsidRPr="00A82E5E" w:rsidRDefault="00EF1F07" w:rsidP="00EF1F07">
            <w:pPr>
              <w:tabs>
                <w:tab w:val="clear" w:pos="907"/>
              </w:tabs>
              <w:ind w:right="237"/>
              <w:jc w:val="right"/>
              <w:rPr>
                <w:rFonts w:cs="Times New Roman"/>
                <w:sz w:val="20"/>
                <w:szCs w:val="20"/>
                <w:highlight w:val="yellow"/>
              </w:rPr>
            </w:pPr>
          </w:p>
        </w:tc>
        <w:tc>
          <w:tcPr>
            <w:tcW w:w="1294" w:type="dxa"/>
            <w:tcBorders>
              <w:top w:val="single" w:sz="4" w:space="0" w:color="auto"/>
            </w:tcBorders>
          </w:tcPr>
          <w:p w14:paraId="6C68EF71" w14:textId="6F254ACA"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EF1F07">
              <w:rPr>
                <w:rFonts w:cs="Times New Roman"/>
                <w:sz w:val="20"/>
                <w:szCs w:val="20"/>
              </w:rPr>
              <w:t>608,207</w:t>
            </w:r>
          </w:p>
        </w:tc>
        <w:tc>
          <w:tcPr>
            <w:tcW w:w="270" w:type="dxa"/>
          </w:tcPr>
          <w:p w14:paraId="10B6AEED" w14:textId="77777777" w:rsidR="00EF1F07" w:rsidRPr="00A82E5E" w:rsidRDefault="00EF1F07" w:rsidP="00EF1F07">
            <w:pPr>
              <w:tabs>
                <w:tab w:val="clear" w:pos="907"/>
              </w:tabs>
              <w:ind w:right="237"/>
              <w:jc w:val="right"/>
              <w:rPr>
                <w:rFonts w:cs="Times New Roman"/>
                <w:sz w:val="20"/>
                <w:szCs w:val="20"/>
                <w:highlight w:val="yellow"/>
              </w:rPr>
            </w:pPr>
          </w:p>
        </w:tc>
        <w:tc>
          <w:tcPr>
            <w:tcW w:w="1287" w:type="dxa"/>
            <w:tcBorders>
              <w:top w:val="single" w:sz="4" w:space="0" w:color="auto"/>
            </w:tcBorders>
          </w:tcPr>
          <w:p w14:paraId="4B616ABA" w14:textId="5F404BB4"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A82E5E">
              <w:rPr>
                <w:rFonts w:cs="Times New Roman"/>
                <w:sz w:val="20"/>
                <w:szCs w:val="20"/>
              </w:rPr>
              <w:t>475,036</w:t>
            </w:r>
          </w:p>
        </w:tc>
      </w:tr>
      <w:tr w:rsidR="00EF1F07" w:rsidRPr="00A82E5E" w14:paraId="620C0808" w14:textId="77777777" w:rsidTr="007320B8">
        <w:tc>
          <w:tcPr>
            <w:tcW w:w="3828" w:type="dxa"/>
            <w:vAlign w:val="bottom"/>
          </w:tcPr>
          <w:p w14:paraId="34726473"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A82E5E">
              <w:rPr>
                <w:rFonts w:cs="Times New Roman"/>
                <w:sz w:val="20"/>
                <w:szCs w:val="20"/>
              </w:rPr>
              <w:t>Less allowance for impairment for</w:t>
            </w:r>
          </w:p>
        </w:tc>
        <w:tc>
          <w:tcPr>
            <w:tcW w:w="1296" w:type="dxa"/>
          </w:tcPr>
          <w:p w14:paraId="23844FD8" w14:textId="77777777" w:rsidR="00EF1F07" w:rsidRPr="00545903"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60" w:lineRule="atLeast"/>
              <w:ind w:right="-108"/>
              <w:rPr>
                <w:rFonts w:cs="Times New Roman"/>
                <w:sz w:val="20"/>
                <w:szCs w:val="20"/>
              </w:rPr>
            </w:pPr>
          </w:p>
        </w:tc>
        <w:tc>
          <w:tcPr>
            <w:tcW w:w="263" w:type="dxa"/>
          </w:tcPr>
          <w:p w14:paraId="25F7D08F" w14:textId="77777777" w:rsidR="00EF1F07" w:rsidRPr="00A82E5E" w:rsidRDefault="00EF1F07" w:rsidP="00EF1F07">
            <w:pPr>
              <w:tabs>
                <w:tab w:val="clear" w:pos="907"/>
              </w:tabs>
              <w:ind w:right="170"/>
              <w:jc w:val="right"/>
              <w:rPr>
                <w:rFonts w:cs="Times New Roman"/>
                <w:sz w:val="20"/>
                <w:szCs w:val="20"/>
                <w:highlight w:val="yellow"/>
                <w:cs/>
              </w:rPr>
            </w:pPr>
          </w:p>
        </w:tc>
        <w:tc>
          <w:tcPr>
            <w:tcW w:w="1271" w:type="dxa"/>
            <w:vAlign w:val="bottom"/>
          </w:tcPr>
          <w:p w14:paraId="2F08D58B"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c>
          <w:tcPr>
            <w:tcW w:w="270" w:type="dxa"/>
          </w:tcPr>
          <w:p w14:paraId="00F4F5F0" w14:textId="77777777" w:rsidR="00EF1F07" w:rsidRPr="00A82E5E" w:rsidRDefault="00EF1F07" w:rsidP="00EF1F07">
            <w:pPr>
              <w:tabs>
                <w:tab w:val="clear" w:pos="907"/>
              </w:tabs>
              <w:ind w:right="170"/>
              <w:jc w:val="right"/>
              <w:rPr>
                <w:rFonts w:cs="Times New Roman"/>
                <w:sz w:val="20"/>
                <w:szCs w:val="20"/>
                <w:highlight w:val="yellow"/>
                <w:cs/>
              </w:rPr>
            </w:pPr>
          </w:p>
        </w:tc>
        <w:tc>
          <w:tcPr>
            <w:tcW w:w="1294" w:type="dxa"/>
          </w:tcPr>
          <w:p w14:paraId="508BB3C1"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c>
          <w:tcPr>
            <w:tcW w:w="270" w:type="dxa"/>
          </w:tcPr>
          <w:p w14:paraId="1A7BDC77" w14:textId="77777777" w:rsidR="00EF1F07" w:rsidRPr="00A82E5E" w:rsidRDefault="00EF1F07" w:rsidP="00EF1F07">
            <w:pPr>
              <w:tabs>
                <w:tab w:val="clear" w:pos="907"/>
              </w:tabs>
              <w:ind w:right="170"/>
              <w:jc w:val="right"/>
              <w:rPr>
                <w:rFonts w:cs="Times New Roman"/>
                <w:sz w:val="20"/>
                <w:szCs w:val="20"/>
                <w:highlight w:val="yellow"/>
                <w:cs/>
              </w:rPr>
            </w:pPr>
          </w:p>
        </w:tc>
        <w:tc>
          <w:tcPr>
            <w:tcW w:w="1287" w:type="dxa"/>
            <w:vAlign w:val="bottom"/>
          </w:tcPr>
          <w:p w14:paraId="1CC58F02"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r>
      <w:tr w:rsidR="00EF1F07" w:rsidRPr="00A82E5E" w14:paraId="57E93D82" w14:textId="77777777" w:rsidTr="007320B8">
        <w:tc>
          <w:tcPr>
            <w:tcW w:w="3828" w:type="dxa"/>
            <w:vAlign w:val="bottom"/>
          </w:tcPr>
          <w:p w14:paraId="029CFF9D"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cs/>
              </w:rPr>
            </w:pPr>
            <w:r w:rsidRPr="00A82E5E">
              <w:rPr>
                <w:rFonts w:cs="Times New Roman"/>
                <w:sz w:val="20"/>
                <w:szCs w:val="20"/>
              </w:rPr>
              <w:t xml:space="preserve">   expected credit loss</w:t>
            </w:r>
          </w:p>
        </w:tc>
        <w:tc>
          <w:tcPr>
            <w:tcW w:w="1296" w:type="dxa"/>
          </w:tcPr>
          <w:p w14:paraId="5C06E24E" w14:textId="1870EEB5" w:rsidR="00EF1F07" w:rsidRPr="00545903"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60" w:lineRule="atLeast"/>
              <w:ind w:right="-108"/>
              <w:rPr>
                <w:rFonts w:cs="Times New Roman"/>
                <w:sz w:val="20"/>
                <w:szCs w:val="20"/>
              </w:rPr>
            </w:pPr>
            <w:r w:rsidRPr="00545903">
              <w:rPr>
                <w:rFonts w:cs="Times New Roman"/>
                <w:sz w:val="20"/>
                <w:szCs w:val="20"/>
              </w:rPr>
              <w:t>(119,898)</w:t>
            </w:r>
          </w:p>
        </w:tc>
        <w:tc>
          <w:tcPr>
            <w:tcW w:w="263" w:type="dxa"/>
          </w:tcPr>
          <w:p w14:paraId="0F24B3FE" w14:textId="77777777" w:rsidR="00EF1F07" w:rsidRPr="00A82E5E" w:rsidRDefault="00EF1F07" w:rsidP="00EF1F07">
            <w:pPr>
              <w:tabs>
                <w:tab w:val="clear" w:pos="907"/>
              </w:tabs>
              <w:ind w:right="170"/>
              <w:jc w:val="right"/>
              <w:rPr>
                <w:rFonts w:cs="Times New Roman"/>
                <w:sz w:val="20"/>
                <w:szCs w:val="20"/>
                <w:highlight w:val="yellow"/>
                <w:cs/>
              </w:rPr>
            </w:pPr>
          </w:p>
        </w:tc>
        <w:tc>
          <w:tcPr>
            <w:tcW w:w="1271" w:type="dxa"/>
            <w:tcBorders>
              <w:bottom w:val="single" w:sz="4" w:space="0" w:color="auto"/>
            </w:tcBorders>
          </w:tcPr>
          <w:p w14:paraId="0E19BFBD" w14:textId="239C7154" w:rsidR="00EF1F07" w:rsidRPr="00A82E5E" w:rsidRDefault="00EF1F07" w:rsidP="00A16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ind w:right="-108"/>
              <w:rPr>
                <w:rFonts w:cs="Times New Roman"/>
                <w:sz w:val="20"/>
                <w:szCs w:val="20"/>
              </w:rPr>
            </w:pPr>
            <w:r w:rsidRPr="00A82E5E">
              <w:rPr>
                <w:rFonts w:cs="Times New Roman"/>
                <w:sz w:val="20"/>
                <w:szCs w:val="20"/>
              </w:rPr>
              <w:t>(107,260)</w:t>
            </w:r>
          </w:p>
        </w:tc>
        <w:tc>
          <w:tcPr>
            <w:tcW w:w="270" w:type="dxa"/>
          </w:tcPr>
          <w:p w14:paraId="0CDD6C70" w14:textId="77777777" w:rsidR="00EF1F07" w:rsidRPr="00A82E5E" w:rsidRDefault="00EF1F07" w:rsidP="00EF1F07">
            <w:pPr>
              <w:tabs>
                <w:tab w:val="clear" w:pos="907"/>
                <w:tab w:val="left" w:pos="952"/>
              </w:tabs>
              <w:spacing w:line="240" w:lineRule="auto"/>
              <w:ind w:right="-87"/>
              <w:jc w:val="right"/>
              <w:rPr>
                <w:rFonts w:cs="Times New Roman"/>
                <w:sz w:val="20"/>
                <w:szCs w:val="20"/>
                <w:cs/>
              </w:rPr>
            </w:pPr>
          </w:p>
        </w:tc>
        <w:tc>
          <w:tcPr>
            <w:tcW w:w="1294" w:type="dxa"/>
            <w:tcBorders>
              <w:bottom w:val="single" w:sz="4" w:space="0" w:color="auto"/>
            </w:tcBorders>
            <w:vAlign w:val="bottom"/>
          </w:tcPr>
          <w:p w14:paraId="2595AFB3" w14:textId="04B3214C"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EF1F07">
              <w:rPr>
                <w:rFonts w:cs="Times New Roman"/>
                <w:sz w:val="20"/>
                <w:szCs w:val="20"/>
              </w:rPr>
              <w:t>(42,375)</w:t>
            </w:r>
          </w:p>
        </w:tc>
        <w:tc>
          <w:tcPr>
            <w:tcW w:w="270" w:type="dxa"/>
          </w:tcPr>
          <w:p w14:paraId="7A82238A" w14:textId="77777777" w:rsidR="00EF1F07" w:rsidRPr="00A82E5E" w:rsidRDefault="00EF1F07" w:rsidP="00EF1F07">
            <w:pPr>
              <w:tabs>
                <w:tab w:val="clear" w:pos="907"/>
                <w:tab w:val="left" w:pos="952"/>
              </w:tabs>
              <w:spacing w:line="240" w:lineRule="auto"/>
              <w:ind w:right="-87"/>
              <w:jc w:val="right"/>
              <w:rPr>
                <w:rFonts w:cs="Times New Roman"/>
                <w:sz w:val="20"/>
                <w:szCs w:val="20"/>
                <w:cs/>
              </w:rPr>
            </w:pPr>
          </w:p>
        </w:tc>
        <w:tc>
          <w:tcPr>
            <w:tcW w:w="1287" w:type="dxa"/>
          </w:tcPr>
          <w:p w14:paraId="6D9A6A34" w14:textId="40A512AE"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60" w:lineRule="atLeast"/>
              <w:ind w:right="-108"/>
              <w:rPr>
                <w:rFonts w:cs="Times New Roman"/>
                <w:sz w:val="20"/>
                <w:szCs w:val="20"/>
              </w:rPr>
            </w:pPr>
            <w:r w:rsidRPr="00A82E5E">
              <w:rPr>
                <w:rFonts w:cs="Times New Roman"/>
                <w:sz w:val="20"/>
                <w:szCs w:val="20"/>
              </w:rPr>
              <w:t>(35,805)</w:t>
            </w:r>
          </w:p>
        </w:tc>
      </w:tr>
      <w:tr w:rsidR="00EF1F07" w:rsidRPr="00A82E5E" w14:paraId="59043F4A" w14:textId="77777777" w:rsidTr="0098601A">
        <w:tc>
          <w:tcPr>
            <w:tcW w:w="3828" w:type="dxa"/>
            <w:vAlign w:val="bottom"/>
          </w:tcPr>
          <w:p w14:paraId="29E97E5E"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cs/>
              </w:rPr>
            </w:pPr>
            <w:r w:rsidRPr="00A82E5E">
              <w:rPr>
                <w:rFonts w:cs="Times New Roman"/>
                <w:sz w:val="20"/>
                <w:szCs w:val="20"/>
              </w:rPr>
              <w:t>Net</w:t>
            </w:r>
          </w:p>
        </w:tc>
        <w:tc>
          <w:tcPr>
            <w:tcW w:w="1296" w:type="dxa"/>
            <w:tcBorders>
              <w:top w:val="single" w:sz="4" w:space="0" w:color="auto"/>
              <w:bottom w:val="double" w:sz="4" w:space="0" w:color="auto"/>
            </w:tcBorders>
          </w:tcPr>
          <w:p w14:paraId="7DA1A354" w14:textId="3F825A17" w:rsidR="00EF1F07" w:rsidRPr="00545903"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60" w:lineRule="atLeast"/>
              <w:ind w:right="-108"/>
              <w:rPr>
                <w:rFonts w:cs="Times New Roman"/>
                <w:sz w:val="20"/>
                <w:szCs w:val="20"/>
              </w:rPr>
            </w:pPr>
            <w:r w:rsidRPr="00545903">
              <w:rPr>
                <w:rFonts w:cs="Times New Roman"/>
                <w:sz w:val="20"/>
                <w:szCs w:val="20"/>
              </w:rPr>
              <w:t>1,842,520</w:t>
            </w:r>
          </w:p>
        </w:tc>
        <w:tc>
          <w:tcPr>
            <w:tcW w:w="263" w:type="dxa"/>
          </w:tcPr>
          <w:p w14:paraId="3D03BCC9" w14:textId="77777777" w:rsidR="00EF1F07" w:rsidRPr="00A82E5E" w:rsidRDefault="00EF1F07" w:rsidP="00EF1F07">
            <w:pPr>
              <w:tabs>
                <w:tab w:val="clear" w:pos="907"/>
              </w:tabs>
              <w:ind w:right="237"/>
              <w:jc w:val="right"/>
              <w:rPr>
                <w:rFonts w:cs="Times New Roman"/>
                <w:sz w:val="20"/>
                <w:szCs w:val="20"/>
                <w:highlight w:val="yellow"/>
              </w:rPr>
            </w:pPr>
          </w:p>
        </w:tc>
        <w:tc>
          <w:tcPr>
            <w:tcW w:w="1271" w:type="dxa"/>
            <w:tcBorders>
              <w:top w:val="single" w:sz="4" w:space="0" w:color="auto"/>
              <w:bottom w:val="double" w:sz="4" w:space="0" w:color="auto"/>
            </w:tcBorders>
            <w:vAlign w:val="bottom"/>
          </w:tcPr>
          <w:p w14:paraId="536E3AD1" w14:textId="43B45904"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60" w:lineRule="atLeast"/>
              <w:ind w:right="-108"/>
              <w:rPr>
                <w:rFonts w:cs="Times New Roman"/>
                <w:sz w:val="20"/>
                <w:szCs w:val="20"/>
              </w:rPr>
            </w:pPr>
            <w:r w:rsidRPr="00A82E5E">
              <w:rPr>
                <w:rFonts w:cs="Times New Roman"/>
                <w:sz w:val="20"/>
                <w:szCs w:val="20"/>
              </w:rPr>
              <w:t>1,559,711</w:t>
            </w:r>
          </w:p>
        </w:tc>
        <w:tc>
          <w:tcPr>
            <w:tcW w:w="270" w:type="dxa"/>
          </w:tcPr>
          <w:p w14:paraId="46D34EEC" w14:textId="77777777" w:rsidR="00EF1F07" w:rsidRPr="00A82E5E" w:rsidRDefault="00EF1F07" w:rsidP="00EF1F07">
            <w:pPr>
              <w:tabs>
                <w:tab w:val="clear" w:pos="907"/>
              </w:tabs>
              <w:ind w:right="237"/>
              <w:jc w:val="right"/>
              <w:rPr>
                <w:rFonts w:cs="Times New Roman"/>
                <w:sz w:val="20"/>
                <w:szCs w:val="20"/>
                <w:highlight w:val="yellow"/>
              </w:rPr>
            </w:pPr>
          </w:p>
        </w:tc>
        <w:tc>
          <w:tcPr>
            <w:tcW w:w="1294" w:type="dxa"/>
            <w:tcBorders>
              <w:top w:val="single" w:sz="4" w:space="0" w:color="auto"/>
              <w:bottom w:val="double" w:sz="4" w:space="0" w:color="auto"/>
            </w:tcBorders>
            <w:vAlign w:val="bottom"/>
          </w:tcPr>
          <w:p w14:paraId="33879C43" w14:textId="6711021A"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EF1F07">
              <w:rPr>
                <w:rFonts w:cs="Times New Roman"/>
                <w:sz w:val="20"/>
                <w:szCs w:val="20"/>
              </w:rPr>
              <w:t>565,832</w:t>
            </w:r>
          </w:p>
        </w:tc>
        <w:tc>
          <w:tcPr>
            <w:tcW w:w="270" w:type="dxa"/>
          </w:tcPr>
          <w:p w14:paraId="748278B9" w14:textId="77777777" w:rsidR="00EF1F07" w:rsidRPr="00A82E5E" w:rsidRDefault="00EF1F07" w:rsidP="00EF1F07">
            <w:pPr>
              <w:tabs>
                <w:tab w:val="clear" w:pos="907"/>
              </w:tabs>
              <w:ind w:right="237"/>
              <w:jc w:val="right"/>
              <w:rPr>
                <w:rFonts w:cs="Times New Roman"/>
                <w:sz w:val="20"/>
                <w:szCs w:val="20"/>
                <w:highlight w:val="yellow"/>
              </w:rPr>
            </w:pPr>
          </w:p>
        </w:tc>
        <w:tc>
          <w:tcPr>
            <w:tcW w:w="1287" w:type="dxa"/>
            <w:tcBorders>
              <w:top w:val="single" w:sz="4" w:space="0" w:color="auto"/>
              <w:bottom w:val="double" w:sz="4" w:space="0" w:color="auto"/>
            </w:tcBorders>
            <w:vAlign w:val="bottom"/>
          </w:tcPr>
          <w:p w14:paraId="4C5E4EDD" w14:textId="17CA7255"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r w:rsidRPr="00A82E5E">
              <w:rPr>
                <w:rFonts w:cs="Times New Roman"/>
                <w:sz w:val="20"/>
                <w:szCs w:val="20"/>
              </w:rPr>
              <w:t>439,231</w:t>
            </w:r>
          </w:p>
        </w:tc>
      </w:tr>
      <w:tr w:rsidR="00EF1F07" w:rsidRPr="00A82E5E" w14:paraId="0AFB542C" w14:textId="77777777" w:rsidTr="001E1E6B">
        <w:trPr>
          <w:trHeight w:hRule="exact" w:val="170"/>
        </w:trPr>
        <w:tc>
          <w:tcPr>
            <w:tcW w:w="3828" w:type="dxa"/>
            <w:vAlign w:val="bottom"/>
          </w:tcPr>
          <w:p w14:paraId="12FCCCE8"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rPr>
                <w:rFonts w:cs="Times New Roman"/>
                <w:sz w:val="20"/>
                <w:szCs w:val="20"/>
                <w:highlight w:val="yellow"/>
              </w:rPr>
            </w:pPr>
          </w:p>
        </w:tc>
        <w:tc>
          <w:tcPr>
            <w:tcW w:w="1296" w:type="dxa"/>
            <w:tcBorders>
              <w:top w:val="double" w:sz="4" w:space="0" w:color="auto"/>
            </w:tcBorders>
            <w:vAlign w:val="bottom"/>
          </w:tcPr>
          <w:p w14:paraId="074D9DA7" w14:textId="77777777" w:rsidR="00EF1F07" w:rsidRPr="00545903"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120" w:lineRule="atLeast"/>
              <w:rPr>
                <w:rFonts w:cs="Times New Roman"/>
                <w:sz w:val="20"/>
                <w:szCs w:val="20"/>
                <w:highlight w:val="yellow"/>
              </w:rPr>
            </w:pPr>
          </w:p>
        </w:tc>
        <w:tc>
          <w:tcPr>
            <w:tcW w:w="263" w:type="dxa"/>
          </w:tcPr>
          <w:p w14:paraId="47A5BA14" w14:textId="77777777" w:rsidR="00EF1F07" w:rsidRPr="00A82E5E" w:rsidRDefault="00EF1F07" w:rsidP="00EF1F07">
            <w:pPr>
              <w:tabs>
                <w:tab w:val="clear" w:pos="907"/>
              </w:tabs>
              <w:spacing w:line="120" w:lineRule="atLeast"/>
              <w:ind w:right="237"/>
              <w:jc w:val="right"/>
              <w:rPr>
                <w:rFonts w:cs="Times New Roman"/>
                <w:sz w:val="20"/>
                <w:szCs w:val="20"/>
                <w:highlight w:val="yellow"/>
              </w:rPr>
            </w:pPr>
          </w:p>
        </w:tc>
        <w:tc>
          <w:tcPr>
            <w:tcW w:w="1271" w:type="dxa"/>
            <w:tcBorders>
              <w:top w:val="double" w:sz="4" w:space="0" w:color="auto"/>
            </w:tcBorders>
            <w:vAlign w:val="bottom"/>
          </w:tcPr>
          <w:p w14:paraId="3BE063C3"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20" w:lineRule="atLeast"/>
              <w:rPr>
                <w:rFonts w:cs="Times New Roman"/>
                <w:sz w:val="20"/>
                <w:szCs w:val="20"/>
              </w:rPr>
            </w:pPr>
          </w:p>
        </w:tc>
        <w:tc>
          <w:tcPr>
            <w:tcW w:w="270" w:type="dxa"/>
          </w:tcPr>
          <w:p w14:paraId="2A600928" w14:textId="77777777" w:rsidR="00EF1F07" w:rsidRPr="00A82E5E" w:rsidRDefault="00EF1F07" w:rsidP="00EF1F07">
            <w:pPr>
              <w:tabs>
                <w:tab w:val="clear" w:pos="907"/>
              </w:tabs>
              <w:spacing w:line="120" w:lineRule="atLeast"/>
              <w:ind w:right="237"/>
              <w:jc w:val="right"/>
              <w:rPr>
                <w:rFonts w:cs="Times New Roman"/>
                <w:sz w:val="20"/>
                <w:szCs w:val="20"/>
                <w:highlight w:val="yellow"/>
              </w:rPr>
            </w:pPr>
          </w:p>
        </w:tc>
        <w:tc>
          <w:tcPr>
            <w:tcW w:w="1294" w:type="dxa"/>
            <w:tcBorders>
              <w:top w:val="double" w:sz="4" w:space="0" w:color="auto"/>
            </w:tcBorders>
            <w:vAlign w:val="bottom"/>
          </w:tcPr>
          <w:p w14:paraId="414C0ACA"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120" w:lineRule="atLeast"/>
              <w:rPr>
                <w:rFonts w:cs="Times New Roman"/>
                <w:sz w:val="20"/>
                <w:szCs w:val="20"/>
                <w:highlight w:val="yellow"/>
              </w:rPr>
            </w:pPr>
          </w:p>
        </w:tc>
        <w:tc>
          <w:tcPr>
            <w:tcW w:w="270" w:type="dxa"/>
          </w:tcPr>
          <w:p w14:paraId="1D46B742" w14:textId="77777777" w:rsidR="00EF1F07" w:rsidRPr="00A82E5E" w:rsidRDefault="00EF1F07" w:rsidP="00EF1F07">
            <w:pPr>
              <w:tabs>
                <w:tab w:val="clear" w:pos="907"/>
              </w:tabs>
              <w:spacing w:line="120" w:lineRule="atLeast"/>
              <w:ind w:right="237"/>
              <w:jc w:val="right"/>
              <w:rPr>
                <w:rFonts w:cs="Times New Roman"/>
                <w:sz w:val="20"/>
                <w:szCs w:val="20"/>
                <w:highlight w:val="yellow"/>
              </w:rPr>
            </w:pPr>
          </w:p>
        </w:tc>
        <w:tc>
          <w:tcPr>
            <w:tcW w:w="1287" w:type="dxa"/>
            <w:tcBorders>
              <w:top w:val="double" w:sz="4" w:space="0" w:color="auto"/>
            </w:tcBorders>
            <w:vAlign w:val="bottom"/>
          </w:tcPr>
          <w:p w14:paraId="3CF12A94"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20" w:lineRule="atLeast"/>
              <w:rPr>
                <w:rFonts w:cs="Times New Roman"/>
                <w:sz w:val="20"/>
                <w:szCs w:val="20"/>
              </w:rPr>
            </w:pPr>
          </w:p>
        </w:tc>
      </w:tr>
      <w:tr w:rsidR="00EF1F07" w:rsidRPr="00A82E5E" w14:paraId="5F80CC43" w14:textId="77777777" w:rsidTr="00181CB3">
        <w:tc>
          <w:tcPr>
            <w:tcW w:w="3828" w:type="dxa"/>
            <w:vAlign w:val="bottom"/>
          </w:tcPr>
          <w:p w14:paraId="66D8DEBE"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A82E5E">
              <w:rPr>
                <w:rFonts w:cs="Times New Roman"/>
                <w:sz w:val="20"/>
                <w:szCs w:val="20"/>
              </w:rPr>
              <w:t xml:space="preserve">Percentage of allowance for </w:t>
            </w:r>
          </w:p>
        </w:tc>
        <w:tc>
          <w:tcPr>
            <w:tcW w:w="1296" w:type="dxa"/>
            <w:vAlign w:val="bottom"/>
          </w:tcPr>
          <w:p w14:paraId="28E61929"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rPr>
                <w:rFonts w:cs="Times New Roman"/>
                <w:sz w:val="20"/>
                <w:szCs w:val="20"/>
                <w:highlight w:val="yellow"/>
              </w:rPr>
            </w:pPr>
          </w:p>
        </w:tc>
        <w:tc>
          <w:tcPr>
            <w:tcW w:w="263" w:type="dxa"/>
          </w:tcPr>
          <w:p w14:paraId="1E5FF038" w14:textId="77777777" w:rsidR="00EF1F07" w:rsidRPr="00A82E5E" w:rsidRDefault="00EF1F07" w:rsidP="00EF1F07">
            <w:pPr>
              <w:tabs>
                <w:tab w:val="clear" w:pos="907"/>
              </w:tabs>
              <w:ind w:right="237"/>
              <w:jc w:val="right"/>
              <w:rPr>
                <w:rFonts w:cs="Times New Roman"/>
                <w:sz w:val="20"/>
                <w:szCs w:val="20"/>
                <w:highlight w:val="yellow"/>
              </w:rPr>
            </w:pPr>
          </w:p>
        </w:tc>
        <w:tc>
          <w:tcPr>
            <w:tcW w:w="1271" w:type="dxa"/>
            <w:vAlign w:val="bottom"/>
          </w:tcPr>
          <w:p w14:paraId="618F6244"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c>
          <w:tcPr>
            <w:tcW w:w="270" w:type="dxa"/>
          </w:tcPr>
          <w:p w14:paraId="54B9C74F" w14:textId="77777777" w:rsidR="00EF1F07" w:rsidRPr="00A82E5E" w:rsidRDefault="00EF1F07" w:rsidP="00EF1F07">
            <w:pPr>
              <w:tabs>
                <w:tab w:val="clear" w:pos="907"/>
              </w:tabs>
              <w:ind w:right="237"/>
              <w:jc w:val="right"/>
              <w:rPr>
                <w:rFonts w:cs="Times New Roman"/>
                <w:sz w:val="20"/>
                <w:szCs w:val="20"/>
                <w:highlight w:val="yellow"/>
              </w:rPr>
            </w:pPr>
          </w:p>
        </w:tc>
        <w:tc>
          <w:tcPr>
            <w:tcW w:w="1294" w:type="dxa"/>
            <w:vAlign w:val="bottom"/>
          </w:tcPr>
          <w:p w14:paraId="761FFE28"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highlight w:val="yellow"/>
              </w:rPr>
            </w:pPr>
          </w:p>
        </w:tc>
        <w:tc>
          <w:tcPr>
            <w:tcW w:w="270" w:type="dxa"/>
          </w:tcPr>
          <w:p w14:paraId="44664A47" w14:textId="77777777" w:rsidR="00EF1F07" w:rsidRPr="00A82E5E" w:rsidRDefault="00EF1F07" w:rsidP="00EF1F07">
            <w:pPr>
              <w:tabs>
                <w:tab w:val="clear" w:pos="907"/>
              </w:tabs>
              <w:ind w:right="237"/>
              <w:jc w:val="right"/>
              <w:rPr>
                <w:rFonts w:cs="Times New Roman"/>
                <w:sz w:val="20"/>
                <w:szCs w:val="20"/>
                <w:highlight w:val="yellow"/>
              </w:rPr>
            </w:pPr>
          </w:p>
        </w:tc>
        <w:tc>
          <w:tcPr>
            <w:tcW w:w="1287" w:type="dxa"/>
            <w:vAlign w:val="bottom"/>
          </w:tcPr>
          <w:p w14:paraId="233C687A"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r>
      <w:tr w:rsidR="00EF1F07" w:rsidRPr="00A82E5E" w14:paraId="3D31D151" w14:textId="77777777" w:rsidTr="00181CB3">
        <w:tc>
          <w:tcPr>
            <w:tcW w:w="3828" w:type="dxa"/>
            <w:vAlign w:val="bottom"/>
          </w:tcPr>
          <w:p w14:paraId="6B290C2A"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A82E5E">
              <w:rPr>
                <w:rFonts w:cs="Times New Roman"/>
                <w:sz w:val="20"/>
                <w:szCs w:val="20"/>
              </w:rPr>
              <w:t xml:space="preserve">   impairment for expected credit loss </w:t>
            </w:r>
          </w:p>
        </w:tc>
        <w:tc>
          <w:tcPr>
            <w:tcW w:w="1296" w:type="dxa"/>
            <w:vAlign w:val="bottom"/>
          </w:tcPr>
          <w:p w14:paraId="20C4A1B1"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rPr>
                <w:rFonts w:cs="Times New Roman"/>
                <w:sz w:val="20"/>
                <w:szCs w:val="20"/>
                <w:highlight w:val="yellow"/>
              </w:rPr>
            </w:pPr>
          </w:p>
        </w:tc>
        <w:tc>
          <w:tcPr>
            <w:tcW w:w="263" w:type="dxa"/>
          </w:tcPr>
          <w:p w14:paraId="327BD5A6" w14:textId="77777777" w:rsidR="00EF1F07" w:rsidRPr="00A82E5E" w:rsidRDefault="00EF1F07" w:rsidP="00EF1F07">
            <w:pPr>
              <w:tabs>
                <w:tab w:val="clear" w:pos="907"/>
              </w:tabs>
              <w:ind w:right="237"/>
              <w:jc w:val="right"/>
              <w:rPr>
                <w:rFonts w:cs="Times New Roman"/>
                <w:sz w:val="20"/>
                <w:szCs w:val="20"/>
                <w:highlight w:val="yellow"/>
              </w:rPr>
            </w:pPr>
          </w:p>
        </w:tc>
        <w:tc>
          <w:tcPr>
            <w:tcW w:w="1271" w:type="dxa"/>
            <w:vAlign w:val="bottom"/>
          </w:tcPr>
          <w:p w14:paraId="53C00CAF"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c>
          <w:tcPr>
            <w:tcW w:w="270" w:type="dxa"/>
          </w:tcPr>
          <w:p w14:paraId="09B36514" w14:textId="77777777" w:rsidR="00EF1F07" w:rsidRPr="00A82E5E" w:rsidRDefault="00EF1F07" w:rsidP="00EF1F07">
            <w:pPr>
              <w:tabs>
                <w:tab w:val="clear" w:pos="907"/>
              </w:tabs>
              <w:ind w:right="237"/>
              <w:jc w:val="right"/>
              <w:rPr>
                <w:rFonts w:cs="Times New Roman"/>
                <w:sz w:val="20"/>
                <w:szCs w:val="20"/>
                <w:highlight w:val="yellow"/>
              </w:rPr>
            </w:pPr>
          </w:p>
        </w:tc>
        <w:tc>
          <w:tcPr>
            <w:tcW w:w="1294" w:type="dxa"/>
            <w:vAlign w:val="bottom"/>
          </w:tcPr>
          <w:p w14:paraId="42395907"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highlight w:val="yellow"/>
              </w:rPr>
            </w:pPr>
          </w:p>
        </w:tc>
        <w:tc>
          <w:tcPr>
            <w:tcW w:w="270" w:type="dxa"/>
          </w:tcPr>
          <w:p w14:paraId="2D193431" w14:textId="77777777" w:rsidR="00EF1F07" w:rsidRPr="00A82E5E" w:rsidRDefault="00EF1F07" w:rsidP="00EF1F07">
            <w:pPr>
              <w:tabs>
                <w:tab w:val="clear" w:pos="907"/>
              </w:tabs>
              <w:ind w:right="237"/>
              <w:jc w:val="right"/>
              <w:rPr>
                <w:rFonts w:cs="Times New Roman"/>
                <w:sz w:val="20"/>
                <w:szCs w:val="20"/>
                <w:highlight w:val="yellow"/>
              </w:rPr>
            </w:pPr>
          </w:p>
        </w:tc>
        <w:tc>
          <w:tcPr>
            <w:tcW w:w="1287" w:type="dxa"/>
            <w:vAlign w:val="bottom"/>
          </w:tcPr>
          <w:p w14:paraId="3AF3FCB0"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r>
      <w:tr w:rsidR="00EF1F07" w:rsidRPr="00A82E5E" w14:paraId="52E5CFCC" w14:textId="77777777" w:rsidTr="00181CB3">
        <w:tc>
          <w:tcPr>
            <w:tcW w:w="3828" w:type="dxa"/>
            <w:vAlign w:val="bottom"/>
          </w:tcPr>
          <w:p w14:paraId="3B37E10D"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0"/>
                <w:szCs w:val="20"/>
              </w:rPr>
            </w:pPr>
            <w:r w:rsidRPr="00A82E5E">
              <w:rPr>
                <w:rFonts w:cs="Times New Roman"/>
                <w:sz w:val="20"/>
                <w:szCs w:val="20"/>
              </w:rPr>
              <w:t xml:space="preserve">   to total</w:t>
            </w:r>
            <w:r w:rsidRPr="00A82E5E">
              <w:rPr>
                <w:rFonts w:cs="Times New Roman"/>
                <w:spacing w:val="-2"/>
                <w:sz w:val="20"/>
                <w:szCs w:val="20"/>
              </w:rPr>
              <w:t xml:space="preserve"> hire-purchase contract</w:t>
            </w:r>
          </w:p>
        </w:tc>
        <w:tc>
          <w:tcPr>
            <w:tcW w:w="1296" w:type="dxa"/>
            <w:vAlign w:val="bottom"/>
          </w:tcPr>
          <w:p w14:paraId="69C17448"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rPr>
                <w:rFonts w:cs="Times New Roman"/>
                <w:sz w:val="20"/>
                <w:szCs w:val="20"/>
                <w:highlight w:val="yellow"/>
              </w:rPr>
            </w:pPr>
          </w:p>
        </w:tc>
        <w:tc>
          <w:tcPr>
            <w:tcW w:w="263" w:type="dxa"/>
          </w:tcPr>
          <w:p w14:paraId="3D96CFB7" w14:textId="77777777" w:rsidR="00EF1F07" w:rsidRPr="00A82E5E" w:rsidRDefault="00EF1F07" w:rsidP="00EF1F07">
            <w:pPr>
              <w:tabs>
                <w:tab w:val="clear" w:pos="907"/>
              </w:tabs>
              <w:ind w:right="237"/>
              <w:jc w:val="right"/>
              <w:rPr>
                <w:rFonts w:cs="Times New Roman"/>
                <w:sz w:val="20"/>
                <w:szCs w:val="20"/>
                <w:highlight w:val="yellow"/>
              </w:rPr>
            </w:pPr>
          </w:p>
        </w:tc>
        <w:tc>
          <w:tcPr>
            <w:tcW w:w="1271" w:type="dxa"/>
            <w:vAlign w:val="bottom"/>
          </w:tcPr>
          <w:p w14:paraId="5DAB65FD"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c>
          <w:tcPr>
            <w:tcW w:w="270" w:type="dxa"/>
          </w:tcPr>
          <w:p w14:paraId="137471D4" w14:textId="77777777" w:rsidR="00EF1F07" w:rsidRPr="00A82E5E" w:rsidRDefault="00EF1F07" w:rsidP="00EF1F07">
            <w:pPr>
              <w:tabs>
                <w:tab w:val="clear" w:pos="907"/>
              </w:tabs>
              <w:ind w:right="237"/>
              <w:jc w:val="right"/>
              <w:rPr>
                <w:rFonts w:cs="Times New Roman"/>
                <w:sz w:val="20"/>
                <w:szCs w:val="20"/>
                <w:highlight w:val="yellow"/>
              </w:rPr>
            </w:pPr>
          </w:p>
        </w:tc>
        <w:tc>
          <w:tcPr>
            <w:tcW w:w="1294" w:type="dxa"/>
            <w:vAlign w:val="bottom"/>
          </w:tcPr>
          <w:p w14:paraId="753FA076"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0"/>
                <w:szCs w:val="20"/>
                <w:highlight w:val="yellow"/>
              </w:rPr>
            </w:pPr>
          </w:p>
        </w:tc>
        <w:tc>
          <w:tcPr>
            <w:tcW w:w="270" w:type="dxa"/>
          </w:tcPr>
          <w:p w14:paraId="24FBD5E4" w14:textId="77777777" w:rsidR="00EF1F07" w:rsidRPr="00A82E5E" w:rsidRDefault="00EF1F07" w:rsidP="00EF1F07">
            <w:pPr>
              <w:tabs>
                <w:tab w:val="clear" w:pos="907"/>
              </w:tabs>
              <w:ind w:right="237"/>
              <w:jc w:val="right"/>
              <w:rPr>
                <w:rFonts w:cs="Times New Roman"/>
                <w:sz w:val="20"/>
                <w:szCs w:val="20"/>
                <w:highlight w:val="yellow"/>
              </w:rPr>
            </w:pPr>
          </w:p>
        </w:tc>
        <w:tc>
          <w:tcPr>
            <w:tcW w:w="1287" w:type="dxa"/>
            <w:vAlign w:val="bottom"/>
          </w:tcPr>
          <w:p w14:paraId="6C494B97"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0"/>
                <w:szCs w:val="20"/>
              </w:rPr>
            </w:pPr>
          </w:p>
        </w:tc>
      </w:tr>
      <w:tr w:rsidR="00EF1F07" w:rsidRPr="00A82E5E" w14:paraId="73B41C6E" w14:textId="77777777" w:rsidTr="00181CB3">
        <w:tc>
          <w:tcPr>
            <w:tcW w:w="3828" w:type="dxa"/>
            <w:vAlign w:val="bottom"/>
          </w:tcPr>
          <w:p w14:paraId="5561AD55" w14:textId="77777777"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pacing w:val="-2"/>
                <w:sz w:val="20"/>
                <w:szCs w:val="20"/>
              </w:rPr>
            </w:pPr>
            <w:r w:rsidRPr="00A82E5E">
              <w:rPr>
                <w:rFonts w:cs="Times New Roman"/>
                <w:sz w:val="20"/>
                <w:szCs w:val="20"/>
              </w:rPr>
              <w:t xml:space="preserve">   </w:t>
            </w:r>
            <w:r w:rsidRPr="00A82E5E">
              <w:rPr>
                <w:rFonts w:cs="Times New Roman"/>
                <w:spacing w:val="-2"/>
                <w:sz w:val="20"/>
                <w:szCs w:val="20"/>
              </w:rPr>
              <w:t>receivables (%)</w:t>
            </w:r>
          </w:p>
        </w:tc>
        <w:tc>
          <w:tcPr>
            <w:tcW w:w="1296" w:type="dxa"/>
            <w:tcBorders>
              <w:bottom w:val="double" w:sz="4" w:space="0" w:color="auto"/>
            </w:tcBorders>
            <w:vAlign w:val="bottom"/>
          </w:tcPr>
          <w:p w14:paraId="1F43891F" w14:textId="36B32F06"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60" w:lineRule="atLeast"/>
              <w:rPr>
                <w:rFonts w:cs="Times New Roman"/>
                <w:sz w:val="20"/>
                <w:szCs w:val="20"/>
              </w:rPr>
            </w:pPr>
            <w:r>
              <w:rPr>
                <w:rFonts w:cs="Times New Roman"/>
                <w:sz w:val="20"/>
                <w:szCs w:val="20"/>
              </w:rPr>
              <w:t>6.1</w:t>
            </w:r>
            <w:r w:rsidR="00A56AB7">
              <w:rPr>
                <w:rFonts w:cs="Times New Roman"/>
                <w:sz w:val="20"/>
                <w:szCs w:val="20"/>
              </w:rPr>
              <w:t>1</w:t>
            </w:r>
          </w:p>
        </w:tc>
        <w:tc>
          <w:tcPr>
            <w:tcW w:w="263" w:type="dxa"/>
          </w:tcPr>
          <w:p w14:paraId="7CF02BAC" w14:textId="77777777" w:rsidR="00EF1F07" w:rsidRPr="00A82E5E" w:rsidRDefault="00EF1F07" w:rsidP="00EF1F07">
            <w:pPr>
              <w:tabs>
                <w:tab w:val="clear" w:pos="907"/>
              </w:tabs>
              <w:ind w:right="237"/>
              <w:jc w:val="right"/>
              <w:rPr>
                <w:rFonts w:cs="Times New Roman"/>
                <w:sz w:val="20"/>
                <w:szCs w:val="20"/>
              </w:rPr>
            </w:pPr>
          </w:p>
        </w:tc>
        <w:tc>
          <w:tcPr>
            <w:tcW w:w="1271" w:type="dxa"/>
            <w:tcBorders>
              <w:bottom w:val="double" w:sz="4" w:space="0" w:color="auto"/>
            </w:tcBorders>
            <w:vAlign w:val="bottom"/>
          </w:tcPr>
          <w:p w14:paraId="24C85548" w14:textId="78C7BC73"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60" w:lineRule="atLeast"/>
              <w:rPr>
                <w:rFonts w:cs="Times New Roman"/>
                <w:sz w:val="20"/>
                <w:szCs w:val="20"/>
              </w:rPr>
            </w:pPr>
            <w:r w:rsidRPr="00A82E5E">
              <w:rPr>
                <w:rFonts w:cs="Times New Roman"/>
                <w:sz w:val="20"/>
                <w:szCs w:val="20"/>
              </w:rPr>
              <w:t>6.43</w:t>
            </w:r>
          </w:p>
        </w:tc>
        <w:tc>
          <w:tcPr>
            <w:tcW w:w="270" w:type="dxa"/>
          </w:tcPr>
          <w:p w14:paraId="347C5EEF" w14:textId="77777777" w:rsidR="00EF1F07" w:rsidRPr="00A82E5E" w:rsidRDefault="00EF1F07" w:rsidP="00EF1F07">
            <w:pPr>
              <w:tabs>
                <w:tab w:val="clear" w:pos="907"/>
              </w:tabs>
              <w:ind w:right="237"/>
              <w:jc w:val="right"/>
              <w:rPr>
                <w:rFonts w:cs="Times New Roman"/>
                <w:sz w:val="20"/>
                <w:szCs w:val="20"/>
              </w:rPr>
            </w:pPr>
          </w:p>
        </w:tc>
        <w:tc>
          <w:tcPr>
            <w:tcW w:w="1294" w:type="dxa"/>
            <w:tcBorders>
              <w:bottom w:val="double" w:sz="4" w:space="0" w:color="auto"/>
            </w:tcBorders>
            <w:vAlign w:val="bottom"/>
          </w:tcPr>
          <w:p w14:paraId="2252BE02" w14:textId="293DD14C"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60" w:lineRule="atLeast"/>
              <w:rPr>
                <w:rFonts w:cs="Times New Roman"/>
                <w:sz w:val="20"/>
                <w:szCs w:val="20"/>
              </w:rPr>
            </w:pPr>
            <w:r>
              <w:rPr>
                <w:rFonts w:cs="Times New Roman"/>
                <w:sz w:val="20"/>
                <w:szCs w:val="20"/>
              </w:rPr>
              <w:t>6.9</w:t>
            </w:r>
            <w:r w:rsidR="00A56AB7">
              <w:rPr>
                <w:rFonts w:cs="Times New Roman"/>
                <w:sz w:val="20"/>
                <w:szCs w:val="20"/>
              </w:rPr>
              <w:t>7</w:t>
            </w:r>
          </w:p>
        </w:tc>
        <w:tc>
          <w:tcPr>
            <w:tcW w:w="270" w:type="dxa"/>
          </w:tcPr>
          <w:p w14:paraId="5B501BA1" w14:textId="77777777" w:rsidR="00EF1F07" w:rsidRPr="00A82E5E" w:rsidRDefault="00EF1F07" w:rsidP="00EF1F07">
            <w:pPr>
              <w:tabs>
                <w:tab w:val="clear" w:pos="907"/>
              </w:tabs>
              <w:ind w:right="237"/>
              <w:jc w:val="right"/>
              <w:rPr>
                <w:rFonts w:cs="Times New Roman"/>
                <w:sz w:val="20"/>
                <w:szCs w:val="20"/>
              </w:rPr>
            </w:pPr>
          </w:p>
        </w:tc>
        <w:tc>
          <w:tcPr>
            <w:tcW w:w="1287" w:type="dxa"/>
            <w:tcBorders>
              <w:bottom w:val="double" w:sz="4" w:space="0" w:color="auto"/>
            </w:tcBorders>
            <w:vAlign w:val="bottom"/>
          </w:tcPr>
          <w:p w14:paraId="2B40E594" w14:textId="4C90E78B" w:rsidR="00EF1F07" w:rsidRPr="00A82E5E" w:rsidRDefault="00EF1F07" w:rsidP="00EF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60" w:lineRule="atLeast"/>
              <w:rPr>
                <w:rFonts w:cs="Times New Roman"/>
                <w:sz w:val="20"/>
                <w:szCs w:val="20"/>
              </w:rPr>
            </w:pPr>
            <w:r w:rsidRPr="00A82E5E">
              <w:rPr>
                <w:rFonts w:cs="Times New Roman"/>
                <w:sz w:val="20"/>
                <w:szCs w:val="20"/>
              </w:rPr>
              <w:t>7.54</w:t>
            </w:r>
          </w:p>
        </w:tc>
      </w:tr>
    </w:tbl>
    <w:p w14:paraId="7091FD9A" w14:textId="77777777" w:rsidR="001B6FCE" w:rsidRPr="00515545" w:rsidRDefault="001B6FCE" w:rsidP="001B6FCE">
      <w:pPr>
        <w:pStyle w:val="NoSpacing"/>
        <w:rPr>
          <w:rFonts w:cs="Times New Roman"/>
          <w:sz w:val="22"/>
          <w:szCs w:val="22"/>
          <w:u w:val="single"/>
        </w:rPr>
      </w:pPr>
      <w:r w:rsidRPr="00515545">
        <w:rPr>
          <w:rFonts w:cs="Times New Roman"/>
          <w:sz w:val="22"/>
          <w:szCs w:val="22"/>
          <w:u w:val="single"/>
        </w:rPr>
        <w:lastRenderedPageBreak/>
        <w:t>Loan receivables</w:t>
      </w:r>
    </w:p>
    <w:p w14:paraId="2BBAE8D9" w14:textId="77777777" w:rsidR="001B6FCE" w:rsidRPr="00515545" w:rsidRDefault="001B6FCE" w:rsidP="001B6FCE">
      <w:pPr>
        <w:pStyle w:val="NoSpacing"/>
        <w:rPr>
          <w:rFonts w:cs="Times New Roman"/>
          <w:sz w:val="22"/>
          <w:szCs w:val="22"/>
          <w:highlight w:val="yellow"/>
        </w:rPr>
      </w:pPr>
    </w:p>
    <w:tbl>
      <w:tblPr>
        <w:tblW w:w="10105" w:type="dxa"/>
        <w:tblLayout w:type="fixed"/>
        <w:tblLook w:val="04A0" w:firstRow="1" w:lastRow="0" w:firstColumn="1" w:lastColumn="0" w:noHBand="0" w:noVBand="1"/>
      </w:tblPr>
      <w:tblGrid>
        <w:gridCol w:w="2235"/>
        <w:gridCol w:w="1077"/>
        <w:gridCol w:w="236"/>
        <w:gridCol w:w="1077"/>
        <w:gridCol w:w="236"/>
        <w:gridCol w:w="1191"/>
        <w:gridCol w:w="236"/>
        <w:gridCol w:w="1077"/>
        <w:gridCol w:w="236"/>
        <w:gridCol w:w="1077"/>
        <w:gridCol w:w="236"/>
        <w:gridCol w:w="1191"/>
      </w:tblGrid>
      <w:tr w:rsidR="001B6FCE" w:rsidRPr="00515545" w14:paraId="63DA5CB7" w14:textId="77777777" w:rsidTr="003A0D6D">
        <w:tc>
          <w:tcPr>
            <w:tcW w:w="2235" w:type="dxa"/>
          </w:tcPr>
          <w:p w14:paraId="3C83869A" w14:textId="77777777" w:rsidR="001B6FCE" w:rsidRPr="00515545" w:rsidRDefault="001B6FCE" w:rsidP="001B6FCE">
            <w:pPr>
              <w:spacing w:line="160" w:lineRule="atLeast"/>
              <w:jc w:val="both"/>
              <w:rPr>
                <w:rFonts w:cs="Times New Roman"/>
                <w:sz w:val="22"/>
                <w:szCs w:val="22"/>
                <w:highlight w:val="yellow"/>
              </w:rPr>
            </w:pPr>
          </w:p>
        </w:tc>
        <w:tc>
          <w:tcPr>
            <w:tcW w:w="7870" w:type="dxa"/>
            <w:gridSpan w:val="11"/>
            <w:tcBorders>
              <w:bottom w:val="single" w:sz="4" w:space="0" w:color="auto"/>
            </w:tcBorders>
          </w:tcPr>
          <w:p w14:paraId="1CCF9D83" w14:textId="77777777" w:rsidR="001B6FCE" w:rsidRPr="00515545" w:rsidRDefault="001B6FCE" w:rsidP="001B6FCE">
            <w:pPr>
              <w:spacing w:line="160" w:lineRule="atLeast"/>
              <w:jc w:val="center"/>
              <w:rPr>
                <w:rFonts w:cs="Times New Roman"/>
                <w:sz w:val="22"/>
                <w:szCs w:val="22"/>
              </w:rPr>
            </w:pPr>
            <w:r w:rsidRPr="00515545">
              <w:rPr>
                <w:rFonts w:cs="Times New Roman"/>
                <w:sz w:val="22"/>
                <w:szCs w:val="22"/>
              </w:rPr>
              <w:t>Consolidated financial statements (In Thousand Baht)</w:t>
            </w:r>
          </w:p>
        </w:tc>
      </w:tr>
      <w:tr w:rsidR="001B6FCE" w:rsidRPr="00515545" w14:paraId="54F6D280" w14:textId="77777777" w:rsidTr="0048323E">
        <w:tc>
          <w:tcPr>
            <w:tcW w:w="2235" w:type="dxa"/>
          </w:tcPr>
          <w:p w14:paraId="4B23C62D" w14:textId="77777777" w:rsidR="001B6FCE" w:rsidRPr="00515545" w:rsidRDefault="001B6FCE" w:rsidP="001B6FCE">
            <w:pPr>
              <w:spacing w:line="160" w:lineRule="atLeast"/>
              <w:jc w:val="both"/>
              <w:rPr>
                <w:rFonts w:cs="Times New Roman"/>
                <w:sz w:val="22"/>
                <w:szCs w:val="22"/>
                <w:highlight w:val="yellow"/>
              </w:rPr>
            </w:pPr>
          </w:p>
        </w:tc>
        <w:tc>
          <w:tcPr>
            <w:tcW w:w="3817" w:type="dxa"/>
            <w:gridSpan w:val="5"/>
            <w:tcBorders>
              <w:top w:val="single" w:sz="4" w:space="0" w:color="auto"/>
              <w:bottom w:val="single" w:sz="4" w:space="0" w:color="auto"/>
            </w:tcBorders>
          </w:tcPr>
          <w:p w14:paraId="36768331" w14:textId="3F8B9E6B" w:rsidR="001B6FCE" w:rsidRPr="00515545" w:rsidRDefault="00772A94" w:rsidP="001B6FCE">
            <w:pPr>
              <w:spacing w:line="160" w:lineRule="atLeast"/>
              <w:jc w:val="center"/>
              <w:rPr>
                <w:rFonts w:cs="Times New Roman"/>
                <w:sz w:val="22"/>
                <w:szCs w:val="22"/>
              </w:rPr>
            </w:pPr>
            <w:r>
              <w:rPr>
                <w:rFonts w:cs="Times New Roman"/>
                <w:sz w:val="22"/>
                <w:szCs w:val="22"/>
              </w:rPr>
              <w:t>March 31</w:t>
            </w:r>
            <w:r w:rsidR="00A05D40" w:rsidRPr="00515545">
              <w:rPr>
                <w:rFonts w:cs="Times New Roman"/>
                <w:sz w:val="22"/>
                <w:szCs w:val="22"/>
              </w:rPr>
              <w:t>,</w:t>
            </w:r>
            <w:r w:rsidR="001B6FCE" w:rsidRPr="00515545">
              <w:rPr>
                <w:rFonts w:cs="Times New Roman"/>
                <w:sz w:val="22"/>
                <w:szCs w:val="22"/>
              </w:rPr>
              <w:t xml:space="preserve"> </w:t>
            </w:r>
            <w:r>
              <w:rPr>
                <w:rFonts w:cs="Times New Roman"/>
                <w:sz w:val="22"/>
                <w:szCs w:val="22"/>
              </w:rPr>
              <w:t>202</w:t>
            </w:r>
            <w:r w:rsidR="008A0D76">
              <w:rPr>
                <w:rFonts w:cs="Times New Roman"/>
                <w:sz w:val="22"/>
                <w:szCs w:val="22"/>
              </w:rPr>
              <w:t>6</w:t>
            </w:r>
          </w:p>
        </w:tc>
        <w:tc>
          <w:tcPr>
            <w:tcW w:w="236" w:type="dxa"/>
          </w:tcPr>
          <w:p w14:paraId="7B93B647" w14:textId="77777777" w:rsidR="001B6FCE" w:rsidRPr="00515545" w:rsidRDefault="001B6FCE" w:rsidP="001B6FCE">
            <w:pPr>
              <w:spacing w:line="160" w:lineRule="atLeast"/>
              <w:jc w:val="center"/>
              <w:rPr>
                <w:rFonts w:cs="Times New Roman"/>
                <w:sz w:val="22"/>
                <w:szCs w:val="22"/>
              </w:rPr>
            </w:pPr>
          </w:p>
        </w:tc>
        <w:tc>
          <w:tcPr>
            <w:tcW w:w="3817" w:type="dxa"/>
            <w:gridSpan w:val="5"/>
            <w:tcBorders>
              <w:top w:val="single" w:sz="4" w:space="0" w:color="auto"/>
              <w:bottom w:val="single" w:sz="4" w:space="0" w:color="auto"/>
            </w:tcBorders>
          </w:tcPr>
          <w:p w14:paraId="6CC4CCEF" w14:textId="1532C56D" w:rsidR="001B6FCE" w:rsidRPr="00515545" w:rsidRDefault="001B6FCE" w:rsidP="001B6FCE">
            <w:pPr>
              <w:spacing w:line="160" w:lineRule="atLeast"/>
              <w:jc w:val="center"/>
              <w:rPr>
                <w:rFonts w:cs="Times New Roman"/>
                <w:sz w:val="22"/>
                <w:szCs w:val="22"/>
              </w:rPr>
            </w:pPr>
            <w:r w:rsidRPr="00515545">
              <w:rPr>
                <w:rFonts w:cs="Times New Roman"/>
                <w:sz w:val="22"/>
                <w:szCs w:val="22"/>
              </w:rPr>
              <w:t xml:space="preserve">December 31, </w:t>
            </w:r>
            <w:r w:rsidR="00772A94">
              <w:rPr>
                <w:rFonts w:cs="Times New Roman"/>
                <w:sz w:val="22"/>
                <w:szCs w:val="22"/>
              </w:rPr>
              <w:t>202</w:t>
            </w:r>
            <w:r w:rsidR="008A0D76">
              <w:rPr>
                <w:rFonts w:cs="Times New Roman"/>
                <w:sz w:val="22"/>
                <w:szCs w:val="22"/>
              </w:rPr>
              <w:t>5</w:t>
            </w:r>
          </w:p>
        </w:tc>
      </w:tr>
      <w:tr w:rsidR="001B6FCE" w:rsidRPr="00515545" w14:paraId="25B1A2EF" w14:textId="77777777" w:rsidTr="001B6FCE">
        <w:tc>
          <w:tcPr>
            <w:tcW w:w="2235" w:type="dxa"/>
          </w:tcPr>
          <w:p w14:paraId="1BF66513" w14:textId="77777777" w:rsidR="001B6FCE" w:rsidRPr="00515545" w:rsidRDefault="001B6FCE" w:rsidP="0048323E">
            <w:pPr>
              <w:spacing w:line="160" w:lineRule="atLeast"/>
              <w:jc w:val="both"/>
              <w:rPr>
                <w:rFonts w:cs="Times New Roman"/>
                <w:sz w:val="22"/>
                <w:szCs w:val="22"/>
              </w:rPr>
            </w:pPr>
          </w:p>
        </w:tc>
        <w:tc>
          <w:tcPr>
            <w:tcW w:w="1077" w:type="dxa"/>
            <w:tcBorders>
              <w:top w:val="single" w:sz="4" w:space="0" w:color="auto"/>
              <w:bottom w:val="single" w:sz="4" w:space="0" w:color="auto"/>
            </w:tcBorders>
          </w:tcPr>
          <w:p w14:paraId="569044F2"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77B1D6D8"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7C8C21FD"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2700DB20" w14:textId="77777777" w:rsidR="001B6FCE" w:rsidRPr="00515545" w:rsidRDefault="001B6FCE" w:rsidP="0048323E">
            <w:pPr>
              <w:spacing w:line="160" w:lineRule="atLeast"/>
              <w:jc w:val="center"/>
              <w:rPr>
                <w:rFonts w:cs="Times New Roman"/>
                <w:sz w:val="22"/>
                <w:szCs w:val="22"/>
              </w:rPr>
            </w:pPr>
          </w:p>
        </w:tc>
        <w:tc>
          <w:tcPr>
            <w:tcW w:w="1191" w:type="dxa"/>
            <w:tcBorders>
              <w:top w:val="single" w:sz="4" w:space="0" w:color="auto"/>
              <w:bottom w:val="single" w:sz="4" w:space="0" w:color="auto"/>
            </w:tcBorders>
          </w:tcPr>
          <w:p w14:paraId="66E329F9"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Long-term</w:t>
            </w:r>
          </w:p>
        </w:tc>
        <w:tc>
          <w:tcPr>
            <w:tcW w:w="236" w:type="dxa"/>
          </w:tcPr>
          <w:p w14:paraId="33CE1D02"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053BB09E"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5DF35D89"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5C583D30"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40305445" w14:textId="77777777" w:rsidR="001B6FCE" w:rsidRPr="00515545" w:rsidRDefault="001B6FCE" w:rsidP="0048323E">
            <w:pPr>
              <w:spacing w:line="160" w:lineRule="atLeast"/>
              <w:jc w:val="center"/>
              <w:rPr>
                <w:rFonts w:cs="Times New Roman"/>
                <w:sz w:val="22"/>
                <w:szCs w:val="22"/>
              </w:rPr>
            </w:pPr>
          </w:p>
        </w:tc>
        <w:tc>
          <w:tcPr>
            <w:tcW w:w="1191" w:type="dxa"/>
            <w:tcBorders>
              <w:top w:val="single" w:sz="4" w:space="0" w:color="auto"/>
              <w:bottom w:val="single" w:sz="4" w:space="0" w:color="auto"/>
            </w:tcBorders>
          </w:tcPr>
          <w:p w14:paraId="191DC23F"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Long-term</w:t>
            </w:r>
          </w:p>
        </w:tc>
      </w:tr>
      <w:tr w:rsidR="001B6FCE" w:rsidRPr="00515545" w14:paraId="2EE7DA93" w14:textId="77777777" w:rsidTr="001B6FCE">
        <w:tc>
          <w:tcPr>
            <w:tcW w:w="2235" w:type="dxa"/>
          </w:tcPr>
          <w:p w14:paraId="2AC47F92" w14:textId="77777777" w:rsidR="001B6FCE" w:rsidRPr="00515545" w:rsidRDefault="001B6FCE" w:rsidP="00C51331">
            <w:pPr>
              <w:spacing w:line="120" w:lineRule="atLeast"/>
              <w:jc w:val="both"/>
              <w:rPr>
                <w:rFonts w:cs="Times New Roman"/>
                <w:sz w:val="22"/>
                <w:szCs w:val="22"/>
              </w:rPr>
            </w:pPr>
          </w:p>
        </w:tc>
        <w:tc>
          <w:tcPr>
            <w:tcW w:w="1077" w:type="dxa"/>
            <w:tcBorders>
              <w:top w:val="single" w:sz="4" w:space="0" w:color="auto"/>
            </w:tcBorders>
          </w:tcPr>
          <w:p w14:paraId="4F5EC839"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023417CA" w14:textId="77777777" w:rsidR="001B6FCE" w:rsidRPr="00515545" w:rsidRDefault="001B6FCE" w:rsidP="00C51331">
            <w:pPr>
              <w:spacing w:line="120" w:lineRule="atLeast"/>
              <w:jc w:val="both"/>
              <w:rPr>
                <w:rFonts w:cs="Times New Roman"/>
                <w:sz w:val="22"/>
                <w:szCs w:val="22"/>
                <w:highlight w:val="yellow"/>
              </w:rPr>
            </w:pPr>
          </w:p>
        </w:tc>
        <w:tc>
          <w:tcPr>
            <w:tcW w:w="1077" w:type="dxa"/>
            <w:tcBorders>
              <w:top w:val="single" w:sz="4" w:space="0" w:color="auto"/>
            </w:tcBorders>
          </w:tcPr>
          <w:p w14:paraId="23815522"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33ABCE66" w14:textId="77777777" w:rsidR="001B6FCE" w:rsidRPr="00515545" w:rsidRDefault="001B6FCE" w:rsidP="00C51331">
            <w:pPr>
              <w:spacing w:line="120" w:lineRule="atLeast"/>
              <w:jc w:val="both"/>
              <w:rPr>
                <w:rFonts w:cs="Times New Roman"/>
                <w:sz w:val="22"/>
                <w:szCs w:val="22"/>
                <w:highlight w:val="yellow"/>
              </w:rPr>
            </w:pPr>
          </w:p>
        </w:tc>
        <w:tc>
          <w:tcPr>
            <w:tcW w:w="1191" w:type="dxa"/>
            <w:tcBorders>
              <w:top w:val="single" w:sz="4" w:space="0" w:color="auto"/>
            </w:tcBorders>
          </w:tcPr>
          <w:p w14:paraId="6119EFC0"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3B0F8AA4" w14:textId="77777777" w:rsidR="001B6FCE" w:rsidRPr="00515545" w:rsidRDefault="001B6FCE" w:rsidP="00C51331">
            <w:pPr>
              <w:spacing w:line="120" w:lineRule="atLeast"/>
              <w:jc w:val="both"/>
              <w:rPr>
                <w:rFonts w:cs="Times New Roman"/>
                <w:sz w:val="22"/>
                <w:szCs w:val="22"/>
                <w:highlight w:val="yellow"/>
              </w:rPr>
            </w:pPr>
          </w:p>
        </w:tc>
        <w:tc>
          <w:tcPr>
            <w:tcW w:w="1077" w:type="dxa"/>
            <w:tcBorders>
              <w:top w:val="single" w:sz="4" w:space="0" w:color="auto"/>
            </w:tcBorders>
          </w:tcPr>
          <w:p w14:paraId="5E469303" w14:textId="77777777" w:rsidR="001B6FCE" w:rsidRPr="00515545" w:rsidRDefault="001B6FCE" w:rsidP="00C51331">
            <w:pPr>
              <w:spacing w:line="120" w:lineRule="atLeast"/>
              <w:jc w:val="both"/>
              <w:rPr>
                <w:rFonts w:cs="Times New Roman"/>
                <w:sz w:val="22"/>
                <w:szCs w:val="22"/>
              </w:rPr>
            </w:pPr>
          </w:p>
        </w:tc>
        <w:tc>
          <w:tcPr>
            <w:tcW w:w="236" w:type="dxa"/>
          </w:tcPr>
          <w:p w14:paraId="5482C756" w14:textId="77777777" w:rsidR="001B6FCE" w:rsidRPr="00515545" w:rsidRDefault="001B6FCE" w:rsidP="00C51331">
            <w:pPr>
              <w:spacing w:line="120" w:lineRule="atLeast"/>
              <w:jc w:val="both"/>
              <w:rPr>
                <w:rFonts w:cs="Times New Roman"/>
                <w:sz w:val="22"/>
                <w:szCs w:val="22"/>
              </w:rPr>
            </w:pPr>
          </w:p>
        </w:tc>
        <w:tc>
          <w:tcPr>
            <w:tcW w:w="1077" w:type="dxa"/>
            <w:tcBorders>
              <w:top w:val="single" w:sz="4" w:space="0" w:color="auto"/>
            </w:tcBorders>
          </w:tcPr>
          <w:p w14:paraId="382601A3" w14:textId="77777777" w:rsidR="001B6FCE" w:rsidRPr="00515545" w:rsidRDefault="001B6FCE" w:rsidP="00C51331">
            <w:pPr>
              <w:spacing w:line="120" w:lineRule="atLeast"/>
              <w:jc w:val="both"/>
              <w:rPr>
                <w:rFonts w:cs="Times New Roman"/>
                <w:sz w:val="22"/>
                <w:szCs w:val="22"/>
              </w:rPr>
            </w:pPr>
          </w:p>
        </w:tc>
        <w:tc>
          <w:tcPr>
            <w:tcW w:w="236" w:type="dxa"/>
          </w:tcPr>
          <w:p w14:paraId="2519AA6D" w14:textId="77777777" w:rsidR="001B6FCE" w:rsidRPr="00515545" w:rsidRDefault="001B6FCE" w:rsidP="00C51331">
            <w:pPr>
              <w:spacing w:line="120" w:lineRule="atLeast"/>
              <w:jc w:val="both"/>
              <w:rPr>
                <w:rFonts w:cs="Times New Roman"/>
                <w:sz w:val="22"/>
                <w:szCs w:val="22"/>
              </w:rPr>
            </w:pPr>
          </w:p>
        </w:tc>
        <w:tc>
          <w:tcPr>
            <w:tcW w:w="1191" w:type="dxa"/>
            <w:tcBorders>
              <w:top w:val="single" w:sz="4" w:space="0" w:color="auto"/>
            </w:tcBorders>
          </w:tcPr>
          <w:p w14:paraId="64ABD3C3" w14:textId="77777777" w:rsidR="001B6FCE" w:rsidRPr="00515545" w:rsidRDefault="001B6FCE" w:rsidP="00C51331">
            <w:pPr>
              <w:spacing w:line="120" w:lineRule="atLeast"/>
              <w:jc w:val="both"/>
              <w:rPr>
                <w:rFonts w:cs="Times New Roman"/>
                <w:sz w:val="22"/>
                <w:szCs w:val="22"/>
              </w:rPr>
            </w:pPr>
          </w:p>
        </w:tc>
      </w:tr>
      <w:tr w:rsidR="00F00556" w:rsidRPr="00515545" w14:paraId="3E2AA72F" w14:textId="77777777" w:rsidTr="001B6FCE">
        <w:tc>
          <w:tcPr>
            <w:tcW w:w="2235" w:type="dxa"/>
          </w:tcPr>
          <w:p w14:paraId="0FB9011D"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8"/>
              <w:rPr>
                <w:rFonts w:cs="Times New Roman"/>
                <w:sz w:val="22"/>
                <w:szCs w:val="22"/>
              </w:rPr>
            </w:pPr>
            <w:r w:rsidRPr="00515545">
              <w:rPr>
                <w:rFonts w:cs="Times New Roman"/>
                <w:sz w:val="22"/>
                <w:szCs w:val="22"/>
              </w:rPr>
              <w:t>Loans receivables</w:t>
            </w:r>
          </w:p>
        </w:tc>
        <w:tc>
          <w:tcPr>
            <w:tcW w:w="1077" w:type="dxa"/>
          </w:tcPr>
          <w:p w14:paraId="476C627E" w14:textId="4738BF91"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cs/>
              </w:rPr>
            </w:pPr>
            <w:r w:rsidRPr="00F00556">
              <w:rPr>
                <w:rFonts w:cs="Times New Roman"/>
                <w:sz w:val="22"/>
                <w:szCs w:val="22"/>
              </w:rPr>
              <w:t>59,059</w:t>
            </w:r>
          </w:p>
        </w:tc>
        <w:tc>
          <w:tcPr>
            <w:tcW w:w="236" w:type="dxa"/>
          </w:tcPr>
          <w:p w14:paraId="240B5504" w14:textId="77777777"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Pr>
          <w:p w14:paraId="61C93ABD" w14:textId="671A02C1"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F00556">
              <w:rPr>
                <w:rFonts w:cs="Times New Roman"/>
                <w:sz w:val="22"/>
                <w:szCs w:val="22"/>
              </w:rPr>
              <w:t>53,505</w:t>
            </w:r>
          </w:p>
        </w:tc>
        <w:tc>
          <w:tcPr>
            <w:tcW w:w="236" w:type="dxa"/>
          </w:tcPr>
          <w:p w14:paraId="7FDF5F04" w14:textId="77777777"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Pr>
          <w:p w14:paraId="374D0E0C" w14:textId="6BE88139"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F00556">
              <w:rPr>
                <w:rFonts w:cs="Times New Roman"/>
                <w:sz w:val="22"/>
                <w:szCs w:val="22"/>
              </w:rPr>
              <w:t>5,554</w:t>
            </w:r>
          </w:p>
        </w:tc>
        <w:tc>
          <w:tcPr>
            <w:tcW w:w="236" w:type="dxa"/>
          </w:tcPr>
          <w:p w14:paraId="2220A3EC"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593D6C19" w14:textId="7F29D8DD"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C02DB7">
              <w:rPr>
                <w:rFonts w:cstheme="minorBidi"/>
                <w:sz w:val="22"/>
                <w:szCs w:val="22"/>
              </w:rPr>
              <w:t>70,469</w:t>
            </w:r>
          </w:p>
        </w:tc>
        <w:tc>
          <w:tcPr>
            <w:tcW w:w="236" w:type="dxa"/>
          </w:tcPr>
          <w:p w14:paraId="2468F358"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694C3EE6" w14:textId="03719119"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C02DB7">
              <w:rPr>
                <w:rFonts w:cstheme="minorBidi"/>
                <w:sz w:val="22"/>
                <w:szCs w:val="22"/>
              </w:rPr>
              <w:t>63,739</w:t>
            </w:r>
          </w:p>
        </w:tc>
        <w:tc>
          <w:tcPr>
            <w:tcW w:w="236" w:type="dxa"/>
          </w:tcPr>
          <w:p w14:paraId="2D15E5C8"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3C1CF689" w14:textId="36D81478"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sidRPr="00C02DB7">
              <w:rPr>
                <w:rFonts w:cstheme="minorBidi"/>
                <w:sz w:val="22"/>
                <w:szCs w:val="22"/>
              </w:rPr>
              <w:t>6,730</w:t>
            </w:r>
          </w:p>
        </w:tc>
      </w:tr>
      <w:tr w:rsidR="008A0D76" w:rsidRPr="00515545" w14:paraId="03B744C0" w14:textId="77777777" w:rsidTr="001B6FCE">
        <w:tc>
          <w:tcPr>
            <w:tcW w:w="2235" w:type="dxa"/>
          </w:tcPr>
          <w:p w14:paraId="7931888B" w14:textId="6CC64CDB" w:rsidR="008A0D76" w:rsidRPr="00515545"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8"/>
              <w:rPr>
                <w:rFonts w:cs="Times New Roman"/>
                <w:sz w:val="22"/>
                <w:szCs w:val="22"/>
              </w:rPr>
            </w:pPr>
            <w:r w:rsidRPr="008872FC">
              <w:rPr>
                <w:rFonts w:cs="Times New Roman"/>
                <w:sz w:val="22"/>
                <w:szCs w:val="22"/>
              </w:rPr>
              <w:t xml:space="preserve">Accrued interest </w:t>
            </w:r>
          </w:p>
        </w:tc>
        <w:tc>
          <w:tcPr>
            <w:tcW w:w="1077" w:type="dxa"/>
          </w:tcPr>
          <w:p w14:paraId="7C5023F8" w14:textId="77777777" w:rsidR="008A0D76" w:rsidRPr="00F0055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p>
        </w:tc>
        <w:tc>
          <w:tcPr>
            <w:tcW w:w="236" w:type="dxa"/>
          </w:tcPr>
          <w:p w14:paraId="2980DB74" w14:textId="77777777" w:rsidR="008A0D76" w:rsidRPr="00F0055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Pr>
          <w:p w14:paraId="4F6FBC71" w14:textId="77777777" w:rsidR="008A0D76" w:rsidRPr="00F0055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p>
        </w:tc>
        <w:tc>
          <w:tcPr>
            <w:tcW w:w="236" w:type="dxa"/>
          </w:tcPr>
          <w:p w14:paraId="0C9D29F3" w14:textId="77777777" w:rsidR="008A0D76" w:rsidRPr="00F0055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Pr>
          <w:p w14:paraId="045EFC2A" w14:textId="77777777" w:rsidR="008A0D76" w:rsidRPr="00F0055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p>
        </w:tc>
        <w:tc>
          <w:tcPr>
            <w:tcW w:w="236" w:type="dxa"/>
          </w:tcPr>
          <w:p w14:paraId="4AFC832A" w14:textId="77777777" w:rsidR="008A0D76" w:rsidRPr="00515545"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5440CD08" w14:textId="77777777" w:rsidR="008A0D7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55067F86" w14:textId="77777777" w:rsidR="008A0D76" w:rsidRPr="00515545"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75572CCA" w14:textId="77777777" w:rsidR="008A0D7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c>
          <w:tcPr>
            <w:tcW w:w="236" w:type="dxa"/>
          </w:tcPr>
          <w:p w14:paraId="2C5E3DEA" w14:textId="77777777" w:rsidR="008A0D76" w:rsidRPr="00515545"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367A0FA7" w14:textId="77777777" w:rsidR="008A0D7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p>
        </w:tc>
      </w:tr>
      <w:tr w:rsidR="00F00556" w:rsidRPr="00515545" w14:paraId="560A5B8C" w14:textId="77777777" w:rsidTr="0056236A">
        <w:tc>
          <w:tcPr>
            <w:tcW w:w="2235" w:type="dxa"/>
          </w:tcPr>
          <w:p w14:paraId="2FDFA40B" w14:textId="6968E441" w:rsidR="00F00556" w:rsidRPr="008872FC"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8"/>
              <w:jc w:val="both"/>
              <w:rPr>
                <w:rFonts w:cs="Times New Roman"/>
                <w:sz w:val="22"/>
                <w:szCs w:val="22"/>
              </w:rPr>
            </w:pPr>
            <w:r w:rsidRPr="008872FC">
              <w:rPr>
                <w:rFonts w:cs="Times New Roman"/>
                <w:sz w:val="22"/>
                <w:szCs w:val="22"/>
              </w:rPr>
              <w:t>income</w:t>
            </w:r>
          </w:p>
        </w:tc>
        <w:tc>
          <w:tcPr>
            <w:tcW w:w="1077" w:type="dxa"/>
          </w:tcPr>
          <w:p w14:paraId="31A519C1" w14:textId="45CDF5F9"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F00556">
              <w:rPr>
                <w:rFonts w:cs="Times New Roman"/>
                <w:sz w:val="22"/>
                <w:szCs w:val="22"/>
              </w:rPr>
              <w:t>1,287</w:t>
            </w:r>
          </w:p>
        </w:tc>
        <w:tc>
          <w:tcPr>
            <w:tcW w:w="236" w:type="dxa"/>
          </w:tcPr>
          <w:p w14:paraId="25D9E033" w14:textId="77777777"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Pr>
          <w:p w14:paraId="327ACB43" w14:textId="09622947"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F00556">
              <w:rPr>
                <w:rFonts w:cs="Times New Roman"/>
                <w:sz w:val="22"/>
                <w:szCs w:val="22"/>
              </w:rPr>
              <w:t>1,287</w:t>
            </w:r>
          </w:p>
        </w:tc>
        <w:tc>
          <w:tcPr>
            <w:tcW w:w="236" w:type="dxa"/>
          </w:tcPr>
          <w:p w14:paraId="2BD48ECD" w14:textId="77777777"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vAlign w:val="center"/>
          </w:tcPr>
          <w:p w14:paraId="14771090" w14:textId="15D637C7"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00556">
              <w:rPr>
                <w:rFonts w:cs="Times New Roman"/>
                <w:sz w:val="22"/>
                <w:szCs w:val="22"/>
              </w:rPr>
              <w:t>-</w:t>
            </w:r>
          </w:p>
        </w:tc>
        <w:tc>
          <w:tcPr>
            <w:tcW w:w="236" w:type="dxa"/>
          </w:tcPr>
          <w:p w14:paraId="36C31FBB"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76A52458" w14:textId="1A9615C4" w:rsid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C02DB7">
              <w:rPr>
                <w:rFonts w:cstheme="minorBidi"/>
                <w:sz w:val="22"/>
                <w:szCs w:val="22"/>
              </w:rPr>
              <w:t>1,585</w:t>
            </w:r>
          </w:p>
        </w:tc>
        <w:tc>
          <w:tcPr>
            <w:tcW w:w="236" w:type="dxa"/>
          </w:tcPr>
          <w:p w14:paraId="387034E3"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43A9B81D" w14:textId="0ACDAF56" w:rsid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C02DB7">
              <w:rPr>
                <w:rFonts w:cstheme="minorBidi"/>
                <w:sz w:val="22"/>
                <w:szCs w:val="22"/>
              </w:rPr>
              <w:t>1,585</w:t>
            </w:r>
          </w:p>
        </w:tc>
        <w:tc>
          <w:tcPr>
            <w:tcW w:w="236" w:type="dxa"/>
          </w:tcPr>
          <w:p w14:paraId="61090D98"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335B70FD" w14:textId="0FCC3363" w:rsid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F00556" w:rsidRPr="00515545" w14:paraId="4CDAE96F" w14:textId="77777777" w:rsidTr="001B6FCE">
        <w:tc>
          <w:tcPr>
            <w:tcW w:w="2235" w:type="dxa"/>
          </w:tcPr>
          <w:p w14:paraId="055C7F82"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Less unearned income</w:t>
            </w:r>
          </w:p>
        </w:tc>
        <w:tc>
          <w:tcPr>
            <w:tcW w:w="1077" w:type="dxa"/>
            <w:tcBorders>
              <w:bottom w:val="single" w:sz="4" w:space="0" w:color="auto"/>
            </w:tcBorders>
          </w:tcPr>
          <w:p w14:paraId="48945200" w14:textId="4F6AC2E3"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F00556">
              <w:rPr>
                <w:rFonts w:cs="Times New Roman"/>
                <w:sz w:val="22"/>
                <w:szCs w:val="22"/>
              </w:rPr>
              <w:t>(436)</w:t>
            </w:r>
          </w:p>
        </w:tc>
        <w:tc>
          <w:tcPr>
            <w:tcW w:w="236" w:type="dxa"/>
          </w:tcPr>
          <w:p w14:paraId="7D1AB78B" w14:textId="77777777"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bottom w:val="single" w:sz="4" w:space="0" w:color="auto"/>
            </w:tcBorders>
          </w:tcPr>
          <w:p w14:paraId="05003EC5" w14:textId="4DC358FA"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F00556">
              <w:rPr>
                <w:rFonts w:cs="Times New Roman"/>
                <w:sz w:val="22"/>
                <w:szCs w:val="22"/>
              </w:rPr>
              <w:t>(429)</w:t>
            </w:r>
          </w:p>
        </w:tc>
        <w:tc>
          <w:tcPr>
            <w:tcW w:w="236" w:type="dxa"/>
          </w:tcPr>
          <w:p w14:paraId="7574B500" w14:textId="77777777"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bottom w:val="single" w:sz="4" w:space="0" w:color="auto"/>
            </w:tcBorders>
          </w:tcPr>
          <w:p w14:paraId="1950AC00" w14:textId="5A3958D8"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F00556">
              <w:rPr>
                <w:rFonts w:cs="Times New Roman"/>
                <w:sz w:val="22"/>
                <w:szCs w:val="22"/>
              </w:rPr>
              <w:t>(7)</w:t>
            </w:r>
          </w:p>
        </w:tc>
        <w:tc>
          <w:tcPr>
            <w:tcW w:w="236" w:type="dxa"/>
          </w:tcPr>
          <w:p w14:paraId="46E33E29"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bottom w:val="single" w:sz="4" w:space="0" w:color="auto"/>
            </w:tcBorders>
          </w:tcPr>
          <w:p w14:paraId="16D493A6" w14:textId="27DC18D6"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C02DB7">
              <w:rPr>
                <w:rFonts w:cstheme="minorBidi"/>
                <w:sz w:val="22"/>
                <w:szCs w:val="22"/>
              </w:rPr>
              <w:t>(439)</w:t>
            </w:r>
          </w:p>
        </w:tc>
        <w:tc>
          <w:tcPr>
            <w:tcW w:w="236" w:type="dxa"/>
          </w:tcPr>
          <w:p w14:paraId="7430F83B"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bottom w:val="single" w:sz="4" w:space="0" w:color="auto"/>
            </w:tcBorders>
          </w:tcPr>
          <w:p w14:paraId="15AFE0BA" w14:textId="41B1823D"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C02DB7">
              <w:rPr>
                <w:rFonts w:cstheme="minorBidi"/>
                <w:sz w:val="22"/>
                <w:szCs w:val="22"/>
              </w:rPr>
              <w:t>(424)</w:t>
            </w:r>
          </w:p>
        </w:tc>
        <w:tc>
          <w:tcPr>
            <w:tcW w:w="236" w:type="dxa"/>
          </w:tcPr>
          <w:p w14:paraId="174D0BA0"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01C3BA9E" w14:textId="51DE365A"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ind w:right="-108"/>
              <w:rPr>
                <w:rFonts w:cs="Times New Roman"/>
                <w:sz w:val="22"/>
                <w:szCs w:val="22"/>
              </w:rPr>
            </w:pPr>
            <w:r w:rsidRPr="00C02DB7">
              <w:rPr>
                <w:rFonts w:cstheme="minorBidi"/>
                <w:sz w:val="22"/>
                <w:szCs w:val="22"/>
              </w:rPr>
              <w:t>(15)</w:t>
            </w:r>
          </w:p>
        </w:tc>
      </w:tr>
      <w:tr w:rsidR="00F00556" w:rsidRPr="00515545" w14:paraId="4DD41B20" w14:textId="77777777" w:rsidTr="001B6FCE">
        <w:tc>
          <w:tcPr>
            <w:tcW w:w="2235" w:type="dxa"/>
          </w:tcPr>
          <w:p w14:paraId="053A1D59"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Net</w:t>
            </w:r>
          </w:p>
        </w:tc>
        <w:tc>
          <w:tcPr>
            <w:tcW w:w="1077" w:type="dxa"/>
            <w:tcBorders>
              <w:top w:val="single" w:sz="4" w:space="0" w:color="auto"/>
            </w:tcBorders>
          </w:tcPr>
          <w:p w14:paraId="21849788" w14:textId="65123121"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F00556">
              <w:rPr>
                <w:rFonts w:cs="Times New Roman"/>
                <w:sz w:val="22"/>
                <w:szCs w:val="22"/>
              </w:rPr>
              <w:t>59,910</w:t>
            </w:r>
          </w:p>
        </w:tc>
        <w:tc>
          <w:tcPr>
            <w:tcW w:w="236" w:type="dxa"/>
          </w:tcPr>
          <w:p w14:paraId="76B5F8B8" w14:textId="77777777"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top w:val="single" w:sz="4" w:space="0" w:color="auto"/>
            </w:tcBorders>
          </w:tcPr>
          <w:p w14:paraId="3E13B383" w14:textId="05F3B6F4"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F00556">
              <w:rPr>
                <w:rFonts w:cs="Times New Roman"/>
                <w:sz w:val="22"/>
                <w:szCs w:val="22"/>
              </w:rPr>
              <w:t>54,363</w:t>
            </w:r>
          </w:p>
        </w:tc>
        <w:tc>
          <w:tcPr>
            <w:tcW w:w="236" w:type="dxa"/>
          </w:tcPr>
          <w:p w14:paraId="14DA8E6C" w14:textId="77777777"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top w:val="single" w:sz="4" w:space="0" w:color="auto"/>
            </w:tcBorders>
          </w:tcPr>
          <w:p w14:paraId="1F9672F1" w14:textId="71BE5AB2"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F00556">
              <w:rPr>
                <w:rFonts w:cs="Times New Roman"/>
                <w:sz w:val="22"/>
                <w:szCs w:val="22"/>
              </w:rPr>
              <w:t>5,547</w:t>
            </w:r>
          </w:p>
        </w:tc>
        <w:tc>
          <w:tcPr>
            <w:tcW w:w="236" w:type="dxa"/>
          </w:tcPr>
          <w:p w14:paraId="69C459BF"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top w:val="single" w:sz="4" w:space="0" w:color="auto"/>
            </w:tcBorders>
          </w:tcPr>
          <w:p w14:paraId="2CB3D831" w14:textId="54D7EC84"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C02DB7">
              <w:rPr>
                <w:rFonts w:cstheme="minorBidi"/>
                <w:sz w:val="22"/>
                <w:szCs w:val="22"/>
              </w:rPr>
              <w:t>71,615</w:t>
            </w:r>
          </w:p>
        </w:tc>
        <w:tc>
          <w:tcPr>
            <w:tcW w:w="236" w:type="dxa"/>
          </w:tcPr>
          <w:p w14:paraId="0A79A78C"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top w:val="single" w:sz="4" w:space="0" w:color="auto"/>
            </w:tcBorders>
          </w:tcPr>
          <w:p w14:paraId="781D4DDE" w14:textId="7A996B4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C02DB7">
              <w:rPr>
                <w:rFonts w:cstheme="minorBidi"/>
                <w:sz w:val="22"/>
                <w:szCs w:val="22"/>
              </w:rPr>
              <w:t>64,900</w:t>
            </w:r>
          </w:p>
        </w:tc>
        <w:tc>
          <w:tcPr>
            <w:tcW w:w="236" w:type="dxa"/>
          </w:tcPr>
          <w:p w14:paraId="17413DB4"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tcBorders>
          </w:tcPr>
          <w:p w14:paraId="3CE8E634" w14:textId="6AB56F23"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sidRPr="00C02DB7">
              <w:rPr>
                <w:rFonts w:cstheme="minorBidi"/>
                <w:sz w:val="22"/>
                <w:szCs w:val="22"/>
              </w:rPr>
              <w:t>6,715</w:t>
            </w:r>
          </w:p>
        </w:tc>
      </w:tr>
      <w:tr w:rsidR="008A0D76" w:rsidRPr="00515545" w14:paraId="083FDC83" w14:textId="77777777" w:rsidTr="001B6FCE">
        <w:tc>
          <w:tcPr>
            <w:tcW w:w="2235" w:type="dxa"/>
          </w:tcPr>
          <w:p w14:paraId="5D218A57" w14:textId="77777777" w:rsidR="008A0D76" w:rsidRPr="00515545"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Less allowance for</w:t>
            </w:r>
          </w:p>
        </w:tc>
        <w:tc>
          <w:tcPr>
            <w:tcW w:w="1077" w:type="dxa"/>
          </w:tcPr>
          <w:p w14:paraId="6AC52523" w14:textId="77777777" w:rsidR="008A0D76" w:rsidRPr="00F0055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82EA162" w14:textId="77777777" w:rsidR="008A0D76" w:rsidRPr="00F0055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1FF1F536" w14:textId="77777777" w:rsidR="008A0D76" w:rsidRPr="00F0055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2058CC78" w14:textId="77777777" w:rsidR="008A0D76" w:rsidRPr="00F0055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09A8E5BF" w14:textId="77777777" w:rsidR="008A0D76" w:rsidRPr="00F0055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2F82952C" w14:textId="77777777" w:rsidR="008A0D76" w:rsidRPr="00515545"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3FA18915" w14:textId="77777777" w:rsidR="008A0D76" w:rsidRPr="00515545"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3314CB23" w14:textId="77777777" w:rsidR="008A0D76" w:rsidRPr="00515545"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3FC1D5C2" w14:textId="77777777" w:rsidR="008A0D76" w:rsidRPr="00515545"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0A32375D" w14:textId="77777777" w:rsidR="008A0D76" w:rsidRPr="00515545"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4382B3FD" w14:textId="77777777" w:rsidR="008A0D76" w:rsidRPr="00515545"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p>
        </w:tc>
      </w:tr>
      <w:tr w:rsidR="008A0D76" w:rsidRPr="00515545" w14:paraId="6857C4D1" w14:textId="77777777" w:rsidTr="001B6FCE">
        <w:tc>
          <w:tcPr>
            <w:tcW w:w="2235" w:type="dxa"/>
          </w:tcPr>
          <w:p w14:paraId="14FB3AC6" w14:textId="77777777" w:rsidR="008A0D76" w:rsidRPr="00515545"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 xml:space="preserve">    impairment for  </w:t>
            </w:r>
          </w:p>
        </w:tc>
        <w:tc>
          <w:tcPr>
            <w:tcW w:w="1077" w:type="dxa"/>
          </w:tcPr>
          <w:p w14:paraId="050A85B7" w14:textId="77777777" w:rsidR="008A0D76" w:rsidRPr="00F0055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7FB87167" w14:textId="77777777" w:rsidR="008A0D76" w:rsidRPr="00F0055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61E377E6" w14:textId="77777777" w:rsidR="008A0D76" w:rsidRPr="00F0055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6E7B9994" w14:textId="77777777" w:rsidR="008A0D76" w:rsidRPr="00F0055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16BFB99B" w14:textId="77777777" w:rsidR="008A0D76" w:rsidRPr="00F0055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54402615" w14:textId="77777777" w:rsidR="008A0D76" w:rsidRPr="00515545"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3C01C500" w14:textId="77777777" w:rsidR="008A0D76" w:rsidRPr="00515545"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AEF74E2" w14:textId="77777777" w:rsidR="008A0D76" w:rsidRPr="00515545"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3F63BA73" w14:textId="77777777" w:rsidR="008A0D76" w:rsidRPr="00515545"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6FF49807" w14:textId="77777777" w:rsidR="008A0D76" w:rsidRPr="00515545"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157944F9" w14:textId="77777777" w:rsidR="008A0D76" w:rsidRPr="00515545"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p>
        </w:tc>
      </w:tr>
      <w:tr w:rsidR="00F00556" w:rsidRPr="00515545" w14:paraId="50B401A8" w14:textId="77777777" w:rsidTr="001B6FCE">
        <w:tc>
          <w:tcPr>
            <w:tcW w:w="2235" w:type="dxa"/>
          </w:tcPr>
          <w:p w14:paraId="0A268741"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 xml:space="preserve">    expected credit loss</w:t>
            </w:r>
          </w:p>
        </w:tc>
        <w:tc>
          <w:tcPr>
            <w:tcW w:w="1077" w:type="dxa"/>
            <w:tcBorders>
              <w:bottom w:val="single" w:sz="4" w:space="0" w:color="auto"/>
            </w:tcBorders>
          </w:tcPr>
          <w:p w14:paraId="031F8FB9" w14:textId="7E5F9668"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F00556">
              <w:rPr>
                <w:rFonts w:cs="Times New Roman"/>
                <w:sz w:val="22"/>
                <w:szCs w:val="22"/>
              </w:rPr>
              <w:t>(5,749)</w:t>
            </w:r>
          </w:p>
        </w:tc>
        <w:tc>
          <w:tcPr>
            <w:tcW w:w="236" w:type="dxa"/>
          </w:tcPr>
          <w:p w14:paraId="6CD96E24" w14:textId="77777777"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bottom w:val="single" w:sz="4" w:space="0" w:color="auto"/>
            </w:tcBorders>
          </w:tcPr>
          <w:p w14:paraId="6C635549" w14:textId="341A14CF"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F00556">
              <w:rPr>
                <w:rFonts w:cs="Times New Roman"/>
                <w:sz w:val="22"/>
                <w:szCs w:val="22"/>
              </w:rPr>
              <w:t>(5,513)</w:t>
            </w:r>
          </w:p>
        </w:tc>
        <w:tc>
          <w:tcPr>
            <w:tcW w:w="236" w:type="dxa"/>
          </w:tcPr>
          <w:p w14:paraId="39CBCC2E" w14:textId="77777777"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bottom w:val="single" w:sz="4" w:space="0" w:color="auto"/>
            </w:tcBorders>
          </w:tcPr>
          <w:p w14:paraId="5A64C186" w14:textId="679D1AF2"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F00556">
              <w:rPr>
                <w:rFonts w:cs="Times New Roman"/>
                <w:sz w:val="22"/>
                <w:szCs w:val="22"/>
              </w:rPr>
              <w:t>(236)</w:t>
            </w:r>
          </w:p>
        </w:tc>
        <w:tc>
          <w:tcPr>
            <w:tcW w:w="236" w:type="dxa"/>
          </w:tcPr>
          <w:p w14:paraId="66611016"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bottom w:val="single" w:sz="4" w:space="0" w:color="auto"/>
            </w:tcBorders>
          </w:tcPr>
          <w:p w14:paraId="34B3171A" w14:textId="4D7584BB"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C02DB7">
              <w:rPr>
                <w:rFonts w:cstheme="minorBidi"/>
                <w:sz w:val="22"/>
                <w:szCs w:val="22"/>
              </w:rPr>
              <w:t>(7,090)</w:t>
            </w:r>
          </w:p>
        </w:tc>
        <w:tc>
          <w:tcPr>
            <w:tcW w:w="236" w:type="dxa"/>
          </w:tcPr>
          <w:p w14:paraId="558A04A1"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bottom w:val="single" w:sz="4" w:space="0" w:color="auto"/>
            </w:tcBorders>
          </w:tcPr>
          <w:p w14:paraId="2AE07991" w14:textId="3071CCCE"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C02DB7">
              <w:rPr>
                <w:rFonts w:cstheme="minorBidi"/>
                <w:sz w:val="22"/>
                <w:szCs w:val="22"/>
              </w:rPr>
              <w:t>(6,731)</w:t>
            </w:r>
          </w:p>
        </w:tc>
        <w:tc>
          <w:tcPr>
            <w:tcW w:w="236" w:type="dxa"/>
          </w:tcPr>
          <w:p w14:paraId="00A48ACB"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436D3C6D" w14:textId="18CAD0A2"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sidRPr="00C02DB7">
              <w:rPr>
                <w:rFonts w:cstheme="minorBidi"/>
                <w:sz w:val="22"/>
                <w:szCs w:val="22"/>
              </w:rPr>
              <w:t>(359)</w:t>
            </w:r>
          </w:p>
        </w:tc>
      </w:tr>
      <w:tr w:rsidR="00F00556" w:rsidRPr="00515545" w14:paraId="79C533F2" w14:textId="77777777" w:rsidTr="001B6FCE">
        <w:tc>
          <w:tcPr>
            <w:tcW w:w="2235" w:type="dxa"/>
          </w:tcPr>
          <w:p w14:paraId="24B06A17"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Net</w:t>
            </w:r>
          </w:p>
        </w:tc>
        <w:tc>
          <w:tcPr>
            <w:tcW w:w="1077" w:type="dxa"/>
            <w:tcBorders>
              <w:top w:val="single" w:sz="4" w:space="0" w:color="auto"/>
              <w:bottom w:val="double" w:sz="4" w:space="0" w:color="auto"/>
            </w:tcBorders>
          </w:tcPr>
          <w:p w14:paraId="1EE2C8F4" w14:textId="111F9646"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F00556">
              <w:rPr>
                <w:rFonts w:cs="Times New Roman"/>
                <w:sz w:val="22"/>
                <w:szCs w:val="22"/>
              </w:rPr>
              <w:t>54,161</w:t>
            </w:r>
          </w:p>
        </w:tc>
        <w:tc>
          <w:tcPr>
            <w:tcW w:w="236" w:type="dxa"/>
          </w:tcPr>
          <w:p w14:paraId="7D43EEE3" w14:textId="77777777"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top w:val="single" w:sz="4" w:space="0" w:color="auto"/>
              <w:bottom w:val="double" w:sz="4" w:space="0" w:color="auto"/>
            </w:tcBorders>
          </w:tcPr>
          <w:p w14:paraId="323067C9" w14:textId="03D4C58A"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F00556">
              <w:rPr>
                <w:rFonts w:cs="Times New Roman"/>
                <w:sz w:val="22"/>
                <w:szCs w:val="22"/>
              </w:rPr>
              <w:t>48,850</w:t>
            </w:r>
          </w:p>
        </w:tc>
        <w:tc>
          <w:tcPr>
            <w:tcW w:w="236" w:type="dxa"/>
          </w:tcPr>
          <w:p w14:paraId="060A6476" w14:textId="77777777"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top w:val="single" w:sz="4" w:space="0" w:color="auto"/>
              <w:bottom w:val="double" w:sz="4" w:space="0" w:color="auto"/>
            </w:tcBorders>
          </w:tcPr>
          <w:p w14:paraId="57BCBF8F" w14:textId="14AAE4E6" w:rsidR="00F00556" w:rsidRP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sidRPr="00F00556">
              <w:rPr>
                <w:rFonts w:cs="Times New Roman"/>
                <w:sz w:val="22"/>
                <w:szCs w:val="22"/>
              </w:rPr>
              <w:t>5,311</w:t>
            </w:r>
          </w:p>
        </w:tc>
        <w:tc>
          <w:tcPr>
            <w:tcW w:w="236" w:type="dxa"/>
          </w:tcPr>
          <w:p w14:paraId="7F0DAFBB"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top w:val="single" w:sz="4" w:space="0" w:color="auto"/>
              <w:bottom w:val="double" w:sz="4" w:space="0" w:color="auto"/>
            </w:tcBorders>
          </w:tcPr>
          <w:p w14:paraId="4B1B9085" w14:textId="37B28981"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C02DB7">
              <w:rPr>
                <w:rFonts w:cstheme="minorBidi"/>
                <w:sz w:val="22"/>
                <w:szCs w:val="22"/>
              </w:rPr>
              <w:t>64,525</w:t>
            </w:r>
          </w:p>
        </w:tc>
        <w:tc>
          <w:tcPr>
            <w:tcW w:w="236" w:type="dxa"/>
          </w:tcPr>
          <w:p w14:paraId="7B841441"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top w:val="single" w:sz="4" w:space="0" w:color="auto"/>
              <w:bottom w:val="double" w:sz="4" w:space="0" w:color="auto"/>
            </w:tcBorders>
          </w:tcPr>
          <w:p w14:paraId="150A0EEE" w14:textId="5751EB9C"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C02DB7">
              <w:rPr>
                <w:rFonts w:cstheme="minorBidi"/>
                <w:sz w:val="22"/>
                <w:szCs w:val="22"/>
              </w:rPr>
              <w:t>58,169</w:t>
            </w:r>
          </w:p>
        </w:tc>
        <w:tc>
          <w:tcPr>
            <w:tcW w:w="236" w:type="dxa"/>
          </w:tcPr>
          <w:p w14:paraId="3DEB8A1E"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bottom w:val="double" w:sz="4" w:space="0" w:color="auto"/>
            </w:tcBorders>
          </w:tcPr>
          <w:p w14:paraId="101E6995" w14:textId="7CC8A00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sidRPr="00C02DB7">
              <w:rPr>
                <w:rFonts w:cstheme="minorBidi"/>
                <w:sz w:val="22"/>
                <w:szCs w:val="22"/>
              </w:rPr>
              <w:t>6,356</w:t>
            </w:r>
          </w:p>
        </w:tc>
      </w:tr>
    </w:tbl>
    <w:p w14:paraId="4B98A1AD" w14:textId="77777777" w:rsidR="00EB750C" w:rsidRPr="00515545" w:rsidRDefault="001B6FCE" w:rsidP="001B6FCE">
      <w:pPr>
        <w:tabs>
          <w:tab w:val="clear" w:pos="227"/>
          <w:tab w:val="clear" w:pos="454"/>
        </w:tabs>
        <w:spacing w:line="240" w:lineRule="auto"/>
        <w:jc w:val="thaiDistribute"/>
        <w:rPr>
          <w:rFonts w:cs="Times New Roman"/>
          <w:sz w:val="22"/>
          <w:szCs w:val="22"/>
          <w:highlight w:val="yellow"/>
        </w:rPr>
      </w:pPr>
      <w:r w:rsidRPr="00515545">
        <w:rPr>
          <w:rFonts w:cs="Times New Roman"/>
          <w:sz w:val="22"/>
          <w:szCs w:val="22"/>
          <w:highlight w:val="yellow"/>
        </w:rPr>
        <w:t xml:space="preserve"> </w:t>
      </w:r>
    </w:p>
    <w:p w14:paraId="397F3500" w14:textId="7E00F3BA" w:rsidR="00642E2C" w:rsidRDefault="009A261C" w:rsidP="00642E2C">
      <w:pPr>
        <w:tabs>
          <w:tab w:val="left" w:pos="540"/>
        </w:tabs>
        <w:jc w:val="both"/>
        <w:rPr>
          <w:rFonts w:cs="Times New Roman"/>
          <w:sz w:val="22"/>
          <w:szCs w:val="22"/>
        </w:rPr>
      </w:pPr>
      <w:r w:rsidRPr="00515545">
        <w:rPr>
          <w:rFonts w:cs="Times New Roman"/>
          <w:sz w:val="22"/>
          <w:szCs w:val="22"/>
        </w:rPr>
        <w:t xml:space="preserve">Loan receivables as </w:t>
      </w:r>
      <w:r w:rsidR="004B3A74" w:rsidRPr="00515545">
        <w:rPr>
          <w:rFonts w:cs="Times New Roman"/>
          <w:sz w:val="22"/>
          <w:szCs w:val="22"/>
        </w:rPr>
        <w:t>at</w:t>
      </w:r>
      <w:r w:rsidR="004B3A74" w:rsidRPr="00515545">
        <w:rPr>
          <w:rFonts w:cs="Times New Roman"/>
          <w:sz w:val="22"/>
          <w:szCs w:val="22"/>
          <w:cs/>
        </w:rPr>
        <w:t xml:space="preserve"> </w:t>
      </w:r>
      <w:r w:rsidR="00772A94">
        <w:rPr>
          <w:rFonts w:cs="Times New Roman"/>
          <w:sz w:val="22"/>
          <w:szCs w:val="22"/>
        </w:rPr>
        <w:t>March 31</w:t>
      </w:r>
      <w:r w:rsidR="00A05D40" w:rsidRPr="00515545">
        <w:rPr>
          <w:rFonts w:cs="Times New Roman"/>
          <w:sz w:val="22"/>
          <w:szCs w:val="22"/>
        </w:rPr>
        <w:t>,</w:t>
      </w:r>
      <w:r w:rsidR="00F062CA" w:rsidRPr="00515545">
        <w:rPr>
          <w:rFonts w:cs="Times New Roman"/>
          <w:sz w:val="22"/>
          <w:szCs w:val="22"/>
        </w:rPr>
        <w:t xml:space="preserve"> </w:t>
      </w:r>
      <w:r w:rsidR="00772A94">
        <w:rPr>
          <w:rFonts w:cs="Times New Roman"/>
          <w:sz w:val="22"/>
          <w:szCs w:val="22"/>
        </w:rPr>
        <w:t>202</w:t>
      </w:r>
      <w:r w:rsidR="008A0D76">
        <w:rPr>
          <w:rFonts w:cs="Times New Roman"/>
          <w:sz w:val="22"/>
          <w:szCs w:val="22"/>
        </w:rPr>
        <w:t>6</w:t>
      </w:r>
      <w:r w:rsidR="00F062CA" w:rsidRPr="00515545">
        <w:rPr>
          <w:rFonts w:cs="Times New Roman"/>
          <w:sz w:val="22"/>
          <w:szCs w:val="22"/>
        </w:rPr>
        <w:t xml:space="preserve"> and December 31, </w:t>
      </w:r>
      <w:r w:rsidR="00772A94">
        <w:rPr>
          <w:rFonts w:cs="Times New Roman"/>
          <w:sz w:val="22"/>
          <w:szCs w:val="22"/>
        </w:rPr>
        <w:t>202</w:t>
      </w:r>
      <w:r w:rsidR="008A0D76">
        <w:rPr>
          <w:rFonts w:cs="Times New Roman"/>
          <w:sz w:val="22"/>
          <w:szCs w:val="22"/>
        </w:rPr>
        <w:t>5</w:t>
      </w:r>
      <w:r w:rsidR="00D41921" w:rsidRPr="00515545">
        <w:rPr>
          <w:rFonts w:cs="Times New Roman"/>
          <w:sz w:val="22"/>
          <w:szCs w:val="22"/>
        </w:rPr>
        <w:t xml:space="preserve"> </w:t>
      </w:r>
      <w:r w:rsidR="000706B2" w:rsidRPr="00515545">
        <w:rPr>
          <w:rFonts w:cs="Times New Roman"/>
          <w:sz w:val="22"/>
          <w:szCs w:val="22"/>
        </w:rPr>
        <w:t>were classified by staging</w:t>
      </w:r>
      <w:r w:rsidR="00642E2C" w:rsidRPr="00515545">
        <w:rPr>
          <w:rFonts w:cs="Times New Roman"/>
          <w:sz w:val="22"/>
          <w:szCs w:val="22"/>
        </w:rPr>
        <w:t xml:space="preserve"> as follows:</w:t>
      </w:r>
    </w:p>
    <w:p w14:paraId="23F051A4" w14:textId="77777777" w:rsidR="008872FC" w:rsidRPr="00515545" w:rsidRDefault="008872FC" w:rsidP="00642E2C">
      <w:pPr>
        <w:tabs>
          <w:tab w:val="left" w:pos="540"/>
        </w:tabs>
        <w:jc w:val="both"/>
        <w:rPr>
          <w:rFonts w:cs="Times New Roman"/>
          <w:sz w:val="22"/>
          <w:szCs w:val="22"/>
        </w:rPr>
      </w:pPr>
    </w:p>
    <w:tbl>
      <w:tblPr>
        <w:tblW w:w="9531" w:type="dxa"/>
        <w:tblLayout w:type="fixed"/>
        <w:tblLook w:val="01E0" w:firstRow="1" w:lastRow="1" w:firstColumn="1" w:lastColumn="1" w:noHBand="0" w:noVBand="0"/>
      </w:tblPr>
      <w:tblGrid>
        <w:gridCol w:w="6237"/>
        <w:gridCol w:w="1451"/>
        <w:gridCol w:w="270"/>
        <w:gridCol w:w="1573"/>
      </w:tblGrid>
      <w:tr w:rsidR="008872FC" w:rsidRPr="00515545" w14:paraId="5D5B0F94" w14:textId="77777777" w:rsidTr="00195978">
        <w:tc>
          <w:tcPr>
            <w:tcW w:w="6237" w:type="dxa"/>
            <w:vAlign w:val="bottom"/>
          </w:tcPr>
          <w:p w14:paraId="4303C211"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0238EFFB"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cs/>
              </w:rPr>
            </w:pPr>
            <w:r w:rsidRPr="00515545">
              <w:rPr>
                <w:rFonts w:cs="Times New Roman"/>
                <w:spacing w:val="-2"/>
                <w:sz w:val="22"/>
                <w:szCs w:val="22"/>
              </w:rPr>
              <w:t>Consolidated financial statements</w:t>
            </w:r>
          </w:p>
        </w:tc>
      </w:tr>
      <w:tr w:rsidR="008872FC" w:rsidRPr="00515545" w14:paraId="3CAA77DB" w14:textId="77777777" w:rsidTr="00195978">
        <w:tc>
          <w:tcPr>
            <w:tcW w:w="6237" w:type="dxa"/>
            <w:vAlign w:val="bottom"/>
          </w:tcPr>
          <w:p w14:paraId="09717EBB"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62178DDE"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(In Thousand Baht)</w:t>
            </w:r>
          </w:p>
        </w:tc>
      </w:tr>
      <w:tr w:rsidR="008872FC" w:rsidRPr="00515545" w14:paraId="6E1C1133" w14:textId="77777777" w:rsidTr="00195978">
        <w:tc>
          <w:tcPr>
            <w:tcW w:w="6237" w:type="dxa"/>
            <w:vAlign w:val="bottom"/>
          </w:tcPr>
          <w:p w14:paraId="72C4F036"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top w:val="single" w:sz="4" w:space="0" w:color="auto"/>
            </w:tcBorders>
            <w:vAlign w:val="center"/>
          </w:tcPr>
          <w:p w14:paraId="084037CA"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March 31</w:t>
            </w:r>
            <w:r w:rsidRPr="00515545">
              <w:rPr>
                <w:rFonts w:cs="Times New Roman"/>
                <w:sz w:val="22"/>
                <w:szCs w:val="22"/>
              </w:rPr>
              <w:t>,</w:t>
            </w:r>
          </w:p>
        </w:tc>
        <w:tc>
          <w:tcPr>
            <w:tcW w:w="270" w:type="dxa"/>
            <w:tcBorders>
              <w:top w:val="single" w:sz="4" w:space="0" w:color="auto"/>
              <w:right w:val="nil"/>
            </w:tcBorders>
            <w:vAlign w:val="center"/>
          </w:tcPr>
          <w:p w14:paraId="22A8F0B7"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top w:val="single" w:sz="4" w:space="0" w:color="auto"/>
              <w:left w:val="nil"/>
            </w:tcBorders>
            <w:vAlign w:val="center"/>
          </w:tcPr>
          <w:p w14:paraId="46275606"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December 31,</w:t>
            </w:r>
          </w:p>
        </w:tc>
      </w:tr>
      <w:tr w:rsidR="008872FC" w:rsidRPr="00515545" w14:paraId="35135417" w14:textId="77777777" w:rsidTr="00195978">
        <w:tc>
          <w:tcPr>
            <w:tcW w:w="6237" w:type="dxa"/>
            <w:vAlign w:val="bottom"/>
          </w:tcPr>
          <w:p w14:paraId="45CCB661"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bottom w:val="single" w:sz="4" w:space="0" w:color="auto"/>
            </w:tcBorders>
            <w:vAlign w:val="center"/>
          </w:tcPr>
          <w:p w14:paraId="597D93F5" w14:textId="658E79EE" w:rsidR="008872FC" w:rsidRPr="00515545" w:rsidRDefault="008A0D76"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2026</w:t>
            </w:r>
          </w:p>
        </w:tc>
        <w:tc>
          <w:tcPr>
            <w:tcW w:w="270" w:type="dxa"/>
            <w:tcBorders>
              <w:right w:val="nil"/>
            </w:tcBorders>
            <w:vAlign w:val="center"/>
          </w:tcPr>
          <w:p w14:paraId="41A20D59"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left w:val="nil"/>
            </w:tcBorders>
            <w:vAlign w:val="center"/>
          </w:tcPr>
          <w:p w14:paraId="00E6E607" w14:textId="404E4150" w:rsidR="008872FC" w:rsidRPr="00515545" w:rsidRDefault="008A0D76"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r>
      <w:tr w:rsidR="008872FC" w:rsidRPr="00515545" w14:paraId="6566E93C" w14:textId="77777777" w:rsidTr="00195978">
        <w:tc>
          <w:tcPr>
            <w:tcW w:w="6237" w:type="dxa"/>
            <w:vAlign w:val="bottom"/>
          </w:tcPr>
          <w:p w14:paraId="418DBD04" w14:textId="77777777" w:rsidR="008872FC" w:rsidRPr="00515545" w:rsidRDefault="008872FC"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rPr>
                <w:rFonts w:cs="Times New Roman"/>
                <w:sz w:val="22"/>
                <w:szCs w:val="22"/>
                <w:lang w:val="en-GB"/>
              </w:rPr>
            </w:pPr>
          </w:p>
        </w:tc>
        <w:tc>
          <w:tcPr>
            <w:tcW w:w="1451" w:type="dxa"/>
            <w:tcBorders>
              <w:top w:val="single" w:sz="4" w:space="0" w:color="auto"/>
            </w:tcBorders>
            <w:vAlign w:val="bottom"/>
          </w:tcPr>
          <w:p w14:paraId="75990C71" w14:textId="77777777" w:rsidR="008872FC" w:rsidRPr="00515545" w:rsidRDefault="008872FC" w:rsidP="00195978">
            <w:pPr>
              <w:tabs>
                <w:tab w:val="clear" w:pos="907"/>
              </w:tabs>
              <w:spacing w:line="180" w:lineRule="atLeast"/>
              <w:ind w:right="237"/>
              <w:jc w:val="right"/>
              <w:rPr>
                <w:rFonts w:cs="Times New Roman"/>
                <w:sz w:val="22"/>
                <w:szCs w:val="22"/>
                <w:highlight w:val="yellow"/>
              </w:rPr>
            </w:pPr>
          </w:p>
        </w:tc>
        <w:tc>
          <w:tcPr>
            <w:tcW w:w="270" w:type="dxa"/>
          </w:tcPr>
          <w:p w14:paraId="0B7F463D" w14:textId="77777777" w:rsidR="008872FC" w:rsidRPr="00515545" w:rsidRDefault="008872FC" w:rsidP="00195978">
            <w:pPr>
              <w:tabs>
                <w:tab w:val="clear" w:pos="907"/>
              </w:tabs>
              <w:spacing w:line="180" w:lineRule="atLeast"/>
              <w:ind w:right="237"/>
              <w:jc w:val="right"/>
              <w:rPr>
                <w:rFonts w:cs="Times New Roman"/>
                <w:sz w:val="22"/>
                <w:szCs w:val="22"/>
                <w:highlight w:val="yellow"/>
              </w:rPr>
            </w:pPr>
          </w:p>
        </w:tc>
        <w:tc>
          <w:tcPr>
            <w:tcW w:w="1573" w:type="dxa"/>
            <w:tcBorders>
              <w:top w:val="single" w:sz="4" w:space="0" w:color="auto"/>
            </w:tcBorders>
            <w:vAlign w:val="bottom"/>
          </w:tcPr>
          <w:p w14:paraId="2CB636F4" w14:textId="77777777" w:rsidR="008872FC" w:rsidRPr="00515545" w:rsidRDefault="008872FC" w:rsidP="00195978">
            <w:pPr>
              <w:tabs>
                <w:tab w:val="clear" w:pos="907"/>
              </w:tabs>
              <w:spacing w:line="180" w:lineRule="atLeast"/>
              <w:ind w:right="237"/>
              <w:jc w:val="right"/>
              <w:rPr>
                <w:rFonts w:cs="Times New Roman"/>
                <w:sz w:val="22"/>
                <w:szCs w:val="22"/>
              </w:rPr>
            </w:pPr>
          </w:p>
        </w:tc>
      </w:tr>
      <w:tr w:rsidR="00F00556" w:rsidRPr="00515545" w14:paraId="780026E3" w14:textId="77777777" w:rsidTr="00195978">
        <w:tc>
          <w:tcPr>
            <w:tcW w:w="6237" w:type="dxa"/>
            <w:vAlign w:val="bottom"/>
          </w:tcPr>
          <w:p w14:paraId="380E7E49"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Performing receivables</w:t>
            </w:r>
          </w:p>
        </w:tc>
        <w:tc>
          <w:tcPr>
            <w:tcW w:w="1451" w:type="dxa"/>
            <w:vAlign w:val="bottom"/>
          </w:tcPr>
          <w:p w14:paraId="1F0F880B" w14:textId="4B6433F2" w:rsidR="00F00556" w:rsidRPr="00F00556" w:rsidRDefault="00F00556" w:rsidP="00F00556">
            <w:pPr>
              <w:tabs>
                <w:tab w:val="clear" w:pos="907"/>
                <w:tab w:val="clear" w:pos="1644"/>
                <w:tab w:val="clear" w:pos="1871"/>
              </w:tabs>
              <w:ind w:right="237"/>
              <w:jc w:val="right"/>
              <w:rPr>
                <w:rFonts w:cs="Times New Roman"/>
                <w:sz w:val="22"/>
                <w:szCs w:val="22"/>
              </w:rPr>
            </w:pPr>
            <w:r w:rsidRPr="00F00556">
              <w:rPr>
                <w:rFonts w:cs="Times New Roman"/>
                <w:sz w:val="22"/>
                <w:szCs w:val="22"/>
              </w:rPr>
              <w:t>46,862</w:t>
            </w:r>
          </w:p>
        </w:tc>
        <w:tc>
          <w:tcPr>
            <w:tcW w:w="270" w:type="dxa"/>
          </w:tcPr>
          <w:p w14:paraId="31E2D973" w14:textId="77777777" w:rsidR="00F00556" w:rsidRPr="00515545" w:rsidRDefault="00F00556" w:rsidP="00F00556">
            <w:pPr>
              <w:tabs>
                <w:tab w:val="clear" w:pos="907"/>
              </w:tabs>
              <w:ind w:right="237"/>
              <w:jc w:val="right"/>
              <w:rPr>
                <w:rFonts w:cs="Times New Roman"/>
                <w:sz w:val="22"/>
                <w:szCs w:val="22"/>
                <w:highlight w:val="yellow"/>
              </w:rPr>
            </w:pPr>
          </w:p>
        </w:tc>
        <w:tc>
          <w:tcPr>
            <w:tcW w:w="1573" w:type="dxa"/>
            <w:vAlign w:val="bottom"/>
          </w:tcPr>
          <w:p w14:paraId="66BCE73E" w14:textId="0A86E6FE" w:rsidR="00F00556" w:rsidRPr="00515545" w:rsidRDefault="00F00556" w:rsidP="00F00556">
            <w:pPr>
              <w:tabs>
                <w:tab w:val="clear" w:pos="907"/>
              </w:tabs>
              <w:ind w:right="237"/>
              <w:jc w:val="right"/>
              <w:rPr>
                <w:rFonts w:cs="Times New Roman"/>
                <w:sz w:val="22"/>
                <w:szCs w:val="22"/>
              </w:rPr>
            </w:pPr>
            <w:r w:rsidRPr="00C02DB7">
              <w:rPr>
                <w:rFonts w:cs="Times New Roman"/>
                <w:sz w:val="22"/>
                <w:szCs w:val="22"/>
              </w:rPr>
              <w:t>55,063</w:t>
            </w:r>
          </w:p>
        </w:tc>
      </w:tr>
      <w:tr w:rsidR="00F00556" w:rsidRPr="00515545" w14:paraId="5C568AB9" w14:textId="77777777" w:rsidTr="00414CEB">
        <w:tc>
          <w:tcPr>
            <w:tcW w:w="6237" w:type="dxa"/>
            <w:vAlign w:val="bottom"/>
          </w:tcPr>
          <w:p w14:paraId="38E0CBD9"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Under-performing receivables</w:t>
            </w:r>
          </w:p>
        </w:tc>
        <w:tc>
          <w:tcPr>
            <w:tcW w:w="1451" w:type="dxa"/>
            <w:vAlign w:val="bottom"/>
          </w:tcPr>
          <w:p w14:paraId="22F92790" w14:textId="5E29AEF1" w:rsidR="00F00556" w:rsidRPr="00F00556" w:rsidRDefault="00F00556" w:rsidP="00F00556">
            <w:pPr>
              <w:tabs>
                <w:tab w:val="clear" w:pos="907"/>
                <w:tab w:val="clear" w:pos="1644"/>
                <w:tab w:val="clear" w:pos="1871"/>
              </w:tabs>
              <w:ind w:right="237"/>
              <w:jc w:val="right"/>
              <w:rPr>
                <w:rFonts w:cs="Times New Roman"/>
                <w:sz w:val="22"/>
                <w:szCs w:val="22"/>
              </w:rPr>
            </w:pPr>
            <w:r w:rsidRPr="00F00556">
              <w:rPr>
                <w:rFonts w:cs="Times New Roman"/>
                <w:sz w:val="22"/>
                <w:szCs w:val="22"/>
              </w:rPr>
              <w:t>7,972</w:t>
            </w:r>
          </w:p>
        </w:tc>
        <w:tc>
          <w:tcPr>
            <w:tcW w:w="270" w:type="dxa"/>
          </w:tcPr>
          <w:p w14:paraId="4B6F9016" w14:textId="77777777" w:rsidR="00F00556" w:rsidRPr="00515545" w:rsidRDefault="00F00556" w:rsidP="00F00556">
            <w:pPr>
              <w:tabs>
                <w:tab w:val="clear" w:pos="907"/>
              </w:tabs>
              <w:ind w:right="237"/>
              <w:jc w:val="right"/>
              <w:rPr>
                <w:rFonts w:cs="Times New Roman"/>
                <w:sz w:val="22"/>
                <w:szCs w:val="22"/>
                <w:highlight w:val="yellow"/>
              </w:rPr>
            </w:pPr>
          </w:p>
        </w:tc>
        <w:tc>
          <w:tcPr>
            <w:tcW w:w="1573" w:type="dxa"/>
          </w:tcPr>
          <w:p w14:paraId="11F76E7E" w14:textId="74585EC9" w:rsidR="00F00556" w:rsidRPr="00515545" w:rsidRDefault="00F00556" w:rsidP="00F00556">
            <w:pPr>
              <w:tabs>
                <w:tab w:val="clear" w:pos="907"/>
              </w:tabs>
              <w:ind w:right="237"/>
              <w:jc w:val="right"/>
              <w:rPr>
                <w:rFonts w:cs="Times New Roman"/>
                <w:sz w:val="22"/>
                <w:szCs w:val="22"/>
              </w:rPr>
            </w:pPr>
            <w:r w:rsidRPr="00C02DB7">
              <w:rPr>
                <w:rFonts w:cs="Times New Roman"/>
                <w:sz w:val="22"/>
                <w:szCs w:val="22"/>
              </w:rPr>
              <w:t>9,855</w:t>
            </w:r>
          </w:p>
        </w:tc>
      </w:tr>
      <w:tr w:rsidR="00F00556" w:rsidRPr="00515545" w14:paraId="2EFEDED8" w14:textId="77777777" w:rsidTr="00414CEB">
        <w:tc>
          <w:tcPr>
            <w:tcW w:w="6237" w:type="dxa"/>
            <w:vAlign w:val="bottom"/>
          </w:tcPr>
          <w:p w14:paraId="7F14C8D3"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 xml:space="preserve">Credit-impaired </w:t>
            </w:r>
            <w:r w:rsidRPr="00515545">
              <w:rPr>
                <w:rFonts w:cs="Times New Roman"/>
                <w:sz w:val="22"/>
                <w:szCs w:val="22"/>
                <w:lang w:val="en-GB"/>
              </w:rPr>
              <w:t>receivables</w:t>
            </w:r>
          </w:p>
        </w:tc>
        <w:tc>
          <w:tcPr>
            <w:tcW w:w="1451" w:type="dxa"/>
            <w:tcBorders>
              <w:bottom w:val="single" w:sz="4" w:space="0" w:color="auto"/>
            </w:tcBorders>
            <w:vAlign w:val="bottom"/>
          </w:tcPr>
          <w:p w14:paraId="5B693CE3" w14:textId="00294033" w:rsidR="00F00556" w:rsidRPr="00F00556" w:rsidRDefault="00F00556" w:rsidP="00F00556">
            <w:pPr>
              <w:tabs>
                <w:tab w:val="clear" w:pos="907"/>
                <w:tab w:val="clear" w:pos="1644"/>
                <w:tab w:val="clear" w:pos="1871"/>
              </w:tabs>
              <w:ind w:right="237"/>
              <w:jc w:val="right"/>
              <w:rPr>
                <w:rFonts w:cs="Times New Roman"/>
                <w:sz w:val="22"/>
                <w:szCs w:val="22"/>
              </w:rPr>
            </w:pPr>
            <w:r w:rsidRPr="00F00556">
              <w:rPr>
                <w:rFonts w:cs="Times New Roman"/>
                <w:sz w:val="22"/>
                <w:szCs w:val="22"/>
              </w:rPr>
              <w:t>5,076</w:t>
            </w:r>
          </w:p>
        </w:tc>
        <w:tc>
          <w:tcPr>
            <w:tcW w:w="270" w:type="dxa"/>
          </w:tcPr>
          <w:p w14:paraId="6F51C294" w14:textId="77777777" w:rsidR="00F00556" w:rsidRPr="00515545" w:rsidRDefault="00F00556" w:rsidP="00F00556">
            <w:pPr>
              <w:tabs>
                <w:tab w:val="clear" w:pos="907"/>
              </w:tabs>
              <w:ind w:right="237"/>
              <w:jc w:val="right"/>
              <w:rPr>
                <w:rFonts w:cs="Times New Roman"/>
                <w:sz w:val="22"/>
                <w:szCs w:val="22"/>
                <w:highlight w:val="yellow"/>
              </w:rPr>
            </w:pPr>
          </w:p>
        </w:tc>
        <w:tc>
          <w:tcPr>
            <w:tcW w:w="1573" w:type="dxa"/>
            <w:tcBorders>
              <w:bottom w:val="single" w:sz="4" w:space="0" w:color="auto"/>
            </w:tcBorders>
          </w:tcPr>
          <w:p w14:paraId="2EA29A1C" w14:textId="7D392DEA" w:rsidR="00F00556" w:rsidRPr="00515545" w:rsidRDefault="00F00556" w:rsidP="00F00556">
            <w:pPr>
              <w:tabs>
                <w:tab w:val="clear" w:pos="907"/>
              </w:tabs>
              <w:ind w:right="237"/>
              <w:jc w:val="right"/>
              <w:rPr>
                <w:rFonts w:cs="Times New Roman"/>
                <w:sz w:val="22"/>
                <w:szCs w:val="22"/>
              </w:rPr>
            </w:pPr>
            <w:r w:rsidRPr="00C02DB7">
              <w:rPr>
                <w:rFonts w:cs="Times New Roman"/>
                <w:sz w:val="22"/>
                <w:szCs w:val="22"/>
              </w:rPr>
              <w:t>6,697</w:t>
            </w:r>
          </w:p>
        </w:tc>
      </w:tr>
      <w:tr w:rsidR="00F00556" w:rsidRPr="00515545" w14:paraId="684710FF" w14:textId="77777777" w:rsidTr="00414CEB">
        <w:tc>
          <w:tcPr>
            <w:tcW w:w="6237" w:type="dxa"/>
            <w:vAlign w:val="bottom"/>
          </w:tcPr>
          <w:p w14:paraId="02B7C091"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Total</w:t>
            </w:r>
          </w:p>
        </w:tc>
        <w:tc>
          <w:tcPr>
            <w:tcW w:w="1451" w:type="dxa"/>
            <w:tcBorders>
              <w:top w:val="single" w:sz="4" w:space="0" w:color="auto"/>
            </w:tcBorders>
            <w:vAlign w:val="bottom"/>
          </w:tcPr>
          <w:p w14:paraId="5E6321B6" w14:textId="4990A68A" w:rsidR="00F00556" w:rsidRPr="00F00556" w:rsidRDefault="00F00556" w:rsidP="00F00556">
            <w:pPr>
              <w:tabs>
                <w:tab w:val="clear" w:pos="907"/>
                <w:tab w:val="clear" w:pos="1644"/>
                <w:tab w:val="clear" w:pos="1871"/>
              </w:tabs>
              <w:ind w:right="237"/>
              <w:jc w:val="right"/>
              <w:rPr>
                <w:rFonts w:cs="Times New Roman"/>
                <w:sz w:val="22"/>
                <w:szCs w:val="22"/>
              </w:rPr>
            </w:pPr>
            <w:r w:rsidRPr="00F00556">
              <w:rPr>
                <w:rFonts w:cs="Times New Roman"/>
                <w:sz w:val="22"/>
                <w:szCs w:val="22"/>
              </w:rPr>
              <w:t>59,910</w:t>
            </w:r>
          </w:p>
        </w:tc>
        <w:tc>
          <w:tcPr>
            <w:tcW w:w="270" w:type="dxa"/>
          </w:tcPr>
          <w:p w14:paraId="1C113550" w14:textId="77777777" w:rsidR="00F00556" w:rsidRPr="00515545" w:rsidRDefault="00F00556" w:rsidP="00F00556">
            <w:pPr>
              <w:tabs>
                <w:tab w:val="clear" w:pos="907"/>
              </w:tabs>
              <w:ind w:right="237"/>
              <w:jc w:val="right"/>
              <w:rPr>
                <w:rFonts w:cs="Times New Roman"/>
                <w:sz w:val="22"/>
                <w:szCs w:val="22"/>
                <w:highlight w:val="yellow"/>
              </w:rPr>
            </w:pPr>
          </w:p>
        </w:tc>
        <w:tc>
          <w:tcPr>
            <w:tcW w:w="1573" w:type="dxa"/>
            <w:tcBorders>
              <w:top w:val="single" w:sz="4" w:space="0" w:color="auto"/>
            </w:tcBorders>
          </w:tcPr>
          <w:p w14:paraId="5B3701A6" w14:textId="15A3759A" w:rsidR="00F00556" w:rsidRPr="00515545" w:rsidRDefault="00F00556" w:rsidP="00F00556">
            <w:pPr>
              <w:tabs>
                <w:tab w:val="clear" w:pos="907"/>
              </w:tabs>
              <w:ind w:right="237"/>
              <w:jc w:val="right"/>
              <w:rPr>
                <w:rFonts w:cs="Times New Roman"/>
                <w:sz w:val="22"/>
                <w:szCs w:val="22"/>
              </w:rPr>
            </w:pPr>
            <w:r w:rsidRPr="00C02DB7">
              <w:rPr>
                <w:rFonts w:cs="Times New Roman"/>
                <w:sz w:val="22"/>
                <w:szCs w:val="22"/>
              </w:rPr>
              <w:t>71,615</w:t>
            </w:r>
          </w:p>
        </w:tc>
      </w:tr>
      <w:tr w:rsidR="00F00556" w:rsidRPr="00515545" w14:paraId="0B901FEF" w14:textId="77777777" w:rsidTr="00195978">
        <w:tc>
          <w:tcPr>
            <w:tcW w:w="6237" w:type="dxa"/>
            <w:vAlign w:val="bottom"/>
          </w:tcPr>
          <w:p w14:paraId="096402B9"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Less allowance for impairment for expected credit loss</w:t>
            </w:r>
          </w:p>
        </w:tc>
        <w:tc>
          <w:tcPr>
            <w:tcW w:w="1451" w:type="dxa"/>
          </w:tcPr>
          <w:p w14:paraId="5CC91EE4" w14:textId="4D51D6F2" w:rsidR="00F00556" w:rsidRPr="00F00556" w:rsidRDefault="00F00556" w:rsidP="00F00556">
            <w:pPr>
              <w:tabs>
                <w:tab w:val="clear" w:pos="907"/>
                <w:tab w:val="clear" w:pos="1644"/>
                <w:tab w:val="clear" w:pos="1871"/>
              </w:tabs>
              <w:ind w:right="162"/>
              <w:jc w:val="right"/>
              <w:rPr>
                <w:rFonts w:cs="Times New Roman"/>
                <w:sz w:val="22"/>
                <w:szCs w:val="22"/>
              </w:rPr>
            </w:pPr>
            <w:r w:rsidRPr="00F00556">
              <w:rPr>
                <w:rFonts w:cs="Times New Roman"/>
                <w:sz w:val="22"/>
                <w:szCs w:val="22"/>
              </w:rPr>
              <w:t>(5,749)</w:t>
            </w:r>
          </w:p>
        </w:tc>
        <w:tc>
          <w:tcPr>
            <w:tcW w:w="270" w:type="dxa"/>
          </w:tcPr>
          <w:p w14:paraId="2AB2E6B3" w14:textId="77777777" w:rsidR="00F00556" w:rsidRPr="00515545" w:rsidRDefault="00F00556" w:rsidP="00F00556">
            <w:pPr>
              <w:tabs>
                <w:tab w:val="clear" w:pos="907"/>
              </w:tabs>
              <w:ind w:right="170"/>
              <w:jc w:val="right"/>
              <w:rPr>
                <w:rFonts w:cs="Times New Roman"/>
                <w:sz w:val="22"/>
                <w:szCs w:val="22"/>
                <w:highlight w:val="yellow"/>
                <w:cs/>
              </w:rPr>
            </w:pPr>
          </w:p>
        </w:tc>
        <w:tc>
          <w:tcPr>
            <w:tcW w:w="1573" w:type="dxa"/>
          </w:tcPr>
          <w:p w14:paraId="2C491AA6" w14:textId="3AE357B5" w:rsidR="00F00556" w:rsidRPr="00515545" w:rsidRDefault="00F00556" w:rsidP="00F00556">
            <w:pPr>
              <w:tabs>
                <w:tab w:val="clear" w:pos="907"/>
                <w:tab w:val="clear" w:pos="1644"/>
                <w:tab w:val="clear" w:pos="1871"/>
              </w:tabs>
              <w:ind w:right="162"/>
              <w:jc w:val="right"/>
              <w:rPr>
                <w:rFonts w:cs="Times New Roman"/>
                <w:sz w:val="22"/>
                <w:szCs w:val="22"/>
              </w:rPr>
            </w:pPr>
            <w:r w:rsidRPr="00C02DB7">
              <w:rPr>
                <w:rFonts w:cs="Times New Roman"/>
                <w:sz w:val="22"/>
                <w:szCs w:val="22"/>
              </w:rPr>
              <w:t>(7,090)</w:t>
            </w:r>
          </w:p>
        </w:tc>
      </w:tr>
      <w:tr w:rsidR="00F00556" w:rsidRPr="00515545" w14:paraId="3F496582" w14:textId="77777777" w:rsidTr="00195978">
        <w:tc>
          <w:tcPr>
            <w:tcW w:w="6237" w:type="dxa"/>
            <w:vAlign w:val="bottom"/>
          </w:tcPr>
          <w:p w14:paraId="3325CE32"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451" w:type="dxa"/>
            <w:tcBorders>
              <w:top w:val="single" w:sz="4" w:space="0" w:color="auto"/>
              <w:bottom w:val="double" w:sz="4" w:space="0" w:color="auto"/>
            </w:tcBorders>
          </w:tcPr>
          <w:p w14:paraId="4C641ABF" w14:textId="57AFEFD5" w:rsidR="00F00556" w:rsidRPr="00F00556" w:rsidRDefault="00F00556" w:rsidP="00F00556">
            <w:pPr>
              <w:tabs>
                <w:tab w:val="clear" w:pos="907"/>
                <w:tab w:val="clear" w:pos="1644"/>
                <w:tab w:val="clear" w:pos="1871"/>
              </w:tabs>
              <w:ind w:right="237"/>
              <w:jc w:val="right"/>
              <w:rPr>
                <w:rFonts w:cs="Times New Roman"/>
                <w:sz w:val="22"/>
                <w:szCs w:val="22"/>
              </w:rPr>
            </w:pPr>
            <w:r w:rsidRPr="00F00556">
              <w:rPr>
                <w:rFonts w:cs="Times New Roman"/>
                <w:sz w:val="22"/>
                <w:szCs w:val="22"/>
              </w:rPr>
              <w:t>54,161</w:t>
            </w:r>
          </w:p>
        </w:tc>
        <w:tc>
          <w:tcPr>
            <w:tcW w:w="270" w:type="dxa"/>
          </w:tcPr>
          <w:p w14:paraId="3762EF46" w14:textId="77777777" w:rsidR="00F00556" w:rsidRPr="00515545" w:rsidRDefault="00F00556" w:rsidP="00F00556">
            <w:pPr>
              <w:tabs>
                <w:tab w:val="clear" w:pos="907"/>
              </w:tabs>
              <w:ind w:right="237"/>
              <w:jc w:val="right"/>
              <w:rPr>
                <w:rFonts w:cs="Times New Roman"/>
                <w:sz w:val="22"/>
                <w:szCs w:val="22"/>
                <w:highlight w:val="yellow"/>
              </w:rPr>
            </w:pPr>
          </w:p>
        </w:tc>
        <w:tc>
          <w:tcPr>
            <w:tcW w:w="1573" w:type="dxa"/>
            <w:tcBorders>
              <w:top w:val="single" w:sz="4" w:space="0" w:color="auto"/>
              <w:bottom w:val="double" w:sz="4" w:space="0" w:color="auto"/>
            </w:tcBorders>
          </w:tcPr>
          <w:p w14:paraId="69821AC2" w14:textId="3EA88E86" w:rsidR="00F00556" w:rsidRPr="00515545" w:rsidRDefault="00F00556" w:rsidP="00F00556">
            <w:pPr>
              <w:tabs>
                <w:tab w:val="clear" w:pos="907"/>
              </w:tabs>
              <w:ind w:right="237"/>
              <w:jc w:val="right"/>
              <w:rPr>
                <w:rFonts w:cs="Times New Roman"/>
                <w:sz w:val="22"/>
                <w:szCs w:val="22"/>
              </w:rPr>
            </w:pPr>
            <w:r w:rsidRPr="00C02DB7">
              <w:rPr>
                <w:rFonts w:cs="Times New Roman"/>
                <w:sz w:val="22"/>
                <w:szCs w:val="22"/>
              </w:rPr>
              <w:t>64,525</w:t>
            </w:r>
          </w:p>
        </w:tc>
      </w:tr>
    </w:tbl>
    <w:p w14:paraId="602121F5" w14:textId="77777777" w:rsidR="000706B2" w:rsidRDefault="000706B2" w:rsidP="00757C0D">
      <w:pPr>
        <w:pStyle w:val="NoSpacing"/>
        <w:spacing w:line="160" w:lineRule="atLeast"/>
        <w:jc w:val="thaiDistribute"/>
        <w:rPr>
          <w:rFonts w:cs="Times New Roman"/>
          <w:sz w:val="22"/>
          <w:szCs w:val="22"/>
        </w:rPr>
      </w:pPr>
    </w:p>
    <w:p w14:paraId="72D5B708" w14:textId="71EE1E9C" w:rsidR="002A55EE" w:rsidRPr="00515545" w:rsidRDefault="008A0D76" w:rsidP="002A55EE">
      <w:pPr>
        <w:tabs>
          <w:tab w:val="left" w:pos="540"/>
        </w:tabs>
        <w:jc w:val="both"/>
        <w:rPr>
          <w:rFonts w:cs="Times New Roman"/>
          <w:sz w:val="22"/>
          <w:szCs w:val="22"/>
        </w:rPr>
      </w:pPr>
      <w:r w:rsidRPr="00515545">
        <w:rPr>
          <w:rFonts w:cs="Times New Roman"/>
          <w:sz w:val="22"/>
          <w:szCs w:val="22"/>
        </w:rPr>
        <w:t xml:space="preserve">The loan receivables are repayable </w:t>
      </w:r>
      <w:r w:rsidR="00BD1E2A">
        <w:rPr>
          <w:rFonts w:cs="Times New Roman"/>
          <w:sz w:val="22"/>
          <w:szCs w:val="22"/>
        </w:rPr>
        <w:t xml:space="preserve">at fixed </w:t>
      </w:r>
      <w:r w:rsidRPr="00515545">
        <w:rPr>
          <w:rFonts w:cs="Times New Roman"/>
          <w:sz w:val="22"/>
          <w:szCs w:val="22"/>
        </w:rPr>
        <w:t xml:space="preserve">monthly </w:t>
      </w:r>
      <w:r w:rsidR="00BD1E2A">
        <w:rPr>
          <w:rFonts w:cs="Times New Roman"/>
          <w:sz w:val="22"/>
          <w:szCs w:val="22"/>
        </w:rPr>
        <w:t>instal</w:t>
      </w:r>
      <w:r w:rsidR="00F22932">
        <w:rPr>
          <w:rFonts w:cs="Times New Roman"/>
          <w:sz w:val="22"/>
          <w:szCs w:val="22"/>
        </w:rPr>
        <w:t>l</w:t>
      </w:r>
      <w:r w:rsidR="00BD1E2A">
        <w:rPr>
          <w:rFonts w:cs="Times New Roman"/>
          <w:sz w:val="22"/>
          <w:szCs w:val="22"/>
        </w:rPr>
        <w:t>ment</w:t>
      </w:r>
      <w:r w:rsidR="00F22932">
        <w:rPr>
          <w:rFonts w:cs="Times New Roman"/>
          <w:sz w:val="22"/>
          <w:szCs w:val="22"/>
        </w:rPr>
        <w:t>s</w:t>
      </w:r>
      <w:r w:rsidR="00BD1E2A">
        <w:rPr>
          <w:rFonts w:cs="Times New Roman"/>
          <w:sz w:val="22"/>
          <w:szCs w:val="22"/>
        </w:rPr>
        <w:t>.</w:t>
      </w:r>
    </w:p>
    <w:p w14:paraId="0BDBAF03" w14:textId="77777777" w:rsidR="00AC2780" w:rsidRPr="00515545" w:rsidRDefault="00AC2780" w:rsidP="002A55EE">
      <w:pPr>
        <w:tabs>
          <w:tab w:val="left" w:pos="540"/>
        </w:tabs>
        <w:jc w:val="both"/>
        <w:rPr>
          <w:rFonts w:cs="Times New Roman"/>
          <w:sz w:val="22"/>
          <w:szCs w:val="22"/>
        </w:rPr>
      </w:pPr>
    </w:p>
    <w:p w14:paraId="678D03FA" w14:textId="77777777" w:rsidR="0047494F" w:rsidRDefault="0047494F" w:rsidP="00466731">
      <w:pPr>
        <w:pStyle w:val="NoSpacing"/>
        <w:rPr>
          <w:rFonts w:cs="Times New Roman"/>
          <w:sz w:val="22"/>
          <w:szCs w:val="22"/>
          <w:u w:val="single"/>
        </w:rPr>
      </w:pPr>
    </w:p>
    <w:p w14:paraId="1B5DE302" w14:textId="77777777" w:rsidR="0047494F" w:rsidRDefault="0047494F" w:rsidP="00466731">
      <w:pPr>
        <w:pStyle w:val="NoSpacing"/>
        <w:rPr>
          <w:rFonts w:cs="Times New Roman"/>
          <w:sz w:val="22"/>
          <w:szCs w:val="22"/>
          <w:u w:val="single"/>
        </w:rPr>
      </w:pPr>
    </w:p>
    <w:p w14:paraId="07E7EE62" w14:textId="77777777" w:rsidR="0047494F" w:rsidRDefault="0047494F" w:rsidP="00466731">
      <w:pPr>
        <w:pStyle w:val="NoSpacing"/>
        <w:rPr>
          <w:rFonts w:cs="Times New Roman"/>
          <w:sz w:val="22"/>
          <w:szCs w:val="22"/>
          <w:u w:val="single"/>
        </w:rPr>
      </w:pPr>
    </w:p>
    <w:p w14:paraId="089B4DE3" w14:textId="77777777" w:rsidR="0047494F" w:rsidRDefault="0047494F" w:rsidP="00466731">
      <w:pPr>
        <w:pStyle w:val="NoSpacing"/>
        <w:rPr>
          <w:rFonts w:cs="Times New Roman"/>
          <w:sz w:val="22"/>
          <w:szCs w:val="22"/>
          <w:u w:val="single"/>
        </w:rPr>
      </w:pPr>
    </w:p>
    <w:p w14:paraId="5B45281E" w14:textId="77777777" w:rsidR="008872FC" w:rsidRDefault="0088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u w:val="single"/>
        </w:rPr>
      </w:pPr>
      <w:r>
        <w:rPr>
          <w:rFonts w:cs="Times New Roman"/>
          <w:sz w:val="22"/>
          <w:szCs w:val="22"/>
          <w:u w:val="single"/>
        </w:rPr>
        <w:br w:type="page"/>
      </w:r>
    </w:p>
    <w:p w14:paraId="05D5B85F" w14:textId="205440C2" w:rsidR="00466731" w:rsidRPr="00515545" w:rsidRDefault="00466731" w:rsidP="00466731">
      <w:pPr>
        <w:pStyle w:val="NoSpacing"/>
        <w:rPr>
          <w:rFonts w:cs="Times New Roman"/>
          <w:sz w:val="22"/>
          <w:szCs w:val="22"/>
          <w:u w:val="single"/>
        </w:rPr>
      </w:pPr>
      <w:r w:rsidRPr="00515545">
        <w:rPr>
          <w:rFonts w:cs="Times New Roman"/>
          <w:sz w:val="22"/>
          <w:szCs w:val="22"/>
          <w:u w:val="single"/>
        </w:rPr>
        <w:lastRenderedPageBreak/>
        <w:t xml:space="preserve">Nano </w:t>
      </w:r>
      <w:r w:rsidR="00DE26FE" w:rsidRPr="00515545">
        <w:rPr>
          <w:rFonts w:cs="Times New Roman"/>
          <w:sz w:val="22"/>
          <w:szCs w:val="22"/>
          <w:u w:val="single"/>
        </w:rPr>
        <w:t>f</w:t>
      </w:r>
      <w:r w:rsidRPr="00515545">
        <w:rPr>
          <w:rFonts w:cs="Times New Roman"/>
          <w:sz w:val="22"/>
          <w:szCs w:val="22"/>
          <w:u w:val="single"/>
        </w:rPr>
        <w:t xml:space="preserve">inance </w:t>
      </w:r>
      <w:r w:rsidR="00DE26FE" w:rsidRPr="00515545">
        <w:rPr>
          <w:rFonts w:cs="Times New Roman"/>
          <w:sz w:val="22"/>
          <w:szCs w:val="22"/>
          <w:u w:val="single"/>
        </w:rPr>
        <w:t>r</w:t>
      </w:r>
      <w:r w:rsidRPr="00515545">
        <w:rPr>
          <w:rFonts w:cs="Times New Roman"/>
          <w:sz w:val="22"/>
          <w:szCs w:val="22"/>
          <w:u w:val="single"/>
        </w:rPr>
        <w:t>eceivables</w:t>
      </w:r>
    </w:p>
    <w:p w14:paraId="730EC36A" w14:textId="77777777" w:rsidR="003F05F2" w:rsidRPr="00515545" w:rsidRDefault="003F05F2" w:rsidP="00466731">
      <w:pPr>
        <w:pStyle w:val="NoSpacing"/>
        <w:rPr>
          <w:rFonts w:cs="Times New Roman"/>
          <w:sz w:val="22"/>
          <w:szCs w:val="22"/>
          <w:highlight w:val="yellow"/>
        </w:rPr>
      </w:pPr>
    </w:p>
    <w:tbl>
      <w:tblPr>
        <w:tblW w:w="10176" w:type="dxa"/>
        <w:tblLayout w:type="fixed"/>
        <w:tblLook w:val="04A0" w:firstRow="1" w:lastRow="0" w:firstColumn="1" w:lastColumn="0" w:noHBand="0" w:noVBand="1"/>
      </w:tblPr>
      <w:tblGrid>
        <w:gridCol w:w="2376"/>
        <w:gridCol w:w="1134"/>
        <w:gridCol w:w="236"/>
        <w:gridCol w:w="1040"/>
        <w:gridCol w:w="236"/>
        <w:gridCol w:w="1184"/>
        <w:gridCol w:w="236"/>
        <w:gridCol w:w="1062"/>
        <w:gridCol w:w="236"/>
        <w:gridCol w:w="1082"/>
        <w:gridCol w:w="236"/>
        <w:gridCol w:w="1118"/>
      </w:tblGrid>
      <w:tr w:rsidR="00E50057" w:rsidRPr="00515545" w14:paraId="0A0F8F0C" w14:textId="77777777" w:rsidTr="00005CFE">
        <w:tc>
          <w:tcPr>
            <w:tcW w:w="2376" w:type="dxa"/>
          </w:tcPr>
          <w:p w14:paraId="186BAE79" w14:textId="77777777" w:rsidR="00E50057" w:rsidRPr="00515545" w:rsidRDefault="00E50057" w:rsidP="004F1E78">
            <w:pPr>
              <w:spacing w:line="160" w:lineRule="atLeast"/>
              <w:jc w:val="both"/>
              <w:rPr>
                <w:rFonts w:cs="Times New Roman"/>
                <w:sz w:val="22"/>
                <w:szCs w:val="22"/>
                <w:highlight w:val="yellow"/>
              </w:rPr>
            </w:pPr>
          </w:p>
        </w:tc>
        <w:tc>
          <w:tcPr>
            <w:tcW w:w="7800" w:type="dxa"/>
            <w:gridSpan w:val="11"/>
            <w:tcBorders>
              <w:bottom w:val="single" w:sz="4" w:space="0" w:color="auto"/>
            </w:tcBorders>
          </w:tcPr>
          <w:p w14:paraId="76112043"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Consolidated financial statements (In Thousand Baht)</w:t>
            </w:r>
          </w:p>
        </w:tc>
      </w:tr>
      <w:tr w:rsidR="00E50057" w:rsidRPr="00515545" w14:paraId="19FB0107" w14:textId="77777777" w:rsidTr="00005CFE">
        <w:tc>
          <w:tcPr>
            <w:tcW w:w="2376" w:type="dxa"/>
          </w:tcPr>
          <w:p w14:paraId="11EF77A2" w14:textId="77777777" w:rsidR="00E50057" w:rsidRPr="00515545" w:rsidRDefault="00E50057" w:rsidP="004F1E78">
            <w:pPr>
              <w:spacing w:line="160" w:lineRule="atLeast"/>
              <w:jc w:val="both"/>
              <w:rPr>
                <w:rFonts w:cs="Times New Roman"/>
                <w:sz w:val="22"/>
                <w:szCs w:val="22"/>
                <w:highlight w:val="yellow"/>
              </w:rPr>
            </w:pPr>
          </w:p>
        </w:tc>
        <w:tc>
          <w:tcPr>
            <w:tcW w:w="3830" w:type="dxa"/>
            <w:gridSpan w:val="5"/>
            <w:tcBorders>
              <w:top w:val="single" w:sz="4" w:space="0" w:color="auto"/>
              <w:bottom w:val="single" w:sz="4" w:space="0" w:color="auto"/>
            </w:tcBorders>
          </w:tcPr>
          <w:p w14:paraId="2ACD4524" w14:textId="40EBB550" w:rsidR="00E50057" w:rsidRPr="00515545" w:rsidRDefault="00772A94" w:rsidP="004F1E78">
            <w:pPr>
              <w:spacing w:line="160" w:lineRule="atLeast"/>
              <w:jc w:val="center"/>
              <w:rPr>
                <w:rFonts w:cs="Times New Roman"/>
                <w:sz w:val="22"/>
                <w:szCs w:val="22"/>
              </w:rPr>
            </w:pPr>
            <w:r>
              <w:rPr>
                <w:rFonts w:cs="Times New Roman"/>
                <w:sz w:val="22"/>
                <w:szCs w:val="22"/>
              </w:rPr>
              <w:t>March 31</w:t>
            </w:r>
            <w:r w:rsidR="00A05D40" w:rsidRPr="00515545">
              <w:rPr>
                <w:rFonts w:cs="Times New Roman"/>
                <w:sz w:val="22"/>
                <w:szCs w:val="22"/>
              </w:rPr>
              <w:t>,</w:t>
            </w:r>
            <w:r w:rsidR="00E50057" w:rsidRPr="00515545">
              <w:rPr>
                <w:rFonts w:cs="Times New Roman"/>
                <w:sz w:val="22"/>
                <w:szCs w:val="22"/>
              </w:rPr>
              <w:t xml:space="preserve"> </w:t>
            </w:r>
            <w:r>
              <w:rPr>
                <w:rFonts w:cs="Times New Roman"/>
                <w:sz w:val="22"/>
                <w:szCs w:val="22"/>
              </w:rPr>
              <w:t>202</w:t>
            </w:r>
            <w:r w:rsidR="008A0D76">
              <w:rPr>
                <w:rFonts w:cs="Times New Roman"/>
                <w:sz w:val="22"/>
                <w:szCs w:val="22"/>
              </w:rPr>
              <w:t>6</w:t>
            </w:r>
          </w:p>
        </w:tc>
        <w:tc>
          <w:tcPr>
            <w:tcW w:w="236" w:type="dxa"/>
            <w:tcBorders>
              <w:top w:val="single" w:sz="4" w:space="0" w:color="auto"/>
            </w:tcBorders>
          </w:tcPr>
          <w:p w14:paraId="1FE22DE7" w14:textId="77777777" w:rsidR="00E50057" w:rsidRPr="00515545" w:rsidRDefault="00E50057" w:rsidP="004F1E78">
            <w:pPr>
              <w:spacing w:line="160" w:lineRule="atLeast"/>
              <w:jc w:val="center"/>
              <w:rPr>
                <w:rFonts w:cs="Times New Roman"/>
                <w:sz w:val="22"/>
                <w:szCs w:val="22"/>
              </w:rPr>
            </w:pPr>
          </w:p>
        </w:tc>
        <w:tc>
          <w:tcPr>
            <w:tcW w:w="3734" w:type="dxa"/>
            <w:gridSpan w:val="5"/>
            <w:tcBorders>
              <w:top w:val="single" w:sz="4" w:space="0" w:color="auto"/>
              <w:bottom w:val="single" w:sz="4" w:space="0" w:color="auto"/>
            </w:tcBorders>
          </w:tcPr>
          <w:p w14:paraId="4307B6C2" w14:textId="2955657E" w:rsidR="00E50057" w:rsidRPr="00515545" w:rsidRDefault="00E50057" w:rsidP="004F1E78">
            <w:pPr>
              <w:spacing w:line="160" w:lineRule="atLeast"/>
              <w:jc w:val="center"/>
              <w:rPr>
                <w:rFonts w:cs="Times New Roman"/>
                <w:sz w:val="22"/>
                <w:szCs w:val="22"/>
              </w:rPr>
            </w:pPr>
            <w:r w:rsidRPr="00515545">
              <w:rPr>
                <w:rFonts w:cs="Times New Roman"/>
                <w:sz w:val="22"/>
                <w:szCs w:val="22"/>
              </w:rPr>
              <w:t xml:space="preserve">December 31, </w:t>
            </w:r>
            <w:r w:rsidR="00772A94">
              <w:rPr>
                <w:rFonts w:cs="Times New Roman"/>
                <w:sz w:val="22"/>
                <w:szCs w:val="22"/>
              </w:rPr>
              <w:t>202</w:t>
            </w:r>
            <w:r w:rsidR="008A0D76">
              <w:rPr>
                <w:rFonts w:cs="Times New Roman"/>
                <w:sz w:val="22"/>
                <w:szCs w:val="22"/>
              </w:rPr>
              <w:t>5</w:t>
            </w:r>
          </w:p>
        </w:tc>
      </w:tr>
      <w:tr w:rsidR="00E50057" w:rsidRPr="00515545" w14:paraId="712D4E8F" w14:textId="77777777" w:rsidTr="00E83574">
        <w:tc>
          <w:tcPr>
            <w:tcW w:w="2376" w:type="dxa"/>
          </w:tcPr>
          <w:p w14:paraId="4D632722" w14:textId="77777777" w:rsidR="00E50057" w:rsidRPr="00515545" w:rsidRDefault="00E50057" w:rsidP="004F1E78">
            <w:pPr>
              <w:spacing w:line="160" w:lineRule="atLeast"/>
              <w:jc w:val="both"/>
              <w:rPr>
                <w:rFonts w:cs="Times New Roman"/>
                <w:sz w:val="22"/>
                <w:szCs w:val="22"/>
                <w:highlight w:val="yellow"/>
              </w:rPr>
            </w:pPr>
          </w:p>
        </w:tc>
        <w:tc>
          <w:tcPr>
            <w:tcW w:w="1134" w:type="dxa"/>
            <w:tcBorders>
              <w:top w:val="single" w:sz="4" w:space="0" w:color="auto"/>
              <w:bottom w:val="single" w:sz="4" w:space="0" w:color="auto"/>
            </w:tcBorders>
          </w:tcPr>
          <w:p w14:paraId="6FE12907"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2BEFDE0A" w14:textId="77777777" w:rsidR="00E50057" w:rsidRPr="00515545" w:rsidRDefault="00E50057" w:rsidP="004F1E78">
            <w:pPr>
              <w:spacing w:line="160" w:lineRule="atLeast"/>
              <w:jc w:val="center"/>
              <w:rPr>
                <w:rFonts w:cs="Times New Roman"/>
                <w:sz w:val="22"/>
                <w:szCs w:val="22"/>
              </w:rPr>
            </w:pPr>
          </w:p>
        </w:tc>
        <w:tc>
          <w:tcPr>
            <w:tcW w:w="1040" w:type="dxa"/>
            <w:tcBorders>
              <w:top w:val="single" w:sz="4" w:space="0" w:color="auto"/>
              <w:bottom w:val="single" w:sz="4" w:space="0" w:color="auto"/>
            </w:tcBorders>
          </w:tcPr>
          <w:p w14:paraId="2C260013"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48DD9598" w14:textId="77777777" w:rsidR="00E50057" w:rsidRPr="00515545" w:rsidRDefault="00E50057" w:rsidP="004F1E78">
            <w:pPr>
              <w:spacing w:line="160" w:lineRule="atLeast"/>
              <w:jc w:val="center"/>
              <w:rPr>
                <w:rFonts w:cs="Times New Roman"/>
                <w:sz w:val="22"/>
                <w:szCs w:val="22"/>
              </w:rPr>
            </w:pPr>
          </w:p>
        </w:tc>
        <w:tc>
          <w:tcPr>
            <w:tcW w:w="1184" w:type="dxa"/>
            <w:tcBorders>
              <w:top w:val="single" w:sz="4" w:space="0" w:color="auto"/>
              <w:bottom w:val="single" w:sz="4" w:space="0" w:color="auto"/>
            </w:tcBorders>
          </w:tcPr>
          <w:p w14:paraId="77C0C700"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Long-term</w:t>
            </w:r>
          </w:p>
        </w:tc>
        <w:tc>
          <w:tcPr>
            <w:tcW w:w="236" w:type="dxa"/>
          </w:tcPr>
          <w:p w14:paraId="399F4296" w14:textId="77777777" w:rsidR="00E50057" w:rsidRPr="00515545" w:rsidRDefault="00E50057" w:rsidP="004F1E78">
            <w:pPr>
              <w:spacing w:line="160" w:lineRule="atLeast"/>
              <w:jc w:val="center"/>
              <w:rPr>
                <w:rFonts w:cs="Times New Roman"/>
                <w:sz w:val="22"/>
                <w:szCs w:val="22"/>
              </w:rPr>
            </w:pPr>
          </w:p>
        </w:tc>
        <w:tc>
          <w:tcPr>
            <w:tcW w:w="1062" w:type="dxa"/>
            <w:tcBorders>
              <w:top w:val="single" w:sz="4" w:space="0" w:color="auto"/>
              <w:bottom w:val="single" w:sz="4" w:space="0" w:color="auto"/>
            </w:tcBorders>
          </w:tcPr>
          <w:p w14:paraId="2DCA4A70"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44966B47" w14:textId="77777777" w:rsidR="00E50057" w:rsidRPr="00515545" w:rsidRDefault="00E50057" w:rsidP="004F1E78">
            <w:pPr>
              <w:spacing w:line="160" w:lineRule="atLeast"/>
              <w:jc w:val="center"/>
              <w:rPr>
                <w:rFonts w:cs="Times New Roman"/>
                <w:sz w:val="22"/>
                <w:szCs w:val="22"/>
              </w:rPr>
            </w:pPr>
          </w:p>
        </w:tc>
        <w:tc>
          <w:tcPr>
            <w:tcW w:w="1082" w:type="dxa"/>
            <w:tcBorders>
              <w:top w:val="single" w:sz="4" w:space="0" w:color="auto"/>
              <w:bottom w:val="single" w:sz="4" w:space="0" w:color="auto"/>
            </w:tcBorders>
          </w:tcPr>
          <w:p w14:paraId="599E4C4C"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28E1E0B8" w14:textId="77777777" w:rsidR="00E50057" w:rsidRPr="00515545" w:rsidRDefault="00E50057" w:rsidP="004F1E78">
            <w:pPr>
              <w:spacing w:line="160" w:lineRule="atLeast"/>
              <w:jc w:val="center"/>
              <w:rPr>
                <w:rFonts w:cs="Times New Roman"/>
                <w:sz w:val="22"/>
                <w:szCs w:val="22"/>
              </w:rPr>
            </w:pPr>
          </w:p>
        </w:tc>
        <w:tc>
          <w:tcPr>
            <w:tcW w:w="1118" w:type="dxa"/>
            <w:tcBorders>
              <w:top w:val="single" w:sz="4" w:space="0" w:color="auto"/>
              <w:bottom w:val="single" w:sz="4" w:space="0" w:color="auto"/>
            </w:tcBorders>
          </w:tcPr>
          <w:p w14:paraId="7C76B5E7" w14:textId="77777777" w:rsidR="00E50057" w:rsidRPr="00515545" w:rsidRDefault="00E50057" w:rsidP="00005CFE">
            <w:pPr>
              <w:tabs>
                <w:tab w:val="clear" w:pos="907"/>
              </w:tabs>
              <w:spacing w:line="160" w:lineRule="atLeast"/>
              <w:ind w:left="-121" w:right="-108"/>
              <w:jc w:val="center"/>
              <w:rPr>
                <w:rFonts w:cs="Times New Roman"/>
                <w:sz w:val="22"/>
                <w:szCs w:val="22"/>
              </w:rPr>
            </w:pPr>
            <w:r w:rsidRPr="00515545">
              <w:rPr>
                <w:rFonts w:cs="Times New Roman"/>
                <w:sz w:val="22"/>
                <w:szCs w:val="22"/>
              </w:rPr>
              <w:t>Long-term</w:t>
            </w:r>
          </w:p>
        </w:tc>
      </w:tr>
      <w:tr w:rsidR="00E50057" w:rsidRPr="00515545" w14:paraId="4097A1B3" w14:textId="77777777" w:rsidTr="00E83574">
        <w:tc>
          <w:tcPr>
            <w:tcW w:w="2376" w:type="dxa"/>
          </w:tcPr>
          <w:p w14:paraId="722BB6A9" w14:textId="77777777" w:rsidR="00E50057" w:rsidRPr="00515545" w:rsidRDefault="00E50057" w:rsidP="004F1E78">
            <w:pPr>
              <w:spacing w:line="160" w:lineRule="atLeast"/>
              <w:jc w:val="both"/>
              <w:rPr>
                <w:rFonts w:cs="Times New Roman"/>
                <w:sz w:val="22"/>
                <w:szCs w:val="22"/>
              </w:rPr>
            </w:pPr>
          </w:p>
        </w:tc>
        <w:tc>
          <w:tcPr>
            <w:tcW w:w="1134" w:type="dxa"/>
            <w:tcBorders>
              <w:top w:val="single" w:sz="4" w:space="0" w:color="auto"/>
            </w:tcBorders>
          </w:tcPr>
          <w:p w14:paraId="120B7532" w14:textId="77777777" w:rsidR="00E50057" w:rsidRPr="00515545" w:rsidRDefault="00E50057" w:rsidP="004F1E78">
            <w:pPr>
              <w:spacing w:line="160" w:lineRule="atLeast"/>
              <w:jc w:val="both"/>
              <w:rPr>
                <w:rFonts w:cs="Times New Roman"/>
                <w:sz w:val="22"/>
                <w:szCs w:val="22"/>
                <w:highlight w:val="yellow"/>
              </w:rPr>
            </w:pPr>
          </w:p>
        </w:tc>
        <w:tc>
          <w:tcPr>
            <w:tcW w:w="236" w:type="dxa"/>
          </w:tcPr>
          <w:p w14:paraId="5C9BC61F" w14:textId="77777777" w:rsidR="00E50057" w:rsidRPr="00515545" w:rsidRDefault="00E50057" w:rsidP="004F1E78">
            <w:pPr>
              <w:spacing w:line="160" w:lineRule="atLeast"/>
              <w:jc w:val="both"/>
              <w:rPr>
                <w:rFonts w:cs="Times New Roman"/>
                <w:sz w:val="22"/>
                <w:szCs w:val="22"/>
                <w:highlight w:val="yellow"/>
              </w:rPr>
            </w:pPr>
          </w:p>
        </w:tc>
        <w:tc>
          <w:tcPr>
            <w:tcW w:w="1040" w:type="dxa"/>
            <w:tcBorders>
              <w:top w:val="single" w:sz="4" w:space="0" w:color="auto"/>
            </w:tcBorders>
          </w:tcPr>
          <w:p w14:paraId="5F0C6DA0" w14:textId="77777777" w:rsidR="00E50057" w:rsidRPr="00515545" w:rsidRDefault="00E50057" w:rsidP="004F1E78">
            <w:pPr>
              <w:spacing w:line="160" w:lineRule="atLeast"/>
              <w:jc w:val="both"/>
              <w:rPr>
                <w:rFonts w:cs="Times New Roman"/>
                <w:sz w:val="22"/>
                <w:szCs w:val="22"/>
                <w:highlight w:val="yellow"/>
              </w:rPr>
            </w:pPr>
          </w:p>
        </w:tc>
        <w:tc>
          <w:tcPr>
            <w:tcW w:w="236" w:type="dxa"/>
          </w:tcPr>
          <w:p w14:paraId="7AD66F35" w14:textId="77777777" w:rsidR="00E50057" w:rsidRPr="00515545" w:rsidRDefault="00E50057" w:rsidP="004F1E78">
            <w:pPr>
              <w:spacing w:line="160" w:lineRule="atLeast"/>
              <w:jc w:val="both"/>
              <w:rPr>
                <w:rFonts w:cs="Times New Roman"/>
                <w:sz w:val="22"/>
                <w:szCs w:val="22"/>
                <w:highlight w:val="yellow"/>
              </w:rPr>
            </w:pPr>
          </w:p>
        </w:tc>
        <w:tc>
          <w:tcPr>
            <w:tcW w:w="1184" w:type="dxa"/>
            <w:tcBorders>
              <w:top w:val="single" w:sz="4" w:space="0" w:color="auto"/>
            </w:tcBorders>
          </w:tcPr>
          <w:p w14:paraId="0F754D87" w14:textId="77777777" w:rsidR="00E50057" w:rsidRPr="00515545" w:rsidRDefault="00E50057" w:rsidP="004F1E78">
            <w:pPr>
              <w:spacing w:line="160" w:lineRule="atLeast"/>
              <w:jc w:val="both"/>
              <w:rPr>
                <w:rFonts w:cs="Times New Roman"/>
                <w:sz w:val="22"/>
                <w:szCs w:val="22"/>
                <w:highlight w:val="yellow"/>
              </w:rPr>
            </w:pPr>
          </w:p>
        </w:tc>
        <w:tc>
          <w:tcPr>
            <w:tcW w:w="236" w:type="dxa"/>
          </w:tcPr>
          <w:p w14:paraId="222BDE88" w14:textId="77777777" w:rsidR="00E50057" w:rsidRPr="00515545" w:rsidRDefault="00E50057" w:rsidP="004F1E78">
            <w:pPr>
              <w:spacing w:line="160" w:lineRule="atLeast"/>
              <w:jc w:val="both"/>
              <w:rPr>
                <w:rFonts w:cs="Times New Roman"/>
                <w:sz w:val="22"/>
                <w:szCs w:val="22"/>
                <w:highlight w:val="yellow"/>
              </w:rPr>
            </w:pPr>
          </w:p>
        </w:tc>
        <w:tc>
          <w:tcPr>
            <w:tcW w:w="1062" w:type="dxa"/>
            <w:tcBorders>
              <w:top w:val="single" w:sz="4" w:space="0" w:color="auto"/>
            </w:tcBorders>
          </w:tcPr>
          <w:p w14:paraId="0804BA83" w14:textId="77777777" w:rsidR="00E50057" w:rsidRPr="00515545" w:rsidRDefault="00E50057" w:rsidP="004F1E78">
            <w:pPr>
              <w:spacing w:line="160" w:lineRule="atLeast"/>
              <w:jc w:val="both"/>
              <w:rPr>
                <w:rFonts w:cs="Times New Roman"/>
                <w:sz w:val="22"/>
                <w:szCs w:val="22"/>
              </w:rPr>
            </w:pPr>
          </w:p>
        </w:tc>
        <w:tc>
          <w:tcPr>
            <w:tcW w:w="236" w:type="dxa"/>
          </w:tcPr>
          <w:p w14:paraId="3873E26C" w14:textId="77777777" w:rsidR="00E50057" w:rsidRPr="00515545" w:rsidRDefault="00E50057" w:rsidP="004F1E78">
            <w:pPr>
              <w:spacing w:line="160" w:lineRule="atLeast"/>
              <w:jc w:val="both"/>
              <w:rPr>
                <w:rFonts w:cs="Times New Roman"/>
                <w:sz w:val="22"/>
                <w:szCs w:val="22"/>
              </w:rPr>
            </w:pPr>
          </w:p>
        </w:tc>
        <w:tc>
          <w:tcPr>
            <w:tcW w:w="1082" w:type="dxa"/>
            <w:tcBorders>
              <w:top w:val="single" w:sz="4" w:space="0" w:color="auto"/>
            </w:tcBorders>
          </w:tcPr>
          <w:p w14:paraId="50C210DD" w14:textId="77777777" w:rsidR="00E50057" w:rsidRPr="00515545" w:rsidRDefault="00E50057" w:rsidP="004F1E78">
            <w:pPr>
              <w:spacing w:line="160" w:lineRule="atLeast"/>
              <w:jc w:val="both"/>
              <w:rPr>
                <w:rFonts w:cs="Times New Roman"/>
                <w:sz w:val="22"/>
                <w:szCs w:val="22"/>
              </w:rPr>
            </w:pPr>
          </w:p>
        </w:tc>
        <w:tc>
          <w:tcPr>
            <w:tcW w:w="236" w:type="dxa"/>
          </w:tcPr>
          <w:p w14:paraId="400DE100" w14:textId="77777777" w:rsidR="00E50057" w:rsidRPr="00515545" w:rsidRDefault="00E50057" w:rsidP="004F1E78">
            <w:pPr>
              <w:spacing w:line="160" w:lineRule="atLeast"/>
              <w:jc w:val="both"/>
              <w:rPr>
                <w:rFonts w:cs="Times New Roman"/>
                <w:sz w:val="22"/>
                <w:szCs w:val="22"/>
              </w:rPr>
            </w:pPr>
          </w:p>
        </w:tc>
        <w:tc>
          <w:tcPr>
            <w:tcW w:w="1118" w:type="dxa"/>
            <w:tcBorders>
              <w:top w:val="single" w:sz="4" w:space="0" w:color="auto"/>
            </w:tcBorders>
          </w:tcPr>
          <w:p w14:paraId="6F7D9A5C" w14:textId="77777777" w:rsidR="00E50057" w:rsidRPr="00515545" w:rsidRDefault="00E50057" w:rsidP="00005CFE">
            <w:pPr>
              <w:spacing w:line="160" w:lineRule="atLeast"/>
              <w:jc w:val="center"/>
              <w:rPr>
                <w:rFonts w:cs="Times New Roman"/>
                <w:sz w:val="22"/>
                <w:szCs w:val="22"/>
              </w:rPr>
            </w:pPr>
          </w:p>
        </w:tc>
      </w:tr>
      <w:tr w:rsidR="00F00556" w:rsidRPr="00515545" w14:paraId="4EF12FCB" w14:textId="77777777" w:rsidTr="00E83574">
        <w:tc>
          <w:tcPr>
            <w:tcW w:w="2376" w:type="dxa"/>
          </w:tcPr>
          <w:p w14:paraId="1423279F"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ight="-108"/>
              <w:rPr>
                <w:rFonts w:cs="Times New Roman"/>
                <w:sz w:val="22"/>
                <w:szCs w:val="22"/>
              </w:rPr>
            </w:pPr>
            <w:r w:rsidRPr="00515545">
              <w:rPr>
                <w:rFonts w:cs="Times New Roman"/>
                <w:sz w:val="22"/>
                <w:szCs w:val="22"/>
              </w:rPr>
              <w:t>Nano finance receivables</w:t>
            </w:r>
          </w:p>
        </w:tc>
        <w:tc>
          <w:tcPr>
            <w:tcW w:w="1134" w:type="dxa"/>
          </w:tcPr>
          <w:p w14:paraId="23B3BF34" w14:textId="58CC8658"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384</w:t>
            </w:r>
          </w:p>
        </w:tc>
        <w:tc>
          <w:tcPr>
            <w:tcW w:w="236" w:type="dxa"/>
          </w:tcPr>
          <w:p w14:paraId="41BAE975"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3A9B16DB" w14:textId="454B6501"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Pr>
                <w:rFonts w:cs="Times New Roman"/>
                <w:sz w:val="22"/>
                <w:szCs w:val="22"/>
              </w:rPr>
              <w:t>384</w:t>
            </w:r>
          </w:p>
        </w:tc>
        <w:tc>
          <w:tcPr>
            <w:tcW w:w="236" w:type="dxa"/>
          </w:tcPr>
          <w:p w14:paraId="6AC891DE"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2B90E856" w14:textId="2D157C91"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712DFA4A"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0BE7DAED" w14:textId="40893E36"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730</w:t>
            </w:r>
          </w:p>
        </w:tc>
        <w:tc>
          <w:tcPr>
            <w:tcW w:w="236" w:type="dxa"/>
          </w:tcPr>
          <w:p w14:paraId="58C67B41"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51735F8D" w14:textId="6C246C24"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Pr>
                <w:rFonts w:cs="Times New Roman"/>
                <w:sz w:val="22"/>
                <w:szCs w:val="22"/>
              </w:rPr>
              <w:t>730</w:t>
            </w:r>
          </w:p>
        </w:tc>
        <w:tc>
          <w:tcPr>
            <w:tcW w:w="236" w:type="dxa"/>
          </w:tcPr>
          <w:p w14:paraId="5225967D"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070B1354" w14:textId="4C559FB5"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65"/>
              <w:jc w:val="center"/>
              <w:rPr>
                <w:rFonts w:cs="Times New Roman"/>
                <w:sz w:val="22"/>
                <w:szCs w:val="22"/>
              </w:rPr>
            </w:pPr>
            <w:r>
              <w:rPr>
                <w:rFonts w:cs="Times New Roman"/>
                <w:sz w:val="22"/>
                <w:szCs w:val="22"/>
              </w:rPr>
              <w:t>-</w:t>
            </w:r>
          </w:p>
        </w:tc>
      </w:tr>
      <w:tr w:rsidR="00F00556" w:rsidRPr="00515545" w14:paraId="1D189864" w14:textId="77777777" w:rsidTr="00E83574">
        <w:tc>
          <w:tcPr>
            <w:tcW w:w="2376" w:type="dxa"/>
          </w:tcPr>
          <w:p w14:paraId="08472F0C" w14:textId="3F711843"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ight="-108"/>
              <w:rPr>
                <w:rFonts w:cs="Times New Roman"/>
                <w:sz w:val="22"/>
                <w:szCs w:val="22"/>
              </w:rPr>
            </w:pPr>
            <w:r w:rsidRPr="00AB5BF1">
              <w:rPr>
                <w:rFonts w:cs="Times New Roman"/>
                <w:sz w:val="22"/>
                <w:szCs w:val="22"/>
              </w:rPr>
              <w:t>Accrued interest</w:t>
            </w:r>
          </w:p>
        </w:tc>
        <w:tc>
          <w:tcPr>
            <w:tcW w:w="1134" w:type="dxa"/>
          </w:tcPr>
          <w:p w14:paraId="2DE490AA" w14:textId="03186AC3" w:rsidR="00F00556" w:rsidRPr="00AB5BF1"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348E912A"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5C63D611"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c>
          <w:tcPr>
            <w:tcW w:w="236" w:type="dxa"/>
          </w:tcPr>
          <w:p w14:paraId="7D1833E5"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248BE3B6"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236" w:type="dxa"/>
          </w:tcPr>
          <w:p w14:paraId="25AB78FD"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3E4D3A68" w14:textId="77777777" w:rsid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33C67FF9"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61284547" w14:textId="77777777" w:rsid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c>
          <w:tcPr>
            <w:tcW w:w="236" w:type="dxa"/>
          </w:tcPr>
          <w:p w14:paraId="60F69C1E"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6FD0173E" w14:textId="77777777" w:rsid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p>
        </w:tc>
      </w:tr>
      <w:tr w:rsidR="00F00556" w:rsidRPr="00515545" w14:paraId="0E0F5807" w14:textId="77777777" w:rsidTr="00E83574">
        <w:tc>
          <w:tcPr>
            <w:tcW w:w="2376" w:type="dxa"/>
          </w:tcPr>
          <w:p w14:paraId="67FCA9BC" w14:textId="577BD0E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ight="-108"/>
              <w:rPr>
                <w:rFonts w:cs="Times New Roman"/>
                <w:sz w:val="22"/>
                <w:szCs w:val="22"/>
              </w:rPr>
            </w:pPr>
            <w:r w:rsidRPr="00AB5BF1">
              <w:rPr>
                <w:rFonts w:cs="Times New Roman"/>
                <w:sz w:val="22"/>
                <w:szCs w:val="22"/>
              </w:rPr>
              <w:t>income</w:t>
            </w:r>
          </w:p>
        </w:tc>
        <w:tc>
          <w:tcPr>
            <w:tcW w:w="1134" w:type="dxa"/>
          </w:tcPr>
          <w:p w14:paraId="63086CEF" w14:textId="3D3EC5CC" w:rsidR="00F00556" w:rsidRPr="00AB5BF1"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40</w:t>
            </w:r>
          </w:p>
        </w:tc>
        <w:tc>
          <w:tcPr>
            <w:tcW w:w="236" w:type="dxa"/>
          </w:tcPr>
          <w:p w14:paraId="5547EC48"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43406FBB" w14:textId="4AB61C5F"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Pr>
                <w:rFonts w:cs="Times New Roman"/>
                <w:sz w:val="22"/>
                <w:szCs w:val="22"/>
              </w:rPr>
              <w:t>40</w:t>
            </w:r>
          </w:p>
        </w:tc>
        <w:tc>
          <w:tcPr>
            <w:tcW w:w="236" w:type="dxa"/>
          </w:tcPr>
          <w:p w14:paraId="1A0B3027"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3A430C21" w14:textId="2C589BB9"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39351E2A"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45D2F25F" w14:textId="0BDCBBB3" w:rsid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62</w:t>
            </w:r>
          </w:p>
        </w:tc>
        <w:tc>
          <w:tcPr>
            <w:tcW w:w="236" w:type="dxa"/>
          </w:tcPr>
          <w:p w14:paraId="48A8FA6E"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159C3896" w14:textId="2E196672" w:rsid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Pr>
                <w:rFonts w:cs="Times New Roman"/>
                <w:sz w:val="22"/>
                <w:szCs w:val="22"/>
              </w:rPr>
              <w:t>62</w:t>
            </w:r>
          </w:p>
        </w:tc>
        <w:tc>
          <w:tcPr>
            <w:tcW w:w="236" w:type="dxa"/>
          </w:tcPr>
          <w:p w14:paraId="2533982D"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4761CD57" w14:textId="1F7BE188" w:rsidR="00F00556"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65"/>
              <w:jc w:val="center"/>
              <w:rPr>
                <w:rFonts w:cs="Times New Roman"/>
                <w:sz w:val="22"/>
                <w:szCs w:val="22"/>
              </w:rPr>
            </w:pPr>
            <w:r>
              <w:rPr>
                <w:rFonts w:cs="Times New Roman"/>
                <w:sz w:val="22"/>
                <w:szCs w:val="22"/>
              </w:rPr>
              <w:t>-</w:t>
            </w:r>
          </w:p>
        </w:tc>
      </w:tr>
      <w:tr w:rsidR="00F00556" w:rsidRPr="00515545" w14:paraId="0E780F40" w14:textId="77777777" w:rsidTr="00E83574">
        <w:trPr>
          <w:trHeight w:val="225"/>
        </w:trPr>
        <w:tc>
          <w:tcPr>
            <w:tcW w:w="2376" w:type="dxa"/>
          </w:tcPr>
          <w:p w14:paraId="63D9B1C8" w14:textId="45201CBB"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Pr>
                <w:rFonts w:cs="Times New Roman"/>
                <w:sz w:val="22"/>
                <w:szCs w:val="22"/>
              </w:rPr>
              <w:t>Total</w:t>
            </w:r>
          </w:p>
        </w:tc>
        <w:tc>
          <w:tcPr>
            <w:tcW w:w="1134" w:type="dxa"/>
            <w:tcBorders>
              <w:top w:val="single" w:sz="4" w:space="0" w:color="auto"/>
            </w:tcBorders>
          </w:tcPr>
          <w:p w14:paraId="31863D9E" w14:textId="1BE87064"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424</w:t>
            </w:r>
          </w:p>
        </w:tc>
        <w:tc>
          <w:tcPr>
            <w:tcW w:w="236" w:type="dxa"/>
          </w:tcPr>
          <w:p w14:paraId="05F6A8D3"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top w:val="single" w:sz="4" w:space="0" w:color="auto"/>
            </w:tcBorders>
          </w:tcPr>
          <w:p w14:paraId="62B752A2" w14:textId="4094B5CA"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424</w:t>
            </w:r>
          </w:p>
        </w:tc>
        <w:tc>
          <w:tcPr>
            <w:tcW w:w="236" w:type="dxa"/>
          </w:tcPr>
          <w:p w14:paraId="2DEA0298"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Borders>
              <w:top w:val="single" w:sz="4" w:space="0" w:color="auto"/>
            </w:tcBorders>
          </w:tcPr>
          <w:p w14:paraId="057250B9" w14:textId="5E5AC1E6"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0D8F71F9"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top w:val="single" w:sz="4" w:space="0" w:color="auto"/>
            </w:tcBorders>
          </w:tcPr>
          <w:p w14:paraId="531409BD" w14:textId="6E87E822"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792</w:t>
            </w:r>
          </w:p>
        </w:tc>
        <w:tc>
          <w:tcPr>
            <w:tcW w:w="236" w:type="dxa"/>
          </w:tcPr>
          <w:p w14:paraId="42C67EE9"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top w:val="single" w:sz="4" w:space="0" w:color="auto"/>
            </w:tcBorders>
          </w:tcPr>
          <w:p w14:paraId="53FF9606" w14:textId="6EE1565C"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792</w:t>
            </w:r>
          </w:p>
        </w:tc>
        <w:tc>
          <w:tcPr>
            <w:tcW w:w="236" w:type="dxa"/>
          </w:tcPr>
          <w:p w14:paraId="0F2B34CE"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top w:val="single" w:sz="4" w:space="0" w:color="auto"/>
            </w:tcBorders>
          </w:tcPr>
          <w:p w14:paraId="07958766" w14:textId="55BB0AEC"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65"/>
              <w:jc w:val="center"/>
              <w:rPr>
                <w:rFonts w:cs="Times New Roman"/>
                <w:sz w:val="22"/>
                <w:szCs w:val="22"/>
              </w:rPr>
            </w:pPr>
            <w:r>
              <w:rPr>
                <w:rFonts w:cs="Times New Roman"/>
                <w:sz w:val="22"/>
                <w:szCs w:val="22"/>
              </w:rPr>
              <w:t>-</w:t>
            </w:r>
          </w:p>
        </w:tc>
      </w:tr>
      <w:tr w:rsidR="00F00556" w:rsidRPr="00515545" w14:paraId="419AD10D" w14:textId="77777777" w:rsidTr="00E83574">
        <w:tc>
          <w:tcPr>
            <w:tcW w:w="2376" w:type="dxa"/>
          </w:tcPr>
          <w:p w14:paraId="2EEDD0C2"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Less allowance for</w:t>
            </w:r>
          </w:p>
        </w:tc>
        <w:tc>
          <w:tcPr>
            <w:tcW w:w="1134" w:type="dxa"/>
          </w:tcPr>
          <w:p w14:paraId="746E7964"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4D33E624"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5B10D3CF"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2F9A9925"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58F1FE53"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236" w:type="dxa"/>
          </w:tcPr>
          <w:p w14:paraId="56B6A6D8"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382B8D80"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79E049F4"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2C820968"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13AFA6B0"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549A617D"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65"/>
              <w:jc w:val="center"/>
              <w:rPr>
                <w:rFonts w:cs="Times New Roman"/>
                <w:sz w:val="22"/>
                <w:szCs w:val="22"/>
              </w:rPr>
            </w:pPr>
          </w:p>
        </w:tc>
      </w:tr>
      <w:tr w:rsidR="00F00556" w:rsidRPr="00515545" w14:paraId="1364DAB2" w14:textId="77777777" w:rsidTr="00E83574">
        <w:tc>
          <w:tcPr>
            <w:tcW w:w="2376" w:type="dxa"/>
          </w:tcPr>
          <w:p w14:paraId="6B52B4FD"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 xml:space="preserve">    impairment for  </w:t>
            </w:r>
          </w:p>
        </w:tc>
        <w:tc>
          <w:tcPr>
            <w:tcW w:w="1134" w:type="dxa"/>
          </w:tcPr>
          <w:p w14:paraId="5EF642DF"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87053AF"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78471EE9"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5B79D5A4"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Pr>
          <w:p w14:paraId="6C05DE4D"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236" w:type="dxa"/>
          </w:tcPr>
          <w:p w14:paraId="382E1520"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5AED4EDB"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5CF7066B"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0BBE0F11"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1554AAA3"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6C22F02D"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65"/>
              <w:jc w:val="center"/>
              <w:rPr>
                <w:rFonts w:cs="Times New Roman"/>
                <w:sz w:val="22"/>
                <w:szCs w:val="22"/>
              </w:rPr>
            </w:pPr>
          </w:p>
        </w:tc>
      </w:tr>
      <w:tr w:rsidR="00F00556" w:rsidRPr="00515545" w14:paraId="0E4A6AFC" w14:textId="77777777" w:rsidTr="00E83574">
        <w:tc>
          <w:tcPr>
            <w:tcW w:w="2376" w:type="dxa"/>
          </w:tcPr>
          <w:p w14:paraId="1F26AB51"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 xml:space="preserve">    expected credit loss</w:t>
            </w:r>
          </w:p>
        </w:tc>
        <w:tc>
          <w:tcPr>
            <w:tcW w:w="1134" w:type="dxa"/>
            <w:tcBorders>
              <w:bottom w:val="single" w:sz="4" w:space="0" w:color="auto"/>
            </w:tcBorders>
          </w:tcPr>
          <w:p w14:paraId="2987154C" w14:textId="66C3691C"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(174)</w:t>
            </w:r>
          </w:p>
        </w:tc>
        <w:tc>
          <w:tcPr>
            <w:tcW w:w="236" w:type="dxa"/>
          </w:tcPr>
          <w:p w14:paraId="3E48DA67"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bottom w:val="single" w:sz="4" w:space="0" w:color="auto"/>
            </w:tcBorders>
          </w:tcPr>
          <w:p w14:paraId="0BEF7A70" w14:textId="1DD20AEE"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108"/>
              <w:rPr>
                <w:rFonts w:cs="Times New Roman"/>
                <w:sz w:val="22"/>
                <w:szCs w:val="22"/>
              </w:rPr>
            </w:pPr>
            <w:r>
              <w:rPr>
                <w:rFonts w:cs="Times New Roman"/>
                <w:sz w:val="22"/>
                <w:szCs w:val="22"/>
              </w:rPr>
              <w:t>(174)</w:t>
            </w:r>
          </w:p>
        </w:tc>
        <w:tc>
          <w:tcPr>
            <w:tcW w:w="236" w:type="dxa"/>
          </w:tcPr>
          <w:p w14:paraId="7D38C611"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Borders>
              <w:bottom w:val="single" w:sz="4" w:space="0" w:color="auto"/>
            </w:tcBorders>
          </w:tcPr>
          <w:p w14:paraId="061380E7" w14:textId="5ACD8F83"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3544C1CF"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bottom w:val="single" w:sz="4" w:space="0" w:color="auto"/>
            </w:tcBorders>
          </w:tcPr>
          <w:p w14:paraId="29CBFC44" w14:textId="039ED12F"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(239)</w:t>
            </w:r>
          </w:p>
        </w:tc>
        <w:tc>
          <w:tcPr>
            <w:tcW w:w="236" w:type="dxa"/>
          </w:tcPr>
          <w:p w14:paraId="11997CEB"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bottom w:val="single" w:sz="4" w:space="0" w:color="auto"/>
            </w:tcBorders>
          </w:tcPr>
          <w:p w14:paraId="485A1066" w14:textId="7ECBBC8E"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(239)</w:t>
            </w:r>
          </w:p>
        </w:tc>
        <w:tc>
          <w:tcPr>
            <w:tcW w:w="236" w:type="dxa"/>
          </w:tcPr>
          <w:p w14:paraId="4233E867"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bottom w:val="single" w:sz="4" w:space="0" w:color="auto"/>
            </w:tcBorders>
          </w:tcPr>
          <w:p w14:paraId="5C679EF8" w14:textId="690D9489"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65"/>
              <w:jc w:val="center"/>
              <w:rPr>
                <w:rFonts w:cs="Times New Roman"/>
                <w:sz w:val="22"/>
                <w:szCs w:val="22"/>
              </w:rPr>
            </w:pPr>
            <w:r>
              <w:rPr>
                <w:rFonts w:cs="Times New Roman"/>
                <w:sz w:val="22"/>
                <w:szCs w:val="22"/>
              </w:rPr>
              <w:t>-</w:t>
            </w:r>
          </w:p>
        </w:tc>
      </w:tr>
      <w:tr w:rsidR="00F00556" w:rsidRPr="00515545" w14:paraId="7B43C126" w14:textId="77777777" w:rsidTr="00E83574">
        <w:tc>
          <w:tcPr>
            <w:tcW w:w="2376" w:type="dxa"/>
          </w:tcPr>
          <w:p w14:paraId="57F705AF"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Net</w:t>
            </w:r>
          </w:p>
        </w:tc>
        <w:tc>
          <w:tcPr>
            <w:tcW w:w="1134" w:type="dxa"/>
            <w:tcBorders>
              <w:top w:val="single" w:sz="4" w:space="0" w:color="auto"/>
              <w:bottom w:val="double" w:sz="4" w:space="0" w:color="auto"/>
            </w:tcBorders>
          </w:tcPr>
          <w:p w14:paraId="3AA1F6FF" w14:textId="7B6E6214"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250</w:t>
            </w:r>
          </w:p>
        </w:tc>
        <w:tc>
          <w:tcPr>
            <w:tcW w:w="236" w:type="dxa"/>
          </w:tcPr>
          <w:p w14:paraId="728D681B"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top w:val="single" w:sz="4" w:space="0" w:color="auto"/>
              <w:bottom w:val="double" w:sz="4" w:space="0" w:color="auto"/>
            </w:tcBorders>
          </w:tcPr>
          <w:p w14:paraId="35DFBAFC" w14:textId="71522CC5"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250</w:t>
            </w:r>
          </w:p>
        </w:tc>
        <w:tc>
          <w:tcPr>
            <w:tcW w:w="236" w:type="dxa"/>
          </w:tcPr>
          <w:p w14:paraId="63153408"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4" w:type="dxa"/>
            <w:tcBorders>
              <w:top w:val="single" w:sz="4" w:space="0" w:color="auto"/>
              <w:bottom w:val="double" w:sz="4" w:space="0" w:color="auto"/>
            </w:tcBorders>
          </w:tcPr>
          <w:p w14:paraId="3F79F29E" w14:textId="1B077134"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445D7DD3"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top w:val="single" w:sz="4" w:space="0" w:color="auto"/>
              <w:bottom w:val="double" w:sz="4" w:space="0" w:color="auto"/>
            </w:tcBorders>
          </w:tcPr>
          <w:p w14:paraId="51B0ED1B" w14:textId="49083CD6"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553</w:t>
            </w:r>
          </w:p>
        </w:tc>
        <w:tc>
          <w:tcPr>
            <w:tcW w:w="236" w:type="dxa"/>
          </w:tcPr>
          <w:p w14:paraId="0B84FC67"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top w:val="single" w:sz="4" w:space="0" w:color="auto"/>
              <w:bottom w:val="double" w:sz="4" w:space="0" w:color="auto"/>
            </w:tcBorders>
          </w:tcPr>
          <w:p w14:paraId="07D3BBDC" w14:textId="5C12BB40"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553</w:t>
            </w:r>
          </w:p>
        </w:tc>
        <w:tc>
          <w:tcPr>
            <w:tcW w:w="236" w:type="dxa"/>
          </w:tcPr>
          <w:p w14:paraId="60DAA27D"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top w:val="single" w:sz="4" w:space="0" w:color="auto"/>
              <w:bottom w:val="double" w:sz="4" w:space="0" w:color="auto"/>
            </w:tcBorders>
          </w:tcPr>
          <w:p w14:paraId="3E987EC2" w14:textId="55A67A76"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65"/>
              <w:jc w:val="center"/>
              <w:rPr>
                <w:rFonts w:cs="Times New Roman"/>
                <w:sz w:val="22"/>
                <w:szCs w:val="22"/>
              </w:rPr>
            </w:pPr>
            <w:r>
              <w:rPr>
                <w:rFonts w:cs="Times New Roman"/>
                <w:sz w:val="22"/>
                <w:szCs w:val="22"/>
              </w:rPr>
              <w:t>-</w:t>
            </w:r>
          </w:p>
        </w:tc>
      </w:tr>
    </w:tbl>
    <w:p w14:paraId="7155C57D" w14:textId="77777777" w:rsidR="00E50057" w:rsidRPr="00515545" w:rsidRDefault="00E50057" w:rsidP="00466731">
      <w:pPr>
        <w:pStyle w:val="NoSpacing"/>
        <w:jc w:val="thaiDistribute"/>
        <w:rPr>
          <w:rFonts w:cs="Times New Roman"/>
          <w:color w:val="FF0000"/>
          <w:sz w:val="22"/>
          <w:szCs w:val="22"/>
          <w:highlight w:val="yellow"/>
        </w:rPr>
      </w:pPr>
    </w:p>
    <w:p w14:paraId="028641D4" w14:textId="15761F65" w:rsidR="003F7605" w:rsidRPr="00515545" w:rsidRDefault="003F7605" w:rsidP="00466731">
      <w:pPr>
        <w:pStyle w:val="NoSpacing"/>
        <w:jc w:val="thaiDistribute"/>
        <w:rPr>
          <w:rFonts w:cs="Times New Roman"/>
          <w:spacing w:val="-4"/>
          <w:sz w:val="22"/>
          <w:szCs w:val="22"/>
        </w:rPr>
      </w:pPr>
      <w:r w:rsidRPr="00515545">
        <w:rPr>
          <w:rFonts w:cs="Times New Roman"/>
          <w:spacing w:val="-4"/>
          <w:sz w:val="22"/>
          <w:szCs w:val="22"/>
        </w:rPr>
        <w:t>Nan</w:t>
      </w:r>
      <w:r w:rsidR="003C560E" w:rsidRPr="00515545">
        <w:rPr>
          <w:rFonts w:cs="Times New Roman"/>
          <w:spacing w:val="-4"/>
          <w:sz w:val="22"/>
          <w:szCs w:val="22"/>
        </w:rPr>
        <w:t xml:space="preserve">o finance receivables as </w:t>
      </w:r>
      <w:r w:rsidR="00E74656" w:rsidRPr="00515545">
        <w:rPr>
          <w:rFonts w:cs="Times New Roman"/>
          <w:spacing w:val="-4"/>
          <w:sz w:val="22"/>
          <w:szCs w:val="22"/>
        </w:rPr>
        <w:t xml:space="preserve">at </w:t>
      </w:r>
      <w:r w:rsidR="00772A94">
        <w:rPr>
          <w:rFonts w:cs="Times New Roman"/>
          <w:sz w:val="22"/>
          <w:szCs w:val="22"/>
        </w:rPr>
        <w:t>March 31</w:t>
      </w:r>
      <w:r w:rsidR="00A05D40" w:rsidRPr="00515545">
        <w:rPr>
          <w:rFonts w:cs="Times New Roman"/>
          <w:sz w:val="22"/>
          <w:szCs w:val="22"/>
        </w:rPr>
        <w:t>,</w:t>
      </w:r>
      <w:r w:rsidR="00F062CA" w:rsidRPr="00515545">
        <w:rPr>
          <w:rFonts w:cs="Times New Roman"/>
          <w:spacing w:val="-4"/>
          <w:sz w:val="22"/>
          <w:szCs w:val="22"/>
        </w:rPr>
        <w:t xml:space="preserve"> </w:t>
      </w:r>
      <w:r w:rsidR="00772A94">
        <w:rPr>
          <w:rFonts w:cs="Times New Roman"/>
          <w:spacing w:val="-4"/>
          <w:sz w:val="22"/>
          <w:szCs w:val="22"/>
        </w:rPr>
        <w:t>202</w:t>
      </w:r>
      <w:r w:rsidR="008A0D76">
        <w:rPr>
          <w:rFonts w:cs="Times New Roman"/>
          <w:spacing w:val="-4"/>
          <w:sz w:val="22"/>
          <w:szCs w:val="22"/>
        </w:rPr>
        <w:t>6</w:t>
      </w:r>
      <w:r w:rsidR="00F062CA" w:rsidRPr="00515545">
        <w:rPr>
          <w:rFonts w:cs="Times New Roman"/>
          <w:spacing w:val="-4"/>
          <w:sz w:val="22"/>
          <w:szCs w:val="22"/>
        </w:rPr>
        <w:t xml:space="preserve"> and December 31, </w:t>
      </w:r>
      <w:r w:rsidR="00772A94">
        <w:rPr>
          <w:rFonts w:cs="Times New Roman"/>
          <w:spacing w:val="-4"/>
          <w:sz w:val="22"/>
          <w:szCs w:val="22"/>
        </w:rPr>
        <w:t>202</w:t>
      </w:r>
      <w:r w:rsidR="008A0D76">
        <w:rPr>
          <w:rFonts w:cs="Times New Roman"/>
          <w:spacing w:val="-4"/>
          <w:sz w:val="22"/>
          <w:szCs w:val="22"/>
        </w:rPr>
        <w:t>5</w:t>
      </w:r>
      <w:r w:rsidRPr="00515545">
        <w:rPr>
          <w:rFonts w:cs="Times New Roman"/>
          <w:spacing w:val="-4"/>
          <w:sz w:val="22"/>
          <w:szCs w:val="22"/>
        </w:rPr>
        <w:t xml:space="preserve"> were classified by staging</w:t>
      </w:r>
      <w:r w:rsidR="00275BF0" w:rsidRPr="00515545">
        <w:rPr>
          <w:rFonts w:cs="Times New Roman"/>
          <w:spacing w:val="-4"/>
          <w:sz w:val="22"/>
          <w:szCs w:val="22"/>
        </w:rPr>
        <w:t xml:space="preserve"> as follows:</w:t>
      </w:r>
    </w:p>
    <w:p w14:paraId="73980767" w14:textId="77777777" w:rsidR="00446762" w:rsidRPr="00515545" w:rsidRDefault="00446762" w:rsidP="00D0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caps/>
          <w:sz w:val="22"/>
          <w:szCs w:val="22"/>
          <w:highlight w:val="yellow"/>
        </w:rPr>
      </w:pPr>
    </w:p>
    <w:tbl>
      <w:tblPr>
        <w:tblW w:w="9531" w:type="dxa"/>
        <w:tblLayout w:type="fixed"/>
        <w:tblLook w:val="01E0" w:firstRow="1" w:lastRow="1" w:firstColumn="1" w:lastColumn="1" w:noHBand="0" w:noVBand="0"/>
      </w:tblPr>
      <w:tblGrid>
        <w:gridCol w:w="6237"/>
        <w:gridCol w:w="1451"/>
        <w:gridCol w:w="270"/>
        <w:gridCol w:w="1573"/>
      </w:tblGrid>
      <w:tr w:rsidR="00F24E17" w:rsidRPr="00515545" w14:paraId="1F34891C" w14:textId="77777777" w:rsidTr="0048323E">
        <w:tc>
          <w:tcPr>
            <w:tcW w:w="6237" w:type="dxa"/>
            <w:vAlign w:val="bottom"/>
          </w:tcPr>
          <w:p w14:paraId="2A60ECC3"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6367C66F"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cs/>
              </w:rPr>
            </w:pPr>
            <w:r w:rsidRPr="00515545">
              <w:rPr>
                <w:rFonts w:cs="Times New Roman"/>
                <w:spacing w:val="-2"/>
                <w:sz w:val="22"/>
                <w:szCs w:val="22"/>
              </w:rPr>
              <w:t>Consolidated financial statements</w:t>
            </w:r>
          </w:p>
        </w:tc>
      </w:tr>
      <w:tr w:rsidR="00F24E17" w:rsidRPr="00515545" w14:paraId="2FDF822A" w14:textId="77777777" w:rsidTr="0048323E">
        <w:tc>
          <w:tcPr>
            <w:tcW w:w="6237" w:type="dxa"/>
            <w:vAlign w:val="bottom"/>
          </w:tcPr>
          <w:p w14:paraId="3D7CC985"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774BBEB1"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(In Thousand Baht)</w:t>
            </w:r>
          </w:p>
        </w:tc>
      </w:tr>
      <w:tr w:rsidR="00F24E17" w:rsidRPr="00515545" w14:paraId="1AAE8ADD" w14:textId="77777777" w:rsidTr="0048323E">
        <w:tc>
          <w:tcPr>
            <w:tcW w:w="6237" w:type="dxa"/>
            <w:vAlign w:val="bottom"/>
          </w:tcPr>
          <w:p w14:paraId="2C915475"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top w:val="single" w:sz="4" w:space="0" w:color="auto"/>
            </w:tcBorders>
            <w:vAlign w:val="center"/>
          </w:tcPr>
          <w:p w14:paraId="5E61E61E" w14:textId="0E65EAA8" w:rsidR="00F24E17" w:rsidRPr="00515545" w:rsidRDefault="00772A94"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March 31</w:t>
            </w:r>
            <w:r w:rsidR="00A05D40" w:rsidRPr="00515545">
              <w:rPr>
                <w:rFonts w:cs="Times New Roman"/>
                <w:sz w:val="22"/>
                <w:szCs w:val="22"/>
              </w:rPr>
              <w:t>,</w:t>
            </w:r>
          </w:p>
        </w:tc>
        <w:tc>
          <w:tcPr>
            <w:tcW w:w="270" w:type="dxa"/>
            <w:tcBorders>
              <w:top w:val="single" w:sz="4" w:space="0" w:color="auto"/>
              <w:right w:val="nil"/>
            </w:tcBorders>
            <w:vAlign w:val="center"/>
          </w:tcPr>
          <w:p w14:paraId="6CC5F007"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top w:val="single" w:sz="4" w:space="0" w:color="auto"/>
              <w:left w:val="nil"/>
            </w:tcBorders>
            <w:vAlign w:val="center"/>
          </w:tcPr>
          <w:p w14:paraId="0096224D"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December 31,</w:t>
            </w:r>
          </w:p>
        </w:tc>
      </w:tr>
      <w:tr w:rsidR="00F24E17" w:rsidRPr="00515545" w14:paraId="2286CD5A" w14:textId="77777777" w:rsidTr="0048323E">
        <w:tc>
          <w:tcPr>
            <w:tcW w:w="6237" w:type="dxa"/>
            <w:vAlign w:val="bottom"/>
          </w:tcPr>
          <w:p w14:paraId="3511FE2E"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bottom w:val="single" w:sz="4" w:space="0" w:color="auto"/>
            </w:tcBorders>
            <w:vAlign w:val="center"/>
          </w:tcPr>
          <w:p w14:paraId="0E50EB0A" w14:textId="116F3CAD" w:rsidR="00F24E17" w:rsidRPr="00515545" w:rsidRDefault="008A0D76"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2026</w:t>
            </w:r>
          </w:p>
        </w:tc>
        <w:tc>
          <w:tcPr>
            <w:tcW w:w="270" w:type="dxa"/>
            <w:tcBorders>
              <w:right w:val="nil"/>
            </w:tcBorders>
            <w:vAlign w:val="center"/>
          </w:tcPr>
          <w:p w14:paraId="5155A2EE"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left w:val="nil"/>
            </w:tcBorders>
            <w:vAlign w:val="center"/>
          </w:tcPr>
          <w:p w14:paraId="5D5860CF" w14:textId="68FE2E87" w:rsidR="00F24E17" w:rsidRPr="00515545" w:rsidRDefault="008A0D76"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r>
      <w:tr w:rsidR="00F24E17" w:rsidRPr="00515545" w14:paraId="2F80F444" w14:textId="77777777" w:rsidTr="0048323E">
        <w:tc>
          <w:tcPr>
            <w:tcW w:w="6237" w:type="dxa"/>
            <w:vAlign w:val="bottom"/>
          </w:tcPr>
          <w:p w14:paraId="2880BB9B"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rPr>
                <w:rFonts w:cs="Times New Roman"/>
                <w:sz w:val="22"/>
                <w:szCs w:val="22"/>
                <w:lang w:val="en-GB"/>
              </w:rPr>
            </w:pPr>
          </w:p>
        </w:tc>
        <w:tc>
          <w:tcPr>
            <w:tcW w:w="1451" w:type="dxa"/>
            <w:tcBorders>
              <w:top w:val="single" w:sz="4" w:space="0" w:color="auto"/>
            </w:tcBorders>
            <w:vAlign w:val="bottom"/>
          </w:tcPr>
          <w:p w14:paraId="6DA9EED7" w14:textId="77777777" w:rsidR="00F24E17" w:rsidRPr="00515545" w:rsidRDefault="00F24E17" w:rsidP="0048323E">
            <w:pPr>
              <w:tabs>
                <w:tab w:val="clear" w:pos="907"/>
              </w:tabs>
              <w:spacing w:line="180" w:lineRule="atLeast"/>
              <w:ind w:right="237"/>
              <w:jc w:val="right"/>
              <w:rPr>
                <w:rFonts w:cs="Times New Roman"/>
                <w:sz w:val="22"/>
                <w:szCs w:val="22"/>
                <w:highlight w:val="yellow"/>
              </w:rPr>
            </w:pPr>
          </w:p>
        </w:tc>
        <w:tc>
          <w:tcPr>
            <w:tcW w:w="270" w:type="dxa"/>
          </w:tcPr>
          <w:p w14:paraId="2B3C9D87" w14:textId="77777777" w:rsidR="00F24E17" w:rsidRPr="00515545" w:rsidRDefault="00F24E17" w:rsidP="0048323E">
            <w:pPr>
              <w:tabs>
                <w:tab w:val="clear" w:pos="907"/>
              </w:tabs>
              <w:spacing w:line="180" w:lineRule="atLeast"/>
              <w:ind w:right="237"/>
              <w:jc w:val="right"/>
              <w:rPr>
                <w:rFonts w:cs="Times New Roman"/>
                <w:sz w:val="22"/>
                <w:szCs w:val="22"/>
                <w:highlight w:val="yellow"/>
              </w:rPr>
            </w:pPr>
          </w:p>
        </w:tc>
        <w:tc>
          <w:tcPr>
            <w:tcW w:w="1573" w:type="dxa"/>
            <w:tcBorders>
              <w:top w:val="single" w:sz="4" w:space="0" w:color="auto"/>
            </w:tcBorders>
            <w:vAlign w:val="bottom"/>
          </w:tcPr>
          <w:p w14:paraId="4F73FB6A" w14:textId="77777777" w:rsidR="00F24E17" w:rsidRPr="00515545" w:rsidRDefault="00F24E17" w:rsidP="0048323E">
            <w:pPr>
              <w:tabs>
                <w:tab w:val="clear" w:pos="907"/>
              </w:tabs>
              <w:spacing w:line="180" w:lineRule="atLeast"/>
              <w:ind w:right="237"/>
              <w:jc w:val="right"/>
              <w:rPr>
                <w:rFonts w:cs="Times New Roman"/>
                <w:sz w:val="22"/>
                <w:szCs w:val="22"/>
              </w:rPr>
            </w:pPr>
          </w:p>
        </w:tc>
      </w:tr>
      <w:tr w:rsidR="00F00556" w:rsidRPr="00515545" w14:paraId="3D4A187B" w14:textId="77777777" w:rsidTr="00474E3A">
        <w:tc>
          <w:tcPr>
            <w:tcW w:w="6237" w:type="dxa"/>
            <w:vAlign w:val="bottom"/>
          </w:tcPr>
          <w:p w14:paraId="0127979E"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Performing receivables</w:t>
            </w:r>
          </w:p>
        </w:tc>
        <w:tc>
          <w:tcPr>
            <w:tcW w:w="1451" w:type="dxa"/>
            <w:vAlign w:val="bottom"/>
          </w:tcPr>
          <w:p w14:paraId="66F043BD" w14:textId="39A76A16" w:rsidR="00F00556" w:rsidRPr="00F00556" w:rsidRDefault="00F00556" w:rsidP="00F00556">
            <w:pPr>
              <w:tabs>
                <w:tab w:val="clear" w:pos="907"/>
                <w:tab w:val="clear" w:pos="1644"/>
                <w:tab w:val="clear" w:pos="1871"/>
              </w:tabs>
              <w:ind w:right="237"/>
              <w:jc w:val="right"/>
              <w:rPr>
                <w:rFonts w:cs="Times New Roman"/>
                <w:sz w:val="22"/>
                <w:szCs w:val="22"/>
              </w:rPr>
            </w:pPr>
            <w:r w:rsidRPr="00F00556">
              <w:rPr>
                <w:rFonts w:cs="Times New Roman"/>
                <w:sz w:val="22"/>
                <w:szCs w:val="22"/>
              </w:rPr>
              <w:t>114</w:t>
            </w:r>
          </w:p>
        </w:tc>
        <w:tc>
          <w:tcPr>
            <w:tcW w:w="270" w:type="dxa"/>
          </w:tcPr>
          <w:p w14:paraId="2A63A478" w14:textId="77777777" w:rsidR="00F00556" w:rsidRPr="00515545" w:rsidRDefault="00F00556" w:rsidP="00F00556">
            <w:pPr>
              <w:tabs>
                <w:tab w:val="clear" w:pos="907"/>
              </w:tabs>
              <w:ind w:right="237"/>
              <w:jc w:val="right"/>
              <w:rPr>
                <w:rFonts w:cs="Times New Roman"/>
                <w:sz w:val="22"/>
                <w:szCs w:val="22"/>
                <w:highlight w:val="yellow"/>
              </w:rPr>
            </w:pPr>
          </w:p>
        </w:tc>
        <w:tc>
          <w:tcPr>
            <w:tcW w:w="1573" w:type="dxa"/>
            <w:vAlign w:val="bottom"/>
          </w:tcPr>
          <w:p w14:paraId="4BA969BB" w14:textId="6C101A08" w:rsidR="00F00556" w:rsidRPr="00515545" w:rsidRDefault="00F00556" w:rsidP="00F00556">
            <w:pPr>
              <w:tabs>
                <w:tab w:val="clear" w:pos="907"/>
              </w:tabs>
              <w:ind w:right="237"/>
              <w:jc w:val="right"/>
              <w:rPr>
                <w:rFonts w:cs="Times New Roman"/>
                <w:sz w:val="22"/>
                <w:szCs w:val="22"/>
              </w:rPr>
            </w:pPr>
            <w:r>
              <w:rPr>
                <w:rFonts w:cs="Times New Roman"/>
                <w:sz w:val="22"/>
                <w:szCs w:val="22"/>
              </w:rPr>
              <w:t>292</w:t>
            </w:r>
          </w:p>
        </w:tc>
      </w:tr>
      <w:tr w:rsidR="00F00556" w:rsidRPr="00515545" w14:paraId="5C0684DA" w14:textId="77777777" w:rsidTr="00474E3A">
        <w:tc>
          <w:tcPr>
            <w:tcW w:w="6237" w:type="dxa"/>
            <w:vAlign w:val="bottom"/>
          </w:tcPr>
          <w:p w14:paraId="5E99EF96"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Under-performing receivables</w:t>
            </w:r>
          </w:p>
        </w:tc>
        <w:tc>
          <w:tcPr>
            <w:tcW w:w="1451" w:type="dxa"/>
            <w:vAlign w:val="bottom"/>
          </w:tcPr>
          <w:p w14:paraId="52894394" w14:textId="669DAA3A" w:rsidR="00F00556" w:rsidRPr="00F00556" w:rsidRDefault="00F00556" w:rsidP="00F00556">
            <w:pPr>
              <w:tabs>
                <w:tab w:val="clear" w:pos="907"/>
                <w:tab w:val="clear" w:pos="1644"/>
                <w:tab w:val="clear" w:pos="1871"/>
              </w:tabs>
              <w:ind w:right="237"/>
              <w:jc w:val="right"/>
              <w:rPr>
                <w:rFonts w:cs="Times New Roman"/>
                <w:sz w:val="22"/>
                <w:szCs w:val="22"/>
              </w:rPr>
            </w:pPr>
            <w:r w:rsidRPr="00F00556">
              <w:rPr>
                <w:rFonts w:cs="Times New Roman"/>
                <w:sz w:val="22"/>
                <w:szCs w:val="22"/>
              </w:rPr>
              <w:t>68</w:t>
            </w:r>
          </w:p>
        </w:tc>
        <w:tc>
          <w:tcPr>
            <w:tcW w:w="270" w:type="dxa"/>
          </w:tcPr>
          <w:p w14:paraId="76F268CB" w14:textId="77777777" w:rsidR="00F00556" w:rsidRPr="00515545" w:rsidRDefault="00F00556" w:rsidP="00F00556">
            <w:pPr>
              <w:tabs>
                <w:tab w:val="clear" w:pos="907"/>
              </w:tabs>
              <w:ind w:right="237"/>
              <w:jc w:val="right"/>
              <w:rPr>
                <w:rFonts w:cs="Times New Roman"/>
                <w:sz w:val="22"/>
                <w:szCs w:val="22"/>
                <w:highlight w:val="yellow"/>
              </w:rPr>
            </w:pPr>
          </w:p>
        </w:tc>
        <w:tc>
          <w:tcPr>
            <w:tcW w:w="1573" w:type="dxa"/>
            <w:vAlign w:val="bottom"/>
          </w:tcPr>
          <w:p w14:paraId="4CAB2064" w14:textId="40C3A0EA" w:rsidR="00F00556" w:rsidRPr="00515545" w:rsidRDefault="00F00556" w:rsidP="00F00556">
            <w:pPr>
              <w:tabs>
                <w:tab w:val="clear" w:pos="907"/>
              </w:tabs>
              <w:ind w:right="237"/>
              <w:jc w:val="right"/>
              <w:rPr>
                <w:rFonts w:cs="Times New Roman"/>
                <w:sz w:val="22"/>
                <w:szCs w:val="22"/>
              </w:rPr>
            </w:pPr>
            <w:r>
              <w:rPr>
                <w:rFonts w:cs="Times New Roman"/>
                <w:sz w:val="22"/>
                <w:szCs w:val="22"/>
              </w:rPr>
              <w:t>199</w:t>
            </w:r>
          </w:p>
        </w:tc>
      </w:tr>
      <w:tr w:rsidR="00F00556" w:rsidRPr="00515545" w14:paraId="7A5BF4AF" w14:textId="77777777" w:rsidTr="00474E3A">
        <w:tc>
          <w:tcPr>
            <w:tcW w:w="6237" w:type="dxa"/>
            <w:vAlign w:val="bottom"/>
          </w:tcPr>
          <w:p w14:paraId="012387F3"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 xml:space="preserve">Credit-impaired </w:t>
            </w:r>
            <w:r w:rsidRPr="00515545">
              <w:rPr>
                <w:rFonts w:cs="Times New Roman"/>
                <w:sz w:val="22"/>
                <w:szCs w:val="22"/>
                <w:lang w:val="en-GB"/>
              </w:rPr>
              <w:t>receivables</w:t>
            </w:r>
          </w:p>
        </w:tc>
        <w:tc>
          <w:tcPr>
            <w:tcW w:w="1451" w:type="dxa"/>
            <w:tcBorders>
              <w:bottom w:val="single" w:sz="4" w:space="0" w:color="auto"/>
            </w:tcBorders>
            <w:vAlign w:val="bottom"/>
          </w:tcPr>
          <w:p w14:paraId="4B232635" w14:textId="499863E9" w:rsidR="00F00556" w:rsidRPr="00F00556" w:rsidRDefault="00F00556" w:rsidP="00F00556">
            <w:pPr>
              <w:tabs>
                <w:tab w:val="clear" w:pos="907"/>
                <w:tab w:val="clear" w:pos="1644"/>
                <w:tab w:val="clear" w:pos="1871"/>
              </w:tabs>
              <w:ind w:right="237"/>
              <w:jc w:val="right"/>
              <w:rPr>
                <w:rFonts w:cs="Times New Roman"/>
                <w:sz w:val="22"/>
                <w:szCs w:val="22"/>
              </w:rPr>
            </w:pPr>
            <w:r w:rsidRPr="00F00556">
              <w:rPr>
                <w:rFonts w:cs="Times New Roman"/>
                <w:sz w:val="22"/>
                <w:szCs w:val="22"/>
              </w:rPr>
              <w:t>242</w:t>
            </w:r>
          </w:p>
        </w:tc>
        <w:tc>
          <w:tcPr>
            <w:tcW w:w="270" w:type="dxa"/>
          </w:tcPr>
          <w:p w14:paraId="1E7D8A30" w14:textId="77777777" w:rsidR="00F00556" w:rsidRPr="00515545" w:rsidRDefault="00F00556" w:rsidP="00F00556">
            <w:pPr>
              <w:tabs>
                <w:tab w:val="clear" w:pos="907"/>
              </w:tabs>
              <w:ind w:right="237"/>
              <w:jc w:val="right"/>
              <w:rPr>
                <w:rFonts w:cs="Times New Roman"/>
                <w:sz w:val="22"/>
                <w:szCs w:val="22"/>
                <w:highlight w:val="yellow"/>
              </w:rPr>
            </w:pPr>
          </w:p>
        </w:tc>
        <w:tc>
          <w:tcPr>
            <w:tcW w:w="1573" w:type="dxa"/>
            <w:tcBorders>
              <w:bottom w:val="single" w:sz="4" w:space="0" w:color="auto"/>
            </w:tcBorders>
            <w:vAlign w:val="bottom"/>
          </w:tcPr>
          <w:p w14:paraId="512B0497" w14:textId="2C00FC2A" w:rsidR="00F00556" w:rsidRPr="00515545" w:rsidRDefault="00F00556" w:rsidP="00F00556">
            <w:pPr>
              <w:tabs>
                <w:tab w:val="clear" w:pos="907"/>
              </w:tabs>
              <w:ind w:right="237"/>
              <w:jc w:val="right"/>
              <w:rPr>
                <w:rFonts w:cs="Times New Roman"/>
                <w:sz w:val="22"/>
                <w:szCs w:val="22"/>
              </w:rPr>
            </w:pPr>
            <w:r>
              <w:rPr>
                <w:rFonts w:cs="Times New Roman"/>
                <w:sz w:val="22"/>
                <w:szCs w:val="22"/>
              </w:rPr>
              <w:t>301</w:t>
            </w:r>
          </w:p>
        </w:tc>
      </w:tr>
      <w:tr w:rsidR="00F00556" w:rsidRPr="00515545" w14:paraId="3D4C30B7" w14:textId="77777777" w:rsidTr="00474E3A">
        <w:tc>
          <w:tcPr>
            <w:tcW w:w="6237" w:type="dxa"/>
            <w:vAlign w:val="bottom"/>
          </w:tcPr>
          <w:p w14:paraId="34C6E9FE"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Total</w:t>
            </w:r>
          </w:p>
        </w:tc>
        <w:tc>
          <w:tcPr>
            <w:tcW w:w="1451" w:type="dxa"/>
            <w:tcBorders>
              <w:top w:val="single" w:sz="4" w:space="0" w:color="auto"/>
            </w:tcBorders>
            <w:vAlign w:val="bottom"/>
          </w:tcPr>
          <w:p w14:paraId="4E0B7809" w14:textId="763DD09C" w:rsidR="00F00556" w:rsidRPr="00F00556" w:rsidRDefault="00F00556" w:rsidP="00F00556">
            <w:pPr>
              <w:tabs>
                <w:tab w:val="clear" w:pos="907"/>
                <w:tab w:val="clear" w:pos="1644"/>
                <w:tab w:val="clear" w:pos="1871"/>
              </w:tabs>
              <w:ind w:right="237"/>
              <w:jc w:val="right"/>
              <w:rPr>
                <w:rFonts w:cs="Times New Roman"/>
                <w:sz w:val="22"/>
                <w:szCs w:val="22"/>
              </w:rPr>
            </w:pPr>
            <w:r w:rsidRPr="00F00556">
              <w:rPr>
                <w:rFonts w:cs="Times New Roman"/>
                <w:sz w:val="22"/>
                <w:szCs w:val="22"/>
              </w:rPr>
              <w:t>424</w:t>
            </w:r>
          </w:p>
        </w:tc>
        <w:tc>
          <w:tcPr>
            <w:tcW w:w="270" w:type="dxa"/>
          </w:tcPr>
          <w:p w14:paraId="2908C50B" w14:textId="77777777" w:rsidR="00F00556" w:rsidRPr="00515545" w:rsidRDefault="00F00556" w:rsidP="00F00556">
            <w:pPr>
              <w:tabs>
                <w:tab w:val="clear" w:pos="907"/>
              </w:tabs>
              <w:ind w:right="237"/>
              <w:jc w:val="right"/>
              <w:rPr>
                <w:rFonts w:cs="Times New Roman"/>
                <w:sz w:val="22"/>
                <w:szCs w:val="22"/>
                <w:highlight w:val="yellow"/>
              </w:rPr>
            </w:pPr>
          </w:p>
        </w:tc>
        <w:tc>
          <w:tcPr>
            <w:tcW w:w="1573" w:type="dxa"/>
            <w:tcBorders>
              <w:top w:val="single" w:sz="4" w:space="0" w:color="auto"/>
            </w:tcBorders>
            <w:vAlign w:val="bottom"/>
          </w:tcPr>
          <w:p w14:paraId="507BED52" w14:textId="3CD691DA" w:rsidR="00F00556" w:rsidRPr="00515545" w:rsidRDefault="00F00556" w:rsidP="00F00556">
            <w:pPr>
              <w:tabs>
                <w:tab w:val="clear" w:pos="907"/>
              </w:tabs>
              <w:ind w:right="237"/>
              <w:jc w:val="right"/>
              <w:rPr>
                <w:rFonts w:cs="Times New Roman"/>
                <w:sz w:val="22"/>
                <w:szCs w:val="22"/>
              </w:rPr>
            </w:pPr>
            <w:r>
              <w:rPr>
                <w:rFonts w:cs="Times New Roman"/>
                <w:sz w:val="22"/>
                <w:szCs w:val="22"/>
              </w:rPr>
              <w:t>792</w:t>
            </w:r>
          </w:p>
        </w:tc>
      </w:tr>
      <w:tr w:rsidR="00F00556" w:rsidRPr="00515545" w14:paraId="3860C3EF" w14:textId="77777777" w:rsidTr="0048323E">
        <w:tc>
          <w:tcPr>
            <w:tcW w:w="6237" w:type="dxa"/>
            <w:vAlign w:val="bottom"/>
          </w:tcPr>
          <w:p w14:paraId="2EF5B2B9"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Less allowance for impairment for expected credit loss</w:t>
            </w:r>
          </w:p>
        </w:tc>
        <w:tc>
          <w:tcPr>
            <w:tcW w:w="1451" w:type="dxa"/>
          </w:tcPr>
          <w:p w14:paraId="22D63FAC" w14:textId="3C78F140" w:rsidR="00F00556" w:rsidRPr="00F00556" w:rsidRDefault="00F00556" w:rsidP="00F00556">
            <w:pPr>
              <w:tabs>
                <w:tab w:val="clear" w:pos="907"/>
                <w:tab w:val="clear" w:pos="1644"/>
                <w:tab w:val="clear" w:pos="1871"/>
              </w:tabs>
              <w:ind w:right="162"/>
              <w:jc w:val="right"/>
              <w:rPr>
                <w:rFonts w:cs="Times New Roman"/>
                <w:sz w:val="22"/>
                <w:szCs w:val="22"/>
              </w:rPr>
            </w:pPr>
            <w:r w:rsidRPr="00F00556">
              <w:rPr>
                <w:rFonts w:cs="Times New Roman"/>
                <w:sz w:val="22"/>
                <w:szCs w:val="22"/>
              </w:rPr>
              <w:t>(174)</w:t>
            </w:r>
          </w:p>
        </w:tc>
        <w:tc>
          <w:tcPr>
            <w:tcW w:w="270" w:type="dxa"/>
          </w:tcPr>
          <w:p w14:paraId="10556282" w14:textId="77777777" w:rsidR="00F00556" w:rsidRPr="00515545" w:rsidRDefault="00F00556" w:rsidP="00F00556">
            <w:pPr>
              <w:tabs>
                <w:tab w:val="clear" w:pos="907"/>
              </w:tabs>
              <w:ind w:right="170"/>
              <w:jc w:val="right"/>
              <w:rPr>
                <w:rFonts w:cs="Times New Roman"/>
                <w:sz w:val="22"/>
                <w:szCs w:val="22"/>
                <w:highlight w:val="yellow"/>
                <w:cs/>
              </w:rPr>
            </w:pPr>
          </w:p>
        </w:tc>
        <w:tc>
          <w:tcPr>
            <w:tcW w:w="1573" w:type="dxa"/>
          </w:tcPr>
          <w:p w14:paraId="36B0D178" w14:textId="0EA633B0" w:rsidR="00F00556" w:rsidRPr="00515545" w:rsidRDefault="00F00556" w:rsidP="00F00556">
            <w:pPr>
              <w:tabs>
                <w:tab w:val="clear" w:pos="907"/>
                <w:tab w:val="clear" w:pos="1644"/>
                <w:tab w:val="clear" w:pos="1871"/>
              </w:tabs>
              <w:ind w:right="162"/>
              <w:jc w:val="right"/>
              <w:rPr>
                <w:rFonts w:cs="Times New Roman"/>
                <w:sz w:val="22"/>
                <w:szCs w:val="22"/>
              </w:rPr>
            </w:pPr>
            <w:r>
              <w:rPr>
                <w:rFonts w:cs="Times New Roman"/>
                <w:sz w:val="22"/>
                <w:szCs w:val="22"/>
              </w:rPr>
              <w:t>(239)</w:t>
            </w:r>
          </w:p>
        </w:tc>
      </w:tr>
      <w:tr w:rsidR="00F00556" w:rsidRPr="00515545" w14:paraId="0A6F1DCA" w14:textId="77777777" w:rsidTr="0048323E">
        <w:tc>
          <w:tcPr>
            <w:tcW w:w="6237" w:type="dxa"/>
            <w:vAlign w:val="bottom"/>
          </w:tcPr>
          <w:p w14:paraId="73496B68" w14:textId="77777777" w:rsidR="00F00556" w:rsidRPr="00515545" w:rsidRDefault="00F00556" w:rsidP="00F00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451" w:type="dxa"/>
            <w:tcBorders>
              <w:top w:val="single" w:sz="4" w:space="0" w:color="auto"/>
              <w:bottom w:val="double" w:sz="4" w:space="0" w:color="auto"/>
            </w:tcBorders>
          </w:tcPr>
          <w:p w14:paraId="62AA6ED6" w14:textId="06CBF267" w:rsidR="00F00556" w:rsidRPr="00F00556" w:rsidRDefault="00F00556" w:rsidP="00F00556">
            <w:pPr>
              <w:tabs>
                <w:tab w:val="clear" w:pos="907"/>
                <w:tab w:val="clear" w:pos="1644"/>
                <w:tab w:val="clear" w:pos="1871"/>
              </w:tabs>
              <w:ind w:right="237"/>
              <w:jc w:val="right"/>
              <w:rPr>
                <w:rFonts w:cs="Times New Roman"/>
                <w:sz w:val="22"/>
                <w:szCs w:val="22"/>
              </w:rPr>
            </w:pPr>
            <w:r w:rsidRPr="00F00556">
              <w:rPr>
                <w:rFonts w:cs="Times New Roman"/>
                <w:sz w:val="22"/>
                <w:szCs w:val="22"/>
              </w:rPr>
              <w:t>250</w:t>
            </w:r>
          </w:p>
        </w:tc>
        <w:tc>
          <w:tcPr>
            <w:tcW w:w="270" w:type="dxa"/>
          </w:tcPr>
          <w:p w14:paraId="3F6B03E6" w14:textId="77777777" w:rsidR="00F00556" w:rsidRPr="00515545" w:rsidRDefault="00F00556" w:rsidP="00F00556">
            <w:pPr>
              <w:tabs>
                <w:tab w:val="clear" w:pos="907"/>
              </w:tabs>
              <w:ind w:right="237"/>
              <w:jc w:val="right"/>
              <w:rPr>
                <w:rFonts w:cs="Times New Roman"/>
                <w:sz w:val="22"/>
                <w:szCs w:val="22"/>
                <w:highlight w:val="yellow"/>
              </w:rPr>
            </w:pPr>
          </w:p>
        </w:tc>
        <w:tc>
          <w:tcPr>
            <w:tcW w:w="1573" w:type="dxa"/>
            <w:tcBorders>
              <w:top w:val="single" w:sz="4" w:space="0" w:color="auto"/>
              <w:bottom w:val="double" w:sz="4" w:space="0" w:color="auto"/>
            </w:tcBorders>
          </w:tcPr>
          <w:p w14:paraId="07816793" w14:textId="19199219" w:rsidR="00F00556" w:rsidRPr="00515545" w:rsidRDefault="00F00556" w:rsidP="00F00556">
            <w:pPr>
              <w:tabs>
                <w:tab w:val="clear" w:pos="907"/>
              </w:tabs>
              <w:ind w:right="237"/>
              <w:jc w:val="right"/>
              <w:rPr>
                <w:rFonts w:cs="Times New Roman"/>
                <w:sz w:val="22"/>
                <w:szCs w:val="22"/>
              </w:rPr>
            </w:pPr>
            <w:r>
              <w:rPr>
                <w:rFonts w:cs="Times New Roman"/>
                <w:sz w:val="22"/>
                <w:szCs w:val="22"/>
              </w:rPr>
              <w:t>553</w:t>
            </w:r>
          </w:p>
        </w:tc>
      </w:tr>
    </w:tbl>
    <w:p w14:paraId="2D3B65E5" w14:textId="77777777" w:rsidR="000E1D61" w:rsidRDefault="000E1D61" w:rsidP="000E1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thaiDistribute"/>
        <w:rPr>
          <w:rFonts w:cs="Cordia New"/>
          <w:b/>
          <w:bCs/>
          <w:caps/>
          <w:sz w:val="22"/>
          <w:szCs w:val="22"/>
        </w:rPr>
      </w:pPr>
    </w:p>
    <w:p w14:paraId="51E91009" w14:textId="2550F107" w:rsidR="0063500F" w:rsidRDefault="0063500F" w:rsidP="0063500F">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Cordia New"/>
          <w:b/>
          <w:bCs/>
          <w:caps/>
          <w:sz w:val="22"/>
          <w:szCs w:val="22"/>
        </w:rPr>
      </w:pPr>
      <w:r w:rsidRPr="0063500F">
        <w:rPr>
          <w:rFonts w:cs="Cordia New"/>
          <w:b/>
          <w:bCs/>
          <w:caps/>
          <w:sz w:val="22"/>
          <w:szCs w:val="22"/>
        </w:rPr>
        <w:t>OTHER CURRENT RECEIVABLES</w:t>
      </w:r>
    </w:p>
    <w:p w14:paraId="1C0B9FC7" w14:textId="4B96AF10" w:rsidR="0063500F" w:rsidRDefault="0063500F" w:rsidP="00635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b/>
          <w:bCs/>
          <w:caps/>
          <w:sz w:val="22"/>
          <w:szCs w:val="22"/>
        </w:rPr>
      </w:pPr>
    </w:p>
    <w:tbl>
      <w:tblPr>
        <w:tblW w:w="9791" w:type="dxa"/>
        <w:tblLayout w:type="fixed"/>
        <w:tblLook w:val="01E0" w:firstRow="1" w:lastRow="1" w:firstColumn="1" w:lastColumn="1" w:noHBand="0" w:noVBand="0"/>
      </w:tblPr>
      <w:tblGrid>
        <w:gridCol w:w="3763"/>
        <w:gridCol w:w="1287"/>
        <w:gridCol w:w="238"/>
        <w:gridCol w:w="1294"/>
        <w:gridCol w:w="270"/>
        <w:gridCol w:w="1314"/>
        <w:gridCol w:w="270"/>
        <w:gridCol w:w="1355"/>
      </w:tblGrid>
      <w:tr w:rsidR="0063500F" w:rsidRPr="008047CF" w14:paraId="05DAB2C7" w14:textId="77777777" w:rsidTr="00195978">
        <w:tc>
          <w:tcPr>
            <w:tcW w:w="3763" w:type="dxa"/>
            <w:vAlign w:val="bottom"/>
          </w:tcPr>
          <w:p w14:paraId="735E3221"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6028" w:type="dxa"/>
            <w:gridSpan w:val="7"/>
          </w:tcPr>
          <w:p w14:paraId="7FB60B41"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AC2780">
              <w:rPr>
                <w:rFonts w:cs="Times New Roman"/>
                <w:sz w:val="22"/>
                <w:szCs w:val="22"/>
              </w:rPr>
              <w:t>In Thousand Baht</w:t>
            </w:r>
          </w:p>
        </w:tc>
      </w:tr>
      <w:tr w:rsidR="0063500F" w:rsidRPr="008047CF" w14:paraId="73AE108C" w14:textId="77777777" w:rsidTr="00195978">
        <w:tc>
          <w:tcPr>
            <w:tcW w:w="3763" w:type="dxa"/>
            <w:vAlign w:val="bottom"/>
          </w:tcPr>
          <w:p w14:paraId="32094101"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19" w:type="dxa"/>
            <w:gridSpan w:val="3"/>
            <w:tcBorders>
              <w:top w:val="single" w:sz="4" w:space="0" w:color="auto"/>
            </w:tcBorders>
            <w:vAlign w:val="bottom"/>
          </w:tcPr>
          <w:p w14:paraId="280F8C7F"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AC2780">
              <w:rPr>
                <w:rFonts w:cs="Times New Roman"/>
                <w:sz w:val="22"/>
                <w:szCs w:val="22"/>
              </w:rPr>
              <w:t>Consolidated</w:t>
            </w:r>
          </w:p>
        </w:tc>
        <w:tc>
          <w:tcPr>
            <w:tcW w:w="270" w:type="dxa"/>
            <w:tcBorders>
              <w:top w:val="single" w:sz="4" w:space="0" w:color="auto"/>
            </w:tcBorders>
          </w:tcPr>
          <w:p w14:paraId="778DA266"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939" w:type="dxa"/>
            <w:gridSpan w:val="3"/>
            <w:tcBorders>
              <w:top w:val="single" w:sz="4" w:space="0" w:color="auto"/>
            </w:tcBorders>
          </w:tcPr>
          <w:p w14:paraId="0F9C2116"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Pr>
                <w:rFonts w:cs="Times New Roman"/>
                <w:sz w:val="22"/>
                <w:szCs w:val="22"/>
              </w:rPr>
              <w:t>Separate</w:t>
            </w:r>
          </w:p>
        </w:tc>
      </w:tr>
      <w:tr w:rsidR="0063500F" w:rsidRPr="008047CF" w14:paraId="0C53E553" w14:textId="77777777" w:rsidTr="00195978">
        <w:tc>
          <w:tcPr>
            <w:tcW w:w="3763" w:type="dxa"/>
            <w:vAlign w:val="bottom"/>
          </w:tcPr>
          <w:p w14:paraId="77BDB69A"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19" w:type="dxa"/>
            <w:gridSpan w:val="3"/>
            <w:tcBorders>
              <w:bottom w:val="single" w:sz="4" w:space="0" w:color="auto"/>
            </w:tcBorders>
            <w:vAlign w:val="bottom"/>
          </w:tcPr>
          <w:p w14:paraId="441339F1"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7623FA">
              <w:rPr>
                <w:rFonts w:cs="Times New Roman"/>
                <w:sz w:val="22"/>
                <w:szCs w:val="22"/>
              </w:rPr>
              <w:t>financial statements</w:t>
            </w:r>
          </w:p>
        </w:tc>
        <w:tc>
          <w:tcPr>
            <w:tcW w:w="270" w:type="dxa"/>
          </w:tcPr>
          <w:p w14:paraId="30A2A01A" w14:textId="77777777" w:rsidR="0063500F" w:rsidRPr="00AC2780"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939" w:type="dxa"/>
            <w:gridSpan w:val="3"/>
          </w:tcPr>
          <w:p w14:paraId="69E4DF35" w14:textId="77777777" w:rsidR="0063500F" w:rsidRDefault="0063500F" w:rsidP="00195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7623FA">
              <w:rPr>
                <w:rFonts w:cs="Times New Roman"/>
                <w:sz w:val="22"/>
                <w:szCs w:val="22"/>
              </w:rPr>
              <w:t>financial statements</w:t>
            </w:r>
          </w:p>
        </w:tc>
      </w:tr>
      <w:tr w:rsidR="00B20E10" w:rsidRPr="008047CF" w14:paraId="2699D1C7" w14:textId="77777777" w:rsidTr="00B20E10">
        <w:tc>
          <w:tcPr>
            <w:tcW w:w="3763" w:type="dxa"/>
            <w:vAlign w:val="bottom"/>
          </w:tcPr>
          <w:p w14:paraId="0991584E"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287" w:type="dxa"/>
            <w:tcBorders>
              <w:top w:val="single" w:sz="4" w:space="0" w:color="auto"/>
            </w:tcBorders>
            <w:vAlign w:val="center"/>
          </w:tcPr>
          <w:p w14:paraId="27F54FD3" w14:textId="4F9DA94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March 31</w:t>
            </w:r>
            <w:r w:rsidRPr="00515545">
              <w:rPr>
                <w:rFonts w:cs="Times New Roman"/>
                <w:sz w:val="22"/>
                <w:szCs w:val="22"/>
              </w:rPr>
              <w:t>,</w:t>
            </w:r>
          </w:p>
        </w:tc>
        <w:tc>
          <w:tcPr>
            <w:tcW w:w="238" w:type="dxa"/>
            <w:vAlign w:val="bottom"/>
          </w:tcPr>
          <w:p w14:paraId="090420EE"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4" w:type="dxa"/>
            <w:vAlign w:val="center"/>
          </w:tcPr>
          <w:p w14:paraId="7E7004AD" w14:textId="48E342D9" w:rsidR="00B20E10" w:rsidRP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heme="minorBidi"/>
                <w:sz w:val="22"/>
                <w:szCs w:val="22"/>
                <w:cs/>
              </w:rPr>
            </w:pPr>
            <w:r w:rsidRPr="00515545">
              <w:rPr>
                <w:rFonts w:cs="Times New Roman"/>
                <w:sz w:val="22"/>
                <w:szCs w:val="22"/>
              </w:rPr>
              <w:t>December 31,</w:t>
            </w:r>
          </w:p>
        </w:tc>
        <w:tc>
          <w:tcPr>
            <w:tcW w:w="270" w:type="dxa"/>
            <w:vAlign w:val="bottom"/>
          </w:tcPr>
          <w:p w14:paraId="2A706639"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14" w:type="dxa"/>
            <w:tcBorders>
              <w:top w:val="single" w:sz="4" w:space="0" w:color="auto"/>
            </w:tcBorders>
            <w:vAlign w:val="center"/>
          </w:tcPr>
          <w:p w14:paraId="350E5879" w14:textId="471E6202"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March 31</w:t>
            </w:r>
            <w:r w:rsidRPr="00515545">
              <w:rPr>
                <w:rFonts w:cs="Times New Roman"/>
                <w:sz w:val="22"/>
                <w:szCs w:val="22"/>
              </w:rPr>
              <w:t>,</w:t>
            </w:r>
          </w:p>
        </w:tc>
        <w:tc>
          <w:tcPr>
            <w:tcW w:w="270" w:type="dxa"/>
            <w:tcBorders>
              <w:top w:val="single" w:sz="4" w:space="0" w:color="auto"/>
            </w:tcBorders>
            <w:vAlign w:val="bottom"/>
          </w:tcPr>
          <w:p w14:paraId="0264E38A"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55" w:type="dxa"/>
            <w:tcBorders>
              <w:top w:val="single" w:sz="4" w:space="0" w:color="auto"/>
            </w:tcBorders>
            <w:vAlign w:val="center"/>
          </w:tcPr>
          <w:p w14:paraId="7379E6D8" w14:textId="12A5F325"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December 31,</w:t>
            </w:r>
          </w:p>
        </w:tc>
      </w:tr>
      <w:tr w:rsidR="00B20E10" w:rsidRPr="008047CF" w14:paraId="5F707356" w14:textId="77777777" w:rsidTr="00B20E10">
        <w:tc>
          <w:tcPr>
            <w:tcW w:w="3763" w:type="dxa"/>
            <w:vAlign w:val="bottom"/>
          </w:tcPr>
          <w:p w14:paraId="0960F1FA"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287" w:type="dxa"/>
            <w:vAlign w:val="center"/>
          </w:tcPr>
          <w:p w14:paraId="672FCC20" w14:textId="46872CF1" w:rsidR="00B20E10" w:rsidRDefault="008A0D76"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2026</w:t>
            </w:r>
          </w:p>
        </w:tc>
        <w:tc>
          <w:tcPr>
            <w:tcW w:w="238" w:type="dxa"/>
            <w:vAlign w:val="bottom"/>
          </w:tcPr>
          <w:p w14:paraId="2FB6CC54"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4" w:type="dxa"/>
            <w:tcBorders>
              <w:bottom w:val="single" w:sz="4" w:space="0" w:color="auto"/>
            </w:tcBorders>
            <w:vAlign w:val="center"/>
          </w:tcPr>
          <w:p w14:paraId="12C99127" w14:textId="40D98D3E" w:rsidR="00B20E1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w:t>
            </w:r>
            <w:r w:rsidR="008A0D76">
              <w:rPr>
                <w:rFonts w:cs="Times New Roman"/>
                <w:sz w:val="22"/>
                <w:szCs w:val="22"/>
              </w:rPr>
              <w:t>5</w:t>
            </w:r>
          </w:p>
        </w:tc>
        <w:tc>
          <w:tcPr>
            <w:tcW w:w="270" w:type="dxa"/>
            <w:vAlign w:val="bottom"/>
          </w:tcPr>
          <w:p w14:paraId="59D24874"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14" w:type="dxa"/>
            <w:vAlign w:val="center"/>
          </w:tcPr>
          <w:p w14:paraId="73326853" w14:textId="5FC1C954" w:rsidR="00B20E10" w:rsidRDefault="008A0D76"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2026</w:t>
            </w:r>
          </w:p>
        </w:tc>
        <w:tc>
          <w:tcPr>
            <w:tcW w:w="270" w:type="dxa"/>
            <w:vAlign w:val="bottom"/>
          </w:tcPr>
          <w:p w14:paraId="6FD91E5A" w14:textId="77777777" w:rsidR="00B20E10" w:rsidRPr="00AC2780"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55" w:type="dxa"/>
            <w:vAlign w:val="center"/>
          </w:tcPr>
          <w:p w14:paraId="776E599A" w14:textId="71DAF6BA" w:rsidR="00B20E10" w:rsidRDefault="008A0D76"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r>
      <w:tr w:rsidR="00B20E10" w:rsidRPr="00757C0D" w14:paraId="60E34007" w14:textId="77777777" w:rsidTr="00B20E10">
        <w:tc>
          <w:tcPr>
            <w:tcW w:w="3763" w:type="dxa"/>
            <w:vAlign w:val="bottom"/>
          </w:tcPr>
          <w:p w14:paraId="761179A9" w14:textId="77777777" w:rsidR="00B20E10" w:rsidRPr="00757C0D"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cs="Times New Roman"/>
                <w:sz w:val="12"/>
                <w:szCs w:val="12"/>
                <w:lang w:val="en-GB"/>
              </w:rPr>
            </w:pPr>
          </w:p>
        </w:tc>
        <w:tc>
          <w:tcPr>
            <w:tcW w:w="1287" w:type="dxa"/>
            <w:tcBorders>
              <w:top w:val="single" w:sz="4" w:space="0" w:color="auto"/>
            </w:tcBorders>
            <w:vAlign w:val="bottom"/>
          </w:tcPr>
          <w:p w14:paraId="17753558" w14:textId="77777777" w:rsidR="00B20E10" w:rsidRPr="00757C0D" w:rsidRDefault="00B20E10" w:rsidP="00B20E10">
            <w:pPr>
              <w:tabs>
                <w:tab w:val="clear" w:pos="680"/>
                <w:tab w:val="clear" w:pos="907"/>
                <w:tab w:val="left" w:pos="905"/>
              </w:tabs>
              <w:spacing w:line="160" w:lineRule="atLeast"/>
              <w:ind w:right="237"/>
              <w:jc w:val="right"/>
              <w:rPr>
                <w:rFonts w:cs="Times New Roman"/>
                <w:sz w:val="12"/>
                <w:szCs w:val="12"/>
                <w:highlight w:val="yellow"/>
              </w:rPr>
            </w:pPr>
          </w:p>
        </w:tc>
        <w:tc>
          <w:tcPr>
            <w:tcW w:w="238" w:type="dxa"/>
          </w:tcPr>
          <w:p w14:paraId="068C28A5" w14:textId="77777777" w:rsidR="00B20E10" w:rsidRPr="00757C0D" w:rsidRDefault="00B20E10" w:rsidP="00B20E10">
            <w:pPr>
              <w:tabs>
                <w:tab w:val="clear" w:pos="907"/>
              </w:tabs>
              <w:spacing w:line="160" w:lineRule="atLeast"/>
              <w:ind w:right="237"/>
              <w:jc w:val="right"/>
              <w:rPr>
                <w:rFonts w:cs="Times New Roman"/>
                <w:sz w:val="12"/>
                <w:szCs w:val="12"/>
                <w:highlight w:val="yellow"/>
              </w:rPr>
            </w:pPr>
          </w:p>
        </w:tc>
        <w:tc>
          <w:tcPr>
            <w:tcW w:w="1294" w:type="dxa"/>
            <w:tcBorders>
              <w:top w:val="single" w:sz="4" w:space="0" w:color="auto"/>
            </w:tcBorders>
            <w:vAlign w:val="bottom"/>
          </w:tcPr>
          <w:p w14:paraId="49FFF3D8" w14:textId="77777777" w:rsidR="00B20E10" w:rsidRPr="00757C0D" w:rsidRDefault="00B20E10" w:rsidP="00B20E10">
            <w:pPr>
              <w:tabs>
                <w:tab w:val="clear" w:pos="907"/>
              </w:tabs>
              <w:spacing w:line="160" w:lineRule="atLeast"/>
              <w:ind w:right="237"/>
              <w:jc w:val="right"/>
              <w:rPr>
                <w:rFonts w:cs="Times New Roman"/>
                <w:sz w:val="12"/>
                <w:szCs w:val="12"/>
              </w:rPr>
            </w:pPr>
          </w:p>
        </w:tc>
        <w:tc>
          <w:tcPr>
            <w:tcW w:w="270" w:type="dxa"/>
          </w:tcPr>
          <w:p w14:paraId="7B3A7E41" w14:textId="77777777" w:rsidR="00B20E10" w:rsidRPr="00757C0D" w:rsidRDefault="00B20E10" w:rsidP="00B20E10">
            <w:pPr>
              <w:tabs>
                <w:tab w:val="clear" w:pos="907"/>
              </w:tabs>
              <w:spacing w:line="160" w:lineRule="atLeast"/>
              <w:ind w:right="237"/>
              <w:jc w:val="right"/>
              <w:rPr>
                <w:rFonts w:cs="Times New Roman"/>
                <w:sz w:val="12"/>
                <w:szCs w:val="12"/>
                <w:highlight w:val="yellow"/>
              </w:rPr>
            </w:pPr>
          </w:p>
        </w:tc>
        <w:tc>
          <w:tcPr>
            <w:tcW w:w="1314" w:type="dxa"/>
            <w:tcBorders>
              <w:top w:val="single" w:sz="4" w:space="0" w:color="auto"/>
            </w:tcBorders>
            <w:vAlign w:val="bottom"/>
          </w:tcPr>
          <w:p w14:paraId="0E0A8D2F" w14:textId="77777777" w:rsidR="00B20E10" w:rsidRPr="00757C0D" w:rsidRDefault="00B20E10" w:rsidP="00B20E10">
            <w:pPr>
              <w:tabs>
                <w:tab w:val="clear" w:pos="907"/>
              </w:tabs>
              <w:spacing w:line="160" w:lineRule="atLeast"/>
              <w:ind w:right="237"/>
              <w:jc w:val="right"/>
              <w:rPr>
                <w:rFonts w:cs="Times New Roman"/>
                <w:sz w:val="12"/>
                <w:szCs w:val="12"/>
                <w:highlight w:val="yellow"/>
              </w:rPr>
            </w:pPr>
          </w:p>
        </w:tc>
        <w:tc>
          <w:tcPr>
            <w:tcW w:w="270" w:type="dxa"/>
          </w:tcPr>
          <w:p w14:paraId="45D70A6F" w14:textId="77777777" w:rsidR="00B20E10" w:rsidRPr="00757C0D" w:rsidRDefault="00B20E10" w:rsidP="00B20E10">
            <w:pPr>
              <w:tabs>
                <w:tab w:val="clear" w:pos="907"/>
              </w:tabs>
              <w:spacing w:line="160" w:lineRule="atLeast"/>
              <w:ind w:right="237"/>
              <w:jc w:val="right"/>
              <w:rPr>
                <w:rFonts w:cs="Times New Roman"/>
                <w:sz w:val="12"/>
                <w:szCs w:val="12"/>
                <w:highlight w:val="yellow"/>
              </w:rPr>
            </w:pPr>
          </w:p>
        </w:tc>
        <w:tc>
          <w:tcPr>
            <w:tcW w:w="1355" w:type="dxa"/>
            <w:tcBorders>
              <w:top w:val="single" w:sz="4" w:space="0" w:color="auto"/>
            </w:tcBorders>
            <w:vAlign w:val="bottom"/>
          </w:tcPr>
          <w:p w14:paraId="65B80D4D" w14:textId="77777777" w:rsidR="00B20E10" w:rsidRPr="00757C0D" w:rsidRDefault="00B20E10" w:rsidP="00B20E10">
            <w:pPr>
              <w:tabs>
                <w:tab w:val="clear" w:pos="907"/>
              </w:tabs>
              <w:spacing w:line="160" w:lineRule="atLeast"/>
              <w:ind w:right="237"/>
              <w:jc w:val="right"/>
              <w:rPr>
                <w:rFonts w:cs="Times New Roman"/>
                <w:sz w:val="12"/>
                <w:szCs w:val="12"/>
              </w:rPr>
            </w:pPr>
          </w:p>
        </w:tc>
      </w:tr>
      <w:tr w:rsidR="003B5F0A" w:rsidRPr="00F85051" w14:paraId="54984DAE" w14:textId="77777777" w:rsidTr="00195978">
        <w:tc>
          <w:tcPr>
            <w:tcW w:w="3763" w:type="dxa"/>
            <w:vAlign w:val="bottom"/>
          </w:tcPr>
          <w:p w14:paraId="091C2C74" w14:textId="70218A72" w:rsidR="003B5F0A" w:rsidRPr="00DC7304" w:rsidRDefault="003B5F0A" w:rsidP="003B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Other receivables</w:t>
            </w:r>
          </w:p>
        </w:tc>
        <w:tc>
          <w:tcPr>
            <w:tcW w:w="1287" w:type="dxa"/>
            <w:vAlign w:val="bottom"/>
          </w:tcPr>
          <w:p w14:paraId="18E224CD" w14:textId="6361FA92" w:rsidR="003B5F0A" w:rsidRPr="00AD2899" w:rsidRDefault="00935C87" w:rsidP="003B5F0A">
            <w:pPr>
              <w:tabs>
                <w:tab w:val="clear" w:pos="907"/>
              </w:tabs>
              <w:ind w:right="237"/>
              <w:jc w:val="right"/>
              <w:rPr>
                <w:rFonts w:cstheme="minorBidi"/>
                <w:sz w:val="22"/>
                <w:szCs w:val="22"/>
              </w:rPr>
            </w:pPr>
            <w:r w:rsidRPr="00935C87">
              <w:rPr>
                <w:rFonts w:cstheme="minorBidi"/>
                <w:sz w:val="22"/>
                <w:szCs w:val="22"/>
              </w:rPr>
              <w:t>18,092</w:t>
            </w:r>
          </w:p>
        </w:tc>
        <w:tc>
          <w:tcPr>
            <w:tcW w:w="238" w:type="dxa"/>
          </w:tcPr>
          <w:p w14:paraId="36AA8AF7" w14:textId="77777777" w:rsidR="003B5F0A" w:rsidRPr="00515FEF" w:rsidRDefault="003B5F0A" w:rsidP="003B5F0A">
            <w:pPr>
              <w:tabs>
                <w:tab w:val="clear" w:pos="907"/>
              </w:tabs>
              <w:ind w:right="237"/>
              <w:jc w:val="right"/>
              <w:rPr>
                <w:rFonts w:cs="Times New Roman"/>
                <w:sz w:val="22"/>
                <w:szCs w:val="22"/>
              </w:rPr>
            </w:pPr>
          </w:p>
        </w:tc>
        <w:tc>
          <w:tcPr>
            <w:tcW w:w="1294" w:type="dxa"/>
            <w:vAlign w:val="bottom"/>
          </w:tcPr>
          <w:p w14:paraId="47A1EBF0" w14:textId="2D9A03AE" w:rsidR="003B5F0A" w:rsidRDefault="003B5F0A" w:rsidP="003B5F0A">
            <w:pPr>
              <w:tabs>
                <w:tab w:val="clear" w:pos="907"/>
              </w:tabs>
              <w:ind w:right="237"/>
              <w:jc w:val="right"/>
              <w:rPr>
                <w:rFonts w:cs="Times New Roman"/>
                <w:sz w:val="22"/>
                <w:szCs w:val="22"/>
              </w:rPr>
            </w:pPr>
            <w:r>
              <w:rPr>
                <w:rFonts w:cstheme="minorBidi"/>
                <w:sz w:val="22"/>
                <w:szCs w:val="22"/>
              </w:rPr>
              <w:t>10,322</w:t>
            </w:r>
          </w:p>
        </w:tc>
        <w:tc>
          <w:tcPr>
            <w:tcW w:w="270" w:type="dxa"/>
          </w:tcPr>
          <w:p w14:paraId="29E53799" w14:textId="77777777" w:rsidR="003B5F0A" w:rsidRPr="00515FEF" w:rsidRDefault="003B5F0A" w:rsidP="003B5F0A">
            <w:pPr>
              <w:tabs>
                <w:tab w:val="clear" w:pos="907"/>
              </w:tabs>
              <w:ind w:right="237"/>
              <w:jc w:val="right"/>
              <w:rPr>
                <w:rFonts w:cs="Times New Roman"/>
                <w:sz w:val="22"/>
                <w:szCs w:val="22"/>
              </w:rPr>
            </w:pPr>
          </w:p>
        </w:tc>
        <w:tc>
          <w:tcPr>
            <w:tcW w:w="1314" w:type="dxa"/>
            <w:vAlign w:val="bottom"/>
          </w:tcPr>
          <w:p w14:paraId="5992A127" w14:textId="2B6517DD" w:rsidR="003B5F0A" w:rsidRPr="003B5F0A" w:rsidRDefault="003B5F0A" w:rsidP="003B5F0A">
            <w:pPr>
              <w:tabs>
                <w:tab w:val="clear" w:pos="907"/>
              </w:tabs>
              <w:ind w:right="237"/>
              <w:jc w:val="right"/>
              <w:rPr>
                <w:rFonts w:cs="Times New Roman"/>
                <w:sz w:val="22"/>
                <w:szCs w:val="22"/>
              </w:rPr>
            </w:pPr>
            <w:r w:rsidRPr="003B5F0A">
              <w:rPr>
                <w:rFonts w:cs="Times New Roman"/>
                <w:sz w:val="22"/>
                <w:szCs w:val="22"/>
              </w:rPr>
              <w:t>11,311</w:t>
            </w:r>
          </w:p>
        </w:tc>
        <w:tc>
          <w:tcPr>
            <w:tcW w:w="270" w:type="dxa"/>
          </w:tcPr>
          <w:p w14:paraId="693D3453" w14:textId="77777777" w:rsidR="003B5F0A" w:rsidRPr="008047CF" w:rsidRDefault="003B5F0A" w:rsidP="003B5F0A">
            <w:pPr>
              <w:tabs>
                <w:tab w:val="clear" w:pos="907"/>
              </w:tabs>
              <w:ind w:right="237"/>
              <w:jc w:val="right"/>
              <w:rPr>
                <w:rFonts w:cs="Times New Roman"/>
                <w:sz w:val="22"/>
                <w:szCs w:val="22"/>
                <w:highlight w:val="yellow"/>
              </w:rPr>
            </w:pPr>
          </w:p>
        </w:tc>
        <w:tc>
          <w:tcPr>
            <w:tcW w:w="1355" w:type="dxa"/>
            <w:vAlign w:val="bottom"/>
          </w:tcPr>
          <w:p w14:paraId="6C0D4837" w14:textId="0D6B9556" w:rsidR="003B5F0A" w:rsidRPr="00F85051" w:rsidRDefault="003B5F0A" w:rsidP="003B5F0A">
            <w:pPr>
              <w:tabs>
                <w:tab w:val="clear" w:pos="907"/>
              </w:tabs>
              <w:ind w:right="237"/>
              <w:jc w:val="right"/>
              <w:rPr>
                <w:rFonts w:cs="Times New Roman"/>
                <w:sz w:val="22"/>
                <w:szCs w:val="22"/>
              </w:rPr>
            </w:pPr>
            <w:r>
              <w:rPr>
                <w:rFonts w:cs="Times New Roman"/>
                <w:sz w:val="22"/>
                <w:szCs w:val="22"/>
              </w:rPr>
              <w:t>4,206</w:t>
            </w:r>
          </w:p>
        </w:tc>
      </w:tr>
      <w:tr w:rsidR="003B5F0A" w:rsidRPr="00F85051" w14:paraId="1FE0727A" w14:textId="77777777" w:rsidTr="00195978">
        <w:tc>
          <w:tcPr>
            <w:tcW w:w="3763" w:type="dxa"/>
            <w:vAlign w:val="bottom"/>
          </w:tcPr>
          <w:p w14:paraId="71E8F508" w14:textId="2F5EDA76" w:rsidR="003B5F0A" w:rsidRPr="005A4A77" w:rsidRDefault="003B5F0A" w:rsidP="003B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sz w:val="22"/>
                <w:szCs w:val="28"/>
              </w:rPr>
            </w:pPr>
            <w:r>
              <w:rPr>
                <w:sz w:val="22"/>
                <w:szCs w:val="28"/>
              </w:rPr>
              <w:t xml:space="preserve">Less </w:t>
            </w:r>
            <w:r w:rsidRPr="00515545">
              <w:rPr>
                <w:rFonts w:cs="Times New Roman"/>
                <w:sz w:val="22"/>
                <w:szCs w:val="22"/>
              </w:rPr>
              <w:t>allowance for impairment</w:t>
            </w:r>
            <w:r>
              <w:rPr>
                <w:rFonts w:cs="Times New Roman"/>
                <w:sz w:val="22"/>
                <w:szCs w:val="22"/>
              </w:rPr>
              <w:t xml:space="preserve"> losses</w:t>
            </w:r>
          </w:p>
        </w:tc>
        <w:tc>
          <w:tcPr>
            <w:tcW w:w="1287" w:type="dxa"/>
            <w:tcBorders>
              <w:bottom w:val="single" w:sz="4" w:space="0" w:color="auto"/>
            </w:tcBorders>
            <w:vAlign w:val="bottom"/>
          </w:tcPr>
          <w:p w14:paraId="110D3888" w14:textId="0FD5AEBB" w:rsidR="003B5F0A" w:rsidRDefault="00935C87" w:rsidP="003B5F0A">
            <w:pPr>
              <w:tabs>
                <w:tab w:val="clear" w:pos="907"/>
                <w:tab w:val="clear" w:pos="1644"/>
                <w:tab w:val="clear" w:pos="1871"/>
              </w:tabs>
              <w:ind w:right="162"/>
              <w:jc w:val="right"/>
              <w:rPr>
                <w:rFonts w:cs="Times New Roman"/>
                <w:sz w:val="22"/>
                <w:szCs w:val="22"/>
              </w:rPr>
            </w:pPr>
            <w:r w:rsidRPr="00935C87">
              <w:rPr>
                <w:rFonts w:cs="Times New Roman"/>
                <w:sz w:val="22"/>
                <w:szCs w:val="22"/>
              </w:rPr>
              <w:t>(8,749)</w:t>
            </w:r>
          </w:p>
        </w:tc>
        <w:tc>
          <w:tcPr>
            <w:tcW w:w="238" w:type="dxa"/>
          </w:tcPr>
          <w:p w14:paraId="433E805D" w14:textId="77777777" w:rsidR="003B5F0A" w:rsidRPr="00515FEF" w:rsidRDefault="003B5F0A" w:rsidP="003B5F0A">
            <w:pPr>
              <w:tabs>
                <w:tab w:val="clear" w:pos="907"/>
              </w:tabs>
              <w:ind w:right="237"/>
              <w:jc w:val="right"/>
              <w:rPr>
                <w:rFonts w:cs="Times New Roman"/>
                <w:sz w:val="22"/>
                <w:szCs w:val="22"/>
              </w:rPr>
            </w:pPr>
          </w:p>
        </w:tc>
        <w:tc>
          <w:tcPr>
            <w:tcW w:w="1294" w:type="dxa"/>
            <w:tcBorders>
              <w:bottom w:val="single" w:sz="4" w:space="0" w:color="auto"/>
            </w:tcBorders>
            <w:vAlign w:val="bottom"/>
          </w:tcPr>
          <w:p w14:paraId="4FCF4A26" w14:textId="7C50D1BD" w:rsidR="003B5F0A" w:rsidRDefault="003B5F0A" w:rsidP="003B5F0A">
            <w:pPr>
              <w:tabs>
                <w:tab w:val="clear" w:pos="907"/>
                <w:tab w:val="clear" w:pos="1644"/>
                <w:tab w:val="clear" w:pos="1871"/>
              </w:tabs>
              <w:ind w:right="162"/>
              <w:jc w:val="right"/>
              <w:rPr>
                <w:rFonts w:cs="Times New Roman"/>
                <w:sz w:val="22"/>
                <w:szCs w:val="22"/>
              </w:rPr>
            </w:pPr>
            <w:r>
              <w:rPr>
                <w:rFonts w:cs="Times New Roman"/>
                <w:sz w:val="22"/>
                <w:szCs w:val="22"/>
              </w:rPr>
              <w:t>(8,520)</w:t>
            </w:r>
          </w:p>
        </w:tc>
        <w:tc>
          <w:tcPr>
            <w:tcW w:w="270" w:type="dxa"/>
          </w:tcPr>
          <w:p w14:paraId="5E5C6FE4" w14:textId="77777777" w:rsidR="003B5F0A" w:rsidRPr="00515FEF" w:rsidRDefault="003B5F0A" w:rsidP="003B5F0A">
            <w:pPr>
              <w:tabs>
                <w:tab w:val="clear" w:pos="907"/>
              </w:tabs>
              <w:ind w:right="237"/>
              <w:jc w:val="right"/>
              <w:rPr>
                <w:rFonts w:cs="Times New Roman"/>
                <w:sz w:val="22"/>
                <w:szCs w:val="22"/>
              </w:rPr>
            </w:pPr>
          </w:p>
        </w:tc>
        <w:tc>
          <w:tcPr>
            <w:tcW w:w="1314" w:type="dxa"/>
            <w:tcBorders>
              <w:bottom w:val="single" w:sz="4" w:space="0" w:color="auto"/>
            </w:tcBorders>
            <w:vAlign w:val="bottom"/>
          </w:tcPr>
          <w:p w14:paraId="1B3D60BC" w14:textId="60515033" w:rsidR="003B5F0A" w:rsidRPr="003B5F0A" w:rsidRDefault="003B5F0A" w:rsidP="003B5F0A">
            <w:pPr>
              <w:tabs>
                <w:tab w:val="clear" w:pos="907"/>
                <w:tab w:val="clear" w:pos="1644"/>
                <w:tab w:val="clear" w:pos="1871"/>
              </w:tabs>
              <w:ind w:right="162"/>
              <w:jc w:val="right"/>
              <w:rPr>
                <w:rFonts w:cs="Times New Roman"/>
                <w:sz w:val="22"/>
                <w:szCs w:val="22"/>
              </w:rPr>
            </w:pPr>
            <w:r w:rsidRPr="003B5F0A">
              <w:rPr>
                <w:rFonts w:cs="Times New Roman"/>
                <w:sz w:val="22"/>
                <w:szCs w:val="22"/>
              </w:rPr>
              <w:t>(2,612)</w:t>
            </w:r>
          </w:p>
        </w:tc>
        <w:tc>
          <w:tcPr>
            <w:tcW w:w="270" w:type="dxa"/>
          </w:tcPr>
          <w:p w14:paraId="1CB4DD26" w14:textId="77777777" w:rsidR="003B5F0A" w:rsidRPr="008047CF" w:rsidRDefault="003B5F0A" w:rsidP="003B5F0A">
            <w:pPr>
              <w:tabs>
                <w:tab w:val="clear" w:pos="907"/>
              </w:tabs>
              <w:ind w:right="237"/>
              <w:jc w:val="right"/>
              <w:rPr>
                <w:rFonts w:cs="Times New Roman"/>
                <w:sz w:val="22"/>
                <w:szCs w:val="22"/>
                <w:highlight w:val="yellow"/>
              </w:rPr>
            </w:pPr>
          </w:p>
        </w:tc>
        <w:tc>
          <w:tcPr>
            <w:tcW w:w="1355" w:type="dxa"/>
            <w:tcBorders>
              <w:bottom w:val="single" w:sz="4" w:space="0" w:color="auto"/>
            </w:tcBorders>
            <w:vAlign w:val="bottom"/>
          </w:tcPr>
          <w:p w14:paraId="6194ADE7" w14:textId="734CBC70" w:rsidR="003B5F0A" w:rsidRDefault="003B5F0A" w:rsidP="003B5F0A">
            <w:pPr>
              <w:tabs>
                <w:tab w:val="clear" w:pos="907"/>
                <w:tab w:val="clear" w:pos="1644"/>
                <w:tab w:val="clear" w:pos="1871"/>
              </w:tabs>
              <w:ind w:right="162"/>
              <w:jc w:val="right"/>
              <w:rPr>
                <w:rFonts w:cs="Times New Roman"/>
                <w:sz w:val="22"/>
                <w:szCs w:val="22"/>
              </w:rPr>
            </w:pPr>
            <w:r>
              <w:rPr>
                <w:rFonts w:cs="Times New Roman"/>
                <w:sz w:val="22"/>
                <w:szCs w:val="22"/>
              </w:rPr>
              <w:t>(2,612)</w:t>
            </w:r>
          </w:p>
        </w:tc>
      </w:tr>
      <w:tr w:rsidR="003B5F0A" w:rsidRPr="00F85051" w14:paraId="77EA5E05" w14:textId="77777777" w:rsidTr="00AC0071">
        <w:tc>
          <w:tcPr>
            <w:tcW w:w="3763" w:type="dxa"/>
            <w:vAlign w:val="bottom"/>
          </w:tcPr>
          <w:p w14:paraId="009479F5" w14:textId="57E3D114" w:rsidR="003B5F0A" w:rsidRDefault="003B5F0A" w:rsidP="003B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Net</w:t>
            </w:r>
          </w:p>
        </w:tc>
        <w:tc>
          <w:tcPr>
            <w:tcW w:w="1287" w:type="dxa"/>
            <w:tcBorders>
              <w:top w:val="single" w:sz="4" w:space="0" w:color="auto"/>
            </w:tcBorders>
            <w:vAlign w:val="bottom"/>
          </w:tcPr>
          <w:p w14:paraId="5B1751FE" w14:textId="2D6E1C26" w:rsidR="003B5F0A" w:rsidRDefault="00935C87" w:rsidP="003B5F0A">
            <w:pPr>
              <w:tabs>
                <w:tab w:val="clear" w:pos="907"/>
              </w:tabs>
              <w:ind w:right="237"/>
              <w:jc w:val="right"/>
              <w:rPr>
                <w:rFonts w:cs="Times New Roman"/>
                <w:sz w:val="22"/>
                <w:szCs w:val="22"/>
              </w:rPr>
            </w:pPr>
            <w:r w:rsidRPr="00935C87">
              <w:rPr>
                <w:rFonts w:cs="Times New Roman"/>
                <w:sz w:val="22"/>
                <w:szCs w:val="22"/>
              </w:rPr>
              <w:t>9,343</w:t>
            </w:r>
          </w:p>
        </w:tc>
        <w:tc>
          <w:tcPr>
            <w:tcW w:w="238" w:type="dxa"/>
          </w:tcPr>
          <w:p w14:paraId="28B15AA3" w14:textId="77777777" w:rsidR="003B5F0A" w:rsidRPr="00515FEF" w:rsidRDefault="003B5F0A" w:rsidP="003B5F0A">
            <w:pPr>
              <w:tabs>
                <w:tab w:val="clear" w:pos="907"/>
              </w:tabs>
              <w:ind w:right="237"/>
              <w:jc w:val="right"/>
              <w:rPr>
                <w:rFonts w:cs="Times New Roman"/>
                <w:sz w:val="22"/>
                <w:szCs w:val="22"/>
              </w:rPr>
            </w:pPr>
          </w:p>
        </w:tc>
        <w:tc>
          <w:tcPr>
            <w:tcW w:w="1294" w:type="dxa"/>
            <w:tcBorders>
              <w:top w:val="single" w:sz="4" w:space="0" w:color="auto"/>
            </w:tcBorders>
          </w:tcPr>
          <w:p w14:paraId="36EEEA98" w14:textId="505D1030" w:rsidR="003B5F0A" w:rsidRDefault="003B5F0A" w:rsidP="003B5F0A">
            <w:pPr>
              <w:tabs>
                <w:tab w:val="clear" w:pos="907"/>
              </w:tabs>
              <w:ind w:right="237"/>
              <w:jc w:val="right"/>
              <w:rPr>
                <w:rFonts w:cs="Times New Roman"/>
                <w:sz w:val="22"/>
                <w:szCs w:val="22"/>
              </w:rPr>
            </w:pPr>
            <w:r w:rsidRPr="005C0B8F">
              <w:rPr>
                <w:rFonts w:cstheme="minorBidi"/>
                <w:sz w:val="22"/>
                <w:szCs w:val="22"/>
              </w:rPr>
              <w:t>1,802</w:t>
            </w:r>
          </w:p>
        </w:tc>
        <w:tc>
          <w:tcPr>
            <w:tcW w:w="270" w:type="dxa"/>
          </w:tcPr>
          <w:p w14:paraId="06AA98B9" w14:textId="77777777" w:rsidR="003B5F0A" w:rsidRPr="00515FEF" w:rsidRDefault="003B5F0A" w:rsidP="003B5F0A">
            <w:pPr>
              <w:tabs>
                <w:tab w:val="clear" w:pos="907"/>
              </w:tabs>
              <w:ind w:right="237"/>
              <w:jc w:val="right"/>
              <w:rPr>
                <w:rFonts w:cs="Times New Roman"/>
                <w:sz w:val="22"/>
                <w:szCs w:val="22"/>
              </w:rPr>
            </w:pPr>
          </w:p>
        </w:tc>
        <w:tc>
          <w:tcPr>
            <w:tcW w:w="1314" w:type="dxa"/>
            <w:tcBorders>
              <w:top w:val="single" w:sz="4" w:space="0" w:color="auto"/>
            </w:tcBorders>
            <w:vAlign w:val="bottom"/>
          </w:tcPr>
          <w:p w14:paraId="59B199F7" w14:textId="2A7EA958" w:rsidR="003B5F0A" w:rsidRPr="003B5F0A" w:rsidRDefault="003B5F0A" w:rsidP="003B5F0A">
            <w:pPr>
              <w:tabs>
                <w:tab w:val="clear" w:pos="907"/>
              </w:tabs>
              <w:ind w:right="237"/>
              <w:jc w:val="right"/>
              <w:rPr>
                <w:rFonts w:cs="Times New Roman"/>
                <w:sz w:val="22"/>
                <w:szCs w:val="22"/>
              </w:rPr>
            </w:pPr>
            <w:r w:rsidRPr="003B5F0A">
              <w:rPr>
                <w:rFonts w:cs="Times New Roman"/>
                <w:sz w:val="22"/>
                <w:szCs w:val="22"/>
              </w:rPr>
              <w:t>8,699</w:t>
            </w:r>
          </w:p>
        </w:tc>
        <w:tc>
          <w:tcPr>
            <w:tcW w:w="270" w:type="dxa"/>
          </w:tcPr>
          <w:p w14:paraId="0D6C91BE" w14:textId="77777777" w:rsidR="003B5F0A" w:rsidRPr="008047CF" w:rsidRDefault="003B5F0A" w:rsidP="003B5F0A">
            <w:pPr>
              <w:tabs>
                <w:tab w:val="clear" w:pos="907"/>
              </w:tabs>
              <w:ind w:right="237"/>
              <w:jc w:val="right"/>
              <w:rPr>
                <w:rFonts w:cs="Times New Roman"/>
                <w:sz w:val="22"/>
                <w:szCs w:val="22"/>
                <w:highlight w:val="yellow"/>
              </w:rPr>
            </w:pPr>
          </w:p>
        </w:tc>
        <w:tc>
          <w:tcPr>
            <w:tcW w:w="1355" w:type="dxa"/>
            <w:tcBorders>
              <w:top w:val="single" w:sz="4" w:space="0" w:color="auto"/>
            </w:tcBorders>
          </w:tcPr>
          <w:p w14:paraId="191FE6EA" w14:textId="61E602DE" w:rsidR="003B5F0A" w:rsidRDefault="003B5F0A" w:rsidP="003B5F0A">
            <w:pPr>
              <w:tabs>
                <w:tab w:val="clear" w:pos="907"/>
              </w:tabs>
              <w:ind w:right="237"/>
              <w:jc w:val="right"/>
              <w:rPr>
                <w:rFonts w:cs="Times New Roman"/>
                <w:sz w:val="22"/>
                <w:szCs w:val="22"/>
              </w:rPr>
            </w:pPr>
            <w:r w:rsidRPr="005C0B8F">
              <w:rPr>
                <w:rFonts w:cs="Times New Roman"/>
                <w:sz w:val="22"/>
                <w:szCs w:val="22"/>
              </w:rPr>
              <w:t>1,594</w:t>
            </w:r>
          </w:p>
        </w:tc>
      </w:tr>
      <w:tr w:rsidR="003B5F0A" w:rsidRPr="008047CF" w14:paraId="5FB9968E" w14:textId="77777777" w:rsidTr="00AC0071">
        <w:tc>
          <w:tcPr>
            <w:tcW w:w="3763" w:type="dxa"/>
            <w:vAlign w:val="bottom"/>
          </w:tcPr>
          <w:p w14:paraId="7525DCCD" w14:textId="6BADB18E" w:rsidR="003B5F0A" w:rsidRPr="00CA11F0" w:rsidRDefault="003B5F0A" w:rsidP="003B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sz w:val="22"/>
                <w:szCs w:val="28"/>
              </w:rPr>
            </w:pPr>
            <w:r>
              <w:rPr>
                <w:sz w:val="22"/>
                <w:szCs w:val="28"/>
              </w:rPr>
              <w:t>Prepaid expenses</w:t>
            </w:r>
          </w:p>
        </w:tc>
        <w:tc>
          <w:tcPr>
            <w:tcW w:w="1287" w:type="dxa"/>
            <w:vAlign w:val="bottom"/>
          </w:tcPr>
          <w:p w14:paraId="48948F65" w14:textId="15E854FA" w:rsidR="003B5F0A" w:rsidRPr="00EB3ECF" w:rsidRDefault="00EB3ECF" w:rsidP="003B5F0A">
            <w:pPr>
              <w:tabs>
                <w:tab w:val="clear" w:pos="907"/>
              </w:tabs>
              <w:ind w:right="237"/>
              <w:jc w:val="right"/>
              <w:rPr>
                <w:rFonts w:cs="Times New Roman"/>
                <w:sz w:val="22"/>
                <w:szCs w:val="22"/>
              </w:rPr>
            </w:pPr>
            <w:r w:rsidRPr="00EB3ECF">
              <w:rPr>
                <w:rFonts w:cs="Times New Roman"/>
                <w:sz w:val="22"/>
                <w:szCs w:val="22"/>
                <w:cs/>
              </w:rPr>
              <w:t>21</w:t>
            </w:r>
            <w:r w:rsidRPr="00EB3ECF">
              <w:rPr>
                <w:rFonts w:cs="Times New Roman"/>
                <w:sz w:val="22"/>
                <w:szCs w:val="22"/>
              </w:rPr>
              <w:t>,</w:t>
            </w:r>
            <w:r w:rsidRPr="00EB3ECF">
              <w:rPr>
                <w:rFonts w:cs="Times New Roman"/>
                <w:sz w:val="22"/>
                <w:szCs w:val="22"/>
                <w:cs/>
              </w:rPr>
              <w:t>587</w:t>
            </w:r>
          </w:p>
        </w:tc>
        <w:tc>
          <w:tcPr>
            <w:tcW w:w="238" w:type="dxa"/>
          </w:tcPr>
          <w:p w14:paraId="064DF754" w14:textId="77777777" w:rsidR="003B5F0A" w:rsidRPr="00515FEF" w:rsidRDefault="003B5F0A" w:rsidP="003B5F0A">
            <w:pPr>
              <w:tabs>
                <w:tab w:val="clear" w:pos="907"/>
              </w:tabs>
              <w:ind w:right="237"/>
              <w:jc w:val="right"/>
              <w:rPr>
                <w:rFonts w:cs="Times New Roman"/>
                <w:sz w:val="22"/>
                <w:szCs w:val="22"/>
              </w:rPr>
            </w:pPr>
          </w:p>
        </w:tc>
        <w:tc>
          <w:tcPr>
            <w:tcW w:w="1294" w:type="dxa"/>
          </w:tcPr>
          <w:p w14:paraId="7815F8A0" w14:textId="496D306A" w:rsidR="003B5F0A" w:rsidRPr="00795B78" w:rsidRDefault="002652D2" w:rsidP="003B5F0A">
            <w:pPr>
              <w:tabs>
                <w:tab w:val="clear" w:pos="907"/>
              </w:tabs>
              <w:ind w:right="237"/>
              <w:jc w:val="right"/>
              <w:rPr>
                <w:rFonts w:cstheme="minorBidi"/>
                <w:sz w:val="22"/>
                <w:szCs w:val="22"/>
              </w:rPr>
            </w:pPr>
            <w:r w:rsidRPr="002652D2">
              <w:rPr>
                <w:rFonts w:cstheme="minorBidi"/>
                <w:sz w:val="22"/>
                <w:szCs w:val="22"/>
              </w:rPr>
              <w:t>21,022</w:t>
            </w:r>
          </w:p>
        </w:tc>
        <w:tc>
          <w:tcPr>
            <w:tcW w:w="270" w:type="dxa"/>
          </w:tcPr>
          <w:p w14:paraId="7DF00B48" w14:textId="77777777" w:rsidR="003B5F0A" w:rsidRPr="00515FEF" w:rsidRDefault="003B5F0A" w:rsidP="003B5F0A">
            <w:pPr>
              <w:tabs>
                <w:tab w:val="clear" w:pos="907"/>
              </w:tabs>
              <w:ind w:right="237"/>
              <w:jc w:val="right"/>
              <w:rPr>
                <w:rFonts w:cs="Times New Roman"/>
                <w:sz w:val="22"/>
                <w:szCs w:val="22"/>
              </w:rPr>
            </w:pPr>
          </w:p>
        </w:tc>
        <w:tc>
          <w:tcPr>
            <w:tcW w:w="1314" w:type="dxa"/>
            <w:vAlign w:val="bottom"/>
          </w:tcPr>
          <w:p w14:paraId="7CEDBE6A" w14:textId="3F37F3F8" w:rsidR="003B5F0A" w:rsidRPr="003B5F0A" w:rsidRDefault="00553A76" w:rsidP="003B5F0A">
            <w:pPr>
              <w:tabs>
                <w:tab w:val="clear" w:pos="907"/>
              </w:tabs>
              <w:ind w:right="237"/>
              <w:jc w:val="right"/>
              <w:rPr>
                <w:rFonts w:cs="Times New Roman"/>
                <w:sz w:val="22"/>
                <w:szCs w:val="22"/>
              </w:rPr>
            </w:pPr>
            <w:r w:rsidRPr="00553A76">
              <w:rPr>
                <w:rFonts w:cs="Times New Roman"/>
                <w:sz w:val="22"/>
                <w:szCs w:val="22"/>
              </w:rPr>
              <w:t>7,506</w:t>
            </w:r>
          </w:p>
        </w:tc>
        <w:tc>
          <w:tcPr>
            <w:tcW w:w="270" w:type="dxa"/>
          </w:tcPr>
          <w:p w14:paraId="47AEF30D" w14:textId="77777777" w:rsidR="003B5F0A" w:rsidRPr="008047CF" w:rsidRDefault="003B5F0A" w:rsidP="003B5F0A">
            <w:pPr>
              <w:tabs>
                <w:tab w:val="clear" w:pos="907"/>
              </w:tabs>
              <w:ind w:right="237"/>
              <w:jc w:val="right"/>
              <w:rPr>
                <w:rFonts w:cs="Times New Roman"/>
                <w:sz w:val="22"/>
                <w:szCs w:val="22"/>
                <w:highlight w:val="yellow"/>
              </w:rPr>
            </w:pPr>
          </w:p>
        </w:tc>
        <w:tc>
          <w:tcPr>
            <w:tcW w:w="1355" w:type="dxa"/>
          </w:tcPr>
          <w:p w14:paraId="1DAF0E05" w14:textId="336A5859" w:rsidR="003B5F0A" w:rsidRPr="00AC2780" w:rsidRDefault="003B5F0A" w:rsidP="003B5F0A">
            <w:pPr>
              <w:tabs>
                <w:tab w:val="clear" w:pos="907"/>
              </w:tabs>
              <w:ind w:right="237"/>
              <w:jc w:val="right"/>
              <w:rPr>
                <w:rFonts w:cs="Times New Roman"/>
                <w:sz w:val="22"/>
                <w:szCs w:val="22"/>
              </w:rPr>
            </w:pPr>
            <w:r>
              <w:rPr>
                <w:rFonts w:cs="Times New Roman"/>
                <w:sz w:val="22"/>
                <w:szCs w:val="22"/>
              </w:rPr>
              <w:t>8,260</w:t>
            </w:r>
          </w:p>
        </w:tc>
      </w:tr>
      <w:tr w:rsidR="003B5F0A" w:rsidRPr="008047CF" w14:paraId="67D8A69F" w14:textId="77777777" w:rsidTr="00AC0071">
        <w:tc>
          <w:tcPr>
            <w:tcW w:w="3763" w:type="dxa"/>
            <w:vAlign w:val="bottom"/>
          </w:tcPr>
          <w:p w14:paraId="6DD19D06" w14:textId="636C78BF" w:rsidR="003B5F0A" w:rsidRPr="005727B5" w:rsidRDefault="003B5F0A" w:rsidP="003B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heme="minorBidi"/>
                <w:sz w:val="22"/>
                <w:szCs w:val="22"/>
              </w:rPr>
            </w:pPr>
            <w:r>
              <w:rPr>
                <w:rFonts w:cs="Times New Roman"/>
                <w:sz w:val="22"/>
                <w:szCs w:val="22"/>
              </w:rPr>
              <w:t>Accrued interest</w:t>
            </w:r>
            <w:r>
              <w:rPr>
                <w:rFonts w:cstheme="minorBidi" w:hint="cs"/>
                <w:sz w:val="22"/>
                <w:szCs w:val="22"/>
                <w:cs/>
              </w:rPr>
              <w:t xml:space="preserve"> </w:t>
            </w:r>
            <w:r>
              <w:rPr>
                <w:rFonts w:cstheme="minorBidi"/>
                <w:sz w:val="22"/>
                <w:szCs w:val="22"/>
              </w:rPr>
              <w:t>income</w:t>
            </w:r>
          </w:p>
        </w:tc>
        <w:tc>
          <w:tcPr>
            <w:tcW w:w="1287" w:type="dxa"/>
            <w:vAlign w:val="bottom"/>
          </w:tcPr>
          <w:p w14:paraId="1D81EE69" w14:textId="3316FF21" w:rsidR="003B5F0A" w:rsidRPr="00F85051" w:rsidRDefault="00935C87" w:rsidP="003B5F0A">
            <w:pPr>
              <w:tabs>
                <w:tab w:val="clear" w:pos="907"/>
              </w:tabs>
              <w:ind w:right="237"/>
              <w:jc w:val="right"/>
              <w:rPr>
                <w:rFonts w:cs="Times New Roman"/>
                <w:sz w:val="22"/>
                <w:szCs w:val="22"/>
              </w:rPr>
            </w:pPr>
            <w:r w:rsidRPr="00935C87">
              <w:rPr>
                <w:rFonts w:cs="Times New Roman"/>
                <w:sz w:val="22"/>
                <w:szCs w:val="22"/>
              </w:rPr>
              <w:t>13,484</w:t>
            </w:r>
          </w:p>
        </w:tc>
        <w:tc>
          <w:tcPr>
            <w:tcW w:w="238" w:type="dxa"/>
          </w:tcPr>
          <w:p w14:paraId="1CA3F61B" w14:textId="77777777" w:rsidR="003B5F0A" w:rsidRPr="00515FEF" w:rsidRDefault="003B5F0A" w:rsidP="003B5F0A">
            <w:pPr>
              <w:tabs>
                <w:tab w:val="clear" w:pos="907"/>
              </w:tabs>
              <w:ind w:right="237"/>
              <w:jc w:val="right"/>
              <w:rPr>
                <w:rFonts w:cs="Times New Roman"/>
                <w:sz w:val="22"/>
                <w:szCs w:val="22"/>
              </w:rPr>
            </w:pPr>
          </w:p>
        </w:tc>
        <w:tc>
          <w:tcPr>
            <w:tcW w:w="1294" w:type="dxa"/>
          </w:tcPr>
          <w:p w14:paraId="592539FB" w14:textId="6CCCF7E9" w:rsidR="003B5F0A" w:rsidRDefault="003B5F0A" w:rsidP="003B5F0A">
            <w:pPr>
              <w:tabs>
                <w:tab w:val="clear" w:pos="907"/>
              </w:tabs>
              <w:ind w:right="237"/>
              <w:jc w:val="right"/>
              <w:rPr>
                <w:rFonts w:cs="Times New Roman"/>
                <w:sz w:val="22"/>
                <w:szCs w:val="22"/>
              </w:rPr>
            </w:pPr>
            <w:r w:rsidRPr="005C0B8F">
              <w:rPr>
                <w:rFonts w:cstheme="minorBidi"/>
                <w:sz w:val="22"/>
                <w:szCs w:val="22"/>
              </w:rPr>
              <w:t>9,009</w:t>
            </w:r>
          </w:p>
        </w:tc>
        <w:tc>
          <w:tcPr>
            <w:tcW w:w="270" w:type="dxa"/>
          </w:tcPr>
          <w:p w14:paraId="042E39AA" w14:textId="77777777" w:rsidR="003B5F0A" w:rsidRPr="00515FEF" w:rsidRDefault="003B5F0A" w:rsidP="003B5F0A">
            <w:pPr>
              <w:tabs>
                <w:tab w:val="clear" w:pos="907"/>
              </w:tabs>
              <w:ind w:right="237"/>
              <w:jc w:val="right"/>
              <w:rPr>
                <w:rFonts w:cs="Times New Roman"/>
                <w:sz w:val="22"/>
                <w:szCs w:val="22"/>
              </w:rPr>
            </w:pPr>
          </w:p>
        </w:tc>
        <w:tc>
          <w:tcPr>
            <w:tcW w:w="1314" w:type="dxa"/>
            <w:vAlign w:val="bottom"/>
          </w:tcPr>
          <w:p w14:paraId="7C66DC50" w14:textId="363307D9" w:rsidR="003B5F0A" w:rsidRPr="003B5F0A" w:rsidRDefault="00553A76" w:rsidP="003B5F0A">
            <w:pPr>
              <w:tabs>
                <w:tab w:val="clear" w:pos="907"/>
              </w:tabs>
              <w:ind w:right="237"/>
              <w:jc w:val="right"/>
              <w:rPr>
                <w:rFonts w:cs="Times New Roman"/>
                <w:sz w:val="22"/>
                <w:szCs w:val="22"/>
              </w:rPr>
            </w:pPr>
            <w:r w:rsidRPr="00553A76">
              <w:rPr>
                <w:rFonts w:cs="Times New Roman"/>
                <w:sz w:val="22"/>
                <w:szCs w:val="22"/>
              </w:rPr>
              <w:t>11,06</w:t>
            </w:r>
            <w:r w:rsidR="008354C1">
              <w:rPr>
                <w:rFonts w:cs="Times New Roman"/>
                <w:sz w:val="22"/>
                <w:szCs w:val="22"/>
              </w:rPr>
              <w:t>3</w:t>
            </w:r>
          </w:p>
        </w:tc>
        <w:tc>
          <w:tcPr>
            <w:tcW w:w="270" w:type="dxa"/>
          </w:tcPr>
          <w:p w14:paraId="111ED3B0" w14:textId="77777777" w:rsidR="003B5F0A" w:rsidRPr="008047CF" w:rsidRDefault="003B5F0A" w:rsidP="003B5F0A">
            <w:pPr>
              <w:tabs>
                <w:tab w:val="clear" w:pos="907"/>
              </w:tabs>
              <w:ind w:right="237"/>
              <w:jc w:val="right"/>
              <w:rPr>
                <w:rFonts w:cs="Times New Roman"/>
                <w:sz w:val="22"/>
                <w:szCs w:val="22"/>
                <w:highlight w:val="yellow"/>
              </w:rPr>
            </w:pPr>
          </w:p>
        </w:tc>
        <w:tc>
          <w:tcPr>
            <w:tcW w:w="1355" w:type="dxa"/>
          </w:tcPr>
          <w:p w14:paraId="66ABCCB2" w14:textId="01E11CFF" w:rsidR="003B5F0A" w:rsidRPr="00F85051" w:rsidRDefault="003B5F0A" w:rsidP="003B5F0A">
            <w:pPr>
              <w:tabs>
                <w:tab w:val="clear" w:pos="907"/>
              </w:tabs>
              <w:ind w:right="237"/>
              <w:jc w:val="right"/>
              <w:rPr>
                <w:rFonts w:cs="Times New Roman"/>
                <w:sz w:val="22"/>
                <w:szCs w:val="22"/>
              </w:rPr>
            </w:pPr>
            <w:r w:rsidRPr="005C0B8F">
              <w:rPr>
                <w:rFonts w:cs="Times New Roman"/>
                <w:sz w:val="22"/>
                <w:szCs w:val="22"/>
              </w:rPr>
              <w:t>7,575</w:t>
            </w:r>
          </w:p>
        </w:tc>
      </w:tr>
      <w:tr w:rsidR="008A0D76" w:rsidRPr="008047CF" w14:paraId="4CE913AF" w14:textId="77777777" w:rsidTr="00195978">
        <w:tc>
          <w:tcPr>
            <w:tcW w:w="3763" w:type="dxa"/>
            <w:vAlign w:val="bottom"/>
          </w:tcPr>
          <w:p w14:paraId="7D7D196B" w14:textId="4FA7C6A5" w:rsidR="008A0D76" w:rsidRPr="0023257F"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sz w:val="22"/>
                <w:szCs w:val="28"/>
              </w:rPr>
            </w:pPr>
            <w:r>
              <w:rPr>
                <w:rFonts w:cs="Times New Roman"/>
                <w:sz w:val="22"/>
                <w:szCs w:val="22"/>
              </w:rPr>
              <w:t xml:space="preserve">Accrued income from </w:t>
            </w:r>
            <w:r>
              <w:rPr>
                <w:sz w:val="22"/>
                <w:szCs w:val="28"/>
              </w:rPr>
              <w:t xml:space="preserve">letting of </w:t>
            </w:r>
          </w:p>
        </w:tc>
        <w:tc>
          <w:tcPr>
            <w:tcW w:w="1287" w:type="dxa"/>
            <w:vAlign w:val="bottom"/>
          </w:tcPr>
          <w:p w14:paraId="43452125" w14:textId="00617DFB" w:rsidR="008A0D76" w:rsidRPr="00F85051" w:rsidRDefault="008A0D76" w:rsidP="008A0D76">
            <w:pPr>
              <w:tabs>
                <w:tab w:val="clear" w:pos="907"/>
              </w:tabs>
              <w:ind w:right="237"/>
              <w:jc w:val="right"/>
              <w:rPr>
                <w:rFonts w:cs="Times New Roman"/>
                <w:sz w:val="22"/>
                <w:szCs w:val="22"/>
              </w:rPr>
            </w:pPr>
          </w:p>
        </w:tc>
        <w:tc>
          <w:tcPr>
            <w:tcW w:w="238" w:type="dxa"/>
          </w:tcPr>
          <w:p w14:paraId="4E156B45" w14:textId="77777777" w:rsidR="008A0D76" w:rsidRPr="00515FEF" w:rsidRDefault="008A0D76" w:rsidP="008A0D76">
            <w:pPr>
              <w:tabs>
                <w:tab w:val="clear" w:pos="907"/>
              </w:tabs>
              <w:ind w:right="237"/>
              <w:jc w:val="right"/>
              <w:rPr>
                <w:rFonts w:cs="Times New Roman"/>
                <w:sz w:val="22"/>
                <w:szCs w:val="22"/>
              </w:rPr>
            </w:pPr>
          </w:p>
        </w:tc>
        <w:tc>
          <w:tcPr>
            <w:tcW w:w="1294" w:type="dxa"/>
            <w:vAlign w:val="bottom"/>
          </w:tcPr>
          <w:p w14:paraId="26C12650" w14:textId="77777777" w:rsidR="008A0D76" w:rsidRDefault="008A0D76" w:rsidP="008A0D76">
            <w:pPr>
              <w:tabs>
                <w:tab w:val="clear" w:pos="907"/>
              </w:tabs>
              <w:ind w:right="237"/>
              <w:jc w:val="right"/>
              <w:rPr>
                <w:rFonts w:cs="Times New Roman"/>
                <w:sz w:val="22"/>
                <w:szCs w:val="22"/>
              </w:rPr>
            </w:pPr>
          </w:p>
        </w:tc>
        <w:tc>
          <w:tcPr>
            <w:tcW w:w="270" w:type="dxa"/>
          </w:tcPr>
          <w:p w14:paraId="5AE78249" w14:textId="77777777" w:rsidR="008A0D76" w:rsidRPr="00515FEF" w:rsidRDefault="008A0D76" w:rsidP="008A0D76">
            <w:pPr>
              <w:tabs>
                <w:tab w:val="clear" w:pos="907"/>
              </w:tabs>
              <w:ind w:right="237"/>
              <w:jc w:val="right"/>
              <w:rPr>
                <w:rFonts w:cs="Times New Roman"/>
                <w:sz w:val="22"/>
                <w:szCs w:val="22"/>
              </w:rPr>
            </w:pPr>
          </w:p>
        </w:tc>
        <w:tc>
          <w:tcPr>
            <w:tcW w:w="1314" w:type="dxa"/>
            <w:vAlign w:val="bottom"/>
          </w:tcPr>
          <w:p w14:paraId="7E7DFF56" w14:textId="77777777" w:rsidR="008A0D76" w:rsidRPr="003B5F0A" w:rsidRDefault="008A0D76" w:rsidP="003B5F0A">
            <w:pPr>
              <w:tabs>
                <w:tab w:val="clear" w:pos="907"/>
              </w:tabs>
              <w:ind w:right="237"/>
              <w:jc w:val="right"/>
              <w:rPr>
                <w:rFonts w:cs="Times New Roman"/>
                <w:sz w:val="22"/>
                <w:szCs w:val="22"/>
              </w:rPr>
            </w:pPr>
          </w:p>
        </w:tc>
        <w:tc>
          <w:tcPr>
            <w:tcW w:w="270" w:type="dxa"/>
          </w:tcPr>
          <w:p w14:paraId="42B977C2" w14:textId="77777777" w:rsidR="008A0D76" w:rsidRPr="008047CF" w:rsidRDefault="008A0D76" w:rsidP="008A0D76">
            <w:pPr>
              <w:tabs>
                <w:tab w:val="clear" w:pos="907"/>
              </w:tabs>
              <w:ind w:right="237"/>
              <w:jc w:val="right"/>
              <w:rPr>
                <w:rFonts w:cs="Times New Roman"/>
                <w:sz w:val="22"/>
                <w:szCs w:val="22"/>
                <w:highlight w:val="yellow"/>
              </w:rPr>
            </w:pPr>
          </w:p>
        </w:tc>
        <w:tc>
          <w:tcPr>
            <w:tcW w:w="1355" w:type="dxa"/>
            <w:vAlign w:val="bottom"/>
          </w:tcPr>
          <w:p w14:paraId="60342E82" w14:textId="77777777" w:rsidR="008A0D76" w:rsidRPr="00F85051" w:rsidRDefault="008A0D76" w:rsidP="008A0D76">
            <w:pPr>
              <w:spacing w:line="160" w:lineRule="atLeast"/>
              <w:jc w:val="center"/>
              <w:rPr>
                <w:rFonts w:cs="Times New Roman"/>
                <w:sz w:val="22"/>
                <w:szCs w:val="22"/>
              </w:rPr>
            </w:pPr>
          </w:p>
        </w:tc>
      </w:tr>
      <w:tr w:rsidR="003B5F0A" w:rsidRPr="008047CF" w14:paraId="45B2AEA6" w14:textId="77777777" w:rsidTr="00AC0071">
        <w:tc>
          <w:tcPr>
            <w:tcW w:w="3763" w:type="dxa"/>
            <w:vAlign w:val="bottom"/>
          </w:tcPr>
          <w:p w14:paraId="24A4EDFA" w14:textId="2BD0FB3F" w:rsidR="003B5F0A" w:rsidRDefault="003B5F0A" w:rsidP="003B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 xml:space="preserve">   motorcycles</w:t>
            </w:r>
          </w:p>
        </w:tc>
        <w:tc>
          <w:tcPr>
            <w:tcW w:w="1287" w:type="dxa"/>
            <w:vAlign w:val="bottom"/>
          </w:tcPr>
          <w:p w14:paraId="664A5BA5" w14:textId="15AB70D8" w:rsidR="003B5F0A" w:rsidRPr="00F85051" w:rsidRDefault="00935C87" w:rsidP="003B5F0A">
            <w:pPr>
              <w:tabs>
                <w:tab w:val="clear" w:pos="907"/>
              </w:tabs>
              <w:ind w:right="237"/>
              <w:jc w:val="right"/>
              <w:rPr>
                <w:rFonts w:cs="Times New Roman"/>
                <w:sz w:val="22"/>
                <w:szCs w:val="22"/>
              </w:rPr>
            </w:pPr>
            <w:r w:rsidRPr="00935C87">
              <w:rPr>
                <w:rFonts w:cs="Times New Roman"/>
                <w:sz w:val="22"/>
                <w:szCs w:val="22"/>
              </w:rPr>
              <w:t>745</w:t>
            </w:r>
          </w:p>
        </w:tc>
        <w:tc>
          <w:tcPr>
            <w:tcW w:w="238" w:type="dxa"/>
          </w:tcPr>
          <w:p w14:paraId="4DAAC240" w14:textId="77777777" w:rsidR="003B5F0A" w:rsidRPr="00515FEF" w:rsidRDefault="003B5F0A" w:rsidP="003B5F0A">
            <w:pPr>
              <w:tabs>
                <w:tab w:val="clear" w:pos="907"/>
              </w:tabs>
              <w:ind w:right="237"/>
              <w:jc w:val="right"/>
              <w:rPr>
                <w:rFonts w:cs="Times New Roman"/>
                <w:sz w:val="22"/>
                <w:szCs w:val="22"/>
              </w:rPr>
            </w:pPr>
          </w:p>
        </w:tc>
        <w:tc>
          <w:tcPr>
            <w:tcW w:w="1294" w:type="dxa"/>
          </w:tcPr>
          <w:p w14:paraId="2AEAEE03" w14:textId="1EFF5114" w:rsidR="003B5F0A" w:rsidRDefault="003B5F0A" w:rsidP="003B5F0A">
            <w:pPr>
              <w:tabs>
                <w:tab w:val="clear" w:pos="907"/>
              </w:tabs>
              <w:ind w:right="237"/>
              <w:jc w:val="right"/>
              <w:rPr>
                <w:rFonts w:cs="Times New Roman"/>
                <w:sz w:val="22"/>
                <w:szCs w:val="22"/>
              </w:rPr>
            </w:pPr>
            <w:r w:rsidRPr="005C0B8F">
              <w:rPr>
                <w:rFonts w:cstheme="minorBidi"/>
                <w:sz w:val="22"/>
                <w:szCs w:val="22"/>
              </w:rPr>
              <w:t>1,039</w:t>
            </w:r>
          </w:p>
        </w:tc>
        <w:tc>
          <w:tcPr>
            <w:tcW w:w="270" w:type="dxa"/>
          </w:tcPr>
          <w:p w14:paraId="11B9BDFD" w14:textId="77777777" w:rsidR="003B5F0A" w:rsidRPr="00515FEF" w:rsidRDefault="003B5F0A" w:rsidP="003B5F0A">
            <w:pPr>
              <w:tabs>
                <w:tab w:val="clear" w:pos="907"/>
              </w:tabs>
              <w:ind w:right="237"/>
              <w:jc w:val="right"/>
              <w:rPr>
                <w:rFonts w:cs="Times New Roman"/>
                <w:sz w:val="22"/>
                <w:szCs w:val="22"/>
              </w:rPr>
            </w:pPr>
          </w:p>
        </w:tc>
        <w:tc>
          <w:tcPr>
            <w:tcW w:w="1314" w:type="dxa"/>
            <w:vAlign w:val="bottom"/>
          </w:tcPr>
          <w:p w14:paraId="1DBA3EAC" w14:textId="45AA3E76" w:rsidR="003B5F0A" w:rsidRPr="003B5F0A" w:rsidRDefault="003B5F0A" w:rsidP="003B5F0A">
            <w:pPr>
              <w:tabs>
                <w:tab w:val="clear" w:pos="907"/>
              </w:tabs>
              <w:ind w:right="237"/>
              <w:jc w:val="right"/>
              <w:rPr>
                <w:rFonts w:cs="Times New Roman"/>
                <w:sz w:val="22"/>
                <w:szCs w:val="22"/>
              </w:rPr>
            </w:pPr>
            <w:r w:rsidRPr="003B5F0A">
              <w:rPr>
                <w:rFonts w:cs="Times New Roman"/>
                <w:sz w:val="22"/>
                <w:szCs w:val="22"/>
              </w:rPr>
              <w:t>745</w:t>
            </w:r>
          </w:p>
        </w:tc>
        <w:tc>
          <w:tcPr>
            <w:tcW w:w="270" w:type="dxa"/>
          </w:tcPr>
          <w:p w14:paraId="0D0302F6" w14:textId="77777777" w:rsidR="003B5F0A" w:rsidRPr="008047CF" w:rsidRDefault="003B5F0A" w:rsidP="003B5F0A">
            <w:pPr>
              <w:tabs>
                <w:tab w:val="clear" w:pos="907"/>
              </w:tabs>
              <w:ind w:right="237"/>
              <w:jc w:val="right"/>
              <w:rPr>
                <w:rFonts w:cs="Times New Roman"/>
                <w:sz w:val="22"/>
                <w:szCs w:val="22"/>
                <w:highlight w:val="yellow"/>
              </w:rPr>
            </w:pPr>
          </w:p>
        </w:tc>
        <w:tc>
          <w:tcPr>
            <w:tcW w:w="1355" w:type="dxa"/>
          </w:tcPr>
          <w:p w14:paraId="47954CDE" w14:textId="34220A20" w:rsidR="003B5F0A" w:rsidRDefault="003B5F0A" w:rsidP="003B5F0A">
            <w:pPr>
              <w:tabs>
                <w:tab w:val="clear" w:pos="907"/>
              </w:tabs>
              <w:ind w:right="237"/>
              <w:jc w:val="right"/>
              <w:rPr>
                <w:rFonts w:cs="Times New Roman"/>
                <w:sz w:val="22"/>
                <w:szCs w:val="22"/>
              </w:rPr>
            </w:pPr>
            <w:r w:rsidRPr="005C0B8F">
              <w:rPr>
                <w:rFonts w:cs="Times New Roman"/>
                <w:sz w:val="22"/>
                <w:szCs w:val="22"/>
              </w:rPr>
              <w:t>1,039</w:t>
            </w:r>
          </w:p>
        </w:tc>
      </w:tr>
      <w:tr w:rsidR="003B5F0A" w:rsidRPr="008047CF" w14:paraId="64A928C0" w14:textId="77777777" w:rsidTr="00AC0071">
        <w:tc>
          <w:tcPr>
            <w:tcW w:w="3763" w:type="dxa"/>
            <w:vAlign w:val="bottom"/>
          </w:tcPr>
          <w:p w14:paraId="72E2F383" w14:textId="33EFC548" w:rsidR="003B5F0A" w:rsidRPr="00DC7304" w:rsidRDefault="003B5F0A" w:rsidP="003B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Others</w:t>
            </w:r>
          </w:p>
        </w:tc>
        <w:tc>
          <w:tcPr>
            <w:tcW w:w="1287" w:type="dxa"/>
            <w:tcBorders>
              <w:bottom w:val="single" w:sz="4" w:space="0" w:color="auto"/>
            </w:tcBorders>
            <w:vAlign w:val="bottom"/>
          </w:tcPr>
          <w:p w14:paraId="07A4E74C" w14:textId="674D5A8F" w:rsidR="003B5F0A" w:rsidRPr="00EB3ECF" w:rsidRDefault="00EB3ECF" w:rsidP="003B5F0A">
            <w:pPr>
              <w:tabs>
                <w:tab w:val="clear" w:pos="907"/>
              </w:tabs>
              <w:ind w:right="237"/>
              <w:jc w:val="right"/>
              <w:rPr>
                <w:rFonts w:cs="Times New Roman"/>
                <w:sz w:val="22"/>
                <w:szCs w:val="22"/>
              </w:rPr>
            </w:pPr>
            <w:r w:rsidRPr="00EB3ECF">
              <w:rPr>
                <w:rFonts w:cs="Times New Roman"/>
                <w:sz w:val="22"/>
                <w:szCs w:val="22"/>
                <w:cs/>
              </w:rPr>
              <w:t>1</w:t>
            </w:r>
            <w:r w:rsidRPr="00EB3ECF">
              <w:rPr>
                <w:rFonts w:cs="Times New Roman"/>
                <w:sz w:val="22"/>
                <w:szCs w:val="22"/>
              </w:rPr>
              <w:t>,</w:t>
            </w:r>
            <w:r w:rsidRPr="00EB3ECF">
              <w:rPr>
                <w:rFonts w:cs="Times New Roman"/>
                <w:sz w:val="22"/>
                <w:szCs w:val="22"/>
                <w:cs/>
              </w:rPr>
              <w:t>606</w:t>
            </w:r>
          </w:p>
        </w:tc>
        <w:tc>
          <w:tcPr>
            <w:tcW w:w="238" w:type="dxa"/>
          </w:tcPr>
          <w:p w14:paraId="5C4A0814" w14:textId="77777777" w:rsidR="003B5F0A" w:rsidRPr="00515FEF" w:rsidRDefault="003B5F0A" w:rsidP="003B5F0A">
            <w:pPr>
              <w:tabs>
                <w:tab w:val="clear" w:pos="907"/>
              </w:tabs>
              <w:ind w:right="237"/>
              <w:jc w:val="right"/>
              <w:rPr>
                <w:rFonts w:cs="Times New Roman"/>
                <w:sz w:val="22"/>
                <w:szCs w:val="22"/>
              </w:rPr>
            </w:pPr>
          </w:p>
        </w:tc>
        <w:tc>
          <w:tcPr>
            <w:tcW w:w="1294" w:type="dxa"/>
            <w:tcBorders>
              <w:bottom w:val="single" w:sz="4" w:space="0" w:color="auto"/>
            </w:tcBorders>
          </w:tcPr>
          <w:p w14:paraId="1F24CD52" w14:textId="0A3E9A2C" w:rsidR="003B5F0A" w:rsidRDefault="003B5F0A" w:rsidP="003B5F0A">
            <w:pPr>
              <w:tabs>
                <w:tab w:val="clear" w:pos="907"/>
              </w:tabs>
              <w:ind w:right="237"/>
              <w:jc w:val="right"/>
              <w:rPr>
                <w:rFonts w:cs="Times New Roman"/>
                <w:sz w:val="22"/>
                <w:szCs w:val="22"/>
              </w:rPr>
            </w:pPr>
            <w:r>
              <w:rPr>
                <w:rFonts w:cstheme="minorBidi"/>
                <w:sz w:val="22"/>
                <w:szCs w:val="22"/>
              </w:rPr>
              <w:t>650</w:t>
            </w:r>
          </w:p>
        </w:tc>
        <w:tc>
          <w:tcPr>
            <w:tcW w:w="270" w:type="dxa"/>
          </w:tcPr>
          <w:p w14:paraId="61E58566" w14:textId="77777777" w:rsidR="003B5F0A" w:rsidRPr="00515FEF" w:rsidRDefault="003B5F0A" w:rsidP="003B5F0A">
            <w:pPr>
              <w:tabs>
                <w:tab w:val="clear" w:pos="907"/>
              </w:tabs>
              <w:ind w:right="237"/>
              <w:jc w:val="right"/>
              <w:rPr>
                <w:rFonts w:cs="Times New Roman"/>
                <w:sz w:val="22"/>
                <w:szCs w:val="22"/>
              </w:rPr>
            </w:pPr>
          </w:p>
        </w:tc>
        <w:tc>
          <w:tcPr>
            <w:tcW w:w="1314" w:type="dxa"/>
            <w:tcBorders>
              <w:bottom w:val="single" w:sz="4" w:space="0" w:color="auto"/>
            </w:tcBorders>
            <w:vAlign w:val="bottom"/>
          </w:tcPr>
          <w:p w14:paraId="3D3B8640" w14:textId="2F2B1959" w:rsidR="003B5F0A" w:rsidRPr="003B5F0A" w:rsidRDefault="003B5F0A" w:rsidP="003B5F0A">
            <w:pPr>
              <w:tabs>
                <w:tab w:val="clear" w:pos="907"/>
              </w:tabs>
              <w:ind w:right="237"/>
              <w:jc w:val="right"/>
              <w:rPr>
                <w:rFonts w:cs="Times New Roman"/>
                <w:sz w:val="22"/>
                <w:szCs w:val="22"/>
              </w:rPr>
            </w:pPr>
            <w:r w:rsidRPr="003B5F0A">
              <w:rPr>
                <w:rFonts w:cs="Times New Roman"/>
                <w:sz w:val="22"/>
                <w:szCs w:val="22"/>
              </w:rPr>
              <w:t>897</w:t>
            </w:r>
          </w:p>
        </w:tc>
        <w:tc>
          <w:tcPr>
            <w:tcW w:w="270" w:type="dxa"/>
          </w:tcPr>
          <w:p w14:paraId="2F9A2A2E" w14:textId="77777777" w:rsidR="003B5F0A" w:rsidRPr="008047CF" w:rsidRDefault="003B5F0A" w:rsidP="003B5F0A">
            <w:pPr>
              <w:tabs>
                <w:tab w:val="clear" w:pos="907"/>
              </w:tabs>
              <w:ind w:right="237"/>
              <w:jc w:val="right"/>
              <w:rPr>
                <w:rFonts w:cs="Times New Roman"/>
                <w:sz w:val="22"/>
                <w:szCs w:val="22"/>
                <w:highlight w:val="yellow"/>
              </w:rPr>
            </w:pPr>
          </w:p>
        </w:tc>
        <w:tc>
          <w:tcPr>
            <w:tcW w:w="1355" w:type="dxa"/>
            <w:tcBorders>
              <w:bottom w:val="single" w:sz="4" w:space="0" w:color="auto"/>
            </w:tcBorders>
          </w:tcPr>
          <w:p w14:paraId="4850F3E3" w14:textId="18EB3CE7" w:rsidR="003B5F0A" w:rsidRPr="00F85051" w:rsidRDefault="003B5F0A" w:rsidP="003B5F0A">
            <w:pPr>
              <w:tabs>
                <w:tab w:val="clear" w:pos="907"/>
              </w:tabs>
              <w:ind w:right="237"/>
              <w:jc w:val="right"/>
              <w:rPr>
                <w:rFonts w:cs="Times New Roman"/>
                <w:sz w:val="22"/>
                <w:szCs w:val="22"/>
              </w:rPr>
            </w:pPr>
            <w:r w:rsidRPr="005C0B8F">
              <w:rPr>
                <w:rFonts w:cs="Times New Roman"/>
                <w:sz w:val="22"/>
                <w:szCs w:val="22"/>
              </w:rPr>
              <w:t>33</w:t>
            </w:r>
            <w:r>
              <w:rPr>
                <w:rFonts w:cs="Times New Roman"/>
                <w:sz w:val="22"/>
                <w:szCs w:val="22"/>
              </w:rPr>
              <w:t>4</w:t>
            </w:r>
          </w:p>
        </w:tc>
      </w:tr>
      <w:tr w:rsidR="003B5F0A" w:rsidRPr="008047CF" w14:paraId="1B31AA78" w14:textId="77777777" w:rsidTr="00AC0071">
        <w:tc>
          <w:tcPr>
            <w:tcW w:w="3763" w:type="dxa"/>
            <w:vAlign w:val="bottom"/>
          </w:tcPr>
          <w:p w14:paraId="488D2D0F" w14:textId="3A5ABB92" w:rsidR="003B5F0A" w:rsidRPr="00CA11F0" w:rsidRDefault="003B5F0A" w:rsidP="003B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heme="minorBidi"/>
                <w:sz w:val="22"/>
                <w:szCs w:val="22"/>
                <w:cs/>
              </w:rPr>
            </w:pPr>
            <w:r>
              <w:rPr>
                <w:rFonts w:cs="Times New Roman"/>
                <w:sz w:val="22"/>
                <w:szCs w:val="22"/>
              </w:rPr>
              <w:t>Total</w:t>
            </w:r>
          </w:p>
        </w:tc>
        <w:tc>
          <w:tcPr>
            <w:tcW w:w="1287" w:type="dxa"/>
            <w:tcBorders>
              <w:top w:val="single" w:sz="4" w:space="0" w:color="auto"/>
              <w:bottom w:val="double" w:sz="4" w:space="0" w:color="auto"/>
            </w:tcBorders>
            <w:vAlign w:val="bottom"/>
          </w:tcPr>
          <w:p w14:paraId="6B067416" w14:textId="0FF9D90F" w:rsidR="003B5F0A" w:rsidRPr="00305212" w:rsidRDefault="003D61C6" w:rsidP="003B5F0A">
            <w:pPr>
              <w:tabs>
                <w:tab w:val="clear" w:pos="907"/>
              </w:tabs>
              <w:ind w:right="237"/>
              <w:jc w:val="right"/>
              <w:rPr>
                <w:rFonts w:cstheme="minorBidi"/>
                <w:sz w:val="22"/>
                <w:szCs w:val="22"/>
              </w:rPr>
            </w:pPr>
            <w:r w:rsidRPr="003D61C6">
              <w:rPr>
                <w:rFonts w:cstheme="minorBidi"/>
                <w:sz w:val="22"/>
                <w:szCs w:val="22"/>
              </w:rPr>
              <w:t>46,</w:t>
            </w:r>
            <w:r w:rsidR="00D47B99">
              <w:rPr>
                <w:rFonts w:cstheme="minorBidi"/>
                <w:sz w:val="22"/>
                <w:szCs w:val="22"/>
              </w:rPr>
              <w:t>765</w:t>
            </w:r>
          </w:p>
        </w:tc>
        <w:tc>
          <w:tcPr>
            <w:tcW w:w="238" w:type="dxa"/>
          </w:tcPr>
          <w:p w14:paraId="71A04F73" w14:textId="77777777" w:rsidR="003B5F0A" w:rsidRPr="00515FEF" w:rsidRDefault="003B5F0A" w:rsidP="003B5F0A">
            <w:pPr>
              <w:tabs>
                <w:tab w:val="clear" w:pos="907"/>
              </w:tabs>
              <w:ind w:right="237"/>
              <w:jc w:val="right"/>
              <w:rPr>
                <w:rFonts w:cs="Times New Roman"/>
                <w:sz w:val="22"/>
                <w:szCs w:val="22"/>
              </w:rPr>
            </w:pPr>
          </w:p>
        </w:tc>
        <w:tc>
          <w:tcPr>
            <w:tcW w:w="1294" w:type="dxa"/>
            <w:tcBorders>
              <w:top w:val="single" w:sz="4" w:space="0" w:color="auto"/>
              <w:bottom w:val="double" w:sz="4" w:space="0" w:color="auto"/>
            </w:tcBorders>
          </w:tcPr>
          <w:p w14:paraId="2E14D881" w14:textId="01C5122B" w:rsidR="003B5F0A" w:rsidRDefault="002652D2" w:rsidP="003B5F0A">
            <w:pPr>
              <w:tabs>
                <w:tab w:val="clear" w:pos="907"/>
              </w:tabs>
              <w:ind w:right="237"/>
              <w:jc w:val="right"/>
              <w:rPr>
                <w:rFonts w:cs="Times New Roman"/>
                <w:sz w:val="22"/>
                <w:szCs w:val="22"/>
              </w:rPr>
            </w:pPr>
            <w:r w:rsidRPr="002652D2">
              <w:rPr>
                <w:rFonts w:cs="Times New Roman"/>
                <w:sz w:val="22"/>
                <w:szCs w:val="22"/>
              </w:rPr>
              <w:t>33,522</w:t>
            </w:r>
          </w:p>
        </w:tc>
        <w:tc>
          <w:tcPr>
            <w:tcW w:w="270" w:type="dxa"/>
          </w:tcPr>
          <w:p w14:paraId="70C28BBA" w14:textId="77777777" w:rsidR="003B5F0A" w:rsidRPr="00515FEF" w:rsidRDefault="003B5F0A" w:rsidP="003B5F0A">
            <w:pPr>
              <w:tabs>
                <w:tab w:val="clear" w:pos="907"/>
              </w:tabs>
              <w:ind w:right="237"/>
              <w:jc w:val="right"/>
              <w:rPr>
                <w:rFonts w:cs="Times New Roman"/>
                <w:sz w:val="22"/>
                <w:szCs w:val="22"/>
              </w:rPr>
            </w:pPr>
          </w:p>
        </w:tc>
        <w:tc>
          <w:tcPr>
            <w:tcW w:w="1314" w:type="dxa"/>
            <w:tcBorders>
              <w:top w:val="single" w:sz="4" w:space="0" w:color="auto"/>
              <w:bottom w:val="double" w:sz="4" w:space="0" w:color="auto"/>
            </w:tcBorders>
            <w:vAlign w:val="bottom"/>
          </w:tcPr>
          <w:p w14:paraId="7277479E" w14:textId="2AC5922A" w:rsidR="003B5F0A" w:rsidRPr="003B5F0A" w:rsidRDefault="00553A76" w:rsidP="003B5F0A">
            <w:pPr>
              <w:tabs>
                <w:tab w:val="clear" w:pos="907"/>
              </w:tabs>
              <w:ind w:right="237"/>
              <w:jc w:val="right"/>
              <w:rPr>
                <w:rFonts w:cs="Times New Roman"/>
                <w:sz w:val="22"/>
                <w:szCs w:val="22"/>
              </w:rPr>
            </w:pPr>
            <w:r w:rsidRPr="00553A76">
              <w:rPr>
                <w:rFonts w:cs="Times New Roman"/>
                <w:sz w:val="22"/>
                <w:szCs w:val="22"/>
              </w:rPr>
              <w:t>28,91</w:t>
            </w:r>
            <w:r w:rsidR="008354C1">
              <w:rPr>
                <w:rFonts w:cs="Times New Roman"/>
                <w:sz w:val="22"/>
                <w:szCs w:val="22"/>
              </w:rPr>
              <w:t>0</w:t>
            </w:r>
          </w:p>
        </w:tc>
        <w:tc>
          <w:tcPr>
            <w:tcW w:w="270" w:type="dxa"/>
          </w:tcPr>
          <w:p w14:paraId="65036BB6" w14:textId="77777777" w:rsidR="003B5F0A" w:rsidRPr="008047CF" w:rsidRDefault="003B5F0A" w:rsidP="003B5F0A">
            <w:pPr>
              <w:tabs>
                <w:tab w:val="clear" w:pos="907"/>
              </w:tabs>
              <w:ind w:right="237"/>
              <w:jc w:val="right"/>
              <w:rPr>
                <w:rFonts w:cs="Times New Roman"/>
                <w:sz w:val="22"/>
                <w:szCs w:val="22"/>
                <w:highlight w:val="yellow"/>
              </w:rPr>
            </w:pPr>
          </w:p>
        </w:tc>
        <w:tc>
          <w:tcPr>
            <w:tcW w:w="1355" w:type="dxa"/>
            <w:tcBorders>
              <w:top w:val="single" w:sz="4" w:space="0" w:color="auto"/>
              <w:bottom w:val="double" w:sz="4" w:space="0" w:color="auto"/>
            </w:tcBorders>
          </w:tcPr>
          <w:p w14:paraId="4F4813EF" w14:textId="2427A540" w:rsidR="003B5F0A" w:rsidRPr="00F85051" w:rsidRDefault="003B5F0A" w:rsidP="003B5F0A">
            <w:pPr>
              <w:tabs>
                <w:tab w:val="clear" w:pos="907"/>
              </w:tabs>
              <w:ind w:right="237"/>
              <w:jc w:val="right"/>
              <w:rPr>
                <w:rFonts w:cs="Times New Roman"/>
                <w:sz w:val="22"/>
                <w:szCs w:val="22"/>
              </w:rPr>
            </w:pPr>
            <w:r>
              <w:rPr>
                <w:rFonts w:cs="Times New Roman"/>
                <w:sz w:val="22"/>
                <w:szCs w:val="22"/>
              </w:rPr>
              <w:t>18,802</w:t>
            </w:r>
          </w:p>
        </w:tc>
      </w:tr>
    </w:tbl>
    <w:p w14:paraId="5EBF88FE" w14:textId="77777777" w:rsidR="0063500F" w:rsidRPr="0063500F" w:rsidRDefault="0063500F" w:rsidP="00635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b/>
          <w:bCs/>
          <w:caps/>
          <w:sz w:val="22"/>
          <w:szCs w:val="22"/>
        </w:rPr>
      </w:pPr>
    </w:p>
    <w:p w14:paraId="750CED6D" w14:textId="77777777" w:rsidR="000E1D61" w:rsidRDefault="000E1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383ABB58" w14:textId="5A010AEC" w:rsidR="00794C9A" w:rsidRPr="00515545" w:rsidRDefault="00794C9A" w:rsidP="000110A8">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Loans to other parties</w:t>
      </w:r>
    </w:p>
    <w:p w14:paraId="4031EB19" w14:textId="77777777" w:rsidR="00794C9A" w:rsidRPr="003561CC" w:rsidRDefault="00794C9A" w:rsidP="009A7B74">
      <w:pPr>
        <w:tabs>
          <w:tab w:val="clear" w:pos="227"/>
          <w:tab w:val="clear" w:pos="454"/>
          <w:tab w:val="left" w:pos="142"/>
          <w:tab w:val="left" w:pos="426"/>
          <w:tab w:val="left" w:pos="709"/>
          <w:tab w:val="left" w:pos="1276"/>
        </w:tabs>
        <w:jc w:val="thaiDistribute"/>
        <w:rPr>
          <w:rFonts w:cs="Times New Roman"/>
          <w:sz w:val="18"/>
          <w:szCs w:val="18"/>
          <w:highlight w:val="yellow"/>
          <w:cs/>
        </w:rPr>
      </w:pPr>
    </w:p>
    <w:tbl>
      <w:tblPr>
        <w:tblW w:w="9531" w:type="dxa"/>
        <w:tblLayout w:type="fixed"/>
        <w:tblLook w:val="01E0" w:firstRow="1" w:lastRow="1" w:firstColumn="1" w:lastColumn="1" w:noHBand="0" w:noVBand="0"/>
      </w:tblPr>
      <w:tblGrid>
        <w:gridCol w:w="6237"/>
        <w:gridCol w:w="1451"/>
        <w:gridCol w:w="270"/>
        <w:gridCol w:w="1573"/>
      </w:tblGrid>
      <w:tr w:rsidR="00752799" w:rsidRPr="00515545" w14:paraId="0C987A8A" w14:textId="77777777" w:rsidTr="00752799">
        <w:tc>
          <w:tcPr>
            <w:tcW w:w="6237" w:type="dxa"/>
            <w:vAlign w:val="bottom"/>
          </w:tcPr>
          <w:p w14:paraId="5614E689"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bottom w:val="single" w:sz="4" w:space="0" w:color="auto"/>
            </w:tcBorders>
          </w:tcPr>
          <w:p w14:paraId="7ADD0868"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cs/>
              </w:rPr>
            </w:pPr>
            <w:r w:rsidRPr="00515545">
              <w:rPr>
                <w:rFonts w:cs="Times New Roman"/>
                <w:sz w:val="22"/>
                <w:szCs w:val="22"/>
              </w:rPr>
              <w:t>In Thousand Baht</w:t>
            </w:r>
          </w:p>
        </w:tc>
      </w:tr>
      <w:tr w:rsidR="00752799" w:rsidRPr="00515545" w14:paraId="34D89216" w14:textId="77777777" w:rsidTr="00752799">
        <w:tc>
          <w:tcPr>
            <w:tcW w:w="6237" w:type="dxa"/>
            <w:vAlign w:val="bottom"/>
          </w:tcPr>
          <w:p w14:paraId="50A1C43E"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top w:val="single" w:sz="4" w:space="0" w:color="auto"/>
            </w:tcBorders>
          </w:tcPr>
          <w:p w14:paraId="68F25CA2"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rPr>
            </w:pPr>
            <w:r w:rsidRPr="00515545">
              <w:rPr>
                <w:rFonts w:cs="Times New Roman"/>
                <w:spacing w:val="-2"/>
                <w:sz w:val="22"/>
                <w:szCs w:val="22"/>
              </w:rPr>
              <w:t>Consolidated financial statements/</w:t>
            </w:r>
          </w:p>
        </w:tc>
      </w:tr>
      <w:tr w:rsidR="00752799" w:rsidRPr="00515545" w14:paraId="3BABD1BB" w14:textId="77777777" w:rsidTr="00752799">
        <w:tc>
          <w:tcPr>
            <w:tcW w:w="6237" w:type="dxa"/>
            <w:vAlign w:val="bottom"/>
          </w:tcPr>
          <w:p w14:paraId="73692AA9"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bottom w:val="single" w:sz="4" w:space="0" w:color="auto"/>
            </w:tcBorders>
          </w:tcPr>
          <w:p w14:paraId="249678FA"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Separate financial statements</w:t>
            </w:r>
          </w:p>
        </w:tc>
      </w:tr>
      <w:tr w:rsidR="00752799" w:rsidRPr="00515545" w14:paraId="5C007C17" w14:textId="77777777" w:rsidTr="00C51331">
        <w:tc>
          <w:tcPr>
            <w:tcW w:w="6237" w:type="dxa"/>
            <w:vAlign w:val="bottom"/>
          </w:tcPr>
          <w:p w14:paraId="4999D4A4"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51" w:type="dxa"/>
            <w:tcBorders>
              <w:top w:val="single" w:sz="4" w:space="0" w:color="auto"/>
            </w:tcBorders>
            <w:vAlign w:val="center"/>
          </w:tcPr>
          <w:p w14:paraId="2D7F6C06" w14:textId="37CCD3B4" w:rsidR="00752799" w:rsidRPr="00515545" w:rsidRDefault="00772A94"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March 31</w:t>
            </w:r>
            <w:r w:rsidR="00752799" w:rsidRPr="00515545">
              <w:rPr>
                <w:rFonts w:cs="Times New Roman"/>
                <w:sz w:val="22"/>
                <w:szCs w:val="22"/>
              </w:rPr>
              <w:t>,</w:t>
            </w:r>
          </w:p>
        </w:tc>
        <w:tc>
          <w:tcPr>
            <w:tcW w:w="270" w:type="dxa"/>
            <w:tcBorders>
              <w:top w:val="single" w:sz="4" w:space="0" w:color="auto"/>
              <w:right w:val="nil"/>
            </w:tcBorders>
            <w:vAlign w:val="center"/>
          </w:tcPr>
          <w:p w14:paraId="0C5FF0DC"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top w:val="single" w:sz="4" w:space="0" w:color="auto"/>
              <w:left w:val="nil"/>
            </w:tcBorders>
            <w:vAlign w:val="center"/>
          </w:tcPr>
          <w:p w14:paraId="57A7D0C2"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December 31,</w:t>
            </w:r>
          </w:p>
        </w:tc>
      </w:tr>
      <w:tr w:rsidR="00752799" w:rsidRPr="00515545" w14:paraId="1BF89F26" w14:textId="77777777" w:rsidTr="00C51331">
        <w:tc>
          <w:tcPr>
            <w:tcW w:w="6237" w:type="dxa"/>
            <w:vAlign w:val="bottom"/>
          </w:tcPr>
          <w:p w14:paraId="19A5617D"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51" w:type="dxa"/>
            <w:tcBorders>
              <w:bottom w:val="single" w:sz="4" w:space="0" w:color="auto"/>
            </w:tcBorders>
            <w:vAlign w:val="center"/>
          </w:tcPr>
          <w:p w14:paraId="7899B7CC" w14:textId="4DB38BE3" w:rsidR="00752799" w:rsidRPr="00515545" w:rsidRDefault="008A0D76"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2026</w:t>
            </w:r>
          </w:p>
        </w:tc>
        <w:tc>
          <w:tcPr>
            <w:tcW w:w="270" w:type="dxa"/>
            <w:tcBorders>
              <w:right w:val="nil"/>
            </w:tcBorders>
            <w:vAlign w:val="center"/>
          </w:tcPr>
          <w:p w14:paraId="3C2D0093"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left w:val="nil"/>
            </w:tcBorders>
            <w:vAlign w:val="center"/>
          </w:tcPr>
          <w:p w14:paraId="257BDDCC" w14:textId="11866886" w:rsidR="00752799" w:rsidRPr="00515545" w:rsidRDefault="008A0D76"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2025</w:t>
            </w:r>
          </w:p>
        </w:tc>
      </w:tr>
      <w:tr w:rsidR="00752799" w:rsidRPr="003561CC" w14:paraId="4B69E032" w14:textId="77777777" w:rsidTr="0048323E">
        <w:tc>
          <w:tcPr>
            <w:tcW w:w="6237" w:type="dxa"/>
            <w:vAlign w:val="bottom"/>
          </w:tcPr>
          <w:p w14:paraId="2BFE2596" w14:textId="77777777" w:rsidR="00752799" w:rsidRPr="003561CC"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rPr>
                <w:rFonts w:cs="Times New Roman"/>
                <w:sz w:val="16"/>
                <w:szCs w:val="16"/>
                <w:lang w:val="en-GB"/>
              </w:rPr>
            </w:pPr>
          </w:p>
        </w:tc>
        <w:tc>
          <w:tcPr>
            <w:tcW w:w="1451" w:type="dxa"/>
            <w:tcBorders>
              <w:top w:val="single" w:sz="4" w:space="0" w:color="auto"/>
            </w:tcBorders>
            <w:vAlign w:val="bottom"/>
          </w:tcPr>
          <w:p w14:paraId="4FF4A87C" w14:textId="77777777" w:rsidR="00752799" w:rsidRPr="003561CC" w:rsidRDefault="00752799" w:rsidP="00752799">
            <w:pPr>
              <w:tabs>
                <w:tab w:val="clear" w:pos="907"/>
              </w:tabs>
              <w:spacing w:line="180" w:lineRule="atLeast"/>
              <w:ind w:right="237"/>
              <w:jc w:val="right"/>
              <w:rPr>
                <w:rFonts w:cs="Times New Roman"/>
                <w:sz w:val="16"/>
                <w:szCs w:val="16"/>
                <w:highlight w:val="yellow"/>
              </w:rPr>
            </w:pPr>
          </w:p>
        </w:tc>
        <w:tc>
          <w:tcPr>
            <w:tcW w:w="270" w:type="dxa"/>
          </w:tcPr>
          <w:p w14:paraId="77F07157" w14:textId="77777777" w:rsidR="00752799" w:rsidRPr="003561CC" w:rsidRDefault="00752799" w:rsidP="00752799">
            <w:pPr>
              <w:tabs>
                <w:tab w:val="clear" w:pos="907"/>
              </w:tabs>
              <w:spacing w:line="180" w:lineRule="atLeast"/>
              <w:ind w:right="237"/>
              <w:jc w:val="right"/>
              <w:rPr>
                <w:rFonts w:cs="Times New Roman"/>
                <w:sz w:val="16"/>
                <w:szCs w:val="16"/>
                <w:highlight w:val="yellow"/>
              </w:rPr>
            </w:pPr>
          </w:p>
        </w:tc>
        <w:tc>
          <w:tcPr>
            <w:tcW w:w="1573" w:type="dxa"/>
            <w:tcBorders>
              <w:top w:val="single" w:sz="4" w:space="0" w:color="auto"/>
            </w:tcBorders>
            <w:vAlign w:val="bottom"/>
          </w:tcPr>
          <w:p w14:paraId="5E38FDB5" w14:textId="77777777" w:rsidR="00752799" w:rsidRPr="003561CC" w:rsidRDefault="00752799" w:rsidP="00752799">
            <w:pPr>
              <w:tabs>
                <w:tab w:val="clear" w:pos="907"/>
              </w:tabs>
              <w:spacing w:line="180" w:lineRule="atLeast"/>
              <w:ind w:right="237"/>
              <w:jc w:val="right"/>
              <w:rPr>
                <w:rFonts w:cs="Times New Roman"/>
                <w:sz w:val="16"/>
                <w:szCs w:val="16"/>
              </w:rPr>
            </w:pPr>
          </w:p>
        </w:tc>
      </w:tr>
      <w:tr w:rsidR="008E1DA8" w:rsidRPr="00515545" w14:paraId="7F51FEB7" w14:textId="77777777" w:rsidTr="0048323E">
        <w:tc>
          <w:tcPr>
            <w:tcW w:w="6237" w:type="dxa"/>
            <w:vAlign w:val="bottom"/>
          </w:tcPr>
          <w:p w14:paraId="37CAB708" w14:textId="7DA92E1B" w:rsidR="008E1DA8" w:rsidRPr="00515545" w:rsidRDefault="00983F36" w:rsidP="008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Pr>
                <w:rFonts w:cs="Times New Roman"/>
                <w:sz w:val="22"/>
                <w:szCs w:val="22"/>
              </w:rPr>
              <w:t>Loans</w:t>
            </w:r>
            <w:r w:rsidR="008E1DA8" w:rsidRPr="00515545">
              <w:rPr>
                <w:rFonts w:cs="Times New Roman"/>
                <w:sz w:val="22"/>
                <w:szCs w:val="22"/>
              </w:rPr>
              <w:t xml:space="preserve"> to other parties</w:t>
            </w:r>
            <w:r w:rsidR="00AC6C8B">
              <w:rPr>
                <w:rFonts w:cs="Times New Roman"/>
                <w:sz w:val="22"/>
                <w:szCs w:val="22"/>
              </w:rPr>
              <w:t xml:space="preserve"> - u</w:t>
            </w:r>
            <w:r w:rsidR="00AC6C8B" w:rsidRPr="00515545">
              <w:rPr>
                <w:rFonts w:cs="Times New Roman"/>
                <w:sz w:val="22"/>
                <w:szCs w:val="22"/>
              </w:rPr>
              <w:t>nsecured</w:t>
            </w:r>
          </w:p>
        </w:tc>
        <w:tc>
          <w:tcPr>
            <w:tcW w:w="1451" w:type="dxa"/>
          </w:tcPr>
          <w:p w14:paraId="76DC71B7" w14:textId="5B27B878" w:rsidR="008E1DA8" w:rsidRPr="00515545" w:rsidRDefault="008E1DA8" w:rsidP="008E1DA8">
            <w:pPr>
              <w:tabs>
                <w:tab w:val="clear" w:pos="907"/>
              </w:tabs>
              <w:ind w:right="237"/>
              <w:jc w:val="right"/>
              <w:rPr>
                <w:rFonts w:cs="Times New Roman"/>
                <w:sz w:val="22"/>
                <w:szCs w:val="22"/>
              </w:rPr>
            </w:pPr>
            <w:r w:rsidRPr="008E1DA8">
              <w:rPr>
                <w:rFonts w:cs="Times New Roman"/>
                <w:sz w:val="22"/>
                <w:szCs w:val="22"/>
              </w:rPr>
              <w:t>16,209</w:t>
            </w:r>
          </w:p>
        </w:tc>
        <w:tc>
          <w:tcPr>
            <w:tcW w:w="270" w:type="dxa"/>
          </w:tcPr>
          <w:p w14:paraId="02036216" w14:textId="77777777" w:rsidR="008E1DA8" w:rsidRPr="00515545" w:rsidRDefault="008E1DA8" w:rsidP="008E1DA8">
            <w:pPr>
              <w:tabs>
                <w:tab w:val="clear" w:pos="907"/>
              </w:tabs>
              <w:ind w:right="237"/>
              <w:jc w:val="right"/>
              <w:rPr>
                <w:rFonts w:cs="Times New Roman"/>
                <w:sz w:val="22"/>
                <w:szCs w:val="22"/>
                <w:highlight w:val="yellow"/>
              </w:rPr>
            </w:pPr>
          </w:p>
        </w:tc>
        <w:tc>
          <w:tcPr>
            <w:tcW w:w="1573" w:type="dxa"/>
          </w:tcPr>
          <w:p w14:paraId="56D688FC" w14:textId="625F22E5" w:rsidR="008E1DA8" w:rsidRPr="00515545" w:rsidRDefault="008E1DA8" w:rsidP="008E1DA8">
            <w:pPr>
              <w:tabs>
                <w:tab w:val="clear" w:pos="907"/>
              </w:tabs>
              <w:ind w:right="237"/>
              <w:jc w:val="right"/>
              <w:rPr>
                <w:rFonts w:cs="Times New Roman"/>
                <w:sz w:val="22"/>
                <w:szCs w:val="22"/>
              </w:rPr>
            </w:pPr>
            <w:r>
              <w:rPr>
                <w:rFonts w:cs="Times New Roman"/>
                <w:sz w:val="22"/>
                <w:szCs w:val="22"/>
              </w:rPr>
              <w:t>16,684</w:t>
            </w:r>
          </w:p>
        </w:tc>
      </w:tr>
      <w:tr w:rsidR="008E1DA8" w:rsidRPr="00515545" w14:paraId="61E29F86" w14:textId="77777777" w:rsidTr="008E1DA8">
        <w:tc>
          <w:tcPr>
            <w:tcW w:w="6237" w:type="dxa"/>
            <w:vAlign w:val="bottom"/>
          </w:tcPr>
          <w:p w14:paraId="57F97C92" w14:textId="50B5EC8F" w:rsidR="008E1DA8" w:rsidRPr="00515545" w:rsidRDefault="00983F36" w:rsidP="008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Pr>
                <w:rFonts w:cs="Times New Roman"/>
                <w:sz w:val="22"/>
                <w:szCs w:val="22"/>
              </w:rPr>
              <w:t>Loans</w:t>
            </w:r>
            <w:r w:rsidR="00AC6C8B" w:rsidRPr="00515545">
              <w:rPr>
                <w:rFonts w:cs="Times New Roman"/>
                <w:sz w:val="22"/>
                <w:szCs w:val="22"/>
              </w:rPr>
              <w:t xml:space="preserve"> to other part</w:t>
            </w:r>
            <w:r w:rsidR="00AC6C8B">
              <w:rPr>
                <w:rFonts w:cs="Times New Roman"/>
                <w:sz w:val="22"/>
                <w:szCs w:val="22"/>
              </w:rPr>
              <w:t xml:space="preserve">y - </w:t>
            </w:r>
            <w:r w:rsidR="00AC6C8B" w:rsidRPr="00515545">
              <w:rPr>
                <w:rFonts w:cs="Times New Roman"/>
                <w:sz w:val="22"/>
                <w:szCs w:val="22"/>
              </w:rPr>
              <w:t>secured</w:t>
            </w:r>
          </w:p>
        </w:tc>
        <w:tc>
          <w:tcPr>
            <w:tcW w:w="1451" w:type="dxa"/>
            <w:tcBorders>
              <w:bottom w:val="single" w:sz="4" w:space="0" w:color="auto"/>
            </w:tcBorders>
          </w:tcPr>
          <w:p w14:paraId="192CCA67" w14:textId="1DDCBBD2" w:rsidR="008E1DA8" w:rsidRPr="00515545" w:rsidRDefault="008E1DA8" w:rsidP="008E1DA8">
            <w:pPr>
              <w:tabs>
                <w:tab w:val="clear" w:pos="907"/>
              </w:tabs>
              <w:ind w:right="237"/>
              <w:jc w:val="right"/>
              <w:rPr>
                <w:rFonts w:cs="Times New Roman"/>
                <w:sz w:val="22"/>
                <w:szCs w:val="22"/>
              </w:rPr>
            </w:pPr>
            <w:r w:rsidRPr="008E1DA8">
              <w:rPr>
                <w:rFonts w:cs="Times New Roman"/>
                <w:sz w:val="22"/>
                <w:szCs w:val="22"/>
              </w:rPr>
              <w:t>1,040</w:t>
            </w:r>
          </w:p>
        </w:tc>
        <w:tc>
          <w:tcPr>
            <w:tcW w:w="270" w:type="dxa"/>
          </w:tcPr>
          <w:p w14:paraId="665D9154" w14:textId="77777777" w:rsidR="008E1DA8" w:rsidRPr="00515545" w:rsidRDefault="008E1DA8" w:rsidP="008E1DA8">
            <w:pPr>
              <w:tabs>
                <w:tab w:val="clear" w:pos="907"/>
              </w:tabs>
              <w:ind w:right="237"/>
              <w:jc w:val="right"/>
              <w:rPr>
                <w:rFonts w:cs="Times New Roman"/>
                <w:sz w:val="22"/>
                <w:szCs w:val="22"/>
                <w:highlight w:val="yellow"/>
              </w:rPr>
            </w:pPr>
          </w:p>
        </w:tc>
        <w:tc>
          <w:tcPr>
            <w:tcW w:w="1573" w:type="dxa"/>
            <w:tcBorders>
              <w:bottom w:val="single" w:sz="4" w:space="0" w:color="auto"/>
            </w:tcBorders>
          </w:tcPr>
          <w:p w14:paraId="2E9D4166" w14:textId="4CC51EB2" w:rsidR="008E1DA8" w:rsidRPr="008E1DA8" w:rsidRDefault="008E1DA8" w:rsidP="008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r>
              <w:rPr>
                <w:rFonts w:cs="Times New Roman"/>
                <w:sz w:val="20"/>
                <w:szCs w:val="20"/>
              </w:rPr>
              <w:t>-</w:t>
            </w:r>
          </w:p>
        </w:tc>
      </w:tr>
      <w:tr w:rsidR="008E1DA8" w:rsidRPr="00515545" w14:paraId="04B17721" w14:textId="77777777" w:rsidTr="008E1DA8">
        <w:tc>
          <w:tcPr>
            <w:tcW w:w="6237" w:type="dxa"/>
            <w:vAlign w:val="bottom"/>
          </w:tcPr>
          <w:p w14:paraId="228725AC" w14:textId="6F08C7B4" w:rsidR="008E1DA8" w:rsidRPr="00515545" w:rsidRDefault="00AC6C8B" w:rsidP="008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Pr>
                <w:rFonts w:cs="Times New Roman"/>
                <w:sz w:val="22"/>
                <w:szCs w:val="22"/>
              </w:rPr>
              <w:t>Total</w:t>
            </w:r>
          </w:p>
        </w:tc>
        <w:tc>
          <w:tcPr>
            <w:tcW w:w="1451" w:type="dxa"/>
            <w:tcBorders>
              <w:top w:val="single" w:sz="4" w:space="0" w:color="auto"/>
            </w:tcBorders>
          </w:tcPr>
          <w:p w14:paraId="35BCFE71" w14:textId="381E342B" w:rsidR="008E1DA8" w:rsidRPr="00515545" w:rsidRDefault="008E1DA8" w:rsidP="008E1DA8">
            <w:pPr>
              <w:tabs>
                <w:tab w:val="clear" w:pos="907"/>
              </w:tabs>
              <w:ind w:right="237"/>
              <w:jc w:val="right"/>
              <w:rPr>
                <w:rFonts w:cs="Times New Roman"/>
                <w:sz w:val="22"/>
                <w:szCs w:val="22"/>
              </w:rPr>
            </w:pPr>
            <w:r w:rsidRPr="008E1DA8">
              <w:rPr>
                <w:rFonts w:cs="Times New Roman"/>
                <w:sz w:val="22"/>
                <w:szCs w:val="22"/>
              </w:rPr>
              <w:t>17,249</w:t>
            </w:r>
          </w:p>
        </w:tc>
        <w:tc>
          <w:tcPr>
            <w:tcW w:w="270" w:type="dxa"/>
          </w:tcPr>
          <w:p w14:paraId="2E7A0F6A" w14:textId="77777777" w:rsidR="008E1DA8" w:rsidRPr="00515545" w:rsidRDefault="008E1DA8" w:rsidP="008E1DA8">
            <w:pPr>
              <w:tabs>
                <w:tab w:val="clear" w:pos="907"/>
              </w:tabs>
              <w:ind w:right="237"/>
              <w:jc w:val="right"/>
              <w:rPr>
                <w:rFonts w:cs="Times New Roman"/>
                <w:sz w:val="22"/>
                <w:szCs w:val="22"/>
                <w:highlight w:val="yellow"/>
              </w:rPr>
            </w:pPr>
          </w:p>
        </w:tc>
        <w:tc>
          <w:tcPr>
            <w:tcW w:w="1573" w:type="dxa"/>
            <w:tcBorders>
              <w:top w:val="single" w:sz="4" w:space="0" w:color="auto"/>
            </w:tcBorders>
          </w:tcPr>
          <w:p w14:paraId="1BAE3199" w14:textId="108547C7" w:rsidR="008E1DA8" w:rsidRDefault="008E1DA8" w:rsidP="008E1DA8">
            <w:pPr>
              <w:tabs>
                <w:tab w:val="clear" w:pos="907"/>
              </w:tabs>
              <w:ind w:right="237"/>
              <w:jc w:val="right"/>
              <w:rPr>
                <w:rFonts w:cs="Times New Roman"/>
                <w:sz w:val="22"/>
                <w:szCs w:val="22"/>
              </w:rPr>
            </w:pPr>
            <w:r>
              <w:rPr>
                <w:rFonts w:cs="Times New Roman"/>
                <w:sz w:val="22"/>
                <w:szCs w:val="22"/>
              </w:rPr>
              <w:t>16,684</w:t>
            </w:r>
          </w:p>
        </w:tc>
      </w:tr>
      <w:tr w:rsidR="008E1DA8" w:rsidRPr="00515545" w14:paraId="0BE46903" w14:textId="77777777" w:rsidTr="0048323E">
        <w:tc>
          <w:tcPr>
            <w:tcW w:w="6237" w:type="dxa"/>
            <w:vAlign w:val="bottom"/>
          </w:tcPr>
          <w:p w14:paraId="07A5BB27" w14:textId="77777777" w:rsidR="008E1DA8" w:rsidRPr="00515545" w:rsidRDefault="008E1DA8" w:rsidP="008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Less current portion</w:t>
            </w:r>
          </w:p>
        </w:tc>
        <w:tc>
          <w:tcPr>
            <w:tcW w:w="1451" w:type="dxa"/>
          </w:tcPr>
          <w:p w14:paraId="7C0986A1" w14:textId="79C41708" w:rsidR="008E1DA8" w:rsidRPr="00515545" w:rsidRDefault="008E1DA8" w:rsidP="00983F36">
            <w:pPr>
              <w:tabs>
                <w:tab w:val="clear" w:pos="907"/>
                <w:tab w:val="clear" w:pos="1644"/>
                <w:tab w:val="clear" w:pos="1871"/>
              </w:tabs>
              <w:ind w:right="162"/>
              <w:jc w:val="right"/>
              <w:rPr>
                <w:rFonts w:cs="Times New Roman"/>
                <w:sz w:val="22"/>
                <w:szCs w:val="22"/>
              </w:rPr>
            </w:pPr>
            <w:r w:rsidRPr="008E1DA8">
              <w:rPr>
                <w:rFonts w:cs="Times New Roman"/>
                <w:sz w:val="22"/>
                <w:szCs w:val="22"/>
              </w:rPr>
              <w:t>(3,802)</w:t>
            </w:r>
          </w:p>
        </w:tc>
        <w:tc>
          <w:tcPr>
            <w:tcW w:w="270" w:type="dxa"/>
          </w:tcPr>
          <w:p w14:paraId="147EC8ED" w14:textId="77777777" w:rsidR="008E1DA8" w:rsidRPr="00515545" w:rsidRDefault="008E1DA8" w:rsidP="008E1DA8">
            <w:pPr>
              <w:tabs>
                <w:tab w:val="clear" w:pos="907"/>
              </w:tabs>
              <w:ind w:right="170"/>
              <w:jc w:val="right"/>
              <w:rPr>
                <w:rFonts w:cs="Times New Roman"/>
                <w:sz w:val="22"/>
                <w:szCs w:val="22"/>
                <w:highlight w:val="yellow"/>
                <w:cs/>
              </w:rPr>
            </w:pPr>
          </w:p>
        </w:tc>
        <w:tc>
          <w:tcPr>
            <w:tcW w:w="1573" w:type="dxa"/>
          </w:tcPr>
          <w:p w14:paraId="5EEED814" w14:textId="76CA9A4F" w:rsidR="008E1DA8" w:rsidRPr="00515545" w:rsidRDefault="008E1DA8" w:rsidP="008E1DA8">
            <w:pPr>
              <w:tabs>
                <w:tab w:val="clear" w:pos="907"/>
                <w:tab w:val="clear" w:pos="1644"/>
                <w:tab w:val="clear" w:pos="1871"/>
              </w:tabs>
              <w:ind w:right="162"/>
              <w:jc w:val="right"/>
              <w:rPr>
                <w:rFonts w:cs="Times New Roman"/>
                <w:sz w:val="22"/>
                <w:szCs w:val="22"/>
              </w:rPr>
            </w:pPr>
            <w:r>
              <w:rPr>
                <w:rFonts w:cs="Times New Roman"/>
                <w:sz w:val="22"/>
                <w:szCs w:val="22"/>
              </w:rPr>
              <w:t>(3,001)</w:t>
            </w:r>
          </w:p>
        </w:tc>
      </w:tr>
      <w:tr w:rsidR="008E1DA8" w:rsidRPr="00515545" w14:paraId="3E123E28" w14:textId="77777777" w:rsidTr="0048323E">
        <w:tc>
          <w:tcPr>
            <w:tcW w:w="6237" w:type="dxa"/>
            <w:vAlign w:val="bottom"/>
          </w:tcPr>
          <w:p w14:paraId="549D4139" w14:textId="77777777" w:rsidR="008E1DA8" w:rsidRPr="00515545" w:rsidRDefault="008E1DA8" w:rsidP="008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451" w:type="dxa"/>
            <w:tcBorders>
              <w:top w:val="single" w:sz="4" w:space="0" w:color="auto"/>
              <w:bottom w:val="double" w:sz="4" w:space="0" w:color="auto"/>
            </w:tcBorders>
          </w:tcPr>
          <w:p w14:paraId="2FDC1D32" w14:textId="72B47DB2" w:rsidR="008E1DA8" w:rsidRPr="00515545" w:rsidRDefault="008E1DA8" w:rsidP="008E1DA8">
            <w:pPr>
              <w:tabs>
                <w:tab w:val="clear" w:pos="907"/>
              </w:tabs>
              <w:ind w:right="237"/>
              <w:jc w:val="right"/>
              <w:rPr>
                <w:rFonts w:cs="Times New Roman"/>
                <w:sz w:val="22"/>
                <w:szCs w:val="22"/>
              </w:rPr>
            </w:pPr>
            <w:r w:rsidRPr="008E1DA8">
              <w:rPr>
                <w:rFonts w:cs="Times New Roman"/>
                <w:sz w:val="22"/>
                <w:szCs w:val="22"/>
              </w:rPr>
              <w:t>13,447</w:t>
            </w:r>
          </w:p>
        </w:tc>
        <w:tc>
          <w:tcPr>
            <w:tcW w:w="270" w:type="dxa"/>
          </w:tcPr>
          <w:p w14:paraId="2A58D9D0" w14:textId="77777777" w:rsidR="008E1DA8" w:rsidRPr="00515545" w:rsidRDefault="008E1DA8" w:rsidP="008E1DA8">
            <w:pPr>
              <w:tabs>
                <w:tab w:val="clear" w:pos="907"/>
              </w:tabs>
              <w:ind w:right="237"/>
              <w:jc w:val="right"/>
              <w:rPr>
                <w:rFonts w:cs="Times New Roman"/>
                <w:sz w:val="22"/>
                <w:szCs w:val="22"/>
                <w:highlight w:val="yellow"/>
              </w:rPr>
            </w:pPr>
          </w:p>
        </w:tc>
        <w:tc>
          <w:tcPr>
            <w:tcW w:w="1573" w:type="dxa"/>
            <w:tcBorders>
              <w:top w:val="single" w:sz="4" w:space="0" w:color="auto"/>
              <w:bottom w:val="double" w:sz="4" w:space="0" w:color="auto"/>
            </w:tcBorders>
          </w:tcPr>
          <w:p w14:paraId="2DA8C174" w14:textId="558EB0D9" w:rsidR="008E1DA8" w:rsidRPr="00515545" w:rsidRDefault="008E1DA8" w:rsidP="008E1DA8">
            <w:pPr>
              <w:tabs>
                <w:tab w:val="clear" w:pos="907"/>
              </w:tabs>
              <w:ind w:right="237"/>
              <w:jc w:val="right"/>
              <w:rPr>
                <w:rFonts w:cs="Times New Roman"/>
                <w:sz w:val="22"/>
                <w:szCs w:val="22"/>
              </w:rPr>
            </w:pPr>
            <w:r>
              <w:rPr>
                <w:rFonts w:cs="Times New Roman"/>
                <w:sz w:val="22"/>
                <w:szCs w:val="22"/>
              </w:rPr>
              <w:t>13,683</w:t>
            </w:r>
          </w:p>
        </w:tc>
      </w:tr>
    </w:tbl>
    <w:p w14:paraId="5CE75527" w14:textId="77777777" w:rsidR="00C51331" w:rsidRPr="003561CC" w:rsidRDefault="00C51331" w:rsidP="00C51331">
      <w:pPr>
        <w:tabs>
          <w:tab w:val="clear" w:pos="227"/>
          <w:tab w:val="clear" w:pos="454"/>
          <w:tab w:val="left" w:pos="142"/>
          <w:tab w:val="left" w:pos="426"/>
          <w:tab w:val="left" w:pos="709"/>
          <w:tab w:val="left" w:pos="1276"/>
        </w:tabs>
        <w:jc w:val="thaiDistribute"/>
        <w:rPr>
          <w:rFonts w:cs="Times New Roman"/>
          <w:sz w:val="18"/>
          <w:szCs w:val="18"/>
          <w:highlight w:val="yellow"/>
        </w:rPr>
      </w:pPr>
    </w:p>
    <w:p w14:paraId="5C05D73F" w14:textId="2C1BB095" w:rsidR="008A0D76" w:rsidRPr="00515545" w:rsidRDefault="008A0D76" w:rsidP="008A0D76">
      <w:pPr>
        <w:tabs>
          <w:tab w:val="clear" w:pos="227"/>
          <w:tab w:val="clear" w:pos="454"/>
          <w:tab w:val="left" w:pos="142"/>
          <w:tab w:val="left" w:pos="426"/>
          <w:tab w:val="left" w:pos="709"/>
          <w:tab w:val="left" w:pos="1276"/>
        </w:tabs>
        <w:jc w:val="thaiDistribute"/>
        <w:rPr>
          <w:rFonts w:cs="Times New Roman"/>
          <w:sz w:val="22"/>
          <w:szCs w:val="22"/>
        </w:rPr>
      </w:pPr>
      <w:r w:rsidRPr="00515545">
        <w:rPr>
          <w:rFonts w:cs="Times New Roman"/>
          <w:sz w:val="22"/>
          <w:szCs w:val="22"/>
        </w:rPr>
        <w:t>Unsecured loan</w:t>
      </w:r>
      <w:r w:rsidRPr="00515545">
        <w:rPr>
          <w:sz w:val="22"/>
          <w:szCs w:val="22"/>
        </w:rPr>
        <w:t xml:space="preserve"> to other parties </w:t>
      </w:r>
      <w:r w:rsidRPr="00515545">
        <w:rPr>
          <w:rFonts w:cs="Cordia New"/>
          <w:sz w:val="22"/>
          <w:szCs w:val="22"/>
        </w:rPr>
        <w:t xml:space="preserve">comprised of (1) loans to </w:t>
      </w:r>
      <w:r w:rsidRPr="00515545">
        <w:rPr>
          <w:sz w:val="22"/>
          <w:szCs w:val="22"/>
        </w:rPr>
        <w:t xml:space="preserve">a </w:t>
      </w:r>
      <w:r w:rsidRPr="00515545">
        <w:rPr>
          <w:rFonts w:cs="Times New Roman"/>
          <w:sz w:val="22"/>
          <w:szCs w:val="22"/>
        </w:rPr>
        <w:t xml:space="preserve">local non-related company whose business is engaged in sales of solar-cell panel amounting to Baht </w:t>
      </w:r>
      <w:r w:rsidR="00AC6C8B">
        <w:rPr>
          <w:rFonts w:cs="Times New Roman"/>
          <w:sz w:val="22"/>
          <w:szCs w:val="22"/>
        </w:rPr>
        <w:t>6.4</w:t>
      </w:r>
      <w:r>
        <w:rPr>
          <w:rFonts w:cs="Times New Roman"/>
          <w:sz w:val="22"/>
          <w:szCs w:val="22"/>
        </w:rPr>
        <w:t xml:space="preserve"> </w:t>
      </w:r>
      <w:r w:rsidRPr="00515545">
        <w:rPr>
          <w:rFonts w:cs="Times New Roman"/>
          <w:sz w:val="22"/>
          <w:szCs w:val="22"/>
        </w:rPr>
        <w:t xml:space="preserve">million as at </w:t>
      </w:r>
      <w:r>
        <w:rPr>
          <w:rFonts w:cs="Times New Roman"/>
          <w:sz w:val="22"/>
          <w:szCs w:val="22"/>
        </w:rPr>
        <w:t>March 31</w:t>
      </w:r>
      <w:r w:rsidRPr="00515545">
        <w:rPr>
          <w:rFonts w:cs="Times New Roman"/>
          <w:sz w:val="22"/>
          <w:szCs w:val="22"/>
        </w:rPr>
        <w:t>, 202</w:t>
      </w:r>
      <w:r>
        <w:rPr>
          <w:rFonts w:cs="Times New Roman"/>
          <w:sz w:val="22"/>
          <w:szCs w:val="22"/>
        </w:rPr>
        <w:t>6</w:t>
      </w:r>
      <w:r w:rsidRPr="00515545">
        <w:rPr>
          <w:rFonts w:cs="Times New Roman"/>
          <w:sz w:val="22"/>
          <w:szCs w:val="22"/>
        </w:rPr>
        <w:t xml:space="preserve"> </w:t>
      </w:r>
      <w:r w:rsidRPr="008625AE">
        <w:rPr>
          <w:rFonts w:cs="Times New Roman"/>
          <w:sz w:val="22"/>
          <w:szCs w:val="22"/>
        </w:rPr>
        <w:t xml:space="preserve">(Baht </w:t>
      </w:r>
      <w:r>
        <w:rPr>
          <w:rFonts w:cs="Times New Roman"/>
          <w:sz w:val="22"/>
          <w:szCs w:val="22"/>
        </w:rPr>
        <w:t xml:space="preserve">6.9 </w:t>
      </w:r>
      <w:r w:rsidRPr="008625AE">
        <w:rPr>
          <w:rFonts w:cs="Times New Roman"/>
          <w:sz w:val="22"/>
          <w:szCs w:val="22"/>
        </w:rPr>
        <w:t>million as at December 31, 202</w:t>
      </w:r>
      <w:r>
        <w:rPr>
          <w:rFonts w:cs="Times New Roman"/>
          <w:sz w:val="22"/>
          <w:szCs w:val="22"/>
        </w:rPr>
        <w:t>5</w:t>
      </w:r>
      <w:r w:rsidRPr="008625AE">
        <w:rPr>
          <w:rFonts w:cs="Times New Roman"/>
          <w:sz w:val="22"/>
          <w:szCs w:val="22"/>
        </w:rPr>
        <w:t>),</w:t>
      </w:r>
      <w:r w:rsidRPr="00515545">
        <w:rPr>
          <w:rFonts w:cs="Times New Roman"/>
          <w:sz w:val="22"/>
          <w:szCs w:val="22"/>
        </w:rPr>
        <w:t xml:space="preserve"> bears interest</w:t>
      </w:r>
      <w:r>
        <w:rPr>
          <w:rFonts w:cs="Times New Roman"/>
          <w:sz w:val="22"/>
          <w:szCs w:val="22"/>
        </w:rPr>
        <w:t xml:space="preserve"> rate</w:t>
      </w:r>
      <w:r w:rsidRPr="00515545">
        <w:rPr>
          <w:rFonts w:cs="Times New Roman"/>
          <w:sz w:val="22"/>
          <w:szCs w:val="22"/>
        </w:rPr>
        <w:t xml:space="preserve"> at 10% p.a. and is repayable monthly, totaling 72 months, starting from March 2022 until February 2028 and (2) loans to agents amounting to </w:t>
      </w:r>
      <w:r w:rsidRPr="002A0BE2">
        <w:rPr>
          <w:rFonts w:cs="Times New Roman"/>
          <w:sz w:val="22"/>
          <w:szCs w:val="22"/>
        </w:rPr>
        <w:t xml:space="preserve">Baht </w:t>
      </w:r>
      <w:r w:rsidR="00AC6C8B">
        <w:rPr>
          <w:rFonts w:cs="Times New Roman"/>
          <w:sz w:val="22"/>
          <w:szCs w:val="22"/>
        </w:rPr>
        <w:t>9.8</w:t>
      </w:r>
      <w:r>
        <w:rPr>
          <w:rFonts w:cs="Times New Roman"/>
          <w:sz w:val="22"/>
          <w:szCs w:val="22"/>
        </w:rPr>
        <w:t xml:space="preserve"> </w:t>
      </w:r>
      <w:r w:rsidRPr="008625AE">
        <w:rPr>
          <w:rFonts w:cs="Times New Roman"/>
          <w:sz w:val="22"/>
          <w:szCs w:val="22"/>
        </w:rPr>
        <w:t xml:space="preserve">million as at </w:t>
      </w:r>
      <w:r>
        <w:rPr>
          <w:rFonts w:cs="Times New Roman"/>
          <w:sz w:val="22"/>
          <w:szCs w:val="22"/>
        </w:rPr>
        <w:t>March 31</w:t>
      </w:r>
      <w:r w:rsidRPr="008625AE">
        <w:rPr>
          <w:rFonts w:cs="Times New Roman"/>
          <w:sz w:val="22"/>
          <w:szCs w:val="22"/>
        </w:rPr>
        <w:t>, 202</w:t>
      </w:r>
      <w:r>
        <w:rPr>
          <w:rFonts w:cs="Times New Roman"/>
          <w:sz w:val="22"/>
          <w:szCs w:val="22"/>
        </w:rPr>
        <w:t>6</w:t>
      </w:r>
      <w:r w:rsidRPr="008625AE">
        <w:rPr>
          <w:rFonts w:cs="Times New Roman"/>
          <w:sz w:val="22"/>
          <w:szCs w:val="22"/>
        </w:rPr>
        <w:t xml:space="preserve"> </w:t>
      </w:r>
      <w:r w:rsidR="00916EE7">
        <w:rPr>
          <w:rFonts w:cs="Times New Roman"/>
          <w:sz w:val="22"/>
          <w:szCs w:val="22"/>
        </w:rPr>
        <w:t xml:space="preserve">and </w:t>
      </w:r>
      <w:r w:rsidRPr="008625AE">
        <w:rPr>
          <w:rFonts w:cs="Times New Roman"/>
          <w:sz w:val="22"/>
          <w:szCs w:val="22"/>
        </w:rPr>
        <w:t>December 31, 20</w:t>
      </w:r>
      <w:r>
        <w:rPr>
          <w:rFonts w:cs="Times New Roman"/>
          <w:sz w:val="22"/>
          <w:szCs w:val="22"/>
        </w:rPr>
        <w:t>25,</w:t>
      </w:r>
      <w:r w:rsidRPr="008625AE">
        <w:rPr>
          <w:rFonts w:cs="Times New Roman"/>
          <w:sz w:val="22"/>
          <w:szCs w:val="22"/>
        </w:rPr>
        <w:t xml:space="preserve"> bear interest rate at 9% p.a. and</w:t>
      </w:r>
      <w:r w:rsidRPr="00515545">
        <w:rPr>
          <w:rFonts w:cs="Times New Roman"/>
          <w:sz w:val="22"/>
          <w:szCs w:val="22"/>
        </w:rPr>
        <w:t xml:space="preserve"> mature </w:t>
      </w:r>
      <w:r>
        <w:rPr>
          <w:rFonts w:cs="Times New Roman"/>
          <w:sz w:val="22"/>
          <w:szCs w:val="22"/>
        </w:rPr>
        <w:t xml:space="preserve">within </w:t>
      </w:r>
      <w:r w:rsidRPr="00515545">
        <w:rPr>
          <w:rFonts w:cs="Times New Roman"/>
          <w:sz w:val="22"/>
          <w:szCs w:val="22"/>
        </w:rPr>
        <w:t>202</w:t>
      </w:r>
      <w:r>
        <w:rPr>
          <w:rFonts w:cs="Times New Roman"/>
          <w:sz w:val="22"/>
          <w:szCs w:val="22"/>
        </w:rPr>
        <w:t>8</w:t>
      </w:r>
      <w:r w:rsidRPr="00515545">
        <w:rPr>
          <w:rFonts w:cs="Times New Roman"/>
          <w:sz w:val="22"/>
          <w:szCs w:val="22"/>
        </w:rPr>
        <w:t>.</w:t>
      </w:r>
    </w:p>
    <w:p w14:paraId="332CE2CE" w14:textId="77777777" w:rsidR="008A0D76" w:rsidRPr="003561CC" w:rsidRDefault="008A0D76" w:rsidP="003A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18"/>
          <w:szCs w:val="18"/>
        </w:rPr>
      </w:pPr>
    </w:p>
    <w:p w14:paraId="71D77C36" w14:textId="438A0F60" w:rsidR="00AC6C8B" w:rsidRDefault="00AC6C8B" w:rsidP="003A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EB5F64">
        <w:rPr>
          <w:rFonts w:cs="Times New Roman"/>
          <w:sz w:val="22"/>
          <w:szCs w:val="22"/>
        </w:rPr>
        <w:t>Secured loan</w:t>
      </w:r>
      <w:r w:rsidRPr="00EB5F64">
        <w:rPr>
          <w:sz w:val="22"/>
          <w:szCs w:val="22"/>
        </w:rPr>
        <w:t xml:space="preserve"> to other party is loan</w:t>
      </w:r>
      <w:r w:rsidRPr="00EB5F64">
        <w:rPr>
          <w:rFonts w:cs="Cordia New"/>
          <w:sz w:val="22"/>
          <w:szCs w:val="22"/>
        </w:rPr>
        <w:t xml:space="preserve"> to </w:t>
      </w:r>
      <w:r w:rsidRPr="00EB5F64">
        <w:rPr>
          <w:sz w:val="22"/>
          <w:szCs w:val="22"/>
        </w:rPr>
        <w:t xml:space="preserve">a </w:t>
      </w:r>
      <w:r w:rsidRPr="00EB5F64">
        <w:rPr>
          <w:rFonts w:cs="Times New Roman"/>
          <w:sz w:val="22"/>
          <w:szCs w:val="22"/>
        </w:rPr>
        <w:t xml:space="preserve">local non-related company whose business is engaged in </w:t>
      </w:r>
      <w:r w:rsidR="003561CC" w:rsidRPr="00EB5F64">
        <w:rPr>
          <w:rFonts w:cs="Times New Roman"/>
          <w:sz w:val="22"/>
          <w:szCs w:val="22"/>
        </w:rPr>
        <w:t>manufacturing and sales of drinking water</w:t>
      </w:r>
      <w:r w:rsidRPr="00EB5F64">
        <w:rPr>
          <w:rFonts w:cs="Times New Roman"/>
          <w:sz w:val="22"/>
          <w:szCs w:val="22"/>
        </w:rPr>
        <w:t xml:space="preserve"> amounting to Baht </w:t>
      </w:r>
      <w:r w:rsidR="003561CC" w:rsidRPr="00EB5F64">
        <w:rPr>
          <w:rFonts w:cs="Times New Roman"/>
          <w:sz w:val="22"/>
          <w:szCs w:val="22"/>
        </w:rPr>
        <w:t>1</w:t>
      </w:r>
      <w:r w:rsidRPr="00EB5F64">
        <w:rPr>
          <w:rFonts w:cs="Times New Roman"/>
          <w:sz w:val="22"/>
          <w:szCs w:val="22"/>
        </w:rPr>
        <w:t xml:space="preserve"> million as at March 31, 2026, bears interest rate at 1</w:t>
      </w:r>
      <w:r w:rsidR="003561CC" w:rsidRPr="00EB5F64">
        <w:rPr>
          <w:rFonts w:cs="Times New Roman"/>
          <w:sz w:val="22"/>
          <w:szCs w:val="22"/>
        </w:rPr>
        <w:t>5</w:t>
      </w:r>
      <w:r w:rsidRPr="00EB5F64">
        <w:rPr>
          <w:rFonts w:cs="Times New Roman"/>
          <w:sz w:val="22"/>
          <w:szCs w:val="22"/>
        </w:rPr>
        <w:t>% p.a. and is repayable monthly, totaling 2</w:t>
      </w:r>
      <w:r w:rsidR="003561CC" w:rsidRPr="00EB5F64">
        <w:rPr>
          <w:rFonts w:cs="Times New Roman"/>
          <w:sz w:val="22"/>
          <w:szCs w:val="22"/>
        </w:rPr>
        <w:t>4</w:t>
      </w:r>
      <w:r w:rsidRPr="00EB5F64">
        <w:rPr>
          <w:rFonts w:cs="Times New Roman"/>
          <w:sz w:val="22"/>
          <w:szCs w:val="22"/>
        </w:rPr>
        <w:t xml:space="preserve"> months, starting from </w:t>
      </w:r>
      <w:r w:rsidR="003561CC" w:rsidRPr="00EB5F64">
        <w:rPr>
          <w:rFonts w:cs="Times New Roman"/>
          <w:sz w:val="22"/>
          <w:szCs w:val="22"/>
        </w:rPr>
        <w:t>April 2026</w:t>
      </w:r>
      <w:r w:rsidRPr="00EB5F64">
        <w:rPr>
          <w:rFonts w:cs="Times New Roman"/>
          <w:sz w:val="22"/>
          <w:szCs w:val="22"/>
        </w:rPr>
        <w:t xml:space="preserve"> until </w:t>
      </w:r>
      <w:r w:rsidR="003561CC" w:rsidRPr="00EB5F64">
        <w:rPr>
          <w:rFonts w:cs="Times New Roman"/>
          <w:sz w:val="22"/>
          <w:szCs w:val="22"/>
        </w:rPr>
        <w:t>March 2028.</w:t>
      </w:r>
    </w:p>
    <w:p w14:paraId="344B9E12" w14:textId="77777777" w:rsidR="00AC6C8B" w:rsidRPr="003561CC" w:rsidRDefault="00AC6C8B" w:rsidP="003A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18"/>
          <w:szCs w:val="18"/>
        </w:rPr>
      </w:pPr>
    </w:p>
    <w:p w14:paraId="4905046C" w14:textId="1BB58180" w:rsidR="00165B68" w:rsidRPr="00B20E10" w:rsidRDefault="00165B68" w:rsidP="00165B68">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cs="Times New Roman"/>
          <w:b/>
          <w:bCs/>
          <w:caps/>
          <w:sz w:val="22"/>
          <w:szCs w:val="22"/>
        </w:rPr>
      </w:pPr>
      <w:r w:rsidRPr="007714FB">
        <w:rPr>
          <w:rFonts w:cs="Times New Roman"/>
          <w:b/>
          <w:bCs/>
          <w:sz w:val="22"/>
          <w:szCs w:val="22"/>
        </w:rPr>
        <w:t>O</w:t>
      </w:r>
      <w:r>
        <w:rPr>
          <w:rFonts w:cs="Times New Roman"/>
          <w:b/>
          <w:bCs/>
          <w:sz w:val="22"/>
          <w:szCs w:val="22"/>
        </w:rPr>
        <w:t>THER CURRENT FINANCIAL ASSETS</w:t>
      </w:r>
    </w:p>
    <w:p w14:paraId="089FB78F" w14:textId="77777777" w:rsidR="00B20E10" w:rsidRPr="003561CC" w:rsidRDefault="00B20E10" w:rsidP="00B20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18"/>
          <w:szCs w:val="18"/>
        </w:rPr>
      </w:pPr>
    </w:p>
    <w:tbl>
      <w:tblPr>
        <w:tblW w:w="10146" w:type="dxa"/>
        <w:tblLayout w:type="fixed"/>
        <w:tblLook w:val="01E0" w:firstRow="1" w:lastRow="1" w:firstColumn="1" w:lastColumn="1" w:noHBand="0" w:noVBand="0"/>
      </w:tblPr>
      <w:tblGrid>
        <w:gridCol w:w="3544"/>
        <w:gridCol w:w="1474"/>
        <w:gridCol w:w="241"/>
        <w:gridCol w:w="1474"/>
        <w:gridCol w:w="236"/>
        <w:gridCol w:w="1474"/>
        <w:gridCol w:w="236"/>
        <w:gridCol w:w="1467"/>
      </w:tblGrid>
      <w:tr w:rsidR="008A0D76" w:rsidRPr="006347F4" w14:paraId="68925935" w14:textId="77777777" w:rsidTr="00A57D20">
        <w:trPr>
          <w:trHeight w:val="260"/>
        </w:trPr>
        <w:tc>
          <w:tcPr>
            <w:tcW w:w="3544" w:type="dxa"/>
            <w:vAlign w:val="bottom"/>
          </w:tcPr>
          <w:p w14:paraId="608A882D" w14:textId="77777777" w:rsidR="008A0D76" w:rsidRPr="006347F4" w:rsidRDefault="008A0D76" w:rsidP="00A57D20">
            <w:pPr>
              <w:pStyle w:val="1"/>
              <w:widowControl/>
              <w:ind w:right="0"/>
              <w:jc w:val="center"/>
              <w:rPr>
                <w:rFonts w:hAnsi="Times New Roman" w:cs="Times New Roman"/>
                <w:color w:val="auto"/>
                <w:sz w:val="22"/>
                <w:szCs w:val="22"/>
              </w:rPr>
            </w:pPr>
          </w:p>
        </w:tc>
        <w:tc>
          <w:tcPr>
            <w:tcW w:w="6602" w:type="dxa"/>
            <w:gridSpan w:val="7"/>
            <w:tcBorders>
              <w:bottom w:val="single" w:sz="4" w:space="0" w:color="auto"/>
            </w:tcBorders>
            <w:vAlign w:val="center"/>
          </w:tcPr>
          <w:p w14:paraId="3D971877" w14:textId="77777777" w:rsidR="008A0D76" w:rsidRPr="00515545" w:rsidRDefault="008A0D76"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In Thousand Baht</w:t>
            </w:r>
          </w:p>
        </w:tc>
      </w:tr>
      <w:tr w:rsidR="008A0D76" w:rsidRPr="006347F4" w14:paraId="7EEC3EF9" w14:textId="77777777" w:rsidTr="00A57D20">
        <w:trPr>
          <w:trHeight w:val="260"/>
        </w:trPr>
        <w:tc>
          <w:tcPr>
            <w:tcW w:w="3544" w:type="dxa"/>
            <w:vAlign w:val="bottom"/>
          </w:tcPr>
          <w:p w14:paraId="51752723" w14:textId="77777777" w:rsidR="008A0D76" w:rsidRPr="006347F4" w:rsidRDefault="008A0D76" w:rsidP="00A57D20">
            <w:pPr>
              <w:pStyle w:val="1"/>
              <w:widowControl/>
              <w:ind w:right="0"/>
              <w:jc w:val="center"/>
              <w:rPr>
                <w:rFonts w:hAnsi="Times New Roman" w:cs="Times New Roman"/>
                <w:color w:val="auto"/>
                <w:sz w:val="22"/>
                <w:szCs w:val="22"/>
              </w:rPr>
            </w:pPr>
          </w:p>
        </w:tc>
        <w:tc>
          <w:tcPr>
            <w:tcW w:w="3189" w:type="dxa"/>
            <w:gridSpan w:val="3"/>
            <w:tcBorders>
              <w:top w:val="single" w:sz="4" w:space="0" w:color="auto"/>
            </w:tcBorders>
            <w:vAlign w:val="center"/>
          </w:tcPr>
          <w:p w14:paraId="166B3E3D" w14:textId="77777777" w:rsidR="008A0D76" w:rsidRPr="00515545" w:rsidRDefault="008A0D76"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Consolidated</w:t>
            </w:r>
          </w:p>
        </w:tc>
        <w:tc>
          <w:tcPr>
            <w:tcW w:w="236" w:type="dxa"/>
            <w:tcBorders>
              <w:top w:val="single" w:sz="4" w:space="0" w:color="auto"/>
            </w:tcBorders>
            <w:vAlign w:val="bottom"/>
          </w:tcPr>
          <w:p w14:paraId="2B3F5971" w14:textId="77777777" w:rsidR="008A0D76" w:rsidRPr="006347F4" w:rsidRDefault="008A0D76"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177" w:type="dxa"/>
            <w:gridSpan w:val="3"/>
            <w:tcBorders>
              <w:top w:val="single" w:sz="4" w:space="0" w:color="auto"/>
            </w:tcBorders>
            <w:vAlign w:val="center"/>
          </w:tcPr>
          <w:p w14:paraId="38570F21" w14:textId="77777777" w:rsidR="008A0D76" w:rsidRPr="00515545" w:rsidRDefault="008A0D76"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Separate</w:t>
            </w:r>
          </w:p>
        </w:tc>
      </w:tr>
      <w:tr w:rsidR="008A0D76" w:rsidRPr="006347F4" w14:paraId="751A5515" w14:textId="77777777" w:rsidTr="00A57D20">
        <w:trPr>
          <w:trHeight w:val="260"/>
        </w:trPr>
        <w:tc>
          <w:tcPr>
            <w:tcW w:w="3544" w:type="dxa"/>
            <w:vAlign w:val="bottom"/>
          </w:tcPr>
          <w:p w14:paraId="4838DC6E" w14:textId="77777777" w:rsidR="008A0D76" w:rsidRPr="006347F4" w:rsidRDefault="008A0D76" w:rsidP="00A57D20">
            <w:pPr>
              <w:pStyle w:val="1"/>
              <w:widowControl/>
              <w:ind w:right="0"/>
              <w:jc w:val="center"/>
              <w:rPr>
                <w:rFonts w:hAnsi="Times New Roman" w:cs="Times New Roman"/>
                <w:color w:val="auto"/>
                <w:sz w:val="22"/>
                <w:szCs w:val="22"/>
              </w:rPr>
            </w:pPr>
          </w:p>
        </w:tc>
        <w:tc>
          <w:tcPr>
            <w:tcW w:w="3189" w:type="dxa"/>
            <w:gridSpan w:val="3"/>
            <w:tcBorders>
              <w:bottom w:val="single" w:sz="4" w:space="0" w:color="auto"/>
            </w:tcBorders>
            <w:vAlign w:val="center"/>
          </w:tcPr>
          <w:p w14:paraId="486D391C" w14:textId="77777777" w:rsidR="008A0D76" w:rsidRPr="00515545" w:rsidRDefault="008A0D76"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financial statements</w:t>
            </w:r>
          </w:p>
        </w:tc>
        <w:tc>
          <w:tcPr>
            <w:tcW w:w="236" w:type="dxa"/>
            <w:vAlign w:val="bottom"/>
          </w:tcPr>
          <w:p w14:paraId="2134B626" w14:textId="77777777" w:rsidR="008A0D76" w:rsidRPr="006347F4" w:rsidRDefault="008A0D76"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177" w:type="dxa"/>
            <w:gridSpan w:val="3"/>
            <w:tcBorders>
              <w:bottom w:val="single" w:sz="4" w:space="0" w:color="auto"/>
            </w:tcBorders>
            <w:vAlign w:val="center"/>
          </w:tcPr>
          <w:p w14:paraId="7E3C9483" w14:textId="77777777" w:rsidR="008A0D76" w:rsidRPr="00515545" w:rsidRDefault="008A0D76" w:rsidP="00A57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financial statements</w:t>
            </w:r>
          </w:p>
        </w:tc>
      </w:tr>
      <w:tr w:rsidR="00EC1BAB" w:rsidRPr="006347F4" w14:paraId="038F900B" w14:textId="77777777" w:rsidTr="00EC1BAB">
        <w:trPr>
          <w:trHeight w:val="260"/>
        </w:trPr>
        <w:tc>
          <w:tcPr>
            <w:tcW w:w="3544" w:type="dxa"/>
            <w:vAlign w:val="bottom"/>
          </w:tcPr>
          <w:p w14:paraId="6E7F2A99" w14:textId="77777777" w:rsidR="00EC1BAB" w:rsidRPr="006347F4" w:rsidRDefault="00EC1BAB" w:rsidP="00EC1BAB">
            <w:pPr>
              <w:pStyle w:val="1"/>
              <w:widowControl/>
              <w:ind w:right="0"/>
              <w:jc w:val="center"/>
              <w:rPr>
                <w:rFonts w:hAnsi="Times New Roman" w:cs="Times New Roman"/>
                <w:color w:val="auto"/>
                <w:sz w:val="22"/>
                <w:szCs w:val="22"/>
              </w:rPr>
            </w:pPr>
          </w:p>
        </w:tc>
        <w:tc>
          <w:tcPr>
            <w:tcW w:w="1474" w:type="dxa"/>
            <w:vAlign w:val="center"/>
          </w:tcPr>
          <w:p w14:paraId="1F921676" w14:textId="387E4B64" w:rsidR="00EC1BAB" w:rsidRDefault="00EC1BAB" w:rsidP="00EC1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March 31</w:t>
            </w:r>
            <w:r w:rsidRPr="00515545">
              <w:rPr>
                <w:rFonts w:cs="Times New Roman"/>
                <w:sz w:val="22"/>
                <w:szCs w:val="22"/>
              </w:rPr>
              <w:t>,</w:t>
            </w:r>
          </w:p>
        </w:tc>
        <w:tc>
          <w:tcPr>
            <w:tcW w:w="241" w:type="dxa"/>
            <w:vAlign w:val="bottom"/>
          </w:tcPr>
          <w:p w14:paraId="42746F7B" w14:textId="77777777" w:rsidR="00EC1BAB" w:rsidRPr="006347F4" w:rsidRDefault="00EC1BAB" w:rsidP="00EC1BAB">
            <w:pPr>
              <w:tabs>
                <w:tab w:val="clear" w:pos="454"/>
                <w:tab w:val="clear" w:pos="680"/>
                <w:tab w:val="left" w:pos="0"/>
              </w:tabs>
              <w:jc w:val="center"/>
              <w:rPr>
                <w:rFonts w:cs="Times New Roman"/>
                <w:sz w:val="22"/>
                <w:szCs w:val="22"/>
              </w:rPr>
            </w:pPr>
          </w:p>
        </w:tc>
        <w:tc>
          <w:tcPr>
            <w:tcW w:w="1474" w:type="dxa"/>
            <w:vAlign w:val="center"/>
          </w:tcPr>
          <w:p w14:paraId="07E58785" w14:textId="601F0E6C" w:rsidR="00EC1BAB" w:rsidRDefault="00EC1BAB" w:rsidP="00EC1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515545">
              <w:rPr>
                <w:rFonts w:cs="Times New Roman"/>
                <w:sz w:val="22"/>
                <w:szCs w:val="22"/>
              </w:rPr>
              <w:t>December 31,</w:t>
            </w:r>
          </w:p>
        </w:tc>
        <w:tc>
          <w:tcPr>
            <w:tcW w:w="236" w:type="dxa"/>
            <w:vAlign w:val="bottom"/>
          </w:tcPr>
          <w:p w14:paraId="0B8CB7E3" w14:textId="77777777" w:rsidR="00EC1BAB" w:rsidRPr="006347F4" w:rsidRDefault="00EC1BAB" w:rsidP="00EC1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74" w:type="dxa"/>
            <w:tcBorders>
              <w:top w:val="single" w:sz="4" w:space="0" w:color="auto"/>
            </w:tcBorders>
            <w:vAlign w:val="center"/>
          </w:tcPr>
          <w:p w14:paraId="30772647" w14:textId="22792FEF" w:rsidR="00EC1BAB" w:rsidRDefault="00EC1BAB" w:rsidP="00EC1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March 31</w:t>
            </w:r>
            <w:r w:rsidRPr="00515545">
              <w:rPr>
                <w:rFonts w:cs="Times New Roman"/>
                <w:sz w:val="22"/>
                <w:szCs w:val="22"/>
              </w:rPr>
              <w:t>,</w:t>
            </w:r>
          </w:p>
        </w:tc>
        <w:tc>
          <w:tcPr>
            <w:tcW w:w="236" w:type="dxa"/>
            <w:tcBorders>
              <w:top w:val="single" w:sz="4" w:space="0" w:color="auto"/>
            </w:tcBorders>
            <w:vAlign w:val="bottom"/>
          </w:tcPr>
          <w:p w14:paraId="66044F14" w14:textId="77777777" w:rsidR="00EC1BAB" w:rsidRPr="006347F4" w:rsidRDefault="00EC1BAB" w:rsidP="00EC1BAB">
            <w:pPr>
              <w:tabs>
                <w:tab w:val="clear" w:pos="454"/>
                <w:tab w:val="clear" w:pos="680"/>
                <w:tab w:val="left" w:pos="0"/>
              </w:tabs>
              <w:jc w:val="center"/>
              <w:rPr>
                <w:rFonts w:cs="Times New Roman"/>
                <w:sz w:val="22"/>
                <w:szCs w:val="22"/>
              </w:rPr>
            </w:pPr>
          </w:p>
        </w:tc>
        <w:tc>
          <w:tcPr>
            <w:tcW w:w="1467" w:type="dxa"/>
            <w:tcBorders>
              <w:top w:val="single" w:sz="4" w:space="0" w:color="auto"/>
            </w:tcBorders>
            <w:vAlign w:val="center"/>
          </w:tcPr>
          <w:p w14:paraId="4E5A9193" w14:textId="1E30B07A" w:rsidR="00EC1BAB" w:rsidRDefault="00EC1BAB" w:rsidP="00EC1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515545">
              <w:rPr>
                <w:rFonts w:cs="Times New Roman"/>
                <w:sz w:val="22"/>
                <w:szCs w:val="22"/>
              </w:rPr>
              <w:t>December 31,</w:t>
            </w:r>
          </w:p>
        </w:tc>
      </w:tr>
      <w:tr w:rsidR="008A0D76" w:rsidRPr="006347F4" w14:paraId="02041FB5" w14:textId="77777777" w:rsidTr="00EC1BAB">
        <w:trPr>
          <w:trHeight w:val="260"/>
        </w:trPr>
        <w:tc>
          <w:tcPr>
            <w:tcW w:w="3544" w:type="dxa"/>
            <w:vAlign w:val="bottom"/>
          </w:tcPr>
          <w:p w14:paraId="0E3EEB43" w14:textId="77777777" w:rsidR="008A0D76" w:rsidRPr="006347F4" w:rsidRDefault="008A0D76" w:rsidP="008A0D76">
            <w:pPr>
              <w:pStyle w:val="1"/>
              <w:widowControl/>
              <w:ind w:right="0"/>
              <w:jc w:val="center"/>
              <w:rPr>
                <w:rFonts w:hAnsi="Times New Roman" w:cs="Times New Roman"/>
                <w:color w:val="auto"/>
                <w:sz w:val="22"/>
                <w:szCs w:val="22"/>
              </w:rPr>
            </w:pPr>
          </w:p>
        </w:tc>
        <w:tc>
          <w:tcPr>
            <w:tcW w:w="1474" w:type="dxa"/>
            <w:tcBorders>
              <w:bottom w:val="single" w:sz="4" w:space="0" w:color="auto"/>
            </w:tcBorders>
            <w:vAlign w:val="center"/>
          </w:tcPr>
          <w:p w14:paraId="1ED41AB8" w14:textId="0FC1775C" w:rsidR="008A0D7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2026</w:t>
            </w:r>
          </w:p>
        </w:tc>
        <w:tc>
          <w:tcPr>
            <w:tcW w:w="241" w:type="dxa"/>
            <w:vAlign w:val="bottom"/>
          </w:tcPr>
          <w:p w14:paraId="4A11D338" w14:textId="77777777" w:rsidR="008A0D76" w:rsidRPr="006347F4" w:rsidRDefault="008A0D76" w:rsidP="008A0D76">
            <w:pPr>
              <w:tabs>
                <w:tab w:val="clear" w:pos="454"/>
                <w:tab w:val="clear" w:pos="680"/>
                <w:tab w:val="left" w:pos="0"/>
              </w:tabs>
              <w:jc w:val="center"/>
              <w:rPr>
                <w:rFonts w:cs="Times New Roman"/>
                <w:sz w:val="22"/>
                <w:szCs w:val="22"/>
              </w:rPr>
            </w:pPr>
          </w:p>
        </w:tc>
        <w:tc>
          <w:tcPr>
            <w:tcW w:w="1474" w:type="dxa"/>
            <w:tcBorders>
              <w:bottom w:val="single" w:sz="4" w:space="0" w:color="auto"/>
            </w:tcBorders>
            <w:vAlign w:val="center"/>
          </w:tcPr>
          <w:p w14:paraId="28E0E509" w14:textId="68BC3C4B" w:rsidR="008A0D76" w:rsidRPr="006347F4"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2025</w:t>
            </w:r>
          </w:p>
        </w:tc>
        <w:tc>
          <w:tcPr>
            <w:tcW w:w="236" w:type="dxa"/>
            <w:vAlign w:val="bottom"/>
          </w:tcPr>
          <w:p w14:paraId="56BF4E01" w14:textId="77777777" w:rsidR="008A0D76" w:rsidRPr="006347F4"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74" w:type="dxa"/>
            <w:tcBorders>
              <w:bottom w:val="single" w:sz="4" w:space="0" w:color="auto"/>
            </w:tcBorders>
            <w:vAlign w:val="center"/>
          </w:tcPr>
          <w:p w14:paraId="04205E00" w14:textId="183A1DB0" w:rsidR="008A0D7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2026</w:t>
            </w:r>
          </w:p>
        </w:tc>
        <w:tc>
          <w:tcPr>
            <w:tcW w:w="236" w:type="dxa"/>
            <w:vAlign w:val="bottom"/>
          </w:tcPr>
          <w:p w14:paraId="68C2CD1C" w14:textId="77777777" w:rsidR="008A0D76" w:rsidRPr="006347F4" w:rsidRDefault="008A0D76" w:rsidP="008A0D76">
            <w:pPr>
              <w:tabs>
                <w:tab w:val="clear" w:pos="454"/>
                <w:tab w:val="clear" w:pos="680"/>
                <w:tab w:val="left" w:pos="0"/>
              </w:tabs>
              <w:jc w:val="center"/>
              <w:rPr>
                <w:rFonts w:cs="Times New Roman"/>
                <w:sz w:val="22"/>
                <w:szCs w:val="22"/>
              </w:rPr>
            </w:pPr>
          </w:p>
        </w:tc>
        <w:tc>
          <w:tcPr>
            <w:tcW w:w="1467" w:type="dxa"/>
            <w:tcBorders>
              <w:bottom w:val="single" w:sz="4" w:space="0" w:color="auto"/>
            </w:tcBorders>
            <w:vAlign w:val="center"/>
          </w:tcPr>
          <w:p w14:paraId="1443A455" w14:textId="7471117C" w:rsidR="008A0D76" w:rsidRPr="006347F4"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2025</w:t>
            </w:r>
          </w:p>
        </w:tc>
      </w:tr>
      <w:tr w:rsidR="008A0D76" w:rsidRPr="006347F4" w14:paraId="792D3634" w14:textId="77777777" w:rsidTr="00A57D20">
        <w:trPr>
          <w:trHeight w:val="260"/>
        </w:trPr>
        <w:tc>
          <w:tcPr>
            <w:tcW w:w="3544" w:type="dxa"/>
            <w:vAlign w:val="bottom"/>
          </w:tcPr>
          <w:p w14:paraId="73411986" w14:textId="77777777" w:rsidR="008A0D76" w:rsidRPr="00EE5C0E"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b/>
                <w:bCs/>
                <w:sz w:val="22"/>
                <w:szCs w:val="28"/>
              </w:rPr>
            </w:pPr>
            <w:r>
              <w:rPr>
                <w:b/>
                <w:bCs/>
                <w:sz w:val="22"/>
                <w:szCs w:val="28"/>
              </w:rPr>
              <w:t xml:space="preserve">Fixed deposit at financial </w:t>
            </w:r>
          </w:p>
        </w:tc>
        <w:tc>
          <w:tcPr>
            <w:tcW w:w="1474" w:type="dxa"/>
            <w:tcBorders>
              <w:top w:val="single" w:sz="4" w:space="0" w:color="auto"/>
            </w:tcBorders>
            <w:vAlign w:val="bottom"/>
          </w:tcPr>
          <w:p w14:paraId="237D216B" w14:textId="77777777" w:rsidR="008A0D76" w:rsidRPr="006347F4" w:rsidRDefault="008A0D76" w:rsidP="008A0D76">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1277DA78"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74" w:type="dxa"/>
            <w:tcBorders>
              <w:top w:val="single" w:sz="4" w:space="0" w:color="auto"/>
            </w:tcBorders>
            <w:vAlign w:val="bottom"/>
          </w:tcPr>
          <w:p w14:paraId="1B04E3D8"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25A59C6E"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74" w:type="dxa"/>
            <w:tcBorders>
              <w:top w:val="single" w:sz="4" w:space="0" w:color="auto"/>
            </w:tcBorders>
            <w:vAlign w:val="bottom"/>
          </w:tcPr>
          <w:p w14:paraId="5D6EDBF6" w14:textId="77777777" w:rsidR="008A0D76" w:rsidRPr="006347F4" w:rsidRDefault="008A0D76" w:rsidP="008A0D76">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00F94875"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tcBorders>
              <w:top w:val="single" w:sz="4" w:space="0" w:color="auto"/>
            </w:tcBorders>
            <w:vAlign w:val="bottom"/>
          </w:tcPr>
          <w:p w14:paraId="765D6D0B" w14:textId="77777777" w:rsidR="008A0D76" w:rsidRPr="006347F4" w:rsidRDefault="008A0D76" w:rsidP="008A0D76">
            <w:pPr>
              <w:tabs>
                <w:tab w:val="clear" w:pos="227"/>
                <w:tab w:val="clear" w:pos="454"/>
                <w:tab w:val="clear" w:pos="680"/>
                <w:tab w:val="clear" w:pos="907"/>
                <w:tab w:val="left" w:pos="0"/>
              </w:tabs>
              <w:ind w:right="35"/>
              <w:jc w:val="right"/>
              <w:rPr>
                <w:rFonts w:cs="Times New Roman"/>
                <w:sz w:val="22"/>
                <w:szCs w:val="22"/>
              </w:rPr>
            </w:pPr>
          </w:p>
        </w:tc>
      </w:tr>
      <w:tr w:rsidR="008A0D76" w:rsidRPr="006347F4" w14:paraId="6B746F1D" w14:textId="77777777" w:rsidTr="00A57D20">
        <w:trPr>
          <w:trHeight w:val="260"/>
        </w:trPr>
        <w:tc>
          <w:tcPr>
            <w:tcW w:w="3544" w:type="dxa"/>
            <w:vAlign w:val="bottom"/>
          </w:tcPr>
          <w:p w14:paraId="56857455" w14:textId="77777777" w:rsidR="008A0D7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Pr>
                <w:b/>
                <w:bCs/>
                <w:sz w:val="22"/>
                <w:szCs w:val="28"/>
              </w:rPr>
              <w:t>institutions</w:t>
            </w:r>
          </w:p>
        </w:tc>
        <w:tc>
          <w:tcPr>
            <w:tcW w:w="1474" w:type="dxa"/>
            <w:vAlign w:val="bottom"/>
          </w:tcPr>
          <w:p w14:paraId="58CCBC11" w14:textId="77777777" w:rsidR="008A0D76" w:rsidRPr="006347F4" w:rsidRDefault="008A0D76" w:rsidP="008A0D76">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4157B430"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5CA87160" w14:textId="77777777" w:rsidR="008A0D76" w:rsidRPr="006347F4" w:rsidRDefault="008A0D76" w:rsidP="008A0D76">
            <w:pPr>
              <w:tabs>
                <w:tab w:val="clear" w:pos="227"/>
                <w:tab w:val="clear" w:pos="454"/>
                <w:tab w:val="clear" w:pos="680"/>
                <w:tab w:val="clear" w:pos="907"/>
                <w:tab w:val="left" w:pos="0"/>
              </w:tabs>
              <w:ind w:right="-108"/>
              <w:jc w:val="right"/>
              <w:rPr>
                <w:rFonts w:cs="Times New Roman"/>
                <w:sz w:val="22"/>
                <w:szCs w:val="22"/>
              </w:rPr>
            </w:pPr>
          </w:p>
        </w:tc>
        <w:tc>
          <w:tcPr>
            <w:tcW w:w="236" w:type="dxa"/>
            <w:vAlign w:val="bottom"/>
          </w:tcPr>
          <w:p w14:paraId="451244D8"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68E7EB8E" w14:textId="77777777" w:rsidR="008A0D76" w:rsidRPr="006347F4" w:rsidRDefault="008A0D76" w:rsidP="008A0D76">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2444A5AB"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vAlign w:val="bottom"/>
          </w:tcPr>
          <w:p w14:paraId="789446FE" w14:textId="77777777" w:rsidR="008A0D76" w:rsidRPr="006347F4" w:rsidRDefault="008A0D76" w:rsidP="008A0D76">
            <w:pPr>
              <w:tabs>
                <w:tab w:val="clear" w:pos="227"/>
                <w:tab w:val="clear" w:pos="454"/>
                <w:tab w:val="clear" w:pos="680"/>
                <w:tab w:val="clear" w:pos="907"/>
                <w:tab w:val="left" w:pos="0"/>
              </w:tabs>
              <w:ind w:right="35"/>
              <w:jc w:val="right"/>
              <w:rPr>
                <w:rFonts w:cs="Times New Roman"/>
                <w:sz w:val="22"/>
                <w:szCs w:val="22"/>
              </w:rPr>
            </w:pPr>
          </w:p>
        </w:tc>
      </w:tr>
      <w:tr w:rsidR="008A0D76" w:rsidRPr="006347F4" w14:paraId="05B20177" w14:textId="77777777" w:rsidTr="00A57D20">
        <w:trPr>
          <w:trHeight w:val="260"/>
        </w:trPr>
        <w:tc>
          <w:tcPr>
            <w:tcW w:w="3544" w:type="dxa"/>
            <w:vAlign w:val="bottom"/>
          </w:tcPr>
          <w:p w14:paraId="6CD79AA7" w14:textId="77777777" w:rsidR="008A0D76" w:rsidRPr="00F4618E"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sz w:val="22"/>
                <w:szCs w:val="22"/>
              </w:rPr>
            </w:pPr>
            <w:r>
              <w:rPr>
                <w:rFonts w:cs="Times New Roman"/>
                <w:sz w:val="22"/>
                <w:szCs w:val="22"/>
              </w:rPr>
              <w:t xml:space="preserve">4-month and </w:t>
            </w:r>
            <w:r w:rsidRPr="008409CB">
              <w:rPr>
                <w:rFonts w:cs="Times New Roman"/>
                <w:sz w:val="22"/>
                <w:szCs w:val="22"/>
              </w:rPr>
              <w:t>6-month fixed deposits</w:t>
            </w:r>
          </w:p>
        </w:tc>
        <w:tc>
          <w:tcPr>
            <w:tcW w:w="1474" w:type="dxa"/>
            <w:vAlign w:val="bottom"/>
          </w:tcPr>
          <w:p w14:paraId="2654E0E5" w14:textId="77777777" w:rsidR="008A0D76" w:rsidRPr="006347F4" w:rsidRDefault="008A0D76" w:rsidP="008A0D76">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21447E25"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5BA819D2" w14:textId="77777777" w:rsidR="008A0D76" w:rsidRPr="006347F4" w:rsidRDefault="008A0D76" w:rsidP="008A0D76">
            <w:pPr>
              <w:tabs>
                <w:tab w:val="clear" w:pos="227"/>
                <w:tab w:val="clear" w:pos="454"/>
                <w:tab w:val="clear" w:pos="680"/>
                <w:tab w:val="clear" w:pos="907"/>
                <w:tab w:val="left" w:pos="0"/>
              </w:tabs>
              <w:ind w:right="-108"/>
              <w:jc w:val="right"/>
              <w:rPr>
                <w:rFonts w:cs="Times New Roman"/>
                <w:sz w:val="22"/>
                <w:szCs w:val="22"/>
              </w:rPr>
            </w:pPr>
          </w:p>
        </w:tc>
        <w:tc>
          <w:tcPr>
            <w:tcW w:w="236" w:type="dxa"/>
            <w:vAlign w:val="bottom"/>
          </w:tcPr>
          <w:p w14:paraId="5AF378F6"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49744FE1" w14:textId="77777777" w:rsidR="008A0D76" w:rsidRPr="006347F4" w:rsidRDefault="008A0D76" w:rsidP="008A0D76">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0E2954C4"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vAlign w:val="bottom"/>
          </w:tcPr>
          <w:p w14:paraId="62A59780" w14:textId="77777777" w:rsidR="008A0D76" w:rsidRPr="006347F4" w:rsidRDefault="008A0D76" w:rsidP="008A0D76">
            <w:pPr>
              <w:tabs>
                <w:tab w:val="clear" w:pos="227"/>
                <w:tab w:val="clear" w:pos="454"/>
                <w:tab w:val="clear" w:pos="680"/>
                <w:tab w:val="clear" w:pos="907"/>
                <w:tab w:val="left" w:pos="0"/>
              </w:tabs>
              <w:ind w:right="35"/>
              <w:jc w:val="right"/>
              <w:rPr>
                <w:rFonts w:cs="Times New Roman"/>
                <w:sz w:val="22"/>
                <w:szCs w:val="22"/>
              </w:rPr>
            </w:pPr>
          </w:p>
        </w:tc>
      </w:tr>
      <w:tr w:rsidR="008A0D76" w:rsidRPr="006347F4" w14:paraId="091FD504" w14:textId="77777777" w:rsidTr="00A57D20">
        <w:trPr>
          <w:trHeight w:val="260"/>
        </w:trPr>
        <w:tc>
          <w:tcPr>
            <w:tcW w:w="3544" w:type="dxa"/>
            <w:vAlign w:val="bottom"/>
          </w:tcPr>
          <w:p w14:paraId="18EEDE4B" w14:textId="5F3051CC" w:rsidR="008A0D76" w:rsidRPr="008409CB"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8409CB">
              <w:rPr>
                <w:rFonts w:cs="Times New Roman"/>
                <w:sz w:val="22"/>
                <w:szCs w:val="22"/>
                <w:cs/>
              </w:rPr>
              <w:t>(</w:t>
            </w:r>
            <w:r w:rsidRPr="00756F91">
              <w:rPr>
                <w:rFonts w:cs="Times New Roman"/>
                <w:sz w:val="22"/>
                <w:szCs w:val="22"/>
              </w:rPr>
              <w:t>interest</w:t>
            </w:r>
            <w:r>
              <w:rPr>
                <w:rFonts w:cstheme="minorBidi" w:hint="cs"/>
                <w:sz w:val="22"/>
                <w:szCs w:val="22"/>
                <w:cs/>
              </w:rPr>
              <w:t xml:space="preserve"> </w:t>
            </w:r>
            <w:r>
              <w:rPr>
                <w:rFonts w:cstheme="minorBidi"/>
                <w:sz w:val="22"/>
                <w:szCs w:val="22"/>
              </w:rPr>
              <w:t xml:space="preserve">rate </w:t>
            </w:r>
            <w:r w:rsidRPr="00692656">
              <w:rPr>
                <w:rFonts w:cs="Times New Roman"/>
                <w:sz w:val="22"/>
                <w:szCs w:val="22"/>
              </w:rPr>
              <w:t xml:space="preserve">at </w:t>
            </w:r>
            <w:r w:rsidR="002652D2" w:rsidRPr="002652D2">
              <w:rPr>
                <w:rFonts w:cs="Times New Roman"/>
                <w:sz w:val="22"/>
                <w:szCs w:val="22"/>
              </w:rPr>
              <w:t>1.00</w:t>
            </w:r>
            <w:r w:rsidRPr="002652D2">
              <w:rPr>
                <w:rFonts w:cs="Times New Roman"/>
                <w:sz w:val="22"/>
                <w:szCs w:val="22"/>
              </w:rPr>
              <w:t>% - 4.</w:t>
            </w:r>
            <w:r w:rsidR="002652D2" w:rsidRPr="002652D2">
              <w:rPr>
                <w:rFonts w:cs="Times New Roman"/>
                <w:sz w:val="22"/>
                <w:szCs w:val="22"/>
              </w:rPr>
              <w:t>00</w:t>
            </w:r>
            <w:r w:rsidRPr="00692656">
              <w:rPr>
                <w:rFonts w:cs="Times New Roman"/>
                <w:sz w:val="22"/>
                <w:szCs w:val="22"/>
              </w:rPr>
              <w:t>%</w:t>
            </w:r>
            <w:r w:rsidRPr="00756F91">
              <w:rPr>
                <w:rFonts w:cs="Times New Roman"/>
                <w:sz w:val="22"/>
                <w:szCs w:val="22"/>
              </w:rPr>
              <w:t xml:space="preserve"> p</w:t>
            </w:r>
            <w:r w:rsidRPr="008409CB">
              <w:rPr>
                <w:rFonts w:cs="Times New Roman"/>
                <w:sz w:val="22"/>
                <w:szCs w:val="22"/>
              </w:rPr>
              <w:t xml:space="preserve">.a. </w:t>
            </w:r>
          </w:p>
        </w:tc>
        <w:tc>
          <w:tcPr>
            <w:tcW w:w="1474" w:type="dxa"/>
            <w:vAlign w:val="bottom"/>
          </w:tcPr>
          <w:p w14:paraId="1ED28F3B" w14:textId="77777777" w:rsidR="008A0D76" w:rsidRPr="006347F4" w:rsidRDefault="008A0D76" w:rsidP="008A0D76">
            <w:pPr>
              <w:tabs>
                <w:tab w:val="clear" w:pos="227"/>
                <w:tab w:val="clear" w:pos="454"/>
                <w:tab w:val="clear" w:pos="680"/>
                <w:tab w:val="clear" w:pos="907"/>
                <w:tab w:val="left" w:pos="0"/>
              </w:tabs>
              <w:ind w:right="38"/>
              <w:jc w:val="right"/>
              <w:rPr>
                <w:rFonts w:cs="Times New Roman"/>
                <w:sz w:val="22"/>
                <w:szCs w:val="22"/>
              </w:rPr>
            </w:pPr>
          </w:p>
        </w:tc>
        <w:tc>
          <w:tcPr>
            <w:tcW w:w="241" w:type="dxa"/>
            <w:vAlign w:val="bottom"/>
          </w:tcPr>
          <w:p w14:paraId="0ECD95D1"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7FF91C0F"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12B660F1"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74" w:type="dxa"/>
            <w:vAlign w:val="bottom"/>
          </w:tcPr>
          <w:p w14:paraId="79B1A9D5" w14:textId="77777777" w:rsidR="008A0D76" w:rsidRPr="006347F4" w:rsidRDefault="008A0D76" w:rsidP="008A0D76">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2FCD37A2"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vAlign w:val="bottom"/>
          </w:tcPr>
          <w:p w14:paraId="6EDC0103" w14:textId="77777777" w:rsidR="008A0D76" w:rsidRPr="006347F4" w:rsidRDefault="008A0D76" w:rsidP="008A0D76">
            <w:pPr>
              <w:tabs>
                <w:tab w:val="clear" w:pos="227"/>
                <w:tab w:val="clear" w:pos="454"/>
                <w:tab w:val="clear" w:pos="680"/>
                <w:tab w:val="clear" w:pos="907"/>
                <w:tab w:val="left" w:pos="0"/>
              </w:tabs>
              <w:ind w:right="35"/>
              <w:jc w:val="right"/>
              <w:rPr>
                <w:rFonts w:cs="Times New Roman"/>
                <w:sz w:val="22"/>
                <w:szCs w:val="22"/>
              </w:rPr>
            </w:pPr>
          </w:p>
        </w:tc>
      </w:tr>
      <w:tr w:rsidR="008A0D76" w:rsidRPr="006347F4" w14:paraId="3103F1C0" w14:textId="77777777" w:rsidTr="00A57D20">
        <w:trPr>
          <w:trHeight w:val="260"/>
        </w:trPr>
        <w:tc>
          <w:tcPr>
            <w:tcW w:w="3544" w:type="dxa"/>
            <w:vAlign w:val="bottom"/>
          </w:tcPr>
          <w:p w14:paraId="253BB6EC" w14:textId="6E491494" w:rsidR="008A0D76" w:rsidRPr="006347F4"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cs/>
              </w:rPr>
            </w:pPr>
            <w:r>
              <w:rPr>
                <w:rFonts w:cs="Times New Roman"/>
                <w:sz w:val="22"/>
                <w:szCs w:val="22"/>
              </w:rPr>
              <w:t xml:space="preserve">   as at </w:t>
            </w:r>
            <w:r w:rsidR="00EC1BAB">
              <w:rPr>
                <w:rFonts w:cs="Times New Roman"/>
                <w:sz w:val="22"/>
                <w:szCs w:val="22"/>
              </w:rPr>
              <w:t>March</w:t>
            </w:r>
            <w:r>
              <w:rPr>
                <w:rFonts w:cs="Times New Roman"/>
                <w:sz w:val="22"/>
                <w:szCs w:val="22"/>
              </w:rPr>
              <w:t xml:space="preserve"> 31, 202</w:t>
            </w:r>
            <w:r w:rsidR="00EC1BAB">
              <w:rPr>
                <w:rFonts w:cs="Times New Roman"/>
                <w:sz w:val="22"/>
                <w:szCs w:val="22"/>
              </w:rPr>
              <w:t>6</w:t>
            </w:r>
            <w:r>
              <w:rPr>
                <w:rFonts w:cs="Times New Roman"/>
                <w:sz w:val="22"/>
                <w:szCs w:val="22"/>
              </w:rPr>
              <w:t xml:space="preserve"> a</w:t>
            </w:r>
            <w:r w:rsidRPr="006347F4">
              <w:rPr>
                <w:rFonts w:cs="Times New Roman"/>
                <w:sz w:val="22"/>
                <w:szCs w:val="22"/>
              </w:rPr>
              <w:t>nd</w:t>
            </w:r>
            <w:r>
              <w:rPr>
                <w:rFonts w:cs="Times New Roman"/>
                <w:sz w:val="22"/>
                <w:szCs w:val="22"/>
              </w:rPr>
              <w:t xml:space="preserve"> </w:t>
            </w:r>
          </w:p>
        </w:tc>
        <w:tc>
          <w:tcPr>
            <w:tcW w:w="1474" w:type="dxa"/>
          </w:tcPr>
          <w:p w14:paraId="7EE5459C" w14:textId="77777777" w:rsidR="008A0D76" w:rsidRPr="009F2737"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3CAC759F"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3F2929A8"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292FE428"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2D508901" w14:textId="77777777" w:rsidR="008A0D76" w:rsidRPr="009F2737"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05A4C73B"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1D7BCA13" w14:textId="77777777" w:rsidR="008A0D76" w:rsidRPr="006347F4" w:rsidRDefault="008A0D76" w:rsidP="008A0D76">
            <w:pPr>
              <w:tabs>
                <w:tab w:val="clear" w:pos="227"/>
                <w:tab w:val="clear" w:pos="454"/>
                <w:tab w:val="clear" w:pos="680"/>
                <w:tab w:val="clear" w:pos="907"/>
                <w:tab w:val="left" w:pos="0"/>
              </w:tabs>
              <w:ind w:right="35"/>
              <w:jc w:val="right"/>
              <w:rPr>
                <w:rFonts w:cs="Times New Roman"/>
                <w:sz w:val="22"/>
                <w:szCs w:val="22"/>
              </w:rPr>
            </w:pPr>
          </w:p>
        </w:tc>
      </w:tr>
      <w:tr w:rsidR="008A0D76" w:rsidRPr="006347F4" w14:paraId="66DE827F" w14:textId="77777777" w:rsidTr="00A57D20">
        <w:trPr>
          <w:trHeight w:val="260"/>
        </w:trPr>
        <w:tc>
          <w:tcPr>
            <w:tcW w:w="3544" w:type="dxa"/>
            <w:vAlign w:val="bottom"/>
          </w:tcPr>
          <w:p w14:paraId="7F5E2B16" w14:textId="0689E204" w:rsidR="008A0D7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00EC1BAB">
              <w:rPr>
                <w:rFonts w:cs="Times New Roman"/>
                <w:sz w:val="22"/>
                <w:szCs w:val="22"/>
              </w:rPr>
              <w:t>0.90</w:t>
            </w:r>
            <w:r w:rsidRPr="008409CB">
              <w:rPr>
                <w:rFonts w:cs="Times New Roman"/>
                <w:sz w:val="22"/>
                <w:szCs w:val="22"/>
              </w:rPr>
              <w:t xml:space="preserve">% - </w:t>
            </w:r>
            <w:r w:rsidR="00EC1BAB">
              <w:rPr>
                <w:rFonts w:cs="Times New Roman"/>
                <w:sz w:val="22"/>
                <w:szCs w:val="22"/>
              </w:rPr>
              <w:t>4.30</w:t>
            </w:r>
            <w:r w:rsidRPr="008409CB">
              <w:rPr>
                <w:rFonts w:cs="Times New Roman"/>
                <w:sz w:val="22"/>
                <w:szCs w:val="22"/>
              </w:rPr>
              <w:t xml:space="preserve">% p.a. </w:t>
            </w:r>
            <w:r>
              <w:rPr>
                <w:rFonts w:cs="Times New Roman"/>
                <w:sz w:val="22"/>
                <w:szCs w:val="22"/>
              </w:rPr>
              <w:t>as at December</w:t>
            </w:r>
          </w:p>
        </w:tc>
        <w:tc>
          <w:tcPr>
            <w:tcW w:w="1474" w:type="dxa"/>
          </w:tcPr>
          <w:p w14:paraId="5AA7F11D" w14:textId="77777777" w:rsidR="008A0D76" w:rsidRPr="009F2737"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77D9C4C4"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785E8E3B"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5E837786"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748D46E3" w14:textId="77777777" w:rsidR="008A0D76" w:rsidRPr="009F2737"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6AE5724A"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7F5E7C96" w14:textId="77777777" w:rsidR="008A0D76" w:rsidRPr="006347F4" w:rsidRDefault="008A0D76" w:rsidP="008A0D76">
            <w:pPr>
              <w:tabs>
                <w:tab w:val="clear" w:pos="227"/>
                <w:tab w:val="clear" w:pos="454"/>
                <w:tab w:val="clear" w:pos="680"/>
                <w:tab w:val="clear" w:pos="907"/>
                <w:tab w:val="left" w:pos="0"/>
              </w:tabs>
              <w:ind w:right="35"/>
              <w:jc w:val="right"/>
              <w:rPr>
                <w:rFonts w:cs="Times New Roman"/>
                <w:sz w:val="22"/>
                <w:szCs w:val="22"/>
              </w:rPr>
            </w:pPr>
          </w:p>
        </w:tc>
      </w:tr>
      <w:tr w:rsidR="008A0D76" w:rsidRPr="006347F4" w14:paraId="6D925B57" w14:textId="77777777" w:rsidTr="00A57D20">
        <w:trPr>
          <w:trHeight w:val="260"/>
        </w:trPr>
        <w:tc>
          <w:tcPr>
            <w:tcW w:w="3544" w:type="dxa"/>
            <w:vAlign w:val="bottom"/>
          </w:tcPr>
          <w:p w14:paraId="014133A8" w14:textId="742A4CFA" w:rsidR="008A0D7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31, 202</w:t>
            </w:r>
            <w:r w:rsidR="00EC1BAB">
              <w:rPr>
                <w:rFonts w:cs="Times New Roman"/>
                <w:sz w:val="22"/>
                <w:szCs w:val="22"/>
              </w:rPr>
              <w:t>5</w:t>
            </w:r>
            <w:r>
              <w:rPr>
                <w:rFonts w:cs="Times New Roman"/>
                <w:sz w:val="22"/>
                <w:szCs w:val="22"/>
              </w:rPr>
              <w:t>)</w:t>
            </w:r>
          </w:p>
        </w:tc>
        <w:tc>
          <w:tcPr>
            <w:tcW w:w="1474" w:type="dxa"/>
            <w:tcBorders>
              <w:bottom w:val="single" w:sz="4" w:space="0" w:color="auto"/>
            </w:tcBorders>
          </w:tcPr>
          <w:p w14:paraId="3D676EA0" w14:textId="7BE86282" w:rsidR="008A0D76" w:rsidRDefault="002652D2" w:rsidP="008A0D76">
            <w:pPr>
              <w:tabs>
                <w:tab w:val="clear" w:pos="227"/>
                <w:tab w:val="clear" w:pos="454"/>
                <w:tab w:val="clear" w:pos="680"/>
                <w:tab w:val="clear" w:pos="907"/>
                <w:tab w:val="left" w:pos="0"/>
              </w:tabs>
              <w:ind w:right="93"/>
              <w:jc w:val="right"/>
              <w:rPr>
                <w:rFonts w:cs="Times New Roman"/>
                <w:sz w:val="22"/>
                <w:szCs w:val="22"/>
              </w:rPr>
            </w:pPr>
            <w:r w:rsidRPr="002652D2">
              <w:rPr>
                <w:rFonts w:cs="Times New Roman"/>
                <w:sz w:val="22"/>
                <w:szCs w:val="22"/>
              </w:rPr>
              <w:t>1,600,364</w:t>
            </w:r>
          </w:p>
        </w:tc>
        <w:tc>
          <w:tcPr>
            <w:tcW w:w="241" w:type="dxa"/>
            <w:vAlign w:val="bottom"/>
          </w:tcPr>
          <w:p w14:paraId="440BCB9D"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single" w:sz="4" w:space="0" w:color="auto"/>
            </w:tcBorders>
          </w:tcPr>
          <w:p w14:paraId="138F2306" w14:textId="023427EC" w:rsidR="008A0D76" w:rsidRPr="009F2737" w:rsidRDefault="008A0D76" w:rsidP="008A0D76">
            <w:pPr>
              <w:tabs>
                <w:tab w:val="clear" w:pos="227"/>
                <w:tab w:val="clear" w:pos="454"/>
                <w:tab w:val="clear" w:pos="680"/>
                <w:tab w:val="clear" w:pos="907"/>
                <w:tab w:val="left" w:pos="0"/>
              </w:tabs>
              <w:ind w:right="118"/>
              <w:jc w:val="right"/>
              <w:rPr>
                <w:rFonts w:cs="Times New Roman"/>
                <w:sz w:val="22"/>
                <w:szCs w:val="22"/>
              </w:rPr>
            </w:pPr>
            <w:r>
              <w:rPr>
                <w:rFonts w:cs="Times New Roman"/>
                <w:sz w:val="22"/>
                <w:szCs w:val="22"/>
              </w:rPr>
              <w:t>1,533,395</w:t>
            </w:r>
          </w:p>
        </w:tc>
        <w:tc>
          <w:tcPr>
            <w:tcW w:w="236" w:type="dxa"/>
            <w:vAlign w:val="bottom"/>
          </w:tcPr>
          <w:p w14:paraId="753F609D"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single" w:sz="4" w:space="0" w:color="auto"/>
            </w:tcBorders>
          </w:tcPr>
          <w:p w14:paraId="1B6A5329" w14:textId="39976E18" w:rsidR="008A0D76" w:rsidRDefault="00437832" w:rsidP="008A0D76">
            <w:pPr>
              <w:tabs>
                <w:tab w:val="clear" w:pos="227"/>
                <w:tab w:val="clear" w:pos="454"/>
                <w:tab w:val="clear" w:pos="680"/>
                <w:tab w:val="clear" w:pos="907"/>
                <w:tab w:val="left" w:pos="0"/>
              </w:tabs>
              <w:ind w:right="93"/>
              <w:jc w:val="right"/>
              <w:rPr>
                <w:rFonts w:cs="Times New Roman"/>
                <w:sz w:val="22"/>
                <w:szCs w:val="22"/>
              </w:rPr>
            </w:pPr>
            <w:r>
              <w:rPr>
                <w:rFonts w:cs="Times New Roman"/>
                <w:sz w:val="22"/>
                <w:szCs w:val="22"/>
              </w:rPr>
              <w:t>1,020,364</w:t>
            </w:r>
          </w:p>
        </w:tc>
        <w:tc>
          <w:tcPr>
            <w:tcW w:w="236" w:type="dxa"/>
            <w:vAlign w:val="bottom"/>
          </w:tcPr>
          <w:p w14:paraId="59050391"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tcBorders>
              <w:bottom w:val="single" w:sz="4" w:space="0" w:color="auto"/>
            </w:tcBorders>
          </w:tcPr>
          <w:p w14:paraId="3066A9F1" w14:textId="378B8AD4" w:rsidR="008A0D76" w:rsidRPr="009F2737" w:rsidRDefault="008A0D76" w:rsidP="008A0D76">
            <w:pPr>
              <w:tabs>
                <w:tab w:val="clear" w:pos="227"/>
                <w:tab w:val="clear" w:pos="454"/>
                <w:tab w:val="clear" w:pos="680"/>
                <w:tab w:val="clear" w:pos="907"/>
                <w:tab w:val="left" w:pos="0"/>
              </w:tabs>
              <w:ind w:right="118"/>
              <w:jc w:val="right"/>
              <w:rPr>
                <w:rFonts w:cs="Times New Roman"/>
                <w:sz w:val="22"/>
                <w:szCs w:val="22"/>
              </w:rPr>
            </w:pPr>
            <w:r>
              <w:rPr>
                <w:rFonts w:cs="Times New Roman"/>
                <w:sz w:val="22"/>
                <w:szCs w:val="22"/>
              </w:rPr>
              <w:t>953,395</w:t>
            </w:r>
          </w:p>
        </w:tc>
      </w:tr>
      <w:tr w:rsidR="008A0D76" w:rsidRPr="003561CC" w14:paraId="2D587A38" w14:textId="77777777" w:rsidTr="003561CC">
        <w:trPr>
          <w:trHeight w:val="137"/>
        </w:trPr>
        <w:tc>
          <w:tcPr>
            <w:tcW w:w="3544" w:type="dxa"/>
            <w:vAlign w:val="bottom"/>
          </w:tcPr>
          <w:p w14:paraId="22C6FBD0" w14:textId="77777777" w:rsidR="008A0D76" w:rsidRPr="003561CC" w:rsidRDefault="008A0D76" w:rsidP="0035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ind w:left="-108"/>
              <w:rPr>
                <w:rFonts w:cs="Times New Roman"/>
                <w:sz w:val="12"/>
                <w:szCs w:val="12"/>
              </w:rPr>
            </w:pPr>
          </w:p>
        </w:tc>
        <w:tc>
          <w:tcPr>
            <w:tcW w:w="1474" w:type="dxa"/>
            <w:tcBorders>
              <w:top w:val="single" w:sz="4" w:space="0" w:color="auto"/>
            </w:tcBorders>
          </w:tcPr>
          <w:p w14:paraId="46B720EC" w14:textId="77777777" w:rsidR="008A0D76" w:rsidRPr="003561CC" w:rsidRDefault="008A0D76" w:rsidP="003561CC">
            <w:pPr>
              <w:tabs>
                <w:tab w:val="clear" w:pos="227"/>
                <w:tab w:val="clear" w:pos="454"/>
                <w:tab w:val="clear" w:pos="680"/>
                <w:tab w:val="clear" w:pos="907"/>
                <w:tab w:val="left" w:pos="0"/>
              </w:tabs>
              <w:spacing w:line="120" w:lineRule="atLeast"/>
              <w:ind w:right="29"/>
              <w:jc w:val="right"/>
              <w:rPr>
                <w:rFonts w:cs="Times New Roman"/>
                <w:sz w:val="12"/>
                <w:szCs w:val="12"/>
              </w:rPr>
            </w:pPr>
          </w:p>
        </w:tc>
        <w:tc>
          <w:tcPr>
            <w:tcW w:w="241" w:type="dxa"/>
            <w:vAlign w:val="bottom"/>
          </w:tcPr>
          <w:p w14:paraId="7A76C6B6" w14:textId="77777777" w:rsidR="008A0D76" w:rsidRPr="003561CC" w:rsidRDefault="008A0D76" w:rsidP="003561CC">
            <w:pPr>
              <w:tabs>
                <w:tab w:val="clear" w:pos="227"/>
                <w:tab w:val="clear" w:pos="454"/>
                <w:tab w:val="clear" w:pos="680"/>
                <w:tab w:val="clear" w:pos="907"/>
                <w:tab w:val="left" w:pos="0"/>
              </w:tabs>
              <w:spacing w:line="120" w:lineRule="atLeast"/>
              <w:ind w:right="29"/>
              <w:jc w:val="right"/>
              <w:rPr>
                <w:rFonts w:cs="Times New Roman"/>
                <w:sz w:val="12"/>
                <w:szCs w:val="12"/>
              </w:rPr>
            </w:pPr>
          </w:p>
        </w:tc>
        <w:tc>
          <w:tcPr>
            <w:tcW w:w="1474" w:type="dxa"/>
            <w:tcBorders>
              <w:top w:val="single" w:sz="4" w:space="0" w:color="auto"/>
            </w:tcBorders>
          </w:tcPr>
          <w:p w14:paraId="39B2312C" w14:textId="77777777" w:rsidR="008A0D76" w:rsidRPr="003561CC" w:rsidRDefault="008A0D76" w:rsidP="003561CC">
            <w:pPr>
              <w:tabs>
                <w:tab w:val="clear" w:pos="227"/>
                <w:tab w:val="clear" w:pos="454"/>
                <w:tab w:val="clear" w:pos="680"/>
                <w:tab w:val="clear" w:pos="907"/>
                <w:tab w:val="left" w:pos="0"/>
              </w:tabs>
              <w:spacing w:line="120" w:lineRule="atLeast"/>
              <w:ind w:right="179"/>
              <w:jc w:val="right"/>
              <w:rPr>
                <w:rFonts w:cs="Times New Roman"/>
                <w:sz w:val="12"/>
                <w:szCs w:val="12"/>
              </w:rPr>
            </w:pPr>
          </w:p>
        </w:tc>
        <w:tc>
          <w:tcPr>
            <w:tcW w:w="236" w:type="dxa"/>
            <w:vAlign w:val="bottom"/>
          </w:tcPr>
          <w:p w14:paraId="041544F9" w14:textId="77777777" w:rsidR="008A0D76" w:rsidRPr="003561CC" w:rsidRDefault="008A0D76" w:rsidP="003561CC">
            <w:pPr>
              <w:tabs>
                <w:tab w:val="clear" w:pos="227"/>
                <w:tab w:val="clear" w:pos="454"/>
                <w:tab w:val="clear" w:pos="680"/>
                <w:tab w:val="clear" w:pos="907"/>
                <w:tab w:val="left" w:pos="0"/>
              </w:tabs>
              <w:spacing w:line="120" w:lineRule="atLeast"/>
              <w:ind w:right="29"/>
              <w:jc w:val="right"/>
              <w:rPr>
                <w:rFonts w:cs="Times New Roman"/>
                <w:sz w:val="12"/>
                <w:szCs w:val="12"/>
              </w:rPr>
            </w:pPr>
          </w:p>
        </w:tc>
        <w:tc>
          <w:tcPr>
            <w:tcW w:w="1474" w:type="dxa"/>
            <w:tcBorders>
              <w:top w:val="single" w:sz="4" w:space="0" w:color="auto"/>
            </w:tcBorders>
          </w:tcPr>
          <w:p w14:paraId="3F03ABB8" w14:textId="77777777" w:rsidR="008A0D76" w:rsidRPr="003561CC" w:rsidRDefault="008A0D76" w:rsidP="003561CC">
            <w:pPr>
              <w:tabs>
                <w:tab w:val="clear" w:pos="227"/>
                <w:tab w:val="clear" w:pos="454"/>
                <w:tab w:val="clear" w:pos="680"/>
                <w:tab w:val="clear" w:pos="907"/>
                <w:tab w:val="left" w:pos="0"/>
              </w:tabs>
              <w:spacing w:line="120" w:lineRule="atLeast"/>
              <w:ind w:right="29"/>
              <w:jc w:val="right"/>
              <w:rPr>
                <w:rFonts w:cs="Times New Roman"/>
                <w:sz w:val="12"/>
                <w:szCs w:val="12"/>
              </w:rPr>
            </w:pPr>
          </w:p>
        </w:tc>
        <w:tc>
          <w:tcPr>
            <w:tcW w:w="236" w:type="dxa"/>
            <w:vAlign w:val="bottom"/>
          </w:tcPr>
          <w:p w14:paraId="0ADF9294" w14:textId="77777777" w:rsidR="008A0D76" w:rsidRPr="003561CC" w:rsidRDefault="008A0D76" w:rsidP="003561CC">
            <w:pPr>
              <w:tabs>
                <w:tab w:val="clear" w:pos="227"/>
                <w:tab w:val="clear" w:pos="454"/>
                <w:tab w:val="clear" w:pos="680"/>
                <w:tab w:val="clear" w:pos="907"/>
                <w:tab w:val="left" w:pos="0"/>
              </w:tabs>
              <w:spacing w:line="120" w:lineRule="atLeast"/>
              <w:ind w:right="170"/>
              <w:jc w:val="right"/>
              <w:rPr>
                <w:rFonts w:cs="Times New Roman"/>
                <w:sz w:val="12"/>
                <w:szCs w:val="12"/>
              </w:rPr>
            </w:pPr>
          </w:p>
        </w:tc>
        <w:tc>
          <w:tcPr>
            <w:tcW w:w="1467" w:type="dxa"/>
            <w:tcBorders>
              <w:top w:val="single" w:sz="4" w:space="0" w:color="auto"/>
            </w:tcBorders>
          </w:tcPr>
          <w:p w14:paraId="3E06FE59" w14:textId="77777777" w:rsidR="008A0D76" w:rsidRPr="003561CC" w:rsidRDefault="008A0D76" w:rsidP="003561CC">
            <w:pPr>
              <w:tabs>
                <w:tab w:val="clear" w:pos="227"/>
                <w:tab w:val="clear" w:pos="454"/>
                <w:tab w:val="clear" w:pos="680"/>
                <w:tab w:val="clear" w:pos="907"/>
                <w:tab w:val="left" w:pos="0"/>
              </w:tabs>
              <w:spacing w:line="120" w:lineRule="atLeast"/>
              <w:ind w:right="35"/>
              <w:jc w:val="right"/>
              <w:rPr>
                <w:rFonts w:cs="Times New Roman"/>
                <w:sz w:val="12"/>
                <w:szCs w:val="12"/>
              </w:rPr>
            </w:pPr>
          </w:p>
        </w:tc>
      </w:tr>
      <w:tr w:rsidR="008A0D76" w:rsidRPr="006347F4" w14:paraId="705C2133" w14:textId="77777777" w:rsidTr="00A57D20">
        <w:trPr>
          <w:trHeight w:val="260"/>
        </w:trPr>
        <w:tc>
          <w:tcPr>
            <w:tcW w:w="3544" w:type="dxa"/>
            <w:vAlign w:val="bottom"/>
          </w:tcPr>
          <w:p w14:paraId="365580AC" w14:textId="77777777" w:rsidR="008A0D76" w:rsidRPr="00EE5C0E"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b/>
                <w:bCs/>
                <w:sz w:val="22"/>
                <w:szCs w:val="22"/>
                <w:cs/>
              </w:rPr>
            </w:pPr>
            <w:r>
              <w:rPr>
                <w:rFonts w:cstheme="minorBidi"/>
                <w:b/>
                <w:bCs/>
                <w:sz w:val="22"/>
                <w:szCs w:val="22"/>
              </w:rPr>
              <w:t xml:space="preserve">Investment in debt securities due </w:t>
            </w:r>
          </w:p>
        </w:tc>
        <w:tc>
          <w:tcPr>
            <w:tcW w:w="1474" w:type="dxa"/>
          </w:tcPr>
          <w:p w14:paraId="09362785" w14:textId="77777777" w:rsidR="008A0D76" w:rsidRPr="009F2737"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7D96D568"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1E85EA8C" w14:textId="77777777" w:rsidR="008A0D76" w:rsidRPr="009F2737" w:rsidRDefault="008A0D76" w:rsidP="008A0D76">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1283C8C4"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64B9BAC0" w14:textId="77777777" w:rsidR="008A0D76" w:rsidRPr="009F2737"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443E56C1"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2692FF62" w14:textId="77777777" w:rsidR="008A0D76" w:rsidRPr="009F2737" w:rsidRDefault="008A0D76" w:rsidP="008A0D76">
            <w:pPr>
              <w:tabs>
                <w:tab w:val="clear" w:pos="227"/>
                <w:tab w:val="clear" w:pos="454"/>
                <w:tab w:val="clear" w:pos="680"/>
                <w:tab w:val="clear" w:pos="907"/>
                <w:tab w:val="left" w:pos="0"/>
              </w:tabs>
              <w:ind w:right="35"/>
              <w:jc w:val="right"/>
              <w:rPr>
                <w:rFonts w:cs="Times New Roman"/>
                <w:sz w:val="22"/>
                <w:szCs w:val="22"/>
              </w:rPr>
            </w:pPr>
          </w:p>
        </w:tc>
      </w:tr>
      <w:tr w:rsidR="008A0D76" w:rsidRPr="006347F4" w14:paraId="2954508B" w14:textId="77777777" w:rsidTr="00A57D20">
        <w:trPr>
          <w:trHeight w:val="260"/>
        </w:trPr>
        <w:tc>
          <w:tcPr>
            <w:tcW w:w="3544" w:type="dxa"/>
            <w:vAlign w:val="bottom"/>
          </w:tcPr>
          <w:p w14:paraId="19729020" w14:textId="77777777" w:rsidR="008A0D7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b/>
                <w:bCs/>
                <w:sz w:val="22"/>
                <w:szCs w:val="22"/>
              </w:rPr>
            </w:pPr>
            <w:r>
              <w:rPr>
                <w:rFonts w:cstheme="minorBidi"/>
                <w:b/>
                <w:bCs/>
                <w:sz w:val="22"/>
                <w:szCs w:val="22"/>
              </w:rPr>
              <w:t xml:space="preserve">   within one year</w:t>
            </w:r>
          </w:p>
        </w:tc>
        <w:tc>
          <w:tcPr>
            <w:tcW w:w="1474" w:type="dxa"/>
          </w:tcPr>
          <w:p w14:paraId="5B0FD2FF" w14:textId="77777777" w:rsidR="008A0D76" w:rsidRPr="009F2737"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091E6365"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6DD7DC9A" w14:textId="77777777" w:rsidR="008A0D76" w:rsidRPr="009F2737" w:rsidRDefault="008A0D76" w:rsidP="008A0D76">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0D36E1A8"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0D7B981E" w14:textId="77777777" w:rsidR="008A0D76" w:rsidRPr="009F2737"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59875F35"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395C69D1" w14:textId="77777777" w:rsidR="008A0D76" w:rsidRPr="009F2737" w:rsidRDefault="008A0D76" w:rsidP="008A0D76">
            <w:pPr>
              <w:tabs>
                <w:tab w:val="clear" w:pos="227"/>
                <w:tab w:val="clear" w:pos="454"/>
                <w:tab w:val="clear" w:pos="680"/>
                <w:tab w:val="clear" w:pos="907"/>
                <w:tab w:val="left" w:pos="0"/>
              </w:tabs>
              <w:ind w:right="35"/>
              <w:jc w:val="right"/>
              <w:rPr>
                <w:rFonts w:cs="Times New Roman"/>
                <w:sz w:val="22"/>
                <w:szCs w:val="22"/>
              </w:rPr>
            </w:pPr>
          </w:p>
        </w:tc>
      </w:tr>
      <w:tr w:rsidR="008A0D76" w:rsidRPr="006347F4" w14:paraId="35EA79DC" w14:textId="77777777" w:rsidTr="00A57D20">
        <w:trPr>
          <w:trHeight w:val="260"/>
        </w:trPr>
        <w:tc>
          <w:tcPr>
            <w:tcW w:w="3544" w:type="dxa"/>
            <w:vAlign w:val="bottom"/>
          </w:tcPr>
          <w:p w14:paraId="27A2F0AB" w14:textId="77777777" w:rsidR="008A0D76" w:rsidRPr="002E6E2E"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sidRPr="002E6E2E">
              <w:rPr>
                <w:rFonts w:eastAsia="SimSun" w:cs="Times New Roman"/>
                <w:sz w:val="22"/>
                <w:szCs w:val="22"/>
                <w:lang w:eastAsia="zh-CN"/>
              </w:rPr>
              <w:t xml:space="preserve">Debenture of </w:t>
            </w:r>
            <w:proofErr w:type="spellStart"/>
            <w:r w:rsidRPr="002E6E2E">
              <w:rPr>
                <w:rFonts w:eastAsia="SimSun" w:cs="Times New Roman"/>
                <w:sz w:val="22"/>
                <w:szCs w:val="22"/>
                <w:lang w:eastAsia="zh-CN"/>
              </w:rPr>
              <w:t>Betagro</w:t>
            </w:r>
            <w:proofErr w:type="spellEnd"/>
            <w:r w:rsidRPr="002E6E2E">
              <w:rPr>
                <w:rFonts w:eastAsia="SimSun" w:cs="Times New Roman"/>
                <w:sz w:val="22"/>
                <w:szCs w:val="22"/>
                <w:lang w:eastAsia="zh-CN"/>
              </w:rPr>
              <w:t xml:space="preserve"> PLC.</w:t>
            </w:r>
          </w:p>
        </w:tc>
        <w:tc>
          <w:tcPr>
            <w:tcW w:w="1474" w:type="dxa"/>
          </w:tcPr>
          <w:p w14:paraId="30F79EDF" w14:textId="77777777" w:rsidR="008A0D76" w:rsidRPr="009F2737"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2696A72E"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7C986533" w14:textId="77777777" w:rsidR="008A0D76" w:rsidRDefault="008A0D76" w:rsidP="008A0D76">
            <w:pPr>
              <w:tabs>
                <w:tab w:val="clear" w:pos="227"/>
                <w:tab w:val="clear" w:pos="454"/>
                <w:tab w:val="clear" w:pos="680"/>
                <w:tab w:val="clear" w:pos="907"/>
                <w:tab w:val="left" w:pos="0"/>
              </w:tabs>
              <w:ind w:right="179"/>
              <w:jc w:val="right"/>
              <w:rPr>
                <w:rFonts w:cs="Times New Roman"/>
                <w:sz w:val="22"/>
                <w:szCs w:val="22"/>
              </w:rPr>
            </w:pPr>
          </w:p>
        </w:tc>
        <w:tc>
          <w:tcPr>
            <w:tcW w:w="236" w:type="dxa"/>
            <w:vAlign w:val="bottom"/>
          </w:tcPr>
          <w:p w14:paraId="7D6F5F64"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34AB87EC" w14:textId="77777777" w:rsidR="008A0D76" w:rsidRPr="009F2737"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338A47AB"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5AEC4A47" w14:textId="77777777" w:rsidR="008A0D76" w:rsidRDefault="008A0D76" w:rsidP="008A0D76">
            <w:pPr>
              <w:tabs>
                <w:tab w:val="clear" w:pos="227"/>
                <w:tab w:val="clear" w:pos="454"/>
                <w:tab w:val="clear" w:pos="680"/>
                <w:tab w:val="clear" w:pos="907"/>
                <w:tab w:val="left" w:pos="0"/>
              </w:tabs>
              <w:ind w:right="179"/>
              <w:jc w:val="right"/>
              <w:rPr>
                <w:rFonts w:cs="Times New Roman"/>
                <w:sz w:val="22"/>
                <w:szCs w:val="22"/>
              </w:rPr>
            </w:pPr>
          </w:p>
        </w:tc>
      </w:tr>
      <w:tr w:rsidR="008A0D76" w:rsidRPr="006347F4" w14:paraId="53FD59D8" w14:textId="77777777" w:rsidTr="00EB5F64">
        <w:trPr>
          <w:trHeight w:val="260"/>
        </w:trPr>
        <w:tc>
          <w:tcPr>
            <w:tcW w:w="3544" w:type="dxa"/>
            <w:vAlign w:val="bottom"/>
          </w:tcPr>
          <w:p w14:paraId="7F51AE41" w14:textId="77777777" w:rsidR="008A0D7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EE5C0E">
              <w:rPr>
                <w:rFonts w:cs="Times New Roman"/>
                <w:sz w:val="22"/>
                <w:szCs w:val="22"/>
                <w:cs/>
              </w:rPr>
              <w:t>(</w:t>
            </w:r>
            <w:r w:rsidRPr="00EE5C0E">
              <w:rPr>
                <w:rFonts w:cs="Times New Roman"/>
                <w:sz w:val="22"/>
                <w:szCs w:val="22"/>
              </w:rPr>
              <w:t xml:space="preserve">interest </w:t>
            </w:r>
            <w:r>
              <w:rPr>
                <w:rFonts w:cs="Times New Roman"/>
                <w:sz w:val="22"/>
                <w:szCs w:val="22"/>
              </w:rPr>
              <w:t xml:space="preserve">rate </w:t>
            </w:r>
            <w:r w:rsidRPr="00EE5C0E">
              <w:rPr>
                <w:rFonts w:cs="Times New Roman"/>
                <w:sz w:val="22"/>
                <w:szCs w:val="22"/>
              </w:rPr>
              <w:t>at 2.</w:t>
            </w:r>
            <w:r>
              <w:rPr>
                <w:rFonts w:cs="Times New Roman"/>
                <w:sz w:val="22"/>
                <w:szCs w:val="22"/>
              </w:rPr>
              <w:t>70</w:t>
            </w:r>
            <w:r w:rsidRPr="00EE5C0E">
              <w:rPr>
                <w:rFonts w:cs="Times New Roman"/>
                <w:sz w:val="22"/>
                <w:szCs w:val="22"/>
              </w:rPr>
              <w:t>% p.a.</w:t>
            </w:r>
            <w:r>
              <w:rPr>
                <w:rFonts w:cs="Times New Roman"/>
                <w:sz w:val="22"/>
                <w:szCs w:val="22"/>
              </w:rPr>
              <w:t xml:space="preserve"> and</w:t>
            </w:r>
          </w:p>
        </w:tc>
        <w:tc>
          <w:tcPr>
            <w:tcW w:w="1474" w:type="dxa"/>
          </w:tcPr>
          <w:p w14:paraId="7B9702CC" w14:textId="77777777" w:rsidR="008A0D76" w:rsidRPr="009F2737"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41" w:type="dxa"/>
            <w:vAlign w:val="bottom"/>
          </w:tcPr>
          <w:p w14:paraId="6B5350CE"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764FE30C" w14:textId="77777777" w:rsidR="008A0D76" w:rsidRDefault="008A0D76" w:rsidP="008A0D76">
            <w:pPr>
              <w:tabs>
                <w:tab w:val="clear" w:pos="227"/>
                <w:tab w:val="clear" w:pos="454"/>
                <w:tab w:val="clear" w:pos="680"/>
                <w:tab w:val="clear" w:pos="907"/>
                <w:tab w:val="left" w:pos="0"/>
              </w:tabs>
              <w:ind w:right="29"/>
              <w:jc w:val="center"/>
              <w:rPr>
                <w:rFonts w:cs="Times New Roman"/>
                <w:sz w:val="22"/>
                <w:szCs w:val="22"/>
              </w:rPr>
            </w:pPr>
          </w:p>
        </w:tc>
        <w:tc>
          <w:tcPr>
            <w:tcW w:w="236" w:type="dxa"/>
            <w:vAlign w:val="bottom"/>
          </w:tcPr>
          <w:p w14:paraId="71C63912"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5C884F2A" w14:textId="77777777" w:rsidR="008A0D76" w:rsidRPr="009F2737"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7451E030"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04127ACA" w14:textId="77777777" w:rsidR="008A0D76" w:rsidRDefault="008A0D76" w:rsidP="008A0D76">
            <w:pPr>
              <w:tabs>
                <w:tab w:val="clear" w:pos="227"/>
                <w:tab w:val="clear" w:pos="454"/>
                <w:tab w:val="clear" w:pos="680"/>
                <w:tab w:val="clear" w:pos="907"/>
                <w:tab w:val="left" w:pos="0"/>
              </w:tabs>
              <w:ind w:right="29"/>
              <w:jc w:val="center"/>
              <w:rPr>
                <w:rFonts w:cs="Times New Roman"/>
                <w:sz w:val="22"/>
                <w:szCs w:val="22"/>
              </w:rPr>
            </w:pPr>
          </w:p>
        </w:tc>
      </w:tr>
      <w:tr w:rsidR="008A0D76" w:rsidRPr="006347F4" w14:paraId="5497EC54" w14:textId="77777777" w:rsidTr="00EB5F64">
        <w:trPr>
          <w:trHeight w:val="260"/>
        </w:trPr>
        <w:tc>
          <w:tcPr>
            <w:tcW w:w="3544" w:type="dxa"/>
            <w:vAlign w:val="bottom"/>
          </w:tcPr>
          <w:p w14:paraId="396C91BB" w14:textId="77777777" w:rsidR="008A0D76" w:rsidRDefault="008A0D76" w:rsidP="008A0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B20E10">
              <w:rPr>
                <w:rFonts w:cs="Times New Roman"/>
                <w:sz w:val="22"/>
                <w:szCs w:val="22"/>
              </w:rPr>
              <w:t xml:space="preserve">will mature on </w:t>
            </w:r>
            <w:r>
              <w:rPr>
                <w:rFonts w:cs="Times New Roman"/>
                <w:sz w:val="22"/>
                <w:szCs w:val="22"/>
              </w:rPr>
              <w:t>July</w:t>
            </w:r>
            <w:r w:rsidRPr="00B20E10">
              <w:rPr>
                <w:rFonts w:cs="Times New Roman"/>
                <w:sz w:val="22"/>
                <w:szCs w:val="22"/>
              </w:rPr>
              <w:t xml:space="preserve"> </w:t>
            </w:r>
            <w:r>
              <w:rPr>
                <w:rFonts w:cs="Times New Roman"/>
                <w:sz w:val="22"/>
                <w:szCs w:val="22"/>
              </w:rPr>
              <w:t>29</w:t>
            </w:r>
            <w:r w:rsidRPr="00B20E10">
              <w:rPr>
                <w:rFonts w:cs="Times New Roman"/>
                <w:sz w:val="22"/>
                <w:szCs w:val="22"/>
              </w:rPr>
              <w:t>, 202</w:t>
            </w:r>
            <w:r>
              <w:rPr>
                <w:rFonts w:cs="Times New Roman"/>
                <w:sz w:val="22"/>
                <w:szCs w:val="22"/>
              </w:rPr>
              <w:t>6)</w:t>
            </w:r>
          </w:p>
        </w:tc>
        <w:tc>
          <w:tcPr>
            <w:tcW w:w="1474" w:type="dxa"/>
          </w:tcPr>
          <w:p w14:paraId="151F79BE" w14:textId="33C460F6" w:rsidR="008A0D76" w:rsidRDefault="008E1DA8" w:rsidP="008A0D76">
            <w:pPr>
              <w:tabs>
                <w:tab w:val="clear" w:pos="227"/>
                <w:tab w:val="clear" w:pos="454"/>
                <w:tab w:val="clear" w:pos="680"/>
                <w:tab w:val="clear" w:pos="907"/>
                <w:tab w:val="left" w:pos="0"/>
              </w:tabs>
              <w:ind w:right="93"/>
              <w:jc w:val="right"/>
              <w:rPr>
                <w:rFonts w:cs="Times New Roman"/>
                <w:sz w:val="22"/>
                <w:szCs w:val="22"/>
              </w:rPr>
            </w:pPr>
            <w:r>
              <w:rPr>
                <w:rFonts w:cs="Times New Roman"/>
                <w:sz w:val="22"/>
                <w:szCs w:val="22"/>
              </w:rPr>
              <w:t>15,000</w:t>
            </w:r>
          </w:p>
        </w:tc>
        <w:tc>
          <w:tcPr>
            <w:tcW w:w="241" w:type="dxa"/>
            <w:vAlign w:val="bottom"/>
          </w:tcPr>
          <w:p w14:paraId="738E3A73"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3265321C" w14:textId="1F5C3E4D" w:rsidR="008A0D76" w:rsidRDefault="008A0D76" w:rsidP="008A0D76">
            <w:pPr>
              <w:tabs>
                <w:tab w:val="clear" w:pos="227"/>
                <w:tab w:val="clear" w:pos="454"/>
                <w:tab w:val="clear" w:pos="680"/>
                <w:tab w:val="clear" w:pos="907"/>
                <w:tab w:val="left" w:pos="0"/>
              </w:tabs>
              <w:ind w:right="118"/>
              <w:jc w:val="right"/>
              <w:rPr>
                <w:rFonts w:cs="Times New Roman"/>
                <w:sz w:val="22"/>
                <w:szCs w:val="22"/>
              </w:rPr>
            </w:pPr>
            <w:r>
              <w:rPr>
                <w:rFonts w:cs="Times New Roman"/>
                <w:sz w:val="22"/>
                <w:szCs w:val="22"/>
              </w:rPr>
              <w:t>15,000</w:t>
            </w:r>
          </w:p>
        </w:tc>
        <w:tc>
          <w:tcPr>
            <w:tcW w:w="236" w:type="dxa"/>
            <w:vAlign w:val="bottom"/>
          </w:tcPr>
          <w:p w14:paraId="6F401809" w14:textId="77777777" w:rsidR="008A0D76" w:rsidRPr="006347F4" w:rsidRDefault="008A0D76" w:rsidP="008A0D76">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08E7167F" w14:textId="123BBA57" w:rsidR="008A0D76" w:rsidRDefault="00437832" w:rsidP="008A0D76">
            <w:pPr>
              <w:tabs>
                <w:tab w:val="clear" w:pos="227"/>
                <w:tab w:val="clear" w:pos="454"/>
                <w:tab w:val="clear" w:pos="680"/>
                <w:tab w:val="clear" w:pos="907"/>
                <w:tab w:val="left" w:pos="0"/>
              </w:tabs>
              <w:ind w:right="93"/>
              <w:jc w:val="right"/>
              <w:rPr>
                <w:rFonts w:cs="Times New Roman"/>
                <w:sz w:val="22"/>
                <w:szCs w:val="22"/>
              </w:rPr>
            </w:pPr>
            <w:r>
              <w:rPr>
                <w:rFonts w:cs="Times New Roman"/>
                <w:sz w:val="22"/>
                <w:szCs w:val="22"/>
              </w:rPr>
              <w:t>15,000</w:t>
            </w:r>
          </w:p>
        </w:tc>
        <w:tc>
          <w:tcPr>
            <w:tcW w:w="236" w:type="dxa"/>
            <w:vAlign w:val="bottom"/>
          </w:tcPr>
          <w:p w14:paraId="2456B81E" w14:textId="77777777" w:rsidR="008A0D76" w:rsidRPr="006347F4" w:rsidRDefault="008A0D76" w:rsidP="008A0D76">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2DE2104C" w14:textId="5A2A024F" w:rsidR="008A0D76" w:rsidRDefault="008A0D76" w:rsidP="008A0D76">
            <w:pPr>
              <w:tabs>
                <w:tab w:val="clear" w:pos="227"/>
                <w:tab w:val="clear" w:pos="454"/>
                <w:tab w:val="clear" w:pos="680"/>
                <w:tab w:val="clear" w:pos="907"/>
                <w:tab w:val="left" w:pos="0"/>
              </w:tabs>
              <w:ind w:right="118"/>
              <w:jc w:val="right"/>
              <w:rPr>
                <w:rFonts w:cs="Times New Roman"/>
                <w:sz w:val="22"/>
                <w:szCs w:val="22"/>
              </w:rPr>
            </w:pPr>
            <w:r>
              <w:rPr>
                <w:rFonts w:cs="Times New Roman"/>
                <w:sz w:val="22"/>
                <w:szCs w:val="22"/>
              </w:rPr>
              <w:t>15,000</w:t>
            </w:r>
          </w:p>
        </w:tc>
      </w:tr>
      <w:tr w:rsidR="00437832" w:rsidRPr="00437832" w14:paraId="69C81826" w14:textId="77777777" w:rsidTr="00EB5F64">
        <w:trPr>
          <w:trHeight w:val="260"/>
        </w:trPr>
        <w:tc>
          <w:tcPr>
            <w:tcW w:w="3544" w:type="dxa"/>
          </w:tcPr>
          <w:p w14:paraId="3B8CDA9E" w14:textId="5404148B" w:rsidR="00437832" w:rsidRP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eastAsia="SimSun" w:cs="Times New Roman"/>
                <w:sz w:val="22"/>
                <w:szCs w:val="22"/>
                <w:lang w:eastAsia="zh-CN"/>
              </w:rPr>
            </w:pPr>
            <w:r w:rsidRPr="00437832">
              <w:rPr>
                <w:rFonts w:eastAsia="SimSun" w:cs="Times New Roman"/>
                <w:sz w:val="22"/>
                <w:szCs w:val="22"/>
                <w:lang w:eastAsia="zh-CN"/>
              </w:rPr>
              <w:t>Debenture of True Corporation</w:t>
            </w:r>
            <w:r w:rsidRPr="00437832">
              <w:rPr>
                <w:rFonts w:eastAsia="SimSun" w:cs="Times New Roman"/>
                <w:sz w:val="22"/>
                <w:szCs w:val="22"/>
                <w:cs/>
                <w:lang w:eastAsia="zh-CN"/>
              </w:rPr>
              <w:t xml:space="preserve"> </w:t>
            </w:r>
            <w:r w:rsidRPr="00437832">
              <w:rPr>
                <w:rFonts w:eastAsia="SimSun" w:cs="Times New Roman"/>
                <w:sz w:val="22"/>
                <w:szCs w:val="22"/>
                <w:lang w:eastAsia="zh-CN"/>
              </w:rPr>
              <w:t>PLC.</w:t>
            </w:r>
          </w:p>
        </w:tc>
        <w:tc>
          <w:tcPr>
            <w:tcW w:w="1474" w:type="dxa"/>
          </w:tcPr>
          <w:p w14:paraId="25ABB2DF" w14:textId="77777777" w:rsidR="00437832" w:rsidRP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eastAsia="SimSun" w:cs="Times New Roman"/>
                <w:sz w:val="22"/>
                <w:szCs w:val="22"/>
                <w:lang w:eastAsia="zh-CN"/>
              </w:rPr>
            </w:pPr>
          </w:p>
        </w:tc>
        <w:tc>
          <w:tcPr>
            <w:tcW w:w="241" w:type="dxa"/>
            <w:vAlign w:val="bottom"/>
          </w:tcPr>
          <w:p w14:paraId="46F9D5D3" w14:textId="77777777" w:rsidR="00437832" w:rsidRP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eastAsia="SimSun" w:cs="Times New Roman"/>
                <w:sz w:val="22"/>
                <w:szCs w:val="22"/>
                <w:lang w:eastAsia="zh-CN"/>
              </w:rPr>
            </w:pPr>
          </w:p>
        </w:tc>
        <w:tc>
          <w:tcPr>
            <w:tcW w:w="1474" w:type="dxa"/>
          </w:tcPr>
          <w:p w14:paraId="798CDE0F" w14:textId="77777777" w:rsidR="00437832" w:rsidRP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eastAsia="SimSun" w:cs="Times New Roman"/>
                <w:sz w:val="22"/>
                <w:szCs w:val="22"/>
                <w:lang w:eastAsia="zh-CN"/>
              </w:rPr>
            </w:pPr>
          </w:p>
        </w:tc>
        <w:tc>
          <w:tcPr>
            <w:tcW w:w="236" w:type="dxa"/>
            <w:vAlign w:val="bottom"/>
          </w:tcPr>
          <w:p w14:paraId="2C2FE08F" w14:textId="77777777" w:rsidR="00437832" w:rsidRP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eastAsia="SimSun" w:cs="Times New Roman"/>
                <w:sz w:val="22"/>
                <w:szCs w:val="22"/>
                <w:lang w:eastAsia="zh-CN"/>
              </w:rPr>
            </w:pPr>
          </w:p>
        </w:tc>
        <w:tc>
          <w:tcPr>
            <w:tcW w:w="1474" w:type="dxa"/>
          </w:tcPr>
          <w:p w14:paraId="43C69236" w14:textId="77777777" w:rsidR="00437832" w:rsidRP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eastAsia="SimSun" w:cs="Times New Roman"/>
                <w:sz w:val="22"/>
                <w:szCs w:val="22"/>
                <w:lang w:eastAsia="zh-CN"/>
              </w:rPr>
            </w:pPr>
          </w:p>
        </w:tc>
        <w:tc>
          <w:tcPr>
            <w:tcW w:w="236" w:type="dxa"/>
            <w:vAlign w:val="bottom"/>
          </w:tcPr>
          <w:p w14:paraId="33E3E74D" w14:textId="77777777" w:rsidR="00437832" w:rsidRP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eastAsia="SimSun" w:cs="Times New Roman"/>
                <w:sz w:val="22"/>
                <w:szCs w:val="22"/>
                <w:lang w:eastAsia="zh-CN"/>
              </w:rPr>
            </w:pPr>
          </w:p>
        </w:tc>
        <w:tc>
          <w:tcPr>
            <w:tcW w:w="1467" w:type="dxa"/>
          </w:tcPr>
          <w:p w14:paraId="492D4BF7" w14:textId="77777777" w:rsidR="00437832" w:rsidRP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eastAsia="SimSun" w:cs="Times New Roman"/>
                <w:sz w:val="22"/>
                <w:szCs w:val="22"/>
                <w:lang w:eastAsia="zh-CN"/>
              </w:rPr>
            </w:pPr>
          </w:p>
        </w:tc>
      </w:tr>
      <w:tr w:rsidR="00437832" w:rsidRPr="006347F4" w14:paraId="6B8DBAF0" w14:textId="77777777" w:rsidTr="00D726AA">
        <w:trPr>
          <w:trHeight w:val="260"/>
        </w:trPr>
        <w:tc>
          <w:tcPr>
            <w:tcW w:w="3544" w:type="dxa"/>
            <w:vAlign w:val="bottom"/>
          </w:tcPr>
          <w:p w14:paraId="2E071617" w14:textId="461C5C46" w:rsid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EE5C0E">
              <w:rPr>
                <w:rFonts w:cs="Times New Roman"/>
                <w:sz w:val="22"/>
                <w:szCs w:val="22"/>
                <w:cs/>
              </w:rPr>
              <w:t>(</w:t>
            </w:r>
            <w:r w:rsidRPr="00EE5C0E">
              <w:rPr>
                <w:rFonts w:cs="Times New Roman"/>
                <w:sz w:val="22"/>
                <w:szCs w:val="22"/>
              </w:rPr>
              <w:t xml:space="preserve">interest </w:t>
            </w:r>
            <w:r>
              <w:rPr>
                <w:rFonts w:cs="Times New Roman"/>
                <w:sz w:val="22"/>
                <w:szCs w:val="22"/>
              </w:rPr>
              <w:t xml:space="preserve">rate </w:t>
            </w:r>
            <w:r w:rsidRPr="00EE5C0E">
              <w:rPr>
                <w:rFonts w:cs="Times New Roman"/>
                <w:sz w:val="22"/>
                <w:szCs w:val="22"/>
              </w:rPr>
              <w:t xml:space="preserve">at </w:t>
            </w:r>
            <w:r>
              <w:rPr>
                <w:rFonts w:cs="Times New Roman"/>
                <w:sz w:val="22"/>
                <w:szCs w:val="22"/>
              </w:rPr>
              <w:t>3.45</w:t>
            </w:r>
            <w:r w:rsidRPr="00EE5C0E">
              <w:rPr>
                <w:rFonts w:cs="Times New Roman"/>
                <w:sz w:val="22"/>
                <w:szCs w:val="22"/>
              </w:rPr>
              <w:t>% p.a.</w:t>
            </w:r>
            <w:r>
              <w:rPr>
                <w:rFonts w:cs="Times New Roman"/>
                <w:sz w:val="22"/>
                <w:szCs w:val="22"/>
              </w:rPr>
              <w:t xml:space="preserve"> and</w:t>
            </w:r>
          </w:p>
        </w:tc>
        <w:tc>
          <w:tcPr>
            <w:tcW w:w="1474" w:type="dxa"/>
          </w:tcPr>
          <w:p w14:paraId="60E7422D" w14:textId="77777777" w:rsidR="00437832" w:rsidRDefault="00437832" w:rsidP="00437832">
            <w:pPr>
              <w:tabs>
                <w:tab w:val="clear" w:pos="227"/>
                <w:tab w:val="clear" w:pos="454"/>
                <w:tab w:val="clear" w:pos="680"/>
                <w:tab w:val="clear" w:pos="907"/>
                <w:tab w:val="left" w:pos="0"/>
              </w:tabs>
              <w:ind w:right="93"/>
              <w:jc w:val="right"/>
              <w:rPr>
                <w:rFonts w:cs="Times New Roman"/>
                <w:sz w:val="22"/>
                <w:szCs w:val="22"/>
              </w:rPr>
            </w:pPr>
          </w:p>
        </w:tc>
        <w:tc>
          <w:tcPr>
            <w:tcW w:w="241" w:type="dxa"/>
            <w:vAlign w:val="bottom"/>
          </w:tcPr>
          <w:p w14:paraId="22E29FAD" w14:textId="77777777" w:rsidR="00437832" w:rsidRPr="006347F4" w:rsidRDefault="00437832" w:rsidP="00437832">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6B1475D4" w14:textId="77777777" w:rsidR="00437832" w:rsidRDefault="00437832" w:rsidP="00437832">
            <w:pPr>
              <w:tabs>
                <w:tab w:val="clear" w:pos="227"/>
                <w:tab w:val="clear" w:pos="454"/>
                <w:tab w:val="clear" w:pos="680"/>
                <w:tab w:val="clear" w:pos="907"/>
                <w:tab w:val="left" w:pos="0"/>
              </w:tabs>
              <w:ind w:right="118"/>
              <w:jc w:val="right"/>
              <w:rPr>
                <w:rFonts w:cs="Times New Roman"/>
                <w:sz w:val="22"/>
                <w:szCs w:val="22"/>
              </w:rPr>
            </w:pPr>
          </w:p>
        </w:tc>
        <w:tc>
          <w:tcPr>
            <w:tcW w:w="236" w:type="dxa"/>
            <w:vAlign w:val="bottom"/>
          </w:tcPr>
          <w:p w14:paraId="0AF938E2" w14:textId="77777777" w:rsidR="00437832" w:rsidRPr="006347F4" w:rsidRDefault="00437832" w:rsidP="00437832">
            <w:pPr>
              <w:tabs>
                <w:tab w:val="clear" w:pos="227"/>
                <w:tab w:val="clear" w:pos="454"/>
                <w:tab w:val="clear" w:pos="680"/>
                <w:tab w:val="clear" w:pos="907"/>
                <w:tab w:val="left" w:pos="0"/>
              </w:tabs>
              <w:ind w:right="29"/>
              <w:jc w:val="right"/>
              <w:rPr>
                <w:rFonts w:cs="Times New Roman"/>
                <w:sz w:val="22"/>
                <w:szCs w:val="22"/>
              </w:rPr>
            </w:pPr>
          </w:p>
        </w:tc>
        <w:tc>
          <w:tcPr>
            <w:tcW w:w="1474" w:type="dxa"/>
          </w:tcPr>
          <w:p w14:paraId="1607FB1D" w14:textId="77777777" w:rsidR="00437832" w:rsidRDefault="00437832" w:rsidP="00437832">
            <w:pPr>
              <w:tabs>
                <w:tab w:val="clear" w:pos="227"/>
                <w:tab w:val="clear" w:pos="454"/>
                <w:tab w:val="clear" w:pos="680"/>
                <w:tab w:val="clear" w:pos="907"/>
                <w:tab w:val="left" w:pos="0"/>
              </w:tabs>
              <w:ind w:right="93"/>
              <w:jc w:val="right"/>
              <w:rPr>
                <w:rFonts w:cs="Times New Roman"/>
                <w:sz w:val="22"/>
                <w:szCs w:val="22"/>
              </w:rPr>
            </w:pPr>
          </w:p>
        </w:tc>
        <w:tc>
          <w:tcPr>
            <w:tcW w:w="236" w:type="dxa"/>
            <w:vAlign w:val="bottom"/>
          </w:tcPr>
          <w:p w14:paraId="4B39462D" w14:textId="77777777" w:rsidR="00437832" w:rsidRPr="006347F4" w:rsidRDefault="00437832" w:rsidP="00437832">
            <w:pPr>
              <w:tabs>
                <w:tab w:val="clear" w:pos="227"/>
                <w:tab w:val="clear" w:pos="454"/>
                <w:tab w:val="clear" w:pos="680"/>
                <w:tab w:val="clear" w:pos="907"/>
                <w:tab w:val="left" w:pos="0"/>
              </w:tabs>
              <w:ind w:right="170"/>
              <w:jc w:val="right"/>
              <w:rPr>
                <w:rFonts w:cs="Times New Roman"/>
                <w:sz w:val="22"/>
                <w:szCs w:val="22"/>
              </w:rPr>
            </w:pPr>
          </w:p>
        </w:tc>
        <w:tc>
          <w:tcPr>
            <w:tcW w:w="1467" w:type="dxa"/>
          </w:tcPr>
          <w:p w14:paraId="6F46007D" w14:textId="77777777" w:rsidR="00437832" w:rsidRDefault="00437832" w:rsidP="00437832">
            <w:pPr>
              <w:tabs>
                <w:tab w:val="clear" w:pos="227"/>
                <w:tab w:val="clear" w:pos="454"/>
                <w:tab w:val="clear" w:pos="680"/>
                <w:tab w:val="clear" w:pos="907"/>
                <w:tab w:val="left" w:pos="0"/>
              </w:tabs>
              <w:ind w:right="118"/>
              <w:jc w:val="right"/>
              <w:rPr>
                <w:rFonts w:cs="Times New Roman"/>
                <w:sz w:val="22"/>
                <w:szCs w:val="22"/>
              </w:rPr>
            </w:pPr>
          </w:p>
        </w:tc>
      </w:tr>
      <w:tr w:rsidR="00437832" w:rsidRPr="006347F4" w14:paraId="46A7C4F4" w14:textId="77777777" w:rsidTr="00437832">
        <w:trPr>
          <w:trHeight w:val="260"/>
        </w:trPr>
        <w:tc>
          <w:tcPr>
            <w:tcW w:w="3544" w:type="dxa"/>
            <w:vAlign w:val="bottom"/>
          </w:tcPr>
          <w:p w14:paraId="44F5A9DD" w14:textId="4A4F5297" w:rsidR="00437832" w:rsidRP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437832">
              <w:rPr>
                <w:rFonts w:cs="Times New Roman"/>
                <w:sz w:val="22"/>
                <w:szCs w:val="22"/>
              </w:rPr>
              <w:t xml:space="preserve">will mature on </w:t>
            </w:r>
            <w:r w:rsidRPr="00437832">
              <w:rPr>
                <w:rFonts w:eastAsia="SimSun" w:cs="Times New Roman"/>
                <w:spacing w:val="-4"/>
                <w:sz w:val="22"/>
                <w:szCs w:val="22"/>
                <w:lang w:eastAsia="zh-CN"/>
              </w:rPr>
              <w:t>February 28, 2027</w:t>
            </w:r>
            <w:r w:rsidRPr="00437832">
              <w:rPr>
                <w:rFonts w:cs="Times New Roman"/>
                <w:sz w:val="22"/>
                <w:szCs w:val="22"/>
              </w:rPr>
              <w:t>)</w:t>
            </w:r>
          </w:p>
        </w:tc>
        <w:tc>
          <w:tcPr>
            <w:tcW w:w="1474" w:type="dxa"/>
            <w:tcBorders>
              <w:bottom w:val="single" w:sz="4" w:space="0" w:color="auto"/>
            </w:tcBorders>
          </w:tcPr>
          <w:p w14:paraId="1F82575B" w14:textId="7DF367FB" w:rsidR="00437832" w:rsidRDefault="008E1DA8" w:rsidP="00437832">
            <w:pPr>
              <w:tabs>
                <w:tab w:val="clear" w:pos="227"/>
                <w:tab w:val="clear" w:pos="454"/>
                <w:tab w:val="clear" w:pos="680"/>
                <w:tab w:val="clear" w:pos="907"/>
                <w:tab w:val="left" w:pos="0"/>
              </w:tabs>
              <w:ind w:right="93"/>
              <w:jc w:val="right"/>
              <w:rPr>
                <w:rFonts w:cs="Times New Roman"/>
                <w:sz w:val="22"/>
                <w:szCs w:val="22"/>
              </w:rPr>
            </w:pPr>
            <w:r>
              <w:rPr>
                <w:rFonts w:cs="Times New Roman"/>
                <w:sz w:val="22"/>
                <w:szCs w:val="22"/>
              </w:rPr>
              <w:t>5,000</w:t>
            </w:r>
          </w:p>
        </w:tc>
        <w:tc>
          <w:tcPr>
            <w:tcW w:w="241" w:type="dxa"/>
            <w:vAlign w:val="bottom"/>
          </w:tcPr>
          <w:p w14:paraId="665E1041" w14:textId="77777777" w:rsidR="00437832" w:rsidRPr="006347F4" w:rsidRDefault="00437832" w:rsidP="00437832">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single" w:sz="4" w:space="0" w:color="auto"/>
            </w:tcBorders>
          </w:tcPr>
          <w:p w14:paraId="41A2716B" w14:textId="33A8CC30" w:rsidR="00437832" w:rsidRP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37832">
              <w:rPr>
                <w:rFonts w:cs="Times New Roman"/>
                <w:sz w:val="20"/>
                <w:szCs w:val="20"/>
              </w:rPr>
              <w:t>-</w:t>
            </w:r>
          </w:p>
        </w:tc>
        <w:tc>
          <w:tcPr>
            <w:tcW w:w="236" w:type="dxa"/>
            <w:vAlign w:val="bottom"/>
          </w:tcPr>
          <w:p w14:paraId="0FE5ED9E" w14:textId="77777777" w:rsidR="00437832" w:rsidRPr="006347F4" w:rsidRDefault="00437832" w:rsidP="00437832">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single" w:sz="4" w:space="0" w:color="auto"/>
            </w:tcBorders>
          </w:tcPr>
          <w:p w14:paraId="02D96E6A" w14:textId="0E782ED1" w:rsidR="00437832" w:rsidRDefault="00437832" w:rsidP="00437832">
            <w:pPr>
              <w:tabs>
                <w:tab w:val="clear" w:pos="227"/>
                <w:tab w:val="clear" w:pos="454"/>
                <w:tab w:val="clear" w:pos="680"/>
                <w:tab w:val="clear" w:pos="907"/>
                <w:tab w:val="left" w:pos="0"/>
              </w:tabs>
              <w:ind w:right="93"/>
              <w:jc w:val="right"/>
              <w:rPr>
                <w:rFonts w:cs="Times New Roman"/>
                <w:sz w:val="22"/>
                <w:szCs w:val="22"/>
              </w:rPr>
            </w:pPr>
            <w:r>
              <w:rPr>
                <w:rFonts w:cs="Times New Roman"/>
                <w:sz w:val="22"/>
                <w:szCs w:val="22"/>
              </w:rPr>
              <w:t>5,000</w:t>
            </w:r>
          </w:p>
        </w:tc>
        <w:tc>
          <w:tcPr>
            <w:tcW w:w="236" w:type="dxa"/>
            <w:vAlign w:val="bottom"/>
          </w:tcPr>
          <w:p w14:paraId="6A6D8BD5" w14:textId="77777777" w:rsidR="00437832" w:rsidRPr="006347F4" w:rsidRDefault="00437832" w:rsidP="00437832">
            <w:pPr>
              <w:tabs>
                <w:tab w:val="clear" w:pos="227"/>
                <w:tab w:val="clear" w:pos="454"/>
                <w:tab w:val="clear" w:pos="680"/>
                <w:tab w:val="clear" w:pos="907"/>
                <w:tab w:val="left" w:pos="0"/>
              </w:tabs>
              <w:ind w:right="170"/>
              <w:jc w:val="right"/>
              <w:rPr>
                <w:rFonts w:cs="Times New Roman"/>
                <w:sz w:val="22"/>
                <w:szCs w:val="22"/>
              </w:rPr>
            </w:pPr>
          </w:p>
        </w:tc>
        <w:tc>
          <w:tcPr>
            <w:tcW w:w="1467" w:type="dxa"/>
            <w:tcBorders>
              <w:bottom w:val="single" w:sz="4" w:space="0" w:color="auto"/>
            </w:tcBorders>
          </w:tcPr>
          <w:p w14:paraId="079A547C" w14:textId="6DAE131E" w:rsidR="00437832" w:rsidRP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37832">
              <w:rPr>
                <w:rFonts w:cs="Times New Roman"/>
                <w:sz w:val="22"/>
                <w:szCs w:val="22"/>
              </w:rPr>
              <w:t>-</w:t>
            </w:r>
          </w:p>
        </w:tc>
      </w:tr>
      <w:tr w:rsidR="00437832" w:rsidRPr="006347F4" w14:paraId="200B23B3" w14:textId="77777777" w:rsidTr="00437832">
        <w:trPr>
          <w:trHeight w:val="260"/>
        </w:trPr>
        <w:tc>
          <w:tcPr>
            <w:tcW w:w="3544" w:type="dxa"/>
            <w:vAlign w:val="bottom"/>
          </w:tcPr>
          <w:p w14:paraId="63523F9C" w14:textId="77777777" w:rsid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p>
        </w:tc>
        <w:tc>
          <w:tcPr>
            <w:tcW w:w="1474" w:type="dxa"/>
            <w:tcBorders>
              <w:top w:val="single" w:sz="4" w:space="0" w:color="auto"/>
            </w:tcBorders>
          </w:tcPr>
          <w:p w14:paraId="655F2F7E" w14:textId="7358357D" w:rsidR="00437832" w:rsidRDefault="008E1DA8" w:rsidP="00437832">
            <w:pPr>
              <w:tabs>
                <w:tab w:val="clear" w:pos="227"/>
                <w:tab w:val="clear" w:pos="454"/>
                <w:tab w:val="clear" w:pos="680"/>
                <w:tab w:val="clear" w:pos="907"/>
                <w:tab w:val="left" w:pos="0"/>
              </w:tabs>
              <w:ind w:right="93"/>
              <w:jc w:val="right"/>
              <w:rPr>
                <w:rFonts w:cs="Times New Roman"/>
                <w:sz w:val="22"/>
                <w:szCs w:val="22"/>
              </w:rPr>
            </w:pPr>
            <w:r>
              <w:rPr>
                <w:rFonts w:cs="Times New Roman"/>
                <w:sz w:val="22"/>
                <w:szCs w:val="22"/>
              </w:rPr>
              <w:t>20,000</w:t>
            </w:r>
          </w:p>
        </w:tc>
        <w:tc>
          <w:tcPr>
            <w:tcW w:w="241" w:type="dxa"/>
            <w:vAlign w:val="bottom"/>
          </w:tcPr>
          <w:p w14:paraId="0FADDD3A" w14:textId="77777777" w:rsidR="00437832" w:rsidRPr="006347F4" w:rsidRDefault="00437832" w:rsidP="00437832">
            <w:pPr>
              <w:tabs>
                <w:tab w:val="clear" w:pos="227"/>
                <w:tab w:val="clear" w:pos="454"/>
                <w:tab w:val="clear" w:pos="680"/>
                <w:tab w:val="clear" w:pos="907"/>
                <w:tab w:val="left" w:pos="0"/>
              </w:tabs>
              <w:ind w:right="29"/>
              <w:jc w:val="right"/>
              <w:rPr>
                <w:rFonts w:cs="Times New Roman"/>
                <w:sz w:val="22"/>
                <w:szCs w:val="22"/>
              </w:rPr>
            </w:pPr>
          </w:p>
        </w:tc>
        <w:tc>
          <w:tcPr>
            <w:tcW w:w="1474" w:type="dxa"/>
            <w:tcBorders>
              <w:top w:val="single" w:sz="4" w:space="0" w:color="auto"/>
            </w:tcBorders>
          </w:tcPr>
          <w:p w14:paraId="1C0CB57E" w14:textId="07BF7DDB" w:rsidR="00437832" w:rsidRDefault="00437832" w:rsidP="00437832">
            <w:pPr>
              <w:tabs>
                <w:tab w:val="clear" w:pos="227"/>
                <w:tab w:val="clear" w:pos="454"/>
                <w:tab w:val="clear" w:pos="680"/>
                <w:tab w:val="clear" w:pos="907"/>
                <w:tab w:val="left" w:pos="0"/>
              </w:tabs>
              <w:ind w:right="118"/>
              <w:jc w:val="right"/>
              <w:rPr>
                <w:rFonts w:cs="Times New Roman"/>
                <w:sz w:val="22"/>
                <w:szCs w:val="22"/>
              </w:rPr>
            </w:pPr>
            <w:r>
              <w:rPr>
                <w:rFonts w:cs="Times New Roman"/>
                <w:sz w:val="22"/>
                <w:szCs w:val="22"/>
              </w:rPr>
              <w:t>15,000</w:t>
            </w:r>
          </w:p>
        </w:tc>
        <w:tc>
          <w:tcPr>
            <w:tcW w:w="236" w:type="dxa"/>
            <w:vAlign w:val="bottom"/>
          </w:tcPr>
          <w:p w14:paraId="2E9B57D3" w14:textId="77777777" w:rsidR="00437832" w:rsidRPr="006347F4" w:rsidRDefault="00437832" w:rsidP="00437832">
            <w:pPr>
              <w:tabs>
                <w:tab w:val="clear" w:pos="227"/>
                <w:tab w:val="clear" w:pos="454"/>
                <w:tab w:val="clear" w:pos="680"/>
                <w:tab w:val="clear" w:pos="907"/>
                <w:tab w:val="left" w:pos="0"/>
              </w:tabs>
              <w:ind w:right="29"/>
              <w:jc w:val="right"/>
              <w:rPr>
                <w:rFonts w:cs="Times New Roman"/>
                <w:sz w:val="22"/>
                <w:szCs w:val="22"/>
              </w:rPr>
            </w:pPr>
          </w:p>
        </w:tc>
        <w:tc>
          <w:tcPr>
            <w:tcW w:w="1474" w:type="dxa"/>
            <w:tcBorders>
              <w:top w:val="single" w:sz="4" w:space="0" w:color="auto"/>
            </w:tcBorders>
          </w:tcPr>
          <w:p w14:paraId="18850435" w14:textId="69A62963" w:rsidR="00437832" w:rsidRDefault="00437832" w:rsidP="00437832">
            <w:pPr>
              <w:tabs>
                <w:tab w:val="clear" w:pos="227"/>
                <w:tab w:val="clear" w:pos="454"/>
                <w:tab w:val="clear" w:pos="680"/>
                <w:tab w:val="clear" w:pos="907"/>
                <w:tab w:val="left" w:pos="0"/>
              </w:tabs>
              <w:ind w:right="93"/>
              <w:jc w:val="right"/>
              <w:rPr>
                <w:rFonts w:cs="Times New Roman"/>
                <w:sz w:val="22"/>
                <w:szCs w:val="22"/>
              </w:rPr>
            </w:pPr>
            <w:r>
              <w:rPr>
                <w:rFonts w:cs="Times New Roman"/>
                <w:sz w:val="22"/>
                <w:szCs w:val="22"/>
              </w:rPr>
              <w:t>20,000</w:t>
            </w:r>
          </w:p>
        </w:tc>
        <w:tc>
          <w:tcPr>
            <w:tcW w:w="236" w:type="dxa"/>
            <w:vAlign w:val="bottom"/>
          </w:tcPr>
          <w:p w14:paraId="41FF34D4" w14:textId="77777777" w:rsidR="00437832" w:rsidRPr="006347F4" w:rsidRDefault="00437832" w:rsidP="00437832">
            <w:pPr>
              <w:tabs>
                <w:tab w:val="clear" w:pos="227"/>
                <w:tab w:val="clear" w:pos="454"/>
                <w:tab w:val="clear" w:pos="680"/>
                <w:tab w:val="clear" w:pos="907"/>
                <w:tab w:val="left" w:pos="0"/>
              </w:tabs>
              <w:ind w:right="170"/>
              <w:jc w:val="right"/>
              <w:rPr>
                <w:rFonts w:cs="Times New Roman"/>
                <w:sz w:val="22"/>
                <w:szCs w:val="22"/>
              </w:rPr>
            </w:pPr>
          </w:p>
        </w:tc>
        <w:tc>
          <w:tcPr>
            <w:tcW w:w="1467" w:type="dxa"/>
            <w:tcBorders>
              <w:top w:val="single" w:sz="4" w:space="0" w:color="auto"/>
            </w:tcBorders>
          </w:tcPr>
          <w:p w14:paraId="769A7F1B" w14:textId="6C8EE0B2" w:rsidR="00437832" w:rsidRDefault="00437832" w:rsidP="00437832">
            <w:pPr>
              <w:tabs>
                <w:tab w:val="clear" w:pos="227"/>
                <w:tab w:val="clear" w:pos="454"/>
                <w:tab w:val="clear" w:pos="680"/>
                <w:tab w:val="clear" w:pos="907"/>
                <w:tab w:val="left" w:pos="0"/>
              </w:tabs>
              <w:ind w:right="118"/>
              <w:jc w:val="right"/>
              <w:rPr>
                <w:rFonts w:cs="Times New Roman"/>
                <w:sz w:val="22"/>
                <w:szCs w:val="22"/>
              </w:rPr>
            </w:pPr>
            <w:r>
              <w:rPr>
                <w:rFonts w:cs="Times New Roman"/>
                <w:sz w:val="22"/>
                <w:szCs w:val="22"/>
              </w:rPr>
              <w:t>15,000</w:t>
            </w:r>
          </w:p>
        </w:tc>
      </w:tr>
      <w:tr w:rsidR="003561CC" w:rsidRPr="003561CC" w14:paraId="17B65206" w14:textId="77777777" w:rsidTr="003561CC">
        <w:trPr>
          <w:trHeight w:val="50"/>
        </w:trPr>
        <w:tc>
          <w:tcPr>
            <w:tcW w:w="3544" w:type="dxa"/>
            <w:vAlign w:val="bottom"/>
          </w:tcPr>
          <w:p w14:paraId="531CF7A9" w14:textId="77777777" w:rsidR="003561CC" w:rsidRPr="003561CC" w:rsidRDefault="003561CC" w:rsidP="00356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ind w:left="-108"/>
              <w:rPr>
                <w:rFonts w:cs="Times New Roman"/>
                <w:sz w:val="12"/>
                <w:szCs w:val="12"/>
              </w:rPr>
            </w:pPr>
          </w:p>
        </w:tc>
        <w:tc>
          <w:tcPr>
            <w:tcW w:w="1474" w:type="dxa"/>
            <w:tcBorders>
              <w:top w:val="single" w:sz="4" w:space="0" w:color="auto"/>
            </w:tcBorders>
          </w:tcPr>
          <w:p w14:paraId="1955E4A4" w14:textId="77777777" w:rsidR="003561CC" w:rsidRPr="003561CC" w:rsidRDefault="003561CC" w:rsidP="003561CC">
            <w:pPr>
              <w:tabs>
                <w:tab w:val="clear" w:pos="227"/>
                <w:tab w:val="clear" w:pos="454"/>
                <w:tab w:val="clear" w:pos="680"/>
                <w:tab w:val="clear" w:pos="907"/>
                <w:tab w:val="left" w:pos="0"/>
              </w:tabs>
              <w:spacing w:line="120" w:lineRule="atLeast"/>
              <w:ind w:right="29"/>
              <w:jc w:val="right"/>
              <w:rPr>
                <w:rFonts w:cs="Times New Roman"/>
                <w:sz w:val="12"/>
                <w:szCs w:val="12"/>
              </w:rPr>
            </w:pPr>
          </w:p>
        </w:tc>
        <w:tc>
          <w:tcPr>
            <w:tcW w:w="241" w:type="dxa"/>
            <w:vAlign w:val="bottom"/>
          </w:tcPr>
          <w:p w14:paraId="0F311DAE" w14:textId="77777777" w:rsidR="003561CC" w:rsidRPr="003561CC" w:rsidRDefault="003561CC" w:rsidP="003561CC">
            <w:pPr>
              <w:tabs>
                <w:tab w:val="clear" w:pos="227"/>
                <w:tab w:val="clear" w:pos="454"/>
                <w:tab w:val="clear" w:pos="680"/>
                <w:tab w:val="clear" w:pos="907"/>
                <w:tab w:val="left" w:pos="0"/>
              </w:tabs>
              <w:spacing w:line="120" w:lineRule="atLeast"/>
              <w:ind w:right="29"/>
              <w:jc w:val="right"/>
              <w:rPr>
                <w:rFonts w:cs="Times New Roman"/>
                <w:sz w:val="12"/>
                <w:szCs w:val="12"/>
              </w:rPr>
            </w:pPr>
          </w:p>
        </w:tc>
        <w:tc>
          <w:tcPr>
            <w:tcW w:w="1474" w:type="dxa"/>
            <w:tcBorders>
              <w:top w:val="single" w:sz="4" w:space="0" w:color="auto"/>
            </w:tcBorders>
          </w:tcPr>
          <w:p w14:paraId="6A4C553B" w14:textId="77777777" w:rsidR="003561CC" w:rsidRPr="003561CC" w:rsidRDefault="003561CC" w:rsidP="003561CC">
            <w:pPr>
              <w:tabs>
                <w:tab w:val="clear" w:pos="227"/>
                <w:tab w:val="clear" w:pos="454"/>
                <w:tab w:val="clear" w:pos="680"/>
                <w:tab w:val="clear" w:pos="907"/>
                <w:tab w:val="left" w:pos="0"/>
              </w:tabs>
              <w:spacing w:line="120" w:lineRule="atLeast"/>
              <w:ind w:right="179"/>
              <w:jc w:val="right"/>
              <w:rPr>
                <w:rFonts w:cs="Times New Roman"/>
                <w:sz w:val="12"/>
                <w:szCs w:val="12"/>
              </w:rPr>
            </w:pPr>
          </w:p>
        </w:tc>
        <w:tc>
          <w:tcPr>
            <w:tcW w:w="236" w:type="dxa"/>
            <w:vAlign w:val="bottom"/>
          </w:tcPr>
          <w:p w14:paraId="0D6E9B0B" w14:textId="77777777" w:rsidR="003561CC" w:rsidRPr="003561CC" w:rsidRDefault="003561CC" w:rsidP="003561CC">
            <w:pPr>
              <w:tabs>
                <w:tab w:val="clear" w:pos="227"/>
                <w:tab w:val="clear" w:pos="454"/>
                <w:tab w:val="clear" w:pos="680"/>
                <w:tab w:val="clear" w:pos="907"/>
                <w:tab w:val="left" w:pos="0"/>
              </w:tabs>
              <w:spacing w:line="120" w:lineRule="atLeast"/>
              <w:ind w:right="29"/>
              <w:jc w:val="right"/>
              <w:rPr>
                <w:rFonts w:cs="Times New Roman"/>
                <w:sz w:val="12"/>
                <w:szCs w:val="12"/>
              </w:rPr>
            </w:pPr>
          </w:p>
        </w:tc>
        <w:tc>
          <w:tcPr>
            <w:tcW w:w="1474" w:type="dxa"/>
            <w:tcBorders>
              <w:top w:val="single" w:sz="4" w:space="0" w:color="auto"/>
            </w:tcBorders>
          </w:tcPr>
          <w:p w14:paraId="673EA9F8" w14:textId="77777777" w:rsidR="003561CC" w:rsidRPr="003561CC" w:rsidRDefault="003561CC" w:rsidP="003561CC">
            <w:pPr>
              <w:tabs>
                <w:tab w:val="clear" w:pos="227"/>
                <w:tab w:val="clear" w:pos="454"/>
                <w:tab w:val="clear" w:pos="680"/>
                <w:tab w:val="clear" w:pos="907"/>
                <w:tab w:val="left" w:pos="0"/>
              </w:tabs>
              <w:spacing w:line="120" w:lineRule="atLeast"/>
              <w:ind w:right="29"/>
              <w:jc w:val="right"/>
              <w:rPr>
                <w:rFonts w:cs="Times New Roman"/>
                <w:sz w:val="12"/>
                <w:szCs w:val="12"/>
              </w:rPr>
            </w:pPr>
          </w:p>
        </w:tc>
        <w:tc>
          <w:tcPr>
            <w:tcW w:w="236" w:type="dxa"/>
            <w:vAlign w:val="bottom"/>
          </w:tcPr>
          <w:p w14:paraId="6A0B790A" w14:textId="77777777" w:rsidR="003561CC" w:rsidRPr="003561CC" w:rsidRDefault="003561CC" w:rsidP="003561CC">
            <w:pPr>
              <w:tabs>
                <w:tab w:val="clear" w:pos="227"/>
                <w:tab w:val="clear" w:pos="454"/>
                <w:tab w:val="clear" w:pos="680"/>
                <w:tab w:val="clear" w:pos="907"/>
                <w:tab w:val="left" w:pos="0"/>
              </w:tabs>
              <w:spacing w:line="120" w:lineRule="atLeast"/>
              <w:ind w:right="170"/>
              <w:jc w:val="right"/>
              <w:rPr>
                <w:rFonts w:cs="Times New Roman"/>
                <w:sz w:val="12"/>
                <w:szCs w:val="12"/>
              </w:rPr>
            </w:pPr>
          </w:p>
        </w:tc>
        <w:tc>
          <w:tcPr>
            <w:tcW w:w="1467" w:type="dxa"/>
            <w:tcBorders>
              <w:top w:val="single" w:sz="4" w:space="0" w:color="auto"/>
            </w:tcBorders>
          </w:tcPr>
          <w:p w14:paraId="552F6EB1" w14:textId="77777777" w:rsidR="003561CC" w:rsidRPr="003561CC" w:rsidRDefault="003561CC" w:rsidP="003561CC">
            <w:pPr>
              <w:tabs>
                <w:tab w:val="clear" w:pos="227"/>
                <w:tab w:val="clear" w:pos="454"/>
                <w:tab w:val="clear" w:pos="680"/>
                <w:tab w:val="clear" w:pos="907"/>
                <w:tab w:val="left" w:pos="0"/>
              </w:tabs>
              <w:spacing w:line="120" w:lineRule="atLeast"/>
              <w:ind w:right="35"/>
              <w:jc w:val="right"/>
              <w:rPr>
                <w:rFonts w:cs="Times New Roman"/>
                <w:sz w:val="12"/>
                <w:szCs w:val="12"/>
              </w:rPr>
            </w:pPr>
          </w:p>
        </w:tc>
      </w:tr>
      <w:tr w:rsidR="00437832" w:rsidRPr="006347F4" w14:paraId="4290C3FD" w14:textId="77777777" w:rsidTr="00A57D20">
        <w:trPr>
          <w:trHeight w:val="260"/>
        </w:trPr>
        <w:tc>
          <w:tcPr>
            <w:tcW w:w="3544" w:type="dxa"/>
            <w:vAlign w:val="bottom"/>
          </w:tcPr>
          <w:p w14:paraId="0E57EC25" w14:textId="77777777" w:rsidR="00437832" w:rsidRDefault="00437832" w:rsidP="00437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Total</w:t>
            </w:r>
          </w:p>
        </w:tc>
        <w:tc>
          <w:tcPr>
            <w:tcW w:w="1474" w:type="dxa"/>
            <w:tcBorders>
              <w:bottom w:val="double" w:sz="4" w:space="0" w:color="auto"/>
            </w:tcBorders>
          </w:tcPr>
          <w:p w14:paraId="5E0AF0E0" w14:textId="29247749" w:rsidR="00437832" w:rsidRPr="009F2737" w:rsidRDefault="002652D2" w:rsidP="00437832">
            <w:pPr>
              <w:tabs>
                <w:tab w:val="clear" w:pos="227"/>
                <w:tab w:val="clear" w:pos="454"/>
                <w:tab w:val="clear" w:pos="680"/>
                <w:tab w:val="clear" w:pos="907"/>
                <w:tab w:val="left" w:pos="0"/>
              </w:tabs>
              <w:ind w:right="93"/>
              <w:jc w:val="right"/>
              <w:rPr>
                <w:rFonts w:cs="Times New Roman"/>
                <w:sz w:val="22"/>
                <w:szCs w:val="22"/>
              </w:rPr>
            </w:pPr>
            <w:r w:rsidRPr="002652D2">
              <w:rPr>
                <w:rFonts w:cs="Times New Roman"/>
                <w:sz w:val="22"/>
                <w:szCs w:val="22"/>
              </w:rPr>
              <w:t>1,620,364</w:t>
            </w:r>
          </w:p>
        </w:tc>
        <w:tc>
          <w:tcPr>
            <w:tcW w:w="241" w:type="dxa"/>
            <w:vAlign w:val="bottom"/>
          </w:tcPr>
          <w:p w14:paraId="64C7AC5F" w14:textId="77777777" w:rsidR="00437832" w:rsidRPr="006347F4" w:rsidRDefault="00437832" w:rsidP="00437832">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double" w:sz="4" w:space="0" w:color="auto"/>
            </w:tcBorders>
          </w:tcPr>
          <w:p w14:paraId="5B2CA109" w14:textId="76E5DF2F" w:rsidR="00437832" w:rsidRPr="009F2737" w:rsidRDefault="00437832" w:rsidP="00437832">
            <w:pPr>
              <w:tabs>
                <w:tab w:val="clear" w:pos="227"/>
                <w:tab w:val="clear" w:pos="454"/>
                <w:tab w:val="clear" w:pos="680"/>
                <w:tab w:val="clear" w:pos="907"/>
                <w:tab w:val="left" w:pos="0"/>
              </w:tabs>
              <w:ind w:right="118"/>
              <w:jc w:val="right"/>
              <w:rPr>
                <w:rFonts w:cs="Times New Roman"/>
                <w:sz w:val="22"/>
                <w:szCs w:val="22"/>
              </w:rPr>
            </w:pPr>
            <w:r>
              <w:rPr>
                <w:rFonts w:cs="Times New Roman"/>
                <w:sz w:val="22"/>
                <w:szCs w:val="22"/>
              </w:rPr>
              <w:t>1,548,395</w:t>
            </w:r>
          </w:p>
        </w:tc>
        <w:tc>
          <w:tcPr>
            <w:tcW w:w="236" w:type="dxa"/>
            <w:vAlign w:val="bottom"/>
          </w:tcPr>
          <w:p w14:paraId="5A2ABF05" w14:textId="77777777" w:rsidR="00437832" w:rsidRPr="006347F4" w:rsidRDefault="00437832" w:rsidP="00437832">
            <w:pPr>
              <w:tabs>
                <w:tab w:val="clear" w:pos="227"/>
                <w:tab w:val="clear" w:pos="454"/>
                <w:tab w:val="clear" w:pos="680"/>
                <w:tab w:val="clear" w:pos="907"/>
                <w:tab w:val="left" w:pos="0"/>
              </w:tabs>
              <w:ind w:right="29"/>
              <w:jc w:val="right"/>
              <w:rPr>
                <w:rFonts w:cs="Times New Roman"/>
                <w:sz w:val="22"/>
                <w:szCs w:val="22"/>
              </w:rPr>
            </w:pPr>
          </w:p>
        </w:tc>
        <w:tc>
          <w:tcPr>
            <w:tcW w:w="1474" w:type="dxa"/>
            <w:tcBorders>
              <w:bottom w:val="double" w:sz="4" w:space="0" w:color="auto"/>
            </w:tcBorders>
          </w:tcPr>
          <w:p w14:paraId="34EEFA1C" w14:textId="26081F17" w:rsidR="00437832" w:rsidRPr="009F2737" w:rsidRDefault="00437832" w:rsidP="00437832">
            <w:pPr>
              <w:tabs>
                <w:tab w:val="clear" w:pos="227"/>
                <w:tab w:val="clear" w:pos="454"/>
                <w:tab w:val="clear" w:pos="680"/>
                <w:tab w:val="clear" w:pos="907"/>
                <w:tab w:val="left" w:pos="0"/>
              </w:tabs>
              <w:ind w:right="93"/>
              <w:jc w:val="right"/>
              <w:rPr>
                <w:rFonts w:cs="Times New Roman"/>
                <w:sz w:val="22"/>
                <w:szCs w:val="22"/>
              </w:rPr>
            </w:pPr>
            <w:r>
              <w:rPr>
                <w:rFonts w:cs="Times New Roman"/>
                <w:sz w:val="22"/>
                <w:szCs w:val="22"/>
              </w:rPr>
              <w:t>1,040,364</w:t>
            </w:r>
          </w:p>
        </w:tc>
        <w:tc>
          <w:tcPr>
            <w:tcW w:w="236" w:type="dxa"/>
            <w:vAlign w:val="bottom"/>
          </w:tcPr>
          <w:p w14:paraId="4EFDCF19" w14:textId="77777777" w:rsidR="00437832" w:rsidRPr="006347F4" w:rsidRDefault="00437832" w:rsidP="00437832">
            <w:pPr>
              <w:tabs>
                <w:tab w:val="clear" w:pos="227"/>
                <w:tab w:val="clear" w:pos="454"/>
                <w:tab w:val="clear" w:pos="680"/>
                <w:tab w:val="clear" w:pos="907"/>
                <w:tab w:val="left" w:pos="0"/>
              </w:tabs>
              <w:ind w:right="170"/>
              <w:jc w:val="right"/>
              <w:rPr>
                <w:rFonts w:cs="Times New Roman"/>
                <w:sz w:val="22"/>
                <w:szCs w:val="22"/>
              </w:rPr>
            </w:pPr>
          </w:p>
        </w:tc>
        <w:tc>
          <w:tcPr>
            <w:tcW w:w="1467" w:type="dxa"/>
            <w:tcBorders>
              <w:bottom w:val="double" w:sz="4" w:space="0" w:color="auto"/>
            </w:tcBorders>
          </w:tcPr>
          <w:p w14:paraId="79FEE47F" w14:textId="30BC5448" w:rsidR="00437832" w:rsidRPr="009F2737" w:rsidRDefault="00437832" w:rsidP="00437832">
            <w:pPr>
              <w:tabs>
                <w:tab w:val="clear" w:pos="227"/>
                <w:tab w:val="clear" w:pos="454"/>
                <w:tab w:val="clear" w:pos="680"/>
                <w:tab w:val="clear" w:pos="907"/>
                <w:tab w:val="left" w:pos="0"/>
              </w:tabs>
              <w:ind w:right="118"/>
              <w:jc w:val="right"/>
              <w:rPr>
                <w:rFonts w:cs="Times New Roman"/>
                <w:sz w:val="22"/>
                <w:szCs w:val="22"/>
              </w:rPr>
            </w:pPr>
            <w:r>
              <w:rPr>
                <w:rFonts w:cs="Times New Roman"/>
                <w:sz w:val="22"/>
                <w:szCs w:val="22"/>
              </w:rPr>
              <w:t>968,395</w:t>
            </w:r>
          </w:p>
        </w:tc>
      </w:tr>
    </w:tbl>
    <w:p w14:paraId="69AAE283" w14:textId="77777777" w:rsidR="00471E21" w:rsidRDefault="00471E21" w:rsidP="0047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cs/>
        </w:rPr>
        <w:sectPr w:rsidR="00471E21" w:rsidSect="00C327F0">
          <w:headerReference w:type="first" r:id="rId12"/>
          <w:footerReference w:type="first" r:id="rId13"/>
          <w:pgSz w:w="11909" w:h="16834" w:code="9"/>
          <w:pgMar w:top="1440" w:right="1151" w:bottom="805" w:left="1440" w:header="992" w:footer="340" w:gutter="0"/>
          <w:pgNumType w:start="16"/>
          <w:cols w:space="720"/>
          <w:titlePg/>
          <w:docGrid w:linePitch="408"/>
        </w:sectPr>
      </w:pPr>
    </w:p>
    <w:p w14:paraId="6425BCDD" w14:textId="70153369" w:rsidR="00C919E5" w:rsidRPr="00515545" w:rsidRDefault="00C919E5"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other non-current financial assets</w:t>
      </w:r>
    </w:p>
    <w:p w14:paraId="16CB61F3" w14:textId="77777777" w:rsidR="00FB5A7E" w:rsidRPr="00C646C3" w:rsidRDefault="00FB5A7E" w:rsidP="00FB5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7053AA64" w14:textId="4F9B434A" w:rsidR="00412748" w:rsidRPr="00CE0DEB" w:rsidRDefault="00412748" w:rsidP="00412748">
      <w:pPr>
        <w:jc w:val="thaiDistribute"/>
        <w:rPr>
          <w:rFonts w:cs="Times New Roman"/>
          <w:sz w:val="21"/>
          <w:szCs w:val="21"/>
        </w:rPr>
      </w:pPr>
      <w:r w:rsidRPr="00CE0DEB">
        <w:rPr>
          <w:rFonts w:cs="Times New Roman"/>
          <w:sz w:val="21"/>
          <w:szCs w:val="21"/>
        </w:rPr>
        <w:t xml:space="preserve">Details of other non-current financial assets - investments in debt securities as at </w:t>
      </w:r>
      <w:r w:rsidR="00311635" w:rsidRPr="00CE0DEB">
        <w:rPr>
          <w:rFonts w:cs="Times New Roman"/>
          <w:sz w:val="21"/>
          <w:szCs w:val="21"/>
        </w:rPr>
        <w:t>March 31, 202</w:t>
      </w:r>
      <w:r w:rsidR="00C30AC3">
        <w:rPr>
          <w:rFonts w:cs="Times New Roman"/>
          <w:sz w:val="21"/>
          <w:szCs w:val="21"/>
        </w:rPr>
        <w:t>6</w:t>
      </w:r>
      <w:r w:rsidR="00311635" w:rsidRPr="00CE0DEB">
        <w:rPr>
          <w:rFonts w:cs="Times New Roman"/>
          <w:sz w:val="21"/>
          <w:szCs w:val="21"/>
        </w:rPr>
        <w:t xml:space="preserve"> and </w:t>
      </w:r>
      <w:r w:rsidRPr="00CE0DEB">
        <w:rPr>
          <w:rFonts w:cs="Times New Roman"/>
          <w:sz w:val="21"/>
          <w:szCs w:val="21"/>
        </w:rPr>
        <w:t>December 31</w:t>
      </w:r>
      <w:r w:rsidR="00311635" w:rsidRPr="00CE0DEB">
        <w:rPr>
          <w:rFonts w:cs="Times New Roman"/>
          <w:sz w:val="21"/>
          <w:szCs w:val="21"/>
        </w:rPr>
        <w:t>, 202</w:t>
      </w:r>
      <w:r w:rsidR="00C30AC3">
        <w:rPr>
          <w:rFonts w:cs="Times New Roman"/>
          <w:sz w:val="21"/>
          <w:szCs w:val="21"/>
        </w:rPr>
        <w:t>5</w:t>
      </w:r>
      <w:r w:rsidRPr="00CE0DEB">
        <w:rPr>
          <w:rFonts w:cs="Times New Roman"/>
          <w:sz w:val="21"/>
          <w:szCs w:val="21"/>
        </w:rPr>
        <w:t xml:space="preserve"> were as follows:</w:t>
      </w:r>
    </w:p>
    <w:p w14:paraId="54BCB2B1" w14:textId="77777777" w:rsidR="00412748" w:rsidRDefault="00412748" w:rsidP="0041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thaiDistribute"/>
        <w:rPr>
          <w:rFonts w:cs="Times New Roman"/>
          <w:b/>
          <w:bCs/>
          <w:caps/>
          <w:sz w:val="21"/>
          <w:szCs w:val="21"/>
        </w:rPr>
      </w:pPr>
    </w:p>
    <w:tbl>
      <w:tblPr>
        <w:tblW w:w="14975" w:type="dxa"/>
        <w:tblLayout w:type="fixed"/>
        <w:tblLook w:val="04A0" w:firstRow="1" w:lastRow="0" w:firstColumn="1" w:lastColumn="0" w:noHBand="0" w:noVBand="1"/>
      </w:tblPr>
      <w:tblGrid>
        <w:gridCol w:w="3515"/>
        <w:gridCol w:w="236"/>
        <w:gridCol w:w="1757"/>
        <w:gridCol w:w="236"/>
        <w:gridCol w:w="1757"/>
        <w:gridCol w:w="236"/>
        <w:gridCol w:w="1304"/>
        <w:gridCol w:w="236"/>
        <w:gridCol w:w="1247"/>
        <w:gridCol w:w="236"/>
        <w:gridCol w:w="1247"/>
        <w:gridCol w:w="236"/>
        <w:gridCol w:w="1247"/>
        <w:gridCol w:w="238"/>
        <w:gridCol w:w="1247"/>
      </w:tblGrid>
      <w:tr w:rsidR="00C30AC3" w:rsidRPr="00CA6896" w14:paraId="2DDBBEC0" w14:textId="77777777" w:rsidTr="00C30AC3">
        <w:trPr>
          <w:tblHeader/>
        </w:trPr>
        <w:tc>
          <w:tcPr>
            <w:tcW w:w="3515" w:type="dxa"/>
          </w:tcPr>
          <w:p w14:paraId="52638845"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4F6F9E26" w14:textId="77777777" w:rsidR="00C30AC3" w:rsidRPr="00CA6896" w:rsidRDefault="00C30AC3" w:rsidP="00C3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1757" w:type="dxa"/>
          </w:tcPr>
          <w:p w14:paraId="081304E7" w14:textId="77777777" w:rsidR="00C30AC3" w:rsidRPr="00CA6896" w:rsidRDefault="00C30AC3" w:rsidP="00C3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236" w:type="dxa"/>
          </w:tcPr>
          <w:p w14:paraId="5CAFD760"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60E66653"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01F05FF0"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D9D2F3C"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80"/>
              <w:jc w:val="center"/>
              <w:rPr>
                <w:rFonts w:eastAsia="SimSun" w:cs="Times New Roman"/>
                <w:sz w:val="20"/>
                <w:szCs w:val="20"/>
                <w:lang w:eastAsia="zh-CN"/>
              </w:rPr>
            </w:pPr>
          </w:p>
        </w:tc>
        <w:tc>
          <w:tcPr>
            <w:tcW w:w="236" w:type="dxa"/>
          </w:tcPr>
          <w:p w14:paraId="122A01B8"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5698" w:type="dxa"/>
            <w:gridSpan w:val="7"/>
          </w:tcPr>
          <w:p w14:paraId="2EE8A3AC" w14:textId="6C9D8F73"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A6896">
              <w:rPr>
                <w:rFonts w:cs="Times New Roman"/>
                <w:sz w:val="20"/>
                <w:szCs w:val="20"/>
              </w:rPr>
              <w:t>In Thousand Baht</w:t>
            </w:r>
          </w:p>
        </w:tc>
      </w:tr>
      <w:tr w:rsidR="00C30AC3" w:rsidRPr="00CA6896" w14:paraId="4A2CB79E" w14:textId="77777777" w:rsidTr="00C30AC3">
        <w:trPr>
          <w:tblHeader/>
        </w:trPr>
        <w:tc>
          <w:tcPr>
            <w:tcW w:w="3515" w:type="dxa"/>
          </w:tcPr>
          <w:p w14:paraId="4C29AC4D"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75C3F5FD" w14:textId="77777777" w:rsidR="00C30AC3" w:rsidRPr="00CA6896" w:rsidRDefault="00C30AC3" w:rsidP="00C3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1757" w:type="dxa"/>
          </w:tcPr>
          <w:p w14:paraId="79C0D9F3" w14:textId="77777777" w:rsidR="00C30AC3" w:rsidRPr="00CA6896" w:rsidRDefault="00C30AC3" w:rsidP="00C3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236" w:type="dxa"/>
          </w:tcPr>
          <w:p w14:paraId="767646F8"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28D9680"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7CD37075"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68E2F0A"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80"/>
              <w:jc w:val="center"/>
              <w:rPr>
                <w:rFonts w:eastAsia="SimSun" w:cs="Times New Roman"/>
                <w:sz w:val="20"/>
                <w:szCs w:val="20"/>
                <w:lang w:eastAsia="zh-CN"/>
              </w:rPr>
            </w:pPr>
          </w:p>
        </w:tc>
        <w:tc>
          <w:tcPr>
            <w:tcW w:w="236" w:type="dxa"/>
          </w:tcPr>
          <w:p w14:paraId="27AF7A43"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730" w:type="dxa"/>
            <w:gridSpan w:val="3"/>
            <w:tcBorders>
              <w:top w:val="single" w:sz="4" w:space="0" w:color="auto"/>
            </w:tcBorders>
          </w:tcPr>
          <w:p w14:paraId="1BED8746" w14:textId="7395119B"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A6896">
              <w:rPr>
                <w:rFonts w:cs="Times New Roman"/>
                <w:sz w:val="20"/>
                <w:szCs w:val="20"/>
              </w:rPr>
              <w:t>Consolidated</w:t>
            </w:r>
          </w:p>
        </w:tc>
        <w:tc>
          <w:tcPr>
            <w:tcW w:w="236" w:type="dxa"/>
            <w:tcBorders>
              <w:top w:val="single" w:sz="4" w:space="0" w:color="auto"/>
            </w:tcBorders>
          </w:tcPr>
          <w:p w14:paraId="026B5862" w14:textId="66192E7F"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732" w:type="dxa"/>
            <w:gridSpan w:val="3"/>
            <w:tcBorders>
              <w:top w:val="single" w:sz="4" w:space="0" w:color="auto"/>
            </w:tcBorders>
          </w:tcPr>
          <w:p w14:paraId="4E91CB2F" w14:textId="282AC7C4"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30AC3">
              <w:rPr>
                <w:rFonts w:cs="Times New Roman"/>
                <w:sz w:val="20"/>
                <w:szCs w:val="20"/>
              </w:rPr>
              <w:t>Separate</w:t>
            </w:r>
          </w:p>
        </w:tc>
      </w:tr>
      <w:tr w:rsidR="00C30AC3" w:rsidRPr="00CA6896" w14:paraId="241D126E" w14:textId="77777777" w:rsidTr="00C30AC3">
        <w:trPr>
          <w:tblHeader/>
        </w:trPr>
        <w:tc>
          <w:tcPr>
            <w:tcW w:w="3515" w:type="dxa"/>
          </w:tcPr>
          <w:p w14:paraId="1A7A38E1"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5DE4C22A" w14:textId="77777777" w:rsidR="00C30AC3" w:rsidRPr="00CA6896" w:rsidRDefault="00C30AC3" w:rsidP="00C3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1757" w:type="dxa"/>
          </w:tcPr>
          <w:p w14:paraId="2BF9A877" w14:textId="77777777" w:rsidR="00C30AC3" w:rsidRPr="00CA6896" w:rsidRDefault="00C30AC3" w:rsidP="00C3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236" w:type="dxa"/>
          </w:tcPr>
          <w:p w14:paraId="23C0A397"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050A0D6"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20370870"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A4B6A3B"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80"/>
              <w:jc w:val="center"/>
              <w:rPr>
                <w:rFonts w:eastAsia="SimSun" w:cs="Times New Roman"/>
                <w:sz w:val="20"/>
                <w:szCs w:val="20"/>
                <w:lang w:eastAsia="zh-CN"/>
              </w:rPr>
            </w:pPr>
          </w:p>
        </w:tc>
        <w:tc>
          <w:tcPr>
            <w:tcW w:w="236" w:type="dxa"/>
          </w:tcPr>
          <w:p w14:paraId="3A374674"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730" w:type="dxa"/>
            <w:gridSpan w:val="3"/>
            <w:tcBorders>
              <w:bottom w:val="single" w:sz="4" w:space="0" w:color="auto"/>
            </w:tcBorders>
          </w:tcPr>
          <w:p w14:paraId="5E9889EA" w14:textId="38D157A0"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A6896">
              <w:rPr>
                <w:rFonts w:cs="Times New Roman"/>
                <w:sz w:val="20"/>
                <w:szCs w:val="20"/>
              </w:rPr>
              <w:t>financial statements</w:t>
            </w:r>
          </w:p>
        </w:tc>
        <w:tc>
          <w:tcPr>
            <w:tcW w:w="236" w:type="dxa"/>
          </w:tcPr>
          <w:p w14:paraId="1CEFC341" w14:textId="4546D3B7"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732" w:type="dxa"/>
            <w:gridSpan w:val="3"/>
          </w:tcPr>
          <w:p w14:paraId="1A4D575C" w14:textId="0C3E6B3F"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30AC3">
              <w:rPr>
                <w:rFonts w:cs="Times New Roman"/>
                <w:sz w:val="20"/>
                <w:szCs w:val="20"/>
              </w:rPr>
              <w:t>financial statements</w:t>
            </w:r>
          </w:p>
        </w:tc>
      </w:tr>
      <w:tr w:rsidR="00C30AC3" w:rsidRPr="00CA6896" w14:paraId="60635838" w14:textId="77777777" w:rsidTr="00C30AC3">
        <w:trPr>
          <w:tblHeader/>
        </w:trPr>
        <w:tc>
          <w:tcPr>
            <w:tcW w:w="3515" w:type="dxa"/>
          </w:tcPr>
          <w:p w14:paraId="034585F0"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1D3006FB" w14:textId="77777777" w:rsidR="00C30AC3" w:rsidRPr="00CA6896" w:rsidRDefault="00C30AC3" w:rsidP="00C3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1757" w:type="dxa"/>
          </w:tcPr>
          <w:p w14:paraId="568886E7" w14:textId="0035797A" w:rsidR="00C30AC3" w:rsidRPr="00CA6896" w:rsidRDefault="00C30AC3" w:rsidP="00C3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r w:rsidRPr="00CA6896">
              <w:rPr>
                <w:rFonts w:eastAsia="SimSun" w:cs="Times New Roman"/>
                <w:sz w:val="20"/>
                <w:szCs w:val="20"/>
                <w:lang w:eastAsia="zh-CN"/>
              </w:rPr>
              <w:t xml:space="preserve">Date of </w:t>
            </w:r>
          </w:p>
        </w:tc>
        <w:tc>
          <w:tcPr>
            <w:tcW w:w="236" w:type="dxa"/>
          </w:tcPr>
          <w:p w14:paraId="4EAC33D8"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F4DBCD6" w14:textId="1E820089"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 xml:space="preserve">Maturity </w:t>
            </w:r>
          </w:p>
        </w:tc>
        <w:tc>
          <w:tcPr>
            <w:tcW w:w="236" w:type="dxa"/>
          </w:tcPr>
          <w:p w14:paraId="24522FA4"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FFA6E81" w14:textId="7C5B389F"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80"/>
              <w:jc w:val="center"/>
              <w:rPr>
                <w:rFonts w:eastAsia="SimSun" w:cs="Times New Roman"/>
                <w:sz w:val="20"/>
                <w:szCs w:val="20"/>
                <w:lang w:eastAsia="zh-CN"/>
              </w:rPr>
            </w:pPr>
            <w:r w:rsidRPr="00CA6896">
              <w:rPr>
                <w:rFonts w:eastAsia="SimSun" w:cs="Times New Roman"/>
                <w:sz w:val="20"/>
                <w:szCs w:val="20"/>
                <w:lang w:eastAsia="zh-CN"/>
              </w:rPr>
              <w:t xml:space="preserve">Interest rate </w:t>
            </w:r>
          </w:p>
        </w:tc>
        <w:tc>
          <w:tcPr>
            <w:tcW w:w="236" w:type="dxa"/>
          </w:tcPr>
          <w:p w14:paraId="456E5974"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top w:val="single" w:sz="4" w:space="0" w:color="auto"/>
            </w:tcBorders>
          </w:tcPr>
          <w:p w14:paraId="356A8418" w14:textId="41C285A2"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Pr>
                <w:rFonts w:eastAsia="SimSun" w:cs="Times New Roman"/>
                <w:sz w:val="20"/>
                <w:szCs w:val="20"/>
                <w:lang w:eastAsia="zh-CN"/>
              </w:rPr>
              <w:t>March 31,</w:t>
            </w:r>
          </w:p>
        </w:tc>
        <w:tc>
          <w:tcPr>
            <w:tcW w:w="236" w:type="dxa"/>
            <w:tcBorders>
              <w:top w:val="single" w:sz="4" w:space="0" w:color="auto"/>
            </w:tcBorders>
          </w:tcPr>
          <w:p w14:paraId="525A5519" w14:textId="77777777"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top w:val="single" w:sz="4" w:space="0" w:color="auto"/>
            </w:tcBorders>
          </w:tcPr>
          <w:p w14:paraId="6E7F8BC0" w14:textId="7EE783C2"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30AC3">
              <w:rPr>
                <w:rFonts w:eastAsia="SimSun" w:cs="Times New Roman"/>
                <w:sz w:val="20"/>
                <w:szCs w:val="20"/>
                <w:lang w:eastAsia="zh-CN"/>
              </w:rPr>
              <w:t xml:space="preserve">December 31, </w:t>
            </w:r>
          </w:p>
        </w:tc>
        <w:tc>
          <w:tcPr>
            <w:tcW w:w="236" w:type="dxa"/>
          </w:tcPr>
          <w:p w14:paraId="2E2145A1" w14:textId="77777777"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top w:val="single" w:sz="4" w:space="0" w:color="auto"/>
            </w:tcBorders>
          </w:tcPr>
          <w:p w14:paraId="4D78F526" w14:textId="2ECA91B2"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Pr>
                <w:rFonts w:eastAsia="SimSun" w:cs="Times New Roman"/>
                <w:sz w:val="20"/>
                <w:szCs w:val="20"/>
                <w:lang w:eastAsia="zh-CN"/>
              </w:rPr>
              <w:t>March 31,</w:t>
            </w:r>
          </w:p>
        </w:tc>
        <w:tc>
          <w:tcPr>
            <w:tcW w:w="238" w:type="dxa"/>
            <w:tcBorders>
              <w:top w:val="single" w:sz="4" w:space="0" w:color="auto"/>
            </w:tcBorders>
          </w:tcPr>
          <w:p w14:paraId="34618D78" w14:textId="77777777"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top w:val="single" w:sz="4" w:space="0" w:color="auto"/>
            </w:tcBorders>
          </w:tcPr>
          <w:p w14:paraId="1D7D0631" w14:textId="01D529C7"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0"/>
                <w:szCs w:val="20"/>
                <w:lang w:eastAsia="zh-CN"/>
              </w:rPr>
            </w:pPr>
            <w:r w:rsidRPr="00C30AC3">
              <w:rPr>
                <w:rFonts w:eastAsia="SimSun" w:cs="Times New Roman"/>
                <w:sz w:val="20"/>
                <w:szCs w:val="20"/>
                <w:lang w:eastAsia="zh-CN"/>
              </w:rPr>
              <w:t xml:space="preserve">December 31, </w:t>
            </w:r>
          </w:p>
        </w:tc>
      </w:tr>
      <w:tr w:rsidR="00C30AC3" w:rsidRPr="00CA6896" w14:paraId="0BD4E7EF" w14:textId="77777777" w:rsidTr="00C30AC3">
        <w:trPr>
          <w:tblHeader/>
        </w:trPr>
        <w:tc>
          <w:tcPr>
            <w:tcW w:w="3515" w:type="dxa"/>
            <w:tcBorders>
              <w:bottom w:val="single" w:sz="4" w:space="0" w:color="auto"/>
            </w:tcBorders>
          </w:tcPr>
          <w:p w14:paraId="39FA7644"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Debenture’s name</w:t>
            </w:r>
          </w:p>
        </w:tc>
        <w:tc>
          <w:tcPr>
            <w:tcW w:w="236" w:type="dxa"/>
          </w:tcPr>
          <w:p w14:paraId="5897E073" w14:textId="77777777" w:rsidR="00C30AC3" w:rsidRPr="00CA6896" w:rsidRDefault="00C30AC3" w:rsidP="00C3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p>
        </w:tc>
        <w:tc>
          <w:tcPr>
            <w:tcW w:w="1757" w:type="dxa"/>
            <w:tcBorders>
              <w:bottom w:val="single" w:sz="4" w:space="0" w:color="auto"/>
            </w:tcBorders>
          </w:tcPr>
          <w:p w14:paraId="558A7C22" w14:textId="77777777" w:rsidR="00C30AC3" w:rsidRPr="00CA6896" w:rsidRDefault="00C30AC3" w:rsidP="00C3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0"/>
                <w:szCs w:val="20"/>
                <w:lang w:eastAsia="zh-CN"/>
              </w:rPr>
            </w:pPr>
            <w:r w:rsidRPr="00CA6896">
              <w:rPr>
                <w:rFonts w:eastAsia="SimSun" w:cs="Times New Roman"/>
                <w:sz w:val="20"/>
                <w:szCs w:val="20"/>
                <w:lang w:eastAsia="zh-CN"/>
              </w:rPr>
              <w:t>issuance</w:t>
            </w:r>
          </w:p>
        </w:tc>
        <w:tc>
          <w:tcPr>
            <w:tcW w:w="236" w:type="dxa"/>
          </w:tcPr>
          <w:p w14:paraId="3CC914D2"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Borders>
              <w:bottom w:val="single" w:sz="4" w:space="0" w:color="auto"/>
            </w:tcBorders>
          </w:tcPr>
          <w:p w14:paraId="0930886B"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date</w:t>
            </w:r>
          </w:p>
        </w:tc>
        <w:tc>
          <w:tcPr>
            <w:tcW w:w="236" w:type="dxa"/>
          </w:tcPr>
          <w:p w14:paraId="25EE3954"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Borders>
              <w:bottom w:val="single" w:sz="4" w:space="0" w:color="auto"/>
            </w:tcBorders>
          </w:tcPr>
          <w:p w14:paraId="3F1A17CB"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80"/>
              <w:jc w:val="center"/>
              <w:rPr>
                <w:rFonts w:eastAsia="SimSun" w:cs="Times New Roman"/>
                <w:sz w:val="20"/>
                <w:szCs w:val="20"/>
                <w:lang w:eastAsia="zh-CN"/>
              </w:rPr>
            </w:pPr>
            <w:r w:rsidRPr="00CA6896">
              <w:rPr>
                <w:rFonts w:eastAsia="SimSun" w:cs="Times New Roman"/>
                <w:sz w:val="20"/>
                <w:szCs w:val="20"/>
                <w:lang w:eastAsia="zh-CN"/>
              </w:rPr>
              <w:t>(%) per annum</w:t>
            </w:r>
            <w:r w:rsidRPr="00CA6896">
              <w:rPr>
                <w:rFonts w:eastAsia="SimSun" w:cs="Times New Roman"/>
                <w:sz w:val="20"/>
                <w:szCs w:val="20"/>
                <w:cs/>
                <w:lang w:eastAsia="zh-CN"/>
              </w:rPr>
              <w:t xml:space="preserve"> </w:t>
            </w:r>
          </w:p>
        </w:tc>
        <w:tc>
          <w:tcPr>
            <w:tcW w:w="236" w:type="dxa"/>
          </w:tcPr>
          <w:p w14:paraId="670F9D23"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bottom w:val="single" w:sz="4" w:space="0" w:color="auto"/>
            </w:tcBorders>
          </w:tcPr>
          <w:p w14:paraId="5D0C321D" w14:textId="6FA4D10A"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30AC3">
              <w:rPr>
                <w:rFonts w:eastAsia="SimSun" w:cs="Times New Roman"/>
                <w:sz w:val="20"/>
                <w:szCs w:val="20"/>
                <w:lang w:eastAsia="zh-CN"/>
              </w:rPr>
              <w:t>2026</w:t>
            </w:r>
          </w:p>
        </w:tc>
        <w:tc>
          <w:tcPr>
            <w:tcW w:w="236" w:type="dxa"/>
          </w:tcPr>
          <w:p w14:paraId="37EB59AD" w14:textId="77777777"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bottom w:val="single" w:sz="4" w:space="0" w:color="auto"/>
            </w:tcBorders>
          </w:tcPr>
          <w:p w14:paraId="5ADC2534" w14:textId="43EE2680"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30AC3">
              <w:rPr>
                <w:rFonts w:eastAsia="SimSun" w:cs="Times New Roman"/>
                <w:sz w:val="20"/>
                <w:szCs w:val="20"/>
                <w:lang w:eastAsia="zh-CN"/>
              </w:rPr>
              <w:t>2025</w:t>
            </w:r>
          </w:p>
        </w:tc>
        <w:tc>
          <w:tcPr>
            <w:tcW w:w="236" w:type="dxa"/>
          </w:tcPr>
          <w:p w14:paraId="4A8C102F" w14:textId="77777777"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bottom w:val="single" w:sz="4" w:space="0" w:color="auto"/>
            </w:tcBorders>
          </w:tcPr>
          <w:p w14:paraId="7A55C22C" w14:textId="591365EE"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30AC3">
              <w:rPr>
                <w:rFonts w:eastAsia="SimSun" w:cs="Times New Roman"/>
                <w:sz w:val="20"/>
                <w:szCs w:val="20"/>
                <w:lang w:eastAsia="zh-CN"/>
              </w:rPr>
              <w:t>2026</w:t>
            </w:r>
          </w:p>
        </w:tc>
        <w:tc>
          <w:tcPr>
            <w:tcW w:w="238" w:type="dxa"/>
          </w:tcPr>
          <w:p w14:paraId="47070FCA" w14:textId="77777777"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247" w:type="dxa"/>
            <w:tcBorders>
              <w:bottom w:val="single" w:sz="4" w:space="0" w:color="auto"/>
            </w:tcBorders>
          </w:tcPr>
          <w:p w14:paraId="74F59152" w14:textId="66E2329A" w:rsidR="00C30AC3" w:rsidRPr="00C30AC3"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30AC3">
              <w:rPr>
                <w:rFonts w:eastAsia="SimSun" w:cs="Times New Roman"/>
                <w:sz w:val="20"/>
                <w:szCs w:val="20"/>
                <w:lang w:eastAsia="zh-CN"/>
              </w:rPr>
              <w:t>2025</w:t>
            </w:r>
          </w:p>
        </w:tc>
      </w:tr>
      <w:tr w:rsidR="00C30AC3" w:rsidRPr="00CA6896" w14:paraId="12B6F5ED" w14:textId="77777777" w:rsidTr="00C30AC3">
        <w:trPr>
          <w:tblHeader/>
        </w:trPr>
        <w:tc>
          <w:tcPr>
            <w:tcW w:w="3515" w:type="dxa"/>
            <w:tcBorders>
              <w:top w:val="single" w:sz="4" w:space="0" w:color="auto"/>
            </w:tcBorders>
          </w:tcPr>
          <w:p w14:paraId="01D27A18"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c>
          <w:tcPr>
            <w:tcW w:w="236" w:type="dxa"/>
          </w:tcPr>
          <w:p w14:paraId="02A29C07"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1757" w:type="dxa"/>
            <w:tcBorders>
              <w:top w:val="single" w:sz="4" w:space="0" w:color="auto"/>
            </w:tcBorders>
          </w:tcPr>
          <w:p w14:paraId="33485997"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236" w:type="dxa"/>
          </w:tcPr>
          <w:p w14:paraId="79A1C44C"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1757" w:type="dxa"/>
            <w:tcBorders>
              <w:top w:val="single" w:sz="4" w:space="0" w:color="auto"/>
            </w:tcBorders>
          </w:tcPr>
          <w:p w14:paraId="4DF496FD"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236" w:type="dxa"/>
          </w:tcPr>
          <w:p w14:paraId="3B5139A8"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1304" w:type="dxa"/>
            <w:tcBorders>
              <w:top w:val="single" w:sz="4" w:space="0" w:color="auto"/>
            </w:tcBorders>
          </w:tcPr>
          <w:p w14:paraId="361DC264"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236" w:type="dxa"/>
          </w:tcPr>
          <w:p w14:paraId="2EB7406F"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1247" w:type="dxa"/>
            <w:tcBorders>
              <w:top w:val="single" w:sz="4" w:space="0" w:color="auto"/>
            </w:tcBorders>
          </w:tcPr>
          <w:p w14:paraId="472FAE74"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236" w:type="dxa"/>
          </w:tcPr>
          <w:p w14:paraId="0B44609A"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highlight w:val="yellow"/>
                <w:lang w:eastAsia="zh-CN"/>
              </w:rPr>
            </w:pPr>
          </w:p>
        </w:tc>
        <w:tc>
          <w:tcPr>
            <w:tcW w:w="1247" w:type="dxa"/>
            <w:tcBorders>
              <w:top w:val="single" w:sz="4" w:space="0" w:color="auto"/>
            </w:tcBorders>
          </w:tcPr>
          <w:p w14:paraId="593A99DC"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c>
          <w:tcPr>
            <w:tcW w:w="236" w:type="dxa"/>
          </w:tcPr>
          <w:p w14:paraId="382D6351"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c>
          <w:tcPr>
            <w:tcW w:w="1247" w:type="dxa"/>
            <w:tcBorders>
              <w:top w:val="single" w:sz="4" w:space="0" w:color="auto"/>
            </w:tcBorders>
          </w:tcPr>
          <w:p w14:paraId="4047DE76"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c>
          <w:tcPr>
            <w:tcW w:w="238" w:type="dxa"/>
          </w:tcPr>
          <w:p w14:paraId="202E2C03"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c>
          <w:tcPr>
            <w:tcW w:w="1247" w:type="dxa"/>
            <w:tcBorders>
              <w:top w:val="single" w:sz="4" w:space="0" w:color="auto"/>
            </w:tcBorders>
          </w:tcPr>
          <w:p w14:paraId="265B2C15" w14:textId="77777777" w:rsidR="00C30AC3" w:rsidRPr="00CA6896" w:rsidRDefault="00C30AC3" w:rsidP="00C30A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20"/>
                <w:szCs w:val="20"/>
                <w:lang w:eastAsia="zh-CN"/>
              </w:rPr>
            </w:pPr>
          </w:p>
        </w:tc>
      </w:tr>
      <w:tr w:rsidR="00726245" w:rsidRPr="00CA6896" w14:paraId="4A75123E" w14:textId="77777777" w:rsidTr="00C30AC3">
        <w:tc>
          <w:tcPr>
            <w:tcW w:w="3515" w:type="dxa"/>
          </w:tcPr>
          <w:p w14:paraId="100545D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cs/>
                <w:lang w:eastAsia="zh-CN"/>
              </w:rPr>
            </w:pPr>
            <w:r w:rsidRPr="00CA6896">
              <w:rPr>
                <w:rFonts w:eastAsia="SimSun" w:cs="Times New Roman"/>
                <w:sz w:val="20"/>
                <w:szCs w:val="20"/>
                <w:lang w:eastAsia="zh-CN"/>
              </w:rPr>
              <w:t xml:space="preserve">Debenture of </w:t>
            </w:r>
            <w:proofErr w:type="spellStart"/>
            <w:r w:rsidRPr="00CA6896">
              <w:rPr>
                <w:rFonts w:eastAsia="SimSun" w:cs="Times New Roman"/>
                <w:sz w:val="20"/>
                <w:szCs w:val="20"/>
                <w:lang w:eastAsia="zh-CN"/>
              </w:rPr>
              <w:t>Bangchak</w:t>
            </w:r>
            <w:proofErr w:type="spellEnd"/>
            <w:r w:rsidRPr="00CA6896">
              <w:rPr>
                <w:rFonts w:eastAsia="SimSun" w:cs="Times New Roman"/>
                <w:sz w:val="20"/>
                <w:szCs w:val="20"/>
                <w:lang w:eastAsia="zh-CN"/>
              </w:rPr>
              <w:t xml:space="preserve"> Corporation PLC.</w:t>
            </w:r>
          </w:p>
        </w:tc>
        <w:tc>
          <w:tcPr>
            <w:tcW w:w="236" w:type="dxa"/>
          </w:tcPr>
          <w:p w14:paraId="3554FA2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180EB5F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cs/>
                <w:lang w:eastAsia="zh-CN"/>
              </w:rPr>
            </w:pPr>
            <w:r w:rsidRPr="00CA6896">
              <w:rPr>
                <w:rFonts w:eastAsia="SimSun" w:cs="Times New Roman"/>
                <w:sz w:val="20"/>
                <w:szCs w:val="20"/>
                <w:lang w:eastAsia="zh-CN"/>
              </w:rPr>
              <w:t>June 28, 2024</w:t>
            </w:r>
          </w:p>
        </w:tc>
        <w:tc>
          <w:tcPr>
            <w:tcW w:w="236" w:type="dxa"/>
          </w:tcPr>
          <w:p w14:paraId="0766A25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076F8C0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rPr>
                <w:rFonts w:eastAsia="SimSun" w:cs="Times New Roman"/>
                <w:sz w:val="20"/>
                <w:szCs w:val="20"/>
                <w:lang w:eastAsia="zh-CN"/>
              </w:rPr>
            </w:pPr>
            <w:r w:rsidRPr="00CA6896">
              <w:rPr>
                <w:rFonts w:eastAsia="SimSun" w:cs="Times New Roman"/>
                <w:sz w:val="20"/>
                <w:szCs w:val="20"/>
                <w:lang w:eastAsia="zh-CN"/>
              </w:rPr>
              <w:t>June 28, 2029</w:t>
            </w:r>
          </w:p>
        </w:tc>
        <w:tc>
          <w:tcPr>
            <w:tcW w:w="236" w:type="dxa"/>
          </w:tcPr>
          <w:p w14:paraId="5D5B8B8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C04D9F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3.60</w:t>
            </w:r>
          </w:p>
        </w:tc>
        <w:tc>
          <w:tcPr>
            <w:tcW w:w="236" w:type="dxa"/>
          </w:tcPr>
          <w:p w14:paraId="0129BDD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39654317" w14:textId="7846C55E"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7CCB9C9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2A439DAF" w14:textId="3B945B25"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7F04FF0A"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DB912DF" w14:textId="6B8A8486"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4015F91C"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26028A01" w14:textId="62C67639"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r>
      <w:tr w:rsidR="00726245" w:rsidRPr="00CA6896" w14:paraId="7D61A80B" w14:textId="77777777" w:rsidTr="00C30AC3">
        <w:tc>
          <w:tcPr>
            <w:tcW w:w="3515" w:type="dxa"/>
          </w:tcPr>
          <w:p w14:paraId="0849B21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cs/>
                <w:lang w:eastAsia="zh-CN"/>
              </w:rPr>
            </w:pPr>
            <w:r w:rsidRPr="00CA6896">
              <w:rPr>
                <w:rFonts w:eastAsia="SimSun" w:cs="Times New Roman"/>
                <w:sz w:val="20"/>
                <w:szCs w:val="20"/>
                <w:lang w:eastAsia="zh-CN"/>
              </w:rPr>
              <w:t>Debenture of True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0E42B0F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F8CCB6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cs/>
                <w:lang w:eastAsia="zh-CN"/>
              </w:rPr>
            </w:pPr>
            <w:r w:rsidRPr="00CA6896">
              <w:rPr>
                <w:rFonts w:eastAsia="SimSun" w:cs="Times New Roman"/>
                <w:sz w:val="20"/>
                <w:szCs w:val="20"/>
                <w:lang w:eastAsia="zh-CN"/>
              </w:rPr>
              <w:t>August 30, 2024</w:t>
            </w:r>
          </w:p>
        </w:tc>
        <w:tc>
          <w:tcPr>
            <w:tcW w:w="236" w:type="dxa"/>
          </w:tcPr>
          <w:p w14:paraId="4764F58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072D241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4"/>
                <w:sz w:val="20"/>
                <w:szCs w:val="20"/>
                <w:lang w:eastAsia="zh-CN"/>
              </w:rPr>
            </w:pPr>
            <w:r w:rsidRPr="00CA6896">
              <w:rPr>
                <w:rFonts w:eastAsia="SimSun" w:cs="Times New Roman"/>
                <w:spacing w:val="-4"/>
                <w:sz w:val="20"/>
                <w:szCs w:val="20"/>
                <w:lang w:eastAsia="zh-CN"/>
              </w:rPr>
              <w:t>February 28, 2027</w:t>
            </w:r>
          </w:p>
        </w:tc>
        <w:tc>
          <w:tcPr>
            <w:tcW w:w="236" w:type="dxa"/>
          </w:tcPr>
          <w:p w14:paraId="69CDBE6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50F270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3.45</w:t>
            </w:r>
          </w:p>
        </w:tc>
        <w:tc>
          <w:tcPr>
            <w:tcW w:w="236" w:type="dxa"/>
          </w:tcPr>
          <w:p w14:paraId="0159F43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72F9C6CD" w14:textId="4F29A35D" w:rsidR="00726245" w:rsidRPr="007262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r w:rsidRPr="00726245">
              <w:rPr>
                <w:rFonts w:cs="Times New Roman"/>
                <w:sz w:val="20"/>
                <w:szCs w:val="20"/>
              </w:rPr>
              <w:t>-</w:t>
            </w:r>
          </w:p>
        </w:tc>
        <w:tc>
          <w:tcPr>
            <w:tcW w:w="236" w:type="dxa"/>
          </w:tcPr>
          <w:p w14:paraId="734C9FD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5D9D83D3" w14:textId="5F32628B"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w:t>
            </w:r>
          </w:p>
        </w:tc>
        <w:tc>
          <w:tcPr>
            <w:tcW w:w="236" w:type="dxa"/>
          </w:tcPr>
          <w:p w14:paraId="7ED72BD0"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1FB8B590" w14:textId="0E07FD0E" w:rsidR="00726245" w:rsidRPr="00CA6896"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r>
              <w:rPr>
                <w:rFonts w:cs="Times New Roman"/>
                <w:sz w:val="20"/>
                <w:szCs w:val="20"/>
              </w:rPr>
              <w:t>-</w:t>
            </w:r>
          </w:p>
        </w:tc>
        <w:tc>
          <w:tcPr>
            <w:tcW w:w="238" w:type="dxa"/>
          </w:tcPr>
          <w:p w14:paraId="0C1A177A"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600365B5" w14:textId="3C95BC30"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w:t>
            </w:r>
          </w:p>
        </w:tc>
      </w:tr>
      <w:tr w:rsidR="00726245" w:rsidRPr="00CA6896" w14:paraId="6B33A5A7" w14:textId="77777777" w:rsidTr="00C30AC3">
        <w:tc>
          <w:tcPr>
            <w:tcW w:w="3515" w:type="dxa"/>
          </w:tcPr>
          <w:p w14:paraId="26789F4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cs/>
                <w:lang w:eastAsia="zh-CN"/>
              </w:rPr>
            </w:pPr>
            <w:r w:rsidRPr="00CA6896">
              <w:rPr>
                <w:rFonts w:eastAsia="SimSun" w:cs="Times New Roman"/>
                <w:sz w:val="20"/>
                <w:szCs w:val="20"/>
                <w:lang w:eastAsia="zh-CN"/>
              </w:rPr>
              <w:t>Debenture of SCGJWD Logistics PLC.</w:t>
            </w:r>
          </w:p>
        </w:tc>
        <w:tc>
          <w:tcPr>
            <w:tcW w:w="236" w:type="dxa"/>
          </w:tcPr>
          <w:p w14:paraId="7C83A5E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pacing w:val="-4"/>
                <w:sz w:val="20"/>
                <w:szCs w:val="20"/>
                <w:lang w:eastAsia="zh-CN"/>
              </w:rPr>
            </w:pPr>
          </w:p>
        </w:tc>
        <w:tc>
          <w:tcPr>
            <w:tcW w:w="1757" w:type="dxa"/>
          </w:tcPr>
          <w:p w14:paraId="6181A9A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4"/>
              <w:rPr>
                <w:rFonts w:eastAsia="SimSun" w:cs="Times New Roman"/>
                <w:spacing w:val="-6"/>
                <w:sz w:val="20"/>
                <w:szCs w:val="20"/>
                <w:cs/>
                <w:lang w:eastAsia="zh-CN"/>
              </w:rPr>
            </w:pPr>
            <w:r w:rsidRPr="00CA6896">
              <w:rPr>
                <w:rFonts w:eastAsia="SimSun" w:cs="Times New Roman"/>
                <w:spacing w:val="-6"/>
                <w:sz w:val="20"/>
                <w:szCs w:val="20"/>
                <w:lang w:eastAsia="zh-CN"/>
              </w:rPr>
              <w:t>September 19, 2024</w:t>
            </w:r>
          </w:p>
        </w:tc>
        <w:tc>
          <w:tcPr>
            <w:tcW w:w="236" w:type="dxa"/>
          </w:tcPr>
          <w:p w14:paraId="4657226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4"/>
                <w:sz w:val="20"/>
                <w:szCs w:val="20"/>
                <w:lang w:eastAsia="zh-CN"/>
              </w:rPr>
            </w:pPr>
          </w:p>
        </w:tc>
        <w:tc>
          <w:tcPr>
            <w:tcW w:w="1757" w:type="dxa"/>
          </w:tcPr>
          <w:p w14:paraId="17CF60A6"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4"/>
              <w:rPr>
                <w:rFonts w:eastAsia="SimSun" w:cs="Times New Roman"/>
                <w:spacing w:val="-6"/>
                <w:sz w:val="20"/>
                <w:szCs w:val="20"/>
                <w:lang w:eastAsia="zh-CN"/>
              </w:rPr>
            </w:pPr>
            <w:r w:rsidRPr="00CA6896">
              <w:rPr>
                <w:rFonts w:eastAsia="SimSun" w:cs="Times New Roman"/>
                <w:spacing w:val="-6"/>
                <w:sz w:val="20"/>
                <w:szCs w:val="20"/>
                <w:lang w:eastAsia="zh-CN"/>
              </w:rPr>
              <w:t>September 19, 2027</w:t>
            </w:r>
          </w:p>
        </w:tc>
        <w:tc>
          <w:tcPr>
            <w:tcW w:w="236" w:type="dxa"/>
          </w:tcPr>
          <w:p w14:paraId="09BB7F9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91BBCE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4.04</w:t>
            </w:r>
          </w:p>
        </w:tc>
        <w:tc>
          <w:tcPr>
            <w:tcW w:w="236" w:type="dxa"/>
          </w:tcPr>
          <w:p w14:paraId="382A77A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503C3E9E" w14:textId="1FA7C284"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323B192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2040BA45" w14:textId="067A2CC1"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6E36BF62"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4558F608" w14:textId="0A5E6619"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00E36C3F"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2FBC7079" w14:textId="48E8B84C"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r>
      <w:tr w:rsidR="00726245" w:rsidRPr="00CA6896" w14:paraId="7FC5CAD2" w14:textId="77777777" w:rsidTr="00C30AC3">
        <w:tc>
          <w:tcPr>
            <w:tcW w:w="3515" w:type="dxa"/>
          </w:tcPr>
          <w:p w14:paraId="3766D8E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Gulf Energy Development PLC.</w:t>
            </w:r>
          </w:p>
        </w:tc>
        <w:tc>
          <w:tcPr>
            <w:tcW w:w="236" w:type="dxa"/>
          </w:tcPr>
          <w:p w14:paraId="7F9B5D3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0653341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8"/>
                <w:sz w:val="20"/>
                <w:szCs w:val="20"/>
                <w:lang w:eastAsia="zh-CN"/>
              </w:rPr>
            </w:pPr>
            <w:r w:rsidRPr="00CA6896">
              <w:rPr>
                <w:rFonts w:eastAsia="SimSun" w:cs="Times New Roman"/>
                <w:spacing w:val="-8"/>
                <w:sz w:val="20"/>
                <w:szCs w:val="20"/>
                <w:lang w:eastAsia="zh-CN"/>
              </w:rPr>
              <w:t>September 26, 2024</w:t>
            </w:r>
          </w:p>
        </w:tc>
        <w:tc>
          <w:tcPr>
            <w:tcW w:w="236" w:type="dxa"/>
          </w:tcPr>
          <w:p w14:paraId="4102F43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295F6D8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10"/>
                <w:sz w:val="20"/>
                <w:szCs w:val="20"/>
                <w:lang w:eastAsia="zh-CN"/>
              </w:rPr>
            </w:pPr>
            <w:r w:rsidRPr="00CA6896">
              <w:rPr>
                <w:rFonts w:eastAsia="SimSun" w:cs="Times New Roman"/>
                <w:spacing w:val="-8"/>
                <w:sz w:val="20"/>
                <w:szCs w:val="20"/>
                <w:lang w:eastAsia="zh-CN"/>
              </w:rPr>
              <w:t>September 26, 2031</w:t>
            </w:r>
          </w:p>
        </w:tc>
        <w:tc>
          <w:tcPr>
            <w:tcW w:w="236" w:type="dxa"/>
          </w:tcPr>
          <w:p w14:paraId="4CF9601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5E8CF0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3.53</w:t>
            </w:r>
          </w:p>
        </w:tc>
        <w:tc>
          <w:tcPr>
            <w:tcW w:w="236" w:type="dxa"/>
          </w:tcPr>
          <w:p w14:paraId="1F5A92D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70BEFE8A" w14:textId="01DE04F1"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6A37F13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7F2C9E6B" w14:textId="40BDFEA0"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6DC662DC"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6ECB72A7" w14:textId="627F7518"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0DFA5DB1"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58E90DDD" w14:textId="62F7E988"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726245" w:rsidRPr="00CA6896" w14:paraId="41BB91DC" w14:textId="77777777" w:rsidTr="00C30AC3">
        <w:tc>
          <w:tcPr>
            <w:tcW w:w="3515" w:type="dxa"/>
          </w:tcPr>
          <w:p w14:paraId="6202DDF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Debenture of</w:t>
            </w:r>
            <w:r w:rsidRPr="00CA6896">
              <w:rPr>
                <w:rFonts w:eastAsia="SimSun" w:cs="Times New Roman"/>
                <w:sz w:val="20"/>
                <w:szCs w:val="20"/>
                <w:cs/>
                <w:lang w:eastAsia="zh-CN"/>
              </w:rPr>
              <w:t xml:space="preserve"> </w:t>
            </w:r>
            <w:r w:rsidRPr="00CA6896">
              <w:rPr>
                <w:rFonts w:eastAsia="SimSun" w:cs="Times New Roman"/>
                <w:sz w:val="20"/>
                <w:szCs w:val="20"/>
                <w:lang w:eastAsia="zh-CN"/>
              </w:rPr>
              <w:t>Thai Beverage PLC.</w:t>
            </w:r>
          </w:p>
        </w:tc>
        <w:tc>
          <w:tcPr>
            <w:tcW w:w="236" w:type="dxa"/>
          </w:tcPr>
          <w:p w14:paraId="23091F9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00D06A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z w:val="20"/>
                <w:szCs w:val="20"/>
                <w:lang w:eastAsia="zh-CN"/>
              </w:rPr>
              <w:t>October 22, 2024</w:t>
            </w:r>
          </w:p>
        </w:tc>
        <w:tc>
          <w:tcPr>
            <w:tcW w:w="236" w:type="dxa"/>
          </w:tcPr>
          <w:p w14:paraId="7EC4C34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D8464B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z w:val="20"/>
                <w:szCs w:val="20"/>
                <w:lang w:eastAsia="zh-CN"/>
              </w:rPr>
              <w:t>October 22, 2029</w:t>
            </w:r>
          </w:p>
        </w:tc>
        <w:tc>
          <w:tcPr>
            <w:tcW w:w="236" w:type="dxa"/>
          </w:tcPr>
          <w:p w14:paraId="3B19A0D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13D484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3.07</w:t>
            </w:r>
          </w:p>
        </w:tc>
        <w:tc>
          <w:tcPr>
            <w:tcW w:w="236" w:type="dxa"/>
          </w:tcPr>
          <w:p w14:paraId="070BA22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645815B1" w14:textId="3D7053DD"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2245269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51E6D316" w14:textId="0B7FBFEE"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1F3CD779"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C2306AF" w14:textId="4EBBF368"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66C45D96"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164720A2" w14:textId="7CCB668C"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726245" w:rsidRPr="00CA6896" w14:paraId="79EC6617" w14:textId="77777777" w:rsidTr="00C30AC3">
        <w:tc>
          <w:tcPr>
            <w:tcW w:w="3515" w:type="dxa"/>
          </w:tcPr>
          <w:p w14:paraId="53D788C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2"/>
                <w:sz w:val="20"/>
                <w:szCs w:val="20"/>
                <w:cs/>
                <w:lang w:eastAsia="zh-CN"/>
              </w:rPr>
            </w:pPr>
            <w:r w:rsidRPr="00CA6896">
              <w:rPr>
                <w:rFonts w:eastAsia="SimSun" w:cs="Times New Roman"/>
                <w:spacing w:val="-2"/>
                <w:sz w:val="20"/>
                <w:szCs w:val="20"/>
                <w:lang w:eastAsia="zh-CN"/>
              </w:rPr>
              <w:t>Debenture of</w:t>
            </w:r>
            <w:r w:rsidRPr="00CA6896">
              <w:rPr>
                <w:rFonts w:eastAsia="SimSun" w:cs="Times New Roman"/>
                <w:spacing w:val="-2"/>
                <w:sz w:val="20"/>
                <w:szCs w:val="20"/>
                <w:cs/>
                <w:lang w:eastAsia="zh-CN"/>
              </w:rPr>
              <w:t xml:space="preserve"> </w:t>
            </w:r>
            <w:r w:rsidRPr="00CA6896">
              <w:rPr>
                <w:rFonts w:eastAsia="SimSun" w:cs="Times New Roman"/>
                <w:spacing w:val="-2"/>
                <w:sz w:val="20"/>
                <w:szCs w:val="20"/>
                <w:lang w:eastAsia="zh-CN"/>
              </w:rPr>
              <w:t>Advanced Info Service PLC.</w:t>
            </w:r>
          </w:p>
        </w:tc>
        <w:tc>
          <w:tcPr>
            <w:tcW w:w="236" w:type="dxa"/>
          </w:tcPr>
          <w:p w14:paraId="0EA7FF2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DF5785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pacing w:val="-6"/>
                <w:sz w:val="20"/>
                <w:szCs w:val="20"/>
                <w:lang w:eastAsia="zh-CN"/>
              </w:rPr>
              <w:t>November 13, 2024</w:t>
            </w:r>
          </w:p>
        </w:tc>
        <w:tc>
          <w:tcPr>
            <w:tcW w:w="236" w:type="dxa"/>
          </w:tcPr>
          <w:p w14:paraId="2D16089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4153FC5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November 13, 2028</w:t>
            </w:r>
          </w:p>
        </w:tc>
        <w:tc>
          <w:tcPr>
            <w:tcW w:w="236" w:type="dxa"/>
          </w:tcPr>
          <w:p w14:paraId="4E0488F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F086DF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2.74</w:t>
            </w:r>
          </w:p>
        </w:tc>
        <w:tc>
          <w:tcPr>
            <w:tcW w:w="236" w:type="dxa"/>
          </w:tcPr>
          <w:p w14:paraId="2170441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6AF14DF8" w14:textId="194E159D"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4649099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7B01F8A3" w14:textId="038715DA"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15AC7F0D"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1592D6B0" w14:textId="1B75C6E2"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3D42E3EC"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4A2EA13C" w14:textId="427F32FD"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726245" w:rsidRPr="00CA6896" w14:paraId="71DCB760" w14:textId="77777777" w:rsidTr="00C30AC3">
        <w:tc>
          <w:tcPr>
            <w:tcW w:w="3515" w:type="dxa"/>
          </w:tcPr>
          <w:p w14:paraId="7D1584C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cs/>
                <w:lang w:eastAsia="zh-CN"/>
              </w:rPr>
            </w:pPr>
            <w:r w:rsidRPr="00CA6896">
              <w:rPr>
                <w:rFonts w:eastAsia="SimSun" w:cs="Times New Roman"/>
                <w:sz w:val="20"/>
                <w:szCs w:val="20"/>
                <w:lang w:eastAsia="zh-CN"/>
              </w:rPr>
              <w:t>Debenture of</w:t>
            </w:r>
            <w:r w:rsidRPr="00CA6896">
              <w:rPr>
                <w:rFonts w:eastAsia="SimSun" w:cs="Times New Roman"/>
                <w:sz w:val="20"/>
                <w:szCs w:val="20"/>
                <w:cs/>
                <w:lang w:eastAsia="zh-CN"/>
              </w:rPr>
              <w:t xml:space="preserve"> </w:t>
            </w:r>
            <w:r w:rsidRPr="00CA6896">
              <w:rPr>
                <w:rFonts w:eastAsia="SimSun" w:cs="Times New Roman"/>
                <w:sz w:val="20"/>
                <w:szCs w:val="20"/>
                <w:lang w:eastAsia="zh-CN"/>
              </w:rPr>
              <w:t>True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3D92B87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40BB19F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pacing w:val="-6"/>
                <w:sz w:val="20"/>
                <w:szCs w:val="20"/>
                <w:lang w:eastAsia="zh-CN"/>
              </w:rPr>
              <w:t>November 26, 2024</w:t>
            </w:r>
          </w:p>
        </w:tc>
        <w:tc>
          <w:tcPr>
            <w:tcW w:w="236" w:type="dxa"/>
          </w:tcPr>
          <w:p w14:paraId="64E04B8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0BBDA33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pacing w:val="-6"/>
                <w:sz w:val="20"/>
                <w:szCs w:val="20"/>
                <w:lang w:eastAsia="zh-CN"/>
              </w:rPr>
              <w:t>November 26, 2027</w:t>
            </w:r>
          </w:p>
        </w:tc>
        <w:tc>
          <w:tcPr>
            <w:tcW w:w="236" w:type="dxa"/>
          </w:tcPr>
          <w:p w14:paraId="052AC7B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53CE92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3.40</w:t>
            </w:r>
          </w:p>
        </w:tc>
        <w:tc>
          <w:tcPr>
            <w:tcW w:w="236" w:type="dxa"/>
          </w:tcPr>
          <w:p w14:paraId="1CC8B0E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5A36F81D" w14:textId="639FE7B9"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09D94FD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70D8ED1A" w14:textId="62488E18"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4D0D0444"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07698E6E" w14:textId="105B8760"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7789D0BF"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D1A37D4" w14:textId="729981CE"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r>
      <w:tr w:rsidR="00726245" w:rsidRPr="00CA6896" w14:paraId="1ABAB59A" w14:textId="77777777" w:rsidTr="00C30AC3">
        <w:tc>
          <w:tcPr>
            <w:tcW w:w="3515" w:type="dxa"/>
          </w:tcPr>
          <w:p w14:paraId="3B73C55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cs/>
                <w:lang w:eastAsia="zh-CN"/>
              </w:rPr>
            </w:pPr>
            <w:r w:rsidRPr="00CA6896">
              <w:rPr>
                <w:rFonts w:eastAsia="SimSun" w:cs="Times New Roman"/>
                <w:sz w:val="20"/>
                <w:szCs w:val="20"/>
                <w:lang w:eastAsia="zh-CN"/>
              </w:rPr>
              <w:t>Debenture of True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6366E1B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7CED0E8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pacing w:val="-6"/>
                <w:sz w:val="20"/>
                <w:szCs w:val="20"/>
                <w:lang w:eastAsia="zh-CN"/>
              </w:rPr>
              <w:t>November 26, 2024</w:t>
            </w:r>
          </w:p>
        </w:tc>
        <w:tc>
          <w:tcPr>
            <w:tcW w:w="236" w:type="dxa"/>
          </w:tcPr>
          <w:p w14:paraId="2D5338F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CBD598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r w:rsidRPr="00CA6896">
              <w:rPr>
                <w:rFonts w:eastAsia="SimSun" w:cs="Times New Roman"/>
                <w:spacing w:val="-6"/>
                <w:sz w:val="20"/>
                <w:szCs w:val="20"/>
                <w:lang w:eastAsia="zh-CN"/>
              </w:rPr>
              <w:t>November 26, 2029</w:t>
            </w:r>
          </w:p>
        </w:tc>
        <w:tc>
          <w:tcPr>
            <w:tcW w:w="236" w:type="dxa"/>
          </w:tcPr>
          <w:p w14:paraId="3720B5A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CE4F22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3.70</w:t>
            </w:r>
          </w:p>
        </w:tc>
        <w:tc>
          <w:tcPr>
            <w:tcW w:w="236" w:type="dxa"/>
          </w:tcPr>
          <w:p w14:paraId="762B788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7CBB6DF0" w14:textId="08898D2F"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3D75987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6367901B" w14:textId="0FA41E50"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17104B74"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672B6D57" w14:textId="226514FD"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080E9865"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2F922D9" w14:textId="09FE476B"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r>
      <w:tr w:rsidR="00726245" w:rsidRPr="00CA6896" w14:paraId="167F14DE" w14:textId="77777777" w:rsidTr="00C30AC3">
        <w:tc>
          <w:tcPr>
            <w:tcW w:w="3515" w:type="dxa"/>
          </w:tcPr>
          <w:p w14:paraId="07D59576"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6"/>
                <w:sz w:val="20"/>
                <w:szCs w:val="20"/>
                <w:lang w:eastAsia="zh-CN"/>
              </w:rPr>
            </w:pPr>
            <w:r w:rsidRPr="00CA6896">
              <w:rPr>
                <w:rFonts w:eastAsia="SimSun" w:cs="Times New Roman"/>
                <w:spacing w:val="-6"/>
                <w:sz w:val="20"/>
                <w:szCs w:val="20"/>
                <w:lang w:eastAsia="zh-CN"/>
              </w:rPr>
              <w:t>Debenture of Charoen Pokphand Foods PLC.</w:t>
            </w:r>
          </w:p>
        </w:tc>
        <w:tc>
          <w:tcPr>
            <w:tcW w:w="236" w:type="dxa"/>
          </w:tcPr>
          <w:p w14:paraId="27D3926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7AA45EA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16, 2025</w:t>
            </w:r>
          </w:p>
        </w:tc>
        <w:tc>
          <w:tcPr>
            <w:tcW w:w="236" w:type="dxa"/>
          </w:tcPr>
          <w:p w14:paraId="0ECFC8F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45E853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16, 2030</w:t>
            </w:r>
          </w:p>
        </w:tc>
        <w:tc>
          <w:tcPr>
            <w:tcW w:w="236" w:type="dxa"/>
          </w:tcPr>
          <w:p w14:paraId="4929CA7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348897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3.48</w:t>
            </w:r>
          </w:p>
        </w:tc>
        <w:tc>
          <w:tcPr>
            <w:tcW w:w="236" w:type="dxa"/>
          </w:tcPr>
          <w:p w14:paraId="70CDDB4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24628FE9" w14:textId="1FFA09E9"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7437920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12E9A262" w14:textId="72B0ACFD"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2807580E"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CC9CB61" w14:textId="1AE300B5"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248C2E38"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0D5D5FD" w14:textId="42586BF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r>
      <w:tr w:rsidR="00726245" w:rsidRPr="00CA6896" w14:paraId="20F8C752" w14:textId="77777777" w:rsidTr="00C30AC3">
        <w:tc>
          <w:tcPr>
            <w:tcW w:w="3515" w:type="dxa"/>
          </w:tcPr>
          <w:p w14:paraId="245046D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Debenture of SC Assets Corporation PLC.</w:t>
            </w:r>
          </w:p>
        </w:tc>
        <w:tc>
          <w:tcPr>
            <w:tcW w:w="236" w:type="dxa"/>
          </w:tcPr>
          <w:p w14:paraId="36BA76C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A6C885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24, 2025</w:t>
            </w:r>
          </w:p>
        </w:tc>
        <w:tc>
          <w:tcPr>
            <w:tcW w:w="236" w:type="dxa"/>
          </w:tcPr>
          <w:p w14:paraId="20B8353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5DE929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24, 2028</w:t>
            </w:r>
          </w:p>
        </w:tc>
        <w:tc>
          <w:tcPr>
            <w:tcW w:w="236" w:type="dxa"/>
          </w:tcPr>
          <w:p w14:paraId="56AA7E4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5BA3D7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4.20</w:t>
            </w:r>
          </w:p>
        </w:tc>
        <w:tc>
          <w:tcPr>
            <w:tcW w:w="236" w:type="dxa"/>
          </w:tcPr>
          <w:p w14:paraId="34D4940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5A3FF1A3" w14:textId="565AEE35"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6225E84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634D0BD7" w14:textId="5B21B6BB"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6" w:type="dxa"/>
          </w:tcPr>
          <w:p w14:paraId="1DCC1059"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89BE69F" w14:textId="119EEE95"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c>
          <w:tcPr>
            <w:tcW w:w="238" w:type="dxa"/>
          </w:tcPr>
          <w:p w14:paraId="4FEB35C1"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0D7A1EB5" w14:textId="14E0D114"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10,000</w:t>
            </w:r>
          </w:p>
        </w:tc>
      </w:tr>
      <w:tr w:rsidR="00726245" w:rsidRPr="00CA6896" w14:paraId="6F3C575C" w14:textId="77777777" w:rsidTr="00C30AC3">
        <w:trPr>
          <w:trHeight w:val="127"/>
        </w:trPr>
        <w:tc>
          <w:tcPr>
            <w:tcW w:w="3515" w:type="dxa"/>
          </w:tcPr>
          <w:p w14:paraId="030345C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 xml:space="preserve">Debenture of </w:t>
            </w:r>
            <w:proofErr w:type="spellStart"/>
            <w:r w:rsidRPr="00CA6896">
              <w:rPr>
                <w:rFonts w:eastAsia="SimSun" w:cs="Times New Roman"/>
                <w:sz w:val="20"/>
                <w:szCs w:val="20"/>
                <w:lang w:eastAsia="zh-CN"/>
              </w:rPr>
              <w:t>Bangchak</w:t>
            </w:r>
            <w:proofErr w:type="spellEnd"/>
            <w:r w:rsidRPr="00CA6896">
              <w:rPr>
                <w:rFonts w:eastAsia="SimSun" w:cs="Times New Roman"/>
                <w:sz w:val="20"/>
                <w:szCs w:val="20"/>
                <w:lang w:eastAsia="zh-CN"/>
              </w:rPr>
              <w:t xml:space="preserve"> Sriracha</w:t>
            </w:r>
          </w:p>
        </w:tc>
        <w:tc>
          <w:tcPr>
            <w:tcW w:w="236" w:type="dxa"/>
          </w:tcPr>
          <w:p w14:paraId="2F994EA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76AD7E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48E8853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1B4C5F56"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5BF2287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407C00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685F12C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2261344A"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061FD15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0DAF34B4"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15858A0D"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F0DD217"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8" w:type="dxa"/>
          </w:tcPr>
          <w:p w14:paraId="10418D22"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DCFFD7C"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r>
      <w:tr w:rsidR="00726245" w:rsidRPr="00CA6896" w14:paraId="209A85F4" w14:textId="77777777" w:rsidTr="00C30AC3">
        <w:tc>
          <w:tcPr>
            <w:tcW w:w="3515" w:type="dxa"/>
          </w:tcPr>
          <w:p w14:paraId="78F0520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 xml:space="preserve">   Corporation PLC.</w:t>
            </w:r>
          </w:p>
        </w:tc>
        <w:tc>
          <w:tcPr>
            <w:tcW w:w="236" w:type="dxa"/>
          </w:tcPr>
          <w:p w14:paraId="36883FF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409F99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31, 2025</w:t>
            </w:r>
          </w:p>
        </w:tc>
        <w:tc>
          <w:tcPr>
            <w:tcW w:w="236" w:type="dxa"/>
          </w:tcPr>
          <w:p w14:paraId="2DB7CA3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ED4EBE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January 31, 2030</w:t>
            </w:r>
          </w:p>
        </w:tc>
        <w:tc>
          <w:tcPr>
            <w:tcW w:w="236" w:type="dxa"/>
          </w:tcPr>
          <w:p w14:paraId="496AF3E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271BCFD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3.34</w:t>
            </w:r>
          </w:p>
        </w:tc>
        <w:tc>
          <w:tcPr>
            <w:tcW w:w="236" w:type="dxa"/>
          </w:tcPr>
          <w:p w14:paraId="71014CA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59E6DC44" w14:textId="79715ACA"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089CF3B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083DC916" w14:textId="4446EE5C"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4558072A"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5D17BC9C" w14:textId="193380E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72AB8B27"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A06593F" w14:textId="137E7DA9"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726245" w:rsidRPr="00CA6896" w14:paraId="6BE2D866" w14:textId="77777777" w:rsidTr="00C30AC3">
        <w:tc>
          <w:tcPr>
            <w:tcW w:w="3515" w:type="dxa"/>
          </w:tcPr>
          <w:p w14:paraId="6311A0B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4"/>
                <w:sz w:val="20"/>
                <w:szCs w:val="20"/>
                <w:lang w:eastAsia="zh-CN"/>
              </w:rPr>
            </w:pPr>
            <w:r w:rsidRPr="00CA6896">
              <w:rPr>
                <w:rFonts w:eastAsia="SimSun" w:cs="Times New Roman"/>
                <w:spacing w:val="-4"/>
                <w:sz w:val="20"/>
                <w:szCs w:val="20"/>
                <w:lang w:eastAsia="zh-CN"/>
              </w:rPr>
              <w:t>Debenture of Sri Trang Agro-Industry PLC.</w:t>
            </w:r>
          </w:p>
        </w:tc>
        <w:tc>
          <w:tcPr>
            <w:tcW w:w="236" w:type="dxa"/>
          </w:tcPr>
          <w:p w14:paraId="364FFD8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5BDE47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5, 2025</w:t>
            </w:r>
          </w:p>
        </w:tc>
        <w:tc>
          <w:tcPr>
            <w:tcW w:w="236" w:type="dxa"/>
          </w:tcPr>
          <w:p w14:paraId="50F3249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1AD0846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5, 2028</w:t>
            </w:r>
          </w:p>
        </w:tc>
        <w:tc>
          <w:tcPr>
            <w:tcW w:w="236" w:type="dxa"/>
          </w:tcPr>
          <w:p w14:paraId="4C738C4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07D9501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3.40</w:t>
            </w:r>
          </w:p>
        </w:tc>
        <w:tc>
          <w:tcPr>
            <w:tcW w:w="236" w:type="dxa"/>
          </w:tcPr>
          <w:p w14:paraId="36E35DF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4B97FEF4" w14:textId="0CB4FB09"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211CC20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674BD217" w14:textId="75DB144C"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62C7B6DD"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22BF1574" w14:textId="67E4EF4A"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17A6BC77"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298D2FB" w14:textId="1452A375"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726245" w:rsidRPr="00CA6896" w14:paraId="293A2862" w14:textId="77777777" w:rsidTr="00C30AC3">
        <w:tc>
          <w:tcPr>
            <w:tcW w:w="3515" w:type="dxa"/>
          </w:tcPr>
          <w:p w14:paraId="7894AC9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Debenture of True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7AAD766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6BA4B9D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11, 2025</w:t>
            </w:r>
          </w:p>
        </w:tc>
        <w:tc>
          <w:tcPr>
            <w:tcW w:w="236" w:type="dxa"/>
          </w:tcPr>
          <w:p w14:paraId="297963C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30F50BC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11, 2028</w:t>
            </w:r>
          </w:p>
        </w:tc>
        <w:tc>
          <w:tcPr>
            <w:tcW w:w="236" w:type="dxa"/>
          </w:tcPr>
          <w:p w14:paraId="43D1A64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CE4316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3.35</w:t>
            </w:r>
          </w:p>
        </w:tc>
        <w:tc>
          <w:tcPr>
            <w:tcW w:w="236" w:type="dxa"/>
          </w:tcPr>
          <w:p w14:paraId="394921A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459DC616" w14:textId="160F414B"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50C5047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31495E90" w14:textId="454F9EFF"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66BD9486"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11F7CD32" w14:textId="54BCCDC3"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6A87BBF2"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442295F" w14:textId="0798C84E"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726245" w:rsidRPr="00CA6896" w14:paraId="7854010A" w14:textId="77777777" w:rsidTr="00C30AC3">
        <w:tc>
          <w:tcPr>
            <w:tcW w:w="3515" w:type="dxa"/>
          </w:tcPr>
          <w:p w14:paraId="372C0FA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z w:val="20"/>
                <w:szCs w:val="20"/>
                <w:lang w:eastAsia="zh-CN"/>
              </w:rPr>
              <w:t>Debenture of CPF (Thailand) PLC.</w:t>
            </w:r>
          </w:p>
        </w:tc>
        <w:tc>
          <w:tcPr>
            <w:tcW w:w="236" w:type="dxa"/>
          </w:tcPr>
          <w:p w14:paraId="3060F0D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1203BE3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21, 2025</w:t>
            </w:r>
          </w:p>
        </w:tc>
        <w:tc>
          <w:tcPr>
            <w:tcW w:w="236" w:type="dxa"/>
          </w:tcPr>
          <w:p w14:paraId="34A555F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45DED21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February 21, 2029</w:t>
            </w:r>
          </w:p>
        </w:tc>
        <w:tc>
          <w:tcPr>
            <w:tcW w:w="236" w:type="dxa"/>
          </w:tcPr>
          <w:p w14:paraId="102ED0D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F0F889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3.18</w:t>
            </w:r>
          </w:p>
        </w:tc>
        <w:tc>
          <w:tcPr>
            <w:tcW w:w="236" w:type="dxa"/>
          </w:tcPr>
          <w:p w14:paraId="41F7448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460C8958" w14:textId="6248967D"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69FDC57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478C5D09" w14:textId="28B8DB06"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6EDA0C11"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3E0DD44C" w14:textId="6A2E908C"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339645A5"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26FAA335" w14:textId="0DB5AC76"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726245" w:rsidRPr="00CA6896" w14:paraId="76C39AEF" w14:textId="77777777" w:rsidTr="00C30AC3">
        <w:tc>
          <w:tcPr>
            <w:tcW w:w="3515" w:type="dxa"/>
          </w:tcPr>
          <w:p w14:paraId="49B8E63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Gulf Energy Development PLC.</w:t>
            </w:r>
          </w:p>
        </w:tc>
        <w:tc>
          <w:tcPr>
            <w:tcW w:w="236" w:type="dxa"/>
          </w:tcPr>
          <w:p w14:paraId="55641F3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7D0FA33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March 4, 2025</w:t>
            </w:r>
          </w:p>
        </w:tc>
        <w:tc>
          <w:tcPr>
            <w:tcW w:w="236" w:type="dxa"/>
          </w:tcPr>
          <w:p w14:paraId="5BF5E52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0363DC9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March 4, 2029</w:t>
            </w:r>
          </w:p>
        </w:tc>
        <w:tc>
          <w:tcPr>
            <w:tcW w:w="236" w:type="dxa"/>
          </w:tcPr>
          <w:p w14:paraId="29131A4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CE4B65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3.00</w:t>
            </w:r>
          </w:p>
        </w:tc>
        <w:tc>
          <w:tcPr>
            <w:tcW w:w="236" w:type="dxa"/>
          </w:tcPr>
          <w:p w14:paraId="4D34148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6205431B" w14:textId="15C214C0"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40,000</w:t>
            </w:r>
          </w:p>
        </w:tc>
        <w:tc>
          <w:tcPr>
            <w:tcW w:w="236" w:type="dxa"/>
          </w:tcPr>
          <w:p w14:paraId="7EEC537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4B4C3688" w14:textId="50F2096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40,000</w:t>
            </w:r>
          </w:p>
        </w:tc>
        <w:tc>
          <w:tcPr>
            <w:tcW w:w="236" w:type="dxa"/>
          </w:tcPr>
          <w:p w14:paraId="45D4E1F0"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12EC888F" w14:textId="176C3B7B"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173F9DA9"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7E900959" w14:textId="2EA32F6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726245" w:rsidRPr="00CA6896" w14:paraId="75E6F7A2" w14:textId="77777777" w:rsidTr="00C30AC3">
        <w:tc>
          <w:tcPr>
            <w:tcW w:w="3515" w:type="dxa"/>
          </w:tcPr>
          <w:p w14:paraId="491BA98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IRPC PLC.</w:t>
            </w:r>
          </w:p>
        </w:tc>
        <w:tc>
          <w:tcPr>
            <w:tcW w:w="236" w:type="dxa"/>
          </w:tcPr>
          <w:p w14:paraId="4544614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6B54156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March 25, 2025</w:t>
            </w:r>
          </w:p>
        </w:tc>
        <w:tc>
          <w:tcPr>
            <w:tcW w:w="236" w:type="dxa"/>
          </w:tcPr>
          <w:p w14:paraId="13C667B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3D849F3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March 25, 2029</w:t>
            </w:r>
          </w:p>
        </w:tc>
        <w:tc>
          <w:tcPr>
            <w:tcW w:w="236" w:type="dxa"/>
          </w:tcPr>
          <w:p w14:paraId="23DD818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03BF3C3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3.80</w:t>
            </w:r>
          </w:p>
        </w:tc>
        <w:tc>
          <w:tcPr>
            <w:tcW w:w="236" w:type="dxa"/>
          </w:tcPr>
          <w:p w14:paraId="5A75BC7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lang w:eastAsia="zh-CN"/>
              </w:rPr>
            </w:pPr>
          </w:p>
        </w:tc>
        <w:tc>
          <w:tcPr>
            <w:tcW w:w="1247" w:type="dxa"/>
          </w:tcPr>
          <w:p w14:paraId="71CCA4DB" w14:textId="51A2CD56"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52DD4E2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0"/>
                <w:szCs w:val="20"/>
                <w:highlight w:val="yellow"/>
                <w:lang w:eastAsia="zh-CN"/>
              </w:rPr>
            </w:pPr>
          </w:p>
        </w:tc>
        <w:tc>
          <w:tcPr>
            <w:tcW w:w="1247" w:type="dxa"/>
          </w:tcPr>
          <w:p w14:paraId="0F0C4441" w14:textId="1D48C6FF"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6" w:type="dxa"/>
          </w:tcPr>
          <w:p w14:paraId="64A31E6B"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60D2E089" w14:textId="2E329163"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c>
          <w:tcPr>
            <w:tcW w:w="238" w:type="dxa"/>
          </w:tcPr>
          <w:p w14:paraId="14FCD6AB"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1247" w:type="dxa"/>
          </w:tcPr>
          <w:p w14:paraId="42C40B01" w14:textId="4CC4872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20,000</w:t>
            </w:r>
          </w:p>
        </w:tc>
      </w:tr>
      <w:tr w:rsidR="00726245" w:rsidRPr="00CA6896" w14:paraId="772E99BA" w14:textId="77777777" w:rsidTr="00C30AC3">
        <w:tc>
          <w:tcPr>
            <w:tcW w:w="3515" w:type="dxa"/>
          </w:tcPr>
          <w:p w14:paraId="38B6ECA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Banpu PLC.</w:t>
            </w:r>
          </w:p>
        </w:tc>
        <w:tc>
          <w:tcPr>
            <w:tcW w:w="236" w:type="dxa"/>
          </w:tcPr>
          <w:p w14:paraId="5CA089D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15D4130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April 30, 2025</w:t>
            </w:r>
          </w:p>
        </w:tc>
        <w:tc>
          <w:tcPr>
            <w:tcW w:w="236" w:type="dxa"/>
          </w:tcPr>
          <w:p w14:paraId="03EA05C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43EC52C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April 30, 2030</w:t>
            </w:r>
          </w:p>
        </w:tc>
        <w:tc>
          <w:tcPr>
            <w:tcW w:w="236" w:type="dxa"/>
          </w:tcPr>
          <w:p w14:paraId="5C313C1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7DB325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3.49</w:t>
            </w:r>
          </w:p>
        </w:tc>
        <w:tc>
          <w:tcPr>
            <w:tcW w:w="236" w:type="dxa"/>
          </w:tcPr>
          <w:p w14:paraId="5F273AB3"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F03D1F8" w14:textId="6DAC2FEF"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55,000</w:t>
            </w:r>
          </w:p>
        </w:tc>
        <w:tc>
          <w:tcPr>
            <w:tcW w:w="236" w:type="dxa"/>
          </w:tcPr>
          <w:p w14:paraId="509B1B57"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974C95F" w14:textId="7E5599ED"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55,000</w:t>
            </w:r>
          </w:p>
        </w:tc>
        <w:tc>
          <w:tcPr>
            <w:tcW w:w="236" w:type="dxa"/>
          </w:tcPr>
          <w:p w14:paraId="405E2983"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76B64EC" w14:textId="6500432D"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8" w:type="dxa"/>
          </w:tcPr>
          <w:p w14:paraId="6E0BA5DF"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FE74AD4" w14:textId="4F0BBE16"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r>
      <w:tr w:rsidR="00726245" w:rsidRPr="00CA6896" w14:paraId="2A0CB536" w14:textId="77777777" w:rsidTr="00C30AC3">
        <w:tc>
          <w:tcPr>
            <w:tcW w:w="3515" w:type="dxa"/>
          </w:tcPr>
          <w:p w14:paraId="51CC784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True</w:t>
            </w:r>
            <w:r w:rsidRPr="00CA6896">
              <w:rPr>
                <w:rFonts w:eastAsia="SimSun" w:cs="Times New Roman"/>
                <w:sz w:val="20"/>
                <w:szCs w:val="20"/>
                <w:lang w:eastAsia="zh-CN"/>
              </w:rPr>
              <w:t xml:space="preserv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2C2FBBA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E3F9AF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8, 2025</w:t>
            </w:r>
          </w:p>
        </w:tc>
        <w:tc>
          <w:tcPr>
            <w:tcW w:w="236" w:type="dxa"/>
          </w:tcPr>
          <w:p w14:paraId="2927C0C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51B791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8, 2028</w:t>
            </w:r>
          </w:p>
        </w:tc>
        <w:tc>
          <w:tcPr>
            <w:tcW w:w="236" w:type="dxa"/>
          </w:tcPr>
          <w:p w14:paraId="3A016FA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4251CB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3.00</w:t>
            </w:r>
          </w:p>
        </w:tc>
        <w:tc>
          <w:tcPr>
            <w:tcW w:w="236" w:type="dxa"/>
          </w:tcPr>
          <w:p w14:paraId="7ECBFB36"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271392E" w14:textId="01B7DFE9"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55,000</w:t>
            </w:r>
          </w:p>
        </w:tc>
        <w:tc>
          <w:tcPr>
            <w:tcW w:w="236" w:type="dxa"/>
          </w:tcPr>
          <w:p w14:paraId="7CAB8F92"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CAFC99A" w14:textId="3A212938"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55,000</w:t>
            </w:r>
          </w:p>
        </w:tc>
        <w:tc>
          <w:tcPr>
            <w:tcW w:w="236" w:type="dxa"/>
          </w:tcPr>
          <w:p w14:paraId="5ED5F2A2"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0CA1AF3" w14:textId="561E08BC"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8" w:type="dxa"/>
          </w:tcPr>
          <w:p w14:paraId="7478BDE8"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71A611F" w14:textId="547C0B3D"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r>
      <w:tr w:rsidR="00726245" w:rsidRPr="00CA6896" w14:paraId="4289B602" w14:textId="77777777" w:rsidTr="00C30AC3">
        <w:tc>
          <w:tcPr>
            <w:tcW w:w="3515" w:type="dxa"/>
          </w:tcPr>
          <w:p w14:paraId="44908F0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Minor International PLC.</w:t>
            </w:r>
          </w:p>
        </w:tc>
        <w:tc>
          <w:tcPr>
            <w:tcW w:w="236" w:type="dxa"/>
          </w:tcPr>
          <w:p w14:paraId="78CB615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D62657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19, 2025</w:t>
            </w:r>
          </w:p>
        </w:tc>
        <w:tc>
          <w:tcPr>
            <w:tcW w:w="236" w:type="dxa"/>
          </w:tcPr>
          <w:p w14:paraId="32DAEFF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143525A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19, 2032</w:t>
            </w:r>
          </w:p>
        </w:tc>
        <w:tc>
          <w:tcPr>
            <w:tcW w:w="236" w:type="dxa"/>
          </w:tcPr>
          <w:p w14:paraId="55F3789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8657C9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2.85</w:t>
            </w:r>
          </w:p>
        </w:tc>
        <w:tc>
          <w:tcPr>
            <w:tcW w:w="236" w:type="dxa"/>
          </w:tcPr>
          <w:p w14:paraId="686A6B60"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5A621B5" w14:textId="06159955"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30,000</w:t>
            </w:r>
          </w:p>
        </w:tc>
        <w:tc>
          <w:tcPr>
            <w:tcW w:w="236" w:type="dxa"/>
          </w:tcPr>
          <w:p w14:paraId="616802CE"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E4081CF" w14:textId="4EF477C1"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30,000</w:t>
            </w:r>
          </w:p>
        </w:tc>
        <w:tc>
          <w:tcPr>
            <w:tcW w:w="236" w:type="dxa"/>
          </w:tcPr>
          <w:p w14:paraId="3BC0CE65"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EBADD9E" w14:textId="59420A02"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30,000</w:t>
            </w:r>
          </w:p>
        </w:tc>
        <w:tc>
          <w:tcPr>
            <w:tcW w:w="238" w:type="dxa"/>
          </w:tcPr>
          <w:p w14:paraId="11D4E9F1"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01F79A0" w14:textId="5464391E"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30,000</w:t>
            </w:r>
          </w:p>
        </w:tc>
      </w:tr>
      <w:tr w:rsidR="00726245" w:rsidRPr="00CA6896" w14:paraId="61CBAC47" w14:textId="77777777" w:rsidTr="00C30AC3">
        <w:tc>
          <w:tcPr>
            <w:tcW w:w="3515" w:type="dxa"/>
          </w:tcPr>
          <w:p w14:paraId="38183E1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SCB X PLC.</w:t>
            </w:r>
          </w:p>
        </w:tc>
        <w:tc>
          <w:tcPr>
            <w:tcW w:w="236" w:type="dxa"/>
          </w:tcPr>
          <w:p w14:paraId="15140B7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D08DD2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30, 2025</w:t>
            </w:r>
          </w:p>
        </w:tc>
        <w:tc>
          <w:tcPr>
            <w:tcW w:w="236" w:type="dxa"/>
          </w:tcPr>
          <w:p w14:paraId="1817E8F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852465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May 30, 2029</w:t>
            </w:r>
          </w:p>
        </w:tc>
        <w:tc>
          <w:tcPr>
            <w:tcW w:w="236" w:type="dxa"/>
          </w:tcPr>
          <w:p w14:paraId="3761714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3043FD2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2.60</w:t>
            </w:r>
          </w:p>
        </w:tc>
        <w:tc>
          <w:tcPr>
            <w:tcW w:w="236" w:type="dxa"/>
          </w:tcPr>
          <w:p w14:paraId="3B5274E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55C0900" w14:textId="05A80164"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6" w:type="dxa"/>
          </w:tcPr>
          <w:p w14:paraId="16D23698"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98526C9" w14:textId="713CED3B"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6" w:type="dxa"/>
          </w:tcPr>
          <w:p w14:paraId="242D9E06"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5141E15" w14:textId="5586D64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8" w:type="dxa"/>
          </w:tcPr>
          <w:p w14:paraId="6FD2AD32"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04B3F65" w14:textId="4F50EF08"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r>
      <w:tr w:rsidR="00726245" w:rsidRPr="00CA6896" w14:paraId="4E627243" w14:textId="77777777" w:rsidTr="00C30AC3">
        <w:tc>
          <w:tcPr>
            <w:tcW w:w="3515" w:type="dxa"/>
          </w:tcPr>
          <w:p w14:paraId="5D9D0E8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 CK Power PLC.</w:t>
            </w:r>
          </w:p>
        </w:tc>
        <w:tc>
          <w:tcPr>
            <w:tcW w:w="236" w:type="dxa"/>
          </w:tcPr>
          <w:p w14:paraId="6D4397D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52475B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June 10, 2025</w:t>
            </w:r>
          </w:p>
        </w:tc>
        <w:tc>
          <w:tcPr>
            <w:tcW w:w="236" w:type="dxa"/>
          </w:tcPr>
          <w:p w14:paraId="72C57F5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1DB328D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June 10, 2028</w:t>
            </w:r>
          </w:p>
        </w:tc>
        <w:tc>
          <w:tcPr>
            <w:tcW w:w="236" w:type="dxa"/>
          </w:tcPr>
          <w:p w14:paraId="7D3279D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47A61F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cs/>
                <w:lang w:eastAsia="zh-CN"/>
              </w:rPr>
              <w:t>3.15</w:t>
            </w:r>
          </w:p>
        </w:tc>
        <w:tc>
          <w:tcPr>
            <w:tcW w:w="236" w:type="dxa"/>
          </w:tcPr>
          <w:p w14:paraId="360C0CD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754F64A" w14:textId="194A0395"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6" w:type="dxa"/>
          </w:tcPr>
          <w:p w14:paraId="61791D1E"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E5EF67D" w14:textId="63CDF16A"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50,000</w:t>
            </w:r>
          </w:p>
        </w:tc>
        <w:tc>
          <w:tcPr>
            <w:tcW w:w="236" w:type="dxa"/>
          </w:tcPr>
          <w:p w14:paraId="1C231D83"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A2FE710" w14:textId="30D73CAF"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40,000</w:t>
            </w:r>
          </w:p>
        </w:tc>
        <w:tc>
          <w:tcPr>
            <w:tcW w:w="238" w:type="dxa"/>
          </w:tcPr>
          <w:p w14:paraId="6ABFF45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10D1819" w14:textId="601850E1"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40,000</w:t>
            </w:r>
          </w:p>
        </w:tc>
      </w:tr>
      <w:tr w:rsidR="00726245" w:rsidRPr="00CA6896" w14:paraId="4EF7B065" w14:textId="77777777" w:rsidTr="00C30AC3">
        <w:tc>
          <w:tcPr>
            <w:tcW w:w="3515" w:type="dxa"/>
          </w:tcPr>
          <w:p w14:paraId="31C665D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z w:val="20"/>
                <w:szCs w:val="20"/>
                <w:lang w:eastAsia="zh-CN"/>
              </w:rPr>
            </w:pPr>
            <w:r w:rsidRPr="00CA6896">
              <w:rPr>
                <w:rFonts w:eastAsia="SimSun" w:cs="Times New Roman"/>
                <w:spacing w:val="-8"/>
                <w:sz w:val="20"/>
                <w:szCs w:val="20"/>
                <w:lang w:eastAsia="zh-CN"/>
              </w:rPr>
              <w:lastRenderedPageBreak/>
              <w:t xml:space="preserve">Debenture of </w:t>
            </w:r>
            <w:proofErr w:type="spellStart"/>
            <w:r w:rsidRPr="00CA6896">
              <w:rPr>
                <w:rFonts w:eastAsia="SimSun" w:cs="Times New Roman"/>
                <w:spacing w:val="-8"/>
                <w:sz w:val="20"/>
                <w:szCs w:val="20"/>
                <w:lang w:eastAsia="zh-CN"/>
              </w:rPr>
              <w:t>B.Grimm</w:t>
            </w:r>
            <w:proofErr w:type="spellEnd"/>
            <w:r w:rsidRPr="00CA6896">
              <w:rPr>
                <w:rFonts w:eastAsia="SimSun" w:cs="Times New Roman"/>
                <w:spacing w:val="-8"/>
                <w:sz w:val="20"/>
                <w:szCs w:val="20"/>
                <w:lang w:eastAsia="zh-CN"/>
              </w:rPr>
              <w:t xml:space="preserve"> Power PLC.</w:t>
            </w:r>
          </w:p>
        </w:tc>
        <w:tc>
          <w:tcPr>
            <w:tcW w:w="236" w:type="dxa"/>
          </w:tcPr>
          <w:p w14:paraId="233E638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B7C9A7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June 13, 2025</w:t>
            </w:r>
          </w:p>
        </w:tc>
        <w:tc>
          <w:tcPr>
            <w:tcW w:w="236" w:type="dxa"/>
          </w:tcPr>
          <w:p w14:paraId="663DB29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7F87CD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A6896">
              <w:rPr>
                <w:rFonts w:eastAsia="SimSun" w:cs="Times New Roman"/>
                <w:spacing w:val="-6"/>
                <w:sz w:val="20"/>
                <w:szCs w:val="20"/>
                <w:lang w:eastAsia="zh-CN"/>
              </w:rPr>
              <w:t>June 13, 2029</w:t>
            </w:r>
          </w:p>
        </w:tc>
        <w:tc>
          <w:tcPr>
            <w:tcW w:w="236" w:type="dxa"/>
          </w:tcPr>
          <w:p w14:paraId="42DAB40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B393B8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sidRPr="00CA6896">
              <w:rPr>
                <w:rFonts w:eastAsia="SimSun" w:cs="Times New Roman"/>
                <w:sz w:val="20"/>
                <w:szCs w:val="20"/>
                <w:lang w:eastAsia="zh-CN"/>
              </w:rPr>
              <w:t>3.30</w:t>
            </w:r>
          </w:p>
        </w:tc>
        <w:tc>
          <w:tcPr>
            <w:tcW w:w="236" w:type="dxa"/>
          </w:tcPr>
          <w:p w14:paraId="3DAE3CE1"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0626777" w14:textId="4778206E"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55,000</w:t>
            </w:r>
          </w:p>
        </w:tc>
        <w:tc>
          <w:tcPr>
            <w:tcW w:w="236" w:type="dxa"/>
          </w:tcPr>
          <w:p w14:paraId="3A28375E"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3E0E3A5" w14:textId="72EBA0A4"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55,000</w:t>
            </w:r>
          </w:p>
        </w:tc>
        <w:tc>
          <w:tcPr>
            <w:tcW w:w="236" w:type="dxa"/>
          </w:tcPr>
          <w:p w14:paraId="558A0A41"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BB84D3C" w14:textId="4C3FC5B6"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45,000</w:t>
            </w:r>
          </w:p>
        </w:tc>
        <w:tc>
          <w:tcPr>
            <w:tcW w:w="238" w:type="dxa"/>
          </w:tcPr>
          <w:p w14:paraId="5877C6AB"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60D8017" w14:textId="7F2CC939"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sidRPr="00CA6896">
              <w:rPr>
                <w:rFonts w:cs="Times New Roman"/>
                <w:sz w:val="20"/>
                <w:szCs w:val="20"/>
              </w:rPr>
              <w:t>45,000</w:t>
            </w:r>
          </w:p>
        </w:tc>
      </w:tr>
      <w:tr w:rsidR="00726245" w:rsidRPr="00CA6896" w14:paraId="64C0A905" w14:textId="77777777" w:rsidTr="00C30AC3">
        <w:tc>
          <w:tcPr>
            <w:tcW w:w="3515" w:type="dxa"/>
          </w:tcPr>
          <w:p w14:paraId="0F36FBD2" w14:textId="77777777" w:rsidR="00726245" w:rsidRPr="005F45BF"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heme="minorBidi"/>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t>
            </w:r>
            <w:r>
              <w:rPr>
                <w:rFonts w:eastAsia="SimSun" w:cstheme="minorBidi"/>
                <w:spacing w:val="-8"/>
                <w:sz w:val="20"/>
                <w:szCs w:val="20"/>
                <w:lang w:eastAsia="zh-CN"/>
              </w:rPr>
              <w:t>Xayaburi Power Co., Ltd.</w:t>
            </w:r>
          </w:p>
        </w:tc>
        <w:tc>
          <w:tcPr>
            <w:tcW w:w="236" w:type="dxa"/>
          </w:tcPr>
          <w:p w14:paraId="4B6754B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6290D5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July 23, 2025</w:t>
            </w:r>
          </w:p>
        </w:tc>
        <w:tc>
          <w:tcPr>
            <w:tcW w:w="236" w:type="dxa"/>
          </w:tcPr>
          <w:p w14:paraId="7FF2039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0281C10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July 23, 2030</w:t>
            </w:r>
          </w:p>
        </w:tc>
        <w:tc>
          <w:tcPr>
            <w:tcW w:w="236" w:type="dxa"/>
          </w:tcPr>
          <w:p w14:paraId="46D61FE6"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F92A0E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2.80</w:t>
            </w:r>
          </w:p>
        </w:tc>
        <w:tc>
          <w:tcPr>
            <w:tcW w:w="236" w:type="dxa"/>
          </w:tcPr>
          <w:p w14:paraId="5733D9C5"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B362D36" w14:textId="74A30964"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40,000</w:t>
            </w:r>
          </w:p>
        </w:tc>
        <w:tc>
          <w:tcPr>
            <w:tcW w:w="236" w:type="dxa"/>
          </w:tcPr>
          <w:p w14:paraId="687157DE"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F44C52D" w14:textId="1C9887D6"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40,000</w:t>
            </w:r>
          </w:p>
        </w:tc>
        <w:tc>
          <w:tcPr>
            <w:tcW w:w="236" w:type="dxa"/>
          </w:tcPr>
          <w:p w14:paraId="6C4D2DE8"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7E6FFF6" w14:textId="4990E62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8" w:type="dxa"/>
          </w:tcPr>
          <w:p w14:paraId="23F662C0"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E37262F" w14:textId="02E313DE"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r>
      <w:tr w:rsidR="00726245" w:rsidRPr="00CA6896" w14:paraId="499A3D8A" w14:textId="77777777" w:rsidTr="00C30AC3">
        <w:tc>
          <w:tcPr>
            <w:tcW w:w="3515" w:type="dxa"/>
          </w:tcPr>
          <w:p w14:paraId="225FCCA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CP </w:t>
            </w:r>
            <w:proofErr w:type="spellStart"/>
            <w:r>
              <w:rPr>
                <w:rFonts w:eastAsia="SimSun" w:cs="Times New Roman"/>
                <w:spacing w:val="-8"/>
                <w:sz w:val="20"/>
                <w:szCs w:val="20"/>
                <w:lang w:eastAsia="zh-CN"/>
              </w:rPr>
              <w:t>Axtra</w:t>
            </w:r>
            <w:proofErr w:type="spellEnd"/>
            <w:r>
              <w:rPr>
                <w:rFonts w:eastAsia="SimSun" w:cs="Times New Roman"/>
                <w:spacing w:val="-8"/>
                <w:sz w:val="20"/>
                <w:szCs w:val="20"/>
                <w:lang w:eastAsia="zh-CN"/>
              </w:rPr>
              <w:t xml:space="preserve"> PLC.</w:t>
            </w:r>
          </w:p>
        </w:tc>
        <w:tc>
          <w:tcPr>
            <w:tcW w:w="236" w:type="dxa"/>
          </w:tcPr>
          <w:p w14:paraId="503B57D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0FA5DB4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1, 2025</w:t>
            </w:r>
          </w:p>
        </w:tc>
        <w:tc>
          <w:tcPr>
            <w:tcW w:w="236" w:type="dxa"/>
          </w:tcPr>
          <w:p w14:paraId="68D901A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821A14F" w14:textId="77777777" w:rsidR="00726245" w:rsidRPr="00C30AC3"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sidRPr="00C30AC3">
              <w:rPr>
                <w:rFonts w:eastAsia="SimSun" w:cs="Times New Roman"/>
                <w:spacing w:val="-6"/>
                <w:sz w:val="20"/>
                <w:szCs w:val="20"/>
                <w:lang w:eastAsia="zh-CN"/>
              </w:rPr>
              <w:t>September 13, 2030</w:t>
            </w:r>
          </w:p>
        </w:tc>
        <w:tc>
          <w:tcPr>
            <w:tcW w:w="236" w:type="dxa"/>
          </w:tcPr>
          <w:p w14:paraId="6D3649A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6B3C84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2.23</w:t>
            </w:r>
          </w:p>
        </w:tc>
        <w:tc>
          <w:tcPr>
            <w:tcW w:w="236" w:type="dxa"/>
          </w:tcPr>
          <w:p w14:paraId="4A184D4C"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15A4B35" w14:textId="2DAC394A"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6" w:type="dxa"/>
          </w:tcPr>
          <w:p w14:paraId="2003E7A1"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0D9C7E1" w14:textId="69489766"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6" w:type="dxa"/>
          </w:tcPr>
          <w:p w14:paraId="4DD5EC03"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2CC10CC" w14:textId="56DA4EB1"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20,000</w:t>
            </w:r>
          </w:p>
        </w:tc>
        <w:tc>
          <w:tcPr>
            <w:tcW w:w="238" w:type="dxa"/>
          </w:tcPr>
          <w:p w14:paraId="09AD368F"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512B442" w14:textId="60D203BC"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20,000</w:t>
            </w:r>
          </w:p>
        </w:tc>
      </w:tr>
      <w:tr w:rsidR="00726245" w:rsidRPr="00CA6896" w14:paraId="781232DC" w14:textId="77777777" w:rsidTr="00C30AC3">
        <w:tc>
          <w:tcPr>
            <w:tcW w:w="3515" w:type="dxa"/>
          </w:tcPr>
          <w:p w14:paraId="3D37B0B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Charoen Pokphand Foods PLC.</w:t>
            </w:r>
          </w:p>
        </w:tc>
        <w:tc>
          <w:tcPr>
            <w:tcW w:w="236" w:type="dxa"/>
          </w:tcPr>
          <w:p w14:paraId="1C84728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02A17B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8, 2025</w:t>
            </w:r>
          </w:p>
        </w:tc>
        <w:tc>
          <w:tcPr>
            <w:tcW w:w="236" w:type="dxa"/>
          </w:tcPr>
          <w:p w14:paraId="09DC47D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2BD72E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8, 2032</w:t>
            </w:r>
          </w:p>
        </w:tc>
        <w:tc>
          <w:tcPr>
            <w:tcW w:w="236" w:type="dxa"/>
          </w:tcPr>
          <w:p w14:paraId="18ECDEC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22C601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2.70</w:t>
            </w:r>
          </w:p>
        </w:tc>
        <w:tc>
          <w:tcPr>
            <w:tcW w:w="236" w:type="dxa"/>
          </w:tcPr>
          <w:p w14:paraId="0B6F8211"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FDD77A1" w14:textId="431E9E61"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60,000</w:t>
            </w:r>
          </w:p>
        </w:tc>
        <w:tc>
          <w:tcPr>
            <w:tcW w:w="236" w:type="dxa"/>
          </w:tcPr>
          <w:p w14:paraId="7E4330D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2B530F2" w14:textId="10CF739C"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60,000</w:t>
            </w:r>
          </w:p>
        </w:tc>
        <w:tc>
          <w:tcPr>
            <w:tcW w:w="236" w:type="dxa"/>
          </w:tcPr>
          <w:p w14:paraId="2C239E8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D85D9E3" w14:textId="1009C50E"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8" w:type="dxa"/>
          </w:tcPr>
          <w:p w14:paraId="4304DDC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CBD5FD5" w14:textId="5E1837F6"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r>
      <w:tr w:rsidR="00726245" w:rsidRPr="00CA6896" w14:paraId="02FDA704" w14:textId="77777777" w:rsidTr="00C30AC3">
        <w:tc>
          <w:tcPr>
            <w:tcW w:w="3515" w:type="dxa"/>
          </w:tcPr>
          <w:p w14:paraId="6D3622D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WHA Premium Growth</w:t>
            </w:r>
          </w:p>
        </w:tc>
        <w:tc>
          <w:tcPr>
            <w:tcW w:w="236" w:type="dxa"/>
          </w:tcPr>
          <w:p w14:paraId="50E4B61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7129FAD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7289520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191C2E9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6934D15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2A4FD91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54470836"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412F1CF"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25D36526"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9DC1934"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4BBFB4C9"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4875525"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8" w:type="dxa"/>
          </w:tcPr>
          <w:p w14:paraId="26DA22EB"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97A46DF"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r>
      <w:tr w:rsidR="00726245" w:rsidRPr="00CA6896" w14:paraId="488F63E2" w14:textId="77777777" w:rsidTr="00C30AC3">
        <w:tc>
          <w:tcPr>
            <w:tcW w:w="3515" w:type="dxa"/>
          </w:tcPr>
          <w:p w14:paraId="57FCFB4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Pr>
                <w:rFonts w:eastAsia="SimSun" w:cs="Times New Roman"/>
                <w:spacing w:val="-8"/>
                <w:sz w:val="20"/>
                <w:szCs w:val="20"/>
                <w:lang w:eastAsia="zh-CN"/>
              </w:rPr>
              <w:t xml:space="preserve">   Freehold and Leasehold Real Estate </w:t>
            </w:r>
          </w:p>
        </w:tc>
        <w:tc>
          <w:tcPr>
            <w:tcW w:w="236" w:type="dxa"/>
          </w:tcPr>
          <w:p w14:paraId="1F41915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170A0D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48D694A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B12520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p>
        </w:tc>
        <w:tc>
          <w:tcPr>
            <w:tcW w:w="236" w:type="dxa"/>
          </w:tcPr>
          <w:p w14:paraId="38E2356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926ABD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3B9C577D"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7D52934"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479AA51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2BBCD68"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49C3B9C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4BB5E42"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8" w:type="dxa"/>
          </w:tcPr>
          <w:p w14:paraId="531C0F0C"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67A2FF9"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r>
      <w:tr w:rsidR="00726245" w:rsidRPr="00CA6896" w14:paraId="70DA3607" w14:textId="77777777" w:rsidTr="00C30AC3">
        <w:tc>
          <w:tcPr>
            <w:tcW w:w="3515" w:type="dxa"/>
          </w:tcPr>
          <w:p w14:paraId="3FF7BBD4"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Pr>
                <w:rFonts w:eastAsia="SimSun" w:cs="Times New Roman"/>
                <w:spacing w:val="-8"/>
                <w:sz w:val="20"/>
                <w:szCs w:val="20"/>
                <w:lang w:eastAsia="zh-CN"/>
              </w:rPr>
              <w:t xml:space="preserve">   Investment Trust</w:t>
            </w:r>
          </w:p>
        </w:tc>
        <w:tc>
          <w:tcPr>
            <w:tcW w:w="236" w:type="dxa"/>
          </w:tcPr>
          <w:p w14:paraId="1DED8EF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D92FA4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28, 2025</w:t>
            </w:r>
          </w:p>
        </w:tc>
        <w:tc>
          <w:tcPr>
            <w:tcW w:w="236" w:type="dxa"/>
          </w:tcPr>
          <w:p w14:paraId="4A98D12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639DCBE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28, 2030</w:t>
            </w:r>
          </w:p>
        </w:tc>
        <w:tc>
          <w:tcPr>
            <w:tcW w:w="236" w:type="dxa"/>
          </w:tcPr>
          <w:p w14:paraId="37A4DA0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4A4D085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2.65</w:t>
            </w:r>
          </w:p>
        </w:tc>
        <w:tc>
          <w:tcPr>
            <w:tcW w:w="236" w:type="dxa"/>
          </w:tcPr>
          <w:p w14:paraId="084614F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39E8739" w14:textId="08AEC88E"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6" w:type="dxa"/>
          </w:tcPr>
          <w:p w14:paraId="73B63A1F"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0E09BBE" w14:textId="7B6C6146"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6" w:type="dxa"/>
          </w:tcPr>
          <w:p w14:paraId="33C391D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0BE48A1" w14:textId="61D95B03"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8" w:type="dxa"/>
          </w:tcPr>
          <w:p w14:paraId="4EF547C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2D0019A" w14:textId="2C927763"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r>
      <w:tr w:rsidR="00726245" w:rsidRPr="00CA6896" w14:paraId="203FACB4" w14:textId="77777777" w:rsidTr="00C30AC3">
        <w:tc>
          <w:tcPr>
            <w:tcW w:w="3515" w:type="dxa"/>
          </w:tcPr>
          <w:p w14:paraId="7E579683"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Thai Beverage PLC.</w:t>
            </w:r>
          </w:p>
        </w:tc>
        <w:tc>
          <w:tcPr>
            <w:tcW w:w="236" w:type="dxa"/>
          </w:tcPr>
          <w:p w14:paraId="0136160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12F8D14F"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29, 2025</w:t>
            </w:r>
          </w:p>
        </w:tc>
        <w:tc>
          <w:tcPr>
            <w:tcW w:w="236" w:type="dxa"/>
          </w:tcPr>
          <w:p w14:paraId="6E827C5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1EE92D9A"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August 29, 2030</w:t>
            </w:r>
          </w:p>
        </w:tc>
        <w:tc>
          <w:tcPr>
            <w:tcW w:w="236" w:type="dxa"/>
          </w:tcPr>
          <w:p w14:paraId="72871EE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44BA237E"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1.90</w:t>
            </w:r>
          </w:p>
        </w:tc>
        <w:tc>
          <w:tcPr>
            <w:tcW w:w="236" w:type="dxa"/>
          </w:tcPr>
          <w:p w14:paraId="33F07802"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B38B966" w14:textId="3450B6D8"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6" w:type="dxa"/>
          </w:tcPr>
          <w:p w14:paraId="3A2D3B46"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447AF43" w14:textId="3838E9DA"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6" w:type="dxa"/>
          </w:tcPr>
          <w:p w14:paraId="7D1B9E70"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79A2DB1" w14:textId="6A857361"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8" w:type="dxa"/>
          </w:tcPr>
          <w:p w14:paraId="60D7B4A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E39F382" w14:textId="7745D294"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r>
      <w:tr w:rsidR="00726245" w:rsidRPr="00CA6896" w14:paraId="5A90C359" w14:textId="77777777" w:rsidTr="00C30AC3">
        <w:tc>
          <w:tcPr>
            <w:tcW w:w="3515" w:type="dxa"/>
          </w:tcPr>
          <w:p w14:paraId="45D12D2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PTT PLC.</w:t>
            </w:r>
          </w:p>
        </w:tc>
        <w:tc>
          <w:tcPr>
            <w:tcW w:w="236" w:type="dxa"/>
          </w:tcPr>
          <w:p w14:paraId="04BD76F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73891CF2"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September 12, 2025</w:t>
            </w:r>
          </w:p>
        </w:tc>
        <w:tc>
          <w:tcPr>
            <w:tcW w:w="236" w:type="dxa"/>
          </w:tcPr>
          <w:p w14:paraId="6E28537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1C17F20D"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September 12, 2032</w:t>
            </w:r>
          </w:p>
        </w:tc>
        <w:tc>
          <w:tcPr>
            <w:tcW w:w="236" w:type="dxa"/>
          </w:tcPr>
          <w:p w14:paraId="5DAD982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67B2787D"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2.50</w:t>
            </w:r>
          </w:p>
        </w:tc>
        <w:tc>
          <w:tcPr>
            <w:tcW w:w="236" w:type="dxa"/>
          </w:tcPr>
          <w:p w14:paraId="44C5445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EDB1A17" w14:textId="17834C58"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6" w:type="dxa"/>
          </w:tcPr>
          <w:p w14:paraId="1684BA73"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CF19C4C" w14:textId="389134E7"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6" w:type="dxa"/>
          </w:tcPr>
          <w:p w14:paraId="5C061D99"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1AA5883" w14:textId="1CA842A8"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8" w:type="dxa"/>
          </w:tcPr>
          <w:p w14:paraId="2F1282F1"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4361A02" w14:textId="0D610F6A"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r>
      <w:tr w:rsidR="00726245" w:rsidRPr="00CA6896" w14:paraId="52D78180" w14:textId="77777777" w:rsidTr="00C30AC3">
        <w:tc>
          <w:tcPr>
            <w:tcW w:w="3515" w:type="dxa"/>
          </w:tcPr>
          <w:p w14:paraId="7EA31AA6"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The Siam Cement PLC.</w:t>
            </w:r>
          </w:p>
        </w:tc>
        <w:tc>
          <w:tcPr>
            <w:tcW w:w="236" w:type="dxa"/>
          </w:tcPr>
          <w:p w14:paraId="5242530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5783624"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October 1, 2025</w:t>
            </w:r>
          </w:p>
        </w:tc>
        <w:tc>
          <w:tcPr>
            <w:tcW w:w="236" w:type="dxa"/>
          </w:tcPr>
          <w:p w14:paraId="7FC1F3E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4EB76D57"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October 1, 2029</w:t>
            </w:r>
          </w:p>
        </w:tc>
        <w:tc>
          <w:tcPr>
            <w:tcW w:w="236" w:type="dxa"/>
          </w:tcPr>
          <w:p w14:paraId="6DEA7CE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7C6324F"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2.70</w:t>
            </w:r>
          </w:p>
        </w:tc>
        <w:tc>
          <w:tcPr>
            <w:tcW w:w="236" w:type="dxa"/>
          </w:tcPr>
          <w:p w14:paraId="6984E7B9"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ABA9B0C" w14:textId="23149793"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2,000</w:t>
            </w:r>
          </w:p>
        </w:tc>
        <w:tc>
          <w:tcPr>
            <w:tcW w:w="236" w:type="dxa"/>
          </w:tcPr>
          <w:p w14:paraId="53DAD1FB"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CB673FC" w14:textId="718626FD"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2,000</w:t>
            </w:r>
          </w:p>
        </w:tc>
        <w:tc>
          <w:tcPr>
            <w:tcW w:w="236" w:type="dxa"/>
          </w:tcPr>
          <w:p w14:paraId="4E8C504E"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7F19E4B" w14:textId="7E11E884"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1,000</w:t>
            </w:r>
          </w:p>
        </w:tc>
        <w:tc>
          <w:tcPr>
            <w:tcW w:w="238" w:type="dxa"/>
          </w:tcPr>
          <w:p w14:paraId="0B529AE9"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B0D9344" w14:textId="105036D0"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1,000</w:t>
            </w:r>
          </w:p>
        </w:tc>
      </w:tr>
      <w:tr w:rsidR="00726245" w:rsidRPr="00CA6896" w14:paraId="0519502E" w14:textId="77777777" w:rsidTr="00C30AC3">
        <w:tc>
          <w:tcPr>
            <w:tcW w:w="3515" w:type="dxa"/>
          </w:tcPr>
          <w:p w14:paraId="308FF79F"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t>
            </w:r>
            <w:r w:rsidRPr="00CA6896">
              <w:rPr>
                <w:rFonts w:eastAsia="SimSun" w:cs="Times New Roman"/>
                <w:spacing w:val="-8"/>
                <w:sz w:val="20"/>
                <w:szCs w:val="20"/>
                <w:lang w:eastAsia="zh-CN"/>
              </w:rPr>
              <w:t>Gulf Energy Development PLC</w:t>
            </w:r>
            <w:r>
              <w:rPr>
                <w:rFonts w:eastAsia="SimSun" w:cs="Times New Roman"/>
                <w:spacing w:val="-8"/>
                <w:sz w:val="20"/>
                <w:szCs w:val="20"/>
                <w:lang w:eastAsia="zh-CN"/>
              </w:rPr>
              <w:t>.</w:t>
            </w:r>
          </w:p>
        </w:tc>
        <w:tc>
          <w:tcPr>
            <w:tcW w:w="236" w:type="dxa"/>
          </w:tcPr>
          <w:p w14:paraId="1E1B6CB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1D26C682"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October 3, 2025</w:t>
            </w:r>
          </w:p>
        </w:tc>
        <w:tc>
          <w:tcPr>
            <w:tcW w:w="236" w:type="dxa"/>
          </w:tcPr>
          <w:p w14:paraId="739A1FC6"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AC1D1C2"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October 3, 2030</w:t>
            </w:r>
          </w:p>
        </w:tc>
        <w:tc>
          <w:tcPr>
            <w:tcW w:w="236" w:type="dxa"/>
          </w:tcPr>
          <w:p w14:paraId="7898EFC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1E342361"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2.00</w:t>
            </w:r>
          </w:p>
        </w:tc>
        <w:tc>
          <w:tcPr>
            <w:tcW w:w="236" w:type="dxa"/>
          </w:tcPr>
          <w:p w14:paraId="513DF19E"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06B08C6" w14:textId="6807A071"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60,000</w:t>
            </w:r>
          </w:p>
        </w:tc>
        <w:tc>
          <w:tcPr>
            <w:tcW w:w="236" w:type="dxa"/>
          </w:tcPr>
          <w:p w14:paraId="353C6D9F"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A46307F" w14:textId="110D0987"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60,000</w:t>
            </w:r>
          </w:p>
        </w:tc>
        <w:tc>
          <w:tcPr>
            <w:tcW w:w="236" w:type="dxa"/>
          </w:tcPr>
          <w:p w14:paraId="21BF59C5"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4E3A80B" w14:textId="101206B8"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c>
          <w:tcPr>
            <w:tcW w:w="238" w:type="dxa"/>
          </w:tcPr>
          <w:p w14:paraId="6CB280C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703BA93" w14:textId="4E6C54BE"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50,000</w:t>
            </w:r>
          </w:p>
        </w:tc>
      </w:tr>
      <w:tr w:rsidR="00726245" w:rsidRPr="00CA6896" w14:paraId="30DA287A" w14:textId="77777777" w:rsidTr="00C30AC3">
        <w:tc>
          <w:tcPr>
            <w:tcW w:w="3515" w:type="dxa"/>
          </w:tcPr>
          <w:p w14:paraId="37259FB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CPF (Thailand) PLC. </w:t>
            </w:r>
          </w:p>
        </w:tc>
        <w:tc>
          <w:tcPr>
            <w:tcW w:w="236" w:type="dxa"/>
          </w:tcPr>
          <w:p w14:paraId="396D39B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E4C4CEB"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October 22, 2025</w:t>
            </w:r>
          </w:p>
        </w:tc>
        <w:tc>
          <w:tcPr>
            <w:tcW w:w="236" w:type="dxa"/>
          </w:tcPr>
          <w:p w14:paraId="402F9DA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DBEDD2F"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October 22, 2031</w:t>
            </w:r>
          </w:p>
        </w:tc>
        <w:tc>
          <w:tcPr>
            <w:tcW w:w="236" w:type="dxa"/>
          </w:tcPr>
          <w:p w14:paraId="1E386104"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3EEA38D"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2.54</w:t>
            </w:r>
          </w:p>
        </w:tc>
        <w:tc>
          <w:tcPr>
            <w:tcW w:w="236" w:type="dxa"/>
          </w:tcPr>
          <w:p w14:paraId="250554E8"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8970559" w14:textId="07A2F82E"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25,000</w:t>
            </w:r>
          </w:p>
        </w:tc>
        <w:tc>
          <w:tcPr>
            <w:tcW w:w="236" w:type="dxa"/>
          </w:tcPr>
          <w:p w14:paraId="34B50299"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F316434" w14:textId="145D5AB5"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25,000</w:t>
            </w:r>
          </w:p>
        </w:tc>
        <w:tc>
          <w:tcPr>
            <w:tcW w:w="236" w:type="dxa"/>
          </w:tcPr>
          <w:p w14:paraId="44DDD058"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0C8E9551" w14:textId="1E987093"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20,000</w:t>
            </w:r>
          </w:p>
        </w:tc>
        <w:tc>
          <w:tcPr>
            <w:tcW w:w="238" w:type="dxa"/>
          </w:tcPr>
          <w:p w14:paraId="5502F3A1"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D4951F5" w14:textId="5690D562"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20,000</w:t>
            </w:r>
          </w:p>
        </w:tc>
      </w:tr>
      <w:tr w:rsidR="00726245" w:rsidRPr="00CA6896" w14:paraId="19256454" w14:textId="77777777" w:rsidTr="00C30AC3">
        <w:tc>
          <w:tcPr>
            <w:tcW w:w="3515" w:type="dxa"/>
          </w:tcPr>
          <w:p w14:paraId="3C4FAF8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t>
            </w:r>
            <w:r w:rsidRPr="00CA6896">
              <w:rPr>
                <w:rFonts w:eastAsia="SimSun" w:cs="Times New Roman"/>
                <w:spacing w:val="-8"/>
                <w:sz w:val="20"/>
                <w:szCs w:val="20"/>
                <w:lang w:eastAsia="zh-CN"/>
              </w:rPr>
              <w:t>True</w:t>
            </w:r>
            <w:r w:rsidRPr="00CA6896">
              <w:rPr>
                <w:rFonts w:eastAsia="SimSun" w:cs="Times New Roman"/>
                <w:sz w:val="20"/>
                <w:szCs w:val="20"/>
                <w:lang w:eastAsia="zh-CN"/>
              </w:rPr>
              <w:t xml:space="preserve"> Corporation</w:t>
            </w:r>
            <w:r w:rsidRPr="00CA6896">
              <w:rPr>
                <w:rFonts w:eastAsia="SimSun" w:cs="Times New Roman"/>
                <w:sz w:val="20"/>
                <w:szCs w:val="20"/>
                <w:cs/>
                <w:lang w:eastAsia="zh-CN"/>
              </w:rPr>
              <w:t xml:space="preserve"> </w:t>
            </w:r>
            <w:r w:rsidRPr="00CA6896">
              <w:rPr>
                <w:rFonts w:eastAsia="SimSun" w:cs="Times New Roman"/>
                <w:sz w:val="20"/>
                <w:szCs w:val="20"/>
                <w:lang w:eastAsia="zh-CN"/>
              </w:rPr>
              <w:t>PLC.</w:t>
            </w:r>
          </w:p>
        </w:tc>
        <w:tc>
          <w:tcPr>
            <w:tcW w:w="236" w:type="dxa"/>
          </w:tcPr>
          <w:p w14:paraId="580EAF4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46663431"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4, 2025</w:t>
            </w:r>
          </w:p>
        </w:tc>
        <w:tc>
          <w:tcPr>
            <w:tcW w:w="236" w:type="dxa"/>
          </w:tcPr>
          <w:p w14:paraId="59ED250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9B14BBC"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4, 2029</w:t>
            </w:r>
          </w:p>
        </w:tc>
        <w:tc>
          <w:tcPr>
            <w:tcW w:w="236" w:type="dxa"/>
          </w:tcPr>
          <w:p w14:paraId="21B36A3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AFF0184"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2.80</w:t>
            </w:r>
          </w:p>
        </w:tc>
        <w:tc>
          <w:tcPr>
            <w:tcW w:w="236" w:type="dxa"/>
          </w:tcPr>
          <w:p w14:paraId="23EA2BF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9A5D595" w14:textId="1217AA1F"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15,000</w:t>
            </w:r>
          </w:p>
        </w:tc>
        <w:tc>
          <w:tcPr>
            <w:tcW w:w="236" w:type="dxa"/>
          </w:tcPr>
          <w:p w14:paraId="19FFA513"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F6C8B9C" w14:textId="6F5DE875"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15,000</w:t>
            </w:r>
          </w:p>
        </w:tc>
        <w:tc>
          <w:tcPr>
            <w:tcW w:w="236" w:type="dxa"/>
          </w:tcPr>
          <w:p w14:paraId="0234EB58"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3353243" w14:textId="592385ED"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10,000</w:t>
            </w:r>
          </w:p>
        </w:tc>
        <w:tc>
          <w:tcPr>
            <w:tcW w:w="238" w:type="dxa"/>
          </w:tcPr>
          <w:p w14:paraId="6AD5FD05"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E58A101" w14:textId="5DBF9C71"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10,000</w:t>
            </w:r>
          </w:p>
        </w:tc>
      </w:tr>
      <w:tr w:rsidR="00726245" w:rsidRPr="00CA6896" w14:paraId="29BF32A2" w14:textId="77777777" w:rsidTr="00C30AC3">
        <w:tc>
          <w:tcPr>
            <w:tcW w:w="3515" w:type="dxa"/>
          </w:tcPr>
          <w:p w14:paraId="4A86B08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Toyota Leasing (Thailand) PLC.</w:t>
            </w:r>
          </w:p>
        </w:tc>
        <w:tc>
          <w:tcPr>
            <w:tcW w:w="236" w:type="dxa"/>
          </w:tcPr>
          <w:p w14:paraId="2C2DEB0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789D4A4B"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11, 2025</w:t>
            </w:r>
          </w:p>
        </w:tc>
        <w:tc>
          <w:tcPr>
            <w:tcW w:w="236" w:type="dxa"/>
          </w:tcPr>
          <w:p w14:paraId="453823A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15BC4949"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11, 2029</w:t>
            </w:r>
          </w:p>
        </w:tc>
        <w:tc>
          <w:tcPr>
            <w:tcW w:w="236" w:type="dxa"/>
          </w:tcPr>
          <w:p w14:paraId="73542EE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7F98A617"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1.93</w:t>
            </w:r>
          </w:p>
        </w:tc>
        <w:tc>
          <w:tcPr>
            <w:tcW w:w="236" w:type="dxa"/>
          </w:tcPr>
          <w:p w14:paraId="1E28AD87"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995E08C" w14:textId="30E61D96"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15,000</w:t>
            </w:r>
          </w:p>
        </w:tc>
        <w:tc>
          <w:tcPr>
            <w:tcW w:w="236" w:type="dxa"/>
          </w:tcPr>
          <w:p w14:paraId="25D41FCC"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55D48CC8" w14:textId="59F12765"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15,000</w:t>
            </w:r>
          </w:p>
        </w:tc>
        <w:tc>
          <w:tcPr>
            <w:tcW w:w="236" w:type="dxa"/>
          </w:tcPr>
          <w:p w14:paraId="5629ACEC"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7DBB287" w14:textId="42D5BCB9"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10,000</w:t>
            </w:r>
          </w:p>
        </w:tc>
        <w:tc>
          <w:tcPr>
            <w:tcW w:w="238" w:type="dxa"/>
          </w:tcPr>
          <w:p w14:paraId="625CA1E2"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6BB47D3" w14:textId="5767D3D3"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10,000</w:t>
            </w:r>
          </w:p>
        </w:tc>
      </w:tr>
      <w:tr w:rsidR="00726245" w:rsidRPr="00CA6896" w14:paraId="6916D83C" w14:textId="77777777" w:rsidTr="00726245">
        <w:tc>
          <w:tcPr>
            <w:tcW w:w="3515" w:type="dxa"/>
          </w:tcPr>
          <w:p w14:paraId="2706478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t>
            </w:r>
            <w:proofErr w:type="spellStart"/>
            <w:r w:rsidRPr="00CA6896">
              <w:rPr>
                <w:rFonts w:eastAsia="SimSun" w:cs="Times New Roman"/>
                <w:spacing w:val="-8"/>
                <w:sz w:val="20"/>
                <w:szCs w:val="20"/>
                <w:lang w:eastAsia="zh-CN"/>
              </w:rPr>
              <w:t>B.Grimm</w:t>
            </w:r>
            <w:proofErr w:type="spellEnd"/>
            <w:r w:rsidRPr="00CA6896">
              <w:rPr>
                <w:rFonts w:eastAsia="SimSun" w:cs="Times New Roman"/>
                <w:spacing w:val="-8"/>
                <w:sz w:val="20"/>
                <w:szCs w:val="20"/>
                <w:lang w:eastAsia="zh-CN"/>
              </w:rPr>
              <w:t xml:space="preserve"> Power PLC.</w:t>
            </w:r>
          </w:p>
        </w:tc>
        <w:tc>
          <w:tcPr>
            <w:tcW w:w="236" w:type="dxa"/>
          </w:tcPr>
          <w:p w14:paraId="36F37F6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366B7F71"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13, 2025</w:t>
            </w:r>
          </w:p>
        </w:tc>
        <w:tc>
          <w:tcPr>
            <w:tcW w:w="236" w:type="dxa"/>
          </w:tcPr>
          <w:p w14:paraId="5504D08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34C12AB4"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13, 2030</w:t>
            </w:r>
          </w:p>
        </w:tc>
        <w:tc>
          <w:tcPr>
            <w:tcW w:w="236" w:type="dxa"/>
          </w:tcPr>
          <w:p w14:paraId="71901CC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40AD9D0B" w14:textId="77777777"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2.90</w:t>
            </w:r>
          </w:p>
        </w:tc>
        <w:tc>
          <w:tcPr>
            <w:tcW w:w="236" w:type="dxa"/>
          </w:tcPr>
          <w:p w14:paraId="5F6E8E3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F53421B" w14:textId="0709D16C"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35,000</w:t>
            </w:r>
          </w:p>
        </w:tc>
        <w:tc>
          <w:tcPr>
            <w:tcW w:w="236" w:type="dxa"/>
          </w:tcPr>
          <w:p w14:paraId="281BC307"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4C15A661" w14:textId="5DE77D41"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35,000</w:t>
            </w:r>
          </w:p>
        </w:tc>
        <w:tc>
          <w:tcPr>
            <w:tcW w:w="236" w:type="dxa"/>
          </w:tcPr>
          <w:p w14:paraId="759CB1F9"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7649C63" w14:textId="1CB5E711"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8" w:type="dxa"/>
          </w:tcPr>
          <w:p w14:paraId="09D0506B"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7A9D32B" w14:textId="4B0957ED" w:rsidR="00726245"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r>
      <w:tr w:rsidR="00726245" w:rsidRPr="00CA6896" w14:paraId="229E78C4" w14:textId="77777777" w:rsidTr="00726245">
        <w:tc>
          <w:tcPr>
            <w:tcW w:w="3515" w:type="dxa"/>
          </w:tcPr>
          <w:p w14:paraId="2C7257C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t>
            </w:r>
            <w:r w:rsidRPr="00CA6896">
              <w:rPr>
                <w:rFonts w:eastAsia="SimSun" w:cs="Times New Roman"/>
                <w:spacing w:val="-2"/>
                <w:sz w:val="20"/>
                <w:szCs w:val="20"/>
                <w:lang w:eastAsia="zh-CN"/>
              </w:rPr>
              <w:t>Advanced Info Service PLC.</w:t>
            </w:r>
          </w:p>
        </w:tc>
        <w:tc>
          <w:tcPr>
            <w:tcW w:w="236" w:type="dxa"/>
          </w:tcPr>
          <w:p w14:paraId="399F43C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DF880F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13, 2025</w:t>
            </w:r>
          </w:p>
        </w:tc>
        <w:tc>
          <w:tcPr>
            <w:tcW w:w="236" w:type="dxa"/>
          </w:tcPr>
          <w:p w14:paraId="317747E3"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480D9AFE"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November 13, 2032</w:t>
            </w:r>
          </w:p>
        </w:tc>
        <w:tc>
          <w:tcPr>
            <w:tcW w:w="236" w:type="dxa"/>
          </w:tcPr>
          <w:p w14:paraId="4CFFDFB5"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0F36100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2.29</w:t>
            </w:r>
          </w:p>
        </w:tc>
        <w:tc>
          <w:tcPr>
            <w:tcW w:w="236" w:type="dxa"/>
          </w:tcPr>
          <w:p w14:paraId="2810A366"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215939E7" w14:textId="1EB3CC1E"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40,000</w:t>
            </w:r>
          </w:p>
        </w:tc>
        <w:tc>
          <w:tcPr>
            <w:tcW w:w="236" w:type="dxa"/>
          </w:tcPr>
          <w:p w14:paraId="770F0F15"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7C2935D" w14:textId="35144DCB"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40,000</w:t>
            </w:r>
          </w:p>
        </w:tc>
        <w:tc>
          <w:tcPr>
            <w:tcW w:w="236" w:type="dxa"/>
          </w:tcPr>
          <w:p w14:paraId="1E9C1EA5"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6505AD5" w14:textId="096E3332"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c>
          <w:tcPr>
            <w:tcW w:w="238" w:type="dxa"/>
          </w:tcPr>
          <w:p w14:paraId="33B994BE"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18BFE0F" w14:textId="600A38EA"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30,000</w:t>
            </w:r>
          </w:p>
        </w:tc>
      </w:tr>
      <w:tr w:rsidR="00726245" w:rsidRPr="00CA6896" w14:paraId="2C8B5774" w14:textId="77777777" w:rsidTr="00726245">
        <w:tc>
          <w:tcPr>
            <w:tcW w:w="3515" w:type="dxa"/>
          </w:tcPr>
          <w:p w14:paraId="0E1EED5C" w14:textId="70FEBF0A"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Thai Beverage PLC.</w:t>
            </w:r>
          </w:p>
        </w:tc>
        <w:tc>
          <w:tcPr>
            <w:tcW w:w="236" w:type="dxa"/>
          </w:tcPr>
          <w:p w14:paraId="5384936D"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20188E7F" w14:textId="207BD014"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March 19, 2026</w:t>
            </w:r>
          </w:p>
        </w:tc>
        <w:tc>
          <w:tcPr>
            <w:tcW w:w="236" w:type="dxa"/>
          </w:tcPr>
          <w:p w14:paraId="691F661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749B8266" w14:textId="5C162CD3"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March 19, 2031</w:t>
            </w:r>
          </w:p>
        </w:tc>
        <w:tc>
          <w:tcPr>
            <w:tcW w:w="236" w:type="dxa"/>
          </w:tcPr>
          <w:p w14:paraId="0CE6764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0055032D" w14:textId="5DEECE42"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2.14</w:t>
            </w:r>
          </w:p>
        </w:tc>
        <w:tc>
          <w:tcPr>
            <w:tcW w:w="236" w:type="dxa"/>
          </w:tcPr>
          <w:p w14:paraId="58678659"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1699FC99" w14:textId="02BC945D"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20,000</w:t>
            </w:r>
          </w:p>
        </w:tc>
        <w:tc>
          <w:tcPr>
            <w:tcW w:w="236" w:type="dxa"/>
          </w:tcPr>
          <w:p w14:paraId="2C7C298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32525033" w14:textId="01DB878A" w:rsidR="007262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r>
              <w:rPr>
                <w:rFonts w:cs="Times New Roman"/>
                <w:sz w:val="20"/>
                <w:szCs w:val="20"/>
              </w:rPr>
              <w:t>-</w:t>
            </w:r>
          </w:p>
        </w:tc>
        <w:tc>
          <w:tcPr>
            <w:tcW w:w="236" w:type="dxa"/>
          </w:tcPr>
          <w:p w14:paraId="1ADB8FCB"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74281B5C" w14:textId="06D76AEF"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10,000</w:t>
            </w:r>
          </w:p>
        </w:tc>
        <w:tc>
          <w:tcPr>
            <w:tcW w:w="238" w:type="dxa"/>
          </w:tcPr>
          <w:p w14:paraId="41AE969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Pr>
          <w:p w14:paraId="61D46749" w14:textId="29CF8413" w:rsidR="007262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r>
              <w:rPr>
                <w:rFonts w:cs="Times New Roman"/>
                <w:sz w:val="20"/>
                <w:szCs w:val="20"/>
              </w:rPr>
              <w:t>-</w:t>
            </w:r>
          </w:p>
        </w:tc>
      </w:tr>
      <w:tr w:rsidR="00726245" w:rsidRPr="00CA6896" w14:paraId="31D77403" w14:textId="77777777" w:rsidTr="00726245">
        <w:tc>
          <w:tcPr>
            <w:tcW w:w="3515" w:type="dxa"/>
          </w:tcPr>
          <w:p w14:paraId="06BB96DF" w14:textId="6BB6BEA8"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eastAsia="SimSun" w:cs="Times New Roman"/>
                <w:spacing w:val="-8"/>
                <w:sz w:val="20"/>
                <w:szCs w:val="20"/>
                <w:lang w:eastAsia="zh-CN"/>
              </w:rPr>
            </w:pPr>
            <w:r w:rsidRPr="00CA6896">
              <w:rPr>
                <w:rFonts w:eastAsia="SimSun" w:cs="Times New Roman"/>
                <w:spacing w:val="-8"/>
                <w:sz w:val="20"/>
                <w:szCs w:val="20"/>
                <w:lang w:eastAsia="zh-CN"/>
              </w:rPr>
              <w:t>Debenture of</w:t>
            </w:r>
            <w:r>
              <w:rPr>
                <w:rFonts w:eastAsia="SimSun" w:cs="Times New Roman"/>
                <w:spacing w:val="-8"/>
                <w:sz w:val="20"/>
                <w:szCs w:val="20"/>
                <w:lang w:eastAsia="zh-CN"/>
              </w:rPr>
              <w:t xml:space="preserve"> </w:t>
            </w:r>
            <w:r w:rsidRPr="00CA6896">
              <w:rPr>
                <w:rFonts w:eastAsia="SimSun" w:cs="Times New Roman"/>
                <w:spacing w:val="-8"/>
                <w:sz w:val="20"/>
                <w:szCs w:val="20"/>
                <w:lang w:eastAsia="zh-CN"/>
              </w:rPr>
              <w:t>Gulf Energy Development PLC</w:t>
            </w:r>
            <w:r>
              <w:rPr>
                <w:rFonts w:eastAsia="SimSun" w:cs="Times New Roman"/>
                <w:spacing w:val="-8"/>
                <w:sz w:val="20"/>
                <w:szCs w:val="20"/>
                <w:lang w:eastAsia="zh-CN"/>
              </w:rPr>
              <w:t>.</w:t>
            </w:r>
          </w:p>
        </w:tc>
        <w:tc>
          <w:tcPr>
            <w:tcW w:w="236" w:type="dxa"/>
          </w:tcPr>
          <w:p w14:paraId="659791B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02BD5736" w14:textId="4921278B"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March 20, 2026</w:t>
            </w:r>
          </w:p>
        </w:tc>
        <w:tc>
          <w:tcPr>
            <w:tcW w:w="236" w:type="dxa"/>
          </w:tcPr>
          <w:p w14:paraId="34C75FE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z w:val="20"/>
                <w:szCs w:val="20"/>
                <w:lang w:eastAsia="zh-CN"/>
              </w:rPr>
            </w:pPr>
          </w:p>
        </w:tc>
        <w:tc>
          <w:tcPr>
            <w:tcW w:w="1757" w:type="dxa"/>
          </w:tcPr>
          <w:p w14:paraId="5FB5E320" w14:textId="163DDFBD"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SimSun" w:cs="Times New Roman"/>
                <w:spacing w:val="-6"/>
                <w:sz w:val="20"/>
                <w:szCs w:val="20"/>
                <w:lang w:eastAsia="zh-CN"/>
              </w:rPr>
            </w:pPr>
            <w:r>
              <w:rPr>
                <w:rFonts w:eastAsia="SimSun" w:cs="Times New Roman"/>
                <w:spacing w:val="-6"/>
                <w:sz w:val="20"/>
                <w:szCs w:val="20"/>
                <w:lang w:eastAsia="zh-CN"/>
              </w:rPr>
              <w:t>March 20, 2036</w:t>
            </w:r>
          </w:p>
        </w:tc>
        <w:tc>
          <w:tcPr>
            <w:tcW w:w="236" w:type="dxa"/>
          </w:tcPr>
          <w:p w14:paraId="5FD72FC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5D517189" w14:textId="65AEF55B" w:rsidR="00726245"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r>
              <w:rPr>
                <w:rFonts w:eastAsia="SimSun" w:cs="Times New Roman"/>
                <w:sz w:val="20"/>
                <w:szCs w:val="20"/>
                <w:lang w:eastAsia="zh-CN"/>
              </w:rPr>
              <w:t>2.80</w:t>
            </w:r>
          </w:p>
        </w:tc>
        <w:tc>
          <w:tcPr>
            <w:tcW w:w="236" w:type="dxa"/>
          </w:tcPr>
          <w:p w14:paraId="187D791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single" w:sz="4" w:space="0" w:color="auto"/>
            </w:tcBorders>
          </w:tcPr>
          <w:p w14:paraId="209B963E" w14:textId="6376815B"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20,000</w:t>
            </w:r>
          </w:p>
        </w:tc>
        <w:tc>
          <w:tcPr>
            <w:tcW w:w="236" w:type="dxa"/>
          </w:tcPr>
          <w:p w14:paraId="0BDF7A0E"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single" w:sz="4" w:space="0" w:color="auto"/>
            </w:tcBorders>
          </w:tcPr>
          <w:p w14:paraId="175A210A" w14:textId="5DEB6005" w:rsidR="007262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r>
              <w:rPr>
                <w:rFonts w:cs="Times New Roman"/>
                <w:sz w:val="20"/>
                <w:szCs w:val="20"/>
              </w:rPr>
              <w:t>-</w:t>
            </w:r>
          </w:p>
        </w:tc>
        <w:tc>
          <w:tcPr>
            <w:tcW w:w="236" w:type="dxa"/>
          </w:tcPr>
          <w:p w14:paraId="77B227B7"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single" w:sz="4" w:space="0" w:color="auto"/>
            </w:tcBorders>
          </w:tcPr>
          <w:p w14:paraId="08AA8255" w14:textId="715C6D5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10,000</w:t>
            </w:r>
          </w:p>
        </w:tc>
        <w:tc>
          <w:tcPr>
            <w:tcW w:w="238" w:type="dxa"/>
          </w:tcPr>
          <w:p w14:paraId="1056AB42"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single" w:sz="4" w:space="0" w:color="auto"/>
            </w:tcBorders>
          </w:tcPr>
          <w:p w14:paraId="67F4B52D" w14:textId="190A98BC" w:rsidR="007262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0"/>
                <w:szCs w:val="20"/>
              </w:rPr>
            </w:pPr>
            <w:r>
              <w:rPr>
                <w:rFonts w:cs="Times New Roman"/>
                <w:sz w:val="20"/>
                <w:szCs w:val="20"/>
              </w:rPr>
              <w:t>-</w:t>
            </w:r>
          </w:p>
        </w:tc>
      </w:tr>
      <w:tr w:rsidR="00726245" w:rsidRPr="00CA6896" w14:paraId="03AAD6C6" w14:textId="77777777" w:rsidTr="00C30AC3">
        <w:tc>
          <w:tcPr>
            <w:tcW w:w="3515" w:type="dxa"/>
          </w:tcPr>
          <w:p w14:paraId="348BBFA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ind w:left="-110"/>
              <w:jc w:val="both"/>
              <w:rPr>
                <w:rFonts w:eastAsia="SimSun" w:cs="Times New Roman"/>
                <w:sz w:val="20"/>
                <w:szCs w:val="20"/>
                <w:cs/>
                <w:lang w:eastAsia="zh-CN"/>
              </w:rPr>
            </w:pPr>
          </w:p>
        </w:tc>
        <w:tc>
          <w:tcPr>
            <w:tcW w:w="236" w:type="dxa"/>
          </w:tcPr>
          <w:p w14:paraId="704482AB"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20"/>
                <w:szCs w:val="20"/>
                <w:lang w:eastAsia="zh-CN"/>
              </w:rPr>
            </w:pPr>
          </w:p>
        </w:tc>
        <w:tc>
          <w:tcPr>
            <w:tcW w:w="1757" w:type="dxa"/>
          </w:tcPr>
          <w:p w14:paraId="0F55D6E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20"/>
                <w:szCs w:val="20"/>
                <w:lang w:eastAsia="zh-CN"/>
              </w:rPr>
            </w:pPr>
          </w:p>
        </w:tc>
        <w:tc>
          <w:tcPr>
            <w:tcW w:w="236" w:type="dxa"/>
          </w:tcPr>
          <w:p w14:paraId="6B2139D9"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20"/>
                <w:szCs w:val="20"/>
                <w:lang w:eastAsia="zh-CN"/>
              </w:rPr>
            </w:pPr>
          </w:p>
        </w:tc>
        <w:tc>
          <w:tcPr>
            <w:tcW w:w="1757" w:type="dxa"/>
          </w:tcPr>
          <w:p w14:paraId="74B517F0"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20"/>
                <w:szCs w:val="20"/>
                <w:lang w:eastAsia="zh-CN"/>
              </w:rPr>
            </w:pPr>
          </w:p>
        </w:tc>
        <w:tc>
          <w:tcPr>
            <w:tcW w:w="236" w:type="dxa"/>
          </w:tcPr>
          <w:p w14:paraId="626457C8"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center"/>
              <w:rPr>
                <w:rFonts w:eastAsia="SimSun" w:cs="Times New Roman"/>
                <w:sz w:val="20"/>
                <w:szCs w:val="20"/>
                <w:lang w:eastAsia="zh-CN"/>
              </w:rPr>
            </w:pPr>
          </w:p>
        </w:tc>
        <w:tc>
          <w:tcPr>
            <w:tcW w:w="1304" w:type="dxa"/>
          </w:tcPr>
          <w:p w14:paraId="3E888EC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236" w:type="dxa"/>
          </w:tcPr>
          <w:p w14:paraId="17D9B96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Borders>
              <w:top w:val="single" w:sz="4" w:space="0" w:color="auto"/>
            </w:tcBorders>
          </w:tcPr>
          <w:p w14:paraId="16A9F00C"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106AB11D"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Borders>
              <w:top w:val="single" w:sz="4" w:space="0" w:color="auto"/>
            </w:tcBorders>
          </w:tcPr>
          <w:p w14:paraId="68195437"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6" w:type="dxa"/>
          </w:tcPr>
          <w:p w14:paraId="2EC0A20A"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Borders>
              <w:top w:val="single" w:sz="4" w:space="0" w:color="auto"/>
            </w:tcBorders>
          </w:tcPr>
          <w:p w14:paraId="2F152E3A"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c>
          <w:tcPr>
            <w:tcW w:w="238" w:type="dxa"/>
          </w:tcPr>
          <w:p w14:paraId="5A9B43AE"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Borders>
              <w:top w:val="single" w:sz="4" w:space="0" w:color="auto"/>
            </w:tcBorders>
          </w:tcPr>
          <w:p w14:paraId="11805789" w14:textId="77777777"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p>
        </w:tc>
      </w:tr>
      <w:tr w:rsidR="00726245" w:rsidRPr="00CA6896" w14:paraId="333C005D" w14:textId="77777777" w:rsidTr="00C30AC3">
        <w:tc>
          <w:tcPr>
            <w:tcW w:w="3515" w:type="dxa"/>
          </w:tcPr>
          <w:p w14:paraId="4BFE1FA7"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imes New Roman"/>
                <w:sz w:val="20"/>
                <w:szCs w:val="20"/>
                <w:lang w:eastAsia="zh-CN"/>
              </w:rPr>
            </w:pPr>
            <w:r w:rsidRPr="00CA6896">
              <w:rPr>
                <w:rFonts w:eastAsia="SimSun" w:cs="Times New Roman"/>
                <w:sz w:val="20"/>
                <w:szCs w:val="20"/>
                <w:lang w:eastAsia="zh-CN"/>
              </w:rPr>
              <w:t>Total</w:t>
            </w:r>
          </w:p>
        </w:tc>
        <w:tc>
          <w:tcPr>
            <w:tcW w:w="236" w:type="dxa"/>
          </w:tcPr>
          <w:p w14:paraId="6F112C92"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00E7D441"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58C674CA"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757" w:type="dxa"/>
          </w:tcPr>
          <w:p w14:paraId="507B458C"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236" w:type="dxa"/>
          </w:tcPr>
          <w:p w14:paraId="2427DAD6" w14:textId="77777777" w:rsidR="00726245" w:rsidRPr="00CA6896" w:rsidRDefault="00726245" w:rsidP="0072624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0"/>
                <w:szCs w:val="20"/>
                <w:lang w:eastAsia="zh-CN"/>
              </w:rPr>
            </w:pPr>
          </w:p>
        </w:tc>
        <w:tc>
          <w:tcPr>
            <w:tcW w:w="1304" w:type="dxa"/>
          </w:tcPr>
          <w:p w14:paraId="2803087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236" w:type="dxa"/>
          </w:tcPr>
          <w:p w14:paraId="17681346"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double" w:sz="4" w:space="0" w:color="auto"/>
            </w:tcBorders>
          </w:tcPr>
          <w:p w14:paraId="0EB822B3" w14:textId="0225A3CF"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1,047,000</w:t>
            </w:r>
          </w:p>
        </w:tc>
        <w:tc>
          <w:tcPr>
            <w:tcW w:w="236" w:type="dxa"/>
          </w:tcPr>
          <w:p w14:paraId="4917DE5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double" w:sz="4" w:space="0" w:color="auto"/>
            </w:tcBorders>
          </w:tcPr>
          <w:p w14:paraId="33B92A49" w14:textId="7F78F97A"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1,012</w:t>
            </w:r>
            <w:r w:rsidRPr="00CA6896">
              <w:rPr>
                <w:rFonts w:cs="Times New Roman"/>
                <w:sz w:val="20"/>
                <w:szCs w:val="20"/>
              </w:rPr>
              <w:t>,000</w:t>
            </w:r>
          </w:p>
        </w:tc>
        <w:tc>
          <w:tcPr>
            <w:tcW w:w="236" w:type="dxa"/>
          </w:tcPr>
          <w:p w14:paraId="61981054"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double" w:sz="4" w:space="0" w:color="auto"/>
            </w:tcBorders>
          </w:tcPr>
          <w:p w14:paraId="21B7503E" w14:textId="131A6A74" w:rsidR="00726245" w:rsidRPr="00CA6896" w:rsidRDefault="00437832"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906,000</w:t>
            </w:r>
          </w:p>
        </w:tc>
        <w:tc>
          <w:tcPr>
            <w:tcW w:w="238" w:type="dxa"/>
          </w:tcPr>
          <w:p w14:paraId="108E1951" w14:textId="77777777" w:rsidR="00726245" w:rsidRPr="00CA6896" w:rsidRDefault="00726245" w:rsidP="00726245">
            <w:pPr>
              <w:tabs>
                <w:tab w:val="clear" w:pos="227"/>
                <w:tab w:val="clear" w:pos="454"/>
                <w:tab w:val="clear" w:pos="680"/>
                <w:tab w:val="clear" w:pos="907"/>
                <w:tab w:val="left" w:pos="0"/>
              </w:tabs>
              <w:ind w:right="29"/>
              <w:jc w:val="right"/>
              <w:rPr>
                <w:rFonts w:cs="Times New Roman"/>
                <w:sz w:val="20"/>
                <w:szCs w:val="20"/>
              </w:rPr>
            </w:pPr>
          </w:p>
        </w:tc>
        <w:tc>
          <w:tcPr>
            <w:tcW w:w="1247" w:type="dxa"/>
            <w:tcBorders>
              <w:bottom w:val="double" w:sz="4" w:space="0" w:color="auto"/>
            </w:tcBorders>
          </w:tcPr>
          <w:p w14:paraId="366DF425" w14:textId="53815292" w:rsidR="00726245" w:rsidRPr="00CA6896" w:rsidRDefault="00726245" w:rsidP="00726245">
            <w:pPr>
              <w:tabs>
                <w:tab w:val="clear" w:pos="227"/>
                <w:tab w:val="clear" w:pos="454"/>
                <w:tab w:val="clear" w:pos="680"/>
                <w:tab w:val="clear" w:pos="907"/>
                <w:tab w:val="left" w:pos="0"/>
              </w:tabs>
              <w:ind w:right="157"/>
              <w:jc w:val="right"/>
              <w:rPr>
                <w:rFonts w:cs="Times New Roman"/>
                <w:sz w:val="20"/>
                <w:szCs w:val="20"/>
              </w:rPr>
            </w:pPr>
            <w:r>
              <w:rPr>
                <w:rFonts w:cs="Times New Roman"/>
                <w:sz w:val="20"/>
                <w:szCs w:val="20"/>
              </w:rPr>
              <w:t>891</w:t>
            </w:r>
            <w:r w:rsidRPr="00CA6896">
              <w:rPr>
                <w:rFonts w:cs="Times New Roman"/>
                <w:sz w:val="20"/>
                <w:szCs w:val="20"/>
              </w:rPr>
              <w:t>,000</w:t>
            </w:r>
          </w:p>
        </w:tc>
      </w:tr>
    </w:tbl>
    <w:p w14:paraId="20FAF32A" w14:textId="77777777" w:rsidR="00C30AC3" w:rsidRDefault="00C30AC3" w:rsidP="0041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thaiDistribute"/>
        <w:rPr>
          <w:rFonts w:cs="Times New Roman"/>
          <w:b/>
          <w:bCs/>
          <w:caps/>
          <w:sz w:val="21"/>
          <w:szCs w:val="21"/>
        </w:rPr>
      </w:pPr>
    </w:p>
    <w:p w14:paraId="3DB3E69F" w14:textId="77777777" w:rsidR="00C30AC3" w:rsidRPr="00CE0DEB" w:rsidRDefault="00C30AC3" w:rsidP="00412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thaiDistribute"/>
        <w:rPr>
          <w:rFonts w:cs="Times New Roman"/>
          <w:b/>
          <w:bCs/>
          <w:caps/>
          <w:sz w:val="21"/>
          <w:szCs w:val="21"/>
        </w:rPr>
      </w:pPr>
    </w:p>
    <w:p w14:paraId="3AB25059" w14:textId="77777777" w:rsidR="00471E21" w:rsidRDefault="00471E21" w:rsidP="007B4714">
      <w:pPr>
        <w:jc w:val="thaiDistribute"/>
        <w:rPr>
          <w:sz w:val="22"/>
          <w:szCs w:val="22"/>
          <w:cs/>
        </w:rPr>
        <w:sectPr w:rsidR="00471E21" w:rsidSect="00D814D3">
          <w:headerReference w:type="first" r:id="rId14"/>
          <w:pgSz w:w="16834" w:h="11909" w:orient="landscape" w:code="9"/>
          <w:pgMar w:top="1440" w:right="1440" w:bottom="1151" w:left="1418" w:header="992" w:footer="340" w:gutter="0"/>
          <w:pgNumType w:start="22"/>
          <w:cols w:space="720"/>
          <w:titlePg/>
          <w:docGrid w:linePitch="408"/>
        </w:sectPr>
      </w:pPr>
    </w:p>
    <w:p w14:paraId="05009BA8" w14:textId="79E61C30" w:rsidR="00D05033" w:rsidRPr="00515545" w:rsidRDefault="00D05033"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PROPERTY FOR LEASE</w:t>
      </w:r>
    </w:p>
    <w:p w14:paraId="036026D2" w14:textId="77777777" w:rsidR="00D05033" w:rsidRPr="00150236" w:rsidRDefault="00D05033"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highlight w:val="yellow"/>
        </w:rPr>
      </w:pPr>
    </w:p>
    <w:tbl>
      <w:tblPr>
        <w:tblW w:w="9953" w:type="dxa"/>
        <w:tblLayout w:type="fixed"/>
        <w:tblLook w:val="04A0" w:firstRow="1" w:lastRow="0" w:firstColumn="1" w:lastColumn="0" w:noHBand="0" w:noVBand="1"/>
      </w:tblPr>
      <w:tblGrid>
        <w:gridCol w:w="4077"/>
        <w:gridCol w:w="1222"/>
        <w:gridCol w:w="236"/>
        <w:gridCol w:w="1452"/>
        <w:gridCol w:w="236"/>
        <w:gridCol w:w="1313"/>
        <w:gridCol w:w="236"/>
        <w:gridCol w:w="1181"/>
      </w:tblGrid>
      <w:tr w:rsidR="00D05033" w:rsidRPr="00515545" w14:paraId="4DBD619E" w14:textId="77777777" w:rsidTr="00D05033">
        <w:tc>
          <w:tcPr>
            <w:tcW w:w="4077" w:type="dxa"/>
          </w:tcPr>
          <w:p w14:paraId="1ABDEEE7"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5876" w:type="dxa"/>
            <w:gridSpan w:val="7"/>
          </w:tcPr>
          <w:p w14:paraId="0382D8A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rFonts w:cs="Times New Roman"/>
                <w:sz w:val="22"/>
                <w:szCs w:val="22"/>
              </w:rPr>
              <w:t>In Thousand Baht</w:t>
            </w:r>
          </w:p>
        </w:tc>
      </w:tr>
      <w:tr w:rsidR="00D05033" w:rsidRPr="00515545" w14:paraId="35CF6A22" w14:textId="77777777">
        <w:tc>
          <w:tcPr>
            <w:tcW w:w="4077" w:type="dxa"/>
          </w:tcPr>
          <w:p w14:paraId="7556CF0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top w:val="single" w:sz="4" w:space="0" w:color="auto"/>
            </w:tcBorders>
            <w:vAlign w:val="bottom"/>
          </w:tcPr>
          <w:p w14:paraId="1E51173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Borders>
              <w:top w:val="single" w:sz="4" w:space="0" w:color="auto"/>
            </w:tcBorders>
            <w:vAlign w:val="bottom"/>
          </w:tcPr>
          <w:p w14:paraId="27F43A2D"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single" w:sz="4" w:space="0" w:color="auto"/>
            </w:tcBorders>
            <w:vAlign w:val="bottom"/>
          </w:tcPr>
          <w:p w14:paraId="5F6895BB"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rFonts w:cs="Times New Roman"/>
                <w:sz w:val="22"/>
                <w:szCs w:val="22"/>
              </w:rPr>
              <w:t>Building</w:t>
            </w:r>
          </w:p>
        </w:tc>
        <w:tc>
          <w:tcPr>
            <w:tcW w:w="236" w:type="dxa"/>
            <w:tcBorders>
              <w:top w:val="single" w:sz="4" w:space="0" w:color="auto"/>
            </w:tcBorders>
          </w:tcPr>
          <w:p w14:paraId="4A45086A"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Borders>
              <w:top w:val="single" w:sz="4" w:space="0" w:color="auto"/>
            </w:tcBorders>
          </w:tcPr>
          <w:p w14:paraId="5560B069"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Borders>
              <w:top w:val="single" w:sz="4" w:space="0" w:color="auto"/>
            </w:tcBorders>
          </w:tcPr>
          <w:p w14:paraId="795C872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top w:val="single" w:sz="4" w:space="0" w:color="auto"/>
            </w:tcBorders>
          </w:tcPr>
          <w:p w14:paraId="6DBAE42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D05033" w:rsidRPr="00515545" w14:paraId="54BB38E8" w14:textId="77777777">
        <w:tc>
          <w:tcPr>
            <w:tcW w:w="4077" w:type="dxa"/>
          </w:tcPr>
          <w:p w14:paraId="71277C94"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vAlign w:val="bottom"/>
          </w:tcPr>
          <w:p w14:paraId="12E33EF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70" w:right="-170"/>
              <w:jc w:val="center"/>
              <w:rPr>
                <w:rFonts w:cs="Times New Roman"/>
                <w:sz w:val="22"/>
                <w:szCs w:val="22"/>
              </w:rPr>
            </w:pPr>
          </w:p>
        </w:tc>
        <w:tc>
          <w:tcPr>
            <w:tcW w:w="236" w:type="dxa"/>
            <w:vAlign w:val="bottom"/>
          </w:tcPr>
          <w:p w14:paraId="32F44840"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bottom"/>
          </w:tcPr>
          <w:p w14:paraId="60849F0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sz w:val="22"/>
                <w:szCs w:val="22"/>
              </w:rPr>
              <w:t>and building</w:t>
            </w:r>
          </w:p>
        </w:tc>
        <w:tc>
          <w:tcPr>
            <w:tcW w:w="236" w:type="dxa"/>
          </w:tcPr>
          <w:p w14:paraId="5AD4EECF"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Pr>
          <w:p w14:paraId="35DA684C"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Pr>
          <w:p w14:paraId="16DFF11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Pr>
          <w:p w14:paraId="283001A1"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D05033" w:rsidRPr="00515545" w14:paraId="5E778FAC" w14:textId="77777777">
        <w:tc>
          <w:tcPr>
            <w:tcW w:w="4077" w:type="dxa"/>
          </w:tcPr>
          <w:p w14:paraId="2D82F7B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bottom w:val="single" w:sz="4" w:space="0" w:color="auto"/>
            </w:tcBorders>
            <w:vAlign w:val="bottom"/>
          </w:tcPr>
          <w:p w14:paraId="14653238"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sz w:val="22"/>
                <w:szCs w:val="22"/>
              </w:rPr>
              <w:t xml:space="preserve">Land </w:t>
            </w:r>
          </w:p>
        </w:tc>
        <w:tc>
          <w:tcPr>
            <w:tcW w:w="236" w:type="dxa"/>
            <w:vAlign w:val="bottom"/>
          </w:tcPr>
          <w:p w14:paraId="09445DEC"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bottom w:val="single" w:sz="4" w:space="0" w:color="auto"/>
            </w:tcBorders>
            <w:vAlign w:val="bottom"/>
          </w:tcPr>
          <w:p w14:paraId="1ED3D677"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sz w:val="22"/>
                <w:szCs w:val="22"/>
              </w:rPr>
              <w:t>improvement</w:t>
            </w:r>
          </w:p>
        </w:tc>
        <w:tc>
          <w:tcPr>
            <w:tcW w:w="236" w:type="dxa"/>
          </w:tcPr>
          <w:p w14:paraId="3FD761C1"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Borders>
              <w:bottom w:val="single" w:sz="4" w:space="0" w:color="auto"/>
            </w:tcBorders>
          </w:tcPr>
          <w:p w14:paraId="44CE10BD" w14:textId="1E34194B" w:rsidR="00D05033" w:rsidRPr="00515545" w:rsidRDefault="00BA6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Pr>
                <w:rFonts w:cs="Times New Roman"/>
                <w:sz w:val="22"/>
                <w:szCs w:val="22"/>
              </w:rPr>
              <w:t>Motorcycle</w:t>
            </w:r>
          </w:p>
        </w:tc>
        <w:tc>
          <w:tcPr>
            <w:tcW w:w="236" w:type="dxa"/>
          </w:tcPr>
          <w:p w14:paraId="30650485"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bottom w:val="single" w:sz="4" w:space="0" w:color="auto"/>
            </w:tcBorders>
          </w:tcPr>
          <w:p w14:paraId="2E6B1E5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rFonts w:cs="Times New Roman"/>
                <w:sz w:val="22"/>
                <w:szCs w:val="22"/>
              </w:rPr>
              <w:t>Total</w:t>
            </w:r>
          </w:p>
        </w:tc>
      </w:tr>
      <w:tr w:rsidR="00D05033" w:rsidRPr="00515545" w14:paraId="0EA48ECD" w14:textId="77777777">
        <w:tc>
          <w:tcPr>
            <w:tcW w:w="4077" w:type="dxa"/>
          </w:tcPr>
          <w:p w14:paraId="2BCFAFCC" w14:textId="77777777" w:rsidR="00D05033" w:rsidRPr="00515545" w:rsidRDefault="00D05033"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b/>
                <w:bCs/>
                <w:sz w:val="22"/>
                <w:szCs w:val="22"/>
                <w:u w:val="single"/>
              </w:rPr>
            </w:pPr>
            <w:r w:rsidRPr="00515545">
              <w:rPr>
                <w:rFonts w:cs="Times New Roman"/>
                <w:sz w:val="22"/>
                <w:szCs w:val="22"/>
                <w:u w:val="single"/>
              </w:rPr>
              <w:t>Consolidated financial statements</w:t>
            </w:r>
          </w:p>
        </w:tc>
        <w:tc>
          <w:tcPr>
            <w:tcW w:w="1222" w:type="dxa"/>
            <w:vAlign w:val="center"/>
          </w:tcPr>
          <w:p w14:paraId="5997F7A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3605AE7F"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13040147"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1BB1AAA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09ED9D4C"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7BB8160B"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60328EF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4764CD" w:rsidRPr="00515545" w14:paraId="00C9A818" w14:textId="77777777">
        <w:tc>
          <w:tcPr>
            <w:tcW w:w="4077" w:type="dxa"/>
          </w:tcPr>
          <w:p w14:paraId="5A0710DC" w14:textId="4A0C53A9" w:rsidR="004764CD" w:rsidRPr="00515545" w:rsidRDefault="004764C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515545">
              <w:rPr>
                <w:rFonts w:cs="Times New Roman"/>
                <w:sz w:val="22"/>
                <w:szCs w:val="22"/>
              </w:rPr>
              <w:t xml:space="preserve">Net book value at January 1, </w:t>
            </w:r>
            <w:r w:rsidR="00772A94">
              <w:rPr>
                <w:rFonts w:cs="Times New Roman"/>
                <w:sz w:val="22"/>
                <w:szCs w:val="22"/>
              </w:rPr>
              <w:t>202</w:t>
            </w:r>
            <w:r w:rsidR="00150236">
              <w:rPr>
                <w:rFonts w:cs="Times New Roman"/>
                <w:sz w:val="22"/>
                <w:szCs w:val="22"/>
              </w:rPr>
              <w:t>6</w:t>
            </w:r>
          </w:p>
        </w:tc>
        <w:tc>
          <w:tcPr>
            <w:tcW w:w="1222" w:type="dxa"/>
            <w:vAlign w:val="center"/>
          </w:tcPr>
          <w:p w14:paraId="5C1E9F36" w14:textId="2851AC44" w:rsidR="004764CD" w:rsidRPr="00515545" w:rsidRDefault="00A072B1"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12,800</w:t>
            </w:r>
          </w:p>
        </w:tc>
        <w:tc>
          <w:tcPr>
            <w:tcW w:w="236" w:type="dxa"/>
          </w:tcPr>
          <w:p w14:paraId="1DCECBE9" w14:textId="77777777" w:rsidR="004764CD" w:rsidRPr="00515545" w:rsidRDefault="004764CD"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217175B3" w14:textId="78A3660F" w:rsidR="004764CD" w:rsidRPr="00515545" w:rsidRDefault="009C6324"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2,888</w:t>
            </w:r>
          </w:p>
        </w:tc>
        <w:tc>
          <w:tcPr>
            <w:tcW w:w="236" w:type="dxa"/>
          </w:tcPr>
          <w:p w14:paraId="18BD1584" w14:textId="77777777" w:rsidR="004764CD" w:rsidRPr="00515545" w:rsidRDefault="004764CD"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28EF395A" w14:textId="54A31987" w:rsidR="004764CD" w:rsidRPr="00515545" w:rsidRDefault="009C6324"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102,101</w:t>
            </w:r>
          </w:p>
        </w:tc>
        <w:tc>
          <w:tcPr>
            <w:tcW w:w="236" w:type="dxa"/>
          </w:tcPr>
          <w:p w14:paraId="7C7807B6" w14:textId="77777777" w:rsidR="004764CD" w:rsidRPr="00515545" w:rsidRDefault="004764CD"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23CCBF0A" w14:textId="1E65B416" w:rsidR="004764CD" w:rsidRPr="00515545" w:rsidRDefault="009C6324"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117,789</w:t>
            </w:r>
          </w:p>
        </w:tc>
      </w:tr>
      <w:tr w:rsidR="00580229" w:rsidRPr="00515545" w14:paraId="25E8CCE6" w14:textId="77777777" w:rsidTr="00474E3A">
        <w:tc>
          <w:tcPr>
            <w:tcW w:w="4077" w:type="dxa"/>
          </w:tcPr>
          <w:p w14:paraId="31B68797" w14:textId="4C4CA494" w:rsidR="00580229" w:rsidRPr="00515545" w:rsidRDefault="00580229" w:rsidP="0058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C73ED9">
              <w:rPr>
                <w:rFonts w:cs="Times New Roman"/>
                <w:sz w:val="22"/>
                <w:szCs w:val="22"/>
              </w:rPr>
              <w:t>Transfers from “</w:t>
            </w:r>
            <w:r w:rsidR="0037163D">
              <w:rPr>
                <w:rFonts w:cstheme="minorBidi"/>
                <w:sz w:val="22"/>
                <w:szCs w:val="22"/>
              </w:rPr>
              <w:t>Merchandi</w:t>
            </w:r>
            <w:r w:rsidR="000C00FA">
              <w:rPr>
                <w:rFonts w:cstheme="minorBidi"/>
                <w:sz w:val="22"/>
                <w:szCs w:val="22"/>
              </w:rPr>
              <w:t>s</w:t>
            </w:r>
            <w:r w:rsidR="0037163D">
              <w:rPr>
                <w:rFonts w:cstheme="minorBidi"/>
                <w:sz w:val="22"/>
                <w:szCs w:val="22"/>
              </w:rPr>
              <w:t xml:space="preserve">es and </w:t>
            </w:r>
          </w:p>
        </w:tc>
        <w:tc>
          <w:tcPr>
            <w:tcW w:w="1222" w:type="dxa"/>
          </w:tcPr>
          <w:p w14:paraId="427C7FDA" w14:textId="260AB0D3" w:rsidR="00580229" w:rsidRPr="00515545" w:rsidRDefault="00580229" w:rsidP="0058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3D41996C" w14:textId="77777777" w:rsidR="00580229" w:rsidRPr="00515545" w:rsidRDefault="00580229" w:rsidP="0058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18A7AC2A" w14:textId="2D90C60D" w:rsidR="00580229" w:rsidRPr="00515545" w:rsidRDefault="00580229" w:rsidP="0058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73847842" w14:textId="77777777" w:rsidR="00580229" w:rsidRPr="00515545" w:rsidRDefault="00580229" w:rsidP="0058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highlight w:val="yellow"/>
              </w:rPr>
            </w:pPr>
          </w:p>
        </w:tc>
        <w:tc>
          <w:tcPr>
            <w:tcW w:w="1313" w:type="dxa"/>
            <w:vAlign w:val="center"/>
          </w:tcPr>
          <w:p w14:paraId="3C06743D" w14:textId="5630EA13" w:rsidR="00580229" w:rsidRPr="00515545" w:rsidRDefault="00580229" w:rsidP="0058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p>
        </w:tc>
        <w:tc>
          <w:tcPr>
            <w:tcW w:w="236" w:type="dxa"/>
          </w:tcPr>
          <w:p w14:paraId="5EA6102A" w14:textId="77777777" w:rsidR="00580229" w:rsidRPr="00515545" w:rsidRDefault="00580229" w:rsidP="0058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highlight w:val="yellow"/>
              </w:rPr>
            </w:pPr>
          </w:p>
        </w:tc>
        <w:tc>
          <w:tcPr>
            <w:tcW w:w="1181" w:type="dxa"/>
            <w:vAlign w:val="center"/>
          </w:tcPr>
          <w:p w14:paraId="23C70A74" w14:textId="27F752D1" w:rsidR="00580229" w:rsidRPr="00515545" w:rsidRDefault="00580229" w:rsidP="0058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37163D" w:rsidRPr="00515545" w14:paraId="13B030B3" w14:textId="77777777" w:rsidTr="00474E3A">
        <w:tc>
          <w:tcPr>
            <w:tcW w:w="4077" w:type="dxa"/>
          </w:tcPr>
          <w:p w14:paraId="0DB05359" w14:textId="4835B25B" w:rsidR="0037163D" w:rsidRPr="00C73ED9" w:rsidRDefault="0037163D" w:rsidP="0037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Pr>
                <w:rFonts w:cs="Times New Roman"/>
                <w:sz w:val="22"/>
                <w:szCs w:val="22"/>
              </w:rPr>
              <w:t xml:space="preserve">   </w:t>
            </w:r>
            <w:r w:rsidRPr="00C73ED9">
              <w:rPr>
                <w:rFonts w:cs="Times New Roman"/>
                <w:sz w:val="22"/>
                <w:szCs w:val="22"/>
              </w:rPr>
              <w:t>Asset</w:t>
            </w:r>
            <w:r w:rsidR="008E7B8E">
              <w:rPr>
                <w:rFonts w:cs="Times New Roman"/>
                <w:sz w:val="22"/>
                <w:szCs w:val="22"/>
              </w:rPr>
              <w:t>s</w:t>
            </w:r>
            <w:r w:rsidRPr="00C73ED9">
              <w:rPr>
                <w:rFonts w:cs="Times New Roman"/>
                <w:sz w:val="22"/>
                <w:szCs w:val="22"/>
              </w:rPr>
              <w:t xml:space="preserve"> foreclosed”</w:t>
            </w:r>
          </w:p>
        </w:tc>
        <w:tc>
          <w:tcPr>
            <w:tcW w:w="1222" w:type="dxa"/>
          </w:tcPr>
          <w:p w14:paraId="407A3D3F" w14:textId="664AF41A" w:rsidR="0037163D" w:rsidRPr="00515545" w:rsidRDefault="0037163D" w:rsidP="0037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2C8C7168" w14:textId="77777777" w:rsidR="0037163D" w:rsidRPr="00515545" w:rsidRDefault="0037163D" w:rsidP="0037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22E75C41" w14:textId="64837CC2" w:rsidR="0037163D" w:rsidRDefault="0037163D" w:rsidP="0037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20CAE94E" w14:textId="77777777" w:rsidR="0037163D" w:rsidRPr="00515545" w:rsidRDefault="0037163D" w:rsidP="0037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highlight w:val="yellow"/>
              </w:rPr>
            </w:pPr>
          </w:p>
        </w:tc>
        <w:tc>
          <w:tcPr>
            <w:tcW w:w="1313" w:type="dxa"/>
            <w:vAlign w:val="center"/>
          </w:tcPr>
          <w:p w14:paraId="236517F3" w14:textId="23560D39" w:rsidR="0037163D" w:rsidRPr="00580229" w:rsidRDefault="0037163D" w:rsidP="0037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580229">
              <w:rPr>
                <w:rFonts w:cs="Times New Roman"/>
                <w:sz w:val="22"/>
                <w:szCs w:val="22"/>
              </w:rPr>
              <w:t>406</w:t>
            </w:r>
          </w:p>
        </w:tc>
        <w:tc>
          <w:tcPr>
            <w:tcW w:w="236" w:type="dxa"/>
          </w:tcPr>
          <w:p w14:paraId="78548B1B" w14:textId="77777777" w:rsidR="0037163D" w:rsidRPr="00515545" w:rsidRDefault="0037163D" w:rsidP="0037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highlight w:val="yellow"/>
              </w:rPr>
            </w:pPr>
          </w:p>
        </w:tc>
        <w:tc>
          <w:tcPr>
            <w:tcW w:w="1181" w:type="dxa"/>
            <w:vAlign w:val="center"/>
          </w:tcPr>
          <w:p w14:paraId="5E699619" w14:textId="37460904" w:rsidR="0037163D" w:rsidRPr="00580229" w:rsidRDefault="0037163D" w:rsidP="0037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580229">
              <w:rPr>
                <w:rFonts w:cs="Times New Roman"/>
                <w:sz w:val="22"/>
                <w:szCs w:val="22"/>
              </w:rPr>
              <w:t>406</w:t>
            </w:r>
          </w:p>
        </w:tc>
      </w:tr>
      <w:tr w:rsidR="000525EC" w:rsidRPr="00515545" w14:paraId="62F7B9EB" w14:textId="77777777" w:rsidTr="00C73ED9">
        <w:tc>
          <w:tcPr>
            <w:tcW w:w="4077" w:type="dxa"/>
          </w:tcPr>
          <w:p w14:paraId="49F03B08"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515545">
              <w:rPr>
                <w:rFonts w:cs="Times New Roman"/>
                <w:sz w:val="22"/>
                <w:szCs w:val="22"/>
              </w:rPr>
              <w:t>Disposals - net of accumulated depreciation</w:t>
            </w:r>
          </w:p>
        </w:tc>
        <w:tc>
          <w:tcPr>
            <w:tcW w:w="1222" w:type="dxa"/>
            <w:vAlign w:val="center"/>
          </w:tcPr>
          <w:p w14:paraId="20156C9D" w14:textId="3D7DC6DF"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0F47A2E"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vAlign w:val="center"/>
          </w:tcPr>
          <w:p w14:paraId="6E002AEC" w14:textId="1D433BB2"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177B9573"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highlight w:val="yellow"/>
              </w:rPr>
            </w:pPr>
          </w:p>
        </w:tc>
        <w:tc>
          <w:tcPr>
            <w:tcW w:w="1313" w:type="dxa"/>
            <w:vAlign w:val="center"/>
          </w:tcPr>
          <w:p w14:paraId="7B211E09" w14:textId="3CAF5DF9" w:rsidR="000525EC" w:rsidRPr="00515545" w:rsidRDefault="00703FB3"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703FB3">
              <w:rPr>
                <w:rFonts w:cs="Times New Roman"/>
                <w:sz w:val="22"/>
                <w:szCs w:val="22"/>
              </w:rPr>
              <w:t>(2,914)</w:t>
            </w:r>
          </w:p>
        </w:tc>
        <w:tc>
          <w:tcPr>
            <w:tcW w:w="236" w:type="dxa"/>
          </w:tcPr>
          <w:p w14:paraId="408A477D"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highlight w:val="yellow"/>
              </w:rPr>
            </w:pPr>
          </w:p>
        </w:tc>
        <w:tc>
          <w:tcPr>
            <w:tcW w:w="1181" w:type="dxa"/>
            <w:vAlign w:val="center"/>
          </w:tcPr>
          <w:p w14:paraId="13E568F2" w14:textId="412AE3E3" w:rsidR="000525EC" w:rsidRPr="00515545" w:rsidRDefault="00703FB3"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703FB3">
              <w:rPr>
                <w:rFonts w:cs="Times New Roman"/>
                <w:sz w:val="22"/>
                <w:szCs w:val="22"/>
              </w:rPr>
              <w:t>(2,914)</w:t>
            </w:r>
          </w:p>
        </w:tc>
      </w:tr>
      <w:tr w:rsidR="000525EC" w:rsidRPr="00515545" w14:paraId="6958D9CC" w14:textId="77777777" w:rsidTr="00C73ED9">
        <w:tc>
          <w:tcPr>
            <w:tcW w:w="4077" w:type="dxa"/>
          </w:tcPr>
          <w:p w14:paraId="54A45A71"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sz w:val="22"/>
                <w:szCs w:val="22"/>
              </w:rPr>
            </w:pPr>
            <w:r w:rsidRPr="00515545">
              <w:rPr>
                <w:rFonts w:cs="Times New Roman"/>
                <w:sz w:val="22"/>
                <w:szCs w:val="22"/>
              </w:rPr>
              <w:t>Depreciation</w:t>
            </w:r>
            <w:r w:rsidRPr="00515545">
              <w:rPr>
                <w:rFonts w:cs="Times New Roman"/>
                <w:b/>
                <w:bCs/>
                <w:sz w:val="22"/>
                <w:szCs w:val="22"/>
              </w:rPr>
              <w:t xml:space="preserve"> </w:t>
            </w:r>
            <w:r w:rsidRPr="00515545">
              <w:rPr>
                <w:rFonts w:cs="Times New Roman"/>
                <w:sz w:val="22"/>
                <w:szCs w:val="22"/>
              </w:rPr>
              <w:t>charge for the period</w:t>
            </w:r>
          </w:p>
        </w:tc>
        <w:tc>
          <w:tcPr>
            <w:tcW w:w="1222" w:type="dxa"/>
          </w:tcPr>
          <w:p w14:paraId="402E745F"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13339C0"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353B6167" w14:textId="3E9E9EFE"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580229">
              <w:rPr>
                <w:rFonts w:cs="Times New Roman"/>
                <w:sz w:val="22"/>
                <w:szCs w:val="22"/>
              </w:rPr>
              <w:t>(99)</w:t>
            </w:r>
          </w:p>
        </w:tc>
        <w:tc>
          <w:tcPr>
            <w:tcW w:w="236" w:type="dxa"/>
          </w:tcPr>
          <w:p w14:paraId="4214806A"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313" w:type="dxa"/>
          </w:tcPr>
          <w:p w14:paraId="278F2DBD" w14:textId="677C6BC6"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580229">
              <w:rPr>
                <w:rFonts w:cs="Times New Roman"/>
                <w:sz w:val="22"/>
                <w:szCs w:val="22"/>
              </w:rPr>
              <w:t>(6,395)</w:t>
            </w:r>
          </w:p>
        </w:tc>
        <w:tc>
          <w:tcPr>
            <w:tcW w:w="236" w:type="dxa"/>
          </w:tcPr>
          <w:p w14:paraId="3ADA6D39"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181" w:type="dxa"/>
          </w:tcPr>
          <w:p w14:paraId="689CFB12" w14:textId="1FBF03C0"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580229">
              <w:rPr>
                <w:rFonts w:cs="Times New Roman"/>
                <w:sz w:val="22"/>
                <w:szCs w:val="22"/>
              </w:rPr>
              <w:t>(6,494)</w:t>
            </w:r>
          </w:p>
        </w:tc>
      </w:tr>
      <w:tr w:rsidR="000525EC" w:rsidRPr="00515545" w14:paraId="26078487" w14:textId="77777777" w:rsidTr="00C73ED9">
        <w:tc>
          <w:tcPr>
            <w:tcW w:w="4077" w:type="dxa"/>
          </w:tcPr>
          <w:p w14:paraId="38FD169B" w14:textId="1D1119AD"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sz w:val="22"/>
                <w:szCs w:val="22"/>
              </w:rPr>
            </w:pPr>
            <w:r w:rsidRPr="00C73ED9">
              <w:rPr>
                <w:rFonts w:cs="Times New Roman"/>
                <w:sz w:val="22"/>
                <w:szCs w:val="22"/>
              </w:rPr>
              <w:t>Allowance for impairment losses</w:t>
            </w:r>
          </w:p>
        </w:tc>
        <w:tc>
          <w:tcPr>
            <w:tcW w:w="1222" w:type="dxa"/>
          </w:tcPr>
          <w:p w14:paraId="6059160B"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54AF86C0"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6CD15D06" w14:textId="77777777" w:rsidR="000525EC" w:rsidRPr="00C73ED9"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p>
        </w:tc>
        <w:tc>
          <w:tcPr>
            <w:tcW w:w="236" w:type="dxa"/>
          </w:tcPr>
          <w:p w14:paraId="36EA90E3"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313" w:type="dxa"/>
          </w:tcPr>
          <w:p w14:paraId="5FC528E8" w14:textId="77777777" w:rsidR="000525EC" w:rsidRPr="00C73ED9"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p>
        </w:tc>
        <w:tc>
          <w:tcPr>
            <w:tcW w:w="236" w:type="dxa"/>
          </w:tcPr>
          <w:p w14:paraId="29BF4152"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181" w:type="dxa"/>
          </w:tcPr>
          <w:p w14:paraId="2939B5FD" w14:textId="77777777" w:rsidR="000525EC" w:rsidRPr="00C73ED9"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0525EC" w:rsidRPr="00515545" w14:paraId="3C5FA19B" w14:textId="77777777" w:rsidTr="00C73ED9">
        <w:tc>
          <w:tcPr>
            <w:tcW w:w="4077" w:type="dxa"/>
          </w:tcPr>
          <w:p w14:paraId="43B01FCB" w14:textId="77DB93D1"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sz w:val="22"/>
                <w:szCs w:val="22"/>
              </w:rPr>
            </w:pPr>
            <w:r>
              <w:rPr>
                <w:rFonts w:cs="Times New Roman"/>
                <w:sz w:val="22"/>
                <w:szCs w:val="22"/>
              </w:rPr>
              <w:t xml:space="preserve">   </w:t>
            </w:r>
            <w:r w:rsidRPr="00515545">
              <w:rPr>
                <w:rFonts w:cs="Times New Roman"/>
                <w:sz w:val="22"/>
                <w:szCs w:val="22"/>
              </w:rPr>
              <w:t>for the period</w:t>
            </w:r>
          </w:p>
        </w:tc>
        <w:tc>
          <w:tcPr>
            <w:tcW w:w="1222" w:type="dxa"/>
            <w:tcBorders>
              <w:bottom w:val="single" w:sz="4" w:space="0" w:color="auto"/>
            </w:tcBorders>
          </w:tcPr>
          <w:p w14:paraId="56C08A62" w14:textId="3BC2496E"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3389B110"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Borders>
              <w:bottom w:val="single" w:sz="4" w:space="0" w:color="auto"/>
            </w:tcBorders>
          </w:tcPr>
          <w:p w14:paraId="445A7606" w14:textId="66463BA8"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5D6E9B65"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313" w:type="dxa"/>
            <w:tcBorders>
              <w:bottom w:val="single" w:sz="4" w:space="0" w:color="auto"/>
            </w:tcBorders>
          </w:tcPr>
          <w:p w14:paraId="774C5C03" w14:textId="354839AC" w:rsidR="000525EC" w:rsidRPr="00515545" w:rsidRDefault="00703FB3"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703FB3">
              <w:rPr>
                <w:rFonts w:cs="Times New Roman"/>
                <w:sz w:val="22"/>
                <w:szCs w:val="22"/>
              </w:rPr>
              <w:t>(3,601)</w:t>
            </w:r>
          </w:p>
        </w:tc>
        <w:tc>
          <w:tcPr>
            <w:tcW w:w="236" w:type="dxa"/>
          </w:tcPr>
          <w:p w14:paraId="4772D5A0"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181" w:type="dxa"/>
            <w:tcBorders>
              <w:bottom w:val="single" w:sz="4" w:space="0" w:color="auto"/>
            </w:tcBorders>
          </w:tcPr>
          <w:p w14:paraId="1B7A42C1" w14:textId="348CE599" w:rsidR="000525EC" w:rsidRPr="00515545" w:rsidRDefault="00703FB3"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703FB3">
              <w:rPr>
                <w:rFonts w:cs="Times New Roman"/>
                <w:sz w:val="22"/>
                <w:szCs w:val="22"/>
              </w:rPr>
              <w:t>(3,601)</w:t>
            </w:r>
          </w:p>
        </w:tc>
      </w:tr>
      <w:tr w:rsidR="000525EC" w:rsidRPr="00515545" w14:paraId="61D58B6C" w14:textId="77777777" w:rsidTr="00474E3A">
        <w:tc>
          <w:tcPr>
            <w:tcW w:w="4077" w:type="dxa"/>
          </w:tcPr>
          <w:p w14:paraId="10A85568" w14:textId="00DD38D1"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b/>
                <w:bCs/>
                <w:sz w:val="22"/>
                <w:szCs w:val="22"/>
              </w:rPr>
            </w:pPr>
            <w:r w:rsidRPr="00515545">
              <w:rPr>
                <w:rFonts w:cs="Times New Roman"/>
                <w:b/>
                <w:bCs/>
                <w:sz w:val="22"/>
                <w:szCs w:val="22"/>
              </w:rPr>
              <w:t xml:space="preserve">Net book value at </w:t>
            </w:r>
            <w:r>
              <w:rPr>
                <w:rFonts w:cs="Times New Roman"/>
                <w:b/>
                <w:bCs/>
                <w:sz w:val="22"/>
                <w:szCs w:val="22"/>
              </w:rPr>
              <w:t>March 31</w:t>
            </w:r>
            <w:r w:rsidRPr="00515545">
              <w:rPr>
                <w:rFonts w:cs="Times New Roman"/>
                <w:b/>
                <w:bCs/>
                <w:sz w:val="22"/>
                <w:szCs w:val="22"/>
              </w:rPr>
              <w:t xml:space="preserve">, </w:t>
            </w:r>
            <w:r>
              <w:rPr>
                <w:rFonts w:cs="Times New Roman"/>
                <w:b/>
                <w:bCs/>
                <w:sz w:val="22"/>
                <w:szCs w:val="22"/>
              </w:rPr>
              <w:t>2026</w:t>
            </w:r>
          </w:p>
        </w:tc>
        <w:tc>
          <w:tcPr>
            <w:tcW w:w="1222" w:type="dxa"/>
            <w:tcBorders>
              <w:top w:val="single" w:sz="4" w:space="0" w:color="auto"/>
              <w:bottom w:val="double" w:sz="4" w:space="0" w:color="auto"/>
            </w:tcBorders>
            <w:vAlign w:val="center"/>
          </w:tcPr>
          <w:p w14:paraId="24E138A5" w14:textId="3FAE219E"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C73ED9">
              <w:rPr>
                <w:rFonts w:cs="Times New Roman"/>
                <w:sz w:val="22"/>
                <w:szCs w:val="22"/>
              </w:rPr>
              <w:t>12,800</w:t>
            </w:r>
          </w:p>
        </w:tc>
        <w:tc>
          <w:tcPr>
            <w:tcW w:w="236" w:type="dxa"/>
          </w:tcPr>
          <w:p w14:paraId="6F46DED1"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Borders>
              <w:top w:val="single" w:sz="4" w:space="0" w:color="auto"/>
              <w:bottom w:val="double" w:sz="4" w:space="0" w:color="auto"/>
            </w:tcBorders>
            <w:vAlign w:val="center"/>
          </w:tcPr>
          <w:p w14:paraId="0CDEDFB4" w14:textId="70558E29"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580229">
              <w:rPr>
                <w:rFonts w:cs="Times New Roman"/>
                <w:sz w:val="22"/>
                <w:szCs w:val="22"/>
              </w:rPr>
              <w:t>2,789</w:t>
            </w:r>
          </w:p>
        </w:tc>
        <w:tc>
          <w:tcPr>
            <w:tcW w:w="236" w:type="dxa"/>
          </w:tcPr>
          <w:p w14:paraId="5D38C5E5"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Borders>
              <w:top w:val="single" w:sz="4" w:space="0" w:color="auto"/>
              <w:bottom w:val="double" w:sz="4" w:space="0" w:color="auto"/>
            </w:tcBorders>
            <w:vAlign w:val="center"/>
          </w:tcPr>
          <w:p w14:paraId="660CC34C" w14:textId="739F4793"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580229">
              <w:rPr>
                <w:rFonts w:cs="Times New Roman"/>
                <w:sz w:val="22"/>
                <w:szCs w:val="22"/>
              </w:rPr>
              <w:t>89,597</w:t>
            </w:r>
          </w:p>
        </w:tc>
        <w:tc>
          <w:tcPr>
            <w:tcW w:w="236" w:type="dxa"/>
          </w:tcPr>
          <w:p w14:paraId="12AD2409"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tcBorders>
              <w:top w:val="single" w:sz="4" w:space="0" w:color="auto"/>
              <w:bottom w:val="double" w:sz="4" w:space="0" w:color="auto"/>
            </w:tcBorders>
            <w:vAlign w:val="center"/>
          </w:tcPr>
          <w:p w14:paraId="174C368D" w14:textId="02CC3949"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580229">
              <w:rPr>
                <w:rFonts w:cs="Times New Roman"/>
                <w:sz w:val="22"/>
                <w:szCs w:val="22"/>
              </w:rPr>
              <w:t>105,186</w:t>
            </w:r>
          </w:p>
        </w:tc>
      </w:tr>
      <w:tr w:rsidR="000525EC" w:rsidRPr="00515545" w14:paraId="36CB22AB" w14:textId="77777777" w:rsidTr="003C6124">
        <w:tc>
          <w:tcPr>
            <w:tcW w:w="4077" w:type="dxa"/>
          </w:tcPr>
          <w:p w14:paraId="5852A405"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10"/>
              <w:jc w:val="both"/>
              <w:rPr>
                <w:rFonts w:cs="Times New Roman"/>
                <w:b/>
                <w:bCs/>
                <w:sz w:val="22"/>
                <w:szCs w:val="22"/>
                <w:highlight w:val="yellow"/>
              </w:rPr>
            </w:pPr>
          </w:p>
        </w:tc>
        <w:tc>
          <w:tcPr>
            <w:tcW w:w="1222" w:type="dxa"/>
            <w:tcBorders>
              <w:top w:val="double" w:sz="4" w:space="0" w:color="auto"/>
            </w:tcBorders>
            <w:vAlign w:val="center"/>
          </w:tcPr>
          <w:p w14:paraId="756B4255"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236" w:type="dxa"/>
          </w:tcPr>
          <w:p w14:paraId="2EDCB403"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1452" w:type="dxa"/>
            <w:tcBorders>
              <w:top w:val="double" w:sz="4" w:space="0" w:color="auto"/>
            </w:tcBorders>
          </w:tcPr>
          <w:p w14:paraId="63F297C0"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236" w:type="dxa"/>
          </w:tcPr>
          <w:p w14:paraId="6CB49795"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1313" w:type="dxa"/>
            <w:tcBorders>
              <w:top w:val="double" w:sz="4" w:space="0" w:color="auto"/>
            </w:tcBorders>
          </w:tcPr>
          <w:p w14:paraId="6728327A"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236" w:type="dxa"/>
          </w:tcPr>
          <w:p w14:paraId="0C255C33"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1181" w:type="dxa"/>
            <w:tcBorders>
              <w:top w:val="double" w:sz="4" w:space="0" w:color="auto"/>
            </w:tcBorders>
          </w:tcPr>
          <w:p w14:paraId="104EB6E5"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r>
      <w:tr w:rsidR="000525EC" w:rsidRPr="00515545" w14:paraId="1C7CCA2D" w14:textId="77777777">
        <w:tc>
          <w:tcPr>
            <w:tcW w:w="4077" w:type="dxa"/>
          </w:tcPr>
          <w:p w14:paraId="29FDCBCB"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b/>
                <w:bCs/>
                <w:sz w:val="22"/>
                <w:szCs w:val="22"/>
              </w:rPr>
            </w:pPr>
            <w:r w:rsidRPr="00515545">
              <w:rPr>
                <w:rFonts w:cs="Times New Roman"/>
                <w:sz w:val="22"/>
                <w:szCs w:val="22"/>
                <w:u w:val="single"/>
              </w:rPr>
              <w:t>Separate financial statements</w:t>
            </w:r>
          </w:p>
        </w:tc>
        <w:tc>
          <w:tcPr>
            <w:tcW w:w="1222" w:type="dxa"/>
            <w:vAlign w:val="center"/>
          </w:tcPr>
          <w:p w14:paraId="08800424"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322B80F1"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49FE694E"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401AA150"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58AB5AF2"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40CCCA6F"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0B7ED9F9"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0525EC" w:rsidRPr="00515545" w14:paraId="445818FE" w14:textId="77777777">
        <w:tc>
          <w:tcPr>
            <w:tcW w:w="4077" w:type="dxa"/>
          </w:tcPr>
          <w:p w14:paraId="7A64D3F8" w14:textId="137A46DA"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515545">
              <w:rPr>
                <w:rFonts w:cs="Times New Roman"/>
                <w:sz w:val="22"/>
                <w:szCs w:val="22"/>
              </w:rPr>
              <w:t xml:space="preserve">Net book value at January 1, </w:t>
            </w:r>
            <w:r>
              <w:rPr>
                <w:rFonts w:cs="Times New Roman"/>
                <w:sz w:val="22"/>
                <w:szCs w:val="22"/>
              </w:rPr>
              <w:t>2026</w:t>
            </w:r>
          </w:p>
        </w:tc>
        <w:tc>
          <w:tcPr>
            <w:tcW w:w="1222" w:type="dxa"/>
            <w:vAlign w:val="center"/>
          </w:tcPr>
          <w:p w14:paraId="0924D712"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655B7852"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0123D722"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700D1B2"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55798928" w14:textId="637B5871"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102,101</w:t>
            </w:r>
          </w:p>
        </w:tc>
        <w:tc>
          <w:tcPr>
            <w:tcW w:w="236" w:type="dxa"/>
          </w:tcPr>
          <w:p w14:paraId="328FB3A0"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4DEAD0C6" w14:textId="7128A9BB"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102,101</w:t>
            </w:r>
          </w:p>
        </w:tc>
      </w:tr>
      <w:tr w:rsidR="000525EC" w:rsidRPr="00515545" w14:paraId="352ACFCC" w14:textId="77777777" w:rsidTr="00474E3A">
        <w:tc>
          <w:tcPr>
            <w:tcW w:w="4077" w:type="dxa"/>
          </w:tcPr>
          <w:p w14:paraId="68FB63FE" w14:textId="4A05B7AF"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C73ED9">
              <w:rPr>
                <w:rFonts w:cs="Times New Roman"/>
                <w:sz w:val="22"/>
                <w:szCs w:val="22"/>
              </w:rPr>
              <w:t>Transfers from “</w:t>
            </w:r>
            <w:r>
              <w:rPr>
                <w:rFonts w:cstheme="minorBidi"/>
                <w:sz w:val="22"/>
                <w:szCs w:val="22"/>
              </w:rPr>
              <w:t>Merchandises</w:t>
            </w:r>
            <w:r>
              <w:rPr>
                <w:rFonts w:cs="Times New Roman"/>
                <w:sz w:val="22"/>
                <w:szCs w:val="22"/>
              </w:rPr>
              <w:t xml:space="preserve"> </w:t>
            </w:r>
            <w:r>
              <w:rPr>
                <w:rFonts w:cstheme="minorBidi"/>
                <w:sz w:val="22"/>
                <w:szCs w:val="22"/>
              </w:rPr>
              <w:t>and</w:t>
            </w:r>
          </w:p>
        </w:tc>
        <w:tc>
          <w:tcPr>
            <w:tcW w:w="1222" w:type="dxa"/>
            <w:vAlign w:val="center"/>
          </w:tcPr>
          <w:p w14:paraId="0F37FF50" w14:textId="4DA1CFA1"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724A5316"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28626795" w14:textId="62075056"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622C8AE1"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vAlign w:val="center"/>
          </w:tcPr>
          <w:p w14:paraId="61D8CC14" w14:textId="1D0BA00A"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p>
        </w:tc>
        <w:tc>
          <w:tcPr>
            <w:tcW w:w="236" w:type="dxa"/>
          </w:tcPr>
          <w:p w14:paraId="5519FC26"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vAlign w:val="center"/>
          </w:tcPr>
          <w:p w14:paraId="60EB1252" w14:textId="25AA9B11"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0525EC" w:rsidRPr="00515545" w14:paraId="5801D40C" w14:textId="77777777" w:rsidTr="00474E3A">
        <w:tc>
          <w:tcPr>
            <w:tcW w:w="4077" w:type="dxa"/>
          </w:tcPr>
          <w:p w14:paraId="04418A62" w14:textId="362F1B43" w:rsidR="000525EC" w:rsidRPr="00C73ED9"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 xml:space="preserve">   </w:t>
            </w:r>
            <w:r w:rsidRPr="00C73ED9">
              <w:rPr>
                <w:rFonts w:cs="Times New Roman"/>
                <w:sz w:val="22"/>
                <w:szCs w:val="22"/>
              </w:rPr>
              <w:t>Asset</w:t>
            </w:r>
            <w:r w:rsidR="008E7B8E">
              <w:rPr>
                <w:rFonts w:cs="Times New Roman"/>
                <w:sz w:val="22"/>
                <w:szCs w:val="22"/>
              </w:rPr>
              <w:t>s</w:t>
            </w:r>
            <w:r w:rsidRPr="00C73ED9">
              <w:rPr>
                <w:rFonts w:cs="Times New Roman"/>
                <w:sz w:val="22"/>
                <w:szCs w:val="22"/>
              </w:rPr>
              <w:t xml:space="preserve"> foreclosed”</w:t>
            </w:r>
          </w:p>
        </w:tc>
        <w:tc>
          <w:tcPr>
            <w:tcW w:w="1222" w:type="dxa"/>
            <w:vAlign w:val="center"/>
          </w:tcPr>
          <w:p w14:paraId="61668706" w14:textId="68F2B10F"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3556DE93"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60A58EBC" w14:textId="417F6AC9"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4A619A43"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vAlign w:val="center"/>
          </w:tcPr>
          <w:p w14:paraId="1D67DF9F" w14:textId="50306ECB" w:rsidR="000525EC" w:rsidRPr="00580229"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580229">
              <w:rPr>
                <w:rFonts w:cs="Times New Roman"/>
                <w:sz w:val="22"/>
                <w:szCs w:val="22"/>
              </w:rPr>
              <w:t>406</w:t>
            </w:r>
          </w:p>
        </w:tc>
        <w:tc>
          <w:tcPr>
            <w:tcW w:w="236" w:type="dxa"/>
          </w:tcPr>
          <w:p w14:paraId="34FAA417"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vAlign w:val="center"/>
          </w:tcPr>
          <w:p w14:paraId="0E75CB38" w14:textId="6D17506A" w:rsidR="000525EC" w:rsidRPr="00580229"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580229">
              <w:rPr>
                <w:rFonts w:cs="Times New Roman"/>
                <w:sz w:val="22"/>
                <w:szCs w:val="22"/>
              </w:rPr>
              <w:t>406</w:t>
            </w:r>
          </w:p>
        </w:tc>
      </w:tr>
      <w:tr w:rsidR="000525EC" w:rsidRPr="00515545" w14:paraId="2C6BCE95" w14:textId="77777777" w:rsidTr="00474E3A">
        <w:tc>
          <w:tcPr>
            <w:tcW w:w="4077" w:type="dxa"/>
          </w:tcPr>
          <w:p w14:paraId="70E89A51"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515545">
              <w:rPr>
                <w:rFonts w:cs="Times New Roman"/>
                <w:sz w:val="22"/>
                <w:szCs w:val="22"/>
              </w:rPr>
              <w:t>Disposals - net of accumulated depreciation</w:t>
            </w:r>
          </w:p>
        </w:tc>
        <w:tc>
          <w:tcPr>
            <w:tcW w:w="1222" w:type="dxa"/>
            <w:vAlign w:val="center"/>
          </w:tcPr>
          <w:p w14:paraId="26750FDC" w14:textId="383A7BFF"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3EE3D44"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15B14B72" w14:textId="36B3C878"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4DA82410"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vAlign w:val="center"/>
          </w:tcPr>
          <w:p w14:paraId="467C56E0" w14:textId="09F94D5A" w:rsidR="000525EC" w:rsidRPr="00515545" w:rsidRDefault="00703FB3"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703FB3">
              <w:rPr>
                <w:rFonts w:cs="Times New Roman"/>
                <w:sz w:val="22"/>
                <w:szCs w:val="22"/>
              </w:rPr>
              <w:t>(2,914)</w:t>
            </w:r>
          </w:p>
        </w:tc>
        <w:tc>
          <w:tcPr>
            <w:tcW w:w="236" w:type="dxa"/>
          </w:tcPr>
          <w:p w14:paraId="2B1D99C8"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vAlign w:val="center"/>
          </w:tcPr>
          <w:p w14:paraId="29A14F4C" w14:textId="21F65D8C" w:rsidR="000525EC" w:rsidRPr="00515545" w:rsidRDefault="00703FB3"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703FB3">
              <w:rPr>
                <w:rFonts w:cs="Times New Roman"/>
                <w:sz w:val="22"/>
                <w:szCs w:val="22"/>
              </w:rPr>
              <w:t>(2,914)</w:t>
            </w:r>
          </w:p>
        </w:tc>
      </w:tr>
      <w:tr w:rsidR="000525EC" w:rsidRPr="00515545" w14:paraId="6BB2FE04" w14:textId="77777777">
        <w:tc>
          <w:tcPr>
            <w:tcW w:w="4077" w:type="dxa"/>
          </w:tcPr>
          <w:p w14:paraId="3EE0F7E8"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515545">
              <w:rPr>
                <w:rFonts w:cs="Times New Roman"/>
                <w:sz w:val="22"/>
                <w:szCs w:val="22"/>
              </w:rPr>
              <w:t>Depreciation</w:t>
            </w:r>
            <w:r w:rsidRPr="00515545">
              <w:rPr>
                <w:rFonts w:cs="Times New Roman"/>
                <w:b/>
                <w:bCs/>
                <w:sz w:val="22"/>
                <w:szCs w:val="22"/>
              </w:rPr>
              <w:t xml:space="preserve"> </w:t>
            </w:r>
            <w:r w:rsidRPr="00515545">
              <w:rPr>
                <w:rFonts w:cs="Times New Roman"/>
                <w:sz w:val="22"/>
                <w:szCs w:val="22"/>
              </w:rPr>
              <w:t>charge</w:t>
            </w:r>
            <w:r w:rsidRPr="00515545">
              <w:rPr>
                <w:rFonts w:cs="Times New Roman"/>
                <w:b/>
                <w:bCs/>
                <w:sz w:val="22"/>
                <w:szCs w:val="22"/>
              </w:rPr>
              <w:t xml:space="preserve"> </w:t>
            </w:r>
            <w:r w:rsidRPr="00515545">
              <w:rPr>
                <w:rFonts w:cs="Times New Roman"/>
                <w:sz w:val="22"/>
                <w:szCs w:val="22"/>
              </w:rPr>
              <w:t>for the period</w:t>
            </w:r>
          </w:p>
        </w:tc>
        <w:tc>
          <w:tcPr>
            <w:tcW w:w="1222" w:type="dxa"/>
            <w:vAlign w:val="center"/>
          </w:tcPr>
          <w:p w14:paraId="57934796" w14:textId="3DE0F8E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Cordia New"/>
                <w:sz w:val="22"/>
                <w:szCs w:val="22"/>
              </w:rPr>
            </w:pPr>
            <w:r w:rsidRPr="00515545">
              <w:rPr>
                <w:rFonts w:cs="Times New Roman"/>
                <w:sz w:val="22"/>
                <w:szCs w:val="22"/>
              </w:rPr>
              <w:t>-</w:t>
            </w:r>
          </w:p>
        </w:tc>
        <w:tc>
          <w:tcPr>
            <w:tcW w:w="236" w:type="dxa"/>
          </w:tcPr>
          <w:p w14:paraId="482E2A32"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2E159ECD" w14:textId="7AB99453"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0E79E1C3"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Pr>
          <w:p w14:paraId="74D6ADA9" w14:textId="3C7C2F43"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580229">
              <w:rPr>
                <w:rFonts w:cs="Times New Roman"/>
                <w:sz w:val="22"/>
                <w:szCs w:val="22"/>
              </w:rPr>
              <w:t>(6,395)</w:t>
            </w:r>
          </w:p>
        </w:tc>
        <w:tc>
          <w:tcPr>
            <w:tcW w:w="236" w:type="dxa"/>
          </w:tcPr>
          <w:p w14:paraId="6AD11298"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tcPr>
          <w:p w14:paraId="71C34821" w14:textId="032DE19B"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580229">
              <w:rPr>
                <w:rFonts w:cs="Times New Roman"/>
                <w:sz w:val="22"/>
                <w:szCs w:val="22"/>
              </w:rPr>
              <w:t>(6,395)</w:t>
            </w:r>
          </w:p>
        </w:tc>
      </w:tr>
      <w:tr w:rsidR="000525EC" w:rsidRPr="00515545" w14:paraId="62601935" w14:textId="77777777">
        <w:tc>
          <w:tcPr>
            <w:tcW w:w="4077" w:type="dxa"/>
          </w:tcPr>
          <w:p w14:paraId="4F48C100" w14:textId="21895D24"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C73ED9">
              <w:rPr>
                <w:rFonts w:cs="Times New Roman"/>
                <w:sz w:val="22"/>
                <w:szCs w:val="22"/>
              </w:rPr>
              <w:t>Allowance for impairment losses</w:t>
            </w:r>
          </w:p>
        </w:tc>
        <w:tc>
          <w:tcPr>
            <w:tcW w:w="1222" w:type="dxa"/>
            <w:vAlign w:val="center"/>
          </w:tcPr>
          <w:p w14:paraId="3520F292"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4C068F26"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32AE82EA"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c>
          <w:tcPr>
            <w:tcW w:w="236" w:type="dxa"/>
          </w:tcPr>
          <w:p w14:paraId="6BE12A3D"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Pr>
          <w:p w14:paraId="381E6131" w14:textId="77777777" w:rsidR="000525EC" w:rsidRPr="00C73ED9"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p>
        </w:tc>
        <w:tc>
          <w:tcPr>
            <w:tcW w:w="236" w:type="dxa"/>
          </w:tcPr>
          <w:p w14:paraId="00837889"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tcPr>
          <w:p w14:paraId="4EB3CA2E" w14:textId="77777777" w:rsidR="000525EC" w:rsidRPr="00C73ED9"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0525EC" w:rsidRPr="00515545" w14:paraId="78F7EAC6" w14:textId="77777777">
        <w:tc>
          <w:tcPr>
            <w:tcW w:w="4077" w:type="dxa"/>
          </w:tcPr>
          <w:p w14:paraId="623BED13" w14:textId="671BE105"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Pr>
                <w:rFonts w:cs="Times New Roman"/>
                <w:sz w:val="22"/>
                <w:szCs w:val="22"/>
              </w:rPr>
              <w:t xml:space="preserve">   </w:t>
            </w:r>
            <w:r w:rsidRPr="00515545">
              <w:rPr>
                <w:rFonts w:cs="Times New Roman"/>
                <w:sz w:val="22"/>
                <w:szCs w:val="22"/>
              </w:rPr>
              <w:t>for the period</w:t>
            </w:r>
          </w:p>
        </w:tc>
        <w:tc>
          <w:tcPr>
            <w:tcW w:w="1222" w:type="dxa"/>
            <w:vAlign w:val="center"/>
          </w:tcPr>
          <w:p w14:paraId="3002DFAC" w14:textId="0DA8E34F"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94BA74B"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665DD1F8" w14:textId="4C71555C"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384CFC53"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Pr>
          <w:p w14:paraId="7C78BED6" w14:textId="653A23F9" w:rsidR="000525EC" w:rsidRPr="00515545" w:rsidRDefault="00703FB3"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703FB3">
              <w:rPr>
                <w:rFonts w:cs="Times New Roman"/>
                <w:sz w:val="22"/>
                <w:szCs w:val="22"/>
              </w:rPr>
              <w:t>(3,601)</w:t>
            </w:r>
          </w:p>
        </w:tc>
        <w:tc>
          <w:tcPr>
            <w:tcW w:w="236" w:type="dxa"/>
          </w:tcPr>
          <w:p w14:paraId="3F3E0AE8"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tcPr>
          <w:p w14:paraId="4A35472A" w14:textId="5DF81C1C" w:rsidR="000525EC" w:rsidRPr="00515545" w:rsidRDefault="00703FB3"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703FB3">
              <w:rPr>
                <w:rFonts w:cs="Times New Roman"/>
                <w:sz w:val="22"/>
                <w:szCs w:val="22"/>
              </w:rPr>
              <w:t>(3,601)</w:t>
            </w:r>
          </w:p>
        </w:tc>
      </w:tr>
      <w:tr w:rsidR="000525EC" w:rsidRPr="00515545" w14:paraId="02927692" w14:textId="77777777" w:rsidTr="00474E3A">
        <w:tc>
          <w:tcPr>
            <w:tcW w:w="4077" w:type="dxa"/>
          </w:tcPr>
          <w:p w14:paraId="4CC7CC2C" w14:textId="335734A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b/>
                <w:bCs/>
                <w:sz w:val="22"/>
                <w:szCs w:val="22"/>
              </w:rPr>
            </w:pPr>
            <w:r w:rsidRPr="00515545">
              <w:rPr>
                <w:rFonts w:cs="Times New Roman"/>
                <w:b/>
                <w:bCs/>
                <w:sz w:val="22"/>
                <w:szCs w:val="22"/>
              </w:rPr>
              <w:t xml:space="preserve">Net book value at </w:t>
            </w:r>
            <w:r>
              <w:rPr>
                <w:rFonts w:cs="Times New Roman"/>
                <w:b/>
                <w:bCs/>
                <w:sz w:val="22"/>
                <w:szCs w:val="22"/>
              </w:rPr>
              <w:t>March 31</w:t>
            </w:r>
            <w:r w:rsidRPr="00515545">
              <w:rPr>
                <w:rFonts w:cs="Times New Roman"/>
                <w:b/>
                <w:bCs/>
                <w:sz w:val="22"/>
                <w:szCs w:val="22"/>
              </w:rPr>
              <w:t xml:space="preserve">, </w:t>
            </w:r>
            <w:r>
              <w:rPr>
                <w:rFonts w:cs="Times New Roman"/>
                <w:b/>
                <w:bCs/>
                <w:sz w:val="22"/>
                <w:szCs w:val="22"/>
              </w:rPr>
              <w:t>2026</w:t>
            </w:r>
          </w:p>
        </w:tc>
        <w:tc>
          <w:tcPr>
            <w:tcW w:w="1222" w:type="dxa"/>
            <w:tcBorders>
              <w:top w:val="single" w:sz="4" w:space="0" w:color="auto"/>
              <w:bottom w:val="double" w:sz="4" w:space="0" w:color="auto"/>
            </w:tcBorders>
            <w:vAlign w:val="center"/>
          </w:tcPr>
          <w:p w14:paraId="27F0A368"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5B98414"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single" w:sz="4" w:space="0" w:color="auto"/>
              <w:bottom w:val="double" w:sz="4" w:space="0" w:color="auto"/>
            </w:tcBorders>
            <w:vAlign w:val="center"/>
          </w:tcPr>
          <w:p w14:paraId="490CCF0D"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0B70131F"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Borders>
              <w:top w:val="single" w:sz="4" w:space="0" w:color="auto"/>
              <w:bottom w:val="double" w:sz="4" w:space="0" w:color="auto"/>
            </w:tcBorders>
            <w:vAlign w:val="center"/>
          </w:tcPr>
          <w:p w14:paraId="659A473A" w14:textId="7E013595"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580229">
              <w:rPr>
                <w:rFonts w:cs="Times New Roman"/>
                <w:sz w:val="22"/>
                <w:szCs w:val="22"/>
              </w:rPr>
              <w:t>89,597</w:t>
            </w:r>
          </w:p>
        </w:tc>
        <w:tc>
          <w:tcPr>
            <w:tcW w:w="236" w:type="dxa"/>
          </w:tcPr>
          <w:p w14:paraId="6AAB7A66" w14:textId="77777777"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tcBorders>
              <w:top w:val="single" w:sz="4" w:space="0" w:color="auto"/>
              <w:bottom w:val="double" w:sz="4" w:space="0" w:color="auto"/>
            </w:tcBorders>
            <w:vAlign w:val="center"/>
          </w:tcPr>
          <w:p w14:paraId="4F837E56" w14:textId="7D68ADA5" w:rsidR="000525EC" w:rsidRPr="00515545" w:rsidRDefault="000525EC" w:rsidP="00052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580229">
              <w:rPr>
                <w:rFonts w:cs="Times New Roman"/>
                <w:sz w:val="22"/>
                <w:szCs w:val="22"/>
              </w:rPr>
              <w:t>89,597</w:t>
            </w:r>
          </w:p>
        </w:tc>
      </w:tr>
    </w:tbl>
    <w:p w14:paraId="47DB83E6" w14:textId="77777777" w:rsidR="00D05033" w:rsidRPr="00515545" w:rsidRDefault="00D05033" w:rsidP="00D05033">
      <w:pPr>
        <w:pStyle w:val="a3"/>
        <w:widowControl/>
        <w:spacing w:line="240" w:lineRule="atLeast"/>
        <w:ind w:right="-45"/>
        <w:jc w:val="thaiDistribute"/>
        <w:rPr>
          <w:rFonts w:hAnsi="Times New Roman" w:cs="Times New Roman"/>
          <w:b w:val="0"/>
          <w:bCs w:val="0"/>
          <w:sz w:val="22"/>
          <w:szCs w:val="22"/>
          <w:highlight w:val="yellow"/>
        </w:rPr>
      </w:pPr>
    </w:p>
    <w:p w14:paraId="4B5FE5A0" w14:textId="617F50DD" w:rsidR="00D05033" w:rsidRPr="00515545" w:rsidRDefault="00D05033"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r w:rsidRPr="00515545">
        <w:rPr>
          <w:rFonts w:cs="Times New Roman"/>
          <w:sz w:val="22"/>
          <w:szCs w:val="22"/>
        </w:rPr>
        <w:t>Lease payments to be received</w:t>
      </w:r>
      <w:r w:rsidRPr="00515545">
        <w:rPr>
          <w:rFonts w:cs="Cordia New" w:hint="cs"/>
          <w:sz w:val="22"/>
          <w:szCs w:val="22"/>
          <w:cs/>
        </w:rPr>
        <w:t xml:space="preserve"> </w:t>
      </w:r>
      <w:r w:rsidRPr="00515545">
        <w:rPr>
          <w:rFonts w:cs="Cordia New"/>
          <w:sz w:val="22"/>
          <w:szCs w:val="22"/>
        </w:rPr>
        <w:t>f</w:t>
      </w:r>
      <w:r w:rsidR="003300D7" w:rsidRPr="00515545">
        <w:rPr>
          <w:rFonts w:cs="Cordia New"/>
          <w:sz w:val="22"/>
          <w:szCs w:val="22"/>
        </w:rPr>
        <w:t>rom</w:t>
      </w:r>
      <w:r w:rsidRPr="00515545">
        <w:rPr>
          <w:rFonts w:cs="Times New Roman"/>
          <w:sz w:val="22"/>
          <w:szCs w:val="22"/>
        </w:rPr>
        <w:t xml:space="preserve"> </w:t>
      </w:r>
      <w:r w:rsidR="003300D7" w:rsidRPr="00515545">
        <w:rPr>
          <w:rFonts w:cs="Times New Roman"/>
          <w:sz w:val="22"/>
          <w:szCs w:val="22"/>
        </w:rPr>
        <w:t>property</w:t>
      </w:r>
      <w:r w:rsidRPr="00515545">
        <w:rPr>
          <w:rFonts w:cs="Times New Roman"/>
          <w:sz w:val="22"/>
          <w:szCs w:val="22"/>
        </w:rPr>
        <w:t xml:space="preserve"> for lease are as follows:</w:t>
      </w:r>
    </w:p>
    <w:p w14:paraId="38F8F827" w14:textId="77777777" w:rsidR="00D05033" w:rsidRPr="00150236" w:rsidRDefault="00D05033"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tbl>
      <w:tblPr>
        <w:tblW w:w="9748" w:type="dxa"/>
        <w:tblLayout w:type="fixed"/>
        <w:tblLook w:val="01E0" w:firstRow="1" w:lastRow="1" w:firstColumn="1" w:lastColumn="1" w:noHBand="0" w:noVBand="0"/>
      </w:tblPr>
      <w:tblGrid>
        <w:gridCol w:w="3793"/>
        <w:gridCol w:w="1276"/>
        <w:gridCol w:w="283"/>
        <w:gridCol w:w="1276"/>
        <w:gridCol w:w="284"/>
        <w:gridCol w:w="1276"/>
        <w:gridCol w:w="283"/>
        <w:gridCol w:w="1277"/>
      </w:tblGrid>
      <w:tr w:rsidR="00F232F2" w:rsidRPr="00515545" w14:paraId="0CC52777" w14:textId="77777777" w:rsidTr="00F232F2">
        <w:tc>
          <w:tcPr>
            <w:tcW w:w="3793" w:type="dxa"/>
            <w:vAlign w:val="bottom"/>
          </w:tcPr>
          <w:p w14:paraId="32938DD9"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5955" w:type="dxa"/>
            <w:gridSpan w:val="7"/>
            <w:tcBorders>
              <w:bottom w:val="single" w:sz="4" w:space="0" w:color="auto"/>
            </w:tcBorders>
          </w:tcPr>
          <w:p w14:paraId="61B58BE8"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In Thousand Baht</w:t>
            </w:r>
          </w:p>
        </w:tc>
      </w:tr>
      <w:tr w:rsidR="00F232F2" w:rsidRPr="00515545" w14:paraId="25DF3817" w14:textId="77777777" w:rsidTr="00F232F2">
        <w:tblPrEx>
          <w:tblLook w:val="04A0" w:firstRow="1" w:lastRow="0" w:firstColumn="1" w:lastColumn="0" w:noHBand="0" w:noVBand="1"/>
        </w:tblPrEx>
        <w:trPr>
          <w:trHeight w:val="175"/>
        </w:trPr>
        <w:tc>
          <w:tcPr>
            <w:tcW w:w="3793" w:type="dxa"/>
            <w:vAlign w:val="bottom"/>
          </w:tcPr>
          <w:p w14:paraId="0287AE17" w14:textId="77777777" w:rsidR="00F232F2" w:rsidRPr="00515545" w:rsidRDefault="00F232F2" w:rsidP="00B44156">
            <w:pPr>
              <w:tabs>
                <w:tab w:val="left" w:pos="162"/>
              </w:tabs>
              <w:ind w:right="-108"/>
              <w:rPr>
                <w:rFonts w:cs="Times New Roman"/>
                <w:sz w:val="22"/>
                <w:szCs w:val="22"/>
              </w:rPr>
            </w:pPr>
          </w:p>
        </w:tc>
        <w:tc>
          <w:tcPr>
            <w:tcW w:w="2835" w:type="dxa"/>
            <w:gridSpan w:val="3"/>
            <w:tcBorders>
              <w:top w:val="single" w:sz="4" w:space="0" w:color="auto"/>
            </w:tcBorders>
            <w:vAlign w:val="center"/>
          </w:tcPr>
          <w:p w14:paraId="2A2E6220" w14:textId="77777777" w:rsidR="00F232F2" w:rsidRPr="00515545" w:rsidRDefault="00F232F2" w:rsidP="00B4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Consolidated</w:t>
            </w:r>
          </w:p>
        </w:tc>
        <w:tc>
          <w:tcPr>
            <w:tcW w:w="284" w:type="dxa"/>
            <w:tcBorders>
              <w:top w:val="single" w:sz="4" w:space="0" w:color="auto"/>
            </w:tcBorders>
            <w:vAlign w:val="center"/>
          </w:tcPr>
          <w:p w14:paraId="50774130" w14:textId="77777777" w:rsidR="00F232F2" w:rsidRPr="00515545" w:rsidRDefault="00F232F2" w:rsidP="00B4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top w:val="single" w:sz="4" w:space="0" w:color="auto"/>
            </w:tcBorders>
            <w:vAlign w:val="center"/>
          </w:tcPr>
          <w:p w14:paraId="0A0CBDEF" w14:textId="77777777" w:rsidR="00F232F2" w:rsidRPr="00515545" w:rsidRDefault="00F232F2" w:rsidP="00B4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Separate</w:t>
            </w:r>
          </w:p>
        </w:tc>
      </w:tr>
      <w:tr w:rsidR="00F232F2" w:rsidRPr="00515545" w14:paraId="515F7DB5" w14:textId="77777777" w:rsidTr="00F232F2">
        <w:tblPrEx>
          <w:tblLook w:val="04A0" w:firstRow="1" w:lastRow="0" w:firstColumn="1" w:lastColumn="0" w:noHBand="0" w:noVBand="1"/>
        </w:tblPrEx>
        <w:trPr>
          <w:trHeight w:val="175"/>
        </w:trPr>
        <w:tc>
          <w:tcPr>
            <w:tcW w:w="3793" w:type="dxa"/>
            <w:vAlign w:val="bottom"/>
          </w:tcPr>
          <w:p w14:paraId="7F77A205" w14:textId="77777777" w:rsidR="00F232F2" w:rsidRPr="00515545" w:rsidRDefault="00F232F2" w:rsidP="00B44156">
            <w:pPr>
              <w:tabs>
                <w:tab w:val="left" w:pos="162"/>
              </w:tabs>
              <w:ind w:right="-108"/>
              <w:rPr>
                <w:rFonts w:cs="Times New Roman"/>
                <w:sz w:val="22"/>
                <w:szCs w:val="22"/>
              </w:rPr>
            </w:pPr>
          </w:p>
        </w:tc>
        <w:tc>
          <w:tcPr>
            <w:tcW w:w="2835" w:type="dxa"/>
            <w:gridSpan w:val="3"/>
            <w:tcBorders>
              <w:bottom w:val="single" w:sz="4" w:space="0" w:color="auto"/>
            </w:tcBorders>
            <w:vAlign w:val="center"/>
          </w:tcPr>
          <w:p w14:paraId="2B8F8797" w14:textId="77777777" w:rsidR="00F232F2" w:rsidRPr="00515545" w:rsidRDefault="00F232F2" w:rsidP="00B4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financial statements</w:t>
            </w:r>
          </w:p>
        </w:tc>
        <w:tc>
          <w:tcPr>
            <w:tcW w:w="284" w:type="dxa"/>
            <w:vAlign w:val="center"/>
          </w:tcPr>
          <w:p w14:paraId="3C516361" w14:textId="77777777" w:rsidR="00F232F2" w:rsidRPr="00515545" w:rsidRDefault="00F232F2" w:rsidP="00B4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bottom w:val="single" w:sz="4" w:space="0" w:color="auto"/>
            </w:tcBorders>
            <w:vAlign w:val="center"/>
          </w:tcPr>
          <w:p w14:paraId="195E4A92" w14:textId="77777777" w:rsidR="00F232F2" w:rsidRPr="00515545" w:rsidRDefault="00F232F2" w:rsidP="00B44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financial statements</w:t>
            </w:r>
          </w:p>
        </w:tc>
      </w:tr>
      <w:tr w:rsidR="00F232F2" w:rsidRPr="00515545" w14:paraId="693240C4" w14:textId="77777777" w:rsidTr="00F232F2">
        <w:tblPrEx>
          <w:tblLook w:val="04A0" w:firstRow="1" w:lastRow="0" w:firstColumn="1" w:lastColumn="0" w:noHBand="0" w:noVBand="1"/>
        </w:tblPrEx>
        <w:trPr>
          <w:trHeight w:val="175"/>
        </w:trPr>
        <w:tc>
          <w:tcPr>
            <w:tcW w:w="3793" w:type="dxa"/>
            <w:vAlign w:val="bottom"/>
          </w:tcPr>
          <w:p w14:paraId="57666B35" w14:textId="77777777" w:rsidR="00F232F2" w:rsidRPr="00515545" w:rsidRDefault="00F232F2" w:rsidP="00F232F2">
            <w:pPr>
              <w:tabs>
                <w:tab w:val="left" w:pos="162"/>
              </w:tabs>
              <w:ind w:right="-108"/>
              <w:rPr>
                <w:rFonts w:cs="Times New Roman"/>
                <w:sz w:val="22"/>
                <w:szCs w:val="22"/>
              </w:rPr>
            </w:pPr>
          </w:p>
        </w:tc>
        <w:tc>
          <w:tcPr>
            <w:tcW w:w="1276" w:type="dxa"/>
            <w:vAlign w:val="center"/>
          </w:tcPr>
          <w:p w14:paraId="0F2BC405" w14:textId="3112D6E1"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March 31</w:t>
            </w:r>
            <w:r w:rsidRPr="00515545">
              <w:rPr>
                <w:rFonts w:cs="Times New Roman"/>
                <w:sz w:val="22"/>
                <w:szCs w:val="22"/>
              </w:rPr>
              <w:t>,</w:t>
            </w:r>
          </w:p>
        </w:tc>
        <w:tc>
          <w:tcPr>
            <w:tcW w:w="283" w:type="dxa"/>
            <w:vAlign w:val="center"/>
          </w:tcPr>
          <w:p w14:paraId="1D0BBFA5"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vAlign w:val="center"/>
          </w:tcPr>
          <w:p w14:paraId="66C3EFE3" w14:textId="1F6BDCBB"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c>
          <w:tcPr>
            <w:tcW w:w="284" w:type="dxa"/>
            <w:vAlign w:val="center"/>
          </w:tcPr>
          <w:p w14:paraId="05D6B43B"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vAlign w:val="center"/>
          </w:tcPr>
          <w:p w14:paraId="18CCE9F7" w14:textId="721E4BCE"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March 31</w:t>
            </w:r>
            <w:r w:rsidRPr="00515545">
              <w:rPr>
                <w:rFonts w:cs="Times New Roman"/>
                <w:sz w:val="22"/>
                <w:szCs w:val="22"/>
              </w:rPr>
              <w:t>,</w:t>
            </w:r>
          </w:p>
        </w:tc>
        <w:tc>
          <w:tcPr>
            <w:tcW w:w="283" w:type="dxa"/>
            <w:vAlign w:val="center"/>
          </w:tcPr>
          <w:p w14:paraId="08387ADB"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vAlign w:val="center"/>
          </w:tcPr>
          <w:p w14:paraId="79CDDA07" w14:textId="03260331"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r>
      <w:tr w:rsidR="00F232F2" w:rsidRPr="00515545" w14:paraId="0149DF55" w14:textId="77777777" w:rsidTr="00F232F2">
        <w:tblPrEx>
          <w:tblLook w:val="04A0" w:firstRow="1" w:lastRow="0" w:firstColumn="1" w:lastColumn="0" w:noHBand="0" w:noVBand="1"/>
        </w:tblPrEx>
        <w:trPr>
          <w:trHeight w:val="175"/>
        </w:trPr>
        <w:tc>
          <w:tcPr>
            <w:tcW w:w="3793" w:type="dxa"/>
            <w:vAlign w:val="bottom"/>
          </w:tcPr>
          <w:p w14:paraId="2678AFC0" w14:textId="77777777" w:rsidR="00F232F2" w:rsidRPr="00515545" w:rsidRDefault="00F232F2" w:rsidP="00F232F2">
            <w:pPr>
              <w:tabs>
                <w:tab w:val="left" w:pos="162"/>
              </w:tabs>
              <w:ind w:right="-108"/>
              <w:rPr>
                <w:rFonts w:cs="Times New Roman"/>
                <w:sz w:val="22"/>
                <w:szCs w:val="22"/>
              </w:rPr>
            </w:pPr>
          </w:p>
        </w:tc>
        <w:tc>
          <w:tcPr>
            <w:tcW w:w="1276" w:type="dxa"/>
            <w:tcBorders>
              <w:bottom w:val="single" w:sz="4" w:space="0" w:color="auto"/>
            </w:tcBorders>
            <w:vAlign w:val="center"/>
          </w:tcPr>
          <w:p w14:paraId="7EFB3223" w14:textId="6A0E943E" w:rsidR="00F232F2" w:rsidRPr="00515545" w:rsidRDefault="00150236"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2026</w:t>
            </w:r>
          </w:p>
        </w:tc>
        <w:tc>
          <w:tcPr>
            <w:tcW w:w="283" w:type="dxa"/>
            <w:vAlign w:val="center"/>
          </w:tcPr>
          <w:p w14:paraId="05BF5D4F"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bottom w:val="single" w:sz="4" w:space="0" w:color="auto"/>
            </w:tcBorders>
            <w:vAlign w:val="center"/>
          </w:tcPr>
          <w:p w14:paraId="196B4517" w14:textId="77952BEC" w:rsidR="00F232F2" w:rsidRPr="00515545" w:rsidRDefault="00150236"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84" w:type="dxa"/>
            <w:vAlign w:val="center"/>
          </w:tcPr>
          <w:p w14:paraId="43464F55"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7B5E50C2" w14:textId="3BE41320" w:rsidR="00F232F2" w:rsidRPr="00515545" w:rsidRDefault="00150236"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2026</w:t>
            </w:r>
          </w:p>
        </w:tc>
        <w:tc>
          <w:tcPr>
            <w:tcW w:w="283" w:type="dxa"/>
            <w:vAlign w:val="center"/>
          </w:tcPr>
          <w:p w14:paraId="6C4D1D5B" w14:textId="77777777" w:rsidR="00F232F2" w:rsidRPr="00515545"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bottom w:val="single" w:sz="4" w:space="0" w:color="auto"/>
            </w:tcBorders>
            <w:vAlign w:val="center"/>
          </w:tcPr>
          <w:p w14:paraId="656C2810" w14:textId="688EDDB4" w:rsidR="00F232F2" w:rsidRPr="00515545" w:rsidRDefault="00150236"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r>
      <w:tr w:rsidR="00F232F2" w:rsidRPr="009C6324" w14:paraId="7ED29026" w14:textId="77777777" w:rsidTr="00F232F2">
        <w:tblPrEx>
          <w:tblLook w:val="04A0" w:firstRow="1" w:lastRow="0" w:firstColumn="1" w:lastColumn="0" w:noHBand="0" w:noVBand="1"/>
        </w:tblPrEx>
        <w:tc>
          <w:tcPr>
            <w:tcW w:w="3793" w:type="dxa"/>
            <w:vAlign w:val="bottom"/>
          </w:tcPr>
          <w:p w14:paraId="47EB93B7" w14:textId="77777777" w:rsidR="00F232F2" w:rsidRPr="009C6324" w:rsidRDefault="00F232F2" w:rsidP="00F232F2">
            <w:pPr>
              <w:tabs>
                <w:tab w:val="left" w:pos="162"/>
              </w:tabs>
              <w:spacing w:line="180" w:lineRule="atLeast"/>
              <w:ind w:right="-108"/>
              <w:rPr>
                <w:rFonts w:cs="Times New Roman"/>
                <w:sz w:val="20"/>
                <w:szCs w:val="20"/>
              </w:rPr>
            </w:pPr>
          </w:p>
        </w:tc>
        <w:tc>
          <w:tcPr>
            <w:tcW w:w="1276" w:type="dxa"/>
          </w:tcPr>
          <w:p w14:paraId="338EBEA1" w14:textId="77777777" w:rsidR="00F232F2" w:rsidRPr="009C6324"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center"/>
              <w:rPr>
                <w:rFonts w:cs="Times New Roman"/>
                <w:sz w:val="20"/>
                <w:szCs w:val="20"/>
                <w:highlight w:val="yellow"/>
              </w:rPr>
            </w:pPr>
          </w:p>
        </w:tc>
        <w:tc>
          <w:tcPr>
            <w:tcW w:w="283" w:type="dxa"/>
          </w:tcPr>
          <w:p w14:paraId="0633F697" w14:textId="77777777" w:rsidR="00F232F2" w:rsidRPr="009C6324"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80" w:lineRule="atLeast"/>
              <w:rPr>
                <w:rFonts w:cs="Times New Roman"/>
                <w:sz w:val="20"/>
                <w:szCs w:val="20"/>
                <w:highlight w:val="yellow"/>
              </w:rPr>
            </w:pPr>
          </w:p>
        </w:tc>
        <w:tc>
          <w:tcPr>
            <w:tcW w:w="1276" w:type="dxa"/>
          </w:tcPr>
          <w:p w14:paraId="1287B901" w14:textId="77777777" w:rsidR="00F232F2" w:rsidRPr="009C6324"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20"/>
                <w:szCs w:val="20"/>
                <w:highlight w:val="yellow"/>
              </w:rPr>
            </w:pPr>
          </w:p>
        </w:tc>
        <w:tc>
          <w:tcPr>
            <w:tcW w:w="284" w:type="dxa"/>
          </w:tcPr>
          <w:p w14:paraId="7BD10D0A" w14:textId="77777777" w:rsidR="00F232F2" w:rsidRPr="009C6324"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80" w:lineRule="atLeast"/>
              <w:rPr>
                <w:rFonts w:cs="Times New Roman"/>
                <w:sz w:val="20"/>
                <w:szCs w:val="20"/>
                <w:highlight w:val="yellow"/>
              </w:rPr>
            </w:pPr>
          </w:p>
        </w:tc>
        <w:tc>
          <w:tcPr>
            <w:tcW w:w="1276" w:type="dxa"/>
          </w:tcPr>
          <w:p w14:paraId="1DEE22E2" w14:textId="77777777" w:rsidR="00F232F2" w:rsidRPr="009C6324"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20"/>
                <w:szCs w:val="20"/>
                <w:highlight w:val="yellow"/>
              </w:rPr>
            </w:pPr>
          </w:p>
        </w:tc>
        <w:tc>
          <w:tcPr>
            <w:tcW w:w="283" w:type="dxa"/>
          </w:tcPr>
          <w:p w14:paraId="53BD0175" w14:textId="77777777" w:rsidR="00F232F2" w:rsidRPr="009C6324" w:rsidRDefault="00F232F2" w:rsidP="00F232F2">
            <w:pPr>
              <w:tabs>
                <w:tab w:val="clear" w:pos="3742"/>
                <w:tab w:val="clear" w:pos="4451"/>
                <w:tab w:val="clear" w:pos="4678"/>
                <w:tab w:val="clear" w:pos="5387"/>
                <w:tab w:val="clear" w:pos="5613"/>
                <w:tab w:val="clear" w:pos="6322"/>
                <w:tab w:val="clear" w:pos="6549"/>
                <w:tab w:val="decimal" w:pos="972"/>
                <w:tab w:val="decimal" w:pos="1026"/>
              </w:tabs>
              <w:spacing w:line="180" w:lineRule="atLeast"/>
              <w:ind w:left="-108"/>
              <w:rPr>
                <w:rFonts w:cs="Times New Roman"/>
                <w:sz w:val="20"/>
                <w:szCs w:val="20"/>
                <w:highlight w:val="yellow"/>
              </w:rPr>
            </w:pPr>
          </w:p>
        </w:tc>
        <w:tc>
          <w:tcPr>
            <w:tcW w:w="1277" w:type="dxa"/>
          </w:tcPr>
          <w:p w14:paraId="14EDB8AD" w14:textId="77777777" w:rsidR="00F232F2" w:rsidRPr="009C6324" w:rsidRDefault="00F232F2" w:rsidP="00F23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20"/>
                <w:szCs w:val="20"/>
                <w:highlight w:val="yellow"/>
              </w:rPr>
            </w:pPr>
          </w:p>
        </w:tc>
      </w:tr>
      <w:tr w:rsidR="009C6324" w:rsidRPr="00515545" w14:paraId="7D421CAF" w14:textId="77777777" w:rsidTr="00F232F2">
        <w:tblPrEx>
          <w:tblLook w:val="04A0" w:firstRow="1" w:lastRow="0" w:firstColumn="1" w:lastColumn="0" w:noHBand="0" w:noVBand="1"/>
        </w:tblPrEx>
        <w:tc>
          <w:tcPr>
            <w:tcW w:w="3793" w:type="dxa"/>
          </w:tcPr>
          <w:p w14:paraId="6EF0F0B2" w14:textId="77777777" w:rsidR="009C6324" w:rsidRPr="00515545" w:rsidRDefault="009C6324" w:rsidP="009C6324">
            <w:pPr>
              <w:tabs>
                <w:tab w:val="left" w:pos="162"/>
              </w:tabs>
              <w:ind w:left="-110" w:right="-108"/>
              <w:rPr>
                <w:rFonts w:cs="Times New Roman"/>
                <w:sz w:val="22"/>
                <w:szCs w:val="22"/>
              </w:rPr>
            </w:pPr>
            <w:r w:rsidRPr="00515545">
              <w:rPr>
                <w:sz w:val="22"/>
                <w:szCs w:val="22"/>
              </w:rPr>
              <w:t>Within 1 year</w:t>
            </w:r>
          </w:p>
        </w:tc>
        <w:tc>
          <w:tcPr>
            <w:tcW w:w="1276" w:type="dxa"/>
          </w:tcPr>
          <w:p w14:paraId="2C4ED646" w14:textId="69CE5D79" w:rsidR="009C6324" w:rsidRPr="00515545" w:rsidRDefault="00580229"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80229">
              <w:rPr>
                <w:rFonts w:cs="Times New Roman"/>
                <w:sz w:val="22"/>
                <w:szCs w:val="22"/>
              </w:rPr>
              <w:t>29,833</w:t>
            </w:r>
          </w:p>
        </w:tc>
        <w:tc>
          <w:tcPr>
            <w:tcW w:w="283" w:type="dxa"/>
          </w:tcPr>
          <w:p w14:paraId="677F0DC6" w14:textId="77777777"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104056AD" w14:textId="607CB7E1"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3479C">
              <w:rPr>
                <w:rFonts w:cs="Times New Roman"/>
                <w:sz w:val="22"/>
                <w:szCs w:val="22"/>
              </w:rPr>
              <w:t>34,557</w:t>
            </w:r>
          </w:p>
        </w:tc>
        <w:tc>
          <w:tcPr>
            <w:tcW w:w="284" w:type="dxa"/>
          </w:tcPr>
          <w:p w14:paraId="0F49D3FD" w14:textId="77777777"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1E5639AC" w14:textId="33DC0C5C" w:rsidR="009C6324" w:rsidRPr="00515545" w:rsidRDefault="00580229"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80229">
              <w:rPr>
                <w:rFonts w:cs="Times New Roman"/>
                <w:sz w:val="22"/>
                <w:szCs w:val="22"/>
              </w:rPr>
              <w:t>28,903</w:t>
            </w:r>
          </w:p>
        </w:tc>
        <w:tc>
          <w:tcPr>
            <w:tcW w:w="283" w:type="dxa"/>
          </w:tcPr>
          <w:p w14:paraId="6CEF4E21" w14:textId="77777777" w:rsidR="009C6324" w:rsidRPr="00515545" w:rsidRDefault="009C6324" w:rsidP="009C6324">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Pr>
          <w:p w14:paraId="33952F3E" w14:textId="2F3C03E8"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3479C">
              <w:rPr>
                <w:rFonts w:cs="Times New Roman"/>
                <w:sz w:val="22"/>
                <w:szCs w:val="22"/>
              </w:rPr>
              <w:t>34,137</w:t>
            </w:r>
          </w:p>
        </w:tc>
      </w:tr>
      <w:tr w:rsidR="009C6324" w:rsidRPr="00515545" w14:paraId="76749E8A" w14:textId="77777777" w:rsidTr="00F232F2">
        <w:tblPrEx>
          <w:tblLook w:val="04A0" w:firstRow="1" w:lastRow="0" w:firstColumn="1" w:lastColumn="0" w:noHBand="0" w:noVBand="1"/>
        </w:tblPrEx>
        <w:tc>
          <w:tcPr>
            <w:tcW w:w="3793" w:type="dxa"/>
          </w:tcPr>
          <w:p w14:paraId="6C536A7F" w14:textId="573020D9" w:rsidR="009C6324" w:rsidRPr="00515545" w:rsidRDefault="009C6324" w:rsidP="009C6324">
            <w:pPr>
              <w:tabs>
                <w:tab w:val="left" w:pos="162"/>
              </w:tabs>
              <w:ind w:left="-110" w:right="-108"/>
              <w:rPr>
                <w:rFonts w:cs="Times New Roman"/>
                <w:sz w:val="22"/>
                <w:szCs w:val="22"/>
              </w:rPr>
            </w:pPr>
            <w:r w:rsidRPr="00515545">
              <w:rPr>
                <w:sz w:val="22"/>
                <w:szCs w:val="22"/>
              </w:rPr>
              <w:t>After 1 year but not ov</w:t>
            </w:r>
            <w:r w:rsidRPr="00580229">
              <w:rPr>
                <w:sz w:val="22"/>
                <w:szCs w:val="22"/>
              </w:rPr>
              <w:t>er</w:t>
            </w:r>
            <w:r w:rsidRPr="00580229">
              <w:rPr>
                <w:rFonts w:cs="Times New Roman"/>
                <w:sz w:val="22"/>
                <w:szCs w:val="22"/>
              </w:rPr>
              <w:t xml:space="preserve"> </w:t>
            </w:r>
            <w:r w:rsidR="00BA639E" w:rsidRPr="00580229">
              <w:rPr>
                <w:rFonts w:cs="Times New Roman"/>
                <w:sz w:val="22"/>
                <w:szCs w:val="22"/>
              </w:rPr>
              <w:t>3</w:t>
            </w:r>
            <w:r w:rsidRPr="00580229">
              <w:rPr>
                <w:rFonts w:cs="Times New Roman"/>
                <w:sz w:val="22"/>
                <w:szCs w:val="22"/>
              </w:rPr>
              <w:t xml:space="preserve"> years</w:t>
            </w:r>
          </w:p>
        </w:tc>
        <w:tc>
          <w:tcPr>
            <w:tcW w:w="1276" w:type="dxa"/>
            <w:tcBorders>
              <w:bottom w:val="single" w:sz="4" w:space="0" w:color="auto"/>
            </w:tcBorders>
          </w:tcPr>
          <w:p w14:paraId="57296CF7" w14:textId="229886DF" w:rsidR="009C6324" w:rsidRPr="00515545" w:rsidRDefault="00580229"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80229">
              <w:rPr>
                <w:rFonts w:cs="Times New Roman"/>
                <w:sz w:val="22"/>
                <w:szCs w:val="22"/>
              </w:rPr>
              <w:t>2,761</w:t>
            </w:r>
          </w:p>
        </w:tc>
        <w:tc>
          <w:tcPr>
            <w:tcW w:w="283" w:type="dxa"/>
          </w:tcPr>
          <w:p w14:paraId="6B46300C" w14:textId="77777777"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7EAE20E9" w14:textId="2BA726F4"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3479C">
              <w:rPr>
                <w:rFonts w:cs="Times New Roman"/>
                <w:sz w:val="22"/>
                <w:szCs w:val="22"/>
              </w:rPr>
              <w:t>4,530</w:t>
            </w:r>
          </w:p>
        </w:tc>
        <w:tc>
          <w:tcPr>
            <w:tcW w:w="284" w:type="dxa"/>
          </w:tcPr>
          <w:p w14:paraId="793181DA" w14:textId="77777777"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7B4F8818" w14:textId="425E6DE8" w:rsidR="009C6324" w:rsidRPr="00515545" w:rsidRDefault="00580229"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80229">
              <w:rPr>
                <w:rFonts w:cs="Times New Roman"/>
                <w:sz w:val="22"/>
                <w:szCs w:val="22"/>
              </w:rPr>
              <w:t>1,561</w:t>
            </w:r>
          </w:p>
        </w:tc>
        <w:tc>
          <w:tcPr>
            <w:tcW w:w="283" w:type="dxa"/>
          </w:tcPr>
          <w:p w14:paraId="35250352" w14:textId="77777777"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tcBorders>
              <w:bottom w:val="single" w:sz="4" w:space="0" w:color="auto"/>
            </w:tcBorders>
          </w:tcPr>
          <w:p w14:paraId="67FD2B57" w14:textId="2C6EA589"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3479C">
              <w:rPr>
                <w:rFonts w:cs="Times New Roman"/>
                <w:sz w:val="22"/>
                <w:szCs w:val="22"/>
              </w:rPr>
              <w:t>2,610</w:t>
            </w:r>
          </w:p>
        </w:tc>
      </w:tr>
      <w:tr w:rsidR="009C6324" w:rsidRPr="00515545" w14:paraId="1A5EEC9B" w14:textId="77777777" w:rsidTr="00F232F2">
        <w:tblPrEx>
          <w:tblLook w:val="04A0" w:firstRow="1" w:lastRow="0" w:firstColumn="1" w:lastColumn="0" w:noHBand="0" w:noVBand="1"/>
        </w:tblPrEx>
        <w:tc>
          <w:tcPr>
            <w:tcW w:w="3793" w:type="dxa"/>
          </w:tcPr>
          <w:p w14:paraId="72F31096" w14:textId="77777777" w:rsidR="009C6324" w:rsidRPr="00515545" w:rsidRDefault="009C6324" w:rsidP="009C6324">
            <w:pPr>
              <w:tabs>
                <w:tab w:val="left" w:pos="162"/>
              </w:tabs>
              <w:ind w:left="-110" w:right="-108"/>
              <w:rPr>
                <w:sz w:val="22"/>
                <w:szCs w:val="22"/>
              </w:rPr>
            </w:pPr>
            <w:r>
              <w:rPr>
                <w:sz w:val="22"/>
                <w:szCs w:val="22"/>
              </w:rPr>
              <w:t>Total</w:t>
            </w:r>
          </w:p>
        </w:tc>
        <w:tc>
          <w:tcPr>
            <w:tcW w:w="1276" w:type="dxa"/>
            <w:tcBorders>
              <w:bottom w:val="double" w:sz="4" w:space="0" w:color="auto"/>
            </w:tcBorders>
          </w:tcPr>
          <w:p w14:paraId="71D03F74" w14:textId="2B478866" w:rsidR="009C6324" w:rsidRPr="00515545" w:rsidRDefault="00580229"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80229">
              <w:rPr>
                <w:rFonts w:cs="Times New Roman"/>
                <w:sz w:val="22"/>
                <w:szCs w:val="22"/>
              </w:rPr>
              <w:t>32,594</w:t>
            </w:r>
          </w:p>
        </w:tc>
        <w:tc>
          <w:tcPr>
            <w:tcW w:w="283" w:type="dxa"/>
          </w:tcPr>
          <w:p w14:paraId="5D1F33CF" w14:textId="77777777"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111370FB" w14:textId="468E2DEA"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3479C">
              <w:rPr>
                <w:rFonts w:cs="Times New Roman"/>
                <w:sz w:val="22"/>
                <w:szCs w:val="22"/>
              </w:rPr>
              <w:t>39,087</w:t>
            </w:r>
          </w:p>
        </w:tc>
        <w:tc>
          <w:tcPr>
            <w:tcW w:w="284" w:type="dxa"/>
          </w:tcPr>
          <w:p w14:paraId="31E20C6D" w14:textId="77777777"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480370C3" w14:textId="65685DBA" w:rsidR="009C6324" w:rsidRPr="00515545" w:rsidRDefault="00580229"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80229">
              <w:rPr>
                <w:rFonts w:cs="Times New Roman"/>
                <w:sz w:val="22"/>
                <w:szCs w:val="22"/>
              </w:rPr>
              <w:t>30,464</w:t>
            </w:r>
          </w:p>
        </w:tc>
        <w:tc>
          <w:tcPr>
            <w:tcW w:w="283" w:type="dxa"/>
          </w:tcPr>
          <w:p w14:paraId="4709C766" w14:textId="77777777"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tcBorders>
              <w:bottom w:val="double" w:sz="4" w:space="0" w:color="auto"/>
            </w:tcBorders>
          </w:tcPr>
          <w:p w14:paraId="5D3376BC" w14:textId="2BD152D6" w:rsidR="009C6324" w:rsidRPr="00515545" w:rsidRDefault="009C6324" w:rsidP="009C6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3479C">
              <w:rPr>
                <w:rFonts w:cs="Times New Roman"/>
                <w:sz w:val="22"/>
                <w:szCs w:val="22"/>
              </w:rPr>
              <w:t>36,747</w:t>
            </w:r>
          </w:p>
        </w:tc>
      </w:tr>
    </w:tbl>
    <w:p w14:paraId="1C5CC09B" w14:textId="77777777" w:rsidR="00BB370D" w:rsidRDefault="00BB370D"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102D6D48" w14:textId="77777777" w:rsidR="00BB370D" w:rsidRPr="00515545" w:rsidRDefault="00BB370D"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2CDAFB40" w14:textId="77777777" w:rsidR="009F691D" w:rsidRPr="00515545" w:rsidRDefault="009F691D"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highlight w:val="yellow"/>
        </w:rPr>
      </w:pPr>
    </w:p>
    <w:p w14:paraId="155C8DAF" w14:textId="77777777" w:rsidR="00E340CF" w:rsidRDefault="00E3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caps/>
          <w:sz w:val="22"/>
          <w:szCs w:val="22"/>
        </w:rPr>
      </w:pPr>
      <w:r>
        <w:rPr>
          <w:b/>
          <w:bCs/>
          <w:caps/>
          <w:sz w:val="22"/>
          <w:szCs w:val="22"/>
        </w:rPr>
        <w:br w:type="page"/>
      </w:r>
    </w:p>
    <w:p w14:paraId="67E58962" w14:textId="368E8A4D" w:rsidR="00794C9A" w:rsidRPr="00515545" w:rsidRDefault="00794C9A"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b/>
          <w:bCs/>
          <w:caps/>
          <w:sz w:val="22"/>
          <w:szCs w:val="22"/>
        </w:rPr>
        <w:lastRenderedPageBreak/>
        <w:t>DEFERRED TAX ASSETS - NET</w:t>
      </w:r>
    </w:p>
    <w:p w14:paraId="6BD46B36"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4F21E510" w14:textId="77777777" w:rsidR="00D3679A" w:rsidRPr="00515545" w:rsidRDefault="00D3679A" w:rsidP="00D3679A">
      <w:pPr>
        <w:tabs>
          <w:tab w:val="clear" w:pos="227"/>
          <w:tab w:val="clear" w:pos="454"/>
          <w:tab w:val="left" w:pos="-5103"/>
          <w:tab w:val="left" w:pos="567"/>
          <w:tab w:val="left" w:pos="709"/>
          <w:tab w:val="left" w:pos="1276"/>
        </w:tabs>
        <w:jc w:val="both"/>
        <w:rPr>
          <w:rFonts w:cs="Times New Roman"/>
          <w:sz w:val="22"/>
          <w:szCs w:val="22"/>
        </w:rPr>
      </w:pPr>
      <w:r w:rsidRPr="00515545">
        <w:rPr>
          <w:rFonts w:cs="Times New Roman"/>
          <w:sz w:val="22"/>
          <w:szCs w:val="22"/>
        </w:rPr>
        <w:t xml:space="preserve">Details of deferred tax assets </w:t>
      </w:r>
      <w:r w:rsidRPr="00515545">
        <w:rPr>
          <w:sz w:val="22"/>
          <w:szCs w:val="22"/>
        </w:rPr>
        <w:t>(liabilities) are as follows</w:t>
      </w:r>
      <w:r w:rsidRPr="00515545">
        <w:rPr>
          <w:rFonts w:cs="Times New Roman"/>
          <w:sz w:val="22"/>
          <w:szCs w:val="22"/>
        </w:rPr>
        <w:t>:</w:t>
      </w:r>
    </w:p>
    <w:p w14:paraId="625D66C2" w14:textId="77777777" w:rsidR="00D3679A" w:rsidRPr="00515545" w:rsidRDefault="00D3679A"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720"/>
        <w:jc w:val="thaiDistribute"/>
        <w:rPr>
          <w:caps/>
          <w:sz w:val="22"/>
          <w:szCs w:val="22"/>
        </w:rPr>
      </w:pPr>
    </w:p>
    <w:tbl>
      <w:tblPr>
        <w:tblW w:w="9931" w:type="dxa"/>
        <w:tblLayout w:type="fixed"/>
        <w:tblLook w:val="04A0" w:firstRow="1" w:lastRow="0" w:firstColumn="1" w:lastColumn="0" w:noHBand="0" w:noVBand="1"/>
      </w:tblPr>
      <w:tblGrid>
        <w:gridCol w:w="4111"/>
        <w:gridCol w:w="1276"/>
        <w:gridCol w:w="239"/>
        <w:gridCol w:w="1279"/>
        <w:gridCol w:w="236"/>
        <w:gridCol w:w="1276"/>
        <w:gridCol w:w="236"/>
        <w:gridCol w:w="1278"/>
      </w:tblGrid>
      <w:tr w:rsidR="00726245" w:rsidRPr="00515545" w14:paraId="1730FD07" w14:textId="77777777" w:rsidTr="00726245">
        <w:trPr>
          <w:trHeight w:val="175"/>
        </w:trPr>
        <w:tc>
          <w:tcPr>
            <w:tcW w:w="4111" w:type="dxa"/>
            <w:vAlign w:val="bottom"/>
          </w:tcPr>
          <w:p w14:paraId="446ABAAC" w14:textId="77777777" w:rsidR="00726245" w:rsidRPr="00515545" w:rsidRDefault="00726245" w:rsidP="00726245">
            <w:pPr>
              <w:tabs>
                <w:tab w:val="left" w:pos="162"/>
              </w:tabs>
              <w:ind w:right="-108"/>
              <w:rPr>
                <w:rFonts w:cs="Times New Roman"/>
                <w:sz w:val="22"/>
                <w:szCs w:val="22"/>
              </w:rPr>
            </w:pPr>
          </w:p>
        </w:tc>
        <w:tc>
          <w:tcPr>
            <w:tcW w:w="5820" w:type="dxa"/>
            <w:gridSpan w:val="7"/>
            <w:vAlign w:val="center"/>
          </w:tcPr>
          <w:p w14:paraId="3AE5A67E" w14:textId="118AB4DA"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In Thousand Baht</w:t>
            </w:r>
          </w:p>
        </w:tc>
      </w:tr>
      <w:tr w:rsidR="00726245" w:rsidRPr="00515545" w14:paraId="68BDB823" w14:textId="77777777" w:rsidTr="00726245">
        <w:trPr>
          <w:trHeight w:val="175"/>
        </w:trPr>
        <w:tc>
          <w:tcPr>
            <w:tcW w:w="4111" w:type="dxa"/>
            <w:vAlign w:val="bottom"/>
          </w:tcPr>
          <w:p w14:paraId="32C54672" w14:textId="77777777" w:rsidR="00726245" w:rsidRPr="00515545" w:rsidRDefault="00726245" w:rsidP="00726245">
            <w:pPr>
              <w:tabs>
                <w:tab w:val="left" w:pos="162"/>
              </w:tabs>
              <w:ind w:right="-108"/>
              <w:rPr>
                <w:rFonts w:cs="Times New Roman"/>
                <w:sz w:val="22"/>
                <w:szCs w:val="22"/>
              </w:rPr>
            </w:pPr>
          </w:p>
        </w:tc>
        <w:tc>
          <w:tcPr>
            <w:tcW w:w="2794" w:type="dxa"/>
            <w:gridSpan w:val="3"/>
            <w:tcBorders>
              <w:top w:val="single" w:sz="4" w:space="0" w:color="auto"/>
            </w:tcBorders>
            <w:vAlign w:val="center"/>
          </w:tcPr>
          <w:p w14:paraId="321D0DA2" w14:textId="1148B8A2"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Consolidated</w:t>
            </w:r>
          </w:p>
        </w:tc>
        <w:tc>
          <w:tcPr>
            <w:tcW w:w="236" w:type="dxa"/>
            <w:tcBorders>
              <w:top w:val="single" w:sz="4" w:space="0" w:color="auto"/>
            </w:tcBorders>
            <w:vAlign w:val="center"/>
          </w:tcPr>
          <w:p w14:paraId="1FA0BFEB" w14:textId="4251028F"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2790" w:type="dxa"/>
            <w:gridSpan w:val="3"/>
            <w:tcBorders>
              <w:top w:val="single" w:sz="4" w:space="0" w:color="auto"/>
            </w:tcBorders>
            <w:vAlign w:val="center"/>
          </w:tcPr>
          <w:p w14:paraId="68BAFE61" w14:textId="098B204B"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Separate</w:t>
            </w:r>
          </w:p>
        </w:tc>
      </w:tr>
      <w:tr w:rsidR="00726245" w:rsidRPr="00515545" w14:paraId="7A1A22C7" w14:textId="77777777" w:rsidTr="00726245">
        <w:trPr>
          <w:trHeight w:val="175"/>
        </w:trPr>
        <w:tc>
          <w:tcPr>
            <w:tcW w:w="4111" w:type="dxa"/>
            <w:vAlign w:val="bottom"/>
          </w:tcPr>
          <w:p w14:paraId="514DFBF1" w14:textId="77777777" w:rsidR="00726245" w:rsidRPr="00515545" w:rsidRDefault="00726245" w:rsidP="00726245">
            <w:pPr>
              <w:tabs>
                <w:tab w:val="left" w:pos="162"/>
              </w:tabs>
              <w:ind w:right="-108"/>
              <w:rPr>
                <w:rFonts w:cs="Times New Roman"/>
                <w:sz w:val="22"/>
                <w:szCs w:val="22"/>
              </w:rPr>
            </w:pPr>
          </w:p>
        </w:tc>
        <w:tc>
          <w:tcPr>
            <w:tcW w:w="2794" w:type="dxa"/>
            <w:gridSpan w:val="3"/>
            <w:vAlign w:val="center"/>
          </w:tcPr>
          <w:p w14:paraId="32FB7D32" w14:textId="2DDFE37D"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financial statements</w:t>
            </w:r>
          </w:p>
        </w:tc>
        <w:tc>
          <w:tcPr>
            <w:tcW w:w="236" w:type="dxa"/>
            <w:vAlign w:val="center"/>
          </w:tcPr>
          <w:p w14:paraId="74FEB4B6" w14:textId="38DBFF1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2790" w:type="dxa"/>
            <w:gridSpan w:val="3"/>
            <w:vAlign w:val="center"/>
          </w:tcPr>
          <w:p w14:paraId="28E5271C" w14:textId="640F843D"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financial statements</w:t>
            </w:r>
          </w:p>
        </w:tc>
      </w:tr>
      <w:tr w:rsidR="00726245" w:rsidRPr="00515545" w14:paraId="0DDC820A" w14:textId="77777777" w:rsidTr="00726245">
        <w:trPr>
          <w:trHeight w:val="175"/>
        </w:trPr>
        <w:tc>
          <w:tcPr>
            <w:tcW w:w="4111" w:type="dxa"/>
            <w:vAlign w:val="bottom"/>
          </w:tcPr>
          <w:p w14:paraId="0E09CEF5" w14:textId="77777777" w:rsidR="00726245" w:rsidRPr="00515545" w:rsidRDefault="00726245" w:rsidP="00726245">
            <w:pPr>
              <w:tabs>
                <w:tab w:val="left" w:pos="162"/>
              </w:tabs>
              <w:ind w:right="-108"/>
              <w:rPr>
                <w:rFonts w:cs="Times New Roman"/>
                <w:sz w:val="22"/>
                <w:szCs w:val="22"/>
              </w:rPr>
            </w:pPr>
          </w:p>
        </w:tc>
        <w:tc>
          <w:tcPr>
            <w:tcW w:w="1276" w:type="dxa"/>
            <w:tcBorders>
              <w:top w:val="single" w:sz="4" w:space="0" w:color="auto"/>
            </w:tcBorders>
            <w:vAlign w:val="center"/>
          </w:tcPr>
          <w:p w14:paraId="295549B3" w14:textId="795227C3"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March 31</w:t>
            </w:r>
            <w:r w:rsidRPr="00515545">
              <w:rPr>
                <w:rFonts w:cs="Times New Roman"/>
                <w:sz w:val="22"/>
                <w:szCs w:val="22"/>
              </w:rPr>
              <w:t>,</w:t>
            </w:r>
          </w:p>
        </w:tc>
        <w:tc>
          <w:tcPr>
            <w:tcW w:w="239" w:type="dxa"/>
            <w:tcBorders>
              <w:top w:val="single" w:sz="4" w:space="0" w:color="auto"/>
            </w:tcBorders>
            <w:vAlign w:val="center"/>
          </w:tcPr>
          <w:p w14:paraId="47F91073"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top w:val="single" w:sz="4" w:space="0" w:color="auto"/>
            </w:tcBorders>
            <w:vAlign w:val="center"/>
          </w:tcPr>
          <w:p w14:paraId="38F8DD00"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c>
          <w:tcPr>
            <w:tcW w:w="236" w:type="dxa"/>
            <w:vAlign w:val="center"/>
          </w:tcPr>
          <w:p w14:paraId="3E431EF1"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top w:val="single" w:sz="4" w:space="0" w:color="auto"/>
            </w:tcBorders>
            <w:vAlign w:val="center"/>
          </w:tcPr>
          <w:p w14:paraId="3006EA81" w14:textId="3ED36F92"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March 31</w:t>
            </w:r>
            <w:r w:rsidRPr="00515545">
              <w:rPr>
                <w:rFonts w:cs="Times New Roman"/>
                <w:sz w:val="22"/>
                <w:szCs w:val="22"/>
              </w:rPr>
              <w:t>,</w:t>
            </w:r>
          </w:p>
        </w:tc>
        <w:tc>
          <w:tcPr>
            <w:tcW w:w="236" w:type="dxa"/>
            <w:tcBorders>
              <w:top w:val="single" w:sz="4" w:space="0" w:color="auto"/>
            </w:tcBorders>
            <w:vAlign w:val="center"/>
          </w:tcPr>
          <w:p w14:paraId="145F205F"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8" w:type="dxa"/>
            <w:tcBorders>
              <w:top w:val="single" w:sz="4" w:space="0" w:color="auto"/>
            </w:tcBorders>
            <w:vAlign w:val="center"/>
          </w:tcPr>
          <w:p w14:paraId="20699742"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r>
      <w:tr w:rsidR="00726245" w:rsidRPr="00515545" w14:paraId="15E1DA9C" w14:textId="77777777" w:rsidTr="00726245">
        <w:trPr>
          <w:trHeight w:val="175"/>
        </w:trPr>
        <w:tc>
          <w:tcPr>
            <w:tcW w:w="4111" w:type="dxa"/>
            <w:vAlign w:val="bottom"/>
          </w:tcPr>
          <w:p w14:paraId="5F7582E9" w14:textId="77777777" w:rsidR="00726245" w:rsidRPr="00515545" w:rsidRDefault="00726245" w:rsidP="00726245">
            <w:pPr>
              <w:tabs>
                <w:tab w:val="left" w:pos="162"/>
              </w:tabs>
              <w:ind w:right="-108"/>
              <w:rPr>
                <w:rFonts w:cs="Times New Roman"/>
                <w:sz w:val="22"/>
                <w:szCs w:val="22"/>
              </w:rPr>
            </w:pPr>
          </w:p>
        </w:tc>
        <w:tc>
          <w:tcPr>
            <w:tcW w:w="1276" w:type="dxa"/>
            <w:tcBorders>
              <w:bottom w:val="single" w:sz="4" w:space="0" w:color="auto"/>
            </w:tcBorders>
            <w:vAlign w:val="center"/>
          </w:tcPr>
          <w:p w14:paraId="3A2C1736" w14:textId="7060F5FC"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2026</w:t>
            </w:r>
          </w:p>
        </w:tc>
        <w:tc>
          <w:tcPr>
            <w:tcW w:w="239" w:type="dxa"/>
            <w:vAlign w:val="center"/>
          </w:tcPr>
          <w:p w14:paraId="4883420A"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bottom w:val="single" w:sz="4" w:space="0" w:color="auto"/>
            </w:tcBorders>
            <w:vAlign w:val="center"/>
          </w:tcPr>
          <w:p w14:paraId="6E896826" w14:textId="390F4924"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c>
          <w:tcPr>
            <w:tcW w:w="236" w:type="dxa"/>
            <w:vAlign w:val="center"/>
          </w:tcPr>
          <w:p w14:paraId="286D76F0"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0A7895DB" w14:textId="432475C5"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2026</w:t>
            </w:r>
          </w:p>
        </w:tc>
        <w:tc>
          <w:tcPr>
            <w:tcW w:w="236" w:type="dxa"/>
            <w:vAlign w:val="center"/>
          </w:tcPr>
          <w:p w14:paraId="4F199CAB"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8" w:type="dxa"/>
            <w:tcBorders>
              <w:bottom w:val="single" w:sz="4" w:space="0" w:color="auto"/>
            </w:tcBorders>
            <w:vAlign w:val="center"/>
          </w:tcPr>
          <w:p w14:paraId="249C291C" w14:textId="68210A38"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2025</w:t>
            </w:r>
          </w:p>
        </w:tc>
      </w:tr>
      <w:tr w:rsidR="00726245" w:rsidRPr="00ED5B24" w14:paraId="6B33F8FE" w14:textId="77777777" w:rsidTr="00726245">
        <w:tc>
          <w:tcPr>
            <w:tcW w:w="4111" w:type="dxa"/>
            <w:vAlign w:val="bottom"/>
          </w:tcPr>
          <w:p w14:paraId="148C586F" w14:textId="77777777" w:rsidR="00726245" w:rsidRPr="00ED5B24" w:rsidRDefault="00726245" w:rsidP="00726245">
            <w:pPr>
              <w:tabs>
                <w:tab w:val="left" w:pos="162"/>
              </w:tabs>
              <w:spacing w:line="40" w:lineRule="atLeast"/>
              <w:ind w:right="-108"/>
              <w:rPr>
                <w:rFonts w:cs="Times New Roman"/>
                <w:sz w:val="8"/>
                <w:szCs w:val="8"/>
              </w:rPr>
            </w:pPr>
          </w:p>
        </w:tc>
        <w:tc>
          <w:tcPr>
            <w:tcW w:w="1276" w:type="dxa"/>
          </w:tcPr>
          <w:p w14:paraId="672951EB" w14:textId="77777777" w:rsidR="00726245" w:rsidRPr="00ED5B24"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 w:lineRule="atLeast"/>
              <w:jc w:val="center"/>
              <w:rPr>
                <w:rFonts w:cs="Times New Roman"/>
                <w:sz w:val="8"/>
                <w:szCs w:val="8"/>
                <w:highlight w:val="yellow"/>
              </w:rPr>
            </w:pPr>
          </w:p>
        </w:tc>
        <w:tc>
          <w:tcPr>
            <w:tcW w:w="239" w:type="dxa"/>
          </w:tcPr>
          <w:p w14:paraId="37389C08" w14:textId="77777777" w:rsidR="00726245" w:rsidRPr="00ED5B24"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40" w:lineRule="atLeast"/>
              <w:rPr>
                <w:rFonts w:cs="Times New Roman"/>
                <w:sz w:val="8"/>
                <w:szCs w:val="8"/>
                <w:highlight w:val="yellow"/>
              </w:rPr>
            </w:pPr>
          </w:p>
        </w:tc>
        <w:tc>
          <w:tcPr>
            <w:tcW w:w="1276" w:type="dxa"/>
          </w:tcPr>
          <w:p w14:paraId="11C6BBD2" w14:textId="77777777" w:rsidR="00726245" w:rsidRPr="00ED5B24"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8"/>
                <w:szCs w:val="8"/>
                <w:highlight w:val="yellow"/>
              </w:rPr>
            </w:pPr>
          </w:p>
        </w:tc>
        <w:tc>
          <w:tcPr>
            <w:tcW w:w="236" w:type="dxa"/>
          </w:tcPr>
          <w:p w14:paraId="102023C2" w14:textId="77777777" w:rsidR="00726245" w:rsidRPr="00ED5B24"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40" w:lineRule="atLeast"/>
              <w:rPr>
                <w:rFonts w:cs="Times New Roman"/>
                <w:sz w:val="8"/>
                <w:szCs w:val="8"/>
                <w:highlight w:val="yellow"/>
              </w:rPr>
            </w:pPr>
          </w:p>
        </w:tc>
        <w:tc>
          <w:tcPr>
            <w:tcW w:w="1276" w:type="dxa"/>
          </w:tcPr>
          <w:p w14:paraId="3C08935B" w14:textId="77777777" w:rsidR="00726245" w:rsidRPr="00ED5B24"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8"/>
                <w:szCs w:val="8"/>
                <w:highlight w:val="yellow"/>
              </w:rPr>
            </w:pPr>
          </w:p>
        </w:tc>
        <w:tc>
          <w:tcPr>
            <w:tcW w:w="236" w:type="dxa"/>
          </w:tcPr>
          <w:p w14:paraId="3009E7A5" w14:textId="77777777" w:rsidR="00726245" w:rsidRPr="00ED5B24"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40" w:lineRule="atLeast"/>
              <w:ind w:left="-108"/>
              <w:rPr>
                <w:rFonts w:cs="Times New Roman"/>
                <w:sz w:val="8"/>
                <w:szCs w:val="8"/>
                <w:highlight w:val="yellow"/>
              </w:rPr>
            </w:pPr>
          </w:p>
        </w:tc>
        <w:tc>
          <w:tcPr>
            <w:tcW w:w="1278" w:type="dxa"/>
          </w:tcPr>
          <w:p w14:paraId="070879C4" w14:textId="77777777" w:rsidR="00726245" w:rsidRPr="00ED5B24"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8"/>
                <w:szCs w:val="8"/>
                <w:highlight w:val="yellow"/>
              </w:rPr>
            </w:pPr>
          </w:p>
        </w:tc>
      </w:tr>
      <w:tr w:rsidR="00726245" w:rsidRPr="00515545" w14:paraId="61E6314D" w14:textId="77777777" w:rsidTr="00726245">
        <w:tc>
          <w:tcPr>
            <w:tcW w:w="4111" w:type="dxa"/>
            <w:vAlign w:val="bottom"/>
          </w:tcPr>
          <w:p w14:paraId="43E4093B" w14:textId="77777777" w:rsidR="00726245" w:rsidRPr="00515545" w:rsidRDefault="00726245" w:rsidP="00726245">
            <w:pPr>
              <w:tabs>
                <w:tab w:val="left" w:pos="162"/>
              </w:tabs>
              <w:ind w:left="-110" w:right="-108"/>
              <w:rPr>
                <w:rFonts w:cs="Times New Roman"/>
                <w:sz w:val="22"/>
                <w:szCs w:val="22"/>
              </w:rPr>
            </w:pPr>
            <w:r w:rsidRPr="00515545">
              <w:rPr>
                <w:sz w:val="22"/>
                <w:szCs w:val="22"/>
                <w:u w:val="single"/>
              </w:rPr>
              <w:t>Deferred tax assets</w:t>
            </w:r>
          </w:p>
        </w:tc>
        <w:tc>
          <w:tcPr>
            <w:tcW w:w="1276" w:type="dxa"/>
            <w:vAlign w:val="bottom"/>
          </w:tcPr>
          <w:p w14:paraId="1E42F813"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39" w:type="dxa"/>
          </w:tcPr>
          <w:p w14:paraId="0A33AA00"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7B0D8535"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highlight w:val="yellow"/>
              </w:rPr>
            </w:pPr>
          </w:p>
        </w:tc>
        <w:tc>
          <w:tcPr>
            <w:tcW w:w="236" w:type="dxa"/>
          </w:tcPr>
          <w:p w14:paraId="50BC3FD5"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60E9B8B3"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36" w:type="dxa"/>
          </w:tcPr>
          <w:p w14:paraId="015FA191"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vAlign w:val="bottom"/>
          </w:tcPr>
          <w:p w14:paraId="4CC5F8CA"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r>
      <w:tr w:rsidR="00726245" w:rsidRPr="00515545" w14:paraId="3D9A873D" w14:textId="77777777" w:rsidTr="00726245">
        <w:tc>
          <w:tcPr>
            <w:tcW w:w="4111" w:type="dxa"/>
            <w:vAlign w:val="bottom"/>
          </w:tcPr>
          <w:p w14:paraId="56FE4D0F" w14:textId="6D06C934"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 xml:space="preserve">Allowance for impairment for expected   </w:t>
            </w:r>
          </w:p>
        </w:tc>
        <w:tc>
          <w:tcPr>
            <w:tcW w:w="1276" w:type="dxa"/>
            <w:vAlign w:val="bottom"/>
          </w:tcPr>
          <w:p w14:paraId="74DF1C7A"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39" w:type="dxa"/>
          </w:tcPr>
          <w:p w14:paraId="2E5460F8"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7618CC41"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highlight w:val="yellow"/>
              </w:rPr>
            </w:pPr>
          </w:p>
        </w:tc>
        <w:tc>
          <w:tcPr>
            <w:tcW w:w="236" w:type="dxa"/>
          </w:tcPr>
          <w:p w14:paraId="3060C25D"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0B0D413B"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36" w:type="dxa"/>
          </w:tcPr>
          <w:p w14:paraId="168C26F0"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vAlign w:val="bottom"/>
          </w:tcPr>
          <w:p w14:paraId="19BE8900"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r>
      <w:tr w:rsidR="00726245" w:rsidRPr="00515545" w14:paraId="3B1F7236" w14:textId="77777777" w:rsidTr="00726245">
        <w:tc>
          <w:tcPr>
            <w:tcW w:w="4111" w:type="dxa"/>
            <w:vAlign w:val="bottom"/>
          </w:tcPr>
          <w:p w14:paraId="6C42F883" w14:textId="1A062B3A"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 xml:space="preserve">   credit loss</w:t>
            </w:r>
          </w:p>
        </w:tc>
        <w:tc>
          <w:tcPr>
            <w:tcW w:w="1276" w:type="dxa"/>
          </w:tcPr>
          <w:p w14:paraId="6044B31F" w14:textId="0622EE9D" w:rsidR="00726245" w:rsidRPr="00515545" w:rsidRDefault="00AC263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AC2635">
              <w:rPr>
                <w:rFonts w:cs="Times New Roman"/>
                <w:sz w:val="22"/>
                <w:szCs w:val="22"/>
              </w:rPr>
              <w:t>26,566</w:t>
            </w:r>
          </w:p>
        </w:tc>
        <w:tc>
          <w:tcPr>
            <w:tcW w:w="239" w:type="dxa"/>
            <w:vAlign w:val="bottom"/>
          </w:tcPr>
          <w:p w14:paraId="46989E14"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67F53BBB" w14:textId="6EA95613"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7C0B0F">
              <w:rPr>
                <w:rFonts w:cs="Times New Roman"/>
                <w:sz w:val="22"/>
                <w:szCs w:val="22"/>
              </w:rPr>
              <w:t>24,327</w:t>
            </w:r>
          </w:p>
        </w:tc>
        <w:tc>
          <w:tcPr>
            <w:tcW w:w="236" w:type="dxa"/>
            <w:vAlign w:val="bottom"/>
          </w:tcPr>
          <w:p w14:paraId="4601664D"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3EBE6AFE" w14:textId="2DB6A91A"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8,997</w:t>
            </w:r>
          </w:p>
        </w:tc>
        <w:tc>
          <w:tcPr>
            <w:tcW w:w="236" w:type="dxa"/>
            <w:vAlign w:val="bottom"/>
          </w:tcPr>
          <w:p w14:paraId="2A1B7601"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tcPr>
          <w:p w14:paraId="7A8AD522" w14:textId="227109FF"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7,683</w:t>
            </w:r>
          </w:p>
        </w:tc>
      </w:tr>
      <w:tr w:rsidR="00726245" w:rsidRPr="00515545" w14:paraId="1C7E7E18" w14:textId="77777777" w:rsidTr="00726245">
        <w:tc>
          <w:tcPr>
            <w:tcW w:w="4111" w:type="dxa"/>
            <w:vAlign w:val="bottom"/>
          </w:tcPr>
          <w:p w14:paraId="406D5B02" w14:textId="318975B2"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Allowance for diminution in value of</w:t>
            </w:r>
          </w:p>
        </w:tc>
        <w:tc>
          <w:tcPr>
            <w:tcW w:w="1276" w:type="dxa"/>
          </w:tcPr>
          <w:p w14:paraId="3E4929F4"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p>
        </w:tc>
        <w:tc>
          <w:tcPr>
            <w:tcW w:w="239" w:type="dxa"/>
            <w:vAlign w:val="bottom"/>
          </w:tcPr>
          <w:p w14:paraId="17DB4165"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51688BAB"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p>
        </w:tc>
        <w:tc>
          <w:tcPr>
            <w:tcW w:w="236" w:type="dxa"/>
            <w:vAlign w:val="bottom"/>
          </w:tcPr>
          <w:p w14:paraId="32C30001"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7DE3FAE1" w14:textId="42DF03EB"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6" w:type="dxa"/>
            <w:vAlign w:val="bottom"/>
          </w:tcPr>
          <w:p w14:paraId="2E1C85BF"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tcPr>
          <w:p w14:paraId="1743BB8B"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726245" w:rsidRPr="00515545" w14:paraId="48D275B3" w14:textId="77777777" w:rsidTr="00726245">
        <w:tc>
          <w:tcPr>
            <w:tcW w:w="4111" w:type="dxa"/>
            <w:vAlign w:val="bottom"/>
          </w:tcPr>
          <w:p w14:paraId="3BB813D8" w14:textId="7EC812E6"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 xml:space="preserve">   asset foreclosed </w:t>
            </w:r>
          </w:p>
        </w:tc>
        <w:tc>
          <w:tcPr>
            <w:tcW w:w="1276" w:type="dxa"/>
          </w:tcPr>
          <w:p w14:paraId="1FDE16FE" w14:textId="61096F7F" w:rsidR="00726245" w:rsidRPr="00515545" w:rsidRDefault="00AC263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AC2635">
              <w:rPr>
                <w:rFonts w:cs="Times New Roman"/>
                <w:sz w:val="22"/>
                <w:szCs w:val="22"/>
              </w:rPr>
              <w:t>1,001</w:t>
            </w:r>
          </w:p>
        </w:tc>
        <w:tc>
          <w:tcPr>
            <w:tcW w:w="239" w:type="dxa"/>
            <w:vAlign w:val="bottom"/>
          </w:tcPr>
          <w:p w14:paraId="2624D9BA"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6EC18B09" w14:textId="7158111C"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7C0B0F">
              <w:rPr>
                <w:rFonts w:cs="Times New Roman"/>
                <w:sz w:val="22"/>
                <w:szCs w:val="22"/>
              </w:rPr>
              <w:t>940</w:t>
            </w:r>
          </w:p>
        </w:tc>
        <w:tc>
          <w:tcPr>
            <w:tcW w:w="236" w:type="dxa"/>
            <w:vAlign w:val="bottom"/>
          </w:tcPr>
          <w:p w14:paraId="11FFC9A4"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1CE74550" w14:textId="2CFD1B78"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D40FE">
              <w:rPr>
                <w:rFonts w:cs="Times New Roman"/>
                <w:sz w:val="22"/>
                <w:szCs w:val="22"/>
              </w:rPr>
              <w:t>178</w:t>
            </w:r>
          </w:p>
        </w:tc>
        <w:tc>
          <w:tcPr>
            <w:tcW w:w="236" w:type="dxa"/>
            <w:vAlign w:val="bottom"/>
          </w:tcPr>
          <w:p w14:paraId="6F5AD265"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tcPr>
          <w:p w14:paraId="0A465FB6" w14:textId="659943A4"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227</w:t>
            </w:r>
          </w:p>
        </w:tc>
      </w:tr>
      <w:tr w:rsidR="00726245" w:rsidRPr="00515545" w14:paraId="22757B92" w14:textId="77777777" w:rsidTr="00726245">
        <w:tc>
          <w:tcPr>
            <w:tcW w:w="4111" w:type="dxa"/>
            <w:vAlign w:val="bottom"/>
          </w:tcPr>
          <w:p w14:paraId="0470DC8F" w14:textId="33BD606C"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 xml:space="preserve">Allowance for impairment </w:t>
            </w:r>
            <w:r>
              <w:rPr>
                <w:rFonts w:cs="Times New Roman"/>
                <w:sz w:val="22"/>
                <w:szCs w:val="22"/>
              </w:rPr>
              <w:t>losses</w:t>
            </w:r>
            <w:r>
              <w:rPr>
                <w:sz w:val="22"/>
                <w:szCs w:val="28"/>
              </w:rPr>
              <w:t xml:space="preserve"> </w:t>
            </w:r>
          </w:p>
        </w:tc>
        <w:tc>
          <w:tcPr>
            <w:tcW w:w="1276" w:type="dxa"/>
            <w:vAlign w:val="bottom"/>
          </w:tcPr>
          <w:p w14:paraId="78CA1943" w14:textId="53C03350" w:rsidR="00726245" w:rsidRPr="00515545" w:rsidRDefault="00090D18"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090D18">
              <w:rPr>
                <w:rFonts w:cs="Times New Roman"/>
                <w:sz w:val="22"/>
                <w:szCs w:val="22"/>
              </w:rPr>
              <w:t>34,463</w:t>
            </w:r>
          </w:p>
        </w:tc>
        <w:tc>
          <w:tcPr>
            <w:tcW w:w="239" w:type="dxa"/>
            <w:vAlign w:val="bottom"/>
          </w:tcPr>
          <w:p w14:paraId="7C380BD5"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0D2AEB2F" w14:textId="5A9542E6"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7C0B0F">
              <w:rPr>
                <w:rFonts w:cs="Times New Roman"/>
                <w:sz w:val="22"/>
                <w:szCs w:val="22"/>
              </w:rPr>
              <w:t>33,742</w:t>
            </w:r>
          </w:p>
        </w:tc>
        <w:tc>
          <w:tcPr>
            <w:tcW w:w="236" w:type="dxa"/>
            <w:vAlign w:val="bottom"/>
          </w:tcPr>
          <w:p w14:paraId="428D26D7"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3C17EBDC" w14:textId="0A20FADF" w:rsidR="00726245" w:rsidRPr="00515545" w:rsidRDefault="00090D18"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90D18">
              <w:rPr>
                <w:rFonts w:cs="Times New Roman"/>
                <w:sz w:val="22"/>
                <w:szCs w:val="22"/>
              </w:rPr>
              <w:t>34,463</w:t>
            </w:r>
          </w:p>
        </w:tc>
        <w:tc>
          <w:tcPr>
            <w:tcW w:w="236" w:type="dxa"/>
            <w:vAlign w:val="bottom"/>
          </w:tcPr>
          <w:p w14:paraId="7CC02405"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tcPr>
          <w:p w14:paraId="7232D07F" w14:textId="43C4D9C6"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33,742</w:t>
            </w:r>
          </w:p>
        </w:tc>
      </w:tr>
      <w:tr w:rsidR="00726245" w:rsidRPr="00515545" w14:paraId="4A74394D" w14:textId="77777777" w:rsidTr="00726245">
        <w:tc>
          <w:tcPr>
            <w:tcW w:w="4111" w:type="dxa"/>
            <w:vAlign w:val="bottom"/>
          </w:tcPr>
          <w:p w14:paraId="10124504" w14:textId="5077529F"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Lease liabilities</w:t>
            </w:r>
          </w:p>
        </w:tc>
        <w:tc>
          <w:tcPr>
            <w:tcW w:w="1276" w:type="dxa"/>
          </w:tcPr>
          <w:p w14:paraId="27EE6E0A" w14:textId="6A975F45" w:rsidR="00726245" w:rsidRPr="00515545" w:rsidRDefault="00AC263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AC2635">
              <w:rPr>
                <w:rFonts w:cs="Times New Roman"/>
                <w:sz w:val="22"/>
                <w:szCs w:val="22"/>
              </w:rPr>
              <w:t>12,491</w:t>
            </w:r>
          </w:p>
        </w:tc>
        <w:tc>
          <w:tcPr>
            <w:tcW w:w="239" w:type="dxa"/>
            <w:vAlign w:val="bottom"/>
          </w:tcPr>
          <w:p w14:paraId="01004955"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0309F13D" w14:textId="2B3468C4"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7C0B0F">
              <w:rPr>
                <w:rFonts w:cs="Times New Roman"/>
                <w:sz w:val="22"/>
                <w:szCs w:val="22"/>
              </w:rPr>
              <w:t>1</w:t>
            </w:r>
            <w:r>
              <w:rPr>
                <w:rFonts w:cs="Times New Roman"/>
                <w:sz w:val="22"/>
                <w:szCs w:val="22"/>
              </w:rPr>
              <w:t>3,217</w:t>
            </w:r>
          </w:p>
        </w:tc>
        <w:tc>
          <w:tcPr>
            <w:tcW w:w="236" w:type="dxa"/>
            <w:vAlign w:val="bottom"/>
          </w:tcPr>
          <w:p w14:paraId="2F785CD9"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378EABD6" w14:textId="5B1FA472"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D40FE">
              <w:rPr>
                <w:rFonts w:cs="Times New Roman"/>
                <w:sz w:val="22"/>
                <w:szCs w:val="22"/>
              </w:rPr>
              <w:t>8,289</w:t>
            </w:r>
          </w:p>
        </w:tc>
        <w:tc>
          <w:tcPr>
            <w:tcW w:w="236" w:type="dxa"/>
            <w:vAlign w:val="bottom"/>
          </w:tcPr>
          <w:p w14:paraId="7763085E"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tcPr>
          <w:p w14:paraId="2D44FB94" w14:textId="71E349AF"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9,356</w:t>
            </w:r>
          </w:p>
        </w:tc>
      </w:tr>
      <w:tr w:rsidR="00726245" w:rsidRPr="00515545" w14:paraId="641AC779" w14:textId="77777777" w:rsidTr="00726245">
        <w:tc>
          <w:tcPr>
            <w:tcW w:w="4111" w:type="dxa"/>
            <w:vAlign w:val="bottom"/>
          </w:tcPr>
          <w:p w14:paraId="67C72553" w14:textId="5CF0D106"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Provisions for employee benefits</w:t>
            </w:r>
          </w:p>
        </w:tc>
        <w:tc>
          <w:tcPr>
            <w:tcW w:w="1276" w:type="dxa"/>
          </w:tcPr>
          <w:p w14:paraId="5DEFBFA3" w14:textId="61AED90E" w:rsidR="00726245" w:rsidRPr="00515545" w:rsidRDefault="00AC263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AC2635">
              <w:rPr>
                <w:rFonts w:cs="Times New Roman"/>
                <w:sz w:val="22"/>
                <w:szCs w:val="22"/>
              </w:rPr>
              <w:t>6,584</w:t>
            </w:r>
          </w:p>
        </w:tc>
        <w:tc>
          <w:tcPr>
            <w:tcW w:w="239" w:type="dxa"/>
            <w:vAlign w:val="bottom"/>
          </w:tcPr>
          <w:p w14:paraId="5197ABED"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42AB8986" w14:textId="14A400AC"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7C0B0F">
              <w:rPr>
                <w:rFonts w:cs="Times New Roman"/>
                <w:sz w:val="22"/>
                <w:szCs w:val="22"/>
              </w:rPr>
              <w:t>7,618</w:t>
            </w:r>
          </w:p>
        </w:tc>
        <w:tc>
          <w:tcPr>
            <w:tcW w:w="236" w:type="dxa"/>
            <w:vAlign w:val="bottom"/>
          </w:tcPr>
          <w:p w14:paraId="49C7BF22"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0EFC52F2" w14:textId="76FA1206"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D40FE">
              <w:rPr>
                <w:rFonts w:cs="Times New Roman"/>
                <w:sz w:val="22"/>
                <w:szCs w:val="22"/>
              </w:rPr>
              <w:t>5,791</w:t>
            </w:r>
          </w:p>
        </w:tc>
        <w:tc>
          <w:tcPr>
            <w:tcW w:w="236" w:type="dxa"/>
            <w:vAlign w:val="bottom"/>
          </w:tcPr>
          <w:p w14:paraId="0106CE5B"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tcPr>
          <w:p w14:paraId="7D2734A0" w14:textId="378EA6BA"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6,72</w:t>
            </w:r>
            <w:r>
              <w:rPr>
                <w:rFonts w:cs="Times New Roman"/>
                <w:sz w:val="22"/>
                <w:szCs w:val="22"/>
              </w:rPr>
              <w:t>6</w:t>
            </w:r>
          </w:p>
        </w:tc>
      </w:tr>
      <w:tr w:rsidR="00726245" w:rsidRPr="00515545" w14:paraId="6907E3DD" w14:textId="77777777" w:rsidTr="00726245">
        <w:tc>
          <w:tcPr>
            <w:tcW w:w="4111" w:type="dxa"/>
            <w:vAlign w:val="bottom"/>
          </w:tcPr>
          <w:p w14:paraId="7263612B" w14:textId="2D7FD862"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Tax loss</w:t>
            </w:r>
          </w:p>
        </w:tc>
        <w:tc>
          <w:tcPr>
            <w:tcW w:w="1276" w:type="dxa"/>
          </w:tcPr>
          <w:p w14:paraId="6993A442" w14:textId="3123A330" w:rsidR="00726245" w:rsidRPr="00515545" w:rsidRDefault="00AC263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AC2635">
              <w:rPr>
                <w:rFonts w:cs="Times New Roman"/>
                <w:sz w:val="22"/>
                <w:szCs w:val="22"/>
              </w:rPr>
              <w:t>6,983</w:t>
            </w:r>
          </w:p>
        </w:tc>
        <w:tc>
          <w:tcPr>
            <w:tcW w:w="239" w:type="dxa"/>
            <w:vAlign w:val="bottom"/>
          </w:tcPr>
          <w:p w14:paraId="601158B5"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148504B4" w14:textId="72BA7550"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B4004B">
              <w:rPr>
                <w:rFonts w:cs="Times New Roman"/>
                <w:sz w:val="22"/>
                <w:szCs w:val="22"/>
              </w:rPr>
              <w:t>6,983</w:t>
            </w:r>
          </w:p>
        </w:tc>
        <w:tc>
          <w:tcPr>
            <w:tcW w:w="236" w:type="dxa"/>
            <w:vAlign w:val="bottom"/>
          </w:tcPr>
          <w:p w14:paraId="4E1224E9"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291EEF57" w14:textId="72927121"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D40FE">
              <w:rPr>
                <w:rFonts w:cs="Times New Roman"/>
                <w:sz w:val="22"/>
                <w:szCs w:val="22"/>
              </w:rPr>
              <w:t>6,983</w:t>
            </w:r>
          </w:p>
        </w:tc>
        <w:tc>
          <w:tcPr>
            <w:tcW w:w="236" w:type="dxa"/>
            <w:vAlign w:val="bottom"/>
          </w:tcPr>
          <w:p w14:paraId="22D09747"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tcPr>
          <w:p w14:paraId="37483AE3" w14:textId="769EF3A0"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6,983</w:t>
            </w:r>
          </w:p>
        </w:tc>
      </w:tr>
      <w:tr w:rsidR="00726245" w:rsidRPr="00515545" w14:paraId="1C608A73" w14:textId="77777777" w:rsidTr="00726245">
        <w:tc>
          <w:tcPr>
            <w:tcW w:w="4111" w:type="dxa"/>
            <w:vAlign w:val="bottom"/>
          </w:tcPr>
          <w:p w14:paraId="2E60489E" w14:textId="1C9CFF7F" w:rsidR="00726245" w:rsidRPr="00515545" w:rsidRDefault="00726245" w:rsidP="00726245">
            <w:pPr>
              <w:tabs>
                <w:tab w:val="left" w:pos="162"/>
              </w:tabs>
              <w:ind w:left="-110" w:right="-108"/>
              <w:rPr>
                <w:rFonts w:cs="Times New Roman"/>
                <w:sz w:val="22"/>
                <w:szCs w:val="22"/>
              </w:rPr>
            </w:pPr>
            <w:r>
              <w:rPr>
                <w:sz w:val="22"/>
                <w:szCs w:val="28"/>
              </w:rPr>
              <w:t>Others</w:t>
            </w:r>
          </w:p>
        </w:tc>
        <w:tc>
          <w:tcPr>
            <w:tcW w:w="1276" w:type="dxa"/>
            <w:tcBorders>
              <w:bottom w:val="single" w:sz="4" w:space="0" w:color="auto"/>
            </w:tcBorders>
          </w:tcPr>
          <w:p w14:paraId="3ECEA772" w14:textId="75A2A3C3" w:rsidR="00726245" w:rsidRPr="00515545" w:rsidRDefault="00090D18"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090D18">
              <w:rPr>
                <w:rFonts w:cs="Times New Roman"/>
                <w:sz w:val="22"/>
                <w:szCs w:val="22"/>
              </w:rPr>
              <w:t>254</w:t>
            </w:r>
          </w:p>
        </w:tc>
        <w:tc>
          <w:tcPr>
            <w:tcW w:w="239" w:type="dxa"/>
            <w:vAlign w:val="bottom"/>
          </w:tcPr>
          <w:p w14:paraId="18FA9649"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60642823" w14:textId="76336C0E"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B4004B">
              <w:rPr>
                <w:rFonts w:cs="Times New Roman"/>
                <w:sz w:val="22"/>
                <w:szCs w:val="22"/>
              </w:rPr>
              <w:t>281</w:t>
            </w:r>
          </w:p>
        </w:tc>
        <w:tc>
          <w:tcPr>
            <w:tcW w:w="236" w:type="dxa"/>
            <w:vAlign w:val="bottom"/>
          </w:tcPr>
          <w:p w14:paraId="7D64BAB3"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1C5B6C20" w14:textId="770AF00D"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center"/>
              <w:rPr>
                <w:rFonts w:cs="Times New Roman"/>
                <w:sz w:val="22"/>
                <w:szCs w:val="22"/>
              </w:rPr>
            </w:pPr>
            <w:r w:rsidRPr="009D40FE">
              <w:rPr>
                <w:rFonts w:cs="Times New Roman"/>
                <w:sz w:val="22"/>
                <w:szCs w:val="22"/>
              </w:rPr>
              <w:t>-</w:t>
            </w:r>
          </w:p>
        </w:tc>
        <w:tc>
          <w:tcPr>
            <w:tcW w:w="236" w:type="dxa"/>
            <w:vAlign w:val="bottom"/>
          </w:tcPr>
          <w:p w14:paraId="7A4FCE47"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tcBorders>
              <w:bottom w:val="single" w:sz="4" w:space="0" w:color="auto"/>
            </w:tcBorders>
          </w:tcPr>
          <w:p w14:paraId="62A98502" w14:textId="4AF53AF5"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center"/>
              <w:rPr>
                <w:rFonts w:cs="Times New Roman"/>
                <w:sz w:val="22"/>
                <w:szCs w:val="22"/>
              </w:rPr>
            </w:pPr>
            <w:r>
              <w:rPr>
                <w:rFonts w:cs="Times New Roman"/>
                <w:sz w:val="22"/>
                <w:szCs w:val="22"/>
              </w:rPr>
              <w:t>-</w:t>
            </w:r>
          </w:p>
        </w:tc>
      </w:tr>
      <w:tr w:rsidR="00726245" w:rsidRPr="00515545" w14:paraId="1C7B66FB" w14:textId="77777777" w:rsidTr="00726245">
        <w:tc>
          <w:tcPr>
            <w:tcW w:w="4111" w:type="dxa"/>
            <w:vAlign w:val="bottom"/>
          </w:tcPr>
          <w:p w14:paraId="6EBD8779" w14:textId="4C535A70"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Total</w:t>
            </w:r>
          </w:p>
        </w:tc>
        <w:tc>
          <w:tcPr>
            <w:tcW w:w="1276" w:type="dxa"/>
            <w:tcBorders>
              <w:top w:val="single" w:sz="4" w:space="0" w:color="auto"/>
              <w:bottom w:val="single" w:sz="4" w:space="0" w:color="auto"/>
            </w:tcBorders>
          </w:tcPr>
          <w:p w14:paraId="78032643" w14:textId="37D10A62" w:rsidR="00726245" w:rsidRPr="00515545" w:rsidRDefault="00AC263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AC2635">
              <w:rPr>
                <w:rFonts w:cs="Times New Roman"/>
                <w:sz w:val="22"/>
                <w:szCs w:val="22"/>
              </w:rPr>
              <w:t>88,342</w:t>
            </w:r>
          </w:p>
        </w:tc>
        <w:tc>
          <w:tcPr>
            <w:tcW w:w="239" w:type="dxa"/>
          </w:tcPr>
          <w:p w14:paraId="2BDFDB8A"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single" w:sz="4" w:space="0" w:color="auto"/>
            </w:tcBorders>
          </w:tcPr>
          <w:p w14:paraId="45F61912" w14:textId="2DC547CD"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B4004B">
              <w:rPr>
                <w:rFonts w:cs="Times New Roman"/>
                <w:sz w:val="22"/>
                <w:szCs w:val="22"/>
              </w:rPr>
              <w:t>8</w:t>
            </w:r>
            <w:r>
              <w:rPr>
                <w:rFonts w:cs="Times New Roman"/>
                <w:sz w:val="22"/>
                <w:szCs w:val="22"/>
              </w:rPr>
              <w:t>7,108</w:t>
            </w:r>
          </w:p>
        </w:tc>
        <w:tc>
          <w:tcPr>
            <w:tcW w:w="236" w:type="dxa"/>
          </w:tcPr>
          <w:p w14:paraId="0D2C9C83"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single" w:sz="4" w:space="0" w:color="auto"/>
            </w:tcBorders>
          </w:tcPr>
          <w:p w14:paraId="037D0052" w14:textId="5882A25B" w:rsidR="00726245" w:rsidRPr="00515545" w:rsidRDefault="00090D18"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90D18">
              <w:rPr>
                <w:rFonts w:cs="Times New Roman"/>
                <w:sz w:val="22"/>
                <w:szCs w:val="22"/>
              </w:rPr>
              <w:t>64,701</w:t>
            </w:r>
          </w:p>
        </w:tc>
        <w:tc>
          <w:tcPr>
            <w:tcW w:w="236" w:type="dxa"/>
          </w:tcPr>
          <w:p w14:paraId="6D81FC23"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tcBorders>
              <w:top w:val="single" w:sz="4" w:space="0" w:color="auto"/>
              <w:bottom w:val="single" w:sz="4" w:space="0" w:color="auto"/>
            </w:tcBorders>
          </w:tcPr>
          <w:p w14:paraId="2EB2CD51" w14:textId="3CE3B055"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64,71</w:t>
            </w:r>
            <w:r>
              <w:rPr>
                <w:rFonts w:cs="Times New Roman"/>
                <w:sz w:val="22"/>
                <w:szCs w:val="22"/>
              </w:rPr>
              <w:t>7</w:t>
            </w:r>
          </w:p>
        </w:tc>
      </w:tr>
      <w:tr w:rsidR="00726245" w:rsidRPr="00515545" w14:paraId="3D6482F8" w14:textId="77777777" w:rsidTr="00726245">
        <w:tc>
          <w:tcPr>
            <w:tcW w:w="4111" w:type="dxa"/>
            <w:vAlign w:val="bottom"/>
          </w:tcPr>
          <w:p w14:paraId="452A7AC2" w14:textId="77777777" w:rsidR="00726245" w:rsidRPr="00515545" w:rsidRDefault="00726245" w:rsidP="00726245">
            <w:pPr>
              <w:tabs>
                <w:tab w:val="left" w:pos="162"/>
              </w:tabs>
              <w:spacing w:line="160" w:lineRule="atLeast"/>
              <w:ind w:left="-110" w:right="-108"/>
              <w:rPr>
                <w:rFonts w:cs="Times New Roman"/>
                <w:sz w:val="22"/>
                <w:szCs w:val="22"/>
              </w:rPr>
            </w:pPr>
          </w:p>
        </w:tc>
        <w:tc>
          <w:tcPr>
            <w:tcW w:w="1276" w:type="dxa"/>
            <w:tcBorders>
              <w:top w:val="single" w:sz="4" w:space="0" w:color="auto"/>
            </w:tcBorders>
            <w:vAlign w:val="bottom"/>
          </w:tcPr>
          <w:p w14:paraId="09B43A93"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160" w:lineRule="atLeast"/>
              <w:rPr>
                <w:rFonts w:cs="Times New Roman"/>
                <w:sz w:val="22"/>
                <w:szCs w:val="22"/>
                <w:cs/>
              </w:rPr>
            </w:pPr>
          </w:p>
        </w:tc>
        <w:tc>
          <w:tcPr>
            <w:tcW w:w="239" w:type="dxa"/>
            <w:vAlign w:val="bottom"/>
          </w:tcPr>
          <w:p w14:paraId="6237C190"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tcBorders>
              <w:top w:val="single" w:sz="4" w:space="0" w:color="auto"/>
            </w:tcBorders>
            <w:vAlign w:val="bottom"/>
          </w:tcPr>
          <w:p w14:paraId="100998F1"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p>
        </w:tc>
        <w:tc>
          <w:tcPr>
            <w:tcW w:w="236" w:type="dxa"/>
            <w:vAlign w:val="bottom"/>
          </w:tcPr>
          <w:p w14:paraId="5B3D110B"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tcBorders>
              <w:top w:val="single" w:sz="4" w:space="0" w:color="auto"/>
            </w:tcBorders>
            <w:vAlign w:val="bottom"/>
          </w:tcPr>
          <w:p w14:paraId="50C3B560"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160" w:lineRule="atLeast"/>
              <w:rPr>
                <w:rFonts w:cs="Times New Roman"/>
                <w:sz w:val="22"/>
                <w:szCs w:val="22"/>
                <w:highlight w:val="yellow"/>
              </w:rPr>
            </w:pPr>
          </w:p>
        </w:tc>
        <w:tc>
          <w:tcPr>
            <w:tcW w:w="236" w:type="dxa"/>
            <w:vAlign w:val="bottom"/>
          </w:tcPr>
          <w:p w14:paraId="7F1210AB" w14:textId="77777777" w:rsidR="00726245" w:rsidRPr="00515545" w:rsidRDefault="00726245" w:rsidP="00726245">
            <w:pPr>
              <w:tabs>
                <w:tab w:val="clear" w:pos="227"/>
                <w:tab w:val="clear" w:pos="3742"/>
                <w:tab w:val="clear" w:pos="4451"/>
                <w:tab w:val="clear" w:pos="4678"/>
                <w:tab w:val="clear" w:pos="5387"/>
                <w:tab w:val="clear" w:pos="5613"/>
                <w:tab w:val="clear" w:pos="6322"/>
                <w:tab w:val="clear" w:pos="6549"/>
                <w:tab w:val="left" w:pos="70"/>
                <w:tab w:val="decimal" w:pos="972"/>
                <w:tab w:val="decimal" w:pos="1026"/>
              </w:tabs>
              <w:spacing w:line="160" w:lineRule="atLeast"/>
              <w:ind w:left="-108"/>
              <w:rPr>
                <w:rFonts w:cs="Times New Roman"/>
                <w:sz w:val="22"/>
                <w:szCs w:val="22"/>
                <w:highlight w:val="yellow"/>
              </w:rPr>
            </w:pPr>
          </w:p>
        </w:tc>
        <w:tc>
          <w:tcPr>
            <w:tcW w:w="1278" w:type="dxa"/>
            <w:tcBorders>
              <w:top w:val="single" w:sz="4" w:space="0" w:color="auto"/>
            </w:tcBorders>
            <w:vAlign w:val="bottom"/>
          </w:tcPr>
          <w:p w14:paraId="7316666E"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r>
      <w:tr w:rsidR="00726245" w:rsidRPr="00515545" w14:paraId="4609C720" w14:textId="77777777" w:rsidTr="00726245">
        <w:tc>
          <w:tcPr>
            <w:tcW w:w="4111" w:type="dxa"/>
            <w:vAlign w:val="bottom"/>
          </w:tcPr>
          <w:p w14:paraId="54014B6B" w14:textId="7A61135B" w:rsidR="00726245" w:rsidRPr="00515545" w:rsidRDefault="00726245" w:rsidP="00726245">
            <w:pPr>
              <w:tabs>
                <w:tab w:val="left" w:pos="162"/>
              </w:tabs>
              <w:ind w:left="-110" w:right="-108"/>
              <w:rPr>
                <w:rFonts w:cs="Times New Roman"/>
                <w:sz w:val="22"/>
                <w:szCs w:val="22"/>
              </w:rPr>
            </w:pPr>
            <w:r w:rsidRPr="00515545">
              <w:rPr>
                <w:sz w:val="22"/>
                <w:szCs w:val="22"/>
                <w:u w:val="single"/>
              </w:rPr>
              <w:t>Deferred tax liabilities</w:t>
            </w:r>
          </w:p>
        </w:tc>
        <w:tc>
          <w:tcPr>
            <w:tcW w:w="1276" w:type="dxa"/>
            <w:vAlign w:val="bottom"/>
          </w:tcPr>
          <w:p w14:paraId="50B73437"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p>
        </w:tc>
        <w:tc>
          <w:tcPr>
            <w:tcW w:w="239" w:type="dxa"/>
            <w:vAlign w:val="bottom"/>
          </w:tcPr>
          <w:p w14:paraId="1F5B14D9"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043B8DC5"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p>
        </w:tc>
        <w:tc>
          <w:tcPr>
            <w:tcW w:w="236" w:type="dxa"/>
            <w:vAlign w:val="bottom"/>
          </w:tcPr>
          <w:p w14:paraId="7BBA763C"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3B56DA6D"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36" w:type="dxa"/>
            <w:vAlign w:val="bottom"/>
          </w:tcPr>
          <w:p w14:paraId="0E06608A" w14:textId="77777777" w:rsidR="00726245" w:rsidRPr="00515545" w:rsidRDefault="00726245" w:rsidP="00726245">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8" w:type="dxa"/>
            <w:vAlign w:val="bottom"/>
          </w:tcPr>
          <w:p w14:paraId="25B258EA"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726245" w:rsidRPr="00515545" w14:paraId="6BBA96C4" w14:textId="77777777" w:rsidTr="00726245">
        <w:tc>
          <w:tcPr>
            <w:tcW w:w="4111" w:type="dxa"/>
            <w:vAlign w:val="bottom"/>
          </w:tcPr>
          <w:p w14:paraId="0028E05C" w14:textId="53ED7844"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Prepaid expense</w:t>
            </w:r>
          </w:p>
        </w:tc>
        <w:tc>
          <w:tcPr>
            <w:tcW w:w="1276" w:type="dxa"/>
          </w:tcPr>
          <w:p w14:paraId="3B33D2B5" w14:textId="4C078446" w:rsidR="00726245" w:rsidRPr="00515545" w:rsidRDefault="00AC263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AC2635">
              <w:rPr>
                <w:rFonts w:cs="Times New Roman"/>
                <w:sz w:val="22"/>
                <w:szCs w:val="22"/>
              </w:rPr>
              <w:t>(5,234)</w:t>
            </w:r>
          </w:p>
        </w:tc>
        <w:tc>
          <w:tcPr>
            <w:tcW w:w="239" w:type="dxa"/>
            <w:vAlign w:val="bottom"/>
          </w:tcPr>
          <w:p w14:paraId="4E2746D1"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53D498B7" w14:textId="046060EA"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B4004B">
              <w:rPr>
                <w:rFonts w:cs="Times New Roman"/>
                <w:sz w:val="22"/>
                <w:szCs w:val="22"/>
              </w:rPr>
              <w:t>(5,382)</w:t>
            </w:r>
          </w:p>
        </w:tc>
        <w:tc>
          <w:tcPr>
            <w:tcW w:w="236" w:type="dxa"/>
            <w:vAlign w:val="bottom"/>
          </w:tcPr>
          <w:p w14:paraId="1DF387B0"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22A9314C" w14:textId="44315AEF"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D40FE">
              <w:rPr>
                <w:rFonts w:cs="Times New Roman"/>
                <w:sz w:val="22"/>
                <w:szCs w:val="22"/>
              </w:rPr>
              <w:t>(1,</w:t>
            </w:r>
            <w:r w:rsidR="00AE57F8">
              <w:rPr>
                <w:rFonts w:cs="Times New Roman"/>
                <w:sz w:val="22"/>
                <w:szCs w:val="22"/>
              </w:rPr>
              <w:t>492</w:t>
            </w:r>
            <w:r w:rsidRPr="009D40FE">
              <w:rPr>
                <w:rFonts w:cs="Times New Roman"/>
                <w:sz w:val="22"/>
                <w:szCs w:val="22"/>
              </w:rPr>
              <w:t>)</w:t>
            </w:r>
          </w:p>
        </w:tc>
        <w:tc>
          <w:tcPr>
            <w:tcW w:w="236" w:type="dxa"/>
            <w:vAlign w:val="bottom"/>
          </w:tcPr>
          <w:p w14:paraId="4FD4F997"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8" w:type="dxa"/>
          </w:tcPr>
          <w:p w14:paraId="3877EC8C" w14:textId="05F072DE"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(1,647)</w:t>
            </w:r>
          </w:p>
        </w:tc>
      </w:tr>
      <w:tr w:rsidR="00726245" w:rsidRPr="00515545" w14:paraId="3BE31B1F" w14:textId="77777777" w:rsidTr="00726245">
        <w:tc>
          <w:tcPr>
            <w:tcW w:w="4111" w:type="dxa"/>
            <w:vAlign w:val="bottom"/>
          </w:tcPr>
          <w:p w14:paraId="7036CA39" w14:textId="1BDC8D9F"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Right-of-use assets</w:t>
            </w:r>
          </w:p>
        </w:tc>
        <w:tc>
          <w:tcPr>
            <w:tcW w:w="1276" w:type="dxa"/>
            <w:tcBorders>
              <w:bottom w:val="single" w:sz="4" w:space="0" w:color="auto"/>
            </w:tcBorders>
          </w:tcPr>
          <w:p w14:paraId="00F8D1A4" w14:textId="7A3FA34B" w:rsidR="00726245" w:rsidRPr="00515545" w:rsidRDefault="00AC263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AC2635">
              <w:rPr>
                <w:rFonts w:cs="Times New Roman"/>
                <w:sz w:val="22"/>
                <w:szCs w:val="22"/>
              </w:rPr>
              <w:t>(15,660)</w:t>
            </w:r>
          </w:p>
        </w:tc>
        <w:tc>
          <w:tcPr>
            <w:tcW w:w="239" w:type="dxa"/>
            <w:vAlign w:val="bottom"/>
          </w:tcPr>
          <w:p w14:paraId="648F2777"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62E9E47C" w14:textId="00729188"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B4004B">
              <w:rPr>
                <w:rFonts w:cs="Times New Roman"/>
                <w:sz w:val="22"/>
                <w:szCs w:val="22"/>
              </w:rPr>
              <w:t>(1</w:t>
            </w:r>
            <w:r>
              <w:rPr>
                <w:rFonts w:cs="Times New Roman"/>
                <w:sz w:val="22"/>
                <w:szCs w:val="22"/>
              </w:rPr>
              <w:t>6,637</w:t>
            </w:r>
            <w:r w:rsidRPr="00B4004B">
              <w:rPr>
                <w:rFonts w:cs="Times New Roman"/>
                <w:sz w:val="22"/>
                <w:szCs w:val="22"/>
              </w:rPr>
              <w:t>)</w:t>
            </w:r>
          </w:p>
        </w:tc>
        <w:tc>
          <w:tcPr>
            <w:tcW w:w="236" w:type="dxa"/>
            <w:vAlign w:val="bottom"/>
          </w:tcPr>
          <w:p w14:paraId="41EF4FB3"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14D15A06" w14:textId="023C4FA4"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D40FE">
              <w:rPr>
                <w:rFonts w:cs="Times New Roman"/>
                <w:sz w:val="22"/>
                <w:szCs w:val="22"/>
              </w:rPr>
              <w:t>(10,512)</w:t>
            </w:r>
          </w:p>
        </w:tc>
        <w:tc>
          <w:tcPr>
            <w:tcW w:w="236" w:type="dxa"/>
            <w:vAlign w:val="bottom"/>
          </w:tcPr>
          <w:p w14:paraId="3E776368"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8" w:type="dxa"/>
            <w:tcBorders>
              <w:bottom w:val="single" w:sz="4" w:space="0" w:color="auto"/>
            </w:tcBorders>
          </w:tcPr>
          <w:p w14:paraId="052D74B6" w14:textId="747354C9"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(11,74</w:t>
            </w:r>
            <w:r>
              <w:rPr>
                <w:rFonts w:cs="Times New Roman"/>
                <w:sz w:val="22"/>
                <w:szCs w:val="22"/>
              </w:rPr>
              <w:t>8</w:t>
            </w:r>
            <w:r w:rsidRPr="00AB0CC2">
              <w:rPr>
                <w:rFonts w:cs="Times New Roman"/>
                <w:sz w:val="22"/>
                <w:szCs w:val="22"/>
              </w:rPr>
              <w:t>)</w:t>
            </w:r>
          </w:p>
        </w:tc>
      </w:tr>
      <w:tr w:rsidR="00726245" w:rsidRPr="00515545" w14:paraId="75C8AC34" w14:textId="77777777" w:rsidTr="00726245">
        <w:tc>
          <w:tcPr>
            <w:tcW w:w="4111" w:type="dxa"/>
            <w:vAlign w:val="bottom"/>
          </w:tcPr>
          <w:p w14:paraId="12944629" w14:textId="4B946B3A"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Total</w:t>
            </w:r>
          </w:p>
        </w:tc>
        <w:tc>
          <w:tcPr>
            <w:tcW w:w="1276" w:type="dxa"/>
            <w:tcBorders>
              <w:top w:val="single" w:sz="4" w:space="0" w:color="auto"/>
              <w:bottom w:val="single" w:sz="4" w:space="0" w:color="auto"/>
            </w:tcBorders>
          </w:tcPr>
          <w:p w14:paraId="5D545AD3" w14:textId="3F49B48C" w:rsidR="00726245" w:rsidRPr="00515545" w:rsidRDefault="00AC263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AC2635">
              <w:rPr>
                <w:rFonts w:cs="Times New Roman"/>
                <w:sz w:val="22"/>
                <w:szCs w:val="22"/>
              </w:rPr>
              <w:t>(20,894)</w:t>
            </w:r>
          </w:p>
        </w:tc>
        <w:tc>
          <w:tcPr>
            <w:tcW w:w="239" w:type="dxa"/>
            <w:vAlign w:val="bottom"/>
          </w:tcPr>
          <w:p w14:paraId="082D38E2"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single" w:sz="4" w:space="0" w:color="auto"/>
            </w:tcBorders>
          </w:tcPr>
          <w:p w14:paraId="49EBDC9D" w14:textId="4645BB70"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AB0CC2">
              <w:rPr>
                <w:rFonts w:cs="Times New Roman"/>
                <w:sz w:val="22"/>
                <w:szCs w:val="22"/>
              </w:rPr>
              <w:t>(2</w:t>
            </w:r>
            <w:r>
              <w:rPr>
                <w:rFonts w:cs="Times New Roman"/>
                <w:sz w:val="22"/>
                <w:szCs w:val="22"/>
              </w:rPr>
              <w:t>2,019</w:t>
            </w:r>
            <w:r w:rsidRPr="00AB0CC2">
              <w:rPr>
                <w:rFonts w:cs="Times New Roman"/>
                <w:sz w:val="22"/>
                <w:szCs w:val="22"/>
              </w:rPr>
              <w:t>)</w:t>
            </w:r>
          </w:p>
        </w:tc>
        <w:tc>
          <w:tcPr>
            <w:tcW w:w="236" w:type="dxa"/>
          </w:tcPr>
          <w:p w14:paraId="787B5ACF"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single" w:sz="4" w:space="0" w:color="auto"/>
            </w:tcBorders>
          </w:tcPr>
          <w:p w14:paraId="2F57A6FE" w14:textId="7784DC9B"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D40FE">
              <w:rPr>
                <w:rFonts w:cs="Times New Roman"/>
                <w:sz w:val="22"/>
                <w:szCs w:val="22"/>
              </w:rPr>
              <w:t>(12,</w:t>
            </w:r>
            <w:r w:rsidR="00AE57F8">
              <w:rPr>
                <w:rFonts w:cs="Times New Roman"/>
                <w:sz w:val="22"/>
                <w:szCs w:val="22"/>
              </w:rPr>
              <w:t>004</w:t>
            </w:r>
            <w:r w:rsidRPr="009D40FE">
              <w:rPr>
                <w:rFonts w:cs="Times New Roman"/>
                <w:sz w:val="22"/>
                <w:szCs w:val="22"/>
              </w:rPr>
              <w:t>)</w:t>
            </w:r>
          </w:p>
        </w:tc>
        <w:tc>
          <w:tcPr>
            <w:tcW w:w="236" w:type="dxa"/>
          </w:tcPr>
          <w:p w14:paraId="50AE3869"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8" w:type="dxa"/>
            <w:tcBorders>
              <w:top w:val="single" w:sz="4" w:space="0" w:color="auto"/>
              <w:bottom w:val="single" w:sz="4" w:space="0" w:color="auto"/>
            </w:tcBorders>
          </w:tcPr>
          <w:p w14:paraId="46B701B1" w14:textId="07888E52"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(13,39</w:t>
            </w:r>
            <w:r>
              <w:rPr>
                <w:rFonts w:cs="Times New Roman"/>
                <w:sz w:val="22"/>
                <w:szCs w:val="22"/>
              </w:rPr>
              <w:t>5</w:t>
            </w:r>
            <w:r w:rsidRPr="00AB0CC2">
              <w:rPr>
                <w:rFonts w:cs="Times New Roman"/>
                <w:sz w:val="22"/>
                <w:szCs w:val="22"/>
              </w:rPr>
              <w:t>)</w:t>
            </w:r>
          </w:p>
        </w:tc>
      </w:tr>
      <w:tr w:rsidR="00726245" w:rsidRPr="00515545" w14:paraId="49BE11A0" w14:textId="77777777" w:rsidTr="00726245">
        <w:tc>
          <w:tcPr>
            <w:tcW w:w="4111" w:type="dxa"/>
            <w:vAlign w:val="bottom"/>
          </w:tcPr>
          <w:p w14:paraId="2E833CFB" w14:textId="77777777" w:rsidR="00726245" w:rsidRPr="00515545" w:rsidRDefault="00726245" w:rsidP="00726245">
            <w:pPr>
              <w:tabs>
                <w:tab w:val="left" w:pos="162"/>
              </w:tabs>
              <w:spacing w:line="160" w:lineRule="atLeast"/>
              <w:ind w:left="-110" w:right="-108"/>
              <w:rPr>
                <w:rFonts w:cs="Times New Roman"/>
                <w:sz w:val="22"/>
                <w:szCs w:val="22"/>
              </w:rPr>
            </w:pPr>
          </w:p>
        </w:tc>
        <w:tc>
          <w:tcPr>
            <w:tcW w:w="1276" w:type="dxa"/>
            <w:tcBorders>
              <w:top w:val="single" w:sz="4" w:space="0" w:color="auto"/>
            </w:tcBorders>
          </w:tcPr>
          <w:p w14:paraId="7BC726D9"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160" w:lineRule="atLeast"/>
              <w:rPr>
                <w:rFonts w:cs="Times New Roman"/>
                <w:sz w:val="22"/>
                <w:szCs w:val="22"/>
              </w:rPr>
            </w:pPr>
          </w:p>
        </w:tc>
        <w:tc>
          <w:tcPr>
            <w:tcW w:w="239" w:type="dxa"/>
            <w:vAlign w:val="bottom"/>
          </w:tcPr>
          <w:p w14:paraId="222A3F7B"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tcBorders>
              <w:top w:val="single" w:sz="4" w:space="0" w:color="auto"/>
            </w:tcBorders>
          </w:tcPr>
          <w:p w14:paraId="49D213D8"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cs/>
              </w:rPr>
            </w:pPr>
          </w:p>
        </w:tc>
        <w:tc>
          <w:tcPr>
            <w:tcW w:w="236" w:type="dxa"/>
            <w:vAlign w:val="bottom"/>
          </w:tcPr>
          <w:p w14:paraId="1B502E39"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tcBorders>
              <w:top w:val="single" w:sz="4" w:space="0" w:color="auto"/>
            </w:tcBorders>
          </w:tcPr>
          <w:p w14:paraId="6E09F1A2"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c>
          <w:tcPr>
            <w:tcW w:w="236" w:type="dxa"/>
            <w:vAlign w:val="bottom"/>
          </w:tcPr>
          <w:p w14:paraId="0E87C525"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22"/>
                <w:szCs w:val="22"/>
                <w:highlight w:val="yellow"/>
              </w:rPr>
            </w:pPr>
          </w:p>
        </w:tc>
        <w:tc>
          <w:tcPr>
            <w:tcW w:w="1278" w:type="dxa"/>
            <w:tcBorders>
              <w:top w:val="single" w:sz="4" w:space="0" w:color="auto"/>
            </w:tcBorders>
          </w:tcPr>
          <w:p w14:paraId="09A2E87F"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r>
      <w:tr w:rsidR="00726245" w:rsidRPr="00515545" w14:paraId="135A5BFB" w14:textId="77777777" w:rsidTr="00726245">
        <w:tc>
          <w:tcPr>
            <w:tcW w:w="4111" w:type="dxa"/>
            <w:vAlign w:val="bottom"/>
          </w:tcPr>
          <w:p w14:paraId="1BB6F787" w14:textId="650E556B" w:rsidR="00726245" w:rsidRPr="00515545" w:rsidRDefault="00726245" w:rsidP="00726245">
            <w:pPr>
              <w:tabs>
                <w:tab w:val="left" w:pos="162"/>
              </w:tabs>
              <w:ind w:left="-110" w:right="-108"/>
              <w:rPr>
                <w:rFonts w:cs="Times New Roman"/>
                <w:sz w:val="22"/>
                <w:szCs w:val="22"/>
              </w:rPr>
            </w:pPr>
            <w:r w:rsidRPr="00515545">
              <w:rPr>
                <w:rFonts w:cs="Times New Roman"/>
                <w:sz w:val="22"/>
                <w:szCs w:val="22"/>
              </w:rPr>
              <w:t>Deferred tax assets - net</w:t>
            </w:r>
          </w:p>
        </w:tc>
        <w:tc>
          <w:tcPr>
            <w:tcW w:w="1276" w:type="dxa"/>
            <w:tcBorders>
              <w:bottom w:val="double" w:sz="4" w:space="0" w:color="auto"/>
            </w:tcBorders>
          </w:tcPr>
          <w:p w14:paraId="5542A5B2" w14:textId="639EC4D7" w:rsidR="00726245" w:rsidRPr="00515545" w:rsidRDefault="00AC263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sidRPr="00AC2635">
              <w:rPr>
                <w:rFonts w:cs="Times New Roman"/>
                <w:sz w:val="22"/>
                <w:szCs w:val="22"/>
              </w:rPr>
              <w:t>67,448</w:t>
            </w:r>
          </w:p>
        </w:tc>
        <w:tc>
          <w:tcPr>
            <w:tcW w:w="239" w:type="dxa"/>
            <w:vAlign w:val="bottom"/>
          </w:tcPr>
          <w:p w14:paraId="78DB8B95"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1986BEE1" w14:textId="7C3497E5"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cs/>
              </w:rPr>
            </w:pPr>
            <w:r w:rsidRPr="00AB0CC2">
              <w:rPr>
                <w:rFonts w:cs="Times New Roman"/>
                <w:sz w:val="22"/>
                <w:szCs w:val="22"/>
              </w:rPr>
              <w:t>6</w:t>
            </w:r>
            <w:r>
              <w:rPr>
                <w:rFonts w:cs="Times New Roman"/>
                <w:sz w:val="22"/>
                <w:szCs w:val="22"/>
              </w:rPr>
              <w:t>5,089</w:t>
            </w:r>
          </w:p>
        </w:tc>
        <w:tc>
          <w:tcPr>
            <w:tcW w:w="236" w:type="dxa"/>
            <w:vAlign w:val="bottom"/>
          </w:tcPr>
          <w:p w14:paraId="61557901"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27100F34" w14:textId="1186DC25"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52,</w:t>
            </w:r>
            <w:r w:rsidR="00AE57F8">
              <w:rPr>
                <w:rFonts w:cs="Times New Roman"/>
                <w:sz w:val="22"/>
                <w:szCs w:val="22"/>
              </w:rPr>
              <w:t>697</w:t>
            </w:r>
          </w:p>
        </w:tc>
        <w:tc>
          <w:tcPr>
            <w:tcW w:w="236" w:type="dxa"/>
            <w:vAlign w:val="bottom"/>
          </w:tcPr>
          <w:p w14:paraId="2E2410B0" w14:textId="77777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8" w:type="dxa"/>
            <w:tcBorders>
              <w:bottom w:val="double" w:sz="4" w:space="0" w:color="auto"/>
            </w:tcBorders>
          </w:tcPr>
          <w:p w14:paraId="38A0FEC3" w14:textId="1CC89777" w:rsidR="00726245" w:rsidRPr="00515545" w:rsidRDefault="00726245"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AB0CC2">
              <w:rPr>
                <w:rFonts w:cs="Times New Roman"/>
                <w:sz w:val="22"/>
                <w:szCs w:val="22"/>
              </w:rPr>
              <w:t>51,32</w:t>
            </w:r>
            <w:r>
              <w:rPr>
                <w:rFonts w:cs="Times New Roman"/>
                <w:sz w:val="22"/>
                <w:szCs w:val="22"/>
              </w:rPr>
              <w:t>2</w:t>
            </w:r>
          </w:p>
        </w:tc>
      </w:tr>
    </w:tbl>
    <w:p w14:paraId="0C875732" w14:textId="77777777" w:rsidR="00D3679A"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26963971" w14:textId="77777777" w:rsidR="001548EB" w:rsidRPr="008A6FE2" w:rsidRDefault="001548EB" w:rsidP="001548EB">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8A6FE2">
        <w:rPr>
          <w:b/>
          <w:bCs/>
          <w:caps/>
          <w:sz w:val="22"/>
          <w:szCs w:val="22"/>
        </w:rPr>
        <w:t>Trade and other current payables</w:t>
      </w:r>
    </w:p>
    <w:p w14:paraId="2BCBCAEE" w14:textId="77777777" w:rsidR="001548EB"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tbl>
      <w:tblPr>
        <w:tblW w:w="10045" w:type="dxa"/>
        <w:tblInd w:w="-34" w:type="dxa"/>
        <w:tblLayout w:type="fixed"/>
        <w:tblLook w:val="04A0" w:firstRow="1" w:lastRow="0" w:firstColumn="1" w:lastColumn="0" w:noHBand="0" w:noVBand="1"/>
      </w:tblPr>
      <w:tblGrid>
        <w:gridCol w:w="4145"/>
        <w:gridCol w:w="1272"/>
        <w:gridCol w:w="241"/>
        <w:gridCol w:w="1322"/>
        <w:gridCol w:w="236"/>
        <w:gridCol w:w="1270"/>
        <w:gridCol w:w="236"/>
        <w:gridCol w:w="1323"/>
      </w:tblGrid>
      <w:tr w:rsidR="009D40FE" w:rsidRPr="004426C4" w14:paraId="19FAFA5A" w14:textId="77777777" w:rsidTr="0019450F">
        <w:trPr>
          <w:trHeight w:val="80"/>
        </w:trPr>
        <w:tc>
          <w:tcPr>
            <w:tcW w:w="4145" w:type="dxa"/>
            <w:vAlign w:val="bottom"/>
          </w:tcPr>
          <w:p w14:paraId="44225FC8" w14:textId="77777777" w:rsidR="009D40FE"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cs="Times New Roman"/>
                <w:sz w:val="22"/>
                <w:szCs w:val="22"/>
              </w:rPr>
            </w:pPr>
          </w:p>
        </w:tc>
        <w:tc>
          <w:tcPr>
            <w:tcW w:w="5900" w:type="dxa"/>
            <w:gridSpan w:val="7"/>
            <w:vAlign w:val="center"/>
          </w:tcPr>
          <w:p w14:paraId="0A2DCC15" w14:textId="584C9DBF" w:rsidR="009D40FE" w:rsidRPr="00515545" w:rsidRDefault="009D40FE" w:rsidP="009D40FE">
            <w:pPr>
              <w:tabs>
                <w:tab w:val="clear" w:pos="454"/>
                <w:tab w:val="clear" w:pos="680"/>
              </w:tabs>
              <w:ind w:left="-54" w:right="-81"/>
              <w:jc w:val="center"/>
              <w:rPr>
                <w:rFonts w:cs="Times New Roman"/>
                <w:sz w:val="22"/>
                <w:szCs w:val="22"/>
              </w:rPr>
            </w:pPr>
            <w:r w:rsidRPr="00515545">
              <w:rPr>
                <w:rFonts w:cs="Times New Roman"/>
                <w:sz w:val="22"/>
                <w:szCs w:val="22"/>
              </w:rPr>
              <w:t>In Thousand Baht</w:t>
            </w:r>
          </w:p>
        </w:tc>
      </w:tr>
      <w:tr w:rsidR="0060454B" w:rsidRPr="004426C4" w14:paraId="7AF95E07" w14:textId="77777777" w:rsidTr="004E7D0A">
        <w:trPr>
          <w:trHeight w:val="80"/>
        </w:trPr>
        <w:tc>
          <w:tcPr>
            <w:tcW w:w="4145" w:type="dxa"/>
            <w:vAlign w:val="bottom"/>
          </w:tcPr>
          <w:p w14:paraId="4C63156D" w14:textId="77777777" w:rsidR="0060454B" w:rsidRDefault="0060454B" w:rsidP="00604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cs="Times New Roman"/>
                <w:sz w:val="22"/>
                <w:szCs w:val="22"/>
              </w:rPr>
            </w:pPr>
          </w:p>
        </w:tc>
        <w:tc>
          <w:tcPr>
            <w:tcW w:w="2835" w:type="dxa"/>
            <w:gridSpan w:val="3"/>
            <w:tcBorders>
              <w:top w:val="single" w:sz="4" w:space="0" w:color="auto"/>
            </w:tcBorders>
            <w:vAlign w:val="center"/>
          </w:tcPr>
          <w:p w14:paraId="57AF2A92" w14:textId="3770FA51" w:rsidR="0060454B" w:rsidRPr="00515545" w:rsidRDefault="0060454B" w:rsidP="0060454B">
            <w:pPr>
              <w:tabs>
                <w:tab w:val="clear" w:pos="454"/>
                <w:tab w:val="clear" w:pos="680"/>
              </w:tabs>
              <w:ind w:left="-54" w:right="-81"/>
              <w:jc w:val="center"/>
              <w:rPr>
                <w:rFonts w:cs="Times New Roman"/>
                <w:sz w:val="22"/>
                <w:szCs w:val="22"/>
              </w:rPr>
            </w:pPr>
            <w:r w:rsidRPr="00515545">
              <w:rPr>
                <w:rFonts w:cs="Times New Roman"/>
                <w:sz w:val="22"/>
                <w:szCs w:val="22"/>
              </w:rPr>
              <w:t>Consolidated</w:t>
            </w:r>
          </w:p>
        </w:tc>
        <w:tc>
          <w:tcPr>
            <w:tcW w:w="236" w:type="dxa"/>
            <w:tcBorders>
              <w:top w:val="single" w:sz="4" w:space="0" w:color="auto"/>
            </w:tcBorders>
            <w:vAlign w:val="center"/>
          </w:tcPr>
          <w:p w14:paraId="7600FE73" w14:textId="77777777" w:rsidR="0060454B" w:rsidRPr="004426C4" w:rsidRDefault="0060454B" w:rsidP="006045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2829" w:type="dxa"/>
            <w:gridSpan w:val="3"/>
            <w:tcBorders>
              <w:top w:val="single" w:sz="4" w:space="0" w:color="auto"/>
            </w:tcBorders>
            <w:vAlign w:val="center"/>
          </w:tcPr>
          <w:p w14:paraId="287A6820" w14:textId="043FB6B1" w:rsidR="0060454B" w:rsidRPr="00515545" w:rsidRDefault="0060454B" w:rsidP="0060454B">
            <w:pPr>
              <w:tabs>
                <w:tab w:val="clear" w:pos="454"/>
                <w:tab w:val="clear" w:pos="680"/>
              </w:tabs>
              <w:ind w:left="-54" w:right="-81"/>
              <w:jc w:val="center"/>
              <w:rPr>
                <w:rFonts w:cs="Times New Roman"/>
                <w:sz w:val="22"/>
                <w:szCs w:val="22"/>
              </w:rPr>
            </w:pPr>
            <w:r w:rsidRPr="00515545">
              <w:rPr>
                <w:rFonts w:cs="Times New Roman"/>
                <w:sz w:val="22"/>
                <w:szCs w:val="22"/>
              </w:rPr>
              <w:t>Separate</w:t>
            </w:r>
          </w:p>
        </w:tc>
      </w:tr>
      <w:tr w:rsidR="0060454B" w:rsidRPr="004426C4" w14:paraId="446BA597" w14:textId="77777777" w:rsidTr="004E7D0A">
        <w:trPr>
          <w:trHeight w:val="80"/>
        </w:trPr>
        <w:tc>
          <w:tcPr>
            <w:tcW w:w="4145" w:type="dxa"/>
            <w:vAlign w:val="bottom"/>
          </w:tcPr>
          <w:p w14:paraId="4B991A8B" w14:textId="77777777" w:rsidR="0060454B" w:rsidRDefault="0060454B" w:rsidP="00604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cs="Times New Roman"/>
                <w:sz w:val="22"/>
                <w:szCs w:val="22"/>
              </w:rPr>
            </w:pPr>
          </w:p>
        </w:tc>
        <w:tc>
          <w:tcPr>
            <w:tcW w:w="2835" w:type="dxa"/>
            <w:gridSpan w:val="3"/>
            <w:vAlign w:val="center"/>
          </w:tcPr>
          <w:p w14:paraId="1DF43FD7" w14:textId="1B505FCC" w:rsidR="0060454B" w:rsidRPr="00515545" w:rsidRDefault="0060454B" w:rsidP="0060454B">
            <w:pPr>
              <w:tabs>
                <w:tab w:val="clear" w:pos="454"/>
                <w:tab w:val="clear" w:pos="680"/>
              </w:tabs>
              <w:ind w:left="-54" w:right="-81"/>
              <w:jc w:val="center"/>
              <w:rPr>
                <w:rFonts w:cs="Times New Roman"/>
                <w:sz w:val="22"/>
                <w:szCs w:val="22"/>
              </w:rPr>
            </w:pPr>
            <w:r w:rsidRPr="00515545">
              <w:rPr>
                <w:rFonts w:cs="Times New Roman"/>
                <w:sz w:val="22"/>
                <w:szCs w:val="22"/>
              </w:rPr>
              <w:t>financial statements</w:t>
            </w:r>
          </w:p>
        </w:tc>
        <w:tc>
          <w:tcPr>
            <w:tcW w:w="236" w:type="dxa"/>
            <w:vAlign w:val="center"/>
          </w:tcPr>
          <w:p w14:paraId="3E41D972" w14:textId="77777777" w:rsidR="0060454B" w:rsidRPr="004426C4" w:rsidRDefault="0060454B" w:rsidP="006045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2829" w:type="dxa"/>
            <w:gridSpan w:val="3"/>
            <w:vAlign w:val="center"/>
          </w:tcPr>
          <w:p w14:paraId="15E31A10" w14:textId="7577D120" w:rsidR="0060454B" w:rsidRPr="00515545" w:rsidRDefault="0060454B" w:rsidP="0060454B">
            <w:pPr>
              <w:tabs>
                <w:tab w:val="clear" w:pos="454"/>
                <w:tab w:val="clear" w:pos="680"/>
              </w:tabs>
              <w:ind w:left="-54" w:right="-81"/>
              <w:jc w:val="center"/>
              <w:rPr>
                <w:rFonts w:cs="Times New Roman"/>
                <w:sz w:val="22"/>
                <w:szCs w:val="22"/>
              </w:rPr>
            </w:pPr>
            <w:r w:rsidRPr="00515545">
              <w:rPr>
                <w:rFonts w:cs="Times New Roman"/>
                <w:sz w:val="22"/>
                <w:szCs w:val="22"/>
              </w:rPr>
              <w:t>financial statements</w:t>
            </w:r>
          </w:p>
        </w:tc>
      </w:tr>
      <w:tr w:rsidR="001548EB" w:rsidRPr="004426C4" w14:paraId="28E861C3" w14:textId="77777777" w:rsidTr="009D40FE">
        <w:trPr>
          <w:trHeight w:val="80"/>
        </w:trPr>
        <w:tc>
          <w:tcPr>
            <w:tcW w:w="4145" w:type="dxa"/>
            <w:vAlign w:val="bottom"/>
          </w:tcPr>
          <w:p w14:paraId="027AB211" w14:textId="77777777" w:rsidR="001548EB"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cs="Times New Roman"/>
                <w:sz w:val="22"/>
                <w:szCs w:val="22"/>
              </w:rPr>
            </w:pPr>
          </w:p>
        </w:tc>
        <w:tc>
          <w:tcPr>
            <w:tcW w:w="1272" w:type="dxa"/>
            <w:tcBorders>
              <w:top w:val="single" w:sz="4" w:space="0" w:color="auto"/>
            </w:tcBorders>
            <w:vAlign w:val="center"/>
          </w:tcPr>
          <w:p w14:paraId="380DE096" w14:textId="3D16D890" w:rsidR="001548EB" w:rsidRPr="00083EE3" w:rsidRDefault="001548EB" w:rsidP="001548EB">
            <w:pPr>
              <w:tabs>
                <w:tab w:val="clear" w:pos="454"/>
                <w:tab w:val="clear" w:pos="680"/>
              </w:tabs>
              <w:ind w:left="-54" w:right="-81"/>
              <w:jc w:val="center"/>
              <w:rPr>
                <w:rFonts w:cs="Cordia New"/>
                <w:sz w:val="22"/>
                <w:szCs w:val="22"/>
              </w:rPr>
            </w:pPr>
            <w:r>
              <w:rPr>
                <w:rFonts w:cs="Times New Roman"/>
                <w:sz w:val="22"/>
                <w:szCs w:val="22"/>
              </w:rPr>
              <w:t>March 31</w:t>
            </w:r>
            <w:r w:rsidRPr="00515545">
              <w:rPr>
                <w:rFonts w:cs="Times New Roman"/>
                <w:sz w:val="22"/>
                <w:szCs w:val="22"/>
              </w:rPr>
              <w:t>,</w:t>
            </w:r>
          </w:p>
        </w:tc>
        <w:tc>
          <w:tcPr>
            <w:tcW w:w="241" w:type="dxa"/>
            <w:tcBorders>
              <w:top w:val="single" w:sz="4" w:space="0" w:color="auto"/>
            </w:tcBorders>
            <w:vAlign w:val="center"/>
          </w:tcPr>
          <w:p w14:paraId="076DACFF" w14:textId="77777777" w:rsidR="001548EB" w:rsidRPr="00A2797E" w:rsidRDefault="001548EB" w:rsidP="001548EB">
            <w:pPr>
              <w:tabs>
                <w:tab w:val="clear" w:pos="454"/>
                <w:tab w:val="clear" w:pos="680"/>
              </w:tabs>
              <w:ind w:left="-54" w:right="-81"/>
              <w:jc w:val="center"/>
              <w:rPr>
                <w:rFonts w:cs="Times New Roman"/>
                <w:sz w:val="22"/>
                <w:szCs w:val="22"/>
              </w:rPr>
            </w:pPr>
          </w:p>
        </w:tc>
        <w:tc>
          <w:tcPr>
            <w:tcW w:w="1322" w:type="dxa"/>
            <w:tcBorders>
              <w:top w:val="single" w:sz="4" w:space="0" w:color="auto"/>
            </w:tcBorders>
            <w:vAlign w:val="center"/>
          </w:tcPr>
          <w:p w14:paraId="1592563B" w14:textId="307EDA3D" w:rsidR="001548EB" w:rsidRPr="00A2797E" w:rsidRDefault="001548EB" w:rsidP="001548EB">
            <w:pPr>
              <w:tabs>
                <w:tab w:val="clear" w:pos="454"/>
                <w:tab w:val="clear" w:pos="680"/>
              </w:tabs>
              <w:ind w:left="-54" w:right="-81"/>
              <w:jc w:val="center"/>
              <w:rPr>
                <w:rFonts w:cs="Times New Roman"/>
                <w:sz w:val="22"/>
                <w:szCs w:val="22"/>
              </w:rPr>
            </w:pPr>
            <w:r w:rsidRPr="00515545">
              <w:rPr>
                <w:rFonts w:cs="Times New Roman"/>
                <w:sz w:val="22"/>
                <w:szCs w:val="22"/>
              </w:rPr>
              <w:t>December 31,</w:t>
            </w:r>
          </w:p>
        </w:tc>
        <w:tc>
          <w:tcPr>
            <w:tcW w:w="236" w:type="dxa"/>
          </w:tcPr>
          <w:p w14:paraId="2A02D3A0"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tcBorders>
              <w:top w:val="single" w:sz="4" w:space="0" w:color="auto"/>
            </w:tcBorders>
            <w:vAlign w:val="center"/>
          </w:tcPr>
          <w:p w14:paraId="497D71D3" w14:textId="646A6DDB" w:rsidR="001548EB" w:rsidRPr="00083EE3" w:rsidRDefault="001548EB" w:rsidP="001548EB">
            <w:pPr>
              <w:tabs>
                <w:tab w:val="clear" w:pos="454"/>
                <w:tab w:val="clear" w:pos="680"/>
              </w:tabs>
              <w:ind w:left="-54" w:right="-81"/>
              <w:jc w:val="center"/>
              <w:rPr>
                <w:rFonts w:cs="Cordia New"/>
                <w:sz w:val="22"/>
                <w:szCs w:val="22"/>
              </w:rPr>
            </w:pPr>
            <w:r>
              <w:rPr>
                <w:rFonts w:cs="Times New Roman"/>
                <w:sz w:val="22"/>
                <w:szCs w:val="22"/>
              </w:rPr>
              <w:t>March 31</w:t>
            </w:r>
            <w:r w:rsidRPr="00515545">
              <w:rPr>
                <w:rFonts w:cs="Times New Roman"/>
                <w:sz w:val="22"/>
                <w:szCs w:val="22"/>
              </w:rPr>
              <w:t>,</w:t>
            </w:r>
          </w:p>
        </w:tc>
        <w:tc>
          <w:tcPr>
            <w:tcW w:w="236" w:type="dxa"/>
            <w:tcBorders>
              <w:top w:val="single" w:sz="4" w:space="0" w:color="auto"/>
            </w:tcBorders>
            <w:vAlign w:val="center"/>
          </w:tcPr>
          <w:p w14:paraId="6C84772D" w14:textId="77777777" w:rsidR="001548EB" w:rsidRPr="00A2797E" w:rsidRDefault="001548EB" w:rsidP="001548EB">
            <w:pPr>
              <w:tabs>
                <w:tab w:val="clear" w:pos="454"/>
                <w:tab w:val="clear" w:pos="680"/>
              </w:tabs>
              <w:ind w:left="-54" w:right="-81"/>
              <w:jc w:val="center"/>
              <w:rPr>
                <w:rFonts w:cs="Times New Roman"/>
                <w:sz w:val="22"/>
                <w:szCs w:val="22"/>
              </w:rPr>
            </w:pPr>
          </w:p>
        </w:tc>
        <w:tc>
          <w:tcPr>
            <w:tcW w:w="1323" w:type="dxa"/>
            <w:tcBorders>
              <w:top w:val="single" w:sz="4" w:space="0" w:color="auto"/>
            </w:tcBorders>
            <w:vAlign w:val="center"/>
          </w:tcPr>
          <w:p w14:paraId="30DCFD26" w14:textId="62054A8A" w:rsidR="001548EB" w:rsidRPr="00A2797E" w:rsidRDefault="001548EB" w:rsidP="001548EB">
            <w:pPr>
              <w:tabs>
                <w:tab w:val="clear" w:pos="454"/>
                <w:tab w:val="clear" w:pos="680"/>
              </w:tabs>
              <w:ind w:left="-54" w:right="-81"/>
              <w:jc w:val="center"/>
              <w:rPr>
                <w:rFonts w:cs="Times New Roman"/>
                <w:sz w:val="22"/>
                <w:szCs w:val="22"/>
              </w:rPr>
            </w:pPr>
            <w:r w:rsidRPr="00515545">
              <w:rPr>
                <w:rFonts w:cs="Times New Roman"/>
                <w:sz w:val="22"/>
                <w:szCs w:val="22"/>
              </w:rPr>
              <w:t>December 31,</w:t>
            </w:r>
          </w:p>
        </w:tc>
      </w:tr>
      <w:tr w:rsidR="001548EB" w:rsidRPr="004426C4" w14:paraId="17729977" w14:textId="77777777" w:rsidTr="009D40FE">
        <w:trPr>
          <w:trHeight w:val="80"/>
        </w:trPr>
        <w:tc>
          <w:tcPr>
            <w:tcW w:w="4145" w:type="dxa"/>
            <w:vAlign w:val="bottom"/>
          </w:tcPr>
          <w:p w14:paraId="75FB5033" w14:textId="77777777" w:rsidR="001548EB" w:rsidRPr="004426C4"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Pr>
                <w:rFonts w:cs="Times New Roman"/>
                <w:sz w:val="22"/>
                <w:szCs w:val="22"/>
              </w:rPr>
            </w:pPr>
          </w:p>
        </w:tc>
        <w:tc>
          <w:tcPr>
            <w:tcW w:w="1272" w:type="dxa"/>
            <w:tcBorders>
              <w:bottom w:val="single" w:sz="4" w:space="0" w:color="auto"/>
            </w:tcBorders>
            <w:vAlign w:val="center"/>
          </w:tcPr>
          <w:p w14:paraId="4540B6FA" w14:textId="5BBA8493" w:rsidR="001548EB" w:rsidRPr="004426C4" w:rsidRDefault="00ED5B24" w:rsidP="00366C4B">
            <w:pPr>
              <w:tabs>
                <w:tab w:val="clear" w:pos="454"/>
                <w:tab w:val="clear" w:pos="680"/>
              </w:tabs>
              <w:ind w:left="-54" w:right="-81"/>
              <w:jc w:val="center"/>
              <w:rPr>
                <w:rFonts w:cs="Times New Roman"/>
                <w:sz w:val="22"/>
                <w:szCs w:val="22"/>
              </w:rPr>
            </w:pPr>
            <w:r>
              <w:rPr>
                <w:rFonts w:cs="Times New Roman"/>
                <w:sz w:val="22"/>
                <w:szCs w:val="22"/>
              </w:rPr>
              <w:t>2026</w:t>
            </w:r>
          </w:p>
        </w:tc>
        <w:tc>
          <w:tcPr>
            <w:tcW w:w="241" w:type="dxa"/>
            <w:vAlign w:val="center"/>
          </w:tcPr>
          <w:p w14:paraId="5EB877CD"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center"/>
              <w:rPr>
                <w:rFonts w:cs="Times New Roman"/>
                <w:sz w:val="22"/>
                <w:szCs w:val="22"/>
              </w:rPr>
            </w:pPr>
          </w:p>
        </w:tc>
        <w:tc>
          <w:tcPr>
            <w:tcW w:w="1322" w:type="dxa"/>
            <w:vAlign w:val="center"/>
          </w:tcPr>
          <w:p w14:paraId="65D8CB49" w14:textId="28964DC7" w:rsidR="001548EB" w:rsidRPr="004426C4" w:rsidRDefault="00ED5B24" w:rsidP="00366C4B">
            <w:pPr>
              <w:tabs>
                <w:tab w:val="clear" w:pos="454"/>
                <w:tab w:val="clear" w:pos="680"/>
              </w:tabs>
              <w:ind w:left="-54" w:right="-81"/>
              <w:jc w:val="center"/>
              <w:rPr>
                <w:rFonts w:cs="Times New Roman"/>
                <w:sz w:val="22"/>
                <w:szCs w:val="22"/>
              </w:rPr>
            </w:pPr>
            <w:r>
              <w:rPr>
                <w:rFonts w:cs="Times New Roman"/>
                <w:sz w:val="22"/>
                <w:szCs w:val="22"/>
              </w:rPr>
              <w:t>2025</w:t>
            </w:r>
          </w:p>
        </w:tc>
        <w:tc>
          <w:tcPr>
            <w:tcW w:w="236" w:type="dxa"/>
          </w:tcPr>
          <w:p w14:paraId="48FBAB3A"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vAlign w:val="center"/>
          </w:tcPr>
          <w:p w14:paraId="79E4A5A3" w14:textId="44E23C45" w:rsidR="001548EB" w:rsidRPr="004426C4" w:rsidRDefault="00ED5B24" w:rsidP="00366C4B">
            <w:pPr>
              <w:tabs>
                <w:tab w:val="clear" w:pos="454"/>
                <w:tab w:val="clear" w:pos="680"/>
              </w:tabs>
              <w:ind w:left="-54" w:right="-81"/>
              <w:jc w:val="center"/>
              <w:rPr>
                <w:rFonts w:cs="Times New Roman"/>
                <w:sz w:val="22"/>
                <w:szCs w:val="22"/>
              </w:rPr>
            </w:pPr>
            <w:r>
              <w:rPr>
                <w:rFonts w:cs="Times New Roman"/>
                <w:sz w:val="22"/>
                <w:szCs w:val="22"/>
              </w:rPr>
              <w:t>2026</w:t>
            </w:r>
          </w:p>
        </w:tc>
        <w:tc>
          <w:tcPr>
            <w:tcW w:w="236" w:type="dxa"/>
            <w:vAlign w:val="center"/>
          </w:tcPr>
          <w:p w14:paraId="53B348B0"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vAlign w:val="center"/>
          </w:tcPr>
          <w:p w14:paraId="1FF86620" w14:textId="51020AE1" w:rsidR="001548EB" w:rsidRPr="004426C4" w:rsidRDefault="00ED5B24" w:rsidP="00366C4B">
            <w:pPr>
              <w:tabs>
                <w:tab w:val="clear" w:pos="454"/>
                <w:tab w:val="clear" w:pos="680"/>
              </w:tabs>
              <w:ind w:left="-54" w:right="-81"/>
              <w:jc w:val="center"/>
              <w:rPr>
                <w:rFonts w:cs="Times New Roman"/>
                <w:sz w:val="22"/>
                <w:szCs w:val="22"/>
              </w:rPr>
            </w:pPr>
            <w:r>
              <w:rPr>
                <w:rFonts w:cs="Times New Roman"/>
                <w:sz w:val="22"/>
                <w:szCs w:val="22"/>
              </w:rPr>
              <w:t>2025</w:t>
            </w:r>
          </w:p>
        </w:tc>
      </w:tr>
      <w:tr w:rsidR="001548EB" w:rsidRPr="004426C4" w14:paraId="1A8C98BD" w14:textId="77777777" w:rsidTr="009D40FE">
        <w:trPr>
          <w:trHeight w:val="80"/>
        </w:trPr>
        <w:tc>
          <w:tcPr>
            <w:tcW w:w="4145" w:type="dxa"/>
            <w:vAlign w:val="bottom"/>
          </w:tcPr>
          <w:p w14:paraId="2CCE7250" w14:textId="77777777" w:rsidR="001548EB" w:rsidRPr="004426C4"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Pr>
                <w:rFonts w:cs="Times New Roman"/>
                <w:sz w:val="22"/>
                <w:szCs w:val="22"/>
              </w:rPr>
            </w:pPr>
          </w:p>
        </w:tc>
        <w:tc>
          <w:tcPr>
            <w:tcW w:w="1272" w:type="dxa"/>
            <w:tcBorders>
              <w:top w:val="single" w:sz="4" w:space="0" w:color="auto"/>
            </w:tcBorders>
          </w:tcPr>
          <w:p w14:paraId="070436CA" w14:textId="77777777" w:rsidR="001548EB" w:rsidRPr="004426C4" w:rsidRDefault="001548EB" w:rsidP="001548EB">
            <w:pPr>
              <w:tabs>
                <w:tab w:val="left" w:pos="1268"/>
              </w:tabs>
              <w:ind w:right="222"/>
              <w:jc w:val="right"/>
              <w:rPr>
                <w:rFonts w:cs="Times New Roman"/>
                <w:sz w:val="22"/>
                <w:szCs w:val="22"/>
              </w:rPr>
            </w:pPr>
          </w:p>
        </w:tc>
        <w:tc>
          <w:tcPr>
            <w:tcW w:w="241" w:type="dxa"/>
          </w:tcPr>
          <w:p w14:paraId="47B6A10C"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top w:val="single" w:sz="4" w:space="0" w:color="auto"/>
            </w:tcBorders>
          </w:tcPr>
          <w:p w14:paraId="444D3601"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236" w:type="dxa"/>
          </w:tcPr>
          <w:p w14:paraId="611DACBD"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tcBorders>
              <w:top w:val="single" w:sz="4" w:space="0" w:color="auto"/>
            </w:tcBorders>
          </w:tcPr>
          <w:p w14:paraId="4A78A979"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236" w:type="dxa"/>
            <w:vAlign w:val="bottom"/>
          </w:tcPr>
          <w:p w14:paraId="120A667E" w14:textId="77777777" w:rsidR="001548EB" w:rsidRPr="004426C4" w:rsidRDefault="001548EB" w:rsidP="001548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top w:val="single" w:sz="4" w:space="0" w:color="auto"/>
            </w:tcBorders>
          </w:tcPr>
          <w:p w14:paraId="340AB9F4" w14:textId="77777777" w:rsidR="001548EB" w:rsidRPr="004426C4" w:rsidRDefault="001548EB" w:rsidP="001548EB">
            <w:pPr>
              <w:tabs>
                <w:tab w:val="left" w:pos="1268"/>
              </w:tabs>
              <w:ind w:right="222"/>
              <w:jc w:val="right"/>
              <w:rPr>
                <w:rFonts w:cs="Times New Roman"/>
                <w:sz w:val="22"/>
                <w:szCs w:val="22"/>
              </w:rPr>
            </w:pPr>
          </w:p>
        </w:tc>
      </w:tr>
      <w:tr w:rsidR="00ED5B24" w:rsidRPr="004426C4" w14:paraId="6F1D74D0" w14:textId="77777777" w:rsidTr="009D40FE">
        <w:tc>
          <w:tcPr>
            <w:tcW w:w="4145" w:type="dxa"/>
            <w:vAlign w:val="bottom"/>
          </w:tcPr>
          <w:p w14:paraId="22763AC8" w14:textId="3FEAE5BA" w:rsidR="00ED5B24" w:rsidRPr="004426C4"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Pr>
                <w:rFonts w:cs="Times New Roman"/>
                <w:sz w:val="22"/>
                <w:szCs w:val="22"/>
              </w:rPr>
            </w:pPr>
            <w:r>
              <w:rPr>
                <w:rFonts w:cs="Times New Roman"/>
                <w:sz w:val="22"/>
                <w:szCs w:val="22"/>
              </w:rPr>
              <w:t>Trade payables</w:t>
            </w:r>
          </w:p>
        </w:tc>
        <w:tc>
          <w:tcPr>
            <w:tcW w:w="1272" w:type="dxa"/>
            <w:tcBorders>
              <w:bottom w:val="single" w:sz="4" w:space="0" w:color="auto"/>
            </w:tcBorders>
            <w:vAlign w:val="bottom"/>
          </w:tcPr>
          <w:p w14:paraId="2CB9C840" w14:textId="7AB31F21" w:rsidR="00ED5B24" w:rsidRPr="005D4B5E" w:rsidRDefault="004E11DA"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4E11DA">
              <w:rPr>
                <w:rFonts w:cs="Times New Roman"/>
                <w:sz w:val="22"/>
                <w:szCs w:val="22"/>
              </w:rPr>
              <w:t>185</w:t>
            </w:r>
          </w:p>
        </w:tc>
        <w:tc>
          <w:tcPr>
            <w:tcW w:w="241" w:type="dxa"/>
          </w:tcPr>
          <w:p w14:paraId="6E43FE90" w14:textId="77777777" w:rsidR="00ED5B24" w:rsidRPr="004426C4" w:rsidRDefault="00ED5B24" w:rsidP="00ED5B2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bottom w:val="single" w:sz="4" w:space="0" w:color="auto"/>
            </w:tcBorders>
            <w:vAlign w:val="bottom"/>
          </w:tcPr>
          <w:p w14:paraId="4189C6CF" w14:textId="478A555E" w:rsidR="00ED5B24" w:rsidRPr="00C93EC5"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60" w:lineRule="atLeast"/>
              <w:rPr>
                <w:rFonts w:cs="Times New Roman"/>
                <w:sz w:val="22"/>
                <w:szCs w:val="22"/>
              </w:rPr>
            </w:pPr>
            <w:r w:rsidRPr="00456E63">
              <w:rPr>
                <w:rFonts w:cs="Times New Roman"/>
                <w:sz w:val="22"/>
                <w:szCs w:val="22"/>
              </w:rPr>
              <w:t>10,456</w:t>
            </w:r>
          </w:p>
        </w:tc>
        <w:tc>
          <w:tcPr>
            <w:tcW w:w="236" w:type="dxa"/>
          </w:tcPr>
          <w:p w14:paraId="5D9CCDA3" w14:textId="77777777" w:rsidR="00ED5B24" w:rsidRPr="004426C4" w:rsidRDefault="00ED5B24" w:rsidP="00ED5B2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tcBorders>
              <w:bottom w:val="single" w:sz="4" w:space="0" w:color="auto"/>
            </w:tcBorders>
            <w:vAlign w:val="bottom"/>
          </w:tcPr>
          <w:p w14:paraId="6389C945" w14:textId="5A848806" w:rsidR="00ED5B24" w:rsidRPr="005D4B5E"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center"/>
              <w:rPr>
                <w:rFonts w:cs="Times New Roman"/>
                <w:sz w:val="22"/>
                <w:szCs w:val="22"/>
              </w:rPr>
            </w:pPr>
            <w:r>
              <w:rPr>
                <w:rFonts w:cs="Times New Roman"/>
                <w:sz w:val="22"/>
                <w:szCs w:val="22"/>
              </w:rPr>
              <w:t>-</w:t>
            </w:r>
          </w:p>
        </w:tc>
        <w:tc>
          <w:tcPr>
            <w:tcW w:w="236" w:type="dxa"/>
            <w:vAlign w:val="bottom"/>
          </w:tcPr>
          <w:p w14:paraId="37FB3ADA" w14:textId="77777777" w:rsidR="00ED5B24" w:rsidRPr="004426C4" w:rsidRDefault="00ED5B24" w:rsidP="00ED5B2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bottom w:val="single" w:sz="4" w:space="0" w:color="auto"/>
            </w:tcBorders>
          </w:tcPr>
          <w:p w14:paraId="3C0D8E6B" w14:textId="57ACD929" w:rsidR="00ED5B24" w:rsidRPr="00C93EC5" w:rsidRDefault="00ED5B24"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56E63">
              <w:rPr>
                <w:rFonts w:cs="Times New Roman"/>
                <w:sz w:val="22"/>
                <w:szCs w:val="22"/>
              </w:rPr>
              <w:t>7,329</w:t>
            </w:r>
          </w:p>
        </w:tc>
      </w:tr>
      <w:tr w:rsidR="00ED5B24" w:rsidRPr="00ED5B24" w14:paraId="6940908E" w14:textId="77777777" w:rsidTr="009D40FE">
        <w:tc>
          <w:tcPr>
            <w:tcW w:w="4145" w:type="dxa"/>
            <w:vAlign w:val="bottom"/>
          </w:tcPr>
          <w:p w14:paraId="58173683" w14:textId="77777777" w:rsidR="00ED5B24" w:rsidRPr="00ED5B24"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72" w:right="-111"/>
              <w:rPr>
                <w:rFonts w:cs="Times New Roman"/>
                <w:sz w:val="16"/>
                <w:szCs w:val="16"/>
                <w:cs/>
              </w:rPr>
            </w:pPr>
          </w:p>
        </w:tc>
        <w:tc>
          <w:tcPr>
            <w:tcW w:w="1272" w:type="dxa"/>
            <w:tcBorders>
              <w:top w:val="single" w:sz="4" w:space="0" w:color="auto"/>
            </w:tcBorders>
            <w:vAlign w:val="bottom"/>
          </w:tcPr>
          <w:p w14:paraId="0D932F9C" w14:textId="77777777" w:rsidR="00ED5B24" w:rsidRPr="00ED5B24"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160" w:lineRule="atLeast"/>
              <w:rPr>
                <w:rFonts w:cs="Times New Roman"/>
                <w:sz w:val="16"/>
                <w:szCs w:val="16"/>
              </w:rPr>
            </w:pPr>
          </w:p>
        </w:tc>
        <w:tc>
          <w:tcPr>
            <w:tcW w:w="241" w:type="dxa"/>
          </w:tcPr>
          <w:p w14:paraId="62963C5A" w14:textId="77777777" w:rsidR="00ED5B24" w:rsidRPr="00ED5B24" w:rsidRDefault="00ED5B24" w:rsidP="00ED5B2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160"/>
              <w:jc w:val="right"/>
              <w:rPr>
                <w:rFonts w:cs="Times New Roman"/>
                <w:sz w:val="16"/>
                <w:szCs w:val="16"/>
              </w:rPr>
            </w:pPr>
          </w:p>
        </w:tc>
        <w:tc>
          <w:tcPr>
            <w:tcW w:w="1322" w:type="dxa"/>
            <w:tcBorders>
              <w:top w:val="single" w:sz="4" w:space="0" w:color="auto"/>
            </w:tcBorders>
            <w:vAlign w:val="bottom"/>
          </w:tcPr>
          <w:p w14:paraId="389629E1" w14:textId="77777777" w:rsidR="00ED5B24" w:rsidRPr="00ED5B24"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160" w:lineRule="atLeast"/>
              <w:rPr>
                <w:rFonts w:cs="Times New Roman"/>
                <w:sz w:val="16"/>
                <w:szCs w:val="16"/>
              </w:rPr>
            </w:pPr>
          </w:p>
        </w:tc>
        <w:tc>
          <w:tcPr>
            <w:tcW w:w="236" w:type="dxa"/>
          </w:tcPr>
          <w:p w14:paraId="73D166C4" w14:textId="77777777" w:rsidR="00ED5B24" w:rsidRPr="00ED5B24" w:rsidRDefault="00ED5B24" w:rsidP="00ED5B2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160"/>
              <w:jc w:val="right"/>
              <w:rPr>
                <w:rFonts w:cs="Times New Roman"/>
                <w:sz w:val="16"/>
                <w:szCs w:val="16"/>
              </w:rPr>
            </w:pPr>
          </w:p>
        </w:tc>
        <w:tc>
          <w:tcPr>
            <w:tcW w:w="1270" w:type="dxa"/>
            <w:tcBorders>
              <w:top w:val="single" w:sz="4" w:space="0" w:color="auto"/>
            </w:tcBorders>
            <w:vAlign w:val="bottom"/>
          </w:tcPr>
          <w:p w14:paraId="436058BA" w14:textId="77777777" w:rsidR="00ED5B24" w:rsidRPr="00ED5B24"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160" w:lineRule="atLeast"/>
              <w:rPr>
                <w:rFonts w:cs="Times New Roman"/>
                <w:sz w:val="16"/>
                <w:szCs w:val="16"/>
              </w:rPr>
            </w:pPr>
          </w:p>
        </w:tc>
        <w:tc>
          <w:tcPr>
            <w:tcW w:w="236" w:type="dxa"/>
            <w:vAlign w:val="bottom"/>
          </w:tcPr>
          <w:p w14:paraId="6238A438" w14:textId="77777777" w:rsidR="00ED5B24" w:rsidRPr="00ED5B24" w:rsidRDefault="00ED5B24" w:rsidP="00ED5B2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160"/>
              <w:jc w:val="right"/>
              <w:rPr>
                <w:rFonts w:cs="Times New Roman"/>
                <w:sz w:val="16"/>
                <w:szCs w:val="16"/>
              </w:rPr>
            </w:pPr>
          </w:p>
        </w:tc>
        <w:tc>
          <w:tcPr>
            <w:tcW w:w="1323" w:type="dxa"/>
            <w:tcBorders>
              <w:top w:val="single" w:sz="4" w:space="0" w:color="auto"/>
            </w:tcBorders>
          </w:tcPr>
          <w:p w14:paraId="3200F194" w14:textId="77777777" w:rsidR="00ED5B24" w:rsidRPr="00ED5B24"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160" w:lineRule="atLeast"/>
              <w:rPr>
                <w:rFonts w:cs="Times New Roman"/>
                <w:sz w:val="16"/>
                <w:szCs w:val="16"/>
              </w:rPr>
            </w:pPr>
          </w:p>
        </w:tc>
      </w:tr>
      <w:tr w:rsidR="00ED5B24" w:rsidRPr="004426C4" w14:paraId="5DBFC3D1" w14:textId="77777777" w:rsidTr="009D40FE">
        <w:tc>
          <w:tcPr>
            <w:tcW w:w="4145" w:type="dxa"/>
            <w:vAlign w:val="bottom"/>
          </w:tcPr>
          <w:p w14:paraId="3066394A" w14:textId="317BEE88" w:rsidR="00ED5B24"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111"/>
              <w:rPr>
                <w:rFonts w:cs="Times New Roman"/>
                <w:sz w:val="22"/>
                <w:szCs w:val="22"/>
              </w:rPr>
            </w:pPr>
            <w:r w:rsidRPr="00A6661B">
              <w:rPr>
                <w:rFonts w:cs="Times New Roman"/>
                <w:sz w:val="22"/>
                <w:szCs w:val="22"/>
              </w:rPr>
              <w:t xml:space="preserve">Other </w:t>
            </w:r>
            <w:r>
              <w:rPr>
                <w:sz w:val="22"/>
                <w:szCs w:val="28"/>
              </w:rPr>
              <w:t xml:space="preserve">current </w:t>
            </w:r>
            <w:r w:rsidRPr="00A6661B">
              <w:rPr>
                <w:rFonts w:cs="Times New Roman"/>
                <w:sz w:val="22"/>
                <w:szCs w:val="22"/>
              </w:rPr>
              <w:t>payables</w:t>
            </w:r>
          </w:p>
        </w:tc>
        <w:tc>
          <w:tcPr>
            <w:tcW w:w="1272" w:type="dxa"/>
            <w:vAlign w:val="bottom"/>
          </w:tcPr>
          <w:p w14:paraId="5CB09BFB" w14:textId="77777777" w:rsidR="00ED5B24" w:rsidRPr="005D4B5E"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p>
        </w:tc>
        <w:tc>
          <w:tcPr>
            <w:tcW w:w="241" w:type="dxa"/>
          </w:tcPr>
          <w:p w14:paraId="7E5CCCB0" w14:textId="77777777" w:rsidR="00ED5B24" w:rsidRPr="004426C4" w:rsidRDefault="00ED5B24" w:rsidP="00ED5B2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Pr>
          <w:p w14:paraId="49257A57" w14:textId="77777777" w:rsidR="00ED5B24" w:rsidRPr="00C93EC5"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36" w:type="dxa"/>
          </w:tcPr>
          <w:p w14:paraId="3DD345EE" w14:textId="77777777" w:rsidR="00ED5B24" w:rsidRPr="004426C4" w:rsidRDefault="00ED5B24" w:rsidP="00ED5B2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vAlign w:val="bottom"/>
          </w:tcPr>
          <w:p w14:paraId="6D2E8BA2" w14:textId="77777777" w:rsidR="00ED5B24" w:rsidRPr="005D4B5E"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36" w:type="dxa"/>
            <w:vAlign w:val="bottom"/>
          </w:tcPr>
          <w:p w14:paraId="2DAFAD54" w14:textId="77777777" w:rsidR="00ED5B24" w:rsidRPr="004426C4" w:rsidRDefault="00ED5B24" w:rsidP="00ED5B2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Pr>
          <w:p w14:paraId="47994383" w14:textId="77777777" w:rsidR="00ED5B24" w:rsidRPr="00C93EC5" w:rsidRDefault="00ED5B24" w:rsidP="00ED5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r>
      <w:tr w:rsidR="009D40FE" w:rsidRPr="004426C4" w14:paraId="2F838AD8" w14:textId="77777777" w:rsidTr="009D40FE">
        <w:tc>
          <w:tcPr>
            <w:tcW w:w="4145" w:type="dxa"/>
            <w:vAlign w:val="bottom"/>
          </w:tcPr>
          <w:p w14:paraId="6CF696F6" w14:textId="6B924373" w:rsidR="009D40FE" w:rsidRPr="00CA2275"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111"/>
              <w:rPr>
                <w:rFonts w:cstheme="minorBidi"/>
                <w:sz w:val="22"/>
                <w:szCs w:val="22"/>
              </w:rPr>
            </w:pPr>
            <w:r>
              <w:rPr>
                <w:rFonts w:cs="Times New Roman"/>
                <w:sz w:val="22"/>
                <w:szCs w:val="22"/>
              </w:rPr>
              <w:t xml:space="preserve">Other payables to related parties </w:t>
            </w:r>
            <w:r>
              <w:rPr>
                <w:rFonts w:cstheme="minorBidi"/>
                <w:sz w:val="22"/>
                <w:szCs w:val="22"/>
              </w:rPr>
              <w:t>(Note 3)</w:t>
            </w:r>
          </w:p>
        </w:tc>
        <w:tc>
          <w:tcPr>
            <w:tcW w:w="1272" w:type="dxa"/>
            <w:vAlign w:val="bottom"/>
          </w:tcPr>
          <w:p w14:paraId="4B0A537A" w14:textId="1EFFBE0C" w:rsidR="009D40FE" w:rsidRPr="005D4B5E" w:rsidRDefault="004E11DA"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4E11DA">
              <w:rPr>
                <w:rFonts w:cs="Times New Roman"/>
                <w:sz w:val="22"/>
                <w:szCs w:val="22"/>
              </w:rPr>
              <w:t>382</w:t>
            </w:r>
          </w:p>
        </w:tc>
        <w:tc>
          <w:tcPr>
            <w:tcW w:w="241" w:type="dxa"/>
          </w:tcPr>
          <w:p w14:paraId="66314FC0"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vAlign w:val="bottom"/>
          </w:tcPr>
          <w:p w14:paraId="0CCD7030" w14:textId="20F9D0FD" w:rsidR="009D40FE" w:rsidRPr="00C93EC5"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456E63">
              <w:rPr>
                <w:rFonts w:cs="Times New Roman"/>
                <w:sz w:val="22"/>
                <w:szCs w:val="22"/>
              </w:rPr>
              <w:t>351</w:t>
            </w:r>
          </w:p>
        </w:tc>
        <w:tc>
          <w:tcPr>
            <w:tcW w:w="236" w:type="dxa"/>
          </w:tcPr>
          <w:p w14:paraId="4055A972"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vAlign w:val="bottom"/>
          </w:tcPr>
          <w:p w14:paraId="3152433F" w14:textId="58ABCA93" w:rsidR="009D40FE" w:rsidRPr="005D4B5E"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D40FE">
              <w:rPr>
                <w:rFonts w:cs="Times New Roman"/>
                <w:sz w:val="22"/>
                <w:szCs w:val="22"/>
              </w:rPr>
              <w:t>1,120</w:t>
            </w:r>
          </w:p>
        </w:tc>
        <w:tc>
          <w:tcPr>
            <w:tcW w:w="236" w:type="dxa"/>
            <w:vAlign w:val="bottom"/>
          </w:tcPr>
          <w:p w14:paraId="3BEA90A5"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Pr>
          <w:p w14:paraId="30BBCBBB" w14:textId="1D13DBD4" w:rsidR="009D40FE" w:rsidRPr="00C93EC5"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56E63">
              <w:rPr>
                <w:rFonts w:cs="Times New Roman"/>
                <w:sz w:val="22"/>
                <w:szCs w:val="22"/>
              </w:rPr>
              <w:t>1,17</w:t>
            </w:r>
            <w:r>
              <w:rPr>
                <w:rFonts w:cs="Times New Roman"/>
                <w:sz w:val="22"/>
                <w:szCs w:val="22"/>
              </w:rPr>
              <w:t>3</w:t>
            </w:r>
          </w:p>
        </w:tc>
      </w:tr>
      <w:tr w:rsidR="009D40FE" w:rsidRPr="004426C4" w14:paraId="308E5EF0" w14:textId="77777777" w:rsidTr="009D40FE">
        <w:tc>
          <w:tcPr>
            <w:tcW w:w="4145" w:type="dxa"/>
            <w:vAlign w:val="bottom"/>
          </w:tcPr>
          <w:p w14:paraId="64724600" w14:textId="27FD32B8" w:rsidR="009D40FE" w:rsidRPr="004426C4"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111"/>
              <w:rPr>
                <w:rFonts w:cs="Times New Roman"/>
                <w:sz w:val="22"/>
                <w:szCs w:val="22"/>
                <w:cs/>
              </w:rPr>
            </w:pPr>
            <w:r>
              <w:rPr>
                <w:rFonts w:cs="Times New Roman"/>
                <w:sz w:val="22"/>
                <w:szCs w:val="22"/>
              </w:rPr>
              <w:t>Other payables and accrued expenses</w:t>
            </w:r>
          </w:p>
        </w:tc>
        <w:tc>
          <w:tcPr>
            <w:tcW w:w="1272" w:type="dxa"/>
            <w:vAlign w:val="bottom"/>
          </w:tcPr>
          <w:p w14:paraId="0EF45D6C" w14:textId="1EBD8EE0" w:rsidR="009D40FE" w:rsidRPr="005D4B5E" w:rsidRDefault="00AC2635"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AC2635">
              <w:rPr>
                <w:rFonts w:cs="Times New Roman"/>
                <w:sz w:val="22"/>
                <w:szCs w:val="22"/>
              </w:rPr>
              <w:t>48,696</w:t>
            </w:r>
          </w:p>
        </w:tc>
        <w:tc>
          <w:tcPr>
            <w:tcW w:w="241" w:type="dxa"/>
          </w:tcPr>
          <w:p w14:paraId="4FB0AF88"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vAlign w:val="center"/>
          </w:tcPr>
          <w:p w14:paraId="484AD031" w14:textId="2AD34B95" w:rsidR="009D40FE" w:rsidRPr="00C93EC5"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40,964</w:t>
            </w:r>
          </w:p>
        </w:tc>
        <w:tc>
          <w:tcPr>
            <w:tcW w:w="236" w:type="dxa"/>
          </w:tcPr>
          <w:p w14:paraId="7921D531"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vAlign w:val="bottom"/>
          </w:tcPr>
          <w:p w14:paraId="21FCC080" w14:textId="78A3AFC2" w:rsidR="009D40FE" w:rsidRPr="005D4B5E" w:rsidRDefault="00DF4634"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DF4634">
              <w:rPr>
                <w:rFonts w:cs="Times New Roman"/>
                <w:sz w:val="22"/>
                <w:szCs w:val="22"/>
              </w:rPr>
              <w:t>17,549</w:t>
            </w:r>
          </w:p>
        </w:tc>
        <w:tc>
          <w:tcPr>
            <w:tcW w:w="236" w:type="dxa"/>
            <w:vAlign w:val="bottom"/>
          </w:tcPr>
          <w:p w14:paraId="7871A02D"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vAlign w:val="bottom"/>
          </w:tcPr>
          <w:p w14:paraId="3A1AC899" w14:textId="1DE51701" w:rsidR="009D40FE" w:rsidRPr="00C93EC5"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17,468</w:t>
            </w:r>
          </w:p>
        </w:tc>
      </w:tr>
      <w:tr w:rsidR="009D40FE" w:rsidRPr="004426C4" w14:paraId="0B9323D3" w14:textId="77777777" w:rsidTr="009D40FE">
        <w:tc>
          <w:tcPr>
            <w:tcW w:w="4145" w:type="dxa"/>
            <w:vAlign w:val="bottom"/>
          </w:tcPr>
          <w:p w14:paraId="60DCF05B" w14:textId="156A44BD" w:rsidR="009D40FE"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111"/>
              <w:rPr>
                <w:rFonts w:cs="Times New Roman"/>
                <w:sz w:val="22"/>
                <w:szCs w:val="22"/>
              </w:rPr>
            </w:pPr>
            <w:r>
              <w:rPr>
                <w:rFonts w:cs="Times New Roman"/>
                <w:sz w:val="22"/>
                <w:szCs w:val="22"/>
              </w:rPr>
              <w:t>Deposit for vehicle registration and insurance</w:t>
            </w:r>
          </w:p>
        </w:tc>
        <w:tc>
          <w:tcPr>
            <w:tcW w:w="1272" w:type="dxa"/>
            <w:vAlign w:val="bottom"/>
          </w:tcPr>
          <w:p w14:paraId="16FDC4BA" w14:textId="0C398710" w:rsidR="009D40FE" w:rsidRDefault="004E11DA"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4E11DA">
              <w:rPr>
                <w:rFonts w:cs="Times New Roman"/>
                <w:sz w:val="22"/>
                <w:szCs w:val="22"/>
              </w:rPr>
              <w:t>26,595</w:t>
            </w:r>
          </w:p>
        </w:tc>
        <w:tc>
          <w:tcPr>
            <w:tcW w:w="241" w:type="dxa"/>
          </w:tcPr>
          <w:p w14:paraId="2070DC1A"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vAlign w:val="center"/>
          </w:tcPr>
          <w:p w14:paraId="24B8A4B1" w14:textId="07076C86" w:rsidR="009D40FE"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456E63">
              <w:rPr>
                <w:rFonts w:cs="Times New Roman"/>
                <w:sz w:val="22"/>
                <w:szCs w:val="22"/>
              </w:rPr>
              <w:t>25,271</w:t>
            </w:r>
          </w:p>
        </w:tc>
        <w:tc>
          <w:tcPr>
            <w:tcW w:w="236" w:type="dxa"/>
          </w:tcPr>
          <w:p w14:paraId="5A92EC92"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vAlign w:val="bottom"/>
          </w:tcPr>
          <w:p w14:paraId="518A87D0" w14:textId="5016D192" w:rsidR="009D40FE"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D40FE">
              <w:rPr>
                <w:rFonts w:cs="Times New Roman"/>
                <w:sz w:val="22"/>
                <w:szCs w:val="22"/>
              </w:rPr>
              <w:t>22,635</w:t>
            </w:r>
          </w:p>
        </w:tc>
        <w:tc>
          <w:tcPr>
            <w:tcW w:w="236" w:type="dxa"/>
            <w:vAlign w:val="bottom"/>
          </w:tcPr>
          <w:p w14:paraId="4A890A2F"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vAlign w:val="bottom"/>
          </w:tcPr>
          <w:p w14:paraId="06587BD4" w14:textId="78B043AC" w:rsidR="009D40FE"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56E63">
              <w:rPr>
                <w:rFonts w:cs="Times New Roman"/>
                <w:sz w:val="22"/>
                <w:szCs w:val="22"/>
              </w:rPr>
              <w:t>22,435</w:t>
            </w:r>
          </w:p>
        </w:tc>
      </w:tr>
      <w:tr w:rsidR="009D40FE" w:rsidRPr="004426C4" w14:paraId="74B44656" w14:textId="77777777" w:rsidTr="009D40FE">
        <w:tc>
          <w:tcPr>
            <w:tcW w:w="4145" w:type="dxa"/>
            <w:vAlign w:val="bottom"/>
          </w:tcPr>
          <w:p w14:paraId="26D204C9" w14:textId="12D0C7C0" w:rsidR="009D40FE"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111"/>
              <w:rPr>
                <w:rFonts w:cs="Times New Roman"/>
                <w:sz w:val="22"/>
                <w:szCs w:val="22"/>
              </w:rPr>
            </w:pPr>
            <w:r>
              <w:rPr>
                <w:rFonts w:cs="Times New Roman"/>
                <w:sz w:val="22"/>
                <w:szCs w:val="22"/>
              </w:rPr>
              <w:t xml:space="preserve">Deposit for equipment </w:t>
            </w:r>
          </w:p>
        </w:tc>
        <w:tc>
          <w:tcPr>
            <w:tcW w:w="1272" w:type="dxa"/>
            <w:vAlign w:val="bottom"/>
          </w:tcPr>
          <w:p w14:paraId="620E5029" w14:textId="0FD3F07C" w:rsidR="009D40FE" w:rsidRPr="005D4B5E" w:rsidRDefault="003A13D7"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Pr>
                <w:rFonts w:cs="Times New Roman"/>
                <w:sz w:val="22"/>
                <w:szCs w:val="22"/>
              </w:rPr>
              <w:t>6,980</w:t>
            </w:r>
          </w:p>
        </w:tc>
        <w:tc>
          <w:tcPr>
            <w:tcW w:w="241" w:type="dxa"/>
          </w:tcPr>
          <w:p w14:paraId="5A261720"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vAlign w:val="center"/>
          </w:tcPr>
          <w:p w14:paraId="0252057D" w14:textId="42DAF88B" w:rsidR="009D40FE" w:rsidRPr="00C93EC5"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456E63">
              <w:rPr>
                <w:rFonts w:cs="Times New Roman"/>
                <w:sz w:val="22"/>
                <w:szCs w:val="22"/>
              </w:rPr>
              <w:t>8,220</w:t>
            </w:r>
          </w:p>
        </w:tc>
        <w:tc>
          <w:tcPr>
            <w:tcW w:w="236" w:type="dxa"/>
          </w:tcPr>
          <w:p w14:paraId="1FA93E3D"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vAlign w:val="center"/>
          </w:tcPr>
          <w:p w14:paraId="3AC57BFC" w14:textId="1672AA21" w:rsidR="009D40FE"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D40FE">
              <w:rPr>
                <w:rFonts w:cs="Times New Roman"/>
                <w:sz w:val="22"/>
                <w:szCs w:val="22"/>
              </w:rPr>
              <w:t>3,150</w:t>
            </w:r>
          </w:p>
        </w:tc>
        <w:tc>
          <w:tcPr>
            <w:tcW w:w="236" w:type="dxa"/>
            <w:vAlign w:val="bottom"/>
          </w:tcPr>
          <w:p w14:paraId="45324A83"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vAlign w:val="center"/>
          </w:tcPr>
          <w:p w14:paraId="356166DF" w14:textId="1D21142C" w:rsidR="009D40FE"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56E63">
              <w:rPr>
                <w:rFonts w:cs="Times New Roman"/>
                <w:sz w:val="22"/>
                <w:szCs w:val="22"/>
              </w:rPr>
              <w:t>4,537</w:t>
            </w:r>
          </w:p>
        </w:tc>
      </w:tr>
      <w:tr w:rsidR="009D40FE" w:rsidRPr="004426C4" w14:paraId="5EE782A6" w14:textId="77777777" w:rsidTr="009D40FE">
        <w:tc>
          <w:tcPr>
            <w:tcW w:w="4145" w:type="dxa"/>
            <w:vAlign w:val="bottom"/>
          </w:tcPr>
          <w:p w14:paraId="42FB3C77" w14:textId="0224C00F" w:rsidR="009D40FE"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111"/>
              <w:rPr>
                <w:rFonts w:cs="Times New Roman"/>
                <w:sz w:val="22"/>
                <w:szCs w:val="22"/>
              </w:rPr>
            </w:pPr>
            <w:r>
              <w:rPr>
                <w:rFonts w:cs="Times New Roman"/>
                <w:sz w:val="22"/>
                <w:szCs w:val="22"/>
              </w:rPr>
              <w:t>Advance from customers</w:t>
            </w:r>
          </w:p>
        </w:tc>
        <w:tc>
          <w:tcPr>
            <w:tcW w:w="1272" w:type="dxa"/>
            <w:vAlign w:val="bottom"/>
          </w:tcPr>
          <w:p w14:paraId="3B4B785F" w14:textId="7F2618E7" w:rsidR="009D40FE" w:rsidRDefault="004E11DA"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4E11DA">
              <w:rPr>
                <w:rFonts w:cs="Times New Roman"/>
                <w:sz w:val="22"/>
                <w:szCs w:val="22"/>
              </w:rPr>
              <w:t>2,745</w:t>
            </w:r>
          </w:p>
        </w:tc>
        <w:tc>
          <w:tcPr>
            <w:tcW w:w="241" w:type="dxa"/>
          </w:tcPr>
          <w:p w14:paraId="5955B7DE"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vAlign w:val="center"/>
          </w:tcPr>
          <w:p w14:paraId="487B93F1" w14:textId="657DB83F" w:rsidR="009D40FE"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456E63">
              <w:rPr>
                <w:rFonts w:cs="Times New Roman"/>
                <w:sz w:val="22"/>
                <w:szCs w:val="22"/>
              </w:rPr>
              <w:t>2,86</w:t>
            </w:r>
            <w:r>
              <w:rPr>
                <w:rFonts w:cs="Times New Roman"/>
                <w:sz w:val="22"/>
                <w:szCs w:val="22"/>
              </w:rPr>
              <w:t>9</w:t>
            </w:r>
          </w:p>
        </w:tc>
        <w:tc>
          <w:tcPr>
            <w:tcW w:w="236" w:type="dxa"/>
          </w:tcPr>
          <w:p w14:paraId="47E76BA7"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vAlign w:val="center"/>
          </w:tcPr>
          <w:p w14:paraId="1419BD1D" w14:textId="4B51A2C6" w:rsidR="009D40FE" w:rsidRDefault="00090D18"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90D18">
              <w:rPr>
                <w:rFonts w:cs="Times New Roman"/>
                <w:sz w:val="22"/>
                <w:szCs w:val="22"/>
              </w:rPr>
              <w:t>2,745</w:t>
            </w:r>
          </w:p>
        </w:tc>
        <w:tc>
          <w:tcPr>
            <w:tcW w:w="236" w:type="dxa"/>
            <w:vAlign w:val="bottom"/>
          </w:tcPr>
          <w:p w14:paraId="3A78B40A"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vAlign w:val="center"/>
          </w:tcPr>
          <w:p w14:paraId="439FA771" w14:textId="190FAB09" w:rsidR="009D40FE"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56E63">
              <w:rPr>
                <w:rFonts w:cs="Times New Roman"/>
                <w:sz w:val="22"/>
                <w:szCs w:val="22"/>
              </w:rPr>
              <w:t>2,86</w:t>
            </w:r>
            <w:r>
              <w:rPr>
                <w:rFonts w:cs="Times New Roman"/>
                <w:sz w:val="22"/>
                <w:szCs w:val="22"/>
              </w:rPr>
              <w:t>9</w:t>
            </w:r>
          </w:p>
        </w:tc>
      </w:tr>
      <w:tr w:rsidR="009D40FE" w:rsidRPr="004426C4" w14:paraId="0E724652" w14:textId="77777777" w:rsidTr="009D40FE">
        <w:tc>
          <w:tcPr>
            <w:tcW w:w="4145" w:type="dxa"/>
            <w:vAlign w:val="bottom"/>
          </w:tcPr>
          <w:p w14:paraId="728C0A05" w14:textId="369291E1" w:rsidR="009D40FE" w:rsidRPr="0090664B"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108"/>
              <w:rPr>
                <w:rFonts w:cs="Times New Roman"/>
                <w:sz w:val="22"/>
                <w:szCs w:val="22"/>
              </w:rPr>
            </w:pPr>
            <w:r>
              <w:rPr>
                <w:rFonts w:cs="Times New Roman"/>
                <w:sz w:val="22"/>
                <w:szCs w:val="22"/>
              </w:rPr>
              <w:t>Others</w:t>
            </w:r>
          </w:p>
        </w:tc>
        <w:tc>
          <w:tcPr>
            <w:tcW w:w="1272" w:type="dxa"/>
            <w:tcBorders>
              <w:bottom w:val="single" w:sz="4" w:space="0" w:color="auto"/>
            </w:tcBorders>
            <w:vAlign w:val="bottom"/>
          </w:tcPr>
          <w:p w14:paraId="01695B5B" w14:textId="7B3B13F7" w:rsidR="009D40FE" w:rsidRPr="00A32B98" w:rsidRDefault="003A13D7"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Pr>
                <w:rFonts w:cs="Times New Roman"/>
                <w:sz w:val="22"/>
                <w:szCs w:val="22"/>
              </w:rPr>
              <w:t>41,176</w:t>
            </w:r>
          </w:p>
        </w:tc>
        <w:tc>
          <w:tcPr>
            <w:tcW w:w="241" w:type="dxa"/>
          </w:tcPr>
          <w:p w14:paraId="41E25726"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bottom w:val="single" w:sz="4" w:space="0" w:color="auto"/>
            </w:tcBorders>
            <w:vAlign w:val="bottom"/>
          </w:tcPr>
          <w:p w14:paraId="23362346" w14:textId="23123B3B" w:rsidR="009D40FE" w:rsidRPr="00C93EC5"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456E63">
              <w:rPr>
                <w:rFonts w:cs="Times New Roman"/>
                <w:sz w:val="22"/>
                <w:szCs w:val="22"/>
              </w:rPr>
              <w:t>40,9</w:t>
            </w:r>
            <w:r>
              <w:rPr>
                <w:rFonts w:cs="Times New Roman"/>
                <w:sz w:val="22"/>
                <w:szCs w:val="22"/>
              </w:rPr>
              <w:t>79</w:t>
            </w:r>
          </w:p>
        </w:tc>
        <w:tc>
          <w:tcPr>
            <w:tcW w:w="236" w:type="dxa"/>
          </w:tcPr>
          <w:p w14:paraId="6EF40AE5"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tcBorders>
              <w:bottom w:val="single" w:sz="4" w:space="0" w:color="auto"/>
            </w:tcBorders>
            <w:vAlign w:val="bottom"/>
          </w:tcPr>
          <w:p w14:paraId="2352E48F" w14:textId="2DEAE241" w:rsidR="009D40FE" w:rsidRPr="00A32B98"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9D40FE">
              <w:rPr>
                <w:rFonts w:cs="Times New Roman"/>
                <w:sz w:val="22"/>
                <w:szCs w:val="22"/>
              </w:rPr>
              <w:t>31,725</w:t>
            </w:r>
          </w:p>
        </w:tc>
        <w:tc>
          <w:tcPr>
            <w:tcW w:w="236" w:type="dxa"/>
            <w:vAlign w:val="bottom"/>
          </w:tcPr>
          <w:p w14:paraId="3E17150C"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bottom w:val="single" w:sz="4" w:space="0" w:color="auto"/>
            </w:tcBorders>
            <w:vAlign w:val="bottom"/>
          </w:tcPr>
          <w:p w14:paraId="168F31B2" w14:textId="092143F3" w:rsidR="009D40FE" w:rsidRPr="00C93EC5"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56E63">
              <w:rPr>
                <w:rFonts w:cs="Times New Roman"/>
                <w:sz w:val="22"/>
                <w:szCs w:val="22"/>
              </w:rPr>
              <w:t>30,466</w:t>
            </w:r>
          </w:p>
        </w:tc>
      </w:tr>
      <w:tr w:rsidR="009D40FE" w:rsidRPr="004426C4" w14:paraId="54FA88E2" w14:textId="77777777" w:rsidTr="009D40FE">
        <w:tc>
          <w:tcPr>
            <w:tcW w:w="4145" w:type="dxa"/>
            <w:vAlign w:val="bottom"/>
          </w:tcPr>
          <w:p w14:paraId="5100644C" w14:textId="77777777" w:rsidR="009D40FE"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108"/>
              <w:rPr>
                <w:rFonts w:cs="Times New Roman"/>
                <w:sz w:val="22"/>
                <w:szCs w:val="22"/>
              </w:rPr>
            </w:pPr>
          </w:p>
        </w:tc>
        <w:tc>
          <w:tcPr>
            <w:tcW w:w="1272" w:type="dxa"/>
            <w:tcBorders>
              <w:top w:val="single" w:sz="4" w:space="0" w:color="auto"/>
            </w:tcBorders>
            <w:vAlign w:val="bottom"/>
          </w:tcPr>
          <w:p w14:paraId="17148D68" w14:textId="7D5629AC" w:rsidR="009D40FE" w:rsidRPr="00A32B98" w:rsidRDefault="00AC2635"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AC2635">
              <w:rPr>
                <w:rFonts w:cs="Times New Roman"/>
                <w:sz w:val="22"/>
                <w:szCs w:val="22"/>
              </w:rPr>
              <w:t>126,574</w:t>
            </w:r>
          </w:p>
        </w:tc>
        <w:tc>
          <w:tcPr>
            <w:tcW w:w="241" w:type="dxa"/>
          </w:tcPr>
          <w:p w14:paraId="0A818170"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top w:val="single" w:sz="4" w:space="0" w:color="auto"/>
            </w:tcBorders>
            <w:vAlign w:val="bottom"/>
          </w:tcPr>
          <w:p w14:paraId="254F5113" w14:textId="0D7700F5" w:rsidR="009D40FE" w:rsidRPr="00C93EC5"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456E63">
              <w:rPr>
                <w:rFonts w:cs="Times New Roman"/>
                <w:sz w:val="22"/>
                <w:szCs w:val="22"/>
              </w:rPr>
              <w:t>11</w:t>
            </w:r>
            <w:r>
              <w:rPr>
                <w:rFonts w:cs="Times New Roman"/>
                <w:sz w:val="22"/>
                <w:szCs w:val="22"/>
              </w:rPr>
              <w:t>8,654</w:t>
            </w:r>
          </w:p>
        </w:tc>
        <w:tc>
          <w:tcPr>
            <w:tcW w:w="236" w:type="dxa"/>
          </w:tcPr>
          <w:p w14:paraId="6EE5FFE5"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tcBorders>
              <w:top w:val="single" w:sz="4" w:space="0" w:color="auto"/>
            </w:tcBorders>
            <w:vAlign w:val="bottom"/>
          </w:tcPr>
          <w:p w14:paraId="0896E4AA" w14:textId="52D45F3D" w:rsidR="009D40FE" w:rsidRPr="00A32B98" w:rsidRDefault="00090D18"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90D18">
              <w:rPr>
                <w:rFonts w:cs="Times New Roman"/>
                <w:sz w:val="22"/>
                <w:szCs w:val="22"/>
              </w:rPr>
              <w:t>78,924</w:t>
            </w:r>
          </w:p>
        </w:tc>
        <w:tc>
          <w:tcPr>
            <w:tcW w:w="236" w:type="dxa"/>
            <w:vAlign w:val="bottom"/>
          </w:tcPr>
          <w:p w14:paraId="1FCEF399"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top w:val="single" w:sz="4" w:space="0" w:color="auto"/>
            </w:tcBorders>
            <w:vAlign w:val="bottom"/>
          </w:tcPr>
          <w:p w14:paraId="61640401" w14:textId="5C388649" w:rsidR="009D40FE" w:rsidRPr="00C93EC5"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456E63">
              <w:rPr>
                <w:rFonts w:cs="Times New Roman"/>
                <w:sz w:val="22"/>
                <w:szCs w:val="22"/>
              </w:rPr>
              <w:t>7</w:t>
            </w:r>
            <w:r>
              <w:rPr>
                <w:rFonts w:cs="Times New Roman"/>
                <w:sz w:val="22"/>
                <w:szCs w:val="22"/>
              </w:rPr>
              <w:t>8,948</w:t>
            </w:r>
          </w:p>
        </w:tc>
      </w:tr>
      <w:tr w:rsidR="009D40FE" w:rsidRPr="004426C4" w14:paraId="4D8F4C98" w14:textId="77777777" w:rsidTr="009D40FE">
        <w:tc>
          <w:tcPr>
            <w:tcW w:w="4145" w:type="dxa"/>
            <w:vAlign w:val="bottom"/>
          </w:tcPr>
          <w:p w14:paraId="2A621CDF" w14:textId="77777777" w:rsidR="009D40FE"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108"/>
              <w:rPr>
                <w:rFonts w:cs="Times New Roman"/>
                <w:sz w:val="22"/>
                <w:szCs w:val="22"/>
              </w:rPr>
            </w:pPr>
          </w:p>
        </w:tc>
        <w:tc>
          <w:tcPr>
            <w:tcW w:w="1272" w:type="dxa"/>
            <w:tcBorders>
              <w:top w:val="single" w:sz="4" w:space="0" w:color="auto"/>
            </w:tcBorders>
            <w:vAlign w:val="bottom"/>
          </w:tcPr>
          <w:p w14:paraId="10FA5787" w14:textId="77777777" w:rsidR="009D40FE" w:rsidRPr="00A32B98"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p>
        </w:tc>
        <w:tc>
          <w:tcPr>
            <w:tcW w:w="241" w:type="dxa"/>
          </w:tcPr>
          <w:p w14:paraId="6EFC9894"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top w:val="single" w:sz="4" w:space="0" w:color="auto"/>
            </w:tcBorders>
          </w:tcPr>
          <w:p w14:paraId="6B764AFE" w14:textId="77777777" w:rsidR="009D40FE" w:rsidRPr="00C93EC5"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36" w:type="dxa"/>
          </w:tcPr>
          <w:p w14:paraId="3427DB66"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tcBorders>
              <w:top w:val="single" w:sz="4" w:space="0" w:color="auto"/>
            </w:tcBorders>
            <w:vAlign w:val="center"/>
          </w:tcPr>
          <w:p w14:paraId="7818ABE5" w14:textId="77777777" w:rsidR="009D40FE" w:rsidRPr="00A32B98"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6" w:type="dxa"/>
            <w:vAlign w:val="bottom"/>
          </w:tcPr>
          <w:p w14:paraId="65877A35" w14:textId="77777777" w:rsidR="009D40FE" w:rsidRPr="004426C4" w:rsidRDefault="009D40FE" w:rsidP="009D40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top w:val="single" w:sz="4" w:space="0" w:color="auto"/>
            </w:tcBorders>
          </w:tcPr>
          <w:p w14:paraId="19683393" w14:textId="77777777" w:rsidR="009D40FE" w:rsidRPr="00C93EC5"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9D40FE" w:rsidRPr="004426C4" w14:paraId="07A5DE23" w14:textId="77777777" w:rsidTr="009D40FE">
        <w:trPr>
          <w:trHeight w:val="50"/>
        </w:trPr>
        <w:tc>
          <w:tcPr>
            <w:tcW w:w="4145" w:type="dxa"/>
            <w:vAlign w:val="bottom"/>
          </w:tcPr>
          <w:p w14:paraId="0D7A33EC" w14:textId="1F8F7E24" w:rsidR="009D40FE" w:rsidRPr="0090664B"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Pr>
                <w:rFonts w:cs="Times New Roman"/>
                <w:sz w:val="22"/>
                <w:szCs w:val="22"/>
              </w:rPr>
            </w:pPr>
            <w:r>
              <w:rPr>
                <w:rFonts w:cs="Times New Roman"/>
                <w:sz w:val="22"/>
                <w:szCs w:val="22"/>
              </w:rPr>
              <w:t>Total</w:t>
            </w:r>
          </w:p>
        </w:tc>
        <w:tc>
          <w:tcPr>
            <w:tcW w:w="1272" w:type="dxa"/>
            <w:tcBorders>
              <w:bottom w:val="double" w:sz="4" w:space="0" w:color="auto"/>
            </w:tcBorders>
            <w:vAlign w:val="bottom"/>
          </w:tcPr>
          <w:p w14:paraId="242689E7" w14:textId="02198203" w:rsidR="009D40FE" w:rsidRPr="00A32B98" w:rsidRDefault="00AC2635"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sidRPr="00AC2635">
              <w:rPr>
                <w:rFonts w:cs="Times New Roman"/>
                <w:sz w:val="22"/>
                <w:szCs w:val="22"/>
              </w:rPr>
              <w:t>126,759</w:t>
            </w:r>
          </w:p>
        </w:tc>
        <w:tc>
          <w:tcPr>
            <w:tcW w:w="241" w:type="dxa"/>
          </w:tcPr>
          <w:p w14:paraId="758519FD" w14:textId="77777777" w:rsidR="009D40FE" w:rsidRPr="004426C4" w:rsidRDefault="009D40FE" w:rsidP="009D40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2" w:type="dxa"/>
            <w:tcBorders>
              <w:bottom w:val="double" w:sz="4" w:space="0" w:color="auto"/>
            </w:tcBorders>
          </w:tcPr>
          <w:p w14:paraId="0E42EC29" w14:textId="296C6529" w:rsidR="009D40FE" w:rsidRPr="00C93EC5"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456E63">
              <w:rPr>
                <w:rFonts w:cs="Times New Roman"/>
                <w:sz w:val="22"/>
                <w:szCs w:val="22"/>
              </w:rPr>
              <w:t>12</w:t>
            </w:r>
            <w:r>
              <w:rPr>
                <w:rFonts w:cs="Times New Roman"/>
                <w:sz w:val="22"/>
                <w:szCs w:val="22"/>
              </w:rPr>
              <w:t>9,110</w:t>
            </w:r>
          </w:p>
        </w:tc>
        <w:tc>
          <w:tcPr>
            <w:tcW w:w="236" w:type="dxa"/>
          </w:tcPr>
          <w:p w14:paraId="386A8E14" w14:textId="77777777" w:rsidR="009D40FE" w:rsidRPr="004426C4" w:rsidRDefault="009D40FE" w:rsidP="009D40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270" w:type="dxa"/>
            <w:tcBorders>
              <w:bottom w:val="double" w:sz="4" w:space="0" w:color="auto"/>
            </w:tcBorders>
            <w:vAlign w:val="bottom"/>
          </w:tcPr>
          <w:p w14:paraId="6AD95D0B" w14:textId="220491D8" w:rsidR="009D40FE" w:rsidRPr="00A32B98" w:rsidRDefault="00090D18"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090D18">
              <w:rPr>
                <w:rFonts w:cs="Times New Roman"/>
                <w:sz w:val="22"/>
                <w:szCs w:val="22"/>
              </w:rPr>
              <w:t>78,924</w:t>
            </w:r>
          </w:p>
        </w:tc>
        <w:tc>
          <w:tcPr>
            <w:tcW w:w="236" w:type="dxa"/>
            <w:vAlign w:val="bottom"/>
          </w:tcPr>
          <w:p w14:paraId="2FD36FA6" w14:textId="77777777" w:rsidR="009D40FE" w:rsidRPr="004426C4" w:rsidRDefault="009D40FE" w:rsidP="009D40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323" w:type="dxa"/>
            <w:tcBorders>
              <w:bottom w:val="double" w:sz="4" w:space="0" w:color="auto"/>
            </w:tcBorders>
          </w:tcPr>
          <w:p w14:paraId="5D6F087F" w14:textId="7F848385" w:rsidR="009D40FE" w:rsidRPr="00C93EC5" w:rsidRDefault="009D40FE" w:rsidP="00726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86,277</w:t>
            </w:r>
          </w:p>
        </w:tc>
      </w:tr>
    </w:tbl>
    <w:p w14:paraId="7173DB69" w14:textId="77777777" w:rsidR="001548EB" w:rsidRDefault="001548EB" w:rsidP="00154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14:paraId="3F28D6AE" w14:textId="3FF8EA9F" w:rsidR="00794C9A" w:rsidRPr="00515545" w:rsidRDefault="001548EB" w:rsidP="00ED5B24">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Pr>
          <w:b/>
          <w:bCs/>
          <w:caps/>
          <w:sz w:val="22"/>
          <w:szCs w:val="22"/>
        </w:rPr>
        <w:br w:type="page"/>
      </w:r>
      <w:r w:rsidR="00DC41C0" w:rsidRPr="00515545">
        <w:rPr>
          <w:b/>
          <w:bCs/>
          <w:caps/>
          <w:sz w:val="22"/>
          <w:szCs w:val="22"/>
        </w:rPr>
        <w:lastRenderedPageBreak/>
        <w:t xml:space="preserve">PROVISIONS FOR </w:t>
      </w:r>
      <w:r w:rsidR="00794C9A" w:rsidRPr="00515545">
        <w:rPr>
          <w:b/>
          <w:bCs/>
          <w:caps/>
          <w:sz w:val="22"/>
          <w:szCs w:val="22"/>
        </w:rPr>
        <w:t>EMPLOY</w:t>
      </w:r>
      <w:r w:rsidR="00DC41C0" w:rsidRPr="00515545">
        <w:rPr>
          <w:b/>
          <w:bCs/>
          <w:caps/>
          <w:sz w:val="22"/>
          <w:szCs w:val="22"/>
        </w:rPr>
        <w:t>EE</w:t>
      </w:r>
      <w:r w:rsidR="00794C9A" w:rsidRPr="00515545">
        <w:rPr>
          <w:b/>
          <w:bCs/>
          <w:caps/>
          <w:sz w:val="22"/>
          <w:szCs w:val="22"/>
        </w:rPr>
        <w:t xml:space="preserve"> BENEFITS</w:t>
      </w:r>
    </w:p>
    <w:p w14:paraId="1CC0AFEC"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2729BAFD" w14:textId="45187EE5" w:rsidR="00794C9A" w:rsidRPr="00515545" w:rsidRDefault="00794C9A" w:rsidP="00794C9A">
      <w:pPr>
        <w:tabs>
          <w:tab w:val="clear" w:pos="227"/>
          <w:tab w:val="clear" w:pos="454"/>
          <w:tab w:val="left" w:pos="-5103"/>
          <w:tab w:val="left" w:pos="567"/>
          <w:tab w:val="left" w:pos="709"/>
          <w:tab w:val="left" w:pos="1276"/>
        </w:tabs>
        <w:jc w:val="both"/>
        <w:rPr>
          <w:rFonts w:cs="Times New Roman"/>
          <w:sz w:val="22"/>
          <w:szCs w:val="22"/>
        </w:rPr>
      </w:pPr>
      <w:r w:rsidRPr="00515545">
        <w:rPr>
          <w:rFonts w:cs="Times New Roman"/>
          <w:sz w:val="22"/>
          <w:szCs w:val="22"/>
        </w:rPr>
        <w:t xml:space="preserve">Movements of </w:t>
      </w:r>
      <w:r w:rsidR="00DC41C0" w:rsidRPr="00515545">
        <w:rPr>
          <w:rFonts w:cs="Times New Roman"/>
          <w:sz w:val="22"/>
          <w:szCs w:val="22"/>
        </w:rPr>
        <w:t>provisions for employee</w:t>
      </w:r>
      <w:r w:rsidR="00872706" w:rsidRPr="00515545">
        <w:rPr>
          <w:rFonts w:cs="Times New Roman"/>
          <w:sz w:val="22"/>
          <w:szCs w:val="22"/>
        </w:rPr>
        <w:t xml:space="preserve"> benefits for the</w:t>
      </w:r>
      <w:r w:rsidR="00977DCA" w:rsidRPr="00515545">
        <w:rPr>
          <w:rFonts w:cs="Cordia New" w:hint="cs"/>
          <w:sz w:val="22"/>
          <w:szCs w:val="22"/>
          <w:cs/>
        </w:rPr>
        <w:t xml:space="preserve"> </w:t>
      </w:r>
      <w:r w:rsidR="00772A94">
        <w:rPr>
          <w:rFonts w:cs="Times New Roman"/>
          <w:sz w:val="22"/>
          <w:szCs w:val="22"/>
        </w:rPr>
        <w:t>three</w:t>
      </w:r>
      <w:r w:rsidR="00042087">
        <w:rPr>
          <w:rFonts w:cs="Times New Roman"/>
          <w:sz w:val="22"/>
          <w:szCs w:val="22"/>
        </w:rPr>
        <w:t>-month</w:t>
      </w:r>
      <w:r w:rsidR="00977DCA" w:rsidRPr="00515545">
        <w:rPr>
          <w:rFonts w:cs="Times New Roman"/>
          <w:sz w:val="22"/>
          <w:szCs w:val="22"/>
        </w:rPr>
        <w:t xml:space="preserve"> period</w:t>
      </w:r>
      <w:r w:rsidR="00851471" w:rsidRPr="00515545">
        <w:rPr>
          <w:rFonts w:cs="Times New Roman"/>
          <w:sz w:val="22"/>
          <w:szCs w:val="22"/>
        </w:rPr>
        <w:t xml:space="preserve"> </w:t>
      </w:r>
      <w:r w:rsidR="00977DCA" w:rsidRPr="00515545">
        <w:rPr>
          <w:rFonts w:cs="Times New Roman"/>
          <w:sz w:val="22"/>
          <w:szCs w:val="22"/>
        </w:rPr>
        <w:t xml:space="preserve">ended </w:t>
      </w:r>
      <w:r w:rsidR="00772A94">
        <w:rPr>
          <w:rFonts w:cs="Times New Roman"/>
          <w:sz w:val="22"/>
          <w:szCs w:val="22"/>
        </w:rPr>
        <w:t>March 31</w:t>
      </w:r>
      <w:r w:rsidR="00977DCA" w:rsidRPr="00515545">
        <w:rPr>
          <w:rFonts w:cs="Times New Roman"/>
          <w:sz w:val="22"/>
          <w:szCs w:val="22"/>
        </w:rPr>
        <w:t xml:space="preserve">, </w:t>
      </w:r>
      <w:r w:rsidR="00B52B12">
        <w:rPr>
          <w:rFonts w:cs="Times New Roman"/>
          <w:sz w:val="22"/>
          <w:szCs w:val="22"/>
        </w:rPr>
        <w:t xml:space="preserve">2026 </w:t>
      </w:r>
      <w:r w:rsidRPr="00515545">
        <w:rPr>
          <w:rFonts w:cs="Times New Roman"/>
          <w:sz w:val="22"/>
          <w:szCs w:val="22"/>
        </w:rPr>
        <w:t>are as follows:</w:t>
      </w:r>
    </w:p>
    <w:p w14:paraId="06F755FA" w14:textId="77777777" w:rsidR="00794C9A" w:rsidRPr="00515545" w:rsidRDefault="00794C9A" w:rsidP="00794C9A">
      <w:pPr>
        <w:tabs>
          <w:tab w:val="clear" w:pos="227"/>
          <w:tab w:val="clear" w:pos="454"/>
          <w:tab w:val="left" w:pos="-5103"/>
          <w:tab w:val="left" w:pos="567"/>
          <w:tab w:val="left" w:pos="709"/>
          <w:tab w:val="left" w:pos="1276"/>
        </w:tabs>
        <w:jc w:val="both"/>
        <w:rPr>
          <w:rFonts w:cs="Times New Roman"/>
          <w:sz w:val="22"/>
          <w:szCs w:val="22"/>
          <w:highlight w:val="yellow"/>
        </w:rPr>
      </w:pPr>
    </w:p>
    <w:tbl>
      <w:tblPr>
        <w:tblW w:w="9356" w:type="dxa"/>
        <w:tblLayout w:type="fixed"/>
        <w:tblLook w:val="04A0" w:firstRow="1" w:lastRow="0" w:firstColumn="1" w:lastColumn="0" w:noHBand="0" w:noVBand="1"/>
      </w:tblPr>
      <w:tblGrid>
        <w:gridCol w:w="5387"/>
        <w:gridCol w:w="1843"/>
        <w:gridCol w:w="270"/>
        <w:gridCol w:w="1856"/>
      </w:tblGrid>
      <w:tr w:rsidR="00DC41C0" w:rsidRPr="00515545" w14:paraId="6B24D8F5" w14:textId="77777777" w:rsidTr="005D0395">
        <w:tc>
          <w:tcPr>
            <w:tcW w:w="5387" w:type="dxa"/>
            <w:vAlign w:val="bottom"/>
          </w:tcPr>
          <w:p w14:paraId="59AA1808" w14:textId="77777777" w:rsidR="00DC41C0" w:rsidRPr="00515545" w:rsidRDefault="00DC41C0" w:rsidP="00F47EDD">
            <w:pPr>
              <w:pStyle w:val="BodyText2"/>
              <w:ind w:left="-108"/>
              <w:rPr>
                <w:rFonts w:cs="Times New Roman"/>
                <w:sz w:val="22"/>
                <w:szCs w:val="22"/>
                <w:cs/>
                <w:lang w:eastAsia="en-US"/>
              </w:rPr>
            </w:pPr>
          </w:p>
        </w:tc>
        <w:tc>
          <w:tcPr>
            <w:tcW w:w="3969" w:type="dxa"/>
            <w:gridSpan w:val="3"/>
            <w:tcBorders>
              <w:bottom w:val="single" w:sz="4" w:space="0" w:color="auto"/>
            </w:tcBorders>
            <w:vAlign w:val="center"/>
          </w:tcPr>
          <w:p w14:paraId="6D68DE4B" w14:textId="77777777" w:rsidR="00DC41C0" w:rsidRPr="00515545" w:rsidRDefault="00DC41C0" w:rsidP="00DC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r w:rsidRPr="00515545">
              <w:rPr>
                <w:rFonts w:cs="Times New Roman"/>
                <w:sz w:val="22"/>
                <w:szCs w:val="22"/>
              </w:rPr>
              <w:t>In Thousand Baht</w:t>
            </w:r>
          </w:p>
        </w:tc>
      </w:tr>
      <w:tr w:rsidR="00DC41C0" w:rsidRPr="00515545" w14:paraId="50FBF508" w14:textId="77777777" w:rsidTr="005D0395">
        <w:tc>
          <w:tcPr>
            <w:tcW w:w="5387" w:type="dxa"/>
            <w:vAlign w:val="bottom"/>
          </w:tcPr>
          <w:p w14:paraId="7FA416A0" w14:textId="77777777" w:rsidR="00DC41C0" w:rsidRPr="00515545" w:rsidRDefault="00DC41C0" w:rsidP="00F47EDD">
            <w:pPr>
              <w:pStyle w:val="BodyText2"/>
              <w:ind w:left="-108"/>
              <w:rPr>
                <w:rFonts w:cs="Times New Roman"/>
                <w:sz w:val="22"/>
                <w:szCs w:val="22"/>
                <w:cs/>
                <w:lang w:eastAsia="en-US"/>
              </w:rPr>
            </w:pPr>
          </w:p>
        </w:tc>
        <w:tc>
          <w:tcPr>
            <w:tcW w:w="1843" w:type="dxa"/>
            <w:tcBorders>
              <w:top w:val="single" w:sz="4" w:space="0" w:color="auto"/>
            </w:tcBorders>
            <w:vAlign w:val="center"/>
          </w:tcPr>
          <w:p w14:paraId="5505006B"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Consolidated</w:t>
            </w:r>
          </w:p>
        </w:tc>
        <w:tc>
          <w:tcPr>
            <w:tcW w:w="270" w:type="dxa"/>
            <w:tcBorders>
              <w:top w:val="single" w:sz="4" w:space="0" w:color="auto"/>
            </w:tcBorders>
            <w:vAlign w:val="center"/>
          </w:tcPr>
          <w:p w14:paraId="3BEDF24C"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856" w:type="dxa"/>
            <w:tcBorders>
              <w:top w:val="single" w:sz="4" w:space="0" w:color="auto"/>
            </w:tcBorders>
            <w:vAlign w:val="center"/>
          </w:tcPr>
          <w:p w14:paraId="327516E4" w14:textId="77777777" w:rsidR="00DC41C0" w:rsidRPr="00515545" w:rsidRDefault="00F964B7"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Separate</w:t>
            </w:r>
          </w:p>
        </w:tc>
      </w:tr>
      <w:tr w:rsidR="00DC41C0" w:rsidRPr="00515545" w14:paraId="196CDA3C" w14:textId="77777777" w:rsidTr="005D0395">
        <w:tc>
          <w:tcPr>
            <w:tcW w:w="5387" w:type="dxa"/>
            <w:vAlign w:val="bottom"/>
          </w:tcPr>
          <w:p w14:paraId="6CF40354" w14:textId="77777777" w:rsidR="00DC41C0" w:rsidRPr="00515545" w:rsidRDefault="00DC41C0" w:rsidP="00F47EDD">
            <w:pPr>
              <w:pStyle w:val="BodyText2"/>
              <w:ind w:left="-108"/>
              <w:rPr>
                <w:rFonts w:cs="Times New Roman"/>
                <w:sz w:val="22"/>
                <w:szCs w:val="22"/>
                <w:cs/>
                <w:lang w:eastAsia="en-US"/>
              </w:rPr>
            </w:pPr>
          </w:p>
        </w:tc>
        <w:tc>
          <w:tcPr>
            <w:tcW w:w="1843" w:type="dxa"/>
            <w:vAlign w:val="center"/>
          </w:tcPr>
          <w:p w14:paraId="68309C08"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financial statements</w:t>
            </w:r>
          </w:p>
        </w:tc>
        <w:tc>
          <w:tcPr>
            <w:tcW w:w="270" w:type="dxa"/>
            <w:vAlign w:val="center"/>
          </w:tcPr>
          <w:p w14:paraId="2BDEDC1D"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856" w:type="dxa"/>
            <w:vAlign w:val="center"/>
          </w:tcPr>
          <w:p w14:paraId="1FAF0C05" w14:textId="77777777" w:rsidR="00DC41C0" w:rsidRPr="00515545" w:rsidRDefault="00F964B7"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financial statements</w:t>
            </w:r>
          </w:p>
        </w:tc>
      </w:tr>
      <w:tr w:rsidR="00DC41C0" w:rsidRPr="00515545" w14:paraId="77E583AB" w14:textId="77777777" w:rsidTr="005D0395">
        <w:tc>
          <w:tcPr>
            <w:tcW w:w="5387" w:type="dxa"/>
          </w:tcPr>
          <w:p w14:paraId="7FFCEF08" w14:textId="77777777" w:rsidR="00DC41C0" w:rsidRPr="00515545" w:rsidRDefault="00DC41C0" w:rsidP="00EC622E">
            <w:pPr>
              <w:pStyle w:val="BodyText2"/>
              <w:widowControl w:val="0"/>
              <w:overflowPunct w:val="0"/>
              <w:autoSpaceDE w:val="0"/>
              <w:autoSpaceDN w:val="0"/>
              <w:adjustRightInd w:val="0"/>
              <w:spacing w:line="120" w:lineRule="atLeast"/>
              <w:ind w:left="-108"/>
              <w:textAlignment w:val="baseline"/>
              <w:rPr>
                <w:rFonts w:cs="Times New Roman"/>
                <w:sz w:val="22"/>
                <w:szCs w:val="22"/>
                <w:lang w:val="en-US" w:eastAsia="en-US"/>
              </w:rPr>
            </w:pPr>
          </w:p>
        </w:tc>
        <w:tc>
          <w:tcPr>
            <w:tcW w:w="1843" w:type="dxa"/>
            <w:tcBorders>
              <w:top w:val="single" w:sz="4" w:space="0" w:color="auto"/>
            </w:tcBorders>
            <w:vAlign w:val="bottom"/>
          </w:tcPr>
          <w:p w14:paraId="256B11CD" w14:textId="77777777" w:rsidR="00DC41C0" w:rsidRPr="00515545" w:rsidRDefault="00DC41C0" w:rsidP="00EC622E">
            <w:pPr>
              <w:pStyle w:val="BodyText2"/>
              <w:spacing w:line="120" w:lineRule="atLeast"/>
              <w:ind w:right="39"/>
              <w:jc w:val="right"/>
              <w:rPr>
                <w:rFonts w:cs="Times New Roman"/>
                <w:sz w:val="22"/>
                <w:szCs w:val="22"/>
                <w:lang w:val="en-US"/>
              </w:rPr>
            </w:pPr>
          </w:p>
        </w:tc>
        <w:tc>
          <w:tcPr>
            <w:tcW w:w="270" w:type="dxa"/>
          </w:tcPr>
          <w:p w14:paraId="17969DBF" w14:textId="77777777" w:rsidR="00DC41C0" w:rsidRPr="00515545" w:rsidRDefault="00DC41C0" w:rsidP="00EC622E">
            <w:pPr>
              <w:pStyle w:val="BodyText2"/>
              <w:spacing w:line="120" w:lineRule="atLeast"/>
              <w:ind w:right="39"/>
              <w:jc w:val="right"/>
              <w:rPr>
                <w:rFonts w:cs="Times New Roman"/>
                <w:sz w:val="22"/>
                <w:szCs w:val="22"/>
                <w:lang w:val="en-US" w:eastAsia="en-US"/>
              </w:rPr>
            </w:pPr>
          </w:p>
        </w:tc>
        <w:tc>
          <w:tcPr>
            <w:tcW w:w="1856" w:type="dxa"/>
            <w:tcBorders>
              <w:top w:val="single" w:sz="4" w:space="0" w:color="auto"/>
            </w:tcBorders>
          </w:tcPr>
          <w:p w14:paraId="082E6BAD" w14:textId="77777777" w:rsidR="00DC41C0" w:rsidRPr="00515545" w:rsidRDefault="00DC41C0" w:rsidP="00EC622E">
            <w:pPr>
              <w:pStyle w:val="BodyText2"/>
              <w:spacing w:line="120" w:lineRule="atLeast"/>
              <w:ind w:right="39"/>
              <w:jc w:val="right"/>
              <w:rPr>
                <w:rFonts w:cs="Times New Roman"/>
                <w:sz w:val="22"/>
                <w:szCs w:val="22"/>
                <w:lang w:val="en-US"/>
              </w:rPr>
            </w:pPr>
          </w:p>
        </w:tc>
      </w:tr>
      <w:tr w:rsidR="00AB10AE" w:rsidRPr="00515545" w14:paraId="6AE9086B" w14:textId="77777777" w:rsidTr="005D0395">
        <w:tc>
          <w:tcPr>
            <w:tcW w:w="5387" w:type="dxa"/>
          </w:tcPr>
          <w:p w14:paraId="3AF91D53" w14:textId="363B5290"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lang w:val="en-US" w:eastAsia="en-US"/>
              </w:rPr>
            </w:pPr>
            <w:r w:rsidRPr="00515545">
              <w:rPr>
                <w:rFonts w:cs="Times New Roman"/>
                <w:sz w:val="22"/>
                <w:szCs w:val="22"/>
                <w:lang w:val="en-US" w:eastAsia="en-US"/>
              </w:rPr>
              <w:t xml:space="preserve">At January 1, </w:t>
            </w:r>
            <w:r w:rsidR="00772A94">
              <w:rPr>
                <w:rFonts w:cs="Times New Roman"/>
                <w:sz w:val="22"/>
                <w:szCs w:val="22"/>
                <w:lang w:val="en-US" w:eastAsia="en-US"/>
              </w:rPr>
              <w:t>202</w:t>
            </w:r>
            <w:r w:rsidR="00150236">
              <w:rPr>
                <w:rFonts w:cs="Times New Roman"/>
                <w:sz w:val="22"/>
                <w:szCs w:val="22"/>
                <w:lang w:val="en-US" w:eastAsia="en-US"/>
              </w:rPr>
              <w:t>6</w:t>
            </w:r>
          </w:p>
        </w:tc>
        <w:tc>
          <w:tcPr>
            <w:tcW w:w="1843" w:type="dxa"/>
          </w:tcPr>
          <w:p w14:paraId="01E6C9B4" w14:textId="5F4C1729" w:rsidR="00AB10AE" w:rsidRPr="00515545" w:rsidRDefault="00ED5B24"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Pr>
                <w:rFonts w:cs="Times New Roman"/>
                <w:sz w:val="22"/>
                <w:szCs w:val="22"/>
              </w:rPr>
              <w:t>38,088</w:t>
            </w:r>
          </w:p>
        </w:tc>
        <w:tc>
          <w:tcPr>
            <w:tcW w:w="270" w:type="dxa"/>
          </w:tcPr>
          <w:p w14:paraId="0DD4BBFC" w14:textId="77777777" w:rsidR="00AB10AE" w:rsidRPr="00515545" w:rsidRDefault="00AB10AE" w:rsidP="00AB10AE">
            <w:pPr>
              <w:tabs>
                <w:tab w:val="clear" w:pos="454"/>
                <w:tab w:val="clear" w:pos="680"/>
                <w:tab w:val="left" w:pos="0"/>
                <w:tab w:val="left" w:pos="392"/>
              </w:tabs>
              <w:spacing w:line="180" w:lineRule="atLeast"/>
              <w:ind w:right="39"/>
              <w:jc w:val="right"/>
              <w:rPr>
                <w:rFonts w:cs="Times New Roman"/>
                <w:sz w:val="22"/>
                <w:szCs w:val="22"/>
              </w:rPr>
            </w:pPr>
          </w:p>
        </w:tc>
        <w:tc>
          <w:tcPr>
            <w:tcW w:w="1856" w:type="dxa"/>
          </w:tcPr>
          <w:p w14:paraId="353C71DD" w14:textId="5FDA7183" w:rsidR="00AB10AE" w:rsidRPr="00515545" w:rsidRDefault="00ED5B24"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Pr>
                <w:rFonts w:cs="Times New Roman"/>
                <w:sz w:val="22"/>
                <w:szCs w:val="22"/>
              </w:rPr>
              <w:t>33,627</w:t>
            </w:r>
          </w:p>
        </w:tc>
      </w:tr>
      <w:tr w:rsidR="00AB10AE" w:rsidRPr="00515545" w14:paraId="0AC553EC" w14:textId="77777777" w:rsidTr="005D0395">
        <w:tc>
          <w:tcPr>
            <w:tcW w:w="5387" w:type="dxa"/>
          </w:tcPr>
          <w:p w14:paraId="08F4E89C" w14:textId="77777777" w:rsidR="00AB10AE" w:rsidRPr="00515545" w:rsidRDefault="00AB10AE" w:rsidP="00AB10AE">
            <w:pPr>
              <w:pStyle w:val="BodyText2"/>
              <w:widowControl w:val="0"/>
              <w:overflowPunct w:val="0"/>
              <w:autoSpaceDE w:val="0"/>
              <w:autoSpaceDN w:val="0"/>
              <w:adjustRightInd w:val="0"/>
              <w:spacing w:line="120" w:lineRule="atLeast"/>
              <w:ind w:left="-108"/>
              <w:textAlignment w:val="baseline"/>
              <w:rPr>
                <w:rFonts w:cs="Times New Roman"/>
                <w:sz w:val="22"/>
                <w:szCs w:val="22"/>
                <w:highlight w:val="yellow"/>
                <w:lang w:val="en-US" w:eastAsia="en-US"/>
              </w:rPr>
            </w:pPr>
          </w:p>
        </w:tc>
        <w:tc>
          <w:tcPr>
            <w:tcW w:w="1843" w:type="dxa"/>
            <w:tcBorders>
              <w:top w:val="single" w:sz="4" w:space="0" w:color="auto"/>
            </w:tcBorders>
          </w:tcPr>
          <w:p w14:paraId="368C6657" w14:textId="77777777" w:rsidR="00AB10AE" w:rsidRPr="00515545" w:rsidRDefault="00AB10AE" w:rsidP="00AB10AE">
            <w:pPr>
              <w:pStyle w:val="BodyText2"/>
              <w:widowControl w:val="0"/>
              <w:overflowPunct w:val="0"/>
              <w:autoSpaceDE w:val="0"/>
              <w:autoSpaceDN w:val="0"/>
              <w:adjustRightInd w:val="0"/>
              <w:spacing w:line="120" w:lineRule="atLeast"/>
              <w:ind w:left="-108" w:right="316"/>
              <w:textAlignment w:val="baseline"/>
              <w:rPr>
                <w:rFonts w:cs="Times New Roman"/>
                <w:sz w:val="22"/>
                <w:szCs w:val="22"/>
                <w:highlight w:val="yellow"/>
                <w:lang w:val="en-US" w:eastAsia="en-US"/>
              </w:rPr>
            </w:pPr>
          </w:p>
        </w:tc>
        <w:tc>
          <w:tcPr>
            <w:tcW w:w="270" w:type="dxa"/>
          </w:tcPr>
          <w:p w14:paraId="433EDDE3" w14:textId="77777777" w:rsidR="00AB10AE" w:rsidRPr="00515545" w:rsidRDefault="00AB10AE" w:rsidP="00AB10AE">
            <w:pPr>
              <w:pStyle w:val="BodyText2"/>
              <w:widowControl w:val="0"/>
              <w:overflowPunct w:val="0"/>
              <w:autoSpaceDE w:val="0"/>
              <w:autoSpaceDN w:val="0"/>
              <w:adjustRightInd w:val="0"/>
              <w:spacing w:line="120" w:lineRule="atLeast"/>
              <w:ind w:left="-108"/>
              <w:textAlignment w:val="baseline"/>
              <w:rPr>
                <w:rFonts w:cs="Times New Roman"/>
                <w:sz w:val="22"/>
                <w:szCs w:val="22"/>
                <w:highlight w:val="yellow"/>
                <w:lang w:val="en-US" w:eastAsia="en-US"/>
              </w:rPr>
            </w:pPr>
          </w:p>
        </w:tc>
        <w:tc>
          <w:tcPr>
            <w:tcW w:w="1856" w:type="dxa"/>
            <w:tcBorders>
              <w:top w:val="single" w:sz="4" w:space="0" w:color="auto"/>
            </w:tcBorders>
          </w:tcPr>
          <w:p w14:paraId="5DD335D7" w14:textId="77777777" w:rsidR="00AB10AE" w:rsidRPr="00515545" w:rsidRDefault="00AB10A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highlight w:val="yellow"/>
              </w:rPr>
            </w:pPr>
          </w:p>
        </w:tc>
      </w:tr>
      <w:tr w:rsidR="00AB10AE" w:rsidRPr="00515545" w14:paraId="3EA0DCD4" w14:textId="77777777" w:rsidTr="005D0395">
        <w:tc>
          <w:tcPr>
            <w:tcW w:w="5387" w:type="dxa"/>
          </w:tcPr>
          <w:p w14:paraId="4F313DE7" w14:textId="77777777"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lang w:val="en-US" w:eastAsia="en-US"/>
              </w:rPr>
            </w:pPr>
            <w:r w:rsidRPr="00515545">
              <w:rPr>
                <w:rFonts w:cs="Times New Roman"/>
                <w:sz w:val="22"/>
                <w:szCs w:val="22"/>
                <w:lang w:val="en-US" w:eastAsia="en-US"/>
              </w:rPr>
              <w:t>Current service cost</w:t>
            </w:r>
          </w:p>
        </w:tc>
        <w:tc>
          <w:tcPr>
            <w:tcW w:w="1843" w:type="dxa"/>
          </w:tcPr>
          <w:p w14:paraId="2F20B776" w14:textId="6908AE32" w:rsidR="00AB10AE" w:rsidRPr="00515545" w:rsidRDefault="001B1E2A" w:rsidP="00BD0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1B1E2A">
              <w:rPr>
                <w:rFonts w:cs="Times New Roman"/>
                <w:sz w:val="22"/>
                <w:szCs w:val="22"/>
              </w:rPr>
              <w:t>762</w:t>
            </w:r>
          </w:p>
        </w:tc>
        <w:tc>
          <w:tcPr>
            <w:tcW w:w="270" w:type="dxa"/>
          </w:tcPr>
          <w:p w14:paraId="152AFCF7" w14:textId="77777777" w:rsidR="00AB10AE" w:rsidRPr="00515545" w:rsidRDefault="00AB10AE" w:rsidP="00AB10AE">
            <w:pPr>
              <w:tabs>
                <w:tab w:val="clear" w:pos="454"/>
                <w:tab w:val="clear" w:pos="680"/>
                <w:tab w:val="left" w:pos="0"/>
                <w:tab w:val="left" w:pos="392"/>
              </w:tabs>
              <w:ind w:right="39"/>
              <w:jc w:val="right"/>
              <w:rPr>
                <w:rFonts w:cs="Times New Roman"/>
                <w:sz w:val="22"/>
                <w:szCs w:val="22"/>
              </w:rPr>
            </w:pPr>
          </w:p>
        </w:tc>
        <w:tc>
          <w:tcPr>
            <w:tcW w:w="1856" w:type="dxa"/>
          </w:tcPr>
          <w:p w14:paraId="2D375411" w14:textId="4EC618CA" w:rsidR="00AB10AE" w:rsidRPr="00515545" w:rsidRDefault="00DB1E0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DB1E0E">
              <w:rPr>
                <w:rFonts w:cs="Times New Roman"/>
                <w:sz w:val="22"/>
                <w:szCs w:val="22"/>
              </w:rPr>
              <w:t>589</w:t>
            </w:r>
          </w:p>
        </w:tc>
      </w:tr>
      <w:tr w:rsidR="00AB10AE" w:rsidRPr="00515545" w14:paraId="50998B2C" w14:textId="77777777" w:rsidTr="005D0395">
        <w:tc>
          <w:tcPr>
            <w:tcW w:w="5387" w:type="dxa"/>
          </w:tcPr>
          <w:p w14:paraId="3C4483E3" w14:textId="77777777"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cs/>
                <w:lang w:val="en-US" w:eastAsia="en-US"/>
              </w:rPr>
            </w:pPr>
            <w:r w:rsidRPr="00515545">
              <w:rPr>
                <w:rFonts w:cs="Times New Roman"/>
                <w:sz w:val="22"/>
                <w:szCs w:val="22"/>
                <w:lang w:val="en-US" w:eastAsia="en-US"/>
              </w:rPr>
              <w:t>Interest cost</w:t>
            </w:r>
          </w:p>
        </w:tc>
        <w:tc>
          <w:tcPr>
            <w:tcW w:w="1843" w:type="dxa"/>
            <w:tcBorders>
              <w:bottom w:val="single" w:sz="4" w:space="0" w:color="auto"/>
            </w:tcBorders>
          </w:tcPr>
          <w:p w14:paraId="2B847142" w14:textId="6F42D952" w:rsidR="00AB10AE" w:rsidRPr="00515545" w:rsidRDefault="00DB1E0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DB1E0E">
              <w:rPr>
                <w:rFonts w:cs="Times New Roman"/>
                <w:sz w:val="22"/>
                <w:szCs w:val="22"/>
              </w:rPr>
              <w:t>148</w:t>
            </w:r>
          </w:p>
        </w:tc>
        <w:tc>
          <w:tcPr>
            <w:tcW w:w="270" w:type="dxa"/>
          </w:tcPr>
          <w:p w14:paraId="12F9C9FF" w14:textId="77777777" w:rsidR="00AB10AE" w:rsidRPr="00515545" w:rsidRDefault="00AB10AE" w:rsidP="00AB10AE">
            <w:pPr>
              <w:tabs>
                <w:tab w:val="clear" w:pos="454"/>
                <w:tab w:val="clear" w:pos="680"/>
                <w:tab w:val="left" w:pos="0"/>
                <w:tab w:val="left" w:pos="392"/>
              </w:tabs>
              <w:ind w:right="39"/>
              <w:jc w:val="right"/>
              <w:rPr>
                <w:rFonts w:cs="Times New Roman"/>
                <w:sz w:val="22"/>
                <w:szCs w:val="22"/>
              </w:rPr>
            </w:pPr>
          </w:p>
        </w:tc>
        <w:tc>
          <w:tcPr>
            <w:tcW w:w="1856" w:type="dxa"/>
            <w:tcBorders>
              <w:bottom w:val="single" w:sz="4" w:space="0" w:color="auto"/>
            </w:tcBorders>
          </w:tcPr>
          <w:p w14:paraId="13C6E706" w14:textId="036D8CEF" w:rsidR="00AB10AE" w:rsidRPr="003B12F9" w:rsidRDefault="00DB1E0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heme="minorBidi"/>
                <w:sz w:val="22"/>
                <w:szCs w:val="22"/>
              </w:rPr>
            </w:pPr>
            <w:r w:rsidRPr="00DB1E0E">
              <w:rPr>
                <w:rFonts w:cs="Times New Roman"/>
                <w:sz w:val="22"/>
                <w:szCs w:val="22"/>
              </w:rPr>
              <w:t>13</w:t>
            </w:r>
            <w:r w:rsidR="003B12F9">
              <w:rPr>
                <w:rFonts w:cstheme="minorBidi"/>
                <w:sz w:val="22"/>
                <w:szCs w:val="22"/>
              </w:rPr>
              <w:t>5</w:t>
            </w:r>
          </w:p>
        </w:tc>
      </w:tr>
      <w:tr w:rsidR="00AB10AE" w:rsidRPr="00515545" w14:paraId="25D7E166" w14:textId="77777777" w:rsidTr="005D0395">
        <w:tc>
          <w:tcPr>
            <w:tcW w:w="5387" w:type="dxa"/>
          </w:tcPr>
          <w:p w14:paraId="2D7D0774" w14:textId="77777777"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lang w:val="en-US" w:eastAsia="en-US"/>
              </w:rPr>
            </w:pPr>
            <w:r w:rsidRPr="00515545">
              <w:rPr>
                <w:rFonts w:cs="Times New Roman"/>
                <w:sz w:val="22"/>
                <w:szCs w:val="22"/>
                <w:lang w:val="en-US"/>
              </w:rPr>
              <w:t>Expense recognized in profit or loss</w:t>
            </w:r>
          </w:p>
        </w:tc>
        <w:tc>
          <w:tcPr>
            <w:tcW w:w="1843" w:type="dxa"/>
            <w:tcBorders>
              <w:top w:val="single" w:sz="4" w:space="0" w:color="auto"/>
            </w:tcBorders>
          </w:tcPr>
          <w:p w14:paraId="3093B945" w14:textId="0E055887" w:rsidR="00AB10AE" w:rsidRPr="00515545" w:rsidRDefault="001B1E2A"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1B1E2A">
              <w:rPr>
                <w:rFonts w:cs="Times New Roman"/>
                <w:sz w:val="22"/>
                <w:szCs w:val="22"/>
              </w:rPr>
              <w:t>910</w:t>
            </w:r>
          </w:p>
        </w:tc>
        <w:tc>
          <w:tcPr>
            <w:tcW w:w="270" w:type="dxa"/>
          </w:tcPr>
          <w:p w14:paraId="2E375486" w14:textId="77777777" w:rsidR="00AB10AE" w:rsidRPr="00515545" w:rsidRDefault="00AB10AE" w:rsidP="00AB10AE">
            <w:pPr>
              <w:tabs>
                <w:tab w:val="clear" w:pos="454"/>
                <w:tab w:val="clear" w:pos="680"/>
                <w:tab w:val="left" w:pos="0"/>
                <w:tab w:val="left" w:pos="392"/>
              </w:tabs>
              <w:ind w:right="39"/>
              <w:jc w:val="right"/>
              <w:rPr>
                <w:rFonts w:cs="Times New Roman"/>
                <w:sz w:val="22"/>
                <w:szCs w:val="22"/>
              </w:rPr>
            </w:pPr>
          </w:p>
        </w:tc>
        <w:tc>
          <w:tcPr>
            <w:tcW w:w="1856" w:type="dxa"/>
            <w:tcBorders>
              <w:top w:val="single" w:sz="4" w:space="0" w:color="auto"/>
            </w:tcBorders>
          </w:tcPr>
          <w:p w14:paraId="1BB264F6" w14:textId="3236D819" w:rsidR="00AB10AE" w:rsidRPr="00515545" w:rsidRDefault="009D40F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Pr>
                <w:rFonts w:cs="Times New Roman"/>
                <w:sz w:val="22"/>
                <w:szCs w:val="22"/>
              </w:rPr>
              <w:t>72</w:t>
            </w:r>
            <w:r w:rsidR="003B12F9">
              <w:rPr>
                <w:rFonts w:cs="Times New Roman"/>
                <w:sz w:val="22"/>
                <w:szCs w:val="22"/>
              </w:rPr>
              <w:t>4</w:t>
            </w:r>
          </w:p>
        </w:tc>
      </w:tr>
      <w:tr w:rsidR="00351035" w:rsidRPr="00515545" w14:paraId="52B96B47" w14:textId="77777777" w:rsidTr="005D0395">
        <w:trPr>
          <w:trHeight w:hRule="exact" w:val="170"/>
        </w:trPr>
        <w:tc>
          <w:tcPr>
            <w:tcW w:w="5387" w:type="dxa"/>
          </w:tcPr>
          <w:p w14:paraId="65EECA16" w14:textId="77777777" w:rsidR="00351035" w:rsidRPr="00515545" w:rsidRDefault="00351035" w:rsidP="00351035">
            <w:pPr>
              <w:pStyle w:val="BodyText2"/>
              <w:widowControl w:val="0"/>
              <w:overflowPunct w:val="0"/>
              <w:autoSpaceDE w:val="0"/>
              <w:autoSpaceDN w:val="0"/>
              <w:adjustRightInd w:val="0"/>
              <w:spacing w:line="120" w:lineRule="atLeast"/>
              <w:ind w:left="-108"/>
              <w:textAlignment w:val="baseline"/>
              <w:rPr>
                <w:rFonts w:cs="Times New Roman"/>
                <w:sz w:val="22"/>
                <w:szCs w:val="22"/>
                <w:lang w:val="en-US"/>
              </w:rPr>
            </w:pPr>
          </w:p>
        </w:tc>
        <w:tc>
          <w:tcPr>
            <w:tcW w:w="1843" w:type="dxa"/>
          </w:tcPr>
          <w:p w14:paraId="14CBAB80" w14:textId="77777777" w:rsidR="00351035" w:rsidRPr="00515545" w:rsidRDefault="00351035"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p>
        </w:tc>
        <w:tc>
          <w:tcPr>
            <w:tcW w:w="270" w:type="dxa"/>
          </w:tcPr>
          <w:p w14:paraId="647F0A7D" w14:textId="77777777" w:rsidR="00351035" w:rsidRPr="00515545" w:rsidRDefault="00351035" w:rsidP="00AB10AE">
            <w:pPr>
              <w:tabs>
                <w:tab w:val="clear" w:pos="454"/>
                <w:tab w:val="clear" w:pos="680"/>
                <w:tab w:val="left" w:pos="0"/>
                <w:tab w:val="left" w:pos="392"/>
              </w:tabs>
              <w:ind w:right="39"/>
              <w:jc w:val="right"/>
              <w:rPr>
                <w:rFonts w:cs="Times New Roman"/>
                <w:sz w:val="22"/>
                <w:szCs w:val="22"/>
              </w:rPr>
            </w:pPr>
          </w:p>
        </w:tc>
        <w:tc>
          <w:tcPr>
            <w:tcW w:w="1856" w:type="dxa"/>
          </w:tcPr>
          <w:p w14:paraId="78C25811" w14:textId="77777777" w:rsidR="00351035" w:rsidRPr="00515545" w:rsidRDefault="00351035"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p>
        </w:tc>
      </w:tr>
      <w:tr w:rsidR="00AB10AE" w:rsidRPr="00515545" w14:paraId="0D6F3127" w14:textId="77777777" w:rsidTr="005D0395">
        <w:tc>
          <w:tcPr>
            <w:tcW w:w="5387" w:type="dxa"/>
          </w:tcPr>
          <w:p w14:paraId="2E555A3C" w14:textId="77777777" w:rsidR="00AB10AE" w:rsidRPr="00515545" w:rsidRDefault="00AB10AE" w:rsidP="00AB10AE">
            <w:pPr>
              <w:pStyle w:val="BodyText2"/>
              <w:widowControl w:val="0"/>
              <w:overflowPunct w:val="0"/>
              <w:autoSpaceDE w:val="0"/>
              <w:autoSpaceDN w:val="0"/>
              <w:adjustRightInd w:val="0"/>
              <w:ind w:left="-108"/>
              <w:textAlignment w:val="baseline"/>
              <w:rPr>
                <w:rFonts w:cs="Cordia New"/>
                <w:sz w:val="22"/>
                <w:szCs w:val="22"/>
                <w:lang w:val="en-US" w:eastAsia="en-US"/>
              </w:rPr>
            </w:pPr>
            <w:r w:rsidRPr="00515545">
              <w:rPr>
                <w:rFonts w:cs="Times New Roman"/>
                <w:sz w:val="22"/>
                <w:szCs w:val="22"/>
                <w:lang w:val="en-US" w:eastAsia="en-US"/>
              </w:rPr>
              <w:t>Employee benefits paid</w:t>
            </w:r>
          </w:p>
        </w:tc>
        <w:tc>
          <w:tcPr>
            <w:tcW w:w="1843" w:type="dxa"/>
            <w:tcBorders>
              <w:bottom w:val="single" w:sz="4" w:space="0" w:color="auto"/>
            </w:tcBorders>
          </w:tcPr>
          <w:p w14:paraId="1B7388AA" w14:textId="66FA3305" w:rsidR="00AB10AE" w:rsidRPr="00515545" w:rsidRDefault="00DB1E0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60" w:lineRule="atLeast"/>
              <w:ind w:right="316"/>
              <w:jc w:val="right"/>
              <w:rPr>
                <w:rFonts w:cs="Times New Roman"/>
                <w:sz w:val="22"/>
                <w:szCs w:val="22"/>
              </w:rPr>
            </w:pPr>
            <w:r w:rsidRPr="00DB1E0E">
              <w:rPr>
                <w:rFonts w:cs="Times New Roman"/>
                <w:sz w:val="22"/>
                <w:szCs w:val="22"/>
              </w:rPr>
              <w:t>(6,07</w:t>
            </w:r>
            <w:r w:rsidR="00E803F9">
              <w:rPr>
                <w:rFonts w:cs="Times New Roman"/>
                <w:sz w:val="22"/>
                <w:szCs w:val="22"/>
              </w:rPr>
              <w:t>5</w:t>
            </w:r>
            <w:r w:rsidRPr="00DB1E0E">
              <w:rPr>
                <w:rFonts w:cs="Times New Roman"/>
                <w:sz w:val="22"/>
                <w:szCs w:val="22"/>
              </w:rPr>
              <w:t>)</w:t>
            </w:r>
          </w:p>
        </w:tc>
        <w:tc>
          <w:tcPr>
            <w:tcW w:w="270" w:type="dxa"/>
          </w:tcPr>
          <w:p w14:paraId="3A4EA592" w14:textId="77777777" w:rsidR="00AB10AE" w:rsidRPr="00515545" w:rsidRDefault="00AB10AE" w:rsidP="00AB10AE">
            <w:pPr>
              <w:tabs>
                <w:tab w:val="clear" w:pos="454"/>
                <w:tab w:val="clear" w:pos="680"/>
                <w:tab w:val="left" w:pos="0"/>
                <w:tab w:val="left" w:pos="392"/>
              </w:tabs>
              <w:ind w:right="-28"/>
              <w:jc w:val="right"/>
              <w:rPr>
                <w:rFonts w:cs="Times New Roman"/>
                <w:sz w:val="22"/>
                <w:szCs w:val="22"/>
              </w:rPr>
            </w:pPr>
          </w:p>
        </w:tc>
        <w:tc>
          <w:tcPr>
            <w:tcW w:w="1856" w:type="dxa"/>
            <w:tcBorders>
              <w:bottom w:val="single" w:sz="4" w:space="0" w:color="auto"/>
            </w:tcBorders>
          </w:tcPr>
          <w:p w14:paraId="76329446" w14:textId="45AC941D" w:rsidR="00AB10AE" w:rsidRPr="00515545" w:rsidRDefault="009D40F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60" w:lineRule="atLeast"/>
              <w:ind w:right="316"/>
              <w:jc w:val="right"/>
              <w:rPr>
                <w:rFonts w:cs="Times New Roman"/>
                <w:sz w:val="22"/>
                <w:szCs w:val="22"/>
              </w:rPr>
            </w:pPr>
            <w:r>
              <w:rPr>
                <w:rFonts w:cs="Times New Roman"/>
                <w:sz w:val="22"/>
                <w:szCs w:val="22"/>
              </w:rPr>
              <w:t>(5,395)</w:t>
            </w:r>
          </w:p>
        </w:tc>
      </w:tr>
      <w:tr w:rsidR="00AB10AE" w:rsidRPr="00515545" w14:paraId="6AF6DBB6" w14:textId="77777777" w:rsidTr="005D0395">
        <w:trPr>
          <w:trHeight w:hRule="exact" w:val="170"/>
        </w:trPr>
        <w:tc>
          <w:tcPr>
            <w:tcW w:w="5387" w:type="dxa"/>
          </w:tcPr>
          <w:p w14:paraId="7DBD520C" w14:textId="77777777"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highlight w:val="yellow"/>
                <w:lang w:val="en-US" w:eastAsia="en-US"/>
              </w:rPr>
            </w:pPr>
          </w:p>
        </w:tc>
        <w:tc>
          <w:tcPr>
            <w:tcW w:w="1843" w:type="dxa"/>
          </w:tcPr>
          <w:p w14:paraId="63018EFE" w14:textId="77777777" w:rsidR="00AB10AE" w:rsidRPr="00515545" w:rsidRDefault="00AB10A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60" w:lineRule="atLeast"/>
              <w:ind w:right="316"/>
              <w:jc w:val="right"/>
              <w:rPr>
                <w:rFonts w:cs="Times New Roman"/>
                <w:sz w:val="22"/>
                <w:szCs w:val="22"/>
              </w:rPr>
            </w:pPr>
          </w:p>
        </w:tc>
        <w:tc>
          <w:tcPr>
            <w:tcW w:w="270" w:type="dxa"/>
          </w:tcPr>
          <w:p w14:paraId="4DD79132" w14:textId="77777777" w:rsidR="00AB10AE" w:rsidRPr="00515545" w:rsidRDefault="00AB10AE" w:rsidP="00AB10AE">
            <w:pPr>
              <w:tabs>
                <w:tab w:val="clear" w:pos="454"/>
                <w:tab w:val="clear" w:pos="680"/>
                <w:tab w:val="left" w:pos="0"/>
                <w:tab w:val="left" w:pos="392"/>
              </w:tabs>
              <w:ind w:right="-28"/>
              <w:jc w:val="right"/>
              <w:rPr>
                <w:rFonts w:cs="Times New Roman"/>
                <w:sz w:val="22"/>
                <w:szCs w:val="22"/>
              </w:rPr>
            </w:pPr>
          </w:p>
        </w:tc>
        <w:tc>
          <w:tcPr>
            <w:tcW w:w="1856" w:type="dxa"/>
          </w:tcPr>
          <w:p w14:paraId="61EA0CB8" w14:textId="77777777" w:rsidR="00AB10AE" w:rsidRPr="00515545" w:rsidRDefault="00AB10A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p>
        </w:tc>
      </w:tr>
      <w:tr w:rsidR="00AB10AE" w:rsidRPr="00515545" w14:paraId="4A9CA541" w14:textId="77777777" w:rsidTr="005D0395">
        <w:tc>
          <w:tcPr>
            <w:tcW w:w="5387" w:type="dxa"/>
          </w:tcPr>
          <w:p w14:paraId="1B57D266" w14:textId="1FD54F8D"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highlight w:val="yellow"/>
                <w:lang w:val="en-US" w:eastAsia="en-US"/>
              </w:rPr>
            </w:pPr>
            <w:r w:rsidRPr="00515545">
              <w:rPr>
                <w:rFonts w:cs="Times New Roman"/>
                <w:sz w:val="22"/>
                <w:szCs w:val="22"/>
                <w:lang w:val="en-US" w:eastAsia="en-US"/>
              </w:rPr>
              <w:t xml:space="preserve">At </w:t>
            </w:r>
            <w:r w:rsidR="00772A94">
              <w:rPr>
                <w:rFonts w:cs="Times New Roman"/>
                <w:sz w:val="22"/>
                <w:szCs w:val="22"/>
                <w:lang w:val="en-US" w:eastAsia="en-US"/>
              </w:rPr>
              <w:t>March 31</w:t>
            </w:r>
            <w:r w:rsidR="00977DCA" w:rsidRPr="00515545">
              <w:rPr>
                <w:rFonts w:cs="Times New Roman"/>
                <w:sz w:val="22"/>
                <w:szCs w:val="22"/>
                <w:lang w:val="en-US" w:eastAsia="en-US"/>
              </w:rPr>
              <w:t xml:space="preserve">, </w:t>
            </w:r>
            <w:r w:rsidR="00772A94">
              <w:rPr>
                <w:rFonts w:cs="Times New Roman"/>
                <w:sz w:val="22"/>
                <w:szCs w:val="22"/>
                <w:lang w:val="en-US" w:eastAsia="en-US"/>
              </w:rPr>
              <w:t>202</w:t>
            </w:r>
            <w:r w:rsidR="00150236">
              <w:rPr>
                <w:rFonts w:cs="Times New Roman"/>
                <w:sz w:val="22"/>
                <w:szCs w:val="22"/>
                <w:lang w:val="en-US" w:eastAsia="en-US"/>
              </w:rPr>
              <w:t>6</w:t>
            </w:r>
          </w:p>
        </w:tc>
        <w:tc>
          <w:tcPr>
            <w:tcW w:w="1843" w:type="dxa"/>
            <w:tcBorders>
              <w:bottom w:val="double" w:sz="4" w:space="0" w:color="auto"/>
            </w:tcBorders>
          </w:tcPr>
          <w:p w14:paraId="132F6182" w14:textId="26B96C8F" w:rsidR="00AB10AE" w:rsidRPr="00515545" w:rsidRDefault="001B1E2A"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1B1E2A">
              <w:rPr>
                <w:rFonts w:cs="Times New Roman"/>
                <w:sz w:val="22"/>
                <w:szCs w:val="22"/>
              </w:rPr>
              <w:t>32,923</w:t>
            </w:r>
          </w:p>
        </w:tc>
        <w:tc>
          <w:tcPr>
            <w:tcW w:w="270" w:type="dxa"/>
          </w:tcPr>
          <w:p w14:paraId="1BBC7286" w14:textId="77777777" w:rsidR="00AB10AE" w:rsidRPr="00515545" w:rsidRDefault="00AB10AE" w:rsidP="00AB10AE">
            <w:pPr>
              <w:pStyle w:val="BodyText2"/>
              <w:ind w:right="39"/>
              <w:jc w:val="right"/>
              <w:rPr>
                <w:rFonts w:cs="Times New Roman"/>
                <w:sz w:val="22"/>
                <w:szCs w:val="22"/>
                <w:lang w:val="en-US" w:eastAsia="en-US"/>
              </w:rPr>
            </w:pPr>
          </w:p>
        </w:tc>
        <w:tc>
          <w:tcPr>
            <w:tcW w:w="1856" w:type="dxa"/>
            <w:tcBorders>
              <w:bottom w:val="double" w:sz="4" w:space="0" w:color="auto"/>
            </w:tcBorders>
          </w:tcPr>
          <w:p w14:paraId="27823E4C" w14:textId="7721587E" w:rsidR="00AB10AE" w:rsidRPr="00515545" w:rsidRDefault="009D40F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Pr>
                <w:rFonts w:cs="Times New Roman"/>
                <w:sz w:val="22"/>
                <w:szCs w:val="22"/>
              </w:rPr>
              <w:t>28,95</w:t>
            </w:r>
            <w:r w:rsidR="003B12F9">
              <w:rPr>
                <w:rFonts w:cs="Times New Roman"/>
                <w:sz w:val="22"/>
                <w:szCs w:val="22"/>
              </w:rPr>
              <w:t>6</w:t>
            </w:r>
          </w:p>
        </w:tc>
      </w:tr>
    </w:tbl>
    <w:p w14:paraId="29404465" w14:textId="41C50939" w:rsidR="00E340CF" w:rsidRDefault="00E3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p>
    <w:p w14:paraId="479CB0A3" w14:textId="2F27E9C7" w:rsidR="00794C9A" w:rsidRPr="00515545" w:rsidRDefault="00794C9A"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OTHER INCOME</w:t>
      </w:r>
    </w:p>
    <w:p w14:paraId="61312991"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b/>
          <w:bCs/>
          <w:caps/>
          <w:sz w:val="22"/>
          <w:szCs w:val="22"/>
        </w:rPr>
      </w:pPr>
    </w:p>
    <w:tbl>
      <w:tblPr>
        <w:tblW w:w="9549" w:type="dxa"/>
        <w:tblLayout w:type="fixed"/>
        <w:tblLook w:val="01E0" w:firstRow="1" w:lastRow="1" w:firstColumn="1" w:lastColumn="1" w:noHBand="0" w:noVBand="0"/>
      </w:tblPr>
      <w:tblGrid>
        <w:gridCol w:w="3794"/>
        <w:gridCol w:w="1247"/>
        <w:gridCol w:w="255"/>
        <w:gridCol w:w="1248"/>
        <w:gridCol w:w="255"/>
        <w:gridCol w:w="1247"/>
        <w:gridCol w:w="255"/>
        <w:gridCol w:w="1248"/>
      </w:tblGrid>
      <w:tr w:rsidR="00977DCA" w:rsidRPr="00515545" w14:paraId="6607DA60" w14:textId="77777777" w:rsidTr="002E716C">
        <w:trPr>
          <w:trHeight w:val="260"/>
        </w:trPr>
        <w:tc>
          <w:tcPr>
            <w:tcW w:w="3794" w:type="dxa"/>
            <w:vAlign w:val="bottom"/>
          </w:tcPr>
          <w:p w14:paraId="36147D0A"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5755" w:type="dxa"/>
            <w:gridSpan w:val="7"/>
            <w:tcBorders>
              <w:bottom w:val="single" w:sz="4" w:space="0" w:color="auto"/>
            </w:tcBorders>
            <w:vAlign w:val="bottom"/>
          </w:tcPr>
          <w:p w14:paraId="4B0DA88C"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5545">
              <w:rPr>
                <w:sz w:val="22"/>
                <w:szCs w:val="22"/>
              </w:rPr>
              <w:t>In Thousand Baht</w:t>
            </w:r>
          </w:p>
        </w:tc>
      </w:tr>
      <w:tr w:rsidR="00977DCA" w:rsidRPr="00515545" w14:paraId="48FEA09F" w14:textId="77777777" w:rsidTr="002E716C">
        <w:trPr>
          <w:trHeight w:val="260"/>
        </w:trPr>
        <w:tc>
          <w:tcPr>
            <w:tcW w:w="3794" w:type="dxa"/>
            <w:vAlign w:val="bottom"/>
          </w:tcPr>
          <w:p w14:paraId="565174B5"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2750" w:type="dxa"/>
            <w:gridSpan w:val="3"/>
            <w:tcBorders>
              <w:top w:val="single" w:sz="4" w:space="0" w:color="auto"/>
            </w:tcBorders>
            <w:vAlign w:val="bottom"/>
          </w:tcPr>
          <w:p w14:paraId="0DF729CF"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5545">
              <w:rPr>
                <w:sz w:val="22"/>
                <w:szCs w:val="22"/>
              </w:rPr>
              <w:t>Consolidated</w:t>
            </w:r>
          </w:p>
        </w:tc>
        <w:tc>
          <w:tcPr>
            <w:tcW w:w="255" w:type="dxa"/>
            <w:tcBorders>
              <w:top w:val="single" w:sz="4" w:space="0" w:color="auto"/>
            </w:tcBorders>
            <w:vAlign w:val="bottom"/>
          </w:tcPr>
          <w:p w14:paraId="5E0BACCF"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2750" w:type="dxa"/>
            <w:gridSpan w:val="3"/>
            <w:tcBorders>
              <w:top w:val="single" w:sz="4" w:space="0" w:color="auto"/>
            </w:tcBorders>
            <w:vAlign w:val="bottom"/>
          </w:tcPr>
          <w:p w14:paraId="00F16D66"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sz w:val="22"/>
                <w:szCs w:val="22"/>
              </w:rPr>
              <w:t>Separate</w:t>
            </w:r>
          </w:p>
        </w:tc>
      </w:tr>
      <w:tr w:rsidR="00977DCA" w:rsidRPr="00515545" w14:paraId="4193B4DE" w14:textId="77777777" w:rsidTr="002E716C">
        <w:trPr>
          <w:trHeight w:val="260"/>
        </w:trPr>
        <w:tc>
          <w:tcPr>
            <w:tcW w:w="3794" w:type="dxa"/>
            <w:vAlign w:val="bottom"/>
          </w:tcPr>
          <w:p w14:paraId="6B64C0F0"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2750" w:type="dxa"/>
            <w:gridSpan w:val="3"/>
            <w:tcBorders>
              <w:bottom w:val="single" w:sz="4" w:space="0" w:color="auto"/>
            </w:tcBorders>
            <w:vAlign w:val="bottom"/>
          </w:tcPr>
          <w:p w14:paraId="134A9FF1"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rFonts w:cs="Times New Roman"/>
                <w:sz w:val="22"/>
                <w:szCs w:val="22"/>
              </w:rPr>
              <w:t>financial statements</w:t>
            </w:r>
          </w:p>
        </w:tc>
        <w:tc>
          <w:tcPr>
            <w:tcW w:w="255" w:type="dxa"/>
            <w:vAlign w:val="bottom"/>
          </w:tcPr>
          <w:p w14:paraId="30E691A1"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2750" w:type="dxa"/>
            <w:gridSpan w:val="3"/>
            <w:tcBorders>
              <w:bottom w:val="single" w:sz="4" w:space="0" w:color="auto"/>
            </w:tcBorders>
            <w:vAlign w:val="bottom"/>
          </w:tcPr>
          <w:p w14:paraId="186DA65B"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rFonts w:cs="Times New Roman"/>
                <w:sz w:val="22"/>
                <w:szCs w:val="22"/>
              </w:rPr>
              <w:t>financial statements</w:t>
            </w:r>
          </w:p>
        </w:tc>
      </w:tr>
      <w:tr w:rsidR="00150236" w:rsidRPr="00515545" w14:paraId="5FBBE306" w14:textId="77777777" w:rsidTr="002E716C">
        <w:trPr>
          <w:trHeight w:val="260"/>
        </w:trPr>
        <w:tc>
          <w:tcPr>
            <w:tcW w:w="3794" w:type="dxa"/>
            <w:vAlign w:val="bottom"/>
          </w:tcPr>
          <w:p w14:paraId="5A8E913F"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1247" w:type="dxa"/>
            <w:tcBorders>
              <w:bottom w:val="single" w:sz="4" w:space="0" w:color="auto"/>
            </w:tcBorders>
            <w:vAlign w:val="bottom"/>
          </w:tcPr>
          <w:p w14:paraId="2A670D9B" w14:textId="181A5F35"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2026</w:t>
            </w:r>
          </w:p>
        </w:tc>
        <w:tc>
          <w:tcPr>
            <w:tcW w:w="255" w:type="dxa"/>
            <w:vAlign w:val="bottom"/>
          </w:tcPr>
          <w:p w14:paraId="4E81C67A"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8" w:type="dxa"/>
            <w:tcBorders>
              <w:bottom w:val="single" w:sz="4" w:space="0" w:color="auto"/>
            </w:tcBorders>
            <w:vAlign w:val="bottom"/>
          </w:tcPr>
          <w:p w14:paraId="63A827FC" w14:textId="3AE4B74C"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2025</w:t>
            </w:r>
          </w:p>
        </w:tc>
        <w:tc>
          <w:tcPr>
            <w:tcW w:w="255" w:type="dxa"/>
            <w:vAlign w:val="bottom"/>
          </w:tcPr>
          <w:p w14:paraId="4512DD71"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7" w:type="dxa"/>
            <w:tcBorders>
              <w:bottom w:val="single" w:sz="4" w:space="0" w:color="auto"/>
            </w:tcBorders>
            <w:vAlign w:val="bottom"/>
          </w:tcPr>
          <w:p w14:paraId="7FC60B4B" w14:textId="01F7ADDA"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2026</w:t>
            </w:r>
          </w:p>
        </w:tc>
        <w:tc>
          <w:tcPr>
            <w:tcW w:w="255" w:type="dxa"/>
            <w:vAlign w:val="bottom"/>
          </w:tcPr>
          <w:p w14:paraId="6BAC34E1"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8" w:type="dxa"/>
            <w:tcBorders>
              <w:bottom w:val="single" w:sz="4" w:space="0" w:color="auto"/>
            </w:tcBorders>
            <w:vAlign w:val="bottom"/>
          </w:tcPr>
          <w:p w14:paraId="487586A9" w14:textId="6CD852EF"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2025</w:t>
            </w:r>
          </w:p>
        </w:tc>
      </w:tr>
      <w:tr w:rsidR="00150236" w:rsidRPr="00515545" w14:paraId="3CE3126A" w14:textId="77777777" w:rsidTr="002E716C">
        <w:trPr>
          <w:trHeight w:val="143"/>
        </w:trPr>
        <w:tc>
          <w:tcPr>
            <w:tcW w:w="3794" w:type="dxa"/>
            <w:vAlign w:val="bottom"/>
          </w:tcPr>
          <w:p w14:paraId="46015105" w14:textId="77777777" w:rsidR="00150236" w:rsidRPr="00515545" w:rsidRDefault="00150236" w:rsidP="00150236">
            <w:pPr>
              <w:tabs>
                <w:tab w:val="clear" w:pos="907"/>
                <w:tab w:val="left" w:pos="900"/>
                <w:tab w:val="left" w:pos="1440"/>
                <w:tab w:val="left" w:pos="2160"/>
              </w:tabs>
              <w:spacing w:line="180" w:lineRule="atLeast"/>
              <w:ind w:right="-43"/>
              <w:rPr>
                <w:rFonts w:cs="Times New Roman"/>
                <w:sz w:val="22"/>
                <w:szCs w:val="22"/>
              </w:rPr>
            </w:pPr>
          </w:p>
        </w:tc>
        <w:tc>
          <w:tcPr>
            <w:tcW w:w="1247" w:type="dxa"/>
            <w:vAlign w:val="bottom"/>
          </w:tcPr>
          <w:p w14:paraId="3B8DFF9D" w14:textId="77777777" w:rsidR="00150236" w:rsidRPr="00515545" w:rsidRDefault="00150236" w:rsidP="00150236">
            <w:pPr>
              <w:tabs>
                <w:tab w:val="clear" w:pos="680"/>
                <w:tab w:val="clear" w:pos="907"/>
                <w:tab w:val="left" w:pos="1440"/>
                <w:tab w:val="left" w:pos="2160"/>
              </w:tabs>
              <w:spacing w:line="180" w:lineRule="atLeast"/>
              <w:ind w:right="170"/>
              <w:jc w:val="right"/>
              <w:rPr>
                <w:rFonts w:cs="Times New Roman"/>
                <w:sz w:val="22"/>
                <w:szCs w:val="22"/>
              </w:rPr>
            </w:pPr>
          </w:p>
        </w:tc>
        <w:tc>
          <w:tcPr>
            <w:tcW w:w="255" w:type="dxa"/>
            <w:vAlign w:val="bottom"/>
          </w:tcPr>
          <w:p w14:paraId="5193F8DC" w14:textId="77777777" w:rsidR="00150236" w:rsidRPr="00515545" w:rsidRDefault="00150236" w:rsidP="00150236">
            <w:pPr>
              <w:tabs>
                <w:tab w:val="clear" w:pos="680"/>
                <w:tab w:val="clear" w:pos="907"/>
                <w:tab w:val="left" w:pos="1440"/>
                <w:tab w:val="left" w:pos="2160"/>
              </w:tabs>
              <w:spacing w:line="180" w:lineRule="atLeast"/>
              <w:ind w:right="170"/>
              <w:jc w:val="right"/>
              <w:rPr>
                <w:rFonts w:cs="Times New Roman"/>
                <w:color w:val="FF0000"/>
                <w:sz w:val="22"/>
                <w:szCs w:val="22"/>
              </w:rPr>
            </w:pPr>
          </w:p>
        </w:tc>
        <w:tc>
          <w:tcPr>
            <w:tcW w:w="1248" w:type="dxa"/>
            <w:vAlign w:val="bottom"/>
          </w:tcPr>
          <w:p w14:paraId="34BEED0F" w14:textId="77777777" w:rsidR="00150236" w:rsidRPr="00515545" w:rsidRDefault="00150236" w:rsidP="00150236">
            <w:pPr>
              <w:tabs>
                <w:tab w:val="clear" w:pos="680"/>
                <w:tab w:val="clear" w:pos="907"/>
                <w:tab w:val="left" w:pos="1440"/>
                <w:tab w:val="left" w:pos="2160"/>
              </w:tabs>
              <w:spacing w:line="180" w:lineRule="atLeast"/>
              <w:ind w:right="170"/>
              <w:jc w:val="right"/>
              <w:rPr>
                <w:rFonts w:cs="Times New Roman"/>
                <w:sz w:val="22"/>
                <w:szCs w:val="22"/>
              </w:rPr>
            </w:pPr>
          </w:p>
        </w:tc>
        <w:tc>
          <w:tcPr>
            <w:tcW w:w="255" w:type="dxa"/>
            <w:vAlign w:val="bottom"/>
          </w:tcPr>
          <w:p w14:paraId="1B9929D3" w14:textId="77777777" w:rsidR="00150236" w:rsidRPr="00515545" w:rsidRDefault="00150236" w:rsidP="00150236">
            <w:pPr>
              <w:tabs>
                <w:tab w:val="clear" w:pos="680"/>
                <w:tab w:val="clear" w:pos="907"/>
                <w:tab w:val="left" w:pos="1440"/>
                <w:tab w:val="left" w:pos="2160"/>
              </w:tabs>
              <w:spacing w:line="180" w:lineRule="atLeast"/>
              <w:ind w:right="170"/>
              <w:jc w:val="right"/>
              <w:rPr>
                <w:rFonts w:cs="Times New Roman"/>
                <w:color w:val="FF0000"/>
                <w:sz w:val="22"/>
                <w:szCs w:val="22"/>
              </w:rPr>
            </w:pPr>
          </w:p>
        </w:tc>
        <w:tc>
          <w:tcPr>
            <w:tcW w:w="1247" w:type="dxa"/>
            <w:vAlign w:val="bottom"/>
          </w:tcPr>
          <w:p w14:paraId="5DE6412B" w14:textId="77777777" w:rsidR="00150236" w:rsidRPr="00515545" w:rsidRDefault="00150236" w:rsidP="00150236">
            <w:pPr>
              <w:tabs>
                <w:tab w:val="clear" w:pos="680"/>
                <w:tab w:val="clear" w:pos="907"/>
                <w:tab w:val="left" w:pos="1440"/>
                <w:tab w:val="left" w:pos="2160"/>
              </w:tabs>
              <w:spacing w:line="180" w:lineRule="atLeast"/>
              <w:ind w:right="170"/>
              <w:jc w:val="right"/>
              <w:rPr>
                <w:rFonts w:cs="Times New Roman"/>
                <w:sz w:val="22"/>
                <w:szCs w:val="22"/>
              </w:rPr>
            </w:pPr>
          </w:p>
        </w:tc>
        <w:tc>
          <w:tcPr>
            <w:tcW w:w="255" w:type="dxa"/>
            <w:vAlign w:val="bottom"/>
          </w:tcPr>
          <w:p w14:paraId="655EED54" w14:textId="77777777" w:rsidR="00150236" w:rsidRPr="00515545" w:rsidRDefault="00150236" w:rsidP="00150236">
            <w:pPr>
              <w:tabs>
                <w:tab w:val="clear" w:pos="680"/>
                <w:tab w:val="clear" w:pos="907"/>
                <w:tab w:val="left" w:pos="1440"/>
                <w:tab w:val="left" w:pos="2160"/>
              </w:tabs>
              <w:spacing w:line="180" w:lineRule="atLeast"/>
              <w:ind w:right="170"/>
              <w:jc w:val="right"/>
              <w:rPr>
                <w:rFonts w:cs="Times New Roman"/>
                <w:color w:val="FF0000"/>
                <w:sz w:val="22"/>
                <w:szCs w:val="22"/>
              </w:rPr>
            </w:pPr>
          </w:p>
        </w:tc>
        <w:tc>
          <w:tcPr>
            <w:tcW w:w="1248" w:type="dxa"/>
            <w:vAlign w:val="bottom"/>
          </w:tcPr>
          <w:p w14:paraId="05C3A023" w14:textId="77777777" w:rsidR="00150236" w:rsidRPr="00515545" w:rsidRDefault="00150236" w:rsidP="00150236">
            <w:pPr>
              <w:tabs>
                <w:tab w:val="clear" w:pos="680"/>
                <w:tab w:val="clear" w:pos="907"/>
                <w:tab w:val="left" w:pos="1440"/>
                <w:tab w:val="left" w:pos="2160"/>
              </w:tabs>
              <w:spacing w:line="180" w:lineRule="atLeast"/>
              <w:ind w:right="170"/>
              <w:jc w:val="right"/>
              <w:rPr>
                <w:rFonts w:cs="Times New Roman"/>
                <w:sz w:val="22"/>
                <w:szCs w:val="22"/>
              </w:rPr>
            </w:pPr>
          </w:p>
        </w:tc>
      </w:tr>
      <w:tr w:rsidR="00150236" w:rsidRPr="00515545" w14:paraId="7D39B406" w14:textId="77777777" w:rsidTr="002E716C">
        <w:trPr>
          <w:trHeight w:val="260"/>
        </w:trPr>
        <w:tc>
          <w:tcPr>
            <w:tcW w:w="3794" w:type="dxa"/>
          </w:tcPr>
          <w:p w14:paraId="6E465315" w14:textId="0676B0DA"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0"/>
              <w:jc w:val="both"/>
              <w:rPr>
                <w:rFonts w:cs="Times New Roman"/>
                <w:sz w:val="22"/>
                <w:szCs w:val="22"/>
                <w:u w:val="single"/>
              </w:rPr>
            </w:pPr>
            <w:r w:rsidRPr="00515545">
              <w:rPr>
                <w:rFonts w:cs="Times New Roman"/>
                <w:sz w:val="22"/>
                <w:szCs w:val="22"/>
                <w:u w:val="single"/>
              </w:rPr>
              <w:t xml:space="preserve">Three-month periods ended </w:t>
            </w:r>
            <w:r>
              <w:rPr>
                <w:rFonts w:cs="Times New Roman"/>
                <w:sz w:val="22"/>
                <w:szCs w:val="22"/>
                <w:u w:val="single"/>
              </w:rPr>
              <w:t>March 31</w:t>
            </w:r>
          </w:p>
        </w:tc>
        <w:tc>
          <w:tcPr>
            <w:tcW w:w="1247" w:type="dxa"/>
            <w:vAlign w:val="bottom"/>
          </w:tcPr>
          <w:p w14:paraId="1AEE4005" w14:textId="77777777" w:rsidR="00150236" w:rsidRPr="00515545" w:rsidRDefault="00150236" w:rsidP="00150236">
            <w:pPr>
              <w:tabs>
                <w:tab w:val="clear" w:pos="680"/>
                <w:tab w:val="clear" w:pos="907"/>
                <w:tab w:val="left" w:pos="1440"/>
                <w:tab w:val="left" w:pos="2160"/>
              </w:tabs>
              <w:ind w:right="170"/>
              <w:jc w:val="right"/>
              <w:rPr>
                <w:rFonts w:cs="Times New Roman"/>
                <w:sz w:val="22"/>
                <w:szCs w:val="22"/>
              </w:rPr>
            </w:pPr>
          </w:p>
        </w:tc>
        <w:tc>
          <w:tcPr>
            <w:tcW w:w="255" w:type="dxa"/>
            <w:vAlign w:val="bottom"/>
          </w:tcPr>
          <w:p w14:paraId="411ACF2A" w14:textId="77777777" w:rsidR="00150236" w:rsidRPr="00515545" w:rsidRDefault="00150236" w:rsidP="00150236">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3C8A65CF" w14:textId="77777777" w:rsidR="00150236" w:rsidRPr="00515545" w:rsidRDefault="00150236" w:rsidP="00150236">
            <w:pPr>
              <w:tabs>
                <w:tab w:val="clear" w:pos="680"/>
                <w:tab w:val="clear" w:pos="907"/>
                <w:tab w:val="left" w:pos="1440"/>
                <w:tab w:val="left" w:pos="2160"/>
              </w:tabs>
              <w:ind w:right="170"/>
              <w:jc w:val="right"/>
              <w:rPr>
                <w:rFonts w:cs="Times New Roman"/>
                <w:sz w:val="22"/>
                <w:szCs w:val="22"/>
              </w:rPr>
            </w:pPr>
          </w:p>
        </w:tc>
        <w:tc>
          <w:tcPr>
            <w:tcW w:w="255" w:type="dxa"/>
            <w:vAlign w:val="bottom"/>
          </w:tcPr>
          <w:p w14:paraId="24709117" w14:textId="77777777" w:rsidR="00150236" w:rsidRPr="00515545" w:rsidRDefault="00150236" w:rsidP="00150236">
            <w:pPr>
              <w:tabs>
                <w:tab w:val="clear" w:pos="680"/>
                <w:tab w:val="clear" w:pos="907"/>
                <w:tab w:val="left" w:pos="1440"/>
                <w:tab w:val="left" w:pos="2160"/>
              </w:tabs>
              <w:ind w:right="170"/>
              <w:jc w:val="right"/>
              <w:rPr>
                <w:rFonts w:cs="Times New Roman"/>
                <w:color w:val="FF0000"/>
                <w:sz w:val="22"/>
                <w:szCs w:val="22"/>
              </w:rPr>
            </w:pPr>
          </w:p>
        </w:tc>
        <w:tc>
          <w:tcPr>
            <w:tcW w:w="1247" w:type="dxa"/>
            <w:vAlign w:val="bottom"/>
          </w:tcPr>
          <w:p w14:paraId="0D7ADF7F" w14:textId="77777777" w:rsidR="00150236" w:rsidRPr="00515545" w:rsidRDefault="00150236" w:rsidP="00150236">
            <w:pPr>
              <w:tabs>
                <w:tab w:val="clear" w:pos="680"/>
                <w:tab w:val="clear" w:pos="907"/>
                <w:tab w:val="left" w:pos="1440"/>
                <w:tab w:val="left" w:pos="2160"/>
              </w:tabs>
              <w:ind w:right="170"/>
              <w:jc w:val="right"/>
              <w:rPr>
                <w:rFonts w:cs="Times New Roman"/>
                <w:sz w:val="22"/>
                <w:szCs w:val="22"/>
              </w:rPr>
            </w:pPr>
          </w:p>
        </w:tc>
        <w:tc>
          <w:tcPr>
            <w:tcW w:w="255" w:type="dxa"/>
            <w:vAlign w:val="bottom"/>
          </w:tcPr>
          <w:p w14:paraId="3DDCD132" w14:textId="77777777" w:rsidR="00150236" w:rsidRPr="00515545" w:rsidRDefault="00150236" w:rsidP="00150236">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5B523EA2" w14:textId="77777777" w:rsidR="00150236" w:rsidRPr="00515545" w:rsidRDefault="00150236" w:rsidP="00150236">
            <w:pPr>
              <w:tabs>
                <w:tab w:val="clear" w:pos="680"/>
                <w:tab w:val="clear" w:pos="907"/>
                <w:tab w:val="left" w:pos="1440"/>
                <w:tab w:val="left" w:pos="2160"/>
              </w:tabs>
              <w:ind w:right="170"/>
              <w:jc w:val="right"/>
              <w:rPr>
                <w:rFonts w:cs="Times New Roman"/>
                <w:sz w:val="22"/>
                <w:szCs w:val="22"/>
              </w:rPr>
            </w:pPr>
          </w:p>
        </w:tc>
      </w:tr>
      <w:tr w:rsidR="009D40FE" w:rsidRPr="00515545" w14:paraId="1472BD78" w14:textId="77777777" w:rsidTr="002E716C">
        <w:trPr>
          <w:trHeight w:val="260"/>
        </w:trPr>
        <w:tc>
          <w:tcPr>
            <w:tcW w:w="3794" w:type="dxa"/>
            <w:vAlign w:val="bottom"/>
          </w:tcPr>
          <w:p w14:paraId="29BC4EF4" w14:textId="77777777" w:rsidR="009D40FE" w:rsidRPr="00515545" w:rsidRDefault="009D40FE" w:rsidP="009D40FE">
            <w:pPr>
              <w:tabs>
                <w:tab w:val="clear" w:pos="907"/>
                <w:tab w:val="left" w:pos="900"/>
                <w:tab w:val="left" w:pos="1440"/>
                <w:tab w:val="left" w:pos="2160"/>
              </w:tabs>
              <w:ind w:left="-110" w:right="-43"/>
              <w:rPr>
                <w:rFonts w:cs="Times New Roman"/>
                <w:sz w:val="22"/>
                <w:szCs w:val="22"/>
                <w:cs/>
              </w:rPr>
            </w:pPr>
            <w:r w:rsidRPr="00515545">
              <w:rPr>
                <w:rFonts w:cs="Times New Roman"/>
                <w:sz w:val="22"/>
                <w:szCs w:val="22"/>
              </w:rPr>
              <w:t>Bad debt recovery</w:t>
            </w:r>
          </w:p>
        </w:tc>
        <w:tc>
          <w:tcPr>
            <w:tcW w:w="1247" w:type="dxa"/>
            <w:vAlign w:val="bottom"/>
          </w:tcPr>
          <w:p w14:paraId="382DBB63" w14:textId="15715102" w:rsidR="009D40FE" w:rsidRPr="00515545" w:rsidRDefault="00016540"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016540">
              <w:rPr>
                <w:rFonts w:cs="Times New Roman"/>
                <w:sz w:val="22"/>
                <w:szCs w:val="22"/>
              </w:rPr>
              <w:t>25,723</w:t>
            </w:r>
          </w:p>
        </w:tc>
        <w:tc>
          <w:tcPr>
            <w:tcW w:w="255" w:type="dxa"/>
            <w:vAlign w:val="bottom"/>
          </w:tcPr>
          <w:p w14:paraId="4D7A8926" w14:textId="77777777" w:rsidR="009D40FE" w:rsidRPr="00515545" w:rsidRDefault="009D40FE" w:rsidP="009D40FE">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70EC5BE1" w14:textId="2F273440" w:rsidR="009D40FE" w:rsidRPr="003F1627" w:rsidRDefault="009D40FE" w:rsidP="009D40FE">
            <w:pPr>
              <w:tabs>
                <w:tab w:val="clear" w:pos="680"/>
                <w:tab w:val="clear" w:pos="907"/>
                <w:tab w:val="left" w:pos="1440"/>
                <w:tab w:val="left" w:pos="2160"/>
              </w:tabs>
              <w:ind w:right="170"/>
              <w:jc w:val="right"/>
              <w:rPr>
                <w:rFonts w:cstheme="minorBidi"/>
                <w:sz w:val="22"/>
                <w:szCs w:val="22"/>
                <w:cs/>
              </w:rPr>
            </w:pPr>
            <w:r w:rsidRPr="00CD3D76">
              <w:rPr>
                <w:rFonts w:cs="Times New Roman"/>
                <w:sz w:val="22"/>
                <w:szCs w:val="22"/>
              </w:rPr>
              <w:t>43,579</w:t>
            </w:r>
          </w:p>
        </w:tc>
        <w:tc>
          <w:tcPr>
            <w:tcW w:w="255" w:type="dxa"/>
            <w:vAlign w:val="bottom"/>
          </w:tcPr>
          <w:p w14:paraId="368DC837" w14:textId="77777777" w:rsidR="009D40FE" w:rsidRPr="00515545" w:rsidRDefault="009D40FE" w:rsidP="009D40FE">
            <w:pPr>
              <w:tabs>
                <w:tab w:val="clear" w:pos="680"/>
                <w:tab w:val="clear" w:pos="907"/>
                <w:tab w:val="left" w:pos="1440"/>
                <w:tab w:val="left" w:pos="2160"/>
              </w:tabs>
              <w:ind w:right="170"/>
              <w:jc w:val="right"/>
              <w:rPr>
                <w:rFonts w:cs="Times New Roman"/>
                <w:color w:val="FF0000"/>
                <w:sz w:val="22"/>
                <w:szCs w:val="22"/>
              </w:rPr>
            </w:pPr>
          </w:p>
        </w:tc>
        <w:tc>
          <w:tcPr>
            <w:tcW w:w="1247" w:type="dxa"/>
            <w:vAlign w:val="bottom"/>
          </w:tcPr>
          <w:p w14:paraId="7846BB05" w14:textId="6C262038" w:rsidR="009D40FE" w:rsidRPr="00515545" w:rsidRDefault="009D40FE" w:rsidP="009D40FE">
            <w:pPr>
              <w:tabs>
                <w:tab w:val="clear" w:pos="680"/>
                <w:tab w:val="clear" w:pos="907"/>
                <w:tab w:val="left" w:pos="1440"/>
                <w:tab w:val="left" w:pos="2160"/>
              </w:tabs>
              <w:ind w:right="170"/>
              <w:jc w:val="right"/>
              <w:rPr>
                <w:rFonts w:cs="Times New Roman"/>
                <w:sz w:val="22"/>
                <w:szCs w:val="22"/>
              </w:rPr>
            </w:pPr>
            <w:r w:rsidRPr="009D40FE">
              <w:rPr>
                <w:rFonts w:cs="Times New Roman"/>
                <w:sz w:val="22"/>
                <w:szCs w:val="22"/>
              </w:rPr>
              <w:t>15,793</w:t>
            </w:r>
          </w:p>
        </w:tc>
        <w:tc>
          <w:tcPr>
            <w:tcW w:w="255" w:type="dxa"/>
            <w:vAlign w:val="bottom"/>
          </w:tcPr>
          <w:p w14:paraId="4C81B53D" w14:textId="77777777" w:rsidR="009D40FE" w:rsidRPr="00515545" w:rsidRDefault="009D40FE" w:rsidP="009D40FE">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2712B9E8" w14:textId="10F906E6" w:rsidR="009D40FE" w:rsidRPr="00515545" w:rsidRDefault="009D40FE" w:rsidP="009D40FE">
            <w:pPr>
              <w:tabs>
                <w:tab w:val="clear" w:pos="680"/>
                <w:tab w:val="clear" w:pos="907"/>
                <w:tab w:val="left" w:pos="1440"/>
                <w:tab w:val="left" w:pos="2160"/>
              </w:tabs>
              <w:ind w:right="170"/>
              <w:jc w:val="right"/>
              <w:rPr>
                <w:rFonts w:cs="Times New Roman"/>
                <w:sz w:val="22"/>
                <w:szCs w:val="22"/>
              </w:rPr>
            </w:pPr>
            <w:r w:rsidRPr="00197238">
              <w:rPr>
                <w:rFonts w:cs="Times New Roman"/>
                <w:sz w:val="22"/>
                <w:szCs w:val="22"/>
              </w:rPr>
              <w:t>29,523</w:t>
            </w:r>
          </w:p>
        </w:tc>
      </w:tr>
      <w:tr w:rsidR="009D40FE" w:rsidRPr="00515545" w14:paraId="2CFCFD6C" w14:textId="77777777" w:rsidTr="002E716C">
        <w:trPr>
          <w:trHeight w:val="260"/>
        </w:trPr>
        <w:tc>
          <w:tcPr>
            <w:tcW w:w="3794" w:type="dxa"/>
            <w:vAlign w:val="bottom"/>
          </w:tcPr>
          <w:p w14:paraId="10DB6350" w14:textId="77777777" w:rsidR="009D40FE" w:rsidRPr="00515545" w:rsidRDefault="009D40FE" w:rsidP="009D40FE">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Service income</w:t>
            </w:r>
          </w:p>
        </w:tc>
        <w:tc>
          <w:tcPr>
            <w:tcW w:w="1247" w:type="dxa"/>
            <w:vAlign w:val="bottom"/>
          </w:tcPr>
          <w:p w14:paraId="4B7DA8D0" w14:textId="664502BF" w:rsidR="009D40FE" w:rsidRPr="00515545" w:rsidRDefault="00016540"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016540">
              <w:rPr>
                <w:rFonts w:cs="Times New Roman"/>
                <w:sz w:val="22"/>
                <w:szCs w:val="22"/>
              </w:rPr>
              <w:t>10,567</w:t>
            </w:r>
          </w:p>
        </w:tc>
        <w:tc>
          <w:tcPr>
            <w:tcW w:w="255" w:type="dxa"/>
            <w:vAlign w:val="bottom"/>
          </w:tcPr>
          <w:p w14:paraId="2EC2089C" w14:textId="77777777" w:rsidR="009D40FE" w:rsidRPr="00515545" w:rsidRDefault="009D40FE" w:rsidP="009D40FE">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64D1025D" w14:textId="087438B0" w:rsidR="009D40FE" w:rsidRPr="00515545" w:rsidRDefault="009D40FE" w:rsidP="009D40FE">
            <w:pPr>
              <w:tabs>
                <w:tab w:val="clear" w:pos="680"/>
                <w:tab w:val="clear" w:pos="907"/>
                <w:tab w:val="left" w:pos="1440"/>
                <w:tab w:val="left" w:pos="2160"/>
              </w:tabs>
              <w:ind w:right="170"/>
              <w:jc w:val="right"/>
              <w:rPr>
                <w:rFonts w:cs="Times New Roman"/>
                <w:sz w:val="22"/>
                <w:szCs w:val="22"/>
              </w:rPr>
            </w:pPr>
            <w:r w:rsidRPr="001B67AE">
              <w:rPr>
                <w:rFonts w:cs="Times New Roman"/>
                <w:sz w:val="22"/>
                <w:szCs w:val="22"/>
              </w:rPr>
              <w:t>4,764</w:t>
            </w:r>
          </w:p>
        </w:tc>
        <w:tc>
          <w:tcPr>
            <w:tcW w:w="255" w:type="dxa"/>
            <w:vAlign w:val="bottom"/>
          </w:tcPr>
          <w:p w14:paraId="4154A4BE" w14:textId="77777777" w:rsidR="009D40FE" w:rsidRPr="00515545" w:rsidRDefault="009D40FE" w:rsidP="009D40FE">
            <w:pPr>
              <w:tabs>
                <w:tab w:val="clear" w:pos="680"/>
                <w:tab w:val="clear" w:pos="907"/>
                <w:tab w:val="left" w:pos="1440"/>
                <w:tab w:val="left" w:pos="2160"/>
              </w:tabs>
              <w:ind w:right="170"/>
              <w:jc w:val="right"/>
              <w:rPr>
                <w:rFonts w:cs="Times New Roman"/>
                <w:color w:val="FF0000"/>
                <w:sz w:val="22"/>
                <w:szCs w:val="22"/>
              </w:rPr>
            </w:pPr>
          </w:p>
        </w:tc>
        <w:tc>
          <w:tcPr>
            <w:tcW w:w="1247" w:type="dxa"/>
            <w:vAlign w:val="bottom"/>
          </w:tcPr>
          <w:p w14:paraId="6740E9A2" w14:textId="0DAF0633" w:rsidR="009D40FE" w:rsidRPr="00515545" w:rsidRDefault="009D40FE" w:rsidP="009D40FE">
            <w:pPr>
              <w:tabs>
                <w:tab w:val="clear" w:pos="680"/>
                <w:tab w:val="clear" w:pos="907"/>
                <w:tab w:val="left" w:pos="1440"/>
                <w:tab w:val="left" w:pos="2160"/>
              </w:tabs>
              <w:ind w:right="170"/>
              <w:jc w:val="right"/>
              <w:rPr>
                <w:rFonts w:cs="Times New Roman"/>
                <w:sz w:val="22"/>
                <w:szCs w:val="22"/>
              </w:rPr>
            </w:pPr>
            <w:r w:rsidRPr="009D40FE">
              <w:rPr>
                <w:rFonts w:cs="Times New Roman"/>
                <w:sz w:val="22"/>
                <w:szCs w:val="22"/>
              </w:rPr>
              <w:t>9,263</w:t>
            </w:r>
          </w:p>
        </w:tc>
        <w:tc>
          <w:tcPr>
            <w:tcW w:w="255" w:type="dxa"/>
            <w:vAlign w:val="bottom"/>
          </w:tcPr>
          <w:p w14:paraId="404FD92C" w14:textId="77777777" w:rsidR="009D40FE" w:rsidRPr="00515545" w:rsidRDefault="009D40FE" w:rsidP="009D40FE">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524B4759" w14:textId="250D1C7B" w:rsidR="009D40FE" w:rsidRPr="00515545" w:rsidRDefault="009D40FE" w:rsidP="009D40FE">
            <w:pPr>
              <w:tabs>
                <w:tab w:val="clear" w:pos="680"/>
                <w:tab w:val="clear" w:pos="907"/>
                <w:tab w:val="left" w:pos="1440"/>
                <w:tab w:val="left" w:pos="2160"/>
              </w:tabs>
              <w:ind w:right="170"/>
              <w:jc w:val="right"/>
              <w:rPr>
                <w:rFonts w:cs="Times New Roman"/>
                <w:sz w:val="22"/>
                <w:szCs w:val="22"/>
              </w:rPr>
            </w:pPr>
            <w:r w:rsidRPr="001B67AE">
              <w:rPr>
                <w:rFonts w:cs="Times New Roman"/>
                <w:sz w:val="22"/>
                <w:szCs w:val="22"/>
              </w:rPr>
              <w:t>4,19</w:t>
            </w:r>
            <w:r>
              <w:rPr>
                <w:rFonts w:cs="Times New Roman"/>
                <w:sz w:val="22"/>
                <w:szCs w:val="22"/>
              </w:rPr>
              <w:t>1</w:t>
            </w:r>
          </w:p>
        </w:tc>
      </w:tr>
      <w:tr w:rsidR="009D40FE" w:rsidRPr="00515545" w14:paraId="730E9951" w14:textId="77777777" w:rsidTr="002E716C">
        <w:trPr>
          <w:trHeight w:val="260"/>
        </w:trPr>
        <w:tc>
          <w:tcPr>
            <w:tcW w:w="3794" w:type="dxa"/>
            <w:vAlign w:val="bottom"/>
          </w:tcPr>
          <w:p w14:paraId="0092D4C8" w14:textId="77777777" w:rsidR="009D40FE" w:rsidRPr="00515545" w:rsidRDefault="009D40FE" w:rsidP="009D40FE">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Engagement fee income</w:t>
            </w:r>
          </w:p>
        </w:tc>
        <w:tc>
          <w:tcPr>
            <w:tcW w:w="1247" w:type="dxa"/>
            <w:vAlign w:val="bottom"/>
          </w:tcPr>
          <w:p w14:paraId="1BF9A725" w14:textId="153BAEB6" w:rsidR="009D40FE" w:rsidRPr="00515545" w:rsidRDefault="00016540"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016540">
              <w:rPr>
                <w:rFonts w:cs="Times New Roman"/>
                <w:sz w:val="22"/>
                <w:szCs w:val="22"/>
              </w:rPr>
              <w:t>24,773</w:t>
            </w:r>
          </w:p>
        </w:tc>
        <w:tc>
          <w:tcPr>
            <w:tcW w:w="255" w:type="dxa"/>
            <w:vAlign w:val="bottom"/>
          </w:tcPr>
          <w:p w14:paraId="538DE98B" w14:textId="77777777" w:rsidR="009D40FE" w:rsidRPr="00515545" w:rsidRDefault="009D40FE" w:rsidP="009D40FE">
            <w:pPr>
              <w:tabs>
                <w:tab w:val="clear" w:pos="680"/>
                <w:tab w:val="clear" w:pos="907"/>
              </w:tabs>
              <w:ind w:right="170"/>
              <w:jc w:val="right"/>
              <w:rPr>
                <w:rFonts w:cs="Times New Roman"/>
                <w:color w:val="FF0000"/>
                <w:sz w:val="22"/>
                <w:szCs w:val="22"/>
              </w:rPr>
            </w:pPr>
          </w:p>
        </w:tc>
        <w:tc>
          <w:tcPr>
            <w:tcW w:w="1248" w:type="dxa"/>
            <w:vAlign w:val="bottom"/>
          </w:tcPr>
          <w:p w14:paraId="06455A32" w14:textId="7F8A3E3A" w:rsidR="009D40FE" w:rsidRPr="00515545" w:rsidRDefault="009D40FE" w:rsidP="009D40FE">
            <w:pPr>
              <w:tabs>
                <w:tab w:val="clear" w:pos="680"/>
                <w:tab w:val="clear" w:pos="907"/>
              </w:tabs>
              <w:ind w:right="170"/>
              <w:jc w:val="right"/>
              <w:rPr>
                <w:rFonts w:cs="Times New Roman"/>
                <w:sz w:val="22"/>
                <w:szCs w:val="22"/>
              </w:rPr>
            </w:pPr>
            <w:r w:rsidRPr="00CD3D76">
              <w:rPr>
                <w:rFonts w:cs="Times New Roman"/>
                <w:sz w:val="22"/>
                <w:szCs w:val="22"/>
              </w:rPr>
              <w:t>28,396</w:t>
            </w:r>
          </w:p>
        </w:tc>
        <w:tc>
          <w:tcPr>
            <w:tcW w:w="255" w:type="dxa"/>
            <w:vAlign w:val="bottom"/>
          </w:tcPr>
          <w:p w14:paraId="2DA1E01F" w14:textId="77777777" w:rsidR="009D40FE" w:rsidRPr="00515545" w:rsidRDefault="009D40FE" w:rsidP="009D40FE">
            <w:pPr>
              <w:tabs>
                <w:tab w:val="clear" w:pos="680"/>
                <w:tab w:val="clear" w:pos="907"/>
              </w:tabs>
              <w:ind w:right="170"/>
              <w:jc w:val="right"/>
              <w:rPr>
                <w:rFonts w:cs="Times New Roman"/>
                <w:color w:val="FF0000"/>
                <w:sz w:val="22"/>
                <w:szCs w:val="22"/>
              </w:rPr>
            </w:pPr>
          </w:p>
        </w:tc>
        <w:tc>
          <w:tcPr>
            <w:tcW w:w="1247" w:type="dxa"/>
            <w:vAlign w:val="bottom"/>
          </w:tcPr>
          <w:p w14:paraId="361FC254" w14:textId="0E8D7DC4" w:rsidR="009D40FE" w:rsidRPr="00515545" w:rsidRDefault="009D40FE" w:rsidP="009D40FE">
            <w:pPr>
              <w:tabs>
                <w:tab w:val="clear" w:pos="680"/>
                <w:tab w:val="clear" w:pos="907"/>
                <w:tab w:val="left" w:pos="1440"/>
                <w:tab w:val="left" w:pos="2160"/>
              </w:tabs>
              <w:ind w:right="170"/>
              <w:jc w:val="right"/>
              <w:rPr>
                <w:rFonts w:cs="Times New Roman"/>
                <w:sz w:val="22"/>
                <w:szCs w:val="22"/>
              </w:rPr>
            </w:pPr>
            <w:r w:rsidRPr="009D40FE">
              <w:rPr>
                <w:rFonts w:cs="Times New Roman"/>
                <w:sz w:val="22"/>
                <w:szCs w:val="22"/>
              </w:rPr>
              <w:t>31</w:t>
            </w:r>
          </w:p>
        </w:tc>
        <w:tc>
          <w:tcPr>
            <w:tcW w:w="255" w:type="dxa"/>
            <w:vAlign w:val="bottom"/>
          </w:tcPr>
          <w:p w14:paraId="7B6EEBC6" w14:textId="77777777" w:rsidR="009D40FE" w:rsidRPr="00515545" w:rsidRDefault="009D40FE" w:rsidP="009D40FE">
            <w:pPr>
              <w:tabs>
                <w:tab w:val="clear" w:pos="680"/>
                <w:tab w:val="clear" w:pos="907"/>
              </w:tabs>
              <w:ind w:right="170"/>
              <w:jc w:val="right"/>
              <w:rPr>
                <w:rFonts w:cs="Times New Roman"/>
                <w:color w:val="FF0000"/>
                <w:sz w:val="22"/>
                <w:szCs w:val="22"/>
              </w:rPr>
            </w:pPr>
          </w:p>
        </w:tc>
        <w:tc>
          <w:tcPr>
            <w:tcW w:w="1248" w:type="dxa"/>
            <w:vAlign w:val="bottom"/>
          </w:tcPr>
          <w:p w14:paraId="69581445" w14:textId="4219B661" w:rsidR="009D40FE" w:rsidRPr="00515545" w:rsidRDefault="009D40FE" w:rsidP="009D40FE">
            <w:pPr>
              <w:tabs>
                <w:tab w:val="clear" w:pos="680"/>
                <w:tab w:val="clear" w:pos="907"/>
              </w:tabs>
              <w:ind w:right="170"/>
              <w:jc w:val="right"/>
              <w:rPr>
                <w:rFonts w:cs="Times New Roman"/>
                <w:sz w:val="22"/>
                <w:szCs w:val="22"/>
              </w:rPr>
            </w:pPr>
            <w:r w:rsidRPr="00197238">
              <w:rPr>
                <w:rFonts w:cs="Times New Roman"/>
                <w:sz w:val="22"/>
                <w:szCs w:val="22"/>
              </w:rPr>
              <w:t>780</w:t>
            </w:r>
          </w:p>
        </w:tc>
      </w:tr>
      <w:tr w:rsidR="009D40FE" w:rsidRPr="00515545" w14:paraId="71A1DED1" w14:textId="77777777" w:rsidTr="002E716C">
        <w:trPr>
          <w:trHeight w:val="260"/>
        </w:trPr>
        <w:tc>
          <w:tcPr>
            <w:tcW w:w="3794" w:type="dxa"/>
            <w:vAlign w:val="bottom"/>
          </w:tcPr>
          <w:p w14:paraId="121CBB1B" w14:textId="77777777" w:rsidR="009D40FE" w:rsidRPr="00515545" w:rsidRDefault="009D40FE" w:rsidP="009D40FE">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Collection fee income</w:t>
            </w:r>
          </w:p>
        </w:tc>
        <w:tc>
          <w:tcPr>
            <w:tcW w:w="1247" w:type="dxa"/>
            <w:vAlign w:val="bottom"/>
          </w:tcPr>
          <w:p w14:paraId="7342A5E4" w14:textId="370C1168" w:rsidR="009D40FE" w:rsidRPr="00515545" w:rsidRDefault="00016540"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016540">
              <w:rPr>
                <w:rFonts w:cs="Times New Roman"/>
                <w:sz w:val="22"/>
                <w:szCs w:val="22"/>
              </w:rPr>
              <w:t>3,031</w:t>
            </w:r>
          </w:p>
        </w:tc>
        <w:tc>
          <w:tcPr>
            <w:tcW w:w="255" w:type="dxa"/>
            <w:vAlign w:val="bottom"/>
          </w:tcPr>
          <w:p w14:paraId="5EE306AD" w14:textId="77777777" w:rsidR="009D40FE" w:rsidRPr="00515545" w:rsidRDefault="009D40FE" w:rsidP="009D40FE">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4683F596" w14:textId="1D2DE599" w:rsidR="009D40FE" w:rsidRPr="00515545" w:rsidRDefault="009D40FE" w:rsidP="009D40FE">
            <w:pPr>
              <w:tabs>
                <w:tab w:val="clear" w:pos="680"/>
                <w:tab w:val="clear" w:pos="907"/>
              </w:tabs>
              <w:ind w:right="170"/>
              <w:jc w:val="right"/>
              <w:rPr>
                <w:rFonts w:cs="Times New Roman"/>
                <w:sz w:val="22"/>
                <w:szCs w:val="22"/>
              </w:rPr>
            </w:pPr>
            <w:r w:rsidRPr="00CD3D76">
              <w:rPr>
                <w:rFonts w:cs="Times New Roman"/>
                <w:sz w:val="22"/>
                <w:szCs w:val="22"/>
              </w:rPr>
              <w:t>5,293</w:t>
            </w:r>
          </w:p>
        </w:tc>
        <w:tc>
          <w:tcPr>
            <w:tcW w:w="255" w:type="dxa"/>
            <w:vAlign w:val="bottom"/>
          </w:tcPr>
          <w:p w14:paraId="4F71540F" w14:textId="77777777" w:rsidR="009D40FE" w:rsidRPr="00515545" w:rsidRDefault="009D40FE" w:rsidP="009D40FE">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49B291C0" w14:textId="651E7442" w:rsidR="009D40FE" w:rsidRPr="00515545" w:rsidRDefault="009D40FE" w:rsidP="009D40FE">
            <w:pPr>
              <w:tabs>
                <w:tab w:val="clear" w:pos="680"/>
                <w:tab w:val="clear" w:pos="907"/>
                <w:tab w:val="left" w:pos="1440"/>
                <w:tab w:val="left" w:pos="2160"/>
              </w:tabs>
              <w:ind w:right="170"/>
              <w:jc w:val="right"/>
              <w:rPr>
                <w:rFonts w:cs="Times New Roman"/>
                <w:sz w:val="22"/>
                <w:szCs w:val="22"/>
              </w:rPr>
            </w:pPr>
            <w:r w:rsidRPr="009D40FE">
              <w:rPr>
                <w:rFonts w:cs="Times New Roman"/>
                <w:sz w:val="22"/>
                <w:szCs w:val="22"/>
              </w:rPr>
              <w:t>2,110</w:t>
            </w:r>
          </w:p>
        </w:tc>
        <w:tc>
          <w:tcPr>
            <w:tcW w:w="255" w:type="dxa"/>
            <w:vAlign w:val="bottom"/>
          </w:tcPr>
          <w:p w14:paraId="628E4578" w14:textId="77777777" w:rsidR="009D40FE" w:rsidRPr="00515545" w:rsidRDefault="009D40FE" w:rsidP="009D40FE">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070BFAD1" w14:textId="3023265D" w:rsidR="009D40FE" w:rsidRPr="00515545" w:rsidRDefault="009D40FE" w:rsidP="009D40FE">
            <w:pPr>
              <w:tabs>
                <w:tab w:val="clear" w:pos="680"/>
                <w:tab w:val="clear" w:pos="907"/>
              </w:tabs>
              <w:ind w:right="170"/>
              <w:jc w:val="right"/>
              <w:rPr>
                <w:rFonts w:cs="Times New Roman"/>
                <w:sz w:val="22"/>
                <w:szCs w:val="22"/>
              </w:rPr>
            </w:pPr>
            <w:r w:rsidRPr="00197238">
              <w:rPr>
                <w:rFonts w:cs="Times New Roman"/>
                <w:sz w:val="22"/>
                <w:szCs w:val="22"/>
              </w:rPr>
              <w:t>4,639</w:t>
            </w:r>
          </w:p>
        </w:tc>
      </w:tr>
      <w:tr w:rsidR="009D40FE" w:rsidRPr="00515545" w14:paraId="170CD3DA" w14:textId="77777777" w:rsidTr="002E716C">
        <w:trPr>
          <w:trHeight w:val="260"/>
        </w:trPr>
        <w:tc>
          <w:tcPr>
            <w:tcW w:w="3794" w:type="dxa"/>
            <w:vAlign w:val="bottom"/>
          </w:tcPr>
          <w:p w14:paraId="69EDEF49" w14:textId="77777777" w:rsidR="009D40FE" w:rsidRPr="00515545" w:rsidRDefault="009D40FE" w:rsidP="009D40FE">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Delay payment fee income</w:t>
            </w:r>
          </w:p>
        </w:tc>
        <w:tc>
          <w:tcPr>
            <w:tcW w:w="1247" w:type="dxa"/>
            <w:vAlign w:val="bottom"/>
          </w:tcPr>
          <w:p w14:paraId="6801AAFE" w14:textId="0C4B97E3" w:rsidR="009D40FE" w:rsidRPr="00515545" w:rsidRDefault="00016540"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016540">
              <w:rPr>
                <w:rFonts w:cs="Times New Roman"/>
                <w:sz w:val="22"/>
                <w:szCs w:val="22"/>
              </w:rPr>
              <w:t>2,167</w:t>
            </w:r>
          </w:p>
        </w:tc>
        <w:tc>
          <w:tcPr>
            <w:tcW w:w="255" w:type="dxa"/>
            <w:vAlign w:val="bottom"/>
          </w:tcPr>
          <w:p w14:paraId="2309CC8F" w14:textId="77777777" w:rsidR="009D40FE" w:rsidRPr="00515545" w:rsidRDefault="009D40FE" w:rsidP="009D40FE">
            <w:pPr>
              <w:tabs>
                <w:tab w:val="clear" w:pos="680"/>
                <w:tab w:val="clear" w:pos="907"/>
              </w:tabs>
              <w:ind w:right="170"/>
              <w:jc w:val="right"/>
              <w:rPr>
                <w:rFonts w:cs="Times New Roman"/>
                <w:color w:val="FF0000"/>
                <w:sz w:val="22"/>
                <w:szCs w:val="22"/>
              </w:rPr>
            </w:pPr>
          </w:p>
        </w:tc>
        <w:tc>
          <w:tcPr>
            <w:tcW w:w="1248" w:type="dxa"/>
            <w:vAlign w:val="bottom"/>
          </w:tcPr>
          <w:p w14:paraId="49F94E35" w14:textId="66AFDEBD" w:rsidR="009D40FE" w:rsidRPr="00515545" w:rsidRDefault="009D40FE" w:rsidP="009D40FE">
            <w:pPr>
              <w:tabs>
                <w:tab w:val="clear" w:pos="680"/>
                <w:tab w:val="clear" w:pos="907"/>
              </w:tabs>
              <w:ind w:right="170"/>
              <w:jc w:val="right"/>
              <w:rPr>
                <w:rFonts w:cs="Times New Roman"/>
                <w:sz w:val="22"/>
                <w:szCs w:val="22"/>
              </w:rPr>
            </w:pPr>
            <w:r w:rsidRPr="001B67AE">
              <w:rPr>
                <w:rFonts w:cs="Times New Roman"/>
                <w:sz w:val="22"/>
                <w:szCs w:val="22"/>
              </w:rPr>
              <w:t>3,828</w:t>
            </w:r>
          </w:p>
        </w:tc>
        <w:tc>
          <w:tcPr>
            <w:tcW w:w="255" w:type="dxa"/>
            <w:vAlign w:val="bottom"/>
          </w:tcPr>
          <w:p w14:paraId="7C3A334C" w14:textId="77777777" w:rsidR="009D40FE" w:rsidRPr="00515545" w:rsidRDefault="009D40FE" w:rsidP="009D40FE">
            <w:pPr>
              <w:tabs>
                <w:tab w:val="clear" w:pos="680"/>
                <w:tab w:val="clear" w:pos="907"/>
              </w:tabs>
              <w:ind w:right="170"/>
              <w:jc w:val="right"/>
              <w:rPr>
                <w:rFonts w:cs="Times New Roman"/>
                <w:color w:val="FF0000"/>
                <w:sz w:val="22"/>
                <w:szCs w:val="22"/>
              </w:rPr>
            </w:pPr>
          </w:p>
        </w:tc>
        <w:tc>
          <w:tcPr>
            <w:tcW w:w="1247" w:type="dxa"/>
            <w:vAlign w:val="bottom"/>
          </w:tcPr>
          <w:p w14:paraId="5FCEE7F6" w14:textId="5C5F00AF" w:rsidR="009D40FE" w:rsidRPr="00515545" w:rsidRDefault="009D40FE" w:rsidP="009D40FE">
            <w:pPr>
              <w:tabs>
                <w:tab w:val="clear" w:pos="680"/>
                <w:tab w:val="clear" w:pos="907"/>
                <w:tab w:val="left" w:pos="1440"/>
                <w:tab w:val="left" w:pos="2160"/>
              </w:tabs>
              <w:ind w:right="170"/>
              <w:jc w:val="right"/>
              <w:rPr>
                <w:rFonts w:cs="Times New Roman"/>
                <w:sz w:val="22"/>
                <w:szCs w:val="22"/>
              </w:rPr>
            </w:pPr>
            <w:r w:rsidRPr="009D40FE">
              <w:rPr>
                <w:rFonts w:cs="Times New Roman"/>
                <w:sz w:val="22"/>
                <w:szCs w:val="22"/>
              </w:rPr>
              <w:t>849</w:t>
            </w:r>
          </w:p>
        </w:tc>
        <w:tc>
          <w:tcPr>
            <w:tcW w:w="255" w:type="dxa"/>
            <w:vAlign w:val="bottom"/>
          </w:tcPr>
          <w:p w14:paraId="1FA5C43A" w14:textId="77777777" w:rsidR="009D40FE" w:rsidRPr="00515545" w:rsidRDefault="009D40FE" w:rsidP="009D40FE">
            <w:pPr>
              <w:tabs>
                <w:tab w:val="clear" w:pos="680"/>
                <w:tab w:val="clear" w:pos="907"/>
              </w:tabs>
              <w:ind w:right="170"/>
              <w:jc w:val="right"/>
              <w:rPr>
                <w:rFonts w:cs="Times New Roman"/>
                <w:color w:val="FF0000"/>
                <w:sz w:val="22"/>
                <w:szCs w:val="22"/>
              </w:rPr>
            </w:pPr>
          </w:p>
        </w:tc>
        <w:tc>
          <w:tcPr>
            <w:tcW w:w="1248" w:type="dxa"/>
            <w:vAlign w:val="bottom"/>
          </w:tcPr>
          <w:p w14:paraId="3565A236" w14:textId="0600AAF0" w:rsidR="009D40FE" w:rsidRPr="00515545" w:rsidRDefault="009D40FE" w:rsidP="009D40FE">
            <w:pPr>
              <w:tabs>
                <w:tab w:val="clear" w:pos="680"/>
                <w:tab w:val="clear" w:pos="907"/>
              </w:tabs>
              <w:ind w:right="170"/>
              <w:jc w:val="right"/>
              <w:rPr>
                <w:rFonts w:cs="Times New Roman"/>
                <w:sz w:val="22"/>
                <w:szCs w:val="22"/>
              </w:rPr>
            </w:pPr>
            <w:r w:rsidRPr="001B67AE">
              <w:rPr>
                <w:rFonts w:cs="Times New Roman"/>
                <w:sz w:val="22"/>
                <w:szCs w:val="22"/>
              </w:rPr>
              <w:t>1,781</w:t>
            </w:r>
          </w:p>
        </w:tc>
      </w:tr>
      <w:tr w:rsidR="009D40FE" w:rsidRPr="00515545" w14:paraId="1B1B9A21" w14:textId="77777777" w:rsidTr="002E716C">
        <w:trPr>
          <w:trHeight w:val="260"/>
        </w:trPr>
        <w:tc>
          <w:tcPr>
            <w:tcW w:w="3794" w:type="dxa"/>
            <w:vAlign w:val="bottom"/>
          </w:tcPr>
          <w:p w14:paraId="62280AB1" w14:textId="77777777" w:rsidR="009D40FE" w:rsidRPr="00515545" w:rsidRDefault="009D40FE" w:rsidP="009D40FE">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Service charge income</w:t>
            </w:r>
          </w:p>
        </w:tc>
        <w:tc>
          <w:tcPr>
            <w:tcW w:w="1247" w:type="dxa"/>
            <w:vAlign w:val="bottom"/>
          </w:tcPr>
          <w:p w14:paraId="352F007E" w14:textId="2C6FAE0E" w:rsidR="009D40FE" w:rsidRPr="00515545" w:rsidRDefault="00016540"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sidRPr="00016540">
              <w:rPr>
                <w:rFonts w:cs="Times New Roman"/>
                <w:sz w:val="22"/>
                <w:szCs w:val="22"/>
              </w:rPr>
              <w:t>928</w:t>
            </w:r>
          </w:p>
        </w:tc>
        <w:tc>
          <w:tcPr>
            <w:tcW w:w="255" w:type="dxa"/>
            <w:vAlign w:val="bottom"/>
          </w:tcPr>
          <w:p w14:paraId="6732B398" w14:textId="77777777" w:rsidR="009D40FE" w:rsidRPr="00515545" w:rsidRDefault="009D40FE" w:rsidP="009D40FE">
            <w:pPr>
              <w:tabs>
                <w:tab w:val="clear" w:pos="680"/>
                <w:tab w:val="clear" w:pos="907"/>
              </w:tabs>
              <w:ind w:right="170"/>
              <w:jc w:val="right"/>
              <w:rPr>
                <w:rFonts w:cs="Times New Roman"/>
                <w:color w:val="FF0000"/>
                <w:sz w:val="22"/>
                <w:szCs w:val="22"/>
              </w:rPr>
            </w:pPr>
          </w:p>
        </w:tc>
        <w:tc>
          <w:tcPr>
            <w:tcW w:w="1248" w:type="dxa"/>
            <w:vAlign w:val="bottom"/>
          </w:tcPr>
          <w:p w14:paraId="1F20B58C" w14:textId="34524837" w:rsidR="009D40FE" w:rsidRPr="00515545" w:rsidRDefault="009D40FE" w:rsidP="009D40FE">
            <w:pPr>
              <w:tabs>
                <w:tab w:val="clear" w:pos="680"/>
                <w:tab w:val="clear" w:pos="907"/>
              </w:tabs>
              <w:ind w:right="170"/>
              <w:jc w:val="right"/>
              <w:rPr>
                <w:rFonts w:cs="Times New Roman"/>
                <w:sz w:val="22"/>
                <w:szCs w:val="22"/>
              </w:rPr>
            </w:pPr>
            <w:r w:rsidRPr="00197238">
              <w:rPr>
                <w:rFonts w:cs="Times New Roman"/>
                <w:sz w:val="22"/>
                <w:szCs w:val="22"/>
              </w:rPr>
              <w:t>1,786</w:t>
            </w:r>
          </w:p>
        </w:tc>
        <w:tc>
          <w:tcPr>
            <w:tcW w:w="255" w:type="dxa"/>
            <w:vAlign w:val="bottom"/>
          </w:tcPr>
          <w:p w14:paraId="44E181D8" w14:textId="77777777" w:rsidR="009D40FE" w:rsidRPr="00515545" w:rsidRDefault="009D40FE" w:rsidP="009D40FE">
            <w:pPr>
              <w:tabs>
                <w:tab w:val="clear" w:pos="680"/>
                <w:tab w:val="clear" w:pos="907"/>
              </w:tabs>
              <w:ind w:right="170"/>
              <w:jc w:val="right"/>
              <w:rPr>
                <w:rFonts w:cs="Times New Roman"/>
                <w:color w:val="FF0000"/>
                <w:sz w:val="22"/>
                <w:szCs w:val="22"/>
              </w:rPr>
            </w:pPr>
          </w:p>
        </w:tc>
        <w:tc>
          <w:tcPr>
            <w:tcW w:w="1247" w:type="dxa"/>
            <w:vAlign w:val="bottom"/>
          </w:tcPr>
          <w:p w14:paraId="1A3F07F9" w14:textId="43AA2B51" w:rsidR="009D40FE" w:rsidRPr="00515545" w:rsidRDefault="009D40FE" w:rsidP="009D40FE">
            <w:pPr>
              <w:tabs>
                <w:tab w:val="clear" w:pos="680"/>
                <w:tab w:val="clear" w:pos="907"/>
                <w:tab w:val="left" w:pos="1440"/>
                <w:tab w:val="left" w:pos="2160"/>
              </w:tabs>
              <w:ind w:right="170"/>
              <w:jc w:val="right"/>
              <w:rPr>
                <w:rFonts w:cs="Times New Roman"/>
                <w:sz w:val="22"/>
                <w:szCs w:val="22"/>
              </w:rPr>
            </w:pPr>
            <w:r w:rsidRPr="009D40FE">
              <w:rPr>
                <w:rFonts w:cs="Times New Roman"/>
                <w:sz w:val="22"/>
                <w:szCs w:val="22"/>
              </w:rPr>
              <w:t>909</w:t>
            </w:r>
          </w:p>
        </w:tc>
        <w:tc>
          <w:tcPr>
            <w:tcW w:w="255" w:type="dxa"/>
            <w:vAlign w:val="bottom"/>
          </w:tcPr>
          <w:p w14:paraId="7F21A063" w14:textId="77777777" w:rsidR="009D40FE" w:rsidRPr="00515545" w:rsidRDefault="009D40FE" w:rsidP="009D40FE">
            <w:pPr>
              <w:tabs>
                <w:tab w:val="clear" w:pos="680"/>
                <w:tab w:val="clear" w:pos="907"/>
              </w:tabs>
              <w:ind w:right="170"/>
              <w:jc w:val="right"/>
              <w:rPr>
                <w:rFonts w:cs="Times New Roman"/>
                <w:color w:val="FF0000"/>
                <w:sz w:val="22"/>
                <w:szCs w:val="22"/>
              </w:rPr>
            </w:pPr>
          </w:p>
        </w:tc>
        <w:tc>
          <w:tcPr>
            <w:tcW w:w="1248" w:type="dxa"/>
            <w:vAlign w:val="bottom"/>
          </w:tcPr>
          <w:p w14:paraId="4812FA5D" w14:textId="418A2B3D" w:rsidR="009D40FE" w:rsidRPr="00515545" w:rsidRDefault="009D40FE" w:rsidP="009D40FE">
            <w:pPr>
              <w:tabs>
                <w:tab w:val="clear" w:pos="680"/>
                <w:tab w:val="clear" w:pos="907"/>
              </w:tabs>
              <w:ind w:right="170"/>
              <w:jc w:val="right"/>
              <w:rPr>
                <w:rFonts w:cs="Times New Roman"/>
                <w:sz w:val="22"/>
                <w:szCs w:val="22"/>
              </w:rPr>
            </w:pPr>
            <w:r w:rsidRPr="00197238">
              <w:rPr>
                <w:rFonts w:cs="Times New Roman"/>
                <w:sz w:val="22"/>
                <w:szCs w:val="22"/>
              </w:rPr>
              <w:t>1,769</w:t>
            </w:r>
          </w:p>
        </w:tc>
      </w:tr>
      <w:tr w:rsidR="009D40FE" w:rsidRPr="00515545" w14:paraId="6CE4E350" w14:textId="77777777" w:rsidTr="002E716C">
        <w:trPr>
          <w:trHeight w:val="260"/>
        </w:trPr>
        <w:tc>
          <w:tcPr>
            <w:tcW w:w="3794" w:type="dxa"/>
            <w:vAlign w:val="bottom"/>
          </w:tcPr>
          <w:p w14:paraId="0CF49D63" w14:textId="77777777" w:rsidR="009D40FE" w:rsidRPr="00515545" w:rsidRDefault="009D40FE" w:rsidP="009D40FE">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Management fee income</w:t>
            </w:r>
          </w:p>
        </w:tc>
        <w:tc>
          <w:tcPr>
            <w:tcW w:w="1247" w:type="dxa"/>
            <w:vAlign w:val="bottom"/>
          </w:tcPr>
          <w:p w14:paraId="1F4697B0" w14:textId="70612E0A" w:rsidR="009D40FE" w:rsidRPr="00515545" w:rsidRDefault="00016540"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016540">
              <w:rPr>
                <w:rFonts w:cs="Times New Roman"/>
                <w:sz w:val="22"/>
                <w:szCs w:val="22"/>
              </w:rPr>
              <w:t>-</w:t>
            </w:r>
          </w:p>
        </w:tc>
        <w:tc>
          <w:tcPr>
            <w:tcW w:w="255" w:type="dxa"/>
            <w:vAlign w:val="bottom"/>
          </w:tcPr>
          <w:p w14:paraId="723601AB" w14:textId="77777777" w:rsidR="009D40FE" w:rsidRPr="00515545" w:rsidRDefault="009D40FE" w:rsidP="009D40FE">
            <w:pPr>
              <w:tabs>
                <w:tab w:val="clear" w:pos="680"/>
                <w:tab w:val="clear" w:pos="907"/>
              </w:tabs>
              <w:ind w:right="170"/>
              <w:jc w:val="right"/>
              <w:rPr>
                <w:rFonts w:cs="Times New Roman"/>
                <w:color w:val="FF0000"/>
                <w:sz w:val="22"/>
                <w:szCs w:val="22"/>
              </w:rPr>
            </w:pPr>
          </w:p>
        </w:tc>
        <w:tc>
          <w:tcPr>
            <w:tcW w:w="1248" w:type="dxa"/>
            <w:vAlign w:val="bottom"/>
          </w:tcPr>
          <w:p w14:paraId="1CEAE8F2" w14:textId="202D1F83" w:rsidR="009D40FE" w:rsidRPr="00515545" w:rsidRDefault="009D40FE"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E706E0">
              <w:rPr>
                <w:rFonts w:cs="Times New Roman"/>
                <w:sz w:val="22"/>
                <w:szCs w:val="22"/>
              </w:rPr>
              <w:t>-</w:t>
            </w:r>
          </w:p>
        </w:tc>
        <w:tc>
          <w:tcPr>
            <w:tcW w:w="255" w:type="dxa"/>
            <w:vAlign w:val="bottom"/>
          </w:tcPr>
          <w:p w14:paraId="7AF74E13" w14:textId="77777777" w:rsidR="009D40FE" w:rsidRPr="00515545" w:rsidRDefault="009D40FE" w:rsidP="009D40FE">
            <w:pPr>
              <w:tabs>
                <w:tab w:val="clear" w:pos="680"/>
                <w:tab w:val="clear" w:pos="907"/>
              </w:tabs>
              <w:ind w:right="170"/>
              <w:jc w:val="right"/>
              <w:rPr>
                <w:rFonts w:cs="Times New Roman"/>
                <w:color w:val="FF0000"/>
                <w:sz w:val="22"/>
                <w:szCs w:val="22"/>
              </w:rPr>
            </w:pPr>
          </w:p>
        </w:tc>
        <w:tc>
          <w:tcPr>
            <w:tcW w:w="1247" w:type="dxa"/>
            <w:vAlign w:val="bottom"/>
          </w:tcPr>
          <w:p w14:paraId="7C7B17A6" w14:textId="724C91EC" w:rsidR="009D40FE" w:rsidRPr="00515545" w:rsidRDefault="009D40FE" w:rsidP="009D40FE">
            <w:pPr>
              <w:tabs>
                <w:tab w:val="clear" w:pos="680"/>
                <w:tab w:val="clear" w:pos="907"/>
                <w:tab w:val="left" w:pos="1440"/>
                <w:tab w:val="left" w:pos="2160"/>
              </w:tabs>
              <w:ind w:right="170"/>
              <w:jc w:val="right"/>
              <w:rPr>
                <w:rFonts w:cs="Times New Roman"/>
                <w:sz w:val="22"/>
                <w:szCs w:val="22"/>
              </w:rPr>
            </w:pPr>
            <w:r w:rsidRPr="009D40FE">
              <w:rPr>
                <w:rFonts w:cs="Times New Roman"/>
                <w:sz w:val="22"/>
                <w:szCs w:val="22"/>
              </w:rPr>
              <w:t>10,302</w:t>
            </w:r>
          </w:p>
        </w:tc>
        <w:tc>
          <w:tcPr>
            <w:tcW w:w="255" w:type="dxa"/>
            <w:vAlign w:val="bottom"/>
          </w:tcPr>
          <w:p w14:paraId="1947391D" w14:textId="77777777" w:rsidR="009D40FE" w:rsidRPr="00515545" w:rsidRDefault="009D40FE" w:rsidP="009D40FE">
            <w:pPr>
              <w:tabs>
                <w:tab w:val="clear" w:pos="680"/>
                <w:tab w:val="clear" w:pos="907"/>
              </w:tabs>
              <w:ind w:right="170"/>
              <w:jc w:val="right"/>
              <w:rPr>
                <w:rFonts w:cs="Times New Roman"/>
                <w:color w:val="FF0000"/>
                <w:sz w:val="22"/>
                <w:szCs w:val="22"/>
              </w:rPr>
            </w:pPr>
          </w:p>
        </w:tc>
        <w:tc>
          <w:tcPr>
            <w:tcW w:w="1248" w:type="dxa"/>
            <w:vAlign w:val="bottom"/>
          </w:tcPr>
          <w:p w14:paraId="5C66C01C" w14:textId="3F807720" w:rsidR="009D40FE" w:rsidRPr="00515545" w:rsidRDefault="009D40FE" w:rsidP="009D40FE">
            <w:pPr>
              <w:tabs>
                <w:tab w:val="clear" w:pos="680"/>
                <w:tab w:val="clear" w:pos="907"/>
              </w:tabs>
              <w:ind w:right="170"/>
              <w:jc w:val="right"/>
              <w:rPr>
                <w:rFonts w:cs="Times New Roman"/>
                <w:sz w:val="22"/>
                <w:szCs w:val="22"/>
              </w:rPr>
            </w:pPr>
            <w:r w:rsidRPr="00197238">
              <w:rPr>
                <w:rFonts w:cs="Times New Roman"/>
                <w:sz w:val="22"/>
                <w:szCs w:val="22"/>
              </w:rPr>
              <w:t>8,62</w:t>
            </w:r>
            <w:r>
              <w:rPr>
                <w:rFonts w:cs="Times New Roman"/>
                <w:sz w:val="22"/>
                <w:szCs w:val="22"/>
              </w:rPr>
              <w:t>2</w:t>
            </w:r>
          </w:p>
        </w:tc>
      </w:tr>
      <w:tr w:rsidR="009D40FE" w:rsidRPr="00515545" w14:paraId="73F1FD2A" w14:textId="77777777" w:rsidTr="002E716C">
        <w:trPr>
          <w:trHeight w:val="260"/>
        </w:trPr>
        <w:tc>
          <w:tcPr>
            <w:tcW w:w="3794" w:type="dxa"/>
            <w:vAlign w:val="bottom"/>
          </w:tcPr>
          <w:p w14:paraId="23F1588B" w14:textId="77777777" w:rsidR="009D40FE" w:rsidRPr="00515545" w:rsidRDefault="009D40FE" w:rsidP="009D40FE">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Others</w:t>
            </w:r>
          </w:p>
        </w:tc>
        <w:tc>
          <w:tcPr>
            <w:tcW w:w="1247" w:type="dxa"/>
            <w:tcBorders>
              <w:bottom w:val="single" w:sz="4" w:space="0" w:color="auto"/>
            </w:tcBorders>
            <w:vAlign w:val="bottom"/>
          </w:tcPr>
          <w:p w14:paraId="7CDE964C" w14:textId="6139281D" w:rsidR="009D40FE" w:rsidRPr="00B93ECC" w:rsidRDefault="00B93ECC"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heme="minorBidi"/>
                <w:sz w:val="22"/>
                <w:szCs w:val="22"/>
              </w:rPr>
            </w:pPr>
            <w:r w:rsidRPr="00B93ECC">
              <w:rPr>
                <w:rFonts w:cstheme="minorBidi"/>
                <w:sz w:val="22"/>
                <w:szCs w:val="22"/>
              </w:rPr>
              <w:t>4,332</w:t>
            </w:r>
          </w:p>
        </w:tc>
        <w:tc>
          <w:tcPr>
            <w:tcW w:w="255" w:type="dxa"/>
            <w:vAlign w:val="bottom"/>
          </w:tcPr>
          <w:p w14:paraId="0238DE98" w14:textId="77777777" w:rsidR="009D40FE" w:rsidRPr="00515545" w:rsidRDefault="009D40FE" w:rsidP="009D40FE">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single" w:sz="4" w:space="0" w:color="auto"/>
            </w:tcBorders>
            <w:vAlign w:val="bottom"/>
          </w:tcPr>
          <w:p w14:paraId="5AC01FCB" w14:textId="7B6E1FC9" w:rsidR="009D40FE" w:rsidRPr="00515545" w:rsidRDefault="009D40FE" w:rsidP="009D40FE">
            <w:pPr>
              <w:tabs>
                <w:tab w:val="clear" w:pos="680"/>
                <w:tab w:val="clear" w:pos="907"/>
              </w:tabs>
              <w:ind w:right="170"/>
              <w:jc w:val="right"/>
              <w:rPr>
                <w:rFonts w:cs="Times New Roman"/>
                <w:sz w:val="22"/>
                <w:szCs w:val="22"/>
              </w:rPr>
            </w:pPr>
            <w:r w:rsidRPr="00197238">
              <w:rPr>
                <w:rFonts w:cs="Times New Roman"/>
                <w:sz w:val="22"/>
                <w:szCs w:val="22"/>
              </w:rPr>
              <w:t>18,304</w:t>
            </w:r>
          </w:p>
        </w:tc>
        <w:tc>
          <w:tcPr>
            <w:tcW w:w="255" w:type="dxa"/>
            <w:vAlign w:val="bottom"/>
          </w:tcPr>
          <w:p w14:paraId="17909FE5" w14:textId="77777777" w:rsidR="009D40FE" w:rsidRPr="00515545" w:rsidRDefault="009D40FE" w:rsidP="009D40FE">
            <w:pPr>
              <w:tabs>
                <w:tab w:val="clear" w:pos="680"/>
                <w:tab w:val="clear" w:pos="907"/>
                <w:tab w:val="left" w:pos="1440"/>
                <w:tab w:val="left" w:pos="2160"/>
              </w:tabs>
              <w:ind w:right="170"/>
              <w:jc w:val="right"/>
              <w:rPr>
                <w:rFonts w:cs="Times New Roman"/>
                <w:color w:val="FF0000"/>
                <w:sz w:val="22"/>
                <w:szCs w:val="22"/>
                <w:cs/>
              </w:rPr>
            </w:pPr>
          </w:p>
        </w:tc>
        <w:tc>
          <w:tcPr>
            <w:tcW w:w="1247" w:type="dxa"/>
            <w:tcBorders>
              <w:bottom w:val="single" w:sz="4" w:space="0" w:color="auto"/>
            </w:tcBorders>
            <w:vAlign w:val="bottom"/>
          </w:tcPr>
          <w:p w14:paraId="2252C2F3" w14:textId="7E870038" w:rsidR="009D40FE" w:rsidRPr="00515545" w:rsidRDefault="009D40FE" w:rsidP="009D40FE">
            <w:pPr>
              <w:tabs>
                <w:tab w:val="clear" w:pos="680"/>
                <w:tab w:val="clear" w:pos="907"/>
                <w:tab w:val="left" w:pos="1440"/>
                <w:tab w:val="left" w:pos="2160"/>
              </w:tabs>
              <w:ind w:right="170"/>
              <w:jc w:val="right"/>
              <w:rPr>
                <w:rFonts w:cs="Times New Roman"/>
                <w:sz w:val="22"/>
                <w:szCs w:val="22"/>
              </w:rPr>
            </w:pPr>
            <w:r w:rsidRPr="009D40FE">
              <w:rPr>
                <w:rFonts w:cs="Times New Roman"/>
                <w:sz w:val="22"/>
                <w:szCs w:val="22"/>
              </w:rPr>
              <w:t>2,259</w:t>
            </w:r>
          </w:p>
        </w:tc>
        <w:tc>
          <w:tcPr>
            <w:tcW w:w="255" w:type="dxa"/>
            <w:vAlign w:val="bottom"/>
          </w:tcPr>
          <w:p w14:paraId="5C0DA4F0" w14:textId="77777777" w:rsidR="009D40FE" w:rsidRPr="00515545" w:rsidRDefault="009D40FE" w:rsidP="009D40FE">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single" w:sz="4" w:space="0" w:color="auto"/>
            </w:tcBorders>
            <w:vAlign w:val="bottom"/>
          </w:tcPr>
          <w:p w14:paraId="127D8207" w14:textId="09961FBD" w:rsidR="009D40FE" w:rsidRPr="00515545" w:rsidRDefault="009D40FE" w:rsidP="009D40FE">
            <w:pPr>
              <w:tabs>
                <w:tab w:val="clear" w:pos="680"/>
                <w:tab w:val="clear" w:pos="907"/>
              </w:tabs>
              <w:ind w:right="170"/>
              <w:jc w:val="right"/>
              <w:rPr>
                <w:rFonts w:cs="Times New Roman"/>
                <w:sz w:val="22"/>
                <w:szCs w:val="22"/>
              </w:rPr>
            </w:pPr>
            <w:r w:rsidRPr="00197238">
              <w:rPr>
                <w:rFonts w:cs="Times New Roman"/>
                <w:sz w:val="22"/>
                <w:szCs w:val="22"/>
              </w:rPr>
              <w:t>15,295</w:t>
            </w:r>
          </w:p>
        </w:tc>
      </w:tr>
      <w:tr w:rsidR="009D40FE" w:rsidRPr="00515545" w14:paraId="30F27E8C" w14:textId="77777777" w:rsidTr="00066459">
        <w:trPr>
          <w:trHeight w:val="260"/>
        </w:trPr>
        <w:tc>
          <w:tcPr>
            <w:tcW w:w="3794" w:type="dxa"/>
            <w:vAlign w:val="bottom"/>
          </w:tcPr>
          <w:p w14:paraId="258A1E0F" w14:textId="77777777" w:rsidR="009D40FE" w:rsidRPr="00515545" w:rsidRDefault="009D40FE" w:rsidP="009D40FE">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Total</w:t>
            </w:r>
          </w:p>
        </w:tc>
        <w:tc>
          <w:tcPr>
            <w:tcW w:w="1247" w:type="dxa"/>
            <w:tcBorders>
              <w:top w:val="single" w:sz="4" w:space="0" w:color="auto"/>
              <w:bottom w:val="double" w:sz="4" w:space="0" w:color="auto"/>
            </w:tcBorders>
            <w:vAlign w:val="bottom"/>
          </w:tcPr>
          <w:p w14:paraId="3EAFEB35" w14:textId="48FF8317" w:rsidR="009D40FE" w:rsidRPr="00B93ECC" w:rsidRDefault="00B93ECC" w:rsidP="009D4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heme="minorBidi"/>
                <w:sz w:val="22"/>
                <w:szCs w:val="22"/>
                <w:cs/>
              </w:rPr>
            </w:pPr>
            <w:r w:rsidRPr="00B93ECC">
              <w:rPr>
                <w:rFonts w:cstheme="minorBidi"/>
                <w:sz w:val="22"/>
                <w:szCs w:val="22"/>
              </w:rPr>
              <w:t>71,521</w:t>
            </w:r>
          </w:p>
        </w:tc>
        <w:tc>
          <w:tcPr>
            <w:tcW w:w="255" w:type="dxa"/>
            <w:vAlign w:val="bottom"/>
          </w:tcPr>
          <w:p w14:paraId="7DDF2E36" w14:textId="77777777" w:rsidR="009D40FE" w:rsidRPr="00515545" w:rsidRDefault="009D40FE" w:rsidP="009D40FE">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double" w:sz="4" w:space="0" w:color="auto"/>
            </w:tcBorders>
            <w:vAlign w:val="bottom"/>
          </w:tcPr>
          <w:p w14:paraId="75FCC546" w14:textId="383170C4" w:rsidR="009D40FE" w:rsidRPr="00515545" w:rsidRDefault="009D40FE" w:rsidP="009D40FE">
            <w:pPr>
              <w:tabs>
                <w:tab w:val="clear" w:pos="680"/>
                <w:tab w:val="clear" w:pos="907"/>
              </w:tabs>
              <w:ind w:right="170"/>
              <w:jc w:val="right"/>
              <w:rPr>
                <w:rFonts w:cs="Times New Roman"/>
                <w:sz w:val="22"/>
                <w:szCs w:val="22"/>
                <w:cs/>
              </w:rPr>
            </w:pPr>
            <w:r w:rsidRPr="00197238">
              <w:rPr>
                <w:rFonts w:cs="Times New Roman"/>
                <w:sz w:val="22"/>
                <w:szCs w:val="22"/>
              </w:rPr>
              <w:t>105,950</w:t>
            </w:r>
          </w:p>
        </w:tc>
        <w:tc>
          <w:tcPr>
            <w:tcW w:w="255" w:type="dxa"/>
            <w:vAlign w:val="bottom"/>
          </w:tcPr>
          <w:p w14:paraId="7D2911C7" w14:textId="77777777" w:rsidR="009D40FE" w:rsidRPr="00515545" w:rsidRDefault="009D40FE" w:rsidP="009D40FE">
            <w:pPr>
              <w:tabs>
                <w:tab w:val="clear" w:pos="680"/>
                <w:tab w:val="clear" w:pos="907"/>
                <w:tab w:val="left" w:pos="1440"/>
                <w:tab w:val="left" w:pos="2160"/>
              </w:tabs>
              <w:ind w:right="170"/>
              <w:jc w:val="right"/>
              <w:rPr>
                <w:rFonts w:cs="Times New Roman"/>
                <w:color w:val="FF0000"/>
                <w:sz w:val="22"/>
                <w:szCs w:val="22"/>
                <w:cs/>
              </w:rPr>
            </w:pPr>
          </w:p>
        </w:tc>
        <w:tc>
          <w:tcPr>
            <w:tcW w:w="1247" w:type="dxa"/>
            <w:tcBorders>
              <w:top w:val="single" w:sz="4" w:space="0" w:color="auto"/>
              <w:bottom w:val="double" w:sz="4" w:space="0" w:color="auto"/>
            </w:tcBorders>
            <w:vAlign w:val="bottom"/>
          </w:tcPr>
          <w:p w14:paraId="2B9BE92B" w14:textId="1C205D5B" w:rsidR="009D40FE" w:rsidRPr="00515545" w:rsidRDefault="009D40FE" w:rsidP="009D40FE">
            <w:pPr>
              <w:tabs>
                <w:tab w:val="clear" w:pos="680"/>
                <w:tab w:val="clear" w:pos="907"/>
                <w:tab w:val="left" w:pos="1440"/>
                <w:tab w:val="left" w:pos="2160"/>
              </w:tabs>
              <w:ind w:right="170"/>
              <w:jc w:val="right"/>
              <w:rPr>
                <w:rFonts w:cs="Times New Roman"/>
                <w:sz w:val="22"/>
                <w:szCs w:val="22"/>
                <w:cs/>
              </w:rPr>
            </w:pPr>
            <w:r w:rsidRPr="009D40FE">
              <w:rPr>
                <w:rFonts w:cs="Times New Roman"/>
                <w:sz w:val="22"/>
                <w:szCs w:val="22"/>
              </w:rPr>
              <w:t>41,516</w:t>
            </w:r>
          </w:p>
        </w:tc>
        <w:tc>
          <w:tcPr>
            <w:tcW w:w="255" w:type="dxa"/>
            <w:vAlign w:val="bottom"/>
          </w:tcPr>
          <w:p w14:paraId="174CE36D" w14:textId="77777777" w:rsidR="009D40FE" w:rsidRPr="00515545" w:rsidRDefault="009D40FE" w:rsidP="009D40FE">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double" w:sz="4" w:space="0" w:color="auto"/>
            </w:tcBorders>
            <w:vAlign w:val="bottom"/>
          </w:tcPr>
          <w:p w14:paraId="7BBD870A" w14:textId="0A656EFF" w:rsidR="009D40FE" w:rsidRPr="00515545" w:rsidRDefault="009D40FE" w:rsidP="009D40FE">
            <w:pPr>
              <w:tabs>
                <w:tab w:val="clear" w:pos="680"/>
                <w:tab w:val="clear" w:pos="907"/>
              </w:tabs>
              <w:ind w:right="170"/>
              <w:jc w:val="right"/>
              <w:rPr>
                <w:rFonts w:cs="Times New Roman"/>
                <w:sz w:val="22"/>
                <w:szCs w:val="22"/>
                <w:cs/>
              </w:rPr>
            </w:pPr>
            <w:r w:rsidRPr="00197238">
              <w:rPr>
                <w:rFonts w:cs="Times New Roman"/>
                <w:sz w:val="22"/>
                <w:szCs w:val="22"/>
              </w:rPr>
              <w:t>66,600</w:t>
            </w:r>
          </w:p>
        </w:tc>
      </w:tr>
    </w:tbl>
    <w:p w14:paraId="55005EF0" w14:textId="77777777" w:rsidR="00910B31" w:rsidRPr="00515545" w:rsidRDefault="00910B31" w:rsidP="0032123A">
      <w:pPr>
        <w:pStyle w:val="a3"/>
        <w:widowControl/>
        <w:spacing w:line="240" w:lineRule="atLeast"/>
        <w:ind w:right="-45"/>
        <w:jc w:val="thaiDistribute"/>
        <w:rPr>
          <w:rFonts w:hAnsi="Times New Roman" w:cs="Cordia New"/>
          <w:b w:val="0"/>
          <w:bCs w:val="0"/>
          <w:sz w:val="22"/>
          <w:szCs w:val="22"/>
          <w:highlight w:val="yellow"/>
        </w:rPr>
      </w:pPr>
    </w:p>
    <w:p w14:paraId="72B61EE8" w14:textId="77777777" w:rsidR="00354170" w:rsidRDefault="00354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caps/>
          <w:sz w:val="22"/>
          <w:szCs w:val="22"/>
        </w:rPr>
      </w:pPr>
      <w:r>
        <w:rPr>
          <w:b/>
          <w:bCs/>
          <w:caps/>
          <w:sz w:val="22"/>
          <w:szCs w:val="22"/>
        </w:rPr>
        <w:br w:type="page"/>
      </w:r>
    </w:p>
    <w:p w14:paraId="27AB4D0F" w14:textId="522A1314" w:rsidR="001335C7" w:rsidRPr="00515545" w:rsidRDefault="001335C7" w:rsidP="001335C7">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515545">
        <w:rPr>
          <w:b/>
          <w:bCs/>
          <w:caps/>
          <w:sz w:val="22"/>
          <w:szCs w:val="22"/>
        </w:rPr>
        <w:lastRenderedPageBreak/>
        <w:t>TAX</w:t>
      </w:r>
      <w:r w:rsidR="00874474" w:rsidRPr="00515545">
        <w:rPr>
          <w:b/>
          <w:bCs/>
          <w:caps/>
          <w:sz w:val="22"/>
          <w:szCs w:val="22"/>
        </w:rPr>
        <w:t xml:space="preserve"> </w:t>
      </w:r>
      <w:r w:rsidR="001F2265" w:rsidRPr="00515545">
        <w:rPr>
          <w:b/>
          <w:bCs/>
          <w:caps/>
          <w:sz w:val="22"/>
          <w:szCs w:val="22"/>
        </w:rPr>
        <w:t>EXPENSE</w:t>
      </w:r>
      <w:r w:rsidR="00AE7D4C">
        <w:rPr>
          <w:rFonts w:hint="cs"/>
          <w:b/>
          <w:bCs/>
          <w:caps/>
          <w:sz w:val="22"/>
          <w:szCs w:val="22"/>
          <w:cs/>
        </w:rPr>
        <w:t xml:space="preserve"> </w:t>
      </w:r>
      <w:r w:rsidR="00AE7D4C">
        <w:rPr>
          <w:b/>
          <w:bCs/>
          <w:caps/>
          <w:sz w:val="22"/>
          <w:szCs w:val="22"/>
        </w:rPr>
        <w:t>(INCOME)</w:t>
      </w:r>
    </w:p>
    <w:p w14:paraId="71B81163" w14:textId="77777777" w:rsidR="001335C7" w:rsidRPr="00515545" w:rsidRDefault="001335C7" w:rsidP="001335C7">
      <w:pPr>
        <w:pStyle w:val="a3"/>
        <w:widowControl/>
        <w:spacing w:line="240" w:lineRule="atLeast"/>
        <w:ind w:right="-45"/>
        <w:jc w:val="thaiDistribute"/>
        <w:rPr>
          <w:rFonts w:hAnsi="Times New Roman" w:cs="Cordia New"/>
          <w:b w:val="0"/>
          <w:bCs w:val="0"/>
          <w:sz w:val="22"/>
          <w:szCs w:val="22"/>
        </w:rPr>
      </w:pPr>
    </w:p>
    <w:p w14:paraId="3D7FF41B" w14:textId="3FF54FC3" w:rsidR="00BF7FC5" w:rsidRPr="00515545" w:rsidRDefault="00ED5B24" w:rsidP="001335C7">
      <w:pPr>
        <w:pStyle w:val="a3"/>
        <w:widowControl/>
        <w:spacing w:line="240" w:lineRule="atLeast"/>
        <w:ind w:right="-45"/>
        <w:jc w:val="thaiDistribute"/>
        <w:rPr>
          <w:rFonts w:cs="Cordia New"/>
          <w:b w:val="0"/>
          <w:bCs w:val="0"/>
          <w:sz w:val="22"/>
          <w:szCs w:val="22"/>
        </w:rPr>
      </w:pPr>
      <w:r w:rsidRPr="00515545">
        <w:rPr>
          <w:rFonts w:hAnsi="Times New Roman" w:cs="Times New Roman"/>
          <w:b w:val="0"/>
          <w:bCs w:val="0"/>
          <w:spacing w:val="-4"/>
          <w:sz w:val="22"/>
          <w:szCs w:val="22"/>
        </w:rPr>
        <w:t>Corporate income tax rate announced in Thailand, Cambodia and Lao PDR is the same rate, i.e. 20% (tax rate</w:t>
      </w:r>
      <w:r w:rsidRPr="00515545">
        <w:rPr>
          <w:rFonts w:cs="Times New Roman"/>
          <w:b w:val="0"/>
          <w:bCs w:val="0"/>
          <w:sz w:val="22"/>
          <w:szCs w:val="22"/>
        </w:rPr>
        <w:t xml:space="preserve"> for SME in Thailand, net profit over </w:t>
      </w:r>
      <w:r w:rsidRPr="00515545">
        <w:rPr>
          <w:rFonts w:cs="Angsana New"/>
          <w:b w:val="0"/>
          <w:bCs w:val="0"/>
          <w:sz w:val="22"/>
          <w:szCs w:val="22"/>
        </w:rPr>
        <w:t xml:space="preserve">Baht </w:t>
      </w:r>
      <w:r w:rsidRPr="00515545">
        <w:rPr>
          <w:rFonts w:cs="Times New Roman"/>
          <w:b w:val="0"/>
          <w:bCs w:val="0"/>
          <w:sz w:val="22"/>
          <w:szCs w:val="22"/>
        </w:rPr>
        <w:t>3 million</w:t>
      </w:r>
      <w:r>
        <w:rPr>
          <w:rFonts w:cs="Times New Roman"/>
          <w:b w:val="0"/>
          <w:bCs w:val="0"/>
          <w:sz w:val="22"/>
          <w:szCs w:val="22"/>
        </w:rPr>
        <w:t xml:space="preserve"> per year,</w:t>
      </w:r>
      <w:r w:rsidRPr="00515545">
        <w:rPr>
          <w:rFonts w:cs="Times New Roman"/>
          <w:b w:val="0"/>
          <w:bCs w:val="0"/>
          <w:sz w:val="22"/>
          <w:szCs w:val="22"/>
        </w:rPr>
        <w:t xml:space="preserve"> is </w:t>
      </w:r>
      <w:r>
        <w:rPr>
          <w:rFonts w:cstheme="minorBidi"/>
          <w:b w:val="0"/>
          <w:bCs w:val="0"/>
          <w:sz w:val="22"/>
          <w:szCs w:val="22"/>
        </w:rPr>
        <w:t>0</w:t>
      </w:r>
      <w:r w:rsidRPr="00515545">
        <w:rPr>
          <w:rFonts w:cs="Times New Roman"/>
          <w:b w:val="0"/>
          <w:bCs w:val="0"/>
          <w:sz w:val="22"/>
          <w:szCs w:val="22"/>
        </w:rPr>
        <w:t>%</w:t>
      </w:r>
      <w:r>
        <w:rPr>
          <w:rFonts w:cs="Times New Roman"/>
          <w:b w:val="0"/>
          <w:bCs w:val="0"/>
          <w:sz w:val="22"/>
          <w:szCs w:val="22"/>
        </w:rPr>
        <w:t xml:space="preserve"> to 20%</w:t>
      </w:r>
      <w:r w:rsidRPr="00515545">
        <w:rPr>
          <w:rFonts w:cs="Times New Roman"/>
          <w:b w:val="0"/>
          <w:bCs w:val="0"/>
          <w:sz w:val="22"/>
          <w:szCs w:val="22"/>
        </w:rPr>
        <w:t>)</w:t>
      </w:r>
      <w:r w:rsidR="00A53C2E">
        <w:rPr>
          <w:rFonts w:cs="Times New Roman"/>
          <w:b w:val="0"/>
          <w:bCs w:val="0"/>
          <w:sz w:val="22"/>
          <w:szCs w:val="22"/>
        </w:rPr>
        <w:t>.</w:t>
      </w:r>
    </w:p>
    <w:p w14:paraId="70C4946F" w14:textId="77777777" w:rsidR="00BF7FC5" w:rsidRPr="00515545" w:rsidRDefault="00BF7FC5" w:rsidP="001335C7">
      <w:pPr>
        <w:pStyle w:val="a3"/>
        <w:widowControl/>
        <w:spacing w:line="240" w:lineRule="atLeast"/>
        <w:ind w:right="-45"/>
        <w:jc w:val="thaiDistribute"/>
        <w:rPr>
          <w:rFonts w:hAnsi="Times New Roman" w:cs="Cordia New"/>
          <w:b w:val="0"/>
          <w:bCs w:val="0"/>
          <w:sz w:val="22"/>
          <w:szCs w:val="22"/>
        </w:rPr>
      </w:pPr>
    </w:p>
    <w:p w14:paraId="407F645B" w14:textId="1CA34F1D" w:rsidR="001335C7" w:rsidRPr="00515545" w:rsidRDefault="001F2265" w:rsidP="00F47EDD">
      <w:pPr>
        <w:tabs>
          <w:tab w:val="clear" w:pos="227"/>
          <w:tab w:val="clear" w:pos="454"/>
          <w:tab w:val="left" w:pos="-5103"/>
          <w:tab w:val="left" w:pos="567"/>
          <w:tab w:val="left" w:pos="709"/>
          <w:tab w:val="left" w:pos="1276"/>
        </w:tabs>
        <w:jc w:val="thaiDistribute"/>
        <w:rPr>
          <w:rFonts w:cs="Times New Roman"/>
          <w:sz w:val="22"/>
          <w:szCs w:val="22"/>
        </w:rPr>
      </w:pPr>
      <w:r w:rsidRPr="00515545">
        <w:rPr>
          <w:rFonts w:cs="Times New Roman"/>
          <w:sz w:val="22"/>
          <w:szCs w:val="22"/>
        </w:rPr>
        <w:t>T</w:t>
      </w:r>
      <w:r w:rsidR="001335C7" w:rsidRPr="00515545">
        <w:rPr>
          <w:rFonts w:cs="Times New Roman"/>
          <w:sz w:val="22"/>
          <w:szCs w:val="22"/>
        </w:rPr>
        <w:t xml:space="preserve">ax </w:t>
      </w:r>
      <w:r w:rsidRPr="00515545">
        <w:rPr>
          <w:rFonts w:cs="Times New Roman"/>
          <w:sz w:val="22"/>
          <w:szCs w:val="22"/>
        </w:rPr>
        <w:t>expense</w:t>
      </w:r>
      <w:r w:rsidR="00E5685D">
        <w:rPr>
          <w:rFonts w:cs="Times New Roman"/>
          <w:sz w:val="22"/>
          <w:szCs w:val="22"/>
        </w:rPr>
        <w:t xml:space="preserve"> </w:t>
      </w:r>
      <w:r w:rsidR="00E5685D">
        <w:rPr>
          <w:rFonts w:cstheme="minorBidi"/>
          <w:sz w:val="22"/>
          <w:szCs w:val="22"/>
        </w:rPr>
        <w:t>(income)</w:t>
      </w:r>
      <w:r w:rsidRPr="00515545">
        <w:rPr>
          <w:rFonts w:cs="Times New Roman"/>
          <w:sz w:val="22"/>
          <w:szCs w:val="22"/>
        </w:rPr>
        <w:t xml:space="preserve"> </w:t>
      </w:r>
      <w:r w:rsidR="00863D81" w:rsidRPr="00515545">
        <w:rPr>
          <w:rFonts w:cs="Times New Roman"/>
          <w:sz w:val="22"/>
          <w:szCs w:val="22"/>
        </w:rPr>
        <w:t xml:space="preserve">for the three-month periods ended </w:t>
      </w:r>
      <w:r w:rsidR="00772A94">
        <w:rPr>
          <w:rFonts w:cs="Times New Roman"/>
          <w:sz w:val="22"/>
          <w:szCs w:val="22"/>
        </w:rPr>
        <w:t>March 31</w:t>
      </w:r>
      <w:r w:rsidR="00AE7D4C">
        <w:rPr>
          <w:rFonts w:cstheme="minorBidi" w:hint="cs"/>
          <w:sz w:val="22"/>
          <w:szCs w:val="22"/>
          <w:cs/>
        </w:rPr>
        <w:t xml:space="preserve"> </w:t>
      </w:r>
      <w:r w:rsidRPr="00515545">
        <w:rPr>
          <w:rFonts w:cs="Times New Roman"/>
          <w:sz w:val="22"/>
          <w:szCs w:val="22"/>
        </w:rPr>
        <w:t>are as follows:</w:t>
      </w:r>
    </w:p>
    <w:p w14:paraId="7239BE9D" w14:textId="77777777" w:rsidR="00DC77DF" w:rsidRPr="00515545" w:rsidRDefault="00DC77DF" w:rsidP="001335C7">
      <w:pPr>
        <w:tabs>
          <w:tab w:val="clear" w:pos="227"/>
          <w:tab w:val="clear" w:pos="454"/>
          <w:tab w:val="left" w:pos="-5103"/>
          <w:tab w:val="left" w:pos="567"/>
          <w:tab w:val="left" w:pos="709"/>
          <w:tab w:val="left" w:pos="1276"/>
        </w:tabs>
        <w:jc w:val="both"/>
        <w:rPr>
          <w:rFonts w:cs="Times New Roman"/>
          <w:sz w:val="22"/>
          <w:szCs w:val="22"/>
          <w:highlight w:val="yellow"/>
        </w:rPr>
      </w:pPr>
    </w:p>
    <w:tbl>
      <w:tblPr>
        <w:tblW w:w="9889" w:type="dxa"/>
        <w:tblLayout w:type="fixed"/>
        <w:tblLook w:val="01E0" w:firstRow="1" w:lastRow="1" w:firstColumn="1" w:lastColumn="1" w:noHBand="0" w:noVBand="0"/>
      </w:tblPr>
      <w:tblGrid>
        <w:gridCol w:w="4503"/>
        <w:gridCol w:w="1105"/>
        <w:gridCol w:w="270"/>
        <w:gridCol w:w="1170"/>
        <w:gridCol w:w="270"/>
        <w:gridCol w:w="1125"/>
        <w:gridCol w:w="270"/>
        <w:gridCol w:w="1176"/>
      </w:tblGrid>
      <w:tr w:rsidR="00863D81" w:rsidRPr="00515545" w14:paraId="422228C3" w14:textId="77777777">
        <w:trPr>
          <w:trHeight w:val="60"/>
        </w:trPr>
        <w:tc>
          <w:tcPr>
            <w:tcW w:w="4503" w:type="dxa"/>
            <w:vAlign w:val="bottom"/>
          </w:tcPr>
          <w:p w14:paraId="5B63DEA9" w14:textId="77777777" w:rsidR="00863D81" w:rsidRPr="00515545" w:rsidRDefault="00863D81">
            <w:pPr>
              <w:tabs>
                <w:tab w:val="clear" w:pos="907"/>
                <w:tab w:val="left" w:pos="900"/>
                <w:tab w:val="left" w:pos="1440"/>
                <w:tab w:val="left" w:pos="2160"/>
              </w:tabs>
              <w:ind w:right="-43"/>
              <w:rPr>
                <w:rFonts w:cs="Times New Roman"/>
                <w:sz w:val="22"/>
                <w:szCs w:val="22"/>
                <w:u w:val="single"/>
              </w:rPr>
            </w:pPr>
          </w:p>
        </w:tc>
        <w:tc>
          <w:tcPr>
            <w:tcW w:w="5386" w:type="dxa"/>
            <w:gridSpan w:val="7"/>
            <w:tcBorders>
              <w:bottom w:val="single" w:sz="4" w:space="0" w:color="auto"/>
            </w:tcBorders>
            <w:vAlign w:val="bottom"/>
          </w:tcPr>
          <w:p w14:paraId="2161DB2E" w14:textId="477D15B8" w:rsidR="00863D81" w:rsidRPr="00AE7D4C"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heme="minorBidi"/>
                <w:sz w:val="22"/>
                <w:szCs w:val="22"/>
                <w:cs/>
              </w:rPr>
            </w:pPr>
            <w:r w:rsidRPr="00515545">
              <w:rPr>
                <w:rFonts w:cs="Times New Roman"/>
                <w:sz w:val="22"/>
                <w:szCs w:val="22"/>
              </w:rPr>
              <w:t>In Thousand Baht</w:t>
            </w:r>
          </w:p>
        </w:tc>
      </w:tr>
      <w:tr w:rsidR="00863D81" w:rsidRPr="00515545" w14:paraId="6EC4F97A" w14:textId="77777777">
        <w:trPr>
          <w:trHeight w:val="50"/>
        </w:trPr>
        <w:tc>
          <w:tcPr>
            <w:tcW w:w="4503" w:type="dxa"/>
            <w:vAlign w:val="bottom"/>
          </w:tcPr>
          <w:p w14:paraId="33828B65" w14:textId="77777777" w:rsidR="00863D81" w:rsidRPr="00515545" w:rsidRDefault="00863D81">
            <w:pPr>
              <w:tabs>
                <w:tab w:val="clear" w:pos="907"/>
                <w:tab w:val="left" w:pos="900"/>
                <w:tab w:val="left" w:pos="1440"/>
                <w:tab w:val="left" w:pos="2160"/>
              </w:tabs>
              <w:ind w:right="-43"/>
              <w:rPr>
                <w:rFonts w:cs="Times New Roman"/>
                <w:sz w:val="22"/>
                <w:szCs w:val="22"/>
                <w:u w:val="single"/>
              </w:rPr>
            </w:pPr>
          </w:p>
        </w:tc>
        <w:tc>
          <w:tcPr>
            <w:tcW w:w="2545" w:type="dxa"/>
            <w:gridSpan w:val="3"/>
            <w:tcBorders>
              <w:top w:val="single" w:sz="4" w:space="0" w:color="auto"/>
            </w:tcBorders>
            <w:vAlign w:val="bottom"/>
          </w:tcPr>
          <w:p w14:paraId="322A7144" w14:textId="77777777" w:rsidR="00863D81" w:rsidRPr="00515545"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Consolidated</w:t>
            </w:r>
          </w:p>
        </w:tc>
        <w:tc>
          <w:tcPr>
            <w:tcW w:w="270" w:type="dxa"/>
            <w:tcBorders>
              <w:top w:val="single" w:sz="4" w:space="0" w:color="auto"/>
            </w:tcBorders>
            <w:vAlign w:val="bottom"/>
          </w:tcPr>
          <w:p w14:paraId="214813CC" w14:textId="77777777" w:rsidR="00863D81" w:rsidRPr="00515545" w:rsidRDefault="00863D81">
            <w:pPr>
              <w:tabs>
                <w:tab w:val="clear" w:pos="907"/>
                <w:tab w:val="left" w:pos="900"/>
                <w:tab w:val="left" w:pos="1440"/>
                <w:tab w:val="left" w:pos="2160"/>
              </w:tabs>
              <w:ind w:right="-43"/>
              <w:jc w:val="center"/>
              <w:rPr>
                <w:rFonts w:cs="Times New Roman"/>
                <w:sz w:val="22"/>
                <w:szCs w:val="22"/>
                <w:u w:val="single"/>
              </w:rPr>
            </w:pPr>
          </w:p>
        </w:tc>
        <w:tc>
          <w:tcPr>
            <w:tcW w:w="2571" w:type="dxa"/>
            <w:gridSpan w:val="3"/>
            <w:tcBorders>
              <w:top w:val="single" w:sz="4" w:space="0" w:color="auto"/>
            </w:tcBorders>
            <w:vAlign w:val="bottom"/>
          </w:tcPr>
          <w:p w14:paraId="652C47A2" w14:textId="77777777" w:rsidR="00863D81" w:rsidRPr="00515545"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Separate</w:t>
            </w:r>
          </w:p>
        </w:tc>
      </w:tr>
      <w:tr w:rsidR="00863D81" w:rsidRPr="00515545" w14:paraId="3A26DB0F" w14:textId="77777777">
        <w:trPr>
          <w:trHeight w:val="50"/>
        </w:trPr>
        <w:tc>
          <w:tcPr>
            <w:tcW w:w="4503" w:type="dxa"/>
            <w:vAlign w:val="bottom"/>
          </w:tcPr>
          <w:p w14:paraId="15A39F2E" w14:textId="77777777" w:rsidR="00863D81" w:rsidRPr="00515545" w:rsidRDefault="00863D81">
            <w:pPr>
              <w:tabs>
                <w:tab w:val="clear" w:pos="907"/>
                <w:tab w:val="left" w:pos="900"/>
                <w:tab w:val="left" w:pos="1440"/>
                <w:tab w:val="left" w:pos="2160"/>
              </w:tabs>
              <w:ind w:right="-43"/>
              <w:rPr>
                <w:rFonts w:cs="Times New Roman"/>
                <w:sz w:val="22"/>
                <w:szCs w:val="22"/>
                <w:u w:val="single"/>
              </w:rPr>
            </w:pPr>
          </w:p>
        </w:tc>
        <w:tc>
          <w:tcPr>
            <w:tcW w:w="2545" w:type="dxa"/>
            <w:gridSpan w:val="3"/>
            <w:tcBorders>
              <w:bottom w:val="single" w:sz="4" w:space="0" w:color="auto"/>
            </w:tcBorders>
            <w:vAlign w:val="bottom"/>
          </w:tcPr>
          <w:p w14:paraId="411E63E1" w14:textId="77777777" w:rsidR="00863D81" w:rsidRPr="00515545"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financial statements</w:t>
            </w:r>
          </w:p>
        </w:tc>
        <w:tc>
          <w:tcPr>
            <w:tcW w:w="270" w:type="dxa"/>
            <w:vAlign w:val="bottom"/>
          </w:tcPr>
          <w:p w14:paraId="45EA831C" w14:textId="77777777" w:rsidR="00863D81" w:rsidRPr="00515545" w:rsidRDefault="00863D81">
            <w:pPr>
              <w:tabs>
                <w:tab w:val="clear" w:pos="907"/>
                <w:tab w:val="left" w:pos="900"/>
                <w:tab w:val="left" w:pos="1440"/>
                <w:tab w:val="left" w:pos="2160"/>
              </w:tabs>
              <w:ind w:right="-43"/>
              <w:jc w:val="center"/>
              <w:rPr>
                <w:rFonts w:cs="Times New Roman"/>
                <w:sz w:val="22"/>
                <w:szCs w:val="22"/>
                <w:u w:val="single"/>
              </w:rPr>
            </w:pPr>
          </w:p>
        </w:tc>
        <w:tc>
          <w:tcPr>
            <w:tcW w:w="2571" w:type="dxa"/>
            <w:gridSpan w:val="3"/>
            <w:tcBorders>
              <w:bottom w:val="single" w:sz="4" w:space="0" w:color="auto"/>
            </w:tcBorders>
            <w:vAlign w:val="bottom"/>
          </w:tcPr>
          <w:p w14:paraId="50B490E1" w14:textId="77777777" w:rsidR="00863D81" w:rsidRPr="00515545"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financial statements</w:t>
            </w:r>
          </w:p>
        </w:tc>
      </w:tr>
      <w:tr w:rsidR="00150236" w:rsidRPr="00515545" w14:paraId="43DD5CE4" w14:textId="77777777">
        <w:trPr>
          <w:trHeight w:val="50"/>
        </w:trPr>
        <w:tc>
          <w:tcPr>
            <w:tcW w:w="4503" w:type="dxa"/>
            <w:vAlign w:val="bottom"/>
          </w:tcPr>
          <w:p w14:paraId="7FAEA7AF" w14:textId="77777777" w:rsidR="00150236" w:rsidRPr="00515545" w:rsidRDefault="00150236" w:rsidP="00150236">
            <w:pPr>
              <w:tabs>
                <w:tab w:val="clear" w:pos="907"/>
                <w:tab w:val="left" w:pos="900"/>
                <w:tab w:val="left" w:pos="1440"/>
                <w:tab w:val="left" w:pos="2160"/>
              </w:tabs>
              <w:ind w:right="-43"/>
              <w:rPr>
                <w:rFonts w:cs="Times New Roman"/>
                <w:sz w:val="22"/>
                <w:szCs w:val="22"/>
                <w:cs/>
              </w:rPr>
            </w:pPr>
          </w:p>
        </w:tc>
        <w:tc>
          <w:tcPr>
            <w:tcW w:w="1105" w:type="dxa"/>
            <w:tcBorders>
              <w:bottom w:val="single" w:sz="4" w:space="0" w:color="auto"/>
            </w:tcBorders>
            <w:vAlign w:val="bottom"/>
          </w:tcPr>
          <w:p w14:paraId="6A63F196" w14:textId="62B87301"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Pr>
                <w:rFonts w:cs="Times New Roman"/>
                <w:sz w:val="22"/>
                <w:szCs w:val="22"/>
              </w:rPr>
              <w:t>2026</w:t>
            </w:r>
          </w:p>
        </w:tc>
        <w:tc>
          <w:tcPr>
            <w:tcW w:w="270" w:type="dxa"/>
          </w:tcPr>
          <w:p w14:paraId="17380201"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1170" w:type="dxa"/>
            <w:tcBorders>
              <w:bottom w:val="single" w:sz="4" w:space="0" w:color="auto"/>
            </w:tcBorders>
            <w:vAlign w:val="bottom"/>
          </w:tcPr>
          <w:p w14:paraId="5AB1932A" w14:textId="51AD3ADB"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Pr>
                <w:rFonts w:cs="Times New Roman"/>
                <w:sz w:val="22"/>
                <w:szCs w:val="22"/>
              </w:rPr>
              <w:t>2025</w:t>
            </w:r>
          </w:p>
        </w:tc>
        <w:tc>
          <w:tcPr>
            <w:tcW w:w="270" w:type="dxa"/>
            <w:vAlign w:val="bottom"/>
          </w:tcPr>
          <w:p w14:paraId="696791F0"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125" w:type="dxa"/>
            <w:tcBorders>
              <w:bottom w:val="single" w:sz="4" w:space="0" w:color="auto"/>
            </w:tcBorders>
            <w:vAlign w:val="bottom"/>
          </w:tcPr>
          <w:p w14:paraId="4556A2AB" w14:textId="5387BEE3"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Pr>
                <w:rFonts w:cs="Times New Roman"/>
                <w:sz w:val="22"/>
                <w:szCs w:val="22"/>
              </w:rPr>
              <w:t>2026</w:t>
            </w:r>
          </w:p>
        </w:tc>
        <w:tc>
          <w:tcPr>
            <w:tcW w:w="270" w:type="dxa"/>
          </w:tcPr>
          <w:p w14:paraId="27AB44FA"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1176" w:type="dxa"/>
            <w:tcBorders>
              <w:bottom w:val="single" w:sz="4" w:space="0" w:color="auto"/>
            </w:tcBorders>
            <w:vAlign w:val="bottom"/>
          </w:tcPr>
          <w:p w14:paraId="7081EFE7" w14:textId="73A1A341"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Pr>
                <w:rFonts w:cs="Times New Roman"/>
                <w:sz w:val="22"/>
                <w:szCs w:val="22"/>
              </w:rPr>
              <w:t>2025</w:t>
            </w:r>
          </w:p>
        </w:tc>
      </w:tr>
      <w:tr w:rsidR="00150236" w:rsidRPr="00515545" w14:paraId="2D893640" w14:textId="77777777">
        <w:trPr>
          <w:trHeight w:val="50"/>
        </w:trPr>
        <w:tc>
          <w:tcPr>
            <w:tcW w:w="4503" w:type="dxa"/>
            <w:vAlign w:val="bottom"/>
          </w:tcPr>
          <w:p w14:paraId="1E4166EE" w14:textId="77777777" w:rsidR="00150236" w:rsidRPr="00515545" w:rsidRDefault="00150236" w:rsidP="00150236">
            <w:pPr>
              <w:tabs>
                <w:tab w:val="clear" w:pos="907"/>
                <w:tab w:val="left" w:pos="900"/>
                <w:tab w:val="left" w:pos="1440"/>
                <w:tab w:val="left" w:pos="2160"/>
              </w:tabs>
              <w:spacing w:line="180" w:lineRule="atLeast"/>
              <w:ind w:right="-648"/>
              <w:rPr>
                <w:rFonts w:cs="Times New Roman"/>
                <w:sz w:val="22"/>
                <w:szCs w:val="22"/>
              </w:rPr>
            </w:pPr>
          </w:p>
        </w:tc>
        <w:tc>
          <w:tcPr>
            <w:tcW w:w="1105" w:type="dxa"/>
            <w:vAlign w:val="bottom"/>
          </w:tcPr>
          <w:p w14:paraId="4E16729B" w14:textId="77777777" w:rsidR="00150236" w:rsidRPr="00515545" w:rsidRDefault="00150236" w:rsidP="00150236">
            <w:pPr>
              <w:tabs>
                <w:tab w:val="clear" w:pos="907"/>
                <w:tab w:val="left" w:pos="900"/>
                <w:tab w:val="left" w:pos="1440"/>
                <w:tab w:val="left" w:pos="2160"/>
              </w:tabs>
              <w:spacing w:line="180" w:lineRule="atLeast"/>
              <w:ind w:right="-648"/>
              <w:rPr>
                <w:rFonts w:cs="Times New Roman"/>
                <w:sz w:val="22"/>
                <w:szCs w:val="22"/>
              </w:rPr>
            </w:pPr>
          </w:p>
        </w:tc>
        <w:tc>
          <w:tcPr>
            <w:tcW w:w="270" w:type="dxa"/>
            <w:vAlign w:val="bottom"/>
          </w:tcPr>
          <w:p w14:paraId="4E377C59" w14:textId="77777777" w:rsidR="00150236" w:rsidRPr="00515545" w:rsidRDefault="00150236" w:rsidP="00150236">
            <w:pPr>
              <w:tabs>
                <w:tab w:val="clear" w:pos="907"/>
                <w:tab w:val="left" w:pos="900"/>
                <w:tab w:val="left" w:pos="1440"/>
                <w:tab w:val="left" w:pos="2160"/>
              </w:tabs>
              <w:spacing w:line="180" w:lineRule="atLeast"/>
              <w:ind w:right="-648"/>
              <w:rPr>
                <w:rFonts w:cs="Times New Roman"/>
                <w:sz w:val="22"/>
                <w:szCs w:val="22"/>
              </w:rPr>
            </w:pPr>
          </w:p>
        </w:tc>
        <w:tc>
          <w:tcPr>
            <w:tcW w:w="1170" w:type="dxa"/>
            <w:vAlign w:val="bottom"/>
          </w:tcPr>
          <w:p w14:paraId="41AA4C95" w14:textId="77777777" w:rsidR="00150236" w:rsidRPr="00515545" w:rsidRDefault="00150236" w:rsidP="00150236">
            <w:pPr>
              <w:tabs>
                <w:tab w:val="clear" w:pos="907"/>
                <w:tab w:val="left" w:pos="900"/>
                <w:tab w:val="left" w:pos="1440"/>
                <w:tab w:val="left" w:pos="2160"/>
              </w:tabs>
              <w:spacing w:line="180" w:lineRule="atLeast"/>
              <w:ind w:right="-648"/>
              <w:rPr>
                <w:rFonts w:cs="Times New Roman"/>
                <w:sz w:val="22"/>
                <w:szCs w:val="22"/>
              </w:rPr>
            </w:pPr>
          </w:p>
        </w:tc>
        <w:tc>
          <w:tcPr>
            <w:tcW w:w="270" w:type="dxa"/>
            <w:vAlign w:val="bottom"/>
          </w:tcPr>
          <w:p w14:paraId="3D48B956" w14:textId="77777777" w:rsidR="00150236" w:rsidRPr="00515545" w:rsidRDefault="00150236" w:rsidP="00150236">
            <w:pPr>
              <w:tabs>
                <w:tab w:val="clear" w:pos="907"/>
                <w:tab w:val="left" w:pos="900"/>
                <w:tab w:val="left" w:pos="1440"/>
                <w:tab w:val="left" w:pos="2160"/>
              </w:tabs>
              <w:spacing w:line="180" w:lineRule="atLeast"/>
              <w:ind w:right="-648"/>
              <w:rPr>
                <w:rFonts w:cs="Times New Roman"/>
                <w:sz w:val="22"/>
                <w:szCs w:val="22"/>
              </w:rPr>
            </w:pPr>
          </w:p>
        </w:tc>
        <w:tc>
          <w:tcPr>
            <w:tcW w:w="1125" w:type="dxa"/>
            <w:vAlign w:val="bottom"/>
          </w:tcPr>
          <w:p w14:paraId="29FADD7A" w14:textId="77777777" w:rsidR="00150236" w:rsidRPr="00515545" w:rsidRDefault="00150236" w:rsidP="00150236">
            <w:pPr>
              <w:tabs>
                <w:tab w:val="clear" w:pos="907"/>
                <w:tab w:val="left" w:pos="900"/>
                <w:tab w:val="left" w:pos="1440"/>
                <w:tab w:val="left" w:pos="2160"/>
              </w:tabs>
              <w:spacing w:line="180" w:lineRule="atLeast"/>
              <w:ind w:right="-648"/>
              <w:rPr>
                <w:rFonts w:cs="Times New Roman"/>
                <w:sz w:val="22"/>
                <w:szCs w:val="22"/>
              </w:rPr>
            </w:pPr>
          </w:p>
        </w:tc>
        <w:tc>
          <w:tcPr>
            <w:tcW w:w="270" w:type="dxa"/>
            <w:vAlign w:val="bottom"/>
          </w:tcPr>
          <w:p w14:paraId="180F64DE" w14:textId="77777777" w:rsidR="00150236" w:rsidRPr="00515545" w:rsidRDefault="00150236" w:rsidP="00150236">
            <w:pPr>
              <w:tabs>
                <w:tab w:val="clear" w:pos="907"/>
                <w:tab w:val="left" w:pos="900"/>
                <w:tab w:val="left" w:pos="1440"/>
                <w:tab w:val="left" w:pos="2160"/>
              </w:tabs>
              <w:spacing w:line="180" w:lineRule="atLeast"/>
              <w:ind w:right="-648"/>
              <w:rPr>
                <w:rFonts w:cs="Times New Roman"/>
                <w:sz w:val="22"/>
                <w:szCs w:val="22"/>
              </w:rPr>
            </w:pPr>
          </w:p>
        </w:tc>
        <w:tc>
          <w:tcPr>
            <w:tcW w:w="1176" w:type="dxa"/>
            <w:vAlign w:val="bottom"/>
          </w:tcPr>
          <w:p w14:paraId="219D606F" w14:textId="77777777" w:rsidR="00150236" w:rsidRPr="00515545" w:rsidRDefault="00150236" w:rsidP="00150236">
            <w:pPr>
              <w:tabs>
                <w:tab w:val="clear" w:pos="907"/>
                <w:tab w:val="left" w:pos="900"/>
                <w:tab w:val="left" w:pos="1440"/>
                <w:tab w:val="left" w:pos="2160"/>
              </w:tabs>
              <w:spacing w:line="180" w:lineRule="atLeast"/>
              <w:ind w:right="-648"/>
              <w:rPr>
                <w:rFonts w:cs="Times New Roman"/>
                <w:sz w:val="22"/>
                <w:szCs w:val="22"/>
              </w:rPr>
            </w:pPr>
          </w:p>
        </w:tc>
      </w:tr>
      <w:tr w:rsidR="00150236" w:rsidRPr="00515545" w14:paraId="4CD6F06E" w14:textId="77777777">
        <w:trPr>
          <w:trHeight w:val="50"/>
        </w:trPr>
        <w:tc>
          <w:tcPr>
            <w:tcW w:w="4503" w:type="dxa"/>
            <w:vAlign w:val="bottom"/>
          </w:tcPr>
          <w:p w14:paraId="03F30A5F" w14:textId="77777777" w:rsidR="00150236" w:rsidRPr="00515545" w:rsidRDefault="00150236" w:rsidP="00150236">
            <w:pPr>
              <w:tabs>
                <w:tab w:val="clear" w:pos="907"/>
                <w:tab w:val="left" w:pos="900"/>
                <w:tab w:val="left" w:pos="1440"/>
                <w:tab w:val="left" w:pos="2160"/>
              </w:tabs>
              <w:ind w:left="-110" w:right="-648"/>
              <w:rPr>
                <w:rFonts w:cs="Times New Roman"/>
                <w:sz w:val="22"/>
                <w:szCs w:val="22"/>
              </w:rPr>
            </w:pPr>
            <w:r w:rsidRPr="00515545">
              <w:rPr>
                <w:rFonts w:cs="Times New Roman"/>
                <w:sz w:val="22"/>
                <w:szCs w:val="22"/>
              </w:rPr>
              <w:t>Current tax</w:t>
            </w:r>
          </w:p>
        </w:tc>
        <w:tc>
          <w:tcPr>
            <w:tcW w:w="1105" w:type="dxa"/>
          </w:tcPr>
          <w:p w14:paraId="1DE19F2D" w14:textId="66F96273" w:rsidR="00150236" w:rsidRPr="00515545" w:rsidRDefault="00840020"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840020">
              <w:rPr>
                <w:rFonts w:cs="Times New Roman"/>
                <w:sz w:val="22"/>
                <w:szCs w:val="22"/>
              </w:rPr>
              <w:t>11,004</w:t>
            </w:r>
          </w:p>
        </w:tc>
        <w:tc>
          <w:tcPr>
            <w:tcW w:w="270" w:type="dxa"/>
            <w:vAlign w:val="bottom"/>
          </w:tcPr>
          <w:p w14:paraId="73A451D1" w14:textId="77777777" w:rsidR="00150236" w:rsidRPr="00515545" w:rsidRDefault="00150236" w:rsidP="00150236">
            <w:pPr>
              <w:tabs>
                <w:tab w:val="clear" w:pos="907"/>
              </w:tabs>
              <w:ind w:right="57"/>
              <w:jc w:val="right"/>
              <w:rPr>
                <w:rFonts w:cs="Times New Roman"/>
                <w:sz w:val="22"/>
                <w:szCs w:val="22"/>
              </w:rPr>
            </w:pPr>
          </w:p>
        </w:tc>
        <w:tc>
          <w:tcPr>
            <w:tcW w:w="1170" w:type="dxa"/>
          </w:tcPr>
          <w:p w14:paraId="01E3C247" w14:textId="0D9652F9"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3,792</w:t>
            </w:r>
          </w:p>
        </w:tc>
        <w:tc>
          <w:tcPr>
            <w:tcW w:w="270" w:type="dxa"/>
            <w:vAlign w:val="bottom"/>
          </w:tcPr>
          <w:p w14:paraId="19A0E14E" w14:textId="77777777" w:rsidR="00150236" w:rsidRPr="00515545" w:rsidRDefault="00150236" w:rsidP="00150236">
            <w:pPr>
              <w:tabs>
                <w:tab w:val="clear" w:pos="907"/>
              </w:tabs>
              <w:ind w:right="57"/>
              <w:jc w:val="right"/>
              <w:rPr>
                <w:rFonts w:cs="Times New Roman"/>
                <w:sz w:val="22"/>
                <w:szCs w:val="22"/>
              </w:rPr>
            </w:pPr>
          </w:p>
        </w:tc>
        <w:tc>
          <w:tcPr>
            <w:tcW w:w="1125" w:type="dxa"/>
            <w:vAlign w:val="bottom"/>
          </w:tcPr>
          <w:p w14:paraId="4BF03A10" w14:textId="33B78C66" w:rsidR="00150236" w:rsidRPr="00515545" w:rsidRDefault="005E3F4A"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5E3F4A">
              <w:rPr>
                <w:rFonts w:cs="Times New Roman"/>
                <w:sz w:val="22"/>
                <w:szCs w:val="22"/>
              </w:rPr>
              <w:t>-</w:t>
            </w:r>
          </w:p>
        </w:tc>
        <w:tc>
          <w:tcPr>
            <w:tcW w:w="270" w:type="dxa"/>
            <w:vAlign w:val="bottom"/>
          </w:tcPr>
          <w:p w14:paraId="59F068A7" w14:textId="77777777" w:rsidR="00150236" w:rsidRPr="00515545" w:rsidRDefault="00150236" w:rsidP="00150236">
            <w:pPr>
              <w:tabs>
                <w:tab w:val="clear" w:pos="907"/>
              </w:tabs>
              <w:ind w:right="57"/>
              <w:jc w:val="right"/>
              <w:rPr>
                <w:rFonts w:cs="Times New Roman"/>
                <w:sz w:val="22"/>
                <w:szCs w:val="22"/>
              </w:rPr>
            </w:pPr>
          </w:p>
        </w:tc>
        <w:tc>
          <w:tcPr>
            <w:tcW w:w="1176" w:type="dxa"/>
            <w:vAlign w:val="bottom"/>
          </w:tcPr>
          <w:p w14:paraId="76EBBDA2" w14:textId="0FDC3ABE"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515545">
              <w:rPr>
                <w:rFonts w:cs="Times New Roman"/>
                <w:sz w:val="22"/>
                <w:szCs w:val="22"/>
              </w:rPr>
              <w:t>-</w:t>
            </w:r>
          </w:p>
        </w:tc>
      </w:tr>
      <w:tr w:rsidR="00150236" w:rsidRPr="00515545" w14:paraId="74285A32" w14:textId="77777777" w:rsidTr="002065AF">
        <w:trPr>
          <w:trHeight w:val="60"/>
        </w:trPr>
        <w:tc>
          <w:tcPr>
            <w:tcW w:w="4503" w:type="dxa"/>
          </w:tcPr>
          <w:p w14:paraId="6CD27A1C" w14:textId="77777777" w:rsidR="00150236" w:rsidRPr="00515545" w:rsidRDefault="00150236" w:rsidP="00150236">
            <w:pPr>
              <w:tabs>
                <w:tab w:val="left" w:pos="1440"/>
                <w:tab w:val="left" w:pos="2160"/>
              </w:tabs>
              <w:ind w:left="-110" w:right="-648"/>
              <w:rPr>
                <w:rFonts w:cs="Times New Roman"/>
                <w:sz w:val="22"/>
                <w:szCs w:val="22"/>
              </w:rPr>
            </w:pPr>
            <w:r w:rsidRPr="00515545">
              <w:rPr>
                <w:rFonts w:cs="Times New Roman"/>
                <w:sz w:val="22"/>
                <w:szCs w:val="22"/>
              </w:rPr>
              <w:t>Income tax adjustments of previous period</w:t>
            </w:r>
          </w:p>
        </w:tc>
        <w:tc>
          <w:tcPr>
            <w:tcW w:w="1105" w:type="dxa"/>
          </w:tcPr>
          <w:p w14:paraId="61A36F51" w14:textId="5E12A927" w:rsidR="00150236" w:rsidRPr="00515545" w:rsidRDefault="005E3F4A" w:rsidP="005E3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70" w:type="dxa"/>
            <w:vAlign w:val="bottom"/>
          </w:tcPr>
          <w:p w14:paraId="55F26D09" w14:textId="77777777" w:rsidR="00150236" w:rsidRPr="00515545" w:rsidRDefault="00150236" w:rsidP="00150236">
            <w:pPr>
              <w:tabs>
                <w:tab w:val="clear" w:pos="907"/>
              </w:tabs>
              <w:ind w:right="170"/>
              <w:jc w:val="right"/>
              <w:rPr>
                <w:rFonts w:cs="Times New Roman"/>
                <w:sz w:val="22"/>
                <w:szCs w:val="22"/>
              </w:rPr>
            </w:pPr>
          </w:p>
        </w:tc>
        <w:tc>
          <w:tcPr>
            <w:tcW w:w="1170" w:type="dxa"/>
          </w:tcPr>
          <w:p w14:paraId="504DE0B7" w14:textId="3E244710"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877</w:t>
            </w:r>
          </w:p>
        </w:tc>
        <w:tc>
          <w:tcPr>
            <w:tcW w:w="270" w:type="dxa"/>
            <w:vAlign w:val="bottom"/>
          </w:tcPr>
          <w:p w14:paraId="56B29C47" w14:textId="77777777" w:rsidR="00150236" w:rsidRPr="00515545" w:rsidRDefault="00150236" w:rsidP="00150236">
            <w:pPr>
              <w:tabs>
                <w:tab w:val="clear" w:pos="907"/>
              </w:tabs>
              <w:ind w:right="170"/>
              <w:jc w:val="right"/>
              <w:rPr>
                <w:rFonts w:cs="Times New Roman"/>
                <w:sz w:val="22"/>
                <w:szCs w:val="22"/>
              </w:rPr>
            </w:pPr>
          </w:p>
        </w:tc>
        <w:tc>
          <w:tcPr>
            <w:tcW w:w="1125" w:type="dxa"/>
          </w:tcPr>
          <w:p w14:paraId="1D223ACB" w14:textId="6BD61354" w:rsidR="00150236" w:rsidRPr="00515545" w:rsidRDefault="005E3F4A"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5E3F4A">
              <w:rPr>
                <w:rFonts w:cs="Times New Roman"/>
                <w:sz w:val="22"/>
                <w:szCs w:val="22"/>
              </w:rPr>
              <w:t>-</w:t>
            </w:r>
          </w:p>
        </w:tc>
        <w:tc>
          <w:tcPr>
            <w:tcW w:w="270" w:type="dxa"/>
            <w:vAlign w:val="bottom"/>
          </w:tcPr>
          <w:p w14:paraId="45363FE8" w14:textId="77777777" w:rsidR="00150236" w:rsidRPr="00515545" w:rsidRDefault="00150236" w:rsidP="00150236">
            <w:pPr>
              <w:tabs>
                <w:tab w:val="clear" w:pos="907"/>
              </w:tabs>
              <w:ind w:right="170"/>
              <w:jc w:val="right"/>
              <w:rPr>
                <w:rFonts w:cs="Times New Roman"/>
                <w:sz w:val="22"/>
                <w:szCs w:val="22"/>
              </w:rPr>
            </w:pPr>
          </w:p>
        </w:tc>
        <w:tc>
          <w:tcPr>
            <w:tcW w:w="1176" w:type="dxa"/>
          </w:tcPr>
          <w:p w14:paraId="4D3E9008" w14:textId="68CE09D9"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515545">
              <w:rPr>
                <w:rFonts w:cs="Times New Roman"/>
                <w:sz w:val="22"/>
                <w:szCs w:val="22"/>
              </w:rPr>
              <w:t>-</w:t>
            </w:r>
          </w:p>
        </w:tc>
      </w:tr>
      <w:tr w:rsidR="00150236" w:rsidRPr="00515545" w14:paraId="1A6F47AB" w14:textId="77777777">
        <w:trPr>
          <w:trHeight w:val="50"/>
        </w:trPr>
        <w:tc>
          <w:tcPr>
            <w:tcW w:w="4503" w:type="dxa"/>
          </w:tcPr>
          <w:p w14:paraId="4B192175" w14:textId="77777777" w:rsidR="00150236" w:rsidRPr="00515545" w:rsidRDefault="00150236" w:rsidP="00150236">
            <w:pPr>
              <w:tabs>
                <w:tab w:val="clear" w:pos="907"/>
                <w:tab w:val="left" w:pos="900"/>
                <w:tab w:val="left" w:pos="1440"/>
                <w:tab w:val="left" w:pos="2160"/>
              </w:tabs>
              <w:ind w:left="-110" w:right="-648"/>
              <w:rPr>
                <w:rFonts w:cs="Times New Roman"/>
                <w:sz w:val="22"/>
                <w:szCs w:val="22"/>
              </w:rPr>
            </w:pPr>
            <w:r w:rsidRPr="00515545">
              <w:rPr>
                <w:rFonts w:cs="Times New Roman"/>
                <w:sz w:val="22"/>
                <w:szCs w:val="22"/>
              </w:rPr>
              <w:t>Deferred income tax</w:t>
            </w:r>
          </w:p>
        </w:tc>
        <w:tc>
          <w:tcPr>
            <w:tcW w:w="1105" w:type="dxa"/>
          </w:tcPr>
          <w:p w14:paraId="1E25518F"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18B69C70" w14:textId="77777777" w:rsidR="00150236" w:rsidRPr="00515545" w:rsidRDefault="00150236" w:rsidP="00150236">
            <w:pPr>
              <w:tabs>
                <w:tab w:val="clear" w:pos="907"/>
              </w:tabs>
              <w:ind w:right="57"/>
              <w:jc w:val="right"/>
              <w:rPr>
                <w:rFonts w:cs="Times New Roman"/>
                <w:sz w:val="22"/>
                <w:szCs w:val="22"/>
              </w:rPr>
            </w:pPr>
          </w:p>
        </w:tc>
        <w:tc>
          <w:tcPr>
            <w:tcW w:w="1170" w:type="dxa"/>
          </w:tcPr>
          <w:p w14:paraId="309C4516"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76133302" w14:textId="77777777" w:rsidR="00150236" w:rsidRPr="00515545" w:rsidRDefault="00150236" w:rsidP="00150236">
            <w:pPr>
              <w:tabs>
                <w:tab w:val="clear" w:pos="907"/>
              </w:tabs>
              <w:ind w:right="57"/>
              <w:jc w:val="right"/>
              <w:rPr>
                <w:rFonts w:cs="Times New Roman"/>
                <w:sz w:val="22"/>
                <w:szCs w:val="22"/>
              </w:rPr>
            </w:pPr>
          </w:p>
        </w:tc>
        <w:tc>
          <w:tcPr>
            <w:tcW w:w="1125" w:type="dxa"/>
          </w:tcPr>
          <w:p w14:paraId="5998C1A5"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5449C2C3" w14:textId="77777777" w:rsidR="00150236" w:rsidRPr="00515545" w:rsidRDefault="00150236" w:rsidP="00150236">
            <w:pPr>
              <w:tabs>
                <w:tab w:val="clear" w:pos="907"/>
              </w:tabs>
              <w:ind w:right="57"/>
              <w:jc w:val="right"/>
              <w:rPr>
                <w:rFonts w:cs="Times New Roman"/>
                <w:sz w:val="22"/>
                <w:szCs w:val="22"/>
              </w:rPr>
            </w:pPr>
          </w:p>
        </w:tc>
        <w:tc>
          <w:tcPr>
            <w:tcW w:w="1176" w:type="dxa"/>
          </w:tcPr>
          <w:p w14:paraId="2CC19B4B"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r>
      <w:tr w:rsidR="00150236" w:rsidRPr="00515545" w14:paraId="35FBF47A" w14:textId="77777777">
        <w:trPr>
          <w:trHeight w:val="60"/>
        </w:trPr>
        <w:tc>
          <w:tcPr>
            <w:tcW w:w="4503" w:type="dxa"/>
          </w:tcPr>
          <w:p w14:paraId="3A1D202C" w14:textId="77777777" w:rsidR="00150236" w:rsidRPr="00515545" w:rsidRDefault="00150236" w:rsidP="00150236">
            <w:pPr>
              <w:tabs>
                <w:tab w:val="clear" w:pos="907"/>
                <w:tab w:val="left" w:pos="900"/>
                <w:tab w:val="left" w:pos="1440"/>
                <w:tab w:val="left" w:pos="2160"/>
              </w:tabs>
              <w:ind w:left="-110" w:right="-648"/>
              <w:rPr>
                <w:rFonts w:cs="Times New Roman"/>
                <w:sz w:val="22"/>
                <w:szCs w:val="22"/>
              </w:rPr>
            </w:pPr>
            <w:r w:rsidRPr="00515545">
              <w:rPr>
                <w:rFonts w:cs="Times New Roman"/>
                <w:sz w:val="22"/>
                <w:szCs w:val="22"/>
              </w:rPr>
              <w:t xml:space="preserve">   Movements in temporary differences</w:t>
            </w:r>
          </w:p>
        </w:tc>
        <w:tc>
          <w:tcPr>
            <w:tcW w:w="1105" w:type="dxa"/>
          </w:tcPr>
          <w:p w14:paraId="0A68028B" w14:textId="6AAF0DEF" w:rsidR="00150236" w:rsidRPr="00515545" w:rsidRDefault="00840020"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840020">
              <w:rPr>
                <w:rFonts w:cs="Times New Roman"/>
                <w:sz w:val="22"/>
                <w:szCs w:val="22"/>
              </w:rPr>
              <w:t>(2,359)</w:t>
            </w:r>
          </w:p>
        </w:tc>
        <w:tc>
          <w:tcPr>
            <w:tcW w:w="270" w:type="dxa"/>
            <w:vAlign w:val="bottom"/>
          </w:tcPr>
          <w:p w14:paraId="533637B5" w14:textId="77777777" w:rsidR="00150236" w:rsidRPr="00515545" w:rsidRDefault="00150236" w:rsidP="00150236">
            <w:pPr>
              <w:tabs>
                <w:tab w:val="clear" w:pos="907"/>
              </w:tabs>
              <w:ind w:right="170"/>
              <w:jc w:val="right"/>
              <w:rPr>
                <w:rFonts w:cs="Times New Roman"/>
                <w:sz w:val="22"/>
                <w:szCs w:val="22"/>
              </w:rPr>
            </w:pPr>
          </w:p>
        </w:tc>
        <w:tc>
          <w:tcPr>
            <w:tcW w:w="1170" w:type="dxa"/>
          </w:tcPr>
          <w:p w14:paraId="6203F0D8" w14:textId="3F07794E"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5,254</w:t>
            </w:r>
          </w:p>
        </w:tc>
        <w:tc>
          <w:tcPr>
            <w:tcW w:w="270" w:type="dxa"/>
            <w:vAlign w:val="bottom"/>
          </w:tcPr>
          <w:p w14:paraId="4C3B835B" w14:textId="77777777" w:rsidR="00150236" w:rsidRPr="00515545" w:rsidRDefault="00150236" w:rsidP="00150236">
            <w:pPr>
              <w:tabs>
                <w:tab w:val="clear" w:pos="907"/>
              </w:tabs>
              <w:ind w:right="170"/>
              <w:jc w:val="right"/>
              <w:rPr>
                <w:rFonts w:cs="Times New Roman"/>
                <w:sz w:val="22"/>
                <w:szCs w:val="22"/>
              </w:rPr>
            </w:pPr>
          </w:p>
        </w:tc>
        <w:tc>
          <w:tcPr>
            <w:tcW w:w="1125" w:type="dxa"/>
          </w:tcPr>
          <w:p w14:paraId="222B21B0" w14:textId="141E15CD" w:rsidR="00150236" w:rsidRPr="00515545" w:rsidRDefault="00840020"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840020">
              <w:rPr>
                <w:rFonts w:cs="Times New Roman"/>
                <w:sz w:val="22"/>
                <w:szCs w:val="22"/>
              </w:rPr>
              <w:t>(1,375)</w:t>
            </w:r>
          </w:p>
        </w:tc>
        <w:tc>
          <w:tcPr>
            <w:tcW w:w="270" w:type="dxa"/>
            <w:vAlign w:val="bottom"/>
          </w:tcPr>
          <w:p w14:paraId="6BB8186E" w14:textId="77777777" w:rsidR="00150236" w:rsidRPr="00515545" w:rsidRDefault="00150236" w:rsidP="00150236">
            <w:pPr>
              <w:tabs>
                <w:tab w:val="clear" w:pos="907"/>
              </w:tabs>
              <w:ind w:right="170"/>
              <w:jc w:val="right"/>
              <w:rPr>
                <w:rFonts w:cs="Times New Roman"/>
                <w:sz w:val="22"/>
                <w:szCs w:val="22"/>
              </w:rPr>
            </w:pPr>
          </w:p>
        </w:tc>
        <w:tc>
          <w:tcPr>
            <w:tcW w:w="1176" w:type="dxa"/>
          </w:tcPr>
          <w:p w14:paraId="108E1658" w14:textId="56A91081"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3,753</w:t>
            </w:r>
          </w:p>
        </w:tc>
      </w:tr>
      <w:tr w:rsidR="00150236" w:rsidRPr="00515545" w14:paraId="5371FA2B" w14:textId="77777777">
        <w:trPr>
          <w:trHeight w:val="60"/>
        </w:trPr>
        <w:tc>
          <w:tcPr>
            <w:tcW w:w="4503" w:type="dxa"/>
          </w:tcPr>
          <w:p w14:paraId="1DDEC33D" w14:textId="77777777" w:rsidR="00150236" w:rsidRPr="00515545" w:rsidRDefault="00150236" w:rsidP="00150236">
            <w:pPr>
              <w:tabs>
                <w:tab w:val="clear" w:pos="907"/>
                <w:tab w:val="left" w:pos="900"/>
                <w:tab w:val="left" w:pos="1440"/>
                <w:tab w:val="left" w:pos="2160"/>
              </w:tabs>
              <w:ind w:left="-110" w:right="-648"/>
              <w:rPr>
                <w:rFonts w:cs="Times New Roman"/>
                <w:sz w:val="22"/>
                <w:szCs w:val="22"/>
              </w:rPr>
            </w:pPr>
            <w:r w:rsidRPr="00515545">
              <w:rPr>
                <w:rFonts w:cs="Times New Roman"/>
                <w:sz w:val="22"/>
                <w:szCs w:val="22"/>
              </w:rPr>
              <w:t>Total</w:t>
            </w:r>
          </w:p>
        </w:tc>
        <w:tc>
          <w:tcPr>
            <w:tcW w:w="1105" w:type="dxa"/>
            <w:tcBorders>
              <w:top w:val="single" w:sz="4" w:space="0" w:color="auto"/>
              <w:bottom w:val="double" w:sz="4" w:space="0" w:color="auto"/>
            </w:tcBorders>
          </w:tcPr>
          <w:p w14:paraId="05F4C99D" w14:textId="2083DAFF" w:rsidR="00150236" w:rsidRPr="00515545" w:rsidRDefault="005E3F4A"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5E3F4A">
              <w:rPr>
                <w:rFonts w:cs="Times New Roman"/>
                <w:sz w:val="22"/>
                <w:szCs w:val="22"/>
              </w:rPr>
              <w:t>8,645</w:t>
            </w:r>
          </w:p>
        </w:tc>
        <w:tc>
          <w:tcPr>
            <w:tcW w:w="270" w:type="dxa"/>
            <w:vAlign w:val="bottom"/>
          </w:tcPr>
          <w:p w14:paraId="1AE74655" w14:textId="77777777" w:rsidR="00150236" w:rsidRPr="00515545" w:rsidRDefault="00150236" w:rsidP="00150236">
            <w:pPr>
              <w:tabs>
                <w:tab w:val="clear" w:pos="907"/>
              </w:tabs>
              <w:ind w:right="170"/>
              <w:jc w:val="right"/>
              <w:rPr>
                <w:rFonts w:cs="Times New Roman"/>
                <w:sz w:val="22"/>
                <w:szCs w:val="22"/>
              </w:rPr>
            </w:pPr>
          </w:p>
        </w:tc>
        <w:tc>
          <w:tcPr>
            <w:tcW w:w="1170" w:type="dxa"/>
            <w:tcBorders>
              <w:top w:val="single" w:sz="4" w:space="0" w:color="auto"/>
              <w:bottom w:val="double" w:sz="4" w:space="0" w:color="auto"/>
            </w:tcBorders>
          </w:tcPr>
          <w:p w14:paraId="3581EA7E" w14:textId="606A6A7B"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9,923</w:t>
            </w:r>
          </w:p>
        </w:tc>
        <w:tc>
          <w:tcPr>
            <w:tcW w:w="270" w:type="dxa"/>
            <w:vAlign w:val="bottom"/>
          </w:tcPr>
          <w:p w14:paraId="540DC5C7" w14:textId="77777777" w:rsidR="00150236" w:rsidRPr="00515545" w:rsidRDefault="00150236" w:rsidP="00150236">
            <w:pPr>
              <w:tabs>
                <w:tab w:val="clear" w:pos="907"/>
              </w:tabs>
              <w:ind w:right="170"/>
              <w:jc w:val="right"/>
              <w:rPr>
                <w:rFonts w:cs="Times New Roman"/>
                <w:sz w:val="22"/>
                <w:szCs w:val="22"/>
              </w:rPr>
            </w:pPr>
          </w:p>
        </w:tc>
        <w:tc>
          <w:tcPr>
            <w:tcW w:w="1125" w:type="dxa"/>
            <w:tcBorders>
              <w:top w:val="single" w:sz="4" w:space="0" w:color="auto"/>
              <w:bottom w:val="double" w:sz="4" w:space="0" w:color="auto"/>
            </w:tcBorders>
          </w:tcPr>
          <w:p w14:paraId="2F69539D" w14:textId="27397DA0" w:rsidR="00150236" w:rsidRPr="00515545" w:rsidRDefault="00840020"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840020">
              <w:rPr>
                <w:rFonts w:cs="Times New Roman"/>
                <w:sz w:val="22"/>
                <w:szCs w:val="22"/>
              </w:rPr>
              <w:t>(1,375)</w:t>
            </w:r>
          </w:p>
        </w:tc>
        <w:tc>
          <w:tcPr>
            <w:tcW w:w="270" w:type="dxa"/>
            <w:vAlign w:val="bottom"/>
          </w:tcPr>
          <w:p w14:paraId="76B96C39" w14:textId="77777777" w:rsidR="00150236" w:rsidRPr="00515545" w:rsidRDefault="00150236" w:rsidP="00150236">
            <w:pPr>
              <w:tabs>
                <w:tab w:val="clear" w:pos="907"/>
              </w:tabs>
              <w:ind w:right="170"/>
              <w:jc w:val="right"/>
              <w:rPr>
                <w:rFonts w:cs="Times New Roman"/>
                <w:sz w:val="22"/>
                <w:szCs w:val="22"/>
              </w:rPr>
            </w:pPr>
          </w:p>
        </w:tc>
        <w:tc>
          <w:tcPr>
            <w:tcW w:w="1176" w:type="dxa"/>
            <w:tcBorders>
              <w:top w:val="single" w:sz="4" w:space="0" w:color="auto"/>
              <w:bottom w:val="double" w:sz="4" w:space="0" w:color="auto"/>
            </w:tcBorders>
          </w:tcPr>
          <w:p w14:paraId="4279BDC5" w14:textId="0B450E05"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3,753</w:t>
            </w:r>
          </w:p>
        </w:tc>
      </w:tr>
      <w:tr w:rsidR="00150236" w:rsidRPr="00515545" w14:paraId="67ECF2F1" w14:textId="77777777">
        <w:trPr>
          <w:trHeight w:val="60"/>
        </w:trPr>
        <w:tc>
          <w:tcPr>
            <w:tcW w:w="4503" w:type="dxa"/>
            <w:vAlign w:val="bottom"/>
          </w:tcPr>
          <w:p w14:paraId="56972806" w14:textId="77777777" w:rsidR="00150236" w:rsidRPr="00515545" w:rsidRDefault="00150236" w:rsidP="00150236">
            <w:pPr>
              <w:tabs>
                <w:tab w:val="clear" w:pos="907"/>
                <w:tab w:val="clear" w:pos="5387"/>
                <w:tab w:val="left" w:pos="900"/>
                <w:tab w:val="left" w:pos="1440"/>
                <w:tab w:val="left" w:pos="2160"/>
                <w:tab w:val="left" w:pos="5328"/>
              </w:tabs>
              <w:spacing w:line="200" w:lineRule="atLeast"/>
              <w:ind w:left="-110" w:right="-43"/>
              <w:rPr>
                <w:rFonts w:cs="Times New Roman"/>
                <w:sz w:val="22"/>
                <w:szCs w:val="22"/>
              </w:rPr>
            </w:pPr>
          </w:p>
        </w:tc>
        <w:tc>
          <w:tcPr>
            <w:tcW w:w="1105" w:type="dxa"/>
            <w:tcBorders>
              <w:top w:val="double" w:sz="4" w:space="0" w:color="auto"/>
            </w:tcBorders>
            <w:vAlign w:val="bottom"/>
          </w:tcPr>
          <w:p w14:paraId="7FE7574D"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2"/>
                <w:szCs w:val="22"/>
              </w:rPr>
            </w:pPr>
          </w:p>
        </w:tc>
        <w:tc>
          <w:tcPr>
            <w:tcW w:w="270" w:type="dxa"/>
            <w:vAlign w:val="bottom"/>
          </w:tcPr>
          <w:p w14:paraId="690D1F1B" w14:textId="77777777" w:rsidR="00150236" w:rsidRPr="00515545" w:rsidRDefault="00150236" w:rsidP="00150236">
            <w:pPr>
              <w:tabs>
                <w:tab w:val="clear" w:pos="907"/>
              </w:tabs>
              <w:spacing w:line="200" w:lineRule="atLeast"/>
              <w:ind w:right="170"/>
              <w:jc w:val="right"/>
              <w:rPr>
                <w:rFonts w:cs="Times New Roman"/>
                <w:sz w:val="22"/>
                <w:szCs w:val="22"/>
              </w:rPr>
            </w:pPr>
          </w:p>
        </w:tc>
        <w:tc>
          <w:tcPr>
            <w:tcW w:w="1170" w:type="dxa"/>
            <w:tcBorders>
              <w:top w:val="double" w:sz="4" w:space="0" w:color="auto"/>
            </w:tcBorders>
            <w:vAlign w:val="bottom"/>
          </w:tcPr>
          <w:p w14:paraId="376F2BA5"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2"/>
                <w:szCs w:val="22"/>
              </w:rPr>
            </w:pPr>
          </w:p>
        </w:tc>
        <w:tc>
          <w:tcPr>
            <w:tcW w:w="270" w:type="dxa"/>
            <w:vAlign w:val="bottom"/>
          </w:tcPr>
          <w:p w14:paraId="3EEA34CE" w14:textId="77777777" w:rsidR="00150236" w:rsidRPr="00515545" w:rsidRDefault="00150236" w:rsidP="00150236">
            <w:pPr>
              <w:tabs>
                <w:tab w:val="clear" w:pos="907"/>
              </w:tabs>
              <w:spacing w:line="200" w:lineRule="atLeast"/>
              <w:ind w:right="170"/>
              <w:jc w:val="right"/>
              <w:rPr>
                <w:rFonts w:cs="Times New Roman"/>
                <w:sz w:val="22"/>
                <w:szCs w:val="22"/>
              </w:rPr>
            </w:pPr>
          </w:p>
        </w:tc>
        <w:tc>
          <w:tcPr>
            <w:tcW w:w="1125" w:type="dxa"/>
            <w:tcBorders>
              <w:top w:val="double" w:sz="4" w:space="0" w:color="auto"/>
            </w:tcBorders>
            <w:vAlign w:val="bottom"/>
          </w:tcPr>
          <w:p w14:paraId="39F890D6"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2"/>
                <w:szCs w:val="22"/>
              </w:rPr>
            </w:pPr>
          </w:p>
        </w:tc>
        <w:tc>
          <w:tcPr>
            <w:tcW w:w="270" w:type="dxa"/>
            <w:vAlign w:val="bottom"/>
          </w:tcPr>
          <w:p w14:paraId="0FD93EF5" w14:textId="77777777" w:rsidR="00150236" w:rsidRPr="00515545" w:rsidRDefault="00150236" w:rsidP="00150236">
            <w:pPr>
              <w:tabs>
                <w:tab w:val="clear" w:pos="907"/>
              </w:tabs>
              <w:spacing w:line="200" w:lineRule="atLeast"/>
              <w:ind w:right="170"/>
              <w:jc w:val="right"/>
              <w:rPr>
                <w:rFonts w:cs="Times New Roman"/>
                <w:sz w:val="22"/>
                <w:szCs w:val="22"/>
              </w:rPr>
            </w:pPr>
          </w:p>
        </w:tc>
        <w:tc>
          <w:tcPr>
            <w:tcW w:w="1176" w:type="dxa"/>
            <w:tcBorders>
              <w:top w:val="double" w:sz="4" w:space="0" w:color="auto"/>
            </w:tcBorders>
            <w:vAlign w:val="bottom"/>
          </w:tcPr>
          <w:p w14:paraId="1C50EEFC"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2"/>
                <w:szCs w:val="22"/>
              </w:rPr>
            </w:pPr>
          </w:p>
        </w:tc>
      </w:tr>
      <w:tr w:rsidR="00150236" w:rsidRPr="00515545" w14:paraId="741FBA29" w14:textId="77777777">
        <w:trPr>
          <w:trHeight w:val="60"/>
        </w:trPr>
        <w:tc>
          <w:tcPr>
            <w:tcW w:w="4503" w:type="dxa"/>
            <w:vAlign w:val="bottom"/>
          </w:tcPr>
          <w:p w14:paraId="0830E6A3" w14:textId="77777777" w:rsidR="00150236" w:rsidRPr="00515545" w:rsidRDefault="00150236" w:rsidP="00150236">
            <w:pPr>
              <w:tabs>
                <w:tab w:val="clear" w:pos="907"/>
                <w:tab w:val="clear" w:pos="5387"/>
                <w:tab w:val="left" w:pos="900"/>
                <w:tab w:val="left" w:pos="1440"/>
                <w:tab w:val="left" w:pos="2160"/>
                <w:tab w:val="left" w:pos="5328"/>
              </w:tabs>
              <w:ind w:left="-110" w:right="-43"/>
              <w:rPr>
                <w:rFonts w:cs="Times New Roman"/>
                <w:sz w:val="22"/>
                <w:szCs w:val="22"/>
                <w:cs/>
              </w:rPr>
            </w:pPr>
            <w:r w:rsidRPr="00515545">
              <w:rPr>
                <w:rFonts w:cs="Times New Roman"/>
                <w:sz w:val="22"/>
                <w:szCs w:val="22"/>
                <w:u w:val="single"/>
              </w:rPr>
              <w:t>Reconciliation of effective tax rate</w:t>
            </w:r>
          </w:p>
        </w:tc>
        <w:tc>
          <w:tcPr>
            <w:tcW w:w="1105" w:type="dxa"/>
            <w:vAlign w:val="bottom"/>
          </w:tcPr>
          <w:p w14:paraId="570CC1F2"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c>
          <w:tcPr>
            <w:tcW w:w="270" w:type="dxa"/>
            <w:vAlign w:val="bottom"/>
          </w:tcPr>
          <w:p w14:paraId="1F794CBD" w14:textId="77777777" w:rsidR="00150236" w:rsidRPr="00515545" w:rsidRDefault="00150236" w:rsidP="00150236">
            <w:pPr>
              <w:tabs>
                <w:tab w:val="clear" w:pos="907"/>
              </w:tabs>
              <w:ind w:right="170"/>
              <w:jc w:val="right"/>
              <w:rPr>
                <w:rFonts w:cs="Times New Roman"/>
                <w:sz w:val="22"/>
                <w:szCs w:val="22"/>
              </w:rPr>
            </w:pPr>
          </w:p>
        </w:tc>
        <w:tc>
          <w:tcPr>
            <w:tcW w:w="1170" w:type="dxa"/>
            <w:vAlign w:val="bottom"/>
          </w:tcPr>
          <w:p w14:paraId="0B81B0C0"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c>
          <w:tcPr>
            <w:tcW w:w="270" w:type="dxa"/>
            <w:vAlign w:val="bottom"/>
          </w:tcPr>
          <w:p w14:paraId="0966712C" w14:textId="77777777" w:rsidR="00150236" w:rsidRPr="00515545" w:rsidRDefault="00150236" w:rsidP="00150236">
            <w:pPr>
              <w:tabs>
                <w:tab w:val="clear" w:pos="907"/>
              </w:tabs>
              <w:ind w:right="170"/>
              <w:jc w:val="right"/>
              <w:rPr>
                <w:rFonts w:cs="Times New Roman"/>
                <w:sz w:val="22"/>
                <w:szCs w:val="22"/>
              </w:rPr>
            </w:pPr>
          </w:p>
        </w:tc>
        <w:tc>
          <w:tcPr>
            <w:tcW w:w="1125" w:type="dxa"/>
            <w:vAlign w:val="bottom"/>
          </w:tcPr>
          <w:p w14:paraId="3A105A09"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c>
          <w:tcPr>
            <w:tcW w:w="270" w:type="dxa"/>
            <w:vAlign w:val="bottom"/>
          </w:tcPr>
          <w:p w14:paraId="205AD5D3" w14:textId="77777777" w:rsidR="00150236" w:rsidRPr="00515545" w:rsidRDefault="00150236" w:rsidP="00150236">
            <w:pPr>
              <w:tabs>
                <w:tab w:val="clear" w:pos="907"/>
              </w:tabs>
              <w:ind w:right="170"/>
              <w:jc w:val="right"/>
              <w:rPr>
                <w:rFonts w:cs="Times New Roman"/>
                <w:sz w:val="22"/>
                <w:szCs w:val="22"/>
              </w:rPr>
            </w:pPr>
          </w:p>
        </w:tc>
        <w:tc>
          <w:tcPr>
            <w:tcW w:w="1176" w:type="dxa"/>
            <w:vAlign w:val="bottom"/>
          </w:tcPr>
          <w:p w14:paraId="57C9CF3A"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r>
      <w:tr w:rsidR="00150236" w:rsidRPr="00515545" w14:paraId="7EE7A5B5" w14:textId="77777777">
        <w:trPr>
          <w:trHeight w:val="60"/>
        </w:trPr>
        <w:tc>
          <w:tcPr>
            <w:tcW w:w="4503" w:type="dxa"/>
            <w:vAlign w:val="bottom"/>
          </w:tcPr>
          <w:p w14:paraId="0035ABC9" w14:textId="77777777" w:rsidR="00150236" w:rsidRPr="00515545" w:rsidRDefault="00150236" w:rsidP="00150236">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Profit (loss) before income tax</w:t>
            </w:r>
          </w:p>
        </w:tc>
        <w:tc>
          <w:tcPr>
            <w:tcW w:w="1105" w:type="dxa"/>
            <w:tcBorders>
              <w:bottom w:val="double" w:sz="4" w:space="0" w:color="auto"/>
            </w:tcBorders>
          </w:tcPr>
          <w:p w14:paraId="260BFF49" w14:textId="4C63B663" w:rsidR="00150236" w:rsidRPr="00515545" w:rsidRDefault="005E3F4A"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5E3F4A">
              <w:rPr>
                <w:rFonts w:cs="Times New Roman"/>
                <w:sz w:val="22"/>
                <w:szCs w:val="22"/>
              </w:rPr>
              <w:t>32,429</w:t>
            </w:r>
          </w:p>
        </w:tc>
        <w:tc>
          <w:tcPr>
            <w:tcW w:w="270" w:type="dxa"/>
            <w:vAlign w:val="bottom"/>
          </w:tcPr>
          <w:p w14:paraId="354D4F04" w14:textId="77777777" w:rsidR="00150236" w:rsidRPr="00515545" w:rsidRDefault="00150236" w:rsidP="00150236">
            <w:pPr>
              <w:tabs>
                <w:tab w:val="clear" w:pos="907"/>
              </w:tabs>
              <w:ind w:right="170"/>
              <w:jc w:val="right"/>
              <w:rPr>
                <w:rFonts w:cs="Times New Roman"/>
                <w:sz w:val="22"/>
                <w:szCs w:val="22"/>
              </w:rPr>
            </w:pPr>
          </w:p>
        </w:tc>
        <w:tc>
          <w:tcPr>
            <w:tcW w:w="1170" w:type="dxa"/>
            <w:tcBorders>
              <w:bottom w:val="double" w:sz="4" w:space="0" w:color="auto"/>
            </w:tcBorders>
          </w:tcPr>
          <w:p w14:paraId="71DD16DB" w14:textId="79278CDC"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63,128</w:t>
            </w:r>
          </w:p>
        </w:tc>
        <w:tc>
          <w:tcPr>
            <w:tcW w:w="270" w:type="dxa"/>
            <w:vAlign w:val="bottom"/>
          </w:tcPr>
          <w:p w14:paraId="49C2B78F" w14:textId="77777777" w:rsidR="00150236" w:rsidRPr="00515545" w:rsidRDefault="00150236" w:rsidP="00150236">
            <w:pPr>
              <w:tabs>
                <w:tab w:val="clear" w:pos="907"/>
              </w:tabs>
              <w:ind w:right="170"/>
              <w:jc w:val="right"/>
              <w:rPr>
                <w:rFonts w:cs="Times New Roman"/>
                <w:sz w:val="22"/>
                <w:szCs w:val="22"/>
              </w:rPr>
            </w:pPr>
          </w:p>
        </w:tc>
        <w:tc>
          <w:tcPr>
            <w:tcW w:w="1125" w:type="dxa"/>
            <w:tcBorders>
              <w:bottom w:val="double" w:sz="4" w:space="0" w:color="auto"/>
            </w:tcBorders>
          </w:tcPr>
          <w:p w14:paraId="4E08C749" w14:textId="535944DC" w:rsidR="00150236" w:rsidRPr="00515545" w:rsidRDefault="00840020"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840020">
              <w:rPr>
                <w:rFonts w:cs="Times New Roman"/>
                <w:sz w:val="22"/>
                <w:szCs w:val="22"/>
              </w:rPr>
              <w:t>(6,178)</w:t>
            </w:r>
          </w:p>
        </w:tc>
        <w:tc>
          <w:tcPr>
            <w:tcW w:w="270" w:type="dxa"/>
            <w:vAlign w:val="bottom"/>
          </w:tcPr>
          <w:p w14:paraId="41D2094C" w14:textId="77777777" w:rsidR="00150236" w:rsidRPr="00515545" w:rsidRDefault="00150236" w:rsidP="00150236">
            <w:pPr>
              <w:tabs>
                <w:tab w:val="clear" w:pos="907"/>
              </w:tabs>
              <w:ind w:right="170"/>
              <w:jc w:val="right"/>
              <w:rPr>
                <w:rFonts w:cs="Times New Roman"/>
                <w:sz w:val="22"/>
                <w:szCs w:val="22"/>
              </w:rPr>
            </w:pPr>
          </w:p>
        </w:tc>
        <w:tc>
          <w:tcPr>
            <w:tcW w:w="1176" w:type="dxa"/>
            <w:tcBorders>
              <w:bottom w:val="double" w:sz="4" w:space="0" w:color="auto"/>
            </w:tcBorders>
          </w:tcPr>
          <w:p w14:paraId="31BB70EB" w14:textId="33E5BC11"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(2,343)</w:t>
            </w:r>
          </w:p>
        </w:tc>
      </w:tr>
      <w:tr w:rsidR="00150236" w:rsidRPr="00515545" w14:paraId="65681DDC" w14:textId="77777777">
        <w:trPr>
          <w:trHeight w:val="60"/>
        </w:trPr>
        <w:tc>
          <w:tcPr>
            <w:tcW w:w="4503" w:type="dxa"/>
            <w:vAlign w:val="bottom"/>
          </w:tcPr>
          <w:p w14:paraId="17CD15C1" w14:textId="77777777" w:rsidR="00150236" w:rsidRPr="00515545" w:rsidRDefault="00150236" w:rsidP="00150236">
            <w:pPr>
              <w:tabs>
                <w:tab w:val="clear" w:pos="5387"/>
                <w:tab w:val="left" w:pos="1440"/>
                <w:tab w:val="left" w:pos="2160"/>
                <w:tab w:val="left" w:pos="5328"/>
              </w:tabs>
              <w:spacing w:line="200" w:lineRule="atLeast"/>
              <w:ind w:left="-110" w:right="-43"/>
              <w:rPr>
                <w:rFonts w:cs="Times New Roman"/>
                <w:sz w:val="22"/>
                <w:szCs w:val="22"/>
              </w:rPr>
            </w:pPr>
          </w:p>
        </w:tc>
        <w:tc>
          <w:tcPr>
            <w:tcW w:w="1105" w:type="dxa"/>
            <w:tcBorders>
              <w:top w:val="double" w:sz="4" w:space="0" w:color="auto"/>
            </w:tcBorders>
          </w:tcPr>
          <w:p w14:paraId="31C8507A"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ind w:right="-98"/>
              <w:jc w:val="thaiDistribute"/>
              <w:rPr>
                <w:rFonts w:cs="Times New Roman"/>
                <w:sz w:val="22"/>
                <w:szCs w:val="22"/>
              </w:rPr>
            </w:pPr>
          </w:p>
        </w:tc>
        <w:tc>
          <w:tcPr>
            <w:tcW w:w="270" w:type="dxa"/>
            <w:vAlign w:val="bottom"/>
          </w:tcPr>
          <w:p w14:paraId="6CC4171C" w14:textId="77777777" w:rsidR="00150236" w:rsidRPr="00515545" w:rsidRDefault="00150236" w:rsidP="00150236">
            <w:pPr>
              <w:tabs>
                <w:tab w:val="clear" w:pos="5387"/>
                <w:tab w:val="left" w:pos="1440"/>
                <w:tab w:val="left" w:pos="2160"/>
                <w:tab w:val="left" w:pos="5328"/>
              </w:tabs>
              <w:spacing w:line="200" w:lineRule="atLeast"/>
              <w:ind w:right="-43"/>
              <w:rPr>
                <w:rFonts w:cs="Times New Roman"/>
                <w:sz w:val="22"/>
                <w:szCs w:val="22"/>
              </w:rPr>
            </w:pPr>
          </w:p>
        </w:tc>
        <w:tc>
          <w:tcPr>
            <w:tcW w:w="1170" w:type="dxa"/>
            <w:tcBorders>
              <w:top w:val="double" w:sz="4" w:space="0" w:color="auto"/>
            </w:tcBorders>
          </w:tcPr>
          <w:p w14:paraId="39B76F41"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jc w:val="thaiDistribute"/>
              <w:rPr>
                <w:rFonts w:cs="Times New Roman"/>
                <w:sz w:val="22"/>
                <w:szCs w:val="22"/>
              </w:rPr>
            </w:pPr>
          </w:p>
        </w:tc>
        <w:tc>
          <w:tcPr>
            <w:tcW w:w="270" w:type="dxa"/>
            <w:vAlign w:val="bottom"/>
          </w:tcPr>
          <w:p w14:paraId="4D33E19C" w14:textId="77777777" w:rsidR="00150236" w:rsidRPr="00515545" w:rsidRDefault="00150236" w:rsidP="00150236">
            <w:pPr>
              <w:tabs>
                <w:tab w:val="clear" w:pos="5387"/>
                <w:tab w:val="left" w:pos="1440"/>
                <w:tab w:val="left" w:pos="2160"/>
                <w:tab w:val="left" w:pos="5328"/>
              </w:tabs>
              <w:spacing w:line="200" w:lineRule="atLeast"/>
              <w:ind w:right="-43"/>
              <w:rPr>
                <w:rFonts w:cs="Times New Roman"/>
                <w:sz w:val="22"/>
                <w:szCs w:val="22"/>
              </w:rPr>
            </w:pPr>
          </w:p>
        </w:tc>
        <w:tc>
          <w:tcPr>
            <w:tcW w:w="1125" w:type="dxa"/>
            <w:tcBorders>
              <w:top w:val="double" w:sz="4" w:space="0" w:color="auto"/>
            </w:tcBorders>
          </w:tcPr>
          <w:p w14:paraId="5A630512" w14:textId="77777777" w:rsidR="00150236" w:rsidRPr="00515545" w:rsidRDefault="00150236" w:rsidP="00150236">
            <w:pPr>
              <w:tabs>
                <w:tab w:val="clear" w:pos="5387"/>
                <w:tab w:val="left" w:pos="1440"/>
                <w:tab w:val="left" w:pos="2160"/>
                <w:tab w:val="left" w:pos="5328"/>
              </w:tabs>
              <w:spacing w:line="200" w:lineRule="atLeast"/>
              <w:ind w:right="-43"/>
              <w:rPr>
                <w:rFonts w:cs="Times New Roman"/>
                <w:sz w:val="22"/>
                <w:szCs w:val="22"/>
              </w:rPr>
            </w:pPr>
          </w:p>
        </w:tc>
        <w:tc>
          <w:tcPr>
            <w:tcW w:w="270" w:type="dxa"/>
            <w:vAlign w:val="bottom"/>
          </w:tcPr>
          <w:p w14:paraId="23C676DB" w14:textId="77777777" w:rsidR="00150236" w:rsidRPr="00515545" w:rsidRDefault="00150236" w:rsidP="00150236">
            <w:pPr>
              <w:tabs>
                <w:tab w:val="clear" w:pos="5387"/>
                <w:tab w:val="left" w:pos="1440"/>
                <w:tab w:val="left" w:pos="2160"/>
                <w:tab w:val="left" w:pos="5328"/>
              </w:tabs>
              <w:spacing w:line="200" w:lineRule="atLeast"/>
              <w:ind w:right="-43"/>
              <w:rPr>
                <w:rFonts w:cs="Times New Roman"/>
                <w:sz w:val="22"/>
                <w:szCs w:val="22"/>
              </w:rPr>
            </w:pPr>
          </w:p>
        </w:tc>
        <w:tc>
          <w:tcPr>
            <w:tcW w:w="1176" w:type="dxa"/>
            <w:tcBorders>
              <w:top w:val="double" w:sz="4" w:space="0" w:color="auto"/>
            </w:tcBorders>
          </w:tcPr>
          <w:p w14:paraId="0FCA77F1"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r>
      <w:tr w:rsidR="00150236" w:rsidRPr="00515545" w14:paraId="67F5753D" w14:textId="77777777">
        <w:trPr>
          <w:trHeight w:val="60"/>
        </w:trPr>
        <w:tc>
          <w:tcPr>
            <w:tcW w:w="4503" w:type="dxa"/>
            <w:vAlign w:val="bottom"/>
          </w:tcPr>
          <w:p w14:paraId="664E5B6F" w14:textId="77777777" w:rsidR="00150236" w:rsidRPr="00515545" w:rsidRDefault="00150236" w:rsidP="00150236">
            <w:pPr>
              <w:tabs>
                <w:tab w:val="left" w:pos="1440"/>
                <w:tab w:val="left" w:pos="2160"/>
              </w:tabs>
              <w:ind w:left="-110" w:right="-43"/>
              <w:rPr>
                <w:rFonts w:cs="Times New Roman"/>
                <w:sz w:val="22"/>
                <w:szCs w:val="22"/>
              </w:rPr>
            </w:pPr>
            <w:r w:rsidRPr="00515545">
              <w:rPr>
                <w:rFonts w:cs="Times New Roman"/>
                <w:sz w:val="22"/>
                <w:szCs w:val="22"/>
              </w:rPr>
              <w:t>Income tax using the corporate tax rate</w:t>
            </w:r>
          </w:p>
        </w:tc>
        <w:tc>
          <w:tcPr>
            <w:tcW w:w="1105" w:type="dxa"/>
          </w:tcPr>
          <w:p w14:paraId="67169B58" w14:textId="6170F6B6" w:rsidR="00150236" w:rsidRPr="00515545" w:rsidRDefault="005E3F4A"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5E3F4A">
              <w:rPr>
                <w:rFonts w:cs="Times New Roman"/>
                <w:sz w:val="22"/>
                <w:szCs w:val="22"/>
              </w:rPr>
              <w:t>7,742</w:t>
            </w:r>
          </w:p>
        </w:tc>
        <w:tc>
          <w:tcPr>
            <w:tcW w:w="270" w:type="dxa"/>
            <w:vAlign w:val="bottom"/>
          </w:tcPr>
          <w:p w14:paraId="69527FFE" w14:textId="77777777" w:rsidR="00150236" w:rsidRPr="00515545" w:rsidRDefault="00150236" w:rsidP="00150236">
            <w:pPr>
              <w:tabs>
                <w:tab w:val="clear" w:pos="907"/>
              </w:tabs>
              <w:ind w:right="170"/>
              <w:jc w:val="right"/>
              <w:rPr>
                <w:rFonts w:cs="Times New Roman"/>
                <w:sz w:val="22"/>
                <w:szCs w:val="22"/>
              </w:rPr>
            </w:pPr>
          </w:p>
        </w:tc>
        <w:tc>
          <w:tcPr>
            <w:tcW w:w="1170" w:type="dxa"/>
          </w:tcPr>
          <w:p w14:paraId="1D052B3C" w14:textId="1190BD4F"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12,604</w:t>
            </w:r>
          </w:p>
        </w:tc>
        <w:tc>
          <w:tcPr>
            <w:tcW w:w="270" w:type="dxa"/>
            <w:vAlign w:val="bottom"/>
          </w:tcPr>
          <w:p w14:paraId="6A586F37" w14:textId="77777777" w:rsidR="00150236" w:rsidRPr="00515545" w:rsidRDefault="00150236" w:rsidP="00150236">
            <w:pPr>
              <w:tabs>
                <w:tab w:val="clear" w:pos="907"/>
              </w:tabs>
              <w:ind w:right="170"/>
              <w:jc w:val="right"/>
              <w:rPr>
                <w:rFonts w:cs="Times New Roman"/>
                <w:sz w:val="22"/>
                <w:szCs w:val="22"/>
              </w:rPr>
            </w:pPr>
          </w:p>
        </w:tc>
        <w:tc>
          <w:tcPr>
            <w:tcW w:w="1125" w:type="dxa"/>
          </w:tcPr>
          <w:p w14:paraId="5DAF89B0" w14:textId="67881F24" w:rsidR="00150236" w:rsidRPr="00515545" w:rsidRDefault="00840020"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840020">
              <w:rPr>
                <w:rFonts w:cs="Times New Roman"/>
                <w:sz w:val="22"/>
                <w:szCs w:val="22"/>
              </w:rPr>
              <w:t>(1,235)</w:t>
            </w:r>
          </w:p>
        </w:tc>
        <w:tc>
          <w:tcPr>
            <w:tcW w:w="270" w:type="dxa"/>
            <w:vAlign w:val="bottom"/>
          </w:tcPr>
          <w:p w14:paraId="324216AE" w14:textId="77777777" w:rsidR="00150236" w:rsidRPr="00515545" w:rsidRDefault="00150236" w:rsidP="00150236">
            <w:pPr>
              <w:tabs>
                <w:tab w:val="clear" w:pos="907"/>
              </w:tabs>
              <w:ind w:right="170"/>
              <w:jc w:val="right"/>
              <w:rPr>
                <w:rFonts w:cs="Times New Roman"/>
                <w:sz w:val="22"/>
                <w:szCs w:val="22"/>
              </w:rPr>
            </w:pPr>
          </w:p>
        </w:tc>
        <w:tc>
          <w:tcPr>
            <w:tcW w:w="1176" w:type="dxa"/>
          </w:tcPr>
          <w:p w14:paraId="2C6CE0B6" w14:textId="5691A529"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(469)</w:t>
            </w:r>
          </w:p>
        </w:tc>
      </w:tr>
      <w:tr w:rsidR="00150236" w:rsidRPr="00515545" w14:paraId="31770F52" w14:textId="77777777" w:rsidTr="002065AF">
        <w:trPr>
          <w:trHeight w:val="60"/>
        </w:trPr>
        <w:tc>
          <w:tcPr>
            <w:tcW w:w="4503" w:type="dxa"/>
          </w:tcPr>
          <w:p w14:paraId="4E9F9E2B" w14:textId="77777777" w:rsidR="00150236" w:rsidRPr="00515545" w:rsidRDefault="00150236" w:rsidP="00150236">
            <w:pPr>
              <w:tabs>
                <w:tab w:val="left" w:pos="1440"/>
                <w:tab w:val="left" w:pos="2160"/>
              </w:tabs>
              <w:ind w:left="-110" w:right="-648"/>
              <w:rPr>
                <w:rFonts w:cs="Times New Roman"/>
                <w:sz w:val="22"/>
                <w:szCs w:val="22"/>
              </w:rPr>
            </w:pPr>
            <w:r w:rsidRPr="00515545">
              <w:rPr>
                <w:rFonts w:cs="Times New Roman"/>
                <w:sz w:val="22"/>
                <w:szCs w:val="22"/>
              </w:rPr>
              <w:t>Income tax adjustments of previous period</w:t>
            </w:r>
          </w:p>
        </w:tc>
        <w:tc>
          <w:tcPr>
            <w:tcW w:w="1105" w:type="dxa"/>
          </w:tcPr>
          <w:p w14:paraId="5C83BEDF" w14:textId="5655BC90" w:rsidR="00150236" w:rsidRPr="00515545" w:rsidRDefault="005E3F4A" w:rsidP="005E3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5E3F4A">
              <w:rPr>
                <w:rFonts w:cs="Times New Roman"/>
                <w:sz w:val="22"/>
                <w:szCs w:val="22"/>
              </w:rPr>
              <w:t>-</w:t>
            </w:r>
          </w:p>
        </w:tc>
        <w:tc>
          <w:tcPr>
            <w:tcW w:w="270" w:type="dxa"/>
            <w:vAlign w:val="bottom"/>
          </w:tcPr>
          <w:p w14:paraId="453E5664" w14:textId="77777777" w:rsidR="00150236" w:rsidRPr="00515545" w:rsidRDefault="00150236" w:rsidP="00150236">
            <w:pPr>
              <w:tabs>
                <w:tab w:val="clear" w:pos="907"/>
              </w:tabs>
              <w:ind w:right="170"/>
              <w:jc w:val="right"/>
              <w:rPr>
                <w:rFonts w:cs="Times New Roman"/>
                <w:sz w:val="22"/>
                <w:szCs w:val="22"/>
              </w:rPr>
            </w:pPr>
          </w:p>
        </w:tc>
        <w:tc>
          <w:tcPr>
            <w:tcW w:w="1170" w:type="dxa"/>
          </w:tcPr>
          <w:p w14:paraId="03850AF4" w14:textId="42CEFE30"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877</w:t>
            </w:r>
          </w:p>
        </w:tc>
        <w:tc>
          <w:tcPr>
            <w:tcW w:w="270" w:type="dxa"/>
            <w:vAlign w:val="bottom"/>
          </w:tcPr>
          <w:p w14:paraId="2201F734" w14:textId="77777777" w:rsidR="00150236" w:rsidRPr="00515545" w:rsidRDefault="00150236" w:rsidP="00150236">
            <w:pPr>
              <w:tabs>
                <w:tab w:val="clear" w:pos="907"/>
              </w:tabs>
              <w:ind w:right="170"/>
              <w:jc w:val="right"/>
              <w:rPr>
                <w:rFonts w:cs="Times New Roman"/>
                <w:sz w:val="22"/>
                <w:szCs w:val="22"/>
              </w:rPr>
            </w:pPr>
          </w:p>
        </w:tc>
        <w:tc>
          <w:tcPr>
            <w:tcW w:w="1125" w:type="dxa"/>
          </w:tcPr>
          <w:p w14:paraId="40754116" w14:textId="108BCBFC" w:rsidR="00150236" w:rsidRPr="00515545" w:rsidRDefault="005E3F4A"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5E3F4A">
              <w:rPr>
                <w:rFonts w:cs="Times New Roman"/>
                <w:sz w:val="22"/>
                <w:szCs w:val="22"/>
              </w:rPr>
              <w:t>-</w:t>
            </w:r>
          </w:p>
        </w:tc>
        <w:tc>
          <w:tcPr>
            <w:tcW w:w="270" w:type="dxa"/>
            <w:vAlign w:val="bottom"/>
          </w:tcPr>
          <w:p w14:paraId="6D4EAF7F" w14:textId="77777777" w:rsidR="00150236" w:rsidRPr="00515545" w:rsidRDefault="00150236" w:rsidP="00150236">
            <w:pPr>
              <w:tabs>
                <w:tab w:val="clear" w:pos="907"/>
              </w:tabs>
              <w:ind w:right="170"/>
              <w:jc w:val="right"/>
              <w:rPr>
                <w:rFonts w:cs="Times New Roman"/>
                <w:sz w:val="22"/>
                <w:szCs w:val="22"/>
              </w:rPr>
            </w:pPr>
          </w:p>
        </w:tc>
        <w:tc>
          <w:tcPr>
            <w:tcW w:w="1176" w:type="dxa"/>
          </w:tcPr>
          <w:p w14:paraId="7EAF986A" w14:textId="5EB4FC89"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r>
      <w:tr w:rsidR="00150236" w:rsidRPr="00515545" w14:paraId="0F4FED15" w14:textId="77777777">
        <w:trPr>
          <w:trHeight w:val="60"/>
        </w:trPr>
        <w:tc>
          <w:tcPr>
            <w:tcW w:w="4503" w:type="dxa"/>
            <w:vAlign w:val="bottom"/>
          </w:tcPr>
          <w:p w14:paraId="3F939D86" w14:textId="77777777" w:rsidR="00150236" w:rsidRPr="00515545" w:rsidRDefault="00150236" w:rsidP="00150236">
            <w:pPr>
              <w:tabs>
                <w:tab w:val="left" w:pos="1440"/>
                <w:tab w:val="left" w:pos="2160"/>
              </w:tabs>
              <w:ind w:left="-110" w:right="-43"/>
              <w:rPr>
                <w:rFonts w:cs="Times New Roman"/>
                <w:sz w:val="22"/>
                <w:szCs w:val="22"/>
              </w:rPr>
            </w:pPr>
            <w:r w:rsidRPr="00515545">
              <w:rPr>
                <w:rFonts w:cs="Times New Roman"/>
                <w:sz w:val="22"/>
                <w:szCs w:val="22"/>
              </w:rPr>
              <w:t>Effects from additional deductible expenses - net</w:t>
            </w:r>
          </w:p>
        </w:tc>
        <w:tc>
          <w:tcPr>
            <w:tcW w:w="1105" w:type="dxa"/>
            <w:vAlign w:val="bottom"/>
          </w:tcPr>
          <w:p w14:paraId="1D0EE444" w14:textId="42E98410"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cs="Times New Roman"/>
                <w:sz w:val="22"/>
                <w:szCs w:val="22"/>
              </w:rPr>
            </w:pPr>
          </w:p>
        </w:tc>
        <w:tc>
          <w:tcPr>
            <w:tcW w:w="270" w:type="dxa"/>
            <w:vAlign w:val="bottom"/>
          </w:tcPr>
          <w:p w14:paraId="5F57BC39" w14:textId="77777777" w:rsidR="00150236" w:rsidRPr="00515545" w:rsidRDefault="00150236" w:rsidP="00150236">
            <w:pPr>
              <w:tabs>
                <w:tab w:val="clear" w:pos="907"/>
              </w:tabs>
              <w:ind w:right="170"/>
              <w:jc w:val="right"/>
              <w:rPr>
                <w:rFonts w:cs="Times New Roman"/>
                <w:sz w:val="22"/>
                <w:szCs w:val="22"/>
              </w:rPr>
            </w:pPr>
          </w:p>
        </w:tc>
        <w:tc>
          <w:tcPr>
            <w:tcW w:w="1170" w:type="dxa"/>
            <w:vAlign w:val="bottom"/>
          </w:tcPr>
          <w:p w14:paraId="43DCC766"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07DA7517" w14:textId="77777777" w:rsidR="00150236" w:rsidRPr="00515545" w:rsidRDefault="00150236" w:rsidP="00150236">
            <w:pPr>
              <w:tabs>
                <w:tab w:val="clear" w:pos="907"/>
              </w:tabs>
              <w:ind w:right="170"/>
              <w:jc w:val="right"/>
              <w:rPr>
                <w:rFonts w:cs="Times New Roman"/>
                <w:sz w:val="22"/>
                <w:szCs w:val="22"/>
              </w:rPr>
            </w:pPr>
          </w:p>
        </w:tc>
        <w:tc>
          <w:tcPr>
            <w:tcW w:w="1125" w:type="dxa"/>
            <w:vAlign w:val="bottom"/>
          </w:tcPr>
          <w:p w14:paraId="62CAAF72"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6"/>
              </w:tabs>
              <w:ind w:right="213"/>
              <w:jc w:val="right"/>
              <w:rPr>
                <w:rFonts w:cs="Times New Roman"/>
                <w:sz w:val="22"/>
                <w:szCs w:val="22"/>
              </w:rPr>
            </w:pPr>
          </w:p>
        </w:tc>
        <w:tc>
          <w:tcPr>
            <w:tcW w:w="270" w:type="dxa"/>
            <w:vAlign w:val="bottom"/>
          </w:tcPr>
          <w:p w14:paraId="14B99C2E" w14:textId="77777777" w:rsidR="00150236" w:rsidRPr="00515545" w:rsidRDefault="00150236" w:rsidP="00150236">
            <w:pPr>
              <w:tabs>
                <w:tab w:val="clear" w:pos="907"/>
              </w:tabs>
              <w:ind w:right="170"/>
              <w:jc w:val="right"/>
              <w:rPr>
                <w:rFonts w:cs="Times New Roman"/>
                <w:sz w:val="22"/>
                <w:szCs w:val="22"/>
              </w:rPr>
            </w:pPr>
          </w:p>
        </w:tc>
        <w:tc>
          <w:tcPr>
            <w:tcW w:w="1176" w:type="dxa"/>
            <w:vAlign w:val="bottom"/>
          </w:tcPr>
          <w:p w14:paraId="2FA95C8A"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r>
      <w:tr w:rsidR="00150236" w:rsidRPr="00515545" w14:paraId="2579D186" w14:textId="77777777" w:rsidTr="00C26971">
        <w:trPr>
          <w:trHeight w:val="54"/>
        </w:trPr>
        <w:tc>
          <w:tcPr>
            <w:tcW w:w="4503" w:type="dxa"/>
            <w:vAlign w:val="bottom"/>
          </w:tcPr>
          <w:p w14:paraId="0846F508" w14:textId="77777777" w:rsidR="00150236" w:rsidRPr="00515545" w:rsidRDefault="00150236" w:rsidP="00150236">
            <w:pPr>
              <w:tabs>
                <w:tab w:val="left" w:pos="1440"/>
                <w:tab w:val="left" w:pos="2160"/>
              </w:tabs>
              <w:ind w:left="-110" w:right="-43"/>
              <w:rPr>
                <w:rFonts w:cs="Times New Roman"/>
                <w:sz w:val="22"/>
                <w:szCs w:val="22"/>
              </w:rPr>
            </w:pPr>
            <w:r w:rsidRPr="00515545">
              <w:rPr>
                <w:rFonts w:cs="Times New Roman"/>
                <w:sz w:val="22"/>
                <w:szCs w:val="22"/>
              </w:rPr>
              <w:t xml:space="preserve">   from non-deductible expenses</w:t>
            </w:r>
          </w:p>
        </w:tc>
        <w:tc>
          <w:tcPr>
            <w:tcW w:w="1105" w:type="dxa"/>
          </w:tcPr>
          <w:p w14:paraId="2532E270" w14:textId="2B0D2E56" w:rsidR="00150236" w:rsidRPr="00515545" w:rsidRDefault="009A3D2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9A3D26">
              <w:rPr>
                <w:rFonts w:cs="Times New Roman"/>
                <w:sz w:val="22"/>
                <w:szCs w:val="22"/>
              </w:rPr>
              <w:t>2,831</w:t>
            </w:r>
          </w:p>
        </w:tc>
        <w:tc>
          <w:tcPr>
            <w:tcW w:w="270" w:type="dxa"/>
            <w:vAlign w:val="bottom"/>
          </w:tcPr>
          <w:p w14:paraId="2C25B4CF" w14:textId="77777777" w:rsidR="00150236" w:rsidRPr="00515545" w:rsidRDefault="00150236" w:rsidP="00150236">
            <w:pPr>
              <w:tabs>
                <w:tab w:val="clear" w:pos="907"/>
              </w:tabs>
              <w:ind w:right="170"/>
              <w:jc w:val="right"/>
              <w:rPr>
                <w:rFonts w:cs="Times New Roman"/>
                <w:sz w:val="22"/>
                <w:szCs w:val="22"/>
              </w:rPr>
            </w:pPr>
          </w:p>
        </w:tc>
        <w:tc>
          <w:tcPr>
            <w:tcW w:w="1170" w:type="dxa"/>
          </w:tcPr>
          <w:p w14:paraId="3D964609" w14:textId="35294A2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1,031</w:t>
            </w:r>
          </w:p>
        </w:tc>
        <w:tc>
          <w:tcPr>
            <w:tcW w:w="270" w:type="dxa"/>
            <w:vAlign w:val="bottom"/>
          </w:tcPr>
          <w:p w14:paraId="4909A322" w14:textId="77777777" w:rsidR="00150236" w:rsidRPr="00515545" w:rsidRDefault="00150236" w:rsidP="00150236">
            <w:pPr>
              <w:tabs>
                <w:tab w:val="clear" w:pos="907"/>
              </w:tabs>
              <w:ind w:right="170"/>
              <w:jc w:val="right"/>
              <w:rPr>
                <w:rFonts w:cs="Times New Roman"/>
                <w:sz w:val="22"/>
                <w:szCs w:val="22"/>
              </w:rPr>
            </w:pPr>
          </w:p>
        </w:tc>
        <w:tc>
          <w:tcPr>
            <w:tcW w:w="1125" w:type="dxa"/>
          </w:tcPr>
          <w:p w14:paraId="11C41D5B" w14:textId="55DCF397" w:rsidR="00150236" w:rsidRPr="00515545" w:rsidRDefault="005E3F4A"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5E3F4A">
              <w:rPr>
                <w:rFonts w:cs="Times New Roman"/>
                <w:sz w:val="22"/>
                <w:szCs w:val="22"/>
              </w:rPr>
              <w:t>1,788</w:t>
            </w:r>
          </w:p>
        </w:tc>
        <w:tc>
          <w:tcPr>
            <w:tcW w:w="270" w:type="dxa"/>
            <w:vAlign w:val="bottom"/>
          </w:tcPr>
          <w:p w14:paraId="2BA6E2E8" w14:textId="77777777" w:rsidR="00150236" w:rsidRPr="00515545" w:rsidRDefault="00150236" w:rsidP="00150236">
            <w:pPr>
              <w:tabs>
                <w:tab w:val="clear" w:pos="907"/>
              </w:tabs>
              <w:ind w:right="170"/>
              <w:jc w:val="right"/>
              <w:rPr>
                <w:rFonts w:cs="Times New Roman"/>
                <w:sz w:val="22"/>
                <w:szCs w:val="22"/>
              </w:rPr>
            </w:pPr>
          </w:p>
        </w:tc>
        <w:tc>
          <w:tcPr>
            <w:tcW w:w="1176" w:type="dxa"/>
          </w:tcPr>
          <w:p w14:paraId="3C5BB69F" w14:textId="68E74A4F"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(2)</w:t>
            </w:r>
          </w:p>
        </w:tc>
      </w:tr>
      <w:tr w:rsidR="00150236" w:rsidRPr="00515545" w14:paraId="1CB898A2" w14:textId="77777777">
        <w:trPr>
          <w:trHeight w:val="60"/>
        </w:trPr>
        <w:tc>
          <w:tcPr>
            <w:tcW w:w="4503" w:type="dxa"/>
            <w:vAlign w:val="bottom"/>
          </w:tcPr>
          <w:p w14:paraId="4D67BA66" w14:textId="77777777" w:rsidR="00150236" w:rsidRPr="00515545" w:rsidRDefault="00150236" w:rsidP="00150236">
            <w:pPr>
              <w:tabs>
                <w:tab w:val="left" w:pos="1440"/>
                <w:tab w:val="left" w:pos="2160"/>
              </w:tabs>
              <w:ind w:left="-110" w:right="-43"/>
              <w:rPr>
                <w:rFonts w:cs="Times New Roman"/>
                <w:sz w:val="22"/>
                <w:szCs w:val="22"/>
              </w:rPr>
            </w:pPr>
            <w:r w:rsidRPr="00515545">
              <w:rPr>
                <w:rFonts w:cs="Times New Roman"/>
                <w:sz w:val="22"/>
                <w:szCs w:val="22"/>
              </w:rPr>
              <w:t>Tax loss which deferred tax asset has not yet</w:t>
            </w:r>
          </w:p>
        </w:tc>
        <w:tc>
          <w:tcPr>
            <w:tcW w:w="1105" w:type="dxa"/>
          </w:tcPr>
          <w:p w14:paraId="1F66C827" w14:textId="557A1AD6"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451945A0" w14:textId="77777777" w:rsidR="00150236" w:rsidRPr="00515545" w:rsidRDefault="00150236" w:rsidP="00150236">
            <w:pPr>
              <w:tabs>
                <w:tab w:val="clear" w:pos="907"/>
              </w:tabs>
              <w:ind w:right="170"/>
              <w:jc w:val="right"/>
              <w:rPr>
                <w:rFonts w:cs="Times New Roman"/>
                <w:sz w:val="22"/>
                <w:szCs w:val="22"/>
              </w:rPr>
            </w:pPr>
          </w:p>
        </w:tc>
        <w:tc>
          <w:tcPr>
            <w:tcW w:w="1170" w:type="dxa"/>
          </w:tcPr>
          <w:p w14:paraId="7590F392"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p>
        </w:tc>
        <w:tc>
          <w:tcPr>
            <w:tcW w:w="270" w:type="dxa"/>
            <w:vAlign w:val="bottom"/>
          </w:tcPr>
          <w:p w14:paraId="54DD302F" w14:textId="77777777" w:rsidR="00150236" w:rsidRPr="00515545" w:rsidRDefault="00150236" w:rsidP="00150236">
            <w:pPr>
              <w:tabs>
                <w:tab w:val="clear" w:pos="907"/>
              </w:tabs>
              <w:ind w:right="170"/>
              <w:jc w:val="right"/>
              <w:rPr>
                <w:rFonts w:cs="Times New Roman"/>
                <w:sz w:val="22"/>
                <w:szCs w:val="22"/>
              </w:rPr>
            </w:pPr>
          </w:p>
        </w:tc>
        <w:tc>
          <w:tcPr>
            <w:tcW w:w="1125" w:type="dxa"/>
          </w:tcPr>
          <w:p w14:paraId="448E5690"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239BA3D6" w14:textId="77777777" w:rsidR="00150236" w:rsidRPr="00515545" w:rsidRDefault="00150236" w:rsidP="00150236">
            <w:pPr>
              <w:tabs>
                <w:tab w:val="clear" w:pos="907"/>
              </w:tabs>
              <w:ind w:right="170"/>
              <w:jc w:val="right"/>
              <w:rPr>
                <w:rFonts w:cs="Times New Roman"/>
                <w:sz w:val="22"/>
                <w:szCs w:val="22"/>
              </w:rPr>
            </w:pPr>
          </w:p>
        </w:tc>
        <w:tc>
          <w:tcPr>
            <w:tcW w:w="1176" w:type="dxa"/>
          </w:tcPr>
          <w:p w14:paraId="24E91432"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r>
      <w:tr w:rsidR="00150236" w:rsidRPr="00515545" w14:paraId="710B27C5" w14:textId="77777777" w:rsidTr="002065AF">
        <w:trPr>
          <w:trHeight w:val="60"/>
        </w:trPr>
        <w:tc>
          <w:tcPr>
            <w:tcW w:w="4503" w:type="dxa"/>
            <w:vAlign w:val="bottom"/>
          </w:tcPr>
          <w:p w14:paraId="70C449DA" w14:textId="77777777" w:rsidR="00150236" w:rsidRPr="00515545" w:rsidRDefault="00150236" w:rsidP="00150236">
            <w:pPr>
              <w:tabs>
                <w:tab w:val="left" w:pos="1440"/>
                <w:tab w:val="left" w:pos="2160"/>
              </w:tabs>
              <w:ind w:left="-110" w:right="-43"/>
              <w:rPr>
                <w:rFonts w:cs="Times New Roman"/>
                <w:sz w:val="22"/>
                <w:szCs w:val="22"/>
              </w:rPr>
            </w:pPr>
            <w:r w:rsidRPr="00515545">
              <w:rPr>
                <w:rFonts w:cs="Times New Roman"/>
                <w:sz w:val="22"/>
                <w:szCs w:val="22"/>
              </w:rPr>
              <w:t xml:space="preserve">   been recognized</w:t>
            </w:r>
          </w:p>
        </w:tc>
        <w:tc>
          <w:tcPr>
            <w:tcW w:w="1105" w:type="dxa"/>
          </w:tcPr>
          <w:p w14:paraId="35522995" w14:textId="56C7D0F2" w:rsidR="00150236" w:rsidRPr="00515545" w:rsidRDefault="009A3D2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9A3D26">
              <w:rPr>
                <w:rFonts w:cs="Times New Roman"/>
                <w:sz w:val="22"/>
                <w:szCs w:val="22"/>
              </w:rPr>
              <w:t>(1,928)</w:t>
            </w:r>
          </w:p>
        </w:tc>
        <w:tc>
          <w:tcPr>
            <w:tcW w:w="270" w:type="dxa"/>
            <w:vAlign w:val="bottom"/>
          </w:tcPr>
          <w:p w14:paraId="2C11F67F" w14:textId="77777777" w:rsidR="00150236" w:rsidRPr="00515545" w:rsidRDefault="00150236" w:rsidP="00150236">
            <w:pPr>
              <w:tabs>
                <w:tab w:val="clear" w:pos="907"/>
              </w:tabs>
              <w:ind w:right="170"/>
              <w:jc w:val="right"/>
              <w:rPr>
                <w:rFonts w:cs="Times New Roman"/>
                <w:sz w:val="22"/>
                <w:szCs w:val="22"/>
              </w:rPr>
            </w:pPr>
          </w:p>
        </w:tc>
        <w:tc>
          <w:tcPr>
            <w:tcW w:w="1170" w:type="dxa"/>
          </w:tcPr>
          <w:p w14:paraId="482A36E9" w14:textId="2520301C"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E5685D">
              <w:rPr>
                <w:rFonts w:cs="Times New Roman"/>
                <w:sz w:val="22"/>
                <w:szCs w:val="22"/>
              </w:rPr>
              <w:t>5,424</w:t>
            </w:r>
          </w:p>
        </w:tc>
        <w:tc>
          <w:tcPr>
            <w:tcW w:w="270" w:type="dxa"/>
            <w:vAlign w:val="bottom"/>
          </w:tcPr>
          <w:p w14:paraId="16895B25" w14:textId="77777777" w:rsidR="00150236" w:rsidRPr="00515545" w:rsidRDefault="00150236" w:rsidP="00150236">
            <w:pPr>
              <w:tabs>
                <w:tab w:val="clear" w:pos="907"/>
              </w:tabs>
              <w:ind w:right="170"/>
              <w:jc w:val="right"/>
              <w:rPr>
                <w:rFonts w:cs="Times New Roman"/>
                <w:sz w:val="22"/>
                <w:szCs w:val="22"/>
              </w:rPr>
            </w:pPr>
          </w:p>
        </w:tc>
        <w:tc>
          <w:tcPr>
            <w:tcW w:w="1125" w:type="dxa"/>
          </w:tcPr>
          <w:p w14:paraId="2E7A4D65" w14:textId="6D497C90" w:rsidR="00150236" w:rsidRPr="00515545" w:rsidRDefault="005E3F4A"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5E3F4A">
              <w:rPr>
                <w:rFonts w:cs="Times New Roman"/>
                <w:sz w:val="22"/>
                <w:szCs w:val="22"/>
              </w:rPr>
              <w:t>(1,928)</w:t>
            </w:r>
          </w:p>
        </w:tc>
        <w:tc>
          <w:tcPr>
            <w:tcW w:w="270" w:type="dxa"/>
            <w:vAlign w:val="bottom"/>
          </w:tcPr>
          <w:p w14:paraId="24F7E2F3" w14:textId="77777777" w:rsidR="00150236" w:rsidRPr="00515545" w:rsidRDefault="00150236" w:rsidP="00150236">
            <w:pPr>
              <w:tabs>
                <w:tab w:val="clear" w:pos="907"/>
              </w:tabs>
              <w:ind w:right="170"/>
              <w:jc w:val="right"/>
              <w:rPr>
                <w:rFonts w:cs="Times New Roman"/>
                <w:sz w:val="22"/>
                <w:szCs w:val="22"/>
              </w:rPr>
            </w:pPr>
          </w:p>
        </w:tc>
        <w:tc>
          <w:tcPr>
            <w:tcW w:w="1176" w:type="dxa"/>
          </w:tcPr>
          <w:p w14:paraId="54CA5426" w14:textId="73324144"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C26971">
              <w:rPr>
                <w:rFonts w:cs="Times New Roman"/>
                <w:sz w:val="22"/>
                <w:szCs w:val="22"/>
              </w:rPr>
              <w:t>4,224</w:t>
            </w:r>
          </w:p>
        </w:tc>
      </w:tr>
      <w:tr w:rsidR="00150236" w:rsidRPr="00515545" w14:paraId="6C4E88B8" w14:textId="77777777" w:rsidTr="002065AF">
        <w:trPr>
          <w:trHeight w:val="60"/>
        </w:trPr>
        <w:tc>
          <w:tcPr>
            <w:tcW w:w="4503" w:type="dxa"/>
            <w:vAlign w:val="bottom"/>
          </w:tcPr>
          <w:p w14:paraId="5A801C30" w14:textId="4CAC2597" w:rsidR="00150236" w:rsidRPr="00515545" w:rsidRDefault="00150236" w:rsidP="00150236">
            <w:pPr>
              <w:tabs>
                <w:tab w:val="left" w:pos="1440"/>
                <w:tab w:val="left" w:pos="2160"/>
              </w:tabs>
              <w:ind w:left="-110" w:right="-43"/>
              <w:rPr>
                <w:rFonts w:cs="Times New Roman"/>
                <w:sz w:val="22"/>
                <w:szCs w:val="22"/>
              </w:rPr>
            </w:pPr>
            <w:r>
              <w:rPr>
                <w:rFonts w:cs="Times New Roman"/>
                <w:sz w:val="22"/>
                <w:szCs w:val="22"/>
              </w:rPr>
              <w:t>Effects from benefit of tax loss carry forward</w:t>
            </w:r>
          </w:p>
        </w:tc>
        <w:tc>
          <w:tcPr>
            <w:tcW w:w="1105" w:type="dxa"/>
          </w:tcPr>
          <w:p w14:paraId="7FC63EC4" w14:textId="74BD4F75" w:rsidR="00150236" w:rsidRPr="00515545" w:rsidRDefault="005E3F4A" w:rsidP="005E3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5E3F4A">
              <w:rPr>
                <w:rFonts w:cs="Times New Roman"/>
                <w:sz w:val="22"/>
                <w:szCs w:val="22"/>
              </w:rPr>
              <w:t>-</w:t>
            </w:r>
          </w:p>
        </w:tc>
        <w:tc>
          <w:tcPr>
            <w:tcW w:w="270" w:type="dxa"/>
            <w:vAlign w:val="bottom"/>
          </w:tcPr>
          <w:p w14:paraId="7362E388" w14:textId="77777777" w:rsidR="00150236" w:rsidRPr="00515545" w:rsidRDefault="00150236" w:rsidP="00150236">
            <w:pPr>
              <w:tabs>
                <w:tab w:val="clear" w:pos="907"/>
              </w:tabs>
              <w:ind w:right="170"/>
              <w:jc w:val="right"/>
              <w:rPr>
                <w:rFonts w:cs="Times New Roman"/>
                <w:sz w:val="22"/>
                <w:szCs w:val="22"/>
              </w:rPr>
            </w:pPr>
          </w:p>
        </w:tc>
        <w:tc>
          <w:tcPr>
            <w:tcW w:w="1170" w:type="dxa"/>
          </w:tcPr>
          <w:p w14:paraId="33BFBBD6" w14:textId="2E247A26" w:rsidR="00150236"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(10,013)</w:t>
            </w:r>
          </w:p>
        </w:tc>
        <w:tc>
          <w:tcPr>
            <w:tcW w:w="270" w:type="dxa"/>
            <w:vAlign w:val="bottom"/>
          </w:tcPr>
          <w:p w14:paraId="5D95DC14" w14:textId="77777777" w:rsidR="00150236" w:rsidRPr="00515545" w:rsidRDefault="00150236" w:rsidP="00150236">
            <w:pPr>
              <w:tabs>
                <w:tab w:val="clear" w:pos="907"/>
              </w:tabs>
              <w:ind w:right="170"/>
              <w:jc w:val="right"/>
              <w:rPr>
                <w:rFonts w:cs="Times New Roman"/>
                <w:sz w:val="22"/>
                <w:szCs w:val="22"/>
              </w:rPr>
            </w:pPr>
          </w:p>
        </w:tc>
        <w:tc>
          <w:tcPr>
            <w:tcW w:w="1125" w:type="dxa"/>
          </w:tcPr>
          <w:p w14:paraId="5928D537" w14:textId="68AE6AC0" w:rsidR="00150236" w:rsidRPr="00515545" w:rsidRDefault="005E3F4A"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5E3F4A">
              <w:rPr>
                <w:rFonts w:cs="Times New Roman"/>
                <w:sz w:val="22"/>
                <w:szCs w:val="22"/>
              </w:rPr>
              <w:t>-</w:t>
            </w:r>
          </w:p>
        </w:tc>
        <w:tc>
          <w:tcPr>
            <w:tcW w:w="270" w:type="dxa"/>
            <w:vAlign w:val="bottom"/>
          </w:tcPr>
          <w:p w14:paraId="0E8872AE" w14:textId="77777777" w:rsidR="00150236" w:rsidRPr="00515545" w:rsidRDefault="00150236" w:rsidP="00150236">
            <w:pPr>
              <w:tabs>
                <w:tab w:val="clear" w:pos="907"/>
              </w:tabs>
              <w:ind w:right="170"/>
              <w:jc w:val="right"/>
              <w:rPr>
                <w:rFonts w:cs="Times New Roman"/>
                <w:sz w:val="22"/>
                <w:szCs w:val="22"/>
              </w:rPr>
            </w:pPr>
          </w:p>
        </w:tc>
        <w:tc>
          <w:tcPr>
            <w:tcW w:w="1176" w:type="dxa"/>
          </w:tcPr>
          <w:p w14:paraId="23A42C91" w14:textId="6E9895C0" w:rsidR="00150236" w:rsidRPr="00075052"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7373BB">
              <w:rPr>
                <w:rFonts w:cs="Times New Roman"/>
                <w:sz w:val="22"/>
                <w:szCs w:val="22"/>
              </w:rPr>
              <w:t>-</w:t>
            </w:r>
          </w:p>
        </w:tc>
      </w:tr>
      <w:tr w:rsidR="00150236" w:rsidRPr="00515545" w14:paraId="43C53E00" w14:textId="77777777">
        <w:trPr>
          <w:trHeight w:val="50"/>
        </w:trPr>
        <w:tc>
          <w:tcPr>
            <w:tcW w:w="4503" w:type="dxa"/>
            <w:vAlign w:val="bottom"/>
          </w:tcPr>
          <w:p w14:paraId="149B62C5" w14:textId="77777777" w:rsidR="00150236" w:rsidRPr="00515545" w:rsidRDefault="00150236" w:rsidP="00150236">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Total</w:t>
            </w:r>
          </w:p>
        </w:tc>
        <w:tc>
          <w:tcPr>
            <w:tcW w:w="1105" w:type="dxa"/>
            <w:tcBorders>
              <w:top w:val="single" w:sz="4" w:space="0" w:color="auto"/>
              <w:bottom w:val="double" w:sz="4" w:space="0" w:color="auto"/>
            </w:tcBorders>
          </w:tcPr>
          <w:p w14:paraId="2828D06C" w14:textId="45F04E64" w:rsidR="00150236" w:rsidRPr="00515545" w:rsidRDefault="005E3F4A"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5E3F4A">
              <w:rPr>
                <w:rFonts w:cs="Times New Roman"/>
                <w:sz w:val="22"/>
                <w:szCs w:val="22"/>
              </w:rPr>
              <w:t>8,645</w:t>
            </w:r>
          </w:p>
        </w:tc>
        <w:tc>
          <w:tcPr>
            <w:tcW w:w="270" w:type="dxa"/>
            <w:vAlign w:val="bottom"/>
          </w:tcPr>
          <w:p w14:paraId="40D08332" w14:textId="77777777" w:rsidR="00150236" w:rsidRPr="00515545" w:rsidRDefault="00150236" w:rsidP="00150236">
            <w:pPr>
              <w:tabs>
                <w:tab w:val="clear" w:pos="907"/>
                <w:tab w:val="left" w:pos="1440"/>
                <w:tab w:val="left" w:pos="2160"/>
              </w:tabs>
              <w:ind w:right="170"/>
              <w:jc w:val="right"/>
              <w:rPr>
                <w:rFonts w:cs="Times New Roman"/>
                <w:sz w:val="22"/>
                <w:szCs w:val="22"/>
              </w:rPr>
            </w:pPr>
          </w:p>
        </w:tc>
        <w:tc>
          <w:tcPr>
            <w:tcW w:w="1170" w:type="dxa"/>
            <w:tcBorders>
              <w:top w:val="single" w:sz="4" w:space="0" w:color="auto"/>
              <w:bottom w:val="double" w:sz="4" w:space="0" w:color="auto"/>
            </w:tcBorders>
          </w:tcPr>
          <w:p w14:paraId="1A45E557" w14:textId="5C90BEC6"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9,923</w:t>
            </w:r>
          </w:p>
        </w:tc>
        <w:tc>
          <w:tcPr>
            <w:tcW w:w="270" w:type="dxa"/>
            <w:vAlign w:val="bottom"/>
          </w:tcPr>
          <w:p w14:paraId="067BFBB9" w14:textId="77777777" w:rsidR="00150236" w:rsidRPr="00515545" w:rsidRDefault="00150236" w:rsidP="00150236">
            <w:pPr>
              <w:tabs>
                <w:tab w:val="clear" w:pos="907"/>
                <w:tab w:val="left" w:pos="1440"/>
                <w:tab w:val="left" w:pos="2160"/>
              </w:tabs>
              <w:ind w:right="170"/>
              <w:jc w:val="right"/>
              <w:rPr>
                <w:rFonts w:cs="Times New Roman"/>
                <w:sz w:val="22"/>
                <w:szCs w:val="22"/>
              </w:rPr>
            </w:pPr>
          </w:p>
        </w:tc>
        <w:tc>
          <w:tcPr>
            <w:tcW w:w="1125" w:type="dxa"/>
            <w:tcBorders>
              <w:top w:val="single" w:sz="4" w:space="0" w:color="auto"/>
              <w:bottom w:val="double" w:sz="4" w:space="0" w:color="auto"/>
            </w:tcBorders>
          </w:tcPr>
          <w:p w14:paraId="5D7495C3" w14:textId="078E3EC4" w:rsidR="00150236" w:rsidRPr="00515545" w:rsidRDefault="00840020"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840020">
              <w:rPr>
                <w:rFonts w:cs="Times New Roman"/>
                <w:sz w:val="22"/>
                <w:szCs w:val="22"/>
              </w:rPr>
              <w:t>(1,375)</w:t>
            </w:r>
          </w:p>
        </w:tc>
        <w:tc>
          <w:tcPr>
            <w:tcW w:w="270" w:type="dxa"/>
            <w:vAlign w:val="bottom"/>
          </w:tcPr>
          <w:p w14:paraId="5CA24476" w14:textId="77777777" w:rsidR="00150236" w:rsidRPr="00515545" w:rsidRDefault="00150236" w:rsidP="00150236">
            <w:pPr>
              <w:tabs>
                <w:tab w:val="clear" w:pos="907"/>
                <w:tab w:val="left" w:pos="1440"/>
                <w:tab w:val="left" w:pos="2160"/>
              </w:tabs>
              <w:ind w:right="170"/>
              <w:jc w:val="right"/>
              <w:rPr>
                <w:rFonts w:cs="Times New Roman"/>
                <w:sz w:val="22"/>
                <w:szCs w:val="22"/>
              </w:rPr>
            </w:pPr>
          </w:p>
        </w:tc>
        <w:tc>
          <w:tcPr>
            <w:tcW w:w="1176" w:type="dxa"/>
            <w:tcBorders>
              <w:top w:val="single" w:sz="4" w:space="0" w:color="auto"/>
              <w:bottom w:val="double" w:sz="4" w:space="0" w:color="auto"/>
            </w:tcBorders>
          </w:tcPr>
          <w:p w14:paraId="58294EEA" w14:textId="5202A0A1"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7373BB">
              <w:rPr>
                <w:rFonts w:cs="Times New Roman"/>
                <w:sz w:val="22"/>
                <w:szCs w:val="22"/>
              </w:rPr>
              <w:t>3,753</w:t>
            </w:r>
          </w:p>
        </w:tc>
      </w:tr>
    </w:tbl>
    <w:p w14:paraId="2A2A1ECC" w14:textId="77777777" w:rsidR="00E340CF" w:rsidRPr="00515545" w:rsidRDefault="00E340CF" w:rsidP="0084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caps/>
          <w:sz w:val="22"/>
          <w:szCs w:val="22"/>
        </w:rPr>
      </w:pPr>
    </w:p>
    <w:p w14:paraId="4D360A5B" w14:textId="2CEC34BA" w:rsidR="00C62DC4" w:rsidRPr="00515545" w:rsidRDefault="00C62DC4" w:rsidP="00F47ED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ind w:hanging="720"/>
        <w:jc w:val="thaiDistribute"/>
        <w:rPr>
          <w:b/>
          <w:bCs/>
          <w:caps/>
          <w:sz w:val="22"/>
          <w:szCs w:val="22"/>
        </w:rPr>
      </w:pPr>
      <w:r w:rsidRPr="00515545">
        <w:rPr>
          <w:b/>
          <w:bCs/>
          <w:sz w:val="22"/>
          <w:szCs w:val="22"/>
        </w:rPr>
        <w:t>SIGNIFICANT FINANCIAL INFORMATION CLASSIFIED BY OPERATING SEGMENT</w:t>
      </w:r>
    </w:p>
    <w:p w14:paraId="2D381768" w14:textId="77777777" w:rsidR="00C62DC4" w:rsidRPr="00515545" w:rsidRDefault="00C62DC4" w:rsidP="00F47EDD">
      <w:pPr>
        <w:pStyle w:val="a3"/>
        <w:widowControl/>
        <w:spacing w:line="200" w:lineRule="atLeast"/>
        <w:ind w:right="-45"/>
        <w:rPr>
          <w:rFonts w:hAnsi="Times New Roman" w:cs="Times New Roman"/>
          <w:b w:val="0"/>
          <w:bCs w:val="0"/>
          <w:sz w:val="22"/>
          <w:szCs w:val="22"/>
        </w:rPr>
      </w:pPr>
    </w:p>
    <w:p w14:paraId="3E411300" w14:textId="64586DF6" w:rsidR="00354170" w:rsidRDefault="00DB4171" w:rsidP="00DB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u w:val="single"/>
        </w:rPr>
      </w:pPr>
      <w:r w:rsidRPr="00515545">
        <w:rPr>
          <w:rFonts w:eastAsia="SimSun" w:cs="Times New Roman"/>
          <w:sz w:val="22"/>
          <w:szCs w:val="22"/>
          <w:lang w:eastAsia="zh-CN"/>
        </w:rPr>
        <w:t xml:space="preserve">Statement of financial position and statement of income are significant financial and core information of the Group that are provided regularly to the highest authority in decision-making operation and also used in evaluation of financial performances of the segments. However, the Group has a single core operating segment (being internal reporting segment) by product which are </w:t>
      </w:r>
      <w:r>
        <w:rPr>
          <w:rFonts w:eastAsia="SimSun" w:cs="Times New Roman"/>
          <w:sz w:val="22"/>
          <w:szCs w:val="22"/>
          <w:lang w:eastAsia="zh-CN"/>
        </w:rPr>
        <w:t xml:space="preserve">majority of </w:t>
      </w:r>
      <w:r w:rsidRPr="00515545">
        <w:rPr>
          <w:rFonts w:eastAsia="SimSun" w:cs="Times New Roman"/>
          <w:sz w:val="22"/>
          <w:szCs w:val="22"/>
          <w:lang w:eastAsia="zh-CN"/>
        </w:rPr>
        <w:t xml:space="preserve">hire-purchase on automobile and motorcycle and letting of motorcycle for general retail customers whereby the business activities with respect of loans and nano finance, including </w:t>
      </w:r>
      <w:r>
        <w:rPr>
          <w:rFonts w:eastAsia="SimSun"/>
          <w:sz w:val="22"/>
          <w:szCs w:val="22"/>
          <w:lang w:eastAsia="zh-CN"/>
        </w:rPr>
        <w:t>n</w:t>
      </w:r>
      <w:r w:rsidRPr="00515545">
        <w:rPr>
          <w:rFonts w:eastAsia="SimSun" w:cs="Times New Roman"/>
          <w:sz w:val="22"/>
          <w:szCs w:val="22"/>
          <w:lang w:eastAsia="zh-CN"/>
        </w:rPr>
        <w:t xml:space="preserve">on-life insurance broker business and personal loan to the general retail customers are insignificant portion as compared to the entire volumes and business activities. Accordingly, </w:t>
      </w:r>
      <w:r w:rsidRPr="00515545">
        <w:rPr>
          <w:rFonts w:cs="Times New Roman"/>
          <w:sz w:val="22"/>
          <w:szCs w:val="22"/>
        </w:rPr>
        <w:t>the accompanying interim financial</w:t>
      </w:r>
      <w:r w:rsidRPr="00515545">
        <w:rPr>
          <w:rFonts w:cs="Cordia New" w:hint="cs"/>
          <w:sz w:val="22"/>
          <w:szCs w:val="22"/>
          <w:cs/>
        </w:rPr>
        <w:t xml:space="preserve"> </w:t>
      </w:r>
      <w:r w:rsidRPr="00515545">
        <w:rPr>
          <w:rFonts w:cs="Cordia New"/>
          <w:sz w:val="22"/>
          <w:szCs w:val="22"/>
        </w:rPr>
        <w:t>information</w:t>
      </w:r>
      <w:r w:rsidRPr="00515545">
        <w:rPr>
          <w:rFonts w:cs="Times New Roman"/>
          <w:sz w:val="22"/>
          <w:szCs w:val="22"/>
        </w:rPr>
        <w:t xml:space="preserve"> does not</w:t>
      </w:r>
      <w:r w:rsidRPr="00515545">
        <w:rPr>
          <w:rFonts w:eastAsia="SimSun" w:cs="Times New Roman"/>
          <w:sz w:val="22"/>
          <w:szCs w:val="22"/>
          <w:lang w:eastAsia="zh-CN"/>
        </w:rPr>
        <w:t xml:space="preserve"> include the operating segment information on products and key customers</w:t>
      </w:r>
      <w:r>
        <w:rPr>
          <w:rFonts w:eastAsia="SimSun" w:cs="Times New Roman"/>
          <w:sz w:val="22"/>
          <w:szCs w:val="22"/>
          <w:lang w:eastAsia="zh-CN"/>
        </w:rPr>
        <w:t>.</w:t>
      </w:r>
      <w:r w:rsidR="00354170">
        <w:rPr>
          <w:rFonts w:cs="Times New Roman"/>
          <w:sz w:val="22"/>
          <w:szCs w:val="22"/>
          <w:u w:val="single"/>
        </w:rPr>
        <w:br w:type="page"/>
      </w:r>
    </w:p>
    <w:p w14:paraId="062C31D2" w14:textId="76F2089B" w:rsidR="00C62DC4" w:rsidRPr="00515545" w:rsidRDefault="00C62DC4" w:rsidP="00C62DC4">
      <w:pPr>
        <w:tabs>
          <w:tab w:val="clear" w:pos="454"/>
          <w:tab w:val="left" w:pos="0"/>
          <w:tab w:val="left" w:pos="142"/>
        </w:tabs>
        <w:jc w:val="both"/>
        <w:rPr>
          <w:rFonts w:cs="Cordia New"/>
          <w:sz w:val="22"/>
          <w:szCs w:val="22"/>
          <w:u w:val="single"/>
        </w:rPr>
      </w:pPr>
      <w:r w:rsidRPr="00515545">
        <w:rPr>
          <w:rFonts w:cs="Times New Roman"/>
          <w:sz w:val="22"/>
          <w:szCs w:val="22"/>
          <w:u w:val="single"/>
        </w:rPr>
        <w:lastRenderedPageBreak/>
        <w:t xml:space="preserve">Information on </w:t>
      </w:r>
      <w:r w:rsidR="001F2265" w:rsidRPr="00515545">
        <w:rPr>
          <w:rFonts w:cs="Times New Roman"/>
          <w:sz w:val="22"/>
          <w:szCs w:val="22"/>
          <w:u w:val="single"/>
        </w:rPr>
        <w:t>g</w:t>
      </w:r>
      <w:r w:rsidRPr="00515545">
        <w:rPr>
          <w:rFonts w:cs="Times New Roman"/>
          <w:sz w:val="22"/>
          <w:szCs w:val="22"/>
          <w:u w:val="single"/>
        </w:rPr>
        <w:t xml:space="preserve">eographic </w:t>
      </w:r>
      <w:r w:rsidR="001F2265" w:rsidRPr="00515545">
        <w:rPr>
          <w:rFonts w:cs="Times New Roman"/>
          <w:sz w:val="22"/>
          <w:szCs w:val="22"/>
          <w:u w:val="single"/>
        </w:rPr>
        <w:t>o</w:t>
      </w:r>
      <w:r w:rsidRPr="00515545">
        <w:rPr>
          <w:rFonts w:cs="Times New Roman"/>
          <w:sz w:val="22"/>
          <w:szCs w:val="22"/>
          <w:u w:val="single"/>
        </w:rPr>
        <w:t xml:space="preserve">perating </w:t>
      </w:r>
      <w:r w:rsidR="001F2265" w:rsidRPr="00515545">
        <w:rPr>
          <w:rFonts w:cs="Times New Roman"/>
          <w:sz w:val="22"/>
          <w:szCs w:val="22"/>
          <w:u w:val="single"/>
        </w:rPr>
        <w:t>s</w:t>
      </w:r>
      <w:r w:rsidRPr="00515545">
        <w:rPr>
          <w:rFonts w:cs="Times New Roman"/>
          <w:sz w:val="22"/>
          <w:szCs w:val="22"/>
          <w:u w:val="single"/>
        </w:rPr>
        <w:t>egment</w:t>
      </w:r>
    </w:p>
    <w:p w14:paraId="687FF192" w14:textId="77777777" w:rsidR="00011268" w:rsidRPr="00515545" w:rsidRDefault="00011268" w:rsidP="00C62DC4">
      <w:pPr>
        <w:tabs>
          <w:tab w:val="clear" w:pos="454"/>
          <w:tab w:val="left" w:pos="0"/>
          <w:tab w:val="left" w:pos="142"/>
        </w:tabs>
        <w:jc w:val="both"/>
        <w:rPr>
          <w:rFonts w:cs="Cordia New"/>
          <w:sz w:val="22"/>
          <w:szCs w:val="22"/>
          <w:highlight w:val="yellow"/>
          <w:u w:val="single"/>
        </w:rPr>
      </w:pPr>
    </w:p>
    <w:tbl>
      <w:tblPr>
        <w:tblW w:w="9606" w:type="dxa"/>
        <w:tblLayout w:type="fixed"/>
        <w:tblLook w:val="01E0" w:firstRow="1" w:lastRow="1" w:firstColumn="1" w:lastColumn="1" w:noHBand="0" w:noVBand="0"/>
      </w:tblPr>
      <w:tblGrid>
        <w:gridCol w:w="4786"/>
        <w:gridCol w:w="1418"/>
        <w:gridCol w:w="236"/>
        <w:gridCol w:w="1465"/>
        <w:gridCol w:w="236"/>
        <w:gridCol w:w="1465"/>
      </w:tblGrid>
      <w:tr w:rsidR="00011268" w:rsidRPr="00515545" w14:paraId="57F423F6" w14:textId="77777777" w:rsidTr="00011268">
        <w:trPr>
          <w:tblHeader/>
        </w:trPr>
        <w:tc>
          <w:tcPr>
            <w:tcW w:w="4786" w:type="dxa"/>
            <w:vAlign w:val="bottom"/>
          </w:tcPr>
          <w:p w14:paraId="0F63554B"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4820" w:type="dxa"/>
            <w:gridSpan w:val="5"/>
            <w:tcBorders>
              <w:bottom w:val="single" w:sz="4" w:space="0" w:color="auto"/>
            </w:tcBorders>
            <w:vAlign w:val="bottom"/>
          </w:tcPr>
          <w:p w14:paraId="70CBDD42"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15545">
              <w:rPr>
                <w:rFonts w:cs="Times New Roman"/>
                <w:sz w:val="22"/>
                <w:szCs w:val="22"/>
              </w:rPr>
              <w:t>Consolidated financial statements (In Thousand Baht)</w:t>
            </w:r>
          </w:p>
        </w:tc>
      </w:tr>
      <w:tr w:rsidR="00011268" w:rsidRPr="00515545" w14:paraId="4F60FEA3" w14:textId="77777777" w:rsidTr="00011268">
        <w:trPr>
          <w:tblHeader/>
        </w:trPr>
        <w:tc>
          <w:tcPr>
            <w:tcW w:w="4786" w:type="dxa"/>
            <w:vAlign w:val="bottom"/>
          </w:tcPr>
          <w:p w14:paraId="4C147F4A"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418" w:type="dxa"/>
            <w:tcBorders>
              <w:top w:val="single" w:sz="4" w:space="0" w:color="auto"/>
              <w:bottom w:val="single" w:sz="4" w:space="0" w:color="auto"/>
            </w:tcBorders>
            <w:vAlign w:val="bottom"/>
          </w:tcPr>
          <w:p w14:paraId="49641B70"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Domestic</w:t>
            </w:r>
          </w:p>
        </w:tc>
        <w:tc>
          <w:tcPr>
            <w:tcW w:w="236" w:type="dxa"/>
            <w:tcBorders>
              <w:top w:val="single" w:sz="4" w:space="0" w:color="auto"/>
            </w:tcBorders>
            <w:vAlign w:val="bottom"/>
          </w:tcPr>
          <w:p w14:paraId="207D8490"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22"/>
                <w:szCs w:val="22"/>
              </w:rPr>
            </w:pPr>
          </w:p>
        </w:tc>
        <w:tc>
          <w:tcPr>
            <w:tcW w:w="1465" w:type="dxa"/>
            <w:tcBorders>
              <w:top w:val="single" w:sz="4" w:space="0" w:color="auto"/>
              <w:bottom w:val="single" w:sz="4" w:space="0" w:color="auto"/>
            </w:tcBorders>
            <w:vAlign w:val="bottom"/>
          </w:tcPr>
          <w:p w14:paraId="0A5338DF"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cs="Times New Roman"/>
                <w:sz w:val="22"/>
                <w:szCs w:val="22"/>
              </w:rPr>
            </w:pPr>
            <w:r w:rsidRPr="00515545">
              <w:rPr>
                <w:rFonts w:cs="Times New Roman"/>
                <w:sz w:val="22"/>
                <w:szCs w:val="22"/>
              </w:rPr>
              <w:t>Abroad</w:t>
            </w:r>
          </w:p>
        </w:tc>
        <w:tc>
          <w:tcPr>
            <w:tcW w:w="236" w:type="dxa"/>
            <w:vAlign w:val="bottom"/>
          </w:tcPr>
          <w:p w14:paraId="35B96B1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22"/>
                <w:szCs w:val="22"/>
              </w:rPr>
            </w:pPr>
          </w:p>
        </w:tc>
        <w:tc>
          <w:tcPr>
            <w:tcW w:w="1465" w:type="dxa"/>
            <w:tcBorders>
              <w:top w:val="single" w:sz="4" w:space="0" w:color="auto"/>
              <w:bottom w:val="single" w:sz="4" w:space="0" w:color="auto"/>
            </w:tcBorders>
            <w:vAlign w:val="bottom"/>
          </w:tcPr>
          <w:p w14:paraId="254E7EBE"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Total</w:t>
            </w:r>
          </w:p>
        </w:tc>
      </w:tr>
      <w:tr w:rsidR="00011268" w:rsidRPr="00515545" w14:paraId="0E3D9FDC" w14:textId="77777777">
        <w:tc>
          <w:tcPr>
            <w:tcW w:w="4786" w:type="dxa"/>
            <w:vAlign w:val="bottom"/>
          </w:tcPr>
          <w:p w14:paraId="57159538" w14:textId="6FFE53C1"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sidRPr="00515545">
              <w:rPr>
                <w:rFonts w:cs="Times New Roman"/>
                <w:sz w:val="22"/>
                <w:szCs w:val="22"/>
                <w:u w:val="single"/>
              </w:rPr>
              <w:t xml:space="preserve">Three-month period ended </w:t>
            </w:r>
            <w:r w:rsidR="00772A94">
              <w:rPr>
                <w:rFonts w:cs="Times New Roman"/>
                <w:sz w:val="22"/>
                <w:szCs w:val="22"/>
                <w:u w:val="single"/>
              </w:rPr>
              <w:t>March 31</w:t>
            </w:r>
            <w:r w:rsidRPr="00515545">
              <w:rPr>
                <w:rFonts w:cs="Times New Roman"/>
                <w:sz w:val="22"/>
                <w:szCs w:val="22"/>
                <w:u w:val="single"/>
              </w:rPr>
              <w:t xml:space="preserve">, </w:t>
            </w:r>
            <w:r w:rsidR="00772A94">
              <w:rPr>
                <w:rFonts w:cs="Times New Roman"/>
                <w:sz w:val="22"/>
                <w:szCs w:val="22"/>
                <w:u w:val="single"/>
              </w:rPr>
              <w:t>202</w:t>
            </w:r>
            <w:r w:rsidR="00150236">
              <w:rPr>
                <w:rFonts w:cs="Times New Roman"/>
                <w:sz w:val="22"/>
                <w:szCs w:val="22"/>
                <w:u w:val="single"/>
              </w:rPr>
              <w:t>6</w:t>
            </w:r>
          </w:p>
        </w:tc>
        <w:tc>
          <w:tcPr>
            <w:tcW w:w="1418" w:type="dxa"/>
            <w:tcBorders>
              <w:top w:val="single" w:sz="4" w:space="0" w:color="auto"/>
            </w:tcBorders>
            <w:vAlign w:val="bottom"/>
          </w:tcPr>
          <w:p w14:paraId="720A75A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1650B8F4"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tcBorders>
              <w:top w:val="single" w:sz="4" w:space="0" w:color="auto"/>
            </w:tcBorders>
            <w:vAlign w:val="bottom"/>
          </w:tcPr>
          <w:p w14:paraId="31D41320"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2FEE8C17"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tcBorders>
              <w:top w:val="single" w:sz="4" w:space="0" w:color="auto"/>
            </w:tcBorders>
            <w:vAlign w:val="bottom"/>
          </w:tcPr>
          <w:p w14:paraId="6D81238C"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r>
      <w:tr w:rsidR="00011268" w:rsidRPr="00515545" w14:paraId="74534324" w14:textId="77777777">
        <w:tc>
          <w:tcPr>
            <w:tcW w:w="4786" w:type="dxa"/>
            <w:vAlign w:val="bottom"/>
          </w:tcPr>
          <w:p w14:paraId="6D2A60E8"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Interest income on hire purchase</w:t>
            </w:r>
          </w:p>
        </w:tc>
        <w:tc>
          <w:tcPr>
            <w:tcW w:w="1418" w:type="dxa"/>
            <w:vAlign w:val="bottom"/>
          </w:tcPr>
          <w:p w14:paraId="0DD4A802" w14:textId="0CDE7D47" w:rsidR="00011268" w:rsidRPr="00515545" w:rsidRDefault="00A0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A00949">
              <w:rPr>
                <w:rFonts w:cs="Times New Roman"/>
                <w:sz w:val="22"/>
                <w:szCs w:val="22"/>
              </w:rPr>
              <w:t>30,221</w:t>
            </w:r>
          </w:p>
        </w:tc>
        <w:tc>
          <w:tcPr>
            <w:tcW w:w="236" w:type="dxa"/>
            <w:vAlign w:val="bottom"/>
          </w:tcPr>
          <w:p w14:paraId="323E14CB"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12B06ED7" w14:textId="3F7C5D29" w:rsidR="00011268" w:rsidRPr="00515545" w:rsidRDefault="00A0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A00949">
              <w:rPr>
                <w:rFonts w:cs="Times New Roman"/>
                <w:sz w:val="22"/>
                <w:szCs w:val="22"/>
              </w:rPr>
              <w:t>79,819</w:t>
            </w:r>
          </w:p>
        </w:tc>
        <w:tc>
          <w:tcPr>
            <w:tcW w:w="236" w:type="dxa"/>
            <w:vAlign w:val="bottom"/>
          </w:tcPr>
          <w:p w14:paraId="1598DF56"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24BCA6AF" w14:textId="71447803" w:rsidR="00011268" w:rsidRPr="00515545" w:rsidRDefault="00A0094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00949">
              <w:rPr>
                <w:rFonts w:cs="Times New Roman"/>
                <w:sz w:val="22"/>
                <w:szCs w:val="22"/>
              </w:rPr>
              <w:t>110,040</w:t>
            </w:r>
          </w:p>
        </w:tc>
      </w:tr>
      <w:tr w:rsidR="00120819" w:rsidRPr="00515545" w14:paraId="717F2262" w14:textId="77777777">
        <w:tc>
          <w:tcPr>
            <w:tcW w:w="4786" w:type="dxa"/>
            <w:vAlign w:val="bottom"/>
          </w:tcPr>
          <w:p w14:paraId="3943A56E" w14:textId="62147EC7" w:rsidR="00120819" w:rsidRPr="00515545" w:rsidRDefault="00120819"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 xml:space="preserve">Revenue from letting of </w:t>
            </w:r>
            <w:r w:rsidR="002F2601">
              <w:rPr>
                <w:rFonts w:cs="Times New Roman"/>
                <w:sz w:val="22"/>
                <w:szCs w:val="22"/>
              </w:rPr>
              <w:t>motorcycle</w:t>
            </w:r>
          </w:p>
        </w:tc>
        <w:tc>
          <w:tcPr>
            <w:tcW w:w="1418" w:type="dxa"/>
            <w:vAlign w:val="bottom"/>
          </w:tcPr>
          <w:p w14:paraId="732E2F6B" w14:textId="79F36A82" w:rsidR="00120819" w:rsidRPr="00515545" w:rsidRDefault="00A0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A00949">
              <w:rPr>
                <w:rFonts w:cs="Times New Roman"/>
                <w:sz w:val="22"/>
                <w:szCs w:val="22"/>
              </w:rPr>
              <w:t>15,595</w:t>
            </w:r>
          </w:p>
        </w:tc>
        <w:tc>
          <w:tcPr>
            <w:tcW w:w="236" w:type="dxa"/>
            <w:vAlign w:val="bottom"/>
          </w:tcPr>
          <w:p w14:paraId="4DDE207E" w14:textId="77777777" w:rsidR="00120819" w:rsidRPr="00515545" w:rsidRDefault="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5D916F18" w14:textId="334A263C" w:rsidR="00120819" w:rsidRPr="00515545" w:rsidRDefault="00A0094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A00949">
              <w:rPr>
                <w:rFonts w:cs="Times New Roman"/>
                <w:sz w:val="22"/>
                <w:szCs w:val="22"/>
              </w:rPr>
              <w:t>-</w:t>
            </w:r>
          </w:p>
        </w:tc>
        <w:tc>
          <w:tcPr>
            <w:tcW w:w="236" w:type="dxa"/>
            <w:vAlign w:val="bottom"/>
          </w:tcPr>
          <w:p w14:paraId="2F5FC615" w14:textId="77777777" w:rsidR="00120819" w:rsidRPr="00515545" w:rsidRDefault="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083EEFB8" w14:textId="79A3C33D" w:rsidR="00120819" w:rsidRPr="00515545" w:rsidRDefault="00A0094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00949">
              <w:rPr>
                <w:rFonts w:cs="Times New Roman"/>
                <w:sz w:val="22"/>
                <w:szCs w:val="22"/>
              </w:rPr>
              <w:t>15,595</w:t>
            </w:r>
          </w:p>
        </w:tc>
      </w:tr>
      <w:tr w:rsidR="00011268" w:rsidRPr="00515545" w14:paraId="6FFC8DBB" w14:textId="77777777">
        <w:tc>
          <w:tcPr>
            <w:tcW w:w="4786" w:type="dxa"/>
            <w:vAlign w:val="bottom"/>
          </w:tcPr>
          <w:p w14:paraId="355700D0"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vAlign w:val="bottom"/>
          </w:tcPr>
          <w:p w14:paraId="65C7051A" w14:textId="1E16C77F" w:rsidR="00011268" w:rsidRPr="00515545" w:rsidRDefault="00A00949" w:rsidP="00286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A00949">
              <w:rPr>
                <w:rFonts w:cs="Times New Roman"/>
                <w:sz w:val="22"/>
                <w:szCs w:val="22"/>
              </w:rPr>
              <w:t>61,467</w:t>
            </w:r>
          </w:p>
        </w:tc>
        <w:tc>
          <w:tcPr>
            <w:tcW w:w="236" w:type="dxa"/>
            <w:vAlign w:val="bottom"/>
          </w:tcPr>
          <w:p w14:paraId="1F1B929C"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7FD42E2E" w14:textId="3F160711" w:rsidR="00011268" w:rsidRPr="00515545" w:rsidRDefault="00A0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A00949">
              <w:rPr>
                <w:rFonts w:cs="Times New Roman"/>
                <w:sz w:val="22"/>
                <w:szCs w:val="22"/>
              </w:rPr>
              <w:t>35,733</w:t>
            </w:r>
          </w:p>
        </w:tc>
        <w:tc>
          <w:tcPr>
            <w:tcW w:w="236" w:type="dxa"/>
            <w:vAlign w:val="bottom"/>
          </w:tcPr>
          <w:p w14:paraId="09FC8DCE"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38D8CB50" w14:textId="67A0ACFB" w:rsidR="00011268" w:rsidRPr="00515545" w:rsidRDefault="00A0094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00949">
              <w:rPr>
                <w:rFonts w:cs="Times New Roman"/>
                <w:sz w:val="22"/>
                <w:szCs w:val="22"/>
              </w:rPr>
              <w:t>97,200</w:t>
            </w:r>
          </w:p>
        </w:tc>
      </w:tr>
      <w:tr w:rsidR="00011268" w:rsidRPr="00515545" w14:paraId="412464A5" w14:textId="77777777">
        <w:tc>
          <w:tcPr>
            <w:tcW w:w="4786" w:type="dxa"/>
            <w:vAlign w:val="bottom"/>
          </w:tcPr>
          <w:p w14:paraId="46D63EB0"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vAlign w:val="bottom"/>
          </w:tcPr>
          <w:p w14:paraId="242FB43D" w14:textId="1FB611BC" w:rsidR="00011268" w:rsidRPr="00515545" w:rsidRDefault="00A0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A00949">
              <w:rPr>
                <w:rFonts w:cs="Times New Roman"/>
                <w:sz w:val="22"/>
                <w:szCs w:val="22"/>
              </w:rPr>
              <w:t>107,283</w:t>
            </w:r>
          </w:p>
        </w:tc>
        <w:tc>
          <w:tcPr>
            <w:tcW w:w="236" w:type="dxa"/>
            <w:vAlign w:val="bottom"/>
          </w:tcPr>
          <w:p w14:paraId="55225AE1"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220557F6" w14:textId="256416CC" w:rsidR="00011268" w:rsidRPr="00515545" w:rsidRDefault="00A0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A00949">
              <w:rPr>
                <w:rFonts w:cs="Times New Roman"/>
                <w:sz w:val="22"/>
                <w:szCs w:val="22"/>
              </w:rPr>
              <w:t>115,552</w:t>
            </w:r>
          </w:p>
        </w:tc>
        <w:tc>
          <w:tcPr>
            <w:tcW w:w="236" w:type="dxa"/>
            <w:vAlign w:val="bottom"/>
          </w:tcPr>
          <w:p w14:paraId="420C3343"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69176256" w14:textId="796198C3" w:rsidR="00011268" w:rsidRPr="00515545" w:rsidRDefault="00A0094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A00949">
              <w:rPr>
                <w:rFonts w:cs="Times New Roman"/>
                <w:sz w:val="22"/>
                <w:szCs w:val="22"/>
              </w:rPr>
              <w:t>222,835</w:t>
            </w:r>
          </w:p>
        </w:tc>
      </w:tr>
      <w:tr w:rsidR="00011268" w:rsidRPr="00515545" w14:paraId="62602736" w14:textId="77777777">
        <w:tc>
          <w:tcPr>
            <w:tcW w:w="4786" w:type="dxa"/>
            <w:vAlign w:val="bottom"/>
          </w:tcPr>
          <w:p w14:paraId="2C35DAE5"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vAlign w:val="bottom"/>
          </w:tcPr>
          <w:p w14:paraId="291B4B93" w14:textId="590A4562" w:rsidR="00011268" w:rsidRPr="00515545" w:rsidRDefault="00A0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A00949">
              <w:rPr>
                <w:rFonts w:cs="Times New Roman"/>
                <w:sz w:val="22"/>
                <w:szCs w:val="22"/>
              </w:rPr>
              <w:t>(126,886)</w:t>
            </w:r>
          </w:p>
        </w:tc>
        <w:tc>
          <w:tcPr>
            <w:tcW w:w="236" w:type="dxa"/>
            <w:vAlign w:val="bottom"/>
          </w:tcPr>
          <w:p w14:paraId="172F0BB7"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02E11FA2" w14:textId="4C3BDBF6" w:rsidR="00011268" w:rsidRPr="00515545" w:rsidRDefault="00875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w:t>
            </w:r>
            <w:r w:rsidR="00A00949" w:rsidRPr="00A00949">
              <w:rPr>
                <w:rFonts w:cs="Times New Roman"/>
                <w:sz w:val="22"/>
                <w:szCs w:val="22"/>
              </w:rPr>
              <w:t>72,165</w:t>
            </w:r>
            <w:r>
              <w:rPr>
                <w:rFonts w:cs="Times New Roman"/>
                <w:sz w:val="22"/>
                <w:szCs w:val="22"/>
              </w:rPr>
              <w:t>)</w:t>
            </w:r>
          </w:p>
        </w:tc>
        <w:tc>
          <w:tcPr>
            <w:tcW w:w="236" w:type="dxa"/>
            <w:vAlign w:val="bottom"/>
          </w:tcPr>
          <w:p w14:paraId="11874D84"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0EB57542" w14:textId="5C1B8250" w:rsidR="00345F56" w:rsidRPr="00515545" w:rsidRDefault="008759CC"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w:t>
            </w:r>
            <w:r w:rsidR="00A00949" w:rsidRPr="00A00949">
              <w:rPr>
                <w:rFonts w:cs="Times New Roman"/>
                <w:sz w:val="22"/>
                <w:szCs w:val="22"/>
              </w:rPr>
              <w:t>199,051</w:t>
            </w:r>
            <w:r>
              <w:rPr>
                <w:rFonts w:cs="Times New Roman"/>
                <w:sz w:val="22"/>
                <w:szCs w:val="22"/>
              </w:rPr>
              <w:t>)</w:t>
            </w:r>
          </w:p>
        </w:tc>
      </w:tr>
      <w:tr w:rsidR="00011268" w:rsidRPr="00515545" w14:paraId="246E0CC6" w14:textId="77777777">
        <w:trPr>
          <w:trHeight w:val="56"/>
        </w:trPr>
        <w:tc>
          <w:tcPr>
            <w:tcW w:w="4786" w:type="dxa"/>
            <w:vAlign w:val="bottom"/>
          </w:tcPr>
          <w:p w14:paraId="1DCD3256" w14:textId="5E829860" w:rsidR="00011268" w:rsidRPr="00515545" w:rsidRDefault="00011268" w:rsidP="0064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Profit</w:t>
            </w:r>
            <w:r w:rsidR="00647847">
              <w:rPr>
                <w:rFonts w:cs="Times New Roman"/>
                <w:sz w:val="22"/>
                <w:szCs w:val="22"/>
              </w:rPr>
              <w:t xml:space="preserve"> (loss)</w:t>
            </w:r>
            <w:r w:rsidRPr="00515545">
              <w:rPr>
                <w:rFonts w:cs="Times New Roman"/>
                <w:sz w:val="22"/>
                <w:szCs w:val="22"/>
              </w:rPr>
              <w:t xml:space="preserve"> for the period</w:t>
            </w:r>
          </w:p>
        </w:tc>
        <w:tc>
          <w:tcPr>
            <w:tcW w:w="1418" w:type="dxa"/>
            <w:tcBorders>
              <w:top w:val="single" w:sz="4" w:space="0" w:color="auto"/>
              <w:bottom w:val="double" w:sz="4" w:space="0" w:color="auto"/>
            </w:tcBorders>
            <w:vAlign w:val="bottom"/>
          </w:tcPr>
          <w:p w14:paraId="6410E069" w14:textId="7DF7EE31" w:rsidR="00011268" w:rsidRPr="00515545" w:rsidRDefault="00A0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A00949">
              <w:rPr>
                <w:rFonts w:cs="Times New Roman"/>
                <w:sz w:val="22"/>
                <w:szCs w:val="22"/>
              </w:rPr>
              <w:t>(19,603)</w:t>
            </w:r>
          </w:p>
        </w:tc>
        <w:tc>
          <w:tcPr>
            <w:tcW w:w="236" w:type="dxa"/>
            <w:vAlign w:val="bottom"/>
          </w:tcPr>
          <w:p w14:paraId="767E0DCF"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5CE4AD17" w14:textId="6267A8F6" w:rsidR="00011268" w:rsidRPr="00515545" w:rsidRDefault="00A00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A00949">
              <w:rPr>
                <w:rFonts w:cs="Times New Roman"/>
                <w:sz w:val="22"/>
                <w:szCs w:val="22"/>
              </w:rPr>
              <w:t>43,387</w:t>
            </w:r>
          </w:p>
        </w:tc>
        <w:tc>
          <w:tcPr>
            <w:tcW w:w="236" w:type="dxa"/>
            <w:vAlign w:val="bottom"/>
          </w:tcPr>
          <w:p w14:paraId="4BD144F7"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364F8A01" w14:textId="6AF3E3C2" w:rsidR="00011268" w:rsidRPr="00515545" w:rsidRDefault="006C1358"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23,784</w:t>
            </w:r>
          </w:p>
        </w:tc>
      </w:tr>
      <w:tr w:rsidR="00011268" w:rsidRPr="00515545" w14:paraId="6603D7A9" w14:textId="77777777">
        <w:trPr>
          <w:trHeight w:val="56"/>
        </w:trPr>
        <w:tc>
          <w:tcPr>
            <w:tcW w:w="4786" w:type="dxa"/>
            <w:vAlign w:val="bottom"/>
          </w:tcPr>
          <w:p w14:paraId="2CECDB8D"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10"/>
              <w:rPr>
                <w:rFonts w:cs="Times New Roman"/>
                <w:sz w:val="22"/>
                <w:szCs w:val="22"/>
              </w:rPr>
            </w:pPr>
          </w:p>
        </w:tc>
        <w:tc>
          <w:tcPr>
            <w:tcW w:w="1418" w:type="dxa"/>
            <w:tcBorders>
              <w:top w:val="single" w:sz="4" w:space="0" w:color="auto"/>
            </w:tcBorders>
            <w:vAlign w:val="bottom"/>
          </w:tcPr>
          <w:p w14:paraId="15AF7EFA"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175"/>
              <w:jc w:val="right"/>
              <w:rPr>
                <w:rFonts w:cs="Times New Roman"/>
                <w:sz w:val="22"/>
                <w:szCs w:val="22"/>
                <w:highlight w:val="yellow"/>
              </w:rPr>
            </w:pPr>
          </w:p>
        </w:tc>
        <w:tc>
          <w:tcPr>
            <w:tcW w:w="236" w:type="dxa"/>
            <w:vAlign w:val="bottom"/>
          </w:tcPr>
          <w:p w14:paraId="08A6ECA1"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1465" w:type="dxa"/>
            <w:tcBorders>
              <w:top w:val="single" w:sz="4" w:space="0" w:color="auto"/>
            </w:tcBorders>
            <w:vAlign w:val="bottom"/>
          </w:tcPr>
          <w:p w14:paraId="06D08B9F"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236" w:type="dxa"/>
            <w:vAlign w:val="bottom"/>
          </w:tcPr>
          <w:p w14:paraId="09890FE8"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1465" w:type="dxa"/>
            <w:tcBorders>
              <w:top w:val="single" w:sz="4" w:space="0" w:color="auto"/>
            </w:tcBorders>
            <w:vAlign w:val="bottom"/>
          </w:tcPr>
          <w:p w14:paraId="6A33F326" w14:textId="77777777" w:rsidR="00011268" w:rsidRPr="00515545" w:rsidRDefault="00011268"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73"/>
              </w:tabs>
              <w:spacing w:line="160" w:lineRule="atLeast"/>
              <w:ind w:left="-153" w:right="34"/>
              <w:jc w:val="right"/>
              <w:rPr>
                <w:rFonts w:cs="Times New Roman"/>
                <w:sz w:val="22"/>
                <w:szCs w:val="22"/>
                <w:highlight w:val="yellow"/>
              </w:rPr>
            </w:pPr>
          </w:p>
        </w:tc>
      </w:tr>
      <w:tr w:rsidR="00011268" w:rsidRPr="00515545" w14:paraId="3B499F53" w14:textId="77777777">
        <w:tc>
          <w:tcPr>
            <w:tcW w:w="4786" w:type="dxa"/>
            <w:vAlign w:val="bottom"/>
          </w:tcPr>
          <w:p w14:paraId="1E151994" w14:textId="50BF42B1" w:rsidR="00011268" w:rsidRPr="00515545" w:rsidRDefault="00772A94"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Pr>
                <w:rFonts w:cs="Times New Roman"/>
                <w:sz w:val="22"/>
                <w:szCs w:val="22"/>
                <w:u w:val="single"/>
              </w:rPr>
              <w:t>Three</w:t>
            </w:r>
            <w:r w:rsidR="00042087">
              <w:rPr>
                <w:rFonts w:cs="Times New Roman"/>
                <w:sz w:val="22"/>
                <w:szCs w:val="22"/>
                <w:u w:val="single"/>
              </w:rPr>
              <w:t>-month</w:t>
            </w:r>
            <w:r w:rsidR="00011268" w:rsidRPr="00515545">
              <w:rPr>
                <w:rFonts w:cs="Times New Roman"/>
                <w:sz w:val="22"/>
                <w:szCs w:val="22"/>
                <w:u w:val="single"/>
              </w:rPr>
              <w:t xml:space="preserve"> period ended </w:t>
            </w:r>
            <w:r>
              <w:rPr>
                <w:rFonts w:cs="Times New Roman"/>
                <w:sz w:val="22"/>
                <w:szCs w:val="22"/>
                <w:u w:val="single"/>
              </w:rPr>
              <w:t>March 31</w:t>
            </w:r>
            <w:r w:rsidR="00011268" w:rsidRPr="00515545">
              <w:rPr>
                <w:rFonts w:cs="Times New Roman"/>
                <w:sz w:val="22"/>
                <w:szCs w:val="22"/>
                <w:u w:val="single"/>
              </w:rPr>
              <w:t xml:space="preserve">, </w:t>
            </w:r>
            <w:r>
              <w:rPr>
                <w:rFonts w:cs="Times New Roman"/>
                <w:sz w:val="22"/>
                <w:szCs w:val="22"/>
                <w:u w:val="single"/>
              </w:rPr>
              <w:t>202</w:t>
            </w:r>
            <w:r w:rsidR="00150236">
              <w:rPr>
                <w:rFonts w:cs="Times New Roman"/>
                <w:sz w:val="22"/>
                <w:szCs w:val="22"/>
                <w:u w:val="single"/>
              </w:rPr>
              <w:t>5</w:t>
            </w:r>
          </w:p>
        </w:tc>
        <w:tc>
          <w:tcPr>
            <w:tcW w:w="1418" w:type="dxa"/>
            <w:vAlign w:val="bottom"/>
          </w:tcPr>
          <w:p w14:paraId="2A83072E"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7FB733F8"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32519D24"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0006453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0B9A58B4" w14:textId="77777777" w:rsidR="00011268" w:rsidRPr="00515545" w:rsidRDefault="00011268"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highlight w:val="yellow"/>
              </w:rPr>
            </w:pPr>
          </w:p>
        </w:tc>
      </w:tr>
      <w:tr w:rsidR="00150236" w:rsidRPr="00515545" w14:paraId="08C2549B" w14:textId="77777777">
        <w:tc>
          <w:tcPr>
            <w:tcW w:w="4786" w:type="dxa"/>
            <w:vAlign w:val="bottom"/>
          </w:tcPr>
          <w:p w14:paraId="1272018D"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Interest income on hire purchase</w:t>
            </w:r>
          </w:p>
        </w:tc>
        <w:tc>
          <w:tcPr>
            <w:tcW w:w="1418" w:type="dxa"/>
            <w:vAlign w:val="bottom"/>
          </w:tcPr>
          <w:p w14:paraId="3AB229AF" w14:textId="12498ED3"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3F43C4">
              <w:rPr>
                <w:rFonts w:cs="Times New Roman"/>
                <w:sz w:val="22"/>
                <w:szCs w:val="22"/>
              </w:rPr>
              <w:t>44,281</w:t>
            </w:r>
          </w:p>
        </w:tc>
        <w:tc>
          <w:tcPr>
            <w:tcW w:w="236" w:type="dxa"/>
            <w:vAlign w:val="bottom"/>
          </w:tcPr>
          <w:p w14:paraId="5FF5DF89"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768D771D" w14:textId="2CA71C4D"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3F43C4">
              <w:rPr>
                <w:rFonts w:cs="Times New Roman"/>
                <w:sz w:val="22"/>
                <w:szCs w:val="22"/>
              </w:rPr>
              <w:t>78,995</w:t>
            </w:r>
          </w:p>
        </w:tc>
        <w:tc>
          <w:tcPr>
            <w:tcW w:w="236" w:type="dxa"/>
            <w:vAlign w:val="bottom"/>
          </w:tcPr>
          <w:p w14:paraId="2C1F8667"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5073E26D" w14:textId="6160856A"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3F43C4">
              <w:rPr>
                <w:rFonts w:cs="Times New Roman"/>
                <w:sz w:val="22"/>
                <w:szCs w:val="22"/>
              </w:rPr>
              <w:t>123,276</w:t>
            </w:r>
          </w:p>
        </w:tc>
      </w:tr>
      <w:tr w:rsidR="00150236" w:rsidRPr="00515545" w14:paraId="5EA96922" w14:textId="77777777">
        <w:tc>
          <w:tcPr>
            <w:tcW w:w="4786" w:type="dxa"/>
            <w:vAlign w:val="bottom"/>
          </w:tcPr>
          <w:p w14:paraId="22346C18" w14:textId="1A2FD1CF"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 xml:space="preserve">Revenue from letting of </w:t>
            </w:r>
            <w:r w:rsidR="002F2601">
              <w:rPr>
                <w:rFonts w:cs="Times New Roman"/>
                <w:sz w:val="22"/>
                <w:szCs w:val="22"/>
              </w:rPr>
              <w:t>motorcycle</w:t>
            </w:r>
          </w:p>
        </w:tc>
        <w:tc>
          <w:tcPr>
            <w:tcW w:w="1418" w:type="dxa"/>
            <w:vAlign w:val="bottom"/>
          </w:tcPr>
          <w:p w14:paraId="50238785" w14:textId="2C8F7855"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3F43C4">
              <w:rPr>
                <w:rFonts w:cs="Times New Roman"/>
                <w:sz w:val="22"/>
                <w:szCs w:val="22"/>
              </w:rPr>
              <w:t>21,609</w:t>
            </w:r>
          </w:p>
        </w:tc>
        <w:tc>
          <w:tcPr>
            <w:tcW w:w="236" w:type="dxa"/>
            <w:vAlign w:val="bottom"/>
          </w:tcPr>
          <w:p w14:paraId="7E12D8FF"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341BAD1E" w14:textId="2CB38006"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vAlign w:val="bottom"/>
          </w:tcPr>
          <w:p w14:paraId="24CD22C1"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CBB0B32" w14:textId="130B0A65"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3F43C4">
              <w:rPr>
                <w:rFonts w:cs="Times New Roman"/>
                <w:sz w:val="22"/>
                <w:szCs w:val="22"/>
              </w:rPr>
              <w:t>21,609</w:t>
            </w:r>
          </w:p>
        </w:tc>
      </w:tr>
      <w:tr w:rsidR="00150236" w:rsidRPr="00515545" w14:paraId="7913D708" w14:textId="77777777">
        <w:tc>
          <w:tcPr>
            <w:tcW w:w="4786" w:type="dxa"/>
            <w:vAlign w:val="bottom"/>
          </w:tcPr>
          <w:p w14:paraId="243333D1"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vAlign w:val="bottom"/>
          </w:tcPr>
          <w:p w14:paraId="5B579312" w14:textId="277C4A39"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785FF3">
              <w:rPr>
                <w:rFonts w:cs="Times New Roman"/>
                <w:sz w:val="22"/>
                <w:szCs w:val="22"/>
              </w:rPr>
              <w:t>79,479</w:t>
            </w:r>
          </w:p>
        </w:tc>
        <w:tc>
          <w:tcPr>
            <w:tcW w:w="236" w:type="dxa"/>
            <w:vAlign w:val="bottom"/>
          </w:tcPr>
          <w:p w14:paraId="49B1F194"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4A8DA503" w14:textId="16DD8735"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3F43C4">
              <w:rPr>
                <w:rFonts w:cs="Times New Roman"/>
                <w:sz w:val="22"/>
                <w:szCs w:val="22"/>
              </w:rPr>
              <w:t>43,580</w:t>
            </w:r>
          </w:p>
        </w:tc>
        <w:tc>
          <w:tcPr>
            <w:tcW w:w="236" w:type="dxa"/>
            <w:vAlign w:val="bottom"/>
          </w:tcPr>
          <w:p w14:paraId="370053A9"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22963FA1" w14:textId="3E9148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724F0C">
              <w:rPr>
                <w:rFonts w:cs="Times New Roman"/>
                <w:sz w:val="22"/>
                <w:szCs w:val="22"/>
              </w:rPr>
              <w:t>123,059</w:t>
            </w:r>
          </w:p>
        </w:tc>
      </w:tr>
      <w:tr w:rsidR="00150236" w:rsidRPr="00515545" w14:paraId="65CC7375" w14:textId="77777777">
        <w:tc>
          <w:tcPr>
            <w:tcW w:w="4786" w:type="dxa"/>
            <w:vAlign w:val="bottom"/>
          </w:tcPr>
          <w:p w14:paraId="092D3C0E"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vAlign w:val="bottom"/>
          </w:tcPr>
          <w:p w14:paraId="2765992A" w14:textId="1B4677C9"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6515C3">
              <w:rPr>
                <w:rFonts w:cs="Times New Roman"/>
                <w:sz w:val="22"/>
                <w:szCs w:val="22"/>
              </w:rPr>
              <w:t>145,369</w:t>
            </w:r>
          </w:p>
        </w:tc>
        <w:tc>
          <w:tcPr>
            <w:tcW w:w="236" w:type="dxa"/>
            <w:vAlign w:val="bottom"/>
          </w:tcPr>
          <w:p w14:paraId="7FB19CF2"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5BDEF50F" w14:textId="1052F86E"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3F43C4">
              <w:rPr>
                <w:rFonts w:cs="Times New Roman"/>
                <w:sz w:val="22"/>
                <w:szCs w:val="22"/>
              </w:rPr>
              <w:t>122,575</w:t>
            </w:r>
          </w:p>
        </w:tc>
        <w:tc>
          <w:tcPr>
            <w:tcW w:w="236" w:type="dxa"/>
            <w:vAlign w:val="bottom"/>
          </w:tcPr>
          <w:p w14:paraId="136C381D"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vAlign w:val="bottom"/>
          </w:tcPr>
          <w:p w14:paraId="39B16715" w14:textId="6461602F"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3D04E1">
              <w:rPr>
                <w:rFonts w:cs="Times New Roman"/>
                <w:sz w:val="22"/>
                <w:szCs w:val="22"/>
              </w:rPr>
              <w:t>267,944</w:t>
            </w:r>
          </w:p>
        </w:tc>
      </w:tr>
      <w:tr w:rsidR="00150236" w:rsidRPr="00515545" w14:paraId="7289D78A" w14:textId="77777777">
        <w:tc>
          <w:tcPr>
            <w:tcW w:w="4786" w:type="dxa"/>
            <w:vAlign w:val="bottom"/>
          </w:tcPr>
          <w:p w14:paraId="6F763FBE"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vAlign w:val="bottom"/>
          </w:tcPr>
          <w:p w14:paraId="26785FF9" w14:textId="3D8FA8E6"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833F4E">
              <w:rPr>
                <w:rFonts w:cs="Times New Roman"/>
                <w:sz w:val="22"/>
                <w:szCs w:val="22"/>
              </w:rPr>
              <w:t>(158,160)</w:t>
            </w:r>
          </w:p>
        </w:tc>
        <w:tc>
          <w:tcPr>
            <w:tcW w:w="236" w:type="dxa"/>
            <w:vAlign w:val="bottom"/>
          </w:tcPr>
          <w:p w14:paraId="7306A859"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617556D1" w14:textId="3DEBCBF3"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833F4E">
              <w:rPr>
                <w:rFonts w:cs="Times New Roman"/>
                <w:sz w:val="22"/>
                <w:szCs w:val="22"/>
              </w:rPr>
              <w:t>(56,579)</w:t>
            </w:r>
          </w:p>
        </w:tc>
        <w:tc>
          <w:tcPr>
            <w:tcW w:w="236" w:type="dxa"/>
            <w:vAlign w:val="bottom"/>
          </w:tcPr>
          <w:p w14:paraId="6D906CC2"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vAlign w:val="bottom"/>
          </w:tcPr>
          <w:p w14:paraId="58A950B3" w14:textId="74D99E84"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3F43C4">
              <w:rPr>
                <w:rFonts w:cs="Times New Roman"/>
                <w:sz w:val="22"/>
                <w:szCs w:val="22"/>
              </w:rPr>
              <w:t>(214,739)</w:t>
            </w:r>
          </w:p>
        </w:tc>
      </w:tr>
      <w:tr w:rsidR="00150236" w:rsidRPr="00515545" w14:paraId="301E2C21" w14:textId="77777777">
        <w:trPr>
          <w:trHeight w:val="56"/>
        </w:trPr>
        <w:tc>
          <w:tcPr>
            <w:tcW w:w="4786" w:type="dxa"/>
            <w:vAlign w:val="bottom"/>
          </w:tcPr>
          <w:p w14:paraId="2D1EB448"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Profit (loss) for the period</w:t>
            </w:r>
          </w:p>
        </w:tc>
        <w:tc>
          <w:tcPr>
            <w:tcW w:w="1418" w:type="dxa"/>
            <w:tcBorders>
              <w:top w:val="single" w:sz="4" w:space="0" w:color="auto"/>
              <w:bottom w:val="double" w:sz="4" w:space="0" w:color="auto"/>
            </w:tcBorders>
            <w:vAlign w:val="bottom"/>
          </w:tcPr>
          <w:p w14:paraId="0DF6FE68" w14:textId="1B20A975"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286345">
              <w:rPr>
                <w:rFonts w:cs="Times New Roman"/>
                <w:sz w:val="22"/>
                <w:szCs w:val="22"/>
              </w:rPr>
              <w:t>(12,791)</w:t>
            </w:r>
          </w:p>
        </w:tc>
        <w:tc>
          <w:tcPr>
            <w:tcW w:w="236" w:type="dxa"/>
            <w:vAlign w:val="bottom"/>
          </w:tcPr>
          <w:p w14:paraId="578AA3DC"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7CBD2515" w14:textId="7495951E"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833F4E">
              <w:rPr>
                <w:rFonts w:cs="Times New Roman"/>
                <w:sz w:val="22"/>
                <w:szCs w:val="22"/>
              </w:rPr>
              <w:t>65,996</w:t>
            </w:r>
          </w:p>
        </w:tc>
        <w:tc>
          <w:tcPr>
            <w:tcW w:w="236" w:type="dxa"/>
            <w:vAlign w:val="bottom"/>
          </w:tcPr>
          <w:p w14:paraId="7F44819F" w14:textId="77777777"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vAlign w:val="bottom"/>
          </w:tcPr>
          <w:p w14:paraId="022DBFA7" w14:textId="2A7CD0DB" w:rsidR="00150236" w:rsidRPr="00515545" w:rsidRDefault="00150236" w:rsidP="00150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8F2D5D">
              <w:rPr>
                <w:rFonts w:cs="Times New Roman"/>
                <w:sz w:val="22"/>
                <w:szCs w:val="22"/>
              </w:rPr>
              <w:t>53,205</w:t>
            </w:r>
          </w:p>
        </w:tc>
      </w:tr>
    </w:tbl>
    <w:p w14:paraId="05104040" w14:textId="77777777" w:rsidR="00F47EDD" w:rsidRPr="00515545" w:rsidRDefault="00F47EDD" w:rsidP="003F17CF">
      <w:pPr>
        <w:tabs>
          <w:tab w:val="clear" w:pos="454"/>
          <w:tab w:val="left" w:pos="0"/>
          <w:tab w:val="left" w:pos="142"/>
        </w:tabs>
        <w:jc w:val="both"/>
        <w:rPr>
          <w:rFonts w:cs="Cordia New"/>
          <w:sz w:val="22"/>
          <w:szCs w:val="22"/>
          <w:highlight w:val="yellow"/>
        </w:rPr>
      </w:pPr>
    </w:p>
    <w:tbl>
      <w:tblPr>
        <w:tblW w:w="9606" w:type="dxa"/>
        <w:tblLayout w:type="fixed"/>
        <w:tblLook w:val="01E0" w:firstRow="1" w:lastRow="1" w:firstColumn="1" w:lastColumn="1" w:noHBand="0" w:noVBand="0"/>
      </w:tblPr>
      <w:tblGrid>
        <w:gridCol w:w="4786"/>
        <w:gridCol w:w="1418"/>
        <w:gridCol w:w="236"/>
        <w:gridCol w:w="1465"/>
        <w:gridCol w:w="236"/>
        <w:gridCol w:w="1465"/>
      </w:tblGrid>
      <w:tr w:rsidR="00F45BFA" w:rsidRPr="00515545" w14:paraId="05143E11" w14:textId="77777777" w:rsidTr="0048323E">
        <w:tc>
          <w:tcPr>
            <w:tcW w:w="4786" w:type="dxa"/>
            <w:vAlign w:val="bottom"/>
          </w:tcPr>
          <w:p w14:paraId="5B7D9A62"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4820" w:type="dxa"/>
            <w:gridSpan w:val="5"/>
            <w:tcBorders>
              <w:bottom w:val="single" w:sz="4" w:space="0" w:color="auto"/>
            </w:tcBorders>
            <w:vAlign w:val="bottom"/>
          </w:tcPr>
          <w:p w14:paraId="7C989836"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15545">
              <w:rPr>
                <w:rFonts w:cs="Times New Roman"/>
                <w:sz w:val="22"/>
                <w:szCs w:val="22"/>
              </w:rPr>
              <w:t>Consolidated financial statements (In Thousand Baht)</w:t>
            </w:r>
          </w:p>
        </w:tc>
      </w:tr>
      <w:tr w:rsidR="00F45BFA" w:rsidRPr="00515545" w14:paraId="1A249FE8" w14:textId="77777777" w:rsidTr="0048323E">
        <w:tc>
          <w:tcPr>
            <w:tcW w:w="4786" w:type="dxa"/>
            <w:vAlign w:val="bottom"/>
          </w:tcPr>
          <w:p w14:paraId="749DBBC2"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418" w:type="dxa"/>
            <w:tcBorders>
              <w:top w:val="single" w:sz="4" w:space="0" w:color="auto"/>
              <w:bottom w:val="single" w:sz="4" w:space="0" w:color="auto"/>
            </w:tcBorders>
            <w:vAlign w:val="bottom"/>
          </w:tcPr>
          <w:p w14:paraId="6238FA69"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Domestic</w:t>
            </w:r>
          </w:p>
        </w:tc>
        <w:tc>
          <w:tcPr>
            <w:tcW w:w="236" w:type="dxa"/>
            <w:tcBorders>
              <w:top w:val="single" w:sz="4" w:space="0" w:color="auto"/>
            </w:tcBorders>
            <w:vAlign w:val="bottom"/>
          </w:tcPr>
          <w:p w14:paraId="3EEB6E94"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22"/>
                <w:szCs w:val="22"/>
              </w:rPr>
            </w:pPr>
          </w:p>
        </w:tc>
        <w:tc>
          <w:tcPr>
            <w:tcW w:w="1465" w:type="dxa"/>
            <w:tcBorders>
              <w:top w:val="single" w:sz="4" w:space="0" w:color="auto"/>
              <w:bottom w:val="single" w:sz="4" w:space="0" w:color="auto"/>
            </w:tcBorders>
            <w:vAlign w:val="bottom"/>
          </w:tcPr>
          <w:p w14:paraId="68FDF4D6"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cs="Times New Roman"/>
                <w:sz w:val="22"/>
                <w:szCs w:val="22"/>
              </w:rPr>
            </w:pPr>
            <w:r w:rsidRPr="00515545">
              <w:rPr>
                <w:rFonts w:cs="Times New Roman"/>
                <w:sz w:val="22"/>
                <w:szCs w:val="22"/>
              </w:rPr>
              <w:t>Abroad</w:t>
            </w:r>
          </w:p>
        </w:tc>
        <w:tc>
          <w:tcPr>
            <w:tcW w:w="236" w:type="dxa"/>
            <w:vAlign w:val="bottom"/>
          </w:tcPr>
          <w:p w14:paraId="71A6A41C"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22"/>
                <w:szCs w:val="22"/>
              </w:rPr>
            </w:pPr>
          </w:p>
        </w:tc>
        <w:tc>
          <w:tcPr>
            <w:tcW w:w="1465" w:type="dxa"/>
            <w:tcBorders>
              <w:top w:val="single" w:sz="4" w:space="0" w:color="auto"/>
              <w:bottom w:val="single" w:sz="4" w:space="0" w:color="auto"/>
            </w:tcBorders>
            <w:vAlign w:val="bottom"/>
          </w:tcPr>
          <w:p w14:paraId="20F2B55E"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Total</w:t>
            </w:r>
          </w:p>
        </w:tc>
      </w:tr>
      <w:tr w:rsidR="00F45BFA" w:rsidRPr="00515545" w14:paraId="7B1AC2B0" w14:textId="77777777" w:rsidTr="0048323E">
        <w:tc>
          <w:tcPr>
            <w:tcW w:w="4786" w:type="dxa"/>
            <w:vAlign w:val="bottom"/>
          </w:tcPr>
          <w:p w14:paraId="0A174912" w14:textId="79A2C120" w:rsidR="00F45BFA" w:rsidRPr="008376DF"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sidRPr="008376DF">
              <w:rPr>
                <w:rFonts w:cs="Times New Roman"/>
                <w:sz w:val="22"/>
                <w:szCs w:val="22"/>
                <w:u w:val="single"/>
              </w:rPr>
              <w:t xml:space="preserve">At </w:t>
            </w:r>
            <w:r w:rsidR="00772A94">
              <w:rPr>
                <w:rFonts w:cs="Times New Roman"/>
                <w:sz w:val="22"/>
                <w:szCs w:val="22"/>
                <w:u w:val="single"/>
              </w:rPr>
              <w:t>March 31</w:t>
            </w:r>
            <w:r w:rsidR="00B877CA" w:rsidRPr="008376DF">
              <w:rPr>
                <w:rFonts w:cs="Times New Roman"/>
                <w:sz w:val="22"/>
                <w:szCs w:val="22"/>
                <w:u w:val="single"/>
              </w:rPr>
              <w:t>,</w:t>
            </w:r>
            <w:r w:rsidRPr="008376DF">
              <w:rPr>
                <w:rFonts w:cs="Times New Roman"/>
                <w:sz w:val="22"/>
                <w:szCs w:val="22"/>
                <w:u w:val="single"/>
              </w:rPr>
              <w:t xml:space="preserve"> </w:t>
            </w:r>
            <w:r w:rsidR="00772A94">
              <w:rPr>
                <w:rFonts w:cs="Times New Roman"/>
                <w:sz w:val="22"/>
                <w:szCs w:val="22"/>
                <w:u w:val="single"/>
              </w:rPr>
              <w:t>202</w:t>
            </w:r>
            <w:r w:rsidR="00150236">
              <w:rPr>
                <w:rFonts w:cs="Times New Roman"/>
                <w:sz w:val="22"/>
                <w:szCs w:val="22"/>
                <w:u w:val="single"/>
              </w:rPr>
              <w:t>6</w:t>
            </w:r>
          </w:p>
        </w:tc>
        <w:tc>
          <w:tcPr>
            <w:tcW w:w="1418" w:type="dxa"/>
            <w:vAlign w:val="bottom"/>
          </w:tcPr>
          <w:p w14:paraId="3A5AFD73"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4FB9EA4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2A5EC81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11300490"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7A2BBDBC"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r>
      <w:tr w:rsidR="00E706E0" w:rsidRPr="00515545" w14:paraId="1FECF269" w14:textId="77777777" w:rsidTr="0048323E">
        <w:tc>
          <w:tcPr>
            <w:tcW w:w="4786" w:type="dxa"/>
            <w:vAlign w:val="bottom"/>
          </w:tcPr>
          <w:p w14:paraId="4CABE1A2" w14:textId="77777777" w:rsidR="00E706E0" w:rsidRPr="00515545" w:rsidRDefault="00E706E0"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assets by segment</w:t>
            </w:r>
          </w:p>
        </w:tc>
        <w:tc>
          <w:tcPr>
            <w:tcW w:w="1418" w:type="dxa"/>
            <w:vAlign w:val="bottom"/>
          </w:tcPr>
          <w:p w14:paraId="78FBDBE4" w14:textId="1F5C8B32" w:rsidR="00E706E0" w:rsidRPr="00515545" w:rsidRDefault="00A00949"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00949">
              <w:rPr>
                <w:rFonts w:cs="Times New Roman"/>
                <w:sz w:val="22"/>
                <w:szCs w:val="22"/>
              </w:rPr>
              <w:t>4,479,894</w:t>
            </w:r>
          </w:p>
        </w:tc>
        <w:tc>
          <w:tcPr>
            <w:tcW w:w="236" w:type="dxa"/>
            <w:vAlign w:val="bottom"/>
          </w:tcPr>
          <w:p w14:paraId="712FA413"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4BB65C9F" w14:textId="5E358F5E" w:rsidR="00E706E0" w:rsidRPr="00515545" w:rsidRDefault="00A00949"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00949">
              <w:rPr>
                <w:rFonts w:cs="Times New Roman"/>
                <w:sz w:val="22"/>
                <w:szCs w:val="22"/>
              </w:rPr>
              <w:t>1,251,495</w:t>
            </w:r>
          </w:p>
        </w:tc>
        <w:tc>
          <w:tcPr>
            <w:tcW w:w="236" w:type="dxa"/>
            <w:vAlign w:val="bottom"/>
          </w:tcPr>
          <w:p w14:paraId="2E0C1302"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20420600" w14:textId="0A63A0E5" w:rsidR="00E706E0" w:rsidRPr="00515545" w:rsidRDefault="00F52DD7" w:rsidP="00387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F52DD7">
              <w:rPr>
                <w:rFonts w:cs="Times New Roman"/>
                <w:sz w:val="22"/>
                <w:szCs w:val="22"/>
              </w:rPr>
              <w:t>5,731,389</w:t>
            </w:r>
          </w:p>
        </w:tc>
      </w:tr>
      <w:tr w:rsidR="00E706E0" w:rsidRPr="00515545" w14:paraId="0B1064EE" w14:textId="77777777" w:rsidTr="0048323E">
        <w:tc>
          <w:tcPr>
            <w:tcW w:w="4786" w:type="dxa"/>
            <w:vAlign w:val="bottom"/>
          </w:tcPr>
          <w:p w14:paraId="601C79C3" w14:textId="77777777" w:rsidR="00E706E0" w:rsidRPr="00515545" w:rsidRDefault="00E706E0"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liabilities by segment</w:t>
            </w:r>
          </w:p>
        </w:tc>
        <w:tc>
          <w:tcPr>
            <w:tcW w:w="1418" w:type="dxa"/>
            <w:vAlign w:val="bottom"/>
          </w:tcPr>
          <w:p w14:paraId="3F7822F4" w14:textId="0828379A" w:rsidR="00E706E0" w:rsidRPr="00515545" w:rsidRDefault="00A00949"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00949">
              <w:rPr>
                <w:rFonts w:cs="Times New Roman"/>
                <w:sz w:val="22"/>
                <w:szCs w:val="22"/>
              </w:rPr>
              <w:t>162,586</w:t>
            </w:r>
          </w:p>
        </w:tc>
        <w:tc>
          <w:tcPr>
            <w:tcW w:w="236" w:type="dxa"/>
            <w:vAlign w:val="bottom"/>
          </w:tcPr>
          <w:p w14:paraId="7EE1C0CE"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35AE9AB2" w14:textId="38FB8CDA" w:rsidR="00E706E0" w:rsidRPr="00515545" w:rsidRDefault="00A00949"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A00949">
              <w:rPr>
                <w:rFonts w:cs="Times New Roman"/>
                <w:sz w:val="22"/>
                <w:szCs w:val="22"/>
              </w:rPr>
              <w:t>161,424</w:t>
            </w:r>
          </w:p>
        </w:tc>
        <w:tc>
          <w:tcPr>
            <w:tcW w:w="236" w:type="dxa"/>
            <w:vAlign w:val="bottom"/>
          </w:tcPr>
          <w:p w14:paraId="06715BE2"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45DEAFF0" w14:textId="01E6CF2B" w:rsidR="00E706E0" w:rsidRPr="00515545" w:rsidRDefault="00F52DD7" w:rsidP="00387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cs/>
              </w:rPr>
            </w:pPr>
            <w:r w:rsidRPr="00F52DD7">
              <w:rPr>
                <w:rFonts w:cs="Times New Roman"/>
                <w:sz w:val="22"/>
                <w:szCs w:val="22"/>
              </w:rPr>
              <w:t>324,010</w:t>
            </w:r>
          </w:p>
        </w:tc>
      </w:tr>
      <w:tr w:rsidR="00F45BFA" w:rsidRPr="00515545" w14:paraId="7862A60E" w14:textId="77777777" w:rsidTr="0048323E">
        <w:tc>
          <w:tcPr>
            <w:tcW w:w="4786" w:type="dxa"/>
            <w:vAlign w:val="bottom"/>
          </w:tcPr>
          <w:p w14:paraId="0EFCB0AB" w14:textId="77777777" w:rsidR="00F45BFA" w:rsidRPr="008376DF"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
        </w:tc>
        <w:tc>
          <w:tcPr>
            <w:tcW w:w="1418" w:type="dxa"/>
            <w:vAlign w:val="bottom"/>
          </w:tcPr>
          <w:p w14:paraId="0F123810"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236" w:type="dxa"/>
            <w:vAlign w:val="bottom"/>
          </w:tcPr>
          <w:p w14:paraId="48FD6A2B"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1465" w:type="dxa"/>
            <w:vAlign w:val="bottom"/>
          </w:tcPr>
          <w:p w14:paraId="3CDEE1D7"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236" w:type="dxa"/>
            <w:vAlign w:val="bottom"/>
          </w:tcPr>
          <w:p w14:paraId="4D8AD65D"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1465" w:type="dxa"/>
            <w:vAlign w:val="bottom"/>
          </w:tcPr>
          <w:p w14:paraId="624E7EC8"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r>
      <w:tr w:rsidR="00F45BFA" w:rsidRPr="00515545" w14:paraId="1EB23E2F" w14:textId="77777777" w:rsidTr="0048323E">
        <w:tc>
          <w:tcPr>
            <w:tcW w:w="4786" w:type="dxa"/>
            <w:vAlign w:val="bottom"/>
          </w:tcPr>
          <w:p w14:paraId="7B895A66" w14:textId="3971285A" w:rsidR="00F45BFA" w:rsidRPr="008376DF"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sidRPr="008376DF">
              <w:rPr>
                <w:rFonts w:cs="Times New Roman"/>
                <w:sz w:val="22"/>
                <w:szCs w:val="22"/>
                <w:u w:val="single"/>
              </w:rPr>
              <w:t xml:space="preserve">At December 31, </w:t>
            </w:r>
            <w:r w:rsidR="00772A94">
              <w:rPr>
                <w:rFonts w:cs="Times New Roman"/>
                <w:sz w:val="22"/>
                <w:szCs w:val="22"/>
                <w:u w:val="single"/>
              </w:rPr>
              <w:t>202</w:t>
            </w:r>
            <w:r w:rsidR="00150236">
              <w:rPr>
                <w:rFonts w:cs="Times New Roman"/>
                <w:sz w:val="22"/>
                <w:szCs w:val="22"/>
                <w:u w:val="single"/>
              </w:rPr>
              <w:t>5</w:t>
            </w:r>
          </w:p>
        </w:tc>
        <w:tc>
          <w:tcPr>
            <w:tcW w:w="1418" w:type="dxa"/>
            <w:vAlign w:val="bottom"/>
          </w:tcPr>
          <w:p w14:paraId="5F5DE9D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30E202BA"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98F76EE"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vAlign w:val="bottom"/>
          </w:tcPr>
          <w:p w14:paraId="3FD26EBD"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06EF202E"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r>
      <w:tr w:rsidR="00D42F6B" w:rsidRPr="00515545" w14:paraId="1ACBA332" w14:textId="77777777" w:rsidTr="0048323E">
        <w:tc>
          <w:tcPr>
            <w:tcW w:w="4786" w:type="dxa"/>
            <w:vAlign w:val="bottom"/>
          </w:tcPr>
          <w:p w14:paraId="370850C4"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assets by segment</w:t>
            </w:r>
          </w:p>
        </w:tc>
        <w:tc>
          <w:tcPr>
            <w:tcW w:w="1418" w:type="dxa"/>
            <w:vAlign w:val="bottom"/>
          </w:tcPr>
          <w:p w14:paraId="550F31D0" w14:textId="6AC2C4C0" w:rsidR="00D42F6B" w:rsidRPr="00515545" w:rsidRDefault="00F73DD7" w:rsidP="00A0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4,505,104</w:t>
            </w:r>
          </w:p>
        </w:tc>
        <w:tc>
          <w:tcPr>
            <w:tcW w:w="236" w:type="dxa"/>
            <w:vAlign w:val="bottom"/>
          </w:tcPr>
          <w:p w14:paraId="42F6E4C2"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14B2CB68" w14:textId="21461612" w:rsidR="00D42F6B" w:rsidRPr="00A42DB0" w:rsidRDefault="00F73DD7" w:rsidP="00A0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heme="minorBidi"/>
                <w:sz w:val="22"/>
                <w:szCs w:val="22"/>
                <w:cs/>
              </w:rPr>
            </w:pPr>
            <w:r>
              <w:rPr>
                <w:rFonts w:cstheme="minorBidi"/>
                <w:sz w:val="22"/>
                <w:szCs w:val="22"/>
              </w:rPr>
              <w:t>1,138,406</w:t>
            </w:r>
          </w:p>
        </w:tc>
        <w:tc>
          <w:tcPr>
            <w:tcW w:w="236" w:type="dxa"/>
            <w:vAlign w:val="bottom"/>
          </w:tcPr>
          <w:p w14:paraId="2A3221F6"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604D914A" w14:textId="12C13A34" w:rsidR="00D42F6B" w:rsidRPr="00515545" w:rsidRDefault="00F73DD7" w:rsidP="00A0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rPr>
            </w:pPr>
            <w:r>
              <w:rPr>
                <w:rFonts w:cs="Times New Roman"/>
                <w:sz w:val="22"/>
                <w:szCs w:val="22"/>
              </w:rPr>
              <w:t>5,643,510</w:t>
            </w:r>
          </w:p>
        </w:tc>
      </w:tr>
      <w:tr w:rsidR="00D42F6B" w:rsidRPr="00515545" w14:paraId="4A94D42C" w14:textId="77777777" w:rsidTr="0048323E">
        <w:tc>
          <w:tcPr>
            <w:tcW w:w="4786" w:type="dxa"/>
            <w:vAlign w:val="bottom"/>
          </w:tcPr>
          <w:p w14:paraId="11406A71"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liabilities by segment</w:t>
            </w:r>
          </w:p>
        </w:tc>
        <w:tc>
          <w:tcPr>
            <w:tcW w:w="1418" w:type="dxa"/>
            <w:vAlign w:val="bottom"/>
          </w:tcPr>
          <w:p w14:paraId="6F402A25" w14:textId="6476466B" w:rsidR="00D42F6B" w:rsidRPr="00515545" w:rsidRDefault="00F73DD7"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180,401</w:t>
            </w:r>
          </w:p>
        </w:tc>
        <w:tc>
          <w:tcPr>
            <w:tcW w:w="236" w:type="dxa"/>
            <w:vAlign w:val="bottom"/>
          </w:tcPr>
          <w:p w14:paraId="0B9DB705"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3C82EBBF" w14:textId="685AA10C" w:rsidR="00D42F6B" w:rsidRPr="00515545" w:rsidRDefault="00F73DD7"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117,425</w:t>
            </w:r>
          </w:p>
        </w:tc>
        <w:tc>
          <w:tcPr>
            <w:tcW w:w="236" w:type="dxa"/>
            <w:vAlign w:val="bottom"/>
          </w:tcPr>
          <w:p w14:paraId="059AC952" w14:textId="77777777" w:rsidR="00D42F6B" w:rsidRPr="00515545"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1E29F47B" w14:textId="73FACCE1" w:rsidR="00D42F6B" w:rsidRPr="00515545" w:rsidRDefault="00F73DD7"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cs/>
              </w:rPr>
            </w:pPr>
            <w:r>
              <w:rPr>
                <w:rFonts w:cs="Times New Roman"/>
                <w:sz w:val="22"/>
                <w:szCs w:val="22"/>
              </w:rPr>
              <w:t>297,826</w:t>
            </w:r>
          </w:p>
        </w:tc>
      </w:tr>
    </w:tbl>
    <w:p w14:paraId="4A9C6C62" w14:textId="77777777" w:rsidR="00F45BFA" w:rsidRPr="00515545" w:rsidRDefault="00F45BFA" w:rsidP="003F17CF">
      <w:pPr>
        <w:tabs>
          <w:tab w:val="clear" w:pos="454"/>
          <w:tab w:val="left" w:pos="0"/>
          <w:tab w:val="left" w:pos="142"/>
        </w:tabs>
        <w:jc w:val="both"/>
        <w:rPr>
          <w:rFonts w:cs="Cordia New"/>
          <w:sz w:val="22"/>
          <w:szCs w:val="22"/>
          <w:highlight w:val="yellow"/>
        </w:rPr>
      </w:pPr>
    </w:p>
    <w:p w14:paraId="42BD56FB" w14:textId="7E25D3CD" w:rsidR="00F1262E" w:rsidRPr="0043001D" w:rsidRDefault="00EE1998" w:rsidP="00F1262E">
      <w:pPr>
        <w:spacing w:line="240" w:lineRule="auto"/>
        <w:jc w:val="thaiDistribute"/>
        <w:rPr>
          <w:rFonts w:cstheme="minorBidi"/>
          <w:sz w:val="22"/>
          <w:szCs w:val="22"/>
          <w:cs/>
        </w:rPr>
      </w:pPr>
      <w:r>
        <w:rPr>
          <w:rFonts w:cs="Times New Roman"/>
          <w:sz w:val="22"/>
          <w:szCs w:val="22"/>
        </w:rPr>
        <w:t>The Group</w:t>
      </w:r>
      <w:r w:rsidR="00F1262E">
        <w:rPr>
          <w:rFonts w:cs="Times New Roman"/>
          <w:sz w:val="22"/>
          <w:szCs w:val="22"/>
        </w:rPr>
        <w:t xml:space="preserve"> had fixed assets and intangible </w:t>
      </w:r>
      <w:r w:rsidR="007D1795">
        <w:rPr>
          <w:rFonts w:cs="Times New Roman"/>
          <w:sz w:val="22"/>
          <w:szCs w:val="22"/>
        </w:rPr>
        <w:t>assets</w:t>
      </w:r>
      <w:r w:rsidR="0043001D">
        <w:rPr>
          <w:rFonts w:cs="Times New Roman"/>
          <w:sz w:val="22"/>
          <w:szCs w:val="22"/>
        </w:rPr>
        <w:t xml:space="preserve"> </w:t>
      </w:r>
      <w:r w:rsidR="007D1795">
        <w:rPr>
          <w:sz w:val="22"/>
          <w:szCs w:val="28"/>
        </w:rPr>
        <w:t>abroad</w:t>
      </w:r>
      <w:r w:rsidR="00AB4DC7">
        <w:rPr>
          <w:sz w:val="22"/>
          <w:szCs w:val="28"/>
        </w:rPr>
        <w:t xml:space="preserve"> </w:t>
      </w:r>
      <w:r w:rsidR="00F1262E">
        <w:rPr>
          <w:rFonts w:cs="Times New Roman"/>
          <w:sz w:val="22"/>
          <w:szCs w:val="22"/>
        </w:rPr>
        <w:t>as at March 31, 2026 and December 31, 2025 as</w:t>
      </w:r>
      <w:r w:rsidR="000D7840">
        <w:rPr>
          <w:rFonts w:cstheme="minorBidi" w:hint="cs"/>
          <w:sz w:val="22"/>
          <w:szCs w:val="22"/>
          <w:cs/>
        </w:rPr>
        <w:t xml:space="preserve"> </w:t>
      </w:r>
      <w:r w:rsidR="00F1262E">
        <w:rPr>
          <w:rFonts w:cs="Times New Roman"/>
          <w:sz w:val="22"/>
          <w:szCs w:val="22"/>
        </w:rPr>
        <w:t>follows:</w:t>
      </w:r>
    </w:p>
    <w:p w14:paraId="2F586D1B" w14:textId="77777777" w:rsidR="00F1262E" w:rsidRDefault="00F1262E" w:rsidP="00D42F6B">
      <w:pPr>
        <w:tabs>
          <w:tab w:val="clear" w:pos="454"/>
          <w:tab w:val="left" w:pos="0"/>
          <w:tab w:val="left" w:pos="142"/>
        </w:tabs>
        <w:jc w:val="both"/>
        <w:rPr>
          <w:rFonts w:cs="Times New Roman"/>
          <w:sz w:val="22"/>
          <w:szCs w:val="22"/>
        </w:rPr>
      </w:pPr>
    </w:p>
    <w:tbl>
      <w:tblPr>
        <w:tblW w:w="9342" w:type="dxa"/>
        <w:tblLook w:val="04A0" w:firstRow="1" w:lastRow="0" w:firstColumn="1" w:lastColumn="0" w:noHBand="0" w:noVBand="1"/>
      </w:tblPr>
      <w:tblGrid>
        <w:gridCol w:w="5481"/>
        <w:gridCol w:w="236"/>
        <w:gridCol w:w="1640"/>
        <w:gridCol w:w="236"/>
        <w:gridCol w:w="1749"/>
      </w:tblGrid>
      <w:tr w:rsidR="00F1262E" w:rsidRPr="002A2373" w14:paraId="4026727F" w14:textId="77777777" w:rsidTr="008018C2">
        <w:tc>
          <w:tcPr>
            <w:tcW w:w="5481" w:type="dxa"/>
          </w:tcPr>
          <w:p w14:paraId="373BE5D3" w14:textId="77777777" w:rsidR="00F1262E" w:rsidRPr="002A2373" w:rsidRDefault="00F1262E" w:rsidP="008018C2">
            <w:pPr>
              <w:spacing w:line="240" w:lineRule="auto"/>
              <w:jc w:val="both"/>
              <w:rPr>
                <w:rFonts w:cs="Times New Roman"/>
                <w:sz w:val="22"/>
                <w:szCs w:val="22"/>
                <w:highlight w:val="yellow"/>
              </w:rPr>
            </w:pPr>
          </w:p>
        </w:tc>
        <w:tc>
          <w:tcPr>
            <w:tcW w:w="236" w:type="dxa"/>
          </w:tcPr>
          <w:p w14:paraId="0FEC97E3" w14:textId="77777777" w:rsidR="00F1262E" w:rsidRPr="002A2373" w:rsidRDefault="00F1262E" w:rsidP="008018C2">
            <w:pPr>
              <w:spacing w:line="240" w:lineRule="auto"/>
              <w:jc w:val="both"/>
              <w:rPr>
                <w:rFonts w:cs="Times New Roman"/>
                <w:sz w:val="22"/>
                <w:szCs w:val="22"/>
                <w:highlight w:val="yellow"/>
              </w:rPr>
            </w:pPr>
          </w:p>
        </w:tc>
        <w:tc>
          <w:tcPr>
            <w:tcW w:w="3625" w:type="dxa"/>
            <w:gridSpan w:val="3"/>
          </w:tcPr>
          <w:p w14:paraId="028B96D7" w14:textId="77777777" w:rsidR="00F1262E" w:rsidRPr="002A2373" w:rsidRDefault="00F1262E" w:rsidP="008018C2">
            <w:pPr>
              <w:spacing w:line="240" w:lineRule="auto"/>
              <w:jc w:val="center"/>
              <w:rPr>
                <w:rFonts w:cs="Times New Roman"/>
                <w:sz w:val="22"/>
                <w:szCs w:val="22"/>
                <w:highlight w:val="yellow"/>
              </w:rPr>
            </w:pPr>
            <w:r w:rsidRPr="002A2373">
              <w:rPr>
                <w:rFonts w:cs="Times New Roman"/>
                <w:sz w:val="22"/>
                <w:szCs w:val="22"/>
              </w:rPr>
              <w:t>Consolidated financial statements</w:t>
            </w:r>
          </w:p>
        </w:tc>
      </w:tr>
      <w:tr w:rsidR="00F1262E" w:rsidRPr="002A2373" w14:paraId="3C808DB0" w14:textId="77777777" w:rsidTr="008018C2">
        <w:tc>
          <w:tcPr>
            <w:tcW w:w="5481" w:type="dxa"/>
          </w:tcPr>
          <w:p w14:paraId="1E035B6A" w14:textId="77777777" w:rsidR="00F1262E" w:rsidRPr="002A2373" w:rsidRDefault="00F1262E" w:rsidP="008018C2">
            <w:pPr>
              <w:spacing w:line="240" w:lineRule="auto"/>
              <w:jc w:val="both"/>
              <w:rPr>
                <w:rFonts w:cs="Times New Roman"/>
                <w:sz w:val="22"/>
                <w:szCs w:val="22"/>
                <w:highlight w:val="yellow"/>
              </w:rPr>
            </w:pPr>
          </w:p>
        </w:tc>
        <w:tc>
          <w:tcPr>
            <w:tcW w:w="236" w:type="dxa"/>
          </w:tcPr>
          <w:p w14:paraId="01D6C3DC" w14:textId="77777777" w:rsidR="00F1262E" w:rsidRPr="002A2373" w:rsidRDefault="00F1262E" w:rsidP="008018C2">
            <w:pPr>
              <w:spacing w:line="240" w:lineRule="auto"/>
              <w:jc w:val="both"/>
              <w:rPr>
                <w:rFonts w:cs="Times New Roman"/>
                <w:sz w:val="22"/>
                <w:szCs w:val="22"/>
                <w:highlight w:val="yellow"/>
              </w:rPr>
            </w:pPr>
          </w:p>
        </w:tc>
        <w:tc>
          <w:tcPr>
            <w:tcW w:w="3625" w:type="dxa"/>
            <w:gridSpan w:val="3"/>
            <w:tcBorders>
              <w:bottom w:val="single" w:sz="4" w:space="0" w:color="auto"/>
            </w:tcBorders>
          </w:tcPr>
          <w:p w14:paraId="272473F0" w14:textId="77777777" w:rsidR="00F1262E" w:rsidRDefault="00F1262E" w:rsidP="008018C2">
            <w:pPr>
              <w:spacing w:line="240" w:lineRule="auto"/>
              <w:jc w:val="center"/>
              <w:rPr>
                <w:rFonts w:cs="Times New Roman"/>
                <w:sz w:val="22"/>
                <w:szCs w:val="22"/>
              </w:rPr>
            </w:pPr>
            <w:r w:rsidRPr="002A2373">
              <w:rPr>
                <w:rFonts w:cs="Times New Roman"/>
                <w:sz w:val="22"/>
                <w:szCs w:val="22"/>
              </w:rPr>
              <w:t>(In Thousand Baht)</w:t>
            </w:r>
          </w:p>
        </w:tc>
      </w:tr>
      <w:tr w:rsidR="00F1262E" w:rsidRPr="002A2373" w14:paraId="18FD37E5" w14:textId="77777777" w:rsidTr="008018C2">
        <w:tc>
          <w:tcPr>
            <w:tcW w:w="5481" w:type="dxa"/>
          </w:tcPr>
          <w:p w14:paraId="2AC87F11" w14:textId="77777777" w:rsidR="00F1262E" w:rsidRPr="002A2373" w:rsidRDefault="00F1262E" w:rsidP="008018C2">
            <w:pPr>
              <w:spacing w:line="240" w:lineRule="auto"/>
              <w:jc w:val="both"/>
              <w:rPr>
                <w:rFonts w:cs="Times New Roman"/>
                <w:sz w:val="22"/>
                <w:szCs w:val="22"/>
                <w:highlight w:val="yellow"/>
              </w:rPr>
            </w:pPr>
          </w:p>
        </w:tc>
        <w:tc>
          <w:tcPr>
            <w:tcW w:w="236" w:type="dxa"/>
          </w:tcPr>
          <w:p w14:paraId="68BF78C1" w14:textId="77777777" w:rsidR="00F1262E" w:rsidRPr="002A2373" w:rsidRDefault="00F1262E" w:rsidP="008018C2">
            <w:pPr>
              <w:spacing w:line="240" w:lineRule="auto"/>
              <w:jc w:val="center"/>
              <w:rPr>
                <w:rFonts w:cs="Times New Roman"/>
                <w:sz w:val="22"/>
                <w:szCs w:val="22"/>
              </w:rPr>
            </w:pPr>
          </w:p>
        </w:tc>
        <w:tc>
          <w:tcPr>
            <w:tcW w:w="1640" w:type="dxa"/>
            <w:tcBorders>
              <w:top w:val="single" w:sz="4" w:space="0" w:color="auto"/>
            </w:tcBorders>
          </w:tcPr>
          <w:p w14:paraId="14886C31" w14:textId="77777777" w:rsidR="00F1262E" w:rsidRPr="002A2373" w:rsidRDefault="00F1262E" w:rsidP="008018C2">
            <w:pPr>
              <w:spacing w:line="240" w:lineRule="auto"/>
              <w:jc w:val="center"/>
              <w:rPr>
                <w:rFonts w:cs="Times New Roman"/>
                <w:sz w:val="22"/>
                <w:szCs w:val="22"/>
              </w:rPr>
            </w:pPr>
            <w:r w:rsidRPr="00CC440B">
              <w:rPr>
                <w:rFonts w:cs="Times New Roman"/>
                <w:sz w:val="22"/>
                <w:szCs w:val="22"/>
              </w:rPr>
              <w:t>March 31</w:t>
            </w:r>
            <w:r>
              <w:rPr>
                <w:rFonts w:cs="Times New Roman"/>
                <w:sz w:val="22"/>
                <w:szCs w:val="22"/>
              </w:rPr>
              <w:t>,</w:t>
            </w:r>
          </w:p>
        </w:tc>
        <w:tc>
          <w:tcPr>
            <w:tcW w:w="236" w:type="dxa"/>
            <w:tcBorders>
              <w:top w:val="single" w:sz="4" w:space="0" w:color="auto"/>
            </w:tcBorders>
          </w:tcPr>
          <w:p w14:paraId="50AB52BD" w14:textId="77777777" w:rsidR="00F1262E" w:rsidRPr="002A2373" w:rsidRDefault="00F1262E" w:rsidP="008018C2">
            <w:pPr>
              <w:spacing w:line="240" w:lineRule="auto"/>
              <w:jc w:val="center"/>
              <w:rPr>
                <w:rFonts w:cs="Times New Roman"/>
                <w:sz w:val="22"/>
                <w:szCs w:val="22"/>
              </w:rPr>
            </w:pPr>
          </w:p>
        </w:tc>
        <w:tc>
          <w:tcPr>
            <w:tcW w:w="1749" w:type="dxa"/>
            <w:tcBorders>
              <w:top w:val="single" w:sz="4" w:space="0" w:color="auto"/>
            </w:tcBorders>
          </w:tcPr>
          <w:p w14:paraId="57920CAD" w14:textId="77777777" w:rsidR="00F1262E" w:rsidRPr="002A2373" w:rsidRDefault="00F1262E" w:rsidP="008018C2">
            <w:pPr>
              <w:spacing w:line="240" w:lineRule="auto"/>
              <w:jc w:val="center"/>
              <w:rPr>
                <w:rFonts w:cs="Times New Roman"/>
                <w:sz w:val="22"/>
                <w:szCs w:val="22"/>
              </w:rPr>
            </w:pPr>
            <w:r w:rsidRPr="00CC440B">
              <w:rPr>
                <w:rFonts w:cs="Times New Roman"/>
                <w:sz w:val="22"/>
                <w:szCs w:val="22"/>
              </w:rPr>
              <w:t>December 31,</w:t>
            </w:r>
          </w:p>
        </w:tc>
      </w:tr>
      <w:tr w:rsidR="00F1262E" w:rsidRPr="002A2373" w14:paraId="1E1AD726" w14:textId="77777777" w:rsidTr="008018C2">
        <w:tc>
          <w:tcPr>
            <w:tcW w:w="5481" w:type="dxa"/>
          </w:tcPr>
          <w:p w14:paraId="45560703" w14:textId="77777777" w:rsidR="00F1262E" w:rsidRPr="002A2373" w:rsidRDefault="00F1262E" w:rsidP="008018C2">
            <w:pPr>
              <w:spacing w:line="240" w:lineRule="auto"/>
              <w:jc w:val="both"/>
              <w:rPr>
                <w:rFonts w:cs="Times New Roman"/>
                <w:sz w:val="22"/>
                <w:szCs w:val="22"/>
                <w:highlight w:val="yellow"/>
              </w:rPr>
            </w:pPr>
          </w:p>
        </w:tc>
        <w:tc>
          <w:tcPr>
            <w:tcW w:w="236" w:type="dxa"/>
          </w:tcPr>
          <w:p w14:paraId="1057C81F" w14:textId="77777777" w:rsidR="00F1262E" w:rsidRPr="002A2373" w:rsidRDefault="00F1262E" w:rsidP="008018C2">
            <w:pPr>
              <w:spacing w:line="240" w:lineRule="auto"/>
              <w:jc w:val="center"/>
              <w:rPr>
                <w:rFonts w:cs="Times New Roman"/>
                <w:sz w:val="22"/>
                <w:szCs w:val="22"/>
              </w:rPr>
            </w:pPr>
          </w:p>
        </w:tc>
        <w:tc>
          <w:tcPr>
            <w:tcW w:w="1640" w:type="dxa"/>
            <w:tcBorders>
              <w:bottom w:val="single" w:sz="4" w:space="0" w:color="auto"/>
            </w:tcBorders>
          </w:tcPr>
          <w:p w14:paraId="12A5126C" w14:textId="77777777" w:rsidR="00F1262E" w:rsidRDefault="00F1262E" w:rsidP="008018C2">
            <w:pPr>
              <w:spacing w:line="240" w:lineRule="auto"/>
              <w:jc w:val="center"/>
              <w:rPr>
                <w:rFonts w:cs="Times New Roman"/>
                <w:sz w:val="22"/>
                <w:szCs w:val="22"/>
              </w:rPr>
            </w:pPr>
            <w:r>
              <w:rPr>
                <w:rFonts w:cs="Times New Roman"/>
                <w:sz w:val="22"/>
                <w:szCs w:val="22"/>
              </w:rPr>
              <w:t>2026</w:t>
            </w:r>
          </w:p>
        </w:tc>
        <w:tc>
          <w:tcPr>
            <w:tcW w:w="236" w:type="dxa"/>
          </w:tcPr>
          <w:p w14:paraId="61C085CF" w14:textId="77777777" w:rsidR="00F1262E" w:rsidRPr="002A2373" w:rsidRDefault="00F1262E" w:rsidP="008018C2">
            <w:pPr>
              <w:spacing w:line="240" w:lineRule="auto"/>
              <w:jc w:val="center"/>
              <w:rPr>
                <w:rFonts w:cs="Times New Roman"/>
                <w:sz w:val="22"/>
                <w:szCs w:val="22"/>
              </w:rPr>
            </w:pPr>
          </w:p>
        </w:tc>
        <w:tc>
          <w:tcPr>
            <w:tcW w:w="1749" w:type="dxa"/>
            <w:tcBorders>
              <w:bottom w:val="single" w:sz="4" w:space="0" w:color="auto"/>
            </w:tcBorders>
          </w:tcPr>
          <w:p w14:paraId="31DA4877" w14:textId="77777777" w:rsidR="00F1262E" w:rsidRDefault="00F1262E" w:rsidP="008018C2">
            <w:pPr>
              <w:spacing w:line="240" w:lineRule="auto"/>
              <w:jc w:val="center"/>
              <w:rPr>
                <w:rFonts w:cs="Times New Roman"/>
                <w:sz w:val="22"/>
                <w:szCs w:val="22"/>
              </w:rPr>
            </w:pPr>
            <w:r>
              <w:rPr>
                <w:rFonts w:cs="Times New Roman"/>
                <w:sz w:val="22"/>
                <w:szCs w:val="22"/>
              </w:rPr>
              <w:t>2025</w:t>
            </w:r>
          </w:p>
        </w:tc>
      </w:tr>
      <w:tr w:rsidR="00F1262E" w:rsidRPr="002A2373" w14:paraId="7A9F6928" w14:textId="77777777" w:rsidTr="00496130">
        <w:trPr>
          <w:trHeight w:hRule="exact" w:val="204"/>
        </w:trPr>
        <w:tc>
          <w:tcPr>
            <w:tcW w:w="5481" w:type="dxa"/>
          </w:tcPr>
          <w:p w14:paraId="06BC7F16" w14:textId="77777777" w:rsidR="00F1262E" w:rsidRPr="002A2373" w:rsidRDefault="00F1262E" w:rsidP="0080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rPr>
                <w:rFonts w:cs="Times New Roman"/>
                <w:sz w:val="22"/>
                <w:szCs w:val="22"/>
              </w:rPr>
            </w:pPr>
          </w:p>
        </w:tc>
        <w:tc>
          <w:tcPr>
            <w:tcW w:w="236" w:type="dxa"/>
          </w:tcPr>
          <w:p w14:paraId="08641DE7" w14:textId="77777777" w:rsidR="00F1262E" w:rsidRPr="002A2373" w:rsidRDefault="00F1262E" w:rsidP="0080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640" w:type="dxa"/>
            <w:tcBorders>
              <w:top w:val="single" w:sz="4" w:space="0" w:color="auto"/>
            </w:tcBorders>
          </w:tcPr>
          <w:p w14:paraId="03DBCF29" w14:textId="77777777" w:rsidR="00F1262E" w:rsidRPr="002A2373" w:rsidRDefault="00F1262E" w:rsidP="0080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22A6F9C4" w14:textId="77777777" w:rsidR="00F1262E" w:rsidRPr="002A2373" w:rsidRDefault="00F1262E" w:rsidP="0080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749" w:type="dxa"/>
            <w:tcBorders>
              <w:top w:val="single" w:sz="4" w:space="0" w:color="auto"/>
            </w:tcBorders>
          </w:tcPr>
          <w:p w14:paraId="7AC88B92" w14:textId="77777777" w:rsidR="00F1262E" w:rsidRPr="002A2373" w:rsidRDefault="00F1262E" w:rsidP="0080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r>
      <w:tr w:rsidR="00F1262E" w:rsidRPr="002A2373" w14:paraId="59DE7DDC" w14:textId="77777777" w:rsidTr="008018C2">
        <w:tc>
          <w:tcPr>
            <w:tcW w:w="5481" w:type="dxa"/>
            <w:vAlign w:val="bottom"/>
          </w:tcPr>
          <w:p w14:paraId="50920CF4" w14:textId="77777777" w:rsidR="00F1262E" w:rsidRPr="001F2265" w:rsidRDefault="00F1262E" w:rsidP="008018C2">
            <w:pPr>
              <w:spacing w:line="240" w:lineRule="auto"/>
              <w:ind w:left="-108"/>
              <w:jc w:val="both"/>
              <w:rPr>
                <w:rFonts w:cs="Times New Roman"/>
                <w:sz w:val="22"/>
                <w:szCs w:val="22"/>
                <w:highlight w:val="yellow"/>
              </w:rPr>
            </w:pPr>
            <w:r w:rsidRPr="005B1785">
              <w:rPr>
                <w:rFonts w:cs="Times New Roman"/>
                <w:color w:val="000000"/>
                <w:sz w:val="22"/>
                <w:szCs w:val="22"/>
              </w:rPr>
              <w:t>Cambodia</w:t>
            </w:r>
          </w:p>
        </w:tc>
        <w:tc>
          <w:tcPr>
            <w:tcW w:w="236" w:type="dxa"/>
          </w:tcPr>
          <w:p w14:paraId="0E07DC5D" w14:textId="77777777" w:rsidR="00F1262E" w:rsidRPr="002A2373" w:rsidRDefault="00F1262E" w:rsidP="008018C2">
            <w:pPr>
              <w:spacing w:line="240" w:lineRule="auto"/>
              <w:jc w:val="both"/>
              <w:rPr>
                <w:rFonts w:cs="Times New Roman"/>
                <w:sz w:val="22"/>
                <w:szCs w:val="22"/>
                <w:highlight w:val="yellow"/>
              </w:rPr>
            </w:pPr>
          </w:p>
        </w:tc>
        <w:tc>
          <w:tcPr>
            <w:tcW w:w="1640" w:type="dxa"/>
            <w:vAlign w:val="bottom"/>
          </w:tcPr>
          <w:p w14:paraId="5E9D8897" w14:textId="77777777" w:rsidR="00F1262E" w:rsidRPr="002A2373" w:rsidRDefault="00F1262E" w:rsidP="008018C2">
            <w:pPr>
              <w:tabs>
                <w:tab w:val="clear" w:pos="907"/>
                <w:tab w:val="left" w:pos="1283"/>
              </w:tabs>
              <w:ind w:right="170"/>
              <w:jc w:val="right"/>
              <w:rPr>
                <w:rFonts w:cs="Times New Roman"/>
                <w:sz w:val="22"/>
                <w:szCs w:val="22"/>
              </w:rPr>
            </w:pPr>
            <w:r>
              <w:rPr>
                <w:rFonts w:cs="Times New Roman"/>
                <w:sz w:val="22"/>
                <w:szCs w:val="22"/>
              </w:rPr>
              <w:t>19,342</w:t>
            </w:r>
          </w:p>
        </w:tc>
        <w:tc>
          <w:tcPr>
            <w:tcW w:w="236" w:type="dxa"/>
          </w:tcPr>
          <w:p w14:paraId="5C8DFA85" w14:textId="77777777" w:rsidR="00F1262E" w:rsidRPr="002A2373" w:rsidRDefault="00F1262E" w:rsidP="008018C2">
            <w:pPr>
              <w:spacing w:line="240" w:lineRule="auto"/>
              <w:jc w:val="both"/>
              <w:rPr>
                <w:rFonts w:cs="Times New Roman"/>
                <w:sz w:val="22"/>
                <w:szCs w:val="22"/>
                <w:highlight w:val="yellow"/>
              </w:rPr>
            </w:pPr>
          </w:p>
        </w:tc>
        <w:tc>
          <w:tcPr>
            <w:tcW w:w="1749" w:type="dxa"/>
            <w:vAlign w:val="bottom"/>
          </w:tcPr>
          <w:p w14:paraId="4DD0AF36" w14:textId="77777777" w:rsidR="00F1262E" w:rsidRPr="002A2373" w:rsidRDefault="00F1262E" w:rsidP="008018C2">
            <w:pPr>
              <w:tabs>
                <w:tab w:val="clear" w:pos="907"/>
                <w:tab w:val="left" w:pos="1283"/>
              </w:tabs>
              <w:ind w:right="170"/>
              <w:jc w:val="right"/>
              <w:rPr>
                <w:rFonts w:cs="Times New Roman"/>
                <w:sz w:val="22"/>
                <w:szCs w:val="22"/>
              </w:rPr>
            </w:pPr>
            <w:r>
              <w:rPr>
                <w:rFonts w:cs="Times New Roman"/>
                <w:sz w:val="22"/>
                <w:szCs w:val="22"/>
              </w:rPr>
              <w:t>18,989</w:t>
            </w:r>
          </w:p>
        </w:tc>
      </w:tr>
      <w:tr w:rsidR="00F1262E" w:rsidRPr="002A2373" w14:paraId="7BD6D9F3" w14:textId="77777777" w:rsidTr="008018C2">
        <w:tc>
          <w:tcPr>
            <w:tcW w:w="5481" w:type="dxa"/>
            <w:vAlign w:val="bottom"/>
          </w:tcPr>
          <w:p w14:paraId="478F598E" w14:textId="77777777" w:rsidR="00F1262E" w:rsidRDefault="00F1262E" w:rsidP="008018C2">
            <w:pPr>
              <w:spacing w:line="240" w:lineRule="auto"/>
              <w:ind w:left="-108"/>
              <w:jc w:val="both"/>
              <w:rPr>
                <w:rFonts w:cs="Times New Roman"/>
                <w:sz w:val="22"/>
                <w:szCs w:val="22"/>
              </w:rPr>
            </w:pPr>
            <w:r w:rsidRPr="005B1785">
              <w:rPr>
                <w:rFonts w:cs="Times New Roman"/>
                <w:color w:val="000000"/>
                <w:sz w:val="22"/>
                <w:szCs w:val="22"/>
              </w:rPr>
              <w:t>Lao PDR</w:t>
            </w:r>
          </w:p>
        </w:tc>
        <w:tc>
          <w:tcPr>
            <w:tcW w:w="236" w:type="dxa"/>
          </w:tcPr>
          <w:p w14:paraId="616B875B" w14:textId="77777777" w:rsidR="00F1262E" w:rsidRPr="002A2373" w:rsidRDefault="00F1262E" w:rsidP="008018C2">
            <w:pPr>
              <w:spacing w:line="240" w:lineRule="auto"/>
              <w:jc w:val="both"/>
              <w:rPr>
                <w:rFonts w:cs="Times New Roman"/>
                <w:sz w:val="22"/>
                <w:szCs w:val="22"/>
                <w:highlight w:val="yellow"/>
              </w:rPr>
            </w:pPr>
          </w:p>
        </w:tc>
        <w:tc>
          <w:tcPr>
            <w:tcW w:w="1640" w:type="dxa"/>
            <w:tcBorders>
              <w:bottom w:val="single" w:sz="4" w:space="0" w:color="auto"/>
            </w:tcBorders>
            <w:vAlign w:val="bottom"/>
          </w:tcPr>
          <w:p w14:paraId="7534A80A" w14:textId="77777777" w:rsidR="00F1262E" w:rsidRDefault="00F1262E" w:rsidP="008018C2">
            <w:pPr>
              <w:tabs>
                <w:tab w:val="clear" w:pos="907"/>
                <w:tab w:val="left" w:pos="1283"/>
              </w:tabs>
              <w:ind w:right="170"/>
              <w:jc w:val="right"/>
              <w:rPr>
                <w:rFonts w:cs="Times New Roman"/>
                <w:sz w:val="22"/>
                <w:szCs w:val="22"/>
              </w:rPr>
            </w:pPr>
            <w:r>
              <w:rPr>
                <w:rFonts w:cs="Times New Roman"/>
                <w:sz w:val="22"/>
                <w:szCs w:val="22"/>
              </w:rPr>
              <w:t>350</w:t>
            </w:r>
          </w:p>
        </w:tc>
        <w:tc>
          <w:tcPr>
            <w:tcW w:w="236" w:type="dxa"/>
          </w:tcPr>
          <w:p w14:paraId="001F7CC0" w14:textId="77777777" w:rsidR="00F1262E" w:rsidRPr="002A2373" w:rsidRDefault="00F1262E" w:rsidP="008018C2">
            <w:pPr>
              <w:spacing w:line="240" w:lineRule="auto"/>
              <w:jc w:val="both"/>
              <w:rPr>
                <w:rFonts w:cs="Times New Roman"/>
                <w:sz w:val="22"/>
                <w:szCs w:val="22"/>
                <w:highlight w:val="yellow"/>
              </w:rPr>
            </w:pPr>
          </w:p>
        </w:tc>
        <w:tc>
          <w:tcPr>
            <w:tcW w:w="1749" w:type="dxa"/>
            <w:tcBorders>
              <w:bottom w:val="single" w:sz="4" w:space="0" w:color="auto"/>
            </w:tcBorders>
            <w:vAlign w:val="bottom"/>
          </w:tcPr>
          <w:p w14:paraId="530181A1" w14:textId="77777777" w:rsidR="00F1262E" w:rsidRDefault="00F1262E" w:rsidP="008018C2">
            <w:pPr>
              <w:tabs>
                <w:tab w:val="clear" w:pos="907"/>
                <w:tab w:val="left" w:pos="1283"/>
              </w:tabs>
              <w:ind w:right="170"/>
              <w:jc w:val="right"/>
              <w:rPr>
                <w:rFonts w:cs="Times New Roman"/>
                <w:sz w:val="22"/>
                <w:szCs w:val="22"/>
              </w:rPr>
            </w:pPr>
            <w:r>
              <w:rPr>
                <w:rFonts w:cs="Times New Roman"/>
                <w:sz w:val="22"/>
                <w:szCs w:val="22"/>
              </w:rPr>
              <w:t>372</w:t>
            </w:r>
          </w:p>
        </w:tc>
      </w:tr>
      <w:tr w:rsidR="00F1262E" w:rsidRPr="002A2373" w14:paraId="4BDBEA8A" w14:textId="77777777" w:rsidTr="008018C2">
        <w:tc>
          <w:tcPr>
            <w:tcW w:w="5481" w:type="dxa"/>
            <w:vAlign w:val="bottom"/>
          </w:tcPr>
          <w:p w14:paraId="7C742D0B" w14:textId="77777777" w:rsidR="00F1262E" w:rsidRPr="005B1785" w:rsidRDefault="00F1262E" w:rsidP="008018C2">
            <w:pPr>
              <w:spacing w:line="240" w:lineRule="auto"/>
              <w:ind w:left="-108"/>
              <w:jc w:val="both"/>
              <w:rPr>
                <w:rFonts w:cs="Times New Roman"/>
                <w:color w:val="000000"/>
                <w:sz w:val="22"/>
                <w:szCs w:val="22"/>
              </w:rPr>
            </w:pPr>
            <w:r>
              <w:rPr>
                <w:rFonts w:cs="Times New Roman"/>
                <w:color w:val="000000"/>
                <w:sz w:val="22"/>
                <w:szCs w:val="22"/>
              </w:rPr>
              <w:t>Total</w:t>
            </w:r>
          </w:p>
        </w:tc>
        <w:tc>
          <w:tcPr>
            <w:tcW w:w="236" w:type="dxa"/>
          </w:tcPr>
          <w:p w14:paraId="0FF1033F" w14:textId="77777777" w:rsidR="00F1262E" w:rsidRPr="002A2373" w:rsidRDefault="00F1262E" w:rsidP="008018C2">
            <w:pPr>
              <w:spacing w:line="240" w:lineRule="auto"/>
              <w:jc w:val="both"/>
              <w:rPr>
                <w:rFonts w:cs="Times New Roman"/>
                <w:sz w:val="22"/>
                <w:szCs w:val="22"/>
                <w:highlight w:val="yellow"/>
              </w:rPr>
            </w:pPr>
          </w:p>
        </w:tc>
        <w:tc>
          <w:tcPr>
            <w:tcW w:w="1640" w:type="dxa"/>
            <w:tcBorders>
              <w:top w:val="single" w:sz="4" w:space="0" w:color="auto"/>
              <w:bottom w:val="double" w:sz="4" w:space="0" w:color="auto"/>
            </w:tcBorders>
            <w:vAlign w:val="bottom"/>
          </w:tcPr>
          <w:p w14:paraId="2C16524B" w14:textId="77777777" w:rsidR="00F1262E" w:rsidRDefault="00F1262E" w:rsidP="008018C2">
            <w:pPr>
              <w:tabs>
                <w:tab w:val="clear" w:pos="907"/>
                <w:tab w:val="left" w:pos="1283"/>
              </w:tabs>
              <w:ind w:right="170"/>
              <w:jc w:val="right"/>
              <w:rPr>
                <w:rFonts w:cs="Times New Roman"/>
                <w:sz w:val="22"/>
                <w:szCs w:val="22"/>
              </w:rPr>
            </w:pPr>
            <w:r>
              <w:rPr>
                <w:rFonts w:cs="Times New Roman"/>
                <w:sz w:val="22"/>
                <w:szCs w:val="22"/>
              </w:rPr>
              <w:t>19,692</w:t>
            </w:r>
          </w:p>
        </w:tc>
        <w:tc>
          <w:tcPr>
            <w:tcW w:w="236" w:type="dxa"/>
          </w:tcPr>
          <w:p w14:paraId="6F5FC8E1" w14:textId="77777777" w:rsidR="00F1262E" w:rsidRPr="002A2373" w:rsidRDefault="00F1262E" w:rsidP="008018C2">
            <w:pPr>
              <w:spacing w:line="240" w:lineRule="auto"/>
              <w:jc w:val="both"/>
              <w:rPr>
                <w:rFonts w:cs="Times New Roman"/>
                <w:sz w:val="22"/>
                <w:szCs w:val="22"/>
                <w:highlight w:val="yellow"/>
              </w:rPr>
            </w:pPr>
          </w:p>
        </w:tc>
        <w:tc>
          <w:tcPr>
            <w:tcW w:w="1749" w:type="dxa"/>
            <w:tcBorders>
              <w:top w:val="single" w:sz="4" w:space="0" w:color="auto"/>
              <w:bottom w:val="double" w:sz="4" w:space="0" w:color="auto"/>
            </w:tcBorders>
            <w:vAlign w:val="bottom"/>
          </w:tcPr>
          <w:p w14:paraId="48AA6470" w14:textId="77777777" w:rsidR="00F1262E" w:rsidRDefault="00F1262E" w:rsidP="008018C2">
            <w:pPr>
              <w:tabs>
                <w:tab w:val="clear" w:pos="907"/>
                <w:tab w:val="left" w:pos="1283"/>
              </w:tabs>
              <w:ind w:right="170"/>
              <w:jc w:val="right"/>
              <w:rPr>
                <w:rFonts w:cs="Times New Roman"/>
                <w:sz w:val="22"/>
                <w:szCs w:val="22"/>
              </w:rPr>
            </w:pPr>
            <w:r>
              <w:rPr>
                <w:rFonts w:cs="Times New Roman"/>
                <w:sz w:val="22"/>
                <w:szCs w:val="22"/>
              </w:rPr>
              <w:t>19,361</w:t>
            </w:r>
          </w:p>
        </w:tc>
      </w:tr>
    </w:tbl>
    <w:p w14:paraId="3789F65E" w14:textId="77777777" w:rsidR="00F1262E" w:rsidRDefault="00F1262E" w:rsidP="00D42F6B">
      <w:pPr>
        <w:tabs>
          <w:tab w:val="clear" w:pos="454"/>
          <w:tab w:val="left" w:pos="0"/>
          <w:tab w:val="left" w:pos="142"/>
        </w:tabs>
        <w:jc w:val="both"/>
        <w:rPr>
          <w:rFonts w:cs="Times New Roman"/>
          <w:sz w:val="22"/>
          <w:szCs w:val="22"/>
        </w:rPr>
      </w:pPr>
    </w:p>
    <w:p w14:paraId="38FB628C" w14:textId="77777777" w:rsidR="00F1262E" w:rsidRDefault="00F1262E" w:rsidP="00D42F6B">
      <w:pPr>
        <w:tabs>
          <w:tab w:val="clear" w:pos="454"/>
          <w:tab w:val="left" w:pos="0"/>
          <w:tab w:val="left" w:pos="142"/>
        </w:tabs>
        <w:jc w:val="both"/>
        <w:rPr>
          <w:rFonts w:cs="Times New Roman"/>
          <w:sz w:val="22"/>
          <w:szCs w:val="22"/>
        </w:rPr>
      </w:pPr>
      <w:r>
        <w:rPr>
          <w:rFonts w:cs="Times New Roman"/>
          <w:sz w:val="22"/>
          <w:szCs w:val="22"/>
        </w:rPr>
        <w:br w:type="page"/>
      </w:r>
    </w:p>
    <w:p w14:paraId="699F3F16" w14:textId="078FF6CA" w:rsidR="00D42F6B" w:rsidRPr="00515545" w:rsidRDefault="00D42F6B" w:rsidP="00D42F6B">
      <w:pPr>
        <w:tabs>
          <w:tab w:val="clear" w:pos="454"/>
          <w:tab w:val="left" w:pos="0"/>
          <w:tab w:val="left" w:pos="142"/>
        </w:tabs>
        <w:jc w:val="both"/>
        <w:rPr>
          <w:rFonts w:cs="Times New Roman"/>
          <w:sz w:val="22"/>
          <w:szCs w:val="22"/>
        </w:rPr>
      </w:pPr>
      <w:r w:rsidRPr="00515545">
        <w:rPr>
          <w:rFonts w:cs="Times New Roman"/>
          <w:sz w:val="22"/>
          <w:szCs w:val="22"/>
        </w:rPr>
        <w:lastRenderedPageBreak/>
        <w:t>Interest income on hire purchase - abroad</w:t>
      </w:r>
    </w:p>
    <w:p w14:paraId="1D4428D4" w14:textId="77777777" w:rsidR="00D42F6B" w:rsidRPr="00515545" w:rsidRDefault="00D42F6B" w:rsidP="00D42F6B">
      <w:pPr>
        <w:tabs>
          <w:tab w:val="clear" w:pos="454"/>
          <w:tab w:val="left" w:pos="0"/>
          <w:tab w:val="left" w:pos="142"/>
        </w:tabs>
        <w:jc w:val="both"/>
        <w:rPr>
          <w:rFonts w:cs="Times New Roman"/>
          <w:sz w:val="22"/>
          <w:szCs w:val="22"/>
          <w:highlight w:val="yellow"/>
        </w:rPr>
      </w:pPr>
    </w:p>
    <w:tbl>
      <w:tblPr>
        <w:tblW w:w="9342" w:type="dxa"/>
        <w:tblLook w:val="04A0" w:firstRow="1" w:lastRow="0" w:firstColumn="1" w:lastColumn="0" w:noHBand="0" w:noVBand="1"/>
      </w:tblPr>
      <w:tblGrid>
        <w:gridCol w:w="5481"/>
        <w:gridCol w:w="236"/>
        <w:gridCol w:w="1640"/>
        <w:gridCol w:w="236"/>
        <w:gridCol w:w="1749"/>
      </w:tblGrid>
      <w:tr w:rsidR="00D42F6B" w:rsidRPr="002A2373" w14:paraId="6FD47227" w14:textId="77777777" w:rsidTr="009779E0">
        <w:tc>
          <w:tcPr>
            <w:tcW w:w="5481" w:type="dxa"/>
          </w:tcPr>
          <w:p w14:paraId="5ADF0DD4" w14:textId="77777777" w:rsidR="00D42F6B" w:rsidRPr="002A2373" w:rsidRDefault="00D42F6B" w:rsidP="009779E0">
            <w:pPr>
              <w:spacing w:line="240" w:lineRule="auto"/>
              <w:jc w:val="both"/>
              <w:rPr>
                <w:rFonts w:cs="Times New Roman"/>
                <w:sz w:val="22"/>
                <w:szCs w:val="22"/>
                <w:highlight w:val="yellow"/>
              </w:rPr>
            </w:pPr>
          </w:p>
        </w:tc>
        <w:tc>
          <w:tcPr>
            <w:tcW w:w="236" w:type="dxa"/>
          </w:tcPr>
          <w:p w14:paraId="3A225C6D" w14:textId="77777777" w:rsidR="00D42F6B" w:rsidRPr="002A2373" w:rsidRDefault="00D42F6B" w:rsidP="009779E0">
            <w:pPr>
              <w:spacing w:line="240" w:lineRule="auto"/>
              <w:jc w:val="both"/>
              <w:rPr>
                <w:rFonts w:cs="Times New Roman"/>
                <w:sz w:val="22"/>
                <w:szCs w:val="22"/>
                <w:highlight w:val="yellow"/>
              </w:rPr>
            </w:pPr>
          </w:p>
        </w:tc>
        <w:tc>
          <w:tcPr>
            <w:tcW w:w="3625" w:type="dxa"/>
            <w:gridSpan w:val="3"/>
          </w:tcPr>
          <w:p w14:paraId="53409657" w14:textId="77777777" w:rsidR="00D42F6B" w:rsidRPr="002A2373" w:rsidRDefault="00D42F6B" w:rsidP="009779E0">
            <w:pPr>
              <w:spacing w:line="240" w:lineRule="auto"/>
              <w:jc w:val="center"/>
              <w:rPr>
                <w:rFonts w:cs="Times New Roman"/>
                <w:sz w:val="22"/>
                <w:szCs w:val="22"/>
                <w:highlight w:val="yellow"/>
              </w:rPr>
            </w:pPr>
            <w:r w:rsidRPr="002A2373">
              <w:rPr>
                <w:rFonts w:cs="Times New Roman"/>
                <w:sz w:val="22"/>
                <w:szCs w:val="22"/>
              </w:rPr>
              <w:t>Consolidated financial statements</w:t>
            </w:r>
          </w:p>
        </w:tc>
      </w:tr>
      <w:tr w:rsidR="00D42F6B" w:rsidRPr="002A2373" w14:paraId="2B8EBFF2" w14:textId="77777777" w:rsidTr="009779E0">
        <w:tc>
          <w:tcPr>
            <w:tcW w:w="5481" w:type="dxa"/>
          </w:tcPr>
          <w:p w14:paraId="442C273F" w14:textId="77777777" w:rsidR="00D42F6B" w:rsidRPr="002A2373" w:rsidRDefault="00D42F6B" w:rsidP="009779E0">
            <w:pPr>
              <w:spacing w:line="240" w:lineRule="auto"/>
              <w:jc w:val="both"/>
              <w:rPr>
                <w:rFonts w:cs="Times New Roman"/>
                <w:sz w:val="22"/>
                <w:szCs w:val="22"/>
                <w:highlight w:val="yellow"/>
              </w:rPr>
            </w:pPr>
          </w:p>
        </w:tc>
        <w:tc>
          <w:tcPr>
            <w:tcW w:w="236" w:type="dxa"/>
          </w:tcPr>
          <w:p w14:paraId="6CEA7712" w14:textId="77777777" w:rsidR="00D42F6B" w:rsidRPr="002A2373" w:rsidRDefault="00D42F6B" w:rsidP="009779E0">
            <w:pPr>
              <w:spacing w:line="240" w:lineRule="auto"/>
              <w:jc w:val="both"/>
              <w:rPr>
                <w:rFonts w:cs="Times New Roman"/>
                <w:sz w:val="22"/>
                <w:szCs w:val="22"/>
                <w:highlight w:val="yellow"/>
              </w:rPr>
            </w:pPr>
          </w:p>
        </w:tc>
        <w:tc>
          <w:tcPr>
            <w:tcW w:w="3625" w:type="dxa"/>
            <w:gridSpan w:val="3"/>
            <w:tcBorders>
              <w:bottom w:val="single" w:sz="4" w:space="0" w:color="auto"/>
            </w:tcBorders>
          </w:tcPr>
          <w:p w14:paraId="79E6EFE9" w14:textId="77777777" w:rsidR="00D42F6B" w:rsidRDefault="00D42F6B" w:rsidP="009779E0">
            <w:pPr>
              <w:spacing w:line="240" w:lineRule="auto"/>
              <w:jc w:val="center"/>
              <w:rPr>
                <w:rFonts w:cs="Times New Roman"/>
                <w:sz w:val="22"/>
                <w:szCs w:val="22"/>
              </w:rPr>
            </w:pPr>
            <w:r w:rsidRPr="002A2373">
              <w:rPr>
                <w:rFonts w:cs="Times New Roman"/>
                <w:sz w:val="22"/>
                <w:szCs w:val="22"/>
              </w:rPr>
              <w:t>(In Thousand Baht)</w:t>
            </w:r>
          </w:p>
        </w:tc>
      </w:tr>
      <w:tr w:rsidR="009F3D13" w:rsidRPr="002A2373" w14:paraId="336C29AB" w14:textId="77777777" w:rsidTr="009779E0">
        <w:tc>
          <w:tcPr>
            <w:tcW w:w="5481" w:type="dxa"/>
          </w:tcPr>
          <w:p w14:paraId="1E667BF6" w14:textId="77777777" w:rsidR="009F3D13" w:rsidRPr="002A2373" w:rsidRDefault="009F3D13" w:rsidP="009F3D13">
            <w:pPr>
              <w:spacing w:line="240" w:lineRule="auto"/>
              <w:jc w:val="both"/>
              <w:rPr>
                <w:rFonts w:cs="Times New Roman"/>
                <w:sz w:val="22"/>
                <w:szCs w:val="22"/>
                <w:highlight w:val="yellow"/>
              </w:rPr>
            </w:pPr>
          </w:p>
        </w:tc>
        <w:tc>
          <w:tcPr>
            <w:tcW w:w="236" w:type="dxa"/>
          </w:tcPr>
          <w:p w14:paraId="5CAE4610" w14:textId="77777777" w:rsidR="009F3D13" w:rsidRPr="002A2373" w:rsidRDefault="009F3D13" w:rsidP="009F3D13">
            <w:pPr>
              <w:spacing w:line="240" w:lineRule="auto"/>
              <w:jc w:val="center"/>
              <w:rPr>
                <w:rFonts w:cs="Times New Roman"/>
                <w:sz w:val="22"/>
                <w:szCs w:val="22"/>
              </w:rPr>
            </w:pPr>
          </w:p>
        </w:tc>
        <w:tc>
          <w:tcPr>
            <w:tcW w:w="1640" w:type="dxa"/>
            <w:tcBorders>
              <w:top w:val="single" w:sz="4" w:space="0" w:color="auto"/>
              <w:bottom w:val="single" w:sz="4" w:space="0" w:color="auto"/>
            </w:tcBorders>
          </w:tcPr>
          <w:p w14:paraId="24C2A869" w14:textId="0CC7E5EA" w:rsidR="009F3D13" w:rsidRPr="002A2373" w:rsidRDefault="009F3D13" w:rsidP="009F3D13">
            <w:pPr>
              <w:spacing w:line="240" w:lineRule="auto"/>
              <w:jc w:val="center"/>
              <w:rPr>
                <w:rFonts w:cs="Times New Roman"/>
                <w:sz w:val="22"/>
                <w:szCs w:val="22"/>
              </w:rPr>
            </w:pPr>
            <w:r>
              <w:rPr>
                <w:rFonts w:cs="Times New Roman"/>
                <w:sz w:val="22"/>
                <w:szCs w:val="22"/>
              </w:rPr>
              <w:t>2026</w:t>
            </w:r>
          </w:p>
        </w:tc>
        <w:tc>
          <w:tcPr>
            <w:tcW w:w="236" w:type="dxa"/>
            <w:tcBorders>
              <w:top w:val="single" w:sz="4" w:space="0" w:color="auto"/>
            </w:tcBorders>
          </w:tcPr>
          <w:p w14:paraId="5AC37A64" w14:textId="77777777" w:rsidR="009F3D13" w:rsidRPr="002A2373" w:rsidRDefault="009F3D13" w:rsidP="009F3D13">
            <w:pPr>
              <w:spacing w:line="240" w:lineRule="auto"/>
              <w:jc w:val="center"/>
              <w:rPr>
                <w:rFonts w:cs="Times New Roman"/>
                <w:sz w:val="22"/>
                <w:szCs w:val="22"/>
              </w:rPr>
            </w:pPr>
          </w:p>
        </w:tc>
        <w:tc>
          <w:tcPr>
            <w:tcW w:w="1749" w:type="dxa"/>
            <w:tcBorders>
              <w:top w:val="single" w:sz="4" w:space="0" w:color="auto"/>
              <w:bottom w:val="single" w:sz="4" w:space="0" w:color="auto"/>
            </w:tcBorders>
          </w:tcPr>
          <w:p w14:paraId="183B3BA7" w14:textId="71C8D88A" w:rsidR="009F3D13" w:rsidRPr="002A2373" w:rsidRDefault="009F3D13" w:rsidP="009F3D13">
            <w:pPr>
              <w:spacing w:line="240" w:lineRule="auto"/>
              <w:jc w:val="center"/>
              <w:rPr>
                <w:rFonts w:cs="Times New Roman"/>
                <w:sz w:val="22"/>
                <w:szCs w:val="22"/>
              </w:rPr>
            </w:pPr>
            <w:r>
              <w:rPr>
                <w:rFonts w:cs="Times New Roman"/>
                <w:sz w:val="22"/>
                <w:szCs w:val="22"/>
              </w:rPr>
              <w:t>2025</w:t>
            </w:r>
          </w:p>
        </w:tc>
      </w:tr>
      <w:tr w:rsidR="009F3D13" w:rsidRPr="002A2373" w14:paraId="3AE1C7FB" w14:textId="77777777" w:rsidTr="009779E0">
        <w:tc>
          <w:tcPr>
            <w:tcW w:w="5481" w:type="dxa"/>
          </w:tcPr>
          <w:p w14:paraId="57876135" w14:textId="6999A32C" w:rsidR="009F3D13" w:rsidRPr="002A2373" w:rsidRDefault="009F3D13" w:rsidP="009F3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1"/>
              <w:rPr>
                <w:rFonts w:cs="Times New Roman"/>
                <w:sz w:val="22"/>
                <w:szCs w:val="22"/>
              </w:rPr>
            </w:pPr>
            <w:r>
              <w:rPr>
                <w:rFonts w:cs="Times New Roman"/>
                <w:sz w:val="22"/>
                <w:szCs w:val="22"/>
                <w:u w:val="single"/>
              </w:rPr>
              <w:t>T</w:t>
            </w:r>
            <w:r w:rsidRPr="00D35838">
              <w:rPr>
                <w:rFonts w:cs="Times New Roman"/>
                <w:sz w:val="22"/>
                <w:szCs w:val="22"/>
                <w:u w:val="single"/>
              </w:rPr>
              <w:t>hree-month period</w:t>
            </w:r>
            <w:r>
              <w:rPr>
                <w:rFonts w:cs="Times New Roman"/>
                <w:sz w:val="22"/>
                <w:szCs w:val="22"/>
                <w:u w:val="single"/>
              </w:rPr>
              <w:t>s</w:t>
            </w:r>
            <w:r w:rsidRPr="00D35838">
              <w:rPr>
                <w:rFonts w:cs="Times New Roman"/>
                <w:sz w:val="22"/>
                <w:szCs w:val="22"/>
                <w:u w:val="single"/>
              </w:rPr>
              <w:t xml:space="preserve"> ended </w:t>
            </w:r>
            <w:r>
              <w:rPr>
                <w:rFonts w:cs="Times New Roman"/>
                <w:sz w:val="22"/>
                <w:szCs w:val="22"/>
                <w:u w:val="single"/>
              </w:rPr>
              <w:t>March 31</w:t>
            </w:r>
          </w:p>
        </w:tc>
        <w:tc>
          <w:tcPr>
            <w:tcW w:w="236" w:type="dxa"/>
          </w:tcPr>
          <w:p w14:paraId="7FA91128" w14:textId="77777777" w:rsidR="009F3D13" w:rsidRPr="002A2373" w:rsidRDefault="009F3D13" w:rsidP="009F3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640" w:type="dxa"/>
            <w:tcBorders>
              <w:top w:val="single" w:sz="4" w:space="0" w:color="auto"/>
            </w:tcBorders>
          </w:tcPr>
          <w:p w14:paraId="140422BF" w14:textId="77777777" w:rsidR="009F3D13" w:rsidRPr="002A2373" w:rsidRDefault="009F3D13" w:rsidP="009F3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7DB5AC8F" w14:textId="77777777" w:rsidR="009F3D13" w:rsidRPr="002A2373" w:rsidRDefault="009F3D13" w:rsidP="009F3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749" w:type="dxa"/>
            <w:tcBorders>
              <w:top w:val="single" w:sz="4" w:space="0" w:color="auto"/>
            </w:tcBorders>
          </w:tcPr>
          <w:p w14:paraId="3DA9EC7A" w14:textId="77777777" w:rsidR="009F3D13" w:rsidRPr="002A2373" w:rsidRDefault="009F3D13" w:rsidP="009F3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r>
      <w:tr w:rsidR="009F3D13" w:rsidRPr="002A2373" w14:paraId="7622D8F6" w14:textId="77777777" w:rsidTr="009779E0">
        <w:tc>
          <w:tcPr>
            <w:tcW w:w="5481" w:type="dxa"/>
            <w:vAlign w:val="bottom"/>
          </w:tcPr>
          <w:p w14:paraId="02C1C2DA" w14:textId="77777777" w:rsidR="009F3D13" w:rsidRPr="001F2265" w:rsidRDefault="009F3D13" w:rsidP="009F3D13">
            <w:pPr>
              <w:spacing w:line="240" w:lineRule="auto"/>
              <w:ind w:left="-108"/>
              <w:jc w:val="both"/>
              <w:rPr>
                <w:rFonts w:cs="Times New Roman"/>
                <w:sz w:val="22"/>
                <w:szCs w:val="22"/>
                <w:highlight w:val="yellow"/>
              </w:rPr>
            </w:pPr>
            <w:r w:rsidRPr="005B1785">
              <w:rPr>
                <w:rFonts w:cs="Times New Roman"/>
                <w:color w:val="000000"/>
                <w:sz w:val="22"/>
                <w:szCs w:val="22"/>
              </w:rPr>
              <w:t>Cambodia</w:t>
            </w:r>
          </w:p>
        </w:tc>
        <w:tc>
          <w:tcPr>
            <w:tcW w:w="236" w:type="dxa"/>
          </w:tcPr>
          <w:p w14:paraId="5E5CD06D" w14:textId="77777777" w:rsidR="009F3D13" w:rsidRPr="002A2373" w:rsidRDefault="009F3D13" w:rsidP="009F3D13">
            <w:pPr>
              <w:spacing w:line="240" w:lineRule="auto"/>
              <w:jc w:val="both"/>
              <w:rPr>
                <w:rFonts w:cs="Times New Roman"/>
                <w:sz w:val="22"/>
                <w:szCs w:val="22"/>
                <w:highlight w:val="yellow"/>
              </w:rPr>
            </w:pPr>
          </w:p>
        </w:tc>
        <w:tc>
          <w:tcPr>
            <w:tcW w:w="1640" w:type="dxa"/>
            <w:vAlign w:val="bottom"/>
          </w:tcPr>
          <w:p w14:paraId="29B4DE63" w14:textId="66C784EE" w:rsidR="009F3D13" w:rsidRPr="002A2373" w:rsidRDefault="00EA07DB" w:rsidP="009F3D13">
            <w:pPr>
              <w:tabs>
                <w:tab w:val="clear" w:pos="907"/>
                <w:tab w:val="left" w:pos="1283"/>
              </w:tabs>
              <w:ind w:right="170"/>
              <w:jc w:val="right"/>
              <w:rPr>
                <w:rFonts w:cs="Times New Roman"/>
                <w:sz w:val="22"/>
                <w:szCs w:val="22"/>
              </w:rPr>
            </w:pPr>
            <w:r w:rsidRPr="00EA07DB">
              <w:rPr>
                <w:rFonts w:cs="Times New Roman"/>
                <w:sz w:val="22"/>
                <w:szCs w:val="22"/>
              </w:rPr>
              <w:t>67,233</w:t>
            </w:r>
          </w:p>
        </w:tc>
        <w:tc>
          <w:tcPr>
            <w:tcW w:w="236" w:type="dxa"/>
          </w:tcPr>
          <w:p w14:paraId="1AC43EF4" w14:textId="77777777" w:rsidR="009F3D13" w:rsidRPr="002A2373" w:rsidRDefault="009F3D13" w:rsidP="009F3D13">
            <w:pPr>
              <w:spacing w:line="240" w:lineRule="auto"/>
              <w:jc w:val="both"/>
              <w:rPr>
                <w:rFonts w:cs="Times New Roman"/>
                <w:sz w:val="22"/>
                <w:szCs w:val="22"/>
                <w:highlight w:val="yellow"/>
              </w:rPr>
            </w:pPr>
          </w:p>
        </w:tc>
        <w:tc>
          <w:tcPr>
            <w:tcW w:w="1749" w:type="dxa"/>
            <w:vAlign w:val="bottom"/>
          </w:tcPr>
          <w:p w14:paraId="75AFD8F3" w14:textId="39C59060" w:rsidR="009F3D13" w:rsidRPr="002A2373" w:rsidRDefault="009F3D13" w:rsidP="009F3D13">
            <w:pPr>
              <w:tabs>
                <w:tab w:val="clear" w:pos="907"/>
                <w:tab w:val="left" w:pos="1283"/>
              </w:tabs>
              <w:ind w:right="170"/>
              <w:jc w:val="right"/>
              <w:rPr>
                <w:rFonts w:cs="Times New Roman"/>
                <w:sz w:val="22"/>
                <w:szCs w:val="22"/>
              </w:rPr>
            </w:pPr>
            <w:r w:rsidRPr="009C724E">
              <w:rPr>
                <w:rFonts w:cs="Times New Roman"/>
                <w:sz w:val="22"/>
                <w:szCs w:val="22"/>
              </w:rPr>
              <w:t>65,708</w:t>
            </w:r>
          </w:p>
        </w:tc>
      </w:tr>
      <w:tr w:rsidR="009F3D13" w:rsidRPr="002A2373" w14:paraId="327B9A03" w14:textId="77777777" w:rsidTr="009779E0">
        <w:tc>
          <w:tcPr>
            <w:tcW w:w="5481" w:type="dxa"/>
            <w:vAlign w:val="bottom"/>
          </w:tcPr>
          <w:p w14:paraId="31EA4AC8" w14:textId="77777777" w:rsidR="009F3D13" w:rsidRDefault="009F3D13" w:rsidP="009F3D13">
            <w:pPr>
              <w:spacing w:line="240" w:lineRule="auto"/>
              <w:ind w:left="-108"/>
              <w:jc w:val="both"/>
              <w:rPr>
                <w:rFonts w:cs="Times New Roman"/>
                <w:sz w:val="22"/>
                <w:szCs w:val="22"/>
              </w:rPr>
            </w:pPr>
            <w:r w:rsidRPr="005B1785">
              <w:rPr>
                <w:rFonts w:cs="Times New Roman"/>
                <w:color w:val="000000"/>
                <w:sz w:val="22"/>
                <w:szCs w:val="22"/>
              </w:rPr>
              <w:t>Lao PDR</w:t>
            </w:r>
          </w:p>
        </w:tc>
        <w:tc>
          <w:tcPr>
            <w:tcW w:w="236" w:type="dxa"/>
          </w:tcPr>
          <w:p w14:paraId="0443A66A" w14:textId="77777777" w:rsidR="009F3D13" w:rsidRPr="002A2373" w:rsidRDefault="009F3D13" w:rsidP="009F3D13">
            <w:pPr>
              <w:spacing w:line="240" w:lineRule="auto"/>
              <w:jc w:val="both"/>
              <w:rPr>
                <w:rFonts w:cs="Times New Roman"/>
                <w:sz w:val="22"/>
                <w:szCs w:val="22"/>
                <w:highlight w:val="yellow"/>
              </w:rPr>
            </w:pPr>
          </w:p>
        </w:tc>
        <w:tc>
          <w:tcPr>
            <w:tcW w:w="1640" w:type="dxa"/>
            <w:tcBorders>
              <w:bottom w:val="single" w:sz="4" w:space="0" w:color="auto"/>
            </w:tcBorders>
            <w:vAlign w:val="bottom"/>
          </w:tcPr>
          <w:p w14:paraId="3253D61F" w14:textId="784DA3CF" w:rsidR="009F3D13" w:rsidRDefault="00EA07DB" w:rsidP="009F3D13">
            <w:pPr>
              <w:tabs>
                <w:tab w:val="clear" w:pos="907"/>
                <w:tab w:val="left" w:pos="1283"/>
              </w:tabs>
              <w:ind w:right="170"/>
              <w:jc w:val="right"/>
              <w:rPr>
                <w:rFonts w:cs="Times New Roman"/>
                <w:sz w:val="22"/>
                <w:szCs w:val="22"/>
              </w:rPr>
            </w:pPr>
            <w:r w:rsidRPr="00EA07DB">
              <w:rPr>
                <w:rFonts w:cs="Times New Roman"/>
                <w:sz w:val="22"/>
                <w:szCs w:val="22"/>
              </w:rPr>
              <w:t>12,586</w:t>
            </w:r>
          </w:p>
        </w:tc>
        <w:tc>
          <w:tcPr>
            <w:tcW w:w="236" w:type="dxa"/>
          </w:tcPr>
          <w:p w14:paraId="554A4425" w14:textId="77777777" w:rsidR="009F3D13" w:rsidRPr="002A2373" w:rsidRDefault="009F3D13" w:rsidP="009F3D13">
            <w:pPr>
              <w:spacing w:line="240" w:lineRule="auto"/>
              <w:jc w:val="both"/>
              <w:rPr>
                <w:rFonts w:cs="Times New Roman"/>
                <w:sz w:val="22"/>
                <w:szCs w:val="22"/>
                <w:highlight w:val="yellow"/>
              </w:rPr>
            </w:pPr>
          </w:p>
        </w:tc>
        <w:tc>
          <w:tcPr>
            <w:tcW w:w="1749" w:type="dxa"/>
            <w:tcBorders>
              <w:bottom w:val="single" w:sz="4" w:space="0" w:color="auto"/>
            </w:tcBorders>
            <w:vAlign w:val="bottom"/>
          </w:tcPr>
          <w:p w14:paraId="1D2513F7" w14:textId="239D1A19" w:rsidR="009F3D13" w:rsidRDefault="009F3D13" w:rsidP="009F3D13">
            <w:pPr>
              <w:tabs>
                <w:tab w:val="clear" w:pos="907"/>
                <w:tab w:val="left" w:pos="1283"/>
              </w:tabs>
              <w:ind w:right="170"/>
              <w:jc w:val="right"/>
              <w:rPr>
                <w:rFonts w:cs="Times New Roman"/>
                <w:sz w:val="22"/>
                <w:szCs w:val="22"/>
              </w:rPr>
            </w:pPr>
            <w:r w:rsidRPr="009C724E">
              <w:rPr>
                <w:rFonts w:cs="Times New Roman"/>
                <w:sz w:val="22"/>
                <w:szCs w:val="22"/>
              </w:rPr>
              <w:t>13,287</w:t>
            </w:r>
          </w:p>
        </w:tc>
      </w:tr>
      <w:tr w:rsidR="009F3D13" w:rsidRPr="002A2373" w14:paraId="0B6F82ED" w14:textId="77777777" w:rsidTr="009779E0">
        <w:tc>
          <w:tcPr>
            <w:tcW w:w="5481" w:type="dxa"/>
            <w:vAlign w:val="bottom"/>
          </w:tcPr>
          <w:p w14:paraId="4AD0302B" w14:textId="77777777" w:rsidR="009F3D13" w:rsidRPr="002A2373" w:rsidRDefault="009F3D13" w:rsidP="009F3D13">
            <w:pPr>
              <w:spacing w:line="240" w:lineRule="auto"/>
              <w:ind w:left="-108"/>
              <w:jc w:val="both"/>
              <w:rPr>
                <w:rFonts w:cs="Times New Roman"/>
                <w:sz w:val="22"/>
                <w:szCs w:val="22"/>
                <w:highlight w:val="yellow"/>
              </w:rPr>
            </w:pPr>
            <w:r w:rsidRPr="005B1785">
              <w:rPr>
                <w:rFonts w:cs="Times New Roman"/>
                <w:sz w:val="22"/>
                <w:szCs w:val="22"/>
              </w:rPr>
              <w:t>Total</w:t>
            </w:r>
          </w:p>
        </w:tc>
        <w:tc>
          <w:tcPr>
            <w:tcW w:w="236" w:type="dxa"/>
          </w:tcPr>
          <w:p w14:paraId="2FD4BB9C" w14:textId="77777777" w:rsidR="009F3D13" w:rsidRPr="002A2373" w:rsidRDefault="009F3D13" w:rsidP="009F3D13">
            <w:pPr>
              <w:spacing w:line="240" w:lineRule="auto"/>
              <w:jc w:val="both"/>
              <w:rPr>
                <w:rFonts w:cs="Times New Roman"/>
                <w:sz w:val="22"/>
                <w:szCs w:val="22"/>
                <w:highlight w:val="yellow"/>
              </w:rPr>
            </w:pPr>
          </w:p>
        </w:tc>
        <w:tc>
          <w:tcPr>
            <w:tcW w:w="1640" w:type="dxa"/>
            <w:tcBorders>
              <w:top w:val="single" w:sz="4" w:space="0" w:color="auto"/>
              <w:bottom w:val="double" w:sz="4" w:space="0" w:color="auto"/>
            </w:tcBorders>
            <w:vAlign w:val="bottom"/>
          </w:tcPr>
          <w:p w14:paraId="0F2E2F49" w14:textId="6B9D5B37" w:rsidR="009F3D13" w:rsidRPr="002A2373" w:rsidRDefault="00EA07DB" w:rsidP="009F3D13">
            <w:pPr>
              <w:tabs>
                <w:tab w:val="clear" w:pos="907"/>
                <w:tab w:val="left" w:pos="1283"/>
              </w:tabs>
              <w:ind w:right="170"/>
              <w:jc w:val="right"/>
              <w:rPr>
                <w:rFonts w:cs="Times New Roman"/>
                <w:sz w:val="22"/>
                <w:szCs w:val="22"/>
              </w:rPr>
            </w:pPr>
            <w:r w:rsidRPr="00EA07DB">
              <w:rPr>
                <w:rFonts w:cs="Times New Roman"/>
                <w:sz w:val="22"/>
                <w:szCs w:val="22"/>
              </w:rPr>
              <w:t>79,819</w:t>
            </w:r>
          </w:p>
        </w:tc>
        <w:tc>
          <w:tcPr>
            <w:tcW w:w="236" w:type="dxa"/>
          </w:tcPr>
          <w:p w14:paraId="79D8AE4D" w14:textId="77777777" w:rsidR="009F3D13" w:rsidRPr="002A2373" w:rsidRDefault="009F3D13" w:rsidP="009F3D13">
            <w:pPr>
              <w:spacing w:line="240" w:lineRule="auto"/>
              <w:jc w:val="both"/>
              <w:rPr>
                <w:rFonts w:cs="Times New Roman"/>
                <w:sz w:val="22"/>
                <w:szCs w:val="22"/>
                <w:highlight w:val="yellow"/>
              </w:rPr>
            </w:pPr>
          </w:p>
        </w:tc>
        <w:tc>
          <w:tcPr>
            <w:tcW w:w="1749" w:type="dxa"/>
            <w:tcBorders>
              <w:top w:val="single" w:sz="4" w:space="0" w:color="auto"/>
              <w:bottom w:val="double" w:sz="4" w:space="0" w:color="auto"/>
            </w:tcBorders>
            <w:vAlign w:val="bottom"/>
          </w:tcPr>
          <w:p w14:paraId="08A3B550" w14:textId="3C9570F6" w:rsidR="009F3D13" w:rsidRPr="002A2373" w:rsidRDefault="009F3D13" w:rsidP="009F3D13">
            <w:pPr>
              <w:tabs>
                <w:tab w:val="clear" w:pos="907"/>
                <w:tab w:val="left" w:pos="1283"/>
              </w:tabs>
              <w:ind w:right="170"/>
              <w:jc w:val="right"/>
              <w:rPr>
                <w:rFonts w:cs="Times New Roman"/>
                <w:sz w:val="22"/>
                <w:szCs w:val="22"/>
              </w:rPr>
            </w:pPr>
            <w:r w:rsidRPr="009C724E">
              <w:rPr>
                <w:rFonts w:cs="Times New Roman"/>
                <w:sz w:val="22"/>
                <w:szCs w:val="22"/>
              </w:rPr>
              <w:t>78,995</w:t>
            </w:r>
          </w:p>
        </w:tc>
      </w:tr>
    </w:tbl>
    <w:p w14:paraId="6F58B28D" w14:textId="77777777" w:rsidR="00F1262E" w:rsidRDefault="00F1262E" w:rsidP="00D42F6B">
      <w:pPr>
        <w:pStyle w:val="a3"/>
        <w:widowControl/>
        <w:tabs>
          <w:tab w:val="num" w:pos="709"/>
        </w:tabs>
        <w:spacing w:line="240" w:lineRule="atLeast"/>
        <w:ind w:right="-23"/>
        <w:jc w:val="thaiDistribute"/>
        <w:rPr>
          <w:rFonts w:hAnsi="Times New Roman" w:cs="Times New Roman"/>
          <w:b w:val="0"/>
          <w:bCs w:val="0"/>
          <w:sz w:val="22"/>
          <w:szCs w:val="22"/>
        </w:rPr>
      </w:pPr>
    </w:p>
    <w:p w14:paraId="6AD7987F" w14:textId="1F00736C" w:rsidR="00D42F6B" w:rsidRDefault="00D42F6B" w:rsidP="00D42F6B">
      <w:pPr>
        <w:pStyle w:val="a3"/>
        <w:widowControl/>
        <w:tabs>
          <w:tab w:val="num" w:pos="709"/>
        </w:tabs>
        <w:spacing w:line="240" w:lineRule="atLeast"/>
        <w:ind w:right="-23"/>
        <w:jc w:val="thaiDistribute"/>
        <w:rPr>
          <w:rFonts w:hAnsi="Times New Roman" w:cs="Times New Roman"/>
          <w:b w:val="0"/>
          <w:bCs w:val="0"/>
          <w:sz w:val="22"/>
          <w:szCs w:val="22"/>
        </w:rPr>
      </w:pPr>
      <w:r w:rsidRPr="00AA1145">
        <w:rPr>
          <w:rFonts w:hAnsi="Times New Roman" w:cs="Times New Roman"/>
          <w:b w:val="0"/>
          <w:bCs w:val="0"/>
          <w:sz w:val="22"/>
          <w:szCs w:val="22"/>
        </w:rPr>
        <w:t xml:space="preserve">Other income </w:t>
      </w:r>
      <w:r w:rsidR="00F1262E">
        <w:rPr>
          <w:rFonts w:hAnsi="Times New Roman" w:cs="Times New Roman"/>
          <w:b w:val="0"/>
          <w:bCs w:val="0"/>
          <w:sz w:val="22"/>
          <w:szCs w:val="22"/>
        </w:rPr>
        <w:t xml:space="preserve">classified by geographic segment and </w:t>
      </w:r>
      <w:r w:rsidRPr="00AA1145">
        <w:rPr>
          <w:rFonts w:hAnsi="Times New Roman" w:cs="Times New Roman"/>
          <w:b w:val="0"/>
          <w:bCs w:val="0"/>
          <w:sz w:val="22"/>
          <w:szCs w:val="22"/>
        </w:rPr>
        <w:t>included revenues from contracts with customers which are not attributable to core business activities. Such revenues had timing of recognition as follows:</w:t>
      </w:r>
    </w:p>
    <w:p w14:paraId="2BD41FC3" w14:textId="77777777" w:rsidR="0089442C" w:rsidRDefault="0089442C" w:rsidP="00D42F6B">
      <w:pPr>
        <w:pStyle w:val="a3"/>
        <w:widowControl/>
        <w:tabs>
          <w:tab w:val="num" w:pos="709"/>
        </w:tabs>
        <w:spacing w:line="240" w:lineRule="atLeast"/>
        <w:ind w:right="-23"/>
        <w:jc w:val="thaiDistribute"/>
        <w:rPr>
          <w:rFonts w:hAnsi="Times New Roman" w:cs="Times New Roman"/>
          <w:b w:val="0"/>
          <w:bCs w:val="0"/>
          <w:sz w:val="22"/>
          <w:szCs w:val="22"/>
        </w:rPr>
      </w:pPr>
    </w:p>
    <w:tbl>
      <w:tblPr>
        <w:tblW w:w="9606" w:type="dxa"/>
        <w:tblLayout w:type="fixed"/>
        <w:tblLook w:val="01E0" w:firstRow="1" w:lastRow="1" w:firstColumn="1" w:lastColumn="1" w:noHBand="0" w:noVBand="0"/>
      </w:tblPr>
      <w:tblGrid>
        <w:gridCol w:w="4786"/>
        <w:gridCol w:w="1418"/>
        <w:gridCol w:w="236"/>
        <w:gridCol w:w="1465"/>
        <w:gridCol w:w="236"/>
        <w:gridCol w:w="1465"/>
      </w:tblGrid>
      <w:tr w:rsidR="0089442C" w:rsidRPr="00515545" w14:paraId="58DAC562" w14:textId="77777777" w:rsidTr="00002FE6">
        <w:tc>
          <w:tcPr>
            <w:tcW w:w="4786" w:type="dxa"/>
            <w:vAlign w:val="bottom"/>
          </w:tcPr>
          <w:p w14:paraId="4E822FFD" w14:textId="77777777" w:rsidR="0089442C" w:rsidRPr="00515545" w:rsidRDefault="0089442C" w:rsidP="000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4820" w:type="dxa"/>
            <w:gridSpan w:val="5"/>
            <w:tcBorders>
              <w:bottom w:val="single" w:sz="4" w:space="0" w:color="auto"/>
            </w:tcBorders>
            <w:vAlign w:val="bottom"/>
          </w:tcPr>
          <w:p w14:paraId="7377E00A" w14:textId="77777777" w:rsidR="0089442C" w:rsidRPr="00515545" w:rsidRDefault="0089442C" w:rsidP="000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15545">
              <w:rPr>
                <w:rFonts w:cs="Times New Roman"/>
                <w:sz w:val="22"/>
                <w:szCs w:val="22"/>
              </w:rPr>
              <w:t>Consolidated financial statements (In Thousand Baht)</w:t>
            </w:r>
          </w:p>
        </w:tc>
      </w:tr>
      <w:tr w:rsidR="0089442C" w:rsidRPr="00515545" w14:paraId="5583A26A" w14:textId="77777777" w:rsidTr="00002FE6">
        <w:tc>
          <w:tcPr>
            <w:tcW w:w="4786" w:type="dxa"/>
            <w:vAlign w:val="bottom"/>
          </w:tcPr>
          <w:p w14:paraId="5BD33437" w14:textId="77777777" w:rsidR="0089442C" w:rsidRPr="00515545" w:rsidRDefault="0089442C" w:rsidP="000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418" w:type="dxa"/>
            <w:tcBorders>
              <w:top w:val="single" w:sz="4" w:space="0" w:color="auto"/>
              <w:bottom w:val="single" w:sz="4" w:space="0" w:color="auto"/>
            </w:tcBorders>
            <w:vAlign w:val="bottom"/>
          </w:tcPr>
          <w:p w14:paraId="5087063C" w14:textId="77777777" w:rsidR="0089442C" w:rsidRPr="00515545" w:rsidRDefault="0089442C" w:rsidP="000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Domestic</w:t>
            </w:r>
          </w:p>
        </w:tc>
        <w:tc>
          <w:tcPr>
            <w:tcW w:w="236" w:type="dxa"/>
            <w:tcBorders>
              <w:top w:val="single" w:sz="4" w:space="0" w:color="auto"/>
            </w:tcBorders>
            <w:vAlign w:val="bottom"/>
          </w:tcPr>
          <w:p w14:paraId="670706FC" w14:textId="77777777" w:rsidR="0089442C" w:rsidRPr="00515545" w:rsidRDefault="0089442C" w:rsidP="000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22"/>
                <w:szCs w:val="22"/>
              </w:rPr>
            </w:pPr>
          </w:p>
        </w:tc>
        <w:tc>
          <w:tcPr>
            <w:tcW w:w="1465" w:type="dxa"/>
            <w:tcBorders>
              <w:top w:val="single" w:sz="4" w:space="0" w:color="auto"/>
              <w:bottom w:val="single" w:sz="4" w:space="0" w:color="auto"/>
            </w:tcBorders>
            <w:vAlign w:val="bottom"/>
          </w:tcPr>
          <w:p w14:paraId="13A3CD90" w14:textId="77777777" w:rsidR="0089442C" w:rsidRPr="00515545" w:rsidRDefault="0089442C" w:rsidP="000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cs="Times New Roman"/>
                <w:sz w:val="22"/>
                <w:szCs w:val="22"/>
              </w:rPr>
            </w:pPr>
            <w:r w:rsidRPr="00515545">
              <w:rPr>
                <w:rFonts w:cs="Times New Roman"/>
                <w:sz w:val="22"/>
                <w:szCs w:val="22"/>
              </w:rPr>
              <w:t>Abroad</w:t>
            </w:r>
          </w:p>
        </w:tc>
        <w:tc>
          <w:tcPr>
            <w:tcW w:w="236" w:type="dxa"/>
            <w:vAlign w:val="bottom"/>
          </w:tcPr>
          <w:p w14:paraId="0E11C2E4" w14:textId="77777777" w:rsidR="0089442C" w:rsidRPr="00515545" w:rsidRDefault="0089442C" w:rsidP="000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22"/>
                <w:szCs w:val="22"/>
              </w:rPr>
            </w:pPr>
          </w:p>
        </w:tc>
        <w:tc>
          <w:tcPr>
            <w:tcW w:w="1465" w:type="dxa"/>
            <w:tcBorders>
              <w:top w:val="single" w:sz="4" w:space="0" w:color="auto"/>
              <w:bottom w:val="single" w:sz="4" w:space="0" w:color="auto"/>
            </w:tcBorders>
            <w:vAlign w:val="bottom"/>
          </w:tcPr>
          <w:p w14:paraId="5A6E536F" w14:textId="77777777" w:rsidR="0089442C" w:rsidRPr="00515545" w:rsidRDefault="0089442C" w:rsidP="00002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Total</w:t>
            </w:r>
          </w:p>
        </w:tc>
      </w:tr>
      <w:tr w:rsidR="00AF5FB5" w:rsidRPr="00515545" w14:paraId="5D79C4B2" w14:textId="77777777" w:rsidTr="001A433B">
        <w:tc>
          <w:tcPr>
            <w:tcW w:w="4786" w:type="dxa"/>
          </w:tcPr>
          <w:p w14:paraId="35FA9539" w14:textId="5441F7F3" w:rsidR="00AF5FB5" w:rsidRPr="008376DF"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Pr>
                <w:rFonts w:cs="Times New Roman"/>
                <w:sz w:val="22"/>
                <w:szCs w:val="22"/>
                <w:u w:val="single"/>
              </w:rPr>
              <w:t>T</w:t>
            </w:r>
            <w:r w:rsidRPr="00D35838">
              <w:rPr>
                <w:rFonts w:cs="Times New Roman"/>
                <w:sz w:val="22"/>
                <w:szCs w:val="22"/>
                <w:u w:val="single"/>
              </w:rPr>
              <w:t xml:space="preserve">hree-month period ended </w:t>
            </w:r>
            <w:r>
              <w:rPr>
                <w:rFonts w:cs="Times New Roman"/>
                <w:sz w:val="22"/>
                <w:szCs w:val="22"/>
                <w:u w:val="single"/>
              </w:rPr>
              <w:t>March 31, 2026</w:t>
            </w:r>
          </w:p>
        </w:tc>
        <w:tc>
          <w:tcPr>
            <w:tcW w:w="1418" w:type="dxa"/>
            <w:vAlign w:val="bottom"/>
          </w:tcPr>
          <w:p w14:paraId="693B87F1"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2BDB1965"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0F6A004D"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vAlign w:val="bottom"/>
          </w:tcPr>
          <w:p w14:paraId="709A3DD2"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vAlign w:val="bottom"/>
          </w:tcPr>
          <w:p w14:paraId="684295CD"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r>
      <w:tr w:rsidR="00AF5FB5" w:rsidRPr="00515545" w14:paraId="117C08DF" w14:textId="77777777" w:rsidTr="00002FE6">
        <w:tc>
          <w:tcPr>
            <w:tcW w:w="4786" w:type="dxa"/>
            <w:vAlign w:val="bottom"/>
          </w:tcPr>
          <w:p w14:paraId="237BB7BC" w14:textId="135E2DAE"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89442C">
              <w:rPr>
                <w:rFonts w:cs="Times New Roman"/>
                <w:sz w:val="22"/>
                <w:szCs w:val="22"/>
              </w:rPr>
              <w:t>At a point in time</w:t>
            </w:r>
          </w:p>
        </w:tc>
        <w:tc>
          <w:tcPr>
            <w:tcW w:w="1418" w:type="dxa"/>
            <w:vAlign w:val="bottom"/>
          </w:tcPr>
          <w:p w14:paraId="5C445D52" w14:textId="41D3671E"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15,192</w:t>
            </w:r>
          </w:p>
        </w:tc>
        <w:tc>
          <w:tcPr>
            <w:tcW w:w="236" w:type="dxa"/>
            <w:vAlign w:val="bottom"/>
          </w:tcPr>
          <w:p w14:paraId="45BCEB34"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7B98109D" w14:textId="27114589"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26,274</w:t>
            </w:r>
          </w:p>
        </w:tc>
        <w:tc>
          <w:tcPr>
            <w:tcW w:w="236" w:type="dxa"/>
            <w:vAlign w:val="bottom"/>
          </w:tcPr>
          <w:p w14:paraId="13C2585D"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21C4AF0B" w14:textId="1F9809DC"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89442C">
              <w:rPr>
                <w:rFonts w:cs="Times New Roman"/>
                <w:sz w:val="22"/>
                <w:szCs w:val="22"/>
              </w:rPr>
              <w:t>41,466</w:t>
            </w:r>
          </w:p>
        </w:tc>
      </w:tr>
      <w:tr w:rsidR="00AF5FB5" w:rsidRPr="00515545" w14:paraId="2155BFF9" w14:textId="77777777" w:rsidTr="00002FE6">
        <w:tc>
          <w:tcPr>
            <w:tcW w:w="4786" w:type="dxa"/>
            <w:vAlign w:val="bottom"/>
          </w:tcPr>
          <w:p w14:paraId="5E6D1E9D" w14:textId="5C58FF72"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89442C">
              <w:rPr>
                <w:rFonts w:cs="Times New Roman"/>
                <w:sz w:val="22"/>
                <w:szCs w:val="22"/>
              </w:rPr>
              <w:t>Over time</w:t>
            </w:r>
          </w:p>
        </w:tc>
        <w:tc>
          <w:tcPr>
            <w:tcW w:w="1418" w:type="dxa"/>
            <w:vAlign w:val="bottom"/>
          </w:tcPr>
          <w:p w14:paraId="1B3C5171" w14:textId="69007CC0"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330</w:t>
            </w:r>
          </w:p>
        </w:tc>
        <w:tc>
          <w:tcPr>
            <w:tcW w:w="236" w:type="dxa"/>
            <w:vAlign w:val="bottom"/>
          </w:tcPr>
          <w:p w14:paraId="740D1ECF"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3663E555" w14:textId="7246B722"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vAlign w:val="bottom"/>
          </w:tcPr>
          <w:p w14:paraId="3161CAB7"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vAlign w:val="bottom"/>
          </w:tcPr>
          <w:p w14:paraId="0FAAAA59" w14:textId="79FAB65A"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cs/>
              </w:rPr>
            </w:pPr>
            <w:r w:rsidRPr="0089442C">
              <w:rPr>
                <w:rFonts w:cs="Times New Roman"/>
                <w:sz w:val="22"/>
                <w:szCs w:val="22"/>
              </w:rPr>
              <w:t>330</w:t>
            </w:r>
          </w:p>
        </w:tc>
      </w:tr>
      <w:tr w:rsidR="00AF5FB5" w:rsidRPr="00515545" w14:paraId="5152E3E7" w14:textId="77777777" w:rsidTr="00496130">
        <w:trPr>
          <w:trHeight w:hRule="exact" w:val="204"/>
        </w:trPr>
        <w:tc>
          <w:tcPr>
            <w:tcW w:w="4786" w:type="dxa"/>
            <w:vAlign w:val="bottom"/>
          </w:tcPr>
          <w:p w14:paraId="71B26A4D" w14:textId="77777777" w:rsidR="00AF5FB5" w:rsidRPr="008376DF"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
        </w:tc>
        <w:tc>
          <w:tcPr>
            <w:tcW w:w="1418" w:type="dxa"/>
            <w:vAlign w:val="bottom"/>
          </w:tcPr>
          <w:p w14:paraId="64A50AAD"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236" w:type="dxa"/>
            <w:vAlign w:val="bottom"/>
          </w:tcPr>
          <w:p w14:paraId="2A976EAF"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1465" w:type="dxa"/>
            <w:vAlign w:val="bottom"/>
          </w:tcPr>
          <w:p w14:paraId="0E7DEF44"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236" w:type="dxa"/>
            <w:vAlign w:val="bottom"/>
          </w:tcPr>
          <w:p w14:paraId="1050C651"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1465" w:type="dxa"/>
            <w:vAlign w:val="bottom"/>
          </w:tcPr>
          <w:p w14:paraId="05D4D743"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r>
      <w:tr w:rsidR="00AF5FB5" w:rsidRPr="00515545" w14:paraId="672195BD" w14:textId="77777777" w:rsidTr="00002FE6">
        <w:tc>
          <w:tcPr>
            <w:tcW w:w="4786" w:type="dxa"/>
            <w:vAlign w:val="bottom"/>
          </w:tcPr>
          <w:p w14:paraId="73FE0874" w14:textId="01D20B56" w:rsidR="00AF5FB5" w:rsidRPr="008376DF"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Pr>
                <w:rFonts w:cs="Times New Roman"/>
                <w:sz w:val="22"/>
                <w:szCs w:val="22"/>
                <w:u w:val="single"/>
              </w:rPr>
              <w:t>T</w:t>
            </w:r>
            <w:r w:rsidRPr="00D35838">
              <w:rPr>
                <w:rFonts w:cs="Times New Roman"/>
                <w:sz w:val="22"/>
                <w:szCs w:val="22"/>
                <w:u w:val="single"/>
              </w:rPr>
              <w:t xml:space="preserve">hree-month period ended </w:t>
            </w:r>
            <w:r>
              <w:rPr>
                <w:rFonts w:cs="Times New Roman"/>
                <w:sz w:val="22"/>
                <w:szCs w:val="22"/>
                <w:u w:val="single"/>
              </w:rPr>
              <w:t>March 31, 2025</w:t>
            </w:r>
          </w:p>
        </w:tc>
        <w:tc>
          <w:tcPr>
            <w:tcW w:w="1418" w:type="dxa"/>
            <w:vAlign w:val="bottom"/>
          </w:tcPr>
          <w:p w14:paraId="73974DC9"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vAlign w:val="bottom"/>
          </w:tcPr>
          <w:p w14:paraId="0E901DC5"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49D2CAE2"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vAlign w:val="bottom"/>
          </w:tcPr>
          <w:p w14:paraId="36BE2269"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373AD59C"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r>
      <w:tr w:rsidR="00AF5FB5" w:rsidRPr="00515545" w14:paraId="34052CDB" w14:textId="77777777" w:rsidTr="00002FE6">
        <w:tc>
          <w:tcPr>
            <w:tcW w:w="4786" w:type="dxa"/>
            <w:vAlign w:val="bottom"/>
          </w:tcPr>
          <w:p w14:paraId="0E7A6C39" w14:textId="47D0D0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89442C">
              <w:rPr>
                <w:rFonts w:cs="Times New Roman"/>
                <w:sz w:val="22"/>
                <w:szCs w:val="22"/>
              </w:rPr>
              <w:t>At a point in time</w:t>
            </w:r>
          </w:p>
        </w:tc>
        <w:tc>
          <w:tcPr>
            <w:tcW w:w="1418" w:type="dxa"/>
            <w:vAlign w:val="bottom"/>
          </w:tcPr>
          <w:p w14:paraId="09968427" w14:textId="7F71F411"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14,371</w:t>
            </w:r>
          </w:p>
        </w:tc>
        <w:tc>
          <w:tcPr>
            <w:tcW w:w="236" w:type="dxa"/>
            <w:vAlign w:val="bottom"/>
          </w:tcPr>
          <w:p w14:paraId="6E587D8B"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53D5323C" w14:textId="34582C75" w:rsidR="00AF5FB5" w:rsidRPr="00A42DB0"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heme="minorBidi"/>
                <w:sz w:val="22"/>
                <w:szCs w:val="22"/>
                <w:cs/>
              </w:rPr>
            </w:pPr>
            <w:r>
              <w:rPr>
                <w:rFonts w:cstheme="minorBidi"/>
                <w:sz w:val="22"/>
                <w:szCs w:val="22"/>
              </w:rPr>
              <w:t>29,696</w:t>
            </w:r>
          </w:p>
        </w:tc>
        <w:tc>
          <w:tcPr>
            <w:tcW w:w="236" w:type="dxa"/>
            <w:vAlign w:val="bottom"/>
          </w:tcPr>
          <w:p w14:paraId="34F501A3"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364C9BE3" w14:textId="6EBBF34E"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rPr>
            </w:pPr>
            <w:r w:rsidRPr="0089442C">
              <w:rPr>
                <w:rFonts w:cs="Times New Roman"/>
                <w:sz w:val="22"/>
                <w:szCs w:val="22"/>
              </w:rPr>
              <w:t>44,067</w:t>
            </w:r>
          </w:p>
        </w:tc>
      </w:tr>
      <w:tr w:rsidR="00AF5FB5" w:rsidRPr="00515545" w14:paraId="19F9E945" w14:textId="77777777" w:rsidTr="00002FE6">
        <w:tc>
          <w:tcPr>
            <w:tcW w:w="4786" w:type="dxa"/>
            <w:vAlign w:val="bottom"/>
          </w:tcPr>
          <w:p w14:paraId="45969BC9" w14:textId="3A8C1B3C"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89442C">
              <w:rPr>
                <w:rFonts w:cs="Times New Roman"/>
                <w:sz w:val="22"/>
                <w:szCs w:val="22"/>
              </w:rPr>
              <w:t>Over time</w:t>
            </w:r>
          </w:p>
        </w:tc>
        <w:tc>
          <w:tcPr>
            <w:tcW w:w="1418" w:type="dxa"/>
            <w:vAlign w:val="bottom"/>
          </w:tcPr>
          <w:p w14:paraId="3DE339C6" w14:textId="0A2E7B06"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228</w:t>
            </w:r>
          </w:p>
        </w:tc>
        <w:tc>
          <w:tcPr>
            <w:tcW w:w="236" w:type="dxa"/>
            <w:vAlign w:val="bottom"/>
          </w:tcPr>
          <w:p w14:paraId="512C2CE8"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26C3A12A" w14:textId="14AE9EC2"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vAlign w:val="bottom"/>
          </w:tcPr>
          <w:p w14:paraId="3A0A9CC7" w14:textId="77777777"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vAlign w:val="bottom"/>
          </w:tcPr>
          <w:p w14:paraId="442D53F0" w14:textId="10F8B952" w:rsidR="00AF5FB5" w:rsidRPr="00515545" w:rsidRDefault="00AF5FB5" w:rsidP="00AF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cs/>
              </w:rPr>
            </w:pPr>
            <w:r w:rsidRPr="0089442C">
              <w:rPr>
                <w:rFonts w:cs="Times New Roman"/>
                <w:sz w:val="22"/>
                <w:szCs w:val="22"/>
              </w:rPr>
              <w:t>228</w:t>
            </w:r>
          </w:p>
        </w:tc>
      </w:tr>
    </w:tbl>
    <w:p w14:paraId="2F8ECE36" w14:textId="77777777" w:rsidR="00F45BFA" w:rsidRDefault="00F45BFA" w:rsidP="003F17CF">
      <w:pPr>
        <w:tabs>
          <w:tab w:val="clear" w:pos="454"/>
          <w:tab w:val="left" w:pos="0"/>
          <w:tab w:val="left" w:pos="142"/>
        </w:tabs>
        <w:jc w:val="both"/>
        <w:rPr>
          <w:rFonts w:cs="Cordia New"/>
          <w:sz w:val="22"/>
          <w:szCs w:val="22"/>
          <w:highlight w:val="yellow"/>
        </w:rPr>
      </w:pPr>
    </w:p>
    <w:p w14:paraId="1489CAAE" w14:textId="56DABE68" w:rsidR="00794C9A" w:rsidRPr="00515545" w:rsidRDefault="00794C9A"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Fair values</w:t>
      </w:r>
    </w:p>
    <w:p w14:paraId="05313F9E" w14:textId="77777777" w:rsidR="00794C9A" w:rsidRPr="00515545" w:rsidRDefault="00794C9A" w:rsidP="00794C9A">
      <w:pPr>
        <w:pStyle w:val="a3"/>
        <w:widowControl/>
        <w:tabs>
          <w:tab w:val="num" w:pos="709"/>
        </w:tabs>
        <w:spacing w:line="240" w:lineRule="atLeast"/>
        <w:ind w:right="-45"/>
        <w:jc w:val="thaiDistribute"/>
        <w:rPr>
          <w:rFonts w:hAnsi="Times New Roman" w:cs="Times New Roman"/>
          <w:b w:val="0"/>
          <w:bCs w:val="0"/>
          <w:sz w:val="22"/>
          <w:szCs w:val="22"/>
        </w:rPr>
      </w:pPr>
    </w:p>
    <w:p w14:paraId="4D625209" w14:textId="2138B67D" w:rsidR="00794C9A" w:rsidRPr="00515545" w:rsidRDefault="00794C9A" w:rsidP="001F2265">
      <w:pPr>
        <w:pStyle w:val="a3"/>
        <w:widowControl/>
        <w:tabs>
          <w:tab w:val="num" w:pos="709"/>
        </w:tabs>
        <w:spacing w:line="240" w:lineRule="atLeast"/>
        <w:ind w:right="-45"/>
        <w:jc w:val="thaiDistribute"/>
        <w:rPr>
          <w:rFonts w:hAnsi="Times New Roman" w:cs="Times New Roman"/>
          <w:b w:val="0"/>
          <w:bCs w:val="0"/>
          <w:sz w:val="22"/>
          <w:szCs w:val="22"/>
        </w:rPr>
      </w:pPr>
      <w:r w:rsidRPr="00515545">
        <w:rPr>
          <w:rFonts w:hAnsi="Times New Roman" w:cs="Times New Roman"/>
          <w:b w:val="0"/>
          <w:bCs w:val="0"/>
          <w:sz w:val="22"/>
          <w:szCs w:val="22"/>
        </w:rPr>
        <w:t>Significant financial assets</w:t>
      </w:r>
      <w:r w:rsidRPr="00515545">
        <w:rPr>
          <w:rFonts w:hAnsi="Times New Roman" w:cs="Times New Roman" w:hint="cs"/>
          <w:b w:val="0"/>
          <w:bCs w:val="0"/>
          <w:sz w:val="22"/>
          <w:szCs w:val="22"/>
          <w:cs/>
        </w:rPr>
        <w:t xml:space="preserve"> </w:t>
      </w:r>
      <w:r w:rsidR="00EE0A4C">
        <w:rPr>
          <w:rFonts w:hAnsi="Times New Roman" w:cs="Times New Roman"/>
          <w:b w:val="0"/>
          <w:bCs w:val="0"/>
          <w:sz w:val="22"/>
          <w:szCs w:val="22"/>
        </w:rPr>
        <w:t>(</w:t>
      </w:r>
      <w:r w:rsidRPr="00515545">
        <w:rPr>
          <w:rFonts w:hAnsi="Times New Roman" w:cs="Times New Roman"/>
          <w:b w:val="0"/>
          <w:bCs w:val="0"/>
          <w:sz w:val="22"/>
          <w:szCs w:val="22"/>
        </w:rPr>
        <w:t>excluding assets which management</w:t>
      </w:r>
      <w:r w:rsidR="00F52413" w:rsidRPr="00515545">
        <w:rPr>
          <w:rFonts w:hAnsi="Times New Roman" w:cs="Times New Roman"/>
          <w:b w:val="0"/>
          <w:bCs w:val="0"/>
          <w:sz w:val="22"/>
          <w:szCs w:val="22"/>
        </w:rPr>
        <w:t xml:space="preserve"> </w:t>
      </w:r>
      <w:r w:rsidRPr="00515545">
        <w:rPr>
          <w:rFonts w:hAnsi="Times New Roman" w:cs="Times New Roman"/>
          <w:b w:val="0"/>
          <w:bCs w:val="0"/>
          <w:sz w:val="22"/>
          <w:szCs w:val="22"/>
        </w:rPr>
        <w:t>believes that</w:t>
      </w:r>
      <w:r w:rsidRPr="00515545">
        <w:rPr>
          <w:rFonts w:hAnsi="Times New Roman" w:cs="Times New Roman" w:hint="cs"/>
          <w:b w:val="0"/>
          <w:bCs w:val="0"/>
          <w:sz w:val="22"/>
          <w:szCs w:val="22"/>
          <w:cs/>
        </w:rPr>
        <w:t xml:space="preserve"> </w:t>
      </w:r>
      <w:r w:rsidR="001F2265" w:rsidRPr="00515545">
        <w:rPr>
          <w:rFonts w:hAnsi="Times New Roman" w:cs="Times New Roman"/>
          <w:b w:val="0"/>
          <w:bCs w:val="0"/>
          <w:sz w:val="22"/>
          <w:szCs w:val="22"/>
        </w:rPr>
        <w:t xml:space="preserve">their </w:t>
      </w:r>
      <w:r w:rsidRPr="00515545">
        <w:rPr>
          <w:rFonts w:hAnsi="Times New Roman" w:cs="Times New Roman"/>
          <w:b w:val="0"/>
          <w:bCs w:val="0"/>
          <w:sz w:val="22"/>
          <w:szCs w:val="22"/>
        </w:rPr>
        <w:t>carrying amounts were not materially different from fair values)</w:t>
      </w:r>
      <w:r w:rsidRPr="00515545">
        <w:rPr>
          <w:rFonts w:hAnsi="Times New Roman" w:cs="Times New Roman" w:hint="cs"/>
          <w:b w:val="0"/>
          <w:bCs w:val="0"/>
          <w:sz w:val="22"/>
          <w:szCs w:val="22"/>
          <w:cs/>
        </w:rPr>
        <w:t xml:space="preserve"> </w:t>
      </w:r>
      <w:r w:rsidRPr="00515545">
        <w:rPr>
          <w:rFonts w:hAnsi="Times New Roman" w:cs="Times New Roman"/>
          <w:b w:val="0"/>
          <w:bCs w:val="0"/>
          <w:sz w:val="22"/>
          <w:szCs w:val="22"/>
        </w:rPr>
        <w:t xml:space="preserve">that are not measured and presented at fair value in the statements of financial position as at </w:t>
      </w:r>
      <w:r w:rsidR="00772A94">
        <w:rPr>
          <w:rFonts w:hAnsi="Times New Roman" w:cs="Times New Roman"/>
          <w:b w:val="0"/>
          <w:bCs w:val="0"/>
          <w:sz w:val="22"/>
          <w:szCs w:val="22"/>
        </w:rPr>
        <w:t>March 31</w:t>
      </w:r>
      <w:r w:rsidR="007F4AF0" w:rsidRPr="00515545">
        <w:rPr>
          <w:rFonts w:hAnsi="Times New Roman" w:cs="Times New Roman"/>
          <w:b w:val="0"/>
          <w:bCs w:val="0"/>
          <w:sz w:val="22"/>
          <w:szCs w:val="22"/>
        </w:rPr>
        <w:t>,</w:t>
      </w:r>
      <w:r w:rsidRPr="00515545">
        <w:rPr>
          <w:rFonts w:hAnsi="Times New Roman" w:cs="Times New Roman"/>
          <w:b w:val="0"/>
          <w:bCs w:val="0"/>
          <w:sz w:val="22"/>
          <w:szCs w:val="22"/>
        </w:rPr>
        <w:t xml:space="preserve"> </w:t>
      </w:r>
      <w:r w:rsidR="00772A94">
        <w:rPr>
          <w:rFonts w:hAnsi="Times New Roman" w:cs="Times New Roman"/>
          <w:b w:val="0"/>
          <w:bCs w:val="0"/>
          <w:sz w:val="22"/>
          <w:szCs w:val="22"/>
        </w:rPr>
        <w:t>202</w:t>
      </w:r>
      <w:r w:rsidR="002A373F">
        <w:rPr>
          <w:rFonts w:hAnsi="Times New Roman" w:cs="Times New Roman"/>
          <w:b w:val="0"/>
          <w:bCs w:val="0"/>
          <w:sz w:val="22"/>
          <w:szCs w:val="22"/>
        </w:rPr>
        <w:t>6</w:t>
      </w:r>
      <w:r w:rsidRPr="00515545">
        <w:rPr>
          <w:rFonts w:hAnsi="Times New Roman" w:cs="Times New Roman"/>
          <w:b w:val="0"/>
          <w:bCs w:val="0"/>
          <w:sz w:val="22"/>
          <w:szCs w:val="22"/>
        </w:rPr>
        <w:t xml:space="preserve"> and December 31, </w:t>
      </w:r>
      <w:r w:rsidR="00772A94">
        <w:rPr>
          <w:rFonts w:hAnsi="Times New Roman" w:cs="Times New Roman"/>
          <w:b w:val="0"/>
          <w:bCs w:val="0"/>
          <w:sz w:val="22"/>
          <w:szCs w:val="22"/>
        </w:rPr>
        <w:t>202</w:t>
      </w:r>
      <w:r w:rsidR="002A373F">
        <w:rPr>
          <w:rFonts w:hAnsi="Times New Roman" w:cs="Times New Roman"/>
          <w:b w:val="0"/>
          <w:bCs w:val="0"/>
          <w:sz w:val="22"/>
          <w:szCs w:val="22"/>
        </w:rPr>
        <w:t>5</w:t>
      </w:r>
      <w:r w:rsidRPr="00515545">
        <w:rPr>
          <w:rFonts w:hAnsi="Times New Roman" w:cs="Times New Roman"/>
          <w:b w:val="0"/>
          <w:bCs w:val="0"/>
          <w:sz w:val="22"/>
          <w:szCs w:val="22"/>
        </w:rPr>
        <w:t xml:space="preserve"> had their relevant fair values as follows:</w:t>
      </w:r>
    </w:p>
    <w:p w14:paraId="4FF2019B" w14:textId="77777777" w:rsidR="00794C9A" w:rsidRDefault="00794C9A" w:rsidP="00794C9A">
      <w:pPr>
        <w:tabs>
          <w:tab w:val="left" w:pos="540"/>
        </w:tabs>
        <w:jc w:val="thaiDistribute"/>
        <w:rPr>
          <w:rFonts w:cs="Times New Roman"/>
          <w:b/>
          <w:bCs/>
          <w:sz w:val="22"/>
          <w:szCs w:val="22"/>
          <w:highlight w:val="yellow"/>
        </w:rPr>
      </w:pPr>
    </w:p>
    <w:tbl>
      <w:tblPr>
        <w:tblW w:w="9780" w:type="dxa"/>
        <w:tblLook w:val="04A0" w:firstRow="1" w:lastRow="0" w:firstColumn="1" w:lastColumn="0" w:noHBand="0" w:noVBand="1"/>
      </w:tblPr>
      <w:tblGrid>
        <w:gridCol w:w="3261"/>
        <w:gridCol w:w="270"/>
        <w:gridCol w:w="1572"/>
        <w:gridCol w:w="270"/>
        <w:gridCol w:w="1715"/>
        <w:gridCol w:w="235"/>
        <w:gridCol w:w="2457"/>
      </w:tblGrid>
      <w:tr w:rsidR="002A373F" w:rsidRPr="00515545" w14:paraId="7051AE6F" w14:textId="77777777" w:rsidTr="002A373F">
        <w:tc>
          <w:tcPr>
            <w:tcW w:w="3261" w:type="dxa"/>
          </w:tcPr>
          <w:p w14:paraId="2B770ECD" w14:textId="77777777" w:rsidR="002A373F" w:rsidRPr="00515545" w:rsidRDefault="002A373F" w:rsidP="00DC56A8">
            <w:pPr>
              <w:pStyle w:val="NoSpacing"/>
              <w:widowControl w:val="0"/>
              <w:overflowPunct w:val="0"/>
              <w:autoSpaceDE w:val="0"/>
              <w:autoSpaceDN w:val="0"/>
              <w:adjustRightInd w:val="0"/>
              <w:ind w:right="386"/>
              <w:jc w:val="center"/>
              <w:textAlignment w:val="baseline"/>
              <w:rPr>
                <w:rFonts w:cs="Times New Roman"/>
                <w:sz w:val="22"/>
                <w:szCs w:val="22"/>
                <w:cs/>
              </w:rPr>
            </w:pPr>
          </w:p>
        </w:tc>
        <w:tc>
          <w:tcPr>
            <w:tcW w:w="270" w:type="dxa"/>
          </w:tcPr>
          <w:p w14:paraId="117F9B34" w14:textId="77777777" w:rsidR="002A373F" w:rsidRPr="00515545" w:rsidRDefault="002A373F" w:rsidP="00DC56A8">
            <w:pPr>
              <w:pStyle w:val="NoSpacing"/>
              <w:widowControl w:val="0"/>
              <w:overflowPunct w:val="0"/>
              <w:autoSpaceDE w:val="0"/>
              <w:autoSpaceDN w:val="0"/>
              <w:adjustRightInd w:val="0"/>
              <w:ind w:right="386"/>
              <w:jc w:val="center"/>
              <w:textAlignment w:val="baseline"/>
              <w:rPr>
                <w:rFonts w:cs="Times New Roman"/>
                <w:sz w:val="22"/>
                <w:szCs w:val="22"/>
              </w:rPr>
            </w:pPr>
          </w:p>
        </w:tc>
        <w:tc>
          <w:tcPr>
            <w:tcW w:w="3557" w:type="dxa"/>
            <w:gridSpan w:val="3"/>
            <w:tcBorders>
              <w:bottom w:val="single" w:sz="4" w:space="0" w:color="auto"/>
            </w:tcBorders>
          </w:tcPr>
          <w:p w14:paraId="6771CD5D" w14:textId="77777777" w:rsidR="002A373F" w:rsidRPr="00515545" w:rsidRDefault="002A373F" w:rsidP="00DC56A8">
            <w:pPr>
              <w:pStyle w:val="NoSpacing"/>
              <w:widowControl w:val="0"/>
              <w:tabs>
                <w:tab w:val="clear" w:pos="2580"/>
              </w:tabs>
              <w:overflowPunct w:val="0"/>
              <w:autoSpaceDE w:val="0"/>
              <w:autoSpaceDN w:val="0"/>
              <w:adjustRightInd w:val="0"/>
              <w:ind w:left="-148" w:right="-108"/>
              <w:jc w:val="center"/>
              <w:textAlignment w:val="baseline"/>
              <w:rPr>
                <w:rFonts w:cs="Times New Roman"/>
                <w:sz w:val="22"/>
                <w:szCs w:val="22"/>
              </w:rPr>
            </w:pPr>
            <w:r w:rsidRPr="00515545">
              <w:rPr>
                <w:rFonts w:cs="Times New Roman"/>
                <w:sz w:val="22"/>
                <w:szCs w:val="22"/>
              </w:rPr>
              <w:t xml:space="preserve">Fair value </w:t>
            </w:r>
            <w:r>
              <w:rPr>
                <w:rFonts w:cs="Times New Roman"/>
                <w:sz w:val="22"/>
                <w:szCs w:val="22"/>
              </w:rPr>
              <w:t>-</w:t>
            </w:r>
            <w:r w:rsidRPr="00515545">
              <w:rPr>
                <w:rFonts w:cs="Times New Roman"/>
                <w:sz w:val="22"/>
                <w:szCs w:val="22"/>
              </w:rPr>
              <w:t xml:space="preserve"> Consolidated</w:t>
            </w:r>
            <w:r>
              <w:rPr>
                <w:rFonts w:cstheme="minorBidi" w:hint="cs"/>
                <w:sz w:val="22"/>
                <w:szCs w:val="22"/>
                <w:cs/>
              </w:rPr>
              <w:t xml:space="preserve"> </w:t>
            </w:r>
            <w:r>
              <w:rPr>
                <w:rFonts w:cstheme="minorBidi"/>
                <w:sz w:val="22"/>
                <w:szCs w:val="22"/>
              </w:rPr>
              <w:t xml:space="preserve">                  </w:t>
            </w:r>
            <w:r w:rsidRPr="00515545">
              <w:rPr>
                <w:rFonts w:cs="Times New Roman"/>
                <w:sz w:val="22"/>
                <w:szCs w:val="22"/>
              </w:rPr>
              <w:t>financial statements (In Million Baht)</w:t>
            </w:r>
          </w:p>
        </w:tc>
        <w:tc>
          <w:tcPr>
            <w:tcW w:w="235" w:type="dxa"/>
          </w:tcPr>
          <w:p w14:paraId="13E060D3" w14:textId="77777777" w:rsidR="002A373F" w:rsidRPr="00515545" w:rsidRDefault="002A373F" w:rsidP="00DC56A8">
            <w:pPr>
              <w:pStyle w:val="NoSpacing"/>
              <w:widowControl w:val="0"/>
              <w:overflowPunct w:val="0"/>
              <w:autoSpaceDE w:val="0"/>
              <w:autoSpaceDN w:val="0"/>
              <w:adjustRightInd w:val="0"/>
              <w:ind w:right="386"/>
              <w:jc w:val="center"/>
              <w:textAlignment w:val="baseline"/>
              <w:rPr>
                <w:rFonts w:cs="Times New Roman"/>
                <w:sz w:val="22"/>
                <w:szCs w:val="22"/>
              </w:rPr>
            </w:pPr>
          </w:p>
        </w:tc>
        <w:tc>
          <w:tcPr>
            <w:tcW w:w="2457" w:type="dxa"/>
          </w:tcPr>
          <w:p w14:paraId="21EF31AE" w14:textId="77777777" w:rsidR="002A373F" w:rsidRPr="00515545" w:rsidRDefault="002A373F" w:rsidP="00DC56A8">
            <w:pPr>
              <w:pStyle w:val="NoSpacing"/>
              <w:widowControl w:val="0"/>
              <w:overflowPunct w:val="0"/>
              <w:autoSpaceDE w:val="0"/>
              <w:autoSpaceDN w:val="0"/>
              <w:adjustRightInd w:val="0"/>
              <w:ind w:right="386"/>
              <w:jc w:val="center"/>
              <w:textAlignment w:val="baseline"/>
              <w:rPr>
                <w:rFonts w:cs="Times New Roman"/>
                <w:sz w:val="22"/>
                <w:szCs w:val="22"/>
              </w:rPr>
            </w:pPr>
          </w:p>
        </w:tc>
      </w:tr>
      <w:tr w:rsidR="002A373F" w:rsidRPr="00515545" w14:paraId="02C65C18" w14:textId="77777777" w:rsidTr="002A373F">
        <w:tc>
          <w:tcPr>
            <w:tcW w:w="3261" w:type="dxa"/>
            <w:tcBorders>
              <w:bottom w:val="single" w:sz="4" w:space="0" w:color="auto"/>
            </w:tcBorders>
          </w:tcPr>
          <w:p w14:paraId="089DCA72"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 xml:space="preserve">Item in the financial statements </w:t>
            </w:r>
          </w:p>
        </w:tc>
        <w:tc>
          <w:tcPr>
            <w:tcW w:w="270" w:type="dxa"/>
          </w:tcPr>
          <w:p w14:paraId="286C1D1B"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572" w:type="dxa"/>
            <w:tcBorders>
              <w:top w:val="single" w:sz="4" w:space="0" w:color="auto"/>
              <w:bottom w:val="single" w:sz="4" w:space="0" w:color="auto"/>
            </w:tcBorders>
          </w:tcPr>
          <w:p w14:paraId="56A5564B" w14:textId="0CE0A308"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Pr>
                <w:rFonts w:cs="Times New Roman"/>
                <w:sz w:val="22"/>
                <w:szCs w:val="22"/>
              </w:rPr>
              <w:t>March 31, 2026</w:t>
            </w:r>
          </w:p>
        </w:tc>
        <w:tc>
          <w:tcPr>
            <w:tcW w:w="270" w:type="dxa"/>
            <w:tcBorders>
              <w:top w:val="single" w:sz="4" w:space="0" w:color="auto"/>
            </w:tcBorders>
          </w:tcPr>
          <w:p w14:paraId="1FEC7202"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Borders>
              <w:top w:val="single" w:sz="4" w:space="0" w:color="auto"/>
              <w:bottom w:val="single" w:sz="4" w:space="0" w:color="auto"/>
            </w:tcBorders>
          </w:tcPr>
          <w:p w14:paraId="4CDE8CBE" w14:textId="1155549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Pr>
                <w:rFonts w:cs="Times New Roman"/>
                <w:sz w:val="22"/>
                <w:szCs w:val="22"/>
              </w:rPr>
              <w:t>December 31, 2025</w:t>
            </w:r>
          </w:p>
        </w:tc>
        <w:tc>
          <w:tcPr>
            <w:tcW w:w="235" w:type="dxa"/>
          </w:tcPr>
          <w:p w14:paraId="10CA42F2"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tcBorders>
              <w:bottom w:val="single" w:sz="4" w:space="0" w:color="auto"/>
            </w:tcBorders>
          </w:tcPr>
          <w:p w14:paraId="3A77034C"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Fair value hierarchy</w:t>
            </w:r>
          </w:p>
        </w:tc>
      </w:tr>
      <w:tr w:rsidR="002A373F" w:rsidRPr="00515545" w14:paraId="54A7B467" w14:textId="77777777" w:rsidTr="002A373F">
        <w:tc>
          <w:tcPr>
            <w:tcW w:w="3261" w:type="dxa"/>
          </w:tcPr>
          <w:p w14:paraId="0EC7C443" w14:textId="77777777" w:rsidR="002A373F" w:rsidRPr="00515545" w:rsidRDefault="002A373F" w:rsidP="002A373F">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20C0F305"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Borders>
              <w:top w:val="single" w:sz="4" w:space="0" w:color="auto"/>
            </w:tcBorders>
          </w:tcPr>
          <w:p w14:paraId="2537C589" w14:textId="77777777" w:rsidR="002A373F" w:rsidRPr="00515545" w:rsidRDefault="002A373F" w:rsidP="002A373F">
            <w:pPr>
              <w:pStyle w:val="NoSpacing"/>
              <w:tabs>
                <w:tab w:val="clear" w:pos="680"/>
                <w:tab w:val="clear" w:pos="907"/>
              </w:tabs>
              <w:spacing w:line="240" w:lineRule="atLeast"/>
              <w:ind w:right="170"/>
              <w:jc w:val="right"/>
              <w:rPr>
                <w:rFonts w:cs="Times New Roman"/>
                <w:sz w:val="22"/>
                <w:szCs w:val="22"/>
                <w:highlight w:val="yellow"/>
              </w:rPr>
            </w:pPr>
          </w:p>
        </w:tc>
        <w:tc>
          <w:tcPr>
            <w:tcW w:w="270" w:type="dxa"/>
          </w:tcPr>
          <w:p w14:paraId="67A1CD84"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715" w:type="dxa"/>
            <w:tcBorders>
              <w:top w:val="single" w:sz="4" w:space="0" w:color="auto"/>
            </w:tcBorders>
          </w:tcPr>
          <w:p w14:paraId="45563C5C" w14:textId="77777777" w:rsidR="002A373F" w:rsidRPr="00515545" w:rsidRDefault="002A373F" w:rsidP="002A373F">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1856757C"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tcPr>
          <w:p w14:paraId="47E5C447" w14:textId="77777777" w:rsidR="002A373F" w:rsidRPr="00515545" w:rsidRDefault="002A373F" w:rsidP="002A373F">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highlight w:val="yellow"/>
              </w:rPr>
            </w:pPr>
          </w:p>
        </w:tc>
      </w:tr>
      <w:tr w:rsidR="002A373F" w:rsidRPr="00515545" w14:paraId="31B2CE5E" w14:textId="77777777" w:rsidTr="002A373F">
        <w:tc>
          <w:tcPr>
            <w:tcW w:w="3261" w:type="dxa"/>
          </w:tcPr>
          <w:p w14:paraId="40C0C0BD" w14:textId="77777777" w:rsidR="002A373F" w:rsidRPr="00515545" w:rsidRDefault="002A373F" w:rsidP="002A373F">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Hire-purchase contract receivables</w:t>
            </w:r>
          </w:p>
        </w:tc>
        <w:tc>
          <w:tcPr>
            <w:tcW w:w="270" w:type="dxa"/>
          </w:tcPr>
          <w:p w14:paraId="3DAEED06"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7AC7DB43" w14:textId="3BA8CA76" w:rsidR="002A373F" w:rsidRPr="00DA5348" w:rsidRDefault="00C04572" w:rsidP="00C04572">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ab/>
            </w:r>
            <w:r>
              <w:rPr>
                <w:rFonts w:cs="Times New Roman"/>
                <w:sz w:val="22"/>
                <w:szCs w:val="22"/>
              </w:rPr>
              <w:tab/>
            </w:r>
            <w:r w:rsidRPr="00C04572">
              <w:rPr>
                <w:rFonts w:cs="Times New Roman"/>
                <w:sz w:val="22"/>
                <w:szCs w:val="22"/>
              </w:rPr>
              <w:t>1,659.9</w:t>
            </w:r>
          </w:p>
        </w:tc>
        <w:tc>
          <w:tcPr>
            <w:tcW w:w="270" w:type="dxa"/>
          </w:tcPr>
          <w:p w14:paraId="6033A29B" w14:textId="77777777"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37F20B85" w14:textId="303149F3" w:rsidR="002A373F" w:rsidRPr="00515545" w:rsidRDefault="002A373F" w:rsidP="002A373F">
            <w:pPr>
              <w:pStyle w:val="NoSpacing"/>
              <w:tabs>
                <w:tab w:val="clear" w:pos="680"/>
                <w:tab w:val="clear" w:pos="907"/>
              </w:tabs>
              <w:spacing w:line="240" w:lineRule="atLeast"/>
              <w:ind w:right="170"/>
              <w:jc w:val="right"/>
              <w:rPr>
                <w:rFonts w:cs="Times New Roman"/>
                <w:sz w:val="22"/>
                <w:szCs w:val="22"/>
              </w:rPr>
            </w:pPr>
            <w:r w:rsidRPr="00332A3F">
              <w:rPr>
                <w:rFonts w:cs="Times New Roman"/>
                <w:sz w:val="22"/>
                <w:szCs w:val="22"/>
              </w:rPr>
              <w:t>1,430.5</w:t>
            </w:r>
          </w:p>
        </w:tc>
        <w:tc>
          <w:tcPr>
            <w:tcW w:w="235" w:type="dxa"/>
          </w:tcPr>
          <w:p w14:paraId="5BB0C6C8"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vMerge w:val="restart"/>
          </w:tcPr>
          <w:p w14:paraId="27C6BBDA" w14:textId="77777777" w:rsidR="002A373F" w:rsidRPr="00515545" w:rsidRDefault="002A373F" w:rsidP="002A373F">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 xml:space="preserve">Level </w:t>
            </w:r>
            <w:r w:rsidRPr="00515545">
              <w:rPr>
                <w:rFonts w:cs="Times New Roman" w:hint="cs"/>
                <w:sz w:val="22"/>
                <w:szCs w:val="22"/>
                <w:cs/>
              </w:rPr>
              <w:t>3</w:t>
            </w:r>
            <w:r w:rsidRPr="00515545">
              <w:rPr>
                <w:rFonts w:cs="Times New Roman"/>
                <w:sz w:val="22"/>
                <w:szCs w:val="22"/>
              </w:rPr>
              <w:t xml:space="preserve"> inputs</w:t>
            </w:r>
          </w:p>
          <w:p w14:paraId="0E2161D5" w14:textId="77777777" w:rsidR="002A373F" w:rsidRPr="00515545" w:rsidRDefault="002A373F" w:rsidP="002A373F">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(discounted cash flows using market interest rates</w:t>
            </w:r>
            <w:r w:rsidRPr="00515545">
              <w:rPr>
                <w:rFonts w:cs="Cordia New" w:hint="cs"/>
                <w:sz w:val="22"/>
                <w:szCs w:val="22"/>
                <w:cs/>
              </w:rPr>
              <w:t xml:space="preserve"> </w:t>
            </w:r>
            <w:r>
              <w:rPr>
                <w:rFonts w:cs="Cordia New"/>
                <w:sz w:val="22"/>
                <w:szCs w:val="22"/>
              </w:rPr>
              <w:t>of</w:t>
            </w:r>
            <w:r w:rsidRPr="00515545">
              <w:rPr>
                <w:rFonts w:cs="Cordia New"/>
                <w:sz w:val="22"/>
                <w:szCs w:val="22"/>
              </w:rPr>
              <w:t xml:space="preserve"> </w:t>
            </w:r>
            <w:r>
              <w:rPr>
                <w:rFonts w:cs="Cordia New"/>
                <w:sz w:val="22"/>
                <w:szCs w:val="22"/>
              </w:rPr>
              <w:t xml:space="preserve">the </w:t>
            </w:r>
            <w:r w:rsidRPr="00515545">
              <w:rPr>
                <w:rFonts w:cs="Cordia New"/>
                <w:sz w:val="22"/>
                <w:szCs w:val="22"/>
              </w:rPr>
              <w:t>similar credits</w:t>
            </w:r>
            <w:r w:rsidRPr="00515545">
              <w:rPr>
                <w:rFonts w:cs="Times New Roman"/>
                <w:sz w:val="22"/>
                <w:szCs w:val="22"/>
              </w:rPr>
              <w:t>)</w:t>
            </w:r>
          </w:p>
        </w:tc>
      </w:tr>
      <w:tr w:rsidR="002A373F" w:rsidRPr="00515545" w14:paraId="48661154" w14:textId="77777777" w:rsidTr="002A373F">
        <w:tc>
          <w:tcPr>
            <w:tcW w:w="3261" w:type="dxa"/>
          </w:tcPr>
          <w:p w14:paraId="33A3C983" w14:textId="77777777" w:rsidR="002A373F" w:rsidRPr="00AA1145" w:rsidRDefault="002A373F" w:rsidP="002A373F">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Loan receivables</w:t>
            </w:r>
          </w:p>
        </w:tc>
        <w:tc>
          <w:tcPr>
            <w:tcW w:w="270" w:type="dxa"/>
          </w:tcPr>
          <w:p w14:paraId="2D766681"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32473A61" w14:textId="6487C620" w:rsidR="002A373F" w:rsidRPr="00DA5348" w:rsidRDefault="00C04572" w:rsidP="002A373F">
            <w:pPr>
              <w:pStyle w:val="NoSpacing"/>
              <w:tabs>
                <w:tab w:val="clear" w:pos="680"/>
                <w:tab w:val="clear" w:pos="907"/>
                <w:tab w:val="clear" w:pos="1644"/>
                <w:tab w:val="left" w:pos="1319"/>
              </w:tabs>
              <w:spacing w:line="240" w:lineRule="atLeast"/>
              <w:ind w:right="170"/>
              <w:jc w:val="right"/>
              <w:rPr>
                <w:rFonts w:cs="Times New Roman"/>
                <w:sz w:val="22"/>
                <w:szCs w:val="22"/>
              </w:rPr>
            </w:pPr>
            <w:r w:rsidRPr="00C04572">
              <w:rPr>
                <w:rFonts w:cs="Times New Roman"/>
                <w:sz w:val="22"/>
                <w:szCs w:val="22"/>
              </w:rPr>
              <w:t>53.9</w:t>
            </w:r>
          </w:p>
        </w:tc>
        <w:tc>
          <w:tcPr>
            <w:tcW w:w="270" w:type="dxa"/>
          </w:tcPr>
          <w:p w14:paraId="71977B12" w14:textId="77777777"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5B594797" w14:textId="7CE592B9" w:rsidR="002A373F" w:rsidRDefault="002A373F" w:rsidP="002A373F">
            <w:pPr>
              <w:pStyle w:val="NoSpacing"/>
              <w:tabs>
                <w:tab w:val="clear" w:pos="680"/>
                <w:tab w:val="clear" w:pos="907"/>
              </w:tabs>
              <w:spacing w:line="240" w:lineRule="atLeast"/>
              <w:ind w:right="170"/>
              <w:jc w:val="right"/>
              <w:rPr>
                <w:rFonts w:cstheme="minorBidi"/>
                <w:sz w:val="22"/>
                <w:szCs w:val="22"/>
              </w:rPr>
            </w:pPr>
            <w:r w:rsidRPr="00332A3F">
              <w:rPr>
                <w:rFonts w:cs="Times New Roman"/>
                <w:sz w:val="22"/>
                <w:szCs w:val="22"/>
              </w:rPr>
              <w:t>64.4</w:t>
            </w:r>
          </w:p>
        </w:tc>
        <w:tc>
          <w:tcPr>
            <w:tcW w:w="235" w:type="dxa"/>
          </w:tcPr>
          <w:p w14:paraId="0B1C54FC"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vMerge/>
          </w:tcPr>
          <w:p w14:paraId="58F4F4F4" w14:textId="77777777" w:rsidR="002A373F" w:rsidRPr="00515545" w:rsidRDefault="002A373F" w:rsidP="002A373F">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2A373F" w:rsidRPr="00515545" w14:paraId="1DFEC440" w14:textId="77777777" w:rsidTr="002A373F">
        <w:tc>
          <w:tcPr>
            <w:tcW w:w="3261" w:type="dxa"/>
          </w:tcPr>
          <w:p w14:paraId="0EB39172" w14:textId="77777777" w:rsidR="002A373F" w:rsidRPr="00515545" w:rsidRDefault="002A373F" w:rsidP="002A373F">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Nano finance receivables</w:t>
            </w:r>
          </w:p>
        </w:tc>
        <w:tc>
          <w:tcPr>
            <w:tcW w:w="270" w:type="dxa"/>
          </w:tcPr>
          <w:p w14:paraId="19DF724C"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2C3083B6" w14:textId="1F38E991" w:rsidR="002A373F" w:rsidRPr="00DA5348" w:rsidRDefault="00C04572" w:rsidP="002A373F">
            <w:pPr>
              <w:pStyle w:val="NoSpacing"/>
              <w:tabs>
                <w:tab w:val="clear" w:pos="680"/>
                <w:tab w:val="clear" w:pos="907"/>
              </w:tabs>
              <w:spacing w:line="240" w:lineRule="atLeast"/>
              <w:ind w:right="170"/>
              <w:jc w:val="right"/>
              <w:rPr>
                <w:rFonts w:cs="Times New Roman"/>
                <w:sz w:val="22"/>
                <w:szCs w:val="22"/>
              </w:rPr>
            </w:pPr>
            <w:r w:rsidRPr="00C04572">
              <w:rPr>
                <w:rFonts w:cs="Times New Roman"/>
                <w:sz w:val="22"/>
                <w:szCs w:val="22"/>
              </w:rPr>
              <w:t>0.3</w:t>
            </w:r>
          </w:p>
        </w:tc>
        <w:tc>
          <w:tcPr>
            <w:tcW w:w="270" w:type="dxa"/>
          </w:tcPr>
          <w:p w14:paraId="5C399623" w14:textId="77777777"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28419F52" w14:textId="7D3F7DB8" w:rsidR="002A373F" w:rsidRPr="00515545" w:rsidRDefault="002A373F" w:rsidP="002A373F">
            <w:pPr>
              <w:pStyle w:val="NoSpacing"/>
              <w:tabs>
                <w:tab w:val="clear" w:pos="680"/>
                <w:tab w:val="clear" w:pos="907"/>
              </w:tabs>
              <w:spacing w:line="240" w:lineRule="atLeast"/>
              <w:ind w:right="170"/>
              <w:jc w:val="right"/>
              <w:rPr>
                <w:rFonts w:cs="Times New Roman"/>
                <w:sz w:val="22"/>
                <w:szCs w:val="22"/>
              </w:rPr>
            </w:pPr>
            <w:r w:rsidRPr="00332A3F">
              <w:rPr>
                <w:rFonts w:cs="Times New Roman"/>
                <w:sz w:val="22"/>
                <w:szCs w:val="22"/>
              </w:rPr>
              <w:t>0.6</w:t>
            </w:r>
          </w:p>
        </w:tc>
        <w:tc>
          <w:tcPr>
            <w:tcW w:w="235" w:type="dxa"/>
          </w:tcPr>
          <w:p w14:paraId="7889E820"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vMerge/>
          </w:tcPr>
          <w:p w14:paraId="5D9AFD92"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2A373F" w:rsidRPr="00515545" w14:paraId="7A727596" w14:textId="77777777" w:rsidTr="002A373F">
        <w:tc>
          <w:tcPr>
            <w:tcW w:w="3261" w:type="dxa"/>
          </w:tcPr>
          <w:p w14:paraId="51BB888A" w14:textId="77777777" w:rsidR="002A373F" w:rsidRPr="00AA1145" w:rsidRDefault="002A373F" w:rsidP="002A373F">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Loans to other parties</w:t>
            </w:r>
          </w:p>
        </w:tc>
        <w:tc>
          <w:tcPr>
            <w:tcW w:w="270" w:type="dxa"/>
          </w:tcPr>
          <w:p w14:paraId="2272064D"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0B688E98" w14:textId="05E2F748" w:rsidR="002A373F" w:rsidRPr="00A375FD" w:rsidRDefault="00C04572" w:rsidP="002A373F">
            <w:pPr>
              <w:pStyle w:val="NoSpacing"/>
              <w:tabs>
                <w:tab w:val="clear" w:pos="680"/>
                <w:tab w:val="clear" w:pos="907"/>
              </w:tabs>
              <w:spacing w:line="240" w:lineRule="atLeast"/>
              <w:ind w:right="170"/>
              <w:jc w:val="right"/>
              <w:rPr>
                <w:rFonts w:cs="Times New Roman"/>
                <w:sz w:val="22"/>
                <w:szCs w:val="22"/>
              </w:rPr>
            </w:pPr>
            <w:r w:rsidRPr="00C04572">
              <w:rPr>
                <w:rFonts w:cs="Times New Roman"/>
                <w:sz w:val="22"/>
                <w:szCs w:val="22"/>
              </w:rPr>
              <w:t>17.7</w:t>
            </w:r>
          </w:p>
        </w:tc>
        <w:tc>
          <w:tcPr>
            <w:tcW w:w="270" w:type="dxa"/>
          </w:tcPr>
          <w:p w14:paraId="45330FCC" w14:textId="77777777"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52F1CFE3" w14:textId="769257C2" w:rsidR="002A373F" w:rsidRDefault="002A373F" w:rsidP="002A373F">
            <w:pPr>
              <w:pStyle w:val="NoSpacing"/>
              <w:tabs>
                <w:tab w:val="clear" w:pos="680"/>
                <w:tab w:val="clear" w:pos="907"/>
              </w:tabs>
              <w:spacing w:line="240" w:lineRule="atLeast"/>
              <w:ind w:right="170"/>
              <w:jc w:val="right"/>
              <w:rPr>
                <w:rFonts w:cs="Times New Roman"/>
                <w:sz w:val="22"/>
                <w:szCs w:val="22"/>
              </w:rPr>
            </w:pPr>
            <w:r w:rsidRPr="00332A3F">
              <w:rPr>
                <w:rFonts w:cs="Times New Roman"/>
                <w:sz w:val="22"/>
                <w:szCs w:val="22"/>
              </w:rPr>
              <w:t>16.7</w:t>
            </w:r>
          </w:p>
        </w:tc>
        <w:tc>
          <w:tcPr>
            <w:tcW w:w="235" w:type="dxa"/>
          </w:tcPr>
          <w:p w14:paraId="21C11BF2"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vMerge/>
          </w:tcPr>
          <w:p w14:paraId="0859DCA6"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2A373F" w:rsidRPr="00515545" w14:paraId="35355883" w14:textId="77777777" w:rsidTr="002A373F">
        <w:tc>
          <w:tcPr>
            <w:tcW w:w="3261" w:type="dxa"/>
          </w:tcPr>
          <w:p w14:paraId="1415FEEB" w14:textId="77777777" w:rsidR="002A373F" w:rsidRPr="00515545" w:rsidRDefault="002A373F" w:rsidP="002A373F">
            <w:pPr>
              <w:pStyle w:val="NoSpacing"/>
              <w:widowControl w:val="0"/>
              <w:overflowPunct w:val="0"/>
              <w:autoSpaceDE w:val="0"/>
              <w:autoSpaceDN w:val="0"/>
              <w:adjustRightInd w:val="0"/>
              <w:ind w:left="-110" w:right="-68"/>
              <w:textAlignment w:val="baseline"/>
              <w:rPr>
                <w:rFonts w:cs="Times New Roman"/>
                <w:sz w:val="22"/>
                <w:szCs w:val="22"/>
              </w:rPr>
            </w:pPr>
            <w:r>
              <w:rPr>
                <w:rFonts w:cs="Times New Roman"/>
                <w:sz w:val="22"/>
                <w:szCs w:val="22"/>
              </w:rPr>
              <w:t xml:space="preserve">Investments in debt securities </w:t>
            </w:r>
          </w:p>
        </w:tc>
        <w:tc>
          <w:tcPr>
            <w:tcW w:w="270" w:type="dxa"/>
          </w:tcPr>
          <w:p w14:paraId="2AE147ED"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1F911EAC" w14:textId="77777777" w:rsidR="002A373F" w:rsidRPr="00DA5348" w:rsidRDefault="002A373F" w:rsidP="002A373F">
            <w:pPr>
              <w:pStyle w:val="NoSpacing"/>
              <w:tabs>
                <w:tab w:val="clear" w:pos="680"/>
                <w:tab w:val="clear" w:pos="907"/>
              </w:tabs>
              <w:spacing w:line="240" w:lineRule="atLeast"/>
              <w:ind w:right="170"/>
              <w:jc w:val="right"/>
              <w:rPr>
                <w:rFonts w:cs="Times New Roman"/>
                <w:sz w:val="22"/>
                <w:szCs w:val="22"/>
              </w:rPr>
            </w:pPr>
          </w:p>
        </w:tc>
        <w:tc>
          <w:tcPr>
            <w:tcW w:w="270" w:type="dxa"/>
          </w:tcPr>
          <w:p w14:paraId="1D528294" w14:textId="77777777"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0168364B" w14:textId="77777777" w:rsidR="002A373F" w:rsidRPr="00515545" w:rsidRDefault="002A373F" w:rsidP="002A373F">
            <w:pPr>
              <w:pStyle w:val="NoSpacing"/>
              <w:tabs>
                <w:tab w:val="clear" w:pos="680"/>
                <w:tab w:val="clear" w:pos="907"/>
              </w:tabs>
              <w:spacing w:line="240" w:lineRule="atLeast"/>
              <w:ind w:right="170"/>
              <w:jc w:val="right"/>
              <w:rPr>
                <w:rFonts w:cs="Times New Roman"/>
                <w:sz w:val="22"/>
                <w:szCs w:val="22"/>
              </w:rPr>
            </w:pPr>
          </w:p>
        </w:tc>
        <w:tc>
          <w:tcPr>
            <w:tcW w:w="235" w:type="dxa"/>
          </w:tcPr>
          <w:p w14:paraId="15F79C83"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tcPr>
          <w:p w14:paraId="573C0915" w14:textId="77777777" w:rsidR="002A373F" w:rsidRPr="00515545" w:rsidRDefault="002A373F" w:rsidP="002A373F">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2A373F" w:rsidRPr="00515545" w14:paraId="09EE597B" w14:textId="77777777" w:rsidTr="002A373F">
        <w:tc>
          <w:tcPr>
            <w:tcW w:w="3261" w:type="dxa"/>
          </w:tcPr>
          <w:p w14:paraId="5A916EB5" w14:textId="77777777" w:rsidR="002A373F" w:rsidRPr="00515545" w:rsidRDefault="002A373F" w:rsidP="002A373F">
            <w:pPr>
              <w:pStyle w:val="NoSpacing"/>
              <w:widowControl w:val="0"/>
              <w:numPr>
                <w:ilvl w:val="0"/>
                <w:numId w:val="19"/>
              </w:numPr>
              <w:tabs>
                <w:tab w:val="clear" w:pos="454"/>
                <w:tab w:val="left" w:pos="284"/>
              </w:tabs>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 xml:space="preserve">   - debenture</w:t>
            </w:r>
            <w:r>
              <w:rPr>
                <w:rFonts w:cs="Times New Roman"/>
                <w:sz w:val="22"/>
                <w:szCs w:val="22"/>
              </w:rPr>
              <w:t>s</w:t>
            </w:r>
          </w:p>
        </w:tc>
        <w:tc>
          <w:tcPr>
            <w:tcW w:w="270" w:type="dxa"/>
          </w:tcPr>
          <w:p w14:paraId="1850FCC8"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75FE5520" w14:textId="15DC00D7" w:rsidR="002A373F" w:rsidRPr="00DA5348" w:rsidRDefault="009212E0" w:rsidP="002A373F">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1,077.7</w:t>
            </w:r>
          </w:p>
        </w:tc>
        <w:tc>
          <w:tcPr>
            <w:tcW w:w="270" w:type="dxa"/>
          </w:tcPr>
          <w:p w14:paraId="3914AFFA" w14:textId="77777777"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69AFCD54" w14:textId="421D767A" w:rsidR="002A373F" w:rsidRPr="00515545" w:rsidRDefault="002A373F" w:rsidP="002A373F">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1,048.9</w:t>
            </w:r>
          </w:p>
        </w:tc>
        <w:tc>
          <w:tcPr>
            <w:tcW w:w="235" w:type="dxa"/>
          </w:tcPr>
          <w:p w14:paraId="1865029C"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tcPr>
          <w:p w14:paraId="7621CE25"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Level 2 inputs</w:t>
            </w:r>
          </w:p>
        </w:tc>
      </w:tr>
      <w:tr w:rsidR="002A373F" w:rsidRPr="00515545" w14:paraId="7347E713" w14:textId="77777777" w:rsidTr="002A373F">
        <w:tc>
          <w:tcPr>
            <w:tcW w:w="3261" w:type="dxa"/>
          </w:tcPr>
          <w:p w14:paraId="17EB76DD" w14:textId="77777777" w:rsidR="002A373F" w:rsidRPr="00515545" w:rsidRDefault="002A373F" w:rsidP="00DC56A8">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3F3BB216" w14:textId="77777777" w:rsidR="002A373F" w:rsidRPr="00515545" w:rsidRDefault="002A373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702BB980" w14:textId="77777777" w:rsidR="002A373F" w:rsidRPr="00DA5348" w:rsidRDefault="002A373F" w:rsidP="00DC56A8">
            <w:pPr>
              <w:pStyle w:val="NoSpacing"/>
              <w:tabs>
                <w:tab w:val="clear" w:pos="680"/>
                <w:tab w:val="clear" w:pos="907"/>
              </w:tabs>
              <w:spacing w:line="240" w:lineRule="atLeast"/>
              <w:ind w:right="170"/>
              <w:jc w:val="right"/>
              <w:rPr>
                <w:rFonts w:cs="Times New Roman"/>
                <w:sz w:val="22"/>
                <w:szCs w:val="22"/>
              </w:rPr>
            </w:pPr>
          </w:p>
        </w:tc>
        <w:tc>
          <w:tcPr>
            <w:tcW w:w="270" w:type="dxa"/>
          </w:tcPr>
          <w:p w14:paraId="58785697" w14:textId="77777777" w:rsidR="002A373F" w:rsidRPr="00DA5348" w:rsidRDefault="002A373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1B9EB8B2" w14:textId="77777777" w:rsidR="002A373F" w:rsidRPr="00515545" w:rsidRDefault="002A373F" w:rsidP="00DC56A8">
            <w:pPr>
              <w:pStyle w:val="NoSpacing"/>
              <w:tabs>
                <w:tab w:val="clear" w:pos="680"/>
                <w:tab w:val="clear" w:pos="907"/>
              </w:tabs>
              <w:spacing w:line="240" w:lineRule="atLeast"/>
              <w:ind w:right="170"/>
              <w:jc w:val="right"/>
              <w:rPr>
                <w:rFonts w:cs="Times New Roman"/>
                <w:sz w:val="22"/>
                <w:szCs w:val="22"/>
              </w:rPr>
            </w:pPr>
          </w:p>
        </w:tc>
        <w:tc>
          <w:tcPr>
            <w:tcW w:w="235" w:type="dxa"/>
          </w:tcPr>
          <w:p w14:paraId="33205656" w14:textId="77777777" w:rsidR="002A373F" w:rsidRPr="00515545" w:rsidRDefault="002A373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457" w:type="dxa"/>
          </w:tcPr>
          <w:p w14:paraId="7A9CFAA1" w14:textId="77777777" w:rsidR="002A373F" w:rsidRPr="00515545" w:rsidRDefault="002A373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2A373F" w:rsidRPr="00515545" w14:paraId="0A2444D4" w14:textId="77777777" w:rsidTr="002A373F">
        <w:tc>
          <w:tcPr>
            <w:tcW w:w="3261" w:type="dxa"/>
          </w:tcPr>
          <w:p w14:paraId="2878B605" w14:textId="77777777" w:rsidR="002A373F" w:rsidRPr="00515545" w:rsidRDefault="002A373F" w:rsidP="00DC56A8">
            <w:pPr>
              <w:pStyle w:val="NoSpacing"/>
              <w:widowControl w:val="0"/>
              <w:overflowPunct w:val="0"/>
              <w:autoSpaceDE w:val="0"/>
              <w:autoSpaceDN w:val="0"/>
              <w:adjustRightInd w:val="0"/>
              <w:ind w:right="386"/>
              <w:jc w:val="center"/>
              <w:textAlignment w:val="baseline"/>
              <w:rPr>
                <w:rFonts w:cs="Times New Roman"/>
                <w:sz w:val="22"/>
                <w:szCs w:val="22"/>
                <w:cs/>
              </w:rPr>
            </w:pPr>
          </w:p>
        </w:tc>
        <w:tc>
          <w:tcPr>
            <w:tcW w:w="270" w:type="dxa"/>
          </w:tcPr>
          <w:p w14:paraId="39EBA9DF" w14:textId="77777777" w:rsidR="002A373F" w:rsidRPr="00515545" w:rsidRDefault="002A373F" w:rsidP="00DC56A8">
            <w:pPr>
              <w:pStyle w:val="NoSpacing"/>
              <w:widowControl w:val="0"/>
              <w:overflowPunct w:val="0"/>
              <w:autoSpaceDE w:val="0"/>
              <w:autoSpaceDN w:val="0"/>
              <w:adjustRightInd w:val="0"/>
              <w:ind w:right="386"/>
              <w:jc w:val="center"/>
              <w:textAlignment w:val="baseline"/>
              <w:rPr>
                <w:rFonts w:cs="Times New Roman"/>
                <w:sz w:val="22"/>
                <w:szCs w:val="22"/>
              </w:rPr>
            </w:pPr>
          </w:p>
        </w:tc>
        <w:tc>
          <w:tcPr>
            <w:tcW w:w="3557" w:type="dxa"/>
            <w:gridSpan w:val="3"/>
            <w:tcBorders>
              <w:bottom w:val="single" w:sz="4" w:space="0" w:color="auto"/>
            </w:tcBorders>
          </w:tcPr>
          <w:p w14:paraId="20E09180" w14:textId="77777777" w:rsidR="002A373F" w:rsidRPr="00DA5348" w:rsidRDefault="002A373F" w:rsidP="00DC56A8">
            <w:pPr>
              <w:pStyle w:val="NoSpacing"/>
              <w:widowControl w:val="0"/>
              <w:tabs>
                <w:tab w:val="clear" w:pos="2580"/>
              </w:tabs>
              <w:overflowPunct w:val="0"/>
              <w:autoSpaceDE w:val="0"/>
              <w:autoSpaceDN w:val="0"/>
              <w:adjustRightInd w:val="0"/>
              <w:ind w:left="-148" w:right="-68"/>
              <w:jc w:val="center"/>
              <w:textAlignment w:val="baseline"/>
              <w:rPr>
                <w:rFonts w:cs="Times New Roman"/>
                <w:sz w:val="22"/>
                <w:szCs w:val="22"/>
              </w:rPr>
            </w:pPr>
            <w:r w:rsidRPr="00DA5348">
              <w:rPr>
                <w:rFonts w:cs="Times New Roman"/>
                <w:sz w:val="22"/>
                <w:szCs w:val="22"/>
              </w:rPr>
              <w:t xml:space="preserve">Fair value - Separate </w:t>
            </w:r>
          </w:p>
          <w:p w14:paraId="623AABE5" w14:textId="77777777" w:rsidR="002A373F" w:rsidRPr="00DA5348" w:rsidRDefault="002A373F" w:rsidP="00DC56A8">
            <w:pPr>
              <w:pStyle w:val="NoSpacing"/>
              <w:widowControl w:val="0"/>
              <w:tabs>
                <w:tab w:val="clear" w:pos="2580"/>
              </w:tabs>
              <w:overflowPunct w:val="0"/>
              <w:autoSpaceDE w:val="0"/>
              <w:autoSpaceDN w:val="0"/>
              <w:adjustRightInd w:val="0"/>
              <w:ind w:left="-60" w:right="-68"/>
              <w:jc w:val="center"/>
              <w:textAlignment w:val="baseline"/>
              <w:rPr>
                <w:rFonts w:cs="Times New Roman"/>
                <w:sz w:val="22"/>
                <w:szCs w:val="22"/>
              </w:rPr>
            </w:pPr>
            <w:r w:rsidRPr="00DA5348">
              <w:rPr>
                <w:rFonts w:cs="Times New Roman"/>
                <w:sz w:val="22"/>
                <w:szCs w:val="22"/>
              </w:rPr>
              <w:t>financial statements (In Million Baht)</w:t>
            </w:r>
          </w:p>
        </w:tc>
        <w:tc>
          <w:tcPr>
            <w:tcW w:w="235" w:type="dxa"/>
          </w:tcPr>
          <w:p w14:paraId="7FE16C92" w14:textId="77777777" w:rsidR="002A373F" w:rsidRPr="00515545" w:rsidRDefault="002A373F" w:rsidP="00DC56A8">
            <w:pPr>
              <w:pStyle w:val="NoSpacing"/>
              <w:widowControl w:val="0"/>
              <w:overflowPunct w:val="0"/>
              <w:autoSpaceDE w:val="0"/>
              <w:autoSpaceDN w:val="0"/>
              <w:adjustRightInd w:val="0"/>
              <w:ind w:right="386"/>
              <w:jc w:val="center"/>
              <w:textAlignment w:val="baseline"/>
              <w:rPr>
                <w:rFonts w:cs="Times New Roman"/>
                <w:sz w:val="22"/>
                <w:szCs w:val="22"/>
                <w:highlight w:val="yellow"/>
              </w:rPr>
            </w:pPr>
          </w:p>
        </w:tc>
        <w:tc>
          <w:tcPr>
            <w:tcW w:w="2457" w:type="dxa"/>
          </w:tcPr>
          <w:p w14:paraId="060F0AF6" w14:textId="77777777" w:rsidR="002A373F" w:rsidRPr="00515545" w:rsidRDefault="002A373F" w:rsidP="00DC56A8">
            <w:pPr>
              <w:pStyle w:val="NoSpacing"/>
              <w:widowControl w:val="0"/>
              <w:overflowPunct w:val="0"/>
              <w:autoSpaceDE w:val="0"/>
              <w:autoSpaceDN w:val="0"/>
              <w:adjustRightInd w:val="0"/>
              <w:ind w:right="386"/>
              <w:jc w:val="center"/>
              <w:textAlignment w:val="baseline"/>
              <w:rPr>
                <w:rFonts w:cs="Times New Roman"/>
                <w:sz w:val="22"/>
                <w:szCs w:val="22"/>
              </w:rPr>
            </w:pPr>
          </w:p>
        </w:tc>
      </w:tr>
      <w:tr w:rsidR="002A373F" w:rsidRPr="00515545" w14:paraId="0930BDF4" w14:textId="77777777" w:rsidTr="002A373F">
        <w:tc>
          <w:tcPr>
            <w:tcW w:w="3261" w:type="dxa"/>
            <w:tcBorders>
              <w:bottom w:val="single" w:sz="4" w:space="0" w:color="auto"/>
            </w:tcBorders>
          </w:tcPr>
          <w:p w14:paraId="2C713B1B"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 xml:space="preserve">Item in the financial statements </w:t>
            </w:r>
          </w:p>
        </w:tc>
        <w:tc>
          <w:tcPr>
            <w:tcW w:w="270" w:type="dxa"/>
          </w:tcPr>
          <w:p w14:paraId="0EF5363B"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572" w:type="dxa"/>
            <w:tcBorders>
              <w:top w:val="single" w:sz="4" w:space="0" w:color="auto"/>
              <w:bottom w:val="single" w:sz="4" w:space="0" w:color="auto"/>
            </w:tcBorders>
          </w:tcPr>
          <w:p w14:paraId="702E2A7B" w14:textId="278D65CC"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Pr>
                <w:rFonts w:cs="Times New Roman"/>
                <w:sz w:val="22"/>
                <w:szCs w:val="22"/>
              </w:rPr>
              <w:t>March 31, 2026</w:t>
            </w:r>
          </w:p>
        </w:tc>
        <w:tc>
          <w:tcPr>
            <w:tcW w:w="270" w:type="dxa"/>
            <w:tcBorders>
              <w:top w:val="single" w:sz="4" w:space="0" w:color="auto"/>
            </w:tcBorders>
          </w:tcPr>
          <w:p w14:paraId="3620A19A" w14:textId="77777777"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Borders>
              <w:top w:val="single" w:sz="4" w:space="0" w:color="auto"/>
              <w:bottom w:val="single" w:sz="4" w:space="0" w:color="auto"/>
            </w:tcBorders>
          </w:tcPr>
          <w:p w14:paraId="1CE46099" w14:textId="35048F44"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Pr>
                <w:rFonts w:cs="Times New Roman"/>
                <w:sz w:val="22"/>
                <w:szCs w:val="22"/>
              </w:rPr>
              <w:t>December 31, 2025</w:t>
            </w:r>
          </w:p>
        </w:tc>
        <w:tc>
          <w:tcPr>
            <w:tcW w:w="235" w:type="dxa"/>
          </w:tcPr>
          <w:p w14:paraId="005A8449"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tcBorders>
              <w:bottom w:val="single" w:sz="4" w:space="0" w:color="auto"/>
            </w:tcBorders>
          </w:tcPr>
          <w:p w14:paraId="2B918890"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Fair value hierarchy</w:t>
            </w:r>
          </w:p>
        </w:tc>
      </w:tr>
      <w:tr w:rsidR="002A373F" w:rsidRPr="00515545" w14:paraId="258D1B7E" w14:textId="77777777" w:rsidTr="002A373F">
        <w:tc>
          <w:tcPr>
            <w:tcW w:w="3261" w:type="dxa"/>
          </w:tcPr>
          <w:p w14:paraId="2DF40000" w14:textId="77777777" w:rsidR="002A373F" w:rsidRPr="00515545" w:rsidRDefault="002A373F" w:rsidP="00DC56A8">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04B0C8FC" w14:textId="77777777" w:rsidR="002A373F" w:rsidRPr="00515545" w:rsidRDefault="002A373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Borders>
              <w:top w:val="single" w:sz="4" w:space="0" w:color="auto"/>
            </w:tcBorders>
          </w:tcPr>
          <w:p w14:paraId="0D1B1BE1" w14:textId="77777777" w:rsidR="002A373F" w:rsidRPr="00DA5348" w:rsidRDefault="002A373F" w:rsidP="00DC56A8">
            <w:pPr>
              <w:pStyle w:val="NoSpacing"/>
              <w:tabs>
                <w:tab w:val="clear" w:pos="680"/>
                <w:tab w:val="clear" w:pos="907"/>
              </w:tabs>
              <w:spacing w:line="240" w:lineRule="atLeast"/>
              <w:ind w:right="170"/>
              <w:jc w:val="right"/>
              <w:rPr>
                <w:rFonts w:cs="Times New Roman"/>
                <w:sz w:val="22"/>
                <w:szCs w:val="22"/>
              </w:rPr>
            </w:pPr>
          </w:p>
        </w:tc>
        <w:tc>
          <w:tcPr>
            <w:tcW w:w="270" w:type="dxa"/>
          </w:tcPr>
          <w:p w14:paraId="64094048" w14:textId="77777777" w:rsidR="002A373F" w:rsidRPr="00DA5348" w:rsidRDefault="002A373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Borders>
              <w:top w:val="single" w:sz="4" w:space="0" w:color="auto"/>
            </w:tcBorders>
          </w:tcPr>
          <w:p w14:paraId="51F3F72D" w14:textId="77777777" w:rsidR="002A373F" w:rsidRPr="00515545" w:rsidRDefault="002A373F" w:rsidP="00DC56A8">
            <w:pPr>
              <w:pStyle w:val="NoSpacing"/>
              <w:tabs>
                <w:tab w:val="clear" w:pos="680"/>
                <w:tab w:val="clear" w:pos="907"/>
              </w:tabs>
              <w:spacing w:line="240" w:lineRule="atLeast"/>
              <w:ind w:right="170"/>
              <w:jc w:val="right"/>
              <w:rPr>
                <w:rFonts w:cs="Times New Roman"/>
                <w:sz w:val="22"/>
                <w:szCs w:val="22"/>
              </w:rPr>
            </w:pPr>
          </w:p>
        </w:tc>
        <w:tc>
          <w:tcPr>
            <w:tcW w:w="235" w:type="dxa"/>
          </w:tcPr>
          <w:p w14:paraId="175E5E34" w14:textId="77777777" w:rsidR="002A373F" w:rsidRPr="00515545" w:rsidRDefault="002A373F" w:rsidP="00DC56A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tcPr>
          <w:p w14:paraId="1A50B71A" w14:textId="77777777" w:rsidR="002A373F" w:rsidRPr="00515545" w:rsidRDefault="002A373F" w:rsidP="00DC56A8">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2A373F" w:rsidRPr="00515545" w14:paraId="0E171DD6" w14:textId="77777777" w:rsidTr="002A373F">
        <w:tc>
          <w:tcPr>
            <w:tcW w:w="3261" w:type="dxa"/>
          </w:tcPr>
          <w:p w14:paraId="31646958" w14:textId="77777777" w:rsidR="002A373F" w:rsidRPr="00515545" w:rsidRDefault="002A373F" w:rsidP="002A373F">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Hire-purchase contract receivables</w:t>
            </w:r>
          </w:p>
        </w:tc>
        <w:tc>
          <w:tcPr>
            <w:tcW w:w="270" w:type="dxa"/>
          </w:tcPr>
          <w:p w14:paraId="742A3420"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121EA3B1" w14:textId="257A50E8" w:rsidR="002A373F" w:rsidRPr="00DA5348" w:rsidRDefault="00C04572" w:rsidP="002A373F">
            <w:pPr>
              <w:pStyle w:val="NoSpacing"/>
              <w:tabs>
                <w:tab w:val="clear" w:pos="680"/>
                <w:tab w:val="clear" w:pos="907"/>
              </w:tabs>
              <w:spacing w:line="240" w:lineRule="atLeast"/>
              <w:ind w:right="170"/>
              <w:jc w:val="right"/>
              <w:rPr>
                <w:rFonts w:cs="Times New Roman"/>
                <w:sz w:val="22"/>
                <w:szCs w:val="22"/>
              </w:rPr>
            </w:pPr>
            <w:r w:rsidRPr="00C04572">
              <w:rPr>
                <w:rFonts w:cs="Times New Roman"/>
                <w:sz w:val="22"/>
                <w:szCs w:val="22"/>
              </w:rPr>
              <w:t>511.8</w:t>
            </w:r>
          </w:p>
        </w:tc>
        <w:tc>
          <w:tcPr>
            <w:tcW w:w="270" w:type="dxa"/>
          </w:tcPr>
          <w:p w14:paraId="3C7A7EB7" w14:textId="77777777"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425BFBE9" w14:textId="61F67F44" w:rsidR="002A373F" w:rsidRPr="00515545" w:rsidRDefault="002A373F" w:rsidP="002A373F">
            <w:pPr>
              <w:pStyle w:val="NoSpacing"/>
              <w:tabs>
                <w:tab w:val="clear" w:pos="680"/>
                <w:tab w:val="clear" w:pos="907"/>
              </w:tabs>
              <w:spacing w:line="240" w:lineRule="atLeast"/>
              <w:ind w:right="170"/>
              <w:jc w:val="right"/>
              <w:rPr>
                <w:rFonts w:cs="Times New Roman"/>
                <w:sz w:val="22"/>
                <w:szCs w:val="22"/>
              </w:rPr>
            </w:pPr>
            <w:r w:rsidRPr="00BA12B3">
              <w:rPr>
                <w:rFonts w:cs="Times New Roman"/>
                <w:sz w:val="22"/>
                <w:szCs w:val="22"/>
              </w:rPr>
              <w:t>407.8</w:t>
            </w:r>
          </w:p>
        </w:tc>
        <w:tc>
          <w:tcPr>
            <w:tcW w:w="235" w:type="dxa"/>
          </w:tcPr>
          <w:p w14:paraId="5DDBF3C8"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vMerge w:val="restart"/>
          </w:tcPr>
          <w:p w14:paraId="5A242D33" w14:textId="77777777" w:rsidR="002A373F" w:rsidRPr="00515545" w:rsidRDefault="002A373F" w:rsidP="002A373F">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 xml:space="preserve">Level </w:t>
            </w:r>
            <w:r w:rsidRPr="00515545">
              <w:rPr>
                <w:rFonts w:cs="Times New Roman" w:hint="cs"/>
                <w:sz w:val="22"/>
                <w:szCs w:val="22"/>
                <w:cs/>
              </w:rPr>
              <w:t>3</w:t>
            </w:r>
            <w:r w:rsidRPr="00515545">
              <w:rPr>
                <w:rFonts w:cs="Times New Roman"/>
                <w:sz w:val="22"/>
                <w:szCs w:val="22"/>
              </w:rPr>
              <w:t xml:space="preserve"> inputs</w:t>
            </w:r>
          </w:p>
          <w:p w14:paraId="38E6ECCC" w14:textId="77777777" w:rsidR="002A373F" w:rsidRPr="00515545" w:rsidRDefault="002A373F" w:rsidP="002A373F">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(discounted cash flows using market interest rates</w:t>
            </w:r>
            <w:r w:rsidRPr="00515545">
              <w:rPr>
                <w:rFonts w:cs="Cordia New" w:hint="cs"/>
                <w:sz w:val="22"/>
                <w:szCs w:val="22"/>
                <w:cs/>
              </w:rPr>
              <w:t xml:space="preserve"> </w:t>
            </w:r>
            <w:r>
              <w:rPr>
                <w:rFonts w:cs="Cordia New"/>
                <w:sz w:val="22"/>
                <w:szCs w:val="22"/>
              </w:rPr>
              <w:t>of</w:t>
            </w:r>
            <w:r w:rsidRPr="00515545">
              <w:rPr>
                <w:rFonts w:cs="Cordia New"/>
                <w:sz w:val="22"/>
                <w:szCs w:val="22"/>
              </w:rPr>
              <w:t xml:space="preserve"> the similar credits</w:t>
            </w:r>
            <w:r w:rsidRPr="00515545">
              <w:rPr>
                <w:rFonts w:cs="Times New Roman"/>
                <w:sz w:val="22"/>
                <w:szCs w:val="22"/>
              </w:rPr>
              <w:t>)</w:t>
            </w:r>
          </w:p>
        </w:tc>
      </w:tr>
      <w:tr w:rsidR="002A373F" w:rsidRPr="00515545" w14:paraId="4BCDBD8B" w14:textId="77777777" w:rsidTr="002A373F">
        <w:tc>
          <w:tcPr>
            <w:tcW w:w="3261" w:type="dxa"/>
          </w:tcPr>
          <w:p w14:paraId="27E05869" w14:textId="77777777" w:rsidR="002A373F" w:rsidRPr="00AA1145" w:rsidRDefault="002A373F" w:rsidP="002A373F">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Loans to other parties</w:t>
            </w:r>
          </w:p>
        </w:tc>
        <w:tc>
          <w:tcPr>
            <w:tcW w:w="270" w:type="dxa"/>
          </w:tcPr>
          <w:p w14:paraId="64AC7A6D"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47E18FF9" w14:textId="4B0A2ED7" w:rsidR="002A373F" w:rsidRPr="00DA5348" w:rsidRDefault="00C04572" w:rsidP="00C04572">
            <w:pPr>
              <w:pStyle w:val="NoSpacing"/>
              <w:tabs>
                <w:tab w:val="clear" w:pos="680"/>
                <w:tab w:val="clear" w:pos="907"/>
              </w:tabs>
              <w:spacing w:line="240" w:lineRule="atLeast"/>
              <w:ind w:right="170"/>
              <w:jc w:val="right"/>
              <w:rPr>
                <w:rFonts w:cs="Times New Roman"/>
                <w:sz w:val="22"/>
                <w:szCs w:val="22"/>
              </w:rPr>
            </w:pPr>
            <w:r w:rsidRPr="00C04572">
              <w:rPr>
                <w:rFonts w:cs="Times New Roman"/>
                <w:sz w:val="22"/>
                <w:szCs w:val="22"/>
              </w:rPr>
              <w:t>17.7</w:t>
            </w:r>
          </w:p>
        </w:tc>
        <w:tc>
          <w:tcPr>
            <w:tcW w:w="270" w:type="dxa"/>
          </w:tcPr>
          <w:p w14:paraId="335D1E45" w14:textId="77777777"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165F1C9A" w14:textId="077985F4" w:rsidR="002A373F" w:rsidRDefault="002A373F" w:rsidP="002A373F">
            <w:pPr>
              <w:pStyle w:val="NoSpacing"/>
              <w:tabs>
                <w:tab w:val="clear" w:pos="680"/>
                <w:tab w:val="clear" w:pos="907"/>
              </w:tabs>
              <w:spacing w:line="240" w:lineRule="atLeast"/>
              <w:ind w:right="170"/>
              <w:jc w:val="right"/>
              <w:rPr>
                <w:rFonts w:cs="Times New Roman"/>
                <w:sz w:val="22"/>
                <w:szCs w:val="22"/>
              </w:rPr>
            </w:pPr>
            <w:r w:rsidRPr="00332A3F">
              <w:rPr>
                <w:rFonts w:cs="Times New Roman"/>
                <w:sz w:val="22"/>
                <w:szCs w:val="22"/>
              </w:rPr>
              <w:t>16.7</w:t>
            </w:r>
          </w:p>
        </w:tc>
        <w:tc>
          <w:tcPr>
            <w:tcW w:w="235" w:type="dxa"/>
          </w:tcPr>
          <w:p w14:paraId="59D90A20"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vMerge/>
          </w:tcPr>
          <w:p w14:paraId="766640B8" w14:textId="77777777" w:rsidR="002A373F" w:rsidRPr="00515545" w:rsidRDefault="002A373F" w:rsidP="002A373F">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2A373F" w:rsidRPr="00515545" w14:paraId="35DB68E3" w14:textId="77777777" w:rsidTr="002A373F">
        <w:tc>
          <w:tcPr>
            <w:tcW w:w="3261" w:type="dxa"/>
          </w:tcPr>
          <w:p w14:paraId="2EED4A26" w14:textId="77777777" w:rsidR="002A373F" w:rsidRPr="00515545" w:rsidRDefault="002A373F" w:rsidP="002A373F">
            <w:pPr>
              <w:pStyle w:val="NoSpacing"/>
              <w:widowControl w:val="0"/>
              <w:overflowPunct w:val="0"/>
              <w:autoSpaceDE w:val="0"/>
              <w:autoSpaceDN w:val="0"/>
              <w:adjustRightInd w:val="0"/>
              <w:ind w:left="-110" w:right="-68"/>
              <w:textAlignment w:val="baseline"/>
              <w:rPr>
                <w:rFonts w:cs="Times New Roman"/>
                <w:sz w:val="22"/>
                <w:szCs w:val="22"/>
              </w:rPr>
            </w:pPr>
          </w:p>
        </w:tc>
        <w:tc>
          <w:tcPr>
            <w:tcW w:w="270" w:type="dxa"/>
          </w:tcPr>
          <w:p w14:paraId="604266AC"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6E69D0A3" w14:textId="77777777" w:rsidR="002A373F" w:rsidRPr="00DA5348" w:rsidRDefault="002A373F" w:rsidP="002A373F">
            <w:pPr>
              <w:pStyle w:val="NoSpacing"/>
              <w:tabs>
                <w:tab w:val="clear" w:pos="680"/>
                <w:tab w:val="clear" w:pos="907"/>
              </w:tabs>
              <w:spacing w:line="240" w:lineRule="atLeast"/>
              <w:ind w:right="170"/>
              <w:jc w:val="right"/>
              <w:rPr>
                <w:rFonts w:cs="Times New Roman"/>
                <w:sz w:val="22"/>
                <w:szCs w:val="22"/>
              </w:rPr>
            </w:pPr>
          </w:p>
        </w:tc>
        <w:tc>
          <w:tcPr>
            <w:tcW w:w="270" w:type="dxa"/>
          </w:tcPr>
          <w:p w14:paraId="6C75FC97" w14:textId="77777777"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056824F8" w14:textId="77777777" w:rsidR="002A373F" w:rsidRPr="00515545" w:rsidRDefault="002A373F" w:rsidP="002A373F">
            <w:pPr>
              <w:pStyle w:val="NoSpacing"/>
              <w:tabs>
                <w:tab w:val="clear" w:pos="680"/>
                <w:tab w:val="clear" w:pos="907"/>
              </w:tabs>
              <w:spacing w:line="240" w:lineRule="atLeast"/>
              <w:ind w:right="170"/>
              <w:jc w:val="right"/>
              <w:rPr>
                <w:rFonts w:cs="Times New Roman"/>
                <w:sz w:val="22"/>
                <w:szCs w:val="22"/>
              </w:rPr>
            </w:pPr>
          </w:p>
        </w:tc>
        <w:tc>
          <w:tcPr>
            <w:tcW w:w="235" w:type="dxa"/>
          </w:tcPr>
          <w:p w14:paraId="075EF82B"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vMerge/>
          </w:tcPr>
          <w:p w14:paraId="61633454"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2A373F" w:rsidRPr="00515545" w14:paraId="48388E42" w14:textId="77777777" w:rsidTr="002A373F">
        <w:tc>
          <w:tcPr>
            <w:tcW w:w="3261" w:type="dxa"/>
          </w:tcPr>
          <w:p w14:paraId="3D53954C" w14:textId="77777777" w:rsidR="002A373F" w:rsidRPr="00515545" w:rsidRDefault="002A373F" w:rsidP="002A373F">
            <w:pPr>
              <w:pStyle w:val="NoSpacing"/>
              <w:widowControl w:val="0"/>
              <w:overflowPunct w:val="0"/>
              <w:autoSpaceDE w:val="0"/>
              <w:autoSpaceDN w:val="0"/>
              <w:adjustRightInd w:val="0"/>
              <w:ind w:left="-110" w:right="-68"/>
              <w:textAlignment w:val="baseline"/>
              <w:rPr>
                <w:rFonts w:cs="Cordia New"/>
                <w:sz w:val="22"/>
                <w:szCs w:val="22"/>
                <w:highlight w:val="yellow"/>
              </w:rPr>
            </w:pPr>
          </w:p>
        </w:tc>
        <w:tc>
          <w:tcPr>
            <w:tcW w:w="270" w:type="dxa"/>
          </w:tcPr>
          <w:p w14:paraId="4A934D5D"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100BD0F0" w14:textId="77777777" w:rsidR="002A373F" w:rsidRPr="00DA5348" w:rsidRDefault="002A373F" w:rsidP="002A373F">
            <w:pPr>
              <w:pStyle w:val="NoSpacing"/>
              <w:tabs>
                <w:tab w:val="clear" w:pos="680"/>
                <w:tab w:val="clear" w:pos="907"/>
              </w:tabs>
              <w:spacing w:line="240" w:lineRule="atLeast"/>
              <w:ind w:right="170"/>
              <w:jc w:val="right"/>
              <w:rPr>
                <w:rFonts w:cs="Times New Roman"/>
                <w:sz w:val="22"/>
                <w:szCs w:val="22"/>
              </w:rPr>
            </w:pPr>
          </w:p>
        </w:tc>
        <w:tc>
          <w:tcPr>
            <w:tcW w:w="270" w:type="dxa"/>
          </w:tcPr>
          <w:p w14:paraId="305B4D19" w14:textId="77777777" w:rsidR="002A373F" w:rsidRPr="00DA5348"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715" w:type="dxa"/>
          </w:tcPr>
          <w:p w14:paraId="39A97D9E" w14:textId="77777777" w:rsidR="002A373F" w:rsidRPr="00515545" w:rsidRDefault="002A373F" w:rsidP="002A373F">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3644DF74"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vMerge/>
          </w:tcPr>
          <w:p w14:paraId="0B3D42CE"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2A373F" w:rsidRPr="00515545" w14:paraId="013DD97C" w14:textId="77777777" w:rsidTr="002A373F">
        <w:tc>
          <w:tcPr>
            <w:tcW w:w="3261" w:type="dxa"/>
          </w:tcPr>
          <w:p w14:paraId="3CB6675F" w14:textId="77777777" w:rsidR="002A373F" w:rsidRPr="00515545" w:rsidRDefault="002A373F" w:rsidP="002A373F">
            <w:pPr>
              <w:pStyle w:val="NoSpacing"/>
              <w:widowControl w:val="0"/>
              <w:overflowPunct w:val="0"/>
              <w:autoSpaceDE w:val="0"/>
              <w:autoSpaceDN w:val="0"/>
              <w:adjustRightInd w:val="0"/>
              <w:ind w:left="-110" w:right="-68"/>
              <w:textAlignment w:val="baseline"/>
              <w:rPr>
                <w:rFonts w:cs="Times New Roman"/>
                <w:sz w:val="22"/>
                <w:szCs w:val="22"/>
                <w:highlight w:val="yellow"/>
              </w:rPr>
            </w:pPr>
            <w:r>
              <w:rPr>
                <w:rFonts w:cs="Times New Roman"/>
                <w:sz w:val="22"/>
                <w:szCs w:val="22"/>
              </w:rPr>
              <w:t xml:space="preserve">Investments in debt securities </w:t>
            </w:r>
          </w:p>
        </w:tc>
        <w:tc>
          <w:tcPr>
            <w:tcW w:w="270" w:type="dxa"/>
          </w:tcPr>
          <w:p w14:paraId="3CA888D8"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28969E70" w14:textId="77777777" w:rsidR="002A373F" w:rsidRPr="00515545" w:rsidRDefault="002A373F" w:rsidP="002A373F">
            <w:pPr>
              <w:pStyle w:val="NoSpacing"/>
              <w:tabs>
                <w:tab w:val="clear" w:pos="680"/>
                <w:tab w:val="clear" w:pos="907"/>
              </w:tabs>
              <w:spacing w:line="240" w:lineRule="atLeast"/>
              <w:ind w:right="170"/>
              <w:jc w:val="right"/>
              <w:rPr>
                <w:rFonts w:cs="Times New Roman"/>
                <w:sz w:val="22"/>
                <w:szCs w:val="22"/>
                <w:highlight w:val="yellow"/>
              </w:rPr>
            </w:pPr>
          </w:p>
        </w:tc>
        <w:tc>
          <w:tcPr>
            <w:tcW w:w="270" w:type="dxa"/>
          </w:tcPr>
          <w:p w14:paraId="3548EB9B"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715" w:type="dxa"/>
          </w:tcPr>
          <w:p w14:paraId="498366A2" w14:textId="77777777" w:rsidR="002A373F" w:rsidRPr="00515545" w:rsidRDefault="002A373F" w:rsidP="002A373F">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51054013"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tcPr>
          <w:p w14:paraId="5177EFF8"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2A373F" w:rsidRPr="00515545" w14:paraId="156CBB07" w14:textId="77777777" w:rsidTr="002A373F">
        <w:tc>
          <w:tcPr>
            <w:tcW w:w="3261" w:type="dxa"/>
          </w:tcPr>
          <w:p w14:paraId="3CCD1C19" w14:textId="77777777" w:rsidR="002A373F" w:rsidRPr="00515545" w:rsidRDefault="002A373F" w:rsidP="002A373F">
            <w:pPr>
              <w:pStyle w:val="NoSpacing"/>
              <w:widowControl w:val="0"/>
              <w:numPr>
                <w:ilvl w:val="0"/>
                <w:numId w:val="19"/>
              </w:numPr>
              <w:tabs>
                <w:tab w:val="clear" w:pos="454"/>
                <w:tab w:val="left" w:pos="284"/>
              </w:tabs>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 xml:space="preserve">   - debenture</w:t>
            </w:r>
            <w:r>
              <w:rPr>
                <w:rFonts w:cs="Times New Roman"/>
                <w:sz w:val="22"/>
                <w:szCs w:val="22"/>
              </w:rPr>
              <w:t>s</w:t>
            </w:r>
          </w:p>
        </w:tc>
        <w:tc>
          <w:tcPr>
            <w:tcW w:w="270" w:type="dxa"/>
          </w:tcPr>
          <w:p w14:paraId="23BBD1D0"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776CD8A0" w14:textId="282EF139" w:rsidR="002A373F" w:rsidRPr="00100529" w:rsidRDefault="009212E0" w:rsidP="002A373F">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935.9</w:t>
            </w:r>
          </w:p>
        </w:tc>
        <w:tc>
          <w:tcPr>
            <w:tcW w:w="270" w:type="dxa"/>
          </w:tcPr>
          <w:p w14:paraId="25BF5794"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715" w:type="dxa"/>
          </w:tcPr>
          <w:p w14:paraId="388FA082" w14:textId="1CE5CEDB" w:rsidR="002A373F" w:rsidRPr="00EE0A4C" w:rsidRDefault="002A373F" w:rsidP="002A373F">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925.6</w:t>
            </w:r>
          </w:p>
        </w:tc>
        <w:tc>
          <w:tcPr>
            <w:tcW w:w="235" w:type="dxa"/>
          </w:tcPr>
          <w:p w14:paraId="790D6999"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tcPr>
          <w:p w14:paraId="129912A3" w14:textId="77777777" w:rsidR="002A373F" w:rsidRPr="00515545" w:rsidRDefault="002A373F"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r w:rsidRPr="00515545">
              <w:rPr>
                <w:rFonts w:cs="Times New Roman"/>
                <w:sz w:val="22"/>
                <w:szCs w:val="22"/>
              </w:rPr>
              <w:t>Level 2 inputs</w:t>
            </w:r>
          </w:p>
        </w:tc>
      </w:tr>
      <w:tr w:rsidR="00303A19" w:rsidRPr="00515545" w14:paraId="6098DCAF" w14:textId="77777777" w:rsidTr="002A373F">
        <w:tc>
          <w:tcPr>
            <w:tcW w:w="3261" w:type="dxa"/>
          </w:tcPr>
          <w:p w14:paraId="7DCE517F" w14:textId="77777777" w:rsidR="00303A19" w:rsidRPr="00AA1145" w:rsidRDefault="00303A19" w:rsidP="002A373F">
            <w:pPr>
              <w:pStyle w:val="NoSpacing"/>
              <w:widowControl w:val="0"/>
              <w:numPr>
                <w:ilvl w:val="0"/>
                <w:numId w:val="19"/>
              </w:numPr>
              <w:tabs>
                <w:tab w:val="clear" w:pos="454"/>
                <w:tab w:val="left" w:pos="284"/>
              </w:tabs>
              <w:overflowPunct w:val="0"/>
              <w:autoSpaceDE w:val="0"/>
              <w:autoSpaceDN w:val="0"/>
              <w:adjustRightInd w:val="0"/>
              <w:ind w:left="-110" w:right="-68"/>
              <w:textAlignment w:val="baseline"/>
              <w:rPr>
                <w:rFonts w:cs="Times New Roman"/>
                <w:sz w:val="22"/>
                <w:szCs w:val="22"/>
              </w:rPr>
            </w:pPr>
          </w:p>
        </w:tc>
        <w:tc>
          <w:tcPr>
            <w:tcW w:w="270" w:type="dxa"/>
          </w:tcPr>
          <w:p w14:paraId="6F197DF4" w14:textId="77777777" w:rsidR="00303A19" w:rsidRPr="00515545" w:rsidRDefault="00303A19"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572" w:type="dxa"/>
          </w:tcPr>
          <w:p w14:paraId="4001ED8E" w14:textId="77777777" w:rsidR="00303A19" w:rsidRDefault="00303A19" w:rsidP="002A373F">
            <w:pPr>
              <w:pStyle w:val="NoSpacing"/>
              <w:tabs>
                <w:tab w:val="clear" w:pos="680"/>
                <w:tab w:val="clear" w:pos="907"/>
              </w:tabs>
              <w:spacing w:line="240" w:lineRule="atLeast"/>
              <w:ind w:right="170"/>
              <w:jc w:val="right"/>
              <w:rPr>
                <w:rFonts w:cs="Times New Roman"/>
                <w:sz w:val="22"/>
                <w:szCs w:val="22"/>
              </w:rPr>
            </w:pPr>
          </w:p>
        </w:tc>
        <w:tc>
          <w:tcPr>
            <w:tcW w:w="270" w:type="dxa"/>
          </w:tcPr>
          <w:p w14:paraId="25033A6D" w14:textId="77777777" w:rsidR="00303A19" w:rsidRPr="00515545" w:rsidRDefault="00303A19"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715" w:type="dxa"/>
          </w:tcPr>
          <w:p w14:paraId="07E53946" w14:textId="77777777" w:rsidR="00303A19" w:rsidRDefault="00303A19" w:rsidP="002A373F">
            <w:pPr>
              <w:pStyle w:val="NoSpacing"/>
              <w:tabs>
                <w:tab w:val="clear" w:pos="680"/>
                <w:tab w:val="clear" w:pos="907"/>
              </w:tabs>
              <w:spacing w:line="240" w:lineRule="atLeast"/>
              <w:ind w:right="170"/>
              <w:jc w:val="right"/>
              <w:rPr>
                <w:rFonts w:cs="Times New Roman"/>
                <w:sz w:val="22"/>
                <w:szCs w:val="22"/>
              </w:rPr>
            </w:pPr>
          </w:p>
        </w:tc>
        <w:tc>
          <w:tcPr>
            <w:tcW w:w="235" w:type="dxa"/>
          </w:tcPr>
          <w:p w14:paraId="7FD2E574" w14:textId="77777777" w:rsidR="00303A19" w:rsidRPr="00515545" w:rsidRDefault="00303A19"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457" w:type="dxa"/>
          </w:tcPr>
          <w:p w14:paraId="58B987BA" w14:textId="77777777" w:rsidR="00303A19" w:rsidRPr="00515545" w:rsidRDefault="00303A19" w:rsidP="002A373F">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bl>
    <w:p w14:paraId="3849AEC7" w14:textId="025DE286" w:rsidR="003D0FF2" w:rsidRPr="00515545" w:rsidRDefault="003D0FF2" w:rsidP="003D0FF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COMMITMENTS ON LONG-TERM SERVICE AGREEMENTS</w:t>
      </w:r>
    </w:p>
    <w:p w14:paraId="7DC2D2D8" w14:textId="77777777" w:rsidR="003D0FF2" w:rsidRPr="00515545" w:rsidRDefault="003D0FF2" w:rsidP="003D0FF2">
      <w:pPr>
        <w:pStyle w:val="a3"/>
        <w:widowControl/>
        <w:tabs>
          <w:tab w:val="num" w:pos="709"/>
        </w:tabs>
        <w:spacing w:line="240" w:lineRule="atLeast"/>
        <w:ind w:right="-45"/>
        <w:jc w:val="thaiDistribute"/>
        <w:rPr>
          <w:rFonts w:hAnsi="Times New Roman" w:cs="Times New Roman"/>
          <w:b w:val="0"/>
          <w:bCs w:val="0"/>
          <w:sz w:val="22"/>
          <w:szCs w:val="22"/>
        </w:rPr>
      </w:pPr>
    </w:p>
    <w:p w14:paraId="361F9E68" w14:textId="2F8CAF42" w:rsidR="003D0FF2" w:rsidRPr="00515545" w:rsidRDefault="003D0FF2" w:rsidP="003D0FF2">
      <w:pPr>
        <w:tabs>
          <w:tab w:val="left" w:pos="540"/>
        </w:tabs>
        <w:jc w:val="both"/>
        <w:rPr>
          <w:rFonts w:cs="Times New Roman"/>
          <w:sz w:val="22"/>
          <w:szCs w:val="22"/>
        </w:rPr>
      </w:pPr>
      <w:r w:rsidRPr="00515545">
        <w:rPr>
          <w:rFonts w:cs="Times New Roman"/>
          <w:sz w:val="22"/>
          <w:szCs w:val="22"/>
        </w:rPr>
        <w:t xml:space="preserve">As at </w:t>
      </w:r>
      <w:r w:rsidR="00772A94">
        <w:rPr>
          <w:sz w:val="22"/>
          <w:szCs w:val="22"/>
        </w:rPr>
        <w:t>March 31</w:t>
      </w:r>
      <w:r w:rsidR="00580D20" w:rsidRPr="00515545">
        <w:rPr>
          <w:sz w:val="22"/>
          <w:szCs w:val="22"/>
        </w:rPr>
        <w:t>,</w:t>
      </w:r>
      <w:r w:rsidRPr="00515545">
        <w:rPr>
          <w:rFonts w:cs="Times New Roman"/>
          <w:sz w:val="22"/>
          <w:szCs w:val="22"/>
        </w:rPr>
        <w:t xml:space="preserve"> </w:t>
      </w:r>
      <w:r w:rsidR="00772A94">
        <w:rPr>
          <w:rFonts w:cs="Times New Roman"/>
          <w:sz w:val="22"/>
          <w:szCs w:val="22"/>
        </w:rPr>
        <w:t>202</w:t>
      </w:r>
      <w:r w:rsidR="002A373F">
        <w:rPr>
          <w:rFonts w:cstheme="minorBidi"/>
          <w:sz w:val="22"/>
          <w:szCs w:val="22"/>
        </w:rPr>
        <w:t>6</w:t>
      </w:r>
      <w:r w:rsidRPr="00515545">
        <w:rPr>
          <w:rFonts w:cs="Times New Roman"/>
          <w:sz w:val="22"/>
          <w:szCs w:val="22"/>
        </w:rPr>
        <w:t>, the Group had commitments on service agreements in connection with the building</w:t>
      </w:r>
      <w:r w:rsidRPr="00515545">
        <w:rPr>
          <w:rFonts w:cs="Times New Roman" w:hint="cs"/>
          <w:sz w:val="22"/>
          <w:szCs w:val="22"/>
          <w:cs/>
        </w:rPr>
        <w:t xml:space="preserve"> </w:t>
      </w:r>
      <w:r w:rsidRPr="00515545">
        <w:rPr>
          <w:rFonts w:cs="Times New Roman"/>
          <w:sz w:val="22"/>
          <w:szCs w:val="22"/>
        </w:rPr>
        <w:t>space lease agreements for office premises and branches whereby the related service fees are committed to pay as follows:</w:t>
      </w:r>
    </w:p>
    <w:p w14:paraId="760CD205" w14:textId="77777777" w:rsidR="003D0FF2" w:rsidRPr="00515545" w:rsidRDefault="003D0FF2" w:rsidP="003D0FF2">
      <w:pPr>
        <w:pStyle w:val="a3"/>
        <w:widowControl/>
        <w:tabs>
          <w:tab w:val="num" w:pos="709"/>
        </w:tabs>
        <w:spacing w:line="240" w:lineRule="atLeast"/>
        <w:ind w:right="-45"/>
        <w:jc w:val="thaiDistribute"/>
        <w:rPr>
          <w:rFonts w:hAnsi="Times New Roman" w:cs="Times New Roman"/>
          <w:b w:val="0"/>
          <w:bCs w:val="0"/>
          <w:sz w:val="22"/>
          <w:szCs w:val="22"/>
          <w:highlight w:val="yellow"/>
        </w:rPr>
      </w:pPr>
    </w:p>
    <w:tbl>
      <w:tblPr>
        <w:tblW w:w="9181" w:type="dxa"/>
        <w:tblLook w:val="04A0" w:firstRow="1" w:lastRow="0" w:firstColumn="1" w:lastColumn="0" w:noHBand="0" w:noVBand="1"/>
      </w:tblPr>
      <w:tblGrid>
        <w:gridCol w:w="7338"/>
        <w:gridCol w:w="1843"/>
      </w:tblGrid>
      <w:tr w:rsidR="00817EA1" w:rsidRPr="00515545" w14:paraId="131555B8" w14:textId="77777777" w:rsidTr="002C5486">
        <w:tc>
          <w:tcPr>
            <w:tcW w:w="7338" w:type="dxa"/>
            <w:vAlign w:val="bottom"/>
          </w:tcPr>
          <w:p w14:paraId="64E20CA4" w14:textId="77777777" w:rsidR="00817EA1" w:rsidRPr="00515545" w:rsidRDefault="00817EA1" w:rsidP="008C5BB4">
            <w:pPr>
              <w:pStyle w:val="BodyText2"/>
              <w:widowControl w:val="0"/>
              <w:overflowPunct w:val="0"/>
              <w:autoSpaceDE w:val="0"/>
              <w:autoSpaceDN w:val="0"/>
              <w:adjustRightInd w:val="0"/>
              <w:textAlignment w:val="baseline"/>
              <w:rPr>
                <w:rFonts w:cs="Times New Roman"/>
                <w:sz w:val="22"/>
                <w:szCs w:val="22"/>
                <w:highlight w:val="yellow"/>
                <w:lang w:val="en-US" w:eastAsia="en-US"/>
              </w:rPr>
            </w:pPr>
          </w:p>
        </w:tc>
        <w:tc>
          <w:tcPr>
            <w:tcW w:w="1843" w:type="dxa"/>
            <w:tcBorders>
              <w:bottom w:val="single" w:sz="4" w:space="0" w:color="auto"/>
            </w:tcBorders>
            <w:vAlign w:val="bottom"/>
          </w:tcPr>
          <w:p w14:paraId="4F0BCF1C" w14:textId="51184309" w:rsidR="00817EA1" w:rsidRPr="00515545" w:rsidRDefault="00817EA1" w:rsidP="008C5BB4">
            <w:pPr>
              <w:pStyle w:val="BodyText2"/>
              <w:widowControl w:val="0"/>
              <w:overflowPunct w:val="0"/>
              <w:autoSpaceDE w:val="0"/>
              <w:autoSpaceDN w:val="0"/>
              <w:adjustRightInd w:val="0"/>
              <w:ind w:left="-108" w:right="-111" w:firstLine="7"/>
              <w:jc w:val="center"/>
              <w:textAlignment w:val="baseline"/>
              <w:rPr>
                <w:rFonts w:cs="Times New Roman"/>
                <w:sz w:val="22"/>
                <w:szCs w:val="22"/>
                <w:lang w:val="en-US"/>
              </w:rPr>
            </w:pPr>
            <w:r w:rsidRPr="00515545">
              <w:rPr>
                <w:rFonts w:cs="Times New Roman"/>
                <w:sz w:val="22"/>
                <w:szCs w:val="22"/>
                <w:lang w:val="en-US"/>
              </w:rPr>
              <w:t xml:space="preserve">In </w:t>
            </w:r>
            <w:r w:rsidR="00D42F6B">
              <w:rPr>
                <w:rFonts w:cs="Times New Roman"/>
                <w:sz w:val="22"/>
                <w:szCs w:val="22"/>
                <w:lang w:val="en-US"/>
              </w:rPr>
              <w:t>Thousand</w:t>
            </w:r>
            <w:r w:rsidRPr="00515545">
              <w:rPr>
                <w:rFonts w:cs="Times New Roman"/>
                <w:sz w:val="22"/>
                <w:szCs w:val="22"/>
                <w:lang w:val="en-US"/>
              </w:rPr>
              <w:t xml:space="preserve"> Baht</w:t>
            </w:r>
          </w:p>
        </w:tc>
      </w:tr>
      <w:tr w:rsidR="003D0FF2" w:rsidRPr="00515545" w14:paraId="6A60AF6E" w14:textId="77777777" w:rsidTr="002C5486">
        <w:tc>
          <w:tcPr>
            <w:tcW w:w="7338" w:type="dxa"/>
            <w:vAlign w:val="bottom"/>
          </w:tcPr>
          <w:p w14:paraId="34862094" w14:textId="77777777" w:rsidR="003D0FF2" w:rsidRPr="00515545" w:rsidRDefault="003D0FF2" w:rsidP="008C5BB4">
            <w:pPr>
              <w:pStyle w:val="BodyText2"/>
              <w:widowControl w:val="0"/>
              <w:overflowPunct w:val="0"/>
              <w:autoSpaceDE w:val="0"/>
              <w:autoSpaceDN w:val="0"/>
              <w:adjustRightInd w:val="0"/>
              <w:textAlignment w:val="baseline"/>
              <w:rPr>
                <w:rFonts w:cs="Times New Roman"/>
                <w:sz w:val="22"/>
                <w:szCs w:val="22"/>
                <w:lang w:val="en-US" w:eastAsia="en-US"/>
              </w:rPr>
            </w:pPr>
          </w:p>
        </w:tc>
        <w:tc>
          <w:tcPr>
            <w:tcW w:w="1843" w:type="dxa"/>
            <w:tcBorders>
              <w:bottom w:val="single" w:sz="4" w:space="0" w:color="auto"/>
            </w:tcBorders>
            <w:vAlign w:val="bottom"/>
          </w:tcPr>
          <w:p w14:paraId="189C921A" w14:textId="77777777" w:rsidR="003D0FF2" w:rsidRPr="00515545" w:rsidRDefault="003D0FF2" w:rsidP="008C5BB4">
            <w:pPr>
              <w:pStyle w:val="BodyText2"/>
              <w:widowControl w:val="0"/>
              <w:overflowPunct w:val="0"/>
              <w:autoSpaceDE w:val="0"/>
              <w:autoSpaceDN w:val="0"/>
              <w:adjustRightInd w:val="0"/>
              <w:ind w:left="-108" w:right="-111" w:firstLine="7"/>
              <w:jc w:val="center"/>
              <w:textAlignment w:val="baseline"/>
              <w:rPr>
                <w:rFonts w:cs="Times New Roman"/>
                <w:sz w:val="22"/>
                <w:szCs w:val="22"/>
                <w:lang w:val="en-US"/>
              </w:rPr>
            </w:pPr>
            <w:r w:rsidRPr="00515545">
              <w:rPr>
                <w:rFonts w:cs="Times New Roman"/>
                <w:sz w:val="22"/>
                <w:szCs w:val="22"/>
                <w:lang w:val="en-US"/>
              </w:rPr>
              <w:t>Consolidated</w:t>
            </w:r>
            <w:r w:rsidR="002C5486" w:rsidRPr="00515545">
              <w:rPr>
                <w:rFonts w:cs="Times New Roman"/>
                <w:sz w:val="22"/>
                <w:szCs w:val="22"/>
                <w:lang w:val="en-US"/>
              </w:rPr>
              <w:t xml:space="preserve"> financial statements/ </w:t>
            </w:r>
          </w:p>
          <w:p w14:paraId="499DBC19" w14:textId="77777777" w:rsidR="002C5486" w:rsidRPr="00515545" w:rsidRDefault="00F96851" w:rsidP="0014290D">
            <w:pPr>
              <w:pStyle w:val="BodyText2"/>
              <w:widowControl w:val="0"/>
              <w:overflowPunct w:val="0"/>
              <w:autoSpaceDE w:val="0"/>
              <w:autoSpaceDN w:val="0"/>
              <w:adjustRightInd w:val="0"/>
              <w:ind w:left="-108" w:right="-111"/>
              <w:jc w:val="center"/>
              <w:textAlignment w:val="baseline"/>
              <w:rPr>
                <w:rFonts w:cs="Times New Roman"/>
                <w:sz w:val="22"/>
                <w:szCs w:val="22"/>
                <w:lang w:val="en-US"/>
              </w:rPr>
            </w:pPr>
            <w:r w:rsidRPr="00515545">
              <w:rPr>
                <w:rFonts w:cs="Times New Roman"/>
                <w:sz w:val="22"/>
                <w:szCs w:val="22"/>
                <w:lang w:val="en-US"/>
              </w:rPr>
              <w:t>Separate</w:t>
            </w:r>
            <w:r w:rsidR="00D94FF9" w:rsidRPr="00515545">
              <w:rPr>
                <w:rFonts w:cs="Times New Roman"/>
                <w:sz w:val="22"/>
                <w:szCs w:val="22"/>
                <w:lang w:val="en-US"/>
              </w:rPr>
              <w:t xml:space="preserve"> </w:t>
            </w:r>
          </w:p>
          <w:p w14:paraId="4345DDF4" w14:textId="77777777" w:rsidR="003D0FF2" w:rsidRPr="00515545" w:rsidRDefault="00D94FF9" w:rsidP="00817EA1">
            <w:pPr>
              <w:pStyle w:val="BodyText2"/>
              <w:widowControl w:val="0"/>
              <w:overflowPunct w:val="0"/>
              <w:autoSpaceDE w:val="0"/>
              <w:autoSpaceDN w:val="0"/>
              <w:adjustRightInd w:val="0"/>
              <w:ind w:left="-108" w:right="-111"/>
              <w:jc w:val="center"/>
              <w:textAlignment w:val="baseline"/>
              <w:rPr>
                <w:rFonts w:cs="Cordia New"/>
                <w:sz w:val="22"/>
                <w:szCs w:val="22"/>
                <w:lang w:val="en-US"/>
              </w:rPr>
            </w:pPr>
            <w:r w:rsidRPr="00515545">
              <w:rPr>
                <w:rFonts w:cs="Times New Roman"/>
                <w:sz w:val="22"/>
                <w:szCs w:val="22"/>
                <w:lang w:val="en-US"/>
              </w:rPr>
              <w:t>financial statements</w:t>
            </w:r>
          </w:p>
        </w:tc>
      </w:tr>
      <w:tr w:rsidR="002C5486" w:rsidRPr="00515545" w14:paraId="7690EA0D" w14:textId="77777777" w:rsidTr="002C5486">
        <w:tc>
          <w:tcPr>
            <w:tcW w:w="7338" w:type="dxa"/>
            <w:vAlign w:val="bottom"/>
          </w:tcPr>
          <w:p w14:paraId="1A370E57" w14:textId="77777777" w:rsidR="002C5486" w:rsidRPr="00515545" w:rsidRDefault="002C5486" w:rsidP="00D35838">
            <w:pPr>
              <w:pStyle w:val="NoSpacing"/>
              <w:widowControl w:val="0"/>
              <w:overflowPunct w:val="0"/>
              <w:autoSpaceDE w:val="0"/>
              <w:autoSpaceDN w:val="0"/>
              <w:adjustRightInd w:val="0"/>
              <w:spacing w:line="180" w:lineRule="atLeast"/>
              <w:ind w:right="-68"/>
              <w:textAlignment w:val="baseline"/>
              <w:rPr>
                <w:rFonts w:cs="Times New Roman"/>
                <w:sz w:val="22"/>
                <w:szCs w:val="22"/>
              </w:rPr>
            </w:pPr>
          </w:p>
        </w:tc>
        <w:tc>
          <w:tcPr>
            <w:tcW w:w="1843" w:type="dxa"/>
            <w:vAlign w:val="bottom"/>
          </w:tcPr>
          <w:p w14:paraId="4D2DF15A" w14:textId="77777777" w:rsidR="002C5486" w:rsidRPr="00515545" w:rsidRDefault="002C5486" w:rsidP="00D35838">
            <w:pPr>
              <w:pStyle w:val="NoSpacing"/>
              <w:widowControl w:val="0"/>
              <w:overflowPunct w:val="0"/>
              <w:autoSpaceDE w:val="0"/>
              <w:autoSpaceDN w:val="0"/>
              <w:adjustRightInd w:val="0"/>
              <w:spacing w:line="180" w:lineRule="atLeast"/>
              <w:ind w:right="-68"/>
              <w:textAlignment w:val="baseline"/>
              <w:rPr>
                <w:rFonts w:cs="Times New Roman"/>
                <w:sz w:val="22"/>
                <w:szCs w:val="22"/>
                <w:highlight w:val="yellow"/>
              </w:rPr>
            </w:pPr>
          </w:p>
        </w:tc>
      </w:tr>
      <w:tr w:rsidR="00555CB2" w:rsidRPr="00515545" w14:paraId="6DA1D6C9" w14:textId="77777777" w:rsidTr="006F0EDD">
        <w:tc>
          <w:tcPr>
            <w:tcW w:w="7338" w:type="dxa"/>
            <w:vAlign w:val="bottom"/>
          </w:tcPr>
          <w:p w14:paraId="306FE531" w14:textId="3B392743" w:rsidR="00555CB2" w:rsidRPr="00515545" w:rsidRDefault="00555CB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10" w:right="-111"/>
              <w:rPr>
                <w:rFonts w:cs="Cordia New"/>
                <w:sz w:val="22"/>
                <w:szCs w:val="22"/>
              </w:rPr>
            </w:pPr>
            <w:r w:rsidRPr="00515545">
              <w:rPr>
                <w:rFonts w:cs="Cordia New"/>
                <w:sz w:val="22"/>
                <w:szCs w:val="22"/>
              </w:rPr>
              <w:t>Due within 1 year</w:t>
            </w:r>
          </w:p>
        </w:tc>
        <w:tc>
          <w:tcPr>
            <w:tcW w:w="1843" w:type="dxa"/>
          </w:tcPr>
          <w:p w14:paraId="4FB85501" w14:textId="292CBAB6" w:rsidR="00555CB2" w:rsidRPr="00E94A82" w:rsidRDefault="00681427" w:rsidP="007B2F80">
            <w:pPr>
              <w:pStyle w:val="NoSpacing"/>
              <w:tabs>
                <w:tab w:val="clear" w:pos="680"/>
                <w:tab w:val="clear" w:pos="907"/>
              </w:tabs>
              <w:spacing w:line="240" w:lineRule="atLeast"/>
              <w:ind w:right="321"/>
              <w:jc w:val="right"/>
              <w:rPr>
                <w:rFonts w:cstheme="minorBidi"/>
                <w:sz w:val="22"/>
                <w:szCs w:val="22"/>
              </w:rPr>
            </w:pPr>
            <w:r>
              <w:rPr>
                <w:rFonts w:cstheme="minorBidi"/>
                <w:sz w:val="22"/>
                <w:szCs w:val="22"/>
              </w:rPr>
              <w:t>8,211</w:t>
            </w:r>
          </w:p>
        </w:tc>
      </w:tr>
      <w:tr w:rsidR="00681427" w:rsidRPr="00515545" w14:paraId="35B69561" w14:textId="77777777" w:rsidTr="006F0EDD">
        <w:tc>
          <w:tcPr>
            <w:tcW w:w="7338" w:type="dxa"/>
            <w:vAlign w:val="bottom"/>
          </w:tcPr>
          <w:p w14:paraId="74B9CB89" w14:textId="4BA22833" w:rsidR="00681427" w:rsidRPr="00515545" w:rsidRDefault="00681427" w:rsidP="0068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10" w:right="-111"/>
              <w:rPr>
                <w:rFonts w:cs="Cordia New"/>
                <w:sz w:val="22"/>
                <w:szCs w:val="22"/>
              </w:rPr>
            </w:pPr>
            <w:r w:rsidRPr="00515545">
              <w:rPr>
                <w:rFonts w:cs="Cordia New"/>
                <w:sz w:val="22"/>
                <w:szCs w:val="22"/>
              </w:rPr>
              <w:t xml:space="preserve">Due after 1 year but not over </w:t>
            </w:r>
            <w:r>
              <w:rPr>
                <w:rFonts w:cs="Cordia New"/>
                <w:sz w:val="22"/>
                <w:szCs w:val="22"/>
              </w:rPr>
              <w:t>3</w:t>
            </w:r>
            <w:r w:rsidRPr="00515545">
              <w:rPr>
                <w:rFonts w:cs="Cordia New"/>
                <w:sz w:val="22"/>
                <w:szCs w:val="22"/>
              </w:rPr>
              <w:t xml:space="preserve"> years</w:t>
            </w:r>
          </w:p>
        </w:tc>
        <w:tc>
          <w:tcPr>
            <w:tcW w:w="1843" w:type="dxa"/>
            <w:tcBorders>
              <w:bottom w:val="single" w:sz="4" w:space="0" w:color="auto"/>
            </w:tcBorders>
          </w:tcPr>
          <w:p w14:paraId="16C243FA" w14:textId="2BD104AC" w:rsidR="00681427" w:rsidRPr="00681427" w:rsidRDefault="00681427" w:rsidP="00681427">
            <w:pPr>
              <w:pStyle w:val="NoSpacing"/>
              <w:tabs>
                <w:tab w:val="clear" w:pos="680"/>
                <w:tab w:val="clear" w:pos="907"/>
              </w:tabs>
              <w:spacing w:line="240" w:lineRule="atLeast"/>
              <w:ind w:right="321"/>
              <w:jc w:val="right"/>
              <w:rPr>
                <w:rFonts w:cstheme="minorBidi"/>
                <w:sz w:val="22"/>
                <w:szCs w:val="22"/>
              </w:rPr>
            </w:pPr>
            <w:r w:rsidRPr="00681427">
              <w:rPr>
                <w:rFonts w:cstheme="minorBidi"/>
                <w:sz w:val="22"/>
                <w:szCs w:val="22"/>
              </w:rPr>
              <w:t>14,190</w:t>
            </w:r>
          </w:p>
        </w:tc>
      </w:tr>
      <w:tr w:rsidR="00681427" w:rsidRPr="00515545" w14:paraId="0D49186E" w14:textId="77777777" w:rsidTr="006F0EDD">
        <w:tc>
          <w:tcPr>
            <w:tcW w:w="7338" w:type="dxa"/>
            <w:vAlign w:val="bottom"/>
          </w:tcPr>
          <w:p w14:paraId="388D6F9F" w14:textId="77777777" w:rsidR="00681427" w:rsidRPr="00515545" w:rsidRDefault="00681427" w:rsidP="00681427">
            <w:pPr>
              <w:tabs>
                <w:tab w:val="clear" w:pos="227"/>
                <w:tab w:val="clear" w:pos="454"/>
                <w:tab w:val="clear" w:pos="680"/>
                <w:tab w:val="clear" w:pos="907"/>
                <w:tab w:val="left" w:pos="284"/>
                <w:tab w:val="left" w:pos="1440"/>
                <w:tab w:val="left" w:pos="2160"/>
              </w:tabs>
              <w:ind w:left="-110" w:right="-43"/>
              <w:rPr>
                <w:rFonts w:cs="Times New Roman"/>
                <w:color w:val="000000"/>
                <w:sz w:val="22"/>
                <w:szCs w:val="22"/>
              </w:rPr>
            </w:pPr>
            <w:r w:rsidRPr="00515545">
              <w:rPr>
                <w:rFonts w:cs="Times New Roman"/>
                <w:color w:val="000000"/>
                <w:sz w:val="22"/>
                <w:szCs w:val="22"/>
              </w:rPr>
              <w:t>Total</w:t>
            </w:r>
          </w:p>
        </w:tc>
        <w:tc>
          <w:tcPr>
            <w:tcW w:w="1843" w:type="dxa"/>
            <w:tcBorders>
              <w:top w:val="single" w:sz="4" w:space="0" w:color="auto"/>
              <w:bottom w:val="double" w:sz="4" w:space="0" w:color="auto"/>
            </w:tcBorders>
          </w:tcPr>
          <w:p w14:paraId="2500083F" w14:textId="0CAD038B" w:rsidR="00681427" w:rsidRPr="00681427" w:rsidRDefault="00681427" w:rsidP="00681427">
            <w:pPr>
              <w:pStyle w:val="NoSpacing"/>
              <w:tabs>
                <w:tab w:val="clear" w:pos="680"/>
                <w:tab w:val="clear" w:pos="907"/>
              </w:tabs>
              <w:spacing w:line="240" w:lineRule="atLeast"/>
              <w:ind w:right="321"/>
              <w:jc w:val="right"/>
              <w:rPr>
                <w:rFonts w:cstheme="minorBidi"/>
                <w:sz w:val="22"/>
                <w:szCs w:val="22"/>
              </w:rPr>
            </w:pPr>
            <w:r w:rsidRPr="00681427">
              <w:rPr>
                <w:rFonts w:cstheme="minorBidi"/>
                <w:sz w:val="22"/>
                <w:szCs w:val="22"/>
              </w:rPr>
              <w:t>22,401</w:t>
            </w:r>
          </w:p>
        </w:tc>
      </w:tr>
    </w:tbl>
    <w:p w14:paraId="483AE8A3" w14:textId="77777777" w:rsidR="005323BB" w:rsidRDefault="005323BB" w:rsidP="00532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b/>
          <w:bCs/>
          <w:caps/>
          <w:sz w:val="22"/>
          <w:szCs w:val="22"/>
        </w:rPr>
      </w:pPr>
    </w:p>
    <w:p w14:paraId="2DBD4057" w14:textId="77777777" w:rsidR="00CE43D6" w:rsidRDefault="00CE43D6" w:rsidP="00CE43D6">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caps/>
          <w:sz w:val="22"/>
          <w:szCs w:val="22"/>
        </w:rPr>
      </w:pPr>
      <w:r>
        <w:rPr>
          <w:rFonts w:cs="Times New Roman"/>
          <w:b/>
          <w:bCs/>
          <w:caps/>
          <w:sz w:val="22"/>
          <w:szCs w:val="22"/>
        </w:rPr>
        <w:t>OTHERS</w:t>
      </w:r>
    </w:p>
    <w:p w14:paraId="505A1E6C" w14:textId="77777777" w:rsidR="00CE43D6" w:rsidRDefault="00CE43D6" w:rsidP="00CE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3B3EDC7E" w14:textId="1B32A952" w:rsidR="00CE43D6" w:rsidRDefault="001A32DD" w:rsidP="00CE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Times New Roman"/>
          <w:sz w:val="22"/>
          <w:szCs w:val="22"/>
        </w:rPr>
      </w:pPr>
      <w:r>
        <w:rPr>
          <w:sz w:val="22"/>
          <w:szCs w:val="28"/>
        </w:rPr>
        <w:t>T</w:t>
      </w:r>
      <w:r w:rsidR="00CE43D6" w:rsidRPr="00CE43D6">
        <w:rPr>
          <w:rFonts w:cs="Times New Roman"/>
          <w:sz w:val="22"/>
          <w:szCs w:val="22"/>
        </w:rPr>
        <w:t xml:space="preserve">he Company and another company entered into agreements to provide credit facilities to </w:t>
      </w:r>
      <w:r w:rsidR="00333920">
        <w:rPr>
          <w:rFonts w:cs="Times New Roman"/>
          <w:sz w:val="22"/>
          <w:szCs w:val="22"/>
        </w:rPr>
        <w:t xml:space="preserve">certain </w:t>
      </w:r>
      <w:r w:rsidR="00CE43D6" w:rsidRPr="00CE43D6">
        <w:rPr>
          <w:rFonts w:cs="Times New Roman"/>
          <w:sz w:val="22"/>
          <w:szCs w:val="22"/>
        </w:rPr>
        <w:t>customers ranging from 60% to 85% for the Company, and 15% to 40% for another company. The credit facilities consist of credit facilities under hire-purchase agreements and credit facilities under short-term lending agreements.</w:t>
      </w:r>
    </w:p>
    <w:p w14:paraId="6B563BD1" w14:textId="77777777" w:rsidR="00CE43D6" w:rsidRPr="00CE43D6" w:rsidRDefault="00CE43D6" w:rsidP="00CE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Times New Roman"/>
          <w:sz w:val="22"/>
          <w:szCs w:val="22"/>
        </w:rPr>
      </w:pPr>
    </w:p>
    <w:p w14:paraId="36387B1B" w14:textId="761C6AEC" w:rsidR="00681427" w:rsidRPr="00AA1145" w:rsidRDefault="00681427" w:rsidP="00681427">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AA1145">
        <w:rPr>
          <w:rFonts w:cs="Times New Roman"/>
          <w:b/>
          <w:bCs/>
          <w:caps/>
          <w:sz w:val="22"/>
          <w:szCs w:val="22"/>
        </w:rPr>
        <w:t>R</w:t>
      </w:r>
      <w:r w:rsidRPr="00681427">
        <w:rPr>
          <w:rFonts w:cs="Times New Roman"/>
          <w:b/>
          <w:bCs/>
          <w:caps/>
          <w:sz w:val="22"/>
          <w:szCs w:val="22"/>
        </w:rPr>
        <w:t>ECLASSIFICATION OF ACCOUNTS</w:t>
      </w:r>
    </w:p>
    <w:p w14:paraId="2FD796BF" w14:textId="77777777" w:rsidR="00681427" w:rsidRPr="00AA1145" w:rsidRDefault="00681427" w:rsidP="0068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7CBEF25A" w14:textId="612A809D" w:rsidR="00681427" w:rsidRPr="00AA1145" w:rsidRDefault="00681427" w:rsidP="0068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Times New Roman"/>
          <w:sz w:val="22"/>
          <w:szCs w:val="22"/>
        </w:rPr>
      </w:pPr>
      <w:r w:rsidRPr="00AA1145">
        <w:rPr>
          <w:rFonts w:cs="Times New Roman"/>
          <w:sz w:val="22"/>
          <w:szCs w:val="22"/>
        </w:rPr>
        <w:t xml:space="preserve">Certain accounts in the </w:t>
      </w:r>
      <w:r>
        <w:rPr>
          <w:rFonts w:cs="Times New Roman"/>
          <w:sz w:val="22"/>
          <w:szCs w:val="22"/>
        </w:rPr>
        <w:t xml:space="preserve">consolidated financial statements and separate financial statements as at December 31, 2025 </w:t>
      </w:r>
      <w:r w:rsidRPr="00AA1145">
        <w:rPr>
          <w:rFonts w:cs="Times New Roman"/>
          <w:sz w:val="22"/>
          <w:szCs w:val="22"/>
        </w:rPr>
        <w:t xml:space="preserve">have been reclassified to conform to the presentation in the </w:t>
      </w:r>
      <w:r>
        <w:rPr>
          <w:rFonts w:cs="Times New Roman"/>
          <w:sz w:val="22"/>
          <w:szCs w:val="22"/>
        </w:rPr>
        <w:t xml:space="preserve">consolidated financial </w:t>
      </w:r>
      <w:r w:rsidRPr="00AA1145">
        <w:rPr>
          <w:rFonts w:cs="Times New Roman"/>
          <w:sz w:val="22"/>
          <w:szCs w:val="22"/>
        </w:rPr>
        <w:t>statement</w:t>
      </w:r>
      <w:r>
        <w:rPr>
          <w:rFonts w:cs="Times New Roman"/>
          <w:sz w:val="22"/>
          <w:szCs w:val="22"/>
        </w:rPr>
        <w:t>s and separate financial statements</w:t>
      </w:r>
      <w:r w:rsidRPr="00AA1145">
        <w:rPr>
          <w:rFonts w:cs="Times New Roman"/>
          <w:sz w:val="22"/>
          <w:szCs w:val="22"/>
        </w:rPr>
        <w:t xml:space="preserve"> </w:t>
      </w:r>
      <w:r>
        <w:rPr>
          <w:rFonts w:cs="Times New Roman"/>
          <w:sz w:val="22"/>
          <w:szCs w:val="22"/>
        </w:rPr>
        <w:t xml:space="preserve">as at March 31, 2026 </w:t>
      </w:r>
      <w:r w:rsidRPr="00AA1145">
        <w:rPr>
          <w:rFonts w:cs="Times New Roman"/>
          <w:sz w:val="22"/>
          <w:szCs w:val="22"/>
        </w:rPr>
        <w:t>as follows:</w:t>
      </w:r>
    </w:p>
    <w:p w14:paraId="44646626" w14:textId="77777777" w:rsidR="00681427" w:rsidRPr="00521B03" w:rsidRDefault="00681427" w:rsidP="0068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bl>
      <w:tblPr>
        <w:tblW w:w="9852" w:type="dxa"/>
        <w:tblLook w:val="04A0" w:firstRow="1" w:lastRow="0" w:firstColumn="1" w:lastColumn="0" w:noHBand="0" w:noVBand="1"/>
      </w:tblPr>
      <w:tblGrid>
        <w:gridCol w:w="4536"/>
        <w:gridCol w:w="1587"/>
        <w:gridCol w:w="279"/>
        <w:gridCol w:w="1622"/>
        <w:gridCol w:w="280"/>
        <w:gridCol w:w="1548"/>
      </w:tblGrid>
      <w:tr w:rsidR="00681427" w:rsidRPr="00AA1145" w14:paraId="016435F6" w14:textId="77777777" w:rsidTr="00DD76F6">
        <w:tc>
          <w:tcPr>
            <w:tcW w:w="4536" w:type="dxa"/>
          </w:tcPr>
          <w:p w14:paraId="5AAF9898"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5316" w:type="dxa"/>
            <w:gridSpan w:val="5"/>
          </w:tcPr>
          <w:p w14:paraId="1D7DE26D"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AA1145">
              <w:rPr>
                <w:sz w:val="22"/>
                <w:szCs w:val="28"/>
              </w:rPr>
              <w:t>In Thousand Baht</w:t>
            </w:r>
          </w:p>
        </w:tc>
      </w:tr>
      <w:tr w:rsidR="00681427" w:rsidRPr="00AA1145" w14:paraId="5C96D9FB" w14:textId="77777777" w:rsidTr="00DD76F6">
        <w:tc>
          <w:tcPr>
            <w:tcW w:w="4536" w:type="dxa"/>
          </w:tcPr>
          <w:p w14:paraId="7C76C0FB"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1587" w:type="dxa"/>
            <w:tcBorders>
              <w:top w:val="single" w:sz="4" w:space="0" w:color="auto"/>
            </w:tcBorders>
          </w:tcPr>
          <w:p w14:paraId="72D65A3D"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AA1145">
              <w:rPr>
                <w:rFonts w:cs="Times New Roman"/>
                <w:sz w:val="22"/>
                <w:szCs w:val="22"/>
              </w:rPr>
              <w:t>Before</w:t>
            </w:r>
          </w:p>
        </w:tc>
        <w:tc>
          <w:tcPr>
            <w:tcW w:w="279" w:type="dxa"/>
            <w:tcBorders>
              <w:top w:val="single" w:sz="4" w:space="0" w:color="auto"/>
            </w:tcBorders>
          </w:tcPr>
          <w:p w14:paraId="2450C1AF"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1622" w:type="dxa"/>
            <w:tcBorders>
              <w:top w:val="single" w:sz="4" w:space="0" w:color="auto"/>
            </w:tcBorders>
          </w:tcPr>
          <w:p w14:paraId="4923233A"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280" w:type="dxa"/>
            <w:tcBorders>
              <w:top w:val="single" w:sz="4" w:space="0" w:color="auto"/>
            </w:tcBorders>
          </w:tcPr>
          <w:p w14:paraId="640B3AF0"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1548" w:type="dxa"/>
            <w:tcBorders>
              <w:top w:val="single" w:sz="4" w:space="0" w:color="auto"/>
            </w:tcBorders>
          </w:tcPr>
          <w:p w14:paraId="1DE10559"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AA1145">
              <w:rPr>
                <w:rFonts w:cs="Times New Roman"/>
                <w:sz w:val="22"/>
                <w:szCs w:val="22"/>
              </w:rPr>
              <w:t>After</w:t>
            </w:r>
          </w:p>
        </w:tc>
      </w:tr>
      <w:tr w:rsidR="00681427" w:rsidRPr="00AA1145" w14:paraId="57F5E36F" w14:textId="77777777" w:rsidTr="00DD76F6">
        <w:tc>
          <w:tcPr>
            <w:tcW w:w="4536" w:type="dxa"/>
          </w:tcPr>
          <w:p w14:paraId="22356A4C"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1587" w:type="dxa"/>
            <w:tcBorders>
              <w:bottom w:val="single" w:sz="4" w:space="0" w:color="auto"/>
            </w:tcBorders>
          </w:tcPr>
          <w:p w14:paraId="763B9F9A"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AA1145">
              <w:rPr>
                <w:rFonts w:cs="Times New Roman"/>
                <w:sz w:val="22"/>
                <w:szCs w:val="22"/>
              </w:rPr>
              <w:t>reclassification</w:t>
            </w:r>
          </w:p>
        </w:tc>
        <w:tc>
          <w:tcPr>
            <w:tcW w:w="279" w:type="dxa"/>
          </w:tcPr>
          <w:p w14:paraId="6866C769"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1622" w:type="dxa"/>
            <w:tcBorders>
              <w:bottom w:val="single" w:sz="4" w:space="0" w:color="auto"/>
            </w:tcBorders>
          </w:tcPr>
          <w:p w14:paraId="49FCF9B6"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AA1145">
              <w:rPr>
                <w:rFonts w:cs="Times New Roman"/>
                <w:sz w:val="22"/>
                <w:szCs w:val="22"/>
              </w:rPr>
              <w:t>Reclassification</w:t>
            </w:r>
          </w:p>
        </w:tc>
        <w:tc>
          <w:tcPr>
            <w:tcW w:w="280" w:type="dxa"/>
          </w:tcPr>
          <w:p w14:paraId="09048A8B"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1548" w:type="dxa"/>
            <w:tcBorders>
              <w:bottom w:val="single" w:sz="4" w:space="0" w:color="auto"/>
            </w:tcBorders>
          </w:tcPr>
          <w:p w14:paraId="0E43BEA8"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AA1145">
              <w:rPr>
                <w:rFonts w:cs="Times New Roman"/>
                <w:sz w:val="22"/>
                <w:szCs w:val="22"/>
              </w:rPr>
              <w:t>reclassification</w:t>
            </w:r>
          </w:p>
        </w:tc>
      </w:tr>
      <w:tr w:rsidR="00681427" w:rsidRPr="00AA1145" w14:paraId="00BB823A" w14:textId="77777777" w:rsidTr="00DD76F6">
        <w:tc>
          <w:tcPr>
            <w:tcW w:w="4536" w:type="dxa"/>
          </w:tcPr>
          <w:p w14:paraId="0F230034"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u w:val="single"/>
              </w:rPr>
            </w:pPr>
            <w:r w:rsidRPr="00F44A26">
              <w:rPr>
                <w:rFonts w:cs="Times New Roman"/>
                <w:sz w:val="22"/>
                <w:szCs w:val="22"/>
                <w:u w:val="single"/>
              </w:rPr>
              <w:t xml:space="preserve">Consolidated </w:t>
            </w:r>
            <w:r>
              <w:rPr>
                <w:rFonts w:cs="Times New Roman"/>
                <w:sz w:val="22"/>
                <w:szCs w:val="22"/>
                <w:u w:val="single"/>
              </w:rPr>
              <w:t xml:space="preserve">statement of </w:t>
            </w:r>
            <w:r w:rsidRPr="00F44A26">
              <w:rPr>
                <w:rFonts w:cs="Times New Roman"/>
                <w:sz w:val="22"/>
                <w:szCs w:val="22"/>
                <w:u w:val="single"/>
              </w:rPr>
              <w:t xml:space="preserve">financial </w:t>
            </w:r>
            <w:r>
              <w:rPr>
                <w:rFonts w:cs="Times New Roman"/>
                <w:sz w:val="22"/>
                <w:szCs w:val="22"/>
                <w:u w:val="single"/>
              </w:rPr>
              <w:t>position</w:t>
            </w:r>
          </w:p>
        </w:tc>
        <w:tc>
          <w:tcPr>
            <w:tcW w:w="1587" w:type="dxa"/>
          </w:tcPr>
          <w:p w14:paraId="4CCB8D6D"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79" w:type="dxa"/>
          </w:tcPr>
          <w:p w14:paraId="37FD73D4"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622" w:type="dxa"/>
          </w:tcPr>
          <w:p w14:paraId="11514EB4"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80" w:type="dxa"/>
          </w:tcPr>
          <w:p w14:paraId="77451C30"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548" w:type="dxa"/>
          </w:tcPr>
          <w:p w14:paraId="3157649C" w14:textId="77777777" w:rsidR="00681427" w:rsidRPr="00AA1145"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r>
      <w:tr w:rsidR="00681427" w:rsidRPr="00F44A26" w14:paraId="2156DBDA" w14:textId="77777777" w:rsidTr="00DD76F6">
        <w:tc>
          <w:tcPr>
            <w:tcW w:w="4536" w:type="dxa"/>
          </w:tcPr>
          <w:p w14:paraId="347F9E79" w14:textId="33EF0816" w:rsidR="00681427" w:rsidRPr="001F5F69"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 xml:space="preserve">Other </w:t>
            </w:r>
            <w:r w:rsidR="00CE43D6">
              <w:rPr>
                <w:rFonts w:cs="Times New Roman"/>
                <w:sz w:val="22"/>
                <w:szCs w:val="22"/>
              </w:rPr>
              <w:t>current</w:t>
            </w:r>
            <w:r>
              <w:rPr>
                <w:rFonts w:cs="Times New Roman"/>
                <w:sz w:val="22"/>
                <w:szCs w:val="22"/>
              </w:rPr>
              <w:t xml:space="preserve"> receivables</w:t>
            </w:r>
          </w:p>
        </w:tc>
        <w:tc>
          <w:tcPr>
            <w:tcW w:w="1587" w:type="dxa"/>
          </w:tcPr>
          <w:p w14:paraId="1EEF52AA" w14:textId="1D367913"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681427">
              <w:rPr>
                <w:rFonts w:cs="Times New Roman"/>
                <w:color w:val="000000"/>
                <w:sz w:val="22"/>
                <w:szCs w:val="22"/>
              </w:rPr>
              <w:t>44,549</w:t>
            </w:r>
          </w:p>
        </w:tc>
        <w:tc>
          <w:tcPr>
            <w:tcW w:w="279" w:type="dxa"/>
          </w:tcPr>
          <w:p w14:paraId="5E430668"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4C59A048" w14:textId="00A6659C" w:rsidR="00681427" w:rsidRPr="00205CFE" w:rsidRDefault="00B37B3D"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B37B3D">
              <w:rPr>
                <w:rFonts w:cs="Times New Roman"/>
                <w:color w:val="000000"/>
                <w:sz w:val="22"/>
                <w:szCs w:val="22"/>
              </w:rPr>
              <w:t>(11,027)</w:t>
            </w:r>
          </w:p>
        </w:tc>
        <w:tc>
          <w:tcPr>
            <w:tcW w:w="280" w:type="dxa"/>
          </w:tcPr>
          <w:p w14:paraId="2566B9E2"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70F5D0C4" w14:textId="766B6537" w:rsidR="00681427" w:rsidRPr="00205CFE" w:rsidRDefault="00B37B3D" w:rsidP="0068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B37B3D">
              <w:rPr>
                <w:rFonts w:cs="Times New Roman"/>
                <w:color w:val="000000"/>
                <w:sz w:val="22"/>
                <w:szCs w:val="22"/>
              </w:rPr>
              <w:t>33,522</w:t>
            </w:r>
          </w:p>
        </w:tc>
      </w:tr>
      <w:tr w:rsidR="00681427" w:rsidRPr="00F44A26" w14:paraId="3523FC43" w14:textId="77777777" w:rsidTr="00DD76F6">
        <w:tc>
          <w:tcPr>
            <w:tcW w:w="4536" w:type="dxa"/>
          </w:tcPr>
          <w:p w14:paraId="1C3CFC5C" w14:textId="7424DCD9" w:rsidR="00681427"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 xml:space="preserve">Other </w:t>
            </w:r>
            <w:r w:rsidR="00CE43D6">
              <w:rPr>
                <w:rFonts w:cs="Times New Roman"/>
                <w:sz w:val="22"/>
                <w:szCs w:val="22"/>
              </w:rPr>
              <w:t>non-</w:t>
            </w:r>
            <w:r>
              <w:rPr>
                <w:rFonts w:cs="Times New Roman"/>
                <w:sz w:val="22"/>
                <w:szCs w:val="22"/>
              </w:rPr>
              <w:t>current receivables</w:t>
            </w:r>
          </w:p>
        </w:tc>
        <w:tc>
          <w:tcPr>
            <w:tcW w:w="1587" w:type="dxa"/>
          </w:tcPr>
          <w:p w14:paraId="6AAA17CE" w14:textId="77777777" w:rsidR="00681427" w:rsidRPr="00205CFE" w:rsidRDefault="00681427" w:rsidP="00DD76F6">
            <w:pPr>
              <w:pStyle w:val="NoSpacing"/>
              <w:tabs>
                <w:tab w:val="clear" w:pos="454"/>
                <w:tab w:val="clear" w:pos="680"/>
                <w:tab w:val="clear" w:pos="907"/>
              </w:tabs>
              <w:spacing w:line="240" w:lineRule="atLeast"/>
              <w:jc w:val="center"/>
              <w:rPr>
                <w:rFonts w:cs="Times New Roman"/>
                <w:color w:val="000000"/>
                <w:sz w:val="22"/>
                <w:szCs w:val="22"/>
              </w:rPr>
            </w:pPr>
            <w:r>
              <w:rPr>
                <w:rFonts w:cs="Times New Roman"/>
                <w:color w:val="000000"/>
                <w:sz w:val="22"/>
                <w:szCs w:val="22"/>
              </w:rPr>
              <w:t>-</w:t>
            </w:r>
          </w:p>
        </w:tc>
        <w:tc>
          <w:tcPr>
            <w:tcW w:w="279" w:type="dxa"/>
          </w:tcPr>
          <w:p w14:paraId="1A60377E"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783DA7B3" w14:textId="37D2844B" w:rsidR="00681427" w:rsidRPr="00205CFE" w:rsidRDefault="00B37B3D"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B37B3D">
              <w:rPr>
                <w:rFonts w:cs="Times New Roman"/>
                <w:color w:val="000000"/>
                <w:sz w:val="22"/>
                <w:szCs w:val="22"/>
              </w:rPr>
              <w:t>11,027</w:t>
            </w:r>
          </w:p>
        </w:tc>
        <w:tc>
          <w:tcPr>
            <w:tcW w:w="280" w:type="dxa"/>
          </w:tcPr>
          <w:p w14:paraId="70577071"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658186F9" w14:textId="4F83CA42" w:rsidR="00681427" w:rsidRPr="00205CFE" w:rsidRDefault="00B37B3D"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B37B3D">
              <w:rPr>
                <w:rFonts w:cs="Times New Roman"/>
                <w:color w:val="000000"/>
                <w:sz w:val="22"/>
                <w:szCs w:val="22"/>
              </w:rPr>
              <w:t>11,027</w:t>
            </w:r>
          </w:p>
        </w:tc>
      </w:tr>
      <w:tr w:rsidR="00681427" w:rsidRPr="00F44A26" w14:paraId="475DA667" w14:textId="77777777" w:rsidTr="00DD76F6">
        <w:tc>
          <w:tcPr>
            <w:tcW w:w="4536" w:type="dxa"/>
          </w:tcPr>
          <w:p w14:paraId="757B8718" w14:textId="77777777" w:rsidR="00681427"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p>
        </w:tc>
        <w:tc>
          <w:tcPr>
            <w:tcW w:w="1587" w:type="dxa"/>
          </w:tcPr>
          <w:p w14:paraId="1EFAA665"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279" w:type="dxa"/>
          </w:tcPr>
          <w:p w14:paraId="10CE4224"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53CC2390"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280" w:type="dxa"/>
          </w:tcPr>
          <w:p w14:paraId="597D25E6"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3123D98C"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r>
      <w:tr w:rsidR="00681427" w:rsidRPr="00F44A26" w14:paraId="406C74FE" w14:textId="77777777" w:rsidTr="00DD76F6">
        <w:tc>
          <w:tcPr>
            <w:tcW w:w="4536" w:type="dxa"/>
          </w:tcPr>
          <w:p w14:paraId="6EC58F63" w14:textId="77777777" w:rsidR="00681427" w:rsidRPr="00F44A26"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u w:val="single"/>
              </w:rPr>
              <w:t>Separate</w:t>
            </w:r>
            <w:r w:rsidRPr="00F44A26">
              <w:rPr>
                <w:rFonts w:cs="Times New Roman"/>
                <w:sz w:val="22"/>
                <w:szCs w:val="22"/>
                <w:u w:val="single"/>
              </w:rPr>
              <w:t xml:space="preserve"> </w:t>
            </w:r>
            <w:r>
              <w:rPr>
                <w:rFonts w:cs="Times New Roman"/>
                <w:sz w:val="22"/>
                <w:szCs w:val="22"/>
                <w:u w:val="single"/>
              </w:rPr>
              <w:t xml:space="preserve">statement of </w:t>
            </w:r>
            <w:r w:rsidRPr="00F44A26">
              <w:rPr>
                <w:rFonts w:cs="Times New Roman"/>
                <w:sz w:val="22"/>
                <w:szCs w:val="22"/>
                <w:u w:val="single"/>
              </w:rPr>
              <w:t xml:space="preserve">financial </w:t>
            </w:r>
            <w:r>
              <w:rPr>
                <w:rFonts w:cs="Times New Roman"/>
                <w:sz w:val="22"/>
                <w:szCs w:val="22"/>
                <w:u w:val="single"/>
              </w:rPr>
              <w:t>position</w:t>
            </w:r>
          </w:p>
        </w:tc>
        <w:tc>
          <w:tcPr>
            <w:tcW w:w="1587" w:type="dxa"/>
          </w:tcPr>
          <w:p w14:paraId="2C1ABE3B"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279" w:type="dxa"/>
          </w:tcPr>
          <w:p w14:paraId="19009B41"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4750BA78"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280" w:type="dxa"/>
          </w:tcPr>
          <w:p w14:paraId="7F0E6DB9"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67945421"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r>
      <w:tr w:rsidR="00681427" w:rsidRPr="00F44A26" w14:paraId="5BD42FA8" w14:textId="77777777" w:rsidTr="00DD76F6">
        <w:tc>
          <w:tcPr>
            <w:tcW w:w="4536" w:type="dxa"/>
          </w:tcPr>
          <w:p w14:paraId="1BD1098B" w14:textId="7599D127" w:rsidR="00681427" w:rsidRPr="00F44A26"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 xml:space="preserve">Other </w:t>
            </w:r>
            <w:r w:rsidR="00CE43D6">
              <w:rPr>
                <w:rFonts w:cs="Times New Roman"/>
                <w:sz w:val="22"/>
                <w:szCs w:val="22"/>
              </w:rPr>
              <w:t>current</w:t>
            </w:r>
            <w:r>
              <w:rPr>
                <w:rFonts w:cs="Times New Roman"/>
                <w:sz w:val="22"/>
                <w:szCs w:val="22"/>
              </w:rPr>
              <w:t xml:space="preserve"> receivables</w:t>
            </w:r>
          </w:p>
        </w:tc>
        <w:tc>
          <w:tcPr>
            <w:tcW w:w="1587" w:type="dxa"/>
          </w:tcPr>
          <w:p w14:paraId="3D67E819" w14:textId="4409392F"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Pr>
                <w:rFonts w:cs="Times New Roman"/>
                <w:color w:val="000000"/>
                <w:sz w:val="22"/>
                <w:szCs w:val="22"/>
              </w:rPr>
              <w:t>21,028</w:t>
            </w:r>
          </w:p>
        </w:tc>
        <w:tc>
          <w:tcPr>
            <w:tcW w:w="279" w:type="dxa"/>
          </w:tcPr>
          <w:p w14:paraId="563FCF50"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69010DCC" w14:textId="61C83F8B"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Pr>
                <w:rFonts w:cs="Times New Roman"/>
                <w:color w:val="000000"/>
                <w:sz w:val="22"/>
                <w:szCs w:val="22"/>
              </w:rPr>
              <w:t>(2,226)</w:t>
            </w:r>
          </w:p>
        </w:tc>
        <w:tc>
          <w:tcPr>
            <w:tcW w:w="280" w:type="dxa"/>
          </w:tcPr>
          <w:p w14:paraId="687B2DDD"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589B608F" w14:textId="0B4BA5E0" w:rsidR="00681427" w:rsidRPr="00205CFE" w:rsidRDefault="00681427" w:rsidP="00681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Pr>
                <w:rFonts w:cs="Times New Roman"/>
                <w:color w:val="000000"/>
                <w:sz w:val="22"/>
                <w:szCs w:val="22"/>
              </w:rPr>
              <w:t>18,802</w:t>
            </w:r>
          </w:p>
        </w:tc>
      </w:tr>
      <w:tr w:rsidR="00681427" w:rsidRPr="00F44A26" w14:paraId="61E3FC9A" w14:textId="77777777" w:rsidTr="00DD76F6">
        <w:tc>
          <w:tcPr>
            <w:tcW w:w="4536" w:type="dxa"/>
          </w:tcPr>
          <w:p w14:paraId="76351479" w14:textId="40CD2D36" w:rsidR="00681427" w:rsidRPr="00F44A26"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 xml:space="preserve">Other </w:t>
            </w:r>
            <w:r w:rsidR="00CE43D6">
              <w:rPr>
                <w:rFonts w:cs="Times New Roman"/>
                <w:sz w:val="22"/>
                <w:szCs w:val="22"/>
              </w:rPr>
              <w:t>non-</w:t>
            </w:r>
            <w:r>
              <w:rPr>
                <w:rFonts w:cs="Times New Roman"/>
                <w:sz w:val="22"/>
                <w:szCs w:val="22"/>
              </w:rPr>
              <w:t>current receivables</w:t>
            </w:r>
          </w:p>
        </w:tc>
        <w:tc>
          <w:tcPr>
            <w:tcW w:w="1587" w:type="dxa"/>
          </w:tcPr>
          <w:p w14:paraId="6D5F5AFE" w14:textId="77777777" w:rsidR="00681427" w:rsidRPr="00205CFE" w:rsidRDefault="00681427" w:rsidP="00DD76F6">
            <w:pPr>
              <w:pStyle w:val="NoSpacing"/>
              <w:tabs>
                <w:tab w:val="clear" w:pos="454"/>
                <w:tab w:val="clear" w:pos="680"/>
                <w:tab w:val="clear" w:pos="907"/>
              </w:tabs>
              <w:spacing w:line="240" w:lineRule="atLeast"/>
              <w:jc w:val="center"/>
              <w:rPr>
                <w:rFonts w:cs="Times New Roman"/>
                <w:color w:val="000000"/>
                <w:sz w:val="22"/>
                <w:szCs w:val="22"/>
              </w:rPr>
            </w:pPr>
            <w:r>
              <w:rPr>
                <w:rFonts w:cs="Times New Roman"/>
                <w:color w:val="000000"/>
                <w:sz w:val="22"/>
                <w:szCs w:val="22"/>
              </w:rPr>
              <w:t>-</w:t>
            </w:r>
          </w:p>
        </w:tc>
        <w:tc>
          <w:tcPr>
            <w:tcW w:w="279" w:type="dxa"/>
          </w:tcPr>
          <w:p w14:paraId="7E32B7FB"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7AC9262B" w14:textId="4EBD4636"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Pr>
                <w:rFonts w:cs="Times New Roman"/>
                <w:color w:val="000000"/>
                <w:sz w:val="22"/>
                <w:szCs w:val="22"/>
              </w:rPr>
              <w:t>2,226</w:t>
            </w:r>
          </w:p>
        </w:tc>
        <w:tc>
          <w:tcPr>
            <w:tcW w:w="280" w:type="dxa"/>
          </w:tcPr>
          <w:p w14:paraId="11CA47EB" w14:textId="7777777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1835C56F" w14:textId="049A0857" w:rsidR="00681427" w:rsidRPr="00205CFE" w:rsidRDefault="00681427" w:rsidP="00DD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Pr>
                <w:rFonts w:cs="Times New Roman"/>
                <w:color w:val="000000"/>
                <w:sz w:val="22"/>
                <w:szCs w:val="22"/>
              </w:rPr>
              <w:t>2,226</w:t>
            </w:r>
          </w:p>
        </w:tc>
      </w:tr>
    </w:tbl>
    <w:p w14:paraId="452EF9F8" w14:textId="77777777" w:rsidR="00681427" w:rsidRDefault="00681427" w:rsidP="00532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b/>
          <w:bCs/>
          <w:caps/>
          <w:sz w:val="22"/>
          <w:szCs w:val="22"/>
        </w:rPr>
      </w:pPr>
    </w:p>
    <w:p w14:paraId="2C2B9957" w14:textId="77777777" w:rsidR="00D42F6B" w:rsidRDefault="00D42F6B" w:rsidP="00681427">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Pr>
          <w:rFonts w:cs="Times New Roman"/>
          <w:b/>
          <w:bCs/>
          <w:caps/>
          <w:sz w:val="22"/>
          <w:szCs w:val="22"/>
        </w:rPr>
        <w:t xml:space="preserve">EVENT </w:t>
      </w:r>
      <w:r w:rsidRPr="00FE4F53">
        <w:rPr>
          <w:rFonts w:cs="Times New Roman"/>
          <w:b/>
          <w:bCs/>
          <w:caps/>
          <w:sz w:val="22"/>
          <w:szCs w:val="22"/>
        </w:rPr>
        <w:t>AFTER THE REPORTING PERIOD</w:t>
      </w:r>
    </w:p>
    <w:p w14:paraId="1FA65DEC" w14:textId="77777777" w:rsidR="00D42F6B" w:rsidRPr="00455ACC" w:rsidRDefault="00D42F6B"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4C6DECDE" w14:textId="38A67A85" w:rsidR="00D42F6B" w:rsidRDefault="000C552C" w:rsidP="00D4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eastAsia="SimSun" w:cs="Times New Roman"/>
          <w:sz w:val="22"/>
          <w:szCs w:val="22"/>
          <w:lang w:eastAsia="zh-CN"/>
        </w:rPr>
      </w:pPr>
      <w:r>
        <w:rPr>
          <w:rFonts w:cs="Times New Roman"/>
          <w:sz w:val="22"/>
          <w:szCs w:val="22"/>
        </w:rPr>
        <w:t xml:space="preserve">On </w:t>
      </w:r>
      <w:r w:rsidR="00D42F6B" w:rsidRPr="00FE6161">
        <w:rPr>
          <w:rFonts w:cs="Times New Roman"/>
          <w:sz w:val="22"/>
          <w:szCs w:val="22"/>
        </w:rPr>
        <w:t>April 2</w:t>
      </w:r>
      <w:r w:rsidR="00D42F6B">
        <w:rPr>
          <w:rFonts w:cstheme="minorBidi"/>
          <w:sz w:val="22"/>
          <w:szCs w:val="22"/>
        </w:rPr>
        <w:t>2</w:t>
      </w:r>
      <w:r w:rsidR="00D42F6B" w:rsidRPr="00FE6161">
        <w:rPr>
          <w:rFonts w:cs="Times New Roman"/>
          <w:sz w:val="22"/>
          <w:szCs w:val="22"/>
        </w:rPr>
        <w:t>, 202</w:t>
      </w:r>
      <w:r w:rsidR="009F3D13">
        <w:rPr>
          <w:rFonts w:cs="Times New Roman"/>
          <w:sz w:val="22"/>
          <w:szCs w:val="22"/>
        </w:rPr>
        <w:t>6</w:t>
      </w:r>
      <w:r w:rsidR="00D42F6B" w:rsidRPr="00FE6161">
        <w:rPr>
          <w:rFonts w:cs="Times New Roman"/>
          <w:sz w:val="22"/>
          <w:szCs w:val="22"/>
        </w:rPr>
        <w:t xml:space="preserve">, the shareholders </w:t>
      </w:r>
      <w:r w:rsidR="00D42F6B" w:rsidRPr="00FE6161">
        <w:rPr>
          <w:rFonts w:eastAsia="SimSun" w:cs="Times New Roman"/>
          <w:sz w:val="22"/>
          <w:szCs w:val="22"/>
          <w:lang w:eastAsia="zh-CN"/>
        </w:rPr>
        <w:t>approv</w:t>
      </w:r>
      <w:r>
        <w:rPr>
          <w:rFonts w:eastAsia="SimSun" w:cs="Times New Roman"/>
          <w:sz w:val="22"/>
          <w:szCs w:val="22"/>
          <w:lang w:eastAsia="zh-CN"/>
        </w:rPr>
        <w:t>ed</w:t>
      </w:r>
      <w:r w:rsidR="00D42F6B" w:rsidRPr="00FE6161">
        <w:rPr>
          <w:rFonts w:eastAsia="SimSun" w:cs="Times New Roman"/>
          <w:sz w:val="22"/>
          <w:szCs w:val="22"/>
          <w:lang w:eastAsia="zh-CN"/>
        </w:rPr>
        <w:t xml:space="preserve"> dividends at Baht </w:t>
      </w:r>
      <w:r w:rsidR="00D42F6B">
        <w:rPr>
          <w:rFonts w:eastAsia="SimSun" w:cs="Times New Roman"/>
          <w:sz w:val="22"/>
          <w:szCs w:val="22"/>
          <w:lang w:eastAsia="zh-CN"/>
        </w:rPr>
        <w:t>100</w:t>
      </w:r>
      <w:r w:rsidR="00D42F6B" w:rsidRPr="00FE6161">
        <w:rPr>
          <w:rFonts w:eastAsia="SimSun" w:cs="Times New Roman"/>
          <w:sz w:val="22"/>
          <w:szCs w:val="22"/>
          <w:lang w:eastAsia="zh-CN"/>
        </w:rPr>
        <w:t xml:space="preserve"> million</w:t>
      </w:r>
      <w:r>
        <w:rPr>
          <w:rFonts w:eastAsia="SimSun" w:cs="Times New Roman"/>
          <w:sz w:val="22"/>
          <w:szCs w:val="22"/>
          <w:lang w:eastAsia="zh-CN"/>
        </w:rPr>
        <w:t xml:space="preserve"> (500,000,000 shares at Baht </w:t>
      </w:r>
      <w:r w:rsidRPr="009D40FE">
        <w:rPr>
          <w:rFonts w:eastAsia="SimSun" w:cs="Times New Roman"/>
          <w:sz w:val="22"/>
          <w:szCs w:val="22"/>
          <w:lang w:eastAsia="zh-CN"/>
        </w:rPr>
        <w:t>0.20 per share) and</w:t>
      </w:r>
      <w:r w:rsidR="00D42F6B" w:rsidRPr="009D40FE">
        <w:rPr>
          <w:rFonts w:cs="Times New Roman"/>
          <w:sz w:val="22"/>
          <w:szCs w:val="22"/>
        </w:rPr>
        <w:t xml:space="preserve"> scheduled the date for dividend payment on</w:t>
      </w:r>
      <w:r w:rsidR="00D42F6B" w:rsidRPr="009D40FE">
        <w:rPr>
          <w:rFonts w:eastAsia="SimSun" w:cs="Times New Roman"/>
          <w:sz w:val="22"/>
          <w:szCs w:val="22"/>
          <w:lang w:eastAsia="zh-CN"/>
        </w:rPr>
        <w:t xml:space="preserve"> May 1</w:t>
      </w:r>
      <w:r w:rsidR="009D40FE" w:rsidRPr="009D40FE">
        <w:rPr>
          <w:rFonts w:eastAsia="SimSun" w:cs="Cordia New"/>
          <w:sz w:val="22"/>
          <w:szCs w:val="22"/>
          <w:lang w:eastAsia="zh-CN"/>
        </w:rPr>
        <w:t>5</w:t>
      </w:r>
      <w:r w:rsidR="00D42F6B" w:rsidRPr="009D40FE">
        <w:rPr>
          <w:rFonts w:eastAsia="SimSun" w:cs="Times New Roman"/>
          <w:sz w:val="22"/>
          <w:szCs w:val="22"/>
          <w:lang w:eastAsia="zh-CN"/>
        </w:rPr>
        <w:t>, 202</w:t>
      </w:r>
      <w:r w:rsidR="009F3D13" w:rsidRPr="009D40FE">
        <w:rPr>
          <w:rFonts w:eastAsia="SimSun" w:cs="Times New Roman"/>
          <w:sz w:val="22"/>
          <w:szCs w:val="22"/>
          <w:lang w:eastAsia="zh-CN"/>
        </w:rPr>
        <w:t>6</w:t>
      </w:r>
      <w:r w:rsidR="00D42F6B" w:rsidRPr="009D40FE">
        <w:rPr>
          <w:rFonts w:eastAsia="SimSun" w:cs="Times New Roman"/>
          <w:sz w:val="22"/>
          <w:szCs w:val="22"/>
          <w:lang w:eastAsia="zh-CN"/>
        </w:rPr>
        <w:t>.</w:t>
      </w:r>
    </w:p>
    <w:p w14:paraId="72F13FDB" w14:textId="77777777" w:rsidR="00D42F6B" w:rsidRPr="00D42F6B" w:rsidRDefault="00D42F6B" w:rsidP="00EE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caps/>
          <w:sz w:val="22"/>
          <w:szCs w:val="22"/>
        </w:rPr>
      </w:pPr>
    </w:p>
    <w:p w14:paraId="2E5F4E9B" w14:textId="77777777" w:rsidR="003D0FF2" w:rsidRPr="00515545" w:rsidRDefault="001F2265" w:rsidP="00681427">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 xml:space="preserve">APPROVAL OF </w:t>
      </w:r>
      <w:r w:rsidR="003D0FF2" w:rsidRPr="00515545">
        <w:rPr>
          <w:rFonts w:cs="Times New Roman"/>
          <w:b/>
          <w:bCs/>
          <w:caps/>
          <w:sz w:val="22"/>
          <w:szCs w:val="22"/>
        </w:rPr>
        <w:t>INTERIM FINANCIAL INFORMATION</w:t>
      </w:r>
    </w:p>
    <w:p w14:paraId="19576308" w14:textId="77777777" w:rsidR="00AB66A6" w:rsidRPr="00515545" w:rsidRDefault="00AB66A6" w:rsidP="009A2594">
      <w:pPr>
        <w:pStyle w:val="a3"/>
        <w:widowControl/>
        <w:spacing w:line="240" w:lineRule="atLeast"/>
        <w:ind w:right="-45"/>
        <w:jc w:val="thaiDistribute"/>
        <w:rPr>
          <w:rFonts w:eastAsia="SimSun" w:hAnsi="Times New Roman" w:cs="Times New Roman"/>
          <w:b w:val="0"/>
          <w:bCs w:val="0"/>
          <w:sz w:val="22"/>
          <w:szCs w:val="22"/>
          <w:lang w:eastAsia="zh-CN"/>
        </w:rPr>
      </w:pPr>
    </w:p>
    <w:p w14:paraId="487EF1C3" w14:textId="19564A36" w:rsidR="00AB66A6" w:rsidRPr="00515545" w:rsidRDefault="001F2265" w:rsidP="004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cs="Times New Roman"/>
          <w:sz w:val="22"/>
          <w:szCs w:val="22"/>
        </w:rPr>
      </w:pPr>
      <w:r w:rsidRPr="00BF492C">
        <w:rPr>
          <w:rFonts w:cs="Times New Roman"/>
          <w:spacing w:val="-4"/>
          <w:sz w:val="22"/>
          <w:szCs w:val="22"/>
        </w:rPr>
        <w:t xml:space="preserve">This </w:t>
      </w:r>
      <w:r w:rsidR="003D0FF2" w:rsidRPr="00BF492C">
        <w:rPr>
          <w:rFonts w:cs="Times New Roman"/>
          <w:spacing w:val="-4"/>
          <w:sz w:val="22"/>
          <w:szCs w:val="22"/>
        </w:rPr>
        <w:t xml:space="preserve">interim financial information </w:t>
      </w:r>
      <w:r w:rsidR="00E73327" w:rsidRPr="00BF492C">
        <w:rPr>
          <w:rFonts w:cs="Times New Roman"/>
          <w:spacing w:val="-4"/>
          <w:sz w:val="22"/>
          <w:szCs w:val="22"/>
        </w:rPr>
        <w:t>has been approved by</w:t>
      </w:r>
      <w:r w:rsidR="003D0FF2" w:rsidRPr="00BF492C">
        <w:rPr>
          <w:rFonts w:cs="Times New Roman"/>
          <w:spacing w:val="-4"/>
          <w:sz w:val="22"/>
          <w:szCs w:val="22"/>
        </w:rPr>
        <w:t xml:space="preserve"> the Board of </w:t>
      </w:r>
      <w:r w:rsidRPr="00BF492C">
        <w:rPr>
          <w:rFonts w:cs="Times New Roman"/>
          <w:spacing w:val="-4"/>
          <w:sz w:val="22"/>
          <w:szCs w:val="22"/>
        </w:rPr>
        <w:t>D</w:t>
      </w:r>
      <w:r w:rsidR="003D0FF2" w:rsidRPr="00BF492C">
        <w:rPr>
          <w:rFonts w:cs="Times New Roman"/>
          <w:spacing w:val="-4"/>
          <w:sz w:val="22"/>
          <w:szCs w:val="22"/>
        </w:rPr>
        <w:t>irector</w:t>
      </w:r>
      <w:r w:rsidR="00CF5E58" w:rsidRPr="00BF492C">
        <w:rPr>
          <w:rFonts w:cs="Times New Roman"/>
          <w:spacing w:val="-4"/>
          <w:sz w:val="22"/>
          <w:szCs w:val="22"/>
        </w:rPr>
        <w:t>s of Company</w:t>
      </w:r>
      <w:r w:rsidR="003D0FF2" w:rsidRPr="00BF492C">
        <w:rPr>
          <w:rFonts w:cs="Times New Roman"/>
          <w:spacing w:val="-4"/>
          <w:sz w:val="22"/>
          <w:szCs w:val="22"/>
        </w:rPr>
        <w:t xml:space="preserve"> on </w:t>
      </w:r>
      <w:r w:rsidR="00D42F6B">
        <w:rPr>
          <w:rFonts w:cs="Cordia New"/>
          <w:spacing w:val="-4"/>
          <w:sz w:val="22"/>
          <w:szCs w:val="22"/>
        </w:rPr>
        <w:t>May 13</w:t>
      </w:r>
      <w:r w:rsidR="003D0FF2" w:rsidRPr="00BF492C">
        <w:rPr>
          <w:rFonts w:cs="Times New Roman"/>
          <w:spacing w:val="-4"/>
          <w:sz w:val="22"/>
          <w:szCs w:val="22"/>
        </w:rPr>
        <w:t>,</w:t>
      </w:r>
      <w:r w:rsidR="003D0FF2" w:rsidRPr="00CF5E58">
        <w:rPr>
          <w:rFonts w:cs="Times New Roman"/>
          <w:spacing w:val="-2"/>
          <w:sz w:val="22"/>
          <w:szCs w:val="22"/>
        </w:rPr>
        <w:t xml:space="preserve"> </w:t>
      </w:r>
      <w:r w:rsidR="00772A94">
        <w:rPr>
          <w:rFonts w:cs="Times New Roman"/>
          <w:sz w:val="22"/>
          <w:szCs w:val="22"/>
        </w:rPr>
        <w:t>202</w:t>
      </w:r>
      <w:r w:rsidR="009F3D13">
        <w:rPr>
          <w:rFonts w:cs="Times New Roman"/>
          <w:sz w:val="22"/>
          <w:szCs w:val="22"/>
        </w:rPr>
        <w:t>6</w:t>
      </w:r>
      <w:r w:rsidR="003D0FF2" w:rsidRPr="00515545">
        <w:rPr>
          <w:rFonts w:cs="Times New Roman"/>
          <w:sz w:val="22"/>
          <w:szCs w:val="22"/>
        </w:rPr>
        <w:t>.</w:t>
      </w:r>
    </w:p>
    <w:sectPr w:rsidR="00AB66A6" w:rsidRPr="00515545" w:rsidSect="00FA08A7">
      <w:pgSz w:w="11909" w:h="16834" w:code="9"/>
      <w:pgMar w:top="1440" w:right="1151" w:bottom="805" w:left="1440" w:header="992" w:footer="340" w:gutter="0"/>
      <w:pgNumType w:start="24"/>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376CC" w14:textId="77777777" w:rsidR="00C53AE2" w:rsidRDefault="00C53AE2">
      <w:r>
        <w:separator/>
      </w:r>
    </w:p>
  </w:endnote>
  <w:endnote w:type="continuationSeparator" w:id="0">
    <w:p w14:paraId="72A79C9F" w14:textId="77777777" w:rsidR="00C53AE2" w:rsidRDefault="00C53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3AAD6" w14:textId="77777777" w:rsidR="00DF63DF" w:rsidRPr="00FE772E" w:rsidRDefault="00DF63DF">
    <w:pPr>
      <w:pStyle w:val="Footer"/>
      <w:jc w:val="right"/>
      <w:rPr>
        <w:rFonts w:cs="Times New Roman"/>
        <w:sz w:val="22"/>
        <w:szCs w:val="22"/>
      </w:rPr>
    </w:pPr>
    <w:r w:rsidRPr="00FE772E">
      <w:rPr>
        <w:rFonts w:cs="Times New Roman"/>
        <w:sz w:val="22"/>
        <w:szCs w:val="22"/>
      </w:rPr>
      <w:fldChar w:fldCharType="begin"/>
    </w:r>
    <w:r w:rsidRPr="00FE772E">
      <w:rPr>
        <w:rFonts w:cs="Times New Roman"/>
        <w:sz w:val="22"/>
        <w:szCs w:val="22"/>
      </w:rPr>
      <w:instrText xml:space="preserve"> PAGE   \* MERGEFORMAT </w:instrText>
    </w:r>
    <w:r w:rsidRPr="00FE772E">
      <w:rPr>
        <w:rFonts w:cs="Times New Roman"/>
        <w:sz w:val="22"/>
        <w:szCs w:val="22"/>
      </w:rPr>
      <w:fldChar w:fldCharType="separate"/>
    </w:r>
    <w:r w:rsidR="0099722D">
      <w:rPr>
        <w:rFonts w:cs="Times New Roman"/>
        <w:noProof/>
        <w:sz w:val="22"/>
        <w:szCs w:val="22"/>
      </w:rPr>
      <w:t>19</w:t>
    </w:r>
    <w:r w:rsidRPr="00FE772E">
      <w:rPr>
        <w:rFonts w:cs="Times New Roman"/>
        <w:sz w:val="22"/>
        <w:szCs w:val="22"/>
      </w:rPr>
      <w:fldChar w:fldCharType="end"/>
    </w:r>
  </w:p>
  <w:p w14:paraId="7F2DC734" w14:textId="77777777" w:rsidR="00DF63DF" w:rsidRPr="008F02A1" w:rsidRDefault="00DF63DF" w:rsidP="008F02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79064" w14:textId="77777777" w:rsidR="00DF63DF" w:rsidRPr="00EA4405" w:rsidRDefault="0060126C" w:rsidP="009F0244">
    <w:pPr>
      <w:pStyle w:val="Footer"/>
      <w:jc w:val="right"/>
      <w:rPr>
        <w:rFonts w:cs="Cordia New"/>
        <w:sz w:val="22"/>
        <w:szCs w:val="22"/>
      </w:rPr>
    </w:pPr>
    <w:r w:rsidRPr="00F14B20">
      <w:rPr>
        <w:sz w:val="22"/>
        <w:szCs w:val="22"/>
      </w:rPr>
      <w:fldChar w:fldCharType="begin"/>
    </w:r>
    <w:r w:rsidRPr="00F14B20">
      <w:rPr>
        <w:sz w:val="22"/>
        <w:szCs w:val="22"/>
      </w:rPr>
      <w:instrText xml:space="preserve"> PAGE   \* MERGEFORMAT </w:instrText>
    </w:r>
    <w:r w:rsidRPr="00F14B20">
      <w:rPr>
        <w:sz w:val="22"/>
        <w:szCs w:val="22"/>
      </w:rPr>
      <w:fldChar w:fldCharType="separate"/>
    </w:r>
    <w:r>
      <w:rPr>
        <w:sz w:val="22"/>
        <w:szCs w:val="22"/>
      </w:rPr>
      <w:t>12</w:t>
    </w:r>
    <w:r w:rsidRPr="00F14B20">
      <w:rPr>
        <w:sz w:val="22"/>
        <w:szCs w:val="22"/>
      </w:rPr>
      <w:fldChar w:fldCharType="end"/>
    </w:r>
  </w:p>
  <w:p w14:paraId="1C9B16F6" w14:textId="77777777" w:rsidR="00DF63DF" w:rsidRPr="001673E7" w:rsidRDefault="00DF63DF">
    <w:pPr>
      <w:pStyle w:val="Footer"/>
      <w:rPr>
        <w:rFonts w:ascii="Angsana New" w:hAnsi="Angsana New"/>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75B2A" w14:textId="77777777" w:rsidR="0060126C" w:rsidRPr="00F14B20" w:rsidRDefault="0060126C" w:rsidP="0060126C">
    <w:pPr>
      <w:pStyle w:val="Footer"/>
      <w:jc w:val="right"/>
      <w:rPr>
        <w:sz w:val="22"/>
        <w:szCs w:val="22"/>
      </w:rPr>
    </w:pPr>
    <w:r w:rsidRPr="00F14B20">
      <w:rPr>
        <w:sz w:val="22"/>
        <w:szCs w:val="22"/>
      </w:rPr>
      <w:fldChar w:fldCharType="begin"/>
    </w:r>
    <w:r w:rsidRPr="00F14B20">
      <w:rPr>
        <w:sz w:val="22"/>
        <w:szCs w:val="22"/>
      </w:rPr>
      <w:instrText xml:space="preserve"> PAGE   \* MERGEFORMAT </w:instrText>
    </w:r>
    <w:r w:rsidRPr="00F14B20">
      <w:rPr>
        <w:sz w:val="22"/>
        <w:szCs w:val="22"/>
      </w:rPr>
      <w:fldChar w:fldCharType="separate"/>
    </w:r>
    <w:r>
      <w:rPr>
        <w:sz w:val="22"/>
        <w:szCs w:val="22"/>
      </w:rPr>
      <w:t>13</w:t>
    </w:r>
    <w:r w:rsidRPr="00F14B20">
      <w:rPr>
        <w:sz w:val="22"/>
        <w:szCs w:val="22"/>
      </w:rPr>
      <w:fldChar w:fldCharType="end"/>
    </w:r>
  </w:p>
  <w:p w14:paraId="2E512F4E" w14:textId="77777777" w:rsidR="00094C2C" w:rsidRPr="001673E7" w:rsidRDefault="00094C2C">
    <w:pPr>
      <w:pStyle w:val="Footer"/>
      <w:rPr>
        <w:rFonts w:ascii="Angsana New" w:hAnsi="Angsana New"/>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2E5B0" w14:textId="77777777" w:rsidR="00C53AE2" w:rsidRDefault="00C53AE2">
      <w:r>
        <w:separator/>
      </w:r>
    </w:p>
  </w:footnote>
  <w:footnote w:type="continuationSeparator" w:id="0">
    <w:p w14:paraId="4738864C" w14:textId="77777777" w:rsidR="00C53AE2" w:rsidRDefault="00C53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1A2D" w14:textId="77777777" w:rsidR="00DF63DF" w:rsidRPr="008F69D3" w:rsidRDefault="00DF63DF" w:rsidP="00243CCD">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6613393D" w14:textId="3E4392B0" w:rsidR="00DF63DF" w:rsidRPr="008F69D3" w:rsidRDefault="00DF63DF"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4"/>
        <w:szCs w:val="24"/>
      </w:rPr>
    </w:pPr>
    <w:r w:rsidRPr="008F69D3">
      <w:rPr>
        <w:rFonts w:cs="Times New Roman"/>
        <w:b/>
        <w:bCs/>
        <w:sz w:val="24"/>
        <w:szCs w:val="24"/>
      </w:rPr>
      <w:t>Condensed Notes to Financial Statements (Continued)</w:t>
    </w:r>
  </w:p>
  <w:p w14:paraId="0A87D3F9" w14:textId="78662586" w:rsidR="00DF63DF" w:rsidRPr="008F69D3" w:rsidRDefault="00772A94" w:rsidP="002363E0">
    <w:pPr>
      <w:pStyle w:val="Heading5"/>
      <w:tabs>
        <w:tab w:val="left" w:pos="540"/>
      </w:tabs>
      <w:spacing w:line="260" w:lineRule="atLeast"/>
      <w:rPr>
        <w:rFonts w:cs="Times New Roman"/>
        <w:sz w:val="24"/>
        <w:szCs w:val="24"/>
      </w:rPr>
    </w:pPr>
    <w:r>
      <w:rPr>
        <w:rFonts w:cs="Times New Roman"/>
        <w:sz w:val="24"/>
        <w:szCs w:val="24"/>
        <w:lang w:val="en-US"/>
      </w:rPr>
      <w:t>March 31</w:t>
    </w:r>
    <w:r w:rsidR="007D0F4E">
      <w:rPr>
        <w:rFonts w:cs="Times New Roman"/>
        <w:sz w:val="24"/>
        <w:szCs w:val="24"/>
        <w:lang w:val="en-US"/>
      </w:rPr>
      <w:t>,</w:t>
    </w:r>
    <w:r w:rsidR="00DF63DF" w:rsidRPr="008F69D3">
      <w:rPr>
        <w:rFonts w:cs="Times New Roman"/>
        <w:sz w:val="24"/>
        <w:szCs w:val="24"/>
      </w:rPr>
      <w:t xml:space="preserve"> </w:t>
    </w:r>
    <w:r>
      <w:rPr>
        <w:rFonts w:cs="Times New Roman"/>
        <w:sz w:val="24"/>
        <w:szCs w:val="24"/>
      </w:rPr>
      <w:t>202</w:t>
    </w:r>
    <w:r w:rsidR="001D6023">
      <w:rPr>
        <w:rFonts w:cs="Times New Roman"/>
        <w:sz w:val="24"/>
        <w:szCs w:val="24"/>
      </w:rPr>
      <w:t>6</w:t>
    </w:r>
    <w:r w:rsidR="00DF63DF" w:rsidRPr="008F69D3">
      <w:rPr>
        <w:rFonts w:cs="Times New Roman"/>
        <w:sz w:val="24"/>
        <w:szCs w:val="24"/>
      </w:rPr>
      <w:t xml:space="preserve"> and </w:t>
    </w:r>
    <w:r>
      <w:rPr>
        <w:rFonts w:cs="Times New Roman"/>
        <w:sz w:val="24"/>
        <w:szCs w:val="24"/>
      </w:rPr>
      <w:t>202</w:t>
    </w:r>
    <w:r w:rsidR="001D6023">
      <w:rPr>
        <w:rFonts w:cs="Times New Roman"/>
        <w:sz w:val="24"/>
        <w:szCs w:val="24"/>
      </w:rPr>
      <w:t>5</w:t>
    </w:r>
    <w:r w:rsidR="00DF63DF" w:rsidRPr="008F69D3">
      <w:rPr>
        <w:rFonts w:cs="Times New Roman"/>
        <w:sz w:val="24"/>
        <w:szCs w:val="24"/>
      </w:rPr>
      <w:t xml:space="preserve"> (Unaudited</w:t>
    </w:r>
    <w:r w:rsidR="00DF63DF">
      <w:rPr>
        <w:rFonts w:cs="Times New Roman"/>
        <w:sz w:val="24"/>
        <w:szCs w:val="24"/>
        <w:lang w:val="en-US"/>
      </w:rPr>
      <w:t>/</w:t>
    </w:r>
    <w:r w:rsidR="00DF63DF" w:rsidRPr="008F69D3">
      <w:rPr>
        <w:rFonts w:cs="Times New Roman"/>
        <w:sz w:val="24"/>
        <w:szCs w:val="24"/>
      </w:rPr>
      <w:t xml:space="preserve">Reviewed) </w:t>
    </w:r>
  </w:p>
  <w:p w14:paraId="17DB9FC5" w14:textId="3ED5B9C8" w:rsidR="00DF63DF" w:rsidRDefault="00DF63DF" w:rsidP="007D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sidR="00772A94">
      <w:rPr>
        <w:rFonts w:cs="Times New Roman"/>
        <w:b/>
        <w:bCs/>
        <w:sz w:val="24"/>
        <w:szCs w:val="24"/>
      </w:rPr>
      <w:t>202</w:t>
    </w:r>
    <w:r w:rsidR="001D6023">
      <w:rPr>
        <w:rFonts w:cs="Times New Roman"/>
        <w:b/>
        <w:bCs/>
        <w:sz w:val="24"/>
        <w:szCs w:val="24"/>
      </w:rPr>
      <w:t>5</w:t>
    </w:r>
    <w:r w:rsidRPr="008F69D3">
      <w:rPr>
        <w:rFonts w:cs="Times New Roman"/>
        <w:b/>
        <w:bCs/>
        <w:sz w:val="24"/>
        <w:szCs w:val="24"/>
      </w:rPr>
      <w:t xml:space="preserve"> (Audited)</w:t>
    </w:r>
    <w:r w:rsidR="007D0F4E">
      <w:rPr>
        <w:rFonts w:cs="Times New Roman"/>
        <w:b/>
        <w:bCs/>
        <w:sz w:val="24"/>
        <w:szCs w:val="24"/>
      </w:rPr>
      <w:tab/>
    </w:r>
  </w:p>
  <w:p w14:paraId="5F8D17C4" w14:textId="77777777" w:rsidR="00DF63DF" w:rsidRDefault="00DF63DF">
    <w:pPr>
      <w:pStyle w:val="Header"/>
      <w:rPr>
        <w:sz w:val="28"/>
        <w:szCs w:val="28"/>
      </w:rPr>
    </w:pPr>
  </w:p>
  <w:p w14:paraId="42D593D1" w14:textId="77777777" w:rsidR="00DF63DF" w:rsidRPr="00F96851" w:rsidRDefault="00DF63DF">
    <w:pPr>
      <w:pStyle w:val="Head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54E79" w14:textId="77777777" w:rsidR="00DF63DF" w:rsidRPr="008F69D3" w:rsidRDefault="00DF63DF" w:rsidP="0028086E">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77702CDA" w14:textId="5832F505" w:rsidR="00DF63DF" w:rsidRPr="008F69D3" w:rsidRDefault="00DF63DF"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Cordia New"/>
        <w:b/>
        <w:bCs/>
        <w:sz w:val="24"/>
        <w:szCs w:val="24"/>
        <w:cs/>
      </w:rPr>
    </w:pPr>
    <w:r w:rsidRPr="008F69D3">
      <w:rPr>
        <w:rFonts w:cs="Times New Roman"/>
        <w:b/>
        <w:bCs/>
        <w:sz w:val="24"/>
        <w:szCs w:val="24"/>
      </w:rPr>
      <w:t>Condensed Notes to Financial Statements</w:t>
    </w:r>
  </w:p>
  <w:p w14:paraId="2575B08A" w14:textId="74A09D1D" w:rsidR="00DF63DF" w:rsidRPr="008F69D3" w:rsidRDefault="00772A94" w:rsidP="00B9450B">
    <w:pPr>
      <w:pStyle w:val="Heading5"/>
      <w:tabs>
        <w:tab w:val="left" w:pos="540"/>
      </w:tabs>
      <w:spacing w:line="260" w:lineRule="atLeast"/>
      <w:rPr>
        <w:rFonts w:cs="Times New Roman"/>
        <w:sz w:val="24"/>
        <w:szCs w:val="24"/>
      </w:rPr>
    </w:pPr>
    <w:r>
      <w:rPr>
        <w:rFonts w:cs="Times New Roman"/>
        <w:sz w:val="24"/>
        <w:szCs w:val="24"/>
        <w:lang w:val="en-US"/>
      </w:rPr>
      <w:t>March 31</w:t>
    </w:r>
    <w:r w:rsidR="007D0F4E">
      <w:rPr>
        <w:rFonts w:cs="Times New Roman"/>
        <w:sz w:val="24"/>
        <w:szCs w:val="24"/>
        <w:lang w:val="en-US"/>
      </w:rPr>
      <w:t>,</w:t>
    </w:r>
    <w:r w:rsidR="00DF63DF" w:rsidRPr="008F69D3">
      <w:rPr>
        <w:rFonts w:cs="Times New Roman"/>
        <w:sz w:val="24"/>
        <w:szCs w:val="24"/>
      </w:rPr>
      <w:t xml:space="preserve"> </w:t>
    </w:r>
    <w:r>
      <w:rPr>
        <w:rFonts w:cs="Times New Roman"/>
        <w:sz w:val="24"/>
        <w:szCs w:val="24"/>
      </w:rPr>
      <w:t>202</w:t>
    </w:r>
    <w:r w:rsidR="001D6023">
      <w:rPr>
        <w:rFonts w:cs="Times New Roman"/>
        <w:sz w:val="24"/>
        <w:szCs w:val="24"/>
      </w:rPr>
      <w:t>6</w:t>
    </w:r>
    <w:r w:rsidR="00DF63DF" w:rsidRPr="008F69D3">
      <w:rPr>
        <w:rFonts w:cs="Times New Roman"/>
        <w:sz w:val="24"/>
        <w:szCs w:val="24"/>
      </w:rPr>
      <w:t xml:space="preserve"> and </w:t>
    </w:r>
    <w:r>
      <w:rPr>
        <w:rFonts w:cs="Times New Roman"/>
        <w:sz w:val="24"/>
        <w:szCs w:val="24"/>
      </w:rPr>
      <w:t>202</w:t>
    </w:r>
    <w:r w:rsidR="001D6023">
      <w:rPr>
        <w:rFonts w:cs="Times New Roman"/>
        <w:sz w:val="24"/>
        <w:szCs w:val="24"/>
      </w:rPr>
      <w:t>5</w:t>
    </w:r>
    <w:r w:rsidR="00DF63DF" w:rsidRPr="008F69D3">
      <w:rPr>
        <w:rFonts w:cs="Times New Roman"/>
        <w:sz w:val="24"/>
        <w:szCs w:val="24"/>
      </w:rPr>
      <w:t xml:space="preserve"> (Unaudited</w:t>
    </w:r>
    <w:r w:rsidR="00DF63DF">
      <w:rPr>
        <w:rFonts w:cs="Times New Roman"/>
        <w:sz w:val="24"/>
        <w:szCs w:val="24"/>
        <w:lang w:val="en-US"/>
      </w:rPr>
      <w:t>/</w:t>
    </w:r>
    <w:r w:rsidR="00DF63DF" w:rsidRPr="008F69D3">
      <w:rPr>
        <w:rFonts w:cs="Times New Roman"/>
        <w:sz w:val="24"/>
        <w:szCs w:val="24"/>
      </w:rPr>
      <w:t xml:space="preserve">Reviewed) </w:t>
    </w:r>
  </w:p>
  <w:p w14:paraId="2F027606" w14:textId="4DC3B33C" w:rsidR="00DF63DF" w:rsidRDefault="00DF63DF"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sidR="00772A94">
      <w:rPr>
        <w:rFonts w:cs="Times New Roman"/>
        <w:b/>
        <w:bCs/>
        <w:sz w:val="24"/>
        <w:szCs w:val="24"/>
      </w:rPr>
      <w:t>202</w:t>
    </w:r>
    <w:r w:rsidR="001D6023">
      <w:rPr>
        <w:rFonts w:cs="Times New Roman"/>
        <w:b/>
        <w:bCs/>
        <w:sz w:val="24"/>
        <w:szCs w:val="24"/>
      </w:rPr>
      <w:t>5</w:t>
    </w:r>
    <w:r w:rsidRPr="008F69D3">
      <w:rPr>
        <w:rFonts w:cs="Times New Roman"/>
        <w:b/>
        <w:bCs/>
        <w:sz w:val="24"/>
        <w:szCs w:val="24"/>
      </w:rPr>
      <w:t xml:space="preserve"> (Audited)</w:t>
    </w:r>
  </w:p>
  <w:p w14:paraId="0C76A07F" w14:textId="77777777" w:rsidR="00DF63DF" w:rsidRDefault="00DF63DF"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p w14:paraId="3DF7D339" w14:textId="77777777" w:rsidR="00DF63DF" w:rsidRPr="00F96851" w:rsidRDefault="00DF63DF"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4BD5" w14:textId="77777777" w:rsidR="00094C2C" w:rsidRPr="008F69D3" w:rsidRDefault="00094C2C" w:rsidP="0028086E">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76F3F946" w14:textId="1DF36CA6" w:rsidR="00094C2C" w:rsidRPr="008F69D3" w:rsidRDefault="00094C2C"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Cordia New"/>
        <w:b/>
        <w:bCs/>
        <w:sz w:val="24"/>
        <w:szCs w:val="24"/>
        <w:cs/>
      </w:rPr>
    </w:pPr>
    <w:r w:rsidRPr="008F69D3">
      <w:rPr>
        <w:rFonts w:cs="Times New Roman"/>
        <w:b/>
        <w:bCs/>
        <w:sz w:val="24"/>
        <w:szCs w:val="24"/>
      </w:rPr>
      <w:t>Condensed Notes to Financial Statements</w:t>
    </w:r>
    <w:r>
      <w:rPr>
        <w:rFonts w:cs="Times New Roman"/>
        <w:b/>
        <w:bCs/>
        <w:sz w:val="24"/>
        <w:szCs w:val="24"/>
      </w:rPr>
      <w:t xml:space="preserve"> </w:t>
    </w:r>
    <w:r>
      <w:rPr>
        <w:b/>
        <w:bCs/>
        <w:sz w:val="24"/>
        <w:szCs w:val="24"/>
      </w:rPr>
      <w:t>(Continued)</w:t>
    </w:r>
  </w:p>
  <w:p w14:paraId="08AEFCE7" w14:textId="09A37C9B" w:rsidR="00094C2C" w:rsidRPr="008F69D3" w:rsidRDefault="00772A94" w:rsidP="00B9450B">
    <w:pPr>
      <w:pStyle w:val="Heading5"/>
      <w:tabs>
        <w:tab w:val="left" w:pos="540"/>
      </w:tabs>
      <w:spacing w:line="260" w:lineRule="atLeast"/>
      <w:rPr>
        <w:rFonts w:cs="Times New Roman"/>
        <w:sz w:val="24"/>
        <w:szCs w:val="24"/>
      </w:rPr>
    </w:pPr>
    <w:r>
      <w:rPr>
        <w:rFonts w:cs="Times New Roman"/>
        <w:sz w:val="24"/>
        <w:szCs w:val="24"/>
        <w:lang w:val="en-US"/>
      </w:rPr>
      <w:t>March 31</w:t>
    </w:r>
    <w:r w:rsidR="007D0F4E">
      <w:rPr>
        <w:rFonts w:cs="Times New Roman"/>
        <w:sz w:val="24"/>
        <w:szCs w:val="24"/>
        <w:lang w:val="en-US"/>
      </w:rPr>
      <w:t>,</w:t>
    </w:r>
    <w:r w:rsidR="00094C2C" w:rsidRPr="008F69D3">
      <w:rPr>
        <w:rFonts w:cs="Times New Roman"/>
        <w:sz w:val="24"/>
        <w:szCs w:val="24"/>
      </w:rPr>
      <w:t xml:space="preserve"> </w:t>
    </w:r>
    <w:r>
      <w:rPr>
        <w:rFonts w:cs="Times New Roman"/>
        <w:sz w:val="24"/>
        <w:szCs w:val="24"/>
      </w:rPr>
      <w:t>202</w:t>
    </w:r>
    <w:r w:rsidR="001D6023">
      <w:rPr>
        <w:rFonts w:cs="Times New Roman"/>
        <w:sz w:val="24"/>
        <w:szCs w:val="24"/>
      </w:rPr>
      <w:t>6</w:t>
    </w:r>
    <w:r w:rsidR="00094C2C" w:rsidRPr="008F69D3">
      <w:rPr>
        <w:rFonts w:cs="Times New Roman"/>
        <w:sz w:val="24"/>
        <w:szCs w:val="24"/>
      </w:rPr>
      <w:t xml:space="preserve"> and </w:t>
    </w:r>
    <w:r>
      <w:rPr>
        <w:rFonts w:cs="Times New Roman"/>
        <w:sz w:val="24"/>
        <w:szCs w:val="24"/>
      </w:rPr>
      <w:t>202</w:t>
    </w:r>
    <w:r w:rsidR="001D6023">
      <w:rPr>
        <w:rFonts w:cs="Times New Roman"/>
        <w:sz w:val="24"/>
        <w:szCs w:val="24"/>
      </w:rPr>
      <w:t>5</w:t>
    </w:r>
    <w:r w:rsidR="00094C2C" w:rsidRPr="008F69D3">
      <w:rPr>
        <w:rFonts w:cs="Times New Roman"/>
        <w:sz w:val="24"/>
        <w:szCs w:val="24"/>
      </w:rPr>
      <w:t xml:space="preserve"> (Unaudited</w:t>
    </w:r>
    <w:r w:rsidR="00094C2C">
      <w:rPr>
        <w:rFonts w:cs="Times New Roman"/>
        <w:sz w:val="24"/>
        <w:szCs w:val="24"/>
        <w:lang w:val="en-US"/>
      </w:rPr>
      <w:t>/</w:t>
    </w:r>
    <w:r w:rsidR="00094C2C" w:rsidRPr="008F69D3">
      <w:rPr>
        <w:rFonts w:cs="Times New Roman"/>
        <w:sz w:val="24"/>
        <w:szCs w:val="24"/>
      </w:rPr>
      <w:t xml:space="preserve">Reviewed) </w:t>
    </w:r>
  </w:p>
  <w:p w14:paraId="3C28D0CE" w14:textId="21072154" w:rsidR="00094C2C"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sidR="00772A94">
      <w:rPr>
        <w:rFonts w:cs="Times New Roman"/>
        <w:b/>
        <w:bCs/>
        <w:sz w:val="24"/>
        <w:szCs w:val="24"/>
      </w:rPr>
      <w:t>202</w:t>
    </w:r>
    <w:r w:rsidR="001D6023">
      <w:rPr>
        <w:rFonts w:cs="Times New Roman"/>
        <w:b/>
        <w:bCs/>
        <w:sz w:val="24"/>
        <w:szCs w:val="24"/>
      </w:rPr>
      <w:t>5</w:t>
    </w:r>
    <w:r w:rsidRPr="008F69D3">
      <w:rPr>
        <w:rFonts w:cs="Times New Roman"/>
        <w:b/>
        <w:bCs/>
        <w:sz w:val="24"/>
        <w:szCs w:val="24"/>
      </w:rPr>
      <w:t xml:space="preserve"> (Audited)</w:t>
    </w:r>
  </w:p>
  <w:p w14:paraId="04DF5318" w14:textId="77777777" w:rsidR="00094C2C"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p w14:paraId="0683748C" w14:textId="77777777" w:rsidR="00094C2C" w:rsidRPr="00F96851"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2F7E5" w14:textId="77777777" w:rsidR="00471E21" w:rsidRPr="008F69D3" w:rsidRDefault="00471E21" w:rsidP="0028086E">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201CE2E3" w14:textId="3F73AC1C" w:rsidR="00471E21" w:rsidRPr="008F69D3" w:rsidRDefault="00471E21"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Cordia New"/>
        <w:b/>
        <w:bCs/>
        <w:sz w:val="24"/>
        <w:szCs w:val="24"/>
        <w:cs/>
      </w:rPr>
    </w:pPr>
    <w:r w:rsidRPr="008F69D3">
      <w:rPr>
        <w:rFonts w:cs="Times New Roman"/>
        <w:b/>
        <w:bCs/>
        <w:sz w:val="24"/>
        <w:szCs w:val="24"/>
      </w:rPr>
      <w:t>Condensed Notes to Financial Statements</w:t>
    </w:r>
    <w:r>
      <w:rPr>
        <w:rFonts w:cs="Times New Roman"/>
        <w:b/>
        <w:bCs/>
        <w:sz w:val="24"/>
        <w:szCs w:val="24"/>
      </w:rPr>
      <w:t xml:space="preserve"> </w:t>
    </w:r>
    <w:r>
      <w:rPr>
        <w:b/>
        <w:bCs/>
        <w:sz w:val="24"/>
        <w:szCs w:val="24"/>
      </w:rPr>
      <w:t>(Continued)</w:t>
    </w:r>
  </w:p>
  <w:p w14:paraId="0F38D803" w14:textId="0DBFCC7D" w:rsidR="00471E21" w:rsidRPr="008F69D3" w:rsidRDefault="00471E21" w:rsidP="00B9450B">
    <w:pPr>
      <w:pStyle w:val="Heading5"/>
      <w:tabs>
        <w:tab w:val="left" w:pos="540"/>
      </w:tabs>
      <w:spacing w:line="260" w:lineRule="atLeast"/>
      <w:rPr>
        <w:rFonts w:cs="Times New Roman"/>
        <w:sz w:val="24"/>
        <w:szCs w:val="24"/>
      </w:rPr>
    </w:pPr>
    <w:r>
      <w:rPr>
        <w:rFonts w:cs="Times New Roman"/>
        <w:sz w:val="24"/>
        <w:szCs w:val="24"/>
        <w:lang w:val="en-US"/>
      </w:rPr>
      <w:t>March 31,</w:t>
    </w:r>
    <w:r w:rsidRPr="008F69D3">
      <w:rPr>
        <w:rFonts w:cs="Times New Roman"/>
        <w:sz w:val="24"/>
        <w:szCs w:val="24"/>
      </w:rPr>
      <w:t xml:space="preserve"> </w:t>
    </w:r>
    <w:r>
      <w:rPr>
        <w:rFonts w:cs="Times New Roman"/>
        <w:sz w:val="24"/>
        <w:szCs w:val="24"/>
      </w:rPr>
      <w:t>202</w:t>
    </w:r>
    <w:r w:rsidR="00FE64D7">
      <w:rPr>
        <w:rFonts w:cs="Times New Roman"/>
        <w:sz w:val="24"/>
        <w:szCs w:val="24"/>
      </w:rPr>
      <w:t>6</w:t>
    </w:r>
    <w:r w:rsidRPr="008F69D3">
      <w:rPr>
        <w:rFonts w:cs="Times New Roman"/>
        <w:sz w:val="24"/>
        <w:szCs w:val="24"/>
      </w:rPr>
      <w:t xml:space="preserve"> and </w:t>
    </w:r>
    <w:r>
      <w:rPr>
        <w:rFonts w:cs="Times New Roman"/>
        <w:sz w:val="24"/>
        <w:szCs w:val="24"/>
      </w:rPr>
      <w:t>20</w:t>
    </w:r>
    <w:r w:rsidR="00FE64D7">
      <w:rPr>
        <w:rFonts w:cs="Times New Roman"/>
        <w:sz w:val="24"/>
        <w:szCs w:val="24"/>
      </w:rPr>
      <w:t>25</w:t>
    </w:r>
    <w:r w:rsidRPr="008F69D3">
      <w:rPr>
        <w:rFonts w:cs="Times New Roman"/>
        <w:sz w:val="24"/>
        <w:szCs w:val="24"/>
      </w:rPr>
      <w:t xml:space="preserve"> (Unaudited</w:t>
    </w:r>
    <w:r>
      <w:rPr>
        <w:rFonts w:cs="Times New Roman"/>
        <w:sz w:val="24"/>
        <w:szCs w:val="24"/>
        <w:lang w:val="en-US"/>
      </w:rPr>
      <w:t>/</w:t>
    </w:r>
    <w:r w:rsidRPr="008F69D3">
      <w:rPr>
        <w:rFonts w:cs="Times New Roman"/>
        <w:sz w:val="24"/>
        <w:szCs w:val="24"/>
      </w:rPr>
      <w:t xml:space="preserve">Reviewed) </w:t>
    </w:r>
  </w:p>
  <w:p w14:paraId="12C3B1C0" w14:textId="37AB48F3" w:rsidR="00471E21" w:rsidRDefault="00471E21"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Pr>
        <w:rFonts w:cs="Times New Roman"/>
        <w:b/>
        <w:bCs/>
        <w:sz w:val="24"/>
        <w:szCs w:val="24"/>
      </w:rPr>
      <w:t>202</w:t>
    </w:r>
    <w:r w:rsidR="00FE64D7">
      <w:rPr>
        <w:rFonts w:cs="Times New Roman"/>
        <w:b/>
        <w:bCs/>
        <w:sz w:val="24"/>
        <w:szCs w:val="24"/>
      </w:rPr>
      <w:t>5</w:t>
    </w:r>
    <w:r w:rsidRPr="008F69D3">
      <w:rPr>
        <w:rFonts w:cs="Times New Roman"/>
        <w:b/>
        <w:bCs/>
        <w:sz w:val="24"/>
        <w:szCs w:val="24"/>
      </w:rPr>
      <w:t xml:space="preserve"> (Audited)</w:t>
    </w:r>
  </w:p>
  <w:p w14:paraId="7886D13D" w14:textId="77777777" w:rsidR="00471E21" w:rsidRDefault="00471E21"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p w14:paraId="6715FDBB" w14:textId="77777777" w:rsidR="00471E21" w:rsidRPr="00F96851" w:rsidRDefault="00471E21"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A1CA5EFE"/>
    <w:lvl w:ilvl="0" w:tplc="BD0ADC70">
      <w:start w:val="1"/>
      <w:numFmt w:val="decimal"/>
      <w:lvlText w:val="%1."/>
      <w:lvlJc w:val="left"/>
      <w:pPr>
        <w:tabs>
          <w:tab w:val="num" w:pos="720"/>
        </w:tabs>
        <w:ind w:left="720" w:hanging="360"/>
      </w:pPr>
      <w:rPr>
        <w:rFonts w:hint="default"/>
        <w:b/>
        <w:bCs/>
        <w:color w:val="auto"/>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F1E2034"/>
    <w:multiLevelType w:val="hybridMultilevel"/>
    <w:tmpl w:val="E5440A3C"/>
    <w:lvl w:ilvl="0" w:tplc="0F884D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43D11"/>
    <w:multiLevelType w:val="hybridMultilevel"/>
    <w:tmpl w:val="3D10FDE8"/>
    <w:lvl w:ilvl="0" w:tplc="FB7A0326">
      <w:start w:val="29"/>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3"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EDB3D07"/>
    <w:multiLevelType w:val="hybridMultilevel"/>
    <w:tmpl w:val="FC304082"/>
    <w:lvl w:ilvl="0" w:tplc="0CB6F8F6">
      <w:start w:val="10"/>
      <w:numFmt w:val="decimal"/>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F1B569F"/>
    <w:multiLevelType w:val="hybridMultilevel"/>
    <w:tmpl w:val="A1CA5EFE"/>
    <w:lvl w:ilvl="0" w:tplc="FFFFFFFF">
      <w:start w:val="1"/>
      <w:numFmt w:val="decimal"/>
      <w:lvlText w:val="%1."/>
      <w:lvlJc w:val="left"/>
      <w:pPr>
        <w:tabs>
          <w:tab w:val="num" w:pos="720"/>
        </w:tabs>
        <w:ind w:left="720" w:hanging="360"/>
      </w:pPr>
      <w:rPr>
        <w:rFonts w:hint="default"/>
        <w:b/>
        <w:bCs/>
        <w:color w:val="auto"/>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14D5EC1"/>
    <w:multiLevelType w:val="hybridMultilevel"/>
    <w:tmpl w:val="AFF0F944"/>
    <w:lvl w:ilvl="0" w:tplc="0409000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8833190">
    <w:abstractNumId w:val="6"/>
  </w:num>
  <w:num w:numId="2" w16cid:durableId="42217153">
    <w:abstractNumId w:val="5"/>
  </w:num>
  <w:num w:numId="3" w16cid:durableId="1902208184">
    <w:abstractNumId w:val="9"/>
  </w:num>
  <w:num w:numId="4" w16cid:durableId="1083601123">
    <w:abstractNumId w:val="7"/>
  </w:num>
  <w:num w:numId="5" w16cid:durableId="77096177">
    <w:abstractNumId w:val="8"/>
  </w:num>
  <w:num w:numId="6" w16cid:durableId="1098601130">
    <w:abstractNumId w:val="3"/>
  </w:num>
  <w:num w:numId="7" w16cid:durableId="223640792">
    <w:abstractNumId w:val="2"/>
  </w:num>
  <w:num w:numId="8" w16cid:durableId="760107044">
    <w:abstractNumId w:val="0"/>
  </w:num>
  <w:num w:numId="9" w16cid:durableId="1079517411">
    <w:abstractNumId w:val="1"/>
  </w:num>
  <w:num w:numId="10" w16cid:durableId="1254701113">
    <w:abstractNumId w:val="4"/>
  </w:num>
  <w:num w:numId="11" w16cid:durableId="750542887">
    <w:abstractNumId w:val="18"/>
  </w:num>
  <w:num w:numId="12" w16cid:durableId="292637981">
    <w:abstractNumId w:val="14"/>
  </w:num>
  <w:num w:numId="13" w16cid:durableId="393818840">
    <w:abstractNumId w:val="20"/>
  </w:num>
  <w:num w:numId="14" w16cid:durableId="1450397116">
    <w:abstractNumId w:val="17"/>
  </w:num>
  <w:num w:numId="15" w16cid:durableId="1659113515">
    <w:abstractNumId w:val="19"/>
  </w:num>
  <w:num w:numId="16" w16cid:durableId="1933583161">
    <w:abstractNumId w:val="10"/>
  </w:num>
  <w:num w:numId="17" w16cid:durableId="1780642792">
    <w:abstractNumId w:val="13"/>
  </w:num>
  <w:num w:numId="18" w16cid:durableId="1603687038">
    <w:abstractNumId w:val="15"/>
  </w:num>
  <w:num w:numId="19" w16cid:durableId="2052151697">
    <w:abstractNumId w:val="12"/>
  </w:num>
  <w:num w:numId="20" w16cid:durableId="1889992897">
    <w:abstractNumId w:val="11"/>
  </w:num>
  <w:num w:numId="21" w16cid:durableId="1427116094">
    <w:abstractNumId w:val="21"/>
  </w:num>
  <w:num w:numId="22" w16cid:durableId="1419444829">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90E"/>
    <w:rsid w:val="00000082"/>
    <w:rsid w:val="000007F3"/>
    <w:rsid w:val="000007F6"/>
    <w:rsid w:val="00000890"/>
    <w:rsid w:val="00000D7B"/>
    <w:rsid w:val="00001501"/>
    <w:rsid w:val="000015B6"/>
    <w:rsid w:val="000017A1"/>
    <w:rsid w:val="0000193F"/>
    <w:rsid w:val="000020D0"/>
    <w:rsid w:val="00002871"/>
    <w:rsid w:val="00002AEA"/>
    <w:rsid w:val="00002C64"/>
    <w:rsid w:val="00002E83"/>
    <w:rsid w:val="0000310E"/>
    <w:rsid w:val="00003144"/>
    <w:rsid w:val="000032C2"/>
    <w:rsid w:val="0000343F"/>
    <w:rsid w:val="000034E4"/>
    <w:rsid w:val="000035BA"/>
    <w:rsid w:val="00003D39"/>
    <w:rsid w:val="00003DA6"/>
    <w:rsid w:val="00004473"/>
    <w:rsid w:val="00004C9E"/>
    <w:rsid w:val="00004D02"/>
    <w:rsid w:val="00004D6C"/>
    <w:rsid w:val="00004E66"/>
    <w:rsid w:val="00004EB4"/>
    <w:rsid w:val="00004F95"/>
    <w:rsid w:val="000054B5"/>
    <w:rsid w:val="000057E6"/>
    <w:rsid w:val="0000597C"/>
    <w:rsid w:val="00005CFE"/>
    <w:rsid w:val="0000648C"/>
    <w:rsid w:val="000064C4"/>
    <w:rsid w:val="00006520"/>
    <w:rsid w:val="0000759B"/>
    <w:rsid w:val="00007669"/>
    <w:rsid w:val="000078BD"/>
    <w:rsid w:val="00007BE3"/>
    <w:rsid w:val="00007D59"/>
    <w:rsid w:val="000104BD"/>
    <w:rsid w:val="0001072F"/>
    <w:rsid w:val="0001079B"/>
    <w:rsid w:val="00010915"/>
    <w:rsid w:val="000109B1"/>
    <w:rsid w:val="00010DF1"/>
    <w:rsid w:val="00010F00"/>
    <w:rsid w:val="000110A8"/>
    <w:rsid w:val="00011268"/>
    <w:rsid w:val="00011378"/>
    <w:rsid w:val="0001137F"/>
    <w:rsid w:val="0001139D"/>
    <w:rsid w:val="0001160A"/>
    <w:rsid w:val="0001185D"/>
    <w:rsid w:val="00011962"/>
    <w:rsid w:val="00011B47"/>
    <w:rsid w:val="00011C4E"/>
    <w:rsid w:val="00011E13"/>
    <w:rsid w:val="0001245C"/>
    <w:rsid w:val="00012884"/>
    <w:rsid w:val="000128E6"/>
    <w:rsid w:val="00012938"/>
    <w:rsid w:val="00012B00"/>
    <w:rsid w:val="00012E2C"/>
    <w:rsid w:val="00013104"/>
    <w:rsid w:val="0001366B"/>
    <w:rsid w:val="000137B9"/>
    <w:rsid w:val="00013EAF"/>
    <w:rsid w:val="00014343"/>
    <w:rsid w:val="00014476"/>
    <w:rsid w:val="00014863"/>
    <w:rsid w:val="0001506C"/>
    <w:rsid w:val="000150EF"/>
    <w:rsid w:val="000152E6"/>
    <w:rsid w:val="000154ED"/>
    <w:rsid w:val="000158BC"/>
    <w:rsid w:val="00015923"/>
    <w:rsid w:val="00016540"/>
    <w:rsid w:val="000166A6"/>
    <w:rsid w:val="00016925"/>
    <w:rsid w:val="000170F7"/>
    <w:rsid w:val="000172AD"/>
    <w:rsid w:val="00017449"/>
    <w:rsid w:val="00017570"/>
    <w:rsid w:val="000179CF"/>
    <w:rsid w:val="00017FFA"/>
    <w:rsid w:val="00020AAA"/>
    <w:rsid w:val="00020B33"/>
    <w:rsid w:val="00020F2A"/>
    <w:rsid w:val="000210CE"/>
    <w:rsid w:val="00021332"/>
    <w:rsid w:val="000213DC"/>
    <w:rsid w:val="0002167B"/>
    <w:rsid w:val="00021BF2"/>
    <w:rsid w:val="00021F34"/>
    <w:rsid w:val="00021FBB"/>
    <w:rsid w:val="00021FFD"/>
    <w:rsid w:val="00022326"/>
    <w:rsid w:val="00022513"/>
    <w:rsid w:val="0002308F"/>
    <w:rsid w:val="0002318C"/>
    <w:rsid w:val="00023ABB"/>
    <w:rsid w:val="00023ED8"/>
    <w:rsid w:val="00023EFE"/>
    <w:rsid w:val="00024A02"/>
    <w:rsid w:val="00024A9D"/>
    <w:rsid w:val="00024D32"/>
    <w:rsid w:val="000251E1"/>
    <w:rsid w:val="0002523D"/>
    <w:rsid w:val="00025412"/>
    <w:rsid w:val="00025730"/>
    <w:rsid w:val="00025A4A"/>
    <w:rsid w:val="00025BBF"/>
    <w:rsid w:val="00025DFB"/>
    <w:rsid w:val="000260AB"/>
    <w:rsid w:val="000261F7"/>
    <w:rsid w:val="000262F0"/>
    <w:rsid w:val="00026873"/>
    <w:rsid w:val="00026BB8"/>
    <w:rsid w:val="00027157"/>
    <w:rsid w:val="00027223"/>
    <w:rsid w:val="000273EB"/>
    <w:rsid w:val="0002741B"/>
    <w:rsid w:val="00027605"/>
    <w:rsid w:val="0002785E"/>
    <w:rsid w:val="00027BBA"/>
    <w:rsid w:val="00030261"/>
    <w:rsid w:val="000302B9"/>
    <w:rsid w:val="000303FC"/>
    <w:rsid w:val="00030CBB"/>
    <w:rsid w:val="00030E18"/>
    <w:rsid w:val="0003202F"/>
    <w:rsid w:val="00032128"/>
    <w:rsid w:val="0003232B"/>
    <w:rsid w:val="00032389"/>
    <w:rsid w:val="0003243B"/>
    <w:rsid w:val="000325B4"/>
    <w:rsid w:val="00032772"/>
    <w:rsid w:val="0003278B"/>
    <w:rsid w:val="00032B4B"/>
    <w:rsid w:val="00032E32"/>
    <w:rsid w:val="000337C1"/>
    <w:rsid w:val="000337CE"/>
    <w:rsid w:val="000344EE"/>
    <w:rsid w:val="000346DF"/>
    <w:rsid w:val="00034907"/>
    <w:rsid w:val="000349DB"/>
    <w:rsid w:val="00034AF1"/>
    <w:rsid w:val="00035134"/>
    <w:rsid w:val="00035276"/>
    <w:rsid w:val="00035396"/>
    <w:rsid w:val="00035512"/>
    <w:rsid w:val="000356D5"/>
    <w:rsid w:val="000357E4"/>
    <w:rsid w:val="00035868"/>
    <w:rsid w:val="0003694A"/>
    <w:rsid w:val="00036E0D"/>
    <w:rsid w:val="00036E17"/>
    <w:rsid w:val="00036EEE"/>
    <w:rsid w:val="0003735D"/>
    <w:rsid w:val="0003747C"/>
    <w:rsid w:val="00037552"/>
    <w:rsid w:val="00037E02"/>
    <w:rsid w:val="000401D9"/>
    <w:rsid w:val="00040371"/>
    <w:rsid w:val="000404F9"/>
    <w:rsid w:val="0004067B"/>
    <w:rsid w:val="00040A11"/>
    <w:rsid w:val="00040B67"/>
    <w:rsid w:val="00040E60"/>
    <w:rsid w:val="00040F98"/>
    <w:rsid w:val="00040FAD"/>
    <w:rsid w:val="00041664"/>
    <w:rsid w:val="00041817"/>
    <w:rsid w:val="00041A0F"/>
    <w:rsid w:val="00041A28"/>
    <w:rsid w:val="00041A56"/>
    <w:rsid w:val="00041EF6"/>
    <w:rsid w:val="00041FC7"/>
    <w:rsid w:val="00042075"/>
    <w:rsid w:val="00042087"/>
    <w:rsid w:val="00042140"/>
    <w:rsid w:val="00042202"/>
    <w:rsid w:val="00042649"/>
    <w:rsid w:val="00042652"/>
    <w:rsid w:val="00042750"/>
    <w:rsid w:val="000428F0"/>
    <w:rsid w:val="00042BD5"/>
    <w:rsid w:val="00042F5D"/>
    <w:rsid w:val="0004307E"/>
    <w:rsid w:val="000432B7"/>
    <w:rsid w:val="000436FC"/>
    <w:rsid w:val="0004397B"/>
    <w:rsid w:val="00043E4C"/>
    <w:rsid w:val="000440FF"/>
    <w:rsid w:val="00044620"/>
    <w:rsid w:val="00044A7B"/>
    <w:rsid w:val="00044ABD"/>
    <w:rsid w:val="0004538D"/>
    <w:rsid w:val="000455A7"/>
    <w:rsid w:val="00045BE2"/>
    <w:rsid w:val="00045C6D"/>
    <w:rsid w:val="00045E2E"/>
    <w:rsid w:val="00045F77"/>
    <w:rsid w:val="00045F90"/>
    <w:rsid w:val="00045FCE"/>
    <w:rsid w:val="0004606E"/>
    <w:rsid w:val="000462E4"/>
    <w:rsid w:val="00046975"/>
    <w:rsid w:val="000469B9"/>
    <w:rsid w:val="000478FD"/>
    <w:rsid w:val="00047BA4"/>
    <w:rsid w:val="00047DEA"/>
    <w:rsid w:val="00050206"/>
    <w:rsid w:val="00050272"/>
    <w:rsid w:val="0005030A"/>
    <w:rsid w:val="000508BB"/>
    <w:rsid w:val="000508E2"/>
    <w:rsid w:val="0005096A"/>
    <w:rsid w:val="00050D16"/>
    <w:rsid w:val="00051389"/>
    <w:rsid w:val="00051481"/>
    <w:rsid w:val="0005172E"/>
    <w:rsid w:val="000517BC"/>
    <w:rsid w:val="00052218"/>
    <w:rsid w:val="00052472"/>
    <w:rsid w:val="000525EC"/>
    <w:rsid w:val="000529E1"/>
    <w:rsid w:val="00052B6D"/>
    <w:rsid w:val="00052C30"/>
    <w:rsid w:val="00052F68"/>
    <w:rsid w:val="000532E3"/>
    <w:rsid w:val="0005371E"/>
    <w:rsid w:val="00053957"/>
    <w:rsid w:val="00053CDC"/>
    <w:rsid w:val="00053D75"/>
    <w:rsid w:val="00054200"/>
    <w:rsid w:val="0005459A"/>
    <w:rsid w:val="00054825"/>
    <w:rsid w:val="000548C9"/>
    <w:rsid w:val="00054CA1"/>
    <w:rsid w:val="00054FB5"/>
    <w:rsid w:val="000556D7"/>
    <w:rsid w:val="00055C32"/>
    <w:rsid w:val="0005622F"/>
    <w:rsid w:val="000563C8"/>
    <w:rsid w:val="000565D8"/>
    <w:rsid w:val="00056ED8"/>
    <w:rsid w:val="00057187"/>
    <w:rsid w:val="000574BD"/>
    <w:rsid w:val="00057706"/>
    <w:rsid w:val="00057E16"/>
    <w:rsid w:val="00060630"/>
    <w:rsid w:val="000606AB"/>
    <w:rsid w:val="000607C1"/>
    <w:rsid w:val="00060B0F"/>
    <w:rsid w:val="00060F6B"/>
    <w:rsid w:val="000610F8"/>
    <w:rsid w:val="00061906"/>
    <w:rsid w:val="0006190C"/>
    <w:rsid w:val="00062397"/>
    <w:rsid w:val="0006252E"/>
    <w:rsid w:val="000626BC"/>
    <w:rsid w:val="00062A2F"/>
    <w:rsid w:val="00062BDA"/>
    <w:rsid w:val="000633A9"/>
    <w:rsid w:val="000634F9"/>
    <w:rsid w:val="000635A6"/>
    <w:rsid w:val="00063726"/>
    <w:rsid w:val="000637FC"/>
    <w:rsid w:val="0006394F"/>
    <w:rsid w:val="00063CE6"/>
    <w:rsid w:val="00063E2C"/>
    <w:rsid w:val="00064011"/>
    <w:rsid w:val="0006445E"/>
    <w:rsid w:val="00064ACB"/>
    <w:rsid w:val="00064BBD"/>
    <w:rsid w:val="00064F0A"/>
    <w:rsid w:val="000654D3"/>
    <w:rsid w:val="00065504"/>
    <w:rsid w:val="00065B0A"/>
    <w:rsid w:val="00065CD1"/>
    <w:rsid w:val="00065D00"/>
    <w:rsid w:val="00065DE1"/>
    <w:rsid w:val="00065E61"/>
    <w:rsid w:val="00066048"/>
    <w:rsid w:val="0006629C"/>
    <w:rsid w:val="00066459"/>
    <w:rsid w:val="00066687"/>
    <w:rsid w:val="00066989"/>
    <w:rsid w:val="00066B5A"/>
    <w:rsid w:val="00066C1A"/>
    <w:rsid w:val="0006707A"/>
    <w:rsid w:val="00067171"/>
    <w:rsid w:val="00067A00"/>
    <w:rsid w:val="0007003A"/>
    <w:rsid w:val="00070123"/>
    <w:rsid w:val="000706B2"/>
    <w:rsid w:val="00070723"/>
    <w:rsid w:val="0007074B"/>
    <w:rsid w:val="0007079D"/>
    <w:rsid w:val="00070CFF"/>
    <w:rsid w:val="00071297"/>
    <w:rsid w:val="0007133A"/>
    <w:rsid w:val="00071531"/>
    <w:rsid w:val="0007197F"/>
    <w:rsid w:val="00071BD0"/>
    <w:rsid w:val="00071D2D"/>
    <w:rsid w:val="0007201A"/>
    <w:rsid w:val="0007215E"/>
    <w:rsid w:val="0007269E"/>
    <w:rsid w:val="00072B1F"/>
    <w:rsid w:val="00072BDF"/>
    <w:rsid w:val="00072F0C"/>
    <w:rsid w:val="00072FC5"/>
    <w:rsid w:val="000731C6"/>
    <w:rsid w:val="000734B2"/>
    <w:rsid w:val="000735B1"/>
    <w:rsid w:val="00073626"/>
    <w:rsid w:val="00073798"/>
    <w:rsid w:val="00073994"/>
    <w:rsid w:val="000742B8"/>
    <w:rsid w:val="00074311"/>
    <w:rsid w:val="00075052"/>
    <w:rsid w:val="000751EE"/>
    <w:rsid w:val="000753F9"/>
    <w:rsid w:val="00075940"/>
    <w:rsid w:val="00075CB9"/>
    <w:rsid w:val="00076247"/>
    <w:rsid w:val="0007641E"/>
    <w:rsid w:val="00076572"/>
    <w:rsid w:val="000766D3"/>
    <w:rsid w:val="00076BB5"/>
    <w:rsid w:val="000772CB"/>
    <w:rsid w:val="00077480"/>
    <w:rsid w:val="00077D85"/>
    <w:rsid w:val="000800B3"/>
    <w:rsid w:val="00080702"/>
    <w:rsid w:val="0008090A"/>
    <w:rsid w:val="0008113A"/>
    <w:rsid w:val="000814B0"/>
    <w:rsid w:val="00081C45"/>
    <w:rsid w:val="00081D91"/>
    <w:rsid w:val="00082870"/>
    <w:rsid w:val="0008288F"/>
    <w:rsid w:val="000828CF"/>
    <w:rsid w:val="00083189"/>
    <w:rsid w:val="00083EE3"/>
    <w:rsid w:val="0008407F"/>
    <w:rsid w:val="00084260"/>
    <w:rsid w:val="00085862"/>
    <w:rsid w:val="000859A7"/>
    <w:rsid w:val="00085A46"/>
    <w:rsid w:val="00085D54"/>
    <w:rsid w:val="000860FE"/>
    <w:rsid w:val="00086A74"/>
    <w:rsid w:val="00086B92"/>
    <w:rsid w:val="00086C3F"/>
    <w:rsid w:val="00087049"/>
    <w:rsid w:val="00087F4A"/>
    <w:rsid w:val="000901D0"/>
    <w:rsid w:val="000904C8"/>
    <w:rsid w:val="00090C01"/>
    <w:rsid w:val="00090CE2"/>
    <w:rsid w:val="00090D18"/>
    <w:rsid w:val="00091068"/>
    <w:rsid w:val="000912CF"/>
    <w:rsid w:val="00091742"/>
    <w:rsid w:val="00091745"/>
    <w:rsid w:val="00091834"/>
    <w:rsid w:val="00091AD8"/>
    <w:rsid w:val="000922F1"/>
    <w:rsid w:val="00092447"/>
    <w:rsid w:val="00092639"/>
    <w:rsid w:val="000926A0"/>
    <w:rsid w:val="000927B2"/>
    <w:rsid w:val="00092BDB"/>
    <w:rsid w:val="00093997"/>
    <w:rsid w:val="00093BAD"/>
    <w:rsid w:val="00093C15"/>
    <w:rsid w:val="000946A0"/>
    <w:rsid w:val="000946EE"/>
    <w:rsid w:val="0009476A"/>
    <w:rsid w:val="00094C1F"/>
    <w:rsid w:val="00094C2C"/>
    <w:rsid w:val="000952B0"/>
    <w:rsid w:val="000954A3"/>
    <w:rsid w:val="0009590E"/>
    <w:rsid w:val="00095D4C"/>
    <w:rsid w:val="00095DED"/>
    <w:rsid w:val="00095EC8"/>
    <w:rsid w:val="00096008"/>
    <w:rsid w:val="0009608A"/>
    <w:rsid w:val="000960BC"/>
    <w:rsid w:val="00096634"/>
    <w:rsid w:val="000966C4"/>
    <w:rsid w:val="000967A3"/>
    <w:rsid w:val="00096CA3"/>
    <w:rsid w:val="00097361"/>
    <w:rsid w:val="0009754E"/>
    <w:rsid w:val="000977C4"/>
    <w:rsid w:val="0009792C"/>
    <w:rsid w:val="000A02DD"/>
    <w:rsid w:val="000A0B3B"/>
    <w:rsid w:val="000A12DE"/>
    <w:rsid w:val="000A12EB"/>
    <w:rsid w:val="000A14F6"/>
    <w:rsid w:val="000A18A0"/>
    <w:rsid w:val="000A2092"/>
    <w:rsid w:val="000A20C9"/>
    <w:rsid w:val="000A21CE"/>
    <w:rsid w:val="000A2469"/>
    <w:rsid w:val="000A2B4D"/>
    <w:rsid w:val="000A2E8A"/>
    <w:rsid w:val="000A3872"/>
    <w:rsid w:val="000A4051"/>
    <w:rsid w:val="000A41F5"/>
    <w:rsid w:val="000A5191"/>
    <w:rsid w:val="000A55CC"/>
    <w:rsid w:val="000A5731"/>
    <w:rsid w:val="000A584C"/>
    <w:rsid w:val="000A58D5"/>
    <w:rsid w:val="000A5BAB"/>
    <w:rsid w:val="000A5FA0"/>
    <w:rsid w:val="000A6034"/>
    <w:rsid w:val="000A604F"/>
    <w:rsid w:val="000A6527"/>
    <w:rsid w:val="000A693D"/>
    <w:rsid w:val="000A6A73"/>
    <w:rsid w:val="000A6C85"/>
    <w:rsid w:val="000A6F16"/>
    <w:rsid w:val="000A708B"/>
    <w:rsid w:val="000A7E97"/>
    <w:rsid w:val="000A7EB5"/>
    <w:rsid w:val="000B00B2"/>
    <w:rsid w:val="000B0BE1"/>
    <w:rsid w:val="000B0C2D"/>
    <w:rsid w:val="000B0D5B"/>
    <w:rsid w:val="000B11BE"/>
    <w:rsid w:val="000B1378"/>
    <w:rsid w:val="000B1439"/>
    <w:rsid w:val="000B164C"/>
    <w:rsid w:val="000B1672"/>
    <w:rsid w:val="000B1BF5"/>
    <w:rsid w:val="000B2397"/>
    <w:rsid w:val="000B2733"/>
    <w:rsid w:val="000B27E9"/>
    <w:rsid w:val="000B286C"/>
    <w:rsid w:val="000B2897"/>
    <w:rsid w:val="000B28AA"/>
    <w:rsid w:val="000B2992"/>
    <w:rsid w:val="000B2C4B"/>
    <w:rsid w:val="000B3524"/>
    <w:rsid w:val="000B415E"/>
    <w:rsid w:val="000B4627"/>
    <w:rsid w:val="000B4A55"/>
    <w:rsid w:val="000B4B1B"/>
    <w:rsid w:val="000B504D"/>
    <w:rsid w:val="000B517F"/>
    <w:rsid w:val="000B55AB"/>
    <w:rsid w:val="000B561C"/>
    <w:rsid w:val="000B5939"/>
    <w:rsid w:val="000B594C"/>
    <w:rsid w:val="000B67D9"/>
    <w:rsid w:val="000B6B69"/>
    <w:rsid w:val="000B779F"/>
    <w:rsid w:val="000B7822"/>
    <w:rsid w:val="000B7823"/>
    <w:rsid w:val="000B7C11"/>
    <w:rsid w:val="000B7C99"/>
    <w:rsid w:val="000B7D94"/>
    <w:rsid w:val="000B7FD2"/>
    <w:rsid w:val="000C00FA"/>
    <w:rsid w:val="000C01B9"/>
    <w:rsid w:val="000C03C2"/>
    <w:rsid w:val="000C03D2"/>
    <w:rsid w:val="000C04CD"/>
    <w:rsid w:val="000C089C"/>
    <w:rsid w:val="000C102C"/>
    <w:rsid w:val="000C1843"/>
    <w:rsid w:val="000C1A61"/>
    <w:rsid w:val="000C1A94"/>
    <w:rsid w:val="000C1AFD"/>
    <w:rsid w:val="000C1C6A"/>
    <w:rsid w:val="000C1C77"/>
    <w:rsid w:val="000C1E42"/>
    <w:rsid w:val="000C1EF6"/>
    <w:rsid w:val="000C25AB"/>
    <w:rsid w:val="000C2601"/>
    <w:rsid w:val="000C2C95"/>
    <w:rsid w:val="000C3143"/>
    <w:rsid w:val="000C364C"/>
    <w:rsid w:val="000C393B"/>
    <w:rsid w:val="000C4047"/>
    <w:rsid w:val="000C4455"/>
    <w:rsid w:val="000C44EA"/>
    <w:rsid w:val="000C456B"/>
    <w:rsid w:val="000C46F9"/>
    <w:rsid w:val="000C471E"/>
    <w:rsid w:val="000C4A02"/>
    <w:rsid w:val="000C552C"/>
    <w:rsid w:val="000C5635"/>
    <w:rsid w:val="000C577E"/>
    <w:rsid w:val="000C5849"/>
    <w:rsid w:val="000C58F0"/>
    <w:rsid w:val="000C594B"/>
    <w:rsid w:val="000C59C5"/>
    <w:rsid w:val="000C5AFE"/>
    <w:rsid w:val="000C630C"/>
    <w:rsid w:val="000C6422"/>
    <w:rsid w:val="000C6892"/>
    <w:rsid w:val="000C68EA"/>
    <w:rsid w:val="000C6C60"/>
    <w:rsid w:val="000C6EF5"/>
    <w:rsid w:val="000C71B7"/>
    <w:rsid w:val="000C7284"/>
    <w:rsid w:val="000C75A1"/>
    <w:rsid w:val="000C786B"/>
    <w:rsid w:val="000C7961"/>
    <w:rsid w:val="000C79DC"/>
    <w:rsid w:val="000C7C00"/>
    <w:rsid w:val="000C7C63"/>
    <w:rsid w:val="000D04E0"/>
    <w:rsid w:val="000D08DF"/>
    <w:rsid w:val="000D0A68"/>
    <w:rsid w:val="000D1467"/>
    <w:rsid w:val="000D1CCC"/>
    <w:rsid w:val="000D1D8B"/>
    <w:rsid w:val="000D1FD2"/>
    <w:rsid w:val="000D20BC"/>
    <w:rsid w:val="000D2107"/>
    <w:rsid w:val="000D21F2"/>
    <w:rsid w:val="000D27CB"/>
    <w:rsid w:val="000D27FF"/>
    <w:rsid w:val="000D2876"/>
    <w:rsid w:val="000D28EA"/>
    <w:rsid w:val="000D2A18"/>
    <w:rsid w:val="000D2A47"/>
    <w:rsid w:val="000D2A76"/>
    <w:rsid w:val="000D2B79"/>
    <w:rsid w:val="000D2ECF"/>
    <w:rsid w:val="000D33A3"/>
    <w:rsid w:val="000D3552"/>
    <w:rsid w:val="000D4004"/>
    <w:rsid w:val="000D4052"/>
    <w:rsid w:val="000D40BD"/>
    <w:rsid w:val="000D4289"/>
    <w:rsid w:val="000D440F"/>
    <w:rsid w:val="000D4962"/>
    <w:rsid w:val="000D4BDD"/>
    <w:rsid w:val="000D503D"/>
    <w:rsid w:val="000D52B8"/>
    <w:rsid w:val="000D5568"/>
    <w:rsid w:val="000D5717"/>
    <w:rsid w:val="000D57AC"/>
    <w:rsid w:val="000D607E"/>
    <w:rsid w:val="000D6B6F"/>
    <w:rsid w:val="000D6BEB"/>
    <w:rsid w:val="000D6BED"/>
    <w:rsid w:val="000D6BFB"/>
    <w:rsid w:val="000D6F02"/>
    <w:rsid w:val="000D6FF4"/>
    <w:rsid w:val="000D714F"/>
    <w:rsid w:val="000D7840"/>
    <w:rsid w:val="000D7B13"/>
    <w:rsid w:val="000D7D93"/>
    <w:rsid w:val="000E0CB1"/>
    <w:rsid w:val="000E128F"/>
    <w:rsid w:val="000E1D33"/>
    <w:rsid w:val="000E1D61"/>
    <w:rsid w:val="000E2DF9"/>
    <w:rsid w:val="000E332F"/>
    <w:rsid w:val="000E3704"/>
    <w:rsid w:val="000E3DFD"/>
    <w:rsid w:val="000E3F5D"/>
    <w:rsid w:val="000E4BB8"/>
    <w:rsid w:val="000E4C83"/>
    <w:rsid w:val="000E4FAC"/>
    <w:rsid w:val="000E572C"/>
    <w:rsid w:val="000E5B45"/>
    <w:rsid w:val="000E5DB3"/>
    <w:rsid w:val="000E6258"/>
    <w:rsid w:val="000E63E9"/>
    <w:rsid w:val="000E643B"/>
    <w:rsid w:val="000E6688"/>
    <w:rsid w:val="000E67E3"/>
    <w:rsid w:val="000E6804"/>
    <w:rsid w:val="000E6981"/>
    <w:rsid w:val="000E7003"/>
    <w:rsid w:val="000E7449"/>
    <w:rsid w:val="000E75E6"/>
    <w:rsid w:val="000E7705"/>
    <w:rsid w:val="000E775D"/>
    <w:rsid w:val="000E77EF"/>
    <w:rsid w:val="000E7AE8"/>
    <w:rsid w:val="000F04E6"/>
    <w:rsid w:val="000F063A"/>
    <w:rsid w:val="000F06CD"/>
    <w:rsid w:val="000F071E"/>
    <w:rsid w:val="000F09B0"/>
    <w:rsid w:val="000F09E1"/>
    <w:rsid w:val="000F0BAA"/>
    <w:rsid w:val="000F0DBF"/>
    <w:rsid w:val="000F10A8"/>
    <w:rsid w:val="000F1105"/>
    <w:rsid w:val="000F1517"/>
    <w:rsid w:val="000F1FDF"/>
    <w:rsid w:val="000F2377"/>
    <w:rsid w:val="000F2470"/>
    <w:rsid w:val="000F2521"/>
    <w:rsid w:val="000F26D8"/>
    <w:rsid w:val="000F2749"/>
    <w:rsid w:val="000F2A34"/>
    <w:rsid w:val="000F2A3E"/>
    <w:rsid w:val="000F2C50"/>
    <w:rsid w:val="000F2D06"/>
    <w:rsid w:val="000F33B4"/>
    <w:rsid w:val="000F362A"/>
    <w:rsid w:val="000F39A0"/>
    <w:rsid w:val="000F3C52"/>
    <w:rsid w:val="000F440F"/>
    <w:rsid w:val="000F4432"/>
    <w:rsid w:val="000F44B9"/>
    <w:rsid w:val="000F4516"/>
    <w:rsid w:val="000F458E"/>
    <w:rsid w:val="000F45CD"/>
    <w:rsid w:val="000F4777"/>
    <w:rsid w:val="000F4B7E"/>
    <w:rsid w:val="000F4C2E"/>
    <w:rsid w:val="000F4C91"/>
    <w:rsid w:val="000F4CF8"/>
    <w:rsid w:val="000F50DD"/>
    <w:rsid w:val="000F531A"/>
    <w:rsid w:val="000F5614"/>
    <w:rsid w:val="000F563D"/>
    <w:rsid w:val="000F5768"/>
    <w:rsid w:val="000F5C58"/>
    <w:rsid w:val="000F5DFF"/>
    <w:rsid w:val="000F5E3D"/>
    <w:rsid w:val="000F5F22"/>
    <w:rsid w:val="000F648E"/>
    <w:rsid w:val="000F6696"/>
    <w:rsid w:val="000F6730"/>
    <w:rsid w:val="000F6E2B"/>
    <w:rsid w:val="000F6EE4"/>
    <w:rsid w:val="000F6F91"/>
    <w:rsid w:val="000F711A"/>
    <w:rsid w:val="000F73B0"/>
    <w:rsid w:val="000F7552"/>
    <w:rsid w:val="0010020C"/>
    <w:rsid w:val="00100300"/>
    <w:rsid w:val="00100529"/>
    <w:rsid w:val="001005F6"/>
    <w:rsid w:val="00100699"/>
    <w:rsid w:val="00100957"/>
    <w:rsid w:val="00100E59"/>
    <w:rsid w:val="00100FFD"/>
    <w:rsid w:val="00101297"/>
    <w:rsid w:val="0010161A"/>
    <w:rsid w:val="00101820"/>
    <w:rsid w:val="0010185A"/>
    <w:rsid w:val="001019BA"/>
    <w:rsid w:val="00101D57"/>
    <w:rsid w:val="001023AF"/>
    <w:rsid w:val="00102414"/>
    <w:rsid w:val="00102EB5"/>
    <w:rsid w:val="00103075"/>
    <w:rsid w:val="00103257"/>
    <w:rsid w:val="001034E9"/>
    <w:rsid w:val="00103DBA"/>
    <w:rsid w:val="00103FD6"/>
    <w:rsid w:val="00104692"/>
    <w:rsid w:val="00104B8F"/>
    <w:rsid w:val="00104D0C"/>
    <w:rsid w:val="00105217"/>
    <w:rsid w:val="00105306"/>
    <w:rsid w:val="00105344"/>
    <w:rsid w:val="00105534"/>
    <w:rsid w:val="00105A00"/>
    <w:rsid w:val="00105EDA"/>
    <w:rsid w:val="001061A4"/>
    <w:rsid w:val="00106654"/>
    <w:rsid w:val="001066FF"/>
    <w:rsid w:val="00106763"/>
    <w:rsid w:val="00106BD3"/>
    <w:rsid w:val="00106CC3"/>
    <w:rsid w:val="00107081"/>
    <w:rsid w:val="0010722F"/>
    <w:rsid w:val="001075CD"/>
    <w:rsid w:val="00107991"/>
    <w:rsid w:val="00107B4B"/>
    <w:rsid w:val="00107C6D"/>
    <w:rsid w:val="00107DD0"/>
    <w:rsid w:val="00107ED5"/>
    <w:rsid w:val="00110014"/>
    <w:rsid w:val="0011002A"/>
    <w:rsid w:val="00110AE5"/>
    <w:rsid w:val="00110FD1"/>
    <w:rsid w:val="00111192"/>
    <w:rsid w:val="001111FC"/>
    <w:rsid w:val="00111543"/>
    <w:rsid w:val="00111674"/>
    <w:rsid w:val="0011215C"/>
    <w:rsid w:val="00112CE6"/>
    <w:rsid w:val="00112CFB"/>
    <w:rsid w:val="00112E72"/>
    <w:rsid w:val="00113068"/>
    <w:rsid w:val="0011356D"/>
    <w:rsid w:val="001136E5"/>
    <w:rsid w:val="001138AB"/>
    <w:rsid w:val="00113BAC"/>
    <w:rsid w:val="00113DC9"/>
    <w:rsid w:val="001141EE"/>
    <w:rsid w:val="00114714"/>
    <w:rsid w:val="0011515E"/>
    <w:rsid w:val="00115412"/>
    <w:rsid w:val="00115A06"/>
    <w:rsid w:val="00115BC8"/>
    <w:rsid w:val="001165B7"/>
    <w:rsid w:val="00116C25"/>
    <w:rsid w:val="00116FD9"/>
    <w:rsid w:val="001170D2"/>
    <w:rsid w:val="001179EE"/>
    <w:rsid w:val="001200C5"/>
    <w:rsid w:val="001203A7"/>
    <w:rsid w:val="00120419"/>
    <w:rsid w:val="00120819"/>
    <w:rsid w:val="00120C73"/>
    <w:rsid w:val="00120DEA"/>
    <w:rsid w:val="00121639"/>
    <w:rsid w:val="00121DBE"/>
    <w:rsid w:val="0012256B"/>
    <w:rsid w:val="0012272A"/>
    <w:rsid w:val="00122A90"/>
    <w:rsid w:val="00123191"/>
    <w:rsid w:val="00123362"/>
    <w:rsid w:val="00123710"/>
    <w:rsid w:val="00124154"/>
    <w:rsid w:val="00124162"/>
    <w:rsid w:val="0012428F"/>
    <w:rsid w:val="001243AC"/>
    <w:rsid w:val="0012472A"/>
    <w:rsid w:val="00124F39"/>
    <w:rsid w:val="00125240"/>
    <w:rsid w:val="00125264"/>
    <w:rsid w:val="00125460"/>
    <w:rsid w:val="00125862"/>
    <w:rsid w:val="0012601A"/>
    <w:rsid w:val="0012613A"/>
    <w:rsid w:val="001262D6"/>
    <w:rsid w:val="0012651E"/>
    <w:rsid w:val="00126604"/>
    <w:rsid w:val="00126A8C"/>
    <w:rsid w:val="00126A98"/>
    <w:rsid w:val="00126B81"/>
    <w:rsid w:val="00127AEB"/>
    <w:rsid w:val="00127CEA"/>
    <w:rsid w:val="00127DD0"/>
    <w:rsid w:val="00127E69"/>
    <w:rsid w:val="00127FC6"/>
    <w:rsid w:val="00130AF2"/>
    <w:rsid w:val="00130BF9"/>
    <w:rsid w:val="00130EEE"/>
    <w:rsid w:val="00130F4A"/>
    <w:rsid w:val="00131151"/>
    <w:rsid w:val="00131D7A"/>
    <w:rsid w:val="00131E38"/>
    <w:rsid w:val="0013204C"/>
    <w:rsid w:val="001321E6"/>
    <w:rsid w:val="0013256A"/>
    <w:rsid w:val="00132877"/>
    <w:rsid w:val="001329AD"/>
    <w:rsid w:val="00132CD1"/>
    <w:rsid w:val="00133096"/>
    <w:rsid w:val="001330E3"/>
    <w:rsid w:val="00133207"/>
    <w:rsid w:val="001332B9"/>
    <w:rsid w:val="001332E0"/>
    <w:rsid w:val="00133391"/>
    <w:rsid w:val="001335C7"/>
    <w:rsid w:val="0013367E"/>
    <w:rsid w:val="001338C9"/>
    <w:rsid w:val="00134217"/>
    <w:rsid w:val="00134338"/>
    <w:rsid w:val="001346D9"/>
    <w:rsid w:val="00134890"/>
    <w:rsid w:val="00134928"/>
    <w:rsid w:val="00134A1B"/>
    <w:rsid w:val="00134BA9"/>
    <w:rsid w:val="00134D16"/>
    <w:rsid w:val="00134D2C"/>
    <w:rsid w:val="0013505F"/>
    <w:rsid w:val="0013551A"/>
    <w:rsid w:val="00135AF3"/>
    <w:rsid w:val="0013628E"/>
    <w:rsid w:val="00136603"/>
    <w:rsid w:val="00136A61"/>
    <w:rsid w:val="00136BCD"/>
    <w:rsid w:val="001371B3"/>
    <w:rsid w:val="00137A0D"/>
    <w:rsid w:val="00137A0E"/>
    <w:rsid w:val="00137D93"/>
    <w:rsid w:val="00137DD3"/>
    <w:rsid w:val="00137DF6"/>
    <w:rsid w:val="0014045D"/>
    <w:rsid w:val="001406BF"/>
    <w:rsid w:val="00140C85"/>
    <w:rsid w:val="00140F5E"/>
    <w:rsid w:val="00141AE9"/>
    <w:rsid w:val="00141EA3"/>
    <w:rsid w:val="0014259F"/>
    <w:rsid w:val="001428EF"/>
    <w:rsid w:val="0014290D"/>
    <w:rsid w:val="00142B58"/>
    <w:rsid w:val="00142D89"/>
    <w:rsid w:val="00143154"/>
    <w:rsid w:val="001437E9"/>
    <w:rsid w:val="0014382D"/>
    <w:rsid w:val="00143A3B"/>
    <w:rsid w:val="00143EFD"/>
    <w:rsid w:val="00144192"/>
    <w:rsid w:val="001442F6"/>
    <w:rsid w:val="001446DA"/>
    <w:rsid w:val="00144A23"/>
    <w:rsid w:val="00144BF2"/>
    <w:rsid w:val="00144C52"/>
    <w:rsid w:val="0014591B"/>
    <w:rsid w:val="00145933"/>
    <w:rsid w:val="00145CBE"/>
    <w:rsid w:val="00145CDF"/>
    <w:rsid w:val="00146109"/>
    <w:rsid w:val="0014610D"/>
    <w:rsid w:val="00146407"/>
    <w:rsid w:val="00146547"/>
    <w:rsid w:val="00146742"/>
    <w:rsid w:val="0014718D"/>
    <w:rsid w:val="0014785A"/>
    <w:rsid w:val="00147931"/>
    <w:rsid w:val="00147D65"/>
    <w:rsid w:val="00147FA3"/>
    <w:rsid w:val="00147FC2"/>
    <w:rsid w:val="00150236"/>
    <w:rsid w:val="0015052D"/>
    <w:rsid w:val="001506D6"/>
    <w:rsid w:val="001507EA"/>
    <w:rsid w:val="00150D34"/>
    <w:rsid w:val="00150D49"/>
    <w:rsid w:val="00150F6B"/>
    <w:rsid w:val="00151023"/>
    <w:rsid w:val="001512BD"/>
    <w:rsid w:val="001513D6"/>
    <w:rsid w:val="001513F8"/>
    <w:rsid w:val="001515FC"/>
    <w:rsid w:val="00151C52"/>
    <w:rsid w:val="00151D03"/>
    <w:rsid w:val="00151D40"/>
    <w:rsid w:val="00151FFD"/>
    <w:rsid w:val="001527F2"/>
    <w:rsid w:val="00152CCC"/>
    <w:rsid w:val="00152ED9"/>
    <w:rsid w:val="00153B16"/>
    <w:rsid w:val="00153D6C"/>
    <w:rsid w:val="00154621"/>
    <w:rsid w:val="001547D1"/>
    <w:rsid w:val="001548EB"/>
    <w:rsid w:val="00154B62"/>
    <w:rsid w:val="00154D8A"/>
    <w:rsid w:val="00154F1A"/>
    <w:rsid w:val="00154F39"/>
    <w:rsid w:val="00155078"/>
    <w:rsid w:val="0015576F"/>
    <w:rsid w:val="00155A09"/>
    <w:rsid w:val="00155C76"/>
    <w:rsid w:val="00155CDE"/>
    <w:rsid w:val="00155DEA"/>
    <w:rsid w:val="0015672D"/>
    <w:rsid w:val="00156B88"/>
    <w:rsid w:val="00156F4E"/>
    <w:rsid w:val="00157339"/>
    <w:rsid w:val="001573BD"/>
    <w:rsid w:val="001573E7"/>
    <w:rsid w:val="00157434"/>
    <w:rsid w:val="001577B1"/>
    <w:rsid w:val="0016088F"/>
    <w:rsid w:val="00160AD7"/>
    <w:rsid w:val="001618F3"/>
    <w:rsid w:val="001619C2"/>
    <w:rsid w:val="00161F56"/>
    <w:rsid w:val="0016218E"/>
    <w:rsid w:val="00162237"/>
    <w:rsid w:val="0016282B"/>
    <w:rsid w:val="001630BA"/>
    <w:rsid w:val="00163154"/>
    <w:rsid w:val="0016351E"/>
    <w:rsid w:val="0016385D"/>
    <w:rsid w:val="00163863"/>
    <w:rsid w:val="001639BA"/>
    <w:rsid w:val="00163A43"/>
    <w:rsid w:val="0016401D"/>
    <w:rsid w:val="00164D53"/>
    <w:rsid w:val="00164E77"/>
    <w:rsid w:val="00164F65"/>
    <w:rsid w:val="0016530A"/>
    <w:rsid w:val="0016540E"/>
    <w:rsid w:val="001658FE"/>
    <w:rsid w:val="00165949"/>
    <w:rsid w:val="00165B68"/>
    <w:rsid w:val="00165B72"/>
    <w:rsid w:val="001660B4"/>
    <w:rsid w:val="001664D0"/>
    <w:rsid w:val="00166574"/>
    <w:rsid w:val="00166CF6"/>
    <w:rsid w:val="001672E1"/>
    <w:rsid w:val="001673E7"/>
    <w:rsid w:val="0016770F"/>
    <w:rsid w:val="00167989"/>
    <w:rsid w:val="00170352"/>
    <w:rsid w:val="0017066C"/>
    <w:rsid w:val="00170E0C"/>
    <w:rsid w:val="001712A4"/>
    <w:rsid w:val="0017170F"/>
    <w:rsid w:val="0017179B"/>
    <w:rsid w:val="001717E6"/>
    <w:rsid w:val="00171C09"/>
    <w:rsid w:val="001720EF"/>
    <w:rsid w:val="00172630"/>
    <w:rsid w:val="001728A8"/>
    <w:rsid w:val="00172A70"/>
    <w:rsid w:val="00172D4A"/>
    <w:rsid w:val="00173200"/>
    <w:rsid w:val="00173713"/>
    <w:rsid w:val="00173CC5"/>
    <w:rsid w:val="00173DA0"/>
    <w:rsid w:val="00173E55"/>
    <w:rsid w:val="00173E5A"/>
    <w:rsid w:val="00173F1A"/>
    <w:rsid w:val="00173FC9"/>
    <w:rsid w:val="0017455A"/>
    <w:rsid w:val="001748FF"/>
    <w:rsid w:val="0017562D"/>
    <w:rsid w:val="00175B69"/>
    <w:rsid w:val="00175E19"/>
    <w:rsid w:val="0017605A"/>
    <w:rsid w:val="001762E1"/>
    <w:rsid w:val="0017630D"/>
    <w:rsid w:val="0017639C"/>
    <w:rsid w:val="00176409"/>
    <w:rsid w:val="00176DFA"/>
    <w:rsid w:val="00176EA1"/>
    <w:rsid w:val="00176FAD"/>
    <w:rsid w:val="00176FB7"/>
    <w:rsid w:val="00177186"/>
    <w:rsid w:val="00177264"/>
    <w:rsid w:val="001775F4"/>
    <w:rsid w:val="00177952"/>
    <w:rsid w:val="00177DE4"/>
    <w:rsid w:val="0018020D"/>
    <w:rsid w:val="00180860"/>
    <w:rsid w:val="00180DC6"/>
    <w:rsid w:val="00180E34"/>
    <w:rsid w:val="0018105D"/>
    <w:rsid w:val="00181C4A"/>
    <w:rsid w:val="00181CB3"/>
    <w:rsid w:val="0018220B"/>
    <w:rsid w:val="0018251F"/>
    <w:rsid w:val="00182C86"/>
    <w:rsid w:val="00182DF9"/>
    <w:rsid w:val="0018304C"/>
    <w:rsid w:val="001835E0"/>
    <w:rsid w:val="0018388B"/>
    <w:rsid w:val="00183AF3"/>
    <w:rsid w:val="00183B2A"/>
    <w:rsid w:val="00183D49"/>
    <w:rsid w:val="00184087"/>
    <w:rsid w:val="001842AA"/>
    <w:rsid w:val="001844CE"/>
    <w:rsid w:val="00184831"/>
    <w:rsid w:val="00184A76"/>
    <w:rsid w:val="00184D95"/>
    <w:rsid w:val="00184FB3"/>
    <w:rsid w:val="00184FE4"/>
    <w:rsid w:val="00185396"/>
    <w:rsid w:val="001853AE"/>
    <w:rsid w:val="001853E3"/>
    <w:rsid w:val="00185443"/>
    <w:rsid w:val="001856E4"/>
    <w:rsid w:val="00185846"/>
    <w:rsid w:val="00185AEF"/>
    <w:rsid w:val="00185D4D"/>
    <w:rsid w:val="00185E0D"/>
    <w:rsid w:val="00185E7B"/>
    <w:rsid w:val="00185F11"/>
    <w:rsid w:val="00186018"/>
    <w:rsid w:val="001861F2"/>
    <w:rsid w:val="0018652F"/>
    <w:rsid w:val="00186A08"/>
    <w:rsid w:val="00186B86"/>
    <w:rsid w:val="00186C84"/>
    <w:rsid w:val="00186FD9"/>
    <w:rsid w:val="00187025"/>
    <w:rsid w:val="001871D8"/>
    <w:rsid w:val="001872DA"/>
    <w:rsid w:val="00187345"/>
    <w:rsid w:val="00187D60"/>
    <w:rsid w:val="00190188"/>
    <w:rsid w:val="001916FA"/>
    <w:rsid w:val="00191E06"/>
    <w:rsid w:val="00192370"/>
    <w:rsid w:val="00192396"/>
    <w:rsid w:val="0019280A"/>
    <w:rsid w:val="001929E9"/>
    <w:rsid w:val="00192A7E"/>
    <w:rsid w:val="0019315D"/>
    <w:rsid w:val="001933E2"/>
    <w:rsid w:val="001935F4"/>
    <w:rsid w:val="001935F9"/>
    <w:rsid w:val="001938B2"/>
    <w:rsid w:val="00193F48"/>
    <w:rsid w:val="00194478"/>
    <w:rsid w:val="00194613"/>
    <w:rsid w:val="00194801"/>
    <w:rsid w:val="001948B0"/>
    <w:rsid w:val="00194F4B"/>
    <w:rsid w:val="00195014"/>
    <w:rsid w:val="0019544A"/>
    <w:rsid w:val="00195A36"/>
    <w:rsid w:val="00195C16"/>
    <w:rsid w:val="00195D93"/>
    <w:rsid w:val="00195DA1"/>
    <w:rsid w:val="0019666D"/>
    <w:rsid w:val="00196C23"/>
    <w:rsid w:val="00196EBD"/>
    <w:rsid w:val="00197238"/>
    <w:rsid w:val="00197284"/>
    <w:rsid w:val="001973F0"/>
    <w:rsid w:val="00197738"/>
    <w:rsid w:val="0019785C"/>
    <w:rsid w:val="00197CA6"/>
    <w:rsid w:val="00197D84"/>
    <w:rsid w:val="00197E74"/>
    <w:rsid w:val="00197FB9"/>
    <w:rsid w:val="001A0059"/>
    <w:rsid w:val="001A01E0"/>
    <w:rsid w:val="001A0438"/>
    <w:rsid w:val="001A0520"/>
    <w:rsid w:val="001A0EDC"/>
    <w:rsid w:val="001A0F8D"/>
    <w:rsid w:val="001A138E"/>
    <w:rsid w:val="001A15F0"/>
    <w:rsid w:val="001A1B39"/>
    <w:rsid w:val="001A1B64"/>
    <w:rsid w:val="001A242F"/>
    <w:rsid w:val="001A250A"/>
    <w:rsid w:val="001A25FB"/>
    <w:rsid w:val="001A266D"/>
    <w:rsid w:val="001A2779"/>
    <w:rsid w:val="001A278D"/>
    <w:rsid w:val="001A2B24"/>
    <w:rsid w:val="001A32DD"/>
    <w:rsid w:val="001A38B1"/>
    <w:rsid w:val="001A3C1A"/>
    <w:rsid w:val="001A3E43"/>
    <w:rsid w:val="001A44DF"/>
    <w:rsid w:val="001A46E2"/>
    <w:rsid w:val="001A484F"/>
    <w:rsid w:val="001A48F6"/>
    <w:rsid w:val="001A4C1B"/>
    <w:rsid w:val="001A4CAB"/>
    <w:rsid w:val="001A4F32"/>
    <w:rsid w:val="001A4FB8"/>
    <w:rsid w:val="001A5006"/>
    <w:rsid w:val="001A579E"/>
    <w:rsid w:val="001A5AA4"/>
    <w:rsid w:val="001A5B6B"/>
    <w:rsid w:val="001A5E31"/>
    <w:rsid w:val="001A5F48"/>
    <w:rsid w:val="001A60B1"/>
    <w:rsid w:val="001A61C1"/>
    <w:rsid w:val="001A6308"/>
    <w:rsid w:val="001A66C6"/>
    <w:rsid w:val="001A6BA0"/>
    <w:rsid w:val="001A71B3"/>
    <w:rsid w:val="001A74F9"/>
    <w:rsid w:val="001A7882"/>
    <w:rsid w:val="001A7912"/>
    <w:rsid w:val="001A7A6F"/>
    <w:rsid w:val="001A7F01"/>
    <w:rsid w:val="001B03E6"/>
    <w:rsid w:val="001B0484"/>
    <w:rsid w:val="001B0526"/>
    <w:rsid w:val="001B0B22"/>
    <w:rsid w:val="001B0FD8"/>
    <w:rsid w:val="001B1337"/>
    <w:rsid w:val="001B1D40"/>
    <w:rsid w:val="001B1E2A"/>
    <w:rsid w:val="001B1E51"/>
    <w:rsid w:val="001B1E76"/>
    <w:rsid w:val="001B2625"/>
    <w:rsid w:val="001B2743"/>
    <w:rsid w:val="001B2810"/>
    <w:rsid w:val="001B2CEA"/>
    <w:rsid w:val="001B2D77"/>
    <w:rsid w:val="001B2E60"/>
    <w:rsid w:val="001B369F"/>
    <w:rsid w:val="001B41C4"/>
    <w:rsid w:val="001B421F"/>
    <w:rsid w:val="001B44DD"/>
    <w:rsid w:val="001B46A1"/>
    <w:rsid w:val="001B49F9"/>
    <w:rsid w:val="001B4B52"/>
    <w:rsid w:val="001B4B88"/>
    <w:rsid w:val="001B4DE4"/>
    <w:rsid w:val="001B4E7A"/>
    <w:rsid w:val="001B50E5"/>
    <w:rsid w:val="001B54FB"/>
    <w:rsid w:val="001B5605"/>
    <w:rsid w:val="001B563A"/>
    <w:rsid w:val="001B58ED"/>
    <w:rsid w:val="001B5B18"/>
    <w:rsid w:val="001B5BCA"/>
    <w:rsid w:val="001B5BEF"/>
    <w:rsid w:val="001B60E4"/>
    <w:rsid w:val="001B6123"/>
    <w:rsid w:val="001B65FA"/>
    <w:rsid w:val="001B67AE"/>
    <w:rsid w:val="001B6B27"/>
    <w:rsid w:val="001B6B58"/>
    <w:rsid w:val="001B6CC9"/>
    <w:rsid w:val="001B6E75"/>
    <w:rsid w:val="001B6FCE"/>
    <w:rsid w:val="001B735A"/>
    <w:rsid w:val="001B7480"/>
    <w:rsid w:val="001B7757"/>
    <w:rsid w:val="001B7ACA"/>
    <w:rsid w:val="001B7EC0"/>
    <w:rsid w:val="001B7EED"/>
    <w:rsid w:val="001B7F60"/>
    <w:rsid w:val="001C0050"/>
    <w:rsid w:val="001C0160"/>
    <w:rsid w:val="001C07B9"/>
    <w:rsid w:val="001C08F0"/>
    <w:rsid w:val="001C0A78"/>
    <w:rsid w:val="001C0D0F"/>
    <w:rsid w:val="001C11B8"/>
    <w:rsid w:val="001C12B1"/>
    <w:rsid w:val="001C16E9"/>
    <w:rsid w:val="001C1D03"/>
    <w:rsid w:val="001C2122"/>
    <w:rsid w:val="001C2797"/>
    <w:rsid w:val="001C2922"/>
    <w:rsid w:val="001C2CB1"/>
    <w:rsid w:val="001C2E77"/>
    <w:rsid w:val="001C2EEC"/>
    <w:rsid w:val="001C40EF"/>
    <w:rsid w:val="001C42BE"/>
    <w:rsid w:val="001C4E15"/>
    <w:rsid w:val="001C5168"/>
    <w:rsid w:val="001C56D6"/>
    <w:rsid w:val="001C56D7"/>
    <w:rsid w:val="001C5820"/>
    <w:rsid w:val="001C5CA3"/>
    <w:rsid w:val="001C6353"/>
    <w:rsid w:val="001C6501"/>
    <w:rsid w:val="001C654E"/>
    <w:rsid w:val="001C6703"/>
    <w:rsid w:val="001C6B6A"/>
    <w:rsid w:val="001C6C66"/>
    <w:rsid w:val="001C6C9A"/>
    <w:rsid w:val="001C6CD8"/>
    <w:rsid w:val="001C6CFD"/>
    <w:rsid w:val="001C7477"/>
    <w:rsid w:val="001C755F"/>
    <w:rsid w:val="001C75D5"/>
    <w:rsid w:val="001C7AFC"/>
    <w:rsid w:val="001C7B91"/>
    <w:rsid w:val="001C7BA9"/>
    <w:rsid w:val="001C7C27"/>
    <w:rsid w:val="001C7F67"/>
    <w:rsid w:val="001D0183"/>
    <w:rsid w:val="001D01E1"/>
    <w:rsid w:val="001D0274"/>
    <w:rsid w:val="001D083D"/>
    <w:rsid w:val="001D0A91"/>
    <w:rsid w:val="001D0A99"/>
    <w:rsid w:val="001D1006"/>
    <w:rsid w:val="001D1638"/>
    <w:rsid w:val="001D1B03"/>
    <w:rsid w:val="001D2017"/>
    <w:rsid w:val="001D2332"/>
    <w:rsid w:val="001D25F6"/>
    <w:rsid w:val="001D2B32"/>
    <w:rsid w:val="001D3263"/>
    <w:rsid w:val="001D3A5B"/>
    <w:rsid w:val="001D4062"/>
    <w:rsid w:val="001D5073"/>
    <w:rsid w:val="001D54CF"/>
    <w:rsid w:val="001D5523"/>
    <w:rsid w:val="001D5702"/>
    <w:rsid w:val="001D6023"/>
    <w:rsid w:val="001D6297"/>
    <w:rsid w:val="001D6673"/>
    <w:rsid w:val="001D6D8C"/>
    <w:rsid w:val="001D727D"/>
    <w:rsid w:val="001D72AC"/>
    <w:rsid w:val="001D7662"/>
    <w:rsid w:val="001D7A6F"/>
    <w:rsid w:val="001E0132"/>
    <w:rsid w:val="001E04B1"/>
    <w:rsid w:val="001E05FD"/>
    <w:rsid w:val="001E0695"/>
    <w:rsid w:val="001E0ABB"/>
    <w:rsid w:val="001E0E64"/>
    <w:rsid w:val="001E1222"/>
    <w:rsid w:val="001E1270"/>
    <w:rsid w:val="001E1458"/>
    <w:rsid w:val="001E183D"/>
    <w:rsid w:val="001E1905"/>
    <w:rsid w:val="001E1C32"/>
    <w:rsid w:val="001E1D3A"/>
    <w:rsid w:val="001E1E6B"/>
    <w:rsid w:val="001E1E80"/>
    <w:rsid w:val="001E1F89"/>
    <w:rsid w:val="001E2024"/>
    <w:rsid w:val="001E2365"/>
    <w:rsid w:val="001E23E8"/>
    <w:rsid w:val="001E2D61"/>
    <w:rsid w:val="001E35F4"/>
    <w:rsid w:val="001E37C4"/>
    <w:rsid w:val="001E3943"/>
    <w:rsid w:val="001E3A56"/>
    <w:rsid w:val="001E3C7A"/>
    <w:rsid w:val="001E3D4F"/>
    <w:rsid w:val="001E3EFD"/>
    <w:rsid w:val="001E401A"/>
    <w:rsid w:val="001E4151"/>
    <w:rsid w:val="001E48B2"/>
    <w:rsid w:val="001E4D71"/>
    <w:rsid w:val="001E5AC6"/>
    <w:rsid w:val="001E5CAD"/>
    <w:rsid w:val="001E604A"/>
    <w:rsid w:val="001E62AB"/>
    <w:rsid w:val="001E62F7"/>
    <w:rsid w:val="001E633C"/>
    <w:rsid w:val="001E644F"/>
    <w:rsid w:val="001E66AE"/>
    <w:rsid w:val="001E694B"/>
    <w:rsid w:val="001E7107"/>
    <w:rsid w:val="001E72FB"/>
    <w:rsid w:val="001E73AD"/>
    <w:rsid w:val="001E7921"/>
    <w:rsid w:val="001E7EB1"/>
    <w:rsid w:val="001F023C"/>
    <w:rsid w:val="001F0ACE"/>
    <w:rsid w:val="001F0E8A"/>
    <w:rsid w:val="001F1287"/>
    <w:rsid w:val="001F1376"/>
    <w:rsid w:val="001F161C"/>
    <w:rsid w:val="001F19CE"/>
    <w:rsid w:val="001F1A22"/>
    <w:rsid w:val="001F1A3D"/>
    <w:rsid w:val="001F1B90"/>
    <w:rsid w:val="001F2265"/>
    <w:rsid w:val="001F299C"/>
    <w:rsid w:val="001F2CA5"/>
    <w:rsid w:val="001F2CF7"/>
    <w:rsid w:val="001F2DC4"/>
    <w:rsid w:val="001F2DD4"/>
    <w:rsid w:val="001F30AC"/>
    <w:rsid w:val="001F33D1"/>
    <w:rsid w:val="001F3EE1"/>
    <w:rsid w:val="001F40A4"/>
    <w:rsid w:val="001F428A"/>
    <w:rsid w:val="001F497F"/>
    <w:rsid w:val="001F49DA"/>
    <w:rsid w:val="001F4C50"/>
    <w:rsid w:val="001F4CBD"/>
    <w:rsid w:val="001F4CBE"/>
    <w:rsid w:val="001F4DE0"/>
    <w:rsid w:val="001F50DF"/>
    <w:rsid w:val="001F57EF"/>
    <w:rsid w:val="001F5A0F"/>
    <w:rsid w:val="001F5B1B"/>
    <w:rsid w:val="001F5BB3"/>
    <w:rsid w:val="001F68B3"/>
    <w:rsid w:val="001F6B92"/>
    <w:rsid w:val="001F6C56"/>
    <w:rsid w:val="001F77C8"/>
    <w:rsid w:val="001F7805"/>
    <w:rsid w:val="001F7923"/>
    <w:rsid w:val="001F7A23"/>
    <w:rsid w:val="001F7AFF"/>
    <w:rsid w:val="001F7F8E"/>
    <w:rsid w:val="00200105"/>
    <w:rsid w:val="002001E7"/>
    <w:rsid w:val="0020044D"/>
    <w:rsid w:val="002005D7"/>
    <w:rsid w:val="0020083B"/>
    <w:rsid w:val="0020090A"/>
    <w:rsid w:val="00200912"/>
    <w:rsid w:val="00201157"/>
    <w:rsid w:val="0020121C"/>
    <w:rsid w:val="00201AA1"/>
    <w:rsid w:val="00201D19"/>
    <w:rsid w:val="00201ED1"/>
    <w:rsid w:val="002024AB"/>
    <w:rsid w:val="0020301D"/>
    <w:rsid w:val="0020325B"/>
    <w:rsid w:val="00203771"/>
    <w:rsid w:val="00203FF6"/>
    <w:rsid w:val="0020408C"/>
    <w:rsid w:val="00204364"/>
    <w:rsid w:val="00204C3B"/>
    <w:rsid w:val="00204D28"/>
    <w:rsid w:val="00204E2A"/>
    <w:rsid w:val="00204E66"/>
    <w:rsid w:val="00204FBD"/>
    <w:rsid w:val="00205479"/>
    <w:rsid w:val="00205495"/>
    <w:rsid w:val="00205A57"/>
    <w:rsid w:val="00206301"/>
    <w:rsid w:val="0020646D"/>
    <w:rsid w:val="002067CB"/>
    <w:rsid w:val="002068A7"/>
    <w:rsid w:val="00206948"/>
    <w:rsid w:val="00206B6C"/>
    <w:rsid w:val="00207181"/>
    <w:rsid w:val="002071BF"/>
    <w:rsid w:val="00207339"/>
    <w:rsid w:val="0020779D"/>
    <w:rsid w:val="00207A2E"/>
    <w:rsid w:val="00207BD4"/>
    <w:rsid w:val="00207CC2"/>
    <w:rsid w:val="00207CE7"/>
    <w:rsid w:val="00207E1A"/>
    <w:rsid w:val="00207EE0"/>
    <w:rsid w:val="0021013B"/>
    <w:rsid w:val="0021056C"/>
    <w:rsid w:val="00210AC4"/>
    <w:rsid w:val="002112D3"/>
    <w:rsid w:val="002113FA"/>
    <w:rsid w:val="00211F83"/>
    <w:rsid w:val="00212368"/>
    <w:rsid w:val="00212C60"/>
    <w:rsid w:val="00212C8A"/>
    <w:rsid w:val="00213476"/>
    <w:rsid w:val="00213AE3"/>
    <w:rsid w:val="00213CB1"/>
    <w:rsid w:val="00213E0C"/>
    <w:rsid w:val="00213F15"/>
    <w:rsid w:val="002143EA"/>
    <w:rsid w:val="002157AE"/>
    <w:rsid w:val="0021580E"/>
    <w:rsid w:val="002158FC"/>
    <w:rsid w:val="00215B82"/>
    <w:rsid w:val="00215FCB"/>
    <w:rsid w:val="00216535"/>
    <w:rsid w:val="0021653B"/>
    <w:rsid w:val="00216619"/>
    <w:rsid w:val="00216C26"/>
    <w:rsid w:val="0021721A"/>
    <w:rsid w:val="002173DD"/>
    <w:rsid w:val="002176B7"/>
    <w:rsid w:val="00217738"/>
    <w:rsid w:val="00217D90"/>
    <w:rsid w:val="002206A4"/>
    <w:rsid w:val="0022081A"/>
    <w:rsid w:val="002208A6"/>
    <w:rsid w:val="002208FA"/>
    <w:rsid w:val="00220C67"/>
    <w:rsid w:val="00220E2E"/>
    <w:rsid w:val="0022108E"/>
    <w:rsid w:val="00221508"/>
    <w:rsid w:val="00221551"/>
    <w:rsid w:val="00222602"/>
    <w:rsid w:val="002227AA"/>
    <w:rsid w:val="002237C4"/>
    <w:rsid w:val="002237D8"/>
    <w:rsid w:val="002238D8"/>
    <w:rsid w:val="00223FEA"/>
    <w:rsid w:val="0022446B"/>
    <w:rsid w:val="00224701"/>
    <w:rsid w:val="00224705"/>
    <w:rsid w:val="00224C24"/>
    <w:rsid w:val="00225558"/>
    <w:rsid w:val="00225A66"/>
    <w:rsid w:val="00225AD5"/>
    <w:rsid w:val="0022606E"/>
    <w:rsid w:val="002263F0"/>
    <w:rsid w:val="002266CB"/>
    <w:rsid w:val="00226A0B"/>
    <w:rsid w:val="00226D99"/>
    <w:rsid w:val="0022730D"/>
    <w:rsid w:val="00227F68"/>
    <w:rsid w:val="00230047"/>
    <w:rsid w:val="00230118"/>
    <w:rsid w:val="00230354"/>
    <w:rsid w:val="00230453"/>
    <w:rsid w:val="00230723"/>
    <w:rsid w:val="00230DB1"/>
    <w:rsid w:val="0023128D"/>
    <w:rsid w:val="00231740"/>
    <w:rsid w:val="002317CD"/>
    <w:rsid w:val="00231871"/>
    <w:rsid w:val="002318B9"/>
    <w:rsid w:val="00231BFC"/>
    <w:rsid w:val="002323C7"/>
    <w:rsid w:val="002323E2"/>
    <w:rsid w:val="00232BE4"/>
    <w:rsid w:val="00232C5C"/>
    <w:rsid w:val="00232E90"/>
    <w:rsid w:val="00232F78"/>
    <w:rsid w:val="00232FBB"/>
    <w:rsid w:val="002330ED"/>
    <w:rsid w:val="00233AAA"/>
    <w:rsid w:val="002340E5"/>
    <w:rsid w:val="002344EC"/>
    <w:rsid w:val="002345B4"/>
    <w:rsid w:val="00234732"/>
    <w:rsid w:val="002348C5"/>
    <w:rsid w:val="00235004"/>
    <w:rsid w:val="0023522B"/>
    <w:rsid w:val="002353F6"/>
    <w:rsid w:val="00235484"/>
    <w:rsid w:val="002358F5"/>
    <w:rsid w:val="002363E0"/>
    <w:rsid w:val="0023652F"/>
    <w:rsid w:val="002366CD"/>
    <w:rsid w:val="00236A5A"/>
    <w:rsid w:val="00236BBD"/>
    <w:rsid w:val="00236C8B"/>
    <w:rsid w:val="00236DCB"/>
    <w:rsid w:val="00236F93"/>
    <w:rsid w:val="00237136"/>
    <w:rsid w:val="002376F4"/>
    <w:rsid w:val="002377C2"/>
    <w:rsid w:val="00237A0B"/>
    <w:rsid w:val="00237E2A"/>
    <w:rsid w:val="0024047E"/>
    <w:rsid w:val="00240C19"/>
    <w:rsid w:val="0024137F"/>
    <w:rsid w:val="0024138E"/>
    <w:rsid w:val="002419A9"/>
    <w:rsid w:val="00241A98"/>
    <w:rsid w:val="00241DC2"/>
    <w:rsid w:val="00242183"/>
    <w:rsid w:val="00242582"/>
    <w:rsid w:val="00242E93"/>
    <w:rsid w:val="002430C8"/>
    <w:rsid w:val="0024322C"/>
    <w:rsid w:val="00243CCD"/>
    <w:rsid w:val="00243D00"/>
    <w:rsid w:val="00244294"/>
    <w:rsid w:val="00244F83"/>
    <w:rsid w:val="002452FB"/>
    <w:rsid w:val="002453E2"/>
    <w:rsid w:val="00245B15"/>
    <w:rsid w:val="00245D4E"/>
    <w:rsid w:val="00245E2C"/>
    <w:rsid w:val="00245F8A"/>
    <w:rsid w:val="00245FD5"/>
    <w:rsid w:val="00246003"/>
    <w:rsid w:val="0024657D"/>
    <w:rsid w:val="00246981"/>
    <w:rsid w:val="00247167"/>
    <w:rsid w:val="00247B28"/>
    <w:rsid w:val="00247B74"/>
    <w:rsid w:val="00247DA5"/>
    <w:rsid w:val="0025078E"/>
    <w:rsid w:val="0025087F"/>
    <w:rsid w:val="0025126C"/>
    <w:rsid w:val="002516FF"/>
    <w:rsid w:val="002518BE"/>
    <w:rsid w:val="00251E01"/>
    <w:rsid w:val="00251F28"/>
    <w:rsid w:val="002520AD"/>
    <w:rsid w:val="002526A2"/>
    <w:rsid w:val="0025290D"/>
    <w:rsid w:val="00252CD3"/>
    <w:rsid w:val="00252CEB"/>
    <w:rsid w:val="00252F1A"/>
    <w:rsid w:val="0025328A"/>
    <w:rsid w:val="0025353D"/>
    <w:rsid w:val="002535CA"/>
    <w:rsid w:val="00253E46"/>
    <w:rsid w:val="00253EF2"/>
    <w:rsid w:val="002543B5"/>
    <w:rsid w:val="00254506"/>
    <w:rsid w:val="002551FB"/>
    <w:rsid w:val="0025568F"/>
    <w:rsid w:val="002556B0"/>
    <w:rsid w:val="002556E7"/>
    <w:rsid w:val="00255858"/>
    <w:rsid w:val="002558F9"/>
    <w:rsid w:val="00255B3E"/>
    <w:rsid w:val="00255FFC"/>
    <w:rsid w:val="0025603E"/>
    <w:rsid w:val="0025614E"/>
    <w:rsid w:val="00256179"/>
    <w:rsid w:val="002561DB"/>
    <w:rsid w:val="002562B6"/>
    <w:rsid w:val="00256559"/>
    <w:rsid w:val="002565EC"/>
    <w:rsid w:val="002567D7"/>
    <w:rsid w:val="00256974"/>
    <w:rsid w:val="00256C72"/>
    <w:rsid w:val="00257205"/>
    <w:rsid w:val="00257430"/>
    <w:rsid w:val="002577C4"/>
    <w:rsid w:val="00257E95"/>
    <w:rsid w:val="00257EA0"/>
    <w:rsid w:val="0026009A"/>
    <w:rsid w:val="00260103"/>
    <w:rsid w:val="002602CD"/>
    <w:rsid w:val="00260448"/>
    <w:rsid w:val="002611CD"/>
    <w:rsid w:val="00261339"/>
    <w:rsid w:val="00261A27"/>
    <w:rsid w:val="00261B42"/>
    <w:rsid w:val="00261D4F"/>
    <w:rsid w:val="00261DCA"/>
    <w:rsid w:val="00262419"/>
    <w:rsid w:val="0026290B"/>
    <w:rsid w:val="00262D95"/>
    <w:rsid w:val="00262DF6"/>
    <w:rsid w:val="00262EE5"/>
    <w:rsid w:val="002633B3"/>
    <w:rsid w:val="00263419"/>
    <w:rsid w:val="0026372D"/>
    <w:rsid w:val="0026377C"/>
    <w:rsid w:val="00263797"/>
    <w:rsid w:val="002639A0"/>
    <w:rsid w:val="00264128"/>
    <w:rsid w:val="00264232"/>
    <w:rsid w:val="002644C8"/>
    <w:rsid w:val="002647D9"/>
    <w:rsid w:val="00264CD4"/>
    <w:rsid w:val="002652D2"/>
    <w:rsid w:val="002657A6"/>
    <w:rsid w:val="00265EA7"/>
    <w:rsid w:val="0026606B"/>
    <w:rsid w:val="002660B7"/>
    <w:rsid w:val="002665D2"/>
    <w:rsid w:val="002670BC"/>
    <w:rsid w:val="00267238"/>
    <w:rsid w:val="00267331"/>
    <w:rsid w:val="002673FF"/>
    <w:rsid w:val="0026746D"/>
    <w:rsid w:val="0027044A"/>
    <w:rsid w:val="002704F1"/>
    <w:rsid w:val="00270E35"/>
    <w:rsid w:val="0027148D"/>
    <w:rsid w:val="002718A9"/>
    <w:rsid w:val="00271D5D"/>
    <w:rsid w:val="00272227"/>
    <w:rsid w:val="00273559"/>
    <w:rsid w:val="00273A94"/>
    <w:rsid w:val="00273B89"/>
    <w:rsid w:val="00273BB1"/>
    <w:rsid w:val="00274109"/>
    <w:rsid w:val="0027476D"/>
    <w:rsid w:val="002747B5"/>
    <w:rsid w:val="00274D19"/>
    <w:rsid w:val="00275065"/>
    <w:rsid w:val="002750EC"/>
    <w:rsid w:val="002752C1"/>
    <w:rsid w:val="0027546D"/>
    <w:rsid w:val="00275474"/>
    <w:rsid w:val="00275BD5"/>
    <w:rsid w:val="00275BD7"/>
    <w:rsid w:val="00275BF0"/>
    <w:rsid w:val="00275F99"/>
    <w:rsid w:val="00276535"/>
    <w:rsid w:val="002773FE"/>
    <w:rsid w:val="002775EE"/>
    <w:rsid w:val="00280432"/>
    <w:rsid w:val="00280812"/>
    <w:rsid w:val="0028086E"/>
    <w:rsid w:val="0028087A"/>
    <w:rsid w:val="00280FEC"/>
    <w:rsid w:val="0028138C"/>
    <w:rsid w:val="00281499"/>
    <w:rsid w:val="002814BC"/>
    <w:rsid w:val="00281BF4"/>
    <w:rsid w:val="00281CD6"/>
    <w:rsid w:val="002820FF"/>
    <w:rsid w:val="0028225F"/>
    <w:rsid w:val="00282371"/>
    <w:rsid w:val="00282B99"/>
    <w:rsid w:val="00282FCF"/>
    <w:rsid w:val="00283069"/>
    <w:rsid w:val="002830A1"/>
    <w:rsid w:val="00283745"/>
    <w:rsid w:val="00283BE6"/>
    <w:rsid w:val="00283CAA"/>
    <w:rsid w:val="00283CF0"/>
    <w:rsid w:val="0028437B"/>
    <w:rsid w:val="0028470E"/>
    <w:rsid w:val="00284D35"/>
    <w:rsid w:val="0028512F"/>
    <w:rsid w:val="00285DFF"/>
    <w:rsid w:val="00285F24"/>
    <w:rsid w:val="0028603B"/>
    <w:rsid w:val="00286332"/>
    <w:rsid w:val="00286345"/>
    <w:rsid w:val="00286771"/>
    <w:rsid w:val="00286A9C"/>
    <w:rsid w:val="00286D3C"/>
    <w:rsid w:val="00286D4F"/>
    <w:rsid w:val="0028719A"/>
    <w:rsid w:val="002876CE"/>
    <w:rsid w:val="00287807"/>
    <w:rsid w:val="0028783C"/>
    <w:rsid w:val="00287976"/>
    <w:rsid w:val="00287FB1"/>
    <w:rsid w:val="00290612"/>
    <w:rsid w:val="00290B16"/>
    <w:rsid w:val="00290E29"/>
    <w:rsid w:val="00290FCE"/>
    <w:rsid w:val="00291085"/>
    <w:rsid w:val="0029129C"/>
    <w:rsid w:val="002914A9"/>
    <w:rsid w:val="00291944"/>
    <w:rsid w:val="00291A34"/>
    <w:rsid w:val="00291C26"/>
    <w:rsid w:val="00291D15"/>
    <w:rsid w:val="00291EEC"/>
    <w:rsid w:val="00292173"/>
    <w:rsid w:val="002923DD"/>
    <w:rsid w:val="002924BF"/>
    <w:rsid w:val="002925CA"/>
    <w:rsid w:val="00293CC7"/>
    <w:rsid w:val="00294366"/>
    <w:rsid w:val="0029470D"/>
    <w:rsid w:val="00294D0A"/>
    <w:rsid w:val="00294D62"/>
    <w:rsid w:val="00294ED8"/>
    <w:rsid w:val="00295545"/>
    <w:rsid w:val="00295802"/>
    <w:rsid w:val="002963C1"/>
    <w:rsid w:val="00296811"/>
    <w:rsid w:val="002969A8"/>
    <w:rsid w:val="00296CA5"/>
    <w:rsid w:val="00296F23"/>
    <w:rsid w:val="0029754B"/>
    <w:rsid w:val="002977B8"/>
    <w:rsid w:val="00297BEC"/>
    <w:rsid w:val="00297C8A"/>
    <w:rsid w:val="00297FD6"/>
    <w:rsid w:val="002A0340"/>
    <w:rsid w:val="002A0432"/>
    <w:rsid w:val="002A0684"/>
    <w:rsid w:val="002A07B8"/>
    <w:rsid w:val="002A0AC4"/>
    <w:rsid w:val="002A0AD7"/>
    <w:rsid w:val="002A0CCB"/>
    <w:rsid w:val="002A0FBF"/>
    <w:rsid w:val="002A17AB"/>
    <w:rsid w:val="002A190E"/>
    <w:rsid w:val="002A1A3D"/>
    <w:rsid w:val="002A1DE8"/>
    <w:rsid w:val="002A2253"/>
    <w:rsid w:val="002A2373"/>
    <w:rsid w:val="002A2A32"/>
    <w:rsid w:val="002A2ABD"/>
    <w:rsid w:val="002A2B77"/>
    <w:rsid w:val="002A2D65"/>
    <w:rsid w:val="002A3030"/>
    <w:rsid w:val="002A30E6"/>
    <w:rsid w:val="002A336B"/>
    <w:rsid w:val="002A3554"/>
    <w:rsid w:val="002A364E"/>
    <w:rsid w:val="002A364F"/>
    <w:rsid w:val="002A373F"/>
    <w:rsid w:val="002A3E03"/>
    <w:rsid w:val="002A3FE6"/>
    <w:rsid w:val="002A40D9"/>
    <w:rsid w:val="002A4123"/>
    <w:rsid w:val="002A44C9"/>
    <w:rsid w:val="002A4607"/>
    <w:rsid w:val="002A4B3B"/>
    <w:rsid w:val="002A4B55"/>
    <w:rsid w:val="002A4DEE"/>
    <w:rsid w:val="002A4E19"/>
    <w:rsid w:val="002A5491"/>
    <w:rsid w:val="002A549A"/>
    <w:rsid w:val="002A55EE"/>
    <w:rsid w:val="002A5932"/>
    <w:rsid w:val="002A6000"/>
    <w:rsid w:val="002A66CC"/>
    <w:rsid w:val="002A6DAC"/>
    <w:rsid w:val="002A711D"/>
    <w:rsid w:val="002A791F"/>
    <w:rsid w:val="002A7A48"/>
    <w:rsid w:val="002A7C8A"/>
    <w:rsid w:val="002B04EB"/>
    <w:rsid w:val="002B133A"/>
    <w:rsid w:val="002B13BE"/>
    <w:rsid w:val="002B1743"/>
    <w:rsid w:val="002B1A53"/>
    <w:rsid w:val="002B200B"/>
    <w:rsid w:val="002B2612"/>
    <w:rsid w:val="002B2687"/>
    <w:rsid w:val="002B277C"/>
    <w:rsid w:val="002B3044"/>
    <w:rsid w:val="002B32CC"/>
    <w:rsid w:val="002B3753"/>
    <w:rsid w:val="002B3820"/>
    <w:rsid w:val="002B38FE"/>
    <w:rsid w:val="002B3D5A"/>
    <w:rsid w:val="002B3E65"/>
    <w:rsid w:val="002B46D9"/>
    <w:rsid w:val="002B4A15"/>
    <w:rsid w:val="002B4B11"/>
    <w:rsid w:val="002B4E49"/>
    <w:rsid w:val="002B54B3"/>
    <w:rsid w:val="002B54F6"/>
    <w:rsid w:val="002B5C6B"/>
    <w:rsid w:val="002B5CA6"/>
    <w:rsid w:val="002B6192"/>
    <w:rsid w:val="002B623D"/>
    <w:rsid w:val="002B64DB"/>
    <w:rsid w:val="002B668A"/>
    <w:rsid w:val="002B6CF0"/>
    <w:rsid w:val="002B6F13"/>
    <w:rsid w:val="002B6FF9"/>
    <w:rsid w:val="002B76A3"/>
    <w:rsid w:val="002B77DC"/>
    <w:rsid w:val="002B7C7A"/>
    <w:rsid w:val="002C01AC"/>
    <w:rsid w:val="002C01BA"/>
    <w:rsid w:val="002C027A"/>
    <w:rsid w:val="002C054F"/>
    <w:rsid w:val="002C07CF"/>
    <w:rsid w:val="002C089B"/>
    <w:rsid w:val="002C0F1E"/>
    <w:rsid w:val="002C1124"/>
    <w:rsid w:val="002C1401"/>
    <w:rsid w:val="002C1735"/>
    <w:rsid w:val="002C1AAF"/>
    <w:rsid w:val="002C1C68"/>
    <w:rsid w:val="002C1D27"/>
    <w:rsid w:val="002C23D4"/>
    <w:rsid w:val="002C2617"/>
    <w:rsid w:val="002C2D43"/>
    <w:rsid w:val="002C2DB6"/>
    <w:rsid w:val="002C2E32"/>
    <w:rsid w:val="002C3032"/>
    <w:rsid w:val="002C335A"/>
    <w:rsid w:val="002C35CA"/>
    <w:rsid w:val="002C38F2"/>
    <w:rsid w:val="002C3A3A"/>
    <w:rsid w:val="002C3A3B"/>
    <w:rsid w:val="002C3C12"/>
    <w:rsid w:val="002C47A1"/>
    <w:rsid w:val="002C4ACE"/>
    <w:rsid w:val="002C4B0E"/>
    <w:rsid w:val="002C4F3C"/>
    <w:rsid w:val="002C52E6"/>
    <w:rsid w:val="002C5486"/>
    <w:rsid w:val="002C54A2"/>
    <w:rsid w:val="002C56DC"/>
    <w:rsid w:val="002C5948"/>
    <w:rsid w:val="002C596D"/>
    <w:rsid w:val="002C5E32"/>
    <w:rsid w:val="002C608F"/>
    <w:rsid w:val="002C6508"/>
    <w:rsid w:val="002C66B6"/>
    <w:rsid w:val="002C6F71"/>
    <w:rsid w:val="002C72D0"/>
    <w:rsid w:val="002C75D6"/>
    <w:rsid w:val="002C7694"/>
    <w:rsid w:val="002C7698"/>
    <w:rsid w:val="002C76BB"/>
    <w:rsid w:val="002C799F"/>
    <w:rsid w:val="002C7A82"/>
    <w:rsid w:val="002C7E7C"/>
    <w:rsid w:val="002D06C5"/>
    <w:rsid w:val="002D0844"/>
    <w:rsid w:val="002D0AF6"/>
    <w:rsid w:val="002D0F4B"/>
    <w:rsid w:val="002D0F7D"/>
    <w:rsid w:val="002D0FCB"/>
    <w:rsid w:val="002D11D9"/>
    <w:rsid w:val="002D1869"/>
    <w:rsid w:val="002D18E3"/>
    <w:rsid w:val="002D247E"/>
    <w:rsid w:val="002D25FC"/>
    <w:rsid w:val="002D2965"/>
    <w:rsid w:val="002D29C4"/>
    <w:rsid w:val="002D2C15"/>
    <w:rsid w:val="002D2C2E"/>
    <w:rsid w:val="002D3088"/>
    <w:rsid w:val="002D3C36"/>
    <w:rsid w:val="002D425C"/>
    <w:rsid w:val="002D4321"/>
    <w:rsid w:val="002D4562"/>
    <w:rsid w:val="002D456A"/>
    <w:rsid w:val="002D46CB"/>
    <w:rsid w:val="002D46DB"/>
    <w:rsid w:val="002D4E09"/>
    <w:rsid w:val="002D4E3F"/>
    <w:rsid w:val="002D5B1B"/>
    <w:rsid w:val="002D5D25"/>
    <w:rsid w:val="002D5D9B"/>
    <w:rsid w:val="002D608D"/>
    <w:rsid w:val="002D64F0"/>
    <w:rsid w:val="002D69C9"/>
    <w:rsid w:val="002D70B5"/>
    <w:rsid w:val="002D70D7"/>
    <w:rsid w:val="002D71F2"/>
    <w:rsid w:val="002D76AD"/>
    <w:rsid w:val="002D7783"/>
    <w:rsid w:val="002D79C9"/>
    <w:rsid w:val="002D7A4D"/>
    <w:rsid w:val="002E02E6"/>
    <w:rsid w:val="002E04E7"/>
    <w:rsid w:val="002E05AC"/>
    <w:rsid w:val="002E1774"/>
    <w:rsid w:val="002E1DAF"/>
    <w:rsid w:val="002E21C9"/>
    <w:rsid w:val="002E22DA"/>
    <w:rsid w:val="002E26D0"/>
    <w:rsid w:val="002E2AA0"/>
    <w:rsid w:val="002E2CEA"/>
    <w:rsid w:val="002E30A8"/>
    <w:rsid w:val="002E310B"/>
    <w:rsid w:val="002E3214"/>
    <w:rsid w:val="002E3962"/>
    <w:rsid w:val="002E3AF4"/>
    <w:rsid w:val="002E3E98"/>
    <w:rsid w:val="002E4094"/>
    <w:rsid w:val="002E4359"/>
    <w:rsid w:val="002E4614"/>
    <w:rsid w:val="002E49B5"/>
    <w:rsid w:val="002E4A23"/>
    <w:rsid w:val="002E4CAA"/>
    <w:rsid w:val="002E4E41"/>
    <w:rsid w:val="002E4FF7"/>
    <w:rsid w:val="002E51A8"/>
    <w:rsid w:val="002E52DC"/>
    <w:rsid w:val="002E544D"/>
    <w:rsid w:val="002E5A2A"/>
    <w:rsid w:val="002E5EDE"/>
    <w:rsid w:val="002E61A8"/>
    <w:rsid w:val="002E6464"/>
    <w:rsid w:val="002E6902"/>
    <w:rsid w:val="002E6B6E"/>
    <w:rsid w:val="002E6BEB"/>
    <w:rsid w:val="002E6C67"/>
    <w:rsid w:val="002E6CA8"/>
    <w:rsid w:val="002E7004"/>
    <w:rsid w:val="002E716C"/>
    <w:rsid w:val="002E7602"/>
    <w:rsid w:val="002E7D4A"/>
    <w:rsid w:val="002F0046"/>
    <w:rsid w:val="002F0361"/>
    <w:rsid w:val="002F03CA"/>
    <w:rsid w:val="002F03D4"/>
    <w:rsid w:val="002F059D"/>
    <w:rsid w:val="002F0990"/>
    <w:rsid w:val="002F0AC8"/>
    <w:rsid w:val="002F0D14"/>
    <w:rsid w:val="002F125E"/>
    <w:rsid w:val="002F1E5A"/>
    <w:rsid w:val="002F215C"/>
    <w:rsid w:val="002F2601"/>
    <w:rsid w:val="002F2977"/>
    <w:rsid w:val="002F2A01"/>
    <w:rsid w:val="002F2BAA"/>
    <w:rsid w:val="002F303D"/>
    <w:rsid w:val="002F32A1"/>
    <w:rsid w:val="002F32D8"/>
    <w:rsid w:val="002F37F0"/>
    <w:rsid w:val="002F3968"/>
    <w:rsid w:val="002F407F"/>
    <w:rsid w:val="002F4117"/>
    <w:rsid w:val="002F43B8"/>
    <w:rsid w:val="002F48A0"/>
    <w:rsid w:val="002F49A9"/>
    <w:rsid w:val="002F4F87"/>
    <w:rsid w:val="002F5029"/>
    <w:rsid w:val="002F52AF"/>
    <w:rsid w:val="002F58D0"/>
    <w:rsid w:val="002F59D0"/>
    <w:rsid w:val="002F5C79"/>
    <w:rsid w:val="002F5F93"/>
    <w:rsid w:val="002F648F"/>
    <w:rsid w:val="002F669A"/>
    <w:rsid w:val="002F693B"/>
    <w:rsid w:val="002F695E"/>
    <w:rsid w:val="002F6BBE"/>
    <w:rsid w:val="002F6EE6"/>
    <w:rsid w:val="002F7182"/>
    <w:rsid w:val="002F735F"/>
    <w:rsid w:val="002F76D5"/>
    <w:rsid w:val="002F7A89"/>
    <w:rsid w:val="002F7B6D"/>
    <w:rsid w:val="0030018A"/>
    <w:rsid w:val="003008DF"/>
    <w:rsid w:val="00300BC9"/>
    <w:rsid w:val="00300E22"/>
    <w:rsid w:val="00300E93"/>
    <w:rsid w:val="00301069"/>
    <w:rsid w:val="003015E1"/>
    <w:rsid w:val="003020EC"/>
    <w:rsid w:val="003027AA"/>
    <w:rsid w:val="00302A03"/>
    <w:rsid w:val="00302A5B"/>
    <w:rsid w:val="00302C62"/>
    <w:rsid w:val="00302E7B"/>
    <w:rsid w:val="003030C4"/>
    <w:rsid w:val="003031AB"/>
    <w:rsid w:val="003031DD"/>
    <w:rsid w:val="00303A19"/>
    <w:rsid w:val="00303C48"/>
    <w:rsid w:val="00303DF6"/>
    <w:rsid w:val="00303FCF"/>
    <w:rsid w:val="0030424F"/>
    <w:rsid w:val="00304518"/>
    <w:rsid w:val="00304732"/>
    <w:rsid w:val="003047AE"/>
    <w:rsid w:val="00304A71"/>
    <w:rsid w:val="00304B88"/>
    <w:rsid w:val="00304E9A"/>
    <w:rsid w:val="00304F72"/>
    <w:rsid w:val="0030560D"/>
    <w:rsid w:val="003056E3"/>
    <w:rsid w:val="0030590B"/>
    <w:rsid w:val="00305C96"/>
    <w:rsid w:val="0030605A"/>
    <w:rsid w:val="00306481"/>
    <w:rsid w:val="0030654C"/>
    <w:rsid w:val="00306716"/>
    <w:rsid w:val="0030679E"/>
    <w:rsid w:val="00306E5C"/>
    <w:rsid w:val="00307058"/>
    <w:rsid w:val="00307112"/>
    <w:rsid w:val="00307471"/>
    <w:rsid w:val="00307A52"/>
    <w:rsid w:val="00307C3F"/>
    <w:rsid w:val="00307E94"/>
    <w:rsid w:val="003108C1"/>
    <w:rsid w:val="0031097D"/>
    <w:rsid w:val="00310B05"/>
    <w:rsid w:val="00310C91"/>
    <w:rsid w:val="00310DCF"/>
    <w:rsid w:val="00311037"/>
    <w:rsid w:val="00311162"/>
    <w:rsid w:val="00311635"/>
    <w:rsid w:val="00311D0E"/>
    <w:rsid w:val="00311D31"/>
    <w:rsid w:val="00311F0F"/>
    <w:rsid w:val="00311F55"/>
    <w:rsid w:val="0031223D"/>
    <w:rsid w:val="003124B1"/>
    <w:rsid w:val="003126F1"/>
    <w:rsid w:val="00312D72"/>
    <w:rsid w:val="00313205"/>
    <w:rsid w:val="0031366E"/>
    <w:rsid w:val="003139BF"/>
    <w:rsid w:val="00313C72"/>
    <w:rsid w:val="00313DDA"/>
    <w:rsid w:val="00313E20"/>
    <w:rsid w:val="0031421B"/>
    <w:rsid w:val="0031447D"/>
    <w:rsid w:val="003147F2"/>
    <w:rsid w:val="0031491C"/>
    <w:rsid w:val="00314B10"/>
    <w:rsid w:val="00314CB2"/>
    <w:rsid w:val="003151DD"/>
    <w:rsid w:val="00315205"/>
    <w:rsid w:val="0031579B"/>
    <w:rsid w:val="00315865"/>
    <w:rsid w:val="003166F0"/>
    <w:rsid w:val="0031673B"/>
    <w:rsid w:val="00317064"/>
    <w:rsid w:val="00317326"/>
    <w:rsid w:val="003174FD"/>
    <w:rsid w:val="00317898"/>
    <w:rsid w:val="00317916"/>
    <w:rsid w:val="00317DE3"/>
    <w:rsid w:val="00317F4E"/>
    <w:rsid w:val="0032000C"/>
    <w:rsid w:val="0032006F"/>
    <w:rsid w:val="0032050E"/>
    <w:rsid w:val="00320577"/>
    <w:rsid w:val="00320830"/>
    <w:rsid w:val="00320E64"/>
    <w:rsid w:val="0032123A"/>
    <w:rsid w:val="003213F3"/>
    <w:rsid w:val="0032149A"/>
    <w:rsid w:val="003218C6"/>
    <w:rsid w:val="00321B96"/>
    <w:rsid w:val="00321E36"/>
    <w:rsid w:val="00322661"/>
    <w:rsid w:val="003228D0"/>
    <w:rsid w:val="00322DF7"/>
    <w:rsid w:val="00322F4B"/>
    <w:rsid w:val="0032446B"/>
    <w:rsid w:val="0032476A"/>
    <w:rsid w:val="00324A74"/>
    <w:rsid w:val="00324BC5"/>
    <w:rsid w:val="00324CEF"/>
    <w:rsid w:val="00325337"/>
    <w:rsid w:val="00325351"/>
    <w:rsid w:val="0032578E"/>
    <w:rsid w:val="00325856"/>
    <w:rsid w:val="003258E2"/>
    <w:rsid w:val="003265CE"/>
    <w:rsid w:val="0032689A"/>
    <w:rsid w:val="00326F11"/>
    <w:rsid w:val="00326F70"/>
    <w:rsid w:val="00326FA7"/>
    <w:rsid w:val="00327322"/>
    <w:rsid w:val="00327C84"/>
    <w:rsid w:val="00327E63"/>
    <w:rsid w:val="0033002A"/>
    <w:rsid w:val="003300D7"/>
    <w:rsid w:val="00330139"/>
    <w:rsid w:val="00330BC1"/>
    <w:rsid w:val="00330E20"/>
    <w:rsid w:val="003314F1"/>
    <w:rsid w:val="00331788"/>
    <w:rsid w:val="00331F51"/>
    <w:rsid w:val="00332092"/>
    <w:rsid w:val="00332463"/>
    <w:rsid w:val="003324FD"/>
    <w:rsid w:val="00332962"/>
    <w:rsid w:val="00332A92"/>
    <w:rsid w:val="0033325B"/>
    <w:rsid w:val="00333816"/>
    <w:rsid w:val="00333920"/>
    <w:rsid w:val="00333C1C"/>
    <w:rsid w:val="00333C32"/>
    <w:rsid w:val="003344A1"/>
    <w:rsid w:val="00334704"/>
    <w:rsid w:val="00334E27"/>
    <w:rsid w:val="00335016"/>
    <w:rsid w:val="003354EA"/>
    <w:rsid w:val="0033571B"/>
    <w:rsid w:val="003358A1"/>
    <w:rsid w:val="00335AEF"/>
    <w:rsid w:val="00335CA8"/>
    <w:rsid w:val="00335D6E"/>
    <w:rsid w:val="00335ED0"/>
    <w:rsid w:val="00335F06"/>
    <w:rsid w:val="003362C9"/>
    <w:rsid w:val="00336446"/>
    <w:rsid w:val="00336A37"/>
    <w:rsid w:val="00337232"/>
    <w:rsid w:val="0033733E"/>
    <w:rsid w:val="0033739B"/>
    <w:rsid w:val="003373E9"/>
    <w:rsid w:val="00337858"/>
    <w:rsid w:val="0033795D"/>
    <w:rsid w:val="00337A02"/>
    <w:rsid w:val="00337A0E"/>
    <w:rsid w:val="00337D37"/>
    <w:rsid w:val="00337D3A"/>
    <w:rsid w:val="0034013F"/>
    <w:rsid w:val="003407DE"/>
    <w:rsid w:val="00340863"/>
    <w:rsid w:val="003411BA"/>
    <w:rsid w:val="00341A92"/>
    <w:rsid w:val="00341C54"/>
    <w:rsid w:val="00341CCA"/>
    <w:rsid w:val="00342755"/>
    <w:rsid w:val="003427D7"/>
    <w:rsid w:val="00342D9E"/>
    <w:rsid w:val="00342E21"/>
    <w:rsid w:val="003431A9"/>
    <w:rsid w:val="00343571"/>
    <w:rsid w:val="0034384A"/>
    <w:rsid w:val="00343DE7"/>
    <w:rsid w:val="00343E33"/>
    <w:rsid w:val="00343E5D"/>
    <w:rsid w:val="00343F4F"/>
    <w:rsid w:val="00344379"/>
    <w:rsid w:val="00344402"/>
    <w:rsid w:val="00344415"/>
    <w:rsid w:val="0034459A"/>
    <w:rsid w:val="003447DD"/>
    <w:rsid w:val="00345797"/>
    <w:rsid w:val="00345C49"/>
    <w:rsid w:val="00345F56"/>
    <w:rsid w:val="00346385"/>
    <w:rsid w:val="00346896"/>
    <w:rsid w:val="00346BEA"/>
    <w:rsid w:val="00346C35"/>
    <w:rsid w:val="00347069"/>
    <w:rsid w:val="003470DD"/>
    <w:rsid w:val="0034719C"/>
    <w:rsid w:val="003475E2"/>
    <w:rsid w:val="003479B5"/>
    <w:rsid w:val="00347A06"/>
    <w:rsid w:val="00347B9A"/>
    <w:rsid w:val="00347D08"/>
    <w:rsid w:val="00347D56"/>
    <w:rsid w:val="003509B9"/>
    <w:rsid w:val="003509DF"/>
    <w:rsid w:val="00350C88"/>
    <w:rsid w:val="00350E69"/>
    <w:rsid w:val="00351035"/>
    <w:rsid w:val="003515C1"/>
    <w:rsid w:val="00351731"/>
    <w:rsid w:val="003517A1"/>
    <w:rsid w:val="003519D2"/>
    <w:rsid w:val="00351A25"/>
    <w:rsid w:val="003524DF"/>
    <w:rsid w:val="003525C6"/>
    <w:rsid w:val="00352789"/>
    <w:rsid w:val="0035279B"/>
    <w:rsid w:val="00352D18"/>
    <w:rsid w:val="00352E1A"/>
    <w:rsid w:val="00352FD8"/>
    <w:rsid w:val="0035309C"/>
    <w:rsid w:val="003534EB"/>
    <w:rsid w:val="003535F5"/>
    <w:rsid w:val="003536FC"/>
    <w:rsid w:val="00353BCF"/>
    <w:rsid w:val="00353FA8"/>
    <w:rsid w:val="00354170"/>
    <w:rsid w:val="0035417B"/>
    <w:rsid w:val="0035432D"/>
    <w:rsid w:val="00354CBE"/>
    <w:rsid w:val="003550DE"/>
    <w:rsid w:val="0035529A"/>
    <w:rsid w:val="00355689"/>
    <w:rsid w:val="00355729"/>
    <w:rsid w:val="003560EC"/>
    <w:rsid w:val="003561CC"/>
    <w:rsid w:val="00356AD6"/>
    <w:rsid w:val="00356D00"/>
    <w:rsid w:val="00356D8F"/>
    <w:rsid w:val="00357643"/>
    <w:rsid w:val="003576B7"/>
    <w:rsid w:val="00357987"/>
    <w:rsid w:val="003579B0"/>
    <w:rsid w:val="00357BBD"/>
    <w:rsid w:val="00357C51"/>
    <w:rsid w:val="00357CA2"/>
    <w:rsid w:val="00360210"/>
    <w:rsid w:val="003603DC"/>
    <w:rsid w:val="003603FC"/>
    <w:rsid w:val="0036046A"/>
    <w:rsid w:val="0036060F"/>
    <w:rsid w:val="003607B8"/>
    <w:rsid w:val="0036086C"/>
    <w:rsid w:val="00360BE3"/>
    <w:rsid w:val="00360EE9"/>
    <w:rsid w:val="0036124D"/>
    <w:rsid w:val="0036174D"/>
    <w:rsid w:val="003618A7"/>
    <w:rsid w:val="00361A8E"/>
    <w:rsid w:val="00361B87"/>
    <w:rsid w:val="00361C13"/>
    <w:rsid w:val="00361D75"/>
    <w:rsid w:val="00361E7A"/>
    <w:rsid w:val="00362301"/>
    <w:rsid w:val="00362D1F"/>
    <w:rsid w:val="00363243"/>
    <w:rsid w:val="0036331F"/>
    <w:rsid w:val="003635F3"/>
    <w:rsid w:val="00363804"/>
    <w:rsid w:val="0036384D"/>
    <w:rsid w:val="00363D4A"/>
    <w:rsid w:val="0036439F"/>
    <w:rsid w:val="00364579"/>
    <w:rsid w:val="00364644"/>
    <w:rsid w:val="00364789"/>
    <w:rsid w:val="003647C7"/>
    <w:rsid w:val="00364C89"/>
    <w:rsid w:val="003657C6"/>
    <w:rsid w:val="00365C06"/>
    <w:rsid w:val="0036619C"/>
    <w:rsid w:val="003663F3"/>
    <w:rsid w:val="003664A2"/>
    <w:rsid w:val="0036655A"/>
    <w:rsid w:val="0036663B"/>
    <w:rsid w:val="00366C4B"/>
    <w:rsid w:val="0036713B"/>
    <w:rsid w:val="003673AD"/>
    <w:rsid w:val="0036799B"/>
    <w:rsid w:val="00367C3E"/>
    <w:rsid w:val="00367E83"/>
    <w:rsid w:val="00367FC0"/>
    <w:rsid w:val="00370103"/>
    <w:rsid w:val="003702FC"/>
    <w:rsid w:val="003703FE"/>
    <w:rsid w:val="00370548"/>
    <w:rsid w:val="003706ED"/>
    <w:rsid w:val="003709CC"/>
    <w:rsid w:val="00370CB0"/>
    <w:rsid w:val="00370F00"/>
    <w:rsid w:val="00370FD5"/>
    <w:rsid w:val="00371037"/>
    <w:rsid w:val="00371541"/>
    <w:rsid w:val="003715E0"/>
    <w:rsid w:val="0037163D"/>
    <w:rsid w:val="003719E0"/>
    <w:rsid w:val="00371E17"/>
    <w:rsid w:val="003722F9"/>
    <w:rsid w:val="00372353"/>
    <w:rsid w:val="00372407"/>
    <w:rsid w:val="0037256C"/>
    <w:rsid w:val="00372759"/>
    <w:rsid w:val="00372C82"/>
    <w:rsid w:val="00372D36"/>
    <w:rsid w:val="00372E8A"/>
    <w:rsid w:val="00372ED8"/>
    <w:rsid w:val="00372F65"/>
    <w:rsid w:val="003731CC"/>
    <w:rsid w:val="00373312"/>
    <w:rsid w:val="003733C0"/>
    <w:rsid w:val="00373486"/>
    <w:rsid w:val="003738AC"/>
    <w:rsid w:val="00373A56"/>
    <w:rsid w:val="00373D41"/>
    <w:rsid w:val="00373D55"/>
    <w:rsid w:val="0037416C"/>
    <w:rsid w:val="003743D1"/>
    <w:rsid w:val="0037452C"/>
    <w:rsid w:val="003745D4"/>
    <w:rsid w:val="0037469A"/>
    <w:rsid w:val="003746A9"/>
    <w:rsid w:val="00374933"/>
    <w:rsid w:val="00374D99"/>
    <w:rsid w:val="00374E24"/>
    <w:rsid w:val="00374EB6"/>
    <w:rsid w:val="003751C2"/>
    <w:rsid w:val="0037522F"/>
    <w:rsid w:val="00375335"/>
    <w:rsid w:val="00375A2B"/>
    <w:rsid w:val="00375C13"/>
    <w:rsid w:val="00375EC8"/>
    <w:rsid w:val="003761B7"/>
    <w:rsid w:val="0037636D"/>
    <w:rsid w:val="00376B5A"/>
    <w:rsid w:val="00376B62"/>
    <w:rsid w:val="003777E8"/>
    <w:rsid w:val="00377FF6"/>
    <w:rsid w:val="00380459"/>
    <w:rsid w:val="00380679"/>
    <w:rsid w:val="00380967"/>
    <w:rsid w:val="00380A7A"/>
    <w:rsid w:val="00380CF5"/>
    <w:rsid w:val="00381160"/>
    <w:rsid w:val="003813F5"/>
    <w:rsid w:val="003816D2"/>
    <w:rsid w:val="0038180C"/>
    <w:rsid w:val="00381870"/>
    <w:rsid w:val="003818D6"/>
    <w:rsid w:val="00381AA5"/>
    <w:rsid w:val="00381B04"/>
    <w:rsid w:val="00381B61"/>
    <w:rsid w:val="00381FA4"/>
    <w:rsid w:val="00382208"/>
    <w:rsid w:val="00382945"/>
    <w:rsid w:val="00382C46"/>
    <w:rsid w:val="00382E04"/>
    <w:rsid w:val="00382FA0"/>
    <w:rsid w:val="0038305F"/>
    <w:rsid w:val="00383185"/>
    <w:rsid w:val="00383202"/>
    <w:rsid w:val="00383311"/>
    <w:rsid w:val="00383573"/>
    <w:rsid w:val="003836A3"/>
    <w:rsid w:val="0038386B"/>
    <w:rsid w:val="003838EA"/>
    <w:rsid w:val="00383AC4"/>
    <w:rsid w:val="00383AF5"/>
    <w:rsid w:val="00383EFA"/>
    <w:rsid w:val="003842E0"/>
    <w:rsid w:val="0038478E"/>
    <w:rsid w:val="003847B6"/>
    <w:rsid w:val="00384C81"/>
    <w:rsid w:val="003850AC"/>
    <w:rsid w:val="00385D68"/>
    <w:rsid w:val="00385DF4"/>
    <w:rsid w:val="0038605C"/>
    <w:rsid w:val="0038627F"/>
    <w:rsid w:val="0038629C"/>
    <w:rsid w:val="0038690F"/>
    <w:rsid w:val="00386C38"/>
    <w:rsid w:val="00386C95"/>
    <w:rsid w:val="00386D07"/>
    <w:rsid w:val="003871ED"/>
    <w:rsid w:val="00387262"/>
    <w:rsid w:val="00387749"/>
    <w:rsid w:val="00387754"/>
    <w:rsid w:val="003877B4"/>
    <w:rsid w:val="003877CF"/>
    <w:rsid w:val="00387DEC"/>
    <w:rsid w:val="0039005F"/>
    <w:rsid w:val="00390317"/>
    <w:rsid w:val="00390766"/>
    <w:rsid w:val="00390866"/>
    <w:rsid w:val="00390B97"/>
    <w:rsid w:val="00390C49"/>
    <w:rsid w:val="00390C53"/>
    <w:rsid w:val="00391784"/>
    <w:rsid w:val="0039237C"/>
    <w:rsid w:val="00392874"/>
    <w:rsid w:val="0039287A"/>
    <w:rsid w:val="00392AD3"/>
    <w:rsid w:val="00392B99"/>
    <w:rsid w:val="00392C92"/>
    <w:rsid w:val="00393302"/>
    <w:rsid w:val="00393474"/>
    <w:rsid w:val="003936CD"/>
    <w:rsid w:val="003936EC"/>
    <w:rsid w:val="00393807"/>
    <w:rsid w:val="00393C92"/>
    <w:rsid w:val="0039407A"/>
    <w:rsid w:val="003946BE"/>
    <w:rsid w:val="0039492E"/>
    <w:rsid w:val="003949AE"/>
    <w:rsid w:val="00394A14"/>
    <w:rsid w:val="003955D3"/>
    <w:rsid w:val="00395649"/>
    <w:rsid w:val="003956D2"/>
    <w:rsid w:val="00395728"/>
    <w:rsid w:val="003958A5"/>
    <w:rsid w:val="003958DE"/>
    <w:rsid w:val="00395C0E"/>
    <w:rsid w:val="00395DBB"/>
    <w:rsid w:val="00395DDF"/>
    <w:rsid w:val="00395E50"/>
    <w:rsid w:val="0039602A"/>
    <w:rsid w:val="00396487"/>
    <w:rsid w:val="00396513"/>
    <w:rsid w:val="00396647"/>
    <w:rsid w:val="00396B5B"/>
    <w:rsid w:val="003975CD"/>
    <w:rsid w:val="0039760B"/>
    <w:rsid w:val="003977C5"/>
    <w:rsid w:val="003977F7"/>
    <w:rsid w:val="00397831"/>
    <w:rsid w:val="00397AC8"/>
    <w:rsid w:val="00397FED"/>
    <w:rsid w:val="003A0C91"/>
    <w:rsid w:val="003A0D6D"/>
    <w:rsid w:val="003A13D7"/>
    <w:rsid w:val="003A1499"/>
    <w:rsid w:val="003A1936"/>
    <w:rsid w:val="003A194F"/>
    <w:rsid w:val="003A2452"/>
    <w:rsid w:val="003A2C1A"/>
    <w:rsid w:val="003A2D43"/>
    <w:rsid w:val="003A3270"/>
    <w:rsid w:val="003A339F"/>
    <w:rsid w:val="003A3ECF"/>
    <w:rsid w:val="003A3F07"/>
    <w:rsid w:val="003A42FB"/>
    <w:rsid w:val="003A4655"/>
    <w:rsid w:val="003A4747"/>
    <w:rsid w:val="003A4CC2"/>
    <w:rsid w:val="003A4CC3"/>
    <w:rsid w:val="003A52E6"/>
    <w:rsid w:val="003A53E2"/>
    <w:rsid w:val="003A56E5"/>
    <w:rsid w:val="003A5785"/>
    <w:rsid w:val="003A57CC"/>
    <w:rsid w:val="003A6213"/>
    <w:rsid w:val="003A62D2"/>
    <w:rsid w:val="003A65BD"/>
    <w:rsid w:val="003A6A1C"/>
    <w:rsid w:val="003A6C40"/>
    <w:rsid w:val="003A6D0E"/>
    <w:rsid w:val="003A6D62"/>
    <w:rsid w:val="003A6FB7"/>
    <w:rsid w:val="003A7405"/>
    <w:rsid w:val="003A7A08"/>
    <w:rsid w:val="003A7D73"/>
    <w:rsid w:val="003A7FAF"/>
    <w:rsid w:val="003B022E"/>
    <w:rsid w:val="003B0400"/>
    <w:rsid w:val="003B0573"/>
    <w:rsid w:val="003B09F1"/>
    <w:rsid w:val="003B0ABA"/>
    <w:rsid w:val="003B0C56"/>
    <w:rsid w:val="003B0F93"/>
    <w:rsid w:val="003B12F9"/>
    <w:rsid w:val="003B1343"/>
    <w:rsid w:val="003B1A86"/>
    <w:rsid w:val="003B1F8E"/>
    <w:rsid w:val="003B220B"/>
    <w:rsid w:val="003B2260"/>
    <w:rsid w:val="003B2336"/>
    <w:rsid w:val="003B23EB"/>
    <w:rsid w:val="003B2C64"/>
    <w:rsid w:val="003B2D72"/>
    <w:rsid w:val="003B2DF8"/>
    <w:rsid w:val="003B3010"/>
    <w:rsid w:val="003B3052"/>
    <w:rsid w:val="003B387A"/>
    <w:rsid w:val="003B3B97"/>
    <w:rsid w:val="003B3E96"/>
    <w:rsid w:val="003B40D5"/>
    <w:rsid w:val="003B429B"/>
    <w:rsid w:val="003B481F"/>
    <w:rsid w:val="003B4BB5"/>
    <w:rsid w:val="003B556B"/>
    <w:rsid w:val="003B5577"/>
    <w:rsid w:val="003B5B08"/>
    <w:rsid w:val="003B5DFD"/>
    <w:rsid w:val="003B5F0A"/>
    <w:rsid w:val="003B6637"/>
    <w:rsid w:val="003B6C7D"/>
    <w:rsid w:val="003B6D32"/>
    <w:rsid w:val="003B6FB0"/>
    <w:rsid w:val="003B764A"/>
    <w:rsid w:val="003B799C"/>
    <w:rsid w:val="003B7C18"/>
    <w:rsid w:val="003C0007"/>
    <w:rsid w:val="003C086B"/>
    <w:rsid w:val="003C0AC2"/>
    <w:rsid w:val="003C0F4B"/>
    <w:rsid w:val="003C13A2"/>
    <w:rsid w:val="003C1694"/>
    <w:rsid w:val="003C17BC"/>
    <w:rsid w:val="003C1AA0"/>
    <w:rsid w:val="003C1FBA"/>
    <w:rsid w:val="003C249C"/>
    <w:rsid w:val="003C28C1"/>
    <w:rsid w:val="003C2B2B"/>
    <w:rsid w:val="003C2B9F"/>
    <w:rsid w:val="003C2D88"/>
    <w:rsid w:val="003C2E64"/>
    <w:rsid w:val="003C2FC5"/>
    <w:rsid w:val="003C33BA"/>
    <w:rsid w:val="003C34D8"/>
    <w:rsid w:val="003C34FA"/>
    <w:rsid w:val="003C37ED"/>
    <w:rsid w:val="003C3CBE"/>
    <w:rsid w:val="003C3F53"/>
    <w:rsid w:val="003C3FC7"/>
    <w:rsid w:val="003C4175"/>
    <w:rsid w:val="003C41E2"/>
    <w:rsid w:val="003C4521"/>
    <w:rsid w:val="003C4B92"/>
    <w:rsid w:val="003C4D14"/>
    <w:rsid w:val="003C4EB7"/>
    <w:rsid w:val="003C520C"/>
    <w:rsid w:val="003C53B5"/>
    <w:rsid w:val="003C560E"/>
    <w:rsid w:val="003C562F"/>
    <w:rsid w:val="003C6124"/>
    <w:rsid w:val="003C6175"/>
    <w:rsid w:val="003C6315"/>
    <w:rsid w:val="003C68C1"/>
    <w:rsid w:val="003C6ADC"/>
    <w:rsid w:val="003C6FFC"/>
    <w:rsid w:val="003C777D"/>
    <w:rsid w:val="003C79E5"/>
    <w:rsid w:val="003C7DE2"/>
    <w:rsid w:val="003D012F"/>
    <w:rsid w:val="003D021C"/>
    <w:rsid w:val="003D03C4"/>
    <w:rsid w:val="003D04E1"/>
    <w:rsid w:val="003D09BA"/>
    <w:rsid w:val="003D0C33"/>
    <w:rsid w:val="003D0CD7"/>
    <w:rsid w:val="003D0FF2"/>
    <w:rsid w:val="003D1021"/>
    <w:rsid w:val="003D133D"/>
    <w:rsid w:val="003D1690"/>
    <w:rsid w:val="003D19C9"/>
    <w:rsid w:val="003D19EA"/>
    <w:rsid w:val="003D1CD9"/>
    <w:rsid w:val="003D1DD6"/>
    <w:rsid w:val="003D2785"/>
    <w:rsid w:val="003D2C06"/>
    <w:rsid w:val="003D32A0"/>
    <w:rsid w:val="003D3349"/>
    <w:rsid w:val="003D352C"/>
    <w:rsid w:val="003D3ED8"/>
    <w:rsid w:val="003D438F"/>
    <w:rsid w:val="003D43F1"/>
    <w:rsid w:val="003D4526"/>
    <w:rsid w:val="003D4B2F"/>
    <w:rsid w:val="003D4BEC"/>
    <w:rsid w:val="003D5484"/>
    <w:rsid w:val="003D57E0"/>
    <w:rsid w:val="003D5DA5"/>
    <w:rsid w:val="003D61C6"/>
    <w:rsid w:val="003D62D5"/>
    <w:rsid w:val="003D631F"/>
    <w:rsid w:val="003D6355"/>
    <w:rsid w:val="003D6683"/>
    <w:rsid w:val="003D6938"/>
    <w:rsid w:val="003D6970"/>
    <w:rsid w:val="003D6F38"/>
    <w:rsid w:val="003D6F3F"/>
    <w:rsid w:val="003D701E"/>
    <w:rsid w:val="003D7178"/>
    <w:rsid w:val="003D76FF"/>
    <w:rsid w:val="003D787C"/>
    <w:rsid w:val="003D7895"/>
    <w:rsid w:val="003D7C41"/>
    <w:rsid w:val="003D7F7F"/>
    <w:rsid w:val="003E0021"/>
    <w:rsid w:val="003E014E"/>
    <w:rsid w:val="003E0156"/>
    <w:rsid w:val="003E0582"/>
    <w:rsid w:val="003E0661"/>
    <w:rsid w:val="003E0B30"/>
    <w:rsid w:val="003E0C39"/>
    <w:rsid w:val="003E12A8"/>
    <w:rsid w:val="003E17A6"/>
    <w:rsid w:val="003E1848"/>
    <w:rsid w:val="003E1875"/>
    <w:rsid w:val="003E222F"/>
    <w:rsid w:val="003E225E"/>
    <w:rsid w:val="003E2A26"/>
    <w:rsid w:val="003E2C58"/>
    <w:rsid w:val="003E2FA7"/>
    <w:rsid w:val="003E31A1"/>
    <w:rsid w:val="003E3453"/>
    <w:rsid w:val="003E373F"/>
    <w:rsid w:val="003E3AC9"/>
    <w:rsid w:val="003E3E4C"/>
    <w:rsid w:val="003E4389"/>
    <w:rsid w:val="003E4599"/>
    <w:rsid w:val="003E45A5"/>
    <w:rsid w:val="003E47FF"/>
    <w:rsid w:val="003E49DB"/>
    <w:rsid w:val="003E4F56"/>
    <w:rsid w:val="003E55A4"/>
    <w:rsid w:val="003E5CAA"/>
    <w:rsid w:val="003E5F41"/>
    <w:rsid w:val="003E5F45"/>
    <w:rsid w:val="003E6033"/>
    <w:rsid w:val="003E6521"/>
    <w:rsid w:val="003E6728"/>
    <w:rsid w:val="003E7416"/>
    <w:rsid w:val="003E7522"/>
    <w:rsid w:val="003E75F5"/>
    <w:rsid w:val="003E7FC2"/>
    <w:rsid w:val="003F026D"/>
    <w:rsid w:val="003F05F2"/>
    <w:rsid w:val="003F08C1"/>
    <w:rsid w:val="003F0BE3"/>
    <w:rsid w:val="003F0CF5"/>
    <w:rsid w:val="003F0D0B"/>
    <w:rsid w:val="003F0EDD"/>
    <w:rsid w:val="003F1280"/>
    <w:rsid w:val="003F1627"/>
    <w:rsid w:val="003F17C8"/>
    <w:rsid w:val="003F17CF"/>
    <w:rsid w:val="003F18A1"/>
    <w:rsid w:val="003F18DF"/>
    <w:rsid w:val="003F1A25"/>
    <w:rsid w:val="003F1BE9"/>
    <w:rsid w:val="003F23FF"/>
    <w:rsid w:val="003F297A"/>
    <w:rsid w:val="003F30BC"/>
    <w:rsid w:val="003F3703"/>
    <w:rsid w:val="003F3D26"/>
    <w:rsid w:val="003F3DAB"/>
    <w:rsid w:val="003F3F86"/>
    <w:rsid w:val="003F40C6"/>
    <w:rsid w:val="003F43C4"/>
    <w:rsid w:val="003F45F1"/>
    <w:rsid w:val="003F4761"/>
    <w:rsid w:val="003F4785"/>
    <w:rsid w:val="003F4834"/>
    <w:rsid w:val="003F4E39"/>
    <w:rsid w:val="003F52D4"/>
    <w:rsid w:val="003F537A"/>
    <w:rsid w:val="003F53A8"/>
    <w:rsid w:val="003F58DC"/>
    <w:rsid w:val="003F5D25"/>
    <w:rsid w:val="003F5F03"/>
    <w:rsid w:val="003F60C1"/>
    <w:rsid w:val="003F67C8"/>
    <w:rsid w:val="003F6B00"/>
    <w:rsid w:val="003F6D27"/>
    <w:rsid w:val="003F6E82"/>
    <w:rsid w:val="003F6EDA"/>
    <w:rsid w:val="003F707A"/>
    <w:rsid w:val="003F7421"/>
    <w:rsid w:val="003F7605"/>
    <w:rsid w:val="003F7AB4"/>
    <w:rsid w:val="003F7D10"/>
    <w:rsid w:val="003F7F06"/>
    <w:rsid w:val="004001F8"/>
    <w:rsid w:val="00400336"/>
    <w:rsid w:val="004003B4"/>
    <w:rsid w:val="004005C0"/>
    <w:rsid w:val="00400683"/>
    <w:rsid w:val="00400841"/>
    <w:rsid w:val="00400BD9"/>
    <w:rsid w:val="00400BFD"/>
    <w:rsid w:val="0040114F"/>
    <w:rsid w:val="004013D1"/>
    <w:rsid w:val="0040145A"/>
    <w:rsid w:val="00401732"/>
    <w:rsid w:val="004019DF"/>
    <w:rsid w:val="00401CA7"/>
    <w:rsid w:val="00401E50"/>
    <w:rsid w:val="00402111"/>
    <w:rsid w:val="00402237"/>
    <w:rsid w:val="00402504"/>
    <w:rsid w:val="0040339F"/>
    <w:rsid w:val="0040391C"/>
    <w:rsid w:val="00403DC5"/>
    <w:rsid w:val="00403FE5"/>
    <w:rsid w:val="0040451D"/>
    <w:rsid w:val="00404A4F"/>
    <w:rsid w:val="00404B1B"/>
    <w:rsid w:val="00404DA4"/>
    <w:rsid w:val="004051EE"/>
    <w:rsid w:val="0040574A"/>
    <w:rsid w:val="00405E0A"/>
    <w:rsid w:val="00405FF5"/>
    <w:rsid w:val="0040627A"/>
    <w:rsid w:val="004062D4"/>
    <w:rsid w:val="0040636C"/>
    <w:rsid w:val="004066D8"/>
    <w:rsid w:val="00406756"/>
    <w:rsid w:val="00406F57"/>
    <w:rsid w:val="00407558"/>
    <w:rsid w:val="004076D2"/>
    <w:rsid w:val="004077D4"/>
    <w:rsid w:val="0040788E"/>
    <w:rsid w:val="004078C2"/>
    <w:rsid w:val="00410159"/>
    <w:rsid w:val="004101A1"/>
    <w:rsid w:val="004102CE"/>
    <w:rsid w:val="0041077B"/>
    <w:rsid w:val="0041084D"/>
    <w:rsid w:val="00410B07"/>
    <w:rsid w:val="00410B39"/>
    <w:rsid w:val="004110DF"/>
    <w:rsid w:val="004116ED"/>
    <w:rsid w:val="00411E0C"/>
    <w:rsid w:val="00412493"/>
    <w:rsid w:val="004125AA"/>
    <w:rsid w:val="00412748"/>
    <w:rsid w:val="00412A7C"/>
    <w:rsid w:val="00413068"/>
    <w:rsid w:val="004139F1"/>
    <w:rsid w:val="00413AAE"/>
    <w:rsid w:val="00413FB9"/>
    <w:rsid w:val="0041422E"/>
    <w:rsid w:val="00414408"/>
    <w:rsid w:val="0041454E"/>
    <w:rsid w:val="004147BD"/>
    <w:rsid w:val="00415316"/>
    <w:rsid w:val="004153CE"/>
    <w:rsid w:val="00415918"/>
    <w:rsid w:val="00416096"/>
    <w:rsid w:val="00416181"/>
    <w:rsid w:val="004161CB"/>
    <w:rsid w:val="004163B1"/>
    <w:rsid w:val="004164BF"/>
    <w:rsid w:val="00416678"/>
    <w:rsid w:val="004168DF"/>
    <w:rsid w:val="0041699E"/>
    <w:rsid w:val="00416A58"/>
    <w:rsid w:val="00417034"/>
    <w:rsid w:val="004172FC"/>
    <w:rsid w:val="00417326"/>
    <w:rsid w:val="00417344"/>
    <w:rsid w:val="004173D1"/>
    <w:rsid w:val="0041754F"/>
    <w:rsid w:val="00417593"/>
    <w:rsid w:val="004175C2"/>
    <w:rsid w:val="00417639"/>
    <w:rsid w:val="00417732"/>
    <w:rsid w:val="00417B1B"/>
    <w:rsid w:val="00417B9A"/>
    <w:rsid w:val="004204D6"/>
    <w:rsid w:val="004205D4"/>
    <w:rsid w:val="004206C7"/>
    <w:rsid w:val="00420904"/>
    <w:rsid w:val="00420F90"/>
    <w:rsid w:val="004212E0"/>
    <w:rsid w:val="004215A2"/>
    <w:rsid w:val="00421BA7"/>
    <w:rsid w:val="00421BB2"/>
    <w:rsid w:val="00421DBA"/>
    <w:rsid w:val="004221D3"/>
    <w:rsid w:val="0042278F"/>
    <w:rsid w:val="004227A0"/>
    <w:rsid w:val="00422C39"/>
    <w:rsid w:val="00422F4B"/>
    <w:rsid w:val="004235F5"/>
    <w:rsid w:val="0042368C"/>
    <w:rsid w:val="0042395B"/>
    <w:rsid w:val="00423AF6"/>
    <w:rsid w:val="00423C65"/>
    <w:rsid w:val="00423D76"/>
    <w:rsid w:val="00424191"/>
    <w:rsid w:val="004243DD"/>
    <w:rsid w:val="00424721"/>
    <w:rsid w:val="00424BB6"/>
    <w:rsid w:val="00424C60"/>
    <w:rsid w:val="00424CFC"/>
    <w:rsid w:val="00424E66"/>
    <w:rsid w:val="004253E9"/>
    <w:rsid w:val="00425566"/>
    <w:rsid w:val="0042580B"/>
    <w:rsid w:val="004259AA"/>
    <w:rsid w:val="00425A38"/>
    <w:rsid w:val="00425D10"/>
    <w:rsid w:val="0042616A"/>
    <w:rsid w:val="0042629E"/>
    <w:rsid w:val="00426523"/>
    <w:rsid w:val="00426806"/>
    <w:rsid w:val="00426887"/>
    <w:rsid w:val="00426954"/>
    <w:rsid w:val="00426EAA"/>
    <w:rsid w:val="00427311"/>
    <w:rsid w:val="00427361"/>
    <w:rsid w:val="00427542"/>
    <w:rsid w:val="0042774C"/>
    <w:rsid w:val="004278F5"/>
    <w:rsid w:val="00427B0B"/>
    <w:rsid w:val="0043001D"/>
    <w:rsid w:val="004302A7"/>
    <w:rsid w:val="004304AE"/>
    <w:rsid w:val="0043087A"/>
    <w:rsid w:val="00430BBD"/>
    <w:rsid w:val="00430D5F"/>
    <w:rsid w:val="00430F58"/>
    <w:rsid w:val="0043124A"/>
    <w:rsid w:val="00431470"/>
    <w:rsid w:val="0043164D"/>
    <w:rsid w:val="00431708"/>
    <w:rsid w:val="004317C8"/>
    <w:rsid w:val="0043195E"/>
    <w:rsid w:val="00431B06"/>
    <w:rsid w:val="00431D64"/>
    <w:rsid w:val="0043233C"/>
    <w:rsid w:val="00432511"/>
    <w:rsid w:val="0043276B"/>
    <w:rsid w:val="004328DE"/>
    <w:rsid w:val="0043319C"/>
    <w:rsid w:val="00433B49"/>
    <w:rsid w:val="00434434"/>
    <w:rsid w:val="004345A8"/>
    <w:rsid w:val="00434EE3"/>
    <w:rsid w:val="0043581A"/>
    <w:rsid w:val="00435946"/>
    <w:rsid w:val="00435DB9"/>
    <w:rsid w:val="00436167"/>
    <w:rsid w:val="00436D01"/>
    <w:rsid w:val="00436EA8"/>
    <w:rsid w:val="00436FE3"/>
    <w:rsid w:val="00437709"/>
    <w:rsid w:val="004377F1"/>
    <w:rsid w:val="00437832"/>
    <w:rsid w:val="0043798B"/>
    <w:rsid w:val="00437A24"/>
    <w:rsid w:val="00437B59"/>
    <w:rsid w:val="00437DF8"/>
    <w:rsid w:val="004405B7"/>
    <w:rsid w:val="0044072A"/>
    <w:rsid w:val="004407B4"/>
    <w:rsid w:val="00440887"/>
    <w:rsid w:val="00440947"/>
    <w:rsid w:val="004411BB"/>
    <w:rsid w:val="004418F4"/>
    <w:rsid w:val="00441CEE"/>
    <w:rsid w:val="00441F5C"/>
    <w:rsid w:val="004420F8"/>
    <w:rsid w:val="00442230"/>
    <w:rsid w:val="00442254"/>
    <w:rsid w:val="0044230F"/>
    <w:rsid w:val="0044299B"/>
    <w:rsid w:val="00442B7D"/>
    <w:rsid w:val="004433E3"/>
    <w:rsid w:val="00444153"/>
    <w:rsid w:val="0044453B"/>
    <w:rsid w:val="00444926"/>
    <w:rsid w:val="00444C0D"/>
    <w:rsid w:val="00444F48"/>
    <w:rsid w:val="00445129"/>
    <w:rsid w:val="004453B6"/>
    <w:rsid w:val="004454E4"/>
    <w:rsid w:val="0044563D"/>
    <w:rsid w:val="00445810"/>
    <w:rsid w:val="00445BC1"/>
    <w:rsid w:val="0044650A"/>
    <w:rsid w:val="00446762"/>
    <w:rsid w:val="004467D0"/>
    <w:rsid w:val="0044682C"/>
    <w:rsid w:val="00446B7E"/>
    <w:rsid w:val="00446B88"/>
    <w:rsid w:val="00446F2B"/>
    <w:rsid w:val="00446FB6"/>
    <w:rsid w:val="00447111"/>
    <w:rsid w:val="00447B0E"/>
    <w:rsid w:val="00447C7E"/>
    <w:rsid w:val="004500D9"/>
    <w:rsid w:val="00450108"/>
    <w:rsid w:val="00450456"/>
    <w:rsid w:val="0045052E"/>
    <w:rsid w:val="00450D95"/>
    <w:rsid w:val="00451BDC"/>
    <w:rsid w:val="00451E54"/>
    <w:rsid w:val="00451F85"/>
    <w:rsid w:val="00452132"/>
    <w:rsid w:val="0045217D"/>
    <w:rsid w:val="004526DD"/>
    <w:rsid w:val="0045290C"/>
    <w:rsid w:val="00452B15"/>
    <w:rsid w:val="00452EB8"/>
    <w:rsid w:val="00453BB3"/>
    <w:rsid w:val="00453CFE"/>
    <w:rsid w:val="00454208"/>
    <w:rsid w:val="004545B1"/>
    <w:rsid w:val="004546E9"/>
    <w:rsid w:val="00454EC3"/>
    <w:rsid w:val="00455091"/>
    <w:rsid w:val="004550A3"/>
    <w:rsid w:val="00455188"/>
    <w:rsid w:val="004551F5"/>
    <w:rsid w:val="00455265"/>
    <w:rsid w:val="00455798"/>
    <w:rsid w:val="00455ACC"/>
    <w:rsid w:val="00455C96"/>
    <w:rsid w:val="004560E9"/>
    <w:rsid w:val="0045635B"/>
    <w:rsid w:val="004565EC"/>
    <w:rsid w:val="004568C3"/>
    <w:rsid w:val="00456DA3"/>
    <w:rsid w:val="00456F12"/>
    <w:rsid w:val="00456F4D"/>
    <w:rsid w:val="00456F64"/>
    <w:rsid w:val="00457343"/>
    <w:rsid w:val="00457D0A"/>
    <w:rsid w:val="00457D78"/>
    <w:rsid w:val="004600D0"/>
    <w:rsid w:val="0046032E"/>
    <w:rsid w:val="004606BF"/>
    <w:rsid w:val="00460957"/>
    <w:rsid w:val="00460A33"/>
    <w:rsid w:val="00460BFB"/>
    <w:rsid w:val="004610DA"/>
    <w:rsid w:val="00461363"/>
    <w:rsid w:val="004615F9"/>
    <w:rsid w:val="00461896"/>
    <w:rsid w:val="00461ACC"/>
    <w:rsid w:val="00461C24"/>
    <w:rsid w:val="00461C69"/>
    <w:rsid w:val="00461D58"/>
    <w:rsid w:val="0046217A"/>
    <w:rsid w:val="00462A4A"/>
    <w:rsid w:val="00462F12"/>
    <w:rsid w:val="00463370"/>
    <w:rsid w:val="00463645"/>
    <w:rsid w:val="0046397A"/>
    <w:rsid w:val="004639A9"/>
    <w:rsid w:val="00463EB0"/>
    <w:rsid w:val="004642E4"/>
    <w:rsid w:val="00464458"/>
    <w:rsid w:val="0046452F"/>
    <w:rsid w:val="00464661"/>
    <w:rsid w:val="0046482F"/>
    <w:rsid w:val="004649AF"/>
    <w:rsid w:val="00464C83"/>
    <w:rsid w:val="00464ED1"/>
    <w:rsid w:val="00464FDE"/>
    <w:rsid w:val="004650E3"/>
    <w:rsid w:val="00465883"/>
    <w:rsid w:val="0046593D"/>
    <w:rsid w:val="00465983"/>
    <w:rsid w:val="00465EE1"/>
    <w:rsid w:val="00465EF0"/>
    <w:rsid w:val="004664FB"/>
    <w:rsid w:val="0046659C"/>
    <w:rsid w:val="004666BF"/>
    <w:rsid w:val="00466731"/>
    <w:rsid w:val="004674E9"/>
    <w:rsid w:val="00467554"/>
    <w:rsid w:val="0046759F"/>
    <w:rsid w:val="004678A0"/>
    <w:rsid w:val="00467C4E"/>
    <w:rsid w:val="00467D8B"/>
    <w:rsid w:val="0047058B"/>
    <w:rsid w:val="004706E4"/>
    <w:rsid w:val="0047076F"/>
    <w:rsid w:val="00470813"/>
    <w:rsid w:val="0047086C"/>
    <w:rsid w:val="00470A38"/>
    <w:rsid w:val="00470AB3"/>
    <w:rsid w:val="00470CE0"/>
    <w:rsid w:val="00470D66"/>
    <w:rsid w:val="0047118A"/>
    <w:rsid w:val="0047137B"/>
    <w:rsid w:val="00471383"/>
    <w:rsid w:val="00471A7F"/>
    <w:rsid w:val="00471E21"/>
    <w:rsid w:val="00471EFA"/>
    <w:rsid w:val="00472147"/>
    <w:rsid w:val="0047243D"/>
    <w:rsid w:val="004727B1"/>
    <w:rsid w:val="00472D79"/>
    <w:rsid w:val="00472D8A"/>
    <w:rsid w:val="004735CC"/>
    <w:rsid w:val="00473AAC"/>
    <w:rsid w:val="00473C14"/>
    <w:rsid w:val="004740C7"/>
    <w:rsid w:val="00474447"/>
    <w:rsid w:val="0047494F"/>
    <w:rsid w:val="00474E3A"/>
    <w:rsid w:val="00474E7C"/>
    <w:rsid w:val="00475039"/>
    <w:rsid w:val="00475068"/>
    <w:rsid w:val="004753BF"/>
    <w:rsid w:val="0047540A"/>
    <w:rsid w:val="00475461"/>
    <w:rsid w:val="0047562A"/>
    <w:rsid w:val="0047598E"/>
    <w:rsid w:val="00475A3F"/>
    <w:rsid w:val="00475ADC"/>
    <w:rsid w:val="00475BAF"/>
    <w:rsid w:val="004764CD"/>
    <w:rsid w:val="00476A08"/>
    <w:rsid w:val="00477122"/>
    <w:rsid w:val="0047787E"/>
    <w:rsid w:val="00477993"/>
    <w:rsid w:val="00477B81"/>
    <w:rsid w:val="00480288"/>
    <w:rsid w:val="004802D7"/>
    <w:rsid w:val="0048045E"/>
    <w:rsid w:val="00480491"/>
    <w:rsid w:val="00480697"/>
    <w:rsid w:val="00480B03"/>
    <w:rsid w:val="00480B9F"/>
    <w:rsid w:val="00480C2C"/>
    <w:rsid w:val="00480D6D"/>
    <w:rsid w:val="00481298"/>
    <w:rsid w:val="004817BD"/>
    <w:rsid w:val="00481F7C"/>
    <w:rsid w:val="0048222D"/>
    <w:rsid w:val="004822C4"/>
    <w:rsid w:val="004826F8"/>
    <w:rsid w:val="00482865"/>
    <w:rsid w:val="00482F7F"/>
    <w:rsid w:val="00483187"/>
    <w:rsid w:val="0048323E"/>
    <w:rsid w:val="00483347"/>
    <w:rsid w:val="00483A66"/>
    <w:rsid w:val="0048424A"/>
    <w:rsid w:val="0048439F"/>
    <w:rsid w:val="00484470"/>
    <w:rsid w:val="00485448"/>
    <w:rsid w:val="00485449"/>
    <w:rsid w:val="00485620"/>
    <w:rsid w:val="00485B4B"/>
    <w:rsid w:val="004860C1"/>
    <w:rsid w:val="004861BA"/>
    <w:rsid w:val="004862B6"/>
    <w:rsid w:val="0048630B"/>
    <w:rsid w:val="00486681"/>
    <w:rsid w:val="00486742"/>
    <w:rsid w:val="00486746"/>
    <w:rsid w:val="00486A77"/>
    <w:rsid w:val="00486CFA"/>
    <w:rsid w:val="00487209"/>
    <w:rsid w:val="00487300"/>
    <w:rsid w:val="0048739D"/>
    <w:rsid w:val="004874BF"/>
    <w:rsid w:val="0048750E"/>
    <w:rsid w:val="00487569"/>
    <w:rsid w:val="0048771A"/>
    <w:rsid w:val="00487AFE"/>
    <w:rsid w:val="00487C9F"/>
    <w:rsid w:val="00487E70"/>
    <w:rsid w:val="004900B6"/>
    <w:rsid w:val="00490158"/>
    <w:rsid w:val="00490614"/>
    <w:rsid w:val="004906E4"/>
    <w:rsid w:val="0049119F"/>
    <w:rsid w:val="004914F6"/>
    <w:rsid w:val="0049153B"/>
    <w:rsid w:val="00491696"/>
    <w:rsid w:val="004923AE"/>
    <w:rsid w:val="004923FD"/>
    <w:rsid w:val="00492407"/>
    <w:rsid w:val="00492557"/>
    <w:rsid w:val="0049283B"/>
    <w:rsid w:val="00492969"/>
    <w:rsid w:val="004929D8"/>
    <w:rsid w:val="00492B72"/>
    <w:rsid w:val="00492F9F"/>
    <w:rsid w:val="00493531"/>
    <w:rsid w:val="004936BA"/>
    <w:rsid w:val="0049388D"/>
    <w:rsid w:val="00493891"/>
    <w:rsid w:val="00493E79"/>
    <w:rsid w:val="00493EDA"/>
    <w:rsid w:val="00494121"/>
    <w:rsid w:val="00494201"/>
    <w:rsid w:val="004944C6"/>
    <w:rsid w:val="0049483F"/>
    <w:rsid w:val="004950C8"/>
    <w:rsid w:val="00495129"/>
    <w:rsid w:val="00495687"/>
    <w:rsid w:val="00495A6B"/>
    <w:rsid w:val="00495FEA"/>
    <w:rsid w:val="00496130"/>
    <w:rsid w:val="004961B4"/>
    <w:rsid w:val="0049642E"/>
    <w:rsid w:val="00496591"/>
    <w:rsid w:val="00496F3B"/>
    <w:rsid w:val="00497235"/>
    <w:rsid w:val="00497663"/>
    <w:rsid w:val="004979B8"/>
    <w:rsid w:val="004A00F6"/>
    <w:rsid w:val="004A0179"/>
    <w:rsid w:val="004A063C"/>
    <w:rsid w:val="004A0AE9"/>
    <w:rsid w:val="004A0F4E"/>
    <w:rsid w:val="004A1B30"/>
    <w:rsid w:val="004A2129"/>
    <w:rsid w:val="004A255F"/>
    <w:rsid w:val="004A262F"/>
    <w:rsid w:val="004A2932"/>
    <w:rsid w:val="004A2C1F"/>
    <w:rsid w:val="004A3160"/>
    <w:rsid w:val="004A31CF"/>
    <w:rsid w:val="004A39CE"/>
    <w:rsid w:val="004A3F99"/>
    <w:rsid w:val="004A41EE"/>
    <w:rsid w:val="004A4367"/>
    <w:rsid w:val="004A4B93"/>
    <w:rsid w:val="004A4C72"/>
    <w:rsid w:val="004A4C75"/>
    <w:rsid w:val="004A56E3"/>
    <w:rsid w:val="004A5C67"/>
    <w:rsid w:val="004A644B"/>
    <w:rsid w:val="004A6473"/>
    <w:rsid w:val="004A6585"/>
    <w:rsid w:val="004A67B0"/>
    <w:rsid w:val="004A7E8D"/>
    <w:rsid w:val="004B002E"/>
    <w:rsid w:val="004B09F4"/>
    <w:rsid w:val="004B0AE9"/>
    <w:rsid w:val="004B0DB5"/>
    <w:rsid w:val="004B1907"/>
    <w:rsid w:val="004B1933"/>
    <w:rsid w:val="004B241D"/>
    <w:rsid w:val="004B2876"/>
    <w:rsid w:val="004B2907"/>
    <w:rsid w:val="004B2F96"/>
    <w:rsid w:val="004B357C"/>
    <w:rsid w:val="004B3946"/>
    <w:rsid w:val="004B39C6"/>
    <w:rsid w:val="004B3A74"/>
    <w:rsid w:val="004B3AA9"/>
    <w:rsid w:val="004B3D54"/>
    <w:rsid w:val="004B3F1C"/>
    <w:rsid w:val="004B4009"/>
    <w:rsid w:val="004B431F"/>
    <w:rsid w:val="004B461A"/>
    <w:rsid w:val="004B46A4"/>
    <w:rsid w:val="004B47ED"/>
    <w:rsid w:val="004B4A19"/>
    <w:rsid w:val="004B4BDC"/>
    <w:rsid w:val="004B4F0E"/>
    <w:rsid w:val="004B512F"/>
    <w:rsid w:val="004B5205"/>
    <w:rsid w:val="004B52EA"/>
    <w:rsid w:val="004B53FD"/>
    <w:rsid w:val="004B559E"/>
    <w:rsid w:val="004B5DF9"/>
    <w:rsid w:val="004B64DB"/>
    <w:rsid w:val="004B677E"/>
    <w:rsid w:val="004B68D5"/>
    <w:rsid w:val="004B6C4F"/>
    <w:rsid w:val="004B6EE6"/>
    <w:rsid w:val="004B72F1"/>
    <w:rsid w:val="004B7591"/>
    <w:rsid w:val="004B792E"/>
    <w:rsid w:val="004B7D89"/>
    <w:rsid w:val="004C007C"/>
    <w:rsid w:val="004C02F2"/>
    <w:rsid w:val="004C0EAB"/>
    <w:rsid w:val="004C0FE8"/>
    <w:rsid w:val="004C1310"/>
    <w:rsid w:val="004C156E"/>
    <w:rsid w:val="004C16AB"/>
    <w:rsid w:val="004C1C3D"/>
    <w:rsid w:val="004C233C"/>
    <w:rsid w:val="004C2708"/>
    <w:rsid w:val="004C29DB"/>
    <w:rsid w:val="004C321C"/>
    <w:rsid w:val="004C32B0"/>
    <w:rsid w:val="004C3BAB"/>
    <w:rsid w:val="004C4086"/>
    <w:rsid w:val="004C41C3"/>
    <w:rsid w:val="004C4E42"/>
    <w:rsid w:val="004C58E4"/>
    <w:rsid w:val="004C5921"/>
    <w:rsid w:val="004C6308"/>
    <w:rsid w:val="004C6E52"/>
    <w:rsid w:val="004C770F"/>
    <w:rsid w:val="004C78DA"/>
    <w:rsid w:val="004C796C"/>
    <w:rsid w:val="004C7B9D"/>
    <w:rsid w:val="004C7C06"/>
    <w:rsid w:val="004D00D1"/>
    <w:rsid w:val="004D05E6"/>
    <w:rsid w:val="004D091E"/>
    <w:rsid w:val="004D0B15"/>
    <w:rsid w:val="004D0E1D"/>
    <w:rsid w:val="004D0FA5"/>
    <w:rsid w:val="004D10CA"/>
    <w:rsid w:val="004D1268"/>
    <w:rsid w:val="004D16DF"/>
    <w:rsid w:val="004D1707"/>
    <w:rsid w:val="004D1745"/>
    <w:rsid w:val="004D1ECE"/>
    <w:rsid w:val="004D2F31"/>
    <w:rsid w:val="004D311E"/>
    <w:rsid w:val="004D313C"/>
    <w:rsid w:val="004D3326"/>
    <w:rsid w:val="004D33EB"/>
    <w:rsid w:val="004D3562"/>
    <w:rsid w:val="004D39A3"/>
    <w:rsid w:val="004D39D4"/>
    <w:rsid w:val="004D4422"/>
    <w:rsid w:val="004D45B6"/>
    <w:rsid w:val="004D4827"/>
    <w:rsid w:val="004D508C"/>
    <w:rsid w:val="004D5496"/>
    <w:rsid w:val="004D5648"/>
    <w:rsid w:val="004D5C02"/>
    <w:rsid w:val="004D5D3D"/>
    <w:rsid w:val="004D5DC3"/>
    <w:rsid w:val="004D5E50"/>
    <w:rsid w:val="004D5E7A"/>
    <w:rsid w:val="004D6324"/>
    <w:rsid w:val="004D6877"/>
    <w:rsid w:val="004D6950"/>
    <w:rsid w:val="004D69CB"/>
    <w:rsid w:val="004D69CF"/>
    <w:rsid w:val="004D69D2"/>
    <w:rsid w:val="004D7753"/>
    <w:rsid w:val="004D7CDA"/>
    <w:rsid w:val="004D7D38"/>
    <w:rsid w:val="004D7EE6"/>
    <w:rsid w:val="004E0012"/>
    <w:rsid w:val="004E06EA"/>
    <w:rsid w:val="004E0913"/>
    <w:rsid w:val="004E0A02"/>
    <w:rsid w:val="004E0A88"/>
    <w:rsid w:val="004E0B44"/>
    <w:rsid w:val="004E109D"/>
    <w:rsid w:val="004E11DA"/>
    <w:rsid w:val="004E15F9"/>
    <w:rsid w:val="004E18D2"/>
    <w:rsid w:val="004E19A2"/>
    <w:rsid w:val="004E19C3"/>
    <w:rsid w:val="004E1A4A"/>
    <w:rsid w:val="004E1CE4"/>
    <w:rsid w:val="004E1DF1"/>
    <w:rsid w:val="004E2089"/>
    <w:rsid w:val="004E2328"/>
    <w:rsid w:val="004E2361"/>
    <w:rsid w:val="004E2BAB"/>
    <w:rsid w:val="004E2BE4"/>
    <w:rsid w:val="004E3A87"/>
    <w:rsid w:val="004E3DEE"/>
    <w:rsid w:val="004E3F25"/>
    <w:rsid w:val="004E4017"/>
    <w:rsid w:val="004E4478"/>
    <w:rsid w:val="004E4502"/>
    <w:rsid w:val="004E541E"/>
    <w:rsid w:val="004E55BB"/>
    <w:rsid w:val="004E5666"/>
    <w:rsid w:val="004E58C7"/>
    <w:rsid w:val="004E5B53"/>
    <w:rsid w:val="004E5DA3"/>
    <w:rsid w:val="004E5F4E"/>
    <w:rsid w:val="004E69F8"/>
    <w:rsid w:val="004E7573"/>
    <w:rsid w:val="004E761D"/>
    <w:rsid w:val="004E7818"/>
    <w:rsid w:val="004E796E"/>
    <w:rsid w:val="004E7A9F"/>
    <w:rsid w:val="004E7D35"/>
    <w:rsid w:val="004E7E4B"/>
    <w:rsid w:val="004E7EFB"/>
    <w:rsid w:val="004E7F7A"/>
    <w:rsid w:val="004F026C"/>
    <w:rsid w:val="004F035F"/>
    <w:rsid w:val="004F0853"/>
    <w:rsid w:val="004F0B29"/>
    <w:rsid w:val="004F0EBA"/>
    <w:rsid w:val="004F1E78"/>
    <w:rsid w:val="004F1F38"/>
    <w:rsid w:val="004F2626"/>
    <w:rsid w:val="004F283B"/>
    <w:rsid w:val="004F2C24"/>
    <w:rsid w:val="004F3134"/>
    <w:rsid w:val="004F3725"/>
    <w:rsid w:val="004F3C1F"/>
    <w:rsid w:val="004F4850"/>
    <w:rsid w:val="004F500C"/>
    <w:rsid w:val="004F504A"/>
    <w:rsid w:val="004F50EE"/>
    <w:rsid w:val="004F51EA"/>
    <w:rsid w:val="004F5275"/>
    <w:rsid w:val="004F595E"/>
    <w:rsid w:val="004F5C0E"/>
    <w:rsid w:val="004F5CBE"/>
    <w:rsid w:val="004F6037"/>
    <w:rsid w:val="004F623E"/>
    <w:rsid w:val="004F62DD"/>
    <w:rsid w:val="004F6457"/>
    <w:rsid w:val="004F67FD"/>
    <w:rsid w:val="00500192"/>
    <w:rsid w:val="005003C1"/>
    <w:rsid w:val="00500601"/>
    <w:rsid w:val="00500A19"/>
    <w:rsid w:val="00500AA9"/>
    <w:rsid w:val="00500BD6"/>
    <w:rsid w:val="005013EE"/>
    <w:rsid w:val="0050155F"/>
    <w:rsid w:val="005015BE"/>
    <w:rsid w:val="00501CED"/>
    <w:rsid w:val="00501DF8"/>
    <w:rsid w:val="00502018"/>
    <w:rsid w:val="00502A2A"/>
    <w:rsid w:val="00502C49"/>
    <w:rsid w:val="00502FEB"/>
    <w:rsid w:val="0050306F"/>
    <w:rsid w:val="0050330B"/>
    <w:rsid w:val="00503346"/>
    <w:rsid w:val="00503859"/>
    <w:rsid w:val="005041B3"/>
    <w:rsid w:val="00504209"/>
    <w:rsid w:val="005044BA"/>
    <w:rsid w:val="00504855"/>
    <w:rsid w:val="00504DC7"/>
    <w:rsid w:val="00504E78"/>
    <w:rsid w:val="00504FFB"/>
    <w:rsid w:val="00504FFF"/>
    <w:rsid w:val="0050516D"/>
    <w:rsid w:val="0050550F"/>
    <w:rsid w:val="00505F5E"/>
    <w:rsid w:val="005063CB"/>
    <w:rsid w:val="00506414"/>
    <w:rsid w:val="00506581"/>
    <w:rsid w:val="005066AB"/>
    <w:rsid w:val="00506849"/>
    <w:rsid w:val="00506C7D"/>
    <w:rsid w:val="00506F76"/>
    <w:rsid w:val="00507136"/>
    <w:rsid w:val="00507152"/>
    <w:rsid w:val="005073F0"/>
    <w:rsid w:val="005079F4"/>
    <w:rsid w:val="00507A31"/>
    <w:rsid w:val="00507AE4"/>
    <w:rsid w:val="0051003A"/>
    <w:rsid w:val="0051068B"/>
    <w:rsid w:val="005107AD"/>
    <w:rsid w:val="0051082C"/>
    <w:rsid w:val="005108E3"/>
    <w:rsid w:val="00510C84"/>
    <w:rsid w:val="00510E3E"/>
    <w:rsid w:val="00510E79"/>
    <w:rsid w:val="00510F8E"/>
    <w:rsid w:val="00511746"/>
    <w:rsid w:val="00511809"/>
    <w:rsid w:val="00511C59"/>
    <w:rsid w:val="00511E40"/>
    <w:rsid w:val="0051219F"/>
    <w:rsid w:val="00512386"/>
    <w:rsid w:val="005123F0"/>
    <w:rsid w:val="0051246C"/>
    <w:rsid w:val="005124B1"/>
    <w:rsid w:val="00512895"/>
    <w:rsid w:val="00512E99"/>
    <w:rsid w:val="00512F68"/>
    <w:rsid w:val="00512FC0"/>
    <w:rsid w:val="00513331"/>
    <w:rsid w:val="0051380E"/>
    <w:rsid w:val="005139F0"/>
    <w:rsid w:val="00513A40"/>
    <w:rsid w:val="00513ACD"/>
    <w:rsid w:val="005142DF"/>
    <w:rsid w:val="00514BFE"/>
    <w:rsid w:val="00514D9A"/>
    <w:rsid w:val="005150E1"/>
    <w:rsid w:val="00515545"/>
    <w:rsid w:val="0051600D"/>
    <w:rsid w:val="005162B3"/>
    <w:rsid w:val="005166B5"/>
    <w:rsid w:val="005167BA"/>
    <w:rsid w:val="005169E5"/>
    <w:rsid w:val="00516C3D"/>
    <w:rsid w:val="00516C84"/>
    <w:rsid w:val="00517604"/>
    <w:rsid w:val="00517690"/>
    <w:rsid w:val="0051785A"/>
    <w:rsid w:val="00517B94"/>
    <w:rsid w:val="00517DED"/>
    <w:rsid w:val="005202B3"/>
    <w:rsid w:val="0052039F"/>
    <w:rsid w:val="005203E9"/>
    <w:rsid w:val="005203EF"/>
    <w:rsid w:val="00520716"/>
    <w:rsid w:val="00520761"/>
    <w:rsid w:val="0052080B"/>
    <w:rsid w:val="00520878"/>
    <w:rsid w:val="005208AA"/>
    <w:rsid w:val="00520CC9"/>
    <w:rsid w:val="00520D25"/>
    <w:rsid w:val="00520F69"/>
    <w:rsid w:val="00521174"/>
    <w:rsid w:val="0052126D"/>
    <w:rsid w:val="0052128E"/>
    <w:rsid w:val="00521825"/>
    <w:rsid w:val="00521A21"/>
    <w:rsid w:val="00521A22"/>
    <w:rsid w:val="00521BDB"/>
    <w:rsid w:val="0052219D"/>
    <w:rsid w:val="00522530"/>
    <w:rsid w:val="005227CA"/>
    <w:rsid w:val="00522CAF"/>
    <w:rsid w:val="00522D06"/>
    <w:rsid w:val="00523038"/>
    <w:rsid w:val="005233BC"/>
    <w:rsid w:val="00523795"/>
    <w:rsid w:val="0052379B"/>
    <w:rsid w:val="005237A7"/>
    <w:rsid w:val="00523934"/>
    <w:rsid w:val="00523994"/>
    <w:rsid w:val="00523F1D"/>
    <w:rsid w:val="005240D3"/>
    <w:rsid w:val="00524794"/>
    <w:rsid w:val="0052494B"/>
    <w:rsid w:val="00524DC9"/>
    <w:rsid w:val="00525451"/>
    <w:rsid w:val="005254F4"/>
    <w:rsid w:val="00525943"/>
    <w:rsid w:val="00525D73"/>
    <w:rsid w:val="00525F11"/>
    <w:rsid w:val="0052604B"/>
    <w:rsid w:val="0052651D"/>
    <w:rsid w:val="00526636"/>
    <w:rsid w:val="00526812"/>
    <w:rsid w:val="0052689F"/>
    <w:rsid w:val="005268DF"/>
    <w:rsid w:val="00526A66"/>
    <w:rsid w:val="00526C7D"/>
    <w:rsid w:val="005270EE"/>
    <w:rsid w:val="00527535"/>
    <w:rsid w:val="005277A3"/>
    <w:rsid w:val="00527C62"/>
    <w:rsid w:val="0053032D"/>
    <w:rsid w:val="00530397"/>
    <w:rsid w:val="005309B9"/>
    <w:rsid w:val="005311BF"/>
    <w:rsid w:val="00531574"/>
    <w:rsid w:val="00531C2C"/>
    <w:rsid w:val="00531C6E"/>
    <w:rsid w:val="005320B2"/>
    <w:rsid w:val="005322D7"/>
    <w:rsid w:val="005323BB"/>
    <w:rsid w:val="005323F2"/>
    <w:rsid w:val="00532B01"/>
    <w:rsid w:val="00532BCE"/>
    <w:rsid w:val="00532F1A"/>
    <w:rsid w:val="00532F92"/>
    <w:rsid w:val="0053303C"/>
    <w:rsid w:val="005330CD"/>
    <w:rsid w:val="005349C4"/>
    <w:rsid w:val="00534A89"/>
    <w:rsid w:val="00534FC1"/>
    <w:rsid w:val="005352E6"/>
    <w:rsid w:val="00535599"/>
    <w:rsid w:val="00535924"/>
    <w:rsid w:val="00536060"/>
    <w:rsid w:val="005360D2"/>
    <w:rsid w:val="005362B5"/>
    <w:rsid w:val="0053637E"/>
    <w:rsid w:val="0053654E"/>
    <w:rsid w:val="0053665D"/>
    <w:rsid w:val="00536697"/>
    <w:rsid w:val="005367CD"/>
    <w:rsid w:val="00536CD5"/>
    <w:rsid w:val="00536D64"/>
    <w:rsid w:val="00537036"/>
    <w:rsid w:val="005373F0"/>
    <w:rsid w:val="00537402"/>
    <w:rsid w:val="00537952"/>
    <w:rsid w:val="00537B68"/>
    <w:rsid w:val="00537BC6"/>
    <w:rsid w:val="00537D2C"/>
    <w:rsid w:val="00537D41"/>
    <w:rsid w:val="005402E0"/>
    <w:rsid w:val="00540388"/>
    <w:rsid w:val="005406C4"/>
    <w:rsid w:val="00540940"/>
    <w:rsid w:val="00540D0C"/>
    <w:rsid w:val="00540D30"/>
    <w:rsid w:val="00540DEF"/>
    <w:rsid w:val="00540EFE"/>
    <w:rsid w:val="0054104C"/>
    <w:rsid w:val="005414BD"/>
    <w:rsid w:val="005416AA"/>
    <w:rsid w:val="005419A4"/>
    <w:rsid w:val="00541D35"/>
    <w:rsid w:val="00542E15"/>
    <w:rsid w:val="00543377"/>
    <w:rsid w:val="005433AF"/>
    <w:rsid w:val="005436D4"/>
    <w:rsid w:val="00543E03"/>
    <w:rsid w:val="005441FB"/>
    <w:rsid w:val="00544A6A"/>
    <w:rsid w:val="00544FD9"/>
    <w:rsid w:val="005456EC"/>
    <w:rsid w:val="00545903"/>
    <w:rsid w:val="00545C8F"/>
    <w:rsid w:val="00545ECF"/>
    <w:rsid w:val="00545F79"/>
    <w:rsid w:val="005462AE"/>
    <w:rsid w:val="005464FF"/>
    <w:rsid w:val="005468D3"/>
    <w:rsid w:val="00546AC9"/>
    <w:rsid w:val="005474A6"/>
    <w:rsid w:val="005474E2"/>
    <w:rsid w:val="00547A07"/>
    <w:rsid w:val="00547DA7"/>
    <w:rsid w:val="00550305"/>
    <w:rsid w:val="00550483"/>
    <w:rsid w:val="00550906"/>
    <w:rsid w:val="00552112"/>
    <w:rsid w:val="00552DEE"/>
    <w:rsid w:val="00553593"/>
    <w:rsid w:val="0055369D"/>
    <w:rsid w:val="00553991"/>
    <w:rsid w:val="00553A76"/>
    <w:rsid w:val="00553DF7"/>
    <w:rsid w:val="00553E66"/>
    <w:rsid w:val="00553EAB"/>
    <w:rsid w:val="005545A8"/>
    <w:rsid w:val="0055468B"/>
    <w:rsid w:val="005546D8"/>
    <w:rsid w:val="005546DF"/>
    <w:rsid w:val="00554840"/>
    <w:rsid w:val="00554D50"/>
    <w:rsid w:val="00554F7F"/>
    <w:rsid w:val="00555038"/>
    <w:rsid w:val="005551B4"/>
    <w:rsid w:val="005555FA"/>
    <w:rsid w:val="00555629"/>
    <w:rsid w:val="0055584D"/>
    <w:rsid w:val="00555CB2"/>
    <w:rsid w:val="00555CF6"/>
    <w:rsid w:val="00555DB0"/>
    <w:rsid w:val="0055691D"/>
    <w:rsid w:val="00556A7E"/>
    <w:rsid w:val="00556B30"/>
    <w:rsid w:val="00556C9A"/>
    <w:rsid w:val="00556D16"/>
    <w:rsid w:val="00556D3B"/>
    <w:rsid w:val="00556DB8"/>
    <w:rsid w:val="005570A9"/>
    <w:rsid w:val="005572EB"/>
    <w:rsid w:val="00557304"/>
    <w:rsid w:val="0055775A"/>
    <w:rsid w:val="00557C9D"/>
    <w:rsid w:val="00557E6B"/>
    <w:rsid w:val="005600E7"/>
    <w:rsid w:val="00560118"/>
    <w:rsid w:val="0056043E"/>
    <w:rsid w:val="00560555"/>
    <w:rsid w:val="00560990"/>
    <w:rsid w:val="00560B8E"/>
    <w:rsid w:val="00560BB0"/>
    <w:rsid w:val="00560F1D"/>
    <w:rsid w:val="00560F25"/>
    <w:rsid w:val="00561063"/>
    <w:rsid w:val="0056126F"/>
    <w:rsid w:val="00561DF0"/>
    <w:rsid w:val="00561F59"/>
    <w:rsid w:val="00562596"/>
    <w:rsid w:val="0056260E"/>
    <w:rsid w:val="0056261F"/>
    <w:rsid w:val="00562D01"/>
    <w:rsid w:val="00562F57"/>
    <w:rsid w:val="00562FF5"/>
    <w:rsid w:val="005634AB"/>
    <w:rsid w:val="005638A8"/>
    <w:rsid w:val="00564087"/>
    <w:rsid w:val="0056428F"/>
    <w:rsid w:val="00564752"/>
    <w:rsid w:val="00564A50"/>
    <w:rsid w:val="00564AD1"/>
    <w:rsid w:val="0056531D"/>
    <w:rsid w:val="0056541F"/>
    <w:rsid w:val="005656E4"/>
    <w:rsid w:val="00565A0E"/>
    <w:rsid w:val="00565CDA"/>
    <w:rsid w:val="00565DA1"/>
    <w:rsid w:val="00565DA3"/>
    <w:rsid w:val="00565F32"/>
    <w:rsid w:val="00565F4B"/>
    <w:rsid w:val="005661BE"/>
    <w:rsid w:val="00566216"/>
    <w:rsid w:val="005666C1"/>
    <w:rsid w:val="00566A69"/>
    <w:rsid w:val="00566F57"/>
    <w:rsid w:val="0056739C"/>
    <w:rsid w:val="0056742F"/>
    <w:rsid w:val="0056745B"/>
    <w:rsid w:val="0056761E"/>
    <w:rsid w:val="00567677"/>
    <w:rsid w:val="00567A49"/>
    <w:rsid w:val="005702B7"/>
    <w:rsid w:val="00570488"/>
    <w:rsid w:val="00570605"/>
    <w:rsid w:val="0057062B"/>
    <w:rsid w:val="00570B74"/>
    <w:rsid w:val="0057121E"/>
    <w:rsid w:val="0057136E"/>
    <w:rsid w:val="005713A4"/>
    <w:rsid w:val="0057150E"/>
    <w:rsid w:val="0057180A"/>
    <w:rsid w:val="005719FF"/>
    <w:rsid w:val="00571AC8"/>
    <w:rsid w:val="00571DDB"/>
    <w:rsid w:val="00571E4C"/>
    <w:rsid w:val="005720EF"/>
    <w:rsid w:val="005728AF"/>
    <w:rsid w:val="00572B32"/>
    <w:rsid w:val="00572D3F"/>
    <w:rsid w:val="00572E57"/>
    <w:rsid w:val="00573796"/>
    <w:rsid w:val="00573C8C"/>
    <w:rsid w:val="00573E53"/>
    <w:rsid w:val="0057415B"/>
    <w:rsid w:val="00574402"/>
    <w:rsid w:val="00574578"/>
    <w:rsid w:val="00574E69"/>
    <w:rsid w:val="005752B7"/>
    <w:rsid w:val="00575B70"/>
    <w:rsid w:val="00576C26"/>
    <w:rsid w:val="005776EE"/>
    <w:rsid w:val="005777AA"/>
    <w:rsid w:val="00577E2E"/>
    <w:rsid w:val="0058018A"/>
    <w:rsid w:val="00580229"/>
    <w:rsid w:val="00580710"/>
    <w:rsid w:val="00580736"/>
    <w:rsid w:val="00580741"/>
    <w:rsid w:val="0058075C"/>
    <w:rsid w:val="00580D20"/>
    <w:rsid w:val="00580F76"/>
    <w:rsid w:val="00580F89"/>
    <w:rsid w:val="00581454"/>
    <w:rsid w:val="005814A1"/>
    <w:rsid w:val="005818F4"/>
    <w:rsid w:val="00581FD7"/>
    <w:rsid w:val="00582249"/>
    <w:rsid w:val="00582259"/>
    <w:rsid w:val="00582410"/>
    <w:rsid w:val="00582629"/>
    <w:rsid w:val="005826C1"/>
    <w:rsid w:val="00582C18"/>
    <w:rsid w:val="00582FFA"/>
    <w:rsid w:val="0058334C"/>
    <w:rsid w:val="0058354E"/>
    <w:rsid w:val="005835F4"/>
    <w:rsid w:val="00583616"/>
    <w:rsid w:val="00583CA5"/>
    <w:rsid w:val="00583DED"/>
    <w:rsid w:val="00583F79"/>
    <w:rsid w:val="00584223"/>
    <w:rsid w:val="0058494E"/>
    <w:rsid w:val="00585251"/>
    <w:rsid w:val="0058547A"/>
    <w:rsid w:val="00586455"/>
    <w:rsid w:val="005867A5"/>
    <w:rsid w:val="005868EE"/>
    <w:rsid w:val="00586A74"/>
    <w:rsid w:val="00586C0C"/>
    <w:rsid w:val="00586EE5"/>
    <w:rsid w:val="0058702F"/>
    <w:rsid w:val="0058780A"/>
    <w:rsid w:val="00587B2A"/>
    <w:rsid w:val="00587B73"/>
    <w:rsid w:val="00590224"/>
    <w:rsid w:val="0059036D"/>
    <w:rsid w:val="005908DC"/>
    <w:rsid w:val="005910F0"/>
    <w:rsid w:val="00591209"/>
    <w:rsid w:val="00591657"/>
    <w:rsid w:val="00591703"/>
    <w:rsid w:val="0059180E"/>
    <w:rsid w:val="005919FF"/>
    <w:rsid w:val="00591BAD"/>
    <w:rsid w:val="00591F66"/>
    <w:rsid w:val="005925F9"/>
    <w:rsid w:val="00592783"/>
    <w:rsid w:val="00592E2E"/>
    <w:rsid w:val="00593094"/>
    <w:rsid w:val="00593451"/>
    <w:rsid w:val="005934E8"/>
    <w:rsid w:val="005939B1"/>
    <w:rsid w:val="00593B26"/>
    <w:rsid w:val="00593FC0"/>
    <w:rsid w:val="00594814"/>
    <w:rsid w:val="0059514C"/>
    <w:rsid w:val="005951B6"/>
    <w:rsid w:val="00595245"/>
    <w:rsid w:val="00595252"/>
    <w:rsid w:val="0059563C"/>
    <w:rsid w:val="00595899"/>
    <w:rsid w:val="00595B06"/>
    <w:rsid w:val="00595EDD"/>
    <w:rsid w:val="00595F72"/>
    <w:rsid w:val="005960D7"/>
    <w:rsid w:val="005963C6"/>
    <w:rsid w:val="005964CA"/>
    <w:rsid w:val="00596CC1"/>
    <w:rsid w:val="00596EB4"/>
    <w:rsid w:val="00596FB3"/>
    <w:rsid w:val="005970F7"/>
    <w:rsid w:val="005970FA"/>
    <w:rsid w:val="00597646"/>
    <w:rsid w:val="00597716"/>
    <w:rsid w:val="005977B8"/>
    <w:rsid w:val="00597A9E"/>
    <w:rsid w:val="00597B10"/>
    <w:rsid w:val="00597B78"/>
    <w:rsid w:val="00597C35"/>
    <w:rsid w:val="00597D10"/>
    <w:rsid w:val="005A018A"/>
    <w:rsid w:val="005A03BA"/>
    <w:rsid w:val="005A04CB"/>
    <w:rsid w:val="005A0E6C"/>
    <w:rsid w:val="005A1146"/>
    <w:rsid w:val="005A1147"/>
    <w:rsid w:val="005A11B4"/>
    <w:rsid w:val="005A1598"/>
    <w:rsid w:val="005A1715"/>
    <w:rsid w:val="005A1C30"/>
    <w:rsid w:val="005A1FA8"/>
    <w:rsid w:val="005A211D"/>
    <w:rsid w:val="005A23EC"/>
    <w:rsid w:val="005A2965"/>
    <w:rsid w:val="005A2A5B"/>
    <w:rsid w:val="005A2D7D"/>
    <w:rsid w:val="005A2EF0"/>
    <w:rsid w:val="005A3443"/>
    <w:rsid w:val="005A369C"/>
    <w:rsid w:val="005A37C6"/>
    <w:rsid w:val="005A380C"/>
    <w:rsid w:val="005A39E1"/>
    <w:rsid w:val="005A3A3E"/>
    <w:rsid w:val="005A3A78"/>
    <w:rsid w:val="005A40BA"/>
    <w:rsid w:val="005A44FB"/>
    <w:rsid w:val="005A4A81"/>
    <w:rsid w:val="005A4ADB"/>
    <w:rsid w:val="005A4C6E"/>
    <w:rsid w:val="005A4E26"/>
    <w:rsid w:val="005A4FCE"/>
    <w:rsid w:val="005A5111"/>
    <w:rsid w:val="005A51FA"/>
    <w:rsid w:val="005A5409"/>
    <w:rsid w:val="005A555A"/>
    <w:rsid w:val="005A5BDD"/>
    <w:rsid w:val="005A5CB3"/>
    <w:rsid w:val="005A5CE7"/>
    <w:rsid w:val="005A5E2C"/>
    <w:rsid w:val="005A5FE7"/>
    <w:rsid w:val="005A60E8"/>
    <w:rsid w:val="005A65B1"/>
    <w:rsid w:val="005A6821"/>
    <w:rsid w:val="005A69A7"/>
    <w:rsid w:val="005A6DB4"/>
    <w:rsid w:val="005A6DF4"/>
    <w:rsid w:val="005A7E48"/>
    <w:rsid w:val="005A7EC2"/>
    <w:rsid w:val="005A7F5D"/>
    <w:rsid w:val="005B0446"/>
    <w:rsid w:val="005B0720"/>
    <w:rsid w:val="005B07A9"/>
    <w:rsid w:val="005B09F9"/>
    <w:rsid w:val="005B09FC"/>
    <w:rsid w:val="005B0AE8"/>
    <w:rsid w:val="005B0EF4"/>
    <w:rsid w:val="005B0F17"/>
    <w:rsid w:val="005B1074"/>
    <w:rsid w:val="005B118A"/>
    <w:rsid w:val="005B1785"/>
    <w:rsid w:val="005B19ED"/>
    <w:rsid w:val="005B1DD5"/>
    <w:rsid w:val="005B22D9"/>
    <w:rsid w:val="005B2326"/>
    <w:rsid w:val="005B2DDE"/>
    <w:rsid w:val="005B3907"/>
    <w:rsid w:val="005B3942"/>
    <w:rsid w:val="005B3CB1"/>
    <w:rsid w:val="005B3FA3"/>
    <w:rsid w:val="005B43A6"/>
    <w:rsid w:val="005B44A5"/>
    <w:rsid w:val="005B44F1"/>
    <w:rsid w:val="005B48C0"/>
    <w:rsid w:val="005B4977"/>
    <w:rsid w:val="005B4ABE"/>
    <w:rsid w:val="005B4B41"/>
    <w:rsid w:val="005B4F37"/>
    <w:rsid w:val="005B59A6"/>
    <w:rsid w:val="005B5A62"/>
    <w:rsid w:val="005B5DA5"/>
    <w:rsid w:val="005B60BD"/>
    <w:rsid w:val="005B6380"/>
    <w:rsid w:val="005B6713"/>
    <w:rsid w:val="005B6B6D"/>
    <w:rsid w:val="005B6C55"/>
    <w:rsid w:val="005B6D57"/>
    <w:rsid w:val="005B6DBD"/>
    <w:rsid w:val="005B790C"/>
    <w:rsid w:val="005B7A7C"/>
    <w:rsid w:val="005C00C2"/>
    <w:rsid w:val="005C018F"/>
    <w:rsid w:val="005C05A9"/>
    <w:rsid w:val="005C06B9"/>
    <w:rsid w:val="005C1054"/>
    <w:rsid w:val="005C1455"/>
    <w:rsid w:val="005C1F86"/>
    <w:rsid w:val="005C215C"/>
    <w:rsid w:val="005C2411"/>
    <w:rsid w:val="005C24E3"/>
    <w:rsid w:val="005C2504"/>
    <w:rsid w:val="005C3209"/>
    <w:rsid w:val="005C32C0"/>
    <w:rsid w:val="005C339F"/>
    <w:rsid w:val="005C33BB"/>
    <w:rsid w:val="005C34C6"/>
    <w:rsid w:val="005C36C3"/>
    <w:rsid w:val="005C39B7"/>
    <w:rsid w:val="005C4264"/>
    <w:rsid w:val="005C4B11"/>
    <w:rsid w:val="005C4BC5"/>
    <w:rsid w:val="005C4CF3"/>
    <w:rsid w:val="005C4EC2"/>
    <w:rsid w:val="005C510F"/>
    <w:rsid w:val="005C518B"/>
    <w:rsid w:val="005C51E9"/>
    <w:rsid w:val="005C5477"/>
    <w:rsid w:val="005C5A73"/>
    <w:rsid w:val="005C635F"/>
    <w:rsid w:val="005C682F"/>
    <w:rsid w:val="005C6B7A"/>
    <w:rsid w:val="005C74EC"/>
    <w:rsid w:val="005C7592"/>
    <w:rsid w:val="005C7608"/>
    <w:rsid w:val="005C77B2"/>
    <w:rsid w:val="005C7D24"/>
    <w:rsid w:val="005D0395"/>
    <w:rsid w:val="005D0920"/>
    <w:rsid w:val="005D0B62"/>
    <w:rsid w:val="005D0C85"/>
    <w:rsid w:val="005D0D02"/>
    <w:rsid w:val="005D0F77"/>
    <w:rsid w:val="005D14A0"/>
    <w:rsid w:val="005D1C19"/>
    <w:rsid w:val="005D1CD1"/>
    <w:rsid w:val="005D1D4A"/>
    <w:rsid w:val="005D1E2B"/>
    <w:rsid w:val="005D1FFA"/>
    <w:rsid w:val="005D2052"/>
    <w:rsid w:val="005D2627"/>
    <w:rsid w:val="005D2778"/>
    <w:rsid w:val="005D2862"/>
    <w:rsid w:val="005D2E03"/>
    <w:rsid w:val="005D3291"/>
    <w:rsid w:val="005D3787"/>
    <w:rsid w:val="005D3BD0"/>
    <w:rsid w:val="005D3D0F"/>
    <w:rsid w:val="005D3EDD"/>
    <w:rsid w:val="005D47F9"/>
    <w:rsid w:val="005D492E"/>
    <w:rsid w:val="005D4B5B"/>
    <w:rsid w:val="005D514B"/>
    <w:rsid w:val="005D531E"/>
    <w:rsid w:val="005D5D6E"/>
    <w:rsid w:val="005D6223"/>
    <w:rsid w:val="005D646B"/>
    <w:rsid w:val="005D6756"/>
    <w:rsid w:val="005D6D3B"/>
    <w:rsid w:val="005D7858"/>
    <w:rsid w:val="005D78C0"/>
    <w:rsid w:val="005D7D23"/>
    <w:rsid w:val="005E01A4"/>
    <w:rsid w:val="005E0833"/>
    <w:rsid w:val="005E09F8"/>
    <w:rsid w:val="005E0DF3"/>
    <w:rsid w:val="005E0F83"/>
    <w:rsid w:val="005E1449"/>
    <w:rsid w:val="005E1678"/>
    <w:rsid w:val="005E16BF"/>
    <w:rsid w:val="005E16C7"/>
    <w:rsid w:val="005E1868"/>
    <w:rsid w:val="005E1979"/>
    <w:rsid w:val="005E1A91"/>
    <w:rsid w:val="005E1BA5"/>
    <w:rsid w:val="005E2512"/>
    <w:rsid w:val="005E2518"/>
    <w:rsid w:val="005E311E"/>
    <w:rsid w:val="005E3171"/>
    <w:rsid w:val="005E3302"/>
    <w:rsid w:val="005E3356"/>
    <w:rsid w:val="005E39F0"/>
    <w:rsid w:val="005E39FD"/>
    <w:rsid w:val="005E3CEE"/>
    <w:rsid w:val="005E3D24"/>
    <w:rsid w:val="005E3D6E"/>
    <w:rsid w:val="005E3F4A"/>
    <w:rsid w:val="005E460A"/>
    <w:rsid w:val="005E4E39"/>
    <w:rsid w:val="005E4E9E"/>
    <w:rsid w:val="005E4EC3"/>
    <w:rsid w:val="005E5288"/>
    <w:rsid w:val="005E6145"/>
    <w:rsid w:val="005E6450"/>
    <w:rsid w:val="005E6483"/>
    <w:rsid w:val="005E648C"/>
    <w:rsid w:val="005E65FD"/>
    <w:rsid w:val="005E668D"/>
    <w:rsid w:val="005E672B"/>
    <w:rsid w:val="005E68A3"/>
    <w:rsid w:val="005E6A1A"/>
    <w:rsid w:val="005E703E"/>
    <w:rsid w:val="005E7059"/>
    <w:rsid w:val="005E70D8"/>
    <w:rsid w:val="005E7164"/>
    <w:rsid w:val="005E71A4"/>
    <w:rsid w:val="005E72C1"/>
    <w:rsid w:val="005E75AE"/>
    <w:rsid w:val="005E75C2"/>
    <w:rsid w:val="005E7A68"/>
    <w:rsid w:val="005E7E19"/>
    <w:rsid w:val="005E7F43"/>
    <w:rsid w:val="005F09A6"/>
    <w:rsid w:val="005F0BDF"/>
    <w:rsid w:val="005F0E92"/>
    <w:rsid w:val="005F10AF"/>
    <w:rsid w:val="005F1663"/>
    <w:rsid w:val="005F194B"/>
    <w:rsid w:val="005F1FA0"/>
    <w:rsid w:val="005F22A2"/>
    <w:rsid w:val="005F2526"/>
    <w:rsid w:val="005F34D4"/>
    <w:rsid w:val="005F37F6"/>
    <w:rsid w:val="005F3C56"/>
    <w:rsid w:val="005F3C7C"/>
    <w:rsid w:val="005F3C85"/>
    <w:rsid w:val="005F440D"/>
    <w:rsid w:val="005F44A2"/>
    <w:rsid w:val="005F494B"/>
    <w:rsid w:val="005F4990"/>
    <w:rsid w:val="005F4ADB"/>
    <w:rsid w:val="005F4C69"/>
    <w:rsid w:val="005F4F9F"/>
    <w:rsid w:val="005F50E1"/>
    <w:rsid w:val="005F5809"/>
    <w:rsid w:val="005F5A74"/>
    <w:rsid w:val="005F5A83"/>
    <w:rsid w:val="005F5C4B"/>
    <w:rsid w:val="005F5CDD"/>
    <w:rsid w:val="005F5DBE"/>
    <w:rsid w:val="005F5FDD"/>
    <w:rsid w:val="005F6146"/>
    <w:rsid w:val="005F620C"/>
    <w:rsid w:val="005F6260"/>
    <w:rsid w:val="005F64C8"/>
    <w:rsid w:val="005F6C7D"/>
    <w:rsid w:val="005F6D32"/>
    <w:rsid w:val="005F70D6"/>
    <w:rsid w:val="005F721B"/>
    <w:rsid w:val="005F764D"/>
    <w:rsid w:val="005F77C0"/>
    <w:rsid w:val="005F793F"/>
    <w:rsid w:val="006006ED"/>
    <w:rsid w:val="00600731"/>
    <w:rsid w:val="00600F11"/>
    <w:rsid w:val="0060126C"/>
    <w:rsid w:val="006013B8"/>
    <w:rsid w:val="00601782"/>
    <w:rsid w:val="006017AF"/>
    <w:rsid w:val="00601842"/>
    <w:rsid w:val="00601864"/>
    <w:rsid w:val="00601A34"/>
    <w:rsid w:val="00601B48"/>
    <w:rsid w:val="00601B63"/>
    <w:rsid w:val="00601DCD"/>
    <w:rsid w:val="00601EE1"/>
    <w:rsid w:val="00601F0D"/>
    <w:rsid w:val="00601FDA"/>
    <w:rsid w:val="00602D61"/>
    <w:rsid w:val="00603300"/>
    <w:rsid w:val="00603458"/>
    <w:rsid w:val="0060372E"/>
    <w:rsid w:val="00603826"/>
    <w:rsid w:val="00603A62"/>
    <w:rsid w:val="00603C95"/>
    <w:rsid w:val="00603F57"/>
    <w:rsid w:val="006044F6"/>
    <w:rsid w:val="0060454B"/>
    <w:rsid w:val="00604DD7"/>
    <w:rsid w:val="0060507B"/>
    <w:rsid w:val="00605320"/>
    <w:rsid w:val="0060557B"/>
    <w:rsid w:val="006063D2"/>
    <w:rsid w:val="006066EB"/>
    <w:rsid w:val="00606A95"/>
    <w:rsid w:val="00607035"/>
    <w:rsid w:val="0060709B"/>
    <w:rsid w:val="0060744D"/>
    <w:rsid w:val="006074BF"/>
    <w:rsid w:val="00607C79"/>
    <w:rsid w:val="00607FBA"/>
    <w:rsid w:val="006107D8"/>
    <w:rsid w:val="00610936"/>
    <w:rsid w:val="00610956"/>
    <w:rsid w:val="00610A04"/>
    <w:rsid w:val="00610B22"/>
    <w:rsid w:val="00610F23"/>
    <w:rsid w:val="006111B2"/>
    <w:rsid w:val="0061120E"/>
    <w:rsid w:val="0061128A"/>
    <w:rsid w:val="006113B3"/>
    <w:rsid w:val="00611A38"/>
    <w:rsid w:val="00611B5B"/>
    <w:rsid w:val="00611FA4"/>
    <w:rsid w:val="00612509"/>
    <w:rsid w:val="00612737"/>
    <w:rsid w:val="00612A2F"/>
    <w:rsid w:val="00612BC7"/>
    <w:rsid w:val="00612DB8"/>
    <w:rsid w:val="00613970"/>
    <w:rsid w:val="00613DC2"/>
    <w:rsid w:val="006146B8"/>
    <w:rsid w:val="00614746"/>
    <w:rsid w:val="00615655"/>
    <w:rsid w:val="0061585B"/>
    <w:rsid w:val="006159DC"/>
    <w:rsid w:val="00615D2A"/>
    <w:rsid w:val="00615E64"/>
    <w:rsid w:val="00616356"/>
    <w:rsid w:val="00616D18"/>
    <w:rsid w:val="00616D75"/>
    <w:rsid w:val="006174C0"/>
    <w:rsid w:val="006176D2"/>
    <w:rsid w:val="006178D2"/>
    <w:rsid w:val="006178FD"/>
    <w:rsid w:val="00617ADF"/>
    <w:rsid w:val="00617BB8"/>
    <w:rsid w:val="00620625"/>
    <w:rsid w:val="00620F86"/>
    <w:rsid w:val="006212F2"/>
    <w:rsid w:val="006217A9"/>
    <w:rsid w:val="006219FA"/>
    <w:rsid w:val="006223E0"/>
    <w:rsid w:val="00622609"/>
    <w:rsid w:val="0062264C"/>
    <w:rsid w:val="006227D1"/>
    <w:rsid w:val="00622ECF"/>
    <w:rsid w:val="00623080"/>
    <w:rsid w:val="00623346"/>
    <w:rsid w:val="00623771"/>
    <w:rsid w:val="00623853"/>
    <w:rsid w:val="0062385B"/>
    <w:rsid w:val="00623B9E"/>
    <w:rsid w:val="00623F4E"/>
    <w:rsid w:val="0062446B"/>
    <w:rsid w:val="00624F64"/>
    <w:rsid w:val="00625640"/>
    <w:rsid w:val="00625DD6"/>
    <w:rsid w:val="00626276"/>
    <w:rsid w:val="0062658D"/>
    <w:rsid w:val="006266AE"/>
    <w:rsid w:val="00626761"/>
    <w:rsid w:val="0062695D"/>
    <w:rsid w:val="00626C94"/>
    <w:rsid w:val="00626ECE"/>
    <w:rsid w:val="00627129"/>
    <w:rsid w:val="006272D1"/>
    <w:rsid w:val="0062739D"/>
    <w:rsid w:val="006274EE"/>
    <w:rsid w:val="00627E22"/>
    <w:rsid w:val="00627E28"/>
    <w:rsid w:val="00630136"/>
    <w:rsid w:val="006301BD"/>
    <w:rsid w:val="006301E0"/>
    <w:rsid w:val="006309AC"/>
    <w:rsid w:val="00630CF3"/>
    <w:rsid w:val="00630CF6"/>
    <w:rsid w:val="00630E43"/>
    <w:rsid w:val="006311EB"/>
    <w:rsid w:val="006317EB"/>
    <w:rsid w:val="0063223B"/>
    <w:rsid w:val="00632283"/>
    <w:rsid w:val="00632305"/>
    <w:rsid w:val="0063259B"/>
    <w:rsid w:val="006328F4"/>
    <w:rsid w:val="006329BD"/>
    <w:rsid w:val="00632A26"/>
    <w:rsid w:val="00632E37"/>
    <w:rsid w:val="00633118"/>
    <w:rsid w:val="00633160"/>
    <w:rsid w:val="006333B1"/>
    <w:rsid w:val="00633404"/>
    <w:rsid w:val="00633586"/>
    <w:rsid w:val="0063380E"/>
    <w:rsid w:val="00633899"/>
    <w:rsid w:val="00633C0F"/>
    <w:rsid w:val="00633F3C"/>
    <w:rsid w:val="006341C3"/>
    <w:rsid w:val="00634622"/>
    <w:rsid w:val="00634916"/>
    <w:rsid w:val="00634CAB"/>
    <w:rsid w:val="00634E9D"/>
    <w:rsid w:val="00634FB8"/>
    <w:rsid w:val="0063500F"/>
    <w:rsid w:val="00635239"/>
    <w:rsid w:val="006356A2"/>
    <w:rsid w:val="006359A4"/>
    <w:rsid w:val="00635B21"/>
    <w:rsid w:val="00635B82"/>
    <w:rsid w:val="00636417"/>
    <w:rsid w:val="00636BDA"/>
    <w:rsid w:val="00636D94"/>
    <w:rsid w:val="00636DE3"/>
    <w:rsid w:val="00636E1E"/>
    <w:rsid w:val="00636E9E"/>
    <w:rsid w:val="0063726C"/>
    <w:rsid w:val="0063729B"/>
    <w:rsid w:val="00637E1A"/>
    <w:rsid w:val="00637F33"/>
    <w:rsid w:val="006400CD"/>
    <w:rsid w:val="006405D1"/>
    <w:rsid w:val="0064064E"/>
    <w:rsid w:val="006409D6"/>
    <w:rsid w:val="00640A5D"/>
    <w:rsid w:val="00640B10"/>
    <w:rsid w:val="00641138"/>
    <w:rsid w:val="00641199"/>
    <w:rsid w:val="00641335"/>
    <w:rsid w:val="006415F1"/>
    <w:rsid w:val="0064177F"/>
    <w:rsid w:val="006422A4"/>
    <w:rsid w:val="006428A3"/>
    <w:rsid w:val="00642947"/>
    <w:rsid w:val="00642D41"/>
    <w:rsid w:val="00642DA3"/>
    <w:rsid w:val="00642E2C"/>
    <w:rsid w:val="00642E39"/>
    <w:rsid w:val="00642E3C"/>
    <w:rsid w:val="0064328B"/>
    <w:rsid w:val="00643346"/>
    <w:rsid w:val="006436E3"/>
    <w:rsid w:val="006439CD"/>
    <w:rsid w:val="00643C79"/>
    <w:rsid w:val="0064441E"/>
    <w:rsid w:val="00644430"/>
    <w:rsid w:val="006444D0"/>
    <w:rsid w:val="00644A9E"/>
    <w:rsid w:val="00644C54"/>
    <w:rsid w:val="00644CC6"/>
    <w:rsid w:val="006451C6"/>
    <w:rsid w:val="00645454"/>
    <w:rsid w:val="00645461"/>
    <w:rsid w:val="00645643"/>
    <w:rsid w:val="006456DE"/>
    <w:rsid w:val="006458EF"/>
    <w:rsid w:val="0064597A"/>
    <w:rsid w:val="00645A7B"/>
    <w:rsid w:val="00645A82"/>
    <w:rsid w:val="00645B0B"/>
    <w:rsid w:val="00645B29"/>
    <w:rsid w:val="00645B83"/>
    <w:rsid w:val="006464A9"/>
    <w:rsid w:val="00646546"/>
    <w:rsid w:val="00646AE5"/>
    <w:rsid w:val="00646E2D"/>
    <w:rsid w:val="00647020"/>
    <w:rsid w:val="00647399"/>
    <w:rsid w:val="006473C9"/>
    <w:rsid w:val="006476A5"/>
    <w:rsid w:val="00647847"/>
    <w:rsid w:val="00647C77"/>
    <w:rsid w:val="00650152"/>
    <w:rsid w:val="006502F8"/>
    <w:rsid w:val="0065139C"/>
    <w:rsid w:val="006515C3"/>
    <w:rsid w:val="00651631"/>
    <w:rsid w:val="006517BD"/>
    <w:rsid w:val="00652503"/>
    <w:rsid w:val="006526A6"/>
    <w:rsid w:val="00652C2A"/>
    <w:rsid w:val="00653529"/>
    <w:rsid w:val="0065386D"/>
    <w:rsid w:val="006539D1"/>
    <w:rsid w:val="00653DDE"/>
    <w:rsid w:val="00653E43"/>
    <w:rsid w:val="00654101"/>
    <w:rsid w:val="0065421E"/>
    <w:rsid w:val="00654590"/>
    <w:rsid w:val="006545C7"/>
    <w:rsid w:val="006546B3"/>
    <w:rsid w:val="00654720"/>
    <w:rsid w:val="006547CE"/>
    <w:rsid w:val="00654994"/>
    <w:rsid w:val="006549E3"/>
    <w:rsid w:val="00654A4A"/>
    <w:rsid w:val="00654C18"/>
    <w:rsid w:val="00654F12"/>
    <w:rsid w:val="0065549F"/>
    <w:rsid w:val="0065553D"/>
    <w:rsid w:val="006559E8"/>
    <w:rsid w:val="00655A16"/>
    <w:rsid w:val="00655CF3"/>
    <w:rsid w:val="00655E6E"/>
    <w:rsid w:val="00655F3E"/>
    <w:rsid w:val="00656055"/>
    <w:rsid w:val="00656102"/>
    <w:rsid w:val="00656447"/>
    <w:rsid w:val="00656829"/>
    <w:rsid w:val="006568F4"/>
    <w:rsid w:val="00656BE4"/>
    <w:rsid w:val="0065722E"/>
    <w:rsid w:val="00657376"/>
    <w:rsid w:val="00657B07"/>
    <w:rsid w:val="00657B6B"/>
    <w:rsid w:val="00657BBE"/>
    <w:rsid w:val="00657D33"/>
    <w:rsid w:val="00657F80"/>
    <w:rsid w:val="00657FC0"/>
    <w:rsid w:val="00657FDC"/>
    <w:rsid w:val="00660054"/>
    <w:rsid w:val="006608EF"/>
    <w:rsid w:val="00660934"/>
    <w:rsid w:val="00660DA3"/>
    <w:rsid w:val="00660E70"/>
    <w:rsid w:val="00660F13"/>
    <w:rsid w:val="0066101A"/>
    <w:rsid w:val="006612CB"/>
    <w:rsid w:val="0066193A"/>
    <w:rsid w:val="00661C69"/>
    <w:rsid w:val="00661EAC"/>
    <w:rsid w:val="00662375"/>
    <w:rsid w:val="0066275C"/>
    <w:rsid w:val="00662DF5"/>
    <w:rsid w:val="00662F13"/>
    <w:rsid w:val="00663207"/>
    <w:rsid w:val="006634D1"/>
    <w:rsid w:val="006636AD"/>
    <w:rsid w:val="00663E6E"/>
    <w:rsid w:val="00663F15"/>
    <w:rsid w:val="006641CD"/>
    <w:rsid w:val="006644E2"/>
    <w:rsid w:val="00664821"/>
    <w:rsid w:val="00664BE2"/>
    <w:rsid w:val="0066588F"/>
    <w:rsid w:val="00665F8C"/>
    <w:rsid w:val="0066612F"/>
    <w:rsid w:val="006665F9"/>
    <w:rsid w:val="00666D82"/>
    <w:rsid w:val="00666D99"/>
    <w:rsid w:val="00666F0D"/>
    <w:rsid w:val="00667223"/>
    <w:rsid w:val="00667360"/>
    <w:rsid w:val="0066770C"/>
    <w:rsid w:val="00667736"/>
    <w:rsid w:val="006677F6"/>
    <w:rsid w:val="00667AF6"/>
    <w:rsid w:val="00667C14"/>
    <w:rsid w:val="00667FE7"/>
    <w:rsid w:val="00670323"/>
    <w:rsid w:val="0067063B"/>
    <w:rsid w:val="006706FE"/>
    <w:rsid w:val="00670E60"/>
    <w:rsid w:val="00670EE8"/>
    <w:rsid w:val="00671473"/>
    <w:rsid w:val="006714A7"/>
    <w:rsid w:val="00671607"/>
    <w:rsid w:val="0067203E"/>
    <w:rsid w:val="006721EB"/>
    <w:rsid w:val="00672300"/>
    <w:rsid w:val="00672671"/>
    <w:rsid w:val="0067276D"/>
    <w:rsid w:val="0067281F"/>
    <w:rsid w:val="00672887"/>
    <w:rsid w:val="006729CF"/>
    <w:rsid w:val="00672DA1"/>
    <w:rsid w:val="00672F3F"/>
    <w:rsid w:val="00673210"/>
    <w:rsid w:val="006732F5"/>
    <w:rsid w:val="00673335"/>
    <w:rsid w:val="00673833"/>
    <w:rsid w:val="00673841"/>
    <w:rsid w:val="00673968"/>
    <w:rsid w:val="006743B5"/>
    <w:rsid w:val="00674EF5"/>
    <w:rsid w:val="0067532E"/>
    <w:rsid w:val="006757BB"/>
    <w:rsid w:val="00675C20"/>
    <w:rsid w:val="00676048"/>
    <w:rsid w:val="0067613F"/>
    <w:rsid w:val="00676D44"/>
    <w:rsid w:val="0067703C"/>
    <w:rsid w:val="00677097"/>
    <w:rsid w:val="00677444"/>
    <w:rsid w:val="006776B1"/>
    <w:rsid w:val="00677971"/>
    <w:rsid w:val="00677DA9"/>
    <w:rsid w:val="00677E47"/>
    <w:rsid w:val="00677E56"/>
    <w:rsid w:val="006805E0"/>
    <w:rsid w:val="006808A3"/>
    <w:rsid w:val="00680963"/>
    <w:rsid w:val="00680C36"/>
    <w:rsid w:val="00680F61"/>
    <w:rsid w:val="0068102A"/>
    <w:rsid w:val="0068102E"/>
    <w:rsid w:val="006811B2"/>
    <w:rsid w:val="0068124F"/>
    <w:rsid w:val="006812A0"/>
    <w:rsid w:val="00681427"/>
    <w:rsid w:val="006819D0"/>
    <w:rsid w:val="00681BD2"/>
    <w:rsid w:val="00681C1A"/>
    <w:rsid w:val="00682152"/>
    <w:rsid w:val="00682296"/>
    <w:rsid w:val="006823F6"/>
    <w:rsid w:val="006826C1"/>
    <w:rsid w:val="00682745"/>
    <w:rsid w:val="006828E7"/>
    <w:rsid w:val="00682AE1"/>
    <w:rsid w:val="00682BE4"/>
    <w:rsid w:val="00682EF1"/>
    <w:rsid w:val="00683532"/>
    <w:rsid w:val="00683867"/>
    <w:rsid w:val="006841F3"/>
    <w:rsid w:val="00684240"/>
    <w:rsid w:val="00684318"/>
    <w:rsid w:val="006845D3"/>
    <w:rsid w:val="00684C15"/>
    <w:rsid w:val="006851A1"/>
    <w:rsid w:val="0068520F"/>
    <w:rsid w:val="006856DA"/>
    <w:rsid w:val="00685B61"/>
    <w:rsid w:val="00686524"/>
    <w:rsid w:val="00686B7F"/>
    <w:rsid w:val="00686DCC"/>
    <w:rsid w:val="00686E4F"/>
    <w:rsid w:val="0068719D"/>
    <w:rsid w:val="006872EE"/>
    <w:rsid w:val="00687764"/>
    <w:rsid w:val="00687826"/>
    <w:rsid w:val="00687B50"/>
    <w:rsid w:val="00690648"/>
    <w:rsid w:val="00690830"/>
    <w:rsid w:val="00690C9B"/>
    <w:rsid w:val="00690D59"/>
    <w:rsid w:val="00690FB1"/>
    <w:rsid w:val="0069135A"/>
    <w:rsid w:val="00691796"/>
    <w:rsid w:val="00692190"/>
    <w:rsid w:val="0069287F"/>
    <w:rsid w:val="006929CA"/>
    <w:rsid w:val="00692A0F"/>
    <w:rsid w:val="00692D0F"/>
    <w:rsid w:val="00693327"/>
    <w:rsid w:val="00693C49"/>
    <w:rsid w:val="00693D72"/>
    <w:rsid w:val="00693F04"/>
    <w:rsid w:val="00693FB0"/>
    <w:rsid w:val="0069412C"/>
    <w:rsid w:val="0069418E"/>
    <w:rsid w:val="006941A0"/>
    <w:rsid w:val="006941C2"/>
    <w:rsid w:val="006942DF"/>
    <w:rsid w:val="00694338"/>
    <w:rsid w:val="006943C3"/>
    <w:rsid w:val="006946FB"/>
    <w:rsid w:val="00694BC3"/>
    <w:rsid w:val="00694EF1"/>
    <w:rsid w:val="00695043"/>
    <w:rsid w:val="00695822"/>
    <w:rsid w:val="00695D06"/>
    <w:rsid w:val="0069604C"/>
    <w:rsid w:val="006964D7"/>
    <w:rsid w:val="00696647"/>
    <w:rsid w:val="006966E9"/>
    <w:rsid w:val="00696B99"/>
    <w:rsid w:val="00696E57"/>
    <w:rsid w:val="00697528"/>
    <w:rsid w:val="00697572"/>
    <w:rsid w:val="0069783C"/>
    <w:rsid w:val="00697A3B"/>
    <w:rsid w:val="00697E20"/>
    <w:rsid w:val="00697ED4"/>
    <w:rsid w:val="006A0420"/>
    <w:rsid w:val="006A0854"/>
    <w:rsid w:val="006A08E6"/>
    <w:rsid w:val="006A0E7A"/>
    <w:rsid w:val="006A0F0F"/>
    <w:rsid w:val="006A0F58"/>
    <w:rsid w:val="006A11BE"/>
    <w:rsid w:val="006A1636"/>
    <w:rsid w:val="006A1A02"/>
    <w:rsid w:val="006A1B58"/>
    <w:rsid w:val="006A1CEC"/>
    <w:rsid w:val="006A21D3"/>
    <w:rsid w:val="006A2261"/>
    <w:rsid w:val="006A2415"/>
    <w:rsid w:val="006A25E5"/>
    <w:rsid w:val="006A2B14"/>
    <w:rsid w:val="006A2B24"/>
    <w:rsid w:val="006A2DA9"/>
    <w:rsid w:val="006A3096"/>
    <w:rsid w:val="006A3712"/>
    <w:rsid w:val="006A37F0"/>
    <w:rsid w:val="006A38B2"/>
    <w:rsid w:val="006A3B59"/>
    <w:rsid w:val="006A3F19"/>
    <w:rsid w:val="006A4706"/>
    <w:rsid w:val="006A4EC9"/>
    <w:rsid w:val="006A5153"/>
    <w:rsid w:val="006A537F"/>
    <w:rsid w:val="006A55D6"/>
    <w:rsid w:val="006A56CC"/>
    <w:rsid w:val="006A5A39"/>
    <w:rsid w:val="006A5CD2"/>
    <w:rsid w:val="006A5EFF"/>
    <w:rsid w:val="006A5F9C"/>
    <w:rsid w:val="006A6019"/>
    <w:rsid w:val="006A6068"/>
    <w:rsid w:val="006A60E4"/>
    <w:rsid w:val="006A6796"/>
    <w:rsid w:val="006A68D5"/>
    <w:rsid w:val="006A68F2"/>
    <w:rsid w:val="006A6DF6"/>
    <w:rsid w:val="006A7097"/>
    <w:rsid w:val="006A71E1"/>
    <w:rsid w:val="006A730A"/>
    <w:rsid w:val="006A747D"/>
    <w:rsid w:val="006A7ADC"/>
    <w:rsid w:val="006A7CE3"/>
    <w:rsid w:val="006A7FF8"/>
    <w:rsid w:val="006B000E"/>
    <w:rsid w:val="006B00BE"/>
    <w:rsid w:val="006B0794"/>
    <w:rsid w:val="006B07C0"/>
    <w:rsid w:val="006B082C"/>
    <w:rsid w:val="006B0C30"/>
    <w:rsid w:val="006B0E81"/>
    <w:rsid w:val="006B10D4"/>
    <w:rsid w:val="006B1288"/>
    <w:rsid w:val="006B14B3"/>
    <w:rsid w:val="006B1F22"/>
    <w:rsid w:val="006B2139"/>
    <w:rsid w:val="006B21DE"/>
    <w:rsid w:val="006B25C7"/>
    <w:rsid w:val="006B2ABF"/>
    <w:rsid w:val="006B307D"/>
    <w:rsid w:val="006B3404"/>
    <w:rsid w:val="006B376C"/>
    <w:rsid w:val="006B40F2"/>
    <w:rsid w:val="006B4454"/>
    <w:rsid w:val="006B4537"/>
    <w:rsid w:val="006B474E"/>
    <w:rsid w:val="006B48FA"/>
    <w:rsid w:val="006B52AC"/>
    <w:rsid w:val="006B5832"/>
    <w:rsid w:val="006B5927"/>
    <w:rsid w:val="006B5B5F"/>
    <w:rsid w:val="006B5DE2"/>
    <w:rsid w:val="006B620A"/>
    <w:rsid w:val="006B623C"/>
    <w:rsid w:val="006B645E"/>
    <w:rsid w:val="006B6537"/>
    <w:rsid w:val="006B6C5A"/>
    <w:rsid w:val="006B728F"/>
    <w:rsid w:val="006B752C"/>
    <w:rsid w:val="006B7C0D"/>
    <w:rsid w:val="006B7DEF"/>
    <w:rsid w:val="006B7DFD"/>
    <w:rsid w:val="006C0565"/>
    <w:rsid w:val="006C084B"/>
    <w:rsid w:val="006C0AC5"/>
    <w:rsid w:val="006C0F6E"/>
    <w:rsid w:val="006C1358"/>
    <w:rsid w:val="006C1542"/>
    <w:rsid w:val="006C1A61"/>
    <w:rsid w:val="006C1CF3"/>
    <w:rsid w:val="006C1F6F"/>
    <w:rsid w:val="006C212C"/>
    <w:rsid w:val="006C266B"/>
    <w:rsid w:val="006C2866"/>
    <w:rsid w:val="006C2A27"/>
    <w:rsid w:val="006C2C4F"/>
    <w:rsid w:val="006C36A2"/>
    <w:rsid w:val="006C3A43"/>
    <w:rsid w:val="006C3A82"/>
    <w:rsid w:val="006C3D2D"/>
    <w:rsid w:val="006C4022"/>
    <w:rsid w:val="006C4350"/>
    <w:rsid w:val="006C44E9"/>
    <w:rsid w:val="006C454D"/>
    <w:rsid w:val="006C46A6"/>
    <w:rsid w:val="006C46AF"/>
    <w:rsid w:val="006C49E6"/>
    <w:rsid w:val="006C4ADF"/>
    <w:rsid w:val="006C4B22"/>
    <w:rsid w:val="006C567C"/>
    <w:rsid w:val="006C5889"/>
    <w:rsid w:val="006C5D6D"/>
    <w:rsid w:val="006C6ABA"/>
    <w:rsid w:val="006C6C11"/>
    <w:rsid w:val="006C6C39"/>
    <w:rsid w:val="006C6C71"/>
    <w:rsid w:val="006C6FFD"/>
    <w:rsid w:val="006C7369"/>
    <w:rsid w:val="006C7A8E"/>
    <w:rsid w:val="006C7B72"/>
    <w:rsid w:val="006D052E"/>
    <w:rsid w:val="006D0830"/>
    <w:rsid w:val="006D0AFC"/>
    <w:rsid w:val="006D123B"/>
    <w:rsid w:val="006D1510"/>
    <w:rsid w:val="006D17C6"/>
    <w:rsid w:val="006D2864"/>
    <w:rsid w:val="006D2F2E"/>
    <w:rsid w:val="006D3040"/>
    <w:rsid w:val="006D312B"/>
    <w:rsid w:val="006D32EB"/>
    <w:rsid w:val="006D38DC"/>
    <w:rsid w:val="006D3988"/>
    <w:rsid w:val="006D3C9C"/>
    <w:rsid w:val="006D4603"/>
    <w:rsid w:val="006D46FB"/>
    <w:rsid w:val="006D4831"/>
    <w:rsid w:val="006D4B9D"/>
    <w:rsid w:val="006D50A9"/>
    <w:rsid w:val="006D51E1"/>
    <w:rsid w:val="006D58FD"/>
    <w:rsid w:val="006D5945"/>
    <w:rsid w:val="006D5A0C"/>
    <w:rsid w:val="006D5B1F"/>
    <w:rsid w:val="006D5F3D"/>
    <w:rsid w:val="006D61BD"/>
    <w:rsid w:val="006D6390"/>
    <w:rsid w:val="006D6767"/>
    <w:rsid w:val="006D687B"/>
    <w:rsid w:val="006D6C83"/>
    <w:rsid w:val="006D743B"/>
    <w:rsid w:val="006D79FE"/>
    <w:rsid w:val="006D7DDC"/>
    <w:rsid w:val="006E0497"/>
    <w:rsid w:val="006E0D6E"/>
    <w:rsid w:val="006E0E11"/>
    <w:rsid w:val="006E10A7"/>
    <w:rsid w:val="006E13F7"/>
    <w:rsid w:val="006E1431"/>
    <w:rsid w:val="006E143D"/>
    <w:rsid w:val="006E17E4"/>
    <w:rsid w:val="006E2124"/>
    <w:rsid w:val="006E2A39"/>
    <w:rsid w:val="006E35F9"/>
    <w:rsid w:val="006E3B16"/>
    <w:rsid w:val="006E3DE1"/>
    <w:rsid w:val="006E4265"/>
    <w:rsid w:val="006E432B"/>
    <w:rsid w:val="006E4462"/>
    <w:rsid w:val="006E4469"/>
    <w:rsid w:val="006E4CD8"/>
    <w:rsid w:val="006E4DDE"/>
    <w:rsid w:val="006E4E78"/>
    <w:rsid w:val="006E50F1"/>
    <w:rsid w:val="006E545F"/>
    <w:rsid w:val="006E56E5"/>
    <w:rsid w:val="006E587F"/>
    <w:rsid w:val="006E5D91"/>
    <w:rsid w:val="006E5DFA"/>
    <w:rsid w:val="006E5F71"/>
    <w:rsid w:val="006E68F1"/>
    <w:rsid w:val="006E690C"/>
    <w:rsid w:val="006E698B"/>
    <w:rsid w:val="006E6C39"/>
    <w:rsid w:val="006E7119"/>
    <w:rsid w:val="006E76B4"/>
    <w:rsid w:val="006E786E"/>
    <w:rsid w:val="006E798A"/>
    <w:rsid w:val="006E7BA4"/>
    <w:rsid w:val="006E7E2A"/>
    <w:rsid w:val="006F01C1"/>
    <w:rsid w:val="006F086A"/>
    <w:rsid w:val="006F0877"/>
    <w:rsid w:val="006F0885"/>
    <w:rsid w:val="006F0C45"/>
    <w:rsid w:val="006F0CEB"/>
    <w:rsid w:val="006F0EDD"/>
    <w:rsid w:val="006F10C3"/>
    <w:rsid w:val="006F158A"/>
    <w:rsid w:val="006F1631"/>
    <w:rsid w:val="006F1695"/>
    <w:rsid w:val="006F18D7"/>
    <w:rsid w:val="006F1B85"/>
    <w:rsid w:val="006F1B97"/>
    <w:rsid w:val="006F1FAA"/>
    <w:rsid w:val="006F2008"/>
    <w:rsid w:val="006F27B3"/>
    <w:rsid w:val="006F285E"/>
    <w:rsid w:val="006F2AA3"/>
    <w:rsid w:val="006F2DD3"/>
    <w:rsid w:val="006F3104"/>
    <w:rsid w:val="006F334A"/>
    <w:rsid w:val="006F35E9"/>
    <w:rsid w:val="006F35FD"/>
    <w:rsid w:val="006F3827"/>
    <w:rsid w:val="006F39E7"/>
    <w:rsid w:val="006F3E21"/>
    <w:rsid w:val="006F42D8"/>
    <w:rsid w:val="006F4308"/>
    <w:rsid w:val="006F522D"/>
    <w:rsid w:val="006F52A8"/>
    <w:rsid w:val="006F54EB"/>
    <w:rsid w:val="006F5987"/>
    <w:rsid w:val="006F5AB2"/>
    <w:rsid w:val="006F5BB1"/>
    <w:rsid w:val="006F616B"/>
    <w:rsid w:val="006F6416"/>
    <w:rsid w:val="006F64BD"/>
    <w:rsid w:val="006F6570"/>
    <w:rsid w:val="006F65CD"/>
    <w:rsid w:val="006F663D"/>
    <w:rsid w:val="006F679D"/>
    <w:rsid w:val="006F6E3E"/>
    <w:rsid w:val="006F6FB6"/>
    <w:rsid w:val="006F70A2"/>
    <w:rsid w:val="006F70B2"/>
    <w:rsid w:val="006F743A"/>
    <w:rsid w:val="006F7A9F"/>
    <w:rsid w:val="006F7C6D"/>
    <w:rsid w:val="006F7D59"/>
    <w:rsid w:val="007004A2"/>
    <w:rsid w:val="0070066E"/>
    <w:rsid w:val="00700739"/>
    <w:rsid w:val="00700C45"/>
    <w:rsid w:val="00701383"/>
    <w:rsid w:val="00701A83"/>
    <w:rsid w:val="0070225F"/>
    <w:rsid w:val="0070282B"/>
    <w:rsid w:val="00702B2E"/>
    <w:rsid w:val="00702E6A"/>
    <w:rsid w:val="00702F77"/>
    <w:rsid w:val="00702FDE"/>
    <w:rsid w:val="00703015"/>
    <w:rsid w:val="00703291"/>
    <w:rsid w:val="00703399"/>
    <w:rsid w:val="00703446"/>
    <w:rsid w:val="00703810"/>
    <w:rsid w:val="007039FD"/>
    <w:rsid w:val="00703D15"/>
    <w:rsid w:val="00703FB3"/>
    <w:rsid w:val="00704149"/>
    <w:rsid w:val="007042FF"/>
    <w:rsid w:val="007044E2"/>
    <w:rsid w:val="00704601"/>
    <w:rsid w:val="0070496D"/>
    <w:rsid w:val="007049E0"/>
    <w:rsid w:val="00704A1E"/>
    <w:rsid w:val="00704C88"/>
    <w:rsid w:val="00704DF3"/>
    <w:rsid w:val="00705056"/>
    <w:rsid w:val="007054B9"/>
    <w:rsid w:val="00705A45"/>
    <w:rsid w:val="00705FE3"/>
    <w:rsid w:val="007060F5"/>
    <w:rsid w:val="00706C4C"/>
    <w:rsid w:val="00706FE1"/>
    <w:rsid w:val="0070725E"/>
    <w:rsid w:val="007072CE"/>
    <w:rsid w:val="0070769C"/>
    <w:rsid w:val="00707A0C"/>
    <w:rsid w:val="00707F6A"/>
    <w:rsid w:val="0071005B"/>
    <w:rsid w:val="0071018B"/>
    <w:rsid w:val="00710202"/>
    <w:rsid w:val="0071029D"/>
    <w:rsid w:val="007104C1"/>
    <w:rsid w:val="00710A5D"/>
    <w:rsid w:val="00710BC5"/>
    <w:rsid w:val="00710FC5"/>
    <w:rsid w:val="00710FCB"/>
    <w:rsid w:val="0071113F"/>
    <w:rsid w:val="007111D2"/>
    <w:rsid w:val="007112C1"/>
    <w:rsid w:val="007112FA"/>
    <w:rsid w:val="007113E5"/>
    <w:rsid w:val="0071148D"/>
    <w:rsid w:val="00712153"/>
    <w:rsid w:val="0071219F"/>
    <w:rsid w:val="00712891"/>
    <w:rsid w:val="00712DFA"/>
    <w:rsid w:val="00713157"/>
    <w:rsid w:val="007136A1"/>
    <w:rsid w:val="00713D1D"/>
    <w:rsid w:val="0071482F"/>
    <w:rsid w:val="007149E8"/>
    <w:rsid w:val="00714A11"/>
    <w:rsid w:val="00714AC3"/>
    <w:rsid w:val="00714C8B"/>
    <w:rsid w:val="0071528F"/>
    <w:rsid w:val="00715576"/>
    <w:rsid w:val="0071600D"/>
    <w:rsid w:val="007165C0"/>
    <w:rsid w:val="00716DC7"/>
    <w:rsid w:val="00716E2C"/>
    <w:rsid w:val="00716EF9"/>
    <w:rsid w:val="00717081"/>
    <w:rsid w:val="0071750B"/>
    <w:rsid w:val="0071777E"/>
    <w:rsid w:val="0071788F"/>
    <w:rsid w:val="007178AF"/>
    <w:rsid w:val="007178D4"/>
    <w:rsid w:val="00717A98"/>
    <w:rsid w:val="00720526"/>
    <w:rsid w:val="00720FAF"/>
    <w:rsid w:val="00721369"/>
    <w:rsid w:val="00721451"/>
    <w:rsid w:val="007214BA"/>
    <w:rsid w:val="00721586"/>
    <w:rsid w:val="0072185B"/>
    <w:rsid w:val="007218A8"/>
    <w:rsid w:val="00721A42"/>
    <w:rsid w:val="00721A57"/>
    <w:rsid w:val="00721B06"/>
    <w:rsid w:val="007223D4"/>
    <w:rsid w:val="00722646"/>
    <w:rsid w:val="00723265"/>
    <w:rsid w:val="00723348"/>
    <w:rsid w:val="007234BE"/>
    <w:rsid w:val="0072432D"/>
    <w:rsid w:val="00724A0D"/>
    <w:rsid w:val="00724F0C"/>
    <w:rsid w:val="0072570C"/>
    <w:rsid w:val="00725738"/>
    <w:rsid w:val="0072594D"/>
    <w:rsid w:val="00725DF8"/>
    <w:rsid w:val="00726235"/>
    <w:rsid w:val="00726245"/>
    <w:rsid w:val="007268C2"/>
    <w:rsid w:val="00726926"/>
    <w:rsid w:val="00726964"/>
    <w:rsid w:val="00726A5B"/>
    <w:rsid w:val="00726A80"/>
    <w:rsid w:val="00726C05"/>
    <w:rsid w:val="007270DC"/>
    <w:rsid w:val="0072762B"/>
    <w:rsid w:val="007276B0"/>
    <w:rsid w:val="007277A0"/>
    <w:rsid w:val="00730F2A"/>
    <w:rsid w:val="007314E5"/>
    <w:rsid w:val="007315EB"/>
    <w:rsid w:val="0073168D"/>
    <w:rsid w:val="007318D0"/>
    <w:rsid w:val="0073259C"/>
    <w:rsid w:val="00732885"/>
    <w:rsid w:val="00732CD3"/>
    <w:rsid w:val="00732D25"/>
    <w:rsid w:val="00732D82"/>
    <w:rsid w:val="00733084"/>
    <w:rsid w:val="00733491"/>
    <w:rsid w:val="00733B83"/>
    <w:rsid w:val="00733D01"/>
    <w:rsid w:val="00733D07"/>
    <w:rsid w:val="007340BC"/>
    <w:rsid w:val="00734668"/>
    <w:rsid w:val="0073478C"/>
    <w:rsid w:val="007347A7"/>
    <w:rsid w:val="007349A1"/>
    <w:rsid w:val="00735136"/>
    <w:rsid w:val="0073514F"/>
    <w:rsid w:val="007358D0"/>
    <w:rsid w:val="00735A17"/>
    <w:rsid w:val="00735B4B"/>
    <w:rsid w:val="00736451"/>
    <w:rsid w:val="00736759"/>
    <w:rsid w:val="00736C9F"/>
    <w:rsid w:val="0073727A"/>
    <w:rsid w:val="007373BB"/>
    <w:rsid w:val="007378F0"/>
    <w:rsid w:val="00737999"/>
    <w:rsid w:val="0074011E"/>
    <w:rsid w:val="007405E2"/>
    <w:rsid w:val="007407A2"/>
    <w:rsid w:val="00740F47"/>
    <w:rsid w:val="00741A73"/>
    <w:rsid w:val="007422B2"/>
    <w:rsid w:val="007424F7"/>
    <w:rsid w:val="0074262F"/>
    <w:rsid w:val="00742711"/>
    <w:rsid w:val="00742938"/>
    <w:rsid w:val="00742C5F"/>
    <w:rsid w:val="007431C9"/>
    <w:rsid w:val="007437D8"/>
    <w:rsid w:val="007441BE"/>
    <w:rsid w:val="00744583"/>
    <w:rsid w:val="0074472C"/>
    <w:rsid w:val="00744738"/>
    <w:rsid w:val="0074497B"/>
    <w:rsid w:val="00744B90"/>
    <w:rsid w:val="00744CAA"/>
    <w:rsid w:val="00744E68"/>
    <w:rsid w:val="00744F96"/>
    <w:rsid w:val="007451D9"/>
    <w:rsid w:val="00745B36"/>
    <w:rsid w:val="00745B96"/>
    <w:rsid w:val="00746109"/>
    <w:rsid w:val="00746127"/>
    <w:rsid w:val="00746664"/>
    <w:rsid w:val="00746C52"/>
    <w:rsid w:val="00746ECB"/>
    <w:rsid w:val="00746FCE"/>
    <w:rsid w:val="0074700C"/>
    <w:rsid w:val="00747059"/>
    <w:rsid w:val="007470D2"/>
    <w:rsid w:val="007470D7"/>
    <w:rsid w:val="00747655"/>
    <w:rsid w:val="007476D8"/>
    <w:rsid w:val="00747967"/>
    <w:rsid w:val="007479B6"/>
    <w:rsid w:val="00747B8F"/>
    <w:rsid w:val="00747C23"/>
    <w:rsid w:val="00747C53"/>
    <w:rsid w:val="00747D14"/>
    <w:rsid w:val="00750554"/>
    <w:rsid w:val="00750744"/>
    <w:rsid w:val="00750F5E"/>
    <w:rsid w:val="00750FA9"/>
    <w:rsid w:val="00751112"/>
    <w:rsid w:val="007513A7"/>
    <w:rsid w:val="00751442"/>
    <w:rsid w:val="0075193C"/>
    <w:rsid w:val="00752799"/>
    <w:rsid w:val="00752884"/>
    <w:rsid w:val="00752D4E"/>
    <w:rsid w:val="00752E7C"/>
    <w:rsid w:val="007538AA"/>
    <w:rsid w:val="00753A97"/>
    <w:rsid w:val="00753D4E"/>
    <w:rsid w:val="00754957"/>
    <w:rsid w:val="00754E57"/>
    <w:rsid w:val="0075515F"/>
    <w:rsid w:val="00755368"/>
    <w:rsid w:val="00755459"/>
    <w:rsid w:val="0075549F"/>
    <w:rsid w:val="00755725"/>
    <w:rsid w:val="00755C5C"/>
    <w:rsid w:val="00755F04"/>
    <w:rsid w:val="0075622F"/>
    <w:rsid w:val="00756289"/>
    <w:rsid w:val="00756411"/>
    <w:rsid w:val="007568A7"/>
    <w:rsid w:val="00756A32"/>
    <w:rsid w:val="00756EA6"/>
    <w:rsid w:val="00756ED2"/>
    <w:rsid w:val="0075729B"/>
    <w:rsid w:val="0075740A"/>
    <w:rsid w:val="00757733"/>
    <w:rsid w:val="00757760"/>
    <w:rsid w:val="007579F8"/>
    <w:rsid w:val="00757B37"/>
    <w:rsid w:val="00757BEB"/>
    <w:rsid w:val="00757C0D"/>
    <w:rsid w:val="00757CB9"/>
    <w:rsid w:val="00760606"/>
    <w:rsid w:val="007611FD"/>
    <w:rsid w:val="007613E9"/>
    <w:rsid w:val="0076167F"/>
    <w:rsid w:val="0076174E"/>
    <w:rsid w:val="00761DC7"/>
    <w:rsid w:val="00762151"/>
    <w:rsid w:val="007623FA"/>
    <w:rsid w:val="00762637"/>
    <w:rsid w:val="00762A46"/>
    <w:rsid w:val="00762E7E"/>
    <w:rsid w:val="00763259"/>
    <w:rsid w:val="007634F2"/>
    <w:rsid w:val="00763747"/>
    <w:rsid w:val="00763A94"/>
    <w:rsid w:val="00763ABC"/>
    <w:rsid w:val="00763EBE"/>
    <w:rsid w:val="00763F58"/>
    <w:rsid w:val="0076425E"/>
    <w:rsid w:val="00764330"/>
    <w:rsid w:val="007647E3"/>
    <w:rsid w:val="00764A4D"/>
    <w:rsid w:val="007651D6"/>
    <w:rsid w:val="0076579D"/>
    <w:rsid w:val="00765880"/>
    <w:rsid w:val="007658C9"/>
    <w:rsid w:val="007659FD"/>
    <w:rsid w:val="00765C47"/>
    <w:rsid w:val="00765C4F"/>
    <w:rsid w:val="00765F6E"/>
    <w:rsid w:val="00766187"/>
    <w:rsid w:val="007666DA"/>
    <w:rsid w:val="00766798"/>
    <w:rsid w:val="007669AC"/>
    <w:rsid w:val="00766B5B"/>
    <w:rsid w:val="0076723D"/>
    <w:rsid w:val="0076734C"/>
    <w:rsid w:val="00767686"/>
    <w:rsid w:val="00767A7F"/>
    <w:rsid w:val="007700B6"/>
    <w:rsid w:val="007702EA"/>
    <w:rsid w:val="00770445"/>
    <w:rsid w:val="007706F3"/>
    <w:rsid w:val="00770B69"/>
    <w:rsid w:val="00770FAE"/>
    <w:rsid w:val="00771D5B"/>
    <w:rsid w:val="00772337"/>
    <w:rsid w:val="007723A2"/>
    <w:rsid w:val="00772A94"/>
    <w:rsid w:val="00772BC0"/>
    <w:rsid w:val="00772CCE"/>
    <w:rsid w:val="0077317D"/>
    <w:rsid w:val="0077369E"/>
    <w:rsid w:val="00773798"/>
    <w:rsid w:val="007737F1"/>
    <w:rsid w:val="0077397C"/>
    <w:rsid w:val="00773EB0"/>
    <w:rsid w:val="00773F38"/>
    <w:rsid w:val="00774060"/>
    <w:rsid w:val="00774961"/>
    <w:rsid w:val="00775302"/>
    <w:rsid w:val="00775381"/>
    <w:rsid w:val="007754B0"/>
    <w:rsid w:val="00775707"/>
    <w:rsid w:val="00775715"/>
    <w:rsid w:val="00775920"/>
    <w:rsid w:val="00775DEB"/>
    <w:rsid w:val="007761D8"/>
    <w:rsid w:val="00776286"/>
    <w:rsid w:val="00776575"/>
    <w:rsid w:val="00776684"/>
    <w:rsid w:val="00776888"/>
    <w:rsid w:val="007768E5"/>
    <w:rsid w:val="00776B47"/>
    <w:rsid w:val="0077731A"/>
    <w:rsid w:val="007774A0"/>
    <w:rsid w:val="007774CE"/>
    <w:rsid w:val="0077798D"/>
    <w:rsid w:val="00777AA3"/>
    <w:rsid w:val="00777C68"/>
    <w:rsid w:val="00780C75"/>
    <w:rsid w:val="00780F56"/>
    <w:rsid w:val="0078109D"/>
    <w:rsid w:val="007811C5"/>
    <w:rsid w:val="00781417"/>
    <w:rsid w:val="00781509"/>
    <w:rsid w:val="00781608"/>
    <w:rsid w:val="00781A60"/>
    <w:rsid w:val="00781F3A"/>
    <w:rsid w:val="00781F82"/>
    <w:rsid w:val="0078262A"/>
    <w:rsid w:val="007826F9"/>
    <w:rsid w:val="00782BFB"/>
    <w:rsid w:val="00783532"/>
    <w:rsid w:val="00783A09"/>
    <w:rsid w:val="00783A4B"/>
    <w:rsid w:val="00783B41"/>
    <w:rsid w:val="00783BC8"/>
    <w:rsid w:val="00783F24"/>
    <w:rsid w:val="00783F51"/>
    <w:rsid w:val="007843B0"/>
    <w:rsid w:val="007847D8"/>
    <w:rsid w:val="007858F1"/>
    <w:rsid w:val="007859E6"/>
    <w:rsid w:val="00785FF3"/>
    <w:rsid w:val="0078620D"/>
    <w:rsid w:val="007865E0"/>
    <w:rsid w:val="00786792"/>
    <w:rsid w:val="00786B27"/>
    <w:rsid w:val="00786C4B"/>
    <w:rsid w:val="00786D5D"/>
    <w:rsid w:val="00786E41"/>
    <w:rsid w:val="007877DC"/>
    <w:rsid w:val="00787A4A"/>
    <w:rsid w:val="007900A9"/>
    <w:rsid w:val="007900BB"/>
    <w:rsid w:val="00790215"/>
    <w:rsid w:val="007903EF"/>
    <w:rsid w:val="00790987"/>
    <w:rsid w:val="00790C03"/>
    <w:rsid w:val="00790C62"/>
    <w:rsid w:val="00790E2B"/>
    <w:rsid w:val="00790EA3"/>
    <w:rsid w:val="0079120F"/>
    <w:rsid w:val="00791435"/>
    <w:rsid w:val="00791EBD"/>
    <w:rsid w:val="00792713"/>
    <w:rsid w:val="00792BF5"/>
    <w:rsid w:val="00792F7F"/>
    <w:rsid w:val="0079347E"/>
    <w:rsid w:val="00793643"/>
    <w:rsid w:val="007936F7"/>
    <w:rsid w:val="007936F9"/>
    <w:rsid w:val="007937DD"/>
    <w:rsid w:val="00793DDD"/>
    <w:rsid w:val="00793EE2"/>
    <w:rsid w:val="00794043"/>
    <w:rsid w:val="00794475"/>
    <w:rsid w:val="0079462B"/>
    <w:rsid w:val="007947A8"/>
    <w:rsid w:val="00794875"/>
    <w:rsid w:val="00794C9A"/>
    <w:rsid w:val="00795016"/>
    <w:rsid w:val="007952AF"/>
    <w:rsid w:val="00795488"/>
    <w:rsid w:val="0079556C"/>
    <w:rsid w:val="00795A24"/>
    <w:rsid w:val="00795AC5"/>
    <w:rsid w:val="00795E5E"/>
    <w:rsid w:val="007966A5"/>
    <w:rsid w:val="0079674B"/>
    <w:rsid w:val="0079684F"/>
    <w:rsid w:val="00796AF5"/>
    <w:rsid w:val="00796B44"/>
    <w:rsid w:val="00796E9E"/>
    <w:rsid w:val="0079705F"/>
    <w:rsid w:val="0079722A"/>
    <w:rsid w:val="007975CC"/>
    <w:rsid w:val="00797D89"/>
    <w:rsid w:val="007A0076"/>
    <w:rsid w:val="007A0376"/>
    <w:rsid w:val="007A054C"/>
    <w:rsid w:val="007A0631"/>
    <w:rsid w:val="007A0FD8"/>
    <w:rsid w:val="007A11E4"/>
    <w:rsid w:val="007A1520"/>
    <w:rsid w:val="007A1893"/>
    <w:rsid w:val="007A25C1"/>
    <w:rsid w:val="007A2AD9"/>
    <w:rsid w:val="007A3179"/>
    <w:rsid w:val="007A3241"/>
    <w:rsid w:val="007A371D"/>
    <w:rsid w:val="007A3B87"/>
    <w:rsid w:val="007A3C79"/>
    <w:rsid w:val="007A45B7"/>
    <w:rsid w:val="007A461E"/>
    <w:rsid w:val="007A4718"/>
    <w:rsid w:val="007A4997"/>
    <w:rsid w:val="007A4C9B"/>
    <w:rsid w:val="007A5140"/>
    <w:rsid w:val="007A51C9"/>
    <w:rsid w:val="007A51E2"/>
    <w:rsid w:val="007A5364"/>
    <w:rsid w:val="007A55B0"/>
    <w:rsid w:val="007A5677"/>
    <w:rsid w:val="007A579E"/>
    <w:rsid w:val="007A59ED"/>
    <w:rsid w:val="007A5A20"/>
    <w:rsid w:val="007A5E7C"/>
    <w:rsid w:val="007A6327"/>
    <w:rsid w:val="007B0424"/>
    <w:rsid w:val="007B05B0"/>
    <w:rsid w:val="007B0620"/>
    <w:rsid w:val="007B069C"/>
    <w:rsid w:val="007B07D2"/>
    <w:rsid w:val="007B1026"/>
    <w:rsid w:val="007B113B"/>
    <w:rsid w:val="007B11D9"/>
    <w:rsid w:val="007B14AD"/>
    <w:rsid w:val="007B1812"/>
    <w:rsid w:val="007B18A2"/>
    <w:rsid w:val="007B1B91"/>
    <w:rsid w:val="007B2368"/>
    <w:rsid w:val="007B23D9"/>
    <w:rsid w:val="007B243C"/>
    <w:rsid w:val="007B2B6D"/>
    <w:rsid w:val="007B2C5A"/>
    <w:rsid w:val="007B2E24"/>
    <w:rsid w:val="007B2E27"/>
    <w:rsid w:val="007B2F80"/>
    <w:rsid w:val="007B307D"/>
    <w:rsid w:val="007B3300"/>
    <w:rsid w:val="007B3730"/>
    <w:rsid w:val="007B38FA"/>
    <w:rsid w:val="007B393A"/>
    <w:rsid w:val="007B3D53"/>
    <w:rsid w:val="007B400E"/>
    <w:rsid w:val="007B404C"/>
    <w:rsid w:val="007B40F7"/>
    <w:rsid w:val="007B4127"/>
    <w:rsid w:val="007B445A"/>
    <w:rsid w:val="007B44F6"/>
    <w:rsid w:val="007B4642"/>
    <w:rsid w:val="007B4714"/>
    <w:rsid w:val="007B476B"/>
    <w:rsid w:val="007B49FA"/>
    <w:rsid w:val="007B4C55"/>
    <w:rsid w:val="007B5180"/>
    <w:rsid w:val="007B536F"/>
    <w:rsid w:val="007B5804"/>
    <w:rsid w:val="007B5986"/>
    <w:rsid w:val="007B5A2F"/>
    <w:rsid w:val="007B5E70"/>
    <w:rsid w:val="007B6423"/>
    <w:rsid w:val="007B6A42"/>
    <w:rsid w:val="007B6BD8"/>
    <w:rsid w:val="007B6DCA"/>
    <w:rsid w:val="007B6EFD"/>
    <w:rsid w:val="007B7285"/>
    <w:rsid w:val="007B736B"/>
    <w:rsid w:val="007B7664"/>
    <w:rsid w:val="007B7782"/>
    <w:rsid w:val="007C02AD"/>
    <w:rsid w:val="007C04A2"/>
    <w:rsid w:val="007C0734"/>
    <w:rsid w:val="007C096E"/>
    <w:rsid w:val="007C09E5"/>
    <w:rsid w:val="007C0B06"/>
    <w:rsid w:val="007C1525"/>
    <w:rsid w:val="007C1A18"/>
    <w:rsid w:val="007C1A47"/>
    <w:rsid w:val="007C2174"/>
    <w:rsid w:val="007C2358"/>
    <w:rsid w:val="007C2679"/>
    <w:rsid w:val="007C2DCC"/>
    <w:rsid w:val="007C2F2A"/>
    <w:rsid w:val="007C31E5"/>
    <w:rsid w:val="007C32DF"/>
    <w:rsid w:val="007C3A94"/>
    <w:rsid w:val="007C3BFC"/>
    <w:rsid w:val="007C3D3C"/>
    <w:rsid w:val="007C3FD9"/>
    <w:rsid w:val="007C411F"/>
    <w:rsid w:val="007C463F"/>
    <w:rsid w:val="007C4BFB"/>
    <w:rsid w:val="007C53E7"/>
    <w:rsid w:val="007C5469"/>
    <w:rsid w:val="007C5677"/>
    <w:rsid w:val="007C5A62"/>
    <w:rsid w:val="007C6476"/>
    <w:rsid w:val="007C665B"/>
    <w:rsid w:val="007C6A11"/>
    <w:rsid w:val="007C6A73"/>
    <w:rsid w:val="007C6E86"/>
    <w:rsid w:val="007C6F5C"/>
    <w:rsid w:val="007C70C3"/>
    <w:rsid w:val="007C7351"/>
    <w:rsid w:val="007C7684"/>
    <w:rsid w:val="007C7925"/>
    <w:rsid w:val="007C7972"/>
    <w:rsid w:val="007D028E"/>
    <w:rsid w:val="007D0528"/>
    <w:rsid w:val="007D0F4E"/>
    <w:rsid w:val="007D0FF3"/>
    <w:rsid w:val="007D1230"/>
    <w:rsid w:val="007D124E"/>
    <w:rsid w:val="007D126F"/>
    <w:rsid w:val="007D15F9"/>
    <w:rsid w:val="007D1756"/>
    <w:rsid w:val="007D1795"/>
    <w:rsid w:val="007D181C"/>
    <w:rsid w:val="007D1AA3"/>
    <w:rsid w:val="007D1BE2"/>
    <w:rsid w:val="007D1C5E"/>
    <w:rsid w:val="007D2095"/>
    <w:rsid w:val="007D23B2"/>
    <w:rsid w:val="007D2413"/>
    <w:rsid w:val="007D2805"/>
    <w:rsid w:val="007D2AF2"/>
    <w:rsid w:val="007D2BDF"/>
    <w:rsid w:val="007D33E0"/>
    <w:rsid w:val="007D36D6"/>
    <w:rsid w:val="007D38F7"/>
    <w:rsid w:val="007D3CAE"/>
    <w:rsid w:val="007D443C"/>
    <w:rsid w:val="007D4851"/>
    <w:rsid w:val="007D4956"/>
    <w:rsid w:val="007D4A53"/>
    <w:rsid w:val="007D4AA3"/>
    <w:rsid w:val="007D4B41"/>
    <w:rsid w:val="007D5047"/>
    <w:rsid w:val="007D510D"/>
    <w:rsid w:val="007D53E4"/>
    <w:rsid w:val="007D5C5B"/>
    <w:rsid w:val="007D5FC5"/>
    <w:rsid w:val="007D640F"/>
    <w:rsid w:val="007D6D68"/>
    <w:rsid w:val="007D6F4F"/>
    <w:rsid w:val="007D70E7"/>
    <w:rsid w:val="007D71BC"/>
    <w:rsid w:val="007D71C1"/>
    <w:rsid w:val="007D720C"/>
    <w:rsid w:val="007D741C"/>
    <w:rsid w:val="007D75CF"/>
    <w:rsid w:val="007D7846"/>
    <w:rsid w:val="007D78AB"/>
    <w:rsid w:val="007D7A3D"/>
    <w:rsid w:val="007D7EE0"/>
    <w:rsid w:val="007E0A14"/>
    <w:rsid w:val="007E151C"/>
    <w:rsid w:val="007E1798"/>
    <w:rsid w:val="007E35F7"/>
    <w:rsid w:val="007E39B8"/>
    <w:rsid w:val="007E3A16"/>
    <w:rsid w:val="007E3CDF"/>
    <w:rsid w:val="007E3D36"/>
    <w:rsid w:val="007E3F81"/>
    <w:rsid w:val="007E4277"/>
    <w:rsid w:val="007E4308"/>
    <w:rsid w:val="007E46B7"/>
    <w:rsid w:val="007E46E9"/>
    <w:rsid w:val="007E4823"/>
    <w:rsid w:val="007E4845"/>
    <w:rsid w:val="007E485B"/>
    <w:rsid w:val="007E4ADD"/>
    <w:rsid w:val="007E4B50"/>
    <w:rsid w:val="007E54BE"/>
    <w:rsid w:val="007E55B2"/>
    <w:rsid w:val="007E5B68"/>
    <w:rsid w:val="007E5BAE"/>
    <w:rsid w:val="007E5BC4"/>
    <w:rsid w:val="007E5C1C"/>
    <w:rsid w:val="007E5D86"/>
    <w:rsid w:val="007E5EEF"/>
    <w:rsid w:val="007E5F60"/>
    <w:rsid w:val="007E6221"/>
    <w:rsid w:val="007E6693"/>
    <w:rsid w:val="007E6B34"/>
    <w:rsid w:val="007E6BA3"/>
    <w:rsid w:val="007E6D2E"/>
    <w:rsid w:val="007E79FE"/>
    <w:rsid w:val="007E7A3F"/>
    <w:rsid w:val="007E7B5F"/>
    <w:rsid w:val="007E7EE7"/>
    <w:rsid w:val="007F0060"/>
    <w:rsid w:val="007F00DF"/>
    <w:rsid w:val="007F065E"/>
    <w:rsid w:val="007F07BD"/>
    <w:rsid w:val="007F0976"/>
    <w:rsid w:val="007F0F4E"/>
    <w:rsid w:val="007F0FE0"/>
    <w:rsid w:val="007F124C"/>
    <w:rsid w:val="007F1328"/>
    <w:rsid w:val="007F211A"/>
    <w:rsid w:val="007F2955"/>
    <w:rsid w:val="007F2D7C"/>
    <w:rsid w:val="007F3205"/>
    <w:rsid w:val="007F3434"/>
    <w:rsid w:val="007F36D4"/>
    <w:rsid w:val="007F37E1"/>
    <w:rsid w:val="007F3B4D"/>
    <w:rsid w:val="007F3F0D"/>
    <w:rsid w:val="007F4208"/>
    <w:rsid w:val="007F47F3"/>
    <w:rsid w:val="007F4AF0"/>
    <w:rsid w:val="007F4D39"/>
    <w:rsid w:val="007F4EFA"/>
    <w:rsid w:val="007F535D"/>
    <w:rsid w:val="007F5692"/>
    <w:rsid w:val="007F5748"/>
    <w:rsid w:val="007F588A"/>
    <w:rsid w:val="007F59EC"/>
    <w:rsid w:val="007F5AF0"/>
    <w:rsid w:val="007F5B3D"/>
    <w:rsid w:val="007F5C78"/>
    <w:rsid w:val="007F5D26"/>
    <w:rsid w:val="007F6099"/>
    <w:rsid w:val="007F6677"/>
    <w:rsid w:val="007F6969"/>
    <w:rsid w:val="007F6C1A"/>
    <w:rsid w:val="007F7317"/>
    <w:rsid w:val="007F7416"/>
    <w:rsid w:val="007F750D"/>
    <w:rsid w:val="007F7596"/>
    <w:rsid w:val="007F7623"/>
    <w:rsid w:val="007F769F"/>
    <w:rsid w:val="007F7777"/>
    <w:rsid w:val="007F7A27"/>
    <w:rsid w:val="007F7B5D"/>
    <w:rsid w:val="007F7C2D"/>
    <w:rsid w:val="007F7E0E"/>
    <w:rsid w:val="00800582"/>
    <w:rsid w:val="008009AB"/>
    <w:rsid w:val="00800E0F"/>
    <w:rsid w:val="00801234"/>
    <w:rsid w:val="00801262"/>
    <w:rsid w:val="008017CD"/>
    <w:rsid w:val="00801A91"/>
    <w:rsid w:val="00801FC0"/>
    <w:rsid w:val="008020C5"/>
    <w:rsid w:val="00802141"/>
    <w:rsid w:val="008022EC"/>
    <w:rsid w:val="00802F7C"/>
    <w:rsid w:val="0080315A"/>
    <w:rsid w:val="00803723"/>
    <w:rsid w:val="008041E4"/>
    <w:rsid w:val="00804510"/>
    <w:rsid w:val="008047CF"/>
    <w:rsid w:val="00804D6D"/>
    <w:rsid w:val="00804E3E"/>
    <w:rsid w:val="00805628"/>
    <w:rsid w:val="008058F4"/>
    <w:rsid w:val="00805A1B"/>
    <w:rsid w:val="00805BAF"/>
    <w:rsid w:val="0080618E"/>
    <w:rsid w:val="0080655B"/>
    <w:rsid w:val="00806A93"/>
    <w:rsid w:val="0080727A"/>
    <w:rsid w:val="008075AB"/>
    <w:rsid w:val="00807CA9"/>
    <w:rsid w:val="008100C7"/>
    <w:rsid w:val="00810115"/>
    <w:rsid w:val="008110A1"/>
    <w:rsid w:val="008112AE"/>
    <w:rsid w:val="008113EA"/>
    <w:rsid w:val="00811B13"/>
    <w:rsid w:val="00811BBE"/>
    <w:rsid w:val="00811DEA"/>
    <w:rsid w:val="00811FBA"/>
    <w:rsid w:val="00812120"/>
    <w:rsid w:val="008121DF"/>
    <w:rsid w:val="008123F4"/>
    <w:rsid w:val="008125EA"/>
    <w:rsid w:val="008129FA"/>
    <w:rsid w:val="00812F4F"/>
    <w:rsid w:val="008130C5"/>
    <w:rsid w:val="00813210"/>
    <w:rsid w:val="008134F5"/>
    <w:rsid w:val="008137BB"/>
    <w:rsid w:val="00813AE0"/>
    <w:rsid w:val="00813C5F"/>
    <w:rsid w:val="00813CE4"/>
    <w:rsid w:val="00814065"/>
    <w:rsid w:val="00814635"/>
    <w:rsid w:val="008148E2"/>
    <w:rsid w:val="00815321"/>
    <w:rsid w:val="008154FB"/>
    <w:rsid w:val="00815551"/>
    <w:rsid w:val="008156A5"/>
    <w:rsid w:val="008159AF"/>
    <w:rsid w:val="00816193"/>
    <w:rsid w:val="008164D9"/>
    <w:rsid w:val="00816715"/>
    <w:rsid w:val="008168B7"/>
    <w:rsid w:val="00816A1A"/>
    <w:rsid w:val="00816C73"/>
    <w:rsid w:val="00816D8D"/>
    <w:rsid w:val="008172B9"/>
    <w:rsid w:val="008174CD"/>
    <w:rsid w:val="008178CD"/>
    <w:rsid w:val="00817916"/>
    <w:rsid w:val="00817D96"/>
    <w:rsid w:val="00817E62"/>
    <w:rsid w:val="00817EA1"/>
    <w:rsid w:val="00817F03"/>
    <w:rsid w:val="008201E4"/>
    <w:rsid w:val="00820266"/>
    <w:rsid w:val="00820287"/>
    <w:rsid w:val="0082042D"/>
    <w:rsid w:val="00820782"/>
    <w:rsid w:val="0082089D"/>
    <w:rsid w:val="008210AB"/>
    <w:rsid w:val="008210D3"/>
    <w:rsid w:val="00821613"/>
    <w:rsid w:val="0082168D"/>
    <w:rsid w:val="008218EF"/>
    <w:rsid w:val="008219F4"/>
    <w:rsid w:val="00821A49"/>
    <w:rsid w:val="00821C4A"/>
    <w:rsid w:val="00821D3C"/>
    <w:rsid w:val="00821FCC"/>
    <w:rsid w:val="008220CE"/>
    <w:rsid w:val="0082212A"/>
    <w:rsid w:val="00822256"/>
    <w:rsid w:val="00822333"/>
    <w:rsid w:val="0082233B"/>
    <w:rsid w:val="008227BF"/>
    <w:rsid w:val="00822DA9"/>
    <w:rsid w:val="00822F5E"/>
    <w:rsid w:val="00823C36"/>
    <w:rsid w:val="00823E6B"/>
    <w:rsid w:val="008243B8"/>
    <w:rsid w:val="00824549"/>
    <w:rsid w:val="00824552"/>
    <w:rsid w:val="00824B63"/>
    <w:rsid w:val="00825349"/>
    <w:rsid w:val="00825A9A"/>
    <w:rsid w:val="0082631B"/>
    <w:rsid w:val="00826495"/>
    <w:rsid w:val="00826B4C"/>
    <w:rsid w:val="00826C7D"/>
    <w:rsid w:val="008272D8"/>
    <w:rsid w:val="00827D2D"/>
    <w:rsid w:val="00827EB6"/>
    <w:rsid w:val="00830276"/>
    <w:rsid w:val="008304D3"/>
    <w:rsid w:val="008305BD"/>
    <w:rsid w:val="00830CEB"/>
    <w:rsid w:val="00830D78"/>
    <w:rsid w:val="00830E87"/>
    <w:rsid w:val="00830F46"/>
    <w:rsid w:val="0083120B"/>
    <w:rsid w:val="0083120E"/>
    <w:rsid w:val="00831356"/>
    <w:rsid w:val="0083141A"/>
    <w:rsid w:val="00831425"/>
    <w:rsid w:val="008314BD"/>
    <w:rsid w:val="008314FF"/>
    <w:rsid w:val="008318FA"/>
    <w:rsid w:val="00831968"/>
    <w:rsid w:val="0083221B"/>
    <w:rsid w:val="00832326"/>
    <w:rsid w:val="00832469"/>
    <w:rsid w:val="00832531"/>
    <w:rsid w:val="00832580"/>
    <w:rsid w:val="008327B8"/>
    <w:rsid w:val="00832875"/>
    <w:rsid w:val="00832C23"/>
    <w:rsid w:val="00832E4E"/>
    <w:rsid w:val="0083349E"/>
    <w:rsid w:val="008335FD"/>
    <w:rsid w:val="0083362E"/>
    <w:rsid w:val="00833B72"/>
    <w:rsid w:val="00833DD5"/>
    <w:rsid w:val="00833F4E"/>
    <w:rsid w:val="0083409A"/>
    <w:rsid w:val="0083412B"/>
    <w:rsid w:val="00834372"/>
    <w:rsid w:val="0083438E"/>
    <w:rsid w:val="00834459"/>
    <w:rsid w:val="00834ABE"/>
    <w:rsid w:val="00834B5D"/>
    <w:rsid w:val="00834F72"/>
    <w:rsid w:val="00835234"/>
    <w:rsid w:val="0083532F"/>
    <w:rsid w:val="008354C1"/>
    <w:rsid w:val="00835743"/>
    <w:rsid w:val="008358B8"/>
    <w:rsid w:val="00835A8B"/>
    <w:rsid w:val="00835ABC"/>
    <w:rsid w:val="00836154"/>
    <w:rsid w:val="00836673"/>
    <w:rsid w:val="00836767"/>
    <w:rsid w:val="00836BB0"/>
    <w:rsid w:val="00836DE7"/>
    <w:rsid w:val="00837087"/>
    <w:rsid w:val="008376DF"/>
    <w:rsid w:val="0083771F"/>
    <w:rsid w:val="00837747"/>
    <w:rsid w:val="00837D29"/>
    <w:rsid w:val="00837D5B"/>
    <w:rsid w:val="00837FD4"/>
    <w:rsid w:val="00840020"/>
    <w:rsid w:val="008401F2"/>
    <w:rsid w:val="0084031A"/>
    <w:rsid w:val="00840664"/>
    <w:rsid w:val="00840931"/>
    <w:rsid w:val="00840F06"/>
    <w:rsid w:val="00840F70"/>
    <w:rsid w:val="00840F79"/>
    <w:rsid w:val="00841378"/>
    <w:rsid w:val="008418DF"/>
    <w:rsid w:val="00841B1F"/>
    <w:rsid w:val="00841C9A"/>
    <w:rsid w:val="00841EED"/>
    <w:rsid w:val="00842647"/>
    <w:rsid w:val="0084292F"/>
    <w:rsid w:val="00842E4A"/>
    <w:rsid w:val="00842FF0"/>
    <w:rsid w:val="00843428"/>
    <w:rsid w:val="00843907"/>
    <w:rsid w:val="00843E36"/>
    <w:rsid w:val="00843E9B"/>
    <w:rsid w:val="00843FF6"/>
    <w:rsid w:val="008440C5"/>
    <w:rsid w:val="008441F1"/>
    <w:rsid w:val="00844474"/>
    <w:rsid w:val="00844657"/>
    <w:rsid w:val="0084482D"/>
    <w:rsid w:val="00844CCB"/>
    <w:rsid w:val="00845665"/>
    <w:rsid w:val="00845DA8"/>
    <w:rsid w:val="00846114"/>
    <w:rsid w:val="00846128"/>
    <w:rsid w:val="008462A4"/>
    <w:rsid w:val="008462E0"/>
    <w:rsid w:val="00846924"/>
    <w:rsid w:val="00847130"/>
    <w:rsid w:val="008473BD"/>
    <w:rsid w:val="0084743B"/>
    <w:rsid w:val="00847457"/>
    <w:rsid w:val="008479C4"/>
    <w:rsid w:val="00847BAA"/>
    <w:rsid w:val="00847CD1"/>
    <w:rsid w:val="00847EE4"/>
    <w:rsid w:val="00850612"/>
    <w:rsid w:val="008506DF"/>
    <w:rsid w:val="00850D44"/>
    <w:rsid w:val="00850F7C"/>
    <w:rsid w:val="0085109B"/>
    <w:rsid w:val="00851471"/>
    <w:rsid w:val="0085158B"/>
    <w:rsid w:val="008516EC"/>
    <w:rsid w:val="0085194B"/>
    <w:rsid w:val="00851E36"/>
    <w:rsid w:val="00851E60"/>
    <w:rsid w:val="00851F73"/>
    <w:rsid w:val="008520A4"/>
    <w:rsid w:val="008520B0"/>
    <w:rsid w:val="00852746"/>
    <w:rsid w:val="008527DF"/>
    <w:rsid w:val="0085283E"/>
    <w:rsid w:val="00852897"/>
    <w:rsid w:val="00853443"/>
    <w:rsid w:val="008535F9"/>
    <w:rsid w:val="0085375E"/>
    <w:rsid w:val="008538B8"/>
    <w:rsid w:val="00853C05"/>
    <w:rsid w:val="00854371"/>
    <w:rsid w:val="008544C4"/>
    <w:rsid w:val="008546EA"/>
    <w:rsid w:val="00854A69"/>
    <w:rsid w:val="00854C4D"/>
    <w:rsid w:val="008551F4"/>
    <w:rsid w:val="00856489"/>
    <w:rsid w:val="00856602"/>
    <w:rsid w:val="00856AD2"/>
    <w:rsid w:val="00856DDA"/>
    <w:rsid w:val="00856F04"/>
    <w:rsid w:val="00857BE4"/>
    <w:rsid w:val="00860264"/>
    <w:rsid w:val="008604D4"/>
    <w:rsid w:val="008606A8"/>
    <w:rsid w:val="008606E6"/>
    <w:rsid w:val="00860827"/>
    <w:rsid w:val="00860B14"/>
    <w:rsid w:val="0086111F"/>
    <w:rsid w:val="00861402"/>
    <w:rsid w:val="0086142A"/>
    <w:rsid w:val="00861A03"/>
    <w:rsid w:val="00861B9D"/>
    <w:rsid w:val="00861BFD"/>
    <w:rsid w:val="00861C64"/>
    <w:rsid w:val="00861CC4"/>
    <w:rsid w:val="00861E3F"/>
    <w:rsid w:val="0086212E"/>
    <w:rsid w:val="008625AE"/>
    <w:rsid w:val="008628AB"/>
    <w:rsid w:val="008629C8"/>
    <w:rsid w:val="00862A61"/>
    <w:rsid w:val="00862BC6"/>
    <w:rsid w:val="00862DCA"/>
    <w:rsid w:val="0086310C"/>
    <w:rsid w:val="008631D5"/>
    <w:rsid w:val="008637AD"/>
    <w:rsid w:val="00863941"/>
    <w:rsid w:val="00863D81"/>
    <w:rsid w:val="00864454"/>
    <w:rsid w:val="008645B9"/>
    <w:rsid w:val="0086468C"/>
    <w:rsid w:val="008646E1"/>
    <w:rsid w:val="00864927"/>
    <w:rsid w:val="00864B59"/>
    <w:rsid w:val="00864EC4"/>
    <w:rsid w:val="00865207"/>
    <w:rsid w:val="00865387"/>
    <w:rsid w:val="008655F5"/>
    <w:rsid w:val="00865B16"/>
    <w:rsid w:val="00865BF6"/>
    <w:rsid w:val="00865E2F"/>
    <w:rsid w:val="00865FCE"/>
    <w:rsid w:val="00866156"/>
    <w:rsid w:val="0086651C"/>
    <w:rsid w:val="00866543"/>
    <w:rsid w:val="00866981"/>
    <w:rsid w:val="00866A11"/>
    <w:rsid w:val="00866F70"/>
    <w:rsid w:val="0086701E"/>
    <w:rsid w:val="00867893"/>
    <w:rsid w:val="00867A6D"/>
    <w:rsid w:val="00867C04"/>
    <w:rsid w:val="00867DF1"/>
    <w:rsid w:val="00870322"/>
    <w:rsid w:val="0087051E"/>
    <w:rsid w:val="0087056B"/>
    <w:rsid w:val="00870F3A"/>
    <w:rsid w:val="00871436"/>
    <w:rsid w:val="00871452"/>
    <w:rsid w:val="00871DED"/>
    <w:rsid w:val="00871FB9"/>
    <w:rsid w:val="00872324"/>
    <w:rsid w:val="0087255E"/>
    <w:rsid w:val="00872616"/>
    <w:rsid w:val="0087263F"/>
    <w:rsid w:val="00872706"/>
    <w:rsid w:val="0087284B"/>
    <w:rsid w:val="00872F4D"/>
    <w:rsid w:val="008732B4"/>
    <w:rsid w:val="008735F6"/>
    <w:rsid w:val="00873986"/>
    <w:rsid w:val="00873C31"/>
    <w:rsid w:val="00873ED0"/>
    <w:rsid w:val="008740E1"/>
    <w:rsid w:val="00874474"/>
    <w:rsid w:val="00874561"/>
    <w:rsid w:val="0087460C"/>
    <w:rsid w:val="00874A59"/>
    <w:rsid w:val="00874BD1"/>
    <w:rsid w:val="00874C56"/>
    <w:rsid w:val="00874F03"/>
    <w:rsid w:val="00875258"/>
    <w:rsid w:val="0087562A"/>
    <w:rsid w:val="00875680"/>
    <w:rsid w:val="008756D4"/>
    <w:rsid w:val="008759CC"/>
    <w:rsid w:val="00875B2B"/>
    <w:rsid w:val="00875C5E"/>
    <w:rsid w:val="008764BB"/>
    <w:rsid w:val="008765AF"/>
    <w:rsid w:val="008766A6"/>
    <w:rsid w:val="008766AD"/>
    <w:rsid w:val="0087687F"/>
    <w:rsid w:val="00876DB0"/>
    <w:rsid w:val="008771D2"/>
    <w:rsid w:val="008777CA"/>
    <w:rsid w:val="00877846"/>
    <w:rsid w:val="00877C4E"/>
    <w:rsid w:val="00880078"/>
    <w:rsid w:val="008804D9"/>
    <w:rsid w:val="00880597"/>
    <w:rsid w:val="008807B2"/>
    <w:rsid w:val="008809EC"/>
    <w:rsid w:val="00880B3F"/>
    <w:rsid w:val="00880B46"/>
    <w:rsid w:val="00880B52"/>
    <w:rsid w:val="00880F17"/>
    <w:rsid w:val="00881197"/>
    <w:rsid w:val="00881262"/>
    <w:rsid w:val="0088178B"/>
    <w:rsid w:val="00881951"/>
    <w:rsid w:val="0088198F"/>
    <w:rsid w:val="00881B14"/>
    <w:rsid w:val="00881B57"/>
    <w:rsid w:val="00881DD5"/>
    <w:rsid w:val="00882466"/>
    <w:rsid w:val="008827E7"/>
    <w:rsid w:val="0088291A"/>
    <w:rsid w:val="0088296F"/>
    <w:rsid w:val="00882BE7"/>
    <w:rsid w:val="0088364E"/>
    <w:rsid w:val="0088376D"/>
    <w:rsid w:val="00883B60"/>
    <w:rsid w:val="00883BDA"/>
    <w:rsid w:val="00883C63"/>
    <w:rsid w:val="00883D9D"/>
    <w:rsid w:val="00883F6E"/>
    <w:rsid w:val="0088422B"/>
    <w:rsid w:val="00884391"/>
    <w:rsid w:val="00884DFE"/>
    <w:rsid w:val="00884EA2"/>
    <w:rsid w:val="0088510A"/>
    <w:rsid w:val="0088538F"/>
    <w:rsid w:val="008854B6"/>
    <w:rsid w:val="008857CA"/>
    <w:rsid w:val="00885845"/>
    <w:rsid w:val="0088592C"/>
    <w:rsid w:val="00885966"/>
    <w:rsid w:val="00886178"/>
    <w:rsid w:val="00886A4C"/>
    <w:rsid w:val="00886B97"/>
    <w:rsid w:val="008870CC"/>
    <w:rsid w:val="008870E4"/>
    <w:rsid w:val="008872FC"/>
    <w:rsid w:val="00887424"/>
    <w:rsid w:val="00887708"/>
    <w:rsid w:val="008879B8"/>
    <w:rsid w:val="00887A78"/>
    <w:rsid w:val="00887B91"/>
    <w:rsid w:val="00887BD7"/>
    <w:rsid w:val="00887C63"/>
    <w:rsid w:val="00887EED"/>
    <w:rsid w:val="00887F8E"/>
    <w:rsid w:val="0089010B"/>
    <w:rsid w:val="00890283"/>
    <w:rsid w:val="00890426"/>
    <w:rsid w:val="0089079F"/>
    <w:rsid w:val="00890842"/>
    <w:rsid w:val="00890929"/>
    <w:rsid w:val="00890AD7"/>
    <w:rsid w:val="0089122E"/>
    <w:rsid w:val="00891288"/>
    <w:rsid w:val="00891B82"/>
    <w:rsid w:val="00891E84"/>
    <w:rsid w:val="00892480"/>
    <w:rsid w:val="00892758"/>
    <w:rsid w:val="00892961"/>
    <w:rsid w:val="00892ACC"/>
    <w:rsid w:val="00892E1F"/>
    <w:rsid w:val="008931E5"/>
    <w:rsid w:val="00893AE8"/>
    <w:rsid w:val="0089442C"/>
    <w:rsid w:val="008946B4"/>
    <w:rsid w:val="008946F2"/>
    <w:rsid w:val="00894946"/>
    <w:rsid w:val="008949D1"/>
    <w:rsid w:val="008949D9"/>
    <w:rsid w:val="00894DEC"/>
    <w:rsid w:val="00894DFA"/>
    <w:rsid w:val="00894E2D"/>
    <w:rsid w:val="00895052"/>
    <w:rsid w:val="008951D2"/>
    <w:rsid w:val="0089564F"/>
    <w:rsid w:val="0089584D"/>
    <w:rsid w:val="00895A95"/>
    <w:rsid w:val="00895E21"/>
    <w:rsid w:val="00896260"/>
    <w:rsid w:val="0089634E"/>
    <w:rsid w:val="008968AF"/>
    <w:rsid w:val="00896901"/>
    <w:rsid w:val="00896A3A"/>
    <w:rsid w:val="00896C91"/>
    <w:rsid w:val="00896EED"/>
    <w:rsid w:val="008972D1"/>
    <w:rsid w:val="00897AAE"/>
    <w:rsid w:val="00897CD2"/>
    <w:rsid w:val="008A0040"/>
    <w:rsid w:val="008A04DD"/>
    <w:rsid w:val="008A0912"/>
    <w:rsid w:val="008A0935"/>
    <w:rsid w:val="008A0A98"/>
    <w:rsid w:val="008A0D76"/>
    <w:rsid w:val="008A0D8E"/>
    <w:rsid w:val="008A0EF9"/>
    <w:rsid w:val="008A107D"/>
    <w:rsid w:val="008A1279"/>
    <w:rsid w:val="008A1B78"/>
    <w:rsid w:val="008A2543"/>
    <w:rsid w:val="008A303C"/>
    <w:rsid w:val="008A309B"/>
    <w:rsid w:val="008A311C"/>
    <w:rsid w:val="008A34C4"/>
    <w:rsid w:val="008A3D22"/>
    <w:rsid w:val="008A3DA2"/>
    <w:rsid w:val="008A462D"/>
    <w:rsid w:val="008A530C"/>
    <w:rsid w:val="008A54C6"/>
    <w:rsid w:val="008A54D4"/>
    <w:rsid w:val="008A55A6"/>
    <w:rsid w:val="008A5653"/>
    <w:rsid w:val="008A58E4"/>
    <w:rsid w:val="008A5B07"/>
    <w:rsid w:val="008A6221"/>
    <w:rsid w:val="008A623D"/>
    <w:rsid w:val="008A639C"/>
    <w:rsid w:val="008A63F1"/>
    <w:rsid w:val="008A64C0"/>
    <w:rsid w:val="008A677E"/>
    <w:rsid w:val="008A681A"/>
    <w:rsid w:val="008A6966"/>
    <w:rsid w:val="008A6C0B"/>
    <w:rsid w:val="008A6E88"/>
    <w:rsid w:val="008A6FE2"/>
    <w:rsid w:val="008A70DC"/>
    <w:rsid w:val="008A7379"/>
    <w:rsid w:val="008A7468"/>
    <w:rsid w:val="008A7DBF"/>
    <w:rsid w:val="008A7E78"/>
    <w:rsid w:val="008A7EB9"/>
    <w:rsid w:val="008B00D6"/>
    <w:rsid w:val="008B0123"/>
    <w:rsid w:val="008B04CE"/>
    <w:rsid w:val="008B0663"/>
    <w:rsid w:val="008B074C"/>
    <w:rsid w:val="008B0922"/>
    <w:rsid w:val="008B129D"/>
    <w:rsid w:val="008B1596"/>
    <w:rsid w:val="008B1B8C"/>
    <w:rsid w:val="008B1B97"/>
    <w:rsid w:val="008B23C8"/>
    <w:rsid w:val="008B254C"/>
    <w:rsid w:val="008B2BCD"/>
    <w:rsid w:val="008B3CC2"/>
    <w:rsid w:val="008B3D43"/>
    <w:rsid w:val="008B3D98"/>
    <w:rsid w:val="008B4191"/>
    <w:rsid w:val="008B4E54"/>
    <w:rsid w:val="008B4E6D"/>
    <w:rsid w:val="008B54EE"/>
    <w:rsid w:val="008B55E4"/>
    <w:rsid w:val="008B5627"/>
    <w:rsid w:val="008B5EF5"/>
    <w:rsid w:val="008B6052"/>
    <w:rsid w:val="008B661C"/>
    <w:rsid w:val="008B6A25"/>
    <w:rsid w:val="008B6DF0"/>
    <w:rsid w:val="008B7072"/>
    <w:rsid w:val="008B73D8"/>
    <w:rsid w:val="008B7A25"/>
    <w:rsid w:val="008C026A"/>
    <w:rsid w:val="008C0395"/>
    <w:rsid w:val="008C0613"/>
    <w:rsid w:val="008C06B6"/>
    <w:rsid w:val="008C0777"/>
    <w:rsid w:val="008C08A8"/>
    <w:rsid w:val="008C0A15"/>
    <w:rsid w:val="008C0AA7"/>
    <w:rsid w:val="008C153A"/>
    <w:rsid w:val="008C159F"/>
    <w:rsid w:val="008C164B"/>
    <w:rsid w:val="008C1AB7"/>
    <w:rsid w:val="008C1BB5"/>
    <w:rsid w:val="008C2246"/>
    <w:rsid w:val="008C23D5"/>
    <w:rsid w:val="008C2503"/>
    <w:rsid w:val="008C27C2"/>
    <w:rsid w:val="008C28A6"/>
    <w:rsid w:val="008C28DA"/>
    <w:rsid w:val="008C29BF"/>
    <w:rsid w:val="008C2A00"/>
    <w:rsid w:val="008C2AFD"/>
    <w:rsid w:val="008C36DC"/>
    <w:rsid w:val="008C36E9"/>
    <w:rsid w:val="008C3754"/>
    <w:rsid w:val="008C39D6"/>
    <w:rsid w:val="008C3C25"/>
    <w:rsid w:val="008C3D33"/>
    <w:rsid w:val="008C3E77"/>
    <w:rsid w:val="008C4AB6"/>
    <w:rsid w:val="008C558F"/>
    <w:rsid w:val="008C5869"/>
    <w:rsid w:val="008C591F"/>
    <w:rsid w:val="008C5BB4"/>
    <w:rsid w:val="008C5CBF"/>
    <w:rsid w:val="008C67EC"/>
    <w:rsid w:val="008C6CAA"/>
    <w:rsid w:val="008C6F05"/>
    <w:rsid w:val="008C7100"/>
    <w:rsid w:val="008C725A"/>
    <w:rsid w:val="008C7769"/>
    <w:rsid w:val="008C78C1"/>
    <w:rsid w:val="008C7B85"/>
    <w:rsid w:val="008C7C5A"/>
    <w:rsid w:val="008C7E78"/>
    <w:rsid w:val="008D0031"/>
    <w:rsid w:val="008D003B"/>
    <w:rsid w:val="008D0295"/>
    <w:rsid w:val="008D0354"/>
    <w:rsid w:val="008D07C6"/>
    <w:rsid w:val="008D178A"/>
    <w:rsid w:val="008D1D5E"/>
    <w:rsid w:val="008D1FA7"/>
    <w:rsid w:val="008D200A"/>
    <w:rsid w:val="008D237E"/>
    <w:rsid w:val="008D2520"/>
    <w:rsid w:val="008D2837"/>
    <w:rsid w:val="008D2F56"/>
    <w:rsid w:val="008D3116"/>
    <w:rsid w:val="008D32AA"/>
    <w:rsid w:val="008D3B79"/>
    <w:rsid w:val="008D3DA9"/>
    <w:rsid w:val="008D3FA4"/>
    <w:rsid w:val="008D40A5"/>
    <w:rsid w:val="008D4229"/>
    <w:rsid w:val="008D42A1"/>
    <w:rsid w:val="008D4364"/>
    <w:rsid w:val="008D43E6"/>
    <w:rsid w:val="008D4D24"/>
    <w:rsid w:val="008D5238"/>
    <w:rsid w:val="008D54A6"/>
    <w:rsid w:val="008D58CF"/>
    <w:rsid w:val="008D5B12"/>
    <w:rsid w:val="008D5D2A"/>
    <w:rsid w:val="008D5F7B"/>
    <w:rsid w:val="008D6746"/>
    <w:rsid w:val="008D6A15"/>
    <w:rsid w:val="008D6EA1"/>
    <w:rsid w:val="008D7506"/>
    <w:rsid w:val="008D7CA0"/>
    <w:rsid w:val="008D7F0F"/>
    <w:rsid w:val="008E008A"/>
    <w:rsid w:val="008E04BF"/>
    <w:rsid w:val="008E0521"/>
    <w:rsid w:val="008E06D2"/>
    <w:rsid w:val="008E0DD4"/>
    <w:rsid w:val="008E1151"/>
    <w:rsid w:val="008E11CE"/>
    <w:rsid w:val="008E141C"/>
    <w:rsid w:val="008E1510"/>
    <w:rsid w:val="008E160F"/>
    <w:rsid w:val="008E1ACD"/>
    <w:rsid w:val="008E1CCE"/>
    <w:rsid w:val="008E1DA8"/>
    <w:rsid w:val="008E235C"/>
    <w:rsid w:val="008E2D01"/>
    <w:rsid w:val="008E2EB7"/>
    <w:rsid w:val="008E2F4D"/>
    <w:rsid w:val="008E3225"/>
    <w:rsid w:val="008E32E8"/>
    <w:rsid w:val="008E33E5"/>
    <w:rsid w:val="008E343F"/>
    <w:rsid w:val="008E368B"/>
    <w:rsid w:val="008E3761"/>
    <w:rsid w:val="008E3930"/>
    <w:rsid w:val="008E39F0"/>
    <w:rsid w:val="008E3FC0"/>
    <w:rsid w:val="008E3FE2"/>
    <w:rsid w:val="008E42B0"/>
    <w:rsid w:val="008E49A5"/>
    <w:rsid w:val="008E4AA5"/>
    <w:rsid w:val="008E4C65"/>
    <w:rsid w:val="008E4FC7"/>
    <w:rsid w:val="008E5194"/>
    <w:rsid w:val="008E579D"/>
    <w:rsid w:val="008E590B"/>
    <w:rsid w:val="008E5A04"/>
    <w:rsid w:val="008E65C8"/>
    <w:rsid w:val="008E6618"/>
    <w:rsid w:val="008E6F4C"/>
    <w:rsid w:val="008E70A2"/>
    <w:rsid w:val="008E71C1"/>
    <w:rsid w:val="008E75EA"/>
    <w:rsid w:val="008E768A"/>
    <w:rsid w:val="008E7B8E"/>
    <w:rsid w:val="008F02A1"/>
    <w:rsid w:val="008F0478"/>
    <w:rsid w:val="008F057F"/>
    <w:rsid w:val="008F0653"/>
    <w:rsid w:val="008F07DB"/>
    <w:rsid w:val="008F091A"/>
    <w:rsid w:val="008F0D65"/>
    <w:rsid w:val="008F10FD"/>
    <w:rsid w:val="008F12EA"/>
    <w:rsid w:val="008F1305"/>
    <w:rsid w:val="008F134A"/>
    <w:rsid w:val="008F1A3D"/>
    <w:rsid w:val="008F1C46"/>
    <w:rsid w:val="008F1CEE"/>
    <w:rsid w:val="008F217E"/>
    <w:rsid w:val="008F24D8"/>
    <w:rsid w:val="008F2636"/>
    <w:rsid w:val="008F2A11"/>
    <w:rsid w:val="008F2AA5"/>
    <w:rsid w:val="008F2D5D"/>
    <w:rsid w:val="008F2EDB"/>
    <w:rsid w:val="008F2F5A"/>
    <w:rsid w:val="008F3C8A"/>
    <w:rsid w:val="008F3D51"/>
    <w:rsid w:val="008F4374"/>
    <w:rsid w:val="008F47FC"/>
    <w:rsid w:val="008F497A"/>
    <w:rsid w:val="008F49EF"/>
    <w:rsid w:val="008F4CA8"/>
    <w:rsid w:val="008F54F1"/>
    <w:rsid w:val="008F5573"/>
    <w:rsid w:val="008F577A"/>
    <w:rsid w:val="008F60F2"/>
    <w:rsid w:val="008F6133"/>
    <w:rsid w:val="008F6182"/>
    <w:rsid w:val="008F69A7"/>
    <w:rsid w:val="008F69D3"/>
    <w:rsid w:val="008F6ABF"/>
    <w:rsid w:val="008F6F20"/>
    <w:rsid w:val="008F7021"/>
    <w:rsid w:val="008F71E8"/>
    <w:rsid w:val="008F770F"/>
    <w:rsid w:val="008F79DB"/>
    <w:rsid w:val="008F7D72"/>
    <w:rsid w:val="008F7FEE"/>
    <w:rsid w:val="009001B2"/>
    <w:rsid w:val="00900716"/>
    <w:rsid w:val="00900991"/>
    <w:rsid w:val="00900B0A"/>
    <w:rsid w:val="00900F8D"/>
    <w:rsid w:val="009012FB"/>
    <w:rsid w:val="00901769"/>
    <w:rsid w:val="00901AF2"/>
    <w:rsid w:val="00901C5B"/>
    <w:rsid w:val="00901C84"/>
    <w:rsid w:val="00901E1B"/>
    <w:rsid w:val="009020C9"/>
    <w:rsid w:val="00902335"/>
    <w:rsid w:val="00902442"/>
    <w:rsid w:val="009025A5"/>
    <w:rsid w:val="00902C3A"/>
    <w:rsid w:val="00902F65"/>
    <w:rsid w:val="0090311F"/>
    <w:rsid w:val="00903776"/>
    <w:rsid w:val="00903A14"/>
    <w:rsid w:val="00903DF7"/>
    <w:rsid w:val="00903E28"/>
    <w:rsid w:val="009044B1"/>
    <w:rsid w:val="0090468D"/>
    <w:rsid w:val="00904737"/>
    <w:rsid w:val="0090473C"/>
    <w:rsid w:val="00905729"/>
    <w:rsid w:val="0090597A"/>
    <w:rsid w:val="00905A7E"/>
    <w:rsid w:val="00905D67"/>
    <w:rsid w:val="00905E7F"/>
    <w:rsid w:val="00905F1D"/>
    <w:rsid w:val="00906927"/>
    <w:rsid w:val="00906CD2"/>
    <w:rsid w:val="0090723D"/>
    <w:rsid w:val="009074BF"/>
    <w:rsid w:val="009074DD"/>
    <w:rsid w:val="009102CC"/>
    <w:rsid w:val="00910AFD"/>
    <w:rsid w:val="00910B31"/>
    <w:rsid w:val="009114A9"/>
    <w:rsid w:val="0091159F"/>
    <w:rsid w:val="009117ED"/>
    <w:rsid w:val="00911914"/>
    <w:rsid w:val="00911AE2"/>
    <w:rsid w:val="00911CE1"/>
    <w:rsid w:val="00911E4F"/>
    <w:rsid w:val="0091206B"/>
    <w:rsid w:val="009121C5"/>
    <w:rsid w:val="009123DD"/>
    <w:rsid w:val="0091253C"/>
    <w:rsid w:val="009128ED"/>
    <w:rsid w:val="00913036"/>
    <w:rsid w:val="0091308D"/>
    <w:rsid w:val="00913187"/>
    <w:rsid w:val="009136FB"/>
    <w:rsid w:val="00913A47"/>
    <w:rsid w:val="00913A98"/>
    <w:rsid w:val="00913AC2"/>
    <w:rsid w:val="00913EBC"/>
    <w:rsid w:val="00914073"/>
    <w:rsid w:val="0091436A"/>
    <w:rsid w:val="00914686"/>
    <w:rsid w:val="00914AFE"/>
    <w:rsid w:val="00914BB0"/>
    <w:rsid w:val="00914F74"/>
    <w:rsid w:val="00915167"/>
    <w:rsid w:val="009157A7"/>
    <w:rsid w:val="00915916"/>
    <w:rsid w:val="00915A4E"/>
    <w:rsid w:val="00915B49"/>
    <w:rsid w:val="00915D57"/>
    <w:rsid w:val="00915F14"/>
    <w:rsid w:val="009161EB"/>
    <w:rsid w:val="00916277"/>
    <w:rsid w:val="009163CE"/>
    <w:rsid w:val="0091699A"/>
    <w:rsid w:val="00916EE7"/>
    <w:rsid w:val="00917E24"/>
    <w:rsid w:val="00917F52"/>
    <w:rsid w:val="009200D7"/>
    <w:rsid w:val="009201EE"/>
    <w:rsid w:val="009203E1"/>
    <w:rsid w:val="0092072D"/>
    <w:rsid w:val="00920852"/>
    <w:rsid w:val="0092088D"/>
    <w:rsid w:val="00920ACB"/>
    <w:rsid w:val="00921151"/>
    <w:rsid w:val="009212B6"/>
    <w:rsid w:val="009212E0"/>
    <w:rsid w:val="009213C6"/>
    <w:rsid w:val="00921539"/>
    <w:rsid w:val="00921992"/>
    <w:rsid w:val="00921D32"/>
    <w:rsid w:val="00921EFF"/>
    <w:rsid w:val="00922221"/>
    <w:rsid w:val="009222CD"/>
    <w:rsid w:val="009224EB"/>
    <w:rsid w:val="009226CB"/>
    <w:rsid w:val="00922BDD"/>
    <w:rsid w:val="00922C3A"/>
    <w:rsid w:val="00922C93"/>
    <w:rsid w:val="00922F24"/>
    <w:rsid w:val="00922FB1"/>
    <w:rsid w:val="00923157"/>
    <w:rsid w:val="0092327D"/>
    <w:rsid w:val="00923812"/>
    <w:rsid w:val="0092391A"/>
    <w:rsid w:val="00923A3F"/>
    <w:rsid w:val="00923F8F"/>
    <w:rsid w:val="00923FD0"/>
    <w:rsid w:val="00924090"/>
    <w:rsid w:val="009242F1"/>
    <w:rsid w:val="0092467E"/>
    <w:rsid w:val="00924708"/>
    <w:rsid w:val="00924B4F"/>
    <w:rsid w:val="00924ED2"/>
    <w:rsid w:val="009250BF"/>
    <w:rsid w:val="0092518B"/>
    <w:rsid w:val="00925294"/>
    <w:rsid w:val="009261CC"/>
    <w:rsid w:val="00926619"/>
    <w:rsid w:val="00926AB7"/>
    <w:rsid w:val="009274FB"/>
    <w:rsid w:val="00927588"/>
    <w:rsid w:val="0092784D"/>
    <w:rsid w:val="009279D7"/>
    <w:rsid w:val="009279F8"/>
    <w:rsid w:val="00927D05"/>
    <w:rsid w:val="00927E9C"/>
    <w:rsid w:val="00930074"/>
    <w:rsid w:val="00930226"/>
    <w:rsid w:val="0093051D"/>
    <w:rsid w:val="00930762"/>
    <w:rsid w:val="00930D61"/>
    <w:rsid w:val="0093111C"/>
    <w:rsid w:val="00931230"/>
    <w:rsid w:val="00931982"/>
    <w:rsid w:val="00931A65"/>
    <w:rsid w:val="0093234D"/>
    <w:rsid w:val="0093245E"/>
    <w:rsid w:val="0093273F"/>
    <w:rsid w:val="0093293F"/>
    <w:rsid w:val="0093297A"/>
    <w:rsid w:val="00932EE3"/>
    <w:rsid w:val="009333A6"/>
    <w:rsid w:val="009334C0"/>
    <w:rsid w:val="00933B60"/>
    <w:rsid w:val="00934190"/>
    <w:rsid w:val="00934360"/>
    <w:rsid w:val="009344E0"/>
    <w:rsid w:val="0093481B"/>
    <w:rsid w:val="00934C4F"/>
    <w:rsid w:val="00934E41"/>
    <w:rsid w:val="00935004"/>
    <w:rsid w:val="0093509A"/>
    <w:rsid w:val="009352AC"/>
    <w:rsid w:val="00935B23"/>
    <w:rsid w:val="00935C87"/>
    <w:rsid w:val="00935FB2"/>
    <w:rsid w:val="009363D3"/>
    <w:rsid w:val="0093654D"/>
    <w:rsid w:val="009366BF"/>
    <w:rsid w:val="00936719"/>
    <w:rsid w:val="00937306"/>
    <w:rsid w:val="009376C2"/>
    <w:rsid w:val="00937A36"/>
    <w:rsid w:val="00937DE3"/>
    <w:rsid w:val="0094004C"/>
    <w:rsid w:val="00940A9B"/>
    <w:rsid w:val="00940B11"/>
    <w:rsid w:val="00940DB8"/>
    <w:rsid w:val="009412BE"/>
    <w:rsid w:val="00941AAE"/>
    <w:rsid w:val="00941E41"/>
    <w:rsid w:val="0094200C"/>
    <w:rsid w:val="00942021"/>
    <w:rsid w:val="00942479"/>
    <w:rsid w:val="00942566"/>
    <w:rsid w:val="00942650"/>
    <w:rsid w:val="009427E4"/>
    <w:rsid w:val="0094280D"/>
    <w:rsid w:val="00942A81"/>
    <w:rsid w:val="00942A86"/>
    <w:rsid w:val="00942C38"/>
    <w:rsid w:val="00942F71"/>
    <w:rsid w:val="00943704"/>
    <w:rsid w:val="009437D9"/>
    <w:rsid w:val="009438DA"/>
    <w:rsid w:val="009438EA"/>
    <w:rsid w:val="00943C82"/>
    <w:rsid w:val="00943CAE"/>
    <w:rsid w:val="009444DB"/>
    <w:rsid w:val="009446AC"/>
    <w:rsid w:val="009448AD"/>
    <w:rsid w:val="00944C42"/>
    <w:rsid w:val="00944D31"/>
    <w:rsid w:val="00944DAF"/>
    <w:rsid w:val="00945264"/>
    <w:rsid w:val="00945679"/>
    <w:rsid w:val="00945692"/>
    <w:rsid w:val="009462A5"/>
    <w:rsid w:val="00946597"/>
    <w:rsid w:val="00946758"/>
    <w:rsid w:val="0094714F"/>
    <w:rsid w:val="009471BF"/>
    <w:rsid w:val="009472B3"/>
    <w:rsid w:val="0094766A"/>
    <w:rsid w:val="0095027F"/>
    <w:rsid w:val="009509A8"/>
    <w:rsid w:val="00951188"/>
    <w:rsid w:val="009521CB"/>
    <w:rsid w:val="00952935"/>
    <w:rsid w:val="00952FD7"/>
    <w:rsid w:val="00953A30"/>
    <w:rsid w:val="00953D31"/>
    <w:rsid w:val="00953E4F"/>
    <w:rsid w:val="009545BC"/>
    <w:rsid w:val="009545C3"/>
    <w:rsid w:val="00954696"/>
    <w:rsid w:val="00954750"/>
    <w:rsid w:val="00954D64"/>
    <w:rsid w:val="009553B6"/>
    <w:rsid w:val="0095558C"/>
    <w:rsid w:val="00955601"/>
    <w:rsid w:val="00955A1D"/>
    <w:rsid w:val="009564AF"/>
    <w:rsid w:val="00956979"/>
    <w:rsid w:val="0095697C"/>
    <w:rsid w:val="00956F37"/>
    <w:rsid w:val="009574C0"/>
    <w:rsid w:val="00957803"/>
    <w:rsid w:val="00957C19"/>
    <w:rsid w:val="00957EF8"/>
    <w:rsid w:val="009604C8"/>
    <w:rsid w:val="0096088D"/>
    <w:rsid w:val="00960947"/>
    <w:rsid w:val="00960EA5"/>
    <w:rsid w:val="00960F13"/>
    <w:rsid w:val="0096101C"/>
    <w:rsid w:val="0096102E"/>
    <w:rsid w:val="0096128F"/>
    <w:rsid w:val="0096142C"/>
    <w:rsid w:val="00961461"/>
    <w:rsid w:val="00961784"/>
    <w:rsid w:val="00961A3E"/>
    <w:rsid w:val="00962114"/>
    <w:rsid w:val="00962120"/>
    <w:rsid w:val="0096227D"/>
    <w:rsid w:val="009622BC"/>
    <w:rsid w:val="00962413"/>
    <w:rsid w:val="009624FC"/>
    <w:rsid w:val="00962669"/>
    <w:rsid w:val="00962682"/>
    <w:rsid w:val="00962D6A"/>
    <w:rsid w:val="00962F56"/>
    <w:rsid w:val="0096306C"/>
    <w:rsid w:val="0096339A"/>
    <w:rsid w:val="009634C7"/>
    <w:rsid w:val="0096353A"/>
    <w:rsid w:val="00963578"/>
    <w:rsid w:val="00963732"/>
    <w:rsid w:val="00963846"/>
    <w:rsid w:val="00963FF5"/>
    <w:rsid w:val="0096470F"/>
    <w:rsid w:val="0096474E"/>
    <w:rsid w:val="0096491D"/>
    <w:rsid w:val="0096581E"/>
    <w:rsid w:val="00965B03"/>
    <w:rsid w:val="00965B59"/>
    <w:rsid w:val="00965BCE"/>
    <w:rsid w:val="00965DA4"/>
    <w:rsid w:val="00965E75"/>
    <w:rsid w:val="0096623E"/>
    <w:rsid w:val="009662A7"/>
    <w:rsid w:val="009669B2"/>
    <w:rsid w:val="00966DC7"/>
    <w:rsid w:val="00966FDA"/>
    <w:rsid w:val="00967520"/>
    <w:rsid w:val="00967936"/>
    <w:rsid w:val="00967B22"/>
    <w:rsid w:val="00967FBF"/>
    <w:rsid w:val="0097016A"/>
    <w:rsid w:val="00970564"/>
    <w:rsid w:val="0097073F"/>
    <w:rsid w:val="00970AC4"/>
    <w:rsid w:val="009711B9"/>
    <w:rsid w:val="009712D6"/>
    <w:rsid w:val="009713B2"/>
    <w:rsid w:val="009716F3"/>
    <w:rsid w:val="009717EE"/>
    <w:rsid w:val="00972C8D"/>
    <w:rsid w:val="00973161"/>
    <w:rsid w:val="00973544"/>
    <w:rsid w:val="00973887"/>
    <w:rsid w:val="009739C6"/>
    <w:rsid w:val="00973D48"/>
    <w:rsid w:val="00973FAE"/>
    <w:rsid w:val="009740AA"/>
    <w:rsid w:val="009740FA"/>
    <w:rsid w:val="00974807"/>
    <w:rsid w:val="00974880"/>
    <w:rsid w:val="00974B85"/>
    <w:rsid w:val="00974C2A"/>
    <w:rsid w:val="009750A1"/>
    <w:rsid w:val="0097556E"/>
    <w:rsid w:val="00975A9A"/>
    <w:rsid w:val="00975AFB"/>
    <w:rsid w:val="009762A6"/>
    <w:rsid w:val="00976D48"/>
    <w:rsid w:val="00976F3E"/>
    <w:rsid w:val="00977AE1"/>
    <w:rsid w:val="00977AE7"/>
    <w:rsid w:val="00977DCA"/>
    <w:rsid w:val="00977DFB"/>
    <w:rsid w:val="00980354"/>
    <w:rsid w:val="00980597"/>
    <w:rsid w:val="00980876"/>
    <w:rsid w:val="00980F21"/>
    <w:rsid w:val="009810C5"/>
    <w:rsid w:val="00981459"/>
    <w:rsid w:val="00981604"/>
    <w:rsid w:val="009818B8"/>
    <w:rsid w:val="00981CA7"/>
    <w:rsid w:val="009821F5"/>
    <w:rsid w:val="009824FD"/>
    <w:rsid w:val="0098337C"/>
    <w:rsid w:val="009836D5"/>
    <w:rsid w:val="00983F36"/>
    <w:rsid w:val="0098559C"/>
    <w:rsid w:val="009857FC"/>
    <w:rsid w:val="009858C6"/>
    <w:rsid w:val="00985B42"/>
    <w:rsid w:val="00985C28"/>
    <w:rsid w:val="00985C6B"/>
    <w:rsid w:val="00985D81"/>
    <w:rsid w:val="00985E5E"/>
    <w:rsid w:val="00986287"/>
    <w:rsid w:val="0098634C"/>
    <w:rsid w:val="009868FB"/>
    <w:rsid w:val="009869B6"/>
    <w:rsid w:val="00986F80"/>
    <w:rsid w:val="009870C9"/>
    <w:rsid w:val="00987509"/>
    <w:rsid w:val="0098781C"/>
    <w:rsid w:val="00987ADA"/>
    <w:rsid w:val="00987BDB"/>
    <w:rsid w:val="00987EDC"/>
    <w:rsid w:val="00987FD9"/>
    <w:rsid w:val="00990008"/>
    <w:rsid w:val="00990920"/>
    <w:rsid w:val="00991181"/>
    <w:rsid w:val="0099128A"/>
    <w:rsid w:val="00991335"/>
    <w:rsid w:val="00991E38"/>
    <w:rsid w:val="00991E60"/>
    <w:rsid w:val="00992029"/>
    <w:rsid w:val="00992065"/>
    <w:rsid w:val="009922BA"/>
    <w:rsid w:val="00992868"/>
    <w:rsid w:val="00992E7C"/>
    <w:rsid w:val="00993379"/>
    <w:rsid w:val="009938D3"/>
    <w:rsid w:val="00993E10"/>
    <w:rsid w:val="00995338"/>
    <w:rsid w:val="009954B6"/>
    <w:rsid w:val="009956C9"/>
    <w:rsid w:val="00995951"/>
    <w:rsid w:val="00995A05"/>
    <w:rsid w:val="00995B17"/>
    <w:rsid w:val="00995C63"/>
    <w:rsid w:val="00995CC6"/>
    <w:rsid w:val="00995DF3"/>
    <w:rsid w:val="00996A8E"/>
    <w:rsid w:val="00996B0D"/>
    <w:rsid w:val="00996E47"/>
    <w:rsid w:val="0099722D"/>
    <w:rsid w:val="00997B47"/>
    <w:rsid w:val="00997C11"/>
    <w:rsid w:val="00997CD6"/>
    <w:rsid w:val="00997DFD"/>
    <w:rsid w:val="009A00F7"/>
    <w:rsid w:val="009A04BB"/>
    <w:rsid w:val="009A10FE"/>
    <w:rsid w:val="009A12EA"/>
    <w:rsid w:val="009A19AF"/>
    <w:rsid w:val="009A2594"/>
    <w:rsid w:val="009A261A"/>
    <w:rsid w:val="009A261C"/>
    <w:rsid w:val="009A283A"/>
    <w:rsid w:val="009A2A1E"/>
    <w:rsid w:val="009A2D93"/>
    <w:rsid w:val="009A304C"/>
    <w:rsid w:val="009A327D"/>
    <w:rsid w:val="009A348A"/>
    <w:rsid w:val="009A351D"/>
    <w:rsid w:val="009A36F3"/>
    <w:rsid w:val="009A3927"/>
    <w:rsid w:val="009A3D26"/>
    <w:rsid w:val="009A3DAB"/>
    <w:rsid w:val="009A412E"/>
    <w:rsid w:val="009A49CA"/>
    <w:rsid w:val="009A4AC8"/>
    <w:rsid w:val="009A507C"/>
    <w:rsid w:val="009A51FD"/>
    <w:rsid w:val="009A543A"/>
    <w:rsid w:val="009A57CA"/>
    <w:rsid w:val="009A5993"/>
    <w:rsid w:val="009A59D0"/>
    <w:rsid w:val="009A5E68"/>
    <w:rsid w:val="009A64E8"/>
    <w:rsid w:val="009A664E"/>
    <w:rsid w:val="009A66BC"/>
    <w:rsid w:val="009A672B"/>
    <w:rsid w:val="009A69A6"/>
    <w:rsid w:val="009A6E4F"/>
    <w:rsid w:val="009A6F0F"/>
    <w:rsid w:val="009A7678"/>
    <w:rsid w:val="009A7971"/>
    <w:rsid w:val="009A7B11"/>
    <w:rsid w:val="009A7B74"/>
    <w:rsid w:val="009A7F62"/>
    <w:rsid w:val="009B0236"/>
    <w:rsid w:val="009B0A80"/>
    <w:rsid w:val="009B0F14"/>
    <w:rsid w:val="009B122D"/>
    <w:rsid w:val="009B177C"/>
    <w:rsid w:val="009B2318"/>
    <w:rsid w:val="009B23F4"/>
    <w:rsid w:val="009B27E0"/>
    <w:rsid w:val="009B2B08"/>
    <w:rsid w:val="009B2F6A"/>
    <w:rsid w:val="009B2FFF"/>
    <w:rsid w:val="009B348A"/>
    <w:rsid w:val="009B3B8B"/>
    <w:rsid w:val="009B40D1"/>
    <w:rsid w:val="009B410A"/>
    <w:rsid w:val="009B432C"/>
    <w:rsid w:val="009B4DD6"/>
    <w:rsid w:val="009B4E34"/>
    <w:rsid w:val="009B4F67"/>
    <w:rsid w:val="009B53E0"/>
    <w:rsid w:val="009B5511"/>
    <w:rsid w:val="009B570A"/>
    <w:rsid w:val="009B583A"/>
    <w:rsid w:val="009B5935"/>
    <w:rsid w:val="009B6143"/>
    <w:rsid w:val="009B63BB"/>
    <w:rsid w:val="009B6983"/>
    <w:rsid w:val="009B6BDC"/>
    <w:rsid w:val="009B6C9B"/>
    <w:rsid w:val="009B6DCC"/>
    <w:rsid w:val="009B6F56"/>
    <w:rsid w:val="009B74F3"/>
    <w:rsid w:val="009B79EE"/>
    <w:rsid w:val="009C003E"/>
    <w:rsid w:val="009C02AE"/>
    <w:rsid w:val="009C070F"/>
    <w:rsid w:val="009C08C3"/>
    <w:rsid w:val="009C0E87"/>
    <w:rsid w:val="009C1109"/>
    <w:rsid w:val="009C119B"/>
    <w:rsid w:val="009C138C"/>
    <w:rsid w:val="009C165A"/>
    <w:rsid w:val="009C18C4"/>
    <w:rsid w:val="009C1C68"/>
    <w:rsid w:val="009C1D96"/>
    <w:rsid w:val="009C23C8"/>
    <w:rsid w:val="009C23D5"/>
    <w:rsid w:val="009C256A"/>
    <w:rsid w:val="009C361D"/>
    <w:rsid w:val="009C3D0D"/>
    <w:rsid w:val="009C46C6"/>
    <w:rsid w:val="009C486F"/>
    <w:rsid w:val="009C4A02"/>
    <w:rsid w:val="009C4A4E"/>
    <w:rsid w:val="009C4ED9"/>
    <w:rsid w:val="009C530B"/>
    <w:rsid w:val="009C5687"/>
    <w:rsid w:val="009C58C3"/>
    <w:rsid w:val="009C5C1E"/>
    <w:rsid w:val="009C5D70"/>
    <w:rsid w:val="009C6324"/>
    <w:rsid w:val="009C63D9"/>
    <w:rsid w:val="009C64E4"/>
    <w:rsid w:val="009C6659"/>
    <w:rsid w:val="009C6904"/>
    <w:rsid w:val="009C6EC2"/>
    <w:rsid w:val="009C6EE9"/>
    <w:rsid w:val="009C724E"/>
    <w:rsid w:val="009C79E6"/>
    <w:rsid w:val="009D0936"/>
    <w:rsid w:val="009D0BD4"/>
    <w:rsid w:val="009D1A27"/>
    <w:rsid w:val="009D22D2"/>
    <w:rsid w:val="009D279E"/>
    <w:rsid w:val="009D286B"/>
    <w:rsid w:val="009D2CF9"/>
    <w:rsid w:val="009D2E6B"/>
    <w:rsid w:val="009D3384"/>
    <w:rsid w:val="009D393F"/>
    <w:rsid w:val="009D3AD9"/>
    <w:rsid w:val="009D3FAE"/>
    <w:rsid w:val="009D40FE"/>
    <w:rsid w:val="009D4466"/>
    <w:rsid w:val="009D4636"/>
    <w:rsid w:val="009D4C33"/>
    <w:rsid w:val="009D4F7D"/>
    <w:rsid w:val="009D530C"/>
    <w:rsid w:val="009D5854"/>
    <w:rsid w:val="009D58D4"/>
    <w:rsid w:val="009D5BBA"/>
    <w:rsid w:val="009D6A67"/>
    <w:rsid w:val="009D6ABB"/>
    <w:rsid w:val="009D7530"/>
    <w:rsid w:val="009D7C82"/>
    <w:rsid w:val="009D7D03"/>
    <w:rsid w:val="009D7E3D"/>
    <w:rsid w:val="009E0465"/>
    <w:rsid w:val="009E0A94"/>
    <w:rsid w:val="009E1049"/>
    <w:rsid w:val="009E1874"/>
    <w:rsid w:val="009E1C46"/>
    <w:rsid w:val="009E1F23"/>
    <w:rsid w:val="009E1F79"/>
    <w:rsid w:val="009E249F"/>
    <w:rsid w:val="009E2BBC"/>
    <w:rsid w:val="009E2C8A"/>
    <w:rsid w:val="009E2DD3"/>
    <w:rsid w:val="009E2E61"/>
    <w:rsid w:val="009E3327"/>
    <w:rsid w:val="009E339E"/>
    <w:rsid w:val="009E360A"/>
    <w:rsid w:val="009E38C4"/>
    <w:rsid w:val="009E3F19"/>
    <w:rsid w:val="009E4001"/>
    <w:rsid w:val="009E407C"/>
    <w:rsid w:val="009E412A"/>
    <w:rsid w:val="009E4457"/>
    <w:rsid w:val="009E44AC"/>
    <w:rsid w:val="009E45A6"/>
    <w:rsid w:val="009E498E"/>
    <w:rsid w:val="009E4CFA"/>
    <w:rsid w:val="009E5174"/>
    <w:rsid w:val="009E51D1"/>
    <w:rsid w:val="009E5295"/>
    <w:rsid w:val="009E55F4"/>
    <w:rsid w:val="009E5629"/>
    <w:rsid w:val="009E6619"/>
    <w:rsid w:val="009E6BDB"/>
    <w:rsid w:val="009E6E85"/>
    <w:rsid w:val="009E72B7"/>
    <w:rsid w:val="009E75F5"/>
    <w:rsid w:val="009E7A01"/>
    <w:rsid w:val="009F0244"/>
    <w:rsid w:val="009F0271"/>
    <w:rsid w:val="009F0577"/>
    <w:rsid w:val="009F0594"/>
    <w:rsid w:val="009F0848"/>
    <w:rsid w:val="009F0858"/>
    <w:rsid w:val="009F0910"/>
    <w:rsid w:val="009F0E9F"/>
    <w:rsid w:val="009F1677"/>
    <w:rsid w:val="009F1C47"/>
    <w:rsid w:val="009F2374"/>
    <w:rsid w:val="009F2839"/>
    <w:rsid w:val="009F2D80"/>
    <w:rsid w:val="009F30AC"/>
    <w:rsid w:val="009F363B"/>
    <w:rsid w:val="009F369A"/>
    <w:rsid w:val="009F382A"/>
    <w:rsid w:val="009F3BD2"/>
    <w:rsid w:val="009F3D13"/>
    <w:rsid w:val="009F3FF5"/>
    <w:rsid w:val="009F4022"/>
    <w:rsid w:val="009F4384"/>
    <w:rsid w:val="009F4414"/>
    <w:rsid w:val="009F4478"/>
    <w:rsid w:val="009F4A13"/>
    <w:rsid w:val="009F4B8F"/>
    <w:rsid w:val="009F4ED8"/>
    <w:rsid w:val="009F51C7"/>
    <w:rsid w:val="009F5359"/>
    <w:rsid w:val="009F5C4D"/>
    <w:rsid w:val="009F61A3"/>
    <w:rsid w:val="009F63B3"/>
    <w:rsid w:val="009F649C"/>
    <w:rsid w:val="009F674D"/>
    <w:rsid w:val="009F691D"/>
    <w:rsid w:val="009F6C10"/>
    <w:rsid w:val="009F6E85"/>
    <w:rsid w:val="009F7176"/>
    <w:rsid w:val="009F72E4"/>
    <w:rsid w:val="009F7465"/>
    <w:rsid w:val="009F7512"/>
    <w:rsid w:val="009F774C"/>
    <w:rsid w:val="009F7788"/>
    <w:rsid w:val="009F7967"/>
    <w:rsid w:val="009F7A9C"/>
    <w:rsid w:val="009F7CBD"/>
    <w:rsid w:val="009F7DCD"/>
    <w:rsid w:val="00A001BD"/>
    <w:rsid w:val="00A007D0"/>
    <w:rsid w:val="00A007E1"/>
    <w:rsid w:val="00A00949"/>
    <w:rsid w:val="00A00989"/>
    <w:rsid w:val="00A00C3E"/>
    <w:rsid w:val="00A00D73"/>
    <w:rsid w:val="00A0121E"/>
    <w:rsid w:val="00A014AB"/>
    <w:rsid w:val="00A0157D"/>
    <w:rsid w:val="00A01857"/>
    <w:rsid w:val="00A01BD4"/>
    <w:rsid w:val="00A01BF8"/>
    <w:rsid w:val="00A01C87"/>
    <w:rsid w:val="00A0230C"/>
    <w:rsid w:val="00A02935"/>
    <w:rsid w:val="00A02CFF"/>
    <w:rsid w:val="00A02E87"/>
    <w:rsid w:val="00A030F0"/>
    <w:rsid w:val="00A031D8"/>
    <w:rsid w:val="00A03512"/>
    <w:rsid w:val="00A03635"/>
    <w:rsid w:val="00A03A3D"/>
    <w:rsid w:val="00A03B97"/>
    <w:rsid w:val="00A03CB9"/>
    <w:rsid w:val="00A03DD0"/>
    <w:rsid w:val="00A043FC"/>
    <w:rsid w:val="00A047F5"/>
    <w:rsid w:val="00A049A7"/>
    <w:rsid w:val="00A04C49"/>
    <w:rsid w:val="00A04DE0"/>
    <w:rsid w:val="00A05358"/>
    <w:rsid w:val="00A053AC"/>
    <w:rsid w:val="00A0544F"/>
    <w:rsid w:val="00A05D40"/>
    <w:rsid w:val="00A065C2"/>
    <w:rsid w:val="00A066DA"/>
    <w:rsid w:val="00A06749"/>
    <w:rsid w:val="00A06816"/>
    <w:rsid w:val="00A068EB"/>
    <w:rsid w:val="00A06F46"/>
    <w:rsid w:val="00A0706A"/>
    <w:rsid w:val="00A072B1"/>
    <w:rsid w:val="00A073B0"/>
    <w:rsid w:val="00A075A5"/>
    <w:rsid w:val="00A077F7"/>
    <w:rsid w:val="00A07ECB"/>
    <w:rsid w:val="00A101CC"/>
    <w:rsid w:val="00A1063B"/>
    <w:rsid w:val="00A1067A"/>
    <w:rsid w:val="00A10AAA"/>
    <w:rsid w:val="00A10B3E"/>
    <w:rsid w:val="00A10C16"/>
    <w:rsid w:val="00A10D11"/>
    <w:rsid w:val="00A10E1D"/>
    <w:rsid w:val="00A10FAE"/>
    <w:rsid w:val="00A114C1"/>
    <w:rsid w:val="00A1162A"/>
    <w:rsid w:val="00A1181A"/>
    <w:rsid w:val="00A11DAE"/>
    <w:rsid w:val="00A11FCF"/>
    <w:rsid w:val="00A12111"/>
    <w:rsid w:val="00A1211C"/>
    <w:rsid w:val="00A121EF"/>
    <w:rsid w:val="00A122E4"/>
    <w:rsid w:val="00A1238B"/>
    <w:rsid w:val="00A12B7E"/>
    <w:rsid w:val="00A12EBF"/>
    <w:rsid w:val="00A130E3"/>
    <w:rsid w:val="00A134E1"/>
    <w:rsid w:val="00A13B4F"/>
    <w:rsid w:val="00A13C27"/>
    <w:rsid w:val="00A13FC7"/>
    <w:rsid w:val="00A14063"/>
    <w:rsid w:val="00A14B30"/>
    <w:rsid w:val="00A14DB4"/>
    <w:rsid w:val="00A14E36"/>
    <w:rsid w:val="00A14E66"/>
    <w:rsid w:val="00A1514C"/>
    <w:rsid w:val="00A15868"/>
    <w:rsid w:val="00A15935"/>
    <w:rsid w:val="00A1611C"/>
    <w:rsid w:val="00A16431"/>
    <w:rsid w:val="00A17152"/>
    <w:rsid w:val="00A177B2"/>
    <w:rsid w:val="00A17960"/>
    <w:rsid w:val="00A17E9E"/>
    <w:rsid w:val="00A20079"/>
    <w:rsid w:val="00A200D1"/>
    <w:rsid w:val="00A200FE"/>
    <w:rsid w:val="00A20296"/>
    <w:rsid w:val="00A202CA"/>
    <w:rsid w:val="00A20C61"/>
    <w:rsid w:val="00A21130"/>
    <w:rsid w:val="00A215EC"/>
    <w:rsid w:val="00A21829"/>
    <w:rsid w:val="00A21907"/>
    <w:rsid w:val="00A2196B"/>
    <w:rsid w:val="00A21A41"/>
    <w:rsid w:val="00A22206"/>
    <w:rsid w:val="00A2278E"/>
    <w:rsid w:val="00A227A6"/>
    <w:rsid w:val="00A227EA"/>
    <w:rsid w:val="00A228E2"/>
    <w:rsid w:val="00A23154"/>
    <w:rsid w:val="00A2368C"/>
    <w:rsid w:val="00A2387D"/>
    <w:rsid w:val="00A241D4"/>
    <w:rsid w:val="00A2427D"/>
    <w:rsid w:val="00A2497B"/>
    <w:rsid w:val="00A24B87"/>
    <w:rsid w:val="00A24D5D"/>
    <w:rsid w:val="00A24FE6"/>
    <w:rsid w:val="00A250E3"/>
    <w:rsid w:val="00A25292"/>
    <w:rsid w:val="00A255E6"/>
    <w:rsid w:val="00A25658"/>
    <w:rsid w:val="00A259DD"/>
    <w:rsid w:val="00A25A25"/>
    <w:rsid w:val="00A25AD1"/>
    <w:rsid w:val="00A25CD7"/>
    <w:rsid w:val="00A262A1"/>
    <w:rsid w:val="00A264E4"/>
    <w:rsid w:val="00A267F5"/>
    <w:rsid w:val="00A2710D"/>
    <w:rsid w:val="00A2713E"/>
    <w:rsid w:val="00A27419"/>
    <w:rsid w:val="00A27550"/>
    <w:rsid w:val="00A276FE"/>
    <w:rsid w:val="00A277E3"/>
    <w:rsid w:val="00A2797E"/>
    <w:rsid w:val="00A27A82"/>
    <w:rsid w:val="00A27C0B"/>
    <w:rsid w:val="00A27EE4"/>
    <w:rsid w:val="00A27F92"/>
    <w:rsid w:val="00A300DE"/>
    <w:rsid w:val="00A300FF"/>
    <w:rsid w:val="00A30299"/>
    <w:rsid w:val="00A30794"/>
    <w:rsid w:val="00A308D2"/>
    <w:rsid w:val="00A30E28"/>
    <w:rsid w:val="00A3126F"/>
    <w:rsid w:val="00A31351"/>
    <w:rsid w:val="00A318C2"/>
    <w:rsid w:val="00A319FB"/>
    <w:rsid w:val="00A31D1D"/>
    <w:rsid w:val="00A31F88"/>
    <w:rsid w:val="00A31FBF"/>
    <w:rsid w:val="00A3276D"/>
    <w:rsid w:val="00A3286F"/>
    <w:rsid w:val="00A328E3"/>
    <w:rsid w:val="00A33DE8"/>
    <w:rsid w:val="00A33EB7"/>
    <w:rsid w:val="00A33F8F"/>
    <w:rsid w:val="00A346DA"/>
    <w:rsid w:val="00A34D7A"/>
    <w:rsid w:val="00A35954"/>
    <w:rsid w:val="00A359D8"/>
    <w:rsid w:val="00A35CD2"/>
    <w:rsid w:val="00A35D3D"/>
    <w:rsid w:val="00A35F6D"/>
    <w:rsid w:val="00A360DF"/>
    <w:rsid w:val="00A36405"/>
    <w:rsid w:val="00A36B43"/>
    <w:rsid w:val="00A36F26"/>
    <w:rsid w:val="00A375FD"/>
    <w:rsid w:val="00A37C39"/>
    <w:rsid w:val="00A37CC0"/>
    <w:rsid w:val="00A37F03"/>
    <w:rsid w:val="00A37F87"/>
    <w:rsid w:val="00A407E6"/>
    <w:rsid w:val="00A40C3A"/>
    <w:rsid w:val="00A413ED"/>
    <w:rsid w:val="00A4141B"/>
    <w:rsid w:val="00A418A4"/>
    <w:rsid w:val="00A42490"/>
    <w:rsid w:val="00A42608"/>
    <w:rsid w:val="00A42637"/>
    <w:rsid w:val="00A4277B"/>
    <w:rsid w:val="00A42DB0"/>
    <w:rsid w:val="00A431C2"/>
    <w:rsid w:val="00A433DE"/>
    <w:rsid w:val="00A435B1"/>
    <w:rsid w:val="00A435B8"/>
    <w:rsid w:val="00A4364C"/>
    <w:rsid w:val="00A43668"/>
    <w:rsid w:val="00A43B7E"/>
    <w:rsid w:val="00A43B81"/>
    <w:rsid w:val="00A44933"/>
    <w:rsid w:val="00A44A23"/>
    <w:rsid w:val="00A44BEA"/>
    <w:rsid w:val="00A45068"/>
    <w:rsid w:val="00A45153"/>
    <w:rsid w:val="00A452C2"/>
    <w:rsid w:val="00A452F2"/>
    <w:rsid w:val="00A45965"/>
    <w:rsid w:val="00A45C28"/>
    <w:rsid w:val="00A4733D"/>
    <w:rsid w:val="00A473E5"/>
    <w:rsid w:val="00A476C6"/>
    <w:rsid w:val="00A477EF"/>
    <w:rsid w:val="00A47838"/>
    <w:rsid w:val="00A47839"/>
    <w:rsid w:val="00A47EA1"/>
    <w:rsid w:val="00A47F89"/>
    <w:rsid w:val="00A5048A"/>
    <w:rsid w:val="00A5054E"/>
    <w:rsid w:val="00A50E72"/>
    <w:rsid w:val="00A5139B"/>
    <w:rsid w:val="00A516F2"/>
    <w:rsid w:val="00A51806"/>
    <w:rsid w:val="00A51B38"/>
    <w:rsid w:val="00A52659"/>
    <w:rsid w:val="00A52A69"/>
    <w:rsid w:val="00A52AD3"/>
    <w:rsid w:val="00A52B13"/>
    <w:rsid w:val="00A53649"/>
    <w:rsid w:val="00A5379E"/>
    <w:rsid w:val="00A537A9"/>
    <w:rsid w:val="00A53C2E"/>
    <w:rsid w:val="00A53F4A"/>
    <w:rsid w:val="00A540D3"/>
    <w:rsid w:val="00A54983"/>
    <w:rsid w:val="00A54AB0"/>
    <w:rsid w:val="00A54FB3"/>
    <w:rsid w:val="00A5513D"/>
    <w:rsid w:val="00A553C6"/>
    <w:rsid w:val="00A5546A"/>
    <w:rsid w:val="00A55805"/>
    <w:rsid w:val="00A55E6E"/>
    <w:rsid w:val="00A5620C"/>
    <w:rsid w:val="00A5657B"/>
    <w:rsid w:val="00A5659E"/>
    <w:rsid w:val="00A56AB7"/>
    <w:rsid w:val="00A56AF4"/>
    <w:rsid w:val="00A56F26"/>
    <w:rsid w:val="00A5705D"/>
    <w:rsid w:val="00A5751F"/>
    <w:rsid w:val="00A57A42"/>
    <w:rsid w:val="00A57D6D"/>
    <w:rsid w:val="00A602CD"/>
    <w:rsid w:val="00A6054D"/>
    <w:rsid w:val="00A6057C"/>
    <w:rsid w:val="00A6067F"/>
    <w:rsid w:val="00A60848"/>
    <w:rsid w:val="00A60A80"/>
    <w:rsid w:val="00A60E26"/>
    <w:rsid w:val="00A60FAD"/>
    <w:rsid w:val="00A610E4"/>
    <w:rsid w:val="00A611C3"/>
    <w:rsid w:val="00A61642"/>
    <w:rsid w:val="00A61960"/>
    <w:rsid w:val="00A61A30"/>
    <w:rsid w:val="00A61E09"/>
    <w:rsid w:val="00A61ED6"/>
    <w:rsid w:val="00A6261E"/>
    <w:rsid w:val="00A6271E"/>
    <w:rsid w:val="00A627DB"/>
    <w:rsid w:val="00A62A9C"/>
    <w:rsid w:val="00A638FF"/>
    <w:rsid w:val="00A639F5"/>
    <w:rsid w:val="00A63B78"/>
    <w:rsid w:val="00A64038"/>
    <w:rsid w:val="00A6433D"/>
    <w:rsid w:val="00A64A78"/>
    <w:rsid w:val="00A64C50"/>
    <w:rsid w:val="00A6507A"/>
    <w:rsid w:val="00A6520B"/>
    <w:rsid w:val="00A654B6"/>
    <w:rsid w:val="00A65C7D"/>
    <w:rsid w:val="00A65D05"/>
    <w:rsid w:val="00A65F4F"/>
    <w:rsid w:val="00A665A9"/>
    <w:rsid w:val="00A665F3"/>
    <w:rsid w:val="00A668D2"/>
    <w:rsid w:val="00A66C69"/>
    <w:rsid w:val="00A6750E"/>
    <w:rsid w:val="00A678BA"/>
    <w:rsid w:val="00A67F22"/>
    <w:rsid w:val="00A700AB"/>
    <w:rsid w:val="00A702EF"/>
    <w:rsid w:val="00A7063C"/>
    <w:rsid w:val="00A70D11"/>
    <w:rsid w:val="00A70ED7"/>
    <w:rsid w:val="00A710BF"/>
    <w:rsid w:val="00A714BF"/>
    <w:rsid w:val="00A71753"/>
    <w:rsid w:val="00A720C4"/>
    <w:rsid w:val="00A7215C"/>
    <w:rsid w:val="00A722DF"/>
    <w:rsid w:val="00A72619"/>
    <w:rsid w:val="00A72AEB"/>
    <w:rsid w:val="00A73E76"/>
    <w:rsid w:val="00A73F2D"/>
    <w:rsid w:val="00A7402F"/>
    <w:rsid w:val="00A740A7"/>
    <w:rsid w:val="00A743FD"/>
    <w:rsid w:val="00A7447F"/>
    <w:rsid w:val="00A74909"/>
    <w:rsid w:val="00A7501C"/>
    <w:rsid w:val="00A753E3"/>
    <w:rsid w:val="00A75757"/>
    <w:rsid w:val="00A7597A"/>
    <w:rsid w:val="00A75FAD"/>
    <w:rsid w:val="00A76158"/>
    <w:rsid w:val="00A76291"/>
    <w:rsid w:val="00A76371"/>
    <w:rsid w:val="00A76712"/>
    <w:rsid w:val="00A76742"/>
    <w:rsid w:val="00A76DA9"/>
    <w:rsid w:val="00A77132"/>
    <w:rsid w:val="00A7714A"/>
    <w:rsid w:val="00A77980"/>
    <w:rsid w:val="00A77BC3"/>
    <w:rsid w:val="00A800E6"/>
    <w:rsid w:val="00A80198"/>
    <w:rsid w:val="00A8080C"/>
    <w:rsid w:val="00A80C58"/>
    <w:rsid w:val="00A811FA"/>
    <w:rsid w:val="00A81342"/>
    <w:rsid w:val="00A8139D"/>
    <w:rsid w:val="00A81675"/>
    <w:rsid w:val="00A82308"/>
    <w:rsid w:val="00A8296B"/>
    <w:rsid w:val="00A82B93"/>
    <w:rsid w:val="00A82E5E"/>
    <w:rsid w:val="00A83006"/>
    <w:rsid w:val="00A835AD"/>
    <w:rsid w:val="00A84458"/>
    <w:rsid w:val="00A846A3"/>
    <w:rsid w:val="00A84AB4"/>
    <w:rsid w:val="00A84FE1"/>
    <w:rsid w:val="00A852E9"/>
    <w:rsid w:val="00A85755"/>
    <w:rsid w:val="00A857DA"/>
    <w:rsid w:val="00A85814"/>
    <w:rsid w:val="00A85819"/>
    <w:rsid w:val="00A85984"/>
    <w:rsid w:val="00A85BB2"/>
    <w:rsid w:val="00A85D8D"/>
    <w:rsid w:val="00A85DCC"/>
    <w:rsid w:val="00A85EB9"/>
    <w:rsid w:val="00A85F26"/>
    <w:rsid w:val="00A8600F"/>
    <w:rsid w:val="00A86595"/>
    <w:rsid w:val="00A873DA"/>
    <w:rsid w:val="00A874E0"/>
    <w:rsid w:val="00A87566"/>
    <w:rsid w:val="00A87CA1"/>
    <w:rsid w:val="00A87FDF"/>
    <w:rsid w:val="00A900D7"/>
    <w:rsid w:val="00A903DC"/>
    <w:rsid w:val="00A90A4E"/>
    <w:rsid w:val="00A90C3A"/>
    <w:rsid w:val="00A90EC7"/>
    <w:rsid w:val="00A911BC"/>
    <w:rsid w:val="00A91F7D"/>
    <w:rsid w:val="00A9263F"/>
    <w:rsid w:val="00A9295D"/>
    <w:rsid w:val="00A92E6E"/>
    <w:rsid w:val="00A93D4E"/>
    <w:rsid w:val="00A93E5B"/>
    <w:rsid w:val="00A93FDA"/>
    <w:rsid w:val="00A945FB"/>
    <w:rsid w:val="00A94619"/>
    <w:rsid w:val="00A948BD"/>
    <w:rsid w:val="00A95542"/>
    <w:rsid w:val="00A958C8"/>
    <w:rsid w:val="00A95A27"/>
    <w:rsid w:val="00A95B76"/>
    <w:rsid w:val="00A95DDD"/>
    <w:rsid w:val="00A95E04"/>
    <w:rsid w:val="00A96275"/>
    <w:rsid w:val="00A963D3"/>
    <w:rsid w:val="00A96A3A"/>
    <w:rsid w:val="00A96A4C"/>
    <w:rsid w:val="00A96BB3"/>
    <w:rsid w:val="00A96DA8"/>
    <w:rsid w:val="00A96E8F"/>
    <w:rsid w:val="00A96F15"/>
    <w:rsid w:val="00A977EF"/>
    <w:rsid w:val="00AA05F0"/>
    <w:rsid w:val="00AA087E"/>
    <w:rsid w:val="00AA0FDA"/>
    <w:rsid w:val="00AA129D"/>
    <w:rsid w:val="00AA1449"/>
    <w:rsid w:val="00AA26C9"/>
    <w:rsid w:val="00AA2889"/>
    <w:rsid w:val="00AA2A83"/>
    <w:rsid w:val="00AA2B40"/>
    <w:rsid w:val="00AA2E40"/>
    <w:rsid w:val="00AA2E64"/>
    <w:rsid w:val="00AA31DB"/>
    <w:rsid w:val="00AA4251"/>
    <w:rsid w:val="00AA42DB"/>
    <w:rsid w:val="00AA43FD"/>
    <w:rsid w:val="00AA477C"/>
    <w:rsid w:val="00AA491A"/>
    <w:rsid w:val="00AA4EF0"/>
    <w:rsid w:val="00AA5444"/>
    <w:rsid w:val="00AA5484"/>
    <w:rsid w:val="00AA54DE"/>
    <w:rsid w:val="00AA56A2"/>
    <w:rsid w:val="00AA5AAE"/>
    <w:rsid w:val="00AA5C0F"/>
    <w:rsid w:val="00AA5E1F"/>
    <w:rsid w:val="00AA5E87"/>
    <w:rsid w:val="00AA6180"/>
    <w:rsid w:val="00AA6198"/>
    <w:rsid w:val="00AA629F"/>
    <w:rsid w:val="00AA62A9"/>
    <w:rsid w:val="00AA6656"/>
    <w:rsid w:val="00AA69D3"/>
    <w:rsid w:val="00AA6AD5"/>
    <w:rsid w:val="00AA7883"/>
    <w:rsid w:val="00AB0330"/>
    <w:rsid w:val="00AB03B1"/>
    <w:rsid w:val="00AB08B7"/>
    <w:rsid w:val="00AB0A51"/>
    <w:rsid w:val="00AB0E24"/>
    <w:rsid w:val="00AB0FC0"/>
    <w:rsid w:val="00AB10AE"/>
    <w:rsid w:val="00AB133D"/>
    <w:rsid w:val="00AB13E1"/>
    <w:rsid w:val="00AB152C"/>
    <w:rsid w:val="00AB19EF"/>
    <w:rsid w:val="00AB1D8B"/>
    <w:rsid w:val="00AB1E2C"/>
    <w:rsid w:val="00AB214B"/>
    <w:rsid w:val="00AB22DD"/>
    <w:rsid w:val="00AB265B"/>
    <w:rsid w:val="00AB28C5"/>
    <w:rsid w:val="00AB2A7D"/>
    <w:rsid w:val="00AB32AA"/>
    <w:rsid w:val="00AB3493"/>
    <w:rsid w:val="00AB3FA2"/>
    <w:rsid w:val="00AB484F"/>
    <w:rsid w:val="00AB4DC7"/>
    <w:rsid w:val="00AB510A"/>
    <w:rsid w:val="00AB5722"/>
    <w:rsid w:val="00AB5A59"/>
    <w:rsid w:val="00AB5BF1"/>
    <w:rsid w:val="00AB5E80"/>
    <w:rsid w:val="00AB61C4"/>
    <w:rsid w:val="00AB66A6"/>
    <w:rsid w:val="00AB67B8"/>
    <w:rsid w:val="00AB6E2B"/>
    <w:rsid w:val="00AB6F6A"/>
    <w:rsid w:val="00AB72D6"/>
    <w:rsid w:val="00AB77F6"/>
    <w:rsid w:val="00AB7966"/>
    <w:rsid w:val="00AC00A9"/>
    <w:rsid w:val="00AC029A"/>
    <w:rsid w:val="00AC0415"/>
    <w:rsid w:val="00AC0783"/>
    <w:rsid w:val="00AC07CA"/>
    <w:rsid w:val="00AC0A24"/>
    <w:rsid w:val="00AC0CBE"/>
    <w:rsid w:val="00AC0E00"/>
    <w:rsid w:val="00AC0E1B"/>
    <w:rsid w:val="00AC143E"/>
    <w:rsid w:val="00AC1636"/>
    <w:rsid w:val="00AC1744"/>
    <w:rsid w:val="00AC1A4B"/>
    <w:rsid w:val="00AC1CF3"/>
    <w:rsid w:val="00AC202F"/>
    <w:rsid w:val="00AC224D"/>
    <w:rsid w:val="00AC229F"/>
    <w:rsid w:val="00AC2391"/>
    <w:rsid w:val="00AC24A9"/>
    <w:rsid w:val="00AC2635"/>
    <w:rsid w:val="00AC2780"/>
    <w:rsid w:val="00AC2967"/>
    <w:rsid w:val="00AC298B"/>
    <w:rsid w:val="00AC29EC"/>
    <w:rsid w:val="00AC2C8F"/>
    <w:rsid w:val="00AC2CD5"/>
    <w:rsid w:val="00AC3204"/>
    <w:rsid w:val="00AC330C"/>
    <w:rsid w:val="00AC33BD"/>
    <w:rsid w:val="00AC3827"/>
    <w:rsid w:val="00AC3B00"/>
    <w:rsid w:val="00AC3BA5"/>
    <w:rsid w:val="00AC3C37"/>
    <w:rsid w:val="00AC3E29"/>
    <w:rsid w:val="00AC3E46"/>
    <w:rsid w:val="00AC3F40"/>
    <w:rsid w:val="00AC3F95"/>
    <w:rsid w:val="00AC4124"/>
    <w:rsid w:val="00AC4437"/>
    <w:rsid w:val="00AC457C"/>
    <w:rsid w:val="00AC4981"/>
    <w:rsid w:val="00AC4ADA"/>
    <w:rsid w:val="00AC5076"/>
    <w:rsid w:val="00AC5148"/>
    <w:rsid w:val="00AC515B"/>
    <w:rsid w:val="00AC552B"/>
    <w:rsid w:val="00AC5ACD"/>
    <w:rsid w:val="00AC5B2F"/>
    <w:rsid w:val="00AC5CF6"/>
    <w:rsid w:val="00AC5EA6"/>
    <w:rsid w:val="00AC605D"/>
    <w:rsid w:val="00AC6A7F"/>
    <w:rsid w:val="00AC6C8B"/>
    <w:rsid w:val="00AC6E0A"/>
    <w:rsid w:val="00AC701A"/>
    <w:rsid w:val="00AC707D"/>
    <w:rsid w:val="00AC76C8"/>
    <w:rsid w:val="00AC779F"/>
    <w:rsid w:val="00AC79FA"/>
    <w:rsid w:val="00AC7FD0"/>
    <w:rsid w:val="00AD00F4"/>
    <w:rsid w:val="00AD0336"/>
    <w:rsid w:val="00AD067F"/>
    <w:rsid w:val="00AD0A3E"/>
    <w:rsid w:val="00AD0DBA"/>
    <w:rsid w:val="00AD1117"/>
    <w:rsid w:val="00AD1254"/>
    <w:rsid w:val="00AD1383"/>
    <w:rsid w:val="00AD15F5"/>
    <w:rsid w:val="00AD1CD2"/>
    <w:rsid w:val="00AD1DDB"/>
    <w:rsid w:val="00AD2549"/>
    <w:rsid w:val="00AD2899"/>
    <w:rsid w:val="00AD29A6"/>
    <w:rsid w:val="00AD2CF1"/>
    <w:rsid w:val="00AD2FB7"/>
    <w:rsid w:val="00AD3127"/>
    <w:rsid w:val="00AD353E"/>
    <w:rsid w:val="00AD35E9"/>
    <w:rsid w:val="00AD3A86"/>
    <w:rsid w:val="00AD3C77"/>
    <w:rsid w:val="00AD4581"/>
    <w:rsid w:val="00AD4927"/>
    <w:rsid w:val="00AD5382"/>
    <w:rsid w:val="00AD557F"/>
    <w:rsid w:val="00AD55F8"/>
    <w:rsid w:val="00AD5E43"/>
    <w:rsid w:val="00AD5ED1"/>
    <w:rsid w:val="00AD5FFF"/>
    <w:rsid w:val="00AD638D"/>
    <w:rsid w:val="00AD6424"/>
    <w:rsid w:val="00AD682D"/>
    <w:rsid w:val="00AD6B8E"/>
    <w:rsid w:val="00AD7258"/>
    <w:rsid w:val="00AD7450"/>
    <w:rsid w:val="00AD76F3"/>
    <w:rsid w:val="00AD79C4"/>
    <w:rsid w:val="00AE00A1"/>
    <w:rsid w:val="00AE020F"/>
    <w:rsid w:val="00AE049E"/>
    <w:rsid w:val="00AE0AC5"/>
    <w:rsid w:val="00AE11C4"/>
    <w:rsid w:val="00AE141C"/>
    <w:rsid w:val="00AE1B49"/>
    <w:rsid w:val="00AE1BA7"/>
    <w:rsid w:val="00AE1DC3"/>
    <w:rsid w:val="00AE1F2E"/>
    <w:rsid w:val="00AE21D2"/>
    <w:rsid w:val="00AE22E7"/>
    <w:rsid w:val="00AE2328"/>
    <w:rsid w:val="00AE2B56"/>
    <w:rsid w:val="00AE2D8C"/>
    <w:rsid w:val="00AE2EB4"/>
    <w:rsid w:val="00AE2F5A"/>
    <w:rsid w:val="00AE31C2"/>
    <w:rsid w:val="00AE356F"/>
    <w:rsid w:val="00AE3B41"/>
    <w:rsid w:val="00AE3BD0"/>
    <w:rsid w:val="00AE3D32"/>
    <w:rsid w:val="00AE4589"/>
    <w:rsid w:val="00AE4786"/>
    <w:rsid w:val="00AE484B"/>
    <w:rsid w:val="00AE4982"/>
    <w:rsid w:val="00AE4E96"/>
    <w:rsid w:val="00AE5381"/>
    <w:rsid w:val="00AE53B4"/>
    <w:rsid w:val="00AE54FE"/>
    <w:rsid w:val="00AE57F8"/>
    <w:rsid w:val="00AE5F9B"/>
    <w:rsid w:val="00AE6176"/>
    <w:rsid w:val="00AE6557"/>
    <w:rsid w:val="00AE6681"/>
    <w:rsid w:val="00AE6747"/>
    <w:rsid w:val="00AE6DCA"/>
    <w:rsid w:val="00AE6FC8"/>
    <w:rsid w:val="00AE706B"/>
    <w:rsid w:val="00AE7A9F"/>
    <w:rsid w:val="00AE7BE4"/>
    <w:rsid w:val="00AE7D1C"/>
    <w:rsid w:val="00AE7D4B"/>
    <w:rsid w:val="00AE7D4C"/>
    <w:rsid w:val="00AE7EBA"/>
    <w:rsid w:val="00AE7ED6"/>
    <w:rsid w:val="00AF08B6"/>
    <w:rsid w:val="00AF0A23"/>
    <w:rsid w:val="00AF0A34"/>
    <w:rsid w:val="00AF0B03"/>
    <w:rsid w:val="00AF115C"/>
    <w:rsid w:val="00AF1273"/>
    <w:rsid w:val="00AF12F2"/>
    <w:rsid w:val="00AF13B1"/>
    <w:rsid w:val="00AF20A9"/>
    <w:rsid w:val="00AF2383"/>
    <w:rsid w:val="00AF2709"/>
    <w:rsid w:val="00AF27A7"/>
    <w:rsid w:val="00AF28F5"/>
    <w:rsid w:val="00AF2BD7"/>
    <w:rsid w:val="00AF33E2"/>
    <w:rsid w:val="00AF36A2"/>
    <w:rsid w:val="00AF370B"/>
    <w:rsid w:val="00AF3A63"/>
    <w:rsid w:val="00AF3B36"/>
    <w:rsid w:val="00AF40C8"/>
    <w:rsid w:val="00AF4112"/>
    <w:rsid w:val="00AF461D"/>
    <w:rsid w:val="00AF5721"/>
    <w:rsid w:val="00AF5E1F"/>
    <w:rsid w:val="00AF5FB5"/>
    <w:rsid w:val="00AF6181"/>
    <w:rsid w:val="00AF62F9"/>
    <w:rsid w:val="00AF6544"/>
    <w:rsid w:val="00AF67B9"/>
    <w:rsid w:val="00AF6D72"/>
    <w:rsid w:val="00AF73B2"/>
    <w:rsid w:val="00AF741E"/>
    <w:rsid w:val="00AF7E98"/>
    <w:rsid w:val="00B0004E"/>
    <w:rsid w:val="00B0012F"/>
    <w:rsid w:val="00B005EB"/>
    <w:rsid w:val="00B00C06"/>
    <w:rsid w:val="00B00EBE"/>
    <w:rsid w:val="00B00F76"/>
    <w:rsid w:val="00B00FEC"/>
    <w:rsid w:val="00B01456"/>
    <w:rsid w:val="00B01605"/>
    <w:rsid w:val="00B019CC"/>
    <w:rsid w:val="00B01D56"/>
    <w:rsid w:val="00B02511"/>
    <w:rsid w:val="00B02A2C"/>
    <w:rsid w:val="00B02A56"/>
    <w:rsid w:val="00B02AD4"/>
    <w:rsid w:val="00B02BD0"/>
    <w:rsid w:val="00B02BED"/>
    <w:rsid w:val="00B02D2A"/>
    <w:rsid w:val="00B02F9D"/>
    <w:rsid w:val="00B0307A"/>
    <w:rsid w:val="00B0313F"/>
    <w:rsid w:val="00B0360D"/>
    <w:rsid w:val="00B0367B"/>
    <w:rsid w:val="00B038F3"/>
    <w:rsid w:val="00B03B0C"/>
    <w:rsid w:val="00B0468F"/>
    <w:rsid w:val="00B04858"/>
    <w:rsid w:val="00B04AAC"/>
    <w:rsid w:val="00B04B48"/>
    <w:rsid w:val="00B04D8A"/>
    <w:rsid w:val="00B052BC"/>
    <w:rsid w:val="00B0565E"/>
    <w:rsid w:val="00B057DB"/>
    <w:rsid w:val="00B05ED9"/>
    <w:rsid w:val="00B0605A"/>
    <w:rsid w:val="00B0637B"/>
    <w:rsid w:val="00B068DD"/>
    <w:rsid w:val="00B0699B"/>
    <w:rsid w:val="00B069EA"/>
    <w:rsid w:val="00B06B40"/>
    <w:rsid w:val="00B06B5C"/>
    <w:rsid w:val="00B06BD1"/>
    <w:rsid w:val="00B06F9C"/>
    <w:rsid w:val="00B0712D"/>
    <w:rsid w:val="00B072E0"/>
    <w:rsid w:val="00B0730F"/>
    <w:rsid w:val="00B075A0"/>
    <w:rsid w:val="00B076CA"/>
    <w:rsid w:val="00B0780F"/>
    <w:rsid w:val="00B07948"/>
    <w:rsid w:val="00B07B07"/>
    <w:rsid w:val="00B07BC9"/>
    <w:rsid w:val="00B100E5"/>
    <w:rsid w:val="00B105E1"/>
    <w:rsid w:val="00B106C6"/>
    <w:rsid w:val="00B10B9B"/>
    <w:rsid w:val="00B10D6F"/>
    <w:rsid w:val="00B10E07"/>
    <w:rsid w:val="00B10E8F"/>
    <w:rsid w:val="00B10F6D"/>
    <w:rsid w:val="00B1125D"/>
    <w:rsid w:val="00B11662"/>
    <w:rsid w:val="00B11714"/>
    <w:rsid w:val="00B1181A"/>
    <w:rsid w:val="00B11D4A"/>
    <w:rsid w:val="00B12099"/>
    <w:rsid w:val="00B1282B"/>
    <w:rsid w:val="00B128AD"/>
    <w:rsid w:val="00B12A52"/>
    <w:rsid w:val="00B12A7E"/>
    <w:rsid w:val="00B131FC"/>
    <w:rsid w:val="00B132BC"/>
    <w:rsid w:val="00B135E4"/>
    <w:rsid w:val="00B1381A"/>
    <w:rsid w:val="00B13894"/>
    <w:rsid w:val="00B139FD"/>
    <w:rsid w:val="00B13BE0"/>
    <w:rsid w:val="00B13F42"/>
    <w:rsid w:val="00B14701"/>
    <w:rsid w:val="00B14999"/>
    <w:rsid w:val="00B151AD"/>
    <w:rsid w:val="00B152E6"/>
    <w:rsid w:val="00B15315"/>
    <w:rsid w:val="00B15716"/>
    <w:rsid w:val="00B15903"/>
    <w:rsid w:val="00B15CDC"/>
    <w:rsid w:val="00B15F44"/>
    <w:rsid w:val="00B162B6"/>
    <w:rsid w:val="00B16976"/>
    <w:rsid w:val="00B16BDA"/>
    <w:rsid w:val="00B16D19"/>
    <w:rsid w:val="00B17103"/>
    <w:rsid w:val="00B17189"/>
    <w:rsid w:val="00B1733B"/>
    <w:rsid w:val="00B1738D"/>
    <w:rsid w:val="00B175F4"/>
    <w:rsid w:val="00B17731"/>
    <w:rsid w:val="00B1796F"/>
    <w:rsid w:val="00B17A62"/>
    <w:rsid w:val="00B17C13"/>
    <w:rsid w:val="00B20021"/>
    <w:rsid w:val="00B201F3"/>
    <w:rsid w:val="00B203ED"/>
    <w:rsid w:val="00B204B9"/>
    <w:rsid w:val="00B20576"/>
    <w:rsid w:val="00B207D4"/>
    <w:rsid w:val="00B20986"/>
    <w:rsid w:val="00B20B01"/>
    <w:rsid w:val="00B20E10"/>
    <w:rsid w:val="00B21197"/>
    <w:rsid w:val="00B21285"/>
    <w:rsid w:val="00B21357"/>
    <w:rsid w:val="00B21A0F"/>
    <w:rsid w:val="00B21C13"/>
    <w:rsid w:val="00B21D80"/>
    <w:rsid w:val="00B21F07"/>
    <w:rsid w:val="00B21FC3"/>
    <w:rsid w:val="00B21FE4"/>
    <w:rsid w:val="00B2245A"/>
    <w:rsid w:val="00B224CE"/>
    <w:rsid w:val="00B22658"/>
    <w:rsid w:val="00B227BA"/>
    <w:rsid w:val="00B227FD"/>
    <w:rsid w:val="00B22848"/>
    <w:rsid w:val="00B2297E"/>
    <w:rsid w:val="00B22CA4"/>
    <w:rsid w:val="00B22F3E"/>
    <w:rsid w:val="00B234BD"/>
    <w:rsid w:val="00B23B24"/>
    <w:rsid w:val="00B23B4A"/>
    <w:rsid w:val="00B24430"/>
    <w:rsid w:val="00B24481"/>
    <w:rsid w:val="00B244C5"/>
    <w:rsid w:val="00B245EA"/>
    <w:rsid w:val="00B24803"/>
    <w:rsid w:val="00B24BC6"/>
    <w:rsid w:val="00B24D6D"/>
    <w:rsid w:val="00B257E2"/>
    <w:rsid w:val="00B25C56"/>
    <w:rsid w:val="00B25CF1"/>
    <w:rsid w:val="00B25ECF"/>
    <w:rsid w:val="00B25FCC"/>
    <w:rsid w:val="00B26003"/>
    <w:rsid w:val="00B26278"/>
    <w:rsid w:val="00B26504"/>
    <w:rsid w:val="00B265B6"/>
    <w:rsid w:val="00B2698A"/>
    <w:rsid w:val="00B26F49"/>
    <w:rsid w:val="00B27065"/>
    <w:rsid w:val="00B272FA"/>
    <w:rsid w:val="00B27DB3"/>
    <w:rsid w:val="00B30447"/>
    <w:rsid w:val="00B3067B"/>
    <w:rsid w:val="00B30A5D"/>
    <w:rsid w:val="00B30F5C"/>
    <w:rsid w:val="00B3112F"/>
    <w:rsid w:val="00B31612"/>
    <w:rsid w:val="00B3171D"/>
    <w:rsid w:val="00B3191D"/>
    <w:rsid w:val="00B31DBE"/>
    <w:rsid w:val="00B323E0"/>
    <w:rsid w:val="00B3242C"/>
    <w:rsid w:val="00B325B9"/>
    <w:rsid w:val="00B329B1"/>
    <w:rsid w:val="00B32A0C"/>
    <w:rsid w:val="00B32A75"/>
    <w:rsid w:val="00B32B53"/>
    <w:rsid w:val="00B32DC0"/>
    <w:rsid w:val="00B32FA3"/>
    <w:rsid w:val="00B3331D"/>
    <w:rsid w:val="00B3332C"/>
    <w:rsid w:val="00B33609"/>
    <w:rsid w:val="00B337BF"/>
    <w:rsid w:val="00B338EB"/>
    <w:rsid w:val="00B3391C"/>
    <w:rsid w:val="00B339D4"/>
    <w:rsid w:val="00B33BE8"/>
    <w:rsid w:val="00B33C43"/>
    <w:rsid w:val="00B33D49"/>
    <w:rsid w:val="00B3448B"/>
    <w:rsid w:val="00B34542"/>
    <w:rsid w:val="00B3459C"/>
    <w:rsid w:val="00B348B1"/>
    <w:rsid w:val="00B34AEF"/>
    <w:rsid w:val="00B34B6B"/>
    <w:rsid w:val="00B34C9A"/>
    <w:rsid w:val="00B34CFF"/>
    <w:rsid w:val="00B3531F"/>
    <w:rsid w:val="00B3559D"/>
    <w:rsid w:val="00B35AE4"/>
    <w:rsid w:val="00B35B46"/>
    <w:rsid w:val="00B35B6E"/>
    <w:rsid w:val="00B35D06"/>
    <w:rsid w:val="00B35E01"/>
    <w:rsid w:val="00B35F41"/>
    <w:rsid w:val="00B361C5"/>
    <w:rsid w:val="00B366AE"/>
    <w:rsid w:val="00B36AEB"/>
    <w:rsid w:val="00B36F51"/>
    <w:rsid w:val="00B37133"/>
    <w:rsid w:val="00B371EE"/>
    <w:rsid w:val="00B37245"/>
    <w:rsid w:val="00B374C9"/>
    <w:rsid w:val="00B37696"/>
    <w:rsid w:val="00B3785D"/>
    <w:rsid w:val="00B37B3D"/>
    <w:rsid w:val="00B37B6C"/>
    <w:rsid w:val="00B37E9C"/>
    <w:rsid w:val="00B4008D"/>
    <w:rsid w:val="00B40745"/>
    <w:rsid w:val="00B40A11"/>
    <w:rsid w:val="00B41019"/>
    <w:rsid w:val="00B41973"/>
    <w:rsid w:val="00B41DDC"/>
    <w:rsid w:val="00B41F68"/>
    <w:rsid w:val="00B42040"/>
    <w:rsid w:val="00B42D55"/>
    <w:rsid w:val="00B43065"/>
    <w:rsid w:val="00B431C3"/>
    <w:rsid w:val="00B43C3D"/>
    <w:rsid w:val="00B43E84"/>
    <w:rsid w:val="00B43EEF"/>
    <w:rsid w:val="00B44101"/>
    <w:rsid w:val="00B442DB"/>
    <w:rsid w:val="00B443EE"/>
    <w:rsid w:val="00B44657"/>
    <w:rsid w:val="00B44D79"/>
    <w:rsid w:val="00B44E23"/>
    <w:rsid w:val="00B4531B"/>
    <w:rsid w:val="00B45395"/>
    <w:rsid w:val="00B454A7"/>
    <w:rsid w:val="00B4578F"/>
    <w:rsid w:val="00B45A71"/>
    <w:rsid w:val="00B45C0E"/>
    <w:rsid w:val="00B45CA0"/>
    <w:rsid w:val="00B45E9B"/>
    <w:rsid w:val="00B465D8"/>
    <w:rsid w:val="00B46605"/>
    <w:rsid w:val="00B46665"/>
    <w:rsid w:val="00B46783"/>
    <w:rsid w:val="00B46B9E"/>
    <w:rsid w:val="00B46BE8"/>
    <w:rsid w:val="00B47049"/>
    <w:rsid w:val="00B47342"/>
    <w:rsid w:val="00B4746E"/>
    <w:rsid w:val="00B47845"/>
    <w:rsid w:val="00B478F4"/>
    <w:rsid w:val="00B47BB8"/>
    <w:rsid w:val="00B47D59"/>
    <w:rsid w:val="00B502ED"/>
    <w:rsid w:val="00B50A59"/>
    <w:rsid w:val="00B51254"/>
    <w:rsid w:val="00B51256"/>
    <w:rsid w:val="00B514BA"/>
    <w:rsid w:val="00B51799"/>
    <w:rsid w:val="00B519D1"/>
    <w:rsid w:val="00B51A10"/>
    <w:rsid w:val="00B51B67"/>
    <w:rsid w:val="00B51E81"/>
    <w:rsid w:val="00B51EA0"/>
    <w:rsid w:val="00B52106"/>
    <w:rsid w:val="00B52132"/>
    <w:rsid w:val="00B527A5"/>
    <w:rsid w:val="00B52ACB"/>
    <w:rsid w:val="00B52B12"/>
    <w:rsid w:val="00B52C5E"/>
    <w:rsid w:val="00B53118"/>
    <w:rsid w:val="00B53B2A"/>
    <w:rsid w:val="00B53E0E"/>
    <w:rsid w:val="00B53F52"/>
    <w:rsid w:val="00B53FF1"/>
    <w:rsid w:val="00B5433C"/>
    <w:rsid w:val="00B54802"/>
    <w:rsid w:val="00B54850"/>
    <w:rsid w:val="00B54A12"/>
    <w:rsid w:val="00B54CB0"/>
    <w:rsid w:val="00B5521D"/>
    <w:rsid w:val="00B55518"/>
    <w:rsid w:val="00B55ABC"/>
    <w:rsid w:val="00B55EE3"/>
    <w:rsid w:val="00B56A03"/>
    <w:rsid w:val="00B56A22"/>
    <w:rsid w:val="00B56EDA"/>
    <w:rsid w:val="00B571C2"/>
    <w:rsid w:val="00B571DE"/>
    <w:rsid w:val="00B57494"/>
    <w:rsid w:val="00B5776C"/>
    <w:rsid w:val="00B577DD"/>
    <w:rsid w:val="00B57B64"/>
    <w:rsid w:val="00B57F83"/>
    <w:rsid w:val="00B60637"/>
    <w:rsid w:val="00B60A56"/>
    <w:rsid w:val="00B60C56"/>
    <w:rsid w:val="00B60CF4"/>
    <w:rsid w:val="00B6156F"/>
    <w:rsid w:val="00B615A3"/>
    <w:rsid w:val="00B615FD"/>
    <w:rsid w:val="00B616B7"/>
    <w:rsid w:val="00B61F32"/>
    <w:rsid w:val="00B61F51"/>
    <w:rsid w:val="00B62311"/>
    <w:rsid w:val="00B62411"/>
    <w:rsid w:val="00B62686"/>
    <w:rsid w:val="00B62924"/>
    <w:rsid w:val="00B63411"/>
    <w:rsid w:val="00B634DB"/>
    <w:rsid w:val="00B63658"/>
    <w:rsid w:val="00B6369F"/>
    <w:rsid w:val="00B636BF"/>
    <w:rsid w:val="00B6382C"/>
    <w:rsid w:val="00B6386C"/>
    <w:rsid w:val="00B6390B"/>
    <w:rsid w:val="00B6461C"/>
    <w:rsid w:val="00B6464D"/>
    <w:rsid w:val="00B6471E"/>
    <w:rsid w:val="00B64CBB"/>
    <w:rsid w:val="00B64E80"/>
    <w:rsid w:val="00B64FA6"/>
    <w:rsid w:val="00B650DA"/>
    <w:rsid w:val="00B6684E"/>
    <w:rsid w:val="00B67023"/>
    <w:rsid w:val="00B672BF"/>
    <w:rsid w:val="00B6737D"/>
    <w:rsid w:val="00B67480"/>
    <w:rsid w:val="00B67966"/>
    <w:rsid w:val="00B67BED"/>
    <w:rsid w:val="00B67D22"/>
    <w:rsid w:val="00B702C3"/>
    <w:rsid w:val="00B70304"/>
    <w:rsid w:val="00B70556"/>
    <w:rsid w:val="00B70911"/>
    <w:rsid w:val="00B70A8A"/>
    <w:rsid w:val="00B70AC9"/>
    <w:rsid w:val="00B70DD1"/>
    <w:rsid w:val="00B71112"/>
    <w:rsid w:val="00B711A5"/>
    <w:rsid w:val="00B7152D"/>
    <w:rsid w:val="00B71687"/>
    <w:rsid w:val="00B71749"/>
    <w:rsid w:val="00B719E5"/>
    <w:rsid w:val="00B71BA7"/>
    <w:rsid w:val="00B71CF1"/>
    <w:rsid w:val="00B72060"/>
    <w:rsid w:val="00B72475"/>
    <w:rsid w:val="00B72531"/>
    <w:rsid w:val="00B72725"/>
    <w:rsid w:val="00B7372D"/>
    <w:rsid w:val="00B73B6F"/>
    <w:rsid w:val="00B73C3C"/>
    <w:rsid w:val="00B73D98"/>
    <w:rsid w:val="00B74709"/>
    <w:rsid w:val="00B748FD"/>
    <w:rsid w:val="00B75122"/>
    <w:rsid w:val="00B754B6"/>
    <w:rsid w:val="00B75702"/>
    <w:rsid w:val="00B75C15"/>
    <w:rsid w:val="00B76404"/>
    <w:rsid w:val="00B764D6"/>
    <w:rsid w:val="00B7652B"/>
    <w:rsid w:val="00B76682"/>
    <w:rsid w:val="00B76860"/>
    <w:rsid w:val="00B7698E"/>
    <w:rsid w:val="00B769DD"/>
    <w:rsid w:val="00B76FF1"/>
    <w:rsid w:val="00B77048"/>
    <w:rsid w:val="00B7713A"/>
    <w:rsid w:val="00B77195"/>
    <w:rsid w:val="00B772B8"/>
    <w:rsid w:val="00B77562"/>
    <w:rsid w:val="00B77BCD"/>
    <w:rsid w:val="00B80333"/>
    <w:rsid w:val="00B804E5"/>
    <w:rsid w:val="00B80763"/>
    <w:rsid w:val="00B80E46"/>
    <w:rsid w:val="00B80E69"/>
    <w:rsid w:val="00B814AD"/>
    <w:rsid w:val="00B815BA"/>
    <w:rsid w:val="00B81AEF"/>
    <w:rsid w:val="00B81DE1"/>
    <w:rsid w:val="00B82138"/>
    <w:rsid w:val="00B8275E"/>
    <w:rsid w:val="00B82FD2"/>
    <w:rsid w:val="00B835A7"/>
    <w:rsid w:val="00B835FF"/>
    <w:rsid w:val="00B836B1"/>
    <w:rsid w:val="00B8372C"/>
    <w:rsid w:val="00B837C0"/>
    <w:rsid w:val="00B83DF6"/>
    <w:rsid w:val="00B8477C"/>
    <w:rsid w:val="00B84816"/>
    <w:rsid w:val="00B84A58"/>
    <w:rsid w:val="00B84A59"/>
    <w:rsid w:val="00B84FFF"/>
    <w:rsid w:val="00B852B1"/>
    <w:rsid w:val="00B856AC"/>
    <w:rsid w:val="00B859B3"/>
    <w:rsid w:val="00B85DE7"/>
    <w:rsid w:val="00B85DF8"/>
    <w:rsid w:val="00B85E19"/>
    <w:rsid w:val="00B85FAF"/>
    <w:rsid w:val="00B85FF0"/>
    <w:rsid w:val="00B86338"/>
    <w:rsid w:val="00B86386"/>
    <w:rsid w:val="00B864EA"/>
    <w:rsid w:val="00B865ED"/>
    <w:rsid w:val="00B86797"/>
    <w:rsid w:val="00B874F1"/>
    <w:rsid w:val="00B877CA"/>
    <w:rsid w:val="00B87927"/>
    <w:rsid w:val="00B903C7"/>
    <w:rsid w:val="00B90517"/>
    <w:rsid w:val="00B90541"/>
    <w:rsid w:val="00B90965"/>
    <w:rsid w:val="00B909E6"/>
    <w:rsid w:val="00B90BC1"/>
    <w:rsid w:val="00B9117D"/>
    <w:rsid w:val="00B914AA"/>
    <w:rsid w:val="00B916DC"/>
    <w:rsid w:val="00B91C44"/>
    <w:rsid w:val="00B921BB"/>
    <w:rsid w:val="00B92328"/>
    <w:rsid w:val="00B92548"/>
    <w:rsid w:val="00B92A09"/>
    <w:rsid w:val="00B92A68"/>
    <w:rsid w:val="00B92A69"/>
    <w:rsid w:val="00B92C98"/>
    <w:rsid w:val="00B92CF1"/>
    <w:rsid w:val="00B92D1C"/>
    <w:rsid w:val="00B92ED0"/>
    <w:rsid w:val="00B93180"/>
    <w:rsid w:val="00B9338C"/>
    <w:rsid w:val="00B93562"/>
    <w:rsid w:val="00B93B91"/>
    <w:rsid w:val="00B93ECC"/>
    <w:rsid w:val="00B93FB6"/>
    <w:rsid w:val="00B940C8"/>
    <w:rsid w:val="00B940F5"/>
    <w:rsid w:val="00B944C5"/>
    <w:rsid w:val="00B944F8"/>
    <w:rsid w:val="00B9450B"/>
    <w:rsid w:val="00B949C0"/>
    <w:rsid w:val="00B94B8B"/>
    <w:rsid w:val="00B94C42"/>
    <w:rsid w:val="00B94D56"/>
    <w:rsid w:val="00B95619"/>
    <w:rsid w:val="00B9583D"/>
    <w:rsid w:val="00B958A9"/>
    <w:rsid w:val="00B958CC"/>
    <w:rsid w:val="00B95FD1"/>
    <w:rsid w:val="00B96116"/>
    <w:rsid w:val="00B9616B"/>
    <w:rsid w:val="00B968E6"/>
    <w:rsid w:val="00B97262"/>
    <w:rsid w:val="00B975C9"/>
    <w:rsid w:val="00B97938"/>
    <w:rsid w:val="00B97AF8"/>
    <w:rsid w:val="00B97BEC"/>
    <w:rsid w:val="00B97EBE"/>
    <w:rsid w:val="00BA0089"/>
    <w:rsid w:val="00BA00CD"/>
    <w:rsid w:val="00BA0394"/>
    <w:rsid w:val="00BA03F3"/>
    <w:rsid w:val="00BA07FC"/>
    <w:rsid w:val="00BA0958"/>
    <w:rsid w:val="00BA0B60"/>
    <w:rsid w:val="00BA10BF"/>
    <w:rsid w:val="00BA122F"/>
    <w:rsid w:val="00BA1270"/>
    <w:rsid w:val="00BA1428"/>
    <w:rsid w:val="00BA14CD"/>
    <w:rsid w:val="00BA1923"/>
    <w:rsid w:val="00BA1B35"/>
    <w:rsid w:val="00BA1B46"/>
    <w:rsid w:val="00BA1E40"/>
    <w:rsid w:val="00BA2123"/>
    <w:rsid w:val="00BA2901"/>
    <w:rsid w:val="00BA2902"/>
    <w:rsid w:val="00BA2A91"/>
    <w:rsid w:val="00BA2D26"/>
    <w:rsid w:val="00BA2D42"/>
    <w:rsid w:val="00BA37E2"/>
    <w:rsid w:val="00BA3927"/>
    <w:rsid w:val="00BA41C6"/>
    <w:rsid w:val="00BA469F"/>
    <w:rsid w:val="00BA47DA"/>
    <w:rsid w:val="00BA483D"/>
    <w:rsid w:val="00BA490B"/>
    <w:rsid w:val="00BA4C05"/>
    <w:rsid w:val="00BA4E49"/>
    <w:rsid w:val="00BA51B3"/>
    <w:rsid w:val="00BA51D8"/>
    <w:rsid w:val="00BA534E"/>
    <w:rsid w:val="00BA54F6"/>
    <w:rsid w:val="00BA586C"/>
    <w:rsid w:val="00BA5989"/>
    <w:rsid w:val="00BA5A76"/>
    <w:rsid w:val="00BA5B93"/>
    <w:rsid w:val="00BA5F8A"/>
    <w:rsid w:val="00BA639E"/>
    <w:rsid w:val="00BA63BE"/>
    <w:rsid w:val="00BA64E2"/>
    <w:rsid w:val="00BA7103"/>
    <w:rsid w:val="00BA71B3"/>
    <w:rsid w:val="00BA72E4"/>
    <w:rsid w:val="00BA763B"/>
    <w:rsid w:val="00BA7F13"/>
    <w:rsid w:val="00BB003B"/>
    <w:rsid w:val="00BB024E"/>
    <w:rsid w:val="00BB0B76"/>
    <w:rsid w:val="00BB0D2D"/>
    <w:rsid w:val="00BB0F02"/>
    <w:rsid w:val="00BB0F75"/>
    <w:rsid w:val="00BB122D"/>
    <w:rsid w:val="00BB14C7"/>
    <w:rsid w:val="00BB1585"/>
    <w:rsid w:val="00BB19CE"/>
    <w:rsid w:val="00BB1A0B"/>
    <w:rsid w:val="00BB1F26"/>
    <w:rsid w:val="00BB2134"/>
    <w:rsid w:val="00BB2188"/>
    <w:rsid w:val="00BB26D0"/>
    <w:rsid w:val="00BB280D"/>
    <w:rsid w:val="00BB28F1"/>
    <w:rsid w:val="00BB2BEB"/>
    <w:rsid w:val="00BB307C"/>
    <w:rsid w:val="00BB330C"/>
    <w:rsid w:val="00BB370D"/>
    <w:rsid w:val="00BB3AB1"/>
    <w:rsid w:val="00BB3E91"/>
    <w:rsid w:val="00BB40DE"/>
    <w:rsid w:val="00BB4635"/>
    <w:rsid w:val="00BB4770"/>
    <w:rsid w:val="00BB47C3"/>
    <w:rsid w:val="00BB4893"/>
    <w:rsid w:val="00BB4BD4"/>
    <w:rsid w:val="00BB4E66"/>
    <w:rsid w:val="00BB53DF"/>
    <w:rsid w:val="00BB5443"/>
    <w:rsid w:val="00BB570C"/>
    <w:rsid w:val="00BB5958"/>
    <w:rsid w:val="00BB5B27"/>
    <w:rsid w:val="00BB5BC5"/>
    <w:rsid w:val="00BB65D2"/>
    <w:rsid w:val="00BB6753"/>
    <w:rsid w:val="00BB6D82"/>
    <w:rsid w:val="00BB71B3"/>
    <w:rsid w:val="00BB7353"/>
    <w:rsid w:val="00BB74C5"/>
    <w:rsid w:val="00BB76EE"/>
    <w:rsid w:val="00BB7E85"/>
    <w:rsid w:val="00BB7F22"/>
    <w:rsid w:val="00BC00C6"/>
    <w:rsid w:val="00BC00D8"/>
    <w:rsid w:val="00BC0225"/>
    <w:rsid w:val="00BC09B9"/>
    <w:rsid w:val="00BC0EED"/>
    <w:rsid w:val="00BC115B"/>
    <w:rsid w:val="00BC15F7"/>
    <w:rsid w:val="00BC1667"/>
    <w:rsid w:val="00BC16E7"/>
    <w:rsid w:val="00BC1A6B"/>
    <w:rsid w:val="00BC1AD1"/>
    <w:rsid w:val="00BC215D"/>
    <w:rsid w:val="00BC2186"/>
    <w:rsid w:val="00BC24FF"/>
    <w:rsid w:val="00BC32ED"/>
    <w:rsid w:val="00BC3D42"/>
    <w:rsid w:val="00BC3D48"/>
    <w:rsid w:val="00BC3DD9"/>
    <w:rsid w:val="00BC3E88"/>
    <w:rsid w:val="00BC4B2C"/>
    <w:rsid w:val="00BC4FD8"/>
    <w:rsid w:val="00BC51B0"/>
    <w:rsid w:val="00BC5D1E"/>
    <w:rsid w:val="00BC65E0"/>
    <w:rsid w:val="00BC6B24"/>
    <w:rsid w:val="00BC6F6F"/>
    <w:rsid w:val="00BC73E3"/>
    <w:rsid w:val="00BC7775"/>
    <w:rsid w:val="00BC7FF3"/>
    <w:rsid w:val="00BD0104"/>
    <w:rsid w:val="00BD013F"/>
    <w:rsid w:val="00BD044F"/>
    <w:rsid w:val="00BD08A0"/>
    <w:rsid w:val="00BD08E2"/>
    <w:rsid w:val="00BD090C"/>
    <w:rsid w:val="00BD0B32"/>
    <w:rsid w:val="00BD0B76"/>
    <w:rsid w:val="00BD0F7B"/>
    <w:rsid w:val="00BD0FE5"/>
    <w:rsid w:val="00BD109F"/>
    <w:rsid w:val="00BD14C5"/>
    <w:rsid w:val="00BD171E"/>
    <w:rsid w:val="00BD1E2A"/>
    <w:rsid w:val="00BD2F97"/>
    <w:rsid w:val="00BD30D3"/>
    <w:rsid w:val="00BD32AA"/>
    <w:rsid w:val="00BD3378"/>
    <w:rsid w:val="00BD341A"/>
    <w:rsid w:val="00BD35C7"/>
    <w:rsid w:val="00BD385B"/>
    <w:rsid w:val="00BD38EE"/>
    <w:rsid w:val="00BD3A2E"/>
    <w:rsid w:val="00BD3ECA"/>
    <w:rsid w:val="00BD4D64"/>
    <w:rsid w:val="00BD54BB"/>
    <w:rsid w:val="00BD5865"/>
    <w:rsid w:val="00BD61B9"/>
    <w:rsid w:val="00BD673C"/>
    <w:rsid w:val="00BD6E65"/>
    <w:rsid w:val="00BD6EC2"/>
    <w:rsid w:val="00BD6FCF"/>
    <w:rsid w:val="00BD721E"/>
    <w:rsid w:val="00BD7331"/>
    <w:rsid w:val="00BD7340"/>
    <w:rsid w:val="00BD75B6"/>
    <w:rsid w:val="00BD75DC"/>
    <w:rsid w:val="00BD7B99"/>
    <w:rsid w:val="00BD7D90"/>
    <w:rsid w:val="00BE038D"/>
    <w:rsid w:val="00BE0702"/>
    <w:rsid w:val="00BE07B0"/>
    <w:rsid w:val="00BE0AB7"/>
    <w:rsid w:val="00BE0D2E"/>
    <w:rsid w:val="00BE0F84"/>
    <w:rsid w:val="00BE17F2"/>
    <w:rsid w:val="00BE1EB4"/>
    <w:rsid w:val="00BE200C"/>
    <w:rsid w:val="00BE2322"/>
    <w:rsid w:val="00BE253B"/>
    <w:rsid w:val="00BE2B03"/>
    <w:rsid w:val="00BE2E0A"/>
    <w:rsid w:val="00BE33AB"/>
    <w:rsid w:val="00BE34B5"/>
    <w:rsid w:val="00BE34DE"/>
    <w:rsid w:val="00BE35CE"/>
    <w:rsid w:val="00BE3C02"/>
    <w:rsid w:val="00BE41B8"/>
    <w:rsid w:val="00BE4A1A"/>
    <w:rsid w:val="00BE4BC7"/>
    <w:rsid w:val="00BE4C8D"/>
    <w:rsid w:val="00BE51EA"/>
    <w:rsid w:val="00BE5713"/>
    <w:rsid w:val="00BE5D4B"/>
    <w:rsid w:val="00BE5D6C"/>
    <w:rsid w:val="00BE648B"/>
    <w:rsid w:val="00BE6BDA"/>
    <w:rsid w:val="00BE6CD0"/>
    <w:rsid w:val="00BE71B3"/>
    <w:rsid w:val="00BE75E0"/>
    <w:rsid w:val="00BE78D3"/>
    <w:rsid w:val="00BE796F"/>
    <w:rsid w:val="00BF0002"/>
    <w:rsid w:val="00BF037B"/>
    <w:rsid w:val="00BF04D6"/>
    <w:rsid w:val="00BF0AC1"/>
    <w:rsid w:val="00BF1008"/>
    <w:rsid w:val="00BF12A3"/>
    <w:rsid w:val="00BF12BB"/>
    <w:rsid w:val="00BF1553"/>
    <w:rsid w:val="00BF15F3"/>
    <w:rsid w:val="00BF1D2F"/>
    <w:rsid w:val="00BF2848"/>
    <w:rsid w:val="00BF2A81"/>
    <w:rsid w:val="00BF2AC6"/>
    <w:rsid w:val="00BF2BD7"/>
    <w:rsid w:val="00BF2E4D"/>
    <w:rsid w:val="00BF2F69"/>
    <w:rsid w:val="00BF36EC"/>
    <w:rsid w:val="00BF3ED7"/>
    <w:rsid w:val="00BF3FE3"/>
    <w:rsid w:val="00BF42FD"/>
    <w:rsid w:val="00BF487C"/>
    <w:rsid w:val="00BF492C"/>
    <w:rsid w:val="00BF4AC7"/>
    <w:rsid w:val="00BF4C80"/>
    <w:rsid w:val="00BF57F1"/>
    <w:rsid w:val="00BF584A"/>
    <w:rsid w:val="00BF5EFC"/>
    <w:rsid w:val="00BF60FB"/>
    <w:rsid w:val="00BF62BF"/>
    <w:rsid w:val="00BF6589"/>
    <w:rsid w:val="00BF68C2"/>
    <w:rsid w:val="00BF6BCA"/>
    <w:rsid w:val="00BF6F23"/>
    <w:rsid w:val="00BF7466"/>
    <w:rsid w:val="00BF7554"/>
    <w:rsid w:val="00BF77C0"/>
    <w:rsid w:val="00BF7FC5"/>
    <w:rsid w:val="00C001D9"/>
    <w:rsid w:val="00C008AE"/>
    <w:rsid w:val="00C00A71"/>
    <w:rsid w:val="00C00B39"/>
    <w:rsid w:val="00C00B8E"/>
    <w:rsid w:val="00C00CCB"/>
    <w:rsid w:val="00C00EFF"/>
    <w:rsid w:val="00C00F4C"/>
    <w:rsid w:val="00C01190"/>
    <w:rsid w:val="00C01878"/>
    <w:rsid w:val="00C02931"/>
    <w:rsid w:val="00C02D16"/>
    <w:rsid w:val="00C040E7"/>
    <w:rsid w:val="00C04572"/>
    <w:rsid w:val="00C04C97"/>
    <w:rsid w:val="00C04FC0"/>
    <w:rsid w:val="00C05544"/>
    <w:rsid w:val="00C0559F"/>
    <w:rsid w:val="00C057AC"/>
    <w:rsid w:val="00C05A02"/>
    <w:rsid w:val="00C05D35"/>
    <w:rsid w:val="00C05E8E"/>
    <w:rsid w:val="00C062AE"/>
    <w:rsid w:val="00C06548"/>
    <w:rsid w:val="00C0666B"/>
    <w:rsid w:val="00C066D1"/>
    <w:rsid w:val="00C0675C"/>
    <w:rsid w:val="00C068DB"/>
    <w:rsid w:val="00C069AF"/>
    <w:rsid w:val="00C06BA6"/>
    <w:rsid w:val="00C06F85"/>
    <w:rsid w:val="00C07142"/>
    <w:rsid w:val="00C074B5"/>
    <w:rsid w:val="00C077DB"/>
    <w:rsid w:val="00C0798F"/>
    <w:rsid w:val="00C1048D"/>
    <w:rsid w:val="00C107C0"/>
    <w:rsid w:val="00C10853"/>
    <w:rsid w:val="00C10ABD"/>
    <w:rsid w:val="00C10FE9"/>
    <w:rsid w:val="00C11170"/>
    <w:rsid w:val="00C114EA"/>
    <w:rsid w:val="00C11576"/>
    <w:rsid w:val="00C11AB0"/>
    <w:rsid w:val="00C11C88"/>
    <w:rsid w:val="00C11CD7"/>
    <w:rsid w:val="00C12C66"/>
    <w:rsid w:val="00C12F1E"/>
    <w:rsid w:val="00C13030"/>
    <w:rsid w:val="00C13097"/>
    <w:rsid w:val="00C131E9"/>
    <w:rsid w:val="00C134F2"/>
    <w:rsid w:val="00C138FE"/>
    <w:rsid w:val="00C13C51"/>
    <w:rsid w:val="00C13CD6"/>
    <w:rsid w:val="00C13E1E"/>
    <w:rsid w:val="00C1426A"/>
    <w:rsid w:val="00C14737"/>
    <w:rsid w:val="00C148CD"/>
    <w:rsid w:val="00C14CE9"/>
    <w:rsid w:val="00C14E54"/>
    <w:rsid w:val="00C14F7A"/>
    <w:rsid w:val="00C1512A"/>
    <w:rsid w:val="00C1571D"/>
    <w:rsid w:val="00C15755"/>
    <w:rsid w:val="00C1585F"/>
    <w:rsid w:val="00C15C54"/>
    <w:rsid w:val="00C15CE8"/>
    <w:rsid w:val="00C15D06"/>
    <w:rsid w:val="00C15DD6"/>
    <w:rsid w:val="00C1604E"/>
    <w:rsid w:val="00C16C42"/>
    <w:rsid w:val="00C1736B"/>
    <w:rsid w:val="00C17483"/>
    <w:rsid w:val="00C176DC"/>
    <w:rsid w:val="00C176F9"/>
    <w:rsid w:val="00C179F4"/>
    <w:rsid w:val="00C17AC4"/>
    <w:rsid w:val="00C17CD0"/>
    <w:rsid w:val="00C17E44"/>
    <w:rsid w:val="00C20313"/>
    <w:rsid w:val="00C203D4"/>
    <w:rsid w:val="00C20BC3"/>
    <w:rsid w:val="00C21415"/>
    <w:rsid w:val="00C21A4F"/>
    <w:rsid w:val="00C21DB2"/>
    <w:rsid w:val="00C22194"/>
    <w:rsid w:val="00C22F1A"/>
    <w:rsid w:val="00C23A19"/>
    <w:rsid w:val="00C23BA9"/>
    <w:rsid w:val="00C24212"/>
    <w:rsid w:val="00C242FA"/>
    <w:rsid w:val="00C24674"/>
    <w:rsid w:val="00C24FEF"/>
    <w:rsid w:val="00C25010"/>
    <w:rsid w:val="00C251BC"/>
    <w:rsid w:val="00C25881"/>
    <w:rsid w:val="00C25890"/>
    <w:rsid w:val="00C25AAC"/>
    <w:rsid w:val="00C25C99"/>
    <w:rsid w:val="00C25D3D"/>
    <w:rsid w:val="00C25F88"/>
    <w:rsid w:val="00C26233"/>
    <w:rsid w:val="00C264BF"/>
    <w:rsid w:val="00C266EC"/>
    <w:rsid w:val="00C267EB"/>
    <w:rsid w:val="00C26971"/>
    <w:rsid w:val="00C26CE3"/>
    <w:rsid w:val="00C27051"/>
    <w:rsid w:val="00C275F9"/>
    <w:rsid w:val="00C27667"/>
    <w:rsid w:val="00C27C10"/>
    <w:rsid w:val="00C27DC3"/>
    <w:rsid w:val="00C27E42"/>
    <w:rsid w:val="00C27F5C"/>
    <w:rsid w:val="00C30265"/>
    <w:rsid w:val="00C30337"/>
    <w:rsid w:val="00C30371"/>
    <w:rsid w:val="00C303A2"/>
    <w:rsid w:val="00C30521"/>
    <w:rsid w:val="00C3073E"/>
    <w:rsid w:val="00C3084D"/>
    <w:rsid w:val="00C30AC3"/>
    <w:rsid w:val="00C30C20"/>
    <w:rsid w:val="00C30FEF"/>
    <w:rsid w:val="00C310EE"/>
    <w:rsid w:val="00C31307"/>
    <w:rsid w:val="00C3183D"/>
    <w:rsid w:val="00C31C3E"/>
    <w:rsid w:val="00C31D97"/>
    <w:rsid w:val="00C31E11"/>
    <w:rsid w:val="00C323B0"/>
    <w:rsid w:val="00C324E1"/>
    <w:rsid w:val="00C3258A"/>
    <w:rsid w:val="00C327F0"/>
    <w:rsid w:val="00C3285A"/>
    <w:rsid w:val="00C33390"/>
    <w:rsid w:val="00C3396E"/>
    <w:rsid w:val="00C33999"/>
    <w:rsid w:val="00C33FB3"/>
    <w:rsid w:val="00C34293"/>
    <w:rsid w:val="00C344A7"/>
    <w:rsid w:val="00C344DB"/>
    <w:rsid w:val="00C346D8"/>
    <w:rsid w:val="00C34939"/>
    <w:rsid w:val="00C34A09"/>
    <w:rsid w:val="00C357F8"/>
    <w:rsid w:val="00C35A3D"/>
    <w:rsid w:val="00C35C7D"/>
    <w:rsid w:val="00C35DF1"/>
    <w:rsid w:val="00C360B8"/>
    <w:rsid w:val="00C36453"/>
    <w:rsid w:val="00C36A9C"/>
    <w:rsid w:val="00C36D83"/>
    <w:rsid w:val="00C36EF4"/>
    <w:rsid w:val="00C36FC0"/>
    <w:rsid w:val="00C37938"/>
    <w:rsid w:val="00C37C73"/>
    <w:rsid w:val="00C37CA8"/>
    <w:rsid w:val="00C40012"/>
    <w:rsid w:val="00C40771"/>
    <w:rsid w:val="00C407E8"/>
    <w:rsid w:val="00C413A2"/>
    <w:rsid w:val="00C417C8"/>
    <w:rsid w:val="00C418CB"/>
    <w:rsid w:val="00C41D3F"/>
    <w:rsid w:val="00C42275"/>
    <w:rsid w:val="00C4240D"/>
    <w:rsid w:val="00C42A24"/>
    <w:rsid w:val="00C433D1"/>
    <w:rsid w:val="00C43440"/>
    <w:rsid w:val="00C437F3"/>
    <w:rsid w:val="00C43868"/>
    <w:rsid w:val="00C43C3A"/>
    <w:rsid w:val="00C44198"/>
    <w:rsid w:val="00C453AE"/>
    <w:rsid w:val="00C453EF"/>
    <w:rsid w:val="00C45429"/>
    <w:rsid w:val="00C455F2"/>
    <w:rsid w:val="00C456F2"/>
    <w:rsid w:val="00C460AE"/>
    <w:rsid w:val="00C463FE"/>
    <w:rsid w:val="00C466E3"/>
    <w:rsid w:val="00C467CE"/>
    <w:rsid w:val="00C46E3F"/>
    <w:rsid w:val="00C470E7"/>
    <w:rsid w:val="00C47493"/>
    <w:rsid w:val="00C476C8"/>
    <w:rsid w:val="00C477B9"/>
    <w:rsid w:val="00C47803"/>
    <w:rsid w:val="00C478C9"/>
    <w:rsid w:val="00C47E16"/>
    <w:rsid w:val="00C502BE"/>
    <w:rsid w:val="00C504B5"/>
    <w:rsid w:val="00C50D16"/>
    <w:rsid w:val="00C51308"/>
    <w:rsid w:val="00C51331"/>
    <w:rsid w:val="00C51524"/>
    <w:rsid w:val="00C519CD"/>
    <w:rsid w:val="00C52718"/>
    <w:rsid w:val="00C52B7D"/>
    <w:rsid w:val="00C52B8D"/>
    <w:rsid w:val="00C53281"/>
    <w:rsid w:val="00C53490"/>
    <w:rsid w:val="00C535D6"/>
    <w:rsid w:val="00C53870"/>
    <w:rsid w:val="00C53AE2"/>
    <w:rsid w:val="00C53CB1"/>
    <w:rsid w:val="00C53E56"/>
    <w:rsid w:val="00C541CC"/>
    <w:rsid w:val="00C5428A"/>
    <w:rsid w:val="00C54BD5"/>
    <w:rsid w:val="00C54DEA"/>
    <w:rsid w:val="00C54F27"/>
    <w:rsid w:val="00C55471"/>
    <w:rsid w:val="00C5548B"/>
    <w:rsid w:val="00C55752"/>
    <w:rsid w:val="00C5580E"/>
    <w:rsid w:val="00C55CAA"/>
    <w:rsid w:val="00C56862"/>
    <w:rsid w:val="00C569DC"/>
    <w:rsid w:val="00C56C0D"/>
    <w:rsid w:val="00C57A30"/>
    <w:rsid w:val="00C6030E"/>
    <w:rsid w:val="00C60314"/>
    <w:rsid w:val="00C60390"/>
    <w:rsid w:val="00C60B43"/>
    <w:rsid w:val="00C60D67"/>
    <w:rsid w:val="00C60F8D"/>
    <w:rsid w:val="00C618BA"/>
    <w:rsid w:val="00C62DC4"/>
    <w:rsid w:val="00C63519"/>
    <w:rsid w:val="00C635EF"/>
    <w:rsid w:val="00C63878"/>
    <w:rsid w:val="00C63D28"/>
    <w:rsid w:val="00C63DF5"/>
    <w:rsid w:val="00C63FDF"/>
    <w:rsid w:val="00C63FEA"/>
    <w:rsid w:val="00C6456F"/>
    <w:rsid w:val="00C645FF"/>
    <w:rsid w:val="00C6469C"/>
    <w:rsid w:val="00C646C3"/>
    <w:rsid w:val="00C647BC"/>
    <w:rsid w:val="00C64E0B"/>
    <w:rsid w:val="00C64E21"/>
    <w:rsid w:val="00C64E62"/>
    <w:rsid w:val="00C65721"/>
    <w:rsid w:val="00C65C99"/>
    <w:rsid w:val="00C661AA"/>
    <w:rsid w:val="00C66E28"/>
    <w:rsid w:val="00C66F5E"/>
    <w:rsid w:val="00C67457"/>
    <w:rsid w:val="00C676BA"/>
    <w:rsid w:val="00C67921"/>
    <w:rsid w:val="00C7090E"/>
    <w:rsid w:val="00C70D76"/>
    <w:rsid w:val="00C7113D"/>
    <w:rsid w:val="00C7147F"/>
    <w:rsid w:val="00C715E8"/>
    <w:rsid w:val="00C71701"/>
    <w:rsid w:val="00C71913"/>
    <w:rsid w:val="00C71C54"/>
    <w:rsid w:val="00C7200F"/>
    <w:rsid w:val="00C72426"/>
    <w:rsid w:val="00C72785"/>
    <w:rsid w:val="00C73068"/>
    <w:rsid w:val="00C73121"/>
    <w:rsid w:val="00C73C27"/>
    <w:rsid w:val="00C73ED9"/>
    <w:rsid w:val="00C73F2A"/>
    <w:rsid w:val="00C744E2"/>
    <w:rsid w:val="00C7484B"/>
    <w:rsid w:val="00C74877"/>
    <w:rsid w:val="00C74A14"/>
    <w:rsid w:val="00C74CA9"/>
    <w:rsid w:val="00C74D88"/>
    <w:rsid w:val="00C74D97"/>
    <w:rsid w:val="00C74F96"/>
    <w:rsid w:val="00C753C5"/>
    <w:rsid w:val="00C75BBC"/>
    <w:rsid w:val="00C76272"/>
    <w:rsid w:val="00C7652E"/>
    <w:rsid w:val="00C7679C"/>
    <w:rsid w:val="00C76CFD"/>
    <w:rsid w:val="00C7718C"/>
    <w:rsid w:val="00C77626"/>
    <w:rsid w:val="00C77AFA"/>
    <w:rsid w:val="00C77CCB"/>
    <w:rsid w:val="00C77DC1"/>
    <w:rsid w:val="00C802DB"/>
    <w:rsid w:val="00C806C3"/>
    <w:rsid w:val="00C80803"/>
    <w:rsid w:val="00C8094F"/>
    <w:rsid w:val="00C80A8C"/>
    <w:rsid w:val="00C80BD7"/>
    <w:rsid w:val="00C80CF9"/>
    <w:rsid w:val="00C81605"/>
    <w:rsid w:val="00C81A9A"/>
    <w:rsid w:val="00C81BA2"/>
    <w:rsid w:val="00C81C69"/>
    <w:rsid w:val="00C81CBB"/>
    <w:rsid w:val="00C81D0B"/>
    <w:rsid w:val="00C8229B"/>
    <w:rsid w:val="00C82738"/>
    <w:rsid w:val="00C828DE"/>
    <w:rsid w:val="00C83587"/>
    <w:rsid w:val="00C83813"/>
    <w:rsid w:val="00C8383E"/>
    <w:rsid w:val="00C839F1"/>
    <w:rsid w:val="00C83E91"/>
    <w:rsid w:val="00C84116"/>
    <w:rsid w:val="00C84530"/>
    <w:rsid w:val="00C847CC"/>
    <w:rsid w:val="00C849E1"/>
    <w:rsid w:val="00C84F44"/>
    <w:rsid w:val="00C8530F"/>
    <w:rsid w:val="00C857E6"/>
    <w:rsid w:val="00C8596E"/>
    <w:rsid w:val="00C85A35"/>
    <w:rsid w:val="00C85BB3"/>
    <w:rsid w:val="00C87134"/>
    <w:rsid w:val="00C871EE"/>
    <w:rsid w:val="00C87391"/>
    <w:rsid w:val="00C8741C"/>
    <w:rsid w:val="00C87759"/>
    <w:rsid w:val="00C8785E"/>
    <w:rsid w:val="00C87F72"/>
    <w:rsid w:val="00C909D6"/>
    <w:rsid w:val="00C90B32"/>
    <w:rsid w:val="00C90DD1"/>
    <w:rsid w:val="00C91387"/>
    <w:rsid w:val="00C917BE"/>
    <w:rsid w:val="00C91916"/>
    <w:rsid w:val="00C91965"/>
    <w:rsid w:val="00C919E5"/>
    <w:rsid w:val="00C91C0F"/>
    <w:rsid w:val="00C91C75"/>
    <w:rsid w:val="00C920F6"/>
    <w:rsid w:val="00C92319"/>
    <w:rsid w:val="00C925AE"/>
    <w:rsid w:val="00C927E0"/>
    <w:rsid w:val="00C92966"/>
    <w:rsid w:val="00C92A9D"/>
    <w:rsid w:val="00C92C79"/>
    <w:rsid w:val="00C92FD6"/>
    <w:rsid w:val="00C932B0"/>
    <w:rsid w:val="00C9349F"/>
    <w:rsid w:val="00C9356D"/>
    <w:rsid w:val="00C937C6"/>
    <w:rsid w:val="00C93EC5"/>
    <w:rsid w:val="00C944C8"/>
    <w:rsid w:val="00C94A0A"/>
    <w:rsid w:val="00C94E03"/>
    <w:rsid w:val="00C95550"/>
    <w:rsid w:val="00C9588D"/>
    <w:rsid w:val="00C95CA0"/>
    <w:rsid w:val="00C95D58"/>
    <w:rsid w:val="00C95F7A"/>
    <w:rsid w:val="00C96B94"/>
    <w:rsid w:val="00C96BF1"/>
    <w:rsid w:val="00C96F06"/>
    <w:rsid w:val="00C96F8A"/>
    <w:rsid w:val="00C97032"/>
    <w:rsid w:val="00C97259"/>
    <w:rsid w:val="00C9749C"/>
    <w:rsid w:val="00C977D0"/>
    <w:rsid w:val="00C9785D"/>
    <w:rsid w:val="00C97E7D"/>
    <w:rsid w:val="00CA03C2"/>
    <w:rsid w:val="00CA04AB"/>
    <w:rsid w:val="00CA06FA"/>
    <w:rsid w:val="00CA08CD"/>
    <w:rsid w:val="00CA09BB"/>
    <w:rsid w:val="00CA0B0B"/>
    <w:rsid w:val="00CA0CD5"/>
    <w:rsid w:val="00CA1C22"/>
    <w:rsid w:val="00CA1D53"/>
    <w:rsid w:val="00CA223A"/>
    <w:rsid w:val="00CA28E1"/>
    <w:rsid w:val="00CA28F2"/>
    <w:rsid w:val="00CA2A15"/>
    <w:rsid w:val="00CA2BB0"/>
    <w:rsid w:val="00CA2C95"/>
    <w:rsid w:val="00CA2DDB"/>
    <w:rsid w:val="00CA337D"/>
    <w:rsid w:val="00CA3485"/>
    <w:rsid w:val="00CA380B"/>
    <w:rsid w:val="00CA3D49"/>
    <w:rsid w:val="00CA3E25"/>
    <w:rsid w:val="00CA400E"/>
    <w:rsid w:val="00CA4332"/>
    <w:rsid w:val="00CA4476"/>
    <w:rsid w:val="00CA4514"/>
    <w:rsid w:val="00CA475D"/>
    <w:rsid w:val="00CA488A"/>
    <w:rsid w:val="00CA4A9E"/>
    <w:rsid w:val="00CA4E4F"/>
    <w:rsid w:val="00CA5543"/>
    <w:rsid w:val="00CA57C3"/>
    <w:rsid w:val="00CA584D"/>
    <w:rsid w:val="00CA58D8"/>
    <w:rsid w:val="00CA5A23"/>
    <w:rsid w:val="00CA5C71"/>
    <w:rsid w:val="00CA619C"/>
    <w:rsid w:val="00CA647C"/>
    <w:rsid w:val="00CA64A9"/>
    <w:rsid w:val="00CA6F41"/>
    <w:rsid w:val="00CA7391"/>
    <w:rsid w:val="00CA740A"/>
    <w:rsid w:val="00CA769B"/>
    <w:rsid w:val="00CA77EC"/>
    <w:rsid w:val="00CA7913"/>
    <w:rsid w:val="00CA79FB"/>
    <w:rsid w:val="00CA7D2B"/>
    <w:rsid w:val="00CB0127"/>
    <w:rsid w:val="00CB0757"/>
    <w:rsid w:val="00CB078B"/>
    <w:rsid w:val="00CB07D5"/>
    <w:rsid w:val="00CB088B"/>
    <w:rsid w:val="00CB0912"/>
    <w:rsid w:val="00CB0928"/>
    <w:rsid w:val="00CB0B08"/>
    <w:rsid w:val="00CB0CFB"/>
    <w:rsid w:val="00CB130E"/>
    <w:rsid w:val="00CB1319"/>
    <w:rsid w:val="00CB182F"/>
    <w:rsid w:val="00CB2435"/>
    <w:rsid w:val="00CB25AF"/>
    <w:rsid w:val="00CB2BA1"/>
    <w:rsid w:val="00CB2CB7"/>
    <w:rsid w:val="00CB2CF3"/>
    <w:rsid w:val="00CB2D79"/>
    <w:rsid w:val="00CB2DA5"/>
    <w:rsid w:val="00CB30D6"/>
    <w:rsid w:val="00CB32CF"/>
    <w:rsid w:val="00CB32DC"/>
    <w:rsid w:val="00CB37C7"/>
    <w:rsid w:val="00CB38A4"/>
    <w:rsid w:val="00CB43E9"/>
    <w:rsid w:val="00CB463C"/>
    <w:rsid w:val="00CB4674"/>
    <w:rsid w:val="00CB4E0B"/>
    <w:rsid w:val="00CB4EE7"/>
    <w:rsid w:val="00CB4FC6"/>
    <w:rsid w:val="00CB5426"/>
    <w:rsid w:val="00CB5508"/>
    <w:rsid w:val="00CB5B97"/>
    <w:rsid w:val="00CB5E72"/>
    <w:rsid w:val="00CB61ED"/>
    <w:rsid w:val="00CB6529"/>
    <w:rsid w:val="00CB6D72"/>
    <w:rsid w:val="00CB6F3A"/>
    <w:rsid w:val="00CB71B9"/>
    <w:rsid w:val="00CB73D6"/>
    <w:rsid w:val="00CB7972"/>
    <w:rsid w:val="00CB79AD"/>
    <w:rsid w:val="00CB7A26"/>
    <w:rsid w:val="00CB7C92"/>
    <w:rsid w:val="00CC0003"/>
    <w:rsid w:val="00CC00B5"/>
    <w:rsid w:val="00CC074D"/>
    <w:rsid w:val="00CC0F9A"/>
    <w:rsid w:val="00CC1095"/>
    <w:rsid w:val="00CC293F"/>
    <w:rsid w:val="00CC2FC2"/>
    <w:rsid w:val="00CC32B3"/>
    <w:rsid w:val="00CC372A"/>
    <w:rsid w:val="00CC3899"/>
    <w:rsid w:val="00CC38F4"/>
    <w:rsid w:val="00CC3F0D"/>
    <w:rsid w:val="00CC3F26"/>
    <w:rsid w:val="00CC42D2"/>
    <w:rsid w:val="00CC440B"/>
    <w:rsid w:val="00CC44A5"/>
    <w:rsid w:val="00CC45C9"/>
    <w:rsid w:val="00CC4EED"/>
    <w:rsid w:val="00CC5D74"/>
    <w:rsid w:val="00CC5EBA"/>
    <w:rsid w:val="00CC5FD6"/>
    <w:rsid w:val="00CC610E"/>
    <w:rsid w:val="00CC6E92"/>
    <w:rsid w:val="00CC709F"/>
    <w:rsid w:val="00CC7348"/>
    <w:rsid w:val="00CC794C"/>
    <w:rsid w:val="00CC7A84"/>
    <w:rsid w:val="00CD018D"/>
    <w:rsid w:val="00CD02CE"/>
    <w:rsid w:val="00CD1033"/>
    <w:rsid w:val="00CD11FC"/>
    <w:rsid w:val="00CD1378"/>
    <w:rsid w:val="00CD19D9"/>
    <w:rsid w:val="00CD1A2B"/>
    <w:rsid w:val="00CD1D79"/>
    <w:rsid w:val="00CD2122"/>
    <w:rsid w:val="00CD21D2"/>
    <w:rsid w:val="00CD23CA"/>
    <w:rsid w:val="00CD2599"/>
    <w:rsid w:val="00CD2685"/>
    <w:rsid w:val="00CD29A1"/>
    <w:rsid w:val="00CD2C2B"/>
    <w:rsid w:val="00CD2E79"/>
    <w:rsid w:val="00CD2F64"/>
    <w:rsid w:val="00CD315E"/>
    <w:rsid w:val="00CD3234"/>
    <w:rsid w:val="00CD36FA"/>
    <w:rsid w:val="00CD38A3"/>
    <w:rsid w:val="00CD3D76"/>
    <w:rsid w:val="00CD40CE"/>
    <w:rsid w:val="00CD457A"/>
    <w:rsid w:val="00CD488B"/>
    <w:rsid w:val="00CD4B01"/>
    <w:rsid w:val="00CD529F"/>
    <w:rsid w:val="00CD575E"/>
    <w:rsid w:val="00CD5761"/>
    <w:rsid w:val="00CD5874"/>
    <w:rsid w:val="00CD5C28"/>
    <w:rsid w:val="00CD5C98"/>
    <w:rsid w:val="00CD5CB2"/>
    <w:rsid w:val="00CD613C"/>
    <w:rsid w:val="00CD6757"/>
    <w:rsid w:val="00CD67E4"/>
    <w:rsid w:val="00CD6E84"/>
    <w:rsid w:val="00CD6E95"/>
    <w:rsid w:val="00CD6F7F"/>
    <w:rsid w:val="00CD7608"/>
    <w:rsid w:val="00CD77B4"/>
    <w:rsid w:val="00CD79C7"/>
    <w:rsid w:val="00CD7C38"/>
    <w:rsid w:val="00CD7CAB"/>
    <w:rsid w:val="00CD7EC6"/>
    <w:rsid w:val="00CD7ED6"/>
    <w:rsid w:val="00CE0282"/>
    <w:rsid w:val="00CE0372"/>
    <w:rsid w:val="00CE04F7"/>
    <w:rsid w:val="00CE0B5C"/>
    <w:rsid w:val="00CE0DEB"/>
    <w:rsid w:val="00CE1055"/>
    <w:rsid w:val="00CE1386"/>
    <w:rsid w:val="00CE187F"/>
    <w:rsid w:val="00CE20A3"/>
    <w:rsid w:val="00CE26B3"/>
    <w:rsid w:val="00CE2981"/>
    <w:rsid w:val="00CE29F1"/>
    <w:rsid w:val="00CE2F91"/>
    <w:rsid w:val="00CE3453"/>
    <w:rsid w:val="00CE3E96"/>
    <w:rsid w:val="00CE4346"/>
    <w:rsid w:val="00CE43D6"/>
    <w:rsid w:val="00CE45AB"/>
    <w:rsid w:val="00CE45D4"/>
    <w:rsid w:val="00CE4654"/>
    <w:rsid w:val="00CE4663"/>
    <w:rsid w:val="00CE53B1"/>
    <w:rsid w:val="00CE53B7"/>
    <w:rsid w:val="00CE5511"/>
    <w:rsid w:val="00CE5729"/>
    <w:rsid w:val="00CE5860"/>
    <w:rsid w:val="00CE6015"/>
    <w:rsid w:val="00CE6164"/>
    <w:rsid w:val="00CE627A"/>
    <w:rsid w:val="00CE6D2F"/>
    <w:rsid w:val="00CE6D34"/>
    <w:rsid w:val="00CE6DCA"/>
    <w:rsid w:val="00CE6DCB"/>
    <w:rsid w:val="00CE6E74"/>
    <w:rsid w:val="00CE74DA"/>
    <w:rsid w:val="00CE7572"/>
    <w:rsid w:val="00CE7741"/>
    <w:rsid w:val="00CE7E62"/>
    <w:rsid w:val="00CF00E0"/>
    <w:rsid w:val="00CF0217"/>
    <w:rsid w:val="00CF064F"/>
    <w:rsid w:val="00CF0774"/>
    <w:rsid w:val="00CF0CFC"/>
    <w:rsid w:val="00CF0DF9"/>
    <w:rsid w:val="00CF0FBB"/>
    <w:rsid w:val="00CF1154"/>
    <w:rsid w:val="00CF11EE"/>
    <w:rsid w:val="00CF13AB"/>
    <w:rsid w:val="00CF1514"/>
    <w:rsid w:val="00CF1847"/>
    <w:rsid w:val="00CF1CB7"/>
    <w:rsid w:val="00CF1FE7"/>
    <w:rsid w:val="00CF28C3"/>
    <w:rsid w:val="00CF2D71"/>
    <w:rsid w:val="00CF3035"/>
    <w:rsid w:val="00CF3D5C"/>
    <w:rsid w:val="00CF3E73"/>
    <w:rsid w:val="00CF3EB0"/>
    <w:rsid w:val="00CF3F29"/>
    <w:rsid w:val="00CF4014"/>
    <w:rsid w:val="00CF4735"/>
    <w:rsid w:val="00CF4A80"/>
    <w:rsid w:val="00CF5285"/>
    <w:rsid w:val="00CF5569"/>
    <w:rsid w:val="00CF55B7"/>
    <w:rsid w:val="00CF5DE2"/>
    <w:rsid w:val="00CF5E40"/>
    <w:rsid w:val="00CF5E58"/>
    <w:rsid w:val="00CF5EE7"/>
    <w:rsid w:val="00CF61B9"/>
    <w:rsid w:val="00CF64F1"/>
    <w:rsid w:val="00CF661F"/>
    <w:rsid w:val="00CF67C9"/>
    <w:rsid w:val="00CF6860"/>
    <w:rsid w:val="00CF68E7"/>
    <w:rsid w:val="00CF71E4"/>
    <w:rsid w:val="00CF71E9"/>
    <w:rsid w:val="00CF763E"/>
    <w:rsid w:val="00CF7F52"/>
    <w:rsid w:val="00D00460"/>
    <w:rsid w:val="00D00735"/>
    <w:rsid w:val="00D00C09"/>
    <w:rsid w:val="00D00CBF"/>
    <w:rsid w:val="00D01174"/>
    <w:rsid w:val="00D013EA"/>
    <w:rsid w:val="00D0189B"/>
    <w:rsid w:val="00D0227C"/>
    <w:rsid w:val="00D02438"/>
    <w:rsid w:val="00D02613"/>
    <w:rsid w:val="00D02D45"/>
    <w:rsid w:val="00D03090"/>
    <w:rsid w:val="00D0312D"/>
    <w:rsid w:val="00D03159"/>
    <w:rsid w:val="00D0318F"/>
    <w:rsid w:val="00D033A5"/>
    <w:rsid w:val="00D036EF"/>
    <w:rsid w:val="00D03BB7"/>
    <w:rsid w:val="00D03C11"/>
    <w:rsid w:val="00D03DE8"/>
    <w:rsid w:val="00D0406A"/>
    <w:rsid w:val="00D04AD1"/>
    <w:rsid w:val="00D04C3A"/>
    <w:rsid w:val="00D04CDA"/>
    <w:rsid w:val="00D04F2E"/>
    <w:rsid w:val="00D05022"/>
    <w:rsid w:val="00D05033"/>
    <w:rsid w:val="00D05182"/>
    <w:rsid w:val="00D0531E"/>
    <w:rsid w:val="00D0532B"/>
    <w:rsid w:val="00D05C3A"/>
    <w:rsid w:val="00D0619B"/>
    <w:rsid w:val="00D062A9"/>
    <w:rsid w:val="00D06BAF"/>
    <w:rsid w:val="00D06E83"/>
    <w:rsid w:val="00D074D3"/>
    <w:rsid w:val="00D07949"/>
    <w:rsid w:val="00D10045"/>
    <w:rsid w:val="00D1010E"/>
    <w:rsid w:val="00D10AE8"/>
    <w:rsid w:val="00D10BD3"/>
    <w:rsid w:val="00D10C2B"/>
    <w:rsid w:val="00D113AD"/>
    <w:rsid w:val="00D11B93"/>
    <w:rsid w:val="00D11E1F"/>
    <w:rsid w:val="00D12024"/>
    <w:rsid w:val="00D12058"/>
    <w:rsid w:val="00D1223D"/>
    <w:rsid w:val="00D1226A"/>
    <w:rsid w:val="00D1227C"/>
    <w:rsid w:val="00D12B47"/>
    <w:rsid w:val="00D12C4F"/>
    <w:rsid w:val="00D12DD4"/>
    <w:rsid w:val="00D13003"/>
    <w:rsid w:val="00D13158"/>
    <w:rsid w:val="00D132A2"/>
    <w:rsid w:val="00D1344D"/>
    <w:rsid w:val="00D137AB"/>
    <w:rsid w:val="00D13A8C"/>
    <w:rsid w:val="00D13D4E"/>
    <w:rsid w:val="00D14349"/>
    <w:rsid w:val="00D14675"/>
    <w:rsid w:val="00D14B18"/>
    <w:rsid w:val="00D14F50"/>
    <w:rsid w:val="00D15121"/>
    <w:rsid w:val="00D1545F"/>
    <w:rsid w:val="00D157CA"/>
    <w:rsid w:val="00D15C9C"/>
    <w:rsid w:val="00D169AA"/>
    <w:rsid w:val="00D169D8"/>
    <w:rsid w:val="00D16CCF"/>
    <w:rsid w:val="00D174A7"/>
    <w:rsid w:val="00D1792A"/>
    <w:rsid w:val="00D17A98"/>
    <w:rsid w:val="00D202BC"/>
    <w:rsid w:val="00D2049A"/>
    <w:rsid w:val="00D207C3"/>
    <w:rsid w:val="00D20824"/>
    <w:rsid w:val="00D20F09"/>
    <w:rsid w:val="00D20FD0"/>
    <w:rsid w:val="00D214A5"/>
    <w:rsid w:val="00D2161D"/>
    <w:rsid w:val="00D218FB"/>
    <w:rsid w:val="00D21960"/>
    <w:rsid w:val="00D21B04"/>
    <w:rsid w:val="00D21DC5"/>
    <w:rsid w:val="00D21F1B"/>
    <w:rsid w:val="00D2215C"/>
    <w:rsid w:val="00D221D4"/>
    <w:rsid w:val="00D2259B"/>
    <w:rsid w:val="00D225DF"/>
    <w:rsid w:val="00D22923"/>
    <w:rsid w:val="00D22D29"/>
    <w:rsid w:val="00D230BC"/>
    <w:rsid w:val="00D23305"/>
    <w:rsid w:val="00D23710"/>
    <w:rsid w:val="00D2373A"/>
    <w:rsid w:val="00D242F6"/>
    <w:rsid w:val="00D245C9"/>
    <w:rsid w:val="00D2474B"/>
    <w:rsid w:val="00D24C55"/>
    <w:rsid w:val="00D251C1"/>
    <w:rsid w:val="00D25378"/>
    <w:rsid w:val="00D25496"/>
    <w:rsid w:val="00D254E6"/>
    <w:rsid w:val="00D2591F"/>
    <w:rsid w:val="00D25B3F"/>
    <w:rsid w:val="00D25ED8"/>
    <w:rsid w:val="00D26306"/>
    <w:rsid w:val="00D26382"/>
    <w:rsid w:val="00D26553"/>
    <w:rsid w:val="00D268B7"/>
    <w:rsid w:val="00D26E64"/>
    <w:rsid w:val="00D26ED8"/>
    <w:rsid w:val="00D26FE9"/>
    <w:rsid w:val="00D27188"/>
    <w:rsid w:val="00D272DA"/>
    <w:rsid w:val="00D27446"/>
    <w:rsid w:val="00D27631"/>
    <w:rsid w:val="00D27F68"/>
    <w:rsid w:val="00D30528"/>
    <w:rsid w:val="00D306DF"/>
    <w:rsid w:val="00D309CA"/>
    <w:rsid w:val="00D311C4"/>
    <w:rsid w:val="00D31B2F"/>
    <w:rsid w:val="00D31B85"/>
    <w:rsid w:val="00D3215A"/>
    <w:rsid w:val="00D32288"/>
    <w:rsid w:val="00D327DE"/>
    <w:rsid w:val="00D330AC"/>
    <w:rsid w:val="00D33277"/>
    <w:rsid w:val="00D33425"/>
    <w:rsid w:val="00D33479"/>
    <w:rsid w:val="00D336B5"/>
    <w:rsid w:val="00D33C74"/>
    <w:rsid w:val="00D33DC8"/>
    <w:rsid w:val="00D35510"/>
    <w:rsid w:val="00D35838"/>
    <w:rsid w:val="00D35AD8"/>
    <w:rsid w:val="00D35C1C"/>
    <w:rsid w:val="00D35CED"/>
    <w:rsid w:val="00D35E8C"/>
    <w:rsid w:val="00D35FBD"/>
    <w:rsid w:val="00D3617B"/>
    <w:rsid w:val="00D3647F"/>
    <w:rsid w:val="00D3679A"/>
    <w:rsid w:val="00D3687E"/>
    <w:rsid w:val="00D371E4"/>
    <w:rsid w:val="00D374C4"/>
    <w:rsid w:val="00D37528"/>
    <w:rsid w:val="00D37731"/>
    <w:rsid w:val="00D3786F"/>
    <w:rsid w:val="00D37EC7"/>
    <w:rsid w:val="00D37F20"/>
    <w:rsid w:val="00D37F7F"/>
    <w:rsid w:val="00D37F90"/>
    <w:rsid w:val="00D40614"/>
    <w:rsid w:val="00D40EB6"/>
    <w:rsid w:val="00D418F4"/>
    <w:rsid w:val="00D41921"/>
    <w:rsid w:val="00D4193B"/>
    <w:rsid w:val="00D41D2A"/>
    <w:rsid w:val="00D42967"/>
    <w:rsid w:val="00D42CA2"/>
    <w:rsid w:val="00D42F6B"/>
    <w:rsid w:val="00D43099"/>
    <w:rsid w:val="00D430A1"/>
    <w:rsid w:val="00D432E5"/>
    <w:rsid w:val="00D433EA"/>
    <w:rsid w:val="00D44051"/>
    <w:rsid w:val="00D44E4E"/>
    <w:rsid w:val="00D4557A"/>
    <w:rsid w:val="00D455E4"/>
    <w:rsid w:val="00D45B4D"/>
    <w:rsid w:val="00D45F8F"/>
    <w:rsid w:val="00D468D9"/>
    <w:rsid w:val="00D46CBC"/>
    <w:rsid w:val="00D4751C"/>
    <w:rsid w:val="00D47910"/>
    <w:rsid w:val="00D47AF9"/>
    <w:rsid w:val="00D47B99"/>
    <w:rsid w:val="00D47EBD"/>
    <w:rsid w:val="00D500C1"/>
    <w:rsid w:val="00D503FC"/>
    <w:rsid w:val="00D506FC"/>
    <w:rsid w:val="00D50959"/>
    <w:rsid w:val="00D50E37"/>
    <w:rsid w:val="00D50F77"/>
    <w:rsid w:val="00D510CF"/>
    <w:rsid w:val="00D514F0"/>
    <w:rsid w:val="00D518B0"/>
    <w:rsid w:val="00D519A4"/>
    <w:rsid w:val="00D51A1D"/>
    <w:rsid w:val="00D51C0F"/>
    <w:rsid w:val="00D51ECB"/>
    <w:rsid w:val="00D521D4"/>
    <w:rsid w:val="00D52393"/>
    <w:rsid w:val="00D527D2"/>
    <w:rsid w:val="00D52B8E"/>
    <w:rsid w:val="00D5317A"/>
    <w:rsid w:val="00D5319A"/>
    <w:rsid w:val="00D531FD"/>
    <w:rsid w:val="00D53259"/>
    <w:rsid w:val="00D53B2A"/>
    <w:rsid w:val="00D53C21"/>
    <w:rsid w:val="00D5423D"/>
    <w:rsid w:val="00D54AA2"/>
    <w:rsid w:val="00D54D75"/>
    <w:rsid w:val="00D552C5"/>
    <w:rsid w:val="00D55370"/>
    <w:rsid w:val="00D55492"/>
    <w:rsid w:val="00D55672"/>
    <w:rsid w:val="00D55704"/>
    <w:rsid w:val="00D55708"/>
    <w:rsid w:val="00D55936"/>
    <w:rsid w:val="00D55B23"/>
    <w:rsid w:val="00D55E22"/>
    <w:rsid w:val="00D561BC"/>
    <w:rsid w:val="00D5642F"/>
    <w:rsid w:val="00D5649A"/>
    <w:rsid w:val="00D5669E"/>
    <w:rsid w:val="00D56721"/>
    <w:rsid w:val="00D56955"/>
    <w:rsid w:val="00D56ACA"/>
    <w:rsid w:val="00D56AE0"/>
    <w:rsid w:val="00D5704B"/>
    <w:rsid w:val="00D5725F"/>
    <w:rsid w:val="00D5776D"/>
    <w:rsid w:val="00D57776"/>
    <w:rsid w:val="00D57782"/>
    <w:rsid w:val="00D6023A"/>
    <w:rsid w:val="00D6038B"/>
    <w:rsid w:val="00D60D40"/>
    <w:rsid w:val="00D60E0B"/>
    <w:rsid w:val="00D60F5B"/>
    <w:rsid w:val="00D61228"/>
    <w:rsid w:val="00D62504"/>
    <w:rsid w:val="00D625F7"/>
    <w:rsid w:val="00D62934"/>
    <w:rsid w:val="00D62D04"/>
    <w:rsid w:val="00D62DA3"/>
    <w:rsid w:val="00D62EB5"/>
    <w:rsid w:val="00D6334B"/>
    <w:rsid w:val="00D635C2"/>
    <w:rsid w:val="00D63739"/>
    <w:rsid w:val="00D6393F"/>
    <w:rsid w:val="00D6482A"/>
    <w:rsid w:val="00D64B19"/>
    <w:rsid w:val="00D64E4B"/>
    <w:rsid w:val="00D6590C"/>
    <w:rsid w:val="00D65998"/>
    <w:rsid w:val="00D65A35"/>
    <w:rsid w:val="00D65FBF"/>
    <w:rsid w:val="00D663EF"/>
    <w:rsid w:val="00D6647C"/>
    <w:rsid w:val="00D6663D"/>
    <w:rsid w:val="00D6700D"/>
    <w:rsid w:val="00D6738F"/>
    <w:rsid w:val="00D678C3"/>
    <w:rsid w:val="00D67E1C"/>
    <w:rsid w:val="00D67E50"/>
    <w:rsid w:val="00D7024E"/>
    <w:rsid w:val="00D70359"/>
    <w:rsid w:val="00D7076B"/>
    <w:rsid w:val="00D70B63"/>
    <w:rsid w:val="00D70FBA"/>
    <w:rsid w:val="00D712CB"/>
    <w:rsid w:val="00D713F2"/>
    <w:rsid w:val="00D714ED"/>
    <w:rsid w:val="00D7167C"/>
    <w:rsid w:val="00D72184"/>
    <w:rsid w:val="00D7258D"/>
    <w:rsid w:val="00D728D8"/>
    <w:rsid w:val="00D72B9F"/>
    <w:rsid w:val="00D72C3E"/>
    <w:rsid w:val="00D72C9C"/>
    <w:rsid w:val="00D72D5A"/>
    <w:rsid w:val="00D72E52"/>
    <w:rsid w:val="00D72F9E"/>
    <w:rsid w:val="00D7361E"/>
    <w:rsid w:val="00D737F2"/>
    <w:rsid w:val="00D73925"/>
    <w:rsid w:val="00D739CE"/>
    <w:rsid w:val="00D73D2A"/>
    <w:rsid w:val="00D740D7"/>
    <w:rsid w:val="00D7421A"/>
    <w:rsid w:val="00D742BA"/>
    <w:rsid w:val="00D743B3"/>
    <w:rsid w:val="00D74971"/>
    <w:rsid w:val="00D74E3E"/>
    <w:rsid w:val="00D74E3F"/>
    <w:rsid w:val="00D751D3"/>
    <w:rsid w:val="00D753C1"/>
    <w:rsid w:val="00D75521"/>
    <w:rsid w:val="00D7584E"/>
    <w:rsid w:val="00D75A3D"/>
    <w:rsid w:val="00D75BA4"/>
    <w:rsid w:val="00D75C67"/>
    <w:rsid w:val="00D75FDF"/>
    <w:rsid w:val="00D76478"/>
    <w:rsid w:val="00D765B6"/>
    <w:rsid w:val="00D765E7"/>
    <w:rsid w:val="00D7669A"/>
    <w:rsid w:val="00D773C6"/>
    <w:rsid w:val="00D7768B"/>
    <w:rsid w:val="00D7782C"/>
    <w:rsid w:val="00D77916"/>
    <w:rsid w:val="00D77A1F"/>
    <w:rsid w:val="00D77BC0"/>
    <w:rsid w:val="00D802B9"/>
    <w:rsid w:val="00D8038B"/>
    <w:rsid w:val="00D805A2"/>
    <w:rsid w:val="00D80A8E"/>
    <w:rsid w:val="00D80B33"/>
    <w:rsid w:val="00D80BC3"/>
    <w:rsid w:val="00D81096"/>
    <w:rsid w:val="00D813D7"/>
    <w:rsid w:val="00D814D3"/>
    <w:rsid w:val="00D8166B"/>
    <w:rsid w:val="00D81A62"/>
    <w:rsid w:val="00D81B1A"/>
    <w:rsid w:val="00D81EBC"/>
    <w:rsid w:val="00D8205A"/>
    <w:rsid w:val="00D820A6"/>
    <w:rsid w:val="00D8211B"/>
    <w:rsid w:val="00D8229A"/>
    <w:rsid w:val="00D822FB"/>
    <w:rsid w:val="00D82615"/>
    <w:rsid w:val="00D8290F"/>
    <w:rsid w:val="00D830B6"/>
    <w:rsid w:val="00D8315D"/>
    <w:rsid w:val="00D8382B"/>
    <w:rsid w:val="00D83893"/>
    <w:rsid w:val="00D83962"/>
    <w:rsid w:val="00D83A34"/>
    <w:rsid w:val="00D83D30"/>
    <w:rsid w:val="00D83E92"/>
    <w:rsid w:val="00D83F30"/>
    <w:rsid w:val="00D8470A"/>
    <w:rsid w:val="00D84CF2"/>
    <w:rsid w:val="00D84DE0"/>
    <w:rsid w:val="00D84DED"/>
    <w:rsid w:val="00D85535"/>
    <w:rsid w:val="00D8595B"/>
    <w:rsid w:val="00D85CC6"/>
    <w:rsid w:val="00D85CF3"/>
    <w:rsid w:val="00D863EA"/>
    <w:rsid w:val="00D86691"/>
    <w:rsid w:val="00D868D7"/>
    <w:rsid w:val="00D86AD7"/>
    <w:rsid w:val="00D86B94"/>
    <w:rsid w:val="00D86C7B"/>
    <w:rsid w:val="00D86EC1"/>
    <w:rsid w:val="00D87227"/>
    <w:rsid w:val="00D87491"/>
    <w:rsid w:val="00D87A3A"/>
    <w:rsid w:val="00D87AD5"/>
    <w:rsid w:val="00D90248"/>
    <w:rsid w:val="00D90291"/>
    <w:rsid w:val="00D905AD"/>
    <w:rsid w:val="00D9067E"/>
    <w:rsid w:val="00D9083B"/>
    <w:rsid w:val="00D90967"/>
    <w:rsid w:val="00D90C2A"/>
    <w:rsid w:val="00D90F74"/>
    <w:rsid w:val="00D91E61"/>
    <w:rsid w:val="00D927BE"/>
    <w:rsid w:val="00D928F4"/>
    <w:rsid w:val="00D92B92"/>
    <w:rsid w:val="00D93250"/>
    <w:rsid w:val="00D93257"/>
    <w:rsid w:val="00D9346F"/>
    <w:rsid w:val="00D93C10"/>
    <w:rsid w:val="00D942EF"/>
    <w:rsid w:val="00D942F2"/>
    <w:rsid w:val="00D944DA"/>
    <w:rsid w:val="00D947AA"/>
    <w:rsid w:val="00D9499D"/>
    <w:rsid w:val="00D94B5A"/>
    <w:rsid w:val="00D94CCD"/>
    <w:rsid w:val="00D94FF9"/>
    <w:rsid w:val="00D950DC"/>
    <w:rsid w:val="00D950F5"/>
    <w:rsid w:val="00D95736"/>
    <w:rsid w:val="00D959F5"/>
    <w:rsid w:val="00D95B15"/>
    <w:rsid w:val="00D95B16"/>
    <w:rsid w:val="00D95B7D"/>
    <w:rsid w:val="00D95BC1"/>
    <w:rsid w:val="00D95D68"/>
    <w:rsid w:val="00D96013"/>
    <w:rsid w:val="00D961F3"/>
    <w:rsid w:val="00D96413"/>
    <w:rsid w:val="00D96616"/>
    <w:rsid w:val="00D968F7"/>
    <w:rsid w:val="00D96AFA"/>
    <w:rsid w:val="00D96BE2"/>
    <w:rsid w:val="00D96F4C"/>
    <w:rsid w:val="00D97190"/>
    <w:rsid w:val="00D97328"/>
    <w:rsid w:val="00D975C1"/>
    <w:rsid w:val="00D97736"/>
    <w:rsid w:val="00D97AB5"/>
    <w:rsid w:val="00D97B51"/>
    <w:rsid w:val="00DA03BF"/>
    <w:rsid w:val="00DA0860"/>
    <w:rsid w:val="00DA0975"/>
    <w:rsid w:val="00DA099E"/>
    <w:rsid w:val="00DA149B"/>
    <w:rsid w:val="00DA152F"/>
    <w:rsid w:val="00DA1789"/>
    <w:rsid w:val="00DA2255"/>
    <w:rsid w:val="00DA283B"/>
    <w:rsid w:val="00DA2B68"/>
    <w:rsid w:val="00DA2B93"/>
    <w:rsid w:val="00DA2D06"/>
    <w:rsid w:val="00DA3166"/>
    <w:rsid w:val="00DA3377"/>
    <w:rsid w:val="00DA34AB"/>
    <w:rsid w:val="00DA3A00"/>
    <w:rsid w:val="00DA3C50"/>
    <w:rsid w:val="00DA3C53"/>
    <w:rsid w:val="00DA4482"/>
    <w:rsid w:val="00DA462E"/>
    <w:rsid w:val="00DA4932"/>
    <w:rsid w:val="00DA49B0"/>
    <w:rsid w:val="00DA49CE"/>
    <w:rsid w:val="00DA4C1B"/>
    <w:rsid w:val="00DA4D48"/>
    <w:rsid w:val="00DA505A"/>
    <w:rsid w:val="00DA509C"/>
    <w:rsid w:val="00DA5286"/>
    <w:rsid w:val="00DA52FE"/>
    <w:rsid w:val="00DA5348"/>
    <w:rsid w:val="00DA5D43"/>
    <w:rsid w:val="00DA5FED"/>
    <w:rsid w:val="00DA6174"/>
    <w:rsid w:val="00DA62A6"/>
    <w:rsid w:val="00DA631F"/>
    <w:rsid w:val="00DA65CA"/>
    <w:rsid w:val="00DA69A3"/>
    <w:rsid w:val="00DA6F99"/>
    <w:rsid w:val="00DA75A7"/>
    <w:rsid w:val="00DA7C2A"/>
    <w:rsid w:val="00DB0130"/>
    <w:rsid w:val="00DB0835"/>
    <w:rsid w:val="00DB097B"/>
    <w:rsid w:val="00DB0B0D"/>
    <w:rsid w:val="00DB146B"/>
    <w:rsid w:val="00DB1568"/>
    <w:rsid w:val="00DB1672"/>
    <w:rsid w:val="00DB1838"/>
    <w:rsid w:val="00DB1A93"/>
    <w:rsid w:val="00DB1E0E"/>
    <w:rsid w:val="00DB2CE6"/>
    <w:rsid w:val="00DB33B4"/>
    <w:rsid w:val="00DB3668"/>
    <w:rsid w:val="00DB3BFE"/>
    <w:rsid w:val="00DB3F14"/>
    <w:rsid w:val="00DB4171"/>
    <w:rsid w:val="00DB4704"/>
    <w:rsid w:val="00DB4873"/>
    <w:rsid w:val="00DB4CA4"/>
    <w:rsid w:val="00DB5147"/>
    <w:rsid w:val="00DB544E"/>
    <w:rsid w:val="00DB54B5"/>
    <w:rsid w:val="00DB58D5"/>
    <w:rsid w:val="00DB618C"/>
    <w:rsid w:val="00DB6357"/>
    <w:rsid w:val="00DB6889"/>
    <w:rsid w:val="00DB6CF6"/>
    <w:rsid w:val="00DB6E02"/>
    <w:rsid w:val="00DB6EF3"/>
    <w:rsid w:val="00DB7127"/>
    <w:rsid w:val="00DB7194"/>
    <w:rsid w:val="00DB71C8"/>
    <w:rsid w:val="00DB76F1"/>
    <w:rsid w:val="00DB7F0F"/>
    <w:rsid w:val="00DB7F68"/>
    <w:rsid w:val="00DC014D"/>
    <w:rsid w:val="00DC0405"/>
    <w:rsid w:val="00DC0772"/>
    <w:rsid w:val="00DC082E"/>
    <w:rsid w:val="00DC1732"/>
    <w:rsid w:val="00DC1ACF"/>
    <w:rsid w:val="00DC25D3"/>
    <w:rsid w:val="00DC262E"/>
    <w:rsid w:val="00DC3265"/>
    <w:rsid w:val="00DC3386"/>
    <w:rsid w:val="00DC355C"/>
    <w:rsid w:val="00DC392F"/>
    <w:rsid w:val="00DC39B0"/>
    <w:rsid w:val="00DC4048"/>
    <w:rsid w:val="00DC41C0"/>
    <w:rsid w:val="00DC435E"/>
    <w:rsid w:val="00DC4B2B"/>
    <w:rsid w:val="00DC4D0C"/>
    <w:rsid w:val="00DC4E8D"/>
    <w:rsid w:val="00DC50B6"/>
    <w:rsid w:val="00DC5222"/>
    <w:rsid w:val="00DC52CE"/>
    <w:rsid w:val="00DC53F4"/>
    <w:rsid w:val="00DC5558"/>
    <w:rsid w:val="00DC5640"/>
    <w:rsid w:val="00DC585D"/>
    <w:rsid w:val="00DC588F"/>
    <w:rsid w:val="00DC5A6B"/>
    <w:rsid w:val="00DC5AAA"/>
    <w:rsid w:val="00DC5B80"/>
    <w:rsid w:val="00DC5C9D"/>
    <w:rsid w:val="00DC5EB9"/>
    <w:rsid w:val="00DC63C0"/>
    <w:rsid w:val="00DC6425"/>
    <w:rsid w:val="00DC6A6B"/>
    <w:rsid w:val="00DC6E2B"/>
    <w:rsid w:val="00DC7067"/>
    <w:rsid w:val="00DC7304"/>
    <w:rsid w:val="00DC749F"/>
    <w:rsid w:val="00DC77C3"/>
    <w:rsid w:val="00DC77DF"/>
    <w:rsid w:val="00DC78C8"/>
    <w:rsid w:val="00DD0257"/>
    <w:rsid w:val="00DD0546"/>
    <w:rsid w:val="00DD05C9"/>
    <w:rsid w:val="00DD0641"/>
    <w:rsid w:val="00DD08A3"/>
    <w:rsid w:val="00DD0E21"/>
    <w:rsid w:val="00DD0ED2"/>
    <w:rsid w:val="00DD0FFE"/>
    <w:rsid w:val="00DD111C"/>
    <w:rsid w:val="00DD12C6"/>
    <w:rsid w:val="00DD1689"/>
    <w:rsid w:val="00DD1E1F"/>
    <w:rsid w:val="00DD1E7B"/>
    <w:rsid w:val="00DD20C2"/>
    <w:rsid w:val="00DD329F"/>
    <w:rsid w:val="00DD34D8"/>
    <w:rsid w:val="00DD35B0"/>
    <w:rsid w:val="00DD3AB0"/>
    <w:rsid w:val="00DD3E3D"/>
    <w:rsid w:val="00DD3F75"/>
    <w:rsid w:val="00DD403C"/>
    <w:rsid w:val="00DD4441"/>
    <w:rsid w:val="00DD4806"/>
    <w:rsid w:val="00DD493B"/>
    <w:rsid w:val="00DD4CC6"/>
    <w:rsid w:val="00DD4E0D"/>
    <w:rsid w:val="00DD5A01"/>
    <w:rsid w:val="00DD5B25"/>
    <w:rsid w:val="00DD6374"/>
    <w:rsid w:val="00DD6497"/>
    <w:rsid w:val="00DD6744"/>
    <w:rsid w:val="00DD6BB5"/>
    <w:rsid w:val="00DD723E"/>
    <w:rsid w:val="00DD7289"/>
    <w:rsid w:val="00DD76B8"/>
    <w:rsid w:val="00DD7718"/>
    <w:rsid w:val="00DD777C"/>
    <w:rsid w:val="00DD7B04"/>
    <w:rsid w:val="00DD7CE7"/>
    <w:rsid w:val="00DE0660"/>
    <w:rsid w:val="00DE06D4"/>
    <w:rsid w:val="00DE06F1"/>
    <w:rsid w:val="00DE0758"/>
    <w:rsid w:val="00DE0FA2"/>
    <w:rsid w:val="00DE1143"/>
    <w:rsid w:val="00DE150D"/>
    <w:rsid w:val="00DE18C6"/>
    <w:rsid w:val="00DE1B53"/>
    <w:rsid w:val="00DE1CA3"/>
    <w:rsid w:val="00DE1CFF"/>
    <w:rsid w:val="00DE1E64"/>
    <w:rsid w:val="00DE26FE"/>
    <w:rsid w:val="00DE2CFB"/>
    <w:rsid w:val="00DE2E9B"/>
    <w:rsid w:val="00DE31D5"/>
    <w:rsid w:val="00DE3268"/>
    <w:rsid w:val="00DE3640"/>
    <w:rsid w:val="00DE3A83"/>
    <w:rsid w:val="00DE3ABD"/>
    <w:rsid w:val="00DE3BA9"/>
    <w:rsid w:val="00DE3BDE"/>
    <w:rsid w:val="00DE41D9"/>
    <w:rsid w:val="00DE4B26"/>
    <w:rsid w:val="00DE4D6B"/>
    <w:rsid w:val="00DE4EE6"/>
    <w:rsid w:val="00DE5244"/>
    <w:rsid w:val="00DE5296"/>
    <w:rsid w:val="00DE55B7"/>
    <w:rsid w:val="00DE5856"/>
    <w:rsid w:val="00DE5D29"/>
    <w:rsid w:val="00DE6095"/>
    <w:rsid w:val="00DE6230"/>
    <w:rsid w:val="00DE6910"/>
    <w:rsid w:val="00DE6F48"/>
    <w:rsid w:val="00DE70D5"/>
    <w:rsid w:val="00DE7471"/>
    <w:rsid w:val="00DE76F2"/>
    <w:rsid w:val="00DE7CC5"/>
    <w:rsid w:val="00DE7DA3"/>
    <w:rsid w:val="00DF0279"/>
    <w:rsid w:val="00DF032B"/>
    <w:rsid w:val="00DF046E"/>
    <w:rsid w:val="00DF0500"/>
    <w:rsid w:val="00DF0CE5"/>
    <w:rsid w:val="00DF10B8"/>
    <w:rsid w:val="00DF1247"/>
    <w:rsid w:val="00DF193F"/>
    <w:rsid w:val="00DF197E"/>
    <w:rsid w:val="00DF1A2F"/>
    <w:rsid w:val="00DF1B0A"/>
    <w:rsid w:val="00DF1C5D"/>
    <w:rsid w:val="00DF1D05"/>
    <w:rsid w:val="00DF1D8F"/>
    <w:rsid w:val="00DF1F97"/>
    <w:rsid w:val="00DF2000"/>
    <w:rsid w:val="00DF24A1"/>
    <w:rsid w:val="00DF26BE"/>
    <w:rsid w:val="00DF2AF7"/>
    <w:rsid w:val="00DF2B4F"/>
    <w:rsid w:val="00DF2EE5"/>
    <w:rsid w:val="00DF359A"/>
    <w:rsid w:val="00DF3703"/>
    <w:rsid w:val="00DF381B"/>
    <w:rsid w:val="00DF38C4"/>
    <w:rsid w:val="00DF3CDF"/>
    <w:rsid w:val="00DF40D2"/>
    <w:rsid w:val="00DF4634"/>
    <w:rsid w:val="00DF4767"/>
    <w:rsid w:val="00DF47D5"/>
    <w:rsid w:val="00DF4D18"/>
    <w:rsid w:val="00DF5199"/>
    <w:rsid w:val="00DF53B1"/>
    <w:rsid w:val="00DF5672"/>
    <w:rsid w:val="00DF57E0"/>
    <w:rsid w:val="00DF597A"/>
    <w:rsid w:val="00DF5BA7"/>
    <w:rsid w:val="00DF5D1B"/>
    <w:rsid w:val="00DF617B"/>
    <w:rsid w:val="00DF6360"/>
    <w:rsid w:val="00DF6380"/>
    <w:rsid w:val="00DF63DF"/>
    <w:rsid w:val="00DF68A5"/>
    <w:rsid w:val="00DF6BEE"/>
    <w:rsid w:val="00DF6C0F"/>
    <w:rsid w:val="00DF6C72"/>
    <w:rsid w:val="00DF6CC8"/>
    <w:rsid w:val="00DF702C"/>
    <w:rsid w:val="00DF70C9"/>
    <w:rsid w:val="00DF7B01"/>
    <w:rsid w:val="00DF7B1F"/>
    <w:rsid w:val="00DF7BC7"/>
    <w:rsid w:val="00DF7D52"/>
    <w:rsid w:val="00DF7F9D"/>
    <w:rsid w:val="00E000B4"/>
    <w:rsid w:val="00E00381"/>
    <w:rsid w:val="00E0039F"/>
    <w:rsid w:val="00E00632"/>
    <w:rsid w:val="00E00AD2"/>
    <w:rsid w:val="00E00B58"/>
    <w:rsid w:val="00E00F93"/>
    <w:rsid w:val="00E0107C"/>
    <w:rsid w:val="00E01815"/>
    <w:rsid w:val="00E01AA2"/>
    <w:rsid w:val="00E01DA9"/>
    <w:rsid w:val="00E01E78"/>
    <w:rsid w:val="00E01FC2"/>
    <w:rsid w:val="00E01FEB"/>
    <w:rsid w:val="00E02473"/>
    <w:rsid w:val="00E03475"/>
    <w:rsid w:val="00E034E4"/>
    <w:rsid w:val="00E03FA7"/>
    <w:rsid w:val="00E04021"/>
    <w:rsid w:val="00E04746"/>
    <w:rsid w:val="00E04881"/>
    <w:rsid w:val="00E04A27"/>
    <w:rsid w:val="00E04CCA"/>
    <w:rsid w:val="00E0521D"/>
    <w:rsid w:val="00E05853"/>
    <w:rsid w:val="00E059C3"/>
    <w:rsid w:val="00E05A74"/>
    <w:rsid w:val="00E05E24"/>
    <w:rsid w:val="00E06117"/>
    <w:rsid w:val="00E06444"/>
    <w:rsid w:val="00E064D4"/>
    <w:rsid w:val="00E069BC"/>
    <w:rsid w:val="00E069BF"/>
    <w:rsid w:val="00E0719B"/>
    <w:rsid w:val="00E071A8"/>
    <w:rsid w:val="00E074E2"/>
    <w:rsid w:val="00E07D08"/>
    <w:rsid w:val="00E07E28"/>
    <w:rsid w:val="00E07E72"/>
    <w:rsid w:val="00E1002B"/>
    <w:rsid w:val="00E100DD"/>
    <w:rsid w:val="00E10119"/>
    <w:rsid w:val="00E1047A"/>
    <w:rsid w:val="00E10530"/>
    <w:rsid w:val="00E10779"/>
    <w:rsid w:val="00E111F9"/>
    <w:rsid w:val="00E113B2"/>
    <w:rsid w:val="00E1140A"/>
    <w:rsid w:val="00E1149B"/>
    <w:rsid w:val="00E11BF0"/>
    <w:rsid w:val="00E12158"/>
    <w:rsid w:val="00E1286B"/>
    <w:rsid w:val="00E12A39"/>
    <w:rsid w:val="00E12B8A"/>
    <w:rsid w:val="00E12CED"/>
    <w:rsid w:val="00E12FB9"/>
    <w:rsid w:val="00E135BC"/>
    <w:rsid w:val="00E13B8A"/>
    <w:rsid w:val="00E13CB9"/>
    <w:rsid w:val="00E14353"/>
    <w:rsid w:val="00E144F1"/>
    <w:rsid w:val="00E146BD"/>
    <w:rsid w:val="00E1485D"/>
    <w:rsid w:val="00E1496A"/>
    <w:rsid w:val="00E14AA6"/>
    <w:rsid w:val="00E14CB5"/>
    <w:rsid w:val="00E14E86"/>
    <w:rsid w:val="00E152F0"/>
    <w:rsid w:val="00E153FF"/>
    <w:rsid w:val="00E15478"/>
    <w:rsid w:val="00E1568F"/>
    <w:rsid w:val="00E156B2"/>
    <w:rsid w:val="00E15A06"/>
    <w:rsid w:val="00E15DE0"/>
    <w:rsid w:val="00E16787"/>
    <w:rsid w:val="00E16A4E"/>
    <w:rsid w:val="00E16BC8"/>
    <w:rsid w:val="00E170B4"/>
    <w:rsid w:val="00E17B91"/>
    <w:rsid w:val="00E17CCD"/>
    <w:rsid w:val="00E20118"/>
    <w:rsid w:val="00E2011C"/>
    <w:rsid w:val="00E20147"/>
    <w:rsid w:val="00E20206"/>
    <w:rsid w:val="00E2026D"/>
    <w:rsid w:val="00E20475"/>
    <w:rsid w:val="00E204D0"/>
    <w:rsid w:val="00E20502"/>
    <w:rsid w:val="00E20AD0"/>
    <w:rsid w:val="00E216EE"/>
    <w:rsid w:val="00E21EB0"/>
    <w:rsid w:val="00E21FC4"/>
    <w:rsid w:val="00E22221"/>
    <w:rsid w:val="00E2251E"/>
    <w:rsid w:val="00E2255D"/>
    <w:rsid w:val="00E2294F"/>
    <w:rsid w:val="00E22973"/>
    <w:rsid w:val="00E22977"/>
    <w:rsid w:val="00E22D0E"/>
    <w:rsid w:val="00E22DC9"/>
    <w:rsid w:val="00E235E0"/>
    <w:rsid w:val="00E23851"/>
    <w:rsid w:val="00E23A0A"/>
    <w:rsid w:val="00E23D5D"/>
    <w:rsid w:val="00E2416C"/>
    <w:rsid w:val="00E2434F"/>
    <w:rsid w:val="00E24355"/>
    <w:rsid w:val="00E24433"/>
    <w:rsid w:val="00E244F8"/>
    <w:rsid w:val="00E249A4"/>
    <w:rsid w:val="00E24BD0"/>
    <w:rsid w:val="00E24BDA"/>
    <w:rsid w:val="00E24C1D"/>
    <w:rsid w:val="00E24E9A"/>
    <w:rsid w:val="00E25611"/>
    <w:rsid w:val="00E25994"/>
    <w:rsid w:val="00E25BD1"/>
    <w:rsid w:val="00E25C24"/>
    <w:rsid w:val="00E25EDC"/>
    <w:rsid w:val="00E26BE3"/>
    <w:rsid w:val="00E275F8"/>
    <w:rsid w:val="00E27822"/>
    <w:rsid w:val="00E2795B"/>
    <w:rsid w:val="00E301E3"/>
    <w:rsid w:val="00E30296"/>
    <w:rsid w:val="00E303FE"/>
    <w:rsid w:val="00E30456"/>
    <w:rsid w:val="00E3076A"/>
    <w:rsid w:val="00E307F2"/>
    <w:rsid w:val="00E30AEF"/>
    <w:rsid w:val="00E30C67"/>
    <w:rsid w:val="00E31113"/>
    <w:rsid w:val="00E31243"/>
    <w:rsid w:val="00E31370"/>
    <w:rsid w:val="00E313D3"/>
    <w:rsid w:val="00E31B1F"/>
    <w:rsid w:val="00E31C15"/>
    <w:rsid w:val="00E31CBC"/>
    <w:rsid w:val="00E32292"/>
    <w:rsid w:val="00E3239A"/>
    <w:rsid w:val="00E32435"/>
    <w:rsid w:val="00E32484"/>
    <w:rsid w:val="00E325A3"/>
    <w:rsid w:val="00E32A19"/>
    <w:rsid w:val="00E32A28"/>
    <w:rsid w:val="00E32D5B"/>
    <w:rsid w:val="00E32E69"/>
    <w:rsid w:val="00E332DB"/>
    <w:rsid w:val="00E3367D"/>
    <w:rsid w:val="00E338A3"/>
    <w:rsid w:val="00E33D13"/>
    <w:rsid w:val="00E340CF"/>
    <w:rsid w:val="00E34369"/>
    <w:rsid w:val="00E34C99"/>
    <w:rsid w:val="00E34F50"/>
    <w:rsid w:val="00E351EC"/>
    <w:rsid w:val="00E352D9"/>
    <w:rsid w:val="00E35503"/>
    <w:rsid w:val="00E35FBB"/>
    <w:rsid w:val="00E360EC"/>
    <w:rsid w:val="00E361C7"/>
    <w:rsid w:val="00E3655B"/>
    <w:rsid w:val="00E36705"/>
    <w:rsid w:val="00E370E1"/>
    <w:rsid w:val="00E372F0"/>
    <w:rsid w:val="00E37AC4"/>
    <w:rsid w:val="00E37C71"/>
    <w:rsid w:val="00E37DEE"/>
    <w:rsid w:val="00E40151"/>
    <w:rsid w:val="00E40232"/>
    <w:rsid w:val="00E403BD"/>
    <w:rsid w:val="00E40A21"/>
    <w:rsid w:val="00E42435"/>
    <w:rsid w:val="00E42557"/>
    <w:rsid w:val="00E429B7"/>
    <w:rsid w:val="00E42B57"/>
    <w:rsid w:val="00E43748"/>
    <w:rsid w:val="00E4377C"/>
    <w:rsid w:val="00E43F5D"/>
    <w:rsid w:val="00E44063"/>
    <w:rsid w:val="00E444E9"/>
    <w:rsid w:val="00E4509D"/>
    <w:rsid w:val="00E45151"/>
    <w:rsid w:val="00E452C8"/>
    <w:rsid w:val="00E455BA"/>
    <w:rsid w:val="00E457F1"/>
    <w:rsid w:val="00E4584E"/>
    <w:rsid w:val="00E45AAF"/>
    <w:rsid w:val="00E45C01"/>
    <w:rsid w:val="00E45E20"/>
    <w:rsid w:val="00E45E74"/>
    <w:rsid w:val="00E45F4D"/>
    <w:rsid w:val="00E461BD"/>
    <w:rsid w:val="00E4628F"/>
    <w:rsid w:val="00E462F5"/>
    <w:rsid w:val="00E463B7"/>
    <w:rsid w:val="00E46763"/>
    <w:rsid w:val="00E46852"/>
    <w:rsid w:val="00E468E2"/>
    <w:rsid w:val="00E46BC9"/>
    <w:rsid w:val="00E46E26"/>
    <w:rsid w:val="00E47497"/>
    <w:rsid w:val="00E476A1"/>
    <w:rsid w:val="00E4789C"/>
    <w:rsid w:val="00E47CED"/>
    <w:rsid w:val="00E47F96"/>
    <w:rsid w:val="00E50057"/>
    <w:rsid w:val="00E50234"/>
    <w:rsid w:val="00E50709"/>
    <w:rsid w:val="00E50C8B"/>
    <w:rsid w:val="00E50F61"/>
    <w:rsid w:val="00E512F3"/>
    <w:rsid w:val="00E5146C"/>
    <w:rsid w:val="00E51D35"/>
    <w:rsid w:val="00E520E3"/>
    <w:rsid w:val="00E523B5"/>
    <w:rsid w:val="00E52C32"/>
    <w:rsid w:val="00E52F47"/>
    <w:rsid w:val="00E530C4"/>
    <w:rsid w:val="00E53285"/>
    <w:rsid w:val="00E532EC"/>
    <w:rsid w:val="00E534E8"/>
    <w:rsid w:val="00E53713"/>
    <w:rsid w:val="00E53A56"/>
    <w:rsid w:val="00E54B7D"/>
    <w:rsid w:val="00E54BB4"/>
    <w:rsid w:val="00E54F02"/>
    <w:rsid w:val="00E5537C"/>
    <w:rsid w:val="00E55A32"/>
    <w:rsid w:val="00E55BF9"/>
    <w:rsid w:val="00E55C3F"/>
    <w:rsid w:val="00E55E49"/>
    <w:rsid w:val="00E56220"/>
    <w:rsid w:val="00E5678A"/>
    <w:rsid w:val="00E5685D"/>
    <w:rsid w:val="00E56E73"/>
    <w:rsid w:val="00E571AA"/>
    <w:rsid w:val="00E572D2"/>
    <w:rsid w:val="00E574EB"/>
    <w:rsid w:val="00E57979"/>
    <w:rsid w:val="00E579EE"/>
    <w:rsid w:val="00E57E56"/>
    <w:rsid w:val="00E6069E"/>
    <w:rsid w:val="00E60871"/>
    <w:rsid w:val="00E60DA0"/>
    <w:rsid w:val="00E60F42"/>
    <w:rsid w:val="00E61D17"/>
    <w:rsid w:val="00E61EA0"/>
    <w:rsid w:val="00E61FE8"/>
    <w:rsid w:val="00E6211D"/>
    <w:rsid w:val="00E62193"/>
    <w:rsid w:val="00E62E9B"/>
    <w:rsid w:val="00E636CE"/>
    <w:rsid w:val="00E63715"/>
    <w:rsid w:val="00E638D5"/>
    <w:rsid w:val="00E6398A"/>
    <w:rsid w:val="00E63C57"/>
    <w:rsid w:val="00E63F78"/>
    <w:rsid w:val="00E64BB5"/>
    <w:rsid w:val="00E64E94"/>
    <w:rsid w:val="00E656FE"/>
    <w:rsid w:val="00E65801"/>
    <w:rsid w:val="00E6594C"/>
    <w:rsid w:val="00E65C81"/>
    <w:rsid w:val="00E65CE0"/>
    <w:rsid w:val="00E6635F"/>
    <w:rsid w:val="00E665B3"/>
    <w:rsid w:val="00E66CBD"/>
    <w:rsid w:val="00E67508"/>
    <w:rsid w:val="00E6795A"/>
    <w:rsid w:val="00E706E0"/>
    <w:rsid w:val="00E70904"/>
    <w:rsid w:val="00E70A5B"/>
    <w:rsid w:val="00E70DD5"/>
    <w:rsid w:val="00E71066"/>
    <w:rsid w:val="00E71309"/>
    <w:rsid w:val="00E71BB6"/>
    <w:rsid w:val="00E71C2A"/>
    <w:rsid w:val="00E71E28"/>
    <w:rsid w:val="00E71F08"/>
    <w:rsid w:val="00E71F69"/>
    <w:rsid w:val="00E721D9"/>
    <w:rsid w:val="00E72232"/>
    <w:rsid w:val="00E7254C"/>
    <w:rsid w:val="00E728F5"/>
    <w:rsid w:val="00E72A0A"/>
    <w:rsid w:val="00E72F27"/>
    <w:rsid w:val="00E73327"/>
    <w:rsid w:val="00E73884"/>
    <w:rsid w:val="00E73D51"/>
    <w:rsid w:val="00E74219"/>
    <w:rsid w:val="00E7428F"/>
    <w:rsid w:val="00E7437A"/>
    <w:rsid w:val="00E74392"/>
    <w:rsid w:val="00E7447B"/>
    <w:rsid w:val="00E7457C"/>
    <w:rsid w:val="00E74656"/>
    <w:rsid w:val="00E74829"/>
    <w:rsid w:val="00E74A05"/>
    <w:rsid w:val="00E75122"/>
    <w:rsid w:val="00E75403"/>
    <w:rsid w:val="00E7559A"/>
    <w:rsid w:val="00E75846"/>
    <w:rsid w:val="00E75DE1"/>
    <w:rsid w:val="00E7686C"/>
    <w:rsid w:val="00E7689D"/>
    <w:rsid w:val="00E76A7E"/>
    <w:rsid w:val="00E76AA5"/>
    <w:rsid w:val="00E76B92"/>
    <w:rsid w:val="00E76D47"/>
    <w:rsid w:val="00E76F42"/>
    <w:rsid w:val="00E773E6"/>
    <w:rsid w:val="00E77AFA"/>
    <w:rsid w:val="00E80199"/>
    <w:rsid w:val="00E80268"/>
    <w:rsid w:val="00E802D5"/>
    <w:rsid w:val="00E80355"/>
    <w:rsid w:val="00E803F9"/>
    <w:rsid w:val="00E805B0"/>
    <w:rsid w:val="00E80CD2"/>
    <w:rsid w:val="00E8136E"/>
    <w:rsid w:val="00E8181D"/>
    <w:rsid w:val="00E8199B"/>
    <w:rsid w:val="00E81AE3"/>
    <w:rsid w:val="00E81FEB"/>
    <w:rsid w:val="00E822E2"/>
    <w:rsid w:val="00E823A8"/>
    <w:rsid w:val="00E825E2"/>
    <w:rsid w:val="00E8288A"/>
    <w:rsid w:val="00E828FB"/>
    <w:rsid w:val="00E82AD1"/>
    <w:rsid w:val="00E82D15"/>
    <w:rsid w:val="00E83149"/>
    <w:rsid w:val="00E83574"/>
    <w:rsid w:val="00E83593"/>
    <w:rsid w:val="00E835F3"/>
    <w:rsid w:val="00E83BB7"/>
    <w:rsid w:val="00E83DD1"/>
    <w:rsid w:val="00E8406C"/>
    <w:rsid w:val="00E84553"/>
    <w:rsid w:val="00E84A7D"/>
    <w:rsid w:val="00E85354"/>
    <w:rsid w:val="00E85479"/>
    <w:rsid w:val="00E8555B"/>
    <w:rsid w:val="00E8590B"/>
    <w:rsid w:val="00E85AA4"/>
    <w:rsid w:val="00E85DCC"/>
    <w:rsid w:val="00E85F86"/>
    <w:rsid w:val="00E8619E"/>
    <w:rsid w:val="00E86AC5"/>
    <w:rsid w:val="00E86C28"/>
    <w:rsid w:val="00E86DAB"/>
    <w:rsid w:val="00E86FA2"/>
    <w:rsid w:val="00E87066"/>
    <w:rsid w:val="00E870D0"/>
    <w:rsid w:val="00E875D2"/>
    <w:rsid w:val="00E87944"/>
    <w:rsid w:val="00E87987"/>
    <w:rsid w:val="00E87C3A"/>
    <w:rsid w:val="00E90162"/>
    <w:rsid w:val="00E90824"/>
    <w:rsid w:val="00E90EA8"/>
    <w:rsid w:val="00E90FD8"/>
    <w:rsid w:val="00E9175F"/>
    <w:rsid w:val="00E91774"/>
    <w:rsid w:val="00E91976"/>
    <w:rsid w:val="00E91A9D"/>
    <w:rsid w:val="00E91C9C"/>
    <w:rsid w:val="00E91DAB"/>
    <w:rsid w:val="00E91E03"/>
    <w:rsid w:val="00E91FFC"/>
    <w:rsid w:val="00E924DC"/>
    <w:rsid w:val="00E928D3"/>
    <w:rsid w:val="00E92994"/>
    <w:rsid w:val="00E92AB2"/>
    <w:rsid w:val="00E92B91"/>
    <w:rsid w:val="00E930F1"/>
    <w:rsid w:val="00E936EF"/>
    <w:rsid w:val="00E93937"/>
    <w:rsid w:val="00E939C8"/>
    <w:rsid w:val="00E93BFA"/>
    <w:rsid w:val="00E93D5E"/>
    <w:rsid w:val="00E93E65"/>
    <w:rsid w:val="00E940A4"/>
    <w:rsid w:val="00E94A82"/>
    <w:rsid w:val="00E94E91"/>
    <w:rsid w:val="00E95065"/>
    <w:rsid w:val="00E95074"/>
    <w:rsid w:val="00E951CB"/>
    <w:rsid w:val="00E95960"/>
    <w:rsid w:val="00E95B83"/>
    <w:rsid w:val="00E95E61"/>
    <w:rsid w:val="00E9645C"/>
    <w:rsid w:val="00E96821"/>
    <w:rsid w:val="00E96890"/>
    <w:rsid w:val="00E968C7"/>
    <w:rsid w:val="00E96940"/>
    <w:rsid w:val="00E96BD6"/>
    <w:rsid w:val="00E97903"/>
    <w:rsid w:val="00E97D75"/>
    <w:rsid w:val="00E97E6A"/>
    <w:rsid w:val="00EA01AE"/>
    <w:rsid w:val="00EA03C2"/>
    <w:rsid w:val="00EA07DB"/>
    <w:rsid w:val="00EA07EC"/>
    <w:rsid w:val="00EA1152"/>
    <w:rsid w:val="00EA118C"/>
    <w:rsid w:val="00EA1441"/>
    <w:rsid w:val="00EA1989"/>
    <w:rsid w:val="00EA2142"/>
    <w:rsid w:val="00EA258D"/>
    <w:rsid w:val="00EA2834"/>
    <w:rsid w:val="00EA29E9"/>
    <w:rsid w:val="00EA300D"/>
    <w:rsid w:val="00EA32F4"/>
    <w:rsid w:val="00EA37D8"/>
    <w:rsid w:val="00EA38EA"/>
    <w:rsid w:val="00EA40AE"/>
    <w:rsid w:val="00EA419F"/>
    <w:rsid w:val="00EA4405"/>
    <w:rsid w:val="00EA45D9"/>
    <w:rsid w:val="00EA48D4"/>
    <w:rsid w:val="00EA4D86"/>
    <w:rsid w:val="00EA51A3"/>
    <w:rsid w:val="00EA564C"/>
    <w:rsid w:val="00EA5728"/>
    <w:rsid w:val="00EA58CD"/>
    <w:rsid w:val="00EA63DE"/>
    <w:rsid w:val="00EA65A5"/>
    <w:rsid w:val="00EA694D"/>
    <w:rsid w:val="00EA6AA0"/>
    <w:rsid w:val="00EA6D95"/>
    <w:rsid w:val="00EA6DF7"/>
    <w:rsid w:val="00EA6ED1"/>
    <w:rsid w:val="00EA7142"/>
    <w:rsid w:val="00EA71F5"/>
    <w:rsid w:val="00EA73D4"/>
    <w:rsid w:val="00EA7477"/>
    <w:rsid w:val="00EB025C"/>
    <w:rsid w:val="00EB04CB"/>
    <w:rsid w:val="00EB04E6"/>
    <w:rsid w:val="00EB055F"/>
    <w:rsid w:val="00EB0C43"/>
    <w:rsid w:val="00EB10D4"/>
    <w:rsid w:val="00EB1764"/>
    <w:rsid w:val="00EB1EA8"/>
    <w:rsid w:val="00EB1F63"/>
    <w:rsid w:val="00EB2027"/>
    <w:rsid w:val="00EB21AE"/>
    <w:rsid w:val="00EB21FD"/>
    <w:rsid w:val="00EB229C"/>
    <w:rsid w:val="00EB27EC"/>
    <w:rsid w:val="00EB2BCA"/>
    <w:rsid w:val="00EB3135"/>
    <w:rsid w:val="00EB33C2"/>
    <w:rsid w:val="00EB378A"/>
    <w:rsid w:val="00EB3890"/>
    <w:rsid w:val="00EB392E"/>
    <w:rsid w:val="00EB3AEA"/>
    <w:rsid w:val="00EB3C44"/>
    <w:rsid w:val="00EB3ECF"/>
    <w:rsid w:val="00EB40B3"/>
    <w:rsid w:val="00EB417D"/>
    <w:rsid w:val="00EB41BE"/>
    <w:rsid w:val="00EB4608"/>
    <w:rsid w:val="00EB4B80"/>
    <w:rsid w:val="00EB4C45"/>
    <w:rsid w:val="00EB51F8"/>
    <w:rsid w:val="00EB5546"/>
    <w:rsid w:val="00EB5690"/>
    <w:rsid w:val="00EB5A9E"/>
    <w:rsid w:val="00EB5F64"/>
    <w:rsid w:val="00EB628F"/>
    <w:rsid w:val="00EB658C"/>
    <w:rsid w:val="00EB6930"/>
    <w:rsid w:val="00EB6A86"/>
    <w:rsid w:val="00EB6B82"/>
    <w:rsid w:val="00EB6DE0"/>
    <w:rsid w:val="00EB6F2D"/>
    <w:rsid w:val="00EB73D4"/>
    <w:rsid w:val="00EB746A"/>
    <w:rsid w:val="00EB750C"/>
    <w:rsid w:val="00EB7630"/>
    <w:rsid w:val="00EB7812"/>
    <w:rsid w:val="00EB7A1B"/>
    <w:rsid w:val="00EB7ACE"/>
    <w:rsid w:val="00EB7B29"/>
    <w:rsid w:val="00EB7FE3"/>
    <w:rsid w:val="00EC022E"/>
    <w:rsid w:val="00EC0382"/>
    <w:rsid w:val="00EC0491"/>
    <w:rsid w:val="00EC0887"/>
    <w:rsid w:val="00EC08E0"/>
    <w:rsid w:val="00EC0E2F"/>
    <w:rsid w:val="00EC112A"/>
    <w:rsid w:val="00EC1267"/>
    <w:rsid w:val="00EC1495"/>
    <w:rsid w:val="00EC19D3"/>
    <w:rsid w:val="00EC1BAB"/>
    <w:rsid w:val="00EC1DD5"/>
    <w:rsid w:val="00EC2459"/>
    <w:rsid w:val="00EC2767"/>
    <w:rsid w:val="00EC2D29"/>
    <w:rsid w:val="00EC3610"/>
    <w:rsid w:val="00EC363A"/>
    <w:rsid w:val="00EC3718"/>
    <w:rsid w:val="00EC4001"/>
    <w:rsid w:val="00EC408F"/>
    <w:rsid w:val="00EC48C3"/>
    <w:rsid w:val="00EC491C"/>
    <w:rsid w:val="00EC49EB"/>
    <w:rsid w:val="00EC4A30"/>
    <w:rsid w:val="00EC5FCE"/>
    <w:rsid w:val="00EC6182"/>
    <w:rsid w:val="00EC618D"/>
    <w:rsid w:val="00EC622E"/>
    <w:rsid w:val="00EC6433"/>
    <w:rsid w:val="00EC65CA"/>
    <w:rsid w:val="00EC6835"/>
    <w:rsid w:val="00EC687F"/>
    <w:rsid w:val="00EC6A01"/>
    <w:rsid w:val="00EC6B1D"/>
    <w:rsid w:val="00EC712E"/>
    <w:rsid w:val="00EC71F4"/>
    <w:rsid w:val="00EC7431"/>
    <w:rsid w:val="00EC74D4"/>
    <w:rsid w:val="00EC7A4B"/>
    <w:rsid w:val="00ED006C"/>
    <w:rsid w:val="00ED0549"/>
    <w:rsid w:val="00ED05B4"/>
    <w:rsid w:val="00ED06BD"/>
    <w:rsid w:val="00ED0850"/>
    <w:rsid w:val="00ED1011"/>
    <w:rsid w:val="00ED1018"/>
    <w:rsid w:val="00ED122A"/>
    <w:rsid w:val="00ED15D6"/>
    <w:rsid w:val="00ED177D"/>
    <w:rsid w:val="00ED1C3F"/>
    <w:rsid w:val="00ED1EE4"/>
    <w:rsid w:val="00ED23F1"/>
    <w:rsid w:val="00ED2668"/>
    <w:rsid w:val="00ED2C29"/>
    <w:rsid w:val="00ED3270"/>
    <w:rsid w:val="00ED3604"/>
    <w:rsid w:val="00ED36A5"/>
    <w:rsid w:val="00ED3775"/>
    <w:rsid w:val="00ED3D21"/>
    <w:rsid w:val="00ED3ECA"/>
    <w:rsid w:val="00ED49D3"/>
    <w:rsid w:val="00ED4A0B"/>
    <w:rsid w:val="00ED4F19"/>
    <w:rsid w:val="00ED4FAE"/>
    <w:rsid w:val="00ED524C"/>
    <w:rsid w:val="00ED5B24"/>
    <w:rsid w:val="00ED60BD"/>
    <w:rsid w:val="00ED63A6"/>
    <w:rsid w:val="00ED64D0"/>
    <w:rsid w:val="00ED667C"/>
    <w:rsid w:val="00ED69CA"/>
    <w:rsid w:val="00ED6C17"/>
    <w:rsid w:val="00ED6F01"/>
    <w:rsid w:val="00ED759E"/>
    <w:rsid w:val="00ED78B6"/>
    <w:rsid w:val="00ED7D53"/>
    <w:rsid w:val="00ED7F51"/>
    <w:rsid w:val="00EE00AC"/>
    <w:rsid w:val="00EE04C9"/>
    <w:rsid w:val="00EE05AB"/>
    <w:rsid w:val="00EE0731"/>
    <w:rsid w:val="00EE0A4C"/>
    <w:rsid w:val="00EE0B14"/>
    <w:rsid w:val="00EE0B5B"/>
    <w:rsid w:val="00EE0C31"/>
    <w:rsid w:val="00EE0C4C"/>
    <w:rsid w:val="00EE0F02"/>
    <w:rsid w:val="00EE12C4"/>
    <w:rsid w:val="00EE1662"/>
    <w:rsid w:val="00EE188D"/>
    <w:rsid w:val="00EE1998"/>
    <w:rsid w:val="00EE1A64"/>
    <w:rsid w:val="00EE1C1B"/>
    <w:rsid w:val="00EE1FCD"/>
    <w:rsid w:val="00EE24D5"/>
    <w:rsid w:val="00EE29EE"/>
    <w:rsid w:val="00EE2B9A"/>
    <w:rsid w:val="00EE2F31"/>
    <w:rsid w:val="00EE309A"/>
    <w:rsid w:val="00EE3CF9"/>
    <w:rsid w:val="00EE3E25"/>
    <w:rsid w:val="00EE3E73"/>
    <w:rsid w:val="00EE3F92"/>
    <w:rsid w:val="00EE4179"/>
    <w:rsid w:val="00EE4186"/>
    <w:rsid w:val="00EE437B"/>
    <w:rsid w:val="00EE44BF"/>
    <w:rsid w:val="00EE461F"/>
    <w:rsid w:val="00EE4706"/>
    <w:rsid w:val="00EE4A75"/>
    <w:rsid w:val="00EE5041"/>
    <w:rsid w:val="00EE5106"/>
    <w:rsid w:val="00EE5123"/>
    <w:rsid w:val="00EE5189"/>
    <w:rsid w:val="00EE584C"/>
    <w:rsid w:val="00EE5AD2"/>
    <w:rsid w:val="00EE6020"/>
    <w:rsid w:val="00EE68DE"/>
    <w:rsid w:val="00EE69EC"/>
    <w:rsid w:val="00EE6FC4"/>
    <w:rsid w:val="00EE7C44"/>
    <w:rsid w:val="00EE7CB2"/>
    <w:rsid w:val="00EE7DE3"/>
    <w:rsid w:val="00EE7E60"/>
    <w:rsid w:val="00EF02A8"/>
    <w:rsid w:val="00EF0543"/>
    <w:rsid w:val="00EF0563"/>
    <w:rsid w:val="00EF0645"/>
    <w:rsid w:val="00EF0CA4"/>
    <w:rsid w:val="00EF0D67"/>
    <w:rsid w:val="00EF0E0B"/>
    <w:rsid w:val="00EF1F07"/>
    <w:rsid w:val="00EF20B4"/>
    <w:rsid w:val="00EF2386"/>
    <w:rsid w:val="00EF26B7"/>
    <w:rsid w:val="00EF27D4"/>
    <w:rsid w:val="00EF2B3E"/>
    <w:rsid w:val="00EF2C08"/>
    <w:rsid w:val="00EF45C6"/>
    <w:rsid w:val="00EF4F44"/>
    <w:rsid w:val="00EF56FC"/>
    <w:rsid w:val="00EF635A"/>
    <w:rsid w:val="00EF66DE"/>
    <w:rsid w:val="00EF67A6"/>
    <w:rsid w:val="00EF68CA"/>
    <w:rsid w:val="00EF6B39"/>
    <w:rsid w:val="00EF6DC9"/>
    <w:rsid w:val="00EF722B"/>
    <w:rsid w:val="00EF7535"/>
    <w:rsid w:val="00EF756F"/>
    <w:rsid w:val="00EF75BD"/>
    <w:rsid w:val="00EF79A9"/>
    <w:rsid w:val="00EF7F0E"/>
    <w:rsid w:val="00F00111"/>
    <w:rsid w:val="00F004AB"/>
    <w:rsid w:val="00F00556"/>
    <w:rsid w:val="00F007C7"/>
    <w:rsid w:val="00F008F1"/>
    <w:rsid w:val="00F00A31"/>
    <w:rsid w:val="00F00A60"/>
    <w:rsid w:val="00F00D83"/>
    <w:rsid w:val="00F00EA7"/>
    <w:rsid w:val="00F019AF"/>
    <w:rsid w:val="00F01B6A"/>
    <w:rsid w:val="00F01B8A"/>
    <w:rsid w:val="00F01BD3"/>
    <w:rsid w:val="00F01F70"/>
    <w:rsid w:val="00F020A0"/>
    <w:rsid w:val="00F02136"/>
    <w:rsid w:val="00F02652"/>
    <w:rsid w:val="00F03329"/>
    <w:rsid w:val="00F033DE"/>
    <w:rsid w:val="00F034DE"/>
    <w:rsid w:val="00F03532"/>
    <w:rsid w:val="00F0373D"/>
    <w:rsid w:val="00F03846"/>
    <w:rsid w:val="00F03CA6"/>
    <w:rsid w:val="00F03F33"/>
    <w:rsid w:val="00F049DF"/>
    <w:rsid w:val="00F04C2F"/>
    <w:rsid w:val="00F04E0C"/>
    <w:rsid w:val="00F04E8D"/>
    <w:rsid w:val="00F051C2"/>
    <w:rsid w:val="00F05695"/>
    <w:rsid w:val="00F056C6"/>
    <w:rsid w:val="00F058C7"/>
    <w:rsid w:val="00F05F50"/>
    <w:rsid w:val="00F062CA"/>
    <w:rsid w:val="00F0644D"/>
    <w:rsid w:val="00F06E49"/>
    <w:rsid w:val="00F075B1"/>
    <w:rsid w:val="00F075D0"/>
    <w:rsid w:val="00F07C00"/>
    <w:rsid w:val="00F07C99"/>
    <w:rsid w:val="00F07F6E"/>
    <w:rsid w:val="00F10946"/>
    <w:rsid w:val="00F10B6E"/>
    <w:rsid w:val="00F10D44"/>
    <w:rsid w:val="00F10FEC"/>
    <w:rsid w:val="00F1112D"/>
    <w:rsid w:val="00F11151"/>
    <w:rsid w:val="00F112E4"/>
    <w:rsid w:val="00F113B3"/>
    <w:rsid w:val="00F115AD"/>
    <w:rsid w:val="00F11EB1"/>
    <w:rsid w:val="00F1262E"/>
    <w:rsid w:val="00F1283B"/>
    <w:rsid w:val="00F128C1"/>
    <w:rsid w:val="00F12EF1"/>
    <w:rsid w:val="00F1308F"/>
    <w:rsid w:val="00F13787"/>
    <w:rsid w:val="00F138B7"/>
    <w:rsid w:val="00F13D75"/>
    <w:rsid w:val="00F13ECE"/>
    <w:rsid w:val="00F146B4"/>
    <w:rsid w:val="00F14A77"/>
    <w:rsid w:val="00F1508A"/>
    <w:rsid w:val="00F15095"/>
    <w:rsid w:val="00F151FE"/>
    <w:rsid w:val="00F15623"/>
    <w:rsid w:val="00F15638"/>
    <w:rsid w:val="00F15B35"/>
    <w:rsid w:val="00F15D0E"/>
    <w:rsid w:val="00F16403"/>
    <w:rsid w:val="00F1670A"/>
    <w:rsid w:val="00F16908"/>
    <w:rsid w:val="00F16AA0"/>
    <w:rsid w:val="00F16AA3"/>
    <w:rsid w:val="00F16BDC"/>
    <w:rsid w:val="00F16F4D"/>
    <w:rsid w:val="00F17706"/>
    <w:rsid w:val="00F17D08"/>
    <w:rsid w:val="00F17DFF"/>
    <w:rsid w:val="00F205C2"/>
    <w:rsid w:val="00F20606"/>
    <w:rsid w:val="00F218A3"/>
    <w:rsid w:val="00F218CC"/>
    <w:rsid w:val="00F22155"/>
    <w:rsid w:val="00F2226A"/>
    <w:rsid w:val="00F22932"/>
    <w:rsid w:val="00F22B19"/>
    <w:rsid w:val="00F22D01"/>
    <w:rsid w:val="00F232F2"/>
    <w:rsid w:val="00F2336A"/>
    <w:rsid w:val="00F2376F"/>
    <w:rsid w:val="00F2393D"/>
    <w:rsid w:val="00F23A9E"/>
    <w:rsid w:val="00F23ACC"/>
    <w:rsid w:val="00F23DFD"/>
    <w:rsid w:val="00F24652"/>
    <w:rsid w:val="00F24D22"/>
    <w:rsid w:val="00F24E17"/>
    <w:rsid w:val="00F25579"/>
    <w:rsid w:val="00F256E7"/>
    <w:rsid w:val="00F257FE"/>
    <w:rsid w:val="00F258CC"/>
    <w:rsid w:val="00F25BB2"/>
    <w:rsid w:val="00F25E92"/>
    <w:rsid w:val="00F260C3"/>
    <w:rsid w:val="00F262F7"/>
    <w:rsid w:val="00F263CB"/>
    <w:rsid w:val="00F2640A"/>
    <w:rsid w:val="00F26495"/>
    <w:rsid w:val="00F267CE"/>
    <w:rsid w:val="00F26F2D"/>
    <w:rsid w:val="00F27714"/>
    <w:rsid w:val="00F27971"/>
    <w:rsid w:val="00F2798E"/>
    <w:rsid w:val="00F27AB4"/>
    <w:rsid w:val="00F27ECE"/>
    <w:rsid w:val="00F3001C"/>
    <w:rsid w:val="00F30074"/>
    <w:rsid w:val="00F3023C"/>
    <w:rsid w:val="00F30DFD"/>
    <w:rsid w:val="00F30E9A"/>
    <w:rsid w:val="00F3117B"/>
    <w:rsid w:val="00F31270"/>
    <w:rsid w:val="00F31332"/>
    <w:rsid w:val="00F314FE"/>
    <w:rsid w:val="00F31A0D"/>
    <w:rsid w:val="00F31EE3"/>
    <w:rsid w:val="00F31F85"/>
    <w:rsid w:val="00F3212B"/>
    <w:rsid w:val="00F32576"/>
    <w:rsid w:val="00F3266B"/>
    <w:rsid w:val="00F329DF"/>
    <w:rsid w:val="00F32A60"/>
    <w:rsid w:val="00F32F09"/>
    <w:rsid w:val="00F32F0A"/>
    <w:rsid w:val="00F32F0C"/>
    <w:rsid w:val="00F32F66"/>
    <w:rsid w:val="00F33327"/>
    <w:rsid w:val="00F342F7"/>
    <w:rsid w:val="00F3442B"/>
    <w:rsid w:val="00F34B17"/>
    <w:rsid w:val="00F34D2F"/>
    <w:rsid w:val="00F35532"/>
    <w:rsid w:val="00F359C4"/>
    <w:rsid w:val="00F35ADC"/>
    <w:rsid w:val="00F35AFA"/>
    <w:rsid w:val="00F35D18"/>
    <w:rsid w:val="00F35FC4"/>
    <w:rsid w:val="00F36067"/>
    <w:rsid w:val="00F364C1"/>
    <w:rsid w:val="00F365CB"/>
    <w:rsid w:val="00F3675B"/>
    <w:rsid w:val="00F367A5"/>
    <w:rsid w:val="00F3686E"/>
    <w:rsid w:val="00F36BF5"/>
    <w:rsid w:val="00F36C31"/>
    <w:rsid w:val="00F36C97"/>
    <w:rsid w:val="00F36F66"/>
    <w:rsid w:val="00F3710A"/>
    <w:rsid w:val="00F372EF"/>
    <w:rsid w:val="00F37954"/>
    <w:rsid w:val="00F40278"/>
    <w:rsid w:val="00F40498"/>
    <w:rsid w:val="00F406B3"/>
    <w:rsid w:val="00F40993"/>
    <w:rsid w:val="00F40A22"/>
    <w:rsid w:val="00F40B70"/>
    <w:rsid w:val="00F41111"/>
    <w:rsid w:val="00F411A7"/>
    <w:rsid w:val="00F4120E"/>
    <w:rsid w:val="00F413A8"/>
    <w:rsid w:val="00F41BA2"/>
    <w:rsid w:val="00F41D12"/>
    <w:rsid w:val="00F41E44"/>
    <w:rsid w:val="00F42190"/>
    <w:rsid w:val="00F422BA"/>
    <w:rsid w:val="00F42556"/>
    <w:rsid w:val="00F4274E"/>
    <w:rsid w:val="00F42903"/>
    <w:rsid w:val="00F42A69"/>
    <w:rsid w:val="00F42C19"/>
    <w:rsid w:val="00F42C72"/>
    <w:rsid w:val="00F42D56"/>
    <w:rsid w:val="00F42EB7"/>
    <w:rsid w:val="00F43C74"/>
    <w:rsid w:val="00F44038"/>
    <w:rsid w:val="00F44121"/>
    <w:rsid w:val="00F445AF"/>
    <w:rsid w:val="00F445F7"/>
    <w:rsid w:val="00F45055"/>
    <w:rsid w:val="00F4505D"/>
    <w:rsid w:val="00F45218"/>
    <w:rsid w:val="00F45A6E"/>
    <w:rsid w:val="00F45BD4"/>
    <w:rsid w:val="00F45BFA"/>
    <w:rsid w:val="00F467DC"/>
    <w:rsid w:val="00F468CA"/>
    <w:rsid w:val="00F4733F"/>
    <w:rsid w:val="00F47EDD"/>
    <w:rsid w:val="00F47FF7"/>
    <w:rsid w:val="00F50241"/>
    <w:rsid w:val="00F5064A"/>
    <w:rsid w:val="00F50761"/>
    <w:rsid w:val="00F519AE"/>
    <w:rsid w:val="00F51BCB"/>
    <w:rsid w:val="00F51FDA"/>
    <w:rsid w:val="00F521C7"/>
    <w:rsid w:val="00F52413"/>
    <w:rsid w:val="00F525F3"/>
    <w:rsid w:val="00F52C98"/>
    <w:rsid w:val="00F52DD7"/>
    <w:rsid w:val="00F52E34"/>
    <w:rsid w:val="00F52F68"/>
    <w:rsid w:val="00F52F70"/>
    <w:rsid w:val="00F534FA"/>
    <w:rsid w:val="00F53784"/>
    <w:rsid w:val="00F5384D"/>
    <w:rsid w:val="00F53BF4"/>
    <w:rsid w:val="00F5403F"/>
    <w:rsid w:val="00F5428D"/>
    <w:rsid w:val="00F545A0"/>
    <w:rsid w:val="00F5488E"/>
    <w:rsid w:val="00F552BC"/>
    <w:rsid w:val="00F553E9"/>
    <w:rsid w:val="00F55D6C"/>
    <w:rsid w:val="00F561ED"/>
    <w:rsid w:val="00F56251"/>
    <w:rsid w:val="00F56A25"/>
    <w:rsid w:val="00F572A1"/>
    <w:rsid w:val="00F573B5"/>
    <w:rsid w:val="00F57416"/>
    <w:rsid w:val="00F57C39"/>
    <w:rsid w:val="00F57D9A"/>
    <w:rsid w:val="00F6005D"/>
    <w:rsid w:val="00F601E6"/>
    <w:rsid w:val="00F60827"/>
    <w:rsid w:val="00F61535"/>
    <w:rsid w:val="00F616CC"/>
    <w:rsid w:val="00F61AFF"/>
    <w:rsid w:val="00F61CF0"/>
    <w:rsid w:val="00F61D1C"/>
    <w:rsid w:val="00F61EAF"/>
    <w:rsid w:val="00F62534"/>
    <w:rsid w:val="00F62655"/>
    <w:rsid w:val="00F62696"/>
    <w:rsid w:val="00F62790"/>
    <w:rsid w:val="00F62C27"/>
    <w:rsid w:val="00F62E0B"/>
    <w:rsid w:val="00F63378"/>
    <w:rsid w:val="00F63789"/>
    <w:rsid w:val="00F63AC4"/>
    <w:rsid w:val="00F63F07"/>
    <w:rsid w:val="00F6471C"/>
    <w:rsid w:val="00F64B9F"/>
    <w:rsid w:val="00F64D87"/>
    <w:rsid w:val="00F64EEA"/>
    <w:rsid w:val="00F650E0"/>
    <w:rsid w:val="00F65501"/>
    <w:rsid w:val="00F658BB"/>
    <w:rsid w:val="00F659E8"/>
    <w:rsid w:val="00F65C16"/>
    <w:rsid w:val="00F65C7D"/>
    <w:rsid w:val="00F65F7A"/>
    <w:rsid w:val="00F65F8F"/>
    <w:rsid w:val="00F668BD"/>
    <w:rsid w:val="00F6692A"/>
    <w:rsid w:val="00F66A42"/>
    <w:rsid w:val="00F66A6C"/>
    <w:rsid w:val="00F66C58"/>
    <w:rsid w:val="00F67D05"/>
    <w:rsid w:val="00F7035D"/>
    <w:rsid w:val="00F70594"/>
    <w:rsid w:val="00F705DF"/>
    <w:rsid w:val="00F70623"/>
    <w:rsid w:val="00F70685"/>
    <w:rsid w:val="00F70857"/>
    <w:rsid w:val="00F70A81"/>
    <w:rsid w:val="00F71100"/>
    <w:rsid w:val="00F7121A"/>
    <w:rsid w:val="00F71246"/>
    <w:rsid w:val="00F71327"/>
    <w:rsid w:val="00F7138B"/>
    <w:rsid w:val="00F71539"/>
    <w:rsid w:val="00F716ED"/>
    <w:rsid w:val="00F719CB"/>
    <w:rsid w:val="00F71BC5"/>
    <w:rsid w:val="00F71E38"/>
    <w:rsid w:val="00F71F90"/>
    <w:rsid w:val="00F720E8"/>
    <w:rsid w:val="00F72349"/>
    <w:rsid w:val="00F72502"/>
    <w:rsid w:val="00F72513"/>
    <w:rsid w:val="00F7251A"/>
    <w:rsid w:val="00F72699"/>
    <w:rsid w:val="00F72718"/>
    <w:rsid w:val="00F727E4"/>
    <w:rsid w:val="00F7285E"/>
    <w:rsid w:val="00F72C13"/>
    <w:rsid w:val="00F72D32"/>
    <w:rsid w:val="00F72D81"/>
    <w:rsid w:val="00F72FF8"/>
    <w:rsid w:val="00F73170"/>
    <w:rsid w:val="00F73191"/>
    <w:rsid w:val="00F735FB"/>
    <w:rsid w:val="00F73812"/>
    <w:rsid w:val="00F73AED"/>
    <w:rsid w:val="00F73DD7"/>
    <w:rsid w:val="00F74213"/>
    <w:rsid w:val="00F74DB3"/>
    <w:rsid w:val="00F75448"/>
    <w:rsid w:val="00F756F0"/>
    <w:rsid w:val="00F75743"/>
    <w:rsid w:val="00F75E73"/>
    <w:rsid w:val="00F76039"/>
    <w:rsid w:val="00F76133"/>
    <w:rsid w:val="00F7644F"/>
    <w:rsid w:val="00F774BC"/>
    <w:rsid w:val="00F7764D"/>
    <w:rsid w:val="00F77AA0"/>
    <w:rsid w:val="00F77D1D"/>
    <w:rsid w:val="00F81087"/>
    <w:rsid w:val="00F818E5"/>
    <w:rsid w:val="00F81A55"/>
    <w:rsid w:val="00F81BDF"/>
    <w:rsid w:val="00F8238B"/>
    <w:rsid w:val="00F82508"/>
    <w:rsid w:val="00F8287E"/>
    <w:rsid w:val="00F8333F"/>
    <w:rsid w:val="00F83659"/>
    <w:rsid w:val="00F83AC5"/>
    <w:rsid w:val="00F83E64"/>
    <w:rsid w:val="00F83EA3"/>
    <w:rsid w:val="00F846C9"/>
    <w:rsid w:val="00F84C07"/>
    <w:rsid w:val="00F84C96"/>
    <w:rsid w:val="00F84D3A"/>
    <w:rsid w:val="00F84D9A"/>
    <w:rsid w:val="00F85023"/>
    <w:rsid w:val="00F85267"/>
    <w:rsid w:val="00F85691"/>
    <w:rsid w:val="00F8585C"/>
    <w:rsid w:val="00F862E1"/>
    <w:rsid w:val="00F86E07"/>
    <w:rsid w:val="00F87107"/>
    <w:rsid w:val="00F87192"/>
    <w:rsid w:val="00F872B2"/>
    <w:rsid w:val="00F87343"/>
    <w:rsid w:val="00F87651"/>
    <w:rsid w:val="00F879C4"/>
    <w:rsid w:val="00F87F52"/>
    <w:rsid w:val="00F87F6C"/>
    <w:rsid w:val="00F9028A"/>
    <w:rsid w:val="00F90304"/>
    <w:rsid w:val="00F908CD"/>
    <w:rsid w:val="00F9131A"/>
    <w:rsid w:val="00F922CC"/>
    <w:rsid w:val="00F925D4"/>
    <w:rsid w:val="00F92727"/>
    <w:rsid w:val="00F92739"/>
    <w:rsid w:val="00F92B94"/>
    <w:rsid w:val="00F92C4E"/>
    <w:rsid w:val="00F92D44"/>
    <w:rsid w:val="00F92E0E"/>
    <w:rsid w:val="00F9301A"/>
    <w:rsid w:val="00F9395B"/>
    <w:rsid w:val="00F9452A"/>
    <w:rsid w:val="00F945A9"/>
    <w:rsid w:val="00F94B6B"/>
    <w:rsid w:val="00F94E56"/>
    <w:rsid w:val="00F953F7"/>
    <w:rsid w:val="00F95526"/>
    <w:rsid w:val="00F95BC4"/>
    <w:rsid w:val="00F95C2D"/>
    <w:rsid w:val="00F95DCC"/>
    <w:rsid w:val="00F962A4"/>
    <w:rsid w:val="00F963F5"/>
    <w:rsid w:val="00F96436"/>
    <w:rsid w:val="00F964B7"/>
    <w:rsid w:val="00F964DC"/>
    <w:rsid w:val="00F96851"/>
    <w:rsid w:val="00F96B7E"/>
    <w:rsid w:val="00F96D7B"/>
    <w:rsid w:val="00F96EA8"/>
    <w:rsid w:val="00F96FBD"/>
    <w:rsid w:val="00F97A40"/>
    <w:rsid w:val="00F97D11"/>
    <w:rsid w:val="00FA00B0"/>
    <w:rsid w:val="00FA05CD"/>
    <w:rsid w:val="00FA08A7"/>
    <w:rsid w:val="00FA0C3E"/>
    <w:rsid w:val="00FA0D68"/>
    <w:rsid w:val="00FA0E15"/>
    <w:rsid w:val="00FA0ECF"/>
    <w:rsid w:val="00FA0F17"/>
    <w:rsid w:val="00FA100B"/>
    <w:rsid w:val="00FA121A"/>
    <w:rsid w:val="00FA1561"/>
    <w:rsid w:val="00FA1FE0"/>
    <w:rsid w:val="00FA2271"/>
    <w:rsid w:val="00FA2464"/>
    <w:rsid w:val="00FA260E"/>
    <w:rsid w:val="00FA2962"/>
    <w:rsid w:val="00FA2E6C"/>
    <w:rsid w:val="00FA2EB1"/>
    <w:rsid w:val="00FA31F4"/>
    <w:rsid w:val="00FA32C2"/>
    <w:rsid w:val="00FA32C4"/>
    <w:rsid w:val="00FA4053"/>
    <w:rsid w:val="00FA43C1"/>
    <w:rsid w:val="00FA4411"/>
    <w:rsid w:val="00FA4616"/>
    <w:rsid w:val="00FA4A38"/>
    <w:rsid w:val="00FA4CE7"/>
    <w:rsid w:val="00FA58A2"/>
    <w:rsid w:val="00FA5956"/>
    <w:rsid w:val="00FA62E0"/>
    <w:rsid w:val="00FA631F"/>
    <w:rsid w:val="00FA640B"/>
    <w:rsid w:val="00FA6788"/>
    <w:rsid w:val="00FA6A30"/>
    <w:rsid w:val="00FA7064"/>
    <w:rsid w:val="00FA7C99"/>
    <w:rsid w:val="00FA7C9C"/>
    <w:rsid w:val="00FA7D54"/>
    <w:rsid w:val="00FA7DFD"/>
    <w:rsid w:val="00FB03DE"/>
    <w:rsid w:val="00FB0A16"/>
    <w:rsid w:val="00FB0EFA"/>
    <w:rsid w:val="00FB1173"/>
    <w:rsid w:val="00FB12C6"/>
    <w:rsid w:val="00FB1956"/>
    <w:rsid w:val="00FB1FB1"/>
    <w:rsid w:val="00FB2658"/>
    <w:rsid w:val="00FB29D0"/>
    <w:rsid w:val="00FB2FAB"/>
    <w:rsid w:val="00FB326B"/>
    <w:rsid w:val="00FB34DB"/>
    <w:rsid w:val="00FB362D"/>
    <w:rsid w:val="00FB3670"/>
    <w:rsid w:val="00FB3A06"/>
    <w:rsid w:val="00FB408F"/>
    <w:rsid w:val="00FB41CA"/>
    <w:rsid w:val="00FB444F"/>
    <w:rsid w:val="00FB47A4"/>
    <w:rsid w:val="00FB4A79"/>
    <w:rsid w:val="00FB4F34"/>
    <w:rsid w:val="00FB53DD"/>
    <w:rsid w:val="00FB54C8"/>
    <w:rsid w:val="00FB5A7E"/>
    <w:rsid w:val="00FB5E55"/>
    <w:rsid w:val="00FB66E9"/>
    <w:rsid w:val="00FB69D4"/>
    <w:rsid w:val="00FB70AB"/>
    <w:rsid w:val="00FB7154"/>
    <w:rsid w:val="00FB7395"/>
    <w:rsid w:val="00FB77D6"/>
    <w:rsid w:val="00FB783A"/>
    <w:rsid w:val="00FB7A38"/>
    <w:rsid w:val="00FB7DFA"/>
    <w:rsid w:val="00FB7EE3"/>
    <w:rsid w:val="00FC0126"/>
    <w:rsid w:val="00FC0327"/>
    <w:rsid w:val="00FC062C"/>
    <w:rsid w:val="00FC145E"/>
    <w:rsid w:val="00FC16E0"/>
    <w:rsid w:val="00FC1821"/>
    <w:rsid w:val="00FC1849"/>
    <w:rsid w:val="00FC19E9"/>
    <w:rsid w:val="00FC1A30"/>
    <w:rsid w:val="00FC21B8"/>
    <w:rsid w:val="00FC2882"/>
    <w:rsid w:val="00FC29B4"/>
    <w:rsid w:val="00FC29C2"/>
    <w:rsid w:val="00FC2EF6"/>
    <w:rsid w:val="00FC316C"/>
    <w:rsid w:val="00FC3318"/>
    <w:rsid w:val="00FC351B"/>
    <w:rsid w:val="00FC35F4"/>
    <w:rsid w:val="00FC3620"/>
    <w:rsid w:val="00FC377C"/>
    <w:rsid w:val="00FC3B13"/>
    <w:rsid w:val="00FC419B"/>
    <w:rsid w:val="00FC4B40"/>
    <w:rsid w:val="00FC4C4F"/>
    <w:rsid w:val="00FC4D6B"/>
    <w:rsid w:val="00FC4FC4"/>
    <w:rsid w:val="00FC5043"/>
    <w:rsid w:val="00FC5335"/>
    <w:rsid w:val="00FC5350"/>
    <w:rsid w:val="00FC53A1"/>
    <w:rsid w:val="00FC5626"/>
    <w:rsid w:val="00FC56DB"/>
    <w:rsid w:val="00FC5A39"/>
    <w:rsid w:val="00FC5BC8"/>
    <w:rsid w:val="00FC6649"/>
    <w:rsid w:val="00FC6A62"/>
    <w:rsid w:val="00FC6FD5"/>
    <w:rsid w:val="00FC737B"/>
    <w:rsid w:val="00FC7469"/>
    <w:rsid w:val="00FC75B7"/>
    <w:rsid w:val="00FC7616"/>
    <w:rsid w:val="00FC77FD"/>
    <w:rsid w:val="00FC7D6C"/>
    <w:rsid w:val="00FD023F"/>
    <w:rsid w:val="00FD0323"/>
    <w:rsid w:val="00FD0A7B"/>
    <w:rsid w:val="00FD0AED"/>
    <w:rsid w:val="00FD1378"/>
    <w:rsid w:val="00FD1562"/>
    <w:rsid w:val="00FD1936"/>
    <w:rsid w:val="00FD1BC2"/>
    <w:rsid w:val="00FD1CBE"/>
    <w:rsid w:val="00FD1D46"/>
    <w:rsid w:val="00FD2313"/>
    <w:rsid w:val="00FD247F"/>
    <w:rsid w:val="00FD3216"/>
    <w:rsid w:val="00FD357F"/>
    <w:rsid w:val="00FD3826"/>
    <w:rsid w:val="00FD3E2A"/>
    <w:rsid w:val="00FD3EC5"/>
    <w:rsid w:val="00FD402E"/>
    <w:rsid w:val="00FD409B"/>
    <w:rsid w:val="00FD4600"/>
    <w:rsid w:val="00FD4968"/>
    <w:rsid w:val="00FD4D91"/>
    <w:rsid w:val="00FD4F3F"/>
    <w:rsid w:val="00FD518F"/>
    <w:rsid w:val="00FD520E"/>
    <w:rsid w:val="00FD563C"/>
    <w:rsid w:val="00FD5735"/>
    <w:rsid w:val="00FD5852"/>
    <w:rsid w:val="00FD5B91"/>
    <w:rsid w:val="00FD5F73"/>
    <w:rsid w:val="00FD6332"/>
    <w:rsid w:val="00FD655F"/>
    <w:rsid w:val="00FD69C7"/>
    <w:rsid w:val="00FD6AA7"/>
    <w:rsid w:val="00FD6C5B"/>
    <w:rsid w:val="00FD711C"/>
    <w:rsid w:val="00FD762B"/>
    <w:rsid w:val="00FD7B35"/>
    <w:rsid w:val="00FD7C80"/>
    <w:rsid w:val="00FD7F7A"/>
    <w:rsid w:val="00FE06E0"/>
    <w:rsid w:val="00FE0B43"/>
    <w:rsid w:val="00FE0BE3"/>
    <w:rsid w:val="00FE0C75"/>
    <w:rsid w:val="00FE152C"/>
    <w:rsid w:val="00FE164F"/>
    <w:rsid w:val="00FE195B"/>
    <w:rsid w:val="00FE1A13"/>
    <w:rsid w:val="00FE1FE5"/>
    <w:rsid w:val="00FE213B"/>
    <w:rsid w:val="00FE2187"/>
    <w:rsid w:val="00FE26BB"/>
    <w:rsid w:val="00FE26CF"/>
    <w:rsid w:val="00FE2C5D"/>
    <w:rsid w:val="00FE2D54"/>
    <w:rsid w:val="00FE2EC0"/>
    <w:rsid w:val="00FE3105"/>
    <w:rsid w:val="00FE342D"/>
    <w:rsid w:val="00FE3506"/>
    <w:rsid w:val="00FE3EC9"/>
    <w:rsid w:val="00FE3F83"/>
    <w:rsid w:val="00FE3FDB"/>
    <w:rsid w:val="00FE4386"/>
    <w:rsid w:val="00FE4976"/>
    <w:rsid w:val="00FE4F53"/>
    <w:rsid w:val="00FE51CD"/>
    <w:rsid w:val="00FE547E"/>
    <w:rsid w:val="00FE56E5"/>
    <w:rsid w:val="00FE5891"/>
    <w:rsid w:val="00FE5B57"/>
    <w:rsid w:val="00FE6161"/>
    <w:rsid w:val="00FE6187"/>
    <w:rsid w:val="00FE64D7"/>
    <w:rsid w:val="00FE6733"/>
    <w:rsid w:val="00FE6768"/>
    <w:rsid w:val="00FE68E7"/>
    <w:rsid w:val="00FE6945"/>
    <w:rsid w:val="00FE6D97"/>
    <w:rsid w:val="00FE70B3"/>
    <w:rsid w:val="00FE71E7"/>
    <w:rsid w:val="00FE7357"/>
    <w:rsid w:val="00FE7537"/>
    <w:rsid w:val="00FE76BB"/>
    <w:rsid w:val="00FE76EF"/>
    <w:rsid w:val="00FE772E"/>
    <w:rsid w:val="00FE7B7A"/>
    <w:rsid w:val="00FE7EF3"/>
    <w:rsid w:val="00FF0F96"/>
    <w:rsid w:val="00FF147C"/>
    <w:rsid w:val="00FF1502"/>
    <w:rsid w:val="00FF159B"/>
    <w:rsid w:val="00FF1CD7"/>
    <w:rsid w:val="00FF2224"/>
    <w:rsid w:val="00FF26CA"/>
    <w:rsid w:val="00FF281C"/>
    <w:rsid w:val="00FF29F7"/>
    <w:rsid w:val="00FF2E4A"/>
    <w:rsid w:val="00FF2F61"/>
    <w:rsid w:val="00FF3042"/>
    <w:rsid w:val="00FF3312"/>
    <w:rsid w:val="00FF335B"/>
    <w:rsid w:val="00FF3479"/>
    <w:rsid w:val="00FF3491"/>
    <w:rsid w:val="00FF399C"/>
    <w:rsid w:val="00FF3AAA"/>
    <w:rsid w:val="00FF3CC4"/>
    <w:rsid w:val="00FF4459"/>
    <w:rsid w:val="00FF4853"/>
    <w:rsid w:val="00FF4854"/>
    <w:rsid w:val="00FF4A63"/>
    <w:rsid w:val="00FF4B60"/>
    <w:rsid w:val="00FF614D"/>
    <w:rsid w:val="00FF6834"/>
    <w:rsid w:val="00FF6884"/>
    <w:rsid w:val="00FF6B5E"/>
    <w:rsid w:val="00FF6DED"/>
    <w:rsid w:val="00FF7395"/>
    <w:rsid w:val="00FF7475"/>
    <w:rsid w:val="00FF7684"/>
    <w:rsid w:val="00FF7A5F"/>
    <w:rsid w:val="00FF7B59"/>
    <w:rsid w:val="00FF7F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C02EE70"/>
  <w15:chartTrackingRefBased/>
  <w15:docId w15:val="{C5081B4E-291B-4C5A-97AB-F7B8D2219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26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val="x-none" w:eastAsia="x-none"/>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eastAsia="x-none"/>
    </w:rPr>
  </w:style>
  <w:style w:type="paragraph" w:styleId="BodyText3">
    <w:name w:val="Body Text 3"/>
    <w:basedOn w:val="Normal"/>
    <w:pPr>
      <w:jc w:val="both"/>
    </w:pPr>
    <w:rPr>
      <w:sz w:val="32"/>
      <w:szCs w:val="32"/>
    </w:rPr>
  </w:style>
  <w:style w:type="paragraph" w:customStyle="1" w:styleId="a3">
    <w:name w:val="???????????"/>
    <w:basedOn w:val="Normal"/>
    <w:rsid w:val="00F008F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rsid w:val="00F0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basedOn w:val="Normal"/>
    <w:semiHidden/>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rsid w:val="00306E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rsid w:val="007B2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59"/>
    <w:rsid w:val="000175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B71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b/>
      <w:sz w:val="22"/>
      <w:szCs w:val="22"/>
      <w:lang w:val="x-none" w:eastAsia="en-GB"/>
    </w:rPr>
  </w:style>
  <w:style w:type="character" w:customStyle="1" w:styleId="AccPolicysubheadCharChar">
    <w:name w:val="Acc Policy sub head Char Char"/>
    <w:link w:val="AccPolicysubheadChar"/>
    <w:rsid w:val="00B711A5"/>
    <w:rPr>
      <w:rFonts w:cs="Times New Roman"/>
      <w:b/>
      <w:sz w:val="22"/>
      <w:szCs w:val="22"/>
      <w:lang w:val="x-none" w:eastAsia="en-GB"/>
    </w:rPr>
  </w:style>
  <w:style w:type="paragraph" w:customStyle="1" w:styleId="AccPolicyalternativeChar">
    <w:name w:val="Acc Policy alternative Char"/>
    <w:basedOn w:val="AccPolicysubheadChar"/>
    <w:link w:val="AccPolicyalternativeCharChar"/>
    <w:autoRedefine/>
    <w:rsid w:val="005939B1"/>
    <w:rPr>
      <w:b w:val="0"/>
      <w:bCs/>
    </w:rPr>
  </w:style>
  <w:style w:type="character" w:customStyle="1" w:styleId="AccPolicyalternativeCharChar">
    <w:name w:val="Acc Policy alternative Char Char"/>
    <w:link w:val="AccPolicyalternativeChar"/>
    <w:rsid w:val="005939B1"/>
    <w:rPr>
      <w:bCs/>
      <w:sz w:val="22"/>
      <w:szCs w:val="22"/>
      <w:lang w:val="x-none" w:eastAsia="en-GB"/>
    </w:rPr>
  </w:style>
  <w:style w:type="paragraph" w:styleId="BalloonText">
    <w:name w:val="Balloon Text"/>
    <w:basedOn w:val="Normal"/>
    <w:semiHidden/>
    <w:rsid w:val="001E1F89"/>
    <w:rPr>
      <w:rFonts w:ascii="Tahoma" w:hAnsi="Tahoma"/>
      <w:sz w:val="16"/>
      <w:szCs w:val="18"/>
    </w:rPr>
  </w:style>
  <w:style w:type="paragraph" w:customStyle="1" w:styleId="acctstatementsub-heading">
    <w:name w:val="acct statement sub-heading"/>
    <w:aliases w:val="ass"/>
    <w:basedOn w:val="Normal"/>
    <w:next w:val="Normal"/>
    <w:rsid w:val="006063D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b/>
      <w:sz w:val="22"/>
      <w:szCs w:val="20"/>
      <w:lang w:val="en-GB" w:bidi="ar-SA"/>
    </w:rPr>
  </w:style>
  <w:style w:type="paragraph" w:styleId="HTMLPreformatted">
    <w:name w:val="HTML Preformatted"/>
    <w:basedOn w:val="Normal"/>
    <w:link w:val="HTMLPreformattedChar"/>
    <w:uiPriority w:val="99"/>
    <w:rsid w:val="0003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paragraph" w:customStyle="1" w:styleId="AccPolicyHeading">
    <w:name w:val="Acc Policy Heading"/>
    <w:basedOn w:val="BodyText"/>
    <w:link w:val="AccPolicyHeadingChar"/>
    <w:autoRedefine/>
    <w:rsid w:val="008A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sid w:val="008A6966"/>
    <w:rPr>
      <w:rFonts w:ascii="Angsana New" w:hAnsi="Angsana New" w:cs="Angsana New"/>
      <w:b/>
      <w:bCs/>
      <w:i/>
      <w:iCs/>
      <w:sz w:val="30"/>
      <w:szCs w:val="30"/>
      <w:lang w:val="en-GB" w:eastAsia="en-US" w:bidi="th-TH"/>
    </w:rPr>
  </w:style>
  <w:style w:type="paragraph" w:customStyle="1" w:styleId="Char">
    <w:name w:val="Char"/>
    <w:basedOn w:val="Normal"/>
    <w:rsid w:val="00AE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block">
    <w:name w:val="block"/>
    <w:aliases w:val="b"/>
    <w:basedOn w:val="BodyText"/>
    <w:rsid w:val="0040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styleId="NoSpacing">
    <w:name w:val="No Spacing"/>
    <w:uiPriority w:val="1"/>
    <w:qFormat/>
    <w:rsid w:val="003F3D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E0">
    <w:name w:val="?????????? E"/>
    <w:basedOn w:val="Normal"/>
    <w:rsid w:val="00DE1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Char0">
    <w:name w:val="Char"/>
    <w:basedOn w:val="Normal"/>
    <w:rsid w:val="0024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mediumtext1">
    <w:name w:val="medium_text1"/>
    <w:rsid w:val="005C5A73"/>
    <w:rPr>
      <w:sz w:val="22"/>
      <w:szCs w:val="22"/>
    </w:rPr>
  </w:style>
  <w:style w:type="paragraph" w:customStyle="1" w:styleId="a5">
    <w:name w:val="??"/>
    <w:basedOn w:val="Normal"/>
    <w:rsid w:val="00EC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AccPolicysubhead">
    <w:name w:val="Acc Policy sub head"/>
    <w:basedOn w:val="BodyText"/>
    <w:next w:val="BodyText"/>
    <w:autoRedefine/>
    <w:rsid w:val="008B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5"/>
    </w:pPr>
    <w:rPr>
      <w:rFonts w:eastAsia="Calibri" w:cs="Arial"/>
      <w:i/>
      <w:iCs/>
      <w:sz w:val="22"/>
      <w:szCs w:val="22"/>
    </w:rPr>
  </w:style>
  <w:style w:type="paragraph" w:customStyle="1" w:styleId="accttwolines">
    <w:name w:val="acct two lines"/>
    <w:aliases w:val="a2l"/>
    <w:basedOn w:val="Normal"/>
    <w:rsid w:val="00243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ListParagraph">
    <w:name w:val="List Paragraph"/>
    <w:basedOn w:val="Normal"/>
    <w:uiPriority w:val="34"/>
    <w:qFormat/>
    <w:rsid w:val="00F267CE"/>
    <w:pPr>
      <w:ind w:left="720"/>
      <w:contextualSpacing/>
    </w:pPr>
    <w:rPr>
      <w:szCs w:val="38"/>
    </w:rPr>
  </w:style>
  <w:style w:type="character" w:customStyle="1" w:styleId="HTMLPreformattedChar">
    <w:name w:val="HTML Preformatted Char"/>
    <w:link w:val="HTMLPreformatted"/>
    <w:uiPriority w:val="99"/>
    <w:rsid w:val="003031AB"/>
    <w:rPr>
      <w:rFonts w:ascii="Tahoma" w:hAnsi="Tahoma" w:cs="Tahoma"/>
    </w:rPr>
  </w:style>
  <w:style w:type="character" w:customStyle="1" w:styleId="BodyText2Char">
    <w:name w:val="Body Text 2 Char"/>
    <w:link w:val="BodyText2"/>
    <w:rsid w:val="00716DC7"/>
    <w:rPr>
      <w:sz w:val="30"/>
      <w:szCs w:val="30"/>
      <w:lang w:val="th-TH"/>
    </w:rPr>
  </w:style>
  <w:style w:type="character" w:styleId="Emphasis">
    <w:name w:val="Emphasis"/>
    <w:uiPriority w:val="20"/>
    <w:qFormat/>
    <w:rsid w:val="002665D2"/>
    <w:rPr>
      <w:i/>
      <w:iCs/>
    </w:rPr>
  </w:style>
  <w:style w:type="character" w:customStyle="1" w:styleId="BodyTextChar">
    <w:name w:val="Body Text Char"/>
    <w:aliases w:val="bt Char,body text Char,Body Char"/>
    <w:link w:val="BodyText"/>
    <w:rsid w:val="000B3524"/>
    <w:rPr>
      <w:sz w:val="30"/>
      <w:szCs w:val="30"/>
    </w:rPr>
  </w:style>
  <w:style w:type="character" w:customStyle="1" w:styleId="Heading5Char">
    <w:name w:val="Heading 5 Char"/>
    <w:link w:val="Heading5"/>
    <w:rsid w:val="00CC3F0D"/>
    <w:rPr>
      <w:b/>
      <w:bCs/>
      <w:sz w:val="32"/>
      <w:szCs w:val="32"/>
    </w:rPr>
  </w:style>
  <w:style w:type="paragraph" w:styleId="PlainText">
    <w:name w:val="Plain Text"/>
    <w:basedOn w:val="Normal"/>
    <w:link w:val="PlainTextChar"/>
    <w:rsid w:val="0059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59514C"/>
    <w:rPr>
      <w:rFonts w:ascii="Cordia New" w:eastAsia="Cordia New" w:hAnsi="Cordia New"/>
      <w:sz w:val="28"/>
      <w:szCs w:val="28"/>
      <w:lang w:val="x-none" w:eastAsia="x-none"/>
    </w:rPr>
  </w:style>
  <w:style w:type="paragraph" w:customStyle="1" w:styleId="Preformatted">
    <w:name w:val="Preformatted"/>
    <w:basedOn w:val="Normal"/>
    <w:link w:val="PreformattedChar"/>
    <w:rsid w:val="0026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Cordia New" w:hAnsi="Courier New"/>
      <w:snapToGrid w:val="0"/>
      <w:sz w:val="20"/>
      <w:szCs w:val="20"/>
      <w:lang w:val="x-none" w:eastAsia="th-TH"/>
    </w:rPr>
  </w:style>
  <w:style w:type="character" w:customStyle="1" w:styleId="PreformattedChar">
    <w:name w:val="Preformatted Char"/>
    <w:link w:val="Preformatted"/>
    <w:rsid w:val="002602CD"/>
    <w:rPr>
      <w:rFonts w:ascii="Courier New" w:eastAsia="Cordia New" w:hAnsi="Courier New"/>
      <w:snapToGrid w:val="0"/>
      <w:lang w:val="x-none" w:eastAsia="th-TH"/>
    </w:rPr>
  </w:style>
  <w:style w:type="character" w:customStyle="1" w:styleId="FooterChar">
    <w:name w:val="Footer Char"/>
    <w:link w:val="Footer"/>
    <w:uiPriority w:val="99"/>
    <w:rsid w:val="00A743FD"/>
    <w:rPr>
      <w:sz w:val="30"/>
      <w:szCs w:val="30"/>
    </w:rPr>
  </w:style>
  <w:style w:type="paragraph" w:customStyle="1" w:styleId="acctfourfigures">
    <w:name w:val="acct four figures"/>
    <w:aliases w:val="a4"/>
    <w:basedOn w:val="Normal"/>
    <w:rsid w:val="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Hyperlink">
    <w:name w:val="Hyperlink"/>
    <w:basedOn w:val="DefaultParagraphFont"/>
    <w:rsid w:val="0076167F"/>
    <w:rPr>
      <w:color w:val="467886" w:themeColor="hyperlink"/>
      <w:u w:val="single"/>
    </w:rPr>
  </w:style>
  <w:style w:type="character" w:styleId="UnresolvedMention">
    <w:name w:val="Unresolved Mention"/>
    <w:basedOn w:val="DefaultParagraphFont"/>
    <w:uiPriority w:val="99"/>
    <w:semiHidden/>
    <w:unhideWhenUsed/>
    <w:rsid w:val="0076167F"/>
    <w:rPr>
      <w:color w:val="605E5C"/>
      <w:shd w:val="clear" w:color="auto" w:fill="E1DFDD"/>
    </w:rPr>
  </w:style>
  <w:style w:type="character" w:customStyle="1" w:styleId="Heading2Char">
    <w:name w:val="Heading 2 Char"/>
    <w:link w:val="Heading2"/>
    <w:rsid w:val="00772A94"/>
    <w:rPr>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36232">
      <w:bodyDiv w:val="1"/>
      <w:marLeft w:val="0"/>
      <w:marRight w:val="0"/>
      <w:marTop w:val="0"/>
      <w:marBottom w:val="0"/>
      <w:divBdr>
        <w:top w:val="none" w:sz="0" w:space="0" w:color="auto"/>
        <w:left w:val="none" w:sz="0" w:space="0" w:color="auto"/>
        <w:bottom w:val="none" w:sz="0" w:space="0" w:color="auto"/>
        <w:right w:val="none" w:sz="0" w:space="0" w:color="auto"/>
      </w:divBdr>
    </w:div>
    <w:div w:id="153497736">
      <w:bodyDiv w:val="1"/>
      <w:marLeft w:val="0"/>
      <w:marRight w:val="0"/>
      <w:marTop w:val="0"/>
      <w:marBottom w:val="0"/>
      <w:divBdr>
        <w:top w:val="none" w:sz="0" w:space="0" w:color="auto"/>
        <w:left w:val="none" w:sz="0" w:space="0" w:color="auto"/>
        <w:bottom w:val="none" w:sz="0" w:space="0" w:color="auto"/>
        <w:right w:val="none" w:sz="0" w:space="0" w:color="auto"/>
      </w:divBdr>
    </w:div>
    <w:div w:id="182323431">
      <w:bodyDiv w:val="1"/>
      <w:marLeft w:val="0"/>
      <w:marRight w:val="0"/>
      <w:marTop w:val="0"/>
      <w:marBottom w:val="0"/>
      <w:divBdr>
        <w:top w:val="none" w:sz="0" w:space="0" w:color="auto"/>
        <w:left w:val="none" w:sz="0" w:space="0" w:color="auto"/>
        <w:bottom w:val="none" w:sz="0" w:space="0" w:color="auto"/>
        <w:right w:val="none" w:sz="0" w:space="0" w:color="auto"/>
      </w:divBdr>
    </w:div>
    <w:div w:id="191576605">
      <w:bodyDiv w:val="1"/>
      <w:marLeft w:val="0"/>
      <w:marRight w:val="0"/>
      <w:marTop w:val="0"/>
      <w:marBottom w:val="0"/>
      <w:divBdr>
        <w:top w:val="none" w:sz="0" w:space="0" w:color="auto"/>
        <w:left w:val="none" w:sz="0" w:space="0" w:color="auto"/>
        <w:bottom w:val="none" w:sz="0" w:space="0" w:color="auto"/>
        <w:right w:val="none" w:sz="0" w:space="0" w:color="auto"/>
      </w:divBdr>
    </w:div>
    <w:div w:id="259144974">
      <w:bodyDiv w:val="1"/>
      <w:marLeft w:val="0"/>
      <w:marRight w:val="0"/>
      <w:marTop w:val="0"/>
      <w:marBottom w:val="0"/>
      <w:divBdr>
        <w:top w:val="none" w:sz="0" w:space="0" w:color="auto"/>
        <w:left w:val="none" w:sz="0" w:space="0" w:color="auto"/>
        <w:bottom w:val="none" w:sz="0" w:space="0" w:color="auto"/>
        <w:right w:val="none" w:sz="0" w:space="0" w:color="auto"/>
      </w:divBdr>
    </w:div>
    <w:div w:id="316540761">
      <w:bodyDiv w:val="1"/>
      <w:marLeft w:val="0"/>
      <w:marRight w:val="0"/>
      <w:marTop w:val="0"/>
      <w:marBottom w:val="0"/>
      <w:divBdr>
        <w:top w:val="none" w:sz="0" w:space="0" w:color="auto"/>
        <w:left w:val="none" w:sz="0" w:space="0" w:color="auto"/>
        <w:bottom w:val="none" w:sz="0" w:space="0" w:color="auto"/>
        <w:right w:val="none" w:sz="0" w:space="0" w:color="auto"/>
      </w:divBdr>
    </w:div>
    <w:div w:id="361170641">
      <w:bodyDiv w:val="1"/>
      <w:marLeft w:val="0"/>
      <w:marRight w:val="0"/>
      <w:marTop w:val="0"/>
      <w:marBottom w:val="0"/>
      <w:divBdr>
        <w:top w:val="none" w:sz="0" w:space="0" w:color="auto"/>
        <w:left w:val="none" w:sz="0" w:space="0" w:color="auto"/>
        <w:bottom w:val="none" w:sz="0" w:space="0" w:color="auto"/>
        <w:right w:val="none" w:sz="0" w:space="0" w:color="auto"/>
      </w:divBdr>
    </w:div>
    <w:div w:id="386952324">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634263031">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760680111">
      <w:bodyDiv w:val="1"/>
      <w:marLeft w:val="0"/>
      <w:marRight w:val="0"/>
      <w:marTop w:val="0"/>
      <w:marBottom w:val="0"/>
      <w:divBdr>
        <w:top w:val="none" w:sz="0" w:space="0" w:color="auto"/>
        <w:left w:val="none" w:sz="0" w:space="0" w:color="auto"/>
        <w:bottom w:val="none" w:sz="0" w:space="0" w:color="auto"/>
        <w:right w:val="none" w:sz="0" w:space="0" w:color="auto"/>
      </w:divBdr>
    </w:div>
    <w:div w:id="818964982">
      <w:bodyDiv w:val="1"/>
      <w:marLeft w:val="0"/>
      <w:marRight w:val="0"/>
      <w:marTop w:val="0"/>
      <w:marBottom w:val="0"/>
      <w:divBdr>
        <w:top w:val="none" w:sz="0" w:space="0" w:color="auto"/>
        <w:left w:val="none" w:sz="0" w:space="0" w:color="auto"/>
        <w:bottom w:val="none" w:sz="0" w:space="0" w:color="auto"/>
        <w:right w:val="none" w:sz="0" w:space="0" w:color="auto"/>
      </w:divBdr>
    </w:div>
    <w:div w:id="882794624">
      <w:bodyDiv w:val="1"/>
      <w:marLeft w:val="0"/>
      <w:marRight w:val="0"/>
      <w:marTop w:val="0"/>
      <w:marBottom w:val="0"/>
      <w:divBdr>
        <w:top w:val="none" w:sz="0" w:space="0" w:color="auto"/>
        <w:left w:val="none" w:sz="0" w:space="0" w:color="auto"/>
        <w:bottom w:val="none" w:sz="0" w:space="0" w:color="auto"/>
        <w:right w:val="none" w:sz="0" w:space="0" w:color="auto"/>
      </w:divBdr>
    </w:div>
    <w:div w:id="1017461300">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184587927">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89969953">
      <w:bodyDiv w:val="1"/>
      <w:marLeft w:val="0"/>
      <w:marRight w:val="0"/>
      <w:marTop w:val="0"/>
      <w:marBottom w:val="0"/>
      <w:divBdr>
        <w:top w:val="none" w:sz="0" w:space="0" w:color="auto"/>
        <w:left w:val="none" w:sz="0" w:space="0" w:color="auto"/>
        <w:bottom w:val="none" w:sz="0" w:space="0" w:color="auto"/>
        <w:right w:val="none" w:sz="0" w:space="0" w:color="auto"/>
      </w:divBdr>
    </w:div>
    <w:div w:id="1309751105">
      <w:bodyDiv w:val="1"/>
      <w:marLeft w:val="0"/>
      <w:marRight w:val="0"/>
      <w:marTop w:val="0"/>
      <w:marBottom w:val="0"/>
      <w:divBdr>
        <w:top w:val="none" w:sz="0" w:space="0" w:color="auto"/>
        <w:left w:val="none" w:sz="0" w:space="0" w:color="auto"/>
        <w:bottom w:val="none" w:sz="0" w:space="0" w:color="auto"/>
        <w:right w:val="none" w:sz="0" w:space="0" w:color="auto"/>
      </w:divBdr>
      <w:divsChild>
        <w:div w:id="768040925">
          <w:marLeft w:val="0"/>
          <w:marRight w:val="0"/>
          <w:marTop w:val="0"/>
          <w:marBottom w:val="0"/>
          <w:divBdr>
            <w:top w:val="none" w:sz="0" w:space="0" w:color="auto"/>
            <w:left w:val="none" w:sz="0" w:space="0" w:color="auto"/>
            <w:bottom w:val="none" w:sz="0" w:space="0" w:color="auto"/>
            <w:right w:val="none" w:sz="0" w:space="0" w:color="auto"/>
          </w:divBdr>
          <w:divsChild>
            <w:div w:id="392973936">
              <w:marLeft w:val="0"/>
              <w:marRight w:val="0"/>
              <w:marTop w:val="0"/>
              <w:marBottom w:val="0"/>
              <w:divBdr>
                <w:top w:val="none" w:sz="0" w:space="0" w:color="auto"/>
                <w:left w:val="none" w:sz="0" w:space="0" w:color="auto"/>
                <w:bottom w:val="none" w:sz="0" w:space="0" w:color="auto"/>
                <w:right w:val="none" w:sz="0" w:space="0" w:color="auto"/>
              </w:divBdr>
              <w:divsChild>
                <w:div w:id="12139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70154">
          <w:marLeft w:val="0"/>
          <w:marRight w:val="0"/>
          <w:marTop w:val="100"/>
          <w:marBottom w:val="0"/>
          <w:divBdr>
            <w:top w:val="none" w:sz="0" w:space="0" w:color="auto"/>
            <w:left w:val="none" w:sz="0" w:space="0" w:color="auto"/>
            <w:bottom w:val="none" w:sz="0" w:space="0" w:color="auto"/>
            <w:right w:val="none" w:sz="0" w:space="0" w:color="auto"/>
          </w:divBdr>
          <w:divsChild>
            <w:div w:id="90662088">
              <w:marLeft w:val="0"/>
              <w:marRight w:val="0"/>
              <w:marTop w:val="46"/>
              <w:marBottom w:val="0"/>
              <w:divBdr>
                <w:top w:val="none" w:sz="0" w:space="0" w:color="auto"/>
                <w:left w:val="none" w:sz="0" w:space="0" w:color="auto"/>
                <w:bottom w:val="none" w:sz="0" w:space="0" w:color="auto"/>
                <w:right w:val="none" w:sz="0" w:space="0" w:color="auto"/>
              </w:divBdr>
            </w:div>
            <w:div w:id="1329408600">
              <w:marLeft w:val="0"/>
              <w:marRight w:val="0"/>
              <w:marTop w:val="0"/>
              <w:marBottom w:val="0"/>
              <w:divBdr>
                <w:top w:val="none" w:sz="0" w:space="0" w:color="auto"/>
                <w:left w:val="none" w:sz="0" w:space="0" w:color="auto"/>
                <w:bottom w:val="none" w:sz="0" w:space="0" w:color="auto"/>
                <w:right w:val="none" w:sz="0" w:space="0" w:color="auto"/>
              </w:divBdr>
              <w:divsChild>
                <w:div w:id="1682506330">
                  <w:marLeft w:val="0"/>
                  <w:marRight w:val="0"/>
                  <w:marTop w:val="0"/>
                  <w:marBottom w:val="0"/>
                  <w:divBdr>
                    <w:top w:val="none" w:sz="0" w:space="0" w:color="auto"/>
                    <w:left w:val="none" w:sz="0" w:space="0" w:color="auto"/>
                    <w:bottom w:val="none" w:sz="0" w:space="0" w:color="auto"/>
                    <w:right w:val="none" w:sz="0" w:space="0" w:color="auto"/>
                  </w:divBdr>
                  <w:divsChild>
                    <w:div w:id="659231504">
                      <w:marLeft w:val="0"/>
                      <w:marRight w:val="0"/>
                      <w:marTop w:val="0"/>
                      <w:marBottom w:val="0"/>
                      <w:divBdr>
                        <w:top w:val="none" w:sz="0" w:space="0" w:color="auto"/>
                        <w:left w:val="none" w:sz="0" w:space="0" w:color="auto"/>
                        <w:bottom w:val="none" w:sz="0" w:space="0" w:color="auto"/>
                        <w:right w:val="none" w:sz="0" w:space="0" w:color="auto"/>
                      </w:divBdr>
                      <w:divsChild>
                        <w:div w:id="200372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202917">
          <w:marLeft w:val="0"/>
          <w:marRight w:val="0"/>
          <w:marTop w:val="0"/>
          <w:marBottom w:val="0"/>
          <w:divBdr>
            <w:top w:val="none" w:sz="0" w:space="0" w:color="auto"/>
            <w:left w:val="none" w:sz="0" w:space="0" w:color="auto"/>
            <w:bottom w:val="none" w:sz="0" w:space="0" w:color="auto"/>
            <w:right w:val="none" w:sz="0" w:space="0" w:color="auto"/>
          </w:divBdr>
          <w:divsChild>
            <w:div w:id="2476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266905">
      <w:bodyDiv w:val="1"/>
      <w:marLeft w:val="0"/>
      <w:marRight w:val="0"/>
      <w:marTop w:val="0"/>
      <w:marBottom w:val="0"/>
      <w:divBdr>
        <w:top w:val="none" w:sz="0" w:space="0" w:color="auto"/>
        <w:left w:val="none" w:sz="0" w:space="0" w:color="auto"/>
        <w:bottom w:val="none" w:sz="0" w:space="0" w:color="auto"/>
        <w:right w:val="none" w:sz="0" w:space="0" w:color="auto"/>
      </w:divBdr>
    </w:div>
    <w:div w:id="1564096941">
      <w:bodyDiv w:val="1"/>
      <w:marLeft w:val="0"/>
      <w:marRight w:val="0"/>
      <w:marTop w:val="0"/>
      <w:marBottom w:val="0"/>
      <w:divBdr>
        <w:top w:val="none" w:sz="0" w:space="0" w:color="auto"/>
        <w:left w:val="none" w:sz="0" w:space="0" w:color="auto"/>
        <w:bottom w:val="none" w:sz="0" w:space="0" w:color="auto"/>
        <w:right w:val="none" w:sz="0" w:space="0" w:color="auto"/>
      </w:divBdr>
    </w:div>
    <w:div w:id="1666858489">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24327662">
      <w:bodyDiv w:val="1"/>
      <w:marLeft w:val="0"/>
      <w:marRight w:val="0"/>
      <w:marTop w:val="0"/>
      <w:marBottom w:val="0"/>
      <w:divBdr>
        <w:top w:val="none" w:sz="0" w:space="0" w:color="auto"/>
        <w:left w:val="none" w:sz="0" w:space="0" w:color="auto"/>
        <w:bottom w:val="none" w:sz="0" w:space="0" w:color="auto"/>
        <w:right w:val="none" w:sz="0" w:space="0" w:color="auto"/>
      </w:divBdr>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7B5F2-58F2-401C-95B3-319889FF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637</TotalTime>
  <Pages>17</Pages>
  <Words>4524</Words>
  <Characters>25789</Characters>
  <Application>Microsoft Office Word</Application>
  <DocSecurity>0</DocSecurity>
  <Lines>214</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Sky123.Org</Company>
  <LinksUpToDate>false</LinksUpToDate>
  <CharactersWithSpaces>30253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Sakulnard Rattanaburom</cp:lastModifiedBy>
  <cp:revision>228</cp:revision>
  <cp:lastPrinted>2026-05-08T09:02:00Z</cp:lastPrinted>
  <dcterms:created xsi:type="dcterms:W3CDTF">2025-05-07T06:53:00Z</dcterms:created>
  <dcterms:modified xsi:type="dcterms:W3CDTF">2026-05-08T09:23:00Z</dcterms:modified>
</cp:coreProperties>
</file>