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1427E" w14:textId="77777777" w:rsidR="00E5729A" w:rsidRDefault="002859D9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5729A" w:rsidRPr="00E74C85">
        <w:rPr>
          <w:rFonts w:ascii="Angsana New" w:hAnsi="Angsana New"/>
          <w:b/>
          <w:bCs/>
          <w:sz w:val="30"/>
          <w:szCs w:val="30"/>
        </w:rPr>
        <w:t>.</w:t>
      </w:r>
      <w:r w:rsidR="00E5729A" w:rsidRPr="00E74C85">
        <w:rPr>
          <w:rFonts w:ascii="Angsana New" w:hAnsi="Angsana New"/>
          <w:b/>
          <w:bCs/>
          <w:sz w:val="30"/>
          <w:szCs w:val="30"/>
        </w:rPr>
        <w:tab/>
      </w:r>
      <w:r w:rsidR="00E5729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B0A7AD" w14:textId="77777777" w:rsidR="00E5729A" w:rsidRPr="00C951F3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1D71C3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54366D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 w:rsidRPr="0054366D">
        <w:rPr>
          <w:rFonts w:ascii="Angsana New" w:hAnsi="Angsana New"/>
          <w:spacing w:val="4"/>
          <w:sz w:val="30"/>
          <w:szCs w:val="30"/>
          <w:cs/>
        </w:rPr>
        <w:t>ปแบบย่อและตามมาตรฐานการบัญชี</w:t>
      </w:r>
      <w:r w:rsidRPr="0054366D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4A3E26" w:rsidRPr="0054366D">
        <w:rPr>
          <w:rFonts w:ascii="Angsana New" w:hAnsi="Angsana New"/>
          <w:spacing w:val="4"/>
          <w:sz w:val="30"/>
          <w:szCs w:val="30"/>
        </w:rPr>
        <w:t xml:space="preserve">34 </w:t>
      </w:r>
      <w:r w:rsidR="006A4AAB" w:rsidRPr="0054366D">
        <w:rPr>
          <w:rFonts w:ascii="Angsana New" w:hAnsi="Angsana New"/>
          <w:spacing w:val="4"/>
          <w:sz w:val="30"/>
          <w:szCs w:val="30"/>
          <w:cs/>
        </w:rPr>
        <w:t>เรื่อง “</w:t>
      </w:r>
      <w:r w:rsidR="00A55539" w:rsidRPr="0054366D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6A4AAB" w:rsidRPr="0054366D">
        <w:rPr>
          <w:rFonts w:ascii="Angsana New" w:hAnsi="Angsana New" w:hint="cs"/>
          <w:spacing w:val="4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4DA21E7B" w14:textId="77777777" w:rsidR="00375097" w:rsidRPr="00C951F3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F7829F3" w14:textId="0DAC97AD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4366D">
        <w:rPr>
          <w:rFonts w:ascii="Angsana New" w:hAnsi="Angsana New"/>
          <w:spacing w:val="2"/>
          <w:sz w:val="30"/>
          <w:szCs w:val="30"/>
        </w:rPr>
        <w:t xml:space="preserve">31 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2D5C12" w:rsidRPr="0054366D">
        <w:rPr>
          <w:rFonts w:ascii="Angsana New" w:hAnsi="Angsana New"/>
          <w:spacing w:val="2"/>
          <w:sz w:val="30"/>
          <w:szCs w:val="30"/>
        </w:rPr>
        <w:t>256</w:t>
      </w:r>
      <w:r w:rsidR="00A9441D">
        <w:rPr>
          <w:rFonts w:ascii="Angsana New" w:hAnsi="Angsana New"/>
          <w:spacing w:val="2"/>
          <w:sz w:val="30"/>
          <w:szCs w:val="30"/>
        </w:rPr>
        <w:t>8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1D630B">
        <w:rPr>
          <w:rFonts w:ascii="Angsana New" w:hAnsi="Angsana New"/>
          <w:sz w:val="30"/>
          <w:szCs w:val="30"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/>
          <w:sz w:val="30"/>
          <w:szCs w:val="30"/>
        </w:rPr>
        <w:t>8</w:t>
      </w:r>
    </w:p>
    <w:p w14:paraId="1FEE443E" w14:textId="77777777" w:rsidR="00375097" w:rsidRPr="00C951F3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2BCC6C2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6F21B7D9" w14:textId="77777777" w:rsidR="00375097" w:rsidRPr="00C951F3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1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166"/>
        <w:gridCol w:w="284"/>
        <w:gridCol w:w="1204"/>
        <w:gridCol w:w="42"/>
      </w:tblGrid>
      <w:tr w:rsidR="007A66AF" w:rsidRPr="00E66787" w14:paraId="7D9E8B56" w14:textId="77777777" w:rsidTr="00413D7A">
        <w:trPr>
          <w:gridAfter w:val="1"/>
          <w:wAfter w:w="42" w:type="dxa"/>
        </w:trPr>
        <w:tc>
          <w:tcPr>
            <w:tcW w:w="2942" w:type="dxa"/>
          </w:tcPr>
          <w:p w14:paraId="7B96E29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7F7DEA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40E69BA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FAD7BD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335F53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6DCE21E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42DB998D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51A86FAE" w14:textId="77777777" w:rsidTr="00413D7A">
        <w:trPr>
          <w:gridAfter w:val="1"/>
          <w:wAfter w:w="42" w:type="dxa"/>
        </w:trPr>
        <w:tc>
          <w:tcPr>
            <w:tcW w:w="2942" w:type="dxa"/>
          </w:tcPr>
          <w:p w14:paraId="46546FA2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04B6A6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83DAF02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6FC56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F4ECEA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1A31A77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DF1A377" w14:textId="77777777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191161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EBC8788" w14:textId="77777777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6FEF95F6" w14:textId="77777777" w:rsidTr="00413D7A">
        <w:trPr>
          <w:gridAfter w:val="1"/>
          <w:wAfter w:w="42" w:type="dxa"/>
        </w:trPr>
        <w:tc>
          <w:tcPr>
            <w:tcW w:w="2942" w:type="dxa"/>
            <w:tcBorders>
              <w:bottom w:val="single" w:sz="4" w:space="0" w:color="auto"/>
            </w:tcBorders>
          </w:tcPr>
          <w:p w14:paraId="45D1490B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8EBF4E1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5F1E12F5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1FCA3C30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C73C898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70E329C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5C7EC0D" w14:textId="2EBCB0CB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A9441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71B78051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C29C36" w14:textId="352CD8CE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A9441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B666A" w:rsidRPr="00E66787" w14:paraId="3CD04602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5558F01B" w14:textId="77777777" w:rsidR="00EB666A" w:rsidRPr="00E66787" w:rsidRDefault="00EB666A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500031D2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3284225A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14:paraId="1226A11A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6EFF2414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D1817F7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05C2C95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5B271F67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EC9301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3ED23198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1D1AA0DB" w14:textId="77777777"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2199BB24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21AD15CB" w14:textId="77777777"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829CBB1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677E898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0122D7E7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</w:tcPr>
          <w:p w14:paraId="30C173BD" w14:textId="77777777" w:rsidR="00EB666A" w:rsidRPr="00C973F9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881E3B2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center"/>
          </w:tcPr>
          <w:p w14:paraId="7A08CDF5" w14:textId="77777777"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14:paraId="4E37346D" w14:textId="77777777" w:rsidTr="00413D7A">
        <w:trPr>
          <w:gridAfter w:val="1"/>
          <w:wAfter w:w="42" w:type="dxa"/>
        </w:trPr>
        <w:tc>
          <w:tcPr>
            <w:tcW w:w="2942" w:type="dxa"/>
          </w:tcPr>
          <w:p w14:paraId="20C56093" w14:textId="77777777" w:rsidR="00EB666A" w:rsidRPr="00413D7A" w:rsidRDefault="00EB666A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14:paraId="4F169E66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1C79555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50B8B565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913C386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640D1BB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FBADBE8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1E933F7B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F71040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19DDCFFA" w14:textId="77777777" w:rsidTr="00413D7A">
        <w:trPr>
          <w:gridAfter w:val="1"/>
          <w:wAfter w:w="42" w:type="dxa"/>
        </w:trPr>
        <w:tc>
          <w:tcPr>
            <w:tcW w:w="2942" w:type="dxa"/>
          </w:tcPr>
          <w:p w14:paraId="36E316E2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0F1BB69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4AF86C9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CD2861E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36FF01C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85B3964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</w:tcPr>
          <w:p w14:paraId="7EB57549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261680F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3DE1C8B6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376AD123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6D8065D6" w14:textId="77777777" w:rsidR="002859D9" w:rsidRPr="00413D7A" w:rsidRDefault="002859D9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71CFAF89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478E1115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3032254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ECCD5AF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32E5996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42FC67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37DE213E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FAE291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754F050E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17E602A2" w14:textId="77777777" w:rsidR="002859D9" w:rsidRPr="00413D7A" w:rsidRDefault="002859D9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6DFFCF4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09C09DA2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3D6C0F9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59FE9FA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2E003E6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37024D9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E66AAA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3AE0050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6B9616EE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7381DDFF" w14:textId="77777777" w:rsidR="002859D9" w:rsidRPr="00413D7A" w:rsidRDefault="002859D9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 w:hint="cs"/>
                <w:sz w:val="30"/>
                <w:szCs w:val="30"/>
                <w:cs/>
              </w:rPr>
              <w:t>ตะวันออกการขนส่ง</w:t>
            </w:r>
            <w:r w:rsidRPr="00413D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3D7A">
              <w:rPr>
                <w:rFonts w:ascii="Angsana New" w:hAnsi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582E7FD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0AEB2CDB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B24878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3711CB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5667E8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80FEA4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59BE10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815136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7220BC1F" w14:textId="77777777" w:rsidTr="00413D7A">
        <w:trPr>
          <w:gridAfter w:val="1"/>
          <w:wAfter w:w="42" w:type="dxa"/>
        </w:trPr>
        <w:tc>
          <w:tcPr>
            <w:tcW w:w="2942" w:type="dxa"/>
          </w:tcPr>
          <w:p w14:paraId="77FA915C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2A75BA6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973D86E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C42C7BA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8F52D9F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0E3FAC3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</w:tcPr>
          <w:p w14:paraId="2517E80D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2E1311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F9E2C91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311D" w:rsidRPr="002859D9" w14:paraId="659095BF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6CDDDE6E" w14:textId="77777777" w:rsidR="009B311D" w:rsidRPr="00413D7A" w:rsidRDefault="009B311D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16AB14D4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C4ACE06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1CCEA12F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E0A5C38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E80A983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F3BFEA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5A1625C2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B374B2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9B311D" w:rsidRPr="002859D9" w14:paraId="5FDA5E0B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76CDAC5B" w14:textId="77777777" w:rsidR="009B311D" w:rsidRPr="00413D7A" w:rsidRDefault="009B311D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4B5A1572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9F58FF4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3CA05FCE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6F882558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50D940F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4F5DD4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737318D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B74EDFA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4EC52846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5756BE1C" w14:textId="77777777" w:rsidR="009B311D" w:rsidRPr="00413D7A" w:rsidRDefault="000F7ADC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/>
                <w:sz w:val="30"/>
                <w:szCs w:val="30"/>
                <w:cs/>
              </w:rPr>
              <w:t>ทางอ้อมโดย</w:t>
            </w:r>
            <w:r w:rsidR="009B311D" w:rsidRPr="00413D7A">
              <w:rPr>
                <w:rFonts w:ascii="Angsana New" w:hAnsi="Angsana New"/>
                <w:sz w:val="30"/>
                <w:szCs w:val="30"/>
                <w:cs/>
              </w:rPr>
              <w:t>บริษัท ชลประทีป</w:t>
            </w:r>
          </w:p>
        </w:tc>
        <w:tc>
          <w:tcPr>
            <w:tcW w:w="284" w:type="dxa"/>
            <w:vAlign w:val="center"/>
          </w:tcPr>
          <w:p w14:paraId="35C82A83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B13C479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0652A7A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641B5FF6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93D51D0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10784C31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20FAD0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E6E7681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008A65BE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7CA6F778" w14:textId="77777777" w:rsidR="009B311D" w:rsidRPr="00413D7A" w:rsidRDefault="00852C73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/>
                <w:sz w:val="30"/>
                <w:szCs w:val="30"/>
                <w:cs/>
              </w:rPr>
              <w:t>สินทรัพย์ จำกัด</w:t>
            </w:r>
            <w:r w:rsidR="009B311D" w:rsidRPr="00413D7A">
              <w:rPr>
                <w:rFonts w:ascii="Angsana New" w:hAnsi="Angsana New"/>
                <w:sz w:val="30"/>
                <w:szCs w:val="30"/>
                <w:cs/>
              </w:rPr>
              <w:t>และบริษัท</w:t>
            </w:r>
          </w:p>
        </w:tc>
        <w:tc>
          <w:tcPr>
            <w:tcW w:w="284" w:type="dxa"/>
            <w:vAlign w:val="center"/>
          </w:tcPr>
          <w:p w14:paraId="2C70A1F8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80265CE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F089151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6BB7F1B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2080EDD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3A2F2F3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F343A3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1A9F78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05D6814B" w14:textId="77777777" w:rsidTr="00413D7A">
        <w:trPr>
          <w:gridAfter w:val="1"/>
          <w:wAfter w:w="42" w:type="dxa"/>
        </w:trPr>
        <w:tc>
          <w:tcPr>
            <w:tcW w:w="2942" w:type="dxa"/>
            <w:vAlign w:val="center"/>
          </w:tcPr>
          <w:p w14:paraId="586DE01F" w14:textId="77777777" w:rsidR="009B311D" w:rsidRPr="00413D7A" w:rsidRDefault="009B311D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3D7A">
              <w:rPr>
                <w:rFonts w:ascii="Angsana New" w:hAnsi="Angsana New"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0A3BE4A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6BF7C03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B055268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6375F62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5531954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FFF867A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8D6E3C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26EDA4C3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97F" w:rsidRPr="00E66787" w14:paraId="3E167AD0" w14:textId="77777777" w:rsidTr="00413D7A">
        <w:tc>
          <w:tcPr>
            <w:tcW w:w="2942" w:type="dxa"/>
          </w:tcPr>
          <w:p w14:paraId="112AD36B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14:paraId="32FD7A0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14017D2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DE979F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06BA1C7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7C2A2229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776D7B0C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63EF1586" w14:textId="77777777" w:rsidTr="00413D7A">
        <w:tc>
          <w:tcPr>
            <w:tcW w:w="2942" w:type="dxa"/>
          </w:tcPr>
          <w:p w14:paraId="7F725659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679DE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02216D48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76A05C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6C53A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6BD0F1AC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9D43770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D5FA983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14:paraId="09F70107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B311D" w:rsidRPr="00E66787" w14:paraId="2CB68624" w14:textId="77777777" w:rsidTr="00413D7A">
        <w:tc>
          <w:tcPr>
            <w:tcW w:w="2942" w:type="dxa"/>
            <w:tcBorders>
              <w:bottom w:val="single" w:sz="4" w:space="0" w:color="auto"/>
            </w:tcBorders>
          </w:tcPr>
          <w:p w14:paraId="6619A76B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138A9BD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75D4606B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6F83E1E1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17D679B" w14:textId="77777777" w:rsidR="009B311D" w:rsidRPr="00E66787" w:rsidRDefault="009B311D" w:rsidP="009B311D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32FC6A52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8878A6F" w14:textId="55FE4DD5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9441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2D6721C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17E44EFA" w14:textId="582B2438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9441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967F4" w:rsidRPr="00AC3902" w14:paraId="282F9991" w14:textId="77777777" w:rsidTr="00413D7A">
        <w:tc>
          <w:tcPr>
            <w:tcW w:w="2942" w:type="dxa"/>
            <w:vAlign w:val="center"/>
          </w:tcPr>
          <w:p w14:paraId="7144EB31" w14:textId="77777777" w:rsidR="005967F4" w:rsidRPr="00E66787" w:rsidRDefault="005967F4" w:rsidP="00413D7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7BFFA804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9DD8CFA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63761F78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5A237D4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B4495CE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133FF38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12D2B2BB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gridSpan w:val="2"/>
          </w:tcPr>
          <w:p w14:paraId="381F69EE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74A64F6F" w14:textId="77777777" w:rsidTr="00413D7A">
        <w:tc>
          <w:tcPr>
            <w:tcW w:w="2942" w:type="dxa"/>
            <w:vAlign w:val="center"/>
          </w:tcPr>
          <w:p w14:paraId="45231BCE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EEE764A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D3CE786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348AD639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D491AAE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0891541D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4A549A47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AAF630C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5778141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2B4257B3" w14:textId="77777777" w:rsidR="009B311D" w:rsidRDefault="009B311D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14:paraId="2B2B49F7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36C15DB3" w14:textId="77777777" w:rsidR="004F2806" w:rsidRPr="009B311D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34751E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7E7DD89C" w14:textId="77777777" w:rsidR="004416F2" w:rsidRPr="009B311D" w:rsidRDefault="004416F2" w:rsidP="00C25EA7">
      <w:pPr>
        <w:jc w:val="thaiDistribute"/>
        <w:rPr>
          <w:rFonts w:ascii="Angsana New" w:hAnsi="Angsana New"/>
          <w:sz w:val="30"/>
          <w:szCs w:val="30"/>
        </w:rPr>
      </w:pPr>
    </w:p>
    <w:p w14:paraId="36201AB3" w14:textId="6F84F6CE" w:rsidR="00A9441D" w:rsidRPr="00A9441D" w:rsidRDefault="00A9441D" w:rsidP="00A94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เริ่มตั้งแต่วันที่ </w:t>
      </w:r>
      <w:r w:rsidRPr="00A9441D">
        <w:rPr>
          <w:rFonts w:ascii="Angsana New" w:hAnsi="Angsana New"/>
          <w:spacing w:val="2"/>
          <w:sz w:val="30"/>
          <w:szCs w:val="30"/>
        </w:rPr>
        <w:t>1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A9441D">
        <w:rPr>
          <w:rFonts w:ascii="Angsana New" w:hAnsi="Angsana New"/>
          <w:spacing w:val="2"/>
          <w:sz w:val="30"/>
          <w:szCs w:val="30"/>
        </w:rPr>
        <w:t>256</w:t>
      </w:r>
      <w:r w:rsidRPr="00A9441D">
        <w:rPr>
          <w:rFonts w:ascii="Angsana New" w:hAnsi="Angsana New"/>
          <w:spacing w:val="2"/>
          <w:sz w:val="30"/>
          <w:szCs w:val="30"/>
          <w:lang w:val="af-ZA"/>
        </w:rPr>
        <w:t>9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A9441D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บริษัทได้ถือปฏิบัติตามมาตรฐานการบัญชี (</w:t>
      </w:r>
      <w:r w:rsidRPr="00A9441D">
        <w:rPr>
          <w:rFonts w:ascii="Angsana New" w:hAnsi="Angsana New"/>
          <w:spacing w:val="2"/>
          <w:sz w:val="30"/>
          <w:szCs w:val="30"/>
        </w:rPr>
        <w:t xml:space="preserve">TAS) 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ที่ปรับปรุงใหม่ซึ่งได้แก่ </w:t>
      </w:r>
      <w:r w:rsidRPr="00A9441D">
        <w:rPr>
          <w:rFonts w:ascii="Angsana New" w:hAnsi="Angsana New"/>
          <w:spacing w:val="2"/>
          <w:sz w:val="30"/>
          <w:szCs w:val="30"/>
        </w:rPr>
        <w:t>TAS 21 “</w:t>
      </w:r>
      <w:r w:rsidRPr="00A9441D">
        <w:rPr>
          <w:rFonts w:ascii="Angsana New" w:hAnsi="Angsana New"/>
          <w:spacing w:val="2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A9441D">
        <w:rPr>
          <w:rFonts w:ascii="Angsana New" w:hAnsi="Angsana New"/>
          <w:spacing w:val="2"/>
          <w:sz w:val="30"/>
          <w:szCs w:val="30"/>
        </w:rPr>
        <w:t xml:space="preserve">” 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A9441D">
        <w:rPr>
          <w:rFonts w:ascii="Angsana New" w:hAnsi="Angsana New"/>
          <w:spacing w:val="2"/>
          <w:sz w:val="30"/>
          <w:szCs w:val="30"/>
        </w:rPr>
        <w:t>1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A9441D">
        <w:rPr>
          <w:rFonts w:ascii="Angsana New" w:hAnsi="Angsana New"/>
          <w:spacing w:val="2"/>
          <w:sz w:val="30"/>
          <w:szCs w:val="30"/>
        </w:rPr>
        <w:t>2569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A9441D">
        <w:rPr>
          <w:rFonts w:ascii="Angsana New" w:hAnsi="Angsana New"/>
          <w:spacing w:val="2"/>
          <w:sz w:val="30"/>
          <w:szCs w:val="30"/>
        </w:rPr>
        <w:t>“</w:t>
      </w:r>
      <w:r w:rsidRPr="00A9441D">
        <w:rPr>
          <w:rFonts w:ascii="Angsana New" w:hAnsi="Angsana New"/>
          <w:spacing w:val="2"/>
          <w:sz w:val="30"/>
          <w:szCs w:val="30"/>
          <w:cs/>
        </w:rPr>
        <w:t>การขาดความสามารถในการแลกเปลี่ยน</w:t>
      </w:r>
      <w:r w:rsidRPr="00A9441D">
        <w:rPr>
          <w:rFonts w:ascii="Angsana New" w:hAnsi="Angsana New"/>
          <w:spacing w:val="2"/>
          <w:sz w:val="30"/>
          <w:szCs w:val="30"/>
        </w:rPr>
        <w:t>”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 ซึ่งกำหนดให้</w:t>
      </w:r>
      <w:r w:rsidR="00DF7932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A9441D">
        <w:rPr>
          <w:rFonts w:ascii="Angsana New" w:hAnsi="Angsana New"/>
          <w:spacing w:val="2"/>
          <w:sz w:val="30"/>
          <w:szCs w:val="30"/>
          <w:cs/>
        </w:rPr>
        <w:t xml:space="preserve">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A9441D">
        <w:rPr>
          <w:rFonts w:ascii="Angsana New" w:hAnsi="Angsana New"/>
          <w:spacing w:val="2"/>
          <w:sz w:val="30"/>
          <w:szCs w:val="30"/>
          <w:lang w:val="af-ZA"/>
        </w:rPr>
        <w:t xml:space="preserve">TAS </w:t>
      </w:r>
      <w:r w:rsidRPr="00A9441D">
        <w:rPr>
          <w:rFonts w:ascii="Angsana New" w:hAnsi="Angsana New"/>
          <w:spacing w:val="2"/>
          <w:sz w:val="30"/>
          <w:szCs w:val="30"/>
          <w:cs/>
        </w:rPr>
        <w:t>ดังกล่าวไม่มีผลกระทบที่เป็นสาระสำคัญต่องบการเงินของ</w:t>
      </w:r>
      <w:r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A9441D">
        <w:rPr>
          <w:rFonts w:ascii="Angsana New" w:hAnsi="Angsana New"/>
          <w:spacing w:val="2"/>
          <w:sz w:val="30"/>
          <w:szCs w:val="30"/>
          <w:cs/>
        </w:rPr>
        <w:t>บริษัท</w:t>
      </w:r>
    </w:p>
    <w:p w14:paraId="52A170C1" w14:textId="77777777" w:rsid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66F7DF9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ED54A6">
        <w:rPr>
          <w:rFonts w:ascii="Angsana New" w:hAnsi="Angsana New" w:hint="cs"/>
          <w:i/>
          <w:iCs/>
          <w:szCs w:val="30"/>
          <w:cs/>
        </w:rPr>
        <w:t>มีสาระ</w:t>
      </w:r>
      <w:r w:rsidRPr="00C16FAD">
        <w:rPr>
          <w:rFonts w:ascii="Angsana New" w:hAnsi="Angsana New"/>
          <w:i/>
          <w:iCs/>
          <w:szCs w:val="30"/>
          <w:cs/>
        </w:rPr>
        <w:t>สำคัญ</w:t>
      </w:r>
    </w:p>
    <w:p w14:paraId="4E407579" w14:textId="77777777" w:rsidR="00292624" w:rsidRPr="009B311D" w:rsidRDefault="00292624" w:rsidP="00292624">
      <w:pPr>
        <w:pStyle w:val="NoSpacing"/>
        <w:rPr>
          <w:rFonts w:ascii="Angsana New" w:hAnsi="Angsana New"/>
          <w:szCs w:val="30"/>
        </w:rPr>
      </w:pPr>
    </w:p>
    <w:p w14:paraId="19E78FC1" w14:textId="07F37E45" w:rsidR="004416F2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ED54A6">
        <w:rPr>
          <w:rFonts w:ascii="Angsana New" w:hAnsi="Angsana New" w:hint="cs"/>
          <w:sz w:val="30"/>
          <w:szCs w:val="30"/>
          <w:cs/>
        </w:rPr>
        <w:t>มีสาระ</w:t>
      </w:r>
      <w:r>
        <w:rPr>
          <w:rFonts w:ascii="Angsana New" w:hAnsi="Angsana New" w:hint="cs"/>
          <w:sz w:val="30"/>
          <w:szCs w:val="30"/>
          <w:cs/>
        </w:rPr>
        <w:t>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>ต่าง</w:t>
      </w:r>
      <w:r w:rsidR="00610832">
        <w:rPr>
          <w:rFonts w:ascii="Angsana New" w:hAnsi="Angsana New" w:hint="cs"/>
          <w:sz w:val="30"/>
          <w:szCs w:val="30"/>
          <w:cs/>
        </w:rPr>
        <w:t xml:space="preserve"> </w:t>
      </w:r>
      <w:r w:rsidR="0098656A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ข้อมูลทางการเงินระหว่างกาลสำหรับงวดสามเดือนสิ้นสุดวันที่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10832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AB787F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 w:hint="cs"/>
          <w:sz w:val="30"/>
          <w:szCs w:val="30"/>
          <w:cs/>
        </w:rPr>
        <w:t>8</w:t>
      </w:r>
      <w:r w:rsidR="00F51464">
        <w:rPr>
          <w:rFonts w:ascii="Angsana New" w:hAnsi="Angsana New"/>
          <w:sz w:val="30"/>
          <w:szCs w:val="30"/>
        </w:rPr>
        <w:t xml:space="preserve">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 xml:space="preserve">ยกเว้นเรื่องเกี่ยวกับการนำ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ที่ปรับปรุงใหม่ตามที่กล่าว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มาเริ่มถือปฏิบัติซึ่งไม่มีผลกระทบที่เป็นสาระสำคัญ</w:t>
      </w:r>
    </w:p>
    <w:p w14:paraId="63193833" w14:textId="77777777" w:rsidR="00A9441D" w:rsidRDefault="00A9441D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B548A6" w14:textId="77777777" w:rsidR="00A9441D" w:rsidRDefault="00A9441D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E60B59" w14:textId="77777777" w:rsidR="00A9441D" w:rsidRDefault="00A9441D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5EE10C6" w14:textId="77777777" w:rsidR="00A9441D" w:rsidRDefault="00A9441D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0D871B1" w14:textId="77777777" w:rsidR="00A9441D" w:rsidRPr="00FA287A" w:rsidRDefault="00A9441D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382AF0F" w14:textId="77777777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2782CB63" w14:textId="77777777" w:rsidR="00F96A6A" w:rsidRPr="00AB787F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FC14EE2" w14:textId="030BA96C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610832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 w:hint="cs"/>
          <w:sz w:val="30"/>
          <w:szCs w:val="30"/>
          <w:cs/>
        </w:rPr>
        <w:t>9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610832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 w:hint="cs"/>
          <w:sz w:val="30"/>
          <w:szCs w:val="30"/>
          <w:cs/>
        </w:rPr>
        <w:t>8</w:t>
      </w:r>
      <w:r w:rsidR="00610832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15FC1D9A" w14:textId="77777777" w:rsidR="00A82EA3" w:rsidRPr="00AB787F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A82EA3" w:rsidRPr="0013700D" w14:paraId="29EE43B0" w14:textId="77777777" w:rsidTr="00073C1F">
        <w:trPr>
          <w:cantSplit/>
        </w:trPr>
        <w:tc>
          <w:tcPr>
            <w:tcW w:w="3798" w:type="dxa"/>
          </w:tcPr>
          <w:p w14:paraId="04086D33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5251DF3F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58F37CBC" w14:textId="77777777" w:rsidTr="00073C1F">
        <w:trPr>
          <w:cantSplit/>
        </w:trPr>
        <w:tc>
          <w:tcPr>
            <w:tcW w:w="3798" w:type="dxa"/>
          </w:tcPr>
          <w:p w14:paraId="34A77B93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3C7891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2EA150F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6DE1B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832" w:rsidRPr="0013700D" w14:paraId="0E067254" w14:textId="77777777" w:rsidTr="00073C1F">
        <w:trPr>
          <w:cantSplit/>
        </w:trPr>
        <w:tc>
          <w:tcPr>
            <w:tcW w:w="3798" w:type="dxa"/>
          </w:tcPr>
          <w:p w14:paraId="10052AB7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446FF8" w14:textId="2CA84955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14:paraId="29884D7E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11B0CA" w14:textId="019957BB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14:paraId="5AB8234D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F2CCB" w14:textId="645FCD6B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85" w:type="dxa"/>
          </w:tcPr>
          <w:p w14:paraId="5DD65032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1CF6FF3" w14:textId="3E6C3CA1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097572" w:rsidRPr="0013700D" w14:paraId="3115204B" w14:textId="77777777" w:rsidTr="00A9441D">
        <w:trPr>
          <w:cantSplit/>
        </w:trPr>
        <w:tc>
          <w:tcPr>
            <w:tcW w:w="3798" w:type="dxa"/>
          </w:tcPr>
          <w:p w14:paraId="285CCB13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E7581F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82C43EC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36AA73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D35BEF8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EBE49F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41AE67E7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AD4CEFA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41D" w:rsidRPr="0013700D" w14:paraId="7E754F30" w14:textId="77777777" w:rsidTr="00A9441D">
        <w:trPr>
          <w:cantSplit/>
        </w:trPr>
        <w:tc>
          <w:tcPr>
            <w:tcW w:w="3798" w:type="dxa"/>
          </w:tcPr>
          <w:p w14:paraId="12849E10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04B083DD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2BF63AB" w14:textId="77777777" w:rsidR="00A9441D" w:rsidRPr="0013700D" w:rsidRDefault="00A9441D" w:rsidP="00A9441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35F5B4F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C3EA46A" w14:textId="77777777" w:rsidR="00A9441D" w:rsidRPr="0013700D" w:rsidRDefault="00A9441D" w:rsidP="00A9441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A36689E" w14:textId="2DA37075" w:rsidR="00A9441D" w:rsidRPr="00471751" w:rsidRDefault="00FB6E07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40,349</w:t>
            </w:r>
          </w:p>
        </w:tc>
        <w:tc>
          <w:tcPr>
            <w:tcW w:w="285" w:type="dxa"/>
          </w:tcPr>
          <w:p w14:paraId="6458322A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26895B03" w14:textId="1B8EA2BD" w:rsidR="00A9441D" w:rsidRPr="001B66C5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38,353</w:t>
            </w:r>
          </w:p>
        </w:tc>
      </w:tr>
      <w:tr w:rsidR="00A9441D" w:rsidRPr="0013700D" w14:paraId="2E26CF6D" w14:textId="77777777" w:rsidTr="00A9441D">
        <w:trPr>
          <w:cantSplit/>
        </w:trPr>
        <w:tc>
          <w:tcPr>
            <w:tcW w:w="3798" w:type="dxa"/>
          </w:tcPr>
          <w:p w14:paraId="756BE11E" w14:textId="77777777" w:rsidR="00A9441D" w:rsidRPr="000F0744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74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46A81F54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AC6B4DB" w14:textId="77777777" w:rsidR="00A9441D" w:rsidRPr="0013700D" w:rsidRDefault="00A9441D" w:rsidP="00A9441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14F924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3A6D422" w14:textId="77777777" w:rsidR="00A9441D" w:rsidRPr="0013700D" w:rsidRDefault="00A9441D" w:rsidP="00A9441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2251883" w14:textId="0FDFEAF5" w:rsidR="00A9441D" w:rsidRPr="00471751" w:rsidRDefault="00447710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3,928</w:t>
            </w:r>
          </w:p>
        </w:tc>
        <w:tc>
          <w:tcPr>
            <w:tcW w:w="285" w:type="dxa"/>
          </w:tcPr>
          <w:p w14:paraId="342A0C3E" w14:textId="77777777" w:rsidR="00A9441D" w:rsidRPr="0013700D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247845" w14:textId="6076F93C" w:rsidR="00A9441D" w:rsidRPr="001B66C5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3,396</w:t>
            </w:r>
          </w:p>
        </w:tc>
      </w:tr>
      <w:tr w:rsidR="004F1F50" w:rsidRPr="0013700D" w14:paraId="54EAE165" w14:textId="77777777" w:rsidTr="00A9441D">
        <w:trPr>
          <w:cantSplit/>
        </w:trPr>
        <w:tc>
          <w:tcPr>
            <w:tcW w:w="3798" w:type="dxa"/>
          </w:tcPr>
          <w:p w14:paraId="2F26B064" w14:textId="2AA0ED6F" w:rsidR="004F1F50" w:rsidRPr="000F0744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7A49BA53" w14:textId="7AC18C18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97E05B9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2AE88E8" w14:textId="6E286D93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CC7327B" w14:textId="77777777" w:rsidR="004F1F50" w:rsidRPr="0013700D" w:rsidRDefault="004F1F50" w:rsidP="004F1F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0E85872" w14:textId="2000A028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8,342</w:t>
            </w:r>
          </w:p>
        </w:tc>
        <w:tc>
          <w:tcPr>
            <w:tcW w:w="285" w:type="dxa"/>
          </w:tcPr>
          <w:p w14:paraId="1C95FD5C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1257449" w14:textId="530CECD5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</w:tr>
      <w:tr w:rsidR="004F1F50" w:rsidRPr="0013700D" w14:paraId="657203A1" w14:textId="77777777" w:rsidTr="00A9441D">
        <w:trPr>
          <w:cantSplit/>
        </w:trPr>
        <w:tc>
          <w:tcPr>
            <w:tcW w:w="3798" w:type="dxa"/>
          </w:tcPr>
          <w:p w14:paraId="6D322CB4" w14:textId="50BA804E" w:rsidR="004F1F50" w:rsidRPr="000F0744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7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8E9D3E0" w14:textId="1DD910EC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D721429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C7C564B" w14:textId="2B6AF1D9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9073636" w14:textId="77777777" w:rsidR="004F1F50" w:rsidRPr="0013700D" w:rsidRDefault="004F1F50" w:rsidP="004F1F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4B7B3F2" w14:textId="53266309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267F2E32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81C017D" w14:textId="0B5E1201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4F1F50" w:rsidRPr="0013700D" w14:paraId="7167D2CC" w14:textId="77777777" w:rsidTr="00A9441D">
        <w:trPr>
          <w:cantSplit/>
        </w:trPr>
        <w:tc>
          <w:tcPr>
            <w:tcW w:w="3798" w:type="dxa"/>
          </w:tcPr>
          <w:p w14:paraId="17156955" w14:textId="2D6ED9DC" w:rsidR="004F1F50" w:rsidRPr="000F0744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F0744"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</w:tcPr>
          <w:p w14:paraId="2B7694C2" w14:textId="10A889B2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F3596C3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5E5B133" w14:textId="2CB721B2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7CBBCD5" w14:textId="77777777" w:rsidR="004F1F50" w:rsidRPr="0013700D" w:rsidRDefault="004F1F50" w:rsidP="004F1F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E17FFE8" w14:textId="08946DB4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165D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85" w:type="dxa"/>
          </w:tcPr>
          <w:p w14:paraId="79C160E3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AAEDD2E" w14:textId="4141432B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4F1F50" w:rsidRPr="0013700D" w14:paraId="4D37A64C" w14:textId="77777777" w:rsidTr="00A9441D">
        <w:trPr>
          <w:cantSplit/>
        </w:trPr>
        <w:tc>
          <w:tcPr>
            <w:tcW w:w="3798" w:type="dxa"/>
          </w:tcPr>
          <w:p w14:paraId="161400E6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18733A65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793E912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6109BE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5BF8C53" w14:textId="77777777" w:rsidR="004F1F50" w:rsidRPr="0013700D" w:rsidRDefault="004F1F50" w:rsidP="004F1F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0771EDF" w14:textId="1A8C5520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285" w:type="dxa"/>
          </w:tcPr>
          <w:p w14:paraId="54E83F3B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CCE9BB0" w14:textId="0FB0F1AA" w:rsidR="004F1F50" w:rsidRPr="001B66C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</w:t>
            </w:r>
          </w:p>
        </w:tc>
      </w:tr>
      <w:tr w:rsidR="004F1F50" w:rsidRPr="0013700D" w14:paraId="68E4DEF3" w14:textId="77777777" w:rsidTr="00A9441D">
        <w:trPr>
          <w:cantSplit/>
        </w:trPr>
        <w:tc>
          <w:tcPr>
            <w:tcW w:w="3798" w:type="dxa"/>
          </w:tcPr>
          <w:p w14:paraId="6AF39915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1E44B4EA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CDD3944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DEAD1C0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47D89BF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F1A1371" w14:textId="3259C40F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55,428</w:t>
            </w:r>
          </w:p>
        </w:tc>
        <w:tc>
          <w:tcPr>
            <w:tcW w:w="285" w:type="dxa"/>
          </w:tcPr>
          <w:p w14:paraId="1668B297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9980AD8" w14:textId="650F2662" w:rsidR="004F1F50" w:rsidRPr="001B66C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44,607</w:t>
            </w:r>
          </w:p>
        </w:tc>
      </w:tr>
      <w:tr w:rsidR="004F1F50" w:rsidRPr="0013700D" w14:paraId="2DCE770D" w14:textId="77777777" w:rsidTr="00A9441D">
        <w:trPr>
          <w:cantSplit/>
        </w:trPr>
        <w:tc>
          <w:tcPr>
            <w:tcW w:w="3798" w:type="dxa"/>
          </w:tcPr>
          <w:p w14:paraId="2F4A125B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47AEED1F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CCBA3B8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B547B12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3024858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99E138A" w14:textId="7DC74BC7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85" w:type="dxa"/>
          </w:tcPr>
          <w:p w14:paraId="10605820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B217691" w14:textId="16109121" w:rsidR="004F1F50" w:rsidRPr="001B66C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962</w:t>
            </w:r>
          </w:p>
        </w:tc>
      </w:tr>
      <w:tr w:rsidR="004F1F50" w:rsidRPr="0013700D" w14:paraId="7FDA15FE" w14:textId="77777777" w:rsidTr="00A9441D">
        <w:trPr>
          <w:cantSplit/>
        </w:trPr>
        <w:tc>
          <w:tcPr>
            <w:tcW w:w="3798" w:type="dxa"/>
          </w:tcPr>
          <w:p w14:paraId="64B9EBC3" w14:textId="77777777" w:rsidR="004F1F50" w:rsidRPr="00293A18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4B9680F7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7DE5780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7CFA62F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4274D5D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2CFBF08" w14:textId="7682AC89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14:paraId="76E04C00" w14:textId="77777777" w:rsidR="004F1F50" w:rsidRPr="00293A18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15D0A1C1" w14:textId="459D802F" w:rsidR="004F1F50" w:rsidRPr="001B66C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4F1F50" w:rsidRPr="0013700D" w14:paraId="24FAC293" w14:textId="77777777" w:rsidTr="00A9441D">
        <w:trPr>
          <w:cantSplit/>
        </w:trPr>
        <w:tc>
          <w:tcPr>
            <w:tcW w:w="3798" w:type="dxa"/>
          </w:tcPr>
          <w:p w14:paraId="6C8AA9E8" w14:textId="77777777" w:rsidR="004F1F50" w:rsidRPr="00AB54B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1EA51435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04F086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E8C1227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EA15B54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F397457" w14:textId="77777777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6A310ABD" w14:textId="77777777" w:rsidR="004F1F50" w:rsidRPr="007E77D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675EC64" w14:textId="77777777" w:rsidR="004F1F50" w:rsidRPr="007E77D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F50" w:rsidRPr="0013700D" w14:paraId="135FFC75" w14:textId="77777777" w:rsidTr="00A9441D">
        <w:trPr>
          <w:cantSplit/>
        </w:trPr>
        <w:tc>
          <w:tcPr>
            <w:tcW w:w="3798" w:type="dxa"/>
          </w:tcPr>
          <w:p w14:paraId="430739D3" w14:textId="77777777" w:rsidR="004F1F50" w:rsidRPr="00AB54B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074224E1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F8D7B52" w14:textId="77777777" w:rsidR="004F1F50" w:rsidRPr="0032537B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1C0B961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99487BF" w14:textId="77777777" w:rsidR="004F1F50" w:rsidRPr="0032537B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2286521" w14:textId="3F3F81A1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745</w:t>
            </w:r>
          </w:p>
        </w:tc>
        <w:tc>
          <w:tcPr>
            <w:tcW w:w="285" w:type="dxa"/>
          </w:tcPr>
          <w:p w14:paraId="12BC8C6A" w14:textId="77777777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66387DC" w14:textId="5299B724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</w:tr>
      <w:tr w:rsidR="004F1F50" w:rsidRPr="0013700D" w14:paraId="48D0C4FD" w14:textId="77777777" w:rsidTr="002C165D">
        <w:trPr>
          <w:cantSplit/>
          <w:trHeight w:val="202"/>
        </w:trPr>
        <w:tc>
          <w:tcPr>
            <w:tcW w:w="3798" w:type="dxa"/>
          </w:tcPr>
          <w:p w14:paraId="6464DFCE" w14:textId="77777777" w:rsidR="004F1F50" w:rsidRPr="00AB54B5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0CEAD0BC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756692E" w14:textId="77777777" w:rsidR="004F1F50" w:rsidRPr="0032537B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90DDBFC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3BD16F4" w14:textId="77777777" w:rsidR="004F1F50" w:rsidRPr="0032537B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6826889F" w14:textId="59E511EE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498</w:t>
            </w:r>
          </w:p>
        </w:tc>
        <w:tc>
          <w:tcPr>
            <w:tcW w:w="285" w:type="dxa"/>
          </w:tcPr>
          <w:p w14:paraId="295430E0" w14:textId="77777777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DE3D78C" w14:textId="05886148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4F1F50" w14:paraId="61016018" w14:textId="77777777" w:rsidTr="00A9441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0C22016B" w14:textId="77777777" w:rsidR="004F1F50" w:rsidRPr="00A9441D" w:rsidRDefault="004F1F50" w:rsidP="004F1F50">
            <w:pPr>
              <w:tabs>
                <w:tab w:val="clear" w:pos="227"/>
                <w:tab w:val="clear" w:pos="454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9D21BE" w14:textId="77777777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1A242E86" w14:textId="77777777" w:rsidR="004F1F50" w:rsidRPr="00A9441D" w:rsidRDefault="004F1F50" w:rsidP="004F1F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197C81" w14:textId="77777777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1CA590C" w14:textId="77777777" w:rsidR="004F1F50" w:rsidRPr="00A9441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AC708B0" w14:textId="77777777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14:paraId="30A50DEC" w14:textId="77777777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713E33C" w14:textId="77777777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4F1F50" w:rsidRPr="0013700D" w14:paraId="1BC37CFC" w14:textId="77777777" w:rsidTr="00852C73">
        <w:trPr>
          <w:cantSplit/>
        </w:trPr>
        <w:tc>
          <w:tcPr>
            <w:tcW w:w="3798" w:type="dxa"/>
          </w:tcPr>
          <w:p w14:paraId="0CD056C2" w14:textId="77777777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2F9D0261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5711C07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F4D1BBF" w14:textId="77777777" w:rsidR="004F1F50" w:rsidRPr="0013700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C2E5B1B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96A0A26" w14:textId="77777777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41450DB" w14:textId="77777777" w:rsidR="004F1F50" w:rsidRPr="007E77D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A6EE7E8" w14:textId="77777777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F50" w:rsidRPr="0013700D" w14:paraId="35C6B5D6" w14:textId="77777777" w:rsidTr="00A9441D">
        <w:trPr>
          <w:cantSplit/>
        </w:trPr>
        <w:tc>
          <w:tcPr>
            <w:tcW w:w="3798" w:type="dxa"/>
          </w:tcPr>
          <w:p w14:paraId="359E90E3" w14:textId="77777777" w:rsidR="004F1F50" w:rsidRPr="00852C73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2C7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ได้จากการให้เช่า</w:t>
            </w:r>
          </w:p>
        </w:tc>
        <w:tc>
          <w:tcPr>
            <w:tcW w:w="1276" w:type="dxa"/>
          </w:tcPr>
          <w:p w14:paraId="1F2916EE" w14:textId="3DEDE558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0661605C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BA703A" w14:textId="25D8097E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6B7053DC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F4E0340" w14:textId="5E00C1EA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5" w:type="dxa"/>
          </w:tcPr>
          <w:p w14:paraId="7EDF907A" w14:textId="77777777" w:rsidR="004F1F50" w:rsidRPr="007E77D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1B69D8B" w14:textId="5C08AE31" w:rsidR="004F1F50" w:rsidRPr="0032537B" w:rsidRDefault="004F1F50" w:rsidP="004F1F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4F1F50" w:rsidRPr="0013700D" w14:paraId="2706F029" w14:textId="77777777" w:rsidTr="00A9441D">
        <w:trPr>
          <w:cantSplit/>
        </w:trPr>
        <w:tc>
          <w:tcPr>
            <w:tcW w:w="3798" w:type="dxa"/>
          </w:tcPr>
          <w:p w14:paraId="233AB281" w14:textId="77777777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DDEB796" w14:textId="333C98E9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  <w:tc>
          <w:tcPr>
            <w:tcW w:w="284" w:type="dxa"/>
          </w:tcPr>
          <w:p w14:paraId="0435BC3A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C82C288" w14:textId="140B22BE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83" w:type="dxa"/>
          </w:tcPr>
          <w:p w14:paraId="5F6D9D7E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3FCC8F" w14:textId="27D03560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  <w:tc>
          <w:tcPr>
            <w:tcW w:w="285" w:type="dxa"/>
          </w:tcPr>
          <w:p w14:paraId="29973F00" w14:textId="77777777" w:rsidR="004F1F50" w:rsidRPr="007E77D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A58AD8E" w14:textId="540F7FFE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41D"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</w:tr>
      <w:tr w:rsidR="004F1F50" w:rsidRPr="0013700D" w14:paraId="0D5236F9" w14:textId="77777777" w:rsidTr="00A9441D">
        <w:trPr>
          <w:cantSplit/>
        </w:trPr>
        <w:tc>
          <w:tcPr>
            <w:tcW w:w="3798" w:type="dxa"/>
          </w:tcPr>
          <w:p w14:paraId="50382AFD" w14:textId="77777777" w:rsidR="004F1F50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15D5FA70" w14:textId="25DBB54C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14:paraId="4CF55BF3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BD55B21" w14:textId="67E4F4A3" w:rsidR="004F1F50" w:rsidRPr="00A9441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431609BC" w14:textId="77777777" w:rsidR="004F1F50" w:rsidRPr="0013700D" w:rsidRDefault="004F1F50" w:rsidP="004F1F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F8037CE" w14:textId="6F57D748" w:rsidR="004F1F50" w:rsidRPr="00471751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5" w:type="dxa"/>
          </w:tcPr>
          <w:p w14:paraId="34E9B0C1" w14:textId="77777777" w:rsidR="004F1F50" w:rsidRPr="007E77DD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42EAA91" w14:textId="71AE0637" w:rsidR="004F1F50" w:rsidRPr="0032537B" w:rsidRDefault="004F1F50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2613AE13" w14:textId="77777777" w:rsidR="00C973F9" w:rsidRDefault="00C973F9">
      <w:pPr>
        <w:rPr>
          <w:rFonts w:ascii="Angsana New" w:hAnsi="Angsana New"/>
          <w:sz w:val="32"/>
          <w:szCs w:val="32"/>
        </w:rPr>
      </w:pPr>
    </w:p>
    <w:p w14:paraId="5C09CA8B" w14:textId="77777777" w:rsidR="00471751" w:rsidRDefault="00471751">
      <w:pPr>
        <w:rPr>
          <w:rFonts w:ascii="Angsana New" w:hAnsi="Angsana New"/>
          <w:sz w:val="32"/>
          <w:szCs w:val="32"/>
        </w:rPr>
      </w:pPr>
    </w:p>
    <w:p w14:paraId="6BAAF5BE" w14:textId="77777777" w:rsidR="00B50CCE" w:rsidRDefault="00B50CCE">
      <w:pPr>
        <w:rPr>
          <w:rFonts w:ascii="Angsana New" w:hAnsi="Angsana New"/>
          <w:sz w:val="32"/>
          <w:szCs w:val="32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02B43181" w14:textId="77777777" w:rsidTr="00066A8D">
        <w:trPr>
          <w:cantSplit/>
        </w:trPr>
        <w:tc>
          <w:tcPr>
            <w:tcW w:w="3798" w:type="dxa"/>
          </w:tcPr>
          <w:p w14:paraId="2C29758A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4D8F04B3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62474C23" w14:textId="77777777" w:rsidTr="00066A8D">
        <w:trPr>
          <w:cantSplit/>
        </w:trPr>
        <w:tc>
          <w:tcPr>
            <w:tcW w:w="3798" w:type="dxa"/>
          </w:tcPr>
          <w:p w14:paraId="55DBD99C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3814E8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886F3F3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9B23A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10832" w:rsidRPr="00F51F88" w14:paraId="3E29BDB7" w14:textId="77777777" w:rsidTr="00066A8D">
        <w:trPr>
          <w:cantSplit/>
        </w:trPr>
        <w:tc>
          <w:tcPr>
            <w:tcW w:w="3798" w:type="dxa"/>
          </w:tcPr>
          <w:p w14:paraId="6440B84C" w14:textId="77777777" w:rsidR="00610832" w:rsidRPr="00E9777E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EB36CB" w14:textId="2BECF714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14:paraId="57A1D4E6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715C82" w14:textId="027D20F8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14:paraId="75F6E913" w14:textId="77777777" w:rsidR="00610832" w:rsidRPr="00F51F88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5875DD" w14:textId="156278F2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85" w:type="dxa"/>
          </w:tcPr>
          <w:p w14:paraId="08AE71C9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4FDEF9" w14:textId="44B169EC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441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097572" w:rsidRPr="00B14380" w14:paraId="378C13F6" w14:textId="77777777" w:rsidTr="00A9441D">
        <w:trPr>
          <w:cantSplit/>
        </w:trPr>
        <w:tc>
          <w:tcPr>
            <w:tcW w:w="3798" w:type="dxa"/>
          </w:tcPr>
          <w:p w14:paraId="625FE55A" w14:textId="77777777"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71CC1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3EE9FAA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6FFACC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F54D3D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A0CA91" w14:textId="77777777" w:rsidR="00097572" w:rsidRPr="00610832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287F95D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57632B5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84465C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A9441D" w:rsidRPr="00B14380" w14:paraId="1DCC4B82" w14:textId="77777777" w:rsidTr="00A9441D">
        <w:trPr>
          <w:cantSplit/>
        </w:trPr>
        <w:tc>
          <w:tcPr>
            <w:tcW w:w="3798" w:type="dxa"/>
          </w:tcPr>
          <w:p w14:paraId="13E6845C" w14:textId="77777777" w:rsidR="00A9441D" w:rsidRPr="005373A3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</w:tcPr>
          <w:p w14:paraId="0D70758C" w14:textId="68E7B9C8" w:rsidR="00A9441D" w:rsidRPr="0023380A" w:rsidRDefault="00F46EAE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284" w:type="dxa"/>
          </w:tcPr>
          <w:p w14:paraId="2E5A3136" w14:textId="77777777" w:rsidR="00A9441D" w:rsidRPr="00B14380" w:rsidRDefault="00A9441D" w:rsidP="00A9441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51EA4AE" w14:textId="13392962" w:rsidR="00A9441D" w:rsidRPr="00D34786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83" w:type="dxa"/>
          </w:tcPr>
          <w:p w14:paraId="13A08CAB" w14:textId="77777777" w:rsidR="00A9441D" w:rsidRPr="00B14380" w:rsidRDefault="00A9441D" w:rsidP="00A9441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1412D5A" w14:textId="0FEEFC8A" w:rsidR="00A9441D" w:rsidRPr="00124A4B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285" w:type="dxa"/>
          </w:tcPr>
          <w:p w14:paraId="0C759623" w14:textId="77777777" w:rsidR="00A9441D" w:rsidRPr="00B14380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60D7849" w14:textId="35215345" w:rsidR="00A9441D" w:rsidRPr="00353030" w:rsidRDefault="00A9441D" w:rsidP="00A9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551</w:t>
            </w:r>
          </w:p>
        </w:tc>
      </w:tr>
      <w:tr w:rsidR="0032612C" w:rsidRPr="00B14380" w14:paraId="21846DB8" w14:textId="77777777" w:rsidTr="00A9441D">
        <w:trPr>
          <w:cantSplit/>
        </w:trPr>
        <w:tc>
          <w:tcPr>
            <w:tcW w:w="3798" w:type="dxa"/>
          </w:tcPr>
          <w:p w14:paraId="41797C8A" w14:textId="77777777" w:rsidR="0032612C" w:rsidRPr="005373A3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6CAB8A74" w14:textId="66AB314F" w:rsidR="0032612C" w:rsidRPr="0023380A" w:rsidRDefault="00F46EAE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84" w:type="dxa"/>
          </w:tcPr>
          <w:p w14:paraId="0BEB798F" w14:textId="77777777" w:rsidR="0032612C" w:rsidRPr="00EA5359" w:rsidRDefault="0032612C" w:rsidP="0032612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3A30856" w14:textId="6A13F3D2" w:rsidR="0032612C" w:rsidRPr="002B070B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450</w:t>
            </w:r>
          </w:p>
        </w:tc>
        <w:tc>
          <w:tcPr>
            <w:tcW w:w="283" w:type="dxa"/>
          </w:tcPr>
          <w:p w14:paraId="0083BD96" w14:textId="77777777" w:rsidR="0032612C" w:rsidRPr="00EA5359" w:rsidRDefault="0032612C" w:rsidP="0032612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90CDE03" w14:textId="3786753F" w:rsidR="0032612C" w:rsidRPr="0032612C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5DADED9C" w14:textId="77777777" w:rsidR="0032612C" w:rsidRPr="00EA5359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815AC7" w14:textId="31F80329" w:rsidR="0032612C" w:rsidRPr="00940483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-</w:t>
            </w:r>
          </w:p>
        </w:tc>
      </w:tr>
      <w:tr w:rsidR="0032612C" w:rsidRPr="00B14380" w14:paraId="0BB7046C" w14:textId="77777777" w:rsidTr="00A9441D">
        <w:trPr>
          <w:cantSplit/>
        </w:trPr>
        <w:tc>
          <w:tcPr>
            <w:tcW w:w="3798" w:type="dxa"/>
          </w:tcPr>
          <w:p w14:paraId="7071F532" w14:textId="77777777" w:rsidR="0032612C" w:rsidRPr="000F0744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F0744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ED878B2" w14:textId="0D31BCB4" w:rsidR="0032612C" w:rsidRPr="0023380A" w:rsidRDefault="00F46EAE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14:paraId="319B367B" w14:textId="77777777" w:rsidR="0032612C" w:rsidRPr="00EA5359" w:rsidRDefault="0032612C" w:rsidP="0032612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85E327" w14:textId="60512E2F" w:rsidR="0032612C" w:rsidRPr="00DD2DCB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14:paraId="6D681A2B" w14:textId="77777777" w:rsidR="0032612C" w:rsidRPr="00EA5359" w:rsidRDefault="0032612C" w:rsidP="0032612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C0DD01" w14:textId="67669E66" w:rsidR="0032612C" w:rsidRPr="00471751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5" w:type="dxa"/>
          </w:tcPr>
          <w:p w14:paraId="7AEB5317" w14:textId="77777777" w:rsidR="0032612C" w:rsidRPr="00EA5359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DF907E" w14:textId="2DAB51D8" w:rsidR="0032612C" w:rsidRPr="00DD2DCB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2612C" w:rsidRPr="00B14380" w14:paraId="4E235114" w14:textId="77777777" w:rsidTr="00A9441D">
        <w:trPr>
          <w:cantSplit/>
        </w:trPr>
        <w:tc>
          <w:tcPr>
            <w:tcW w:w="3798" w:type="dxa"/>
          </w:tcPr>
          <w:p w14:paraId="57B3B4A4" w14:textId="77777777" w:rsidR="0032612C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2425D996" w14:textId="26896410" w:rsidR="0032612C" w:rsidRPr="0023380A" w:rsidRDefault="00F46EAE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F1F50">
              <w:rPr>
                <w:rFonts w:ascii="Angsana New" w:hAnsi="Angsana New"/>
                <w:sz w:val="30"/>
                <w:szCs w:val="30"/>
              </w:rPr>
              <w:t>9,467</w:t>
            </w:r>
          </w:p>
        </w:tc>
        <w:tc>
          <w:tcPr>
            <w:tcW w:w="284" w:type="dxa"/>
          </w:tcPr>
          <w:p w14:paraId="5B191972" w14:textId="77777777" w:rsidR="0032612C" w:rsidRPr="00B14380" w:rsidRDefault="0032612C" w:rsidP="0032612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CF20EF7" w14:textId="2EFEBE87" w:rsidR="0032612C" w:rsidRPr="002B070B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21,531</w:t>
            </w:r>
          </w:p>
        </w:tc>
        <w:tc>
          <w:tcPr>
            <w:tcW w:w="283" w:type="dxa"/>
          </w:tcPr>
          <w:p w14:paraId="1D3510CB" w14:textId="77777777" w:rsidR="0032612C" w:rsidRPr="00B14380" w:rsidRDefault="0032612C" w:rsidP="0032612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7D2075A" w14:textId="0BF032FD" w:rsidR="0032612C" w:rsidRPr="00471751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F1F50">
              <w:rPr>
                <w:rFonts w:ascii="Angsana New" w:hAnsi="Angsana New"/>
                <w:sz w:val="30"/>
                <w:szCs w:val="30"/>
              </w:rPr>
              <w:t>6,315</w:t>
            </w:r>
          </w:p>
        </w:tc>
        <w:tc>
          <w:tcPr>
            <w:tcW w:w="285" w:type="dxa"/>
          </w:tcPr>
          <w:p w14:paraId="6F70C5BC" w14:textId="77777777" w:rsidR="0032612C" w:rsidRPr="007E77DD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5EA66C" w14:textId="459A6C2B" w:rsidR="0032612C" w:rsidRPr="007E77DD" w:rsidRDefault="0032612C" w:rsidP="0032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,369</w:t>
            </w:r>
          </w:p>
        </w:tc>
      </w:tr>
      <w:tr w:rsidR="00F04C91" w:rsidRPr="00B14380" w14:paraId="59F89715" w14:textId="77777777" w:rsidTr="00A9441D">
        <w:trPr>
          <w:cantSplit/>
        </w:trPr>
        <w:tc>
          <w:tcPr>
            <w:tcW w:w="3798" w:type="dxa"/>
          </w:tcPr>
          <w:p w14:paraId="52376623" w14:textId="5A67BB45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76" w:type="dxa"/>
          </w:tcPr>
          <w:p w14:paraId="32563E62" w14:textId="58881FD4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84" w:type="dxa"/>
          </w:tcPr>
          <w:p w14:paraId="31A3FE22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B593198" w14:textId="7939F914" w:rsidR="00F04C91" w:rsidRP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83" w:type="dxa"/>
          </w:tcPr>
          <w:p w14:paraId="27D08CDB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6B8721F" w14:textId="40157824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85" w:type="dxa"/>
          </w:tcPr>
          <w:p w14:paraId="6CFECA74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A9B104" w14:textId="12AECAEF" w:rsidR="00F04C91" w:rsidRP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-</w:t>
            </w:r>
          </w:p>
        </w:tc>
      </w:tr>
      <w:tr w:rsidR="00F04C91" w:rsidRPr="00B14380" w14:paraId="63743AEB" w14:textId="77777777" w:rsidTr="00A9441D">
        <w:trPr>
          <w:cantSplit/>
        </w:trPr>
        <w:tc>
          <w:tcPr>
            <w:tcW w:w="3798" w:type="dxa"/>
          </w:tcPr>
          <w:p w14:paraId="3BEA4FEC" w14:textId="77777777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708DA8A" w14:textId="743AB938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4" w:type="dxa"/>
          </w:tcPr>
          <w:p w14:paraId="19B4B6C1" w14:textId="77777777" w:rsidR="00F04C91" w:rsidRPr="0066040A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4D3BCB1" w14:textId="1A3798FB" w:rsidR="00F04C91" w:rsidRPr="00103454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14:paraId="09FA9D15" w14:textId="77777777" w:rsidR="00F04C91" w:rsidRPr="0066040A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8ECBE" w14:textId="42218297" w:rsidR="00F04C91" w:rsidRPr="0047175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5" w:type="dxa"/>
          </w:tcPr>
          <w:p w14:paraId="4A4F251E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4FBF8C" w14:textId="0843A24E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F04C91" w:rsidRPr="00B14380" w14:paraId="580DD642" w14:textId="77777777" w:rsidTr="00A9441D">
        <w:trPr>
          <w:cantSplit/>
        </w:trPr>
        <w:tc>
          <w:tcPr>
            <w:tcW w:w="3798" w:type="dxa"/>
          </w:tcPr>
          <w:p w14:paraId="7D053A23" w14:textId="77777777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เงินปันผลจ่ายหรือประกาศจ่าย</w:t>
            </w:r>
          </w:p>
        </w:tc>
        <w:tc>
          <w:tcPr>
            <w:tcW w:w="1276" w:type="dxa"/>
          </w:tcPr>
          <w:p w14:paraId="4C9438B7" w14:textId="24E3DBE0" w:rsidR="00F04C91" w:rsidRPr="00F46EAE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84" w:type="dxa"/>
          </w:tcPr>
          <w:p w14:paraId="6D50A2D0" w14:textId="77777777" w:rsidR="00F04C91" w:rsidRPr="0066040A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982F9B3" w14:textId="011F5F8C" w:rsidR="00F04C91" w:rsidRPr="00103454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283" w:type="dxa"/>
          </w:tcPr>
          <w:p w14:paraId="40B236D9" w14:textId="77777777" w:rsidR="00F04C91" w:rsidRPr="0066040A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FEEEF1D" w14:textId="34F4276F" w:rsidR="00F04C91" w:rsidRPr="0032612C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5C57DB90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8F0DB6" w14:textId="34A411BC" w:rsidR="00F04C91" w:rsidRPr="006E0D62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-</w:t>
            </w:r>
          </w:p>
        </w:tc>
      </w:tr>
      <w:tr w:rsidR="00F04C91" w:rsidRPr="00B14380" w14:paraId="7210FB31" w14:textId="77777777" w:rsidTr="00A9441D">
        <w:trPr>
          <w:cantSplit/>
        </w:trPr>
        <w:tc>
          <w:tcPr>
            <w:tcW w:w="3798" w:type="dxa"/>
          </w:tcPr>
          <w:p w14:paraId="25E18555" w14:textId="77777777" w:rsidR="00F04C91" w:rsidRPr="00293A18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57C4E22C" w14:textId="5F537762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4" w:type="dxa"/>
          </w:tcPr>
          <w:p w14:paraId="37259916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86EB86F" w14:textId="62F13646" w:rsidR="00F04C91" w:rsidRPr="00103454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3" w:type="dxa"/>
          </w:tcPr>
          <w:p w14:paraId="0AA65331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9D2429D" w14:textId="0BD7BC5E" w:rsidR="00F04C91" w:rsidRPr="0047175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5" w:type="dxa"/>
          </w:tcPr>
          <w:p w14:paraId="02524347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8EB9DC9" w14:textId="68E34F1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</w:tr>
      <w:tr w:rsidR="00F04C91" w:rsidRPr="00B14380" w14:paraId="2EFE1A76" w14:textId="77777777" w:rsidTr="00066A8D">
        <w:trPr>
          <w:cantSplit/>
        </w:trPr>
        <w:tc>
          <w:tcPr>
            <w:tcW w:w="3798" w:type="dxa"/>
          </w:tcPr>
          <w:p w14:paraId="1081691C" w14:textId="77777777" w:rsidR="00F04C91" w:rsidRPr="00AB54B5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4FAA16A3" w14:textId="77777777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333F49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0FA5B8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554149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B66542" w14:textId="77777777" w:rsidR="00F04C91" w:rsidRPr="0047175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05789B8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4B0B51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C91" w:rsidRPr="00B14380" w14:paraId="1C1B7436" w14:textId="77777777" w:rsidTr="00A9441D">
        <w:trPr>
          <w:cantSplit/>
        </w:trPr>
        <w:tc>
          <w:tcPr>
            <w:tcW w:w="3798" w:type="dxa"/>
          </w:tcPr>
          <w:p w14:paraId="6549FA41" w14:textId="77777777" w:rsidR="00F04C91" w:rsidRPr="00AB54B5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62128433" w14:textId="39EC16E0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84" w:type="dxa"/>
          </w:tcPr>
          <w:p w14:paraId="7B668AA4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7E1A7EC" w14:textId="5ABC0D0F" w:rsidR="00F04C91" w:rsidRPr="008E4C34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14:paraId="16F3C368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09C28E0" w14:textId="693739C3" w:rsidR="00F04C91" w:rsidRPr="0047175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85" w:type="dxa"/>
          </w:tcPr>
          <w:p w14:paraId="21D8E6C7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1A2C20" w14:textId="790E0795" w:rsidR="00F04C91" w:rsidRPr="008E4C34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</w:tr>
      <w:tr w:rsidR="00F04C91" w:rsidRPr="00B14380" w14:paraId="3D4164A2" w14:textId="77777777" w:rsidTr="00A9441D">
        <w:trPr>
          <w:cantSplit/>
        </w:trPr>
        <w:tc>
          <w:tcPr>
            <w:tcW w:w="3798" w:type="dxa"/>
          </w:tcPr>
          <w:p w14:paraId="6445F203" w14:textId="77777777" w:rsidR="00F04C91" w:rsidRPr="00AB54B5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6A625858" w14:textId="313666BE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146</w:t>
            </w:r>
          </w:p>
        </w:tc>
        <w:tc>
          <w:tcPr>
            <w:tcW w:w="284" w:type="dxa"/>
          </w:tcPr>
          <w:p w14:paraId="59E42074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FBDDEFB" w14:textId="734CD545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3" w:type="dxa"/>
          </w:tcPr>
          <w:p w14:paraId="521FF8AE" w14:textId="77777777" w:rsidR="00F04C91" w:rsidRPr="0013700D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F941F93" w14:textId="29117C12" w:rsidR="00F04C91" w:rsidRPr="0047175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146</w:t>
            </w:r>
          </w:p>
        </w:tc>
        <w:tc>
          <w:tcPr>
            <w:tcW w:w="285" w:type="dxa"/>
          </w:tcPr>
          <w:p w14:paraId="608C279D" w14:textId="77777777" w:rsidR="00F04C91" w:rsidRPr="007E77DD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D88A5F" w14:textId="538A692A" w:rsidR="00F04C91" w:rsidRPr="0047175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157</w:t>
            </w:r>
          </w:p>
        </w:tc>
      </w:tr>
      <w:tr w:rsidR="00F04C91" w:rsidRPr="00B14380" w14:paraId="4B576417" w14:textId="77777777" w:rsidTr="00066A8D">
        <w:trPr>
          <w:cantSplit/>
        </w:trPr>
        <w:tc>
          <w:tcPr>
            <w:tcW w:w="3798" w:type="dxa"/>
          </w:tcPr>
          <w:p w14:paraId="10BE7A17" w14:textId="77777777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765E72A8" w14:textId="77777777" w:rsidR="00F04C91" w:rsidRPr="00DB16B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061A0FA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C6959BB" w14:textId="77777777" w:rsidR="00F04C91" w:rsidRPr="00097572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0A43CA4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7B73406" w14:textId="77777777" w:rsidR="00F04C91" w:rsidRPr="00DB16B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5A5398DA" w14:textId="77777777" w:rsidR="00F04C91" w:rsidRPr="00B14380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1BD8C2" w14:textId="77777777" w:rsidR="00F04C91" w:rsidRPr="00097572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04C91" w:rsidRPr="00B14380" w14:paraId="399C7F8B" w14:textId="77777777" w:rsidTr="00EA2966">
        <w:trPr>
          <w:cantSplit/>
        </w:trPr>
        <w:tc>
          <w:tcPr>
            <w:tcW w:w="3798" w:type="dxa"/>
          </w:tcPr>
          <w:p w14:paraId="72A7A97C" w14:textId="77777777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251DDFCD" w14:textId="1603AB75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245D2"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284" w:type="dxa"/>
          </w:tcPr>
          <w:p w14:paraId="061F88BA" w14:textId="77777777" w:rsidR="00F04C91" w:rsidRPr="006E327A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2CD0577" w14:textId="64AD3BC6" w:rsidR="00F04C91" w:rsidRPr="003C404F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245D2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283" w:type="dxa"/>
          </w:tcPr>
          <w:p w14:paraId="0E575B0F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84D041A" w14:textId="194275BC" w:rsidR="00F04C91" w:rsidRPr="002C6846" w:rsidRDefault="004245D2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4,117</w:t>
            </w:r>
          </w:p>
        </w:tc>
        <w:tc>
          <w:tcPr>
            <w:tcW w:w="285" w:type="dxa"/>
          </w:tcPr>
          <w:p w14:paraId="4DA32606" w14:textId="77777777" w:rsidR="00F04C91" w:rsidRPr="00B14380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F68016" w14:textId="726C1B09" w:rsidR="00F04C91" w:rsidRPr="001B66C5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4245D2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F04C91" w:rsidRPr="00B14380" w14:paraId="7A42B904" w14:textId="77777777" w:rsidTr="006E0D62">
        <w:trPr>
          <w:cantSplit/>
        </w:trPr>
        <w:tc>
          <w:tcPr>
            <w:tcW w:w="3798" w:type="dxa"/>
          </w:tcPr>
          <w:p w14:paraId="43D5D023" w14:textId="77777777" w:rsidR="00F04C91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9EA3FB" w14:textId="661C0DB7" w:rsidR="00F04C91" w:rsidRPr="0023380A" w:rsidRDefault="004245D2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14:paraId="6D05C925" w14:textId="77777777" w:rsidR="00F04C91" w:rsidRPr="00B43FA4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027F1D" w14:textId="5BCE3AE5" w:rsidR="00F04C91" w:rsidRPr="003C404F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245D2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14:paraId="04D339F4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6304E2" w14:textId="7E247F59" w:rsidR="00F04C91" w:rsidRPr="002C6846" w:rsidRDefault="004245D2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85" w:type="dxa"/>
          </w:tcPr>
          <w:p w14:paraId="0FBF1145" w14:textId="77777777" w:rsidR="00F04C91" w:rsidRPr="00B14380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063C44" w14:textId="4FDE797A" w:rsidR="00F04C91" w:rsidRPr="001B66C5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245D2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F04C91" w:rsidRPr="00B14380" w14:paraId="6E28AB63" w14:textId="77777777" w:rsidTr="006E0D62">
        <w:trPr>
          <w:cantSplit/>
        </w:trPr>
        <w:tc>
          <w:tcPr>
            <w:tcW w:w="3798" w:type="dxa"/>
          </w:tcPr>
          <w:p w14:paraId="6CC0D71F" w14:textId="77777777" w:rsidR="00F04C91" w:rsidRPr="004C7AA6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D09A617" w14:textId="712B1173" w:rsidR="00F04C91" w:rsidRPr="0023380A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4245D2">
              <w:rPr>
                <w:rFonts w:ascii="Angsana New" w:hAnsi="Angsana New"/>
                <w:sz w:val="30"/>
                <w:szCs w:val="30"/>
              </w:rPr>
              <w:t>,801</w:t>
            </w:r>
          </w:p>
        </w:tc>
        <w:tc>
          <w:tcPr>
            <w:tcW w:w="284" w:type="dxa"/>
          </w:tcPr>
          <w:p w14:paraId="36359480" w14:textId="77777777" w:rsidR="00F04C91" w:rsidRPr="006E327A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8ECBAA" w14:textId="3B493DED" w:rsidR="00F04C91" w:rsidRPr="003C404F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4245D2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83" w:type="dxa"/>
          </w:tcPr>
          <w:p w14:paraId="41281871" w14:textId="77777777" w:rsidR="00F04C91" w:rsidRPr="00B14380" w:rsidRDefault="00F04C91" w:rsidP="00F04C9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A3E7F2B" w14:textId="68ED0F39" w:rsidR="00F04C91" w:rsidRPr="002C6846" w:rsidRDefault="004245D2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</w:t>
            </w:r>
            <w:r w:rsidR="00791B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0AA15F7A" w14:textId="77777777" w:rsidR="00F04C91" w:rsidRPr="00B14380" w:rsidRDefault="00F04C91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BD89067" w14:textId="4A796060" w:rsidR="00F04C91" w:rsidRPr="001B66C5" w:rsidRDefault="004245D2" w:rsidP="00F0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4,168</w:t>
            </w:r>
          </w:p>
        </w:tc>
      </w:tr>
    </w:tbl>
    <w:p w14:paraId="2943EB6E" w14:textId="77777777" w:rsidR="00B50CCE" w:rsidRDefault="00B50CCE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AB952F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A86E4B9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014CF9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F2B60A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3E5F58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DC9845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CA7F16" w14:textId="77777777" w:rsidR="00F6238B" w:rsidRDefault="00F6238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FEEABF" w14:textId="77777777" w:rsidR="00A9441D" w:rsidRDefault="00A9441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29364D" w14:textId="77777777" w:rsidR="00EC0B9B" w:rsidRDefault="00EC0B9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B6A2AB" w14:textId="5BF85DB0"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15936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/>
          <w:sz w:val="30"/>
          <w:szCs w:val="30"/>
        </w:rPr>
        <w:t>9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15936">
        <w:rPr>
          <w:rFonts w:ascii="Angsana New" w:hAnsi="Angsana New"/>
          <w:sz w:val="30"/>
          <w:szCs w:val="30"/>
        </w:rPr>
        <w:t>256</w:t>
      </w:r>
      <w:r w:rsidR="00A9441D">
        <w:rPr>
          <w:rFonts w:ascii="Angsana New" w:hAnsi="Angsana New"/>
          <w:sz w:val="30"/>
          <w:szCs w:val="30"/>
        </w:rPr>
        <w:t>8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8B4426" w14:textId="77777777" w:rsidR="00A51FEC" w:rsidRPr="00066A8D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3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759"/>
        <w:gridCol w:w="1274"/>
        <w:gridCol w:w="293"/>
        <w:gridCol w:w="1277"/>
        <w:gridCol w:w="290"/>
        <w:gridCol w:w="1271"/>
        <w:gridCol w:w="289"/>
        <w:gridCol w:w="1280"/>
        <w:gridCol w:w="6"/>
      </w:tblGrid>
      <w:tr w:rsidR="00A51FEC" w:rsidRPr="00F51F88" w14:paraId="5F59F49F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5AC25153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14:paraId="6BB6D017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14:paraId="3617922A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190A51C1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EF125C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5DA02491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A7C403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15936" w:rsidRPr="00F51F88" w14:paraId="7E594E3A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414F1E63" w14:textId="77777777" w:rsidR="00315936" w:rsidRPr="00F51F88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34DA099" w14:textId="4319C07B"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9441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3" w:type="dxa"/>
          </w:tcPr>
          <w:p w14:paraId="2416BEE3" w14:textId="77777777"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A5D1E0" w14:textId="09402FB9"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9441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</w:tcPr>
          <w:p w14:paraId="4F7135D2" w14:textId="77777777" w:rsidR="00315936" w:rsidRPr="008F38E6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52AA303" w14:textId="2E4141E8"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9441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9" w:type="dxa"/>
          </w:tcPr>
          <w:p w14:paraId="0FBC8F3F" w14:textId="77777777"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FD01F9B" w14:textId="062292F1" w:rsidR="00315936" w:rsidRPr="008F38E6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9441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51FEC" w:rsidRPr="00E24209" w14:paraId="2D4E9865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431B0DDE" w14:textId="77777777"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14:paraId="7FEFCECB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2DDD3716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A970BDB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2FAE8143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4A1C3BA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5CDE8EFC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61204046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E23C2" w:rsidRPr="00E24209" w14:paraId="61E7247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3B3921CD" w14:textId="77777777" w:rsidR="005E23C2" w:rsidRPr="00802B2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19D2776A" w14:textId="127FAB22" w:rsidR="005E23C2" w:rsidRPr="004F1F50" w:rsidRDefault="005E23C2" w:rsidP="004F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3A3BCAFD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14:paraId="22E72F91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A18977C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</w:tcPr>
          <w:p w14:paraId="3C78204D" w14:textId="33B30231" w:rsidR="005E23C2" w:rsidRPr="00CA6B0C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B0C">
              <w:rPr>
                <w:rFonts w:ascii="Angsana New" w:hAnsi="Angsana New"/>
                <w:sz w:val="30"/>
                <w:szCs w:val="30"/>
              </w:rPr>
              <w:t>68,04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677C02E9" w14:textId="77777777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</w:tcPr>
          <w:p w14:paraId="1B8895CA" w14:textId="2C5D18FE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70,128</w:t>
            </w:r>
          </w:p>
        </w:tc>
      </w:tr>
      <w:tr w:rsidR="005E23C2" w:rsidRPr="00E24209" w14:paraId="44942BC5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7B700C3A" w14:textId="6DFADBBA" w:rsidR="005E23C2" w:rsidRPr="00802B2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4920316" w14:textId="7BA3A5C2" w:rsidR="005E23C2" w:rsidRP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293" w:type="dxa"/>
          </w:tcPr>
          <w:p w14:paraId="408D19C4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0224594" w14:textId="65D1792E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90" w:type="dxa"/>
          </w:tcPr>
          <w:p w14:paraId="3DD3FC48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88234DF" w14:textId="2BF520DC" w:rsidR="005E23C2" w:rsidRPr="00CA6B0C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6B0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0633014B" w14:textId="77777777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DC54926" w14:textId="00674361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5E23C2" w:rsidRPr="00E24209" w14:paraId="549BC757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35FECE0" w14:textId="77777777" w:rsid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20F0BB8" w14:textId="5C2B0087" w:rsidR="005E23C2" w:rsidRP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293" w:type="dxa"/>
          </w:tcPr>
          <w:p w14:paraId="66414A1D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1C5242E" w14:textId="1744D061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90" w:type="dxa"/>
          </w:tcPr>
          <w:p w14:paraId="3309FD43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145B342" w14:textId="2BEAC53B" w:rsidR="005E23C2" w:rsidRPr="00CA6B0C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6B0C">
              <w:rPr>
                <w:rFonts w:ascii="Angsana New" w:hAnsi="Angsana New"/>
                <w:sz w:val="30"/>
                <w:szCs w:val="30"/>
              </w:rPr>
              <w:t>68,04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09FA9C22" w14:textId="77777777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E447DD2" w14:textId="08CA8D4E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</w:tr>
      <w:tr w:rsidR="005E23C2" w:rsidRPr="00E24209" w14:paraId="2D48A90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773B3DBA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6BC02B4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65C0903A" w14:textId="77777777" w:rsidR="005E23C2" w:rsidRPr="00940E6B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2769DCEF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34D8AD4" w14:textId="77777777" w:rsidR="005E23C2" w:rsidRPr="00940E6B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70D39DDC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015BFFA1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416A7CF5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23C2" w:rsidRPr="00E24209" w14:paraId="755862DB" w14:textId="77777777" w:rsidTr="009F4324">
        <w:trPr>
          <w:gridAfter w:val="1"/>
          <w:wAfter w:w="6" w:type="dxa"/>
          <w:cantSplit/>
          <w:trHeight w:val="431"/>
        </w:trPr>
        <w:tc>
          <w:tcPr>
            <w:tcW w:w="9733" w:type="dxa"/>
            <w:gridSpan w:val="8"/>
          </w:tcPr>
          <w:p w14:paraId="578A7286" w14:textId="77777777" w:rsidR="005E23C2" w:rsidRPr="00C861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rPr>
                <w:rFonts w:ascii="Angsana New" w:hAnsi="Angsana New"/>
                <w:sz w:val="16"/>
                <w:szCs w:val="16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</w:tr>
      <w:tr w:rsidR="005E23C2" w:rsidRPr="00E24209" w14:paraId="11C3BF3A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5AD56624" w14:textId="77777777" w:rsidR="005E23C2" w:rsidRPr="00C861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4" w:type="dxa"/>
          </w:tcPr>
          <w:p w14:paraId="47BC5336" w14:textId="4CDE1E01" w:rsidR="005E23C2" w:rsidRP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93" w:type="dxa"/>
          </w:tcPr>
          <w:p w14:paraId="1ED11A2F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</w:tcPr>
          <w:p w14:paraId="56E62F33" w14:textId="710DDAA4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8,992</w:t>
            </w:r>
          </w:p>
        </w:tc>
        <w:tc>
          <w:tcPr>
            <w:tcW w:w="290" w:type="dxa"/>
          </w:tcPr>
          <w:p w14:paraId="57ADA539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1" w:type="dxa"/>
          </w:tcPr>
          <w:p w14:paraId="3BA8528D" w14:textId="583412BA" w:rsidR="005E23C2" w:rsidRPr="000C1D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1D6B">
              <w:rPr>
                <w:rFonts w:ascii="Angsana New" w:hAnsi="Angsana New"/>
                <w:sz w:val="30"/>
                <w:szCs w:val="30"/>
              </w:rPr>
              <w:t>31,413</w:t>
            </w:r>
          </w:p>
        </w:tc>
        <w:tc>
          <w:tcPr>
            <w:tcW w:w="289" w:type="dxa"/>
          </w:tcPr>
          <w:p w14:paraId="4373B2B4" w14:textId="77777777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80" w:type="dxa"/>
          </w:tcPr>
          <w:p w14:paraId="489B882B" w14:textId="582E175A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E1641">
              <w:rPr>
                <w:rFonts w:ascii="Angsana New" w:hAnsi="Angsana New"/>
                <w:sz w:val="30"/>
                <w:szCs w:val="30"/>
              </w:rPr>
              <w:t>35,862</w:t>
            </w:r>
          </w:p>
        </w:tc>
      </w:tr>
      <w:tr w:rsidR="005E23C2" w:rsidRPr="00E24209" w14:paraId="1F996BEF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1D8BD33D" w14:textId="77777777" w:rsidR="005E23C2" w:rsidRPr="00C861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เกินกำหนดชำระไม่เกิน </w:t>
            </w: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4" w:type="dxa"/>
          </w:tcPr>
          <w:p w14:paraId="1833835C" w14:textId="0375CDB3" w:rsidR="005E23C2" w:rsidRP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93" w:type="dxa"/>
          </w:tcPr>
          <w:p w14:paraId="0B431CBE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</w:tcPr>
          <w:p w14:paraId="28B260F8" w14:textId="2AC0F184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290" w:type="dxa"/>
          </w:tcPr>
          <w:p w14:paraId="5E3EC98E" w14:textId="77777777" w:rsidR="005E23C2" w:rsidRPr="00A9441D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1" w:type="dxa"/>
          </w:tcPr>
          <w:p w14:paraId="29C74705" w14:textId="5EC09979" w:rsidR="005E23C2" w:rsidRPr="000C1D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1D6B">
              <w:rPr>
                <w:rFonts w:ascii="Angsana New" w:hAnsi="Angsana New"/>
                <w:sz w:val="30"/>
                <w:szCs w:val="30"/>
              </w:rPr>
              <w:t>36,628</w:t>
            </w:r>
          </w:p>
        </w:tc>
        <w:tc>
          <w:tcPr>
            <w:tcW w:w="289" w:type="dxa"/>
          </w:tcPr>
          <w:p w14:paraId="5CFC5D03" w14:textId="77777777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80" w:type="dxa"/>
          </w:tcPr>
          <w:p w14:paraId="58891FE5" w14:textId="7B42B4E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1641">
              <w:rPr>
                <w:rFonts w:ascii="Angsana New" w:hAnsi="Angsana New"/>
                <w:sz w:val="30"/>
                <w:szCs w:val="30"/>
              </w:rPr>
              <w:t>48,599</w:t>
            </w:r>
          </w:p>
        </w:tc>
      </w:tr>
      <w:tr w:rsidR="005E23C2" w:rsidRPr="001A4E4A" w14:paraId="5849D16B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BCE7E33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BCC4438" w14:textId="6A44468B" w:rsidR="005E23C2" w:rsidRP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,489</w:t>
            </w:r>
          </w:p>
        </w:tc>
        <w:tc>
          <w:tcPr>
            <w:tcW w:w="293" w:type="dxa"/>
          </w:tcPr>
          <w:p w14:paraId="0661DC15" w14:textId="77777777" w:rsidR="005E23C2" w:rsidRPr="00A9441D" w:rsidRDefault="005E23C2" w:rsidP="005E23C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344CCE5" w14:textId="2053138D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90" w:type="dxa"/>
          </w:tcPr>
          <w:p w14:paraId="31756108" w14:textId="77777777" w:rsidR="005E23C2" w:rsidRPr="00A9441D" w:rsidRDefault="005E23C2" w:rsidP="005E23C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F1842D9" w14:textId="4DE11C81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A6B0C">
              <w:rPr>
                <w:rFonts w:ascii="Angsana New" w:hAnsi="Angsana New"/>
                <w:sz w:val="30"/>
                <w:szCs w:val="30"/>
              </w:rPr>
              <w:t>68,04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60C981F4" w14:textId="77777777" w:rsidR="005E23C2" w:rsidRPr="00A9441D" w:rsidRDefault="005E23C2" w:rsidP="005E23C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2D8B690D" w14:textId="5EDBB398" w:rsidR="005E23C2" w:rsidRPr="00A9441D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E1641"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</w:tr>
      <w:tr w:rsidR="005E23C2" w:rsidRPr="00C86109" w14:paraId="7FE76304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2F3CA78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DAB13D7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27250C6D" w14:textId="77777777" w:rsidR="005E23C2" w:rsidRPr="00940E6B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35A8C09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3BB1853" w14:textId="77777777" w:rsidR="005E23C2" w:rsidRPr="00940E6B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4BA106F0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7B93F668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7660F016" w14:textId="77777777" w:rsidR="005E23C2" w:rsidRPr="00940E6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23C2" w:rsidRPr="00E24209" w14:paraId="0CD04AF8" w14:textId="77777777" w:rsidTr="009F4324">
        <w:trPr>
          <w:cantSplit/>
        </w:trPr>
        <w:tc>
          <w:tcPr>
            <w:tcW w:w="3759" w:type="dxa"/>
          </w:tcPr>
          <w:p w14:paraId="6ACE875D" w14:textId="77777777" w:rsidR="005E23C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4" w:type="dxa"/>
          </w:tcPr>
          <w:p w14:paraId="102BDED1" w14:textId="77777777" w:rsidR="005E23C2" w:rsidRPr="003A3EC7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7E0FBE48" w14:textId="77777777" w:rsidR="005E23C2" w:rsidRPr="00E24209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D03BF80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3D66857" w14:textId="77777777" w:rsidR="005E23C2" w:rsidRPr="00E24209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36DBF73" w14:textId="77777777" w:rsidR="005E23C2" w:rsidRPr="00B05A36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456838F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0601C431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E23C2" w:rsidRPr="00E24209" w14:paraId="6B9CFC81" w14:textId="77777777" w:rsidTr="009F4324">
        <w:trPr>
          <w:cantSplit/>
        </w:trPr>
        <w:tc>
          <w:tcPr>
            <w:tcW w:w="3759" w:type="dxa"/>
          </w:tcPr>
          <w:p w14:paraId="2DD8C44B" w14:textId="77777777" w:rsidR="005E23C2" w:rsidRPr="0069708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4" w:type="dxa"/>
          </w:tcPr>
          <w:p w14:paraId="6FEF2D90" w14:textId="77777777" w:rsidR="005E23C2" w:rsidRPr="003A3EC7" w:rsidRDefault="005E23C2" w:rsidP="005E23C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left="36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45B3CF9E" w14:textId="77777777" w:rsidR="005E23C2" w:rsidRPr="00E24209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E30C63A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0317324" w14:textId="77777777" w:rsidR="005E23C2" w:rsidRPr="00E24209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41AFE47" w14:textId="77777777" w:rsidR="005E23C2" w:rsidRPr="00B05A36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A99A73B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3B1808A" w14:textId="77777777" w:rsidR="005E23C2" w:rsidRPr="00E2420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E23C2" w:rsidRPr="00E24209" w14:paraId="09EC736B" w14:textId="77777777" w:rsidTr="00326EFF">
        <w:trPr>
          <w:cantSplit/>
        </w:trPr>
        <w:tc>
          <w:tcPr>
            <w:tcW w:w="3759" w:type="dxa"/>
          </w:tcPr>
          <w:p w14:paraId="008FE0EC" w14:textId="77777777" w:rsidR="005E23C2" w:rsidRPr="00802B2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2AB45B2F" w14:textId="3A85D38F" w:rsidR="005E23C2" w:rsidRPr="008E37A6" w:rsidRDefault="005E23C2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641ADC4F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14:paraId="7582BDEA" w14:textId="77777777" w:rsidR="005E23C2" w:rsidRPr="008E37A6" w:rsidRDefault="005E23C2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33BCC23B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</w:tcPr>
          <w:p w14:paraId="6B740D99" w14:textId="1DE9C0F9" w:rsidR="005E23C2" w:rsidRPr="0044005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11,175</w:t>
            </w:r>
          </w:p>
        </w:tc>
        <w:tc>
          <w:tcPr>
            <w:tcW w:w="289" w:type="dxa"/>
          </w:tcPr>
          <w:p w14:paraId="5E3AA150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</w:tcPr>
          <w:p w14:paraId="0A4B6849" w14:textId="5CF49CD2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17E1">
              <w:rPr>
                <w:rFonts w:ascii="Angsana New" w:hAnsi="Angsana New"/>
                <w:sz w:val="30"/>
                <w:szCs w:val="30"/>
              </w:rPr>
              <w:t>21,435</w:t>
            </w:r>
          </w:p>
        </w:tc>
      </w:tr>
      <w:tr w:rsidR="00947A56" w:rsidRPr="00E24209" w14:paraId="12873C16" w14:textId="77777777" w:rsidTr="00440059">
        <w:trPr>
          <w:cantSplit/>
        </w:trPr>
        <w:tc>
          <w:tcPr>
            <w:tcW w:w="3759" w:type="dxa"/>
          </w:tcPr>
          <w:p w14:paraId="3538DF31" w14:textId="78E079A4" w:rsidR="00947A56" w:rsidRPr="00802B2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61D721E8" w14:textId="702EBE4F" w:rsidR="00947A56" w:rsidRPr="005E23C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93" w:type="dxa"/>
          </w:tcPr>
          <w:p w14:paraId="153CA996" w14:textId="77777777" w:rsidR="00947A56" w:rsidRPr="006E0D62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14:paraId="53428CF9" w14:textId="6A63FE58" w:rsidR="00947A56" w:rsidRDefault="00947A5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3B27101D" w14:textId="77777777" w:rsidR="00947A56" w:rsidRPr="006E0D62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</w:tcPr>
          <w:p w14:paraId="64A1F256" w14:textId="44955436" w:rsidR="00947A56" w:rsidRPr="00440059" w:rsidRDefault="00947A56" w:rsidP="00947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360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9" w:type="dxa"/>
          </w:tcPr>
          <w:p w14:paraId="33DACA39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</w:tcPr>
          <w:p w14:paraId="6B8CC5A5" w14:textId="245F8ABA" w:rsidR="00947A56" w:rsidRPr="003417E1" w:rsidRDefault="00947A5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5E23C2" w:rsidRPr="00E24209" w14:paraId="3C2539FE" w14:textId="77777777" w:rsidTr="00C513D8">
        <w:trPr>
          <w:cantSplit/>
        </w:trPr>
        <w:tc>
          <w:tcPr>
            <w:tcW w:w="3759" w:type="dxa"/>
          </w:tcPr>
          <w:p w14:paraId="4F147A81" w14:textId="1BF186D3" w:rsidR="005E23C2" w:rsidRPr="00802B2B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FAC8E43" w14:textId="61BF3302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40059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93" w:type="dxa"/>
          </w:tcPr>
          <w:p w14:paraId="79DA93A7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5F5C69" w14:textId="401F4ADC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90" w:type="dxa"/>
          </w:tcPr>
          <w:p w14:paraId="526913F7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42FD32F" w14:textId="0DA519C1" w:rsidR="005E23C2" w:rsidRPr="00440059" w:rsidRDefault="00AC4092" w:rsidP="005E23C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360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89" w:type="dxa"/>
          </w:tcPr>
          <w:p w14:paraId="59C56D7E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06065631" w14:textId="2F3116C8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7E1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5E23C2" w:rsidRPr="00B05A36" w14:paraId="5E9FC72B" w14:textId="77777777" w:rsidTr="00C513D8">
        <w:trPr>
          <w:cantSplit/>
        </w:trPr>
        <w:tc>
          <w:tcPr>
            <w:tcW w:w="3759" w:type="dxa"/>
          </w:tcPr>
          <w:p w14:paraId="7B2E94D8" w14:textId="77777777" w:rsidR="005E23C2" w:rsidRPr="00B05A36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5111EED" w14:textId="2351A9B1" w:rsidR="005E23C2" w:rsidRPr="006E0D62" w:rsidRDefault="00947A56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E23C2" w:rsidRPr="004400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3" w:type="dxa"/>
          </w:tcPr>
          <w:p w14:paraId="3CDC38B3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777F342" w14:textId="70B489C0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90" w:type="dxa"/>
          </w:tcPr>
          <w:p w14:paraId="7FBC08B5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BA710DF" w14:textId="7C14E8BC" w:rsidR="005E23C2" w:rsidRPr="00440059" w:rsidRDefault="008D1F2B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11,426</w:t>
            </w:r>
          </w:p>
        </w:tc>
        <w:tc>
          <w:tcPr>
            <w:tcW w:w="289" w:type="dxa"/>
          </w:tcPr>
          <w:p w14:paraId="033F2471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5A60B" w14:textId="070787D1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21,488</w:t>
            </w:r>
          </w:p>
        </w:tc>
      </w:tr>
      <w:tr w:rsidR="005E23C2" w:rsidRPr="00E24209" w14:paraId="630C63CA" w14:textId="77777777" w:rsidTr="00C513D8">
        <w:trPr>
          <w:cantSplit/>
        </w:trPr>
        <w:tc>
          <w:tcPr>
            <w:tcW w:w="3759" w:type="dxa"/>
          </w:tcPr>
          <w:p w14:paraId="32A89EEE" w14:textId="77777777" w:rsidR="005E23C2" w:rsidRPr="00AC409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C409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9E5CFEE" w14:textId="77777777" w:rsidR="005E23C2" w:rsidRPr="00AC409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</w:tcPr>
          <w:p w14:paraId="50668B2B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8F5C2D2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573FAFBB" w14:textId="77777777" w:rsidR="005E23C2" w:rsidRPr="006E0D62" w:rsidRDefault="005E23C2" w:rsidP="005E23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14570AD" w14:textId="77777777" w:rsidR="005E23C2" w:rsidRPr="00440059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20006B3A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4B1E4365" w14:textId="77777777" w:rsidR="005E23C2" w:rsidRPr="006E0D62" w:rsidRDefault="005E23C2" w:rsidP="005E2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AC4092" w:rsidRPr="00E24209" w14:paraId="3DA95CFA" w14:textId="77777777" w:rsidTr="009F4324">
        <w:trPr>
          <w:cantSplit/>
        </w:trPr>
        <w:tc>
          <w:tcPr>
            <w:tcW w:w="3759" w:type="dxa"/>
          </w:tcPr>
          <w:p w14:paraId="4B5A9D6A" w14:textId="0A74B99B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4092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6E55B742" w14:textId="6C2798E2" w:rsidR="00AC4092" w:rsidRPr="00AC4092" w:rsidRDefault="00AC4092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09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69645151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14:paraId="48907175" w14:textId="28CA1232" w:rsidR="00AC4092" w:rsidRDefault="00AC4092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85D77F5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</w:tcPr>
          <w:p w14:paraId="64CFE5C4" w14:textId="25EFE1E8" w:rsidR="00AC4092" w:rsidRPr="0044005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9" w:type="dxa"/>
          </w:tcPr>
          <w:p w14:paraId="16AE8266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</w:tcPr>
          <w:p w14:paraId="3FCD2FA3" w14:textId="29BF13C8" w:rsidR="00AC4092" w:rsidRDefault="00AC4092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AC4092" w:rsidRPr="00E24209" w14:paraId="4A52402A" w14:textId="77777777" w:rsidTr="009F4324">
        <w:trPr>
          <w:cantSplit/>
        </w:trPr>
        <w:tc>
          <w:tcPr>
            <w:tcW w:w="3759" w:type="dxa"/>
          </w:tcPr>
          <w:p w14:paraId="6D5D1E03" w14:textId="77777777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C4092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28554CEE" w14:textId="04AA7327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092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293" w:type="dxa"/>
          </w:tcPr>
          <w:p w14:paraId="6B751967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14:paraId="065C878C" w14:textId="43BF365A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90" w:type="dxa"/>
          </w:tcPr>
          <w:p w14:paraId="26C8B48B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</w:tcPr>
          <w:p w14:paraId="7CC2F230" w14:textId="4D93E102" w:rsidR="00AC4092" w:rsidRPr="0044005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1,923</w:t>
            </w:r>
          </w:p>
        </w:tc>
        <w:tc>
          <w:tcPr>
            <w:tcW w:w="289" w:type="dxa"/>
          </w:tcPr>
          <w:p w14:paraId="5DD21665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</w:tcPr>
          <w:p w14:paraId="5FB1FD60" w14:textId="4D9F98A3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AC4092" w:rsidRPr="00E24209" w14:paraId="345E2EC9" w14:textId="77777777" w:rsidTr="009D2519">
        <w:trPr>
          <w:cantSplit/>
        </w:trPr>
        <w:tc>
          <w:tcPr>
            <w:tcW w:w="3759" w:type="dxa"/>
          </w:tcPr>
          <w:p w14:paraId="50746180" w14:textId="1A37DF30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4092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BCD47F7" w14:textId="7BAF0884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092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93" w:type="dxa"/>
          </w:tcPr>
          <w:p w14:paraId="2D4E87C1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8BAB35B" w14:textId="046A26F1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90" w:type="dxa"/>
          </w:tcPr>
          <w:p w14:paraId="6D7F8565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02D5DA4" w14:textId="7A3015DF" w:rsidR="00AC4092" w:rsidRPr="005E23C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776E306B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94482E3" w14:textId="4F56E6CD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AC4092" w:rsidRPr="00E24209" w14:paraId="0CFDF531" w14:textId="77777777" w:rsidTr="009F4324">
        <w:trPr>
          <w:cantSplit/>
        </w:trPr>
        <w:tc>
          <w:tcPr>
            <w:tcW w:w="3759" w:type="dxa"/>
          </w:tcPr>
          <w:p w14:paraId="1C359336" w14:textId="77777777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E5D4F50" w14:textId="7313A3D5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092"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  <w:tc>
          <w:tcPr>
            <w:tcW w:w="293" w:type="dxa"/>
          </w:tcPr>
          <w:p w14:paraId="6CB8A1F3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229EB15" w14:textId="6BEA8D8E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290" w:type="dxa"/>
          </w:tcPr>
          <w:p w14:paraId="1D2C253A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19CD613" w14:textId="094F2440" w:rsidR="00AC4092" w:rsidRPr="0044005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0059">
              <w:rPr>
                <w:rFonts w:ascii="Angsana New" w:hAnsi="Angsana New"/>
                <w:sz w:val="30"/>
                <w:szCs w:val="30"/>
              </w:rPr>
              <w:t>1,94</w:t>
            </w:r>
            <w:r w:rsidR="008D1F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38CD63A1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3F154" w14:textId="0340E4E8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AC4092" w:rsidRPr="00E24209" w14:paraId="3D70527E" w14:textId="77777777" w:rsidTr="009F4324">
        <w:trPr>
          <w:cantSplit/>
        </w:trPr>
        <w:tc>
          <w:tcPr>
            <w:tcW w:w="3759" w:type="dxa"/>
          </w:tcPr>
          <w:p w14:paraId="05B40BD5" w14:textId="77777777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409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736923D" w14:textId="2BF9E420" w:rsidR="00AC4092" w:rsidRP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092">
              <w:rPr>
                <w:rFonts w:ascii="Angsana New" w:hAnsi="Angsana New"/>
                <w:sz w:val="30"/>
                <w:szCs w:val="30"/>
              </w:rPr>
              <w:t>2,</w:t>
            </w:r>
            <w:r w:rsidR="008D1F2B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93" w:type="dxa"/>
          </w:tcPr>
          <w:p w14:paraId="33952047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B040FC4" w14:textId="237C2D60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90" w:type="dxa"/>
          </w:tcPr>
          <w:p w14:paraId="65DDD972" w14:textId="77777777" w:rsidR="00AC4092" w:rsidRPr="006E0D62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AEBE560" w14:textId="04BC5C8E" w:rsidR="00AC4092" w:rsidRPr="00440059" w:rsidRDefault="008D1F2B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13,370</w:t>
            </w:r>
          </w:p>
        </w:tc>
        <w:tc>
          <w:tcPr>
            <w:tcW w:w="289" w:type="dxa"/>
          </w:tcPr>
          <w:p w14:paraId="16CB4A20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77496" w14:textId="166AE4E8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22,660</w:t>
            </w:r>
          </w:p>
        </w:tc>
      </w:tr>
      <w:tr w:rsidR="00AC4092" w:rsidRPr="00E24209" w14:paraId="55D59C0F" w14:textId="77777777" w:rsidTr="009F4324">
        <w:trPr>
          <w:cantSplit/>
        </w:trPr>
        <w:tc>
          <w:tcPr>
            <w:tcW w:w="3759" w:type="dxa"/>
          </w:tcPr>
          <w:p w14:paraId="489C89D9" w14:textId="77777777" w:rsidR="00AC4092" w:rsidRPr="00D9141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274" w:type="dxa"/>
          </w:tcPr>
          <w:p w14:paraId="38612FCF" w14:textId="77777777" w:rsidR="00AC4092" w:rsidRPr="00F500D4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0373FA36" w14:textId="77777777" w:rsidR="00AC4092" w:rsidRPr="00E24209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13528D36" w14:textId="77777777" w:rsidR="00AC4092" w:rsidRPr="00A90430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14:paraId="61000ECE" w14:textId="77777777" w:rsidR="00AC4092" w:rsidRPr="00E24209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A44EBE5" w14:textId="77777777" w:rsidR="00AC4092" w:rsidRPr="00F500D4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11AA216" w14:textId="77777777" w:rsidR="00AC4092" w:rsidRPr="00E2420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15C8DD11" w14:textId="77777777" w:rsidR="00AC4092" w:rsidRPr="004C2E64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AC4092" w:rsidRPr="00E24209" w14:paraId="3352155A" w14:textId="77777777" w:rsidTr="009F4324">
        <w:trPr>
          <w:cantSplit/>
        </w:trPr>
        <w:tc>
          <w:tcPr>
            <w:tcW w:w="3759" w:type="dxa"/>
          </w:tcPr>
          <w:p w14:paraId="7ED0BED7" w14:textId="77777777" w:rsidR="00AC4092" w:rsidRPr="00A66E5D" w:rsidRDefault="00AC4092" w:rsidP="00AC4092">
            <w:pPr>
              <w:tabs>
                <w:tab w:val="clear" w:pos="227"/>
                <w:tab w:val="clear" w:pos="454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293644AE" w14:textId="27371367" w:rsidR="00AC4092" w:rsidRPr="00947A56" w:rsidRDefault="00947A56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247,527</w:t>
            </w:r>
          </w:p>
        </w:tc>
        <w:tc>
          <w:tcPr>
            <w:tcW w:w="293" w:type="dxa"/>
          </w:tcPr>
          <w:p w14:paraId="21F58361" w14:textId="77777777" w:rsidR="00AC4092" w:rsidRPr="00E24209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62BDF49B" w14:textId="63BC3933" w:rsidR="00AC4092" w:rsidRPr="00CA4ECC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90" w:type="dxa"/>
          </w:tcPr>
          <w:p w14:paraId="2C5DCC61" w14:textId="77777777" w:rsidR="00AC4092" w:rsidRPr="00E24209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576788F" w14:textId="1B2D32BB" w:rsidR="00AC4092" w:rsidRPr="0044005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0059">
              <w:rPr>
                <w:rFonts w:ascii="Angsana New" w:hAnsi="Angsana New"/>
                <w:sz w:val="30"/>
                <w:szCs w:val="30"/>
              </w:rPr>
              <w:t>247,527</w:t>
            </w:r>
          </w:p>
        </w:tc>
        <w:tc>
          <w:tcPr>
            <w:tcW w:w="289" w:type="dxa"/>
          </w:tcPr>
          <w:p w14:paraId="4CFBDF30" w14:textId="77777777" w:rsidR="00AC4092" w:rsidRPr="00E2420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75AE1B16" w14:textId="30BCC0BA" w:rsidR="00AC4092" w:rsidRPr="004C2E64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</w:tr>
      <w:tr w:rsidR="00AC4092" w:rsidRPr="00E24209" w14:paraId="5B65E4CE" w14:textId="77777777" w:rsidTr="009F4324">
        <w:trPr>
          <w:cantSplit/>
        </w:trPr>
        <w:tc>
          <w:tcPr>
            <w:tcW w:w="3759" w:type="dxa"/>
          </w:tcPr>
          <w:p w14:paraId="6F09E8FF" w14:textId="13183BDA" w:rsidR="00AC4092" w:rsidRPr="00802B2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A3C6D87" w14:textId="2929B5DF" w:rsidR="00AC4092" w:rsidRPr="00947A56" w:rsidRDefault="00947A56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93" w:type="dxa"/>
          </w:tcPr>
          <w:p w14:paraId="2B42CDA7" w14:textId="77777777" w:rsidR="00AC4092" w:rsidRPr="00A2716F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D851F1" w14:textId="4CF27736" w:rsidR="00AC4092" w:rsidRPr="00B30A45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26,500</w:t>
            </w:r>
          </w:p>
        </w:tc>
        <w:tc>
          <w:tcPr>
            <w:tcW w:w="290" w:type="dxa"/>
          </w:tcPr>
          <w:p w14:paraId="51CC4EF6" w14:textId="77777777" w:rsidR="00AC4092" w:rsidRPr="00A2716F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5FE06FD" w14:textId="41247106" w:rsidR="00AC4092" w:rsidRPr="0044005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0059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1D5EE6AA" w14:textId="77777777" w:rsidR="00AC4092" w:rsidRPr="00E2420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CC3B790" w14:textId="7AC6BA42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AC4092" w:rsidRPr="00E24209" w14:paraId="4AC7700A" w14:textId="77777777" w:rsidTr="009F4324">
        <w:trPr>
          <w:cantSplit/>
        </w:trPr>
        <w:tc>
          <w:tcPr>
            <w:tcW w:w="3759" w:type="dxa"/>
          </w:tcPr>
          <w:p w14:paraId="6F079657" w14:textId="77777777" w:rsidR="00AC4092" w:rsidRPr="00802B2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11F69D7" w14:textId="0EE6EF43" w:rsidR="00AC4092" w:rsidRPr="00947A56" w:rsidRDefault="00947A56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273,527</w:t>
            </w:r>
          </w:p>
        </w:tc>
        <w:tc>
          <w:tcPr>
            <w:tcW w:w="293" w:type="dxa"/>
          </w:tcPr>
          <w:p w14:paraId="7D2C15AC" w14:textId="77777777" w:rsidR="00AC4092" w:rsidRPr="00A2716F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F486D02" w14:textId="418F63A0" w:rsidR="00AC409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311,923</w:t>
            </w:r>
          </w:p>
        </w:tc>
        <w:tc>
          <w:tcPr>
            <w:tcW w:w="290" w:type="dxa"/>
          </w:tcPr>
          <w:p w14:paraId="388AB394" w14:textId="77777777" w:rsidR="00AC4092" w:rsidRPr="00A2716F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C18040A" w14:textId="21B59B82" w:rsidR="00AC4092" w:rsidRPr="0044005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0059">
              <w:rPr>
                <w:rFonts w:ascii="Angsana New" w:hAnsi="Angsana New"/>
                <w:sz w:val="30"/>
                <w:szCs w:val="30"/>
              </w:rPr>
              <w:t>247,527</w:t>
            </w:r>
          </w:p>
        </w:tc>
        <w:tc>
          <w:tcPr>
            <w:tcW w:w="289" w:type="dxa"/>
          </w:tcPr>
          <w:p w14:paraId="005FD438" w14:textId="77777777" w:rsidR="00AC4092" w:rsidRPr="00E24209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D20FD" w14:textId="53A3334C" w:rsidR="00AC4092" w:rsidRPr="00386FDD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</w:tr>
      <w:tr w:rsidR="00AC4092" w:rsidRPr="00E24209" w14:paraId="365F0078" w14:textId="77777777" w:rsidTr="009F4324">
        <w:trPr>
          <w:cantSplit/>
        </w:trPr>
        <w:tc>
          <w:tcPr>
            <w:tcW w:w="3759" w:type="dxa"/>
          </w:tcPr>
          <w:p w14:paraId="602207AC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48D3BBC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09396481" w14:textId="77777777" w:rsidR="00AC4092" w:rsidRPr="00940E6B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9D16E18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727988A0" w14:textId="77777777" w:rsidR="00AC4092" w:rsidRPr="00940E6B" w:rsidRDefault="00AC4092" w:rsidP="00AC40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B7B5058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4C6214E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3FF85EF0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092" w:rsidRPr="00E24209" w14:paraId="2FF97F27" w14:textId="77777777" w:rsidTr="009F4324">
        <w:trPr>
          <w:cantSplit/>
        </w:trPr>
        <w:tc>
          <w:tcPr>
            <w:tcW w:w="3759" w:type="dxa"/>
          </w:tcPr>
          <w:p w14:paraId="75A1C8EB" w14:textId="77777777" w:rsidR="00AC4092" w:rsidRPr="00F957A3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74" w:type="dxa"/>
          </w:tcPr>
          <w:p w14:paraId="5AA5CA98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255A005D" w14:textId="77777777" w:rsidR="00AC4092" w:rsidRPr="009E199E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08CCACC8" w14:textId="77777777" w:rsidR="00AC4092" w:rsidRPr="009E199E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F0D2297" w14:textId="77777777" w:rsidR="00AC4092" w:rsidRPr="009E199E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5F4BB98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8CD8DA9" w14:textId="77777777" w:rsidR="00AC4092" w:rsidRPr="009E199E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0C06542" w14:textId="77777777" w:rsidR="00AC4092" w:rsidRPr="009E199E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092" w:rsidRPr="00E24209" w14:paraId="202DF2AF" w14:textId="77777777" w:rsidTr="00947A56">
        <w:trPr>
          <w:cantSplit/>
        </w:trPr>
        <w:tc>
          <w:tcPr>
            <w:tcW w:w="3759" w:type="dxa"/>
          </w:tcPr>
          <w:p w14:paraId="1D97AE6E" w14:textId="64CC91C1" w:rsidR="00AC4092" w:rsidRPr="00824781" w:rsidRDefault="00947A56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F0B867A" w14:textId="68F078DD" w:rsidR="00AC4092" w:rsidRPr="00947A56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93" w:type="dxa"/>
          </w:tcPr>
          <w:p w14:paraId="5832F253" w14:textId="77777777" w:rsidR="00AC4092" w:rsidRPr="00947A56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5874B98" w14:textId="7BE68131" w:rsidR="00AC4092" w:rsidRPr="00947A56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90" w:type="dxa"/>
          </w:tcPr>
          <w:p w14:paraId="226BE036" w14:textId="77777777" w:rsidR="00AC4092" w:rsidRPr="00947A56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1F8530DD" w14:textId="78E45ED4" w:rsidR="00AC4092" w:rsidRPr="00947A56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9" w:type="dxa"/>
          </w:tcPr>
          <w:p w14:paraId="53B05F6E" w14:textId="77777777" w:rsidR="00AC4092" w:rsidRPr="00947A56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double" w:sz="4" w:space="0" w:color="auto"/>
            </w:tcBorders>
          </w:tcPr>
          <w:p w14:paraId="3049F44D" w14:textId="4B5B08AE" w:rsidR="00AC4092" w:rsidRPr="009E199E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AC4092" w:rsidRPr="00E24209" w14:paraId="3D9B1598" w14:textId="77777777" w:rsidTr="006E0D62">
        <w:trPr>
          <w:cantSplit/>
        </w:trPr>
        <w:tc>
          <w:tcPr>
            <w:tcW w:w="3759" w:type="dxa"/>
          </w:tcPr>
          <w:p w14:paraId="1DC3ECB5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05C9A06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7B8D897B" w14:textId="77777777" w:rsidR="00AC4092" w:rsidRPr="00940E6B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FE02174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4704B69" w14:textId="77777777" w:rsidR="00AC4092" w:rsidRPr="00940E6B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309E71D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5DF439EC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7D5EEC45" w14:textId="77777777" w:rsidR="00AC4092" w:rsidRPr="00940E6B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092" w:rsidRPr="00E24209" w14:paraId="0482B044" w14:textId="77777777" w:rsidTr="00191BA1">
        <w:trPr>
          <w:cantSplit/>
        </w:trPr>
        <w:tc>
          <w:tcPr>
            <w:tcW w:w="3759" w:type="dxa"/>
          </w:tcPr>
          <w:p w14:paraId="173F5821" w14:textId="31359E73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74" w:type="dxa"/>
          </w:tcPr>
          <w:p w14:paraId="7424AE18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3E37D331" w14:textId="77777777" w:rsidR="00AC4092" w:rsidRPr="006E0D62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7EADDE08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F2BD3F0" w14:textId="77777777" w:rsidR="00AC4092" w:rsidRPr="006E0D62" w:rsidRDefault="00AC4092" w:rsidP="00AC409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F6E81EA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D7AE538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7EB86EE1" w14:textId="77777777" w:rsidR="00AC4092" w:rsidRPr="006E0D62" w:rsidRDefault="00AC4092" w:rsidP="00AC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A56" w:rsidRPr="00E24209" w14:paraId="735DB70E" w14:textId="77777777" w:rsidTr="00191BA1">
        <w:trPr>
          <w:cantSplit/>
        </w:trPr>
        <w:tc>
          <w:tcPr>
            <w:tcW w:w="3759" w:type="dxa"/>
          </w:tcPr>
          <w:p w14:paraId="2172B896" w14:textId="7B6521F1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4781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492004B2" w14:textId="7F2DEC5E" w:rsidR="00947A56" w:rsidRPr="00191BA1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93" w:type="dxa"/>
          </w:tcPr>
          <w:p w14:paraId="6C60EEF6" w14:textId="77777777" w:rsidR="00947A56" w:rsidRPr="006E0D62" w:rsidRDefault="00947A56" w:rsidP="00947A56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DBC4C73" w14:textId="75245095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800">
              <w:rPr>
                <w:rFonts w:ascii="Angsana New" w:hAnsi="Angsana New"/>
                <w:bCs/>
                <w:sz w:val="30"/>
                <w:szCs w:val="30"/>
              </w:rPr>
              <w:t>741</w:t>
            </w:r>
          </w:p>
        </w:tc>
        <w:tc>
          <w:tcPr>
            <w:tcW w:w="290" w:type="dxa"/>
          </w:tcPr>
          <w:p w14:paraId="1BCDC600" w14:textId="77777777" w:rsidR="00947A56" w:rsidRPr="006E0D62" w:rsidRDefault="00947A56" w:rsidP="00947A56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4031A8E5" w14:textId="3C2443EC" w:rsidR="00947A56" w:rsidRPr="00191BA1" w:rsidRDefault="00947A56" w:rsidP="00947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89" w:type="dxa"/>
          </w:tcPr>
          <w:p w14:paraId="4C292A30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double" w:sz="4" w:space="0" w:color="auto"/>
            </w:tcBorders>
          </w:tcPr>
          <w:p w14:paraId="62445AD6" w14:textId="544EBF70" w:rsidR="00947A56" w:rsidRPr="00191BA1" w:rsidRDefault="00947A56" w:rsidP="00947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</w:tr>
      <w:tr w:rsidR="00947A56" w:rsidRPr="00E24209" w14:paraId="17746011" w14:textId="77777777" w:rsidTr="00191BA1">
        <w:trPr>
          <w:cantSplit/>
        </w:trPr>
        <w:tc>
          <w:tcPr>
            <w:tcW w:w="3759" w:type="dxa"/>
          </w:tcPr>
          <w:p w14:paraId="32E0EA48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988AA0A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0AF03254" w14:textId="77777777" w:rsidR="00947A56" w:rsidRPr="006E0D62" w:rsidRDefault="00947A56" w:rsidP="00947A56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BC77B2F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ECD9C87" w14:textId="77777777" w:rsidR="00947A56" w:rsidRPr="006E0D62" w:rsidRDefault="00947A56" w:rsidP="00947A56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60FADACE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12A9031B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78E8D65B" w14:textId="77777777" w:rsidR="00947A56" w:rsidRPr="00191BA1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A56" w:rsidRPr="00734C60" w14:paraId="48744076" w14:textId="77777777" w:rsidTr="0044040F">
        <w:trPr>
          <w:cantSplit/>
        </w:trPr>
        <w:tc>
          <w:tcPr>
            <w:tcW w:w="3759" w:type="dxa"/>
          </w:tcPr>
          <w:p w14:paraId="01982BE2" w14:textId="77777777" w:rsidR="00947A56" w:rsidRPr="00F957A3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4" w:type="dxa"/>
          </w:tcPr>
          <w:p w14:paraId="45D83167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11EC0E05" w14:textId="77777777" w:rsidR="00947A56" w:rsidRPr="00A2716F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7E28D57" w14:textId="77777777" w:rsidR="00947A56" w:rsidRPr="00A2716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39550CEF" w14:textId="77777777" w:rsidR="00947A56" w:rsidRPr="00A2716F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EDE0DDC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7C66D03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1250FFDB" w14:textId="77777777" w:rsidR="00947A56" w:rsidRPr="00211056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947A56" w:rsidRPr="00734C60" w14:paraId="6FB78BC1" w14:textId="77777777" w:rsidTr="009F4324">
        <w:trPr>
          <w:cantSplit/>
        </w:trPr>
        <w:tc>
          <w:tcPr>
            <w:tcW w:w="3759" w:type="dxa"/>
          </w:tcPr>
          <w:p w14:paraId="2ED9C8C8" w14:textId="77777777" w:rsidR="00947A56" w:rsidRPr="00802B2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73F8794B" w14:textId="3FFBAD81" w:rsidR="00947A56" w:rsidRPr="006E784A" w:rsidRDefault="00947A56" w:rsidP="00947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1E522DE1" w14:textId="77777777" w:rsidR="00947A56" w:rsidRPr="00A2716F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51B6DF7D" w14:textId="0D3A8BBE" w:rsidR="00947A56" w:rsidRPr="00191BA1" w:rsidRDefault="00947A56" w:rsidP="00947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6FA89493" w14:textId="77777777" w:rsidR="00947A56" w:rsidRPr="00A2716F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158C743" w14:textId="575DDB49" w:rsidR="00947A56" w:rsidRPr="00CA6B0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B0C">
              <w:rPr>
                <w:rFonts w:ascii="Angsana New" w:hAnsi="Angsana New"/>
                <w:sz w:val="30"/>
                <w:szCs w:val="30"/>
              </w:rPr>
              <w:t>44,38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35E1128F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1691BACA" w14:textId="49039250" w:rsidR="00947A56" w:rsidRPr="00265994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9,515</w:t>
            </w:r>
          </w:p>
        </w:tc>
      </w:tr>
      <w:tr w:rsidR="00947A56" w:rsidRPr="00734C60" w14:paraId="0D2851C1" w14:textId="77777777" w:rsidTr="00F6238B">
        <w:trPr>
          <w:cantSplit/>
        </w:trPr>
        <w:tc>
          <w:tcPr>
            <w:tcW w:w="3759" w:type="dxa"/>
          </w:tcPr>
          <w:p w14:paraId="6F796A0A" w14:textId="2B146A3C" w:rsidR="00947A56" w:rsidRPr="00802B2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FE5F673" w14:textId="77873E11" w:rsidR="00947A56" w:rsidRPr="006E784A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84A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3" w:type="dxa"/>
          </w:tcPr>
          <w:p w14:paraId="542C5425" w14:textId="77777777" w:rsidR="00947A56" w:rsidRPr="00A2716F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4FC63" w14:textId="04BCC9CB" w:rsidR="00947A56" w:rsidRPr="00FB3A5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90" w:type="dxa"/>
          </w:tcPr>
          <w:p w14:paraId="2B733FDA" w14:textId="77777777" w:rsidR="00947A56" w:rsidRPr="00A2716F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F655885" w14:textId="41EA3DCD" w:rsidR="00947A56" w:rsidRPr="00CA6B0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B0C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14:paraId="6E01EDB6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B0941A6" w14:textId="06B099AE" w:rsidR="00947A56" w:rsidRPr="00265994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</w:tr>
      <w:tr w:rsidR="00947A56" w:rsidRPr="00734C60" w14:paraId="3E5AC167" w14:textId="77777777" w:rsidTr="0044040F">
        <w:trPr>
          <w:cantSplit/>
        </w:trPr>
        <w:tc>
          <w:tcPr>
            <w:tcW w:w="3759" w:type="dxa"/>
          </w:tcPr>
          <w:p w14:paraId="5ED5016C" w14:textId="77777777" w:rsidR="00947A56" w:rsidRPr="00802B2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CA481CC" w14:textId="32736581" w:rsidR="00947A56" w:rsidRPr="006E784A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84A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3" w:type="dxa"/>
          </w:tcPr>
          <w:p w14:paraId="3E1448B9" w14:textId="77777777" w:rsidR="00947A56" w:rsidRPr="00A2716F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B36C457" w14:textId="23972A00" w:rsidR="00947A56" w:rsidRPr="00FB3A5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90" w:type="dxa"/>
          </w:tcPr>
          <w:p w14:paraId="6F16FCFE" w14:textId="77777777" w:rsidR="00947A56" w:rsidRPr="00A2716F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5FF48FBC" w14:textId="68488B17" w:rsidR="00947A56" w:rsidRPr="00CA6B0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B0C">
              <w:rPr>
                <w:rFonts w:ascii="Angsana New" w:hAnsi="Angsana New"/>
                <w:sz w:val="30"/>
                <w:szCs w:val="30"/>
              </w:rPr>
              <w:t>45,3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9" w:type="dxa"/>
          </w:tcPr>
          <w:p w14:paraId="443B1C0D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B0091F" w14:textId="045AA84D" w:rsidR="00947A56" w:rsidRPr="00265994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11,200</w:t>
            </w:r>
          </w:p>
        </w:tc>
      </w:tr>
      <w:tr w:rsidR="00947A56" w:rsidRPr="00734C60" w14:paraId="32DB2E26" w14:textId="77777777" w:rsidTr="0044040F">
        <w:trPr>
          <w:cantSplit/>
        </w:trPr>
        <w:tc>
          <w:tcPr>
            <w:tcW w:w="3759" w:type="dxa"/>
          </w:tcPr>
          <w:p w14:paraId="3ABA6FC6" w14:textId="77777777" w:rsidR="00947A56" w:rsidRPr="00940E6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D5ED33A" w14:textId="77777777" w:rsidR="00947A56" w:rsidRPr="00940E6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59DA18CF" w14:textId="77777777" w:rsidR="00947A56" w:rsidRPr="00940E6B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1EF694A5" w14:textId="77777777" w:rsidR="00947A56" w:rsidRPr="00940E6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74B13071" w14:textId="77777777" w:rsidR="00947A56" w:rsidRPr="00940E6B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4C9C4939" w14:textId="77777777" w:rsidR="00947A56" w:rsidRPr="00940E6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2B1F862" w14:textId="77777777" w:rsidR="00947A56" w:rsidRPr="00940E6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209297ED" w14:textId="77777777" w:rsidR="00947A56" w:rsidRPr="00940E6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7A56" w:rsidRPr="00775D54" w14:paraId="1E4574C7" w14:textId="77777777" w:rsidTr="0044040F">
        <w:trPr>
          <w:cantSplit/>
        </w:trPr>
        <w:tc>
          <w:tcPr>
            <w:tcW w:w="3759" w:type="dxa"/>
          </w:tcPr>
          <w:p w14:paraId="1D86337C" w14:textId="77777777" w:rsidR="00947A56" w:rsidRPr="00F957A3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4" w:type="dxa"/>
          </w:tcPr>
          <w:p w14:paraId="4071E10E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6BD3BB16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4BD3580" w14:textId="77777777" w:rsidR="00947A56" w:rsidRPr="00211056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59BA48BD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A856150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9F30E0F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0C6F20AE" w14:textId="77777777" w:rsidR="00947A56" w:rsidRPr="00211056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947A56" w:rsidRPr="00775D54" w14:paraId="28073830" w14:textId="77777777" w:rsidTr="009F4324">
        <w:trPr>
          <w:cantSplit/>
        </w:trPr>
        <w:tc>
          <w:tcPr>
            <w:tcW w:w="3759" w:type="dxa"/>
          </w:tcPr>
          <w:p w14:paraId="699DA74B" w14:textId="77777777" w:rsidR="00947A56" w:rsidRPr="0069708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4" w:type="dxa"/>
          </w:tcPr>
          <w:p w14:paraId="6027E081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74DCA328" w14:textId="77777777" w:rsidR="00947A56" w:rsidRPr="0022335A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4F6C1DC2" w14:textId="77777777" w:rsidR="00947A56" w:rsidRPr="00B30A45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1BE686F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0B90C59" w14:textId="77777777" w:rsidR="00947A56" w:rsidRPr="009B64C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561B5147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710A024D" w14:textId="77777777" w:rsidR="00947A56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E7817" w:rsidRPr="00775D54" w14:paraId="2024DADC" w14:textId="77777777" w:rsidTr="009F4324">
        <w:trPr>
          <w:cantSplit/>
        </w:trPr>
        <w:tc>
          <w:tcPr>
            <w:tcW w:w="3759" w:type="dxa"/>
          </w:tcPr>
          <w:p w14:paraId="380358CA" w14:textId="77777777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7371FE91" w14:textId="3621629D" w:rsidR="003E7817" w:rsidRPr="003E7817" w:rsidRDefault="003E7817" w:rsidP="003E7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774001ED" w14:textId="77777777" w:rsidR="003E7817" w:rsidRPr="0022335A" w:rsidRDefault="003E7817" w:rsidP="003E7817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6D96C7AC" w14:textId="2EE3195D" w:rsidR="003E7817" w:rsidRPr="00191BA1" w:rsidRDefault="003E7817" w:rsidP="003E7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4C7704F3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D05B4AC" w14:textId="388967F2" w:rsidR="003E7817" w:rsidRPr="009B64C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4C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89" w:type="dxa"/>
          </w:tcPr>
          <w:p w14:paraId="2EF0EE85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6BFB3B75" w14:textId="102CFEDB" w:rsidR="003E7817" w:rsidRPr="00265994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449</w:t>
            </w:r>
          </w:p>
        </w:tc>
      </w:tr>
      <w:tr w:rsidR="00947A56" w:rsidRPr="00775D54" w14:paraId="7A583FDF" w14:textId="77777777" w:rsidTr="009F4324">
        <w:trPr>
          <w:cantSplit/>
        </w:trPr>
        <w:tc>
          <w:tcPr>
            <w:tcW w:w="3759" w:type="dxa"/>
          </w:tcPr>
          <w:p w14:paraId="33BF9C87" w14:textId="14D16F0B" w:rsidR="00947A56" w:rsidRPr="00802B2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58E4AA54" w14:textId="108C943A" w:rsidR="00947A56" w:rsidRPr="003E7817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7817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93" w:type="dxa"/>
          </w:tcPr>
          <w:p w14:paraId="576736B3" w14:textId="77777777" w:rsidR="00947A56" w:rsidRPr="0022335A" w:rsidRDefault="00947A56" w:rsidP="00947A5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14:paraId="2DAA573B" w14:textId="5C28790D" w:rsidR="00947A56" w:rsidRPr="00191BA1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91BA1">
              <w:rPr>
                <w:rFonts w:ascii="Angsana New" w:hAnsi="Angsana New"/>
                <w:bCs/>
                <w:sz w:val="30"/>
                <w:szCs w:val="30"/>
              </w:rPr>
              <w:t>156</w:t>
            </w:r>
          </w:p>
        </w:tc>
        <w:tc>
          <w:tcPr>
            <w:tcW w:w="290" w:type="dxa"/>
          </w:tcPr>
          <w:p w14:paraId="7AE142FA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ED37B24" w14:textId="17D688BB" w:rsidR="00947A56" w:rsidRPr="009B64C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4C2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9" w:type="dxa"/>
          </w:tcPr>
          <w:p w14:paraId="0227D38C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CEB4F91" w14:textId="2939CCD6" w:rsidR="00947A56" w:rsidRPr="00824781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947A56" w:rsidRPr="00775D54" w14:paraId="4FF1089E" w14:textId="77777777" w:rsidTr="009F4324">
        <w:trPr>
          <w:cantSplit/>
        </w:trPr>
        <w:tc>
          <w:tcPr>
            <w:tcW w:w="3759" w:type="dxa"/>
          </w:tcPr>
          <w:p w14:paraId="40ECFE5E" w14:textId="6D3A7426" w:rsidR="00947A56" w:rsidRPr="00802B2B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EE72AD2" w14:textId="03EEC5F6" w:rsidR="00947A56" w:rsidRPr="003E7817" w:rsidRDefault="008E37A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9,368</w:t>
            </w:r>
          </w:p>
        </w:tc>
        <w:tc>
          <w:tcPr>
            <w:tcW w:w="293" w:type="dxa"/>
          </w:tcPr>
          <w:p w14:paraId="6562AFD9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60117D0" w14:textId="26735CA6" w:rsidR="00947A56" w:rsidRPr="00FB3A5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9,596</w:t>
            </w:r>
          </w:p>
        </w:tc>
        <w:tc>
          <w:tcPr>
            <w:tcW w:w="290" w:type="dxa"/>
          </w:tcPr>
          <w:p w14:paraId="42FB4354" w14:textId="77777777" w:rsidR="00947A56" w:rsidRPr="003A3EC7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C52D345" w14:textId="5EDDAAE5" w:rsidR="00947A56" w:rsidRPr="009B64C2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1,744</w:t>
            </w:r>
          </w:p>
        </w:tc>
        <w:tc>
          <w:tcPr>
            <w:tcW w:w="289" w:type="dxa"/>
          </w:tcPr>
          <w:p w14:paraId="507FCB2B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1A206F0" w14:textId="5E6B8951" w:rsidR="00947A56" w:rsidRPr="00DB16BA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</w:tr>
      <w:tr w:rsidR="00947A56" w:rsidRPr="00775D54" w14:paraId="00BF001B" w14:textId="77777777" w:rsidTr="00E01E4C">
        <w:trPr>
          <w:cantSplit/>
        </w:trPr>
        <w:tc>
          <w:tcPr>
            <w:tcW w:w="3759" w:type="dxa"/>
          </w:tcPr>
          <w:p w14:paraId="6CE470A9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2C2E661" w14:textId="05B6A6CF" w:rsidR="00947A56" w:rsidRPr="003E7817" w:rsidRDefault="008E37A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9,524</w:t>
            </w:r>
          </w:p>
        </w:tc>
        <w:tc>
          <w:tcPr>
            <w:tcW w:w="293" w:type="dxa"/>
          </w:tcPr>
          <w:p w14:paraId="5A0CC8C4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77EE384" w14:textId="0F4CDD5A" w:rsidR="00947A56" w:rsidRPr="00FB3A5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752</w:t>
            </w:r>
          </w:p>
        </w:tc>
        <w:tc>
          <w:tcPr>
            <w:tcW w:w="290" w:type="dxa"/>
          </w:tcPr>
          <w:p w14:paraId="19EB1067" w14:textId="77777777" w:rsidR="00947A56" w:rsidRPr="0076366C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9E103E6" w14:textId="75511382" w:rsidR="00947A56" w:rsidRPr="009B64C2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4,649</w:t>
            </w:r>
          </w:p>
        </w:tc>
        <w:tc>
          <w:tcPr>
            <w:tcW w:w="289" w:type="dxa"/>
          </w:tcPr>
          <w:p w14:paraId="785F8F81" w14:textId="77777777" w:rsidR="00947A56" w:rsidRPr="0076366C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138DC" w14:textId="65E7E0E6" w:rsidR="00947A56" w:rsidRPr="00265994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800</w:t>
            </w:r>
          </w:p>
        </w:tc>
      </w:tr>
      <w:tr w:rsidR="003E7817" w:rsidRPr="00A90330" w14:paraId="5404FC4B" w14:textId="77777777" w:rsidTr="00E01E4C">
        <w:trPr>
          <w:cantSplit/>
        </w:trPr>
        <w:tc>
          <w:tcPr>
            <w:tcW w:w="3759" w:type="dxa"/>
          </w:tcPr>
          <w:p w14:paraId="305B72BA" w14:textId="77777777" w:rsidR="003E7817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73F7659D" w14:textId="77777777" w:rsidR="003E7817" w:rsidRPr="0025797F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5021F95" w14:textId="77777777" w:rsidR="003E7817" w:rsidRPr="006E0D62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6D829887" w14:textId="77777777" w:rsidR="003E7817" w:rsidRPr="00A90330" w:rsidRDefault="003E7817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622678E" w14:textId="77777777" w:rsidR="003E7817" w:rsidRPr="00FB3A5F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0EB9DCF" w14:textId="77777777" w:rsidR="003E7817" w:rsidRPr="00A90330" w:rsidRDefault="003E7817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A11E544" w14:textId="77777777" w:rsidR="003E7817" w:rsidRPr="009B64C2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14:paraId="7B953E16" w14:textId="77777777" w:rsidR="003E7817" w:rsidRPr="00A90330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77BD0C6" w14:textId="77777777" w:rsidR="003E7817" w:rsidRPr="00A90330" w:rsidRDefault="003E7817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7A56" w:rsidRPr="00A90330" w14:paraId="44A10C7C" w14:textId="77777777" w:rsidTr="00E01E4C">
        <w:trPr>
          <w:cantSplit/>
        </w:trPr>
        <w:tc>
          <w:tcPr>
            <w:tcW w:w="3759" w:type="dxa"/>
          </w:tcPr>
          <w:p w14:paraId="3A73B76B" w14:textId="77777777" w:rsidR="00947A56" w:rsidRPr="0025797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lastRenderedPageBreak/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4" w:type="dxa"/>
          </w:tcPr>
          <w:p w14:paraId="045052C7" w14:textId="77777777" w:rsidR="00947A56" w:rsidRPr="006E0D6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18843F23" w14:textId="77777777" w:rsidR="00947A56" w:rsidRPr="00A90330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476E6F3" w14:textId="77777777" w:rsidR="00947A56" w:rsidRPr="00FB3A5F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086CBD4" w14:textId="77777777" w:rsidR="00947A56" w:rsidRPr="00A90330" w:rsidRDefault="00947A56" w:rsidP="00947A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4E46256F" w14:textId="77777777" w:rsidR="00947A56" w:rsidRPr="009B64C2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14:paraId="7416ED9C" w14:textId="77777777" w:rsidR="00947A56" w:rsidRPr="00A90330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EA6809E" w14:textId="77777777" w:rsidR="00947A56" w:rsidRPr="00A90330" w:rsidRDefault="00947A56" w:rsidP="0094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E7817" w:rsidRPr="00A90330" w14:paraId="6BE50F18" w14:textId="77777777" w:rsidTr="009F4324">
        <w:trPr>
          <w:cantSplit/>
        </w:trPr>
        <w:tc>
          <w:tcPr>
            <w:tcW w:w="3759" w:type="dxa"/>
          </w:tcPr>
          <w:p w14:paraId="7168B7C7" w14:textId="77777777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595F391D" w14:textId="49F7F830" w:rsidR="003E7817" w:rsidRPr="003E7817" w:rsidRDefault="003E7817" w:rsidP="003E7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351EF610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FD28632" w14:textId="7C2C8C88" w:rsidR="003E7817" w:rsidRPr="00191BA1" w:rsidRDefault="003E7817" w:rsidP="003E7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4A7329D2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F18284B" w14:textId="13DF2FB5" w:rsidR="003E7817" w:rsidRPr="009B64C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9" w:type="dxa"/>
          </w:tcPr>
          <w:p w14:paraId="1CCE9845" w14:textId="77777777" w:rsidR="003E7817" w:rsidRPr="00A9033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3CB44C6F" w14:textId="464D2AFC" w:rsidR="003E7817" w:rsidRPr="00B30A45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</w:tr>
      <w:tr w:rsidR="003E7817" w:rsidRPr="00A90330" w14:paraId="3ECE1896" w14:textId="77777777" w:rsidTr="009F4324">
        <w:trPr>
          <w:cantSplit/>
        </w:trPr>
        <w:tc>
          <w:tcPr>
            <w:tcW w:w="3759" w:type="dxa"/>
          </w:tcPr>
          <w:p w14:paraId="4D810494" w14:textId="2DC16A2E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9997B27" w14:textId="2F7C7397" w:rsidR="003E7817" w:rsidRPr="003E7817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781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93" w:type="dxa"/>
          </w:tcPr>
          <w:p w14:paraId="40167BC2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9968D3B" w14:textId="1C7DE022" w:rsidR="003E7817" w:rsidRPr="00FB3A5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90" w:type="dxa"/>
          </w:tcPr>
          <w:p w14:paraId="5FB4DC69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8788907" w14:textId="0C62DAEB" w:rsidR="003E7817" w:rsidRPr="009B64C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4C2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89" w:type="dxa"/>
          </w:tcPr>
          <w:p w14:paraId="032DA611" w14:textId="77777777" w:rsidR="003E7817" w:rsidRPr="00A9033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09488976" w14:textId="079080CC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3E7817" w:rsidRPr="00A90330" w14:paraId="1AFD876E" w14:textId="77777777" w:rsidTr="009F4324">
        <w:trPr>
          <w:cantSplit/>
        </w:trPr>
        <w:tc>
          <w:tcPr>
            <w:tcW w:w="3759" w:type="dxa"/>
          </w:tcPr>
          <w:p w14:paraId="0391FD1E" w14:textId="77777777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2A808CC" w14:textId="2D93EB93" w:rsidR="003E7817" w:rsidRPr="003E7817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781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93" w:type="dxa"/>
          </w:tcPr>
          <w:p w14:paraId="5366239E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071565E" w14:textId="4C9BF9F8" w:rsidR="003E7817" w:rsidRPr="00FB3A5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90" w:type="dxa"/>
          </w:tcPr>
          <w:p w14:paraId="670B1230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2EC5A490" w14:textId="7D87922C" w:rsidR="003E7817" w:rsidRPr="009B64C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9" w:type="dxa"/>
          </w:tcPr>
          <w:p w14:paraId="6F46FC14" w14:textId="77777777" w:rsidR="003E7817" w:rsidRPr="00A9033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11418E52" w14:textId="30E99E6F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938</w:t>
            </w:r>
          </w:p>
        </w:tc>
      </w:tr>
      <w:tr w:rsidR="003E7817" w:rsidRPr="00A90330" w14:paraId="75AAA286" w14:textId="77777777" w:rsidTr="009F4324">
        <w:trPr>
          <w:cantSplit/>
        </w:trPr>
        <w:tc>
          <w:tcPr>
            <w:tcW w:w="3759" w:type="dxa"/>
          </w:tcPr>
          <w:p w14:paraId="0B413DD0" w14:textId="77777777" w:rsidR="003E7817" w:rsidRPr="006167C3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0ED068A" w14:textId="0B3CB034" w:rsidR="003E7817" w:rsidRPr="003E7817" w:rsidRDefault="008E37A6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  <w:tc>
          <w:tcPr>
            <w:tcW w:w="293" w:type="dxa"/>
          </w:tcPr>
          <w:p w14:paraId="0020BBE5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2D4F8EB" w14:textId="2886808D" w:rsidR="003E7817" w:rsidRPr="00FB3A5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9,825</w:t>
            </w:r>
          </w:p>
        </w:tc>
        <w:tc>
          <w:tcPr>
            <w:tcW w:w="290" w:type="dxa"/>
          </w:tcPr>
          <w:p w14:paraId="3F5DEFBE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1C31FDC" w14:textId="63F6277A" w:rsidR="003E7817" w:rsidRPr="009B64C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5,011</w:t>
            </w:r>
          </w:p>
        </w:tc>
        <w:tc>
          <w:tcPr>
            <w:tcW w:w="289" w:type="dxa"/>
          </w:tcPr>
          <w:p w14:paraId="05A9F84B" w14:textId="77777777" w:rsidR="003E7817" w:rsidRPr="00A9033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A6FFA7" w14:textId="1B883A71" w:rsidR="003E7817" w:rsidRPr="00326EF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1,7</w:t>
            </w: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</w:tr>
      <w:tr w:rsidR="003E7817" w:rsidRPr="00A90330" w14:paraId="78FA7467" w14:textId="77777777" w:rsidTr="00940E6B">
        <w:trPr>
          <w:cantSplit/>
        </w:trPr>
        <w:tc>
          <w:tcPr>
            <w:tcW w:w="3759" w:type="dxa"/>
          </w:tcPr>
          <w:p w14:paraId="050951F4" w14:textId="77777777" w:rsidR="003E7817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199AF9E" w14:textId="77777777" w:rsidR="003E7817" w:rsidRPr="006E0D6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0FF32029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D257D9D" w14:textId="77777777" w:rsidR="003E7817" w:rsidRPr="00FB3A5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250DD22" w14:textId="77777777" w:rsidR="003E7817" w:rsidRPr="00A90330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34026D0" w14:textId="77777777" w:rsidR="003E7817" w:rsidRPr="006E0D62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1F1DBBA7" w14:textId="77777777" w:rsidR="003E7817" w:rsidRPr="00A9033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2B4B116" w14:textId="77777777" w:rsidR="003E7817" w:rsidRPr="00326EF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E7817" w:rsidRPr="00A90330" w14:paraId="0646D1DE" w14:textId="77777777" w:rsidTr="009F4324">
        <w:trPr>
          <w:cantSplit/>
        </w:trPr>
        <w:tc>
          <w:tcPr>
            <w:tcW w:w="3759" w:type="dxa"/>
          </w:tcPr>
          <w:p w14:paraId="2E29EE5C" w14:textId="77777777" w:rsidR="003E7817" w:rsidRPr="00571CF4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19AA06AE" w14:textId="77777777" w:rsidR="003E7817" w:rsidRPr="00183C5D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2ACF1116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64CF4498" w14:textId="77777777" w:rsidR="003E7817" w:rsidRPr="00C0031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7E875F9F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A6C3FE3" w14:textId="77777777" w:rsidR="003E7817" w:rsidRPr="00183C5D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15DBBB50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9ADA95B" w14:textId="77777777" w:rsidR="003E7817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E7817" w:rsidRPr="00A90330" w14:paraId="49EB2A34" w14:textId="77777777" w:rsidTr="009F4324">
        <w:trPr>
          <w:cantSplit/>
        </w:trPr>
        <w:tc>
          <w:tcPr>
            <w:tcW w:w="3759" w:type="dxa"/>
          </w:tcPr>
          <w:p w14:paraId="65EDE1E6" w14:textId="77777777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720033DB" w14:textId="103E66FC" w:rsidR="003E7817" w:rsidRPr="0023380A" w:rsidRDefault="003E7817" w:rsidP="003E7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0CD249B4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A623CA7" w14:textId="35431CBA" w:rsidR="003E7817" w:rsidRPr="00FB3A5F" w:rsidRDefault="003E7817" w:rsidP="003E7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0" w:type="dxa"/>
          </w:tcPr>
          <w:p w14:paraId="25BDD0B3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7DFC2A95" w14:textId="744EDA34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125,400</w:t>
            </w:r>
          </w:p>
        </w:tc>
        <w:tc>
          <w:tcPr>
            <w:tcW w:w="289" w:type="dxa"/>
          </w:tcPr>
          <w:p w14:paraId="4DFA81E0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1E555002" w14:textId="13BF0B5F" w:rsidR="003E7817" w:rsidRPr="00B30A45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203,900</w:t>
            </w:r>
          </w:p>
        </w:tc>
      </w:tr>
      <w:tr w:rsidR="003E7817" w:rsidRPr="00A90330" w14:paraId="281489F1" w14:textId="77777777" w:rsidTr="009F4324">
        <w:trPr>
          <w:cantSplit/>
        </w:trPr>
        <w:tc>
          <w:tcPr>
            <w:tcW w:w="3759" w:type="dxa"/>
          </w:tcPr>
          <w:p w14:paraId="5DBEDFAF" w14:textId="3DC2356D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E9831C2" w14:textId="45018DB7" w:rsidR="003E7817" w:rsidRPr="0023380A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3" w:type="dxa"/>
          </w:tcPr>
          <w:p w14:paraId="2FB9E2FA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9456245" w14:textId="0551E725" w:rsidR="003E7817" w:rsidRPr="00B30A45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0" w:type="dxa"/>
          </w:tcPr>
          <w:p w14:paraId="45D7B58D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F5CBCCF" w14:textId="5E07944E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89" w:type="dxa"/>
          </w:tcPr>
          <w:p w14:paraId="23C44231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3B2C2858" w14:textId="68764333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</w:tr>
      <w:tr w:rsidR="003E7817" w:rsidRPr="00A90330" w14:paraId="7B06E108" w14:textId="77777777" w:rsidTr="009F4324">
        <w:trPr>
          <w:cantSplit/>
        </w:trPr>
        <w:tc>
          <w:tcPr>
            <w:tcW w:w="3759" w:type="dxa"/>
          </w:tcPr>
          <w:p w14:paraId="36FCB173" w14:textId="77777777" w:rsidR="003E7817" w:rsidRPr="00802B2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7306CE2" w14:textId="67A679D9" w:rsidR="003E7817" w:rsidRPr="0023380A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3" w:type="dxa"/>
          </w:tcPr>
          <w:p w14:paraId="37CDE75A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314BF2" w14:textId="12B8C79C" w:rsidR="003E7817" w:rsidRPr="00B30A45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290" w:type="dxa"/>
          </w:tcPr>
          <w:p w14:paraId="0B3B8478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555A552" w14:textId="457BE035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127,350</w:t>
            </w:r>
          </w:p>
        </w:tc>
        <w:tc>
          <w:tcPr>
            <w:tcW w:w="289" w:type="dxa"/>
          </w:tcPr>
          <w:p w14:paraId="41B3F755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302448BA" w14:textId="2C528618" w:rsidR="003E7817" w:rsidRPr="00D05B70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205,850</w:t>
            </w:r>
          </w:p>
        </w:tc>
      </w:tr>
      <w:tr w:rsidR="003E7817" w:rsidRPr="00A90330" w14:paraId="0D586B7F" w14:textId="77777777" w:rsidTr="00160870">
        <w:trPr>
          <w:cantSplit/>
          <w:trHeight w:val="57"/>
        </w:trPr>
        <w:tc>
          <w:tcPr>
            <w:tcW w:w="3759" w:type="dxa"/>
          </w:tcPr>
          <w:p w14:paraId="51F3EB76" w14:textId="77777777" w:rsidR="003E7817" w:rsidRPr="00940E6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59CFBF1" w14:textId="77777777" w:rsidR="003E7817" w:rsidRPr="00940E6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4279F982" w14:textId="77777777" w:rsidR="003E7817" w:rsidRPr="00940E6B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C65C977" w14:textId="77777777" w:rsidR="003E7817" w:rsidRPr="00940E6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7EEC0E2" w14:textId="77777777" w:rsidR="003E7817" w:rsidRPr="00940E6B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2D6A7219" w14:textId="77777777" w:rsidR="003E7817" w:rsidRPr="00940E6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67A7F44F" w14:textId="77777777" w:rsidR="003E7817" w:rsidRPr="00940E6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315462A0" w14:textId="77777777" w:rsidR="003E7817" w:rsidRPr="00940E6B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7817" w:rsidRPr="00775D54" w14:paraId="53600154" w14:textId="77777777" w:rsidTr="009F4324">
        <w:trPr>
          <w:cantSplit/>
        </w:trPr>
        <w:tc>
          <w:tcPr>
            <w:tcW w:w="3759" w:type="dxa"/>
          </w:tcPr>
          <w:p w14:paraId="142092AC" w14:textId="77777777" w:rsidR="003E7817" w:rsidRPr="00571CF4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40A7986A" w14:textId="77777777" w:rsidR="003E7817" w:rsidRPr="0023380A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788F02BB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168B32D" w14:textId="77777777" w:rsidR="003E7817" w:rsidRPr="00C0031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8AE86E9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A7A7002" w14:textId="77777777" w:rsidR="003E7817" w:rsidRPr="00183C5D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627F4FC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75EE55D7" w14:textId="77777777" w:rsidR="003E7817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E7817" w:rsidRPr="00775D54" w14:paraId="6156C5C9" w14:textId="77777777" w:rsidTr="009F4324">
        <w:trPr>
          <w:cantSplit/>
        </w:trPr>
        <w:tc>
          <w:tcPr>
            <w:tcW w:w="3759" w:type="dxa"/>
          </w:tcPr>
          <w:p w14:paraId="251FE6D5" w14:textId="77777777" w:rsidR="003E7817" w:rsidRPr="001308D4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4" w:type="dxa"/>
          </w:tcPr>
          <w:p w14:paraId="53E741C2" w14:textId="77777777" w:rsidR="003E7817" w:rsidRPr="00F67F8A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69D29B25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F96DB51" w14:textId="77777777" w:rsidR="003E7817" w:rsidRPr="00C0031F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69689C72" w14:textId="77777777" w:rsidR="003E7817" w:rsidRPr="0076366C" w:rsidRDefault="003E7817" w:rsidP="003E78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D46C270" w14:textId="77777777" w:rsidR="003E7817" w:rsidRPr="00183C5D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E9E3AA6" w14:textId="77777777" w:rsidR="003E7817" w:rsidRPr="0076366C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273CC4CD" w14:textId="77777777" w:rsidR="003E7817" w:rsidRDefault="003E7817" w:rsidP="003E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86974" w:rsidRPr="00775D54" w14:paraId="51AA1269" w14:textId="77777777" w:rsidTr="009F4324">
        <w:trPr>
          <w:cantSplit/>
        </w:trPr>
        <w:tc>
          <w:tcPr>
            <w:tcW w:w="3759" w:type="dxa"/>
          </w:tcPr>
          <w:p w14:paraId="58EE9DA3" w14:textId="77777777" w:rsidR="00B86974" w:rsidRPr="00802B2B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55226C73" w14:textId="47D8FEFD" w:rsidR="00B86974" w:rsidRPr="00AF5D51" w:rsidRDefault="00B86974" w:rsidP="00B869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24A769BF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590826D" w14:textId="77777777" w:rsidR="00B86974" w:rsidRPr="00B30A45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3E878B9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86C24FB" w14:textId="3295B261" w:rsidR="00B86974" w:rsidRPr="00D05B70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289" w:type="dxa"/>
          </w:tcPr>
          <w:p w14:paraId="07D36783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5436B427" w14:textId="4C5B4A28" w:rsidR="00B86974" w:rsidRPr="00265994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953</w:t>
            </w:r>
          </w:p>
        </w:tc>
      </w:tr>
      <w:tr w:rsidR="00B86974" w:rsidRPr="00775D54" w14:paraId="41891468" w14:textId="77777777" w:rsidTr="009F4324">
        <w:trPr>
          <w:cantSplit/>
        </w:trPr>
        <w:tc>
          <w:tcPr>
            <w:tcW w:w="3759" w:type="dxa"/>
          </w:tcPr>
          <w:p w14:paraId="0491229C" w14:textId="77777777" w:rsidR="00B86974" w:rsidRPr="00802B2B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EE973B1" w14:textId="3487BF93" w:rsidR="00B86974" w:rsidRPr="00F67F8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293" w:type="dxa"/>
          </w:tcPr>
          <w:p w14:paraId="6D082FE7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E22B29E" w14:textId="283108F3" w:rsidR="00B86974" w:rsidRPr="00C77031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90" w:type="dxa"/>
          </w:tcPr>
          <w:p w14:paraId="442B416C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79A6F9" w14:textId="08D4EC2A" w:rsidR="00B86974" w:rsidRPr="00D05B70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289" w:type="dxa"/>
          </w:tcPr>
          <w:p w14:paraId="38077706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116DEF7C" w14:textId="6F6C92DD" w:rsidR="00B86974" w:rsidRPr="00B30A45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</w:tr>
      <w:tr w:rsidR="00B86974" w:rsidRPr="00775D54" w14:paraId="711973F0" w14:textId="77777777" w:rsidTr="009F4324">
        <w:trPr>
          <w:cantSplit/>
        </w:trPr>
        <w:tc>
          <w:tcPr>
            <w:tcW w:w="3759" w:type="dxa"/>
          </w:tcPr>
          <w:p w14:paraId="42E0A1A3" w14:textId="77777777" w:rsidR="00B86974" w:rsidRPr="005F0D81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EA5CB79" w14:textId="2FF168D0" w:rsidR="00B86974" w:rsidRPr="00F67F8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293" w:type="dxa"/>
          </w:tcPr>
          <w:p w14:paraId="797BB1F4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966C50B" w14:textId="422658AC" w:rsidR="00B86974" w:rsidRPr="00C77031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90" w:type="dxa"/>
          </w:tcPr>
          <w:p w14:paraId="16A203F3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07E49A8" w14:textId="590D8FD4" w:rsidR="00B86974" w:rsidRPr="00D05B70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  <w:tc>
          <w:tcPr>
            <w:tcW w:w="289" w:type="dxa"/>
          </w:tcPr>
          <w:p w14:paraId="67DC9DB3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ADCE8" w14:textId="2F8E2031" w:rsidR="00B86974" w:rsidRPr="00265994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</w:tr>
      <w:tr w:rsidR="00B86974" w:rsidRPr="00775D54" w14:paraId="277F89D5" w14:textId="77777777" w:rsidTr="009F4324">
        <w:trPr>
          <w:cantSplit/>
        </w:trPr>
        <w:tc>
          <w:tcPr>
            <w:tcW w:w="3759" w:type="dxa"/>
          </w:tcPr>
          <w:p w14:paraId="7881BF36" w14:textId="77777777" w:rsidR="00B86974" w:rsidRPr="001308D4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4" w:type="dxa"/>
          </w:tcPr>
          <w:p w14:paraId="249172BB" w14:textId="77777777" w:rsidR="00B86974" w:rsidRPr="00DB16B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7AEB2A00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AB73970" w14:textId="77777777" w:rsidR="00B86974" w:rsidRPr="00B30A45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522345D8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E3B463D" w14:textId="77777777" w:rsidR="00B86974" w:rsidRPr="00DB16B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30252AD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7B2A7961" w14:textId="77777777" w:rsidR="00B86974" w:rsidRPr="00386FDD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86974" w:rsidRPr="00775D54" w14:paraId="4251BAD2" w14:textId="77777777" w:rsidTr="009F4324">
        <w:trPr>
          <w:cantSplit/>
        </w:trPr>
        <w:tc>
          <w:tcPr>
            <w:tcW w:w="3759" w:type="dxa"/>
          </w:tcPr>
          <w:p w14:paraId="62D77323" w14:textId="77777777" w:rsidR="00B86974" w:rsidRPr="00802B2B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7E68FFD8" w14:textId="47B3659A" w:rsidR="00B86974" w:rsidRPr="00AF5D51" w:rsidRDefault="00B86974" w:rsidP="00B869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rPr>
                <w:rFonts w:ascii="Angsana New" w:hAnsi="Angsana New"/>
                <w:sz w:val="30"/>
                <w:szCs w:val="30"/>
              </w:rPr>
            </w:pPr>
            <w:r w:rsidRPr="006E0D62"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293" w:type="dxa"/>
          </w:tcPr>
          <w:p w14:paraId="1D2C0485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CB63051" w14:textId="77777777" w:rsidR="00B86974" w:rsidRPr="00B30A45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346870A3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5B5F58F" w14:textId="183060E7" w:rsidR="00B86974" w:rsidRPr="00D05B70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38,123</w:t>
            </w:r>
          </w:p>
        </w:tc>
        <w:tc>
          <w:tcPr>
            <w:tcW w:w="289" w:type="dxa"/>
          </w:tcPr>
          <w:p w14:paraId="509A2858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14:paraId="450A970E" w14:textId="0085D9CB" w:rsidR="00B86974" w:rsidRPr="007F40AD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38,883</w:t>
            </w:r>
          </w:p>
        </w:tc>
      </w:tr>
      <w:tr w:rsidR="00B86974" w:rsidRPr="00775D54" w14:paraId="62683570" w14:textId="77777777" w:rsidTr="009F4324">
        <w:trPr>
          <w:cantSplit/>
        </w:trPr>
        <w:tc>
          <w:tcPr>
            <w:tcW w:w="3759" w:type="dxa"/>
          </w:tcPr>
          <w:p w14:paraId="5478CFBF" w14:textId="77777777" w:rsidR="00B86974" w:rsidRPr="00802B2B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C6BAD6" w14:textId="2399F24F" w:rsidR="00B86974" w:rsidRPr="0023380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  <w:tc>
          <w:tcPr>
            <w:tcW w:w="293" w:type="dxa"/>
          </w:tcPr>
          <w:p w14:paraId="17FA8587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0E14119" w14:textId="13F8CDE1" w:rsidR="00B86974" w:rsidRPr="00C77031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  <w:tc>
          <w:tcPr>
            <w:tcW w:w="290" w:type="dxa"/>
          </w:tcPr>
          <w:p w14:paraId="5C8B0045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B964D01" w14:textId="4012C298" w:rsidR="00B86974" w:rsidRPr="00D05B70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  <w:tc>
          <w:tcPr>
            <w:tcW w:w="289" w:type="dxa"/>
          </w:tcPr>
          <w:p w14:paraId="301500EC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30D1243E" w14:textId="737E8196" w:rsidR="00B86974" w:rsidRPr="007F40AD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</w:tr>
      <w:tr w:rsidR="00B86974" w:rsidRPr="00775D54" w14:paraId="0CBBEB8C" w14:textId="77777777" w:rsidTr="009F4324">
        <w:trPr>
          <w:cantSplit/>
        </w:trPr>
        <w:tc>
          <w:tcPr>
            <w:tcW w:w="3759" w:type="dxa"/>
          </w:tcPr>
          <w:p w14:paraId="52D6FE80" w14:textId="77777777" w:rsidR="00B86974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CEE5529" w14:textId="3FDF29B1" w:rsidR="00B86974" w:rsidRPr="0023380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  <w:tc>
          <w:tcPr>
            <w:tcW w:w="293" w:type="dxa"/>
          </w:tcPr>
          <w:p w14:paraId="7E45C581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55B6EE3B" w14:textId="31A48E23" w:rsidR="00B86974" w:rsidRPr="00C77031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  <w:tc>
          <w:tcPr>
            <w:tcW w:w="290" w:type="dxa"/>
          </w:tcPr>
          <w:p w14:paraId="65DE3DC0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9F3D34E" w14:textId="513BFB31" w:rsidR="00B86974" w:rsidRPr="001C1BDB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BDB">
              <w:rPr>
                <w:rFonts w:ascii="Angsana New" w:hAnsi="Angsana New"/>
                <w:sz w:val="30"/>
                <w:szCs w:val="30"/>
              </w:rPr>
              <w:t>49,472</w:t>
            </w:r>
          </w:p>
        </w:tc>
        <w:tc>
          <w:tcPr>
            <w:tcW w:w="289" w:type="dxa"/>
          </w:tcPr>
          <w:p w14:paraId="39FE2809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2ACCC" w14:textId="053AFB47" w:rsidR="00B86974" w:rsidRPr="007F40AD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0,495</w:t>
            </w:r>
          </w:p>
        </w:tc>
      </w:tr>
      <w:tr w:rsidR="00B86974" w:rsidRPr="00775D54" w14:paraId="397E3526" w14:textId="77777777" w:rsidTr="009F4324">
        <w:trPr>
          <w:cantSplit/>
        </w:trPr>
        <w:tc>
          <w:tcPr>
            <w:tcW w:w="3759" w:type="dxa"/>
          </w:tcPr>
          <w:p w14:paraId="204820BE" w14:textId="77777777" w:rsidR="00B86974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A1CEC6C" w14:textId="5266F8B7" w:rsidR="00B86974" w:rsidRPr="0023380A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12,381</w:t>
            </w:r>
          </w:p>
        </w:tc>
        <w:tc>
          <w:tcPr>
            <w:tcW w:w="293" w:type="dxa"/>
          </w:tcPr>
          <w:p w14:paraId="12A6A515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E17D2CC" w14:textId="34BFF590" w:rsidR="00B86974" w:rsidRPr="00C77031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2,632</w:t>
            </w:r>
          </w:p>
        </w:tc>
        <w:tc>
          <w:tcPr>
            <w:tcW w:w="290" w:type="dxa"/>
          </w:tcPr>
          <w:p w14:paraId="12FEB07B" w14:textId="77777777" w:rsidR="00B86974" w:rsidRPr="0076366C" w:rsidRDefault="00B86974" w:rsidP="00B8697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FC52664" w14:textId="1F15B744" w:rsidR="00B86974" w:rsidRPr="001C1BDB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BDB">
              <w:rPr>
                <w:rFonts w:ascii="Angsana New" w:hAnsi="Angsana New"/>
                <w:sz w:val="30"/>
                <w:szCs w:val="30"/>
              </w:rPr>
              <w:t>53,493</w:t>
            </w:r>
          </w:p>
        </w:tc>
        <w:tc>
          <w:tcPr>
            <w:tcW w:w="289" w:type="dxa"/>
          </w:tcPr>
          <w:p w14:paraId="595E9DA6" w14:textId="77777777" w:rsidR="00B86974" w:rsidRPr="0076366C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2C28C" w14:textId="543FBF90" w:rsidR="00B86974" w:rsidRPr="007F40AD" w:rsidRDefault="00B86974" w:rsidP="00B8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4,468</w:t>
            </w:r>
          </w:p>
        </w:tc>
      </w:tr>
    </w:tbl>
    <w:p w14:paraId="39C9C6CD" w14:textId="77777777" w:rsidR="00D168E5" w:rsidRPr="00D168E5" w:rsidRDefault="00D168E5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28FCAF72" w14:textId="77777777" w:rsidR="00AB787F" w:rsidRDefault="00AB787F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810E358" w14:textId="77777777" w:rsidR="00B86974" w:rsidRDefault="00B86974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CCD9E29" w14:textId="6F4F3973" w:rsidR="00AB787F" w:rsidRDefault="001468CC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C2BB1">
        <w:rPr>
          <w:rFonts w:ascii="Angsana New" w:hAnsi="Angsana New"/>
          <w:spacing w:val="2"/>
          <w:sz w:val="30"/>
          <w:szCs w:val="30"/>
          <w:cs/>
        </w:rPr>
        <w:lastRenderedPageBreak/>
        <w:t>รายการเคลื่อนไหวระหว่าง</w:t>
      </w:r>
      <w:r w:rsidR="00D9656E" w:rsidRPr="003C2BB1">
        <w:rPr>
          <w:rFonts w:ascii="Angsana New" w:hAnsi="Angsana New" w:hint="cs"/>
          <w:spacing w:val="2"/>
          <w:sz w:val="30"/>
          <w:szCs w:val="30"/>
          <w:cs/>
        </w:rPr>
        <w:t>งวดสามเดือน</w:t>
      </w:r>
      <w:r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31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 w:rsidR="00577AF6" w:rsidRPr="003C2BB1">
        <w:rPr>
          <w:rFonts w:ascii="Angsana New" w:hAnsi="Angsana New"/>
          <w:spacing w:val="2"/>
          <w:sz w:val="30"/>
          <w:szCs w:val="30"/>
        </w:rPr>
        <w:t>256</w:t>
      </w:r>
      <w:r w:rsidR="00AB787F">
        <w:rPr>
          <w:rFonts w:ascii="Angsana New" w:hAnsi="Angsana New"/>
          <w:spacing w:val="2"/>
          <w:sz w:val="30"/>
          <w:szCs w:val="30"/>
        </w:rPr>
        <w:t>9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DB16BA" w:rsidRPr="003C2BB1">
        <w:rPr>
          <w:rFonts w:ascii="Angsana New" w:hAnsi="Angsana New"/>
          <w:spacing w:val="2"/>
          <w:sz w:val="30"/>
          <w:szCs w:val="30"/>
        </w:rPr>
        <w:t>256</w:t>
      </w:r>
      <w:r w:rsidR="00AB787F">
        <w:rPr>
          <w:rFonts w:ascii="Angsana New" w:hAnsi="Angsana New"/>
          <w:spacing w:val="2"/>
          <w:sz w:val="30"/>
          <w:szCs w:val="30"/>
        </w:rPr>
        <w:t>8</w:t>
      </w:r>
      <w:r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157D58" w:rsidRPr="003C2BB1">
        <w:rPr>
          <w:rFonts w:ascii="Angsana New" w:hAnsi="Angsana New" w:hint="cs"/>
          <w:spacing w:val="2"/>
          <w:sz w:val="30"/>
          <w:szCs w:val="30"/>
          <w:cs/>
        </w:rPr>
        <w:t>สำหรับเงินให้กู้ยืมระยะสั้นแก่และ</w:t>
      </w:r>
      <w:r w:rsidR="00157D58">
        <w:rPr>
          <w:rFonts w:ascii="Angsana New" w:hAnsi="Angsana New" w:hint="cs"/>
          <w:sz w:val="30"/>
          <w:szCs w:val="30"/>
          <w:cs/>
        </w:rPr>
        <w:t>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</w:t>
      </w:r>
      <w:r w:rsidR="00D168E5">
        <w:rPr>
          <w:rFonts w:ascii="Angsana New" w:hAnsi="Angsana New" w:hint="cs"/>
          <w:sz w:val="30"/>
          <w:szCs w:val="30"/>
          <w:cs/>
        </w:rPr>
        <w:t>้</w:t>
      </w:r>
    </w:p>
    <w:p w14:paraId="1E4839C0" w14:textId="77777777" w:rsidR="00357BE1" w:rsidRPr="00B86974" w:rsidRDefault="00357BE1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78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533"/>
        <w:gridCol w:w="1134"/>
        <w:gridCol w:w="238"/>
        <w:gridCol w:w="1134"/>
        <w:gridCol w:w="238"/>
        <w:gridCol w:w="1134"/>
        <w:gridCol w:w="238"/>
        <w:gridCol w:w="1134"/>
      </w:tblGrid>
      <w:tr w:rsidR="001468CC" w:rsidRPr="00F51F88" w14:paraId="598925A0" w14:textId="77777777" w:rsidTr="008C657E">
        <w:trPr>
          <w:cantSplit/>
          <w:tblHeader/>
        </w:trPr>
        <w:tc>
          <w:tcPr>
            <w:tcW w:w="4533" w:type="dxa"/>
          </w:tcPr>
          <w:p w14:paraId="0002C7F5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05BDB303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13A41E88" w14:textId="77777777" w:rsidTr="008C657E">
        <w:trPr>
          <w:cantSplit/>
          <w:tblHeader/>
        </w:trPr>
        <w:tc>
          <w:tcPr>
            <w:tcW w:w="4533" w:type="dxa"/>
          </w:tcPr>
          <w:p w14:paraId="7D7540E3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16473C6E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5E5F418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21D21609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7AF6" w:rsidRPr="00F51F88" w14:paraId="20FF4357" w14:textId="77777777" w:rsidTr="008C657E">
        <w:trPr>
          <w:cantSplit/>
          <w:tblHeader/>
        </w:trPr>
        <w:tc>
          <w:tcPr>
            <w:tcW w:w="4533" w:type="dxa"/>
          </w:tcPr>
          <w:p w14:paraId="1A33F0EB" w14:textId="77777777"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AE32F9" w14:textId="08AA72F3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B787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16E65EDD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2070C" w14:textId="78C2A37B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B787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A652B20" w14:textId="77777777"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346DAD" w14:textId="3DB282D5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B787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746053D8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7D890B" w14:textId="5A0EE9A0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B787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F5D51" w:rsidRPr="00E24209" w14:paraId="453FA7AF" w14:textId="77777777" w:rsidTr="008C657E">
        <w:trPr>
          <w:cantSplit/>
        </w:trPr>
        <w:tc>
          <w:tcPr>
            <w:tcW w:w="4533" w:type="dxa"/>
          </w:tcPr>
          <w:p w14:paraId="7BC719FF" w14:textId="52D674D3" w:rsidR="00AF5D51" w:rsidRPr="00D9141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(ตั๋วสัญญาใช้เงินที่ไม่มีหลักประกัน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3D5116" w14:textId="77777777" w:rsidR="00AF5D51" w:rsidRPr="00BE06E7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6B5C7FCC" w14:textId="77777777" w:rsidR="00AF5D51" w:rsidRPr="00E24209" w:rsidRDefault="00AF5D51" w:rsidP="00AF5D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9FA7E6" w14:textId="77777777" w:rsidR="00AF5D51" w:rsidRPr="00BE06E7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45F906E2" w14:textId="77777777" w:rsidR="00AF5D51" w:rsidRPr="00E24209" w:rsidRDefault="00AF5D51" w:rsidP="00AF5D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89EE41" w14:textId="77777777" w:rsidR="00AF5D51" w:rsidRPr="00E2420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2F8631DE" w14:textId="77777777" w:rsidR="00AF5D51" w:rsidRPr="00E2420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33EE09" w14:textId="77777777" w:rsidR="00AF5D51" w:rsidRPr="00E2420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5D51" w:rsidRPr="00E24209" w14:paraId="2F0FBE72" w14:textId="77777777" w:rsidTr="008C657E">
        <w:trPr>
          <w:cantSplit/>
        </w:trPr>
        <w:tc>
          <w:tcPr>
            <w:tcW w:w="4533" w:type="dxa"/>
          </w:tcPr>
          <w:p w14:paraId="29B1F91F" w14:textId="084CA27D" w:rsidR="00AF5D51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134" w:type="dxa"/>
          </w:tcPr>
          <w:p w14:paraId="2BAEE8DD" w14:textId="77777777" w:rsidR="00AF5D51" w:rsidRPr="00BE06E7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70282E83" w14:textId="77777777" w:rsidR="00AF5D51" w:rsidRPr="00E24209" w:rsidRDefault="00AF5D51" w:rsidP="00AF5D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08D5BB0" w14:textId="77777777" w:rsidR="00AF5D51" w:rsidRPr="00BE06E7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5A0351C4" w14:textId="77777777" w:rsidR="00AF5D51" w:rsidRPr="00E24209" w:rsidRDefault="00AF5D51" w:rsidP="00AF5D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64BC72" w14:textId="77777777" w:rsidR="00AF5D51" w:rsidRPr="00E2420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E3F00" w14:textId="77777777" w:rsidR="00AF5D51" w:rsidRPr="00E2420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E3B7D3" w14:textId="77777777" w:rsidR="00AF5D51" w:rsidRPr="00E24209" w:rsidRDefault="00AF5D51" w:rsidP="00AF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B787F" w:rsidRPr="00E24209" w14:paraId="76805A50" w14:textId="77777777" w:rsidTr="008C657E">
        <w:trPr>
          <w:cantSplit/>
        </w:trPr>
        <w:tc>
          <w:tcPr>
            <w:tcW w:w="4533" w:type="dxa"/>
          </w:tcPr>
          <w:p w14:paraId="3610CB4D" w14:textId="77777777" w:rsidR="00AB787F" w:rsidRPr="00840E3A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3D5423F0" w14:textId="3F6CFA76" w:rsidR="00AB787F" w:rsidRPr="00A97D83" w:rsidRDefault="00C37C31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311,923</w:t>
            </w:r>
          </w:p>
        </w:tc>
        <w:tc>
          <w:tcPr>
            <w:tcW w:w="238" w:type="dxa"/>
          </w:tcPr>
          <w:p w14:paraId="5FF3754B" w14:textId="77777777" w:rsidR="00AB787F" w:rsidRPr="00E24209" w:rsidRDefault="00AB787F" w:rsidP="00AB78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9E7A68D" w14:textId="606EB362" w:rsidR="00AB787F" w:rsidRPr="000974AA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7D83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38" w:type="dxa"/>
          </w:tcPr>
          <w:p w14:paraId="66ED1CB4" w14:textId="77777777" w:rsidR="00AB787F" w:rsidRPr="00E24209" w:rsidRDefault="00AB787F" w:rsidP="00AB78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173090C" w14:textId="364EC1A0" w:rsidR="00AB787F" w:rsidRPr="002C6846" w:rsidRDefault="00C37C31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38" w:type="dxa"/>
          </w:tcPr>
          <w:p w14:paraId="252EDB2A" w14:textId="77777777" w:rsidR="00AB787F" w:rsidRPr="00D413D6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9AB0E1" w14:textId="1D072D23" w:rsidR="00AB787F" w:rsidRPr="00DB16BA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</w:tr>
      <w:tr w:rsidR="00AB787F" w:rsidRPr="00E24209" w14:paraId="2AA8B491" w14:textId="77777777" w:rsidTr="008C657E">
        <w:trPr>
          <w:cantSplit/>
        </w:trPr>
        <w:tc>
          <w:tcPr>
            <w:tcW w:w="4533" w:type="dxa"/>
          </w:tcPr>
          <w:p w14:paraId="3515A035" w14:textId="77777777" w:rsidR="00AB787F" w:rsidRPr="00B97542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9AFCF86" w14:textId="6F684BBB" w:rsidR="00AB787F" w:rsidRPr="009E0941" w:rsidRDefault="00C37C31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11,904</w:t>
            </w:r>
          </w:p>
        </w:tc>
        <w:tc>
          <w:tcPr>
            <w:tcW w:w="238" w:type="dxa"/>
          </w:tcPr>
          <w:p w14:paraId="08B8F8FC" w14:textId="77777777" w:rsidR="00AB787F" w:rsidRPr="00EC7D7C" w:rsidRDefault="00AB787F" w:rsidP="00AB78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3B34A2F4" w14:textId="0CBEE019" w:rsidR="00AB787F" w:rsidRPr="004B1EAF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91,200</w:t>
            </w:r>
          </w:p>
        </w:tc>
        <w:tc>
          <w:tcPr>
            <w:tcW w:w="238" w:type="dxa"/>
          </w:tcPr>
          <w:p w14:paraId="6D5C4873" w14:textId="77777777" w:rsidR="00AB787F" w:rsidRPr="00EC7D7C" w:rsidRDefault="00AB787F" w:rsidP="00AB78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8544D81" w14:textId="29BC6D79" w:rsidR="00AB787F" w:rsidRPr="002C6846" w:rsidRDefault="00C37C31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6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11,904</w:t>
            </w:r>
          </w:p>
        </w:tc>
        <w:tc>
          <w:tcPr>
            <w:tcW w:w="238" w:type="dxa"/>
          </w:tcPr>
          <w:p w14:paraId="252E0CBB" w14:textId="77777777" w:rsidR="00AB787F" w:rsidRPr="00EC7D7C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72AB249E" w14:textId="492051C4" w:rsidR="00AB787F" w:rsidRPr="00DB16BA" w:rsidRDefault="00AB787F" w:rsidP="00AB7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91,200</w:t>
            </w:r>
          </w:p>
        </w:tc>
      </w:tr>
      <w:tr w:rsidR="00C37C31" w:rsidRPr="00E24209" w14:paraId="0C95523A" w14:textId="77777777" w:rsidTr="008C657E">
        <w:trPr>
          <w:cantSplit/>
        </w:trPr>
        <w:tc>
          <w:tcPr>
            <w:tcW w:w="4533" w:type="dxa"/>
          </w:tcPr>
          <w:p w14:paraId="2523D932" w14:textId="77777777" w:rsidR="00C37C31" w:rsidRPr="00B9754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5027AE" w14:textId="58DE1DBC" w:rsidR="00C37C31" w:rsidRPr="009E094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(50,</w:t>
            </w:r>
            <w:r w:rsidR="002A553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00)</w:t>
            </w:r>
          </w:p>
        </w:tc>
        <w:tc>
          <w:tcPr>
            <w:tcW w:w="238" w:type="dxa"/>
          </w:tcPr>
          <w:p w14:paraId="7D0F3A37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39417F" w14:textId="71B5220B" w:rsidR="00C37C31" w:rsidRPr="000974A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(50,000)</w:t>
            </w:r>
          </w:p>
        </w:tc>
        <w:tc>
          <w:tcPr>
            <w:tcW w:w="238" w:type="dxa"/>
          </w:tcPr>
          <w:p w14:paraId="4B92862B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20214" w14:textId="0766D49C" w:rsidR="00C37C31" w:rsidRPr="002C6846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A5534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A553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00)</w:t>
            </w:r>
          </w:p>
        </w:tc>
        <w:tc>
          <w:tcPr>
            <w:tcW w:w="238" w:type="dxa"/>
          </w:tcPr>
          <w:p w14:paraId="4C8686AB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E919F2" w14:textId="762F8153" w:rsidR="00C37C31" w:rsidRPr="00DB16B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(50,000)</w:t>
            </w:r>
          </w:p>
        </w:tc>
      </w:tr>
      <w:tr w:rsidR="00C37C31" w:rsidRPr="00E24209" w14:paraId="7C6203F4" w14:textId="77777777" w:rsidTr="008C657E">
        <w:trPr>
          <w:cantSplit/>
        </w:trPr>
        <w:tc>
          <w:tcPr>
            <w:tcW w:w="4533" w:type="dxa"/>
          </w:tcPr>
          <w:p w14:paraId="57803178" w14:textId="7777777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BF69D7C" w14:textId="4DEC34F7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273,527</w:t>
            </w:r>
          </w:p>
        </w:tc>
        <w:tc>
          <w:tcPr>
            <w:tcW w:w="238" w:type="dxa"/>
          </w:tcPr>
          <w:p w14:paraId="6F049687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0FBC3F" w14:textId="7C08EE83" w:rsidR="00C37C31" w:rsidRPr="000974A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133,420</w:t>
            </w:r>
          </w:p>
        </w:tc>
        <w:tc>
          <w:tcPr>
            <w:tcW w:w="238" w:type="dxa"/>
          </w:tcPr>
          <w:p w14:paraId="5CB57276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F4EDD6" w14:textId="47393B50" w:rsidR="00C37C31" w:rsidRPr="002C6846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247,527</w:t>
            </w:r>
          </w:p>
        </w:tc>
        <w:tc>
          <w:tcPr>
            <w:tcW w:w="238" w:type="dxa"/>
          </w:tcPr>
          <w:p w14:paraId="4A5503D5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A80DB18" w14:textId="5561FABD" w:rsidR="00C37C31" w:rsidRPr="00DB16B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96,920</w:t>
            </w:r>
          </w:p>
        </w:tc>
      </w:tr>
      <w:tr w:rsidR="00C37C31" w:rsidRPr="00E24209" w14:paraId="1FABC290" w14:textId="77777777" w:rsidTr="008C657E">
        <w:trPr>
          <w:cantSplit/>
        </w:trPr>
        <w:tc>
          <w:tcPr>
            <w:tcW w:w="4533" w:type="dxa"/>
          </w:tcPr>
          <w:p w14:paraId="5483A71B" w14:textId="7777777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AE8F26" w14:textId="77777777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B68491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086766" w14:textId="77777777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6737ACA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3A5CD8" w14:textId="77777777" w:rsidR="00C37C31" w:rsidRPr="002C6846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088C8E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05055F" w14:textId="77777777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C31" w:rsidRPr="00E24209" w14:paraId="33731959" w14:textId="77777777" w:rsidTr="008C657E">
        <w:trPr>
          <w:cantSplit/>
        </w:trPr>
        <w:tc>
          <w:tcPr>
            <w:tcW w:w="4533" w:type="dxa"/>
          </w:tcPr>
          <w:p w14:paraId="5BDC6749" w14:textId="345DDBB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134" w:type="dxa"/>
          </w:tcPr>
          <w:p w14:paraId="31734D56" w14:textId="10B6DBC8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38" w:type="dxa"/>
          </w:tcPr>
          <w:p w14:paraId="2F6AB2B6" w14:textId="77777777" w:rsidR="00C37C31" w:rsidRPr="00DF7932" w:rsidRDefault="00C37C31" w:rsidP="00C37C31">
            <w:pPr>
              <w:pStyle w:val="a1"/>
              <w:tabs>
                <w:tab w:val="left" w:pos="0"/>
                <w:tab w:val="decimal" w:pos="792"/>
                <w:tab w:val="decimal" w:pos="833"/>
              </w:tabs>
              <w:spacing w:line="240" w:lineRule="atLeast"/>
              <w:ind w:left="-108" w:right="-130" w:hanging="9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B56BB1F" w14:textId="139FCC62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38" w:type="dxa"/>
          </w:tcPr>
          <w:p w14:paraId="39556748" w14:textId="77777777" w:rsidR="00C37C31" w:rsidRPr="00DF7932" w:rsidRDefault="00C37C31" w:rsidP="00C37C31">
            <w:pPr>
              <w:pStyle w:val="a1"/>
              <w:tabs>
                <w:tab w:val="left" w:pos="0"/>
                <w:tab w:val="decimal" w:pos="792"/>
                <w:tab w:val="decimal" w:pos="833"/>
              </w:tabs>
              <w:spacing w:line="240" w:lineRule="atLeast"/>
              <w:ind w:left="-108" w:right="-130" w:hanging="9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C6818E3" w14:textId="13879625" w:rsidR="00C37C31" w:rsidRPr="002C6846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-130" w:hanging="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38" w:type="dxa"/>
          </w:tcPr>
          <w:p w14:paraId="608F8D3C" w14:textId="77777777" w:rsidR="00C37C31" w:rsidRPr="00DF793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2A2FA7" w14:textId="3F550656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  <w:tr w:rsidR="00C37C31" w:rsidRPr="00E24209" w14:paraId="6E41B2C0" w14:textId="77777777" w:rsidTr="008C657E">
        <w:trPr>
          <w:cantSplit/>
        </w:trPr>
        <w:tc>
          <w:tcPr>
            <w:tcW w:w="4533" w:type="dxa"/>
          </w:tcPr>
          <w:p w14:paraId="5F9E48B3" w14:textId="7777777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657F60F" w14:textId="77777777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878108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46DD2BD" w14:textId="77777777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A9DC3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47C31A7B" w14:textId="77777777" w:rsidR="00C37C31" w:rsidRPr="002C6846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2DBB5F4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61E0203D" w14:textId="77777777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C31" w:rsidRPr="00E24209" w14:paraId="2E2A529A" w14:textId="77777777" w:rsidTr="008C657E">
        <w:trPr>
          <w:cantSplit/>
        </w:trPr>
        <w:tc>
          <w:tcPr>
            <w:tcW w:w="4533" w:type="dxa"/>
          </w:tcPr>
          <w:p w14:paraId="573E987B" w14:textId="2E0B0DB3" w:rsidR="00C37C31" w:rsidRPr="00D91419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เงินกู้ยืมระยะ</w:t>
            </w:r>
            <w:r w:rsidRPr="00595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สั้น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(ตั๋วสัญญาใช้เงินที่ไม่มีหลักประกัน</w:t>
            </w:r>
          </w:p>
        </w:tc>
        <w:tc>
          <w:tcPr>
            <w:tcW w:w="1134" w:type="dxa"/>
          </w:tcPr>
          <w:p w14:paraId="176C95CE" w14:textId="77777777" w:rsidR="00C37C31" w:rsidRPr="009E094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BBC1A0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2CFFDD09" w14:textId="77777777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ECF67CD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25CE12E5" w14:textId="77777777" w:rsidR="00C37C31" w:rsidRPr="00DB16B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8" w:type="dxa"/>
          </w:tcPr>
          <w:p w14:paraId="6DB79290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367E8112" w14:textId="77777777" w:rsidR="00C37C31" w:rsidRPr="00E1788B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37C31" w:rsidRPr="00E24209" w14:paraId="1496C389" w14:textId="77777777" w:rsidTr="008C657E">
        <w:trPr>
          <w:cantSplit/>
        </w:trPr>
        <w:tc>
          <w:tcPr>
            <w:tcW w:w="4533" w:type="dxa"/>
          </w:tcPr>
          <w:p w14:paraId="73C9AA38" w14:textId="79195DFF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134" w:type="dxa"/>
          </w:tcPr>
          <w:p w14:paraId="1A9425F3" w14:textId="77777777" w:rsidR="00C37C31" w:rsidRPr="009E094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0809BA4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20DFBD8B" w14:textId="77777777" w:rsid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277449A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48FB03E" w14:textId="77777777" w:rsidR="00C37C31" w:rsidRPr="00DB16B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8" w:type="dxa"/>
          </w:tcPr>
          <w:p w14:paraId="476934BB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2A18CDAA" w14:textId="77777777" w:rsidR="00C37C31" w:rsidRPr="00E1788B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37C31" w:rsidRPr="00E24209" w14:paraId="01E630ED" w14:textId="77777777" w:rsidTr="008C657E">
        <w:trPr>
          <w:cantSplit/>
        </w:trPr>
        <w:tc>
          <w:tcPr>
            <w:tcW w:w="4533" w:type="dxa"/>
          </w:tcPr>
          <w:p w14:paraId="28AFA73A" w14:textId="7777777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75AF2845" w14:textId="46B33ADB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38" w:type="dxa"/>
          </w:tcPr>
          <w:p w14:paraId="5BA8D4DA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6FA9DB6" w14:textId="0F646164" w:rsidR="00C37C31" w:rsidRPr="00AB787F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B787F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38" w:type="dxa"/>
          </w:tcPr>
          <w:p w14:paraId="07814C40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656F3EB" w14:textId="2B5621D3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205,850</w:t>
            </w:r>
          </w:p>
        </w:tc>
        <w:tc>
          <w:tcPr>
            <w:tcW w:w="238" w:type="dxa"/>
          </w:tcPr>
          <w:p w14:paraId="50D8287B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F95D3AC" w14:textId="13943042" w:rsidR="00C37C31" w:rsidRPr="00577AF6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</w:tr>
      <w:tr w:rsidR="00C37C31" w:rsidRPr="00E24209" w14:paraId="16451DD5" w14:textId="77777777" w:rsidTr="008C657E">
        <w:trPr>
          <w:cantSplit/>
        </w:trPr>
        <w:tc>
          <w:tcPr>
            <w:tcW w:w="4533" w:type="dxa"/>
          </w:tcPr>
          <w:p w14:paraId="76EF937D" w14:textId="77777777" w:rsidR="00C37C31" w:rsidRPr="00B9754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5FFA26BC" w14:textId="119B39BF" w:rsidR="00C37C31" w:rsidRP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8" w:type="dxa"/>
          </w:tcPr>
          <w:p w14:paraId="1AACE2AD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580BB4B" w14:textId="18F8FC9E" w:rsidR="00C37C31" w:rsidRPr="00AB787F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B787F">
              <w:rPr>
                <w:rFonts w:ascii="Angsana New" w:hAnsi="Angsana New"/>
                <w:bCs/>
                <w:sz w:val="30"/>
                <w:szCs w:val="30"/>
              </w:rPr>
              <w:t>1,750</w:t>
            </w:r>
          </w:p>
        </w:tc>
        <w:tc>
          <w:tcPr>
            <w:tcW w:w="238" w:type="dxa"/>
          </w:tcPr>
          <w:p w14:paraId="669E3224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DF67FB2" w14:textId="697D9832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38" w:type="dxa"/>
          </w:tcPr>
          <w:p w14:paraId="548DA9BA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59B52B25" w14:textId="66B43A36" w:rsidR="00C37C31" w:rsidRPr="00DB16B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121,550</w:t>
            </w:r>
          </w:p>
        </w:tc>
      </w:tr>
      <w:tr w:rsidR="00C37C31" w:rsidRPr="00E24209" w14:paraId="3CA998DD" w14:textId="77777777" w:rsidTr="008C657E">
        <w:trPr>
          <w:cantSplit/>
        </w:trPr>
        <w:tc>
          <w:tcPr>
            <w:tcW w:w="4533" w:type="dxa"/>
          </w:tcPr>
          <w:p w14:paraId="749643BA" w14:textId="77777777" w:rsidR="00C37C31" w:rsidRPr="00B9754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B11E1F" w14:textId="0B0314AE" w:rsidR="00C37C31" w:rsidRPr="00C37C31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8" w:type="dxa"/>
          </w:tcPr>
          <w:p w14:paraId="7CDD664C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AA660C" w14:textId="22FFF139" w:rsidR="00C37C31" w:rsidRPr="00AB787F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B787F">
              <w:rPr>
                <w:rFonts w:ascii="Angsana New" w:hAnsi="Angsana New"/>
                <w:bCs/>
                <w:sz w:val="30"/>
                <w:szCs w:val="30"/>
              </w:rPr>
              <w:t>(8,000)</w:t>
            </w:r>
          </w:p>
        </w:tc>
        <w:tc>
          <w:tcPr>
            <w:tcW w:w="238" w:type="dxa"/>
          </w:tcPr>
          <w:p w14:paraId="2819BEB1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B54817" w14:textId="25D475BA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00)</w:t>
            </w:r>
          </w:p>
        </w:tc>
        <w:tc>
          <w:tcPr>
            <w:tcW w:w="238" w:type="dxa"/>
          </w:tcPr>
          <w:p w14:paraId="0B9B989D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3A750E" w14:textId="2B2A1A03" w:rsidR="00C37C31" w:rsidRPr="00AB787F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87F">
              <w:rPr>
                <w:rFonts w:ascii="Angsana New" w:hAnsi="Angsana New"/>
                <w:sz w:val="30"/>
                <w:szCs w:val="30"/>
              </w:rPr>
              <w:t>(144,000)</w:t>
            </w:r>
          </w:p>
        </w:tc>
      </w:tr>
      <w:tr w:rsidR="00C37C31" w:rsidRPr="00E24209" w14:paraId="29E86DC7" w14:textId="77777777" w:rsidTr="008C657E">
        <w:trPr>
          <w:cantSplit/>
        </w:trPr>
        <w:tc>
          <w:tcPr>
            <w:tcW w:w="4533" w:type="dxa"/>
          </w:tcPr>
          <w:p w14:paraId="515A3D03" w14:textId="7777777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DE3770E" w14:textId="149C55B6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38" w:type="dxa"/>
          </w:tcPr>
          <w:p w14:paraId="6A5B1B31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2F0F1A" w14:textId="4FD5D78C" w:rsidR="00C37C31" w:rsidRPr="00AB787F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B787F">
              <w:rPr>
                <w:rFonts w:ascii="Angsana New" w:hAnsi="Angsana New"/>
                <w:bCs/>
                <w:sz w:val="30"/>
                <w:szCs w:val="30"/>
              </w:rPr>
              <w:t>1,750</w:t>
            </w:r>
          </w:p>
        </w:tc>
        <w:tc>
          <w:tcPr>
            <w:tcW w:w="238" w:type="dxa"/>
          </w:tcPr>
          <w:p w14:paraId="5C632C4A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6F689" w14:textId="2DDCACF8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127,350</w:t>
            </w:r>
          </w:p>
        </w:tc>
        <w:tc>
          <w:tcPr>
            <w:tcW w:w="238" w:type="dxa"/>
          </w:tcPr>
          <w:p w14:paraId="174CD5F1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B82ECD" w14:textId="447425D4" w:rsidR="00C37C31" w:rsidRPr="00DB16B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74,550</w:t>
            </w:r>
          </w:p>
        </w:tc>
      </w:tr>
      <w:tr w:rsidR="00C37C31" w:rsidRPr="00E24209" w14:paraId="12A80B85" w14:textId="77777777" w:rsidTr="008C657E">
        <w:trPr>
          <w:cantSplit/>
        </w:trPr>
        <w:tc>
          <w:tcPr>
            <w:tcW w:w="4533" w:type="dxa"/>
          </w:tcPr>
          <w:p w14:paraId="6DC7D839" w14:textId="77777777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6BEF75F" w14:textId="77777777" w:rsidR="00C37C31" w:rsidRPr="00A97D83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724CA50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9720787" w14:textId="77777777" w:rsidR="00C37C31" w:rsidRPr="00AB787F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6977CD2" w14:textId="77777777" w:rsidR="00C37C31" w:rsidRPr="00EC7D7C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C9C2F4C" w14:textId="77777777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ECF5A7E" w14:textId="77777777" w:rsidR="00C37C31" w:rsidRPr="00EC7D7C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3CF4C1F" w14:textId="77777777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C31" w:rsidRPr="00E24209" w14:paraId="664E1B4F" w14:textId="77777777" w:rsidTr="008C657E">
        <w:trPr>
          <w:cantSplit/>
        </w:trPr>
        <w:tc>
          <w:tcPr>
            <w:tcW w:w="4533" w:type="dxa"/>
          </w:tcPr>
          <w:p w14:paraId="5B14FC96" w14:textId="46BAFFBC" w:rsidR="00C37C31" w:rsidRPr="00840E3A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134" w:type="dxa"/>
          </w:tcPr>
          <w:p w14:paraId="4F2AE726" w14:textId="6133382F" w:rsidR="00C37C31" w:rsidRPr="00DF793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30" w:hanging="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238" w:type="dxa"/>
          </w:tcPr>
          <w:p w14:paraId="3BF282C8" w14:textId="77777777" w:rsidR="00C37C31" w:rsidRPr="00DF7932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130" w:hanging="9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19014A9" w14:textId="1E0B9547" w:rsidR="00C37C31" w:rsidRPr="00DF793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238" w:type="dxa"/>
          </w:tcPr>
          <w:p w14:paraId="6F7587B6" w14:textId="77777777" w:rsidR="00C37C31" w:rsidRPr="00DF7932" w:rsidRDefault="00C37C31" w:rsidP="00C37C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130" w:hanging="9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AE435AD" w14:textId="43501D3C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38" w:type="dxa"/>
          </w:tcPr>
          <w:p w14:paraId="6FEBD854" w14:textId="77777777" w:rsidR="00C37C31" w:rsidRPr="00DF7932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30" w:hanging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D70E58" w14:textId="3057C160" w:rsidR="00C37C31" w:rsidRPr="00D168E5" w:rsidRDefault="00C37C31" w:rsidP="00C3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30" w:hanging="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/>
                <w:sz w:val="30"/>
                <w:szCs w:val="30"/>
              </w:rPr>
              <w:t>6.8</w:t>
            </w:r>
          </w:p>
        </w:tc>
      </w:tr>
    </w:tbl>
    <w:p w14:paraId="54C83625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710F73" w14:textId="77777777" w:rsidR="00940E6B" w:rsidRDefault="00940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1ABEB36" w14:textId="77777777" w:rsidR="00940E6B" w:rsidRDefault="00940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B74AFA" w14:textId="77777777" w:rsidR="00DC7283" w:rsidRDefault="00DC7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E6D34E" w14:textId="77777777" w:rsidR="00B86974" w:rsidRDefault="00B8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FD214E4" w14:textId="77777777" w:rsidR="001468CC" w:rsidRPr="00161CA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5978346F" w14:textId="77777777" w:rsidR="001468CC" w:rsidRPr="00B77A2A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067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14:paraId="7CC0A844" w14:textId="77777777" w:rsidTr="00D168E5">
        <w:trPr>
          <w:cantSplit/>
          <w:tblHeader/>
        </w:trPr>
        <w:tc>
          <w:tcPr>
            <w:tcW w:w="4067" w:type="dxa"/>
          </w:tcPr>
          <w:p w14:paraId="73807CB5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14:paraId="233D2BA9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14:paraId="457845DE" w14:textId="77777777" w:rsidTr="00D168E5">
        <w:trPr>
          <w:cantSplit/>
          <w:tblHeader/>
        </w:trPr>
        <w:tc>
          <w:tcPr>
            <w:tcW w:w="4067" w:type="dxa"/>
          </w:tcPr>
          <w:p w14:paraId="0604298D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BAA89D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5BE3772F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603259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14:paraId="66A30752" w14:textId="77777777" w:rsidTr="00D168E5">
        <w:trPr>
          <w:cantSplit/>
          <w:tblHeader/>
        </w:trPr>
        <w:tc>
          <w:tcPr>
            <w:tcW w:w="4067" w:type="dxa"/>
          </w:tcPr>
          <w:p w14:paraId="321D1EB4" w14:textId="77777777"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2FBD0E" w14:textId="4B114A9C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C747783" w14:textId="77777777"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B19A39F" w14:textId="44A44209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61A6EC18" w14:textId="77777777"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BBC2CAF" w14:textId="70D3EFFB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5D0B18DA" w14:textId="77777777"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DC556E3" w14:textId="5E055EF4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E551F" w:rsidRPr="00666554" w14:paraId="3C03D1A6" w14:textId="77777777" w:rsidTr="00D168E5">
        <w:trPr>
          <w:cantSplit/>
        </w:trPr>
        <w:tc>
          <w:tcPr>
            <w:tcW w:w="4067" w:type="dxa"/>
          </w:tcPr>
          <w:p w14:paraId="175CD239" w14:textId="77777777" w:rsidR="004E551F" w:rsidRPr="00666554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EF98ABB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64C005A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CB63D0F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651436A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694009D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6E86F56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E040A16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8C657E" w:rsidRPr="00666554" w14:paraId="3F6444DE" w14:textId="77777777" w:rsidTr="00D168E5">
        <w:trPr>
          <w:cantSplit/>
        </w:trPr>
        <w:tc>
          <w:tcPr>
            <w:tcW w:w="4067" w:type="dxa"/>
          </w:tcPr>
          <w:p w14:paraId="798E971B" w14:textId="77777777" w:rsidR="008C657E" w:rsidRPr="00666554" w:rsidRDefault="008C657E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6E47E3C9" w14:textId="17249301" w:rsidR="008C657E" w:rsidRPr="009E0941" w:rsidRDefault="00DC7283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1,489</w:t>
            </w:r>
          </w:p>
        </w:tc>
        <w:tc>
          <w:tcPr>
            <w:tcW w:w="270" w:type="dxa"/>
          </w:tcPr>
          <w:p w14:paraId="56FA9552" w14:textId="77777777" w:rsidR="008C657E" w:rsidRPr="00666554" w:rsidRDefault="008C657E" w:rsidP="008C657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663F5C01" w14:textId="51CD732A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15,122</w:t>
            </w:r>
          </w:p>
        </w:tc>
        <w:tc>
          <w:tcPr>
            <w:tcW w:w="288" w:type="dxa"/>
          </w:tcPr>
          <w:p w14:paraId="27B97DD0" w14:textId="77777777" w:rsidR="008C657E" w:rsidRPr="00666554" w:rsidRDefault="008C657E" w:rsidP="008C657E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21C5A2D" w14:textId="66CC9E10" w:rsidR="008C657E" w:rsidRPr="009E0941" w:rsidRDefault="00627F70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68,041</w:t>
            </w:r>
          </w:p>
        </w:tc>
        <w:tc>
          <w:tcPr>
            <w:tcW w:w="284" w:type="dxa"/>
          </w:tcPr>
          <w:p w14:paraId="64BC1A02" w14:textId="77777777" w:rsidR="008C657E" w:rsidRPr="00666554" w:rsidRDefault="008C657E" w:rsidP="008C657E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1F3E9845" w14:textId="237A2B72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84,461</w:t>
            </w:r>
          </w:p>
        </w:tc>
      </w:tr>
      <w:tr w:rsidR="008C657E" w:rsidRPr="00666554" w14:paraId="386C1D49" w14:textId="77777777" w:rsidTr="00D168E5">
        <w:trPr>
          <w:cantSplit/>
        </w:trPr>
        <w:tc>
          <w:tcPr>
            <w:tcW w:w="4067" w:type="dxa"/>
          </w:tcPr>
          <w:p w14:paraId="04B2BC2A" w14:textId="77777777" w:rsidR="008C657E" w:rsidRPr="00666554" w:rsidRDefault="008C657E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E93D9F" w14:textId="56D6950E" w:rsidR="008C657E" w:rsidRPr="009E0941" w:rsidRDefault="00DC7283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395,011</w:t>
            </w:r>
          </w:p>
        </w:tc>
        <w:tc>
          <w:tcPr>
            <w:tcW w:w="270" w:type="dxa"/>
          </w:tcPr>
          <w:p w14:paraId="29EDD69A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44EA39F" w14:textId="7C913A12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345,486</w:t>
            </w:r>
          </w:p>
        </w:tc>
        <w:tc>
          <w:tcPr>
            <w:tcW w:w="288" w:type="dxa"/>
          </w:tcPr>
          <w:p w14:paraId="77E7BDC9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068BC9C" w14:textId="4CD66EEC" w:rsidR="008C657E" w:rsidRPr="009E0941" w:rsidRDefault="00627F70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246,324</w:t>
            </w:r>
          </w:p>
        </w:tc>
        <w:tc>
          <w:tcPr>
            <w:tcW w:w="284" w:type="dxa"/>
          </w:tcPr>
          <w:p w14:paraId="1D18786D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ED0B993" w14:textId="0432D24B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191,022</w:t>
            </w:r>
          </w:p>
        </w:tc>
      </w:tr>
      <w:tr w:rsidR="008C657E" w:rsidRPr="00666554" w14:paraId="723F7FAD" w14:textId="77777777" w:rsidTr="00D168E5">
        <w:trPr>
          <w:cantSplit/>
        </w:trPr>
        <w:tc>
          <w:tcPr>
            <w:tcW w:w="4067" w:type="dxa"/>
          </w:tcPr>
          <w:p w14:paraId="26AC4E0A" w14:textId="77777777" w:rsidR="008C657E" w:rsidRPr="00666554" w:rsidRDefault="008C657E" w:rsidP="008C657E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B3AAB47" w14:textId="18640FF0" w:rsidR="008C657E" w:rsidRPr="009E0941" w:rsidRDefault="00DC7283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396,500</w:t>
            </w:r>
          </w:p>
        </w:tc>
        <w:tc>
          <w:tcPr>
            <w:tcW w:w="270" w:type="dxa"/>
          </w:tcPr>
          <w:p w14:paraId="54C98DDF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3547E00" w14:textId="106F1B5B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360,608</w:t>
            </w:r>
          </w:p>
        </w:tc>
        <w:tc>
          <w:tcPr>
            <w:tcW w:w="288" w:type="dxa"/>
          </w:tcPr>
          <w:p w14:paraId="6B72A59B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84822D2" w14:textId="071EBF1E" w:rsidR="008C657E" w:rsidRPr="009E0941" w:rsidRDefault="00627F70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314,365</w:t>
            </w:r>
          </w:p>
        </w:tc>
        <w:tc>
          <w:tcPr>
            <w:tcW w:w="284" w:type="dxa"/>
          </w:tcPr>
          <w:p w14:paraId="726CA156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C765248" w14:textId="018DC450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275,483</w:t>
            </w:r>
          </w:p>
        </w:tc>
      </w:tr>
      <w:tr w:rsidR="00666554" w:rsidRPr="00666554" w14:paraId="33A1B61F" w14:textId="77777777" w:rsidTr="00D168E5">
        <w:trPr>
          <w:cantSplit/>
        </w:trPr>
        <w:tc>
          <w:tcPr>
            <w:tcW w:w="4067" w:type="dxa"/>
          </w:tcPr>
          <w:p w14:paraId="091202CB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1301CB70" w14:textId="77777777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6492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0B9213C0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E0C5C67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B41C957" w14:textId="77777777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5D5D410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57355243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8C657E" w:rsidRPr="00666554" w14:paraId="073EC56D" w14:textId="77777777" w:rsidTr="00D168E5">
        <w:trPr>
          <w:cantSplit/>
        </w:trPr>
        <w:tc>
          <w:tcPr>
            <w:tcW w:w="4067" w:type="dxa"/>
          </w:tcPr>
          <w:p w14:paraId="24CEC823" w14:textId="7A2AF1D4" w:rsidR="00C043A7" w:rsidRDefault="008C657E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="00C043A7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43A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5DD49EAC" w14:textId="7506E6BD" w:rsidR="008C657E" w:rsidRPr="00666554" w:rsidRDefault="008C657E" w:rsidP="00C043A7">
            <w:pPr>
              <w:tabs>
                <w:tab w:val="left" w:pos="342"/>
              </w:tabs>
              <w:ind w:left="720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510FA5CC" w14:textId="77777777" w:rsidR="00D922AE" w:rsidRDefault="00D922A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0D81D67" w14:textId="49475834" w:rsidR="008C657E" w:rsidRPr="00947A56" w:rsidRDefault="00DD39A9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7A56">
              <w:rPr>
                <w:rFonts w:ascii="Angsana New" w:hAnsi="Angsana New"/>
                <w:bCs/>
                <w:sz w:val="30"/>
                <w:szCs w:val="30"/>
              </w:rPr>
              <w:t>2,285</w:t>
            </w:r>
          </w:p>
        </w:tc>
        <w:tc>
          <w:tcPr>
            <w:tcW w:w="270" w:type="dxa"/>
          </w:tcPr>
          <w:p w14:paraId="3DECC7FE" w14:textId="77777777" w:rsidR="008C657E" w:rsidRPr="00F57A69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3799B778" w14:textId="77777777" w:rsidR="00D922AE" w:rsidRDefault="00D922A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FC1315E" w14:textId="605853F5" w:rsidR="008C657E" w:rsidRPr="00F57A69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1,337</w:t>
            </w:r>
          </w:p>
        </w:tc>
        <w:tc>
          <w:tcPr>
            <w:tcW w:w="288" w:type="dxa"/>
          </w:tcPr>
          <w:p w14:paraId="718FB1AC" w14:textId="77777777" w:rsidR="008C657E" w:rsidRPr="00F57A69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5084C04" w14:textId="77777777" w:rsidR="00D922AE" w:rsidRDefault="00D922A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09FFB1D" w14:textId="1F204BCA" w:rsidR="008C657E" w:rsidRPr="00E41C80" w:rsidRDefault="00DD39A9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13,370</w:t>
            </w:r>
          </w:p>
        </w:tc>
        <w:tc>
          <w:tcPr>
            <w:tcW w:w="284" w:type="dxa"/>
          </w:tcPr>
          <w:p w14:paraId="0471431B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63A71932" w14:textId="77777777" w:rsidR="00D922AE" w:rsidRDefault="00D922A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82825CC" w14:textId="1A5901CF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22,660</w:t>
            </w:r>
          </w:p>
        </w:tc>
      </w:tr>
      <w:tr w:rsidR="008C657E" w:rsidRPr="00666554" w14:paraId="5F1E71CA" w14:textId="77777777" w:rsidTr="00D168E5">
        <w:trPr>
          <w:cantSplit/>
        </w:trPr>
        <w:tc>
          <w:tcPr>
            <w:tcW w:w="4067" w:type="dxa"/>
          </w:tcPr>
          <w:p w14:paraId="0E289090" w14:textId="38CF6FBE" w:rsidR="008C657E" w:rsidRPr="009E0941" w:rsidRDefault="008C657E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ค่าสินค้าและอื่น ๆ</w:t>
            </w:r>
          </w:p>
        </w:tc>
        <w:tc>
          <w:tcPr>
            <w:tcW w:w="1275" w:type="dxa"/>
          </w:tcPr>
          <w:p w14:paraId="453E8D00" w14:textId="1779699C" w:rsidR="008C657E" w:rsidRPr="00947A56" w:rsidRDefault="00DD39A9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7A5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E37A6">
              <w:rPr>
                <w:rFonts w:ascii="Angsana New" w:hAnsi="Angsana New"/>
                <w:bCs/>
                <w:sz w:val="30"/>
                <w:szCs w:val="30"/>
              </w:rPr>
              <w:t>4,648</w:t>
            </w:r>
          </w:p>
        </w:tc>
        <w:tc>
          <w:tcPr>
            <w:tcW w:w="270" w:type="dxa"/>
          </w:tcPr>
          <w:p w14:paraId="0BB404AE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4244C39" w14:textId="014D3CF8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9,912</w:t>
            </w:r>
          </w:p>
        </w:tc>
        <w:tc>
          <w:tcPr>
            <w:tcW w:w="288" w:type="dxa"/>
          </w:tcPr>
          <w:p w14:paraId="4F8CE559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B475B79" w14:textId="789EF764" w:rsidR="008C657E" w:rsidRPr="009E0941" w:rsidRDefault="00DD39A9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12,638</w:t>
            </w:r>
          </w:p>
        </w:tc>
        <w:tc>
          <w:tcPr>
            <w:tcW w:w="284" w:type="dxa"/>
          </w:tcPr>
          <w:p w14:paraId="2B8D307D" w14:textId="77777777" w:rsidR="008C657E" w:rsidRPr="00666554" w:rsidRDefault="008C657E" w:rsidP="008C65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6289E4E1" w14:textId="136F28A0" w:rsidR="008C657E" w:rsidRPr="00666554" w:rsidRDefault="008C657E" w:rsidP="008C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9,696</w:t>
            </w:r>
          </w:p>
        </w:tc>
      </w:tr>
      <w:tr w:rsidR="00627F70" w:rsidRPr="00666554" w14:paraId="37A8A3A8" w14:textId="77777777" w:rsidTr="00D168E5">
        <w:trPr>
          <w:cantSplit/>
        </w:trPr>
        <w:tc>
          <w:tcPr>
            <w:tcW w:w="4067" w:type="dxa"/>
          </w:tcPr>
          <w:p w14:paraId="4FF9D2FD" w14:textId="1984C21A" w:rsidR="00627F70" w:rsidRPr="009E0941" w:rsidRDefault="00627F70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75" w:type="dxa"/>
          </w:tcPr>
          <w:p w14:paraId="3E2016AB" w14:textId="23CDC4C1" w:rsidR="00627F70" w:rsidRPr="00947A56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6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70" w:type="dxa"/>
          </w:tcPr>
          <w:p w14:paraId="70126108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0C21519E" w14:textId="0B289771" w:rsidR="00627F70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9,262</w:t>
            </w:r>
          </w:p>
        </w:tc>
        <w:tc>
          <w:tcPr>
            <w:tcW w:w="288" w:type="dxa"/>
          </w:tcPr>
          <w:p w14:paraId="7544C87A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ACBE55B" w14:textId="52FC68CA" w:rsidR="00627F70" w:rsidRPr="00627F70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B2AC9C6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238B7232" w14:textId="2A762CFC" w:rsidR="00627F70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9,262</w:t>
            </w:r>
          </w:p>
        </w:tc>
      </w:tr>
      <w:tr w:rsidR="00627F70" w:rsidRPr="00666554" w14:paraId="0194FF70" w14:textId="77777777" w:rsidTr="00D168E5">
        <w:trPr>
          <w:cantSplit/>
        </w:trPr>
        <w:tc>
          <w:tcPr>
            <w:tcW w:w="4067" w:type="dxa"/>
          </w:tcPr>
          <w:p w14:paraId="2E003B5C" w14:textId="72748A85" w:rsidR="00627F70" w:rsidRPr="00666554" w:rsidRDefault="00627F70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สินทรัพย์ตามสัญญา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14:paraId="59F1FE41" w14:textId="7B736DA0" w:rsidR="00627F70" w:rsidRPr="00947A56" w:rsidRDefault="00DD39A9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7A56">
              <w:rPr>
                <w:rFonts w:ascii="Angsana New" w:hAnsi="Angsana New"/>
                <w:bCs/>
                <w:sz w:val="30"/>
                <w:szCs w:val="30"/>
              </w:rPr>
              <w:t>4,680</w:t>
            </w:r>
          </w:p>
        </w:tc>
        <w:tc>
          <w:tcPr>
            <w:tcW w:w="270" w:type="dxa"/>
          </w:tcPr>
          <w:p w14:paraId="33B3E88B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7ECE9AD" w14:textId="3D506C78" w:rsidR="00627F70" w:rsidRPr="00666554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8,972</w:t>
            </w:r>
          </w:p>
        </w:tc>
        <w:tc>
          <w:tcPr>
            <w:tcW w:w="288" w:type="dxa"/>
          </w:tcPr>
          <w:p w14:paraId="76CD48C4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C6D8CE0" w14:textId="001147B3" w:rsidR="00627F70" w:rsidRPr="008C657E" w:rsidRDefault="00DD39A9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3,549</w:t>
            </w:r>
          </w:p>
        </w:tc>
        <w:tc>
          <w:tcPr>
            <w:tcW w:w="284" w:type="dxa"/>
          </w:tcPr>
          <w:p w14:paraId="51C24903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2577D78D" w14:textId="12A8957E" w:rsidR="00627F70" w:rsidRPr="008C657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23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657E">
              <w:rPr>
                <w:rFonts w:ascii="Angsana New" w:hAnsi="Angsana New"/>
                <w:bCs/>
                <w:sz w:val="30"/>
                <w:szCs w:val="30"/>
              </w:rPr>
              <w:t>8,139</w:t>
            </w:r>
          </w:p>
        </w:tc>
      </w:tr>
      <w:tr w:rsidR="00627F70" w:rsidRPr="00666554" w14:paraId="49D21A7E" w14:textId="77777777" w:rsidTr="00D168E5">
        <w:trPr>
          <w:cantSplit/>
        </w:trPr>
        <w:tc>
          <w:tcPr>
            <w:tcW w:w="4067" w:type="dxa"/>
          </w:tcPr>
          <w:p w14:paraId="4C181C8A" w14:textId="1D2348C8" w:rsidR="00627F70" w:rsidRPr="00666554" w:rsidRDefault="00627F70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0BC475" w14:textId="38202EFA" w:rsidR="00627F70" w:rsidRPr="00947A56" w:rsidRDefault="008E37A6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7,826</w:t>
            </w:r>
          </w:p>
        </w:tc>
        <w:tc>
          <w:tcPr>
            <w:tcW w:w="270" w:type="dxa"/>
          </w:tcPr>
          <w:p w14:paraId="627C9824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0E57C89" w14:textId="1F2D63C7" w:rsidR="00627F70" w:rsidRPr="00666554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8,984</w:t>
            </w:r>
          </w:p>
        </w:tc>
        <w:tc>
          <w:tcPr>
            <w:tcW w:w="288" w:type="dxa"/>
          </w:tcPr>
          <w:p w14:paraId="5EE77D58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1C0702F" w14:textId="56E25581" w:rsidR="00627F70" w:rsidRPr="009E0941" w:rsidRDefault="00DD39A9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5,682</w:t>
            </w:r>
          </w:p>
        </w:tc>
        <w:tc>
          <w:tcPr>
            <w:tcW w:w="284" w:type="dxa"/>
          </w:tcPr>
          <w:p w14:paraId="7E9CA565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A820A4D" w14:textId="6F02904A" w:rsidR="00627F70" w:rsidRPr="00666554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5,106</w:t>
            </w:r>
          </w:p>
        </w:tc>
      </w:tr>
      <w:tr w:rsidR="00627F70" w:rsidRPr="00666554" w14:paraId="08AAD5B2" w14:textId="77777777" w:rsidTr="00D168E5">
        <w:trPr>
          <w:cantSplit/>
        </w:trPr>
        <w:tc>
          <w:tcPr>
            <w:tcW w:w="4067" w:type="dxa"/>
          </w:tcPr>
          <w:p w14:paraId="1C4F2A8B" w14:textId="77777777" w:rsidR="00627F70" w:rsidRPr="00666554" w:rsidRDefault="00627F70" w:rsidP="00627F70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1FD703" w14:textId="24102A7F" w:rsidR="00627F70" w:rsidRPr="00947A56" w:rsidRDefault="00DD39A9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7A56">
              <w:rPr>
                <w:rFonts w:ascii="Angsana New" w:hAnsi="Angsana New"/>
                <w:bCs/>
                <w:sz w:val="30"/>
                <w:szCs w:val="30"/>
              </w:rPr>
              <w:t>29,439</w:t>
            </w:r>
          </w:p>
        </w:tc>
        <w:tc>
          <w:tcPr>
            <w:tcW w:w="270" w:type="dxa"/>
          </w:tcPr>
          <w:p w14:paraId="748850A0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C89EF5B" w14:textId="261C8052" w:rsidR="00627F70" w:rsidRPr="00666554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38,467</w:t>
            </w:r>
          </w:p>
        </w:tc>
        <w:tc>
          <w:tcPr>
            <w:tcW w:w="288" w:type="dxa"/>
          </w:tcPr>
          <w:p w14:paraId="42B038D2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D80A40E" w14:textId="12A934EA" w:rsidR="00627F70" w:rsidRPr="009E0941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D39A9">
              <w:rPr>
                <w:rFonts w:ascii="Angsana New" w:hAnsi="Angsana New"/>
                <w:bCs/>
                <w:sz w:val="30"/>
                <w:szCs w:val="30"/>
              </w:rPr>
              <w:t>5,239</w:t>
            </w:r>
          </w:p>
        </w:tc>
        <w:tc>
          <w:tcPr>
            <w:tcW w:w="284" w:type="dxa"/>
          </w:tcPr>
          <w:p w14:paraId="4B22B023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CCBFCB8" w14:textId="7EE49E55" w:rsidR="00627F70" w:rsidRPr="00666554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54,863</w:t>
            </w:r>
          </w:p>
        </w:tc>
      </w:tr>
      <w:tr w:rsidR="00627F70" w:rsidRPr="00666554" w14:paraId="2D10A81C" w14:textId="77777777" w:rsidTr="00D168E5">
        <w:trPr>
          <w:cantSplit/>
        </w:trPr>
        <w:tc>
          <w:tcPr>
            <w:tcW w:w="4067" w:type="dxa"/>
          </w:tcPr>
          <w:p w14:paraId="1CD4BFA5" w14:textId="77777777" w:rsidR="00627F70" w:rsidRPr="00666554" w:rsidRDefault="00627F70" w:rsidP="00627F7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8C8D657" w14:textId="3BA20678" w:rsidR="00627F70" w:rsidRPr="00947A56" w:rsidRDefault="00DD39A9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7A56">
              <w:rPr>
                <w:rFonts w:ascii="Angsana New" w:hAnsi="Angsana New"/>
                <w:bCs/>
                <w:sz w:val="30"/>
                <w:szCs w:val="30"/>
              </w:rPr>
              <w:t>425,939</w:t>
            </w:r>
          </w:p>
        </w:tc>
        <w:tc>
          <w:tcPr>
            <w:tcW w:w="270" w:type="dxa"/>
          </w:tcPr>
          <w:p w14:paraId="3BD38054" w14:textId="77777777" w:rsidR="00627F70" w:rsidRPr="006A0FEE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BEEDD40" w14:textId="25422A32" w:rsidR="00627F70" w:rsidRPr="006A0FE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399,075</w:t>
            </w:r>
          </w:p>
        </w:tc>
        <w:tc>
          <w:tcPr>
            <w:tcW w:w="288" w:type="dxa"/>
          </w:tcPr>
          <w:p w14:paraId="55AAA5B5" w14:textId="77777777" w:rsidR="00627F70" w:rsidRPr="006A0FEE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EA3F935" w14:textId="3E8912D0" w:rsidR="00627F70" w:rsidRPr="006A0FE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D39A9">
              <w:rPr>
                <w:rFonts w:ascii="Angsana New" w:hAnsi="Angsana New"/>
                <w:bCs/>
                <w:sz w:val="30"/>
                <w:szCs w:val="30"/>
              </w:rPr>
              <w:t>49,604</w:t>
            </w:r>
          </w:p>
        </w:tc>
        <w:tc>
          <w:tcPr>
            <w:tcW w:w="284" w:type="dxa"/>
          </w:tcPr>
          <w:p w14:paraId="439C21AC" w14:textId="77777777" w:rsidR="00627F70" w:rsidRPr="00666554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7C49EE5" w14:textId="0F226B09" w:rsidR="00627F70" w:rsidRPr="00666554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330,346</w:t>
            </w:r>
          </w:p>
        </w:tc>
      </w:tr>
    </w:tbl>
    <w:p w14:paraId="730E09BE" w14:textId="77777777"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375B9C" w14:textId="77777777" w:rsidR="008C657E" w:rsidRDefault="008C657E" w:rsidP="008C6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8F384E">
        <w:rPr>
          <w:rFonts w:ascii="Angsana New" w:hAnsi="Angsana New"/>
          <w:spacing w:val="2"/>
          <w:sz w:val="30"/>
          <w:szCs w:val="30"/>
          <w:cs/>
        </w:rPr>
        <w:t>สินทรัพย์ตามสัญญาเป็นส่วนลด</w:t>
      </w:r>
      <w:r>
        <w:rPr>
          <w:rFonts w:ascii="Angsana New" w:hAnsi="Angsana New"/>
          <w:spacing w:val="2"/>
          <w:sz w:val="30"/>
          <w:szCs w:val="30"/>
          <w:cs/>
        </w:rPr>
        <w:t>ค้างรับ</w:t>
      </w:r>
      <w:r w:rsidRPr="008F384E">
        <w:rPr>
          <w:rFonts w:ascii="Angsana New" w:hAnsi="Angsana New"/>
          <w:spacing w:val="2"/>
          <w:sz w:val="30"/>
          <w:szCs w:val="30"/>
          <w:cs/>
        </w:rPr>
        <w:t>ที่</w:t>
      </w:r>
      <w:r>
        <w:rPr>
          <w:rFonts w:ascii="Angsana New" w:hAnsi="Angsana New"/>
          <w:spacing w:val="2"/>
          <w:sz w:val="30"/>
          <w:szCs w:val="30"/>
          <w:cs/>
        </w:rPr>
        <w:t>เกิดจากการสะสมปริมาณ</w:t>
      </w:r>
      <w:r w:rsidRPr="008F384E">
        <w:rPr>
          <w:rFonts w:ascii="Angsana New" w:hAnsi="Angsana New"/>
          <w:spacing w:val="2"/>
          <w:sz w:val="30"/>
          <w:szCs w:val="30"/>
          <w:cs/>
        </w:rPr>
        <w:t>การซื้อสินค้าหรือวัตถุดิบที่ตกลงกันไว้ตามสัญญากับผู้ขายแต่ละราย ซึ่งไม่ต้องมีขั้นตอนของการออกบิล</w:t>
      </w:r>
      <w:r>
        <w:rPr>
          <w:rFonts w:ascii="Angsana New" w:hAnsi="Angsana New"/>
          <w:spacing w:val="2"/>
          <w:sz w:val="30"/>
          <w:szCs w:val="30"/>
          <w:cs/>
        </w:rPr>
        <w:t>เรียกเก็บ</w:t>
      </w:r>
      <w:r w:rsidRPr="008F384E">
        <w:rPr>
          <w:rFonts w:ascii="Angsana New" w:hAnsi="Angsana New"/>
          <w:spacing w:val="2"/>
          <w:sz w:val="30"/>
          <w:szCs w:val="30"/>
          <w:cs/>
        </w:rPr>
        <w:t>โดยกลุ่มบริษัทจะได้รับชำระในลักษณะของใบลดหนี้</w:t>
      </w:r>
      <w:r>
        <w:rPr>
          <w:rFonts w:ascii="Angsana New" w:hAnsi="Angsana New"/>
          <w:spacing w:val="2"/>
          <w:sz w:val="30"/>
          <w:szCs w:val="30"/>
          <w:cs/>
        </w:rPr>
        <w:t>ซึ่งจะได้รับจากผู้ขายแตกต่างกันไประหว่างรายเดือนจนถึงรายปี</w:t>
      </w:r>
    </w:p>
    <w:p w14:paraId="7C98BA7A" w14:textId="77777777" w:rsidR="00384113" w:rsidRDefault="00384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0A36CF49" w14:textId="77777777"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32537B">
        <w:rPr>
          <w:rFonts w:ascii="Angsana New" w:hAnsi="Angsana New"/>
          <w:color w:val="000000"/>
          <w:sz w:val="30"/>
          <w:szCs w:val="30"/>
          <w:cs/>
        </w:rPr>
        <w:t>-</w:t>
      </w:r>
      <w:r w:rsidR="00C973F9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73BAEBD3" w14:textId="77777777" w:rsidR="001468CC" w:rsidRPr="001A7761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10047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208"/>
        <w:gridCol w:w="1247"/>
        <w:gridCol w:w="283"/>
        <w:gridCol w:w="1248"/>
        <w:gridCol w:w="283"/>
        <w:gridCol w:w="1247"/>
        <w:gridCol w:w="284"/>
        <w:gridCol w:w="1247"/>
      </w:tblGrid>
      <w:tr w:rsidR="005750F9" w:rsidRPr="004F07C8" w14:paraId="4DD6BEF3" w14:textId="77777777" w:rsidTr="00714601">
        <w:trPr>
          <w:cantSplit/>
        </w:trPr>
        <w:tc>
          <w:tcPr>
            <w:tcW w:w="4208" w:type="dxa"/>
          </w:tcPr>
          <w:p w14:paraId="64F5E25B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47F99BB1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14:paraId="707BAE97" w14:textId="77777777" w:rsidTr="00714601">
        <w:trPr>
          <w:cantSplit/>
        </w:trPr>
        <w:tc>
          <w:tcPr>
            <w:tcW w:w="4208" w:type="dxa"/>
          </w:tcPr>
          <w:p w14:paraId="42684E76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96EB12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6C4E216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249F2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D413D6" w14:paraId="2CD857C6" w14:textId="77777777" w:rsidTr="00714601">
        <w:trPr>
          <w:cantSplit/>
        </w:trPr>
        <w:tc>
          <w:tcPr>
            <w:tcW w:w="4208" w:type="dxa"/>
          </w:tcPr>
          <w:p w14:paraId="53E5C35A" w14:textId="77777777" w:rsidR="005832FB" w:rsidRPr="00F51F88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0842E23" w14:textId="3D7CA412"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9EAB168" w14:textId="77777777"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BA4C191" w14:textId="653AE943"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AA2A8E7" w14:textId="77777777" w:rsidR="005832FB" w:rsidRPr="008F38E6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D36557F" w14:textId="2DC3BEDC"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587AD016" w14:textId="77777777"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A8DCC02" w14:textId="2E660CE2" w:rsidR="005832FB" w:rsidRPr="008F38E6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625CF" w:rsidRPr="00E24209" w14:paraId="348EFFE4" w14:textId="77777777" w:rsidTr="00714601">
        <w:trPr>
          <w:cantSplit/>
        </w:trPr>
        <w:tc>
          <w:tcPr>
            <w:tcW w:w="4208" w:type="dxa"/>
          </w:tcPr>
          <w:p w14:paraId="02AC01E7" w14:textId="77777777" w:rsidR="003625CF" w:rsidRPr="00161CAE" w:rsidRDefault="003625CF" w:rsidP="003625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7" w:type="dxa"/>
          </w:tcPr>
          <w:p w14:paraId="1BD1AC86" w14:textId="221D9377" w:rsidR="003625CF" w:rsidRPr="009E0941" w:rsidRDefault="00947A56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299,805</w:t>
            </w:r>
          </w:p>
        </w:tc>
        <w:tc>
          <w:tcPr>
            <w:tcW w:w="283" w:type="dxa"/>
          </w:tcPr>
          <w:p w14:paraId="55D44D99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4CB1CAE9" w14:textId="2CA7BA38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244,247</w:t>
            </w:r>
          </w:p>
        </w:tc>
        <w:tc>
          <w:tcPr>
            <w:tcW w:w="283" w:type="dxa"/>
          </w:tcPr>
          <w:p w14:paraId="5BC22ECD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438A465D" w14:textId="5A3C21D7" w:rsidR="003625CF" w:rsidRPr="002C6846" w:rsidRDefault="00627F70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180,76</w:t>
            </w:r>
            <w:r w:rsidR="00947A5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2ABA3A19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4553A287" w14:textId="18F9D433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120,533</w:t>
            </w:r>
          </w:p>
        </w:tc>
      </w:tr>
      <w:tr w:rsidR="003625CF" w:rsidRPr="00E24209" w14:paraId="2AA9FB77" w14:textId="77777777" w:rsidTr="00714601">
        <w:trPr>
          <w:cantSplit/>
        </w:trPr>
        <w:tc>
          <w:tcPr>
            <w:tcW w:w="4208" w:type="dxa"/>
          </w:tcPr>
          <w:p w14:paraId="6CFBA86A" w14:textId="58814850" w:rsidR="003625CF" w:rsidRPr="00A8640B" w:rsidRDefault="003625CF" w:rsidP="003625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>เกินกำหนดชำร</w:t>
            </w:r>
            <w:r w:rsidR="00F11125">
              <w:rPr>
                <w:rFonts w:ascii="Angsana New" w:hAnsi="Angsana New" w:hint="cs"/>
                <w:sz w:val="30"/>
                <w:szCs w:val="30"/>
                <w:cs/>
              </w:rPr>
              <w:t xml:space="preserve">ะ </w:t>
            </w:r>
            <w:r w:rsidRPr="00A864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47" w:type="dxa"/>
          </w:tcPr>
          <w:p w14:paraId="0D78DB81" w14:textId="77777777" w:rsidR="003625CF" w:rsidRPr="009E0941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089940A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69013BF7" w14:textId="77777777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F666824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46B61F1E" w14:textId="77777777" w:rsidR="003625CF" w:rsidRPr="002C6846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3D4AD6B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210DD4D0" w14:textId="77777777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625CF" w:rsidRPr="00E24209" w14:paraId="4EB4839E" w14:textId="77777777" w:rsidTr="00714601">
        <w:trPr>
          <w:cantSplit/>
        </w:trPr>
        <w:tc>
          <w:tcPr>
            <w:tcW w:w="4208" w:type="dxa"/>
          </w:tcPr>
          <w:p w14:paraId="5620DE25" w14:textId="4F486E1E" w:rsidR="003625CF" w:rsidRPr="00A8640B" w:rsidRDefault="003625CF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7" w:type="dxa"/>
          </w:tcPr>
          <w:p w14:paraId="45F70A15" w14:textId="3B1470F3" w:rsidR="003625CF" w:rsidRPr="009E0941" w:rsidRDefault="00947A56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89,858</w:t>
            </w:r>
          </w:p>
        </w:tc>
        <w:tc>
          <w:tcPr>
            <w:tcW w:w="283" w:type="dxa"/>
          </w:tcPr>
          <w:p w14:paraId="314A9CE6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1671F228" w14:textId="4030ED35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71,959</w:t>
            </w:r>
          </w:p>
        </w:tc>
        <w:tc>
          <w:tcPr>
            <w:tcW w:w="283" w:type="dxa"/>
          </w:tcPr>
          <w:p w14:paraId="2C63B0C3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07810694" w14:textId="3565630E" w:rsidR="003625CF" w:rsidRPr="002C6846" w:rsidRDefault="00627F70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59,195</w:t>
            </w:r>
          </w:p>
        </w:tc>
        <w:tc>
          <w:tcPr>
            <w:tcW w:w="284" w:type="dxa"/>
          </w:tcPr>
          <w:p w14:paraId="7BE61828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45399FCE" w14:textId="30858007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38,815</w:t>
            </w:r>
          </w:p>
        </w:tc>
      </w:tr>
      <w:tr w:rsidR="003625CF" w:rsidRPr="00E24209" w14:paraId="30F3DAB3" w14:textId="77777777" w:rsidTr="00714601">
        <w:trPr>
          <w:cantSplit/>
        </w:trPr>
        <w:tc>
          <w:tcPr>
            <w:tcW w:w="4208" w:type="dxa"/>
          </w:tcPr>
          <w:p w14:paraId="7E2A1FCF" w14:textId="51355C54" w:rsidR="003625CF" w:rsidRPr="00A8640B" w:rsidRDefault="003625CF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7" w:type="dxa"/>
          </w:tcPr>
          <w:p w14:paraId="3113391E" w14:textId="49171AF3" w:rsidR="003625CF" w:rsidRPr="009E0941" w:rsidRDefault="00947A56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10,912</w:t>
            </w:r>
          </w:p>
        </w:tc>
        <w:tc>
          <w:tcPr>
            <w:tcW w:w="283" w:type="dxa"/>
          </w:tcPr>
          <w:p w14:paraId="4983038C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422BEEEC" w14:textId="5FDB619F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33,640</w:t>
            </w:r>
          </w:p>
        </w:tc>
        <w:tc>
          <w:tcPr>
            <w:tcW w:w="283" w:type="dxa"/>
          </w:tcPr>
          <w:p w14:paraId="2A799E24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16B48CB8" w14:textId="1A87B765" w:rsidR="003625CF" w:rsidRPr="002C6846" w:rsidRDefault="00627F70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6,083</w:t>
            </w:r>
          </w:p>
        </w:tc>
        <w:tc>
          <w:tcPr>
            <w:tcW w:w="284" w:type="dxa"/>
          </w:tcPr>
          <w:p w14:paraId="278726D1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06E8EDB5" w14:textId="25A685E8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32,605</w:t>
            </w:r>
          </w:p>
        </w:tc>
      </w:tr>
      <w:tr w:rsidR="003625CF" w:rsidRPr="00E24209" w14:paraId="2928540E" w14:textId="77777777" w:rsidTr="00714601">
        <w:trPr>
          <w:cantSplit/>
        </w:trPr>
        <w:tc>
          <w:tcPr>
            <w:tcW w:w="4208" w:type="dxa"/>
          </w:tcPr>
          <w:p w14:paraId="1619C35F" w14:textId="062B1C56" w:rsidR="003625CF" w:rsidRPr="00A8640B" w:rsidRDefault="003625CF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EA1C08">
              <w:rPr>
                <w:rFonts w:ascii="Angsana New" w:hAnsi="Angsana New"/>
                <w:sz w:val="30"/>
                <w:szCs w:val="30"/>
              </w:rPr>
              <w:t>12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7" w:type="dxa"/>
          </w:tcPr>
          <w:p w14:paraId="7568CBC8" w14:textId="57F33CCC" w:rsidR="003625CF" w:rsidRPr="009E0941" w:rsidRDefault="00947A56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1,350</w:t>
            </w:r>
          </w:p>
        </w:tc>
        <w:tc>
          <w:tcPr>
            <w:tcW w:w="283" w:type="dxa"/>
          </w:tcPr>
          <w:p w14:paraId="505EA14E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595F0BAB" w14:textId="05E09B01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4,107</w:t>
            </w:r>
          </w:p>
        </w:tc>
        <w:tc>
          <w:tcPr>
            <w:tcW w:w="283" w:type="dxa"/>
          </w:tcPr>
          <w:p w14:paraId="2E4F9343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3DD139A5" w14:textId="52B0D493" w:rsidR="003625CF" w:rsidRPr="002C6846" w:rsidRDefault="00627F70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1,047</w:t>
            </w:r>
          </w:p>
        </w:tc>
        <w:tc>
          <w:tcPr>
            <w:tcW w:w="284" w:type="dxa"/>
          </w:tcPr>
          <w:p w14:paraId="1E9D53A6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149EBF94" w14:textId="4687F808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470</w:t>
            </w:r>
          </w:p>
        </w:tc>
      </w:tr>
      <w:tr w:rsidR="003625CF" w:rsidRPr="00E24209" w14:paraId="35E1AE00" w14:textId="77777777" w:rsidTr="00714601">
        <w:trPr>
          <w:cantSplit/>
        </w:trPr>
        <w:tc>
          <w:tcPr>
            <w:tcW w:w="4208" w:type="dxa"/>
          </w:tcPr>
          <w:p w14:paraId="0B2D54E9" w14:textId="77777777" w:rsidR="003625CF" w:rsidRPr="00A8640B" w:rsidRDefault="003625CF">
            <w:pPr>
              <w:numPr>
                <w:ilvl w:val="0"/>
                <w:numId w:val="16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8640B">
              <w:rPr>
                <w:rFonts w:ascii="Angsana New" w:hAnsi="Angsana New"/>
                <w:sz w:val="30"/>
                <w:szCs w:val="30"/>
              </w:rPr>
              <w:t>12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51F2E7B" w14:textId="2BD3E330" w:rsidR="003625CF" w:rsidRPr="009E0941" w:rsidRDefault="00947A56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27,927</w:t>
            </w:r>
          </w:p>
        </w:tc>
        <w:tc>
          <w:tcPr>
            <w:tcW w:w="283" w:type="dxa"/>
          </w:tcPr>
          <w:p w14:paraId="78471B97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AFA7A2C" w14:textId="6B6F166E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27,234</w:t>
            </w:r>
          </w:p>
        </w:tc>
        <w:tc>
          <w:tcPr>
            <w:tcW w:w="283" w:type="dxa"/>
          </w:tcPr>
          <w:p w14:paraId="562DCFD0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68A32A2" w14:textId="0880C1E4" w:rsidR="003625CF" w:rsidRPr="002C6846" w:rsidRDefault="00627F70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13,87</w:t>
            </w:r>
            <w:r w:rsidR="00947A5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6EC5430C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0AA072B" w14:textId="4E280491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15,734</w:t>
            </w:r>
          </w:p>
        </w:tc>
      </w:tr>
      <w:tr w:rsidR="003625CF" w:rsidRPr="00E24209" w14:paraId="46A8CB92" w14:textId="77777777" w:rsidTr="00714601">
        <w:trPr>
          <w:cantSplit/>
        </w:trPr>
        <w:tc>
          <w:tcPr>
            <w:tcW w:w="4208" w:type="dxa"/>
          </w:tcPr>
          <w:p w14:paraId="2DDD0460" w14:textId="77777777" w:rsidR="003625CF" w:rsidRPr="00161CAE" w:rsidRDefault="003625CF" w:rsidP="003625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2FDB091" w14:textId="689C495F" w:rsidR="003625CF" w:rsidRPr="009E0941" w:rsidRDefault="00947A56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429,852</w:t>
            </w:r>
          </w:p>
        </w:tc>
        <w:tc>
          <w:tcPr>
            <w:tcW w:w="283" w:type="dxa"/>
          </w:tcPr>
          <w:p w14:paraId="296B6E6A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97793C7" w14:textId="1BD2B894" w:rsidR="003625CF" w:rsidRPr="007B46BE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381,187</w:t>
            </w:r>
          </w:p>
        </w:tc>
        <w:tc>
          <w:tcPr>
            <w:tcW w:w="283" w:type="dxa"/>
          </w:tcPr>
          <w:p w14:paraId="1B6D06C5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0A9865D" w14:textId="701617AA" w:rsidR="003625CF" w:rsidRPr="002C6846" w:rsidRDefault="00627F70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260,960</w:t>
            </w:r>
          </w:p>
        </w:tc>
        <w:tc>
          <w:tcPr>
            <w:tcW w:w="284" w:type="dxa"/>
          </w:tcPr>
          <w:p w14:paraId="42946C9C" w14:textId="77777777" w:rsidR="003625CF" w:rsidRPr="00B9369C" w:rsidRDefault="003625CF" w:rsidP="003625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1779CF" w14:textId="7F7FE52B" w:rsidR="003625CF" w:rsidRPr="005A6F8C" w:rsidRDefault="003625CF" w:rsidP="00362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208,157</w:t>
            </w:r>
          </w:p>
        </w:tc>
      </w:tr>
      <w:tr w:rsidR="00627F70" w:rsidRPr="00E24209" w14:paraId="5742F242" w14:textId="77777777" w:rsidTr="00714601">
        <w:trPr>
          <w:cantSplit/>
        </w:trPr>
        <w:tc>
          <w:tcPr>
            <w:tcW w:w="4208" w:type="dxa"/>
          </w:tcPr>
          <w:p w14:paraId="576D7751" w14:textId="1461C424" w:rsidR="00627F70" w:rsidRPr="00161CA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</w:tcPr>
          <w:p w14:paraId="1D8751E5" w14:textId="268A5B38" w:rsidR="00627F70" w:rsidRPr="009E0941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34,841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B5D6E25" w14:textId="77777777" w:rsidR="00627F70" w:rsidRPr="00B9369C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7A5764DE" w14:textId="5721A94E" w:rsidR="00627F70" w:rsidRPr="007B46B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35,701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5C59A5A" w14:textId="77777777" w:rsidR="00627F70" w:rsidRPr="00B9369C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08BF325C" w14:textId="6EC83A58" w:rsidR="00627F70" w:rsidRPr="002C6846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14,636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9FBA7B9" w14:textId="77777777" w:rsidR="00627F70" w:rsidRPr="00B9369C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</w:tcPr>
          <w:p w14:paraId="365E35CE" w14:textId="388F329B" w:rsidR="00627F70" w:rsidRPr="005A6F8C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17,135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627F70" w:rsidRPr="00E24209" w14:paraId="0DCCB6DE" w14:textId="77777777" w:rsidTr="00714601">
        <w:trPr>
          <w:cantSplit/>
        </w:trPr>
        <w:tc>
          <w:tcPr>
            <w:tcW w:w="4208" w:type="dxa"/>
          </w:tcPr>
          <w:p w14:paraId="3E54A053" w14:textId="77777777" w:rsidR="00627F70" w:rsidRPr="00161CA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F975B88" w14:textId="7AA64409" w:rsidR="00627F70" w:rsidRPr="009E0941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="00947A56">
              <w:rPr>
                <w:rFonts w:ascii="Angsana New" w:hAnsi="Angsana New"/>
                <w:bCs/>
                <w:sz w:val="30"/>
                <w:szCs w:val="30"/>
              </w:rPr>
              <w:t>5,011</w:t>
            </w:r>
          </w:p>
        </w:tc>
        <w:tc>
          <w:tcPr>
            <w:tcW w:w="283" w:type="dxa"/>
          </w:tcPr>
          <w:p w14:paraId="7C9F3FE7" w14:textId="77777777" w:rsidR="00627F70" w:rsidRPr="00B9369C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4637669" w14:textId="7430460C" w:rsidR="00627F70" w:rsidRPr="007B46BE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345,486</w:t>
            </w:r>
          </w:p>
        </w:tc>
        <w:tc>
          <w:tcPr>
            <w:tcW w:w="283" w:type="dxa"/>
          </w:tcPr>
          <w:p w14:paraId="76C2466D" w14:textId="77777777" w:rsidR="00627F70" w:rsidRPr="00B9369C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614AADA" w14:textId="4D0F4FEA" w:rsidR="00627F70" w:rsidRPr="002C6846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246,324</w:t>
            </w:r>
          </w:p>
        </w:tc>
        <w:tc>
          <w:tcPr>
            <w:tcW w:w="284" w:type="dxa"/>
          </w:tcPr>
          <w:p w14:paraId="31EB2C5C" w14:textId="77777777" w:rsidR="00627F70" w:rsidRPr="00B9369C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611A3FC" w14:textId="3D1150EC" w:rsidR="00627F70" w:rsidRPr="005A6F8C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191,022</w:t>
            </w:r>
          </w:p>
        </w:tc>
      </w:tr>
    </w:tbl>
    <w:p w14:paraId="01901E98" w14:textId="77777777" w:rsidR="00764D18" w:rsidRPr="001A7761" w:rsidRDefault="00764D18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0"/>
          <w:szCs w:val="20"/>
        </w:rPr>
      </w:pPr>
    </w:p>
    <w:p w14:paraId="3B2B80A4" w14:textId="511D406C" w:rsidR="003625CF" w:rsidRPr="00F96899" w:rsidRDefault="003625CF" w:rsidP="0036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 w:rsidRPr="00F96899">
        <w:rPr>
          <w:rFonts w:ascii="Angsana New" w:hAnsi="Angsana New" w:hint="cs"/>
          <w:sz w:val="30"/>
          <w:szCs w:val="30"/>
          <w:cs/>
        </w:rPr>
        <w:t>รายการเคลื่อนไหวสำหรับงวด</w:t>
      </w:r>
      <w:r w:rsidR="00F11125">
        <w:rPr>
          <w:rFonts w:ascii="Angsana New" w:hAnsi="Angsana New" w:hint="cs"/>
          <w:sz w:val="30"/>
          <w:szCs w:val="30"/>
          <w:cs/>
        </w:rPr>
        <w:t>สาม</w:t>
      </w:r>
      <w:r w:rsidRPr="00F9689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F96899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F9689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714601">
        <w:rPr>
          <w:rFonts w:ascii="Angsana New" w:hAnsi="Angsana New" w:hint="cs"/>
          <w:sz w:val="30"/>
          <w:szCs w:val="30"/>
          <w:cs/>
        </w:rPr>
        <w:t>ีนา</w:t>
      </w:r>
      <w:r>
        <w:rPr>
          <w:rFonts w:ascii="Angsana New" w:hAnsi="Angsana New" w:hint="cs"/>
          <w:sz w:val="30"/>
          <w:szCs w:val="30"/>
          <w:cs/>
        </w:rPr>
        <w:t>คม</w:t>
      </w:r>
      <w:r w:rsidRPr="00F96899">
        <w:rPr>
          <w:rFonts w:ascii="Angsana New" w:hAnsi="Angsana New" w:hint="cs"/>
          <w:sz w:val="30"/>
          <w:szCs w:val="30"/>
          <w:cs/>
        </w:rPr>
        <w:t xml:space="preserve"> </w:t>
      </w:r>
      <w:r w:rsidRPr="00F9689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F96899">
        <w:rPr>
          <w:rFonts w:ascii="Angsana New" w:hAnsi="Angsana New" w:hint="cs"/>
          <w:sz w:val="30"/>
          <w:szCs w:val="30"/>
        </w:rPr>
        <w:t xml:space="preserve"> </w:t>
      </w:r>
      <w:r w:rsidRPr="00F96899">
        <w:rPr>
          <w:rFonts w:ascii="Angsana New" w:hAnsi="Angsana New" w:hint="cs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Pr="00F96899">
        <w:rPr>
          <w:rFonts w:ascii="Angsana New" w:hAnsi="Angsana New"/>
          <w:sz w:val="30"/>
          <w:szCs w:val="30"/>
        </w:rPr>
        <w:t xml:space="preserve"> </w:t>
      </w:r>
      <w:r w:rsidRPr="00F96899">
        <w:rPr>
          <w:rFonts w:ascii="Angsana New" w:hAnsi="Angsana New" w:hint="cs"/>
          <w:sz w:val="30"/>
          <w:szCs w:val="30"/>
          <w:cs/>
        </w:rPr>
        <w:t>-</w:t>
      </w:r>
      <w:r w:rsidRPr="00F96899">
        <w:rPr>
          <w:rFonts w:ascii="Angsana New" w:hAnsi="Angsana New"/>
          <w:sz w:val="30"/>
          <w:szCs w:val="30"/>
        </w:rPr>
        <w:t xml:space="preserve"> </w:t>
      </w:r>
      <w:r w:rsidRPr="00F96899">
        <w:rPr>
          <w:rFonts w:ascii="Angsana New" w:hAnsi="Angsana New" w:hint="cs"/>
          <w:sz w:val="30"/>
          <w:szCs w:val="30"/>
          <w:cs/>
        </w:rPr>
        <w:t>กิจการอื่น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F96899">
        <w:rPr>
          <w:rFonts w:ascii="Angsana New" w:hAnsi="Angsana New" w:hint="cs"/>
          <w:sz w:val="30"/>
          <w:szCs w:val="30"/>
          <w:cs/>
        </w:rPr>
        <w:t>ดังนี้</w:t>
      </w:r>
    </w:p>
    <w:p w14:paraId="0EF2DC7D" w14:textId="77777777" w:rsidR="003625CF" w:rsidRPr="001A7761" w:rsidRDefault="003625CF" w:rsidP="0036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4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202"/>
        <w:gridCol w:w="2778"/>
        <w:gridCol w:w="283"/>
        <w:gridCol w:w="2778"/>
      </w:tblGrid>
      <w:tr w:rsidR="003625CF" w:rsidRPr="00EA1C08" w14:paraId="3439A8DE" w14:textId="77777777" w:rsidTr="00714601">
        <w:trPr>
          <w:cantSplit/>
        </w:trPr>
        <w:tc>
          <w:tcPr>
            <w:tcW w:w="4202" w:type="dxa"/>
          </w:tcPr>
          <w:p w14:paraId="160150C6" w14:textId="77777777" w:rsidR="003625CF" w:rsidRPr="00090B79" w:rsidRDefault="003625CF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9" w:type="dxa"/>
            <w:gridSpan w:val="3"/>
            <w:tcBorders>
              <w:bottom w:val="single" w:sz="4" w:space="0" w:color="auto"/>
            </w:tcBorders>
          </w:tcPr>
          <w:p w14:paraId="4B847998" w14:textId="77777777" w:rsidR="003625CF" w:rsidRPr="00EA1C08" w:rsidRDefault="003625CF" w:rsidP="00F048DE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625CF" w:rsidRPr="00EA1C08" w14:paraId="4A547E8F" w14:textId="77777777" w:rsidTr="00714601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202" w:type="dxa"/>
          </w:tcPr>
          <w:p w14:paraId="23100EAA" w14:textId="77777777" w:rsidR="003625CF" w:rsidRPr="00C60B43" w:rsidRDefault="003625CF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tcBorders>
              <w:top w:val="single" w:sz="4" w:space="0" w:color="auto"/>
            </w:tcBorders>
            <w:vAlign w:val="center"/>
          </w:tcPr>
          <w:p w14:paraId="3A0F4435" w14:textId="77777777" w:rsidR="003625CF" w:rsidRDefault="003625CF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6B884C9" w14:textId="77777777" w:rsidR="003625CF" w:rsidRPr="003B34DE" w:rsidRDefault="003625CF" w:rsidP="00F048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78" w:type="dxa"/>
            <w:tcBorders>
              <w:top w:val="single" w:sz="4" w:space="0" w:color="auto"/>
            </w:tcBorders>
            <w:vAlign w:val="center"/>
          </w:tcPr>
          <w:p w14:paraId="1FCB0390" w14:textId="77777777" w:rsidR="003625CF" w:rsidRDefault="003625CF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25CF" w:rsidRPr="00EA1C08" w14:paraId="43BEDE58" w14:textId="77777777" w:rsidTr="00714601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202" w:type="dxa"/>
          </w:tcPr>
          <w:p w14:paraId="26880639" w14:textId="77777777" w:rsidR="003625CF" w:rsidRPr="00C60B43" w:rsidRDefault="003625CF" w:rsidP="0071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778" w:type="dxa"/>
            <w:tcBorders>
              <w:top w:val="single" w:sz="4" w:space="0" w:color="auto"/>
            </w:tcBorders>
            <w:vAlign w:val="center"/>
          </w:tcPr>
          <w:p w14:paraId="4B637D1E" w14:textId="01104C8A" w:rsidR="003625CF" w:rsidRPr="00627F70" w:rsidRDefault="00627F70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35,701</w:t>
            </w:r>
          </w:p>
        </w:tc>
        <w:tc>
          <w:tcPr>
            <w:tcW w:w="283" w:type="dxa"/>
          </w:tcPr>
          <w:p w14:paraId="42C3BB85" w14:textId="77777777" w:rsidR="003625CF" w:rsidRPr="00627F70" w:rsidRDefault="003625CF" w:rsidP="00F048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78" w:type="dxa"/>
            <w:tcBorders>
              <w:top w:val="single" w:sz="4" w:space="0" w:color="auto"/>
            </w:tcBorders>
            <w:vAlign w:val="center"/>
          </w:tcPr>
          <w:p w14:paraId="69FDAC10" w14:textId="3210C03E" w:rsidR="003625CF" w:rsidRPr="00627F70" w:rsidRDefault="00627F70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17,135</w:t>
            </w:r>
          </w:p>
        </w:tc>
      </w:tr>
      <w:tr w:rsidR="00627F70" w:rsidRPr="00EA1C08" w14:paraId="0A33544C" w14:textId="77777777" w:rsidTr="00C043A7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202" w:type="dxa"/>
          </w:tcPr>
          <w:p w14:paraId="5828669F" w14:textId="7856B553" w:rsidR="00C043A7" w:rsidRDefault="00627F70" w:rsidP="0062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C043A7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</w:t>
            </w:r>
            <w:r w:rsidR="001A7761">
              <w:rPr>
                <w:rFonts w:ascii="Angsana New" w:hAnsi="Angsana New" w:hint="cs"/>
                <w:sz w:val="30"/>
                <w:szCs w:val="30"/>
                <w:cs/>
              </w:rPr>
              <w:t>ข้อมูลพื้นฐานของ</w:t>
            </w:r>
          </w:p>
          <w:p w14:paraId="03CDA005" w14:textId="77777777" w:rsidR="001A7761" w:rsidRDefault="001A7761" w:rsidP="00C0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C043A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0C64AB77" w14:textId="7E50FB82" w:rsidR="00C043A7" w:rsidRPr="00C60B43" w:rsidRDefault="00C043A7" w:rsidP="00C0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778" w:type="dxa"/>
            <w:vAlign w:val="bottom"/>
          </w:tcPr>
          <w:p w14:paraId="0D12B160" w14:textId="2392DC2E" w:rsidR="00627F70" w:rsidRPr="00627F70" w:rsidRDefault="00627F70" w:rsidP="00C0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8E37A6">
              <w:rPr>
                <w:rFonts w:ascii="Angsana New" w:hAnsi="Angsana New"/>
                <w:bCs/>
                <w:sz w:val="30"/>
                <w:szCs w:val="30"/>
              </w:rPr>
              <w:t>595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12B6BBF" w14:textId="77777777" w:rsidR="00627F70" w:rsidRPr="00627F70" w:rsidRDefault="00627F70" w:rsidP="00627F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78" w:type="dxa"/>
            <w:vAlign w:val="bottom"/>
          </w:tcPr>
          <w:p w14:paraId="19D136E3" w14:textId="5F610EF8" w:rsidR="00627F70" w:rsidRPr="00627F70" w:rsidRDefault="00627F70" w:rsidP="00C0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8E37A6">
              <w:rPr>
                <w:rFonts w:ascii="Angsana New" w:hAnsi="Angsana New"/>
                <w:bCs/>
                <w:sz w:val="30"/>
                <w:szCs w:val="30"/>
              </w:rPr>
              <w:t>234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E37A6" w:rsidRPr="00EA1C08" w14:paraId="22E98440" w14:textId="77777777" w:rsidTr="00296A4F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202" w:type="dxa"/>
          </w:tcPr>
          <w:p w14:paraId="260B801C" w14:textId="2B1802CF" w:rsidR="008E37A6" w:rsidRDefault="008E37A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ลดลงจากการตัดบัญชีเป็นหนี้สูญ</w:t>
            </w:r>
          </w:p>
        </w:tc>
        <w:tc>
          <w:tcPr>
            <w:tcW w:w="2778" w:type="dxa"/>
          </w:tcPr>
          <w:p w14:paraId="223E760F" w14:textId="0121C2C9" w:rsidR="008E37A6" w:rsidRPr="00714C6C" w:rsidRDefault="008E37A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265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143E6A7" w14:textId="77777777" w:rsidR="008E37A6" w:rsidRPr="00627F70" w:rsidRDefault="008E37A6" w:rsidP="008E37A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78" w:type="dxa"/>
          </w:tcPr>
          <w:p w14:paraId="34F48044" w14:textId="48FDD247" w:rsidR="008E37A6" w:rsidRPr="00714C6C" w:rsidRDefault="008E37A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265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E37A6" w:rsidRPr="00EA1C08" w14:paraId="1541F6B9" w14:textId="77777777" w:rsidTr="00714601">
        <w:tblPrEx>
          <w:tblLook w:val="0100" w:firstRow="0" w:lastRow="0" w:firstColumn="0" w:lastColumn="1" w:noHBand="0" w:noVBand="0"/>
        </w:tblPrEx>
        <w:trPr>
          <w:cantSplit/>
          <w:trHeight w:val="58"/>
        </w:trPr>
        <w:tc>
          <w:tcPr>
            <w:tcW w:w="4202" w:type="dxa"/>
          </w:tcPr>
          <w:p w14:paraId="0268C955" w14:textId="77777777" w:rsidR="008E37A6" w:rsidRPr="00C60B43" w:rsidRDefault="008E37A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สิ้นงวด</w:t>
            </w:r>
          </w:p>
        </w:tc>
        <w:tc>
          <w:tcPr>
            <w:tcW w:w="27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006805" w14:textId="27186606" w:rsidR="008E37A6" w:rsidRPr="00627F70" w:rsidRDefault="008E37A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34,841</w:t>
            </w:r>
          </w:p>
        </w:tc>
        <w:tc>
          <w:tcPr>
            <w:tcW w:w="283" w:type="dxa"/>
          </w:tcPr>
          <w:p w14:paraId="6FA34CC0" w14:textId="77777777" w:rsidR="008E37A6" w:rsidRPr="00627F70" w:rsidRDefault="008E37A6" w:rsidP="008E37A6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C456C7" w14:textId="0462F1CB" w:rsidR="008E37A6" w:rsidRPr="00627F70" w:rsidRDefault="008E37A6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14,636</w:t>
            </w:r>
          </w:p>
        </w:tc>
      </w:tr>
    </w:tbl>
    <w:p w14:paraId="079F8B7E" w14:textId="77777777" w:rsidR="003625CF" w:rsidRPr="001A7761" w:rsidRDefault="003625CF" w:rsidP="008C6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0"/>
          <w:szCs w:val="20"/>
        </w:rPr>
      </w:pPr>
    </w:p>
    <w:p w14:paraId="754C5A94" w14:textId="19BC4A98" w:rsidR="00627F70" w:rsidRDefault="008C657E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10296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แก่ลูกค้าตามนโยบายของกลุ่มบริษัทคือ </w:t>
      </w:r>
      <w:r w:rsidRPr="00F10296">
        <w:rPr>
          <w:rFonts w:ascii="Angsana New" w:hAnsi="Angsana New"/>
          <w:sz w:val="30"/>
          <w:szCs w:val="30"/>
        </w:rPr>
        <w:t>7 - 120</w:t>
      </w:r>
      <w:r w:rsidRPr="00F10296">
        <w:rPr>
          <w:rFonts w:ascii="Angsana New" w:hAnsi="Angsana New"/>
          <w:sz w:val="30"/>
          <w:szCs w:val="30"/>
          <w:cs/>
        </w:rPr>
        <w:t xml:space="preserve"> วัน</w:t>
      </w:r>
      <w:r w:rsidRPr="00714C6C">
        <w:rPr>
          <w:rFonts w:ascii="Angsana New" w:hAnsi="Angsana New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</w:t>
      </w:r>
      <w:r w:rsidR="003625CF">
        <w:rPr>
          <w:rFonts w:ascii="Angsana New" w:hAnsi="Angsana New"/>
          <w:sz w:val="30"/>
          <w:szCs w:val="30"/>
        </w:rPr>
        <w:t>9</w:t>
      </w:r>
      <w:r w:rsidRPr="00714C6C">
        <w:rPr>
          <w:rFonts w:ascii="Angsana New" w:hAnsi="Angsana New"/>
          <w:sz w:val="30"/>
          <w:szCs w:val="30"/>
        </w:rPr>
        <w:t xml:space="preserve"> </w:t>
      </w:r>
      <w:r w:rsidRPr="00714C6C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3625CF">
        <w:rPr>
          <w:rFonts w:ascii="Angsana New" w:hAnsi="Angsana New"/>
          <w:sz w:val="30"/>
          <w:szCs w:val="30"/>
        </w:rPr>
        <w:t>8</w:t>
      </w:r>
    </w:p>
    <w:p w14:paraId="10C10E02" w14:textId="77777777" w:rsidR="001A7761" w:rsidRDefault="001A7761" w:rsidP="0076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8630375" w14:textId="77777777" w:rsidR="004B0212" w:rsidRPr="00BD1CD2" w:rsidRDefault="00670399" w:rsidP="00AD0B0A">
      <w:pPr>
        <w:tabs>
          <w:tab w:val="clear" w:pos="227"/>
          <w:tab w:val="clear" w:pos="454"/>
          <w:tab w:val="clear" w:pos="680"/>
          <w:tab w:val="clear" w:pos="907"/>
          <w:tab w:val="left" w:pos="3119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19886EB5" w14:textId="77777777" w:rsidR="00666554" w:rsidRPr="00F11125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12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1134"/>
        <w:gridCol w:w="284"/>
        <w:gridCol w:w="1247"/>
        <w:gridCol w:w="283"/>
        <w:gridCol w:w="1134"/>
        <w:gridCol w:w="270"/>
        <w:gridCol w:w="1147"/>
        <w:gridCol w:w="284"/>
        <w:gridCol w:w="1134"/>
        <w:gridCol w:w="284"/>
        <w:gridCol w:w="1134"/>
        <w:gridCol w:w="1134"/>
        <w:gridCol w:w="1134"/>
      </w:tblGrid>
      <w:tr w:rsidR="00666554" w:rsidRPr="00A336FA" w14:paraId="62E7CEC2" w14:textId="77777777" w:rsidTr="00986D64">
        <w:trPr>
          <w:gridAfter w:val="2"/>
          <w:wAfter w:w="2268" w:type="dxa"/>
          <w:cantSplit/>
        </w:trPr>
        <w:tc>
          <w:tcPr>
            <w:tcW w:w="1735" w:type="dxa"/>
          </w:tcPr>
          <w:p w14:paraId="220BC902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392B0E7F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43D7DD87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B5A5125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4EC66898" w14:textId="77777777" w:rsidTr="00986D64">
        <w:trPr>
          <w:gridAfter w:val="2"/>
          <w:wAfter w:w="2268" w:type="dxa"/>
          <w:cantSplit/>
        </w:trPr>
        <w:tc>
          <w:tcPr>
            <w:tcW w:w="1735" w:type="dxa"/>
          </w:tcPr>
          <w:p w14:paraId="71F3CBE7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14:paraId="30E25E8C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7751DDA0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B028E1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31D0CFD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882A2A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A336FA" w14:paraId="2959D1C3" w14:textId="77777777" w:rsidTr="00986D64">
        <w:trPr>
          <w:gridAfter w:val="2"/>
          <w:wAfter w:w="2268" w:type="dxa"/>
          <w:cantSplit/>
        </w:trPr>
        <w:tc>
          <w:tcPr>
            <w:tcW w:w="1735" w:type="dxa"/>
          </w:tcPr>
          <w:p w14:paraId="2CA7792B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E03A51" w14:textId="1ECE2A16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2A0B25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FFA5C7E" w14:textId="0B084600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2BAFD48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936CC7" w14:textId="530799A2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C0DBEA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5C1A71B" w14:textId="71C85102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1347D78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BE2316" w14:textId="1033DEDD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0A54C934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B78AEE" w14:textId="7114BBBD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 w:rsidR="00940E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146E" w:rsidRPr="00A336FA" w14:paraId="79A4BD68" w14:textId="77777777" w:rsidTr="00986D64">
        <w:trPr>
          <w:gridAfter w:val="2"/>
          <w:wAfter w:w="2268" w:type="dxa"/>
          <w:cantSplit/>
        </w:trPr>
        <w:tc>
          <w:tcPr>
            <w:tcW w:w="2869" w:type="dxa"/>
            <w:gridSpan w:val="2"/>
            <w:vAlign w:val="center"/>
          </w:tcPr>
          <w:p w14:paraId="3C6477CF" w14:textId="77777777" w:rsidR="00DC146E" w:rsidRPr="00031410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031410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4" w:type="dxa"/>
          </w:tcPr>
          <w:p w14:paraId="75550AFA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5A92FD4C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C3CC7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8474E8" w14:textId="77777777" w:rsidR="00DC146E" w:rsidRPr="00714601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85E796" w14:textId="77777777" w:rsidR="00DC146E" w:rsidRPr="00A336FA" w:rsidRDefault="00DC146E" w:rsidP="00DC14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64123058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D58B6B" w14:textId="77777777" w:rsidR="00DC146E" w:rsidRPr="00A336FA" w:rsidRDefault="00DC146E" w:rsidP="00DC14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3524D7B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77337B5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2CF44C" w14:textId="77777777" w:rsidR="00DC146E" w:rsidRPr="00A336FA" w:rsidRDefault="00DC146E" w:rsidP="00D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F273E" w:rsidRPr="00A336FA" w14:paraId="05B8BB95" w14:textId="77777777" w:rsidTr="00955918">
        <w:trPr>
          <w:gridAfter w:val="2"/>
          <w:wAfter w:w="2268" w:type="dxa"/>
          <w:cantSplit/>
        </w:trPr>
        <w:tc>
          <w:tcPr>
            <w:tcW w:w="1735" w:type="dxa"/>
          </w:tcPr>
          <w:p w14:paraId="400328A8" w14:textId="77777777" w:rsidR="004F273E" w:rsidRPr="00A336FA" w:rsidRDefault="004F273E" w:rsidP="004F273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6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43B81D5" w14:textId="71A969C3" w:rsidR="004F273E" w:rsidRPr="004F273E" w:rsidRDefault="00845078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0.35</w:t>
            </w:r>
          </w:p>
        </w:tc>
        <w:tc>
          <w:tcPr>
            <w:tcW w:w="284" w:type="dxa"/>
          </w:tcPr>
          <w:p w14:paraId="09F0A931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709763FC" w14:textId="77777777" w:rsidR="004F273E" w:rsidRPr="00764D18" w:rsidRDefault="004F273E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"/>
                <w:tab w:val="left" w:pos="558"/>
              </w:tabs>
              <w:ind w:right="-60" w:hanging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3263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14:paraId="7AE3BAAC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7D49B4" w14:textId="48B03F5C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81438D" w14:textId="77777777" w:rsidR="004F273E" w:rsidRPr="009F0C4C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C0944CC" w14:textId="77777777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3AA13860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5FC94DD" w14:textId="3F74710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5E7C1E5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7063F57" w14:textId="17617104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F273E" w:rsidRPr="00A336FA" w14:paraId="78A512C7" w14:textId="77777777" w:rsidTr="00955918">
        <w:trPr>
          <w:gridAfter w:val="2"/>
          <w:wAfter w:w="2268" w:type="dxa"/>
          <w:cantSplit/>
        </w:trPr>
        <w:tc>
          <w:tcPr>
            <w:tcW w:w="1735" w:type="dxa"/>
          </w:tcPr>
          <w:p w14:paraId="1B0107D7" w14:textId="77777777" w:rsidR="004F273E" w:rsidRPr="00A336FA" w:rsidRDefault="004F273E" w:rsidP="004F273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12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1968C3D" w14:textId="2E2055E3" w:rsidR="004F273E" w:rsidRPr="004F273E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273E">
              <w:rPr>
                <w:rFonts w:ascii="Angsana New" w:hAnsi="Angsana New"/>
                <w:bCs/>
                <w:sz w:val="30"/>
                <w:szCs w:val="30"/>
              </w:rPr>
              <w:t>0.40</w:t>
            </w:r>
          </w:p>
        </w:tc>
        <w:tc>
          <w:tcPr>
            <w:tcW w:w="284" w:type="dxa"/>
          </w:tcPr>
          <w:p w14:paraId="578EBE6D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1A2C3344" w14:textId="4F3D47F1" w:rsidR="004F273E" w:rsidRPr="00764D18" w:rsidRDefault="004F273E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"/>
                <w:tab w:val="left" w:pos="558"/>
                <w:tab w:val="left" w:pos="984"/>
              </w:tabs>
              <w:ind w:right="-624"/>
              <w:rPr>
                <w:rFonts w:ascii="Angsana New" w:hAnsi="Angsana New"/>
                <w:sz w:val="30"/>
                <w:szCs w:val="30"/>
              </w:rPr>
            </w:pPr>
            <w:r w:rsidRPr="00AD0B0A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D0B0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AD0B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D0B0A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2CB77F1C" w14:textId="77777777" w:rsidR="004F273E" w:rsidRPr="00AD0B0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9432FC" w14:textId="2C7B9745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4E74B0E8" w14:textId="77777777" w:rsidR="004F273E" w:rsidRPr="009F0C4C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DB3996F" w14:textId="467BBDB6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507</w:t>
            </w:r>
          </w:p>
        </w:tc>
        <w:tc>
          <w:tcPr>
            <w:tcW w:w="284" w:type="dxa"/>
          </w:tcPr>
          <w:p w14:paraId="1E121968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657BC8" w14:textId="7120E478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B4A68B2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9F419F" w14:textId="3737DC8E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F273E" w:rsidRPr="00A336FA" w14:paraId="546B926B" w14:textId="77777777" w:rsidTr="00955918">
        <w:trPr>
          <w:gridAfter w:val="2"/>
          <w:wAfter w:w="2268" w:type="dxa"/>
          <w:cantSplit/>
        </w:trPr>
        <w:tc>
          <w:tcPr>
            <w:tcW w:w="1735" w:type="dxa"/>
          </w:tcPr>
          <w:p w14:paraId="6FCE47F7" w14:textId="77777777" w:rsidR="004F273E" w:rsidRPr="00A336FA" w:rsidRDefault="004F273E" w:rsidP="004F273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ABB4DB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1462593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2B1C6773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BB961BE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E7B45B" w14:textId="1C670CA8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00FEC421" w14:textId="77777777" w:rsidR="004F273E" w:rsidRPr="009F0C4C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8B6DAE3" w14:textId="3E79F3A9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84" w:type="dxa"/>
          </w:tcPr>
          <w:p w14:paraId="29F81973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F50DB2" w14:textId="15E9C203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D1B32FE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7FFF23" w14:textId="3FC5AD68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F273E" w:rsidRPr="00A336FA" w14:paraId="4BD2F5B2" w14:textId="77777777" w:rsidTr="00986D64">
        <w:trPr>
          <w:cantSplit/>
        </w:trPr>
        <w:tc>
          <w:tcPr>
            <w:tcW w:w="4683" w:type="dxa"/>
            <w:gridSpan w:val="5"/>
          </w:tcPr>
          <w:p w14:paraId="3DDCEF42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 -</w:t>
            </w:r>
            <w:r w:rsidRPr="00A336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วัดมูลค่ายุติธรรมผ่านกำไร </w:t>
            </w:r>
          </w:p>
        </w:tc>
        <w:tc>
          <w:tcPr>
            <w:tcW w:w="1134" w:type="dxa"/>
          </w:tcPr>
          <w:p w14:paraId="5FD38F64" w14:textId="77777777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30D60E" w14:textId="77777777" w:rsidR="004F273E" w:rsidRPr="009F0C4C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690B20D" w14:textId="77777777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80B63D4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801A452" w14:textId="77777777" w:rsidR="004F273E" w:rsidRPr="00B177D8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2098B46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330B9B9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51B803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</w:tcPr>
          <w:p w14:paraId="0D0D21B6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E657D" w:rsidRPr="00A336FA" w14:paraId="008538A0" w14:textId="77777777" w:rsidTr="00357AED">
        <w:trPr>
          <w:cantSplit/>
        </w:trPr>
        <w:tc>
          <w:tcPr>
            <w:tcW w:w="4683" w:type="dxa"/>
            <w:gridSpan w:val="5"/>
          </w:tcPr>
          <w:p w14:paraId="77287871" w14:textId="77777777" w:rsidR="00EE657D" w:rsidRPr="00A336FA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(ข้อมูลระดับ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6852">
              <w:rPr>
                <w:rFonts w:ascii="Angsana New" w:hAnsi="Angsana New" w:hint="cs"/>
                <w:sz w:val="30"/>
                <w:szCs w:val="30"/>
                <w:cs/>
              </w:rPr>
              <w:t>ของลำดับชั้นมูลค่ายุติธรรม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6A16B87" w14:textId="5914C5B3" w:rsidR="00EE657D" w:rsidRPr="009F0C4C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59A70A36" w14:textId="77777777" w:rsidR="00EE657D" w:rsidRPr="009F0C4C" w:rsidRDefault="00EE657D" w:rsidP="00EE657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83F903B" w14:textId="7E15E3A5" w:rsidR="00EE657D" w:rsidRPr="009F0C4C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645</w:t>
            </w:r>
          </w:p>
        </w:tc>
        <w:tc>
          <w:tcPr>
            <w:tcW w:w="284" w:type="dxa"/>
          </w:tcPr>
          <w:p w14:paraId="398D26BD" w14:textId="77777777" w:rsidR="00EE657D" w:rsidRPr="00A336FA" w:rsidRDefault="00EE657D" w:rsidP="00EE657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713EB83" w14:textId="3CAE9EF7" w:rsidR="00EE657D" w:rsidRPr="006005A2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23EEC09" w14:textId="77777777" w:rsidR="00EE657D" w:rsidRPr="00A336FA" w:rsidRDefault="00EE657D" w:rsidP="00EE657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2F20164" w14:textId="0999C75E" w:rsidR="00EE657D" w:rsidRPr="00A336FA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1134" w:type="dxa"/>
          </w:tcPr>
          <w:p w14:paraId="292C374A" w14:textId="77777777" w:rsidR="00EE657D" w:rsidRPr="00A336FA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</w:tcPr>
          <w:p w14:paraId="2051E32F" w14:textId="6B6D1408" w:rsidR="00EE657D" w:rsidRPr="00A336FA" w:rsidRDefault="00EE657D" w:rsidP="00EE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F273E" w:rsidRPr="00A336FA" w14:paraId="39C81E19" w14:textId="77777777" w:rsidTr="00986D64">
        <w:trPr>
          <w:gridAfter w:val="2"/>
          <w:wAfter w:w="2268" w:type="dxa"/>
          <w:cantSplit/>
        </w:trPr>
        <w:tc>
          <w:tcPr>
            <w:tcW w:w="1735" w:type="dxa"/>
          </w:tcPr>
          <w:p w14:paraId="11DA0E98" w14:textId="77777777" w:rsidR="004F273E" w:rsidRPr="00A336FA" w:rsidRDefault="004F273E" w:rsidP="004F273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14:paraId="756EA719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10D532C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673C7C33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599BB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974F4F" w14:textId="36B0D929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FCA6244" w14:textId="77777777" w:rsidR="004F273E" w:rsidRPr="009F0C4C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2289901" w14:textId="77777777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5A828E15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1A9D9" w14:textId="52A66F2A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382DCB17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D5025A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4F273E" w:rsidRPr="00A336FA" w14:paraId="08299229" w14:textId="77777777" w:rsidTr="00986D64">
        <w:trPr>
          <w:gridAfter w:val="2"/>
          <w:wAfter w:w="2268" w:type="dxa"/>
          <w:cantSplit/>
        </w:trPr>
        <w:tc>
          <w:tcPr>
            <w:tcW w:w="1735" w:type="dxa"/>
          </w:tcPr>
          <w:p w14:paraId="4D377208" w14:textId="77777777" w:rsidR="004F273E" w:rsidRPr="00A336FA" w:rsidRDefault="004F273E" w:rsidP="004F273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31E8BA6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5E04AFB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28A93356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E232DE6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A4D195" w14:textId="7E082B05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1C0912E1" w14:textId="77777777" w:rsidR="004F273E" w:rsidRPr="009F0C4C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325FBBC" w14:textId="170BBD4B" w:rsidR="004F273E" w:rsidRPr="009F0C4C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F0C4C">
              <w:rPr>
                <w:rFonts w:ascii="Angsana New" w:hAnsi="Angsana New"/>
                <w:bCs/>
                <w:sz w:val="30"/>
                <w:szCs w:val="30"/>
              </w:rPr>
              <w:t>1,172</w:t>
            </w:r>
          </w:p>
        </w:tc>
        <w:tc>
          <w:tcPr>
            <w:tcW w:w="284" w:type="dxa"/>
          </w:tcPr>
          <w:p w14:paraId="03372568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A2AC8B" w14:textId="56038CA0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7CC23F50" w14:textId="77777777" w:rsidR="004F273E" w:rsidRPr="00A336FA" w:rsidRDefault="004F273E" w:rsidP="004F273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303E9B5" w14:textId="77777777" w:rsidR="004F273E" w:rsidRPr="00A336FA" w:rsidRDefault="004F273E" w:rsidP="004F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525133F7" w14:textId="77777777" w:rsidR="00373750" w:rsidRPr="00F11125" w:rsidRDefault="00373750" w:rsidP="00F11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EC1C82" w14:textId="77777777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357201" w:rsidRPr="00F27901" w:rsidSect="00E92D5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3"/>
          <w:cols w:space="720"/>
          <w:titlePg/>
          <w:docGrid w:linePitch="245"/>
        </w:sectPr>
      </w:pPr>
    </w:p>
    <w:p w14:paraId="540E8D0E" w14:textId="6D7BBEC6" w:rsidR="004E0F56" w:rsidRDefault="00EF2B12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5567B" w:rsidRPr="006A1A0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4D462628" w14:textId="77777777" w:rsidR="004E0F56" w:rsidRPr="00940E6B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30"/>
          <w:szCs w:val="30"/>
        </w:rPr>
      </w:pPr>
    </w:p>
    <w:p w14:paraId="17329EBB" w14:textId="6031A3F7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205295">
        <w:rPr>
          <w:rFonts w:ascii="Angsana New" w:hAnsi="Angsana New"/>
          <w:sz w:val="30"/>
          <w:szCs w:val="30"/>
        </w:rPr>
        <w:t>256</w:t>
      </w:r>
      <w:r w:rsidR="00940E6B">
        <w:rPr>
          <w:rFonts w:ascii="Angsana New" w:hAnsi="Angsana New"/>
          <w:sz w:val="30"/>
          <w:szCs w:val="30"/>
        </w:rPr>
        <w:t>9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5295">
        <w:rPr>
          <w:rFonts w:ascii="Angsana New" w:hAnsi="Angsana New"/>
          <w:sz w:val="30"/>
          <w:szCs w:val="30"/>
        </w:rPr>
        <w:t>256</w:t>
      </w:r>
      <w:r w:rsidR="00940E6B">
        <w:rPr>
          <w:rFonts w:ascii="Angsana New" w:hAnsi="Angsana New"/>
          <w:sz w:val="30"/>
          <w:szCs w:val="30"/>
        </w:rPr>
        <w:t>8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0C002961" w14:textId="77777777" w:rsidR="004E0F56" w:rsidRPr="00940E6B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4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067"/>
        <w:gridCol w:w="236"/>
        <w:gridCol w:w="1059"/>
        <w:gridCol w:w="238"/>
        <w:gridCol w:w="1247"/>
        <w:gridCol w:w="236"/>
        <w:gridCol w:w="1250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718AAD87" w14:textId="77777777" w:rsidTr="001F3E46">
        <w:trPr>
          <w:cantSplit/>
        </w:trPr>
        <w:tc>
          <w:tcPr>
            <w:tcW w:w="3686" w:type="dxa"/>
          </w:tcPr>
          <w:p w14:paraId="7D401F9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2009BEC7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14:paraId="30E88BC5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</w:tcPr>
          <w:p w14:paraId="6446D63D" w14:textId="0304AB4E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C95BB8E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6748DE7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76BBF45A" w14:textId="77777777" w:rsidTr="001F3E46">
        <w:trPr>
          <w:cantSplit/>
        </w:trPr>
        <w:tc>
          <w:tcPr>
            <w:tcW w:w="3686" w:type="dxa"/>
          </w:tcPr>
          <w:p w14:paraId="7030066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7D71BEA1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8" w:type="dxa"/>
          </w:tcPr>
          <w:p w14:paraId="0FAB2F63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3545970C" w14:textId="652C7AF1" w:rsidR="004E0F56" w:rsidRPr="00D02D1D" w:rsidRDefault="004E0F56" w:rsidP="0028208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 w:rsidR="00282081">
              <w:rPr>
                <w:rFonts w:ascii="Angsana New" w:hAnsi="Angsana New" w:hint="cs"/>
                <w:sz w:val="30"/>
                <w:szCs w:val="30"/>
                <w:cs/>
              </w:rPr>
              <w:t>การถือหุ้นทางตรง</w:t>
            </w:r>
            <w:r w:rsidR="00EF2B12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49C07609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777D0677" w14:textId="77777777" w:rsidR="004E0F56" w:rsidRPr="00D02D1D" w:rsidRDefault="0028208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126E0336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217DEB63" w14:textId="77777777" w:rsidR="004E0F56" w:rsidRPr="00D02D1D" w:rsidRDefault="00566E17" w:rsidP="0056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C146E" w:rsidRPr="00D02D1D" w14:paraId="219A29A5" w14:textId="77777777" w:rsidTr="00EC131F">
        <w:trPr>
          <w:cantSplit/>
        </w:trPr>
        <w:tc>
          <w:tcPr>
            <w:tcW w:w="3686" w:type="dxa"/>
          </w:tcPr>
          <w:p w14:paraId="239A1429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9043F49" w14:textId="0857AF72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FCBDEA" w14:textId="7777777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50EB784" w14:textId="0042FD3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70A2FFF1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841BB36" w14:textId="36A68D33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B7C76E" w14:textId="7777777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416AA55F" w14:textId="238211D4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33570242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BFE622A" w14:textId="12C466CE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908A3F9" w14:textId="7777777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876292" w14:textId="69CC2FF5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3DD5015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122E9F18" w14:textId="137214CD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A63E8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</w:p>
        </w:tc>
      </w:tr>
      <w:tr w:rsidR="00DC146E" w:rsidRPr="00D02D1D" w14:paraId="56FDE9D7" w14:textId="77777777" w:rsidTr="00EC131F">
        <w:trPr>
          <w:cantSplit/>
        </w:trPr>
        <w:tc>
          <w:tcPr>
            <w:tcW w:w="3686" w:type="dxa"/>
          </w:tcPr>
          <w:p w14:paraId="54AFBB4A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4B0F273" w14:textId="6F898D4B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43522D8C" w14:textId="7777777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42AA32CB" w14:textId="1F7F1847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66B74E8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370B5FC" w14:textId="32C3F8E4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60245E3" w14:textId="7777777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03FD7EE" w14:textId="6D4B1ECF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C4B7D5B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714F93C" w14:textId="37F1A008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4AAA18DC" w14:textId="77777777" w:rsidR="00DC146E" w:rsidRPr="008F38E6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88943F" w14:textId="17574187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4AC3D67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EBC96D3" w14:textId="12C512B2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63F2E089" w14:textId="77777777" w:rsidR="00DC146E" w:rsidRPr="00D02D1D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79CD756" w14:textId="46F4443D" w:rsidR="00DC146E" w:rsidRDefault="00DC146E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73E8B" w:rsidRPr="00D02D1D" w14:paraId="39936497" w14:textId="77777777" w:rsidTr="00EC131F">
        <w:trPr>
          <w:cantSplit/>
        </w:trPr>
        <w:tc>
          <w:tcPr>
            <w:tcW w:w="3686" w:type="dxa"/>
          </w:tcPr>
          <w:p w14:paraId="323C752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4686889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F2F2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5E40CDC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7230044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4CE1AA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14C83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B41213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CA537B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95657F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A8B2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83A50BB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7FAC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E9CDD9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EDCB44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9BA84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131F" w:rsidRPr="00E25899" w14:paraId="2ECBD201" w14:textId="77777777" w:rsidTr="00EC131F">
        <w:trPr>
          <w:cantSplit/>
        </w:trPr>
        <w:tc>
          <w:tcPr>
            <w:tcW w:w="3686" w:type="dxa"/>
            <w:vAlign w:val="center"/>
          </w:tcPr>
          <w:p w14:paraId="6686C28E" w14:textId="77777777" w:rsidR="00EC131F" w:rsidRPr="00E25899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</w:tcPr>
          <w:p w14:paraId="5AE2A949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44853E58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6B5943A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3F04623E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639B0F4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0E463E9C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7DCA277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26518720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0B98C93" w14:textId="77777777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31F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0952B4DA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F0D3AE" w14:textId="77777777" w:rsidR="00EC131F" w:rsidRPr="0028754D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5F594CC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5A471B" w14:textId="205FF89D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6686FD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5569E1" w14:textId="28677C87" w:rsidR="00EC131F" w:rsidRPr="008B78BA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</w:tr>
      <w:tr w:rsidR="00EC131F" w:rsidRPr="00E25899" w14:paraId="06BB91C5" w14:textId="77777777" w:rsidTr="00EC131F">
        <w:trPr>
          <w:cantSplit/>
        </w:trPr>
        <w:tc>
          <w:tcPr>
            <w:tcW w:w="3686" w:type="dxa"/>
            <w:vAlign w:val="center"/>
          </w:tcPr>
          <w:p w14:paraId="5C442E2D" w14:textId="77777777" w:rsidR="00EC131F" w:rsidRPr="00E25899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</w:tcPr>
          <w:p w14:paraId="3EAC6EEE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78288097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4DA22C8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8" w:type="dxa"/>
          </w:tcPr>
          <w:p w14:paraId="7F752B4B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D0AD7E1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3408A17D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A280E94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7DC4194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709DC7B" w14:textId="77777777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131F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005C3CEB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99BBDD" w14:textId="77777777" w:rsidR="00EC131F" w:rsidRPr="0028754D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3DC90BD7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4D81763" w14:textId="1202AB1D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31F">
              <w:rPr>
                <w:rFonts w:asciiTheme="majorBidi" w:hAnsiTheme="majorBidi" w:cstheme="majorBidi"/>
                <w:sz w:val="30"/>
                <w:szCs w:val="30"/>
              </w:rPr>
              <w:t>8,342</w:t>
            </w:r>
          </w:p>
        </w:tc>
        <w:tc>
          <w:tcPr>
            <w:tcW w:w="236" w:type="dxa"/>
          </w:tcPr>
          <w:p w14:paraId="51061A77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32177A" w14:textId="621FE197" w:rsidR="00EC131F" w:rsidRPr="008B78BA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31F" w:rsidRPr="00E25899" w14:paraId="205148C4" w14:textId="77777777" w:rsidTr="00E843F8">
        <w:trPr>
          <w:cantSplit/>
        </w:trPr>
        <w:tc>
          <w:tcPr>
            <w:tcW w:w="3686" w:type="dxa"/>
            <w:vAlign w:val="center"/>
          </w:tcPr>
          <w:p w14:paraId="64D3DC26" w14:textId="77777777" w:rsidR="00EC131F" w:rsidRPr="00E25899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</w:tcPr>
          <w:p w14:paraId="2EB196BE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6DF0B0F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5C0F70D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8" w:type="dxa"/>
          </w:tcPr>
          <w:p w14:paraId="16D27DF9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437818A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00715AF0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7BA4776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60543C07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A8FCCCC" w14:textId="77777777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31F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19B06DA7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6B5458" w14:textId="77777777" w:rsidR="00EC131F" w:rsidRPr="0028754D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508F820B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7CC42D" w14:textId="4117BE4A" w:rsidR="00EC131F" w:rsidRPr="00CA63E8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7EC69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F9488D0" w14:textId="157AA92B" w:rsidR="00EC131F" w:rsidRPr="00CA63E8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31F" w:rsidRPr="00E25899" w14:paraId="708B1478" w14:textId="77777777" w:rsidTr="00E843F8">
        <w:trPr>
          <w:cantSplit/>
        </w:trPr>
        <w:tc>
          <w:tcPr>
            <w:tcW w:w="3686" w:type="dxa"/>
            <w:vAlign w:val="center"/>
          </w:tcPr>
          <w:p w14:paraId="69613954" w14:textId="77777777" w:rsidR="00EC131F" w:rsidRPr="00E25899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14:paraId="51E13936" w14:textId="77777777" w:rsidR="00EC131F" w:rsidRPr="0083174B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485CA375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4F7AD5A" w14:textId="77777777" w:rsidR="00EC131F" w:rsidRPr="0083174B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8" w:type="dxa"/>
          </w:tcPr>
          <w:p w14:paraId="4CC2141C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C8A5BC6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72EFA074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DEB8710" w14:textId="77777777" w:rsidR="00EC131F" w:rsidRPr="008D73D5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7FA953A4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DFAAAE6" w14:textId="77777777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31F">
              <w:rPr>
                <w:rFonts w:ascii="Angsana New" w:hAnsi="Angsana New"/>
                <w:sz w:val="30"/>
                <w:szCs w:val="30"/>
              </w:rPr>
              <w:t>1</w:t>
            </w:r>
            <w:r w:rsidRPr="00EC131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C131F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347AF7D2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C820AF4" w14:textId="77777777" w:rsidR="00EC131F" w:rsidRPr="0028754D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53EB2069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E473A07" w14:textId="46EBFDC4" w:rsidR="00EC131F" w:rsidRPr="00CA63E8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A0F3D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47751D5" w14:textId="1DB89231" w:rsidR="00EC131F" w:rsidRPr="008B78BA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3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31F" w:rsidRPr="00E25899" w14:paraId="383D2FE8" w14:textId="77777777" w:rsidTr="00EC131F">
        <w:trPr>
          <w:cantSplit/>
        </w:trPr>
        <w:tc>
          <w:tcPr>
            <w:tcW w:w="3686" w:type="dxa"/>
          </w:tcPr>
          <w:p w14:paraId="229D335C" w14:textId="77777777" w:rsidR="00EC131F" w:rsidRPr="00E25899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03C81C54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3761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D0542D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DE1213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0C349C4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F1AC6E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870FC10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82AE48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D64CA09" w14:textId="77777777" w:rsidR="00EC131F" w:rsidRPr="00EC131F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31F">
              <w:rPr>
                <w:rFonts w:ascii="Angsana New" w:hAnsi="Angsana New"/>
                <w:sz w:val="30"/>
                <w:szCs w:val="30"/>
              </w:rPr>
              <w:t>6</w:t>
            </w:r>
            <w:r w:rsidRPr="00EC131F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C131F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2EA798DB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E9FDE60" w14:textId="77777777" w:rsidR="00EC131F" w:rsidRPr="0028754D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0622FA65" w14:textId="77777777" w:rsidR="00EC131F" w:rsidRPr="00D96202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6ECAF5D" w14:textId="3BE237F3" w:rsidR="00EC131F" w:rsidRPr="00E84698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8,342</w:t>
            </w:r>
          </w:p>
        </w:tc>
        <w:tc>
          <w:tcPr>
            <w:tcW w:w="236" w:type="dxa"/>
          </w:tcPr>
          <w:p w14:paraId="41103EE1" w14:textId="77777777" w:rsidR="00EC131F" w:rsidRPr="00B9369C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7490B24" w14:textId="3B0ADA19" w:rsidR="00EC131F" w:rsidRPr="00CA63E8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3E8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Pr="00CA63E8"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</w:tr>
    </w:tbl>
    <w:p w14:paraId="1E63AA3B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70864FD4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11A016A1" w14:textId="77777777" w:rsidR="00395EF9" w:rsidRPr="004E0F56" w:rsidRDefault="00395EF9" w:rsidP="00454AF3">
      <w:pPr>
        <w:rPr>
          <w:rFonts w:ascii="Angsana New" w:hAnsi="Angsana New"/>
          <w:sz w:val="30"/>
          <w:szCs w:val="30"/>
        </w:rPr>
        <w:sectPr w:rsidR="00395E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4590DC01" w14:textId="4215B00D" w:rsidR="00432FB3" w:rsidRDefault="00432FB3" w:rsidP="00432FB3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  <w:r w:rsidR="00C043A7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DE3950">
        <w:rPr>
          <w:rFonts w:ascii="Angsana New" w:hAnsi="Angsana New" w:hint="cs"/>
          <w:sz w:val="30"/>
          <w:szCs w:val="30"/>
          <w:cs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E39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E39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B7B94">
        <w:rPr>
          <w:rFonts w:ascii="Angsana New" w:hAnsi="Angsana New"/>
          <w:sz w:val="30"/>
          <w:szCs w:val="30"/>
        </w:rPr>
        <w:t>9</w:t>
      </w:r>
      <w:r w:rsidRPr="00DE3950">
        <w:rPr>
          <w:rFonts w:ascii="Angsana New" w:hAnsi="Angsana New"/>
          <w:sz w:val="30"/>
          <w:szCs w:val="30"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DE3950">
        <w:rPr>
          <w:rFonts w:ascii="Angsana New" w:hAnsi="Angsana New"/>
          <w:sz w:val="30"/>
          <w:szCs w:val="30"/>
        </w:rPr>
        <w:t xml:space="preserve">31 </w:t>
      </w:r>
      <w:r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FB7B94">
        <w:rPr>
          <w:rFonts w:ascii="Angsana New" w:hAnsi="Angsana New"/>
          <w:sz w:val="30"/>
          <w:szCs w:val="30"/>
        </w:rPr>
        <w:t>8</w:t>
      </w:r>
      <w:r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6154F112" w14:textId="77777777" w:rsidR="00432FB3" w:rsidRPr="00EC131F" w:rsidRDefault="00432FB3" w:rsidP="00432FB3">
      <w:pPr>
        <w:rPr>
          <w:rFonts w:ascii="Angsana New" w:hAnsi="Angsana New"/>
          <w:sz w:val="26"/>
          <w:szCs w:val="26"/>
        </w:rPr>
      </w:pPr>
    </w:p>
    <w:tbl>
      <w:tblPr>
        <w:tblW w:w="10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66"/>
        <w:gridCol w:w="765"/>
        <w:gridCol w:w="238"/>
        <w:gridCol w:w="766"/>
        <w:gridCol w:w="238"/>
        <w:gridCol w:w="765"/>
        <w:gridCol w:w="238"/>
        <w:gridCol w:w="766"/>
        <w:gridCol w:w="239"/>
        <w:gridCol w:w="765"/>
        <w:gridCol w:w="238"/>
        <w:gridCol w:w="766"/>
        <w:gridCol w:w="238"/>
        <w:gridCol w:w="765"/>
        <w:gridCol w:w="238"/>
        <w:gridCol w:w="766"/>
      </w:tblGrid>
      <w:tr w:rsidR="00432FB3" w:rsidRPr="00770FDB" w14:paraId="07C9619F" w14:textId="77777777" w:rsidTr="00031410">
        <w:trPr>
          <w:cantSplit/>
        </w:trPr>
        <w:tc>
          <w:tcPr>
            <w:tcW w:w="2266" w:type="dxa"/>
          </w:tcPr>
          <w:p w14:paraId="12B13029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9" w:type="dxa"/>
            <w:gridSpan w:val="3"/>
            <w:tcBorders>
              <w:bottom w:val="single" w:sz="4" w:space="0" w:color="auto"/>
            </w:tcBorders>
          </w:tcPr>
          <w:p w14:paraId="32914899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8" w:type="dxa"/>
          </w:tcPr>
          <w:p w14:paraId="0A9AD5CD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69" w:type="dxa"/>
            <w:gridSpan w:val="3"/>
          </w:tcPr>
          <w:p w14:paraId="7108C022" w14:textId="0A2B129D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7BFCE10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76" w:type="dxa"/>
            <w:gridSpan w:val="7"/>
          </w:tcPr>
          <w:p w14:paraId="14512371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32FB3" w:rsidRPr="00770FDB" w14:paraId="365E76F0" w14:textId="77777777" w:rsidTr="00031410">
        <w:trPr>
          <w:cantSplit/>
        </w:trPr>
        <w:tc>
          <w:tcPr>
            <w:tcW w:w="2266" w:type="dxa"/>
          </w:tcPr>
          <w:p w14:paraId="53B2D3BF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769" w:type="dxa"/>
            <w:gridSpan w:val="3"/>
            <w:tcBorders>
              <w:bottom w:val="single" w:sz="4" w:space="0" w:color="auto"/>
            </w:tcBorders>
          </w:tcPr>
          <w:p w14:paraId="0E722F11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8" w:type="dxa"/>
          </w:tcPr>
          <w:p w14:paraId="4D844923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69" w:type="dxa"/>
            <w:gridSpan w:val="3"/>
            <w:tcBorders>
              <w:bottom w:val="single" w:sz="4" w:space="0" w:color="auto"/>
            </w:tcBorders>
          </w:tcPr>
          <w:p w14:paraId="66F692C3" w14:textId="3175C496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  <w:r w:rsidR="00031410" w:rsidRPr="00770FD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39" w:type="dxa"/>
          </w:tcPr>
          <w:p w14:paraId="1C6934E2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E871D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32222D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9" w:type="dxa"/>
            <w:gridSpan w:val="3"/>
            <w:tcBorders>
              <w:top w:val="single" w:sz="4" w:space="0" w:color="auto"/>
            </w:tcBorders>
          </w:tcPr>
          <w:p w14:paraId="7755EC7D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282081" w:rsidRPr="00770FDB" w14:paraId="129BFB1A" w14:textId="77777777" w:rsidTr="001F3E46">
        <w:trPr>
          <w:cantSplit/>
        </w:trPr>
        <w:tc>
          <w:tcPr>
            <w:tcW w:w="2266" w:type="dxa"/>
          </w:tcPr>
          <w:p w14:paraId="6105B505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32FE66DF" w14:textId="389A0417"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D3B9F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4AA52EF5" w14:textId="7C853734"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E0751EF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9DF0B00" w14:textId="2F973105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CB5DC49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27D0BBD5" w14:textId="7EE8B5A0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0DC28FA8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7C0DD920" w14:textId="6E88DEE3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A4F8A33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18759DD2" w14:textId="6CFE5624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73344C37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385CCC66" w14:textId="2A39A96D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82081">
              <w:rPr>
                <w:rFonts w:ascii="Angsana New" w:hAnsi="Angsana New" w:hint="cs"/>
                <w:sz w:val="24"/>
                <w:szCs w:val="24"/>
                <w:cs/>
              </w:rPr>
              <w:t>นาคม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B1A269E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154852C5" w14:textId="174F7A4C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="00FB7B94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22746D" w:rsidRPr="00770FDB" w14:paraId="181772B8" w14:textId="77777777" w:rsidTr="001F3E46">
        <w:trPr>
          <w:cantSplit/>
        </w:trPr>
        <w:tc>
          <w:tcPr>
            <w:tcW w:w="2266" w:type="dxa"/>
          </w:tcPr>
          <w:p w14:paraId="04FCDC6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765" w:type="dxa"/>
          </w:tcPr>
          <w:p w14:paraId="739F3719" w14:textId="77777777" w:rsidR="0022746D" w:rsidRPr="00770FDB" w:rsidRDefault="0022746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38" w:type="dxa"/>
          </w:tcPr>
          <w:p w14:paraId="3E11AD5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47330AB7" w14:textId="77777777"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38" w:type="dxa"/>
          </w:tcPr>
          <w:p w14:paraId="0C2EE5DA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7E3487BA" w14:textId="77777777" w:rsidR="0022746D" w:rsidRPr="00770FDB" w:rsidRDefault="0022746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38" w:type="dxa"/>
          </w:tcPr>
          <w:p w14:paraId="4047D8D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1F577E83" w14:textId="77777777"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39" w:type="dxa"/>
          </w:tcPr>
          <w:p w14:paraId="7A9D3477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BF2A101" w14:textId="77777777" w:rsidR="0022746D" w:rsidRPr="00770FDB" w:rsidRDefault="0022746D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38" w:type="dxa"/>
          </w:tcPr>
          <w:p w14:paraId="2617933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</w:tcPr>
          <w:p w14:paraId="71781F9D" w14:textId="77777777" w:rsidR="0022746D" w:rsidRPr="00770FDB" w:rsidRDefault="0022746D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38" w:type="dxa"/>
          </w:tcPr>
          <w:p w14:paraId="2861BA6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4839D31F" w14:textId="6BFD4D64" w:rsidR="0022746D" w:rsidRPr="00804DD1" w:rsidRDefault="00EC131F" w:rsidP="00EC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51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24,326</w:t>
            </w:r>
          </w:p>
        </w:tc>
        <w:tc>
          <w:tcPr>
            <w:tcW w:w="238" w:type="dxa"/>
          </w:tcPr>
          <w:p w14:paraId="6D6518D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</w:tcPr>
          <w:p w14:paraId="5A76BC02" w14:textId="7C40CE23" w:rsidR="0022746D" w:rsidRPr="00770FDB" w:rsidRDefault="00031410" w:rsidP="003B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18,949</w:t>
            </w:r>
          </w:p>
        </w:tc>
      </w:tr>
      <w:tr w:rsidR="0022746D" w:rsidRPr="00770FDB" w14:paraId="7E762E4E" w14:textId="77777777" w:rsidTr="001F3E46">
        <w:trPr>
          <w:cantSplit/>
        </w:trPr>
        <w:tc>
          <w:tcPr>
            <w:tcW w:w="2266" w:type="dxa"/>
          </w:tcPr>
          <w:p w14:paraId="5698B617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765" w:type="dxa"/>
          </w:tcPr>
          <w:p w14:paraId="3B8E618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603F60D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7A72DCD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238E070F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5" w:type="dxa"/>
          </w:tcPr>
          <w:p w14:paraId="1AB188B8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27D6AC2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7196F53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9" w:type="dxa"/>
          </w:tcPr>
          <w:p w14:paraId="4749F66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7F9D5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69C337F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0145FAC9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74B2A983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5" w:type="dxa"/>
          </w:tcPr>
          <w:p w14:paraId="051E052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6BB839E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159133A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14:paraId="3300886F" w14:textId="77777777" w:rsidTr="001F3E46">
        <w:trPr>
          <w:cantSplit/>
        </w:trPr>
        <w:tc>
          <w:tcPr>
            <w:tcW w:w="2266" w:type="dxa"/>
          </w:tcPr>
          <w:p w14:paraId="16DB547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765" w:type="dxa"/>
          </w:tcPr>
          <w:p w14:paraId="7744CD1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257E015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6E055F5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5F282B94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5" w:type="dxa"/>
          </w:tcPr>
          <w:p w14:paraId="231CC0F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21242C7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03CA6517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9" w:type="dxa"/>
          </w:tcPr>
          <w:p w14:paraId="0694DC0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7C8D22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0E32059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300C73C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68C1720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5" w:type="dxa"/>
          </w:tcPr>
          <w:p w14:paraId="60414CB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4429DDB4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66" w:type="dxa"/>
          </w:tcPr>
          <w:p w14:paraId="152B2393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14:paraId="13D2D8C3" w14:textId="77777777" w:rsidTr="001F3E46">
        <w:trPr>
          <w:cantSplit/>
        </w:trPr>
        <w:tc>
          <w:tcPr>
            <w:tcW w:w="2266" w:type="dxa"/>
          </w:tcPr>
          <w:p w14:paraId="367ECF7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765" w:type="dxa"/>
          </w:tcPr>
          <w:p w14:paraId="39EA94A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7548A0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6" w:type="dxa"/>
          </w:tcPr>
          <w:p w14:paraId="0140087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91492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AFE5B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70C5137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E94A839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80670D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A22E128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2724B69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467C960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494F4C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17EFC1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98CB2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73B5783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AD27C98" w14:textId="77777777" w:rsidR="00395EF9" w:rsidRPr="00EC131F" w:rsidRDefault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830A767" w14:textId="2D4275FB" w:rsidR="00CA63E8" w:rsidRPr="008D7C71" w:rsidRDefault="00CA63E8" w:rsidP="00CA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C20">
        <w:rPr>
          <w:rFonts w:ascii="Angsana New" w:hAnsi="Angsana New"/>
          <w:sz w:val="30"/>
          <w:szCs w:val="30"/>
          <w:cs/>
        </w:rPr>
        <w:t>ส่วนแบ่งกำไรจากเงินลงทุนในการร่วมค้าสำหรับ</w:t>
      </w:r>
      <w:r w:rsidR="00BF674A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31C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31C20">
        <w:rPr>
          <w:rFonts w:ascii="Angsana New" w:hAnsi="Angsana New"/>
          <w:sz w:val="30"/>
          <w:szCs w:val="30"/>
        </w:rPr>
        <w:t xml:space="preserve">31 </w:t>
      </w:r>
      <w:r w:rsidR="00931C20" w:rsidRPr="00931C20">
        <w:rPr>
          <w:rFonts w:ascii="Angsana New" w:hAnsi="Angsana New" w:hint="cs"/>
          <w:sz w:val="30"/>
          <w:szCs w:val="30"/>
          <w:cs/>
        </w:rPr>
        <w:t>มีนา</w:t>
      </w:r>
      <w:r w:rsidRPr="00931C20">
        <w:rPr>
          <w:rFonts w:ascii="Angsana New" w:hAnsi="Angsana New"/>
          <w:sz w:val="30"/>
          <w:szCs w:val="30"/>
          <w:cs/>
        </w:rPr>
        <w:t xml:space="preserve">คม </w:t>
      </w:r>
      <w:r w:rsidRPr="00931C20">
        <w:rPr>
          <w:rFonts w:ascii="Angsana New" w:hAnsi="Angsana New"/>
          <w:sz w:val="30"/>
          <w:szCs w:val="30"/>
        </w:rPr>
        <w:t>256</w:t>
      </w:r>
      <w:r w:rsidR="00931C20" w:rsidRPr="00931C20">
        <w:rPr>
          <w:rFonts w:ascii="Angsana New" w:hAnsi="Angsana New"/>
          <w:sz w:val="30"/>
          <w:szCs w:val="30"/>
        </w:rPr>
        <w:t>9</w:t>
      </w:r>
      <w:r w:rsidRPr="00931C20">
        <w:rPr>
          <w:rFonts w:ascii="Angsana New" w:hAnsi="Angsana New"/>
          <w:sz w:val="30"/>
          <w:szCs w:val="30"/>
        </w:rPr>
        <w:t xml:space="preserve"> </w:t>
      </w:r>
      <w:r w:rsidRPr="00931C20">
        <w:rPr>
          <w:rFonts w:ascii="Angsana New" w:hAnsi="Angsana New"/>
          <w:sz w:val="30"/>
          <w:szCs w:val="30"/>
          <w:cs/>
        </w:rPr>
        <w:t xml:space="preserve">และ </w:t>
      </w:r>
      <w:r w:rsidRPr="00931C20">
        <w:rPr>
          <w:rFonts w:ascii="Angsana New" w:hAnsi="Angsana New"/>
          <w:sz w:val="30"/>
          <w:szCs w:val="30"/>
        </w:rPr>
        <w:t>256</w:t>
      </w:r>
      <w:r w:rsidR="00931C20" w:rsidRPr="00931C20">
        <w:rPr>
          <w:rFonts w:ascii="Angsana New" w:hAnsi="Angsana New"/>
          <w:sz w:val="30"/>
          <w:szCs w:val="30"/>
        </w:rPr>
        <w:t>8</w:t>
      </w:r>
      <w:r w:rsidRPr="00931C20">
        <w:rPr>
          <w:rFonts w:ascii="Angsana New" w:hAnsi="Angsana New"/>
          <w:sz w:val="30"/>
          <w:szCs w:val="30"/>
        </w:rPr>
        <w:t xml:space="preserve"> </w:t>
      </w:r>
      <w:r w:rsidRPr="00931C20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6D92EB30" w14:textId="77777777" w:rsidR="00CA63E8" w:rsidRPr="00EC131F" w:rsidRDefault="00CA63E8" w:rsidP="00CA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92"/>
        <w:gridCol w:w="1247"/>
        <w:gridCol w:w="238"/>
        <w:gridCol w:w="1248"/>
        <w:gridCol w:w="238"/>
        <w:gridCol w:w="1134"/>
        <w:gridCol w:w="238"/>
        <w:gridCol w:w="1143"/>
      </w:tblGrid>
      <w:tr w:rsidR="00CA63E8" w:rsidRPr="009B3477" w14:paraId="1DBE875F" w14:textId="77777777" w:rsidTr="00A64709">
        <w:trPr>
          <w:cantSplit/>
        </w:trPr>
        <w:tc>
          <w:tcPr>
            <w:tcW w:w="4592" w:type="dxa"/>
          </w:tcPr>
          <w:p w14:paraId="3855894C" w14:textId="77777777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3" w:type="dxa"/>
            <w:gridSpan w:val="3"/>
          </w:tcPr>
          <w:p w14:paraId="44810200" w14:textId="4A1C4626" w:rsidR="00CA63E8" w:rsidRPr="00655B45" w:rsidRDefault="00CA63E8" w:rsidP="00F048DE">
            <w:pPr>
              <w:pStyle w:val="a1"/>
              <w:tabs>
                <w:tab w:val="left" w:pos="0"/>
              </w:tabs>
              <w:spacing w:line="240" w:lineRule="atLeast"/>
              <w:ind w:right="-108" w:hanging="4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สัดส่วนการถือหุ้นทางตรง</w:t>
            </w:r>
            <w:r>
              <w:rPr>
                <w:rFonts w:ascii="Angsana New" w:hAnsi="Angsana New"/>
                <w:sz w:val="24"/>
                <w:szCs w:val="24"/>
                <w:cs/>
              </w:rPr>
              <w:t>หรือ</w:t>
            </w:r>
            <w:r w:rsidR="001F3E46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38" w:type="dxa"/>
          </w:tcPr>
          <w:p w14:paraId="2436883A" w14:textId="77777777" w:rsidR="00CA63E8" w:rsidRPr="009B3477" w:rsidRDefault="00CA63E8" w:rsidP="00F048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4B9B3EA1" w14:textId="77777777" w:rsidR="00CA63E8" w:rsidRPr="009B3477" w:rsidRDefault="00CA63E8" w:rsidP="00CA63E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31C20" w:rsidRPr="009B3477" w14:paraId="7F85F8C3" w14:textId="77777777" w:rsidTr="00A64709">
        <w:trPr>
          <w:cantSplit/>
        </w:trPr>
        <w:tc>
          <w:tcPr>
            <w:tcW w:w="4592" w:type="dxa"/>
          </w:tcPr>
          <w:p w14:paraId="160FCF20" w14:textId="77777777" w:rsidR="00931C20" w:rsidRPr="009B3477" w:rsidRDefault="00931C20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3" w:type="dxa"/>
            <w:gridSpan w:val="3"/>
          </w:tcPr>
          <w:p w14:paraId="7789CAC0" w14:textId="1C0A16E0" w:rsidR="00931C20" w:rsidRPr="009B3477" w:rsidRDefault="00931C20" w:rsidP="00F048DE">
            <w:pPr>
              <w:pStyle w:val="a1"/>
              <w:tabs>
                <w:tab w:val="left" w:pos="0"/>
              </w:tabs>
              <w:spacing w:line="240" w:lineRule="atLeast"/>
              <w:ind w:right="-108" w:hanging="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โดยบริษัทร้อยละ</w:t>
            </w:r>
          </w:p>
        </w:tc>
        <w:tc>
          <w:tcPr>
            <w:tcW w:w="238" w:type="dxa"/>
          </w:tcPr>
          <w:p w14:paraId="7C341691" w14:textId="77777777" w:rsidR="00931C20" w:rsidRPr="009B3477" w:rsidRDefault="00931C20" w:rsidP="00F048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7552AB63" w14:textId="041D9965" w:rsidR="00931C20" w:rsidRDefault="00931C20" w:rsidP="00F048D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CA63E8" w:rsidRPr="009B3477" w14:paraId="5FEC5C45" w14:textId="77777777" w:rsidTr="00A64709">
        <w:trPr>
          <w:cantSplit/>
        </w:trPr>
        <w:tc>
          <w:tcPr>
            <w:tcW w:w="4592" w:type="dxa"/>
          </w:tcPr>
          <w:p w14:paraId="315C1C08" w14:textId="77777777" w:rsidR="00CA63E8" w:rsidRPr="009B3477" w:rsidRDefault="00CA63E8" w:rsidP="0003141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5AC348D" w14:textId="5DFFA3FD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931C20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68D04D" w14:textId="77777777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20BF3F7" w14:textId="2BBA0800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931C2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8" w:type="dxa"/>
          </w:tcPr>
          <w:p w14:paraId="6F9B03F9" w14:textId="77777777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F45EF8" w14:textId="7AE99394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931C20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8" w:type="dxa"/>
          </w:tcPr>
          <w:p w14:paraId="41EC1F25" w14:textId="77777777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A739A1F" w14:textId="4D67F8E0" w:rsidR="00CA63E8" w:rsidRPr="009B3477" w:rsidRDefault="00CA63E8" w:rsidP="00F048D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931C20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CA63E8" w:rsidRPr="009B3477" w14:paraId="70ACB1F2" w14:textId="77777777" w:rsidTr="00A64709">
        <w:trPr>
          <w:cantSplit/>
        </w:trPr>
        <w:tc>
          <w:tcPr>
            <w:tcW w:w="4592" w:type="dxa"/>
          </w:tcPr>
          <w:p w14:paraId="099CA813" w14:textId="77777777" w:rsidR="00CA63E8" w:rsidRPr="009B3477" w:rsidRDefault="00CA63E8" w:rsidP="0003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โซลูชั่น จำกัด (การร่วมค้า) 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9E88EAF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6946">
              <w:rPr>
                <w:rFonts w:ascii="Angsana New" w:hAnsi="Angsana New"/>
                <w:sz w:val="24"/>
                <w:szCs w:val="24"/>
              </w:rPr>
              <w:t>51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6946">
              <w:rPr>
                <w:rFonts w:ascii="Angsana New" w:hAnsi="Angsana New"/>
                <w:sz w:val="24"/>
                <w:szCs w:val="24"/>
              </w:rPr>
              <w:t>0</w:t>
            </w:r>
            <w:r w:rsidRPr="009B347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8" w:type="dxa"/>
          </w:tcPr>
          <w:p w14:paraId="49B6A8BD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F743A57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946">
              <w:rPr>
                <w:rFonts w:ascii="Angsana New" w:hAnsi="Angsana New"/>
                <w:sz w:val="24"/>
                <w:szCs w:val="24"/>
              </w:rPr>
              <w:t>51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6946">
              <w:rPr>
                <w:rFonts w:ascii="Angsana New" w:hAnsi="Angsana New"/>
                <w:sz w:val="24"/>
                <w:szCs w:val="24"/>
              </w:rPr>
              <w:t>0</w:t>
            </w:r>
            <w:r w:rsidRPr="009B347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8" w:type="dxa"/>
          </w:tcPr>
          <w:p w14:paraId="28EF1A16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888D8" w14:textId="51330C71" w:rsidR="00CA63E8" w:rsidRPr="00AC3BAD" w:rsidRDefault="009556B1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3,156</w:t>
            </w:r>
          </w:p>
        </w:tc>
        <w:tc>
          <w:tcPr>
            <w:tcW w:w="238" w:type="dxa"/>
          </w:tcPr>
          <w:p w14:paraId="6336B1EA" w14:textId="77777777" w:rsidR="00CA63E8" w:rsidRPr="00AC3BAD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544A21" w14:textId="4D7EB9D4" w:rsidR="00CA63E8" w:rsidRPr="00A64709" w:rsidRDefault="00A64709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64709">
              <w:rPr>
                <w:rFonts w:ascii="Angsana New" w:hAnsi="Angsana New"/>
                <w:bCs/>
                <w:sz w:val="24"/>
                <w:szCs w:val="24"/>
              </w:rPr>
              <w:t>385</w:t>
            </w:r>
          </w:p>
        </w:tc>
      </w:tr>
      <w:tr w:rsidR="00CA63E8" w:rsidRPr="009B3477" w14:paraId="4AA250AB" w14:textId="77777777" w:rsidTr="00A64709">
        <w:trPr>
          <w:cantSplit/>
        </w:trPr>
        <w:tc>
          <w:tcPr>
            <w:tcW w:w="4592" w:type="dxa"/>
          </w:tcPr>
          <w:p w14:paraId="2C338893" w14:textId="77777777" w:rsidR="00CA63E8" w:rsidRPr="009B3477" w:rsidRDefault="00CA63E8" w:rsidP="0003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B3477">
              <w:rPr>
                <w:rFonts w:ascii="Angsana New" w:hAnsi="Angsana New"/>
                <w:sz w:val="24"/>
                <w:szCs w:val="24"/>
              </w:rPr>
              <w:t>9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 อินเตอร์ โลจิสติกส์ จำกัด (การร่วมค้าของชาลีฯ) </w:t>
            </w:r>
          </w:p>
        </w:tc>
        <w:tc>
          <w:tcPr>
            <w:tcW w:w="1247" w:type="dxa"/>
          </w:tcPr>
          <w:p w14:paraId="500B4C63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B3477">
              <w:rPr>
                <w:rFonts w:ascii="Angsana New" w:hAnsi="Angsana New"/>
                <w:bCs/>
                <w:sz w:val="24"/>
                <w:szCs w:val="24"/>
              </w:rPr>
              <w:t>26.01</w:t>
            </w:r>
          </w:p>
        </w:tc>
        <w:tc>
          <w:tcPr>
            <w:tcW w:w="238" w:type="dxa"/>
          </w:tcPr>
          <w:p w14:paraId="5C7E5BC3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69333F5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B3477">
              <w:rPr>
                <w:rFonts w:ascii="Angsana New" w:hAnsi="Angsana New"/>
                <w:bCs/>
                <w:sz w:val="24"/>
                <w:szCs w:val="24"/>
              </w:rPr>
              <w:t>26.01</w:t>
            </w:r>
          </w:p>
        </w:tc>
        <w:tc>
          <w:tcPr>
            <w:tcW w:w="238" w:type="dxa"/>
          </w:tcPr>
          <w:p w14:paraId="083D4255" w14:textId="77777777" w:rsidR="00CA63E8" w:rsidRPr="009B3477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661F7" w14:textId="45EBCD23" w:rsidR="00CA63E8" w:rsidRPr="00AC3BAD" w:rsidRDefault="009556B1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33</w:t>
            </w:r>
          </w:p>
        </w:tc>
        <w:tc>
          <w:tcPr>
            <w:tcW w:w="238" w:type="dxa"/>
          </w:tcPr>
          <w:p w14:paraId="28890537" w14:textId="77777777" w:rsidR="00CA63E8" w:rsidRPr="00AC3BAD" w:rsidRDefault="00CA63E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2B99E992" w14:textId="1BBA8C03" w:rsidR="00CA63E8" w:rsidRPr="00A64709" w:rsidRDefault="00295928" w:rsidP="00F0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64709">
              <w:rPr>
                <w:rFonts w:ascii="Angsana New" w:hAnsi="Angsana New"/>
                <w:bCs/>
                <w:sz w:val="24"/>
                <w:szCs w:val="24"/>
              </w:rPr>
              <w:t>5</w:t>
            </w:r>
            <w:r w:rsidR="00A64709">
              <w:rPr>
                <w:rFonts w:ascii="Angsana New" w:hAnsi="Angsana New"/>
                <w:bCs/>
                <w:sz w:val="24"/>
                <w:szCs w:val="24"/>
              </w:rPr>
              <w:t>5</w:t>
            </w:r>
          </w:p>
        </w:tc>
      </w:tr>
      <w:tr w:rsidR="00295928" w:rsidRPr="009B3477" w14:paraId="39749908" w14:textId="77777777" w:rsidTr="00A64709">
        <w:trPr>
          <w:cantSplit/>
        </w:trPr>
        <w:tc>
          <w:tcPr>
            <w:tcW w:w="4592" w:type="dxa"/>
          </w:tcPr>
          <w:p w14:paraId="4FFD86AA" w14:textId="26C379CF" w:rsidR="00295928" w:rsidRPr="009B3477" w:rsidRDefault="00295928" w:rsidP="0003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บริษัท เอทีซี คอนกรีตชลบุรี จำกัด (การร่วมค้าของชาลีฯ)</w:t>
            </w:r>
            <w:r w:rsidR="00031410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247" w:type="dxa"/>
          </w:tcPr>
          <w:p w14:paraId="4C23F9BB" w14:textId="77777777" w:rsidR="00295928" w:rsidRPr="009B3477" w:rsidRDefault="00295928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</w:rPr>
              <w:t>40.79</w:t>
            </w:r>
          </w:p>
        </w:tc>
        <w:tc>
          <w:tcPr>
            <w:tcW w:w="238" w:type="dxa"/>
          </w:tcPr>
          <w:p w14:paraId="1B3049D6" w14:textId="77777777" w:rsidR="00295928" w:rsidRPr="009B3477" w:rsidRDefault="00295928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68D547C" w14:textId="77777777" w:rsidR="00295928" w:rsidRPr="009B3477" w:rsidRDefault="00295928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</w:rPr>
              <w:t>40.79</w:t>
            </w:r>
          </w:p>
        </w:tc>
        <w:tc>
          <w:tcPr>
            <w:tcW w:w="238" w:type="dxa"/>
          </w:tcPr>
          <w:p w14:paraId="16EEE64D" w14:textId="77777777" w:rsidR="00295928" w:rsidRPr="009B3477" w:rsidRDefault="00295928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05D5DD" w14:textId="00DADED4" w:rsidR="00295928" w:rsidRPr="00AC3BAD" w:rsidRDefault="009556B1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2,185</w:t>
            </w:r>
          </w:p>
        </w:tc>
        <w:tc>
          <w:tcPr>
            <w:tcW w:w="238" w:type="dxa"/>
          </w:tcPr>
          <w:p w14:paraId="08EA5A7A" w14:textId="77777777" w:rsidR="00295928" w:rsidRPr="00AC3BAD" w:rsidRDefault="00295928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19DAFF9" w14:textId="3424CAC0" w:rsidR="00295928" w:rsidRPr="00A64709" w:rsidRDefault="00295928" w:rsidP="0029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A64709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</w:tr>
      <w:tr w:rsidR="009556B1" w:rsidRPr="009B3477" w14:paraId="3CBD7AF0" w14:textId="77777777" w:rsidTr="00A64709">
        <w:trPr>
          <w:cantSplit/>
        </w:trPr>
        <w:tc>
          <w:tcPr>
            <w:tcW w:w="4592" w:type="dxa"/>
          </w:tcPr>
          <w:p w14:paraId="491F9CE0" w14:textId="376108BA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บริษัท ดี.เอส.วี.ที คลังสินค้า จำกัด (บริษัทร่วมของชาลีฯ)</w:t>
            </w:r>
            <w:r w:rsidRPr="009B3477"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247" w:type="dxa"/>
          </w:tcPr>
          <w:p w14:paraId="5CD21677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9B3477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2B4ABF3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8353F26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</w:rPr>
              <w:t>15.30</w:t>
            </w:r>
          </w:p>
        </w:tc>
        <w:tc>
          <w:tcPr>
            <w:tcW w:w="238" w:type="dxa"/>
          </w:tcPr>
          <w:p w14:paraId="5DC485A6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810E9" w14:textId="143888EC" w:rsidR="009556B1" w:rsidRPr="008E37A6" w:rsidRDefault="009556B1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A64709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2BDB229" w14:textId="77777777" w:rsidR="009556B1" w:rsidRPr="00AC3BAD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2687781" w14:textId="243830EA" w:rsidR="009556B1" w:rsidRPr="00A64709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A64709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</w:tr>
      <w:tr w:rsidR="009556B1" w:rsidRPr="009B3477" w14:paraId="21FB1AD9" w14:textId="77777777" w:rsidTr="00A64709">
        <w:trPr>
          <w:cantSplit/>
        </w:trPr>
        <w:tc>
          <w:tcPr>
            <w:tcW w:w="4592" w:type="dxa"/>
          </w:tcPr>
          <w:p w14:paraId="4C222952" w14:textId="5BC5AD3A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บริษัท ดีสินขุมทรัพย์ ไมน์นิ่ง สโตน จำกัด (การร่วม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ค้า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>ของชาลีฯ)**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247" w:type="dxa"/>
          </w:tcPr>
          <w:p w14:paraId="55980A5A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6946">
              <w:rPr>
                <w:rFonts w:ascii="Angsana New" w:hAnsi="Angsana New"/>
                <w:sz w:val="24"/>
                <w:szCs w:val="24"/>
              </w:rPr>
              <w:t>30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6946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38" w:type="dxa"/>
          </w:tcPr>
          <w:p w14:paraId="44D1F730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604B3C5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9B3477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D716369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FF7AA0" w14:textId="67A31C8B" w:rsidR="009556B1" w:rsidRPr="008E37A6" w:rsidRDefault="009556B1" w:rsidP="008E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8E37A6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238" w:type="dxa"/>
          </w:tcPr>
          <w:p w14:paraId="011030E8" w14:textId="77777777" w:rsidR="009556B1" w:rsidRPr="00AC3BAD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530F385" w14:textId="77777777" w:rsidR="009556B1" w:rsidRPr="00A64709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A64709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</w:tr>
      <w:tr w:rsidR="009556B1" w:rsidRPr="009B3477" w14:paraId="2CE54C50" w14:textId="77777777" w:rsidTr="00A64709">
        <w:trPr>
          <w:cantSplit/>
          <w:trHeight w:val="183"/>
        </w:trPr>
        <w:tc>
          <w:tcPr>
            <w:tcW w:w="4592" w:type="dxa"/>
          </w:tcPr>
          <w:p w14:paraId="3941BA7E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299C4E70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8" w:type="dxa"/>
          </w:tcPr>
          <w:p w14:paraId="6C79F048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D03F2F1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8" w:type="dxa"/>
          </w:tcPr>
          <w:p w14:paraId="3B8BD9E6" w14:textId="77777777" w:rsidR="009556B1" w:rsidRPr="009B3477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3317EE" w14:textId="6FA0DB1C" w:rsidR="009556B1" w:rsidRPr="00AC3BAD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5,377</w:t>
            </w:r>
          </w:p>
        </w:tc>
        <w:tc>
          <w:tcPr>
            <w:tcW w:w="238" w:type="dxa"/>
          </w:tcPr>
          <w:p w14:paraId="6629FB52" w14:textId="77777777" w:rsidR="009556B1" w:rsidRPr="00AC3BAD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B6E59" w14:textId="1E1A440D" w:rsidR="009556B1" w:rsidRPr="00A64709" w:rsidRDefault="009556B1" w:rsidP="0095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64709">
              <w:rPr>
                <w:rFonts w:ascii="Angsana New" w:hAnsi="Angsana New"/>
                <w:bCs/>
                <w:sz w:val="24"/>
                <w:szCs w:val="24"/>
              </w:rPr>
              <w:t xml:space="preserve">    440</w:t>
            </w:r>
          </w:p>
        </w:tc>
      </w:tr>
    </w:tbl>
    <w:p w14:paraId="37A2220C" w14:textId="77777777" w:rsidR="000C66EC" w:rsidRPr="00EC131F" w:rsidRDefault="000C6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816202D" w14:textId="0049861D" w:rsidR="00295928" w:rsidRDefault="00295928" w:rsidP="002B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5928"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บริษัทดังกล่าวไม่มี</w:t>
      </w:r>
      <w:r w:rsidRPr="000C66EC">
        <w:rPr>
          <w:rFonts w:ascii="Angsana New" w:hAnsi="Angsana New" w:hint="cs"/>
          <w:sz w:val="30"/>
          <w:szCs w:val="30"/>
          <w:cs/>
        </w:rPr>
        <w:t>ส่วนแบ่งกำไร</w:t>
      </w:r>
      <w:r w:rsidR="002B44FB">
        <w:rPr>
          <w:rFonts w:ascii="Angsana New" w:hAnsi="Angsana New" w:hint="cs"/>
          <w:sz w:val="30"/>
          <w:szCs w:val="30"/>
          <w:cs/>
        </w:rPr>
        <w:t>หรือขาดทุน</w:t>
      </w:r>
      <w:r w:rsidR="00CE7F22">
        <w:rPr>
          <w:rFonts w:ascii="Angsana New" w:hAnsi="Angsana New" w:hint="cs"/>
          <w:sz w:val="30"/>
          <w:szCs w:val="30"/>
          <w:cs/>
        </w:rPr>
        <w:t>ในระหว่าง</w:t>
      </w:r>
      <w:r w:rsidR="00CE7F22" w:rsidRPr="003C2BB1">
        <w:rPr>
          <w:rFonts w:ascii="Angsana New" w:hAnsi="Angsana New" w:hint="cs"/>
          <w:spacing w:val="2"/>
          <w:sz w:val="30"/>
          <w:szCs w:val="30"/>
          <w:cs/>
        </w:rPr>
        <w:t>งวดสามเดือน</w:t>
      </w:r>
      <w:r w:rsidR="00CE7F22"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CE7F22" w:rsidRPr="003C2BB1">
        <w:rPr>
          <w:rFonts w:ascii="Angsana New" w:hAnsi="Angsana New"/>
          <w:spacing w:val="2"/>
          <w:sz w:val="30"/>
          <w:szCs w:val="30"/>
        </w:rPr>
        <w:t xml:space="preserve">31 </w:t>
      </w:r>
      <w:r w:rsidR="00CE7F22" w:rsidRPr="003C2BB1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เนื่องจากมีผลขาดทุนเกินทุน</w:t>
      </w:r>
    </w:p>
    <w:p w14:paraId="18773765" w14:textId="77777777" w:rsidR="00CE7F22" w:rsidRPr="00EC131F" w:rsidRDefault="00CE7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493026A" w14:textId="7918621E" w:rsidR="00CA63E8" w:rsidRPr="00295928" w:rsidRDefault="00CA63E8" w:rsidP="00CA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  <w:r w:rsidRPr="00295928">
        <w:rPr>
          <w:rFonts w:ascii="Angsana New" w:hAnsi="Angsana New"/>
          <w:sz w:val="30"/>
          <w:szCs w:val="30"/>
        </w:rPr>
        <w:t>*</w:t>
      </w:r>
      <w:r w:rsidR="00CE7F22">
        <w:rPr>
          <w:rFonts w:ascii="Angsana New" w:hAnsi="Angsana New" w:hint="cs"/>
          <w:sz w:val="30"/>
          <w:szCs w:val="30"/>
          <w:cs/>
        </w:rPr>
        <w:t>*</w:t>
      </w:r>
      <w:r w:rsidRPr="00295928">
        <w:rPr>
          <w:rFonts w:ascii="Angsana New" w:hAnsi="Angsana New"/>
          <w:sz w:val="30"/>
          <w:szCs w:val="30"/>
          <w:cs/>
        </w:rPr>
        <w:t xml:space="preserve"> บริษัท</w:t>
      </w:r>
      <w:r w:rsidRPr="00295928">
        <w:rPr>
          <w:rFonts w:ascii="Angsana New" w:hAnsi="Angsana New"/>
          <w:sz w:val="30"/>
          <w:szCs w:val="30"/>
          <w:cs/>
          <w:lang w:val="af-ZA"/>
        </w:rPr>
        <w:t>ดังกล่าว</w:t>
      </w:r>
      <w:r w:rsidR="00AB6455">
        <w:rPr>
          <w:rFonts w:ascii="Angsana New" w:hAnsi="Angsana New" w:hint="cs"/>
          <w:sz w:val="30"/>
          <w:szCs w:val="30"/>
          <w:cs/>
        </w:rPr>
        <w:t>ไม่มี</w:t>
      </w:r>
      <w:r w:rsidR="00AB6455" w:rsidRPr="000C66EC">
        <w:rPr>
          <w:rFonts w:ascii="Angsana New" w:hAnsi="Angsana New" w:hint="cs"/>
          <w:sz w:val="30"/>
          <w:szCs w:val="30"/>
          <w:cs/>
        </w:rPr>
        <w:t>ส่วนแบ่งกำไร</w:t>
      </w:r>
      <w:r w:rsidR="008E37A6">
        <w:rPr>
          <w:rFonts w:ascii="Angsana New" w:hAnsi="Angsana New" w:hint="cs"/>
          <w:sz w:val="30"/>
          <w:szCs w:val="30"/>
          <w:cs/>
        </w:rPr>
        <w:t>หรือขาดทุน</w:t>
      </w:r>
      <w:r w:rsidR="00AB6455">
        <w:rPr>
          <w:rFonts w:ascii="Angsana New" w:hAnsi="Angsana New" w:hint="cs"/>
          <w:sz w:val="30"/>
          <w:szCs w:val="30"/>
          <w:cs/>
        </w:rPr>
        <w:t>ในระหว่าง</w:t>
      </w:r>
      <w:r w:rsidR="00AB6455" w:rsidRPr="003C2BB1">
        <w:rPr>
          <w:rFonts w:ascii="Angsana New" w:hAnsi="Angsana New" w:hint="cs"/>
          <w:spacing w:val="2"/>
          <w:sz w:val="30"/>
          <w:szCs w:val="30"/>
          <w:cs/>
        </w:rPr>
        <w:t>งวดสามเดือน</w:t>
      </w:r>
      <w:r w:rsidR="00AB6455"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AB6455" w:rsidRPr="003C2BB1">
        <w:rPr>
          <w:rFonts w:ascii="Angsana New" w:hAnsi="Angsana New"/>
          <w:spacing w:val="2"/>
          <w:sz w:val="30"/>
          <w:szCs w:val="30"/>
        </w:rPr>
        <w:t xml:space="preserve">31 </w:t>
      </w:r>
      <w:r w:rsidR="00AB6455" w:rsidRPr="003C2BB1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 w:rsidR="00AB6455">
        <w:rPr>
          <w:rFonts w:ascii="Angsana New" w:hAnsi="Angsana New"/>
          <w:sz w:val="30"/>
          <w:szCs w:val="30"/>
        </w:rPr>
        <w:t>2568</w:t>
      </w:r>
      <w:r w:rsidR="00AB6455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2B44FB">
        <w:rPr>
          <w:rFonts w:ascii="Angsana New" w:hAnsi="Angsana New" w:hint="cs"/>
          <w:sz w:val="30"/>
          <w:szCs w:val="30"/>
          <w:cs/>
        </w:rPr>
        <w:t>ไม่มีรายการเคลื่อนไหวทางบัญชี</w:t>
      </w:r>
      <w:r w:rsidR="00C043A7">
        <w:rPr>
          <w:rFonts w:ascii="Angsana New" w:hAnsi="Angsana New" w:hint="cs"/>
          <w:sz w:val="30"/>
          <w:szCs w:val="30"/>
          <w:cs/>
        </w:rPr>
        <w:t>ซึ่ง</w:t>
      </w:r>
      <w:r w:rsidRPr="00295928">
        <w:rPr>
          <w:rFonts w:ascii="Angsana New" w:hAnsi="Angsana New"/>
          <w:sz w:val="30"/>
          <w:szCs w:val="30"/>
          <w:cs/>
        </w:rPr>
        <w:t xml:space="preserve">ได้จดทะเบียนเลิกกิจการและชำระบัญชีเสร็จสิ้นเมื่อวันที่ </w:t>
      </w:r>
      <w:r w:rsidRPr="00295928">
        <w:rPr>
          <w:rFonts w:ascii="Angsana New" w:hAnsi="Angsana New"/>
          <w:sz w:val="30"/>
          <w:szCs w:val="30"/>
          <w:lang w:val="af-ZA"/>
        </w:rPr>
        <w:t>24</w:t>
      </w:r>
      <w:r w:rsidRPr="00295928">
        <w:rPr>
          <w:rFonts w:ascii="Angsana New" w:hAnsi="Angsana New"/>
          <w:sz w:val="30"/>
          <w:szCs w:val="30"/>
          <w:cs/>
        </w:rPr>
        <w:t xml:space="preserve"> ตุลาคม </w:t>
      </w:r>
      <w:r w:rsidRPr="00295928">
        <w:rPr>
          <w:rFonts w:ascii="Angsana New" w:hAnsi="Angsana New"/>
          <w:sz w:val="30"/>
          <w:szCs w:val="30"/>
        </w:rPr>
        <w:t>2568</w:t>
      </w:r>
    </w:p>
    <w:p w14:paraId="26D08290" w14:textId="77777777" w:rsidR="00CA63E8" w:rsidRPr="00EC131F" w:rsidRDefault="00CA63E8" w:rsidP="00CA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BEC4A96" w14:textId="0916CC58" w:rsidR="00931C20" w:rsidRPr="002B44FB" w:rsidRDefault="00031410" w:rsidP="002B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31410">
        <w:rPr>
          <w:rFonts w:ascii="Angsana New" w:hAnsi="Angsana New"/>
          <w:sz w:val="30"/>
          <w:szCs w:val="30"/>
        </w:rPr>
        <w:t>*</w:t>
      </w:r>
      <w:r w:rsidR="00CA63E8" w:rsidRPr="00031410">
        <w:rPr>
          <w:rFonts w:ascii="Angsana New" w:hAnsi="Angsana New"/>
          <w:sz w:val="30"/>
          <w:szCs w:val="30"/>
          <w:cs/>
        </w:rPr>
        <w:t>**</w:t>
      </w:r>
      <w:r w:rsidR="00CA63E8" w:rsidRPr="00AB6455">
        <w:rPr>
          <w:rFonts w:ascii="Angsana New" w:hAnsi="Angsana New"/>
          <w:szCs w:val="30"/>
        </w:rPr>
        <w:t xml:space="preserve"> </w:t>
      </w:r>
      <w:r w:rsidR="00CA63E8" w:rsidRPr="00AB6455">
        <w:rPr>
          <w:rFonts w:ascii="Angsana New" w:hAnsi="Angsana New"/>
          <w:sz w:val="30"/>
          <w:szCs w:val="30"/>
          <w:cs/>
        </w:rPr>
        <w:t>บริษัท</w:t>
      </w:r>
      <w:r w:rsidR="00CA63E8" w:rsidRPr="00AB6455">
        <w:rPr>
          <w:rFonts w:ascii="Angsana New" w:hAnsi="Angsana New"/>
          <w:sz w:val="30"/>
          <w:szCs w:val="30"/>
          <w:cs/>
          <w:lang w:val="af-ZA"/>
        </w:rPr>
        <w:t>ดังกล่าว</w:t>
      </w:r>
      <w:r w:rsidR="00CA63E8" w:rsidRPr="00AB6455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CA63E8" w:rsidRPr="00AB6455">
        <w:rPr>
          <w:rFonts w:ascii="Angsana New" w:hAnsi="Angsana New"/>
          <w:sz w:val="30"/>
          <w:szCs w:val="30"/>
        </w:rPr>
        <w:t>30</w:t>
      </w:r>
      <w:r w:rsidR="00CA63E8" w:rsidRPr="00AB6455">
        <w:rPr>
          <w:rFonts w:ascii="Angsana New" w:hAnsi="Angsana New"/>
          <w:sz w:val="30"/>
          <w:szCs w:val="30"/>
          <w:cs/>
        </w:rPr>
        <w:t xml:space="preserve"> ตุลาคม </w:t>
      </w:r>
      <w:r w:rsidR="00CA63E8" w:rsidRPr="00AB6455">
        <w:rPr>
          <w:rFonts w:ascii="Angsana New" w:hAnsi="Angsana New"/>
          <w:sz w:val="30"/>
          <w:szCs w:val="30"/>
        </w:rPr>
        <w:t>2568</w:t>
      </w:r>
      <w:r w:rsidR="00CA63E8" w:rsidRPr="00AB6455">
        <w:rPr>
          <w:rFonts w:ascii="Angsana New" w:hAnsi="Angsana New"/>
          <w:sz w:val="30"/>
          <w:szCs w:val="30"/>
          <w:cs/>
        </w:rPr>
        <w:t xml:space="preserve"> เพื่อประกอบกิจการโรงโม่หิน ระเบิดหิน ขุดหิน ย่อยหิน บดหิน ขุดกรวดดินทรายหรือทำทรายเทียม</w:t>
      </w:r>
      <w:r w:rsidR="00EC131F">
        <w:rPr>
          <w:rFonts w:ascii="Angsana New" w:hAnsi="Angsana New" w:hint="cs"/>
          <w:sz w:val="30"/>
          <w:szCs w:val="30"/>
          <w:cs/>
        </w:rPr>
        <w:t>ซึ่ง ณ</w:t>
      </w:r>
      <w:r w:rsidR="008E37A6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="00EC131F">
        <w:rPr>
          <w:rFonts w:ascii="Angsana New" w:hAnsi="Angsana New" w:hint="cs"/>
          <w:sz w:val="30"/>
          <w:szCs w:val="30"/>
          <w:cs/>
        </w:rPr>
        <w:t xml:space="preserve"> </w:t>
      </w:r>
      <w:r w:rsidR="00EC131F">
        <w:rPr>
          <w:rFonts w:ascii="Angsana New" w:hAnsi="Angsana New"/>
          <w:sz w:val="30"/>
          <w:szCs w:val="30"/>
        </w:rPr>
        <w:t xml:space="preserve">31 </w:t>
      </w:r>
      <w:r w:rsidR="00EC131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C131F">
        <w:rPr>
          <w:rFonts w:ascii="Angsana New" w:hAnsi="Angsana New"/>
          <w:sz w:val="30"/>
          <w:szCs w:val="30"/>
        </w:rPr>
        <w:t xml:space="preserve">2569 </w:t>
      </w:r>
      <w:r w:rsidR="00EC131F">
        <w:rPr>
          <w:rFonts w:ascii="Angsana New" w:hAnsi="Angsana New" w:hint="cs"/>
          <w:sz w:val="30"/>
          <w:szCs w:val="30"/>
          <w:cs/>
        </w:rPr>
        <w:t>บริษัทดังกล่าวยังไม่ได้เริ่มดำเนินกิจกรรมทางธุรกิจหลักใด</w:t>
      </w:r>
      <w:r w:rsidR="008E37A6">
        <w:rPr>
          <w:rFonts w:ascii="Angsana New" w:hAnsi="Angsana New" w:hint="cs"/>
          <w:sz w:val="30"/>
          <w:szCs w:val="30"/>
          <w:cs/>
        </w:rPr>
        <w:t xml:space="preserve"> </w:t>
      </w:r>
      <w:r w:rsidR="00EC131F">
        <w:rPr>
          <w:rFonts w:ascii="Angsana New" w:hAnsi="Angsana New" w:hint="cs"/>
          <w:sz w:val="30"/>
          <w:szCs w:val="30"/>
          <w:cs/>
        </w:rPr>
        <w:t>ๆ</w:t>
      </w:r>
    </w:p>
    <w:p w14:paraId="6200FAE0" w14:textId="7DEC984E" w:rsidR="00395EF9" w:rsidRDefault="00EF2B12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395EF9">
        <w:rPr>
          <w:rFonts w:ascii="Angsana New" w:hAnsi="Angsana New"/>
          <w:b/>
          <w:bCs/>
          <w:sz w:val="30"/>
          <w:szCs w:val="30"/>
        </w:rPr>
        <w:t>.</w:t>
      </w:r>
      <w:r w:rsidR="00395EF9" w:rsidRP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7D1E49">
        <w:rPr>
          <w:rFonts w:ascii="Angsana New" w:hAnsi="Angsana New"/>
          <w:b/>
          <w:bCs/>
          <w:sz w:val="30"/>
          <w:szCs w:val="30"/>
        </w:rPr>
        <w:tab/>
      </w:r>
      <w:r w:rsid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เงินให้กู้ยืมแก่บุคคล</w:t>
      </w:r>
      <w:r w:rsidR="00395EF9">
        <w:rPr>
          <w:rFonts w:ascii="Angsana New" w:hAnsi="Angsana New" w:hint="cs"/>
          <w:b/>
          <w:bCs/>
          <w:sz w:val="30"/>
          <w:szCs w:val="30"/>
          <w:cs/>
        </w:rPr>
        <w:t>และกิจการ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8E37A6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5AA55F61" w14:textId="77777777" w:rsidR="00395EF9" w:rsidRPr="008E37A6" w:rsidRDefault="00395EF9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04" w:type="dxa"/>
        <w:tblInd w:w="10" w:type="dxa"/>
        <w:tblLayout w:type="fixed"/>
        <w:tblLook w:val="0100" w:firstRow="0" w:lastRow="0" w:firstColumn="0" w:lastColumn="1" w:noHBand="0" w:noVBand="0"/>
      </w:tblPr>
      <w:tblGrid>
        <w:gridCol w:w="5184"/>
        <w:gridCol w:w="2016"/>
        <w:gridCol w:w="284"/>
        <w:gridCol w:w="2020"/>
      </w:tblGrid>
      <w:tr w:rsidR="00395EF9" w:rsidRPr="00EA1C08" w14:paraId="1B7E4223" w14:textId="77777777" w:rsidTr="0071104F">
        <w:trPr>
          <w:cantSplit/>
        </w:trPr>
        <w:tc>
          <w:tcPr>
            <w:tcW w:w="5184" w:type="dxa"/>
          </w:tcPr>
          <w:p w14:paraId="1548FDAF" w14:textId="77777777"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2C38D634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95EF9" w:rsidRPr="00EA1C08" w14:paraId="3234FFD3" w14:textId="77777777" w:rsidTr="0071104F">
        <w:trPr>
          <w:cantSplit/>
          <w:trHeight w:val="370"/>
        </w:trPr>
        <w:tc>
          <w:tcPr>
            <w:tcW w:w="5184" w:type="dxa"/>
          </w:tcPr>
          <w:p w14:paraId="55BC09DC" w14:textId="77777777"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9D33243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63BF90D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5CE30DA" w14:textId="77777777" w:rsidR="00395EF9" w:rsidRPr="00EA1C08" w:rsidRDefault="00395EF9" w:rsidP="0071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  <w:tab w:val="decimal" w:pos="792"/>
              </w:tabs>
              <w:ind w:left="-48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F5E31" w:rsidRPr="00EA1C08" w14:paraId="79BEEDCD" w14:textId="77777777" w:rsidTr="0071104F">
        <w:trPr>
          <w:cantSplit/>
        </w:trPr>
        <w:tc>
          <w:tcPr>
            <w:tcW w:w="5184" w:type="dxa"/>
          </w:tcPr>
          <w:p w14:paraId="0DF9D67F" w14:textId="76578E9A" w:rsidR="001F5E31" w:rsidRPr="00CC4D97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CC4D9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C4D9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  <w:r w:rsidRPr="001F5E31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Pr="00EA1C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CC4D9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C4D9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4A67D5C" w14:textId="3F8513BA" w:rsidR="001F5E31" w:rsidRPr="0071104F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1104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71104F">
              <w:rPr>
                <w:rFonts w:ascii="Angsana New" w:hAnsi="Angsana New" w:hint="cs"/>
                <w:bCs/>
                <w:sz w:val="30"/>
                <w:szCs w:val="30"/>
              </w:rPr>
              <w:t>7</w:t>
            </w:r>
            <w:r w:rsidRPr="0071104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71104F">
              <w:rPr>
                <w:rFonts w:ascii="Angsana New" w:hAnsi="Angsana New" w:hint="cs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14:paraId="4224073E" w14:textId="77777777" w:rsidR="001F5E31" w:rsidRPr="007B029C" w:rsidRDefault="001F5E31" w:rsidP="001F5E31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B36A0AC" w14:textId="6A481CB0" w:rsidR="001F5E31" w:rsidRPr="007B029C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029C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Pr="007B029C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7B029C">
              <w:rPr>
                <w:rFonts w:ascii="Angsana New" w:hAnsi="Angsana New" w:hint="cs"/>
                <w:bCs/>
                <w:sz w:val="30"/>
                <w:szCs w:val="30"/>
              </w:rPr>
              <w:t>500</w:t>
            </w:r>
          </w:p>
        </w:tc>
      </w:tr>
      <w:tr w:rsidR="001F5E31" w:rsidRPr="00EA1C08" w14:paraId="1311BA7B" w14:textId="77777777" w:rsidTr="0071104F">
        <w:trPr>
          <w:cantSplit/>
        </w:trPr>
        <w:tc>
          <w:tcPr>
            <w:tcW w:w="5184" w:type="dxa"/>
          </w:tcPr>
          <w:p w14:paraId="442618E1" w14:textId="7D0C8C4D" w:rsidR="001F5E31" w:rsidRPr="00EA1C08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Cs w:val="30"/>
                <w:cs/>
              </w:rPr>
              <w:t>หัก ส่วนที่แสดงเป็นสินทรัพย์หมุนเวียน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4954935" w14:textId="0A41810E" w:rsidR="001F5E31" w:rsidRPr="0071104F" w:rsidRDefault="001F5E31" w:rsidP="004F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93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104F">
              <w:rPr>
                <w:rFonts w:ascii="Angsana New" w:hAnsi="Angsana New"/>
                <w:bCs/>
                <w:sz w:val="30"/>
                <w:szCs w:val="30"/>
              </w:rPr>
              <w:t>(26,000)</w:t>
            </w:r>
          </w:p>
        </w:tc>
        <w:tc>
          <w:tcPr>
            <w:tcW w:w="284" w:type="dxa"/>
          </w:tcPr>
          <w:p w14:paraId="6E262515" w14:textId="77777777" w:rsidR="001F5E31" w:rsidRPr="007B029C" w:rsidRDefault="001F5E31" w:rsidP="001F5E31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86984A0" w14:textId="4442263A" w:rsidR="001F5E31" w:rsidRPr="007B029C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876"/>
              </w:tabs>
              <w:ind w:right="42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F5E31" w:rsidRPr="00EA1C08" w14:paraId="5EC3A7B3" w14:textId="77777777" w:rsidTr="0071104F">
        <w:trPr>
          <w:cantSplit/>
        </w:trPr>
        <w:tc>
          <w:tcPr>
            <w:tcW w:w="5184" w:type="dxa"/>
          </w:tcPr>
          <w:p w14:paraId="6859E968" w14:textId="656AC707" w:rsidR="001F5E31" w:rsidRPr="00EA1C08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C1F55" w14:textId="02A12BB9" w:rsidR="001F5E31" w:rsidRPr="007B029C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Pr="007B029C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7B029C">
              <w:rPr>
                <w:rFonts w:ascii="Angsana New" w:hAnsi="Angsana New" w:hint="cs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14:paraId="552AF6F0" w14:textId="77777777" w:rsidR="001F5E31" w:rsidRPr="007B029C" w:rsidRDefault="001F5E31" w:rsidP="001F5E31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504713" w14:textId="6B818B3D" w:rsidR="001F5E31" w:rsidRPr="007B029C" w:rsidRDefault="001F5E31" w:rsidP="001F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029C">
              <w:rPr>
                <w:rFonts w:ascii="Angsana New" w:hAnsi="Angsana New"/>
                <w:bCs/>
                <w:sz w:val="30"/>
                <w:szCs w:val="30"/>
              </w:rPr>
              <w:t>8,500</w:t>
            </w:r>
          </w:p>
        </w:tc>
      </w:tr>
    </w:tbl>
    <w:p w14:paraId="2CB5D37A" w14:textId="77777777" w:rsidR="002C2C0B" w:rsidRPr="008E37A6" w:rsidRDefault="002C2C0B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6028EEC" w14:textId="48E231C4" w:rsidR="00440C12" w:rsidRPr="00440C12" w:rsidRDefault="00440C12" w:rsidP="002B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B029C">
        <w:rPr>
          <w:rFonts w:ascii="Angsana New" w:hAnsi="Angsana New"/>
          <w:spacing w:val="-2"/>
          <w:sz w:val="30"/>
          <w:szCs w:val="30"/>
          <w:cs/>
        </w:rPr>
        <w:t>กลุ่มบริษัทได้ให้กู้ยืมแก่บุคคลที่ไม่</w:t>
      </w:r>
      <w:r w:rsidRPr="0071104F">
        <w:rPr>
          <w:rFonts w:ascii="Angsana New" w:hAnsi="Angsana New"/>
          <w:spacing w:val="-2"/>
          <w:sz w:val="30"/>
          <w:szCs w:val="30"/>
          <w:cs/>
        </w:rPr>
        <w:t>เกี่ยวข้องกันรายหนึ่งและกิจการที่ไม่เกี่ยวข้องกันสามแห่ง (เฉพาะกิจการเป็นกิจการที</w:t>
      </w:r>
      <w:r w:rsidR="002B44FB" w:rsidRPr="0071104F">
        <w:rPr>
          <w:rFonts w:ascii="Angsana New" w:hAnsi="Angsana New" w:hint="cs"/>
          <w:spacing w:val="-2"/>
          <w:sz w:val="30"/>
          <w:szCs w:val="30"/>
          <w:cs/>
        </w:rPr>
        <w:t>่</w:t>
      </w:r>
      <w:r w:rsidRPr="0071104F">
        <w:rPr>
          <w:rFonts w:ascii="Angsana New" w:hAnsi="Angsana New"/>
          <w:spacing w:val="-2"/>
          <w:sz w:val="30"/>
          <w:szCs w:val="30"/>
          <w:cs/>
        </w:rPr>
        <w:t xml:space="preserve">ไม่เกี่ยวข้องกันหนึ่งแห่ง) ซึ่งมีอัตราดอกเบี้ยร้อยละ </w:t>
      </w:r>
      <w:r w:rsidRPr="0071104F">
        <w:rPr>
          <w:rFonts w:ascii="Angsana New" w:hAnsi="Angsana New"/>
          <w:spacing w:val="-2"/>
          <w:sz w:val="30"/>
          <w:szCs w:val="30"/>
        </w:rPr>
        <w:t>12</w:t>
      </w:r>
      <w:r w:rsidRPr="0071104F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71104F">
        <w:rPr>
          <w:rFonts w:ascii="Angsana New" w:hAnsi="Angsana New"/>
          <w:spacing w:val="-2"/>
          <w:sz w:val="30"/>
          <w:szCs w:val="30"/>
        </w:rPr>
        <w:t>15</w:t>
      </w:r>
      <w:r w:rsidRPr="0071104F">
        <w:rPr>
          <w:rFonts w:ascii="Angsana New" w:hAnsi="Angsana New" w:hint="cs"/>
          <w:spacing w:val="-2"/>
          <w:sz w:val="30"/>
          <w:szCs w:val="30"/>
          <w:cs/>
        </w:rPr>
        <w:t xml:space="preserve"> ต่อปี (เฉพาะกิจการร้อยละ </w:t>
      </w:r>
      <w:r w:rsidRPr="0071104F">
        <w:rPr>
          <w:rFonts w:ascii="Angsana New" w:hAnsi="Angsana New"/>
          <w:spacing w:val="-2"/>
          <w:sz w:val="30"/>
          <w:szCs w:val="30"/>
        </w:rPr>
        <w:t xml:space="preserve">12 </w:t>
      </w:r>
      <w:r w:rsidRPr="0071104F">
        <w:rPr>
          <w:rFonts w:ascii="Angsana New" w:hAnsi="Angsana New" w:hint="cs"/>
          <w:spacing w:val="-2"/>
          <w:sz w:val="30"/>
          <w:szCs w:val="30"/>
          <w:cs/>
        </w:rPr>
        <w:t xml:space="preserve">ต่อปี) ทั้งนี้ ผู้กู้ยืมได้ขายฝากที่ดินเพื่อใช้เป็นหลักประกันในการกู้ยืมเงินโดยมีระยะเวลาขายฝาก </w:t>
      </w:r>
      <w:r w:rsidRPr="0071104F">
        <w:rPr>
          <w:rFonts w:ascii="Angsana New" w:hAnsi="Angsana New"/>
          <w:spacing w:val="-2"/>
          <w:sz w:val="30"/>
          <w:szCs w:val="30"/>
        </w:rPr>
        <w:t>2</w:t>
      </w:r>
      <w:r w:rsidRPr="0071104F">
        <w:rPr>
          <w:rFonts w:ascii="Angsana New" w:hAnsi="Angsana New" w:hint="cs"/>
          <w:spacing w:val="-2"/>
          <w:sz w:val="30"/>
          <w:szCs w:val="30"/>
          <w:cs/>
        </w:rPr>
        <w:t xml:space="preserve"> ปีและ </w:t>
      </w:r>
      <w:r w:rsidRPr="0071104F">
        <w:rPr>
          <w:rFonts w:ascii="Angsana New" w:hAnsi="Angsana New"/>
          <w:spacing w:val="-2"/>
          <w:sz w:val="30"/>
          <w:szCs w:val="30"/>
        </w:rPr>
        <w:t>5</w:t>
      </w:r>
      <w:r w:rsidRPr="0071104F">
        <w:rPr>
          <w:rFonts w:ascii="Angsana New" w:hAnsi="Angsana New" w:hint="cs"/>
          <w:spacing w:val="-2"/>
          <w:sz w:val="30"/>
          <w:szCs w:val="30"/>
          <w:cs/>
        </w:rPr>
        <w:t xml:space="preserve"> ปี (เฉพาะกิจการ </w:t>
      </w:r>
      <w:r w:rsidRPr="0071104F">
        <w:rPr>
          <w:rFonts w:ascii="Angsana New" w:hAnsi="Angsana New"/>
          <w:spacing w:val="-2"/>
          <w:sz w:val="30"/>
          <w:szCs w:val="30"/>
        </w:rPr>
        <w:t xml:space="preserve">5 </w:t>
      </w:r>
      <w:r w:rsidRPr="0071104F">
        <w:rPr>
          <w:rFonts w:ascii="Angsana New" w:hAnsi="Angsana New" w:hint="cs"/>
          <w:spacing w:val="-2"/>
          <w:sz w:val="30"/>
          <w:szCs w:val="30"/>
          <w:cs/>
        </w:rPr>
        <w:t>ปี)</w:t>
      </w:r>
    </w:p>
    <w:p w14:paraId="1FAC8024" w14:textId="77777777" w:rsidR="00440C12" w:rsidRPr="008E37A6" w:rsidRDefault="00440C12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67EA87D" w14:textId="6129E3E0" w:rsidR="004B092B" w:rsidRDefault="00EF2B12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412B3F4" w14:textId="77777777" w:rsidR="004B092B" w:rsidRPr="008E37A6" w:rsidRDefault="004B092B" w:rsidP="00616F93">
      <w:pPr>
        <w:spacing w:line="240" w:lineRule="auto"/>
        <w:jc w:val="thaiDistribute"/>
        <w:rPr>
          <w:sz w:val="30"/>
          <w:szCs w:val="30"/>
        </w:rPr>
      </w:pPr>
    </w:p>
    <w:tbl>
      <w:tblPr>
        <w:tblW w:w="9504" w:type="dxa"/>
        <w:tblLayout w:type="fixed"/>
        <w:tblLook w:val="0100" w:firstRow="0" w:lastRow="0" w:firstColumn="0" w:lastColumn="1" w:noHBand="0" w:noVBand="0"/>
      </w:tblPr>
      <w:tblGrid>
        <w:gridCol w:w="5184"/>
        <w:gridCol w:w="2016"/>
        <w:gridCol w:w="284"/>
        <w:gridCol w:w="2020"/>
      </w:tblGrid>
      <w:tr w:rsidR="004B092B" w:rsidRPr="00F51F88" w14:paraId="08773B4B" w14:textId="77777777" w:rsidTr="0071104F">
        <w:trPr>
          <w:cantSplit/>
        </w:trPr>
        <w:tc>
          <w:tcPr>
            <w:tcW w:w="5184" w:type="dxa"/>
          </w:tcPr>
          <w:p w14:paraId="6C8E6ABC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2EA198FF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43A1A66B" w14:textId="77777777" w:rsidTr="00E71315">
        <w:trPr>
          <w:cantSplit/>
          <w:trHeight w:val="370"/>
        </w:trPr>
        <w:tc>
          <w:tcPr>
            <w:tcW w:w="5184" w:type="dxa"/>
          </w:tcPr>
          <w:p w14:paraId="612A58C0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9BB9E8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37D24B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</w:tcPr>
          <w:p w14:paraId="358B7F5B" w14:textId="77777777" w:rsidR="004B092B" w:rsidRPr="0071104F" w:rsidRDefault="004B092B" w:rsidP="0071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  <w:tab w:val="decimal" w:pos="792"/>
              </w:tabs>
              <w:ind w:left="-4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5A7EA1CB" w14:textId="77777777" w:rsidTr="00E71315">
        <w:trPr>
          <w:cantSplit/>
        </w:trPr>
        <w:tc>
          <w:tcPr>
            <w:tcW w:w="5184" w:type="dxa"/>
          </w:tcPr>
          <w:p w14:paraId="2B7A20FA" w14:textId="1564FE3F" w:rsidR="00ED11C1" w:rsidRPr="00DB0C30" w:rsidRDefault="00ED11C1" w:rsidP="00DB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0C3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0C3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DB0C3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มกราคม </w:t>
            </w:r>
            <w:r w:rsidR="00CC4D97" w:rsidRPr="00DB0C3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74FE2F4" w14:textId="18A4E997" w:rsidR="00ED11C1" w:rsidRPr="00666554" w:rsidRDefault="00152711" w:rsidP="005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440C12">
              <w:rPr>
                <w:rFonts w:ascii="Angsana New" w:hAnsi="Angsana New"/>
                <w:bCs/>
                <w:sz w:val="30"/>
                <w:szCs w:val="30"/>
              </w:rPr>
              <w:t>5,265</w:t>
            </w:r>
          </w:p>
        </w:tc>
        <w:tc>
          <w:tcPr>
            <w:tcW w:w="284" w:type="dxa"/>
          </w:tcPr>
          <w:p w14:paraId="1EC24CBC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1F069494" w14:textId="64F1898E" w:rsidR="00ED11C1" w:rsidRPr="00ED11C1" w:rsidRDefault="00CC4D9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CC4D97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440C12">
              <w:rPr>
                <w:rFonts w:ascii="Angsana New" w:hAnsi="Angsana New"/>
                <w:bCs/>
                <w:sz w:val="30"/>
                <w:szCs w:val="30"/>
              </w:rPr>
              <w:t>0,487</w:t>
            </w:r>
          </w:p>
        </w:tc>
      </w:tr>
      <w:tr w:rsidR="00E71315" w:rsidRPr="00E24209" w14:paraId="31B871B5" w14:textId="77777777" w:rsidTr="00E71315">
        <w:trPr>
          <w:cantSplit/>
        </w:trPr>
        <w:tc>
          <w:tcPr>
            <w:tcW w:w="5184" w:type="dxa"/>
          </w:tcPr>
          <w:p w14:paraId="4711D325" w14:textId="77777777" w:rsidR="00E71315" w:rsidRPr="00DB0C30" w:rsidRDefault="00E71315" w:rsidP="00E7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0C3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1DE0996" w14:textId="32F4F4F9" w:rsidR="00E71315" w:rsidRPr="00440C12" w:rsidRDefault="00E71315" w:rsidP="00E7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440C12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(351</w:t>
            </w:r>
            <w:r>
              <w:rPr>
                <w:rFonts w:ascii="Angsana New" w:hAnsi="Angsana New"/>
                <w:sz w:val="30"/>
                <w:szCs w:val="30"/>
              </w:rPr>
              <w:t>(349)</w:t>
            </w:r>
            <w:r w:rsidRPr="00440C12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E227C7D" w14:textId="77777777" w:rsidR="00E71315" w:rsidRPr="00440C12" w:rsidRDefault="00E71315" w:rsidP="00E7131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14:paraId="5C0E7557" w14:textId="2913A509" w:rsidR="00E71315" w:rsidRPr="00440C12" w:rsidRDefault="00E71315" w:rsidP="00E7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36"/>
              </w:tabs>
              <w:ind w:right="63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440C12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(351</w:t>
            </w:r>
            <w:r>
              <w:rPr>
                <w:rFonts w:ascii="Angsana New" w:hAnsi="Angsana New"/>
                <w:sz w:val="30"/>
                <w:szCs w:val="30"/>
              </w:rPr>
              <w:t>(344)</w:t>
            </w:r>
            <w:r w:rsidRPr="00440C12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)</w:t>
            </w:r>
          </w:p>
        </w:tc>
      </w:tr>
      <w:tr w:rsidR="006A5BCA" w:rsidRPr="00E24209" w14:paraId="1507CCDB" w14:textId="77777777" w:rsidTr="00E71315">
        <w:trPr>
          <w:cantSplit/>
        </w:trPr>
        <w:tc>
          <w:tcPr>
            <w:tcW w:w="5184" w:type="dxa"/>
          </w:tcPr>
          <w:p w14:paraId="0BEF0433" w14:textId="4BBFEE83" w:rsidR="006A5BCA" w:rsidRPr="00161CAE" w:rsidRDefault="006A5BCA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B80CB07" w14:textId="72389C67" w:rsidR="006A5BCA" w:rsidRPr="00440C12" w:rsidRDefault="00E71315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384,916</w:t>
            </w:r>
          </w:p>
        </w:tc>
        <w:tc>
          <w:tcPr>
            <w:tcW w:w="284" w:type="dxa"/>
          </w:tcPr>
          <w:p w14:paraId="46F9B5B7" w14:textId="77777777" w:rsidR="006A5BCA" w:rsidRPr="00440C12" w:rsidRDefault="006A5BCA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</w:tcPr>
          <w:p w14:paraId="74BD1627" w14:textId="3EE718D8" w:rsidR="006A5BCA" w:rsidRPr="00440C12" w:rsidRDefault="00E71315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180,143</w:t>
            </w:r>
          </w:p>
        </w:tc>
      </w:tr>
    </w:tbl>
    <w:p w14:paraId="2BD7E5A4" w14:textId="77777777" w:rsidR="00440C12" w:rsidRPr="008E37A6" w:rsidRDefault="00440C12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4ABC9B" w14:textId="1680681C" w:rsidR="00C57A1A" w:rsidRDefault="00C57A1A" w:rsidP="00C57A1A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</w:t>
      </w:r>
      <w:r w:rsidRPr="001B4FD2">
        <w:rPr>
          <w:rFonts w:ascii="Angsana New" w:hAnsi="Angsana New" w:hint="cs"/>
          <w:sz w:val="30"/>
          <w:szCs w:val="30"/>
          <w:cs/>
        </w:rPr>
        <w:t>อายุ</w:t>
      </w:r>
      <w:r w:rsidRPr="001B4FD2">
        <w:rPr>
          <w:rFonts w:ascii="Angsana New" w:hAnsi="Angsana New"/>
          <w:sz w:val="30"/>
          <w:szCs w:val="30"/>
        </w:rPr>
        <w:t xml:space="preserve"> </w:t>
      </w:r>
      <w:r w:rsidR="00440C12">
        <w:rPr>
          <w:rFonts w:ascii="Angsana New" w:hAnsi="Angsana New"/>
          <w:sz w:val="30"/>
          <w:szCs w:val="30"/>
        </w:rPr>
        <w:t>1</w:t>
      </w:r>
      <w:r w:rsidRPr="001B4FD2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1B4FD2">
        <w:rPr>
          <w:rFonts w:ascii="Angsana New" w:hAnsi="Angsana New"/>
          <w:sz w:val="30"/>
          <w:szCs w:val="30"/>
        </w:rPr>
        <w:t>30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  <w:r w:rsidR="00AB6455" w:rsidRPr="00440C12">
        <w:rPr>
          <w:rFonts w:ascii="Angsana New" w:hAnsi="Angsana New" w:hint="cs"/>
          <w:spacing w:val="-2"/>
          <w:sz w:val="30"/>
          <w:szCs w:val="30"/>
          <w:cs/>
        </w:rPr>
        <w:t>โดยมีรายได้ค่าเช่าดังนี้</w:t>
      </w:r>
    </w:p>
    <w:p w14:paraId="20F4D927" w14:textId="77777777" w:rsidR="00AB6455" w:rsidRPr="008E37A6" w:rsidRDefault="00AB6455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4" w:type="dxa"/>
        <w:tblLayout w:type="fixed"/>
        <w:tblLook w:val="0100" w:firstRow="0" w:lastRow="0" w:firstColumn="0" w:lastColumn="1" w:noHBand="0" w:noVBand="0"/>
      </w:tblPr>
      <w:tblGrid>
        <w:gridCol w:w="5184"/>
        <w:gridCol w:w="2016"/>
        <w:gridCol w:w="284"/>
        <w:gridCol w:w="2020"/>
      </w:tblGrid>
      <w:tr w:rsidR="00AB6455" w:rsidRPr="00F51F88" w14:paraId="27F06C0F" w14:textId="77777777" w:rsidTr="0071104F">
        <w:trPr>
          <w:cantSplit/>
        </w:trPr>
        <w:tc>
          <w:tcPr>
            <w:tcW w:w="5184" w:type="dxa"/>
          </w:tcPr>
          <w:p w14:paraId="39632EB6" w14:textId="77777777" w:rsidR="00AB6455" w:rsidRPr="002C3FE5" w:rsidRDefault="00AB6455" w:rsidP="009C4DA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2341A1FF" w14:textId="77777777" w:rsidR="00AB6455" w:rsidRPr="002C3FE5" w:rsidRDefault="00AB6455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6455" w:rsidRPr="00F51F88" w14:paraId="7FB7F6AC" w14:textId="77777777" w:rsidTr="0071104F">
        <w:trPr>
          <w:cantSplit/>
          <w:trHeight w:val="370"/>
        </w:trPr>
        <w:tc>
          <w:tcPr>
            <w:tcW w:w="5184" w:type="dxa"/>
          </w:tcPr>
          <w:p w14:paraId="4D6E4CAC" w14:textId="77777777" w:rsidR="00AB6455" w:rsidRPr="00F51F88" w:rsidRDefault="00AB6455" w:rsidP="009C4DA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CAEBA" w14:textId="77777777" w:rsidR="00AB6455" w:rsidRPr="00E24209" w:rsidRDefault="00AB6455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AB6455" w:rsidRPr="00E24209" w14:paraId="02DF5F58" w14:textId="77777777" w:rsidTr="0071104F">
        <w:trPr>
          <w:cantSplit/>
        </w:trPr>
        <w:tc>
          <w:tcPr>
            <w:tcW w:w="5184" w:type="dxa"/>
          </w:tcPr>
          <w:p w14:paraId="4F7F3445" w14:textId="4C5F9691" w:rsidR="00AB6455" w:rsidRPr="00DB0C30" w:rsidRDefault="00AB6455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E052AC8" w14:textId="791B335F" w:rsidR="00AB6455" w:rsidRPr="007D45AA" w:rsidRDefault="007D45AA" w:rsidP="007D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45A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7473432" w14:textId="77777777" w:rsidR="00AB6455" w:rsidRPr="00666554" w:rsidRDefault="00AB6455" w:rsidP="009C4DA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1AA071A" w14:textId="37C83AF3" w:rsidR="00AB6455" w:rsidRPr="007D45AA" w:rsidRDefault="007D45AA" w:rsidP="007D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45A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D45AA" w:rsidRPr="00E24209" w14:paraId="4D76F496" w14:textId="77777777" w:rsidTr="0071104F">
        <w:trPr>
          <w:cantSplit/>
        </w:trPr>
        <w:tc>
          <w:tcPr>
            <w:tcW w:w="5184" w:type="dxa"/>
          </w:tcPr>
          <w:p w14:paraId="063803A8" w14:textId="665B01C4" w:rsidR="007D45AA" w:rsidRDefault="007D45AA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DF0F8C8" w14:textId="700536D4" w:rsidR="007D45AA" w:rsidRPr="004F5D27" w:rsidRDefault="004F5D27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5D27">
              <w:rPr>
                <w:rFonts w:ascii="Angsana New" w:hAnsi="Angsana New"/>
                <w:bCs/>
                <w:sz w:val="30"/>
                <w:szCs w:val="30"/>
              </w:rPr>
              <w:t>2,756</w:t>
            </w:r>
          </w:p>
        </w:tc>
        <w:tc>
          <w:tcPr>
            <w:tcW w:w="284" w:type="dxa"/>
          </w:tcPr>
          <w:p w14:paraId="1084E5B4" w14:textId="77777777" w:rsidR="007D45AA" w:rsidRPr="00666554" w:rsidRDefault="007D45AA" w:rsidP="009C4DA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56CE416" w14:textId="386ADFB8" w:rsidR="007D45AA" w:rsidRPr="00CC4D97" w:rsidRDefault="004F5D27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2,850</w:t>
            </w:r>
          </w:p>
        </w:tc>
      </w:tr>
      <w:tr w:rsidR="00AB6455" w:rsidRPr="00E24209" w14:paraId="3DEFC3BB" w14:textId="77777777" w:rsidTr="0071104F">
        <w:trPr>
          <w:cantSplit/>
        </w:trPr>
        <w:tc>
          <w:tcPr>
            <w:tcW w:w="5184" w:type="dxa"/>
          </w:tcPr>
          <w:p w14:paraId="4E595FDA" w14:textId="1C5C37C9" w:rsidR="00AB6455" w:rsidRPr="00DB0C30" w:rsidRDefault="00AB6455" w:rsidP="009C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9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016" w:type="dxa"/>
            <w:vAlign w:val="center"/>
          </w:tcPr>
          <w:p w14:paraId="55BF0078" w14:textId="60819002" w:rsidR="00AB6455" w:rsidRPr="004F5D27" w:rsidRDefault="004F5D27" w:rsidP="004F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5D27">
              <w:rPr>
                <w:rFonts w:ascii="Angsana New" w:hAnsi="Angsana New"/>
                <w:bCs/>
                <w:sz w:val="30"/>
                <w:szCs w:val="30"/>
              </w:rPr>
              <w:t>1,220</w:t>
            </w:r>
          </w:p>
        </w:tc>
        <w:tc>
          <w:tcPr>
            <w:tcW w:w="284" w:type="dxa"/>
          </w:tcPr>
          <w:p w14:paraId="1B81D702" w14:textId="77777777" w:rsidR="00AB6455" w:rsidRPr="00440C12" w:rsidRDefault="00AB6455" w:rsidP="009C4DA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center"/>
          </w:tcPr>
          <w:p w14:paraId="5F223247" w14:textId="0F04ABDB" w:rsidR="00AB6455" w:rsidRPr="00AB6455" w:rsidRDefault="004F5D27" w:rsidP="00AB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1,314</w:t>
            </w:r>
          </w:p>
        </w:tc>
      </w:tr>
    </w:tbl>
    <w:p w14:paraId="3B8F7CF2" w14:textId="177A3B1D" w:rsidR="00440C12" w:rsidRDefault="00440C12" w:rsidP="002B44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8"/>
        <w:jc w:val="thaiDistribute"/>
        <w:rPr>
          <w:rFonts w:ascii="Angsana New" w:hAnsi="Angsana New"/>
          <w:sz w:val="30"/>
          <w:szCs w:val="30"/>
        </w:rPr>
      </w:pPr>
      <w:r w:rsidRPr="00C21108">
        <w:rPr>
          <w:rFonts w:ascii="Angsana New" w:hAnsi="Angsana New"/>
          <w:sz w:val="30"/>
          <w:szCs w:val="30"/>
          <w:cs/>
        </w:rPr>
        <w:lastRenderedPageBreak/>
        <w:t>มูลค่ายุติธรรมล่าสุดของอสังหาริมทรัพย์เพื่อการลงทุนซึ่งประเมินราคาโดยบริษัทผู้ประเมินราคาอิสระโดยใช้วิธีต้นทุนทดแทนและวิธีเปรียบเทียบราคาตลาด</w:t>
      </w:r>
      <w:r>
        <w:rPr>
          <w:rFonts w:ascii="Angsana New" w:hAnsi="Angsana New"/>
          <w:sz w:val="30"/>
          <w:szCs w:val="30"/>
          <w:cs/>
        </w:rPr>
        <w:t>แสดงตามด้านล่างนี้โดย</w:t>
      </w:r>
      <w:r w:rsidRPr="00C21108">
        <w:rPr>
          <w:rFonts w:ascii="Angsana New" w:hAnsi="Angsana New"/>
          <w:sz w:val="30"/>
          <w:szCs w:val="30"/>
          <w:cs/>
        </w:rPr>
        <w:t>ฝ่ายบริหารได้พิจารณา</w:t>
      </w:r>
      <w:r>
        <w:rPr>
          <w:rFonts w:ascii="Angsana New" w:hAnsi="Angsana New"/>
          <w:sz w:val="30"/>
          <w:szCs w:val="30"/>
          <w:cs/>
        </w:rPr>
        <w:t>ปัจจัยแวดล้อมทั้งภายในและภายนอก</w:t>
      </w:r>
      <w:r w:rsidRPr="00C21108">
        <w:rPr>
          <w:rFonts w:ascii="Angsana New" w:hAnsi="Angsana New"/>
          <w:sz w:val="30"/>
          <w:szCs w:val="30"/>
          <w:cs/>
        </w:rPr>
        <w:t>และคาดการณ์ว่ามูลค่ายุติธรรมดังกล่าวไม่ได้เปลี่ยนแปลงไปอย่างมีสาระสำคัญ</w:t>
      </w:r>
      <w:r w:rsidR="00217326">
        <w:rPr>
          <w:rFonts w:ascii="Angsana New" w:hAnsi="Angsana New" w:hint="cs"/>
          <w:sz w:val="30"/>
          <w:szCs w:val="30"/>
          <w:cs/>
        </w:rPr>
        <w:t>จากวันที่ประเมิน</w:t>
      </w:r>
      <w:r w:rsidR="00063FD4">
        <w:rPr>
          <w:rFonts w:ascii="Angsana New" w:hAnsi="Angsana New" w:hint="cs"/>
          <w:sz w:val="30"/>
          <w:szCs w:val="30"/>
          <w:cs/>
        </w:rPr>
        <w:t>ราคา</w:t>
      </w:r>
      <w:r w:rsidR="00217326">
        <w:rPr>
          <w:rFonts w:ascii="Angsana New" w:hAnsi="Angsana New" w:hint="cs"/>
          <w:sz w:val="30"/>
          <w:szCs w:val="30"/>
          <w:cs/>
        </w:rPr>
        <w:t>ครั้งล่าสุด</w:t>
      </w:r>
      <w:r w:rsidRPr="00C21108">
        <w:rPr>
          <w:rFonts w:ascii="Angsana New" w:hAnsi="Angsana New"/>
          <w:sz w:val="30"/>
          <w:szCs w:val="30"/>
        </w:rPr>
        <w:t xml:space="preserve"> </w:t>
      </w:r>
    </w:p>
    <w:p w14:paraId="77718070" w14:textId="77777777" w:rsidR="007D45AA" w:rsidRPr="00EA1C08" w:rsidRDefault="007D45AA" w:rsidP="00440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2" w:type="dxa"/>
        <w:tblInd w:w="-4" w:type="dxa"/>
        <w:tblLook w:val="04A0" w:firstRow="1" w:lastRow="0" w:firstColumn="1" w:lastColumn="0" w:noHBand="0" w:noVBand="1"/>
      </w:tblPr>
      <w:tblGrid>
        <w:gridCol w:w="3787"/>
        <w:gridCol w:w="291"/>
        <w:gridCol w:w="1509"/>
        <w:gridCol w:w="283"/>
        <w:gridCol w:w="3572"/>
      </w:tblGrid>
      <w:tr w:rsidR="00C57A1A" w:rsidRPr="00EA0007" w14:paraId="32DDDD6E" w14:textId="77777777" w:rsidTr="00217326">
        <w:tc>
          <w:tcPr>
            <w:tcW w:w="3787" w:type="dxa"/>
          </w:tcPr>
          <w:p w14:paraId="7FE1FDD5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BD3D3E9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8754B1E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3" w:type="dxa"/>
          </w:tcPr>
          <w:p w14:paraId="36CF7D97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2" w:type="dxa"/>
          </w:tcPr>
          <w:p w14:paraId="5111CC77" w14:textId="77777777" w:rsidR="00C57A1A" w:rsidRDefault="00C57A1A" w:rsidP="00440C12">
            <w:pPr>
              <w:tabs>
                <w:tab w:val="clear" w:pos="3515"/>
                <w:tab w:val="left" w:pos="33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7BB062D8" w14:textId="77777777" w:rsidTr="00217326">
        <w:tc>
          <w:tcPr>
            <w:tcW w:w="3787" w:type="dxa"/>
          </w:tcPr>
          <w:p w14:paraId="04848388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AB69F38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7B0704A0" w14:textId="77777777" w:rsidR="00C57A1A" w:rsidRPr="006765E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3" w:type="dxa"/>
          </w:tcPr>
          <w:p w14:paraId="574973CC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14:paraId="37EC34BF" w14:textId="77777777" w:rsidR="00C57A1A" w:rsidRPr="00EA0007" w:rsidRDefault="00C57A1A" w:rsidP="00440C12">
            <w:pPr>
              <w:tabs>
                <w:tab w:val="clear" w:pos="3515"/>
                <w:tab w:val="left" w:pos="33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48A265DD" w14:textId="77777777" w:rsidTr="00217326">
        <w:tc>
          <w:tcPr>
            <w:tcW w:w="3787" w:type="dxa"/>
          </w:tcPr>
          <w:p w14:paraId="38CCE20B" w14:textId="77777777" w:rsidR="00C57A1A" w:rsidRPr="00BB0D13" w:rsidRDefault="00C57A1A" w:rsidP="00B50C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2708974A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0FA0BCD0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6</w:t>
            </w:r>
            <w:r w:rsidR="00C57A1A">
              <w:rPr>
                <w:rFonts w:ascii="Angsana New" w:hAnsi="Angsana New"/>
                <w:sz w:val="30"/>
                <w:szCs w:val="30"/>
              </w:rPr>
              <w:t>49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57A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478439E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2" w:type="dxa"/>
            <w:vAlign w:val="center"/>
          </w:tcPr>
          <w:p w14:paraId="34C6C5E3" w14:textId="77777777" w:rsidR="00C57A1A" w:rsidRPr="00923FCB" w:rsidRDefault="00C57A1A" w:rsidP="00440C12">
            <w:pPr>
              <w:tabs>
                <w:tab w:val="clear" w:pos="3515"/>
                <w:tab w:val="left" w:pos="3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25719346" w14:textId="77777777" w:rsidTr="00217326">
        <w:tc>
          <w:tcPr>
            <w:tcW w:w="3787" w:type="dxa"/>
          </w:tcPr>
          <w:p w14:paraId="192AA54E" w14:textId="77777777" w:rsidR="00C57A1A" w:rsidRPr="00BB0D13" w:rsidRDefault="00C57A1A" w:rsidP="00B50C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141468E5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E08DE93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342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54F8EE2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2" w:type="dxa"/>
            <w:vAlign w:val="center"/>
          </w:tcPr>
          <w:p w14:paraId="38295A14" w14:textId="77777777" w:rsidR="00C57A1A" w:rsidRDefault="00C57A1A" w:rsidP="00440C12">
            <w:pPr>
              <w:tabs>
                <w:tab w:val="clear" w:pos="3515"/>
                <w:tab w:val="left" w:pos="3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112BAE63" w14:textId="77777777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CDCA28" w14:textId="73E3776A" w:rsidR="00994B2D" w:rsidRDefault="00EF2B12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8D1313B" w14:textId="77777777" w:rsidR="00994B2D" w:rsidRPr="00326EFF" w:rsidRDefault="00994B2D" w:rsidP="00616F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sz w:val="30"/>
          <w:szCs w:val="30"/>
        </w:rPr>
      </w:pPr>
    </w:p>
    <w:tbl>
      <w:tblPr>
        <w:tblW w:w="9468" w:type="dxa"/>
        <w:tblInd w:w="-4" w:type="dxa"/>
        <w:tblLayout w:type="fixed"/>
        <w:tblLook w:val="0100" w:firstRow="0" w:lastRow="0" w:firstColumn="0" w:lastColumn="1" w:noHBand="0" w:noVBand="0"/>
      </w:tblPr>
      <w:tblGrid>
        <w:gridCol w:w="4932"/>
        <w:gridCol w:w="2126"/>
        <w:gridCol w:w="284"/>
        <w:gridCol w:w="2126"/>
      </w:tblGrid>
      <w:tr w:rsidR="00994B2D" w:rsidRPr="00F51F88" w14:paraId="45CC5EB8" w14:textId="77777777" w:rsidTr="00616F93">
        <w:trPr>
          <w:cantSplit/>
        </w:trPr>
        <w:tc>
          <w:tcPr>
            <w:tcW w:w="4932" w:type="dxa"/>
          </w:tcPr>
          <w:p w14:paraId="2C5A6FF6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24860DCE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42A21EFC" w14:textId="77777777" w:rsidTr="00616F93">
        <w:trPr>
          <w:cantSplit/>
          <w:trHeight w:val="370"/>
        </w:trPr>
        <w:tc>
          <w:tcPr>
            <w:tcW w:w="4932" w:type="dxa"/>
          </w:tcPr>
          <w:p w14:paraId="4C5A8C3D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C2E05E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658AD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24DF95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0A2AB10E" w14:textId="77777777" w:rsidTr="00616F93">
        <w:trPr>
          <w:cantSplit/>
        </w:trPr>
        <w:tc>
          <w:tcPr>
            <w:tcW w:w="4932" w:type="dxa"/>
          </w:tcPr>
          <w:p w14:paraId="608B8ACD" w14:textId="7F27085B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458D1D5" w14:textId="088D6F65" w:rsidR="00ED11C1" w:rsidRPr="006066D5" w:rsidRDefault="00AF55BC" w:rsidP="005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66D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F003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E0960">
              <w:rPr>
                <w:rFonts w:ascii="Angsana New" w:hAnsi="Angsana New"/>
                <w:bCs/>
                <w:sz w:val="30"/>
                <w:szCs w:val="30"/>
              </w:rPr>
              <w:t>49,225</w:t>
            </w:r>
          </w:p>
        </w:tc>
        <w:tc>
          <w:tcPr>
            <w:tcW w:w="284" w:type="dxa"/>
          </w:tcPr>
          <w:p w14:paraId="3E76BFC8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CA8289B" w14:textId="34E08FC6" w:rsidR="00ED11C1" w:rsidRPr="00ED11C1" w:rsidRDefault="00AF55BC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AF55B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0960">
              <w:rPr>
                <w:rFonts w:asciiTheme="majorBidi" w:hAnsiTheme="majorBidi" w:cstheme="majorBidi"/>
                <w:sz w:val="30"/>
                <w:szCs w:val="30"/>
              </w:rPr>
              <w:t>68,881</w:t>
            </w:r>
          </w:p>
        </w:tc>
      </w:tr>
      <w:tr w:rsidR="00ED11C1" w:rsidRPr="00E24209" w14:paraId="4E0305D2" w14:textId="77777777" w:rsidTr="00616F93">
        <w:trPr>
          <w:cantSplit/>
        </w:trPr>
        <w:tc>
          <w:tcPr>
            <w:tcW w:w="4932" w:type="dxa"/>
          </w:tcPr>
          <w:p w14:paraId="22D72B8C" w14:textId="77777777" w:rsidR="00ED11C1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  <w:r w:rsidR="00DD1EB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ระหว่างงวด </w:t>
            </w:r>
            <w:r w:rsidR="0032537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</w:tcPr>
          <w:p w14:paraId="33AE5BF2" w14:textId="17D7ECF9" w:rsidR="00ED11C1" w:rsidRPr="00545627" w:rsidRDefault="00E71315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41,884</w:t>
            </w:r>
          </w:p>
        </w:tc>
        <w:tc>
          <w:tcPr>
            <w:tcW w:w="284" w:type="dxa"/>
          </w:tcPr>
          <w:p w14:paraId="430A34B2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79946C13" w14:textId="18AD63CD" w:rsidR="00ED11C1" w:rsidRPr="00545627" w:rsidRDefault="00B86974" w:rsidP="00E7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38,873</w:t>
            </w:r>
          </w:p>
        </w:tc>
      </w:tr>
      <w:tr w:rsidR="00545627" w:rsidRPr="00E24209" w14:paraId="6233D974" w14:textId="77777777" w:rsidTr="00616F93">
        <w:trPr>
          <w:cantSplit/>
        </w:trPr>
        <w:tc>
          <w:tcPr>
            <w:tcW w:w="4932" w:type="dxa"/>
          </w:tcPr>
          <w:p w14:paraId="650318F0" w14:textId="77777777" w:rsidR="00545627" w:rsidRPr="00161CAE" w:rsidRDefault="00545627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  <w:r w:rsidR="00DD1EB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ระหว่างงวด </w:t>
            </w:r>
            <w:r w:rsidR="0032537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vAlign w:val="center"/>
          </w:tcPr>
          <w:p w14:paraId="42E08C40" w14:textId="3FC9C24E" w:rsidR="00545627" w:rsidRPr="00545627" w:rsidRDefault="00E71315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(622)</w:t>
            </w:r>
          </w:p>
        </w:tc>
        <w:tc>
          <w:tcPr>
            <w:tcW w:w="284" w:type="dxa"/>
          </w:tcPr>
          <w:p w14:paraId="3B713DA8" w14:textId="77777777" w:rsidR="00545627" w:rsidRPr="00666554" w:rsidRDefault="00545627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14:paraId="025717AC" w14:textId="5BF41477" w:rsidR="00545627" w:rsidRPr="00545627" w:rsidRDefault="00E71315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(808)</w:t>
            </w:r>
          </w:p>
        </w:tc>
      </w:tr>
      <w:tr w:rsidR="00A179FC" w:rsidRPr="00E24209" w14:paraId="796CA161" w14:textId="77777777" w:rsidTr="00616F93">
        <w:trPr>
          <w:cantSplit/>
        </w:trPr>
        <w:tc>
          <w:tcPr>
            <w:tcW w:w="4932" w:type="dxa"/>
          </w:tcPr>
          <w:p w14:paraId="7A2A2B47" w14:textId="77777777" w:rsidR="00A179FC" w:rsidRDefault="00A179FC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ECB4877" w14:textId="49278C9C" w:rsidR="00A179FC" w:rsidRPr="00545627" w:rsidRDefault="00E71315" w:rsidP="00A1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(30,813)</w:t>
            </w:r>
          </w:p>
        </w:tc>
        <w:tc>
          <w:tcPr>
            <w:tcW w:w="284" w:type="dxa"/>
          </w:tcPr>
          <w:p w14:paraId="17A7D8DF" w14:textId="77777777" w:rsidR="00A179FC" w:rsidRPr="00666554" w:rsidRDefault="00A179FC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D379C1C" w14:textId="249757F1" w:rsidR="00A179FC" w:rsidRPr="00545627" w:rsidRDefault="00E71315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(19,275)</w:t>
            </w:r>
          </w:p>
        </w:tc>
      </w:tr>
      <w:tr w:rsidR="00A179FC" w:rsidRPr="00E24209" w14:paraId="0A8B960A" w14:textId="77777777" w:rsidTr="00616F93">
        <w:trPr>
          <w:cantSplit/>
        </w:trPr>
        <w:tc>
          <w:tcPr>
            <w:tcW w:w="4932" w:type="dxa"/>
          </w:tcPr>
          <w:p w14:paraId="577803D1" w14:textId="033EE0A6" w:rsidR="00A179FC" w:rsidRPr="00161CAE" w:rsidRDefault="00A179FC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32375340" w14:textId="6C26CD66" w:rsidR="00A179FC" w:rsidRPr="00545627" w:rsidRDefault="00E71315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1,259,674</w:t>
            </w:r>
          </w:p>
        </w:tc>
        <w:tc>
          <w:tcPr>
            <w:tcW w:w="284" w:type="dxa"/>
          </w:tcPr>
          <w:p w14:paraId="0F818E6D" w14:textId="77777777" w:rsidR="00A179FC" w:rsidRPr="00666554" w:rsidRDefault="00A179FC" w:rsidP="0054562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841ACB5" w14:textId="08682CF8" w:rsidR="00A179FC" w:rsidRPr="00545627" w:rsidRDefault="00E71315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1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687,671</w:t>
            </w:r>
          </w:p>
        </w:tc>
      </w:tr>
    </w:tbl>
    <w:p w14:paraId="2807C1E5" w14:textId="77777777" w:rsidR="00326EFF" w:rsidRDefault="00326EFF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CA633E0" w14:textId="5C1968C9" w:rsidR="00545627" w:rsidRPr="00DD1EB5" w:rsidRDefault="00175B09" w:rsidP="002B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ind w:right="58"/>
        <w:jc w:val="thaiDistribute"/>
        <w:rPr>
          <w:rFonts w:ascii="Angsana New" w:hAnsi="Angsana New"/>
          <w:spacing w:val="-2"/>
          <w:sz w:val="30"/>
          <w:szCs w:val="30"/>
        </w:rPr>
      </w:pPr>
      <w:r w:rsidRPr="007D45AA">
        <w:rPr>
          <w:rFonts w:ascii="Angsana New" w:hAnsi="Angsana New"/>
          <w:spacing w:val="-2"/>
          <w:sz w:val="30"/>
          <w:szCs w:val="30"/>
          <w:cs/>
        </w:rPr>
        <w:t>ในระหว่างไตรมาส</w:t>
      </w:r>
      <w:r w:rsidR="00DD1EB5" w:rsidRPr="007D45AA">
        <w:rPr>
          <w:rFonts w:ascii="Angsana New" w:hAnsi="Angsana New" w:hint="cs"/>
          <w:spacing w:val="-2"/>
          <w:sz w:val="30"/>
          <w:szCs w:val="30"/>
          <w:cs/>
        </w:rPr>
        <w:t>แรก</w:t>
      </w:r>
      <w:r w:rsidRPr="007D45AA">
        <w:rPr>
          <w:rFonts w:ascii="Angsana New" w:hAnsi="Angsana New"/>
          <w:spacing w:val="-2"/>
          <w:sz w:val="30"/>
          <w:szCs w:val="30"/>
          <w:cs/>
        </w:rPr>
        <w:t xml:space="preserve">ของปี </w:t>
      </w:r>
      <w:r w:rsidR="007D45AA" w:rsidRPr="007D45AA">
        <w:rPr>
          <w:rFonts w:ascii="Angsana New" w:hAnsi="Angsana New"/>
          <w:spacing w:val="-2"/>
          <w:sz w:val="30"/>
          <w:szCs w:val="30"/>
        </w:rPr>
        <w:t>2568</w:t>
      </w:r>
      <w:r w:rsidRPr="007D45AA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(ชลบุรีกันยง) </w:t>
      </w:r>
      <w:r w:rsidR="00DD1EB5" w:rsidRPr="007D45AA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7D45AA">
        <w:rPr>
          <w:rFonts w:ascii="Angsana New" w:hAnsi="Angsana New"/>
          <w:spacing w:val="-2"/>
          <w:sz w:val="30"/>
          <w:szCs w:val="30"/>
          <w:cs/>
        </w:rPr>
        <w:t xml:space="preserve">ขายที่ดินบางส่วนให้แก่กิจการที่ไม่เกี่ยวข้องกันเเห่งหนึ่งซึ่งมีกำไรจากการขายที่ดินดังกล่าวประมาณ </w:t>
      </w:r>
      <w:r w:rsidR="007D45AA">
        <w:rPr>
          <w:rFonts w:ascii="Angsana New" w:hAnsi="Angsana New"/>
          <w:spacing w:val="-2"/>
          <w:sz w:val="30"/>
          <w:szCs w:val="30"/>
        </w:rPr>
        <w:t>21.2</w:t>
      </w:r>
      <w:r w:rsidRPr="007D45AA">
        <w:rPr>
          <w:rFonts w:ascii="Angsana New" w:hAnsi="Angsana New"/>
          <w:spacing w:val="-2"/>
          <w:sz w:val="30"/>
          <w:szCs w:val="30"/>
          <w:cs/>
        </w:rPr>
        <w:t xml:space="preserve"> ล้านบาทโดยเเสดง</w:t>
      </w:r>
      <w:r w:rsidR="00DD1EB5" w:rsidRPr="007D45AA">
        <w:rPr>
          <w:rFonts w:ascii="Angsana New" w:hAnsi="Angsana New" w:hint="cs"/>
          <w:spacing w:val="-2"/>
          <w:sz w:val="30"/>
          <w:szCs w:val="30"/>
          <w:cs/>
        </w:rPr>
        <w:t>รายการเป็นส่วนหนึ่งของ</w:t>
      </w:r>
      <w:r w:rsidRPr="007D45AA">
        <w:rPr>
          <w:rFonts w:ascii="Angsana New" w:hAnsi="Angsana New"/>
          <w:spacing w:val="-2"/>
          <w:sz w:val="30"/>
          <w:szCs w:val="30"/>
          <w:cs/>
        </w:rPr>
        <w:t xml:space="preserve"> "รายได้อื่น" </w:t>
      </w:r>
      <w:r w:rsidR="00DD1EB5" w:rsidRPr="007D45A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D1EB5" w:rsidRPr="007D45AA">
        <w:rPr>
          <w:rFonts w:ascii="Angsana New" w:hAnsi="Angsana New"/>
          <w:spacing w:val="-2"/>
          <w:sz w:val="30"/>
          <w:szCs w:val="30"/>
          <w:cs/>
        </w:rPr>
        <w:t>งบ</w:t>
      </w:r>
      <w:r w:rsidR="002B44FB">
        <w:rPr>
          <w:rFonts w:ascii="Angsana New" w:hAnsi="Angsana New" w:hint="cs"/>
          <w:spacing w:val="-2"/>
          <w:sz w:val="30"/>
          <w:szCs w:val="30"/>
          <w:cs/>
        </w:rPr>
        <w:t>กำไรขาดทุนเบ็ดเสร็จรวมสำหรับงวดสามเดือน</w:t>
      </w:r>
      <w:r w:rsidR="00DD1EB5" w:rsidRPr="007D45AA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7D45AA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7D45AA" w:rsidRPr="007D45AA">
        <w:rPr>
          <w:rFonts w:ascii="Angsana New" w:hAnsi="Angsana New"/>
          <w:spacing w:val="-2"/>
          <w:sz w:val="30"/>
          <w:szCs w:val="30"/>
        </w:rPr>
        <w:t>2568</w:t>
      </w:r>
    </w:p>
    <w:p w14:paraId="5A2E3694" w14:textId="77777777" w:rsidR="00326EFF" w:rsidRDefault="00326EFF" w:rsidP="00F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06AEEB" w14:textId="77777777" w:rsidR="007D45AA" w:rsidRDefault="007D45AA" w:rsidP="00F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DCB341" w14:textId="77777777" w:rsidR="007D45AA" w:rsidRDefault="007D45AA" w:rsidP="00F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F01104" w14:textId="77777777" w:rsidR="007D45AA" w:rsidRDefault="007D45AA" w:rsidP="00F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0541A8" w14:textId="77777777" w:rsidR="007D45AA" w:rsidRDefault="007D45AA" w:rsidP="00F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5E7B2" w14:textId="77777777" w:rsidR="007D45AA" w:rsidRDefault="007D45AA" w:rsidP="00F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F0A77B" w14:textId="4FD47D72" w:rsidR="006A5BCA" w:rsidRDefault="00EF2B1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6A5BCA" w:rsidRPr="006675A1">
        <w:rPr>
          <w:rFonts w:ascii="Angsana New" w:hAnsi="Angsana New"/>
          <w:b/>
          <w:bCs/>
          <w:sz w:val="30"/>
          <w:szCs w:val="30"/>
        </w:rPr>
        <w:t>.</w:t>
      </w:r>
      <w:r w:rsidR="006A5BCA" w:rsidRPr="006675A1">
        <w:rPr>
          <w:rFonts w:ascii="Angsana New" w:hAnsi="Angsana New"/>
          <w:b/>
          <w:bCs/>
          <w:sz w:val="30"/>
          <w:szCs w:val="30"/>
        </w:rPr>
        <w:tab/>
      </w:r>
      <w:r w:rsidR="006A5BCA" w:rsidRPr="006A5BC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 w:rsidR="006A5BC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6A5BCA" w:rsidRPr="006A5BCA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  <w:r w:rsidR="006A5BC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6A5BCA" w:rsidRPr="006A5BC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6055D9BF" w14:textId="77777777" w:rsidR="006A5BCA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82" w:type="dxa"/>
        <w:tblInd w:w="-18" w:type="dxa"/>
        <w:tblLayout w:type="fixed"/>
        <w:tblLook w:val="0100" w:firstRow="0" w:lastRow="0" w:firstColumn="0" w:lastColumn="1" w:noHBand="0" w:noVBand="0"/>
      </w:tblPr>
      <w:tblGrid>
        <w:gridCol w:w="4946"/>
        <w:gridCol w:w="2126"/>
        <w:gridCol w:w="284"/>
        <w:gridCol w:w="2126"/>
      </w:tblGrid>
      <w:tr w:rsidR="006A5BCA" w:rsidRPr="00F51F88" w14:paraId="6F01E777" w14:textId="77777777" w:rsidTr="00616F93">
        <w:trPr>
          <w:cantSplit/>
        </w:trPr>
        <w:tc>
          <w:tcPr>
            <w:tcW w:w="4946" w:type="dxa"/>
          </w:tcPr>
          <w:p w14:paraId="588F59D7" w14:textId="77777777" w:rsidR="006A5BCA" w:rsidRPr="002C3FE5" w:rsidRDefault="006A5BCA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E7664B3" w14:textId="77777777" w:rsidR="006A5BCA" w:rsidRPr="002C3FE5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A5BCA" w:rsidRPr="00F51F88" w14:paraId="33A54131" w14:textId="77777777" w:rsidTr="00ED1933">
        <w:trPr>
          <w:cantSplit/>
          <w:trHeight w:val="370"/>
        </w:trPr>
        <w:tc>
          <w:tcPr>
            <w:tcW w:w="4946" w:type="dxa"/>
          </w:tcPr>
          <w:p w14:paraId="3719A22A" w14:textId="77777777" w:rsidR="006A5BCA" w:rsidRPr="006A5BCA" w:rsidRDefault="006A5BCA" w:rsidP="002E657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D6EE851" w14:textId="77777777"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D35B11" w14:textId="77777777"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598DE5" w14:textId="77777777"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6573" w:rsidRPr="00F51F88" w14:paraId="26A2C8CA" w14:textId="77777777" w:rsidTr="00ED1933">
        <w:trPr>
          <w:cantSplit/>
          <w:trHeight w:val="370"/>
        </w:trPr>
        <w:tc>
          <w:tcPr>
            <w:tcW w:w="4946" w:type="dxa"/>
          </w:tcPr>
          <w:p w14:paraId="65C2B4B6" w14:textId="77777777" w:rsidR="002E6573" w:rsidRPr="009252A1" w:rsidRDefault="002E6573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52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99BA7FE" w14:textId="77777777" w:rsidR="002E6573" w:rsidRPr="004F07C8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88C178" w14:textId="77777777" w:rsidR="002E6573" w:rsidRPr="00E2420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072FEB9" w14:textId="77777777" w:rsidR="002E6573" w:rsidRPr="004F07C8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BCA" w:rsidRPr="00E24209" w14:paraId="6CFCFE90" w14:textId="77777777" w:rsidTr="00616F93">
        <w:trPr>
          <w:cantSplit/>
        </w:trPr>
        <w:tc>
          <w:tcPr>
            <w:tcW w:w="4946" w:type="dxa"/>
          </w:tcPr>
          <w:p w14:paraId="4DFDAF18" w14:textId="3ECF1D37" w:rsidR="006A5BCA" w:rsidRPr="009252A1" w:rsidRDefault="006A5BCA" w:rsidP="00C855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252A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252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9252A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18331106" w14:textId="0A181760" w:rsidR="006A5BCA" w:rsidRPr="006A5BCA" w:rsidRDefault="008E0960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217326">
              <w:rPr>
                <w:rFonts w:ascii="Angsana New" w:hAnsi="Angsana New"/>
                <w:bCs/>
                <w:sz w:val="30"/>
                <w:szCs w:val="30"/>
              </w:rPr>
              <w:t>0,021</w:t>
            </w:r>
          </w:p>
        </w:tc>
        <w:tc>
          <w:tcPr>
            <w:tcW w:w="284" w:type="dxa"/>
          </w:tcPr>
          <w:p w14:paraId="7A20DCD5" w14:textId="77777777" w:rsidR="006A5BCA" w:rsidRPr="00666554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59C4C66C" w14:textId="78F980AB" w:rsidR="006A5BCA" w:rsidRPr="006A5BCA" w:rsidRDefault="008E0960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75,307</w:t>
            </w:r>
          </w:p>
        </w:tc>
      </w:tr>
      <w:tr w:rsidR="006A5BCA" w:rsidRPr="00B16AC9" w14:paraId="19792863" w14:textId="77777777" w:rsidTr="00616F93">
        <w:trPr>
          <w:cantSplit/>
        </w:trPr>
        <w:tc>
          <w:tcPr>
            <w:tcW w:w="4946" w:type="dxa"/>
          </w:tcPr>
          <w:p w14:paraId="40BED8A4" w14:textId="77777777" w:rsidR="006A5BCA" w:rsidRPr="009252A1" w:rsidRDefault="009B3411" w:rsidP="00C855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</w:tcPr>
          <w:p w14:paraId="7489EF01" w14:textId="57C13F60" w:rsidR="006A5BCA" w:rsidRPr="00DB18E5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7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2,56</w:t>
            </w:r>
            <w:r w:rsidR="0021732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6AA2FAFD" w14:textId="77777777" w:rsidR="006A5BCA" w:rsidRPr="00DB18E5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9839F0B" w14:textId="2DACC184" w:rsidR="006A5BCA" w:rsidRPr="00DB18E5" w:rsidRDefault="009252A1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2,56</w:t>
            </w:r>
            <w:r w:rsidR="0021732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6A5BCA" w:rsidRPr="00B16AC9" w14:paraId="6E25BB25" w14:textId="77777777" w:rsidTr="00616F93">
        <w:trPr>
          <w:cantSplit/>
        </w:trPr>
        <w:tc>
          <w:tcPr>
            <w:tcW w:w="4946" w:type="dxa"/>
          </w:tcPr>
          <w:p w14:paraId="580F2B11" w14:textId="77777777" w:rsidR="006A5BCA" w:rsidRPr="009252A1" w:rsidRDefault="006A5BCA" w:rsidP="00C855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F4017E" w14:textId="6CFDED6D" w:rsidR="006A5BCA" w:rsidRPr="00DB18E5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17326">
              <w:rPr>
                <w:rFonts w:ascii="Angsana New" w:hAnsi="Angsana New"/>
                <w:sz w:val="30"/>
                <w:szCs w:val="30"/>
              </w:rPr>
              <w:t>1,710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3EA2235" w14:textId="77777777" w:rsidR="006A5BCA" w:rsidRPr="00DB18E5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82F0027" w14:textId="2FB3D578" w:rsidR="006A5BCA" w:rsidRPr="00DB18E5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(1,74</w:t>
            </w:r>
            <w:r w:rsidR="0021732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5BCA" w:rsidRPr="00B16AC9" w14:paraId="05131B72" w14:textId="77777777" w:rsidTr="00616F93">
        <w:trPr>
          <w:cantSplit/>
        </w:trPr>
        <w:tc>
          <w:tcPr>
            <w:tcW w:w="4946" w:type="dxa"/>
          </w:tcPr>
          <w:p w14:paraId="3889789F" w14:textId="6C18EE8F" w:rsidR="006A5BCA" w:rsidRPr="009252A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252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252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9252A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CE5411C" w14:textId="44A5950D" w:rsidR="006A5BCA" w:rsidRPr="00B16AC9" w:rsidRDefault="009252A1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80,871</w:t>
            </w:r>
          </w:p>
        </w:tc>
        <w:tc>
          <w:tcPr>
            <w:tcW w:w="284" w:type="dxa"/>
          </w:tcPr>
          <w:p w14:paraId="51FF7E60" w14:textId="77777777" w:rsidR="006A5BCA" w:rsidRPr="00B16AC9" w:rsidRDefault="006A5BCA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1A01359" w14:textId="6C7EB85E" w:rsidR="006A5BCA" w:rsidRPr="00B16AC9" w:rsidRDefault="009252A1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76,122</w:t>
            </w:r>
          </w:p>
        </w:tc>
      </w:tr>
      <w:tr w:rsidR="002E6573" w:rsidRPr="00B16AC9" w14:paraId="1FB99E69" w14:textId="77777777" w:rsidTr="00616F93">
        <w:trPr>
          <w:cantSplit/>
        </w:trPr>
        <w:tc>
          <w:tcPr>
            <w:tcW w:w="4946" w:type="dxa"/>
          </w:tcPr>
          <w:p w14:paraId="49109D49" w14:textId="77777777" w:rsidR="002E6573" w:rsidRPr="009252A1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D6ECE31" w14:textId="77777777" w:rsidR="002E6573" w:rsidRPr="00B16AC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E8EB05" w14:textId="77777777" w:rsidR="002E6573" w:rsidRPr="00B16AC9" w:rsidRDefault="002E6573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8CE1A8" w14:textId="77777777" w:rsidR="002E6573" w:rsidRPr="00B16AC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E6573" w:rsidRPr="00B16AC9" w14:paraId="01056CBD" w14:textId="77777777" w:rsidTr="00616F93">
        <w:trPr>
          <w:cantSplit/>
          <w:trHeight w:val="370"/>
        </w:trPr>
        <w:tc>
          <w:tcPr>
            <w:tcW w:w="4946" w:type="dxa"/>
          </w:tcPr>
          <w:p w14:paraId="2EFED459" w14:textId="77777777" w:rsidR="002E6573" w:rsidRPr="009252A1" w:rsidRDefault="002E6573" w:rsidP="001C1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52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="007B47DE" w:rsidRPr="009252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252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สุทธิ</w:t>
            </w:r>
          </w:p>
        </w:tc>
        <w:tc>
          <w:tcPr>
            <w:tcW w:w="2126" w:type="dxa"/>
          </w:tcPr>
          <w:p w14:paraId="012528A3" w14:textId="77777777"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994A193" w14:textId="77777777"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26074C43" w14:textId="77777777"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5B09" w:rsidRPr="00B16AC9" w14:paraId="62691396" w14:textId="77777777" w:rsidTr="00616F93">
        <w:trPr>
          <w:cantSplit/>
        </w:trPr>
        <w:tc>
          <w:tcPr>
            <w:tcW w:w="4946" w:type="dxa"/>
          </w:tcPr>
          <w:p w14:paraId="482947F1" w14:textId="68ADC677" w:rsidR="00175B09" w:rsidRPr="009252A1" w:rsidRDefault="00175B09" w:rsidP="001C1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252A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252A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9252A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72B9D05D" w14:textId="19EBE53B" w:rsidR="00175B09" w:rsidRPr="00B16AC9" w:rsidRDefault="009B3411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1732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F568B6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217326">
              <w:rPr>
                <w:rFonts w:ascii="Angsana New" w:hAnsi="Angsana New"/>
                <w:bCs/>
                <w:sz w:val="30"/>
                <w:szCs w:val="30"/>
              </w:rPr>
              <w:t>,604</w:t>
            </w:r>
          </w:p>
        </w:tc>
        <w:tc>
          <w:tcPr>
            <w:tcW w:w="284" w:type="dxa"/>
          </w:tcPr>
          <w:p w14:paraId="5D7B6B61" w14:textId="77777777" w:rsidR="00175B09" w:rsidRPr="00B16AC9" w:rsidRDefault="00175B0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2D36225" w14:textId="09945C89" w:rsidR="00175B09" w:rsidRPr="00327632" w:rsidRDefault="00327632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7632">
              <w:rPr>
                <w:rFonts w:ascii="Angsana New" w:hAnsi="Angsana New"/>
                <w:bCs/>
                <w:sz w:val="30"/>
                <w:szCs w:val="30"/>
              </w:rPr>
              <w:t>134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,341</w:t>
            </w:r>
          </w:p>
        </w:tc>
      </w:tr>
      <w:tr w:rsidR="00B16AC9" w:rsidRPr="00B16AC9" w14:paraId="0339FE4F" w14:textId="77777777" w:rsidTr="00616F93">
        <w:trPr>
          <w:cantSplit/>
        </w:trPr>
        <w:tc>
          <w:tcPr>
            <w:tcW w:w="4946" w:type="dxa"/>
          </w:tcPr>
          <w:p w14:paraId="74213BC7" w14:textId="77777777" w:rsidR="00B16AC9" w:rsidRPr="009252A1" w:rsidRDefault="00B16AC9" w:rsidP="009B34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52A1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</w:tcPr>
          <w:p w14:paraId="39FF3CC7" w14:textId="218A0A92" w:rsidR="00B16AC9" w:rsidRPr="00B16AC9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17326">
              <w:rPr>
                <w:rFonts w:ascii="Angsana New" w:hAnsi="Angsana New"/>
                <w:bCs/>
                <w:sz w:val="30"/>
                <w:szCs w:val="30"/>
              </w:rPr>
              <w:t>560</w:t>
            </w:r>
          </w:p>
        </w:tc>
        <w:tc>
          <w:tcPr>
            <w:tcW w:w="284" w:type="dxa"/>
          </w:tcPr>
          <w:p w14:paraId="0FCB5EF6" w14:textId="77777777" w:rsidR="00B16AC9" w:rsidRPr="00B16AC9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806AD7B" w14:textId="728903C5" w:rsidR="00B16AC9" w:rsidRPr="00B16AC9" w:rsidRDefault="00217326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2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2,560</w:t>
            </w:r>
          </w:p>
        </w:tc>
      </w:tr>
      <w:tr w:rsidR="00B16AC9" w:rsidRPr="00E24209" w14:paraId="2C946C57" w14:textId="77777777" w:rsidTr="00616F93">
        <w:trPr>
          <w:cantSplit/>
        </w:trPr>
        <w:tc>
          <w:tcPr>
            <w:tcW w:w="4946" w:type="dxa"/>
          </w:tcPr>
          <w:p w14:paraId="62DDE022" w14:textId="77777777" w:rsidR="00B16AC9" w:rsidRPr="009252A1" w:rsidRDefault="00B16AC9" w:rsidP="001C1B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52A1"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126" w:type="dxa"/>
            <w:vAlign w:val="center"/>
          </w:tcPr>
          <w:p w14:paraId="74EC6479" w14:textId="03235FB5" w:rsidR="00B16AC9" w:rsidRPr="00B16AC9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217326">
              <w:rPr>
                <w:rFonts w:ascii="Angsana New" w:hAnsi="Angsana New"/>
                <w:sz w:val="30"/>
                <w:szCs w:val="30"/>
              </w:rPr>
              <w:t>1,487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BD76AEC" w14:textId="77777777" w:rsidR="00B16AC9" w:rsidRPr="00B16AC9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022DA80B" w14:textId="2EC303FE" w:rsidR="00B16AC9" w:rsidRPr="00545627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17326">
              <w:rPr>
                <w:rFonts w:ascii="Angsana New" w:hAnsi="Angsana New"/>
                <w:sz w:val="30"/>
                <w:szCs w:val="30"/>
              </w:rPr>
              <w:t>9,153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6AC9" w:rsidRPr="00E24209" w14:paraId="09FD21B6" w14:textId="77777777" w:rsidTr="00616F93">
        <w:trPr>
          <w:cantSplit/>
        </w:trPr>
        <w:tc>
          <w:tcPr>
            <w:tcW w:w="4946" w:type="dxa"/>
          </w:tcPr>
          <w:p w14:paraId="550CFDE1" w14:textId="3E67ECAD" w:rsidR="00B16AC9" w:rsidRPr="00161CAE" w:rsidRDefault="00B16AC9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E747B06" w14:textId="23120FC0" w:rsidR="00B16AC9" w:rsidRPr="00545627" w:rsidRDefault="009252A1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130,677</w:t>
            </w:r>
          </w:p>
        </w:tc>
        <w:tc>
          <w:tcPr>
            <w:tcW w:w="284" w:type="dxa"/>
          </w:tcPr>
          <w:p w14:paraId="05A090AA" w14:textId="77777777" w:rsidR="00B16AC9" w:rsidRPr="00666554" w:rsidRDefault="00B16AC9" w:rsidP="001C1BBA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BDA8A6B" w14:textId="777DA1E7" w:rsidR="00B16AC9" w:rsidRPr="009B3411" w:rsidRDefault="009252A1" w:rsidP="009B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127,748</w:t>
            </w:r>
          </w:p>
        </w:tc>
      </w:tr>
    </w:tbl>
    <w:p w14:paraId="4F02F9E4" w14:textId="77777777" w:rsidR="00FE60CE" w:rsidRDefault="00FE60CE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982E60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33ED04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C3A763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EF9015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7A17DF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528FB4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BDD433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78B521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D316AE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21A5FA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11B6DF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174BCD" w14:textId="77777777" w:rsidR="00031410" w:rsidRDefault="00031410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A50FF6" w14:textId="7EFA5800" w:rsidR="00031410" w:rsidRDefault="00031410" w:rsidP="0003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76621872" w14:textId="77777777" w:rsidR="00031410" w:rsidRPr="00673549" w:rsidRDefault="00031410" w:rsidP="0003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C50C394" w14:textId="77777777" w:rsidR="00031410" w:rsidRDefault="00031410" w:rsidP="0003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2569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316BC97A" w14:textId="77777777" w:rsidR="00031410" w:rsidRPr="00673549" w:rsidRDefault="00031410" w:rsidP="0003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0"/>
          <w:szCs w:val="10"/>
        </w:rPr>
      </w:pPr>
    </w:p>
    <w:tbl>
      <w:tblPr>
        <w:tblW w:w="9907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1"/>
        <w:gridCol w:w="1134"/>
        <w:gridCol w:w="269"/>
        <w:gridCol w:w="1148"/>
        <w:gridCol w:w="283"/>
        <w:gridCol w:w="1135"/>
        <w:gridCol w:w="270"/>
        <w:gridCol w:w="1147"/>
      </w:tblGrid>
      <w:tr w:rsidR="00031410" w:rsidRPr="001021E8" w14:paraId="2EE25373" w14:textId="77777777" w:rsidTr="00A654A3">
        <w:trPr>
          <w:cantSplit/>
        </w:trPr>
        <w:tc>
          <w:tcPr>
            <w:tcW w:w="4521" w:type="dxa"/>
          </w:tcPr>
          <w:p w14:paraId="0F1D1674" w14:textId="77777777" w:rsidR="00031410" w:rsidRPr="001021E8" w:rsidRDefault="00031410" w:rsidP="00A654A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69F31E67" w14:textId="77777777" w:rsidR="00031410" w:rsidRPr="001021E8" w:rsidRDefault="00031410" w:rsidP="00A654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E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31410" w:rsidRPr="001021E8" w14:paraId="594268EA" w14:textId="77777777" w:rsidTr="00A654A3">
        <w:trPr>
          <w:cantSplit/>
        </w:trPr>
        <w:tc>
          <w:tcPr>
            <w:tcW w:w="4521" w:type="dxa"/>
          </w:tcPr>
          <w:p w14:paraId="3BA82A2F" w14:textId="77777777" w:rsidR="00031410" w:rsidRPr="001021E8" w:rsidRDefault="00031410" w:rsidP="00A654A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3D672AE3" w14:textId="77777777" w:rsidR="00031410" w:rsidRPr="001021E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39E509D3" w14:textId="77777777" w:rsidR="00031410" w:rsidRPr="001021E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22B6C8CF" w14:textId="77777777" w:rsidR="00031410" w:rsidRPr="001021E8" w:rsidRDefault="00031410" w:rsidP="00A654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E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021E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031410" w:rsidRPr="001021E8" w14:paraId="31D5877C" w14:textId="77777777" w:rsidTr="00A654A3">
        <w:trPr>
          <w:cantSplit/>
        </w:trPr>
        <w:tc>
          <w:tcPr>
            <w:tcW w:w="4521" w:type="dxa"/>
          </w:tcPr>
          <w:p w14:paraId="63BFD04B" w14:textId="77777777" w:rsidR="00031410" w:rsidRPr="001021E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A6ADAE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1E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021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021E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561BD4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A7618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1E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021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021E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left w:val="nil"/>
            </w:tcBorders>
          </w:tcPr>
          <w:p w14:paraId="7D5540DF" w14:textId="77777777" w:rsidR="00031410" w:rsidRPr="001021E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AA69A21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1E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021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021E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3CC36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96E26DC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1E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021E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021E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31410" w:rsidRPr="001021E8" w14:paraId="7AD09E20" w14:textId="77777777" w:rsidTr="00A654A3">
        <w:trPr>
          <w:cantSplit/>
        </w:trPr>
        <w:tc>
          <w:tcPr>
            <w:tcW w:w="4521" w:type="dxa"/>
          </w:tcPr>
          <w:p w14:paraId="67BB776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1DE0EF68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94D30B6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01529E5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99162D8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3989E03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CA5C7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820BBC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48839124" w14:textId="77777777" w:rsidTr="00A654A3">
        <w:trPr>
          <w:cantSplit/>
        </w:trPr>
        <w:tc>
          <w:tcPr>
            <w:tcW w:w="4521" w:type="dxa"/>
          </w:tcPr>
          <w:p w14:paraId="304F33DA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ผลกระทบของรายการซึ่งยังไม่ถือเป็นรายจ่ายหรือ</w:t>
            </w:r>
          </w:p>
        </w:tc>
        <w:tc>
          <w:tcPr>
            <w:tcW w:w="1134" w:type="dxa"/>
          </w:tcPr>
          <w:p w14:paraId="69850058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E6B1B1E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5DFC1DF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C17A025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2167837C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BEFEF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FA06D0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27518483" w14:textId="77777777" w:rsidTr="00A654A3">
        <w:trPr>
          <w:cantSplit/>
        </w:trPr>
        <w:tc>
          <w:tcPr>
            <w:tcW w:w="4521" w:type="dxa"/>
          </w:tcPr>
          <w:p w14:paraId="7A63E59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หนี้สินทางภาษี</w:t>
            </w:r>
          </w:p>
        </w:tc>
        <w:tc>
          <w:tcPr>
            <w:tcW w:w="1134" w:type="dxa"/>
          </w:tcPr>
          <w:p w14:paraId="656CF2E8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FAF88B9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C1CDDE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A799F56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56E29DD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DA3F5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217D4F5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6287C287" w14:textId="77777777" w:rsidTr="00A654A3">
        <w:trPr>
          <w:cantSplit/>
        </w:trPr>
        <w:tc>
          <w:tcPr>
            <w:tcW w:w="4521" w:type="dxa"/>
          </w:tcPr>
          <w:p w14:paraId="7D555055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1021E8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CF7B64D" w14:textId="75902E32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6,546</w:t>
            </w:r>
          </w:p>
        </w:tc>
        <w:tc>
          <w:tcPr>
            <w:tcW w:w="269" w:type="dxa"/>
          </w:tcPr>
          <w:p w14:paraId="561997B1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EDD347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7,134</w:t>
            </w:r>
          </w:p>
        </w:tc>
        <w:tc>
          <w:tcPr>
            <w:tcW w:w="283" w:type="dxa"/>
          </w:tcPr>
          <w:p w14:paraId="7732D142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7392BFDE" w14:textId="4C727A31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2,510</w:t>
            </w:r>
          </w:p>
        </w:tc>
        <w:tc>
          <w:tcPr>
            <w:tcW w:w="270" w:type="dxa"/>
          </w:tcPr>
          <w:p w14:paraId="5FD7A141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E52335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3,427</w:t>
            </w:r>
          </w:p>
        </w:tc>
      </w:tr>
      <w:tr w:rsidR="00031410" w:rsidRPr="001021E8" w14:paraId="5DF4D48A" w14:textId="77777777" w:rsidTr="00A654A3">
        <w:trPr>
          <w:cantSplit/>
        </w:trPr>
        <w:tc>
          <w:tcPr>
            <w:tcW w:w="4521" w:type="dxa"/>
          </w:tcPr>
          <w:p w14:paraId="0D3EAB0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21E8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1021E8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14:paraId="38351526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7791D35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C62624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56035F2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6702790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4EAD664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202F9F0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0796F685" w14:textId="77777777" w:rsidTr="00A654A3">
        <w:trPr>
          <w:cantSplit/>
        </w:trPr>
        <w:tc>
          <w:tcPr>
            <w:tcW w:w="4521" w:type="dxa"/>
          </w:tcPr>
          <w:p w14:paraId="148A9BC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248725D8" w14:textId="1C1EC33A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4,325</w:t>
            </w:r>
          </w:p>
        </w:tc>
        <w:tc>
          <w:tcPr>
            <w:tcW w:w="269" w:type="dxa"/>
          </w:tcPr>
          <w:p w14:paraId="6FC38F4E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C5D9A3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4,234</w:t>
            </w:r>
          </w:p>
        </w:tc>
        <w:tc>
          <w:tcPr>
            <w:tcW w:w="283" w:type="dxa"/>
          </w:tcPr>
          <w:p w14:paraId="6DF346EA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28F46BA8" w14:textId="0C0CDD32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1,294</w:t>
            </w:r>
          </w:p>
        </w:tc>
        <w:tc>
          <w:tcPr>
            <w:tcW w:w="270" w:type="dxa"/>
          </w:tcPr>
          <w:p w14:paraId="43D2CE31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093D168E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1,</w:t>
            </w:r>
            <w:r>
              <w:rPr>
                <w:rFonts w:ascii="Angsana New" w:hAnsi="Angsana New"/>
                <w:bCs/>
                <w:sz w:val="28"/>
                <w:szCs w:val="28"/>
              </w:rPr>
              <w:t>477</w:t>
            </w:r>
          </w:p>
        </w:tc>
      </w:tr>
      <w:tr w:rsidR="00031410" w:rsidRPr="001021E8" w14:paraId="417CB337" w14:textId="77777777" w:rsidTr="00A654A3">
        <w:trPr>
          <w:cantSplit/>
        </w:trPr>
        <w:tc>
          <w:tcPr>
            <w:tcW w:w="4521" w:type="dxa"/>
          </w:tcPr>
          <w:p w14:paraId="457BF0E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1021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3ED4DA2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6C1F206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596E7A3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E5365FF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607CD58E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199469" w14:textId="77777777" w:rsidR="00031410" w:rsidRPr="001021E8" w:rsidRDefault="00031410" w:rsidP="00A654A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05F423B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90F99" w:rsidRPr="001021E8" w14:paraId="6D34303F" w14:textId="77777777" w:rsidTr="00A654A3">
        <w:trPr>
          <w:cantSplit/>
        </w:trPr>
        <w:tc>
          <w:tcPr>
            <w:tcW w:w="4521" w:type="dxa"/>
          </w:tcPr>
          <w:p w14:paraId="67F42064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021E8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1B8B8D3F" w14:textId="6B29A51C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467</w:t>
            </w:r>
          </w:p>
        </w:tc>
        <w:tc>
          <w:tcPr>
            <w:tcW w:w="269" w:type="dxa"/>
          </w:tcPr>
          <w:p w14:paraId="53B67976" w14:textId="77777777" w:rsidR="00090F99" w:rsidRPr="001021E8" w:rsidRDefault="00090F99" w:rsidP="00090F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1A5E79F6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467</w:t>
            </w:r>
          </w:p>
        </w:tc>
        <w:tc>
          <w:tcPr>
            <w:tcW w:w="283" w:type="dxa"/>
          </w:tcPr>
          <w:p w14:paraId="3579A0E5" w14:textId="77777777" w:rsidR="00090F99" w:rsidRPr="001021E8" w:rsidRDefault="00090F99" w:rsidP="00090F9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161E3275" w14:textId="06C3B59A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26E00" w14:textId="77777777" w:rsidR="00090F99" w:rsidRPr="001021E8" w:rsidRDefault="00090F99" w:rsidP="00090F9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69C2B204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31410" w:rsidRPr="001021E8" w14:paraId="1AB6EB80" w14:textId="77777777" w:rsidTr="00A654A3">
        <w:trPr>
          <w:cantSplit/>
        </w:trPr>
        <w:tc>
          <w:tcPr>
            <w:tcW w:w="4521" w:type="dxa"/>
          </w:tcPr>
          <w:p w14:paraId="062BD73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1021E8">
              <w:rPr>
                <w:rFonts w:ascii="Angsana New" w:hAnsi="Angsana New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5AEB922C" w14:textId="27B79D80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19,186</w:t>
            </w:r>
          </w:p>
        </w:tc>
        <w:tc>
          <w:tcPr>
            <w:tcW w:w="269" w:type="dxa"/>
          </w:tcPr>
          <w:p w14:paraId="1A53893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11C4A82E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18,882</w:t>
            </w:r>
          </w:p>
        </w:tc>
        <w:tc>
          <w:tcPr>
            <w:tcW w:w="283" w:type="dxa"/>
          </w:tcPr>
          <w:p w14:paraId="407496F9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53D09304" w14:textId="5F1F2775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12,490</w:t>
            </w:r>
          </w:p>
        </w:tc>
        <w:tc>
          <w:tcPr>
            <w:tcW w:w="270" w:type="dxa"/>
          </w:tcPr>
          <w:p w14:paraId="03A4E20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</w:tcPr>
          <w:p w14:paraId="677F5398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2,310</w:t>
            </w:r>
          </w:p>
        </w:tc>
      </w:tr>
      <w:tr w:rsidR="00031410" w:rsidRPr="001021E8" w14:paraId="7252392D" w14:textId="77777777" w:rsidTr="00A654A3">
        <w:trPr>
          <w:cantSplit/>
        </w:trPr>
        <w:tc>
          <w:tcPr>
            <w:tcW w:w="4521" w:type="dxa"/>
          </w:tcPr>
          <w:p w14:paraId="76755BF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14:paraId="0F5559F0" w14:textId="68D61C32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41,315</w:t>
            </w:r>
          </w:p>
        </w:tc>
        <w:tc>
          <w:tcPr>
            <w:tcW w:w="269" w:type="dxa"/>
          </w:tcPr>
          <w:p w14:paraId="58680BF3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2A9F593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43,279</w:t>
            </w:r>
          </w:p>
        </w:tc>
        <w:tc>
          <w:tcPr>
            <w:tcW w:w="283" w:type="dxa"/>
          </w:tcPr>
          <w:p w14:paraId="3E2EA16B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1DF36B2D" w14:textId="6947A131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25,507</w:t>
            </w:r>
          </w:p>
        </w:tc>
        <w:tc>
          <w:tcPr>
            <w:tcW w:w="270" w:type="dxa"/>
          </w:tcPr>
          <w:p w14:paraId="1E636701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66735A0B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26,808</w:t>
            </w:r>
          </w:p>
        </w:tc>
      </w:tr>
      <w:tr w:rsidR="00090F99" w:rsidRPr="001021E8" w14:paraId="20F46AA7" w14:textId="77777777" w:rsidTr="00867831">
        <w:trPr>
          <w:cantSplit/>
        </w:trPr>
        <w:tc>
          <w:tcPr>
            <w:tcW w:w="4521" w:type="dxa"/>
          </w:tcPr>
          <w:p w14:paraId="576863BD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1021E8">
              <w:rPr>
                <w:rFonts w:ascii="Angsana New" w:hAnsi="Angsana New"/>
                <w:b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14:paraId="5AC7352E" w14:textId="71D21594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1,127</w:t>
            </w:r>
          </w:p>
        </w:tc>
        <w:tc>
          <w:tcPr>
            <w:tcW w:w="269" w:type="dxa"/>
          </w:tcPr>
          <w:p w14:paraId="275018A7" w14:textId="77777777" w:rsidR="00090F99" w:rsidRPr="001021E8" w:rsidRDefault="00090F99" w:rsidP="00090F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6CE8A92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1,127</w:t>
            </w:r>
          </w:p>
        </w:tc>
        <w:tc>
          <w:tcPr>
            <w:tcW w:w="283" w:type="dxa"/>
          </w:tcPr>
          <w:p w14:paraId="7CA6DCF3" w14:textId="77777777" w:rsidR="00090F99" w:rsidRPr="001021E8" w:rsidRDefault="00090F99" w:rsidP="00090F9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28775548" w14:textId="341DD0FF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0F8081" w14:textId="77777777" w:rsidR="00090F99" w:rsidRPr="001021E8" w:rsidRDefault="00090F99" w:rsidP="00090F9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3EC18412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0F99" w:rsidRPr="001021E8" w14:paraId="49747FFC" w14:textId="77777777" w:rsidTr="00A654A3">
        <w:trPr>
          <w:cantSplit/>
        </w:trPr>
        <w:tc>
          <w:tcPr>
            <w:tcW w:w="4521" w:type="dxa"/>
          </w:tcPr>
          <w:p w14:paraId="5BAC406A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b/>
                <w:sz w:val="28"/>
                <w:szCs w:val="28"/>
                <w:cs/>
              </w:rPr>
              <w:t>- 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7A3001BD" w14:textId="5DAA26DE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10,800</w:t>
            </w:r>
          </w:p>
        </w:tc>
        <w:tc>
          <w:tcPr>
            <w:tcW w:w="269" w:type="dxa"/>
          </w:tcPr>
          <w:p w14:paraId="1EBFAAB2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3A042C08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10,80</w:t>
            </w:r>
            <w:r>
              <w:rPr>
                <w:rFonts w:ascii="Angsana New" w:hAnsi="Angsana New"/>
                <w:bCs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14:paraId="4D19FFAE" w14:textId="77777777" w:rsidR="00090F99" w:rsidRPr="001021E8" w:rsidRDefault="00090F99" w:rsidP="00090F9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797288B4" w14:textId="76E78400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F36112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48DFB6CC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31410" w:rsidRPr="001021E8" w14:paraId="63D40001" w14:textId="77777777" w:rsidTr="00A654A3">
        <w:trPr>
          <w:cantSplit/>
        </w:trPr>
        <w:tc>
          <w:tcPr>
            <w:tcW w:w="4521" w:type="dxa"/>
          </w:tcPr>
          <w:p w14:paraId="155EB22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1021E8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E54035" w14:textId="0200D8EF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3,786</w:t>
            </w:r>
          </w:p>
        </w:tc>
        <w:tc>
          <w:tcPr>
            <w:tcW w:w="269" w:type="dxa"/>
          </w:tcPr>
          <w:p w14:paraId="31DD1A61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A49CF16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3,800</w:t>
            </w:r>
          </w:p>
        </w:tc>
        <w:tc>
          <w:tcPr>
            <w:tcW w:w="283" w:type="dxa"/>
          </w:tcPr>
          <w:p w14:paraId="4C9A3C48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4078653" w14:textId="1DBE5A04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3FB8F4C5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3593028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031410" w:rsidRPr="001021E8" w14:paraId="69861C4A" w14:textId="77777777" w:rsidTr="00A654A3">
        <w:trPr>
          <w:cantSplit/>
        </w:trPr>
        <w:tc>
          <w:tcPr>
            <w:tcW w:w="4521" w:type="dxa"/>
          </w:tcPr>
          <w:p w14:paraId="57110AD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D9CA33" w14:textId="4DEEC3F9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87,552</w:t>
            </w:r>
          </w:p>
        </w:tc>
        <w:tc>
          <w:tcPr>
            <w:tcW w:w="269" w:type="dxa"/>
          </w:tcPr>
          <w:p w14:paraId="152ED62E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0DB596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89,723</w:t>
            </w:r>
          </w:p>
        </w:tc>
        <w:tc>
          <w:tcPr>
            <w:tcW w:w="283" w:type="dxa"/>
          </w:tcPr>
          <w:p w14:paraId="3A01DB8D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45071DB" w14:textId="56B5BFF0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41,847</w:t>
            </w:r>
          </w:p>
        </w:tc>
        <w:tc>
          <w:tcPr>
            <w:tcW w:w="270" w:type="dxa"/>
          </w:tcPr>
          <w:p w14:paraId="4D2CE34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E1728D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44,068</w:t>
            </w:r>
          </w:p>
        </w:tc>
      </w:tr>
      <w:tr w:rsidR="00031410" w:rsidRPr="001021E8" w14:paraId="319706C8" w14:textId="77777777" w:rsidTr="00A654A3">
        <w:trPr>
          <w:cantSplit/>
        </w:trPr>
        <w:tc>
          <w:tcPr>
            <w:tcW w:w="4521" w:type="dxa"/>
          </w:tcPr>
          <w:p w14:paraId="58F8237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2756B3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2D9FE94A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6AC58576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69DE7F2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62D7EDE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CF9416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0670D48E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4EB5F4A8" w14:textId="77777777" w:rsidTr="00A654A3">
        <w:trPr>
          <w:cantSplit/>
        </w:trPr>
        <w:tc>
          <w:tcPr>
            <w:tcW w:w="4521" w:type="dxa"/>
          </w:tcPr>
          <w:p w14:paraId="09EBED2B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F63B2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48FBC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1F0A1C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7AC22E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B7840CA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A7CAB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D6D8C8D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02713726" w14:textId="77777777" w:rsidTr="00A654A3">
        <w:trPr>
          <w:cantSplit/>
        </w:trPr>
        <w:tc>
          <w:tcPr>
            <w:tcW w:w="4521" w:type="dxa"/>
          </w:tcPr>
          <w:p w14:paraId="3577BF6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ผลกระทบของรายการซึ่งยังไม่ถือเป็นรายได้หรือ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DF69B3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AEAF02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07CA18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4D0ADD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EA685D1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689258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27C317B5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23AC6B7B" w14:textId="77777777" w:rsidTr="00A654A3">
        <w:trPr>
          <w:cantSplit/>
        </w:trPr>
        <w:tc>
          <w:tcPr>
            <w:tcW w:w="4521" w:type="dxa"/>
          </w:tcPr>
          <w:p w14:paraId="4C5D6FB7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93A131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59B99E3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D6B5F13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2B2BEE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240FCA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8D560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38EADBF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31410" w:rsidRPr="001021E8" w14:paraId="3C6B1736" w14:textId="77777777" w:rsidTr="00A654A3">
        <w:trPr>
          <w:cantSplit/>
        </w:trPr>
        <w:tc>
          <w:tcPr>
            <w:tcW w:w="4521" w:type="dxa"/>
          </w:tcPr>
          <w:p w14:paraId="28A40129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CD5391" w14:textId="005B1FFB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51,362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E0BBB10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3144967" w14:textId="0CC0B183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2,076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50C02B" w14:textId="77777777" w:rsidR="00031410" w:rsidRPr="001021E8" w:rsidRDefault="00031410" w:rsidP="00A654A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0E923F7" w14:textId="3956F59F" w:rsidR="00031410" w:rsidRPr="001021E8" w:rsidRDefault="00090F99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33,464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157540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13FECC4" w14:textId="77777777" w:rsidR="00031410" w:rsidRPr="001021E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3,778</w:t>
            </w:r>
          </w:p>
        </w:tc>
      </w:tr>
      <w:tr w:rsidR="00090F99" w:rsidRPr="001021E8" w14:paraId="63E67224" w14:textId="77777777" w:rsidTr="00A654A3">
        <w:trPr>
          <w:cantSplit/>
        </w:trPr>
        <w:tc>
          <w:tcPr>
            <w:tcW w:w="4521" w:type="dxa"/>
          </w:tcPr>
          <w:p w14:paraId="73663DC4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1021E8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45C8F86" w14:textId="11C116E9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FAE351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7CEF79E2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A23BCAE" w14:textId="77777777" w:rsidR="00090F99" w:rsidRPr="001021E8" w:rsidRDefault="00090F99" w:rsidP="00090F9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180A1024" w14:textId="2DDDD809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1A0001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617F18C7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0F99" w:rsidRPr="001021E8" w14:paraId="6EE21674" w14:textId="77777777" w:rsidTr="00A654A3">
        <w:trPr>
          <w:cantSplit/>
        </w:trPr>
        <w:tc>
          <w:tcPr>
            <w:tcW w:w="4521" w:type="dxa"/>
          </w:tcPr>
          <w:p w14:paraId="1AB5C5D8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1021E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739F1F" w14:textId="34E54AC8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51,810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0AC562E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E730E74" w14:textId="10F73F04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2,524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FE7FFD" w14:textId="77777777" w:rsidR="00090F99" w:rsidRPr="001021E8" w:rsidRDefault="00090F99" w:rsidP="00090F9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480CC87" w14:textId="1722F2E5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33,464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3312AF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E60B3E4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3,778</w:t>
            </w:r>
          </w:p>
        </w:tc>
      </w:tr>
      <w:tr w:rsidR="00090F99" w:rsidRPr="001021E8" w14:paraId="19DBADA2" w14:textId="77777777" w:rsidTr="00A654A3">
        <w:trPr>
          <w:cantSplit/>
        </w:trPr>
        <w:tc>
          <w:tcPr>
            <w:tcW w:w="4521" w:type="dxa"/>
            <w:tcBorders>
              <w:bottom w:val="nil"/>
            </w:tcBorders>
          </w:tcPr>
          <w:p w14:paraId="72845E2B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021E8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1021E8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1D858A" w14:textId="57F56C98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35,742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98EAF5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37A7B18" w14:textId="167B81B0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37,</w:t>
            </w:r>
            <w:r>
              <w:rPr>
                <w:rFonts w:ascii="Angsana New" w:hAnsi="Angsana New"/>
                <w:bCs/>
                <w:sz w:val="28"/>
                <w:szCs w:val="28"/>
              </w:rPr>
              <w:t>199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D10324" w14:textId="77777777" w:rsidR="00090F99" w:rsidRPr="001021E8" w:rsidRDefault="00090F99" w:rsidP="00090F9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723121" w14:textId="0E2ADEA3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8,383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3898B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506913" w14:textId="77777777" w:rsidR="00090F99" w:rsidRPr="001021E8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021E8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0,290</w:t>
            </w:r>
          </w:p>
        </w:tc>
      </w:tr>
    </w:tbl>
    <w:p w14:paraId="1BA0EE61" w14:textId="77777777" w:rsidR="00031410" w:rsidRPr="00EA1C08" w:rsidRDefault="00031410" w:rsidP="0003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EA1C08">
        <w:rPr>
          <w:rFonts w:ascii="Angsana New" w:hAnsi="Angsana New"/>
          <w:sz w:val="30"/>
          <w:szCs w:val="30"/>
          <w:cs/>
        </w:rPr>
        <w:t xml:space="preserve">คม </w:t>
      </w:r>
      <w:r w:rsidRPr="00EA1C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07E5C081" w14:textId="77777777" w:rsidR="00031410" w:rsidRPr="009C7048" w:rsidRDefault="00031410" w:rsidP="00031410">
      <w:pPr>
        <w:tabs>
          <w:tab w:val="left" w:pos="540"/>
          <w:tab w:val="left" w:pos="9356"/>
        </w:tabs>
        <w:rPr>
          <w:rFonts w:ascii="Angsana New" w:hAnsi="Angsana New"/>
          <w:bCs/>
          <w:sz w:val="20"/>
          <w:szCs w:val="20"/>
        </w:rPr>
      </w:pPr>
    </w:p>
    <w:tbl>
      <w:tblPr>
        <w:tblW w:w="10017" w:type="dxa"/>
        <w:tblInd w:w="108" w:type="dxa"/>
        <w:tblLook w:val="01E0" w:firstRow="1" w:lastRow="1" w:firstColumn="1" w:lastColumn="1" w:noHBand="0" w:noVBand="0"/>
      </w:tblPr>
      <w:tblGrid>
        <w:gridCol w:w="5386"/>
        <w:gridCol w:w="979"/>
        <w:gridCol w:w="238"/>
        <w:gridCol w:w="980"/>
        <w:gridCol w:w="238"/>
        <w:gridCol w:w="966"/>
        <w:gridCol w:w="238"/>
        <w:gridCol w:w="992"/>
      </w:tblGrid>
      <w:tr w:rsidR="00031410" w:rsidRPr="00EA1C08" w14:paraId="30F7567C" w14:textId="77777777" w:rsidTr="009C7048">
        <w:trPr>
          <w:tblHeader/>
        </w:trPr>
        <w:tc>
          <w:tcPr>
            <w:tcW w:w="5386" w:type="dxa"/>
            <w:vAlign w:val="bottom"/>
          </w:tcPr>
          <w:p w14:paraId="1416D05C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1" w:type="dxa"/>
            <w:gridSpan w:val="7"/>
            <w:tcBorders>
              <w:bottom w:val="single" w:sz="4" w:space="0" w:color="auto"/>
            </w:tcBorders>
          </w:tcPr>
          <w:p w14:paraId="4A441570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31410" w:rsidRPr="00EA1C08" w14:paraId="01AEBC52" w14:textId="77777777" w:rsidTr="009C7048">
        <w:trPr>
          <w:tblHeader/>
        </w:trPr>
        <w:tc>
          <w:tcPr>
            <w:tcW w:w="5386" w:type="dxa"/>
            <w:vAlign w:val="bottom"/>
          </w:tcPr>
          <w:p w14:paraId="1BBDA2FF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22E335" w14:textId="77777777" w:rsidR="00031410" w:rsidRPr="00EA1C0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673488A" w14:textId="77777777" w:rsidR="00031410" w:rsidRPr="00EA1C0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B29944" w14:textId="77777777" w:rsidR="00031410" w:rsidRPr="00EA1C08" w:rsidRDefault="00031410" w:rsidP="00A654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410" w:rsidRPr="00EA1C08" w14:paraId="27E06FCE" w14:textId="77777777" w:rsidTr="009C7048">
        <w:trPr>
          <w:tblHeader/>
        </w:trPr>
        <w:tc>
          <w:tcPr>
            <w:tcW w:w="5386" w:type="dxa"/>
            <w:vAlign w:val="bottom"/>
          </w:tcPr>
          <w:p w14:paraId="277B3795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025E6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2F8AC012" w14:textId="77777777" w:rsidR="00031410" w:rsidRPr="00EA1C08" w:rsidRDefault="00031410" w:rsidP="00A654A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7525F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31FEC90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3AC33970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6E7F5174" w14:textId="77777777" w:rsidR="00031410" w:rsidRPr="00EA1C08" w:rsidRDefault="00031410" w:rsidP="00A654A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64D231" w14:textId="77777777" w:rsidR="00031410" w:rsidRPr="00EA1C08" w:rsidRDefault="00031410" w:rsidP="00A6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37C88" w:rsidRPr="00EA1C08" w14:paraId="7375FEC0" w14:textId="77777777" w:rsidTr="009C7048">
        <w:trPr>
          <w:tblHeader/>
        </w:trPr>
        <w:tc>
          <w:tcPr>
            <w:tcW w:w="5386" w:type="dxa"/>
            <w:vAlign w:val="bottom"/>
          </w:tcPr>
          <w:p w14:paraId="406792A1" w14:textId="41432071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0EF6C" w14:textId="0D6C20FC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35,139</w:t>
            </w:r>
          </w:p>
        </w:tc>
        <w:tc>
          <w:tcPr>
            <w:tcW w:w="238" w:type="dxa"/>
            <w:vAlign w:val="bottom"/>
          </w:tcPr>
          <w:p w14:paraId="679DE044" w14:textId="77777777" w:rsidR="00537C88" w:rsidRPr="00EA1C08" w:rsidRDefault="00537C88" w:rsidP="00537C8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18F55" w14:textId="2FA9DC81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50,182</w:t>
            </w:r>
          </w:p>
        </w:tc>
        <w:tc>
          <w:tcPr>
            <w:tcW w:w="238" w:type="dxa"/>
          </w:tcPr>
          <w:p w14:paraId="6CD488AB" w14:textId="77777777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BEB54" w14:textId="0651E0A6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26,803</w:t>
            </w:r>
          </w:p>
        </w:tc>
        <w:tc>
          <w:tcPr>
            <w:tcW w:w="238" w:type="dxa"/>
            <w:vAlign w:val="bottom"/>
          </w:tcPr>
          <w:p w14:paraId="02CFBBE1" w14:textId="77777777" w:rsidR="00537C88" w:rsidRPr="00EA1C08" w:rsidRDefault="00537C88" w:rsidP="00537C8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7495A" w14:textId="0A1C39D9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22,894</w:t>
            </w:r>
          </w:p>
        </w:tc>
      </w:tr>
      <w:tr w:rsidR="00537C88" w:rsidRPr="00EA1C08" w14:paraId="74EA3105" w14:textId="77777777" w:rsidTr="009C7048">
        <w:trPr>
          <w:tblHeader/>
        </w:trPr>
        <w:tc>
          <w:tcPr>
            <w:tcW w:w="5386" w:type="dxa"/>
            <w:vAlign w:val="bottom"/>
          </w:tcPr>
          <w:p w14:paraId="424F8CB9" w14:textId="77777777" w:rsidR="00537C88" w:rsidRPr="009C704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00D668E8" w14:textId="77777777" w:rsidR="00537C88" w:rsidRPr="009C704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3C833BA3" w14:textId="77777777" w:rsidR="00537C88" w:rsidRPr="009C7048" w:rsidRDefault="00537C88" w:rsidP="00537C8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1193AE44" w14:textId="77777777" w:rsidR="00537C88" w:rsidRPr="009C704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99121AB" w14:textId="77777777" w:rsidR="00537C88" w:rsidRPr="009C704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vAlign w:val="bottom"/>
          </w:tcPr>
          <w:p w14:paraId="7FC59B72" w14:textId="77777777" w:rsidR="00537C88" w:rsidRPr="009C704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5AE96E0E" w14:textId="77777777" w:rsidR="00537C88" w:rsidRPr="009C7048" w:rsidRDefault="00537C88" w:rsidP="00537C8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83002DA" w14:textId="77777777" w:rsidR="00537C88" w:rsidRPr="009C704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7C88" w:rsidRPr="008061FC" w14:paraId="5D87E0A3" w14:textId="77777777" w:rsidTr="009C7048">
        <w:tc>
          <w:tcPr>
            <w:tcW w:w="5386" w:type="dxa"/>
          </w:tcPr>
          <w:p w14:paraId="682DE8AE" w14:textId="076256A5" w:rsidR="00537C88" w:rsidRPr="008061FC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ตามอัตราภาษีที่ประกาศใช้ </w:t>
            </w: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A1C08">
              <w:rPr>
                <w:rFonts w:ascii="Angsana New" w:hAnsi="Angsana New"/>
                <w:sz w:val="30"/>
                <w:szCs w:val="30"/>
              </w:rPr>
              <w:t>20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444459EA" w14:textId="31C64509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7,028</w:t>
            </w:r>
          </w:p>
        </w:tc>
        <w:tc>
          <w:tcPr>
            <w:tcW w:w="238" w:type="dxa"/>
            <w:vAlign w:val="bottom"/>
          </w:tcPr>
          <w:p w14:paraId="0D3A45C5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F934F4A" w14:textId="26BB8FD0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10,036</w:t>
            </w:r>
          </w:p>
        </w:tc>
        <w:tc>
          <w:tcPr>
            <w:tcW w:w="238" w:type="dxa"/>
          </w:tcPr>
          <w:p w14:paraId="2155909E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A99C2DB" w14:textId="6BF2EBD9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5,361</w:t>
            </w:r>
          </w:p>
        </w:tc>
        <w:tc>
          <w:tcPr>
            <w:tcW w:w="238" w:type="dxa"/>
            <w:vAlign w:val="bottom"/>
          </w:tcPr>
          <w:p w14:paraId="27D53403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9391282" w14:textId="34FF23FA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4,579</w:t>
            </w:r>
          </w:p>
        </w:tc>
      </w:tr>
      <w:tr w:rsidR="00537C88" w:rsidRPr="008061FC" w14:paraId="226B1DF6" w14:textId="77777777" w:rsidTr="009C7048">
        <w:tc>
          <w:tcPr>
            <w:tcW w:w="5386" w:type="dxa"/>
          </w:tcPr>
          <w:p w14:paraId="40C1BE22" w14:textId="73E8C4F8" w:rsidR="00537C88" w:rsidRPr="008061FC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ป็นรายจ่ายทางภาษี</w:t>
            </w:r>
          </w:p>
        </w:tc>
        <w:tc>
          <w:tcPr>
            <w:tcW w:w="979" w:type="dxa"/>
            <w:vAlign w:val="bottom"/>
          </w:tcPr>
          <w:p w14:paraId="63A7EDEC" w14:textId="69FD8041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948</w:t>
            </w:r>
          </w:p>
        </w:tc>
        <w:tc>
          <w:tcPr>
            <w:tcW w:w="238" w:type="dxa"/>
            <w:vAlign w:val="bottom"/>
          </w:tcPr>
          <w:p w14:paraId="3C5F7331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4D2ED54" w14:textId="329840B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1,850</w:t>
            </w:r>
          </w:p>
        </w:tc>
        <w:tc>
          <w:tcPr>
            <w:tcW w:w="238" w:type="dxa"/>
          </w:tcPr>
          <w:p w14:paraId="1AE770C8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3BDE6426" w14:textId="74201736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673</w:t>
            </w:r>
          </w:p>
        </w:tc>
        <w:tc>
          <w:tcPr>
            <w:tcW w:w="238" w:type="dxa"/>
            <w:vAlign w:val="bottom"/>
          </w:tcPr>
          <w:p w14:paraId="5DB4E82F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03C3FE0" w14:textId="139E7DEB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1,065</w:t>
            </w:r>
          </w:p>
        </w:tc>
      </w:tr>
      <w:tr w:rsidR="00537C88" w:rsidRPr="008061FC" w14:paraId="0C30C78C" w14:textId="77777777" w:rsidTr="009C7048">
        <w:tc>
          <w:tcPr>
            <w:tcW w:w="5386" w:type="dxa"/>
          </w:tcPr>
          <w:p w14:paraId="56B23ECE" w14:textId="00229D5E" w:rsidR="00537C8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ไม่ถือ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เป็นราย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79" w:type="dxa"/>
            <w:vAlign w:val="bottom"/>
          </w:tcPr>
          <w:p w14:paraId="0F203AB5" w14:textId="10DA89A7" w:rsidR="00537C88" w:rsidRPr="00537C8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278EB5F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3EA8F80" w14:textId="474A2850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6890023B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77B27E60" w14:textId="332BB3B2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zh-CN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2,351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5A72D20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497AEF07" w14:textId="3722445D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4,082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37C88" w:rsidRPr="00EA1C08" w14:paraId="64530915" w14:textId="77777777" w:rsidTr="009C7048">
        <w:tc>
          <w:tcPr>
            <w:tcW w:w="5386" w:type="dxa"/>
          </w:tcPr>
          <w:p w14:paraId="026938F2" w14:textId="79FE8CC9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979" w:type="dxa"/>
            <w:vAlign w:val="bottom"/>
          </w:tcPr>
          <w:p w14:paraId="19BA3DDC" w14:textId="0ABD9C25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1,534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8E3DF44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8F902F9" w14:textId="351F9DEC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1,675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03F41168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454C7B81" w14:textId="2C2763DA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1,098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22ACA99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5EAB150A" w14:textId="0E181724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1,084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37C88" w:rsidRPr="00EA1C08" w14:paraId="0A5641BA" w14:textId="77777777" w:rsidTr="009C7048">
        <w:tc>
          <w:tcPr>
            <w:tcW w:w="5386" w:type="dxa"/>
          </w:tcPr>
          <w:p w14:paraId="7BA5BA0E" w14:textId="26C4F3A6" w:rsidR="00537C88" w:rsidRDefault="00C043A7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</w:t>
            </w:r>
            <w:r w:rsidR="00537C88">
              <w:rPr>
                <w:rFonts w:ascii="Angsana New" w:hAnsi="Angsana New" w:hint="cs"/>
                <w:sz w:val="30"/>
                <w:szCs w:val="30"/>
                <w:cs/>
              </w:rPr>
              <w:t>ขาดทุนสะสมทางภาษียกมาในงวดก่อน</w:t>
            </w:r>
          </w:p>
        </w:tc>
        <w:tc>
          <w:tcPr>
            <w:tcW w:w="979" w:type="dxa"/>
          </w:tcPr>
          <w:p w14:paraId="1FDF969C" w14:textId="48E03951" w:rsidR="00537C8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42E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  <w:vAlign w:val="bottom"/>
          </w:tcPr>
          <w:p w14:paraId="5FA1AB52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8366206" w14:textId="311F1D8F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478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395B55F9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FFE0A78" w14:textId="448B11F4" w:rsidR="00537C8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  <w:vAlign w:val="bottom"/>
          </w:tcPr>
          <w:p w14:paraId="4FE495B4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F4FFAD4" w14:textId="4A3E3246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  <w:tab w:val="left" w:pos="5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478</w:t>
            </w:r>
            <w:r w:rsidRPr="00342E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37C88" w:rsidRPr="00EA1C08" w14:paraId="4EBA3A9D" w14:textId="77777777" w:rsidTr="009C7048">
        <w:tc>
          <w:tcPr>
            <w:tcW w:w="5386" w:type="dxa"/>
          </w:tcPr>
          <w:p w14:paraId="60904C69" w14:textId="77777777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AD0338F" w14:textId="75A21F30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5,746</w:t>
            </w:r>
          </w:p>
        </w:tc>
        <w:tc>
          <w:tcPr>
            <w:tcW w:w="238" w:type="dxa"/>
            <w:vAlign w:val="bottom"/>
          </w:tcPr>
          <w:p w14:paraId="4056BF81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AFD8770" w14:textId="661A7B1A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9,068</w:t>
            </w:r>
          </w:p>
        </w:tc>
        <w:tc>
          <w:tcPr>
            <w:tcW w:w="238" w:type="dxa"/>
          </w:tcPr>
          <w:p w14:paraId="4B41A9C8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11B2C2F" w14:textId="22FBB6E2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2,585</w:t>
            </w:r>
          </w:p>
        </w:tc>
        <w:tc>
          <w:tcPr>
            <w:tcW w:w="238" w:type="dxa"/>
            <w:vAlign w:val="bottom"/>
          </w:tcPr>
          <w:p w14:paraId="7A7AC855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646D19" w14:textId="36C11920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E0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537C88" w:rsidRPr="00EA1C08" w14:paraId="0E697C10" w14:textId="77777777" w:rsidTr="009C7048">
        <w:tc>
          <w:tcPr>
            <w:tcW w:w="5386" w:type="dxa"/>
          </w:tcPr>
          <w:p w14:paraId="59676D67" w14:textId="135C7023" w:rsidR="00537C88" w:rsidRPr="00EA1C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9C70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79" w:type="dxa"/>
            <w:vAlign w:val="bottom"/>
          </w:tcPr>
          <w:p w14:paraId="6FDCF67C" w14:textId="095F6F58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457</w:t>
            </w:r>
          </w:p>
        </w:tc>
        <w:tc>
          <w:tcPr>
            <w:tcW w:w="238" w:type="dxa"/>
            <w:vAlign w:val="bottom"/>
          </w:tcPr>
          <w:p w14:paraId="0AE8ECBC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24CE9B2D" w14:textId="382027C5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</w:t>
            </w:r>
          </w:p>
        </w:tc>
        <w:tc>
          <w:tcPr>
            <w:tcW w:w="238" w:type="dxa"/>
          </w:tcPr>
          <w:p w14:paraId="2523CDA3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6994BA35" w14:textId="561AF9D4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238" w:type="dxa"/>
            <w:vAlign w:val="bottom"/>
          </w:tcPr>
          <w:p w14:paraId="09B874D9" w14:textId="77777777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4676A66" w14:textId="260C1AF2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</w:tr>
      <w:tr w:rsidR="00537C88" w:rsidRPr="00EA1C08" w14:paraId="57C4BD33" w14:textId="77777777" w:rsidTr="009C7048">
        <w:tc>
          <w:tcPr>
            <w:tcW w:w="5386" w:type="dxa"/>
          </w:tcPr>
          <w:p w14:paraId="342A8F28" w14:textId="77777777" w:rsidR="00537C88" w:rsidRPr="00EA1C08" w:rsidRDefault="00537C88" w:rsidP="00537C8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2CD51" w14:textId="3123008C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7,203</w:t>
            </w:r>
          </w:p>
        </w:tc>
        <w:tc>
          <w:tcPr>
            <w:tcW w:w="238" w:type="dxa"/>
            <w:vAlign w:val="bottom"/>
          </w:tcPr>
          <w:p w14:paraId="4F4B89D2" w14:textId="77777777" w:rsidR="00537C88" w:rsidRPr="00342E08" w:rsidRDefault="00537C88" w:rsidP="00537C8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1EA0" w14:textId="34A27196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11,832</w:t>
            </w:r>
          </w:p>
        </w:tc>
        <w:tc>
          <w:tcPr>
            <w:tcW w:w="238" w:type="dxa"/>
          </w:tcPr>
          <w:p w14:paraId="4CEA91BA" w14:textId="77777777" w:rsidR="00537C88" w:rsidRPr="00342E08" w:rsidRDefault="00537C88" w:rsidP="00537C8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56FD9" w14:textId="75CF9D13" w:rsidR="00537C88" w:rsidRPr="00342E08" w:rsidRDefault="00537C88" w:rsidP="009C70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4,492</w:t>
            </w:r>
          </w:p>
        </w:tc>
        <w:tc>
          <w:tcPr>
            <w:tcW w:w="238" w:type="dxa"/>
            <w:vAlign w:val="bottom"/>
          </w:tcPr>
          <w:p w14:paraId="4600CB85" w14:textId="77777777" w:rsidR="00537C88" w:rsidRPr="00342E08" w:rsidRDefault="00537C88" w:rsidP="00537C8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988A" w14:textId="2334D860" w:rsidR="00537C88" w:rsidRPr="00342E08" w:rsidRDefault="00537C88" w:rsidP="00537C8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</w:tr>
    </w:tbl>
    <w:p w14:paraId="3E47A8C0" w14:textId="77777777" w:rsidR="00FB7A3A" w:rsidRPr="009C7048" w:rsidRDefault="00FB7A3A" w:rsidP="0006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105000A" w14:textId="78A8CFD4" w:rsidR="00CC432A" w:rsidRPr="00CC432A" w:rsidRDefault="00CC432A" w:rsidP="00CC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423F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A423F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 w:rsidRPr="00A423FD">
        <w:rPr>
          <w:rFonts w:ascii="Angsana New" w:hAnsi="Angsana New"/>
          <w:sz w:val="30"/>
          <w:szCs w:val="30"/>
          <w:cs/>
        </w:rPr>
        <w:t xml:space="preserve"> </w:t>
      </w:r>
      <w:r w:rsidRPr="00342E08">
        <w:rPr>
          <w:rFonts w:ascii="Angsana New" w:hAnsi="Angsana New"/>
          <w:sz w:val="30"/>
          <w:szCs w:val="30"/>
        </w:rPr>
        <w:t>2569</w:t>
      </w:r>
      <w:r w:rsidRPr="00342E08">
        <w:rPr>
          <w:rFonts w:ascii="Angsana New" w:hAnsi="Angsana New"/>
          <w:sz w:val="30"/>
          <w:szCs w:val="30"/>
          <w:cs/>
        </w:rPr>
        <w:t xml:space="preserve"> บริษัทย่อยแห่ง</w:t>
      </w:r>
      <w:r w:rsidR="00090F99" w:rsidRPr="00342E08">
        <w:rPr>
          <w:rFonts w:ascii="Angsana New" w:hAnsi="Angsana New" w:hint="cs"/>
          <w:sz w:val="30"/>
          <w:szCs w:val="30"/>
          <w:cs/>
        </w:rPr>
        <w:t>หนึ่ง</w:t>
      </w:r>
      <w:r w:rsidRPr="00342E08">
        <w:rPr>
          <w:rFonts w:ascii="Angsana New" w:hAnsi="Angsana New"/>
          <w:sz w:val="30"/>
          <w:szCs w:val="30"/>
          <w:cs/>
        </w:rPr>
        <w:t>มีขาดทุนสะสมทางภาษีประมาณ</w:t>
      </w:r>
      <w:r w:rsidRPr="00342E08">
        <w:rPr>
          <w:rFonts w:ascii="Angsana New" w:hAnsi="Angsana New"/>
          <w:sz w:val="30"/>
          <w:szCs w:val="30"/>
        </w:rPr>
        <w:t xml:space="preserve"> </w:t>
      </w:r>
      <w:r w:rsidR="00367F7A">
        <w:rPr>
          <w:rFonts w:ascii="Angsana New" w:hAnsi="Angsana New"/>
          <w:sz w:val="30"/>
          <w:szCs w:val="30"/>
        </w:rPr>
        <w:t>2.9</w:t>
      </w:r>
      <w:r w:rsidRPr="00342E08">
        <w:rPr>
          <w:rFonts w:ascii="Angsana New" w:hAnsi="Angsana New"/>
          <w:sz w:val="30"/>
          <w:szCs w:val="30"/>
          <w:cs/>
        </w:rPr>
        <w:t xml:space="preserve"> ล้านบาทซึ่งสามารถใช้เป็นเครดิตภาษีได้ในระหว่างปี </w:t>
      </w:r>
      <w:r w:rsidRPr="00342E08">
        <w:rPr>
          <w:rFonts w:ascii="Angsana New" w:hAnsi="Angsana New"/>
          <w:sz w:val="30"/>
          <w:szCs w:val="30"/>
        </w:rPr>
        <w:t>25</w:t>
      </w:r>
      <w:r w:rsidR="00342E08" w:rsidRPr="00342E08">
        <w:rPr>
          <w:rFonts w:ascii="Angsana New" w:hAnsi="Angsana New"/>
          <w:sz w:val="30"/>
          <w:szCs w:val="30"/>
        </w:rPr>
        <w:t>6</w:t>
      </w:r>
      <w:r w:rsidR="00367F7A">
        <w:rPr>
          <w:rFonts w:ascii="Angsana New" w:hAnsi="Angsana New"/>
          <w:sz w:val="30"/>
          <w:szCs w:val="30"/>
        </w:rPr>
        <w:t>9</w:t>
      </w:r>
      <w:r w:rsidRPr="00342E08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342E08">
        <w:rPr>
          <w:rFonts w:ascii="Angsana New" w:hAnsi="Angsana New"/>
          <w:sz w:val="30"/>
          <w:szCs w:val="30"/>
        </w:rPr>
        <w:t>257</w:t>
      </w:r>
      <w:r w:rsidR="00367F7A">
        <w:rPr>
          <w:rFonts w:ascii="Angsana New" w:hAnsi="Angsana New"/>
          <w:sz w:val="30"/>
          <w:szCs w:val="30"/>
        </w:rPr>
        <w:t>4</w:t>
      </w:r>
    </w:p>
    <w:p w14:paraId="1BE32660" w14:textId="77777777" w:rsidR="00CC432A" w:rsidRPr="009C7048" w:rsidRDefault="00CC432A" w:rsidP="0006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DBA7514" w14:textId="77777777" w:rsidR="00C83567" w:rsidRPr="00C83567" w:rsidRDefault="00FB7A3A" w:rsidP="009C7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83567">
        <w:rPr>
          <w:rFonts w:ascii="Angsana New" w:hAnsi="Angsana New"/>
          <w:b/>
          <w:bCs/>
          <w:sz w:val="30"/>
          <w:szCs w:val="30"/>
        </w:rPr>
        <w:t>1</w:t>
      </w:r>
      <w:r w:rsidR="00061B79" w:rsidRPr="00C83567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C83567">
        <w:rPr>
          <w:rFonts w:ascii="Angsana New" w:hAnsi="Angsana New"/>
          <w:b/>
          <w:bCs/>
          <w:sz w:val="30"/>
          <w:szCs w:val="30"/>
        </w:rPr>
        <w:t>.</w:t>
      </w:r>
      <w:r w:rsidRPr="00C83567">
        <w:rPr>
          <w:rFonts w:ascii="Angsana New" w:hAnsi="Angsana New"/>
          <w:b/>
          <w:bCs/>
          <w:sz w:val="30"/>
          <w:szCs w:val="30"/>
        </w:rPr>
        <w:tab/>
      </w:r>
      <w:r w:rsidR="00C83567" w:rsidRPr="00C83567">
        <w:rPr>
          <w:rFonts w:ascii="Angsana New" w:hAnsi="Angsana New" w:hint="cs"/>
          <w:b/>
          <w:bCs/>
          <w:sz w:val="30"/>
          <w:szCs w:val="30"/>
          <w:cs/>
        </w:rPr>
        <w:t>ข้อตกลง</w:t>
      </w:r>
      <w:r w:rsidR="00C83567" w:rsidRPr="009C7048">
        <w:rPr>
          <w:rFonts w:ascii="Angsana New" w:hAnsi="Angsana New"/>
          <w:b/>
          <w:bCs/>
          <w:sz w:val="30"/>
          <w:szCs w:val="30"/>
          <w:cs/>
        </w:rPr>
        <w:t>จัดหาเงินทุนเพื่อจ่ายผู้ขาย</w:t>
      </w:r>
      <w:r w:rsidR="00C83567" w:rsidRPr="009C704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83567" w:rsidRPr="00C83567">
        <w:rPr>
          <w:rFonts w:ascii="Angsana New" w:hAnsi="Angsana New"/>
          <w:b/>
          <w:bCs/>
          <w:sz w:val="30"/>
          <w:szCs w:val="30"/>
        </w:rPr>
        <w:t>(Supplier Finance Arrangement “SFA”)</w:t>
      </w:r>
    </w:p>
    <w:p w14:paraId="3D6CE08C" w14:textId="6F1CDA2C" w:rsidR="00FB7A3A" w:rsidRPr="009C7048" w:rsidRDefault="00FB7A3A" w:rsidP="00C8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20"/>
          <w:szCs w:val="2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4EF39A6" w14:textId="77777777" w:rsidR="00FB7A3A" w:rsidRPr="009C7048" w:rsidRDefault="00FB7A3A" w:rsidP="00FB7A3A">
      <w:pPr>
        <w:jc w:val="thaiDistribute"/>
        <w:rPr>
          <w:rFonts w:ascii="Angsana New" w:hAnsi="Angsana New"/>
          <w:sz w:val="30"/>
          <w:szCs w:val="30"/>
          <w:lang w:val="af-ZA"/>
        </w:rPr>
      </w:pPr>
      <w:r w:rsidRPr="009C7048">
        <w:rPr>
          <w:rFonts w:ascii="Angsana New" w:hAnsi="Angsana New"/>
          <w:sz w:val="30"/>
          <w:szCs w:val="30"/>
          <w:cs/>
          <w:lang w:val="af-ZA"/>
        </w:rPr>
        <w:t>ข้อมูลเชิงคุณภาพ</w:t>
      </w:r>
    </w:p>
    <w:p w14:paraId="3883402A" w14:textId="77777777" w:rsidR="00FB7A3A" w:rsidRPr="009C7048" w:rsidRDefault="00FB7A3A" w:rsidP="00FB7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af-ZA"/>
        </w:rPr>
      </w:pPr>
    </w:p>
    <w:tbl>
      <w:tblPr>
        <w:tblW w:w="97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5"/>
        <w:gridCol w:w="238"/>
        <w:gridCol w:w="1928"/>
        <w:gridCol w:w="236"/>
        <w:gridCol w:w="3177"/>
      </w:tblGrid>
      <w:tr w:rsidR="00FB7A3A" w:rsidRPr="00362C05" w14:paraId="4D3AC87A" w14:textId="77777777" w:rsidTr="00FB7A3A">
        <w:trPr>
          <w:trHeight w:val="20"/>
          <w:tblHeader/>
        </w:trPr>
        <w:tc>
          <w:tcPr>
            <w:tcW w:w="9774" w:type="dxa"/>
            <w:gridSpan w:val="5"/>
            <w:tcBorders>
              <w:bottom w:val="single" w:sz="4" w:space="0" w:color="auto"/>
            </w:tcBorders>
            <w:vAlign w:val="center"/>
          </w:tcPr>
          <w:p w14:paraId="1E416134" w14:textId="04215B51" w:rsidR="00FB7A3A" w:rsidRPr="00362C05" w:rsidRDefault="00FB7A3A" w:rsidP="00A654A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theme="minorBidi"/>
                <w:sz w:val="30"/>
                <w:szCs w:val="30"/>
                <w:lang w:eastAsia="en-US"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งบการเงินรวมและงบการเงินเฉพาะกิจการสำหรับ</w:t>
            </w:r>
            <w:r w:rsidR="009C7048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 xml:space="preserve">งวดสามเดือนสิ้นสุดวันที่ </w:t>
            </w:r>
            <w:r w:rsidR="009C704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C704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256</w:t>
            </w:r>
            <w:r w:rsidR="00EE6AEB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9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</w:t>
            </w: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 xml:space="preserve">และ 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>256</w:t>
            </w:r>
            <w:r w:rsidR="00EE6AEB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8</w:t>
            </w:r>
          </w:p>
        </w:tc>
      </w:tr>
      <w:tr w:rsidR="00FB7A3A" w:rsidRPr="00362C05" w14:paraId="47D668C5" w14:textId="77777777" w:rsidTr="00FB7A3A">
        <w:trPr>
          <w:trHeight w:val="20"/>
        </w:trPr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9E030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588A728B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ประเภท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25927EB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5204" w14:textId="77777777" w:rsidR="00FB7A3A" w:rsidRPr="00362C05" w:rsidRDefault="00FB7A3A" w:rsidP="00A654A3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ธุรกรรมกับ</w:t>
            </w:r>
          </w:p>
          <w:p w14:paraId="34202FA8" w14:textId="77777777" w:rsidR="00FB7A3A" w:rsidRPr="00362C05" w:rsidRDefault="00FB7A3A" w:rsidP="00A654A3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1D10F74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C3A9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3B410129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วัตถุประสงค์การใช้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</w:tr>
      <w:tr w:rsidR="00FB7A3A" w:rsidRPr="00362C05" w14:paraId="7B11587A" w14:textId="77777777" w:rsidTr="00FB7A3A">
        <w:trPr>
          <w:trHeight w:val="20"/>
        </w:trPr>
        <w:tc>
          <w:tcPr>
            <w:tcW w:w="4195" w:type="dxa"/>
            <w:tcBorders>
              <w:top w:val="single" w:sz="4" w:space="0" w:color="auto"/>
            </w:tcBorders>
            <w:vAlign w:val="center"/>
          </w:tcPr>
          <w:p w14:paraId="077E3678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1)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อาวัล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ตั๋วเงิน</w:t>
            </w:r>
          </w:p>
        </w:tc>
        <w:tc>
          <w:tcPr>
            <w:tcW w:w="238" w:type="dxa"/>
            <w:vAlign w:val="center"/>
          </w:tcPr>
          <w:p w14:paraId="0FFC5876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5EDA698D" w14:textId="77777777" w:rsidR="00FB7A3A" w:rsidRPr="00362C05" w:rsidRDefault="00FB7A3A" w:rsidP="00A654A3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แห่งที่หนึ่ง</w:t>
            </w:r>
          </w:p>
        </w:tc>
        <w:tc>
          <w:tcPr>
            <w:tcW w:w="236" w:type="dxa"/>
            <w:vAlign w:val="center"/>
          </w:tcPr>
          <w:p w14:paraId="7C103962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177" w:type="dxa"/>
            <w:tcBorders>
              <w:top w:val="single" w:sz="4" w:space="0" w:color="auto"/>
            </w:tcBorders>
            <w:vAlign w:val="center"/>
          </w:tcPr>
          <w:p w14:paraId="15766BC6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ซื้อสินค้าในประเทศ</w:t>
            </w:r>
          </w:p>
        </w:tc>
      </w:tr>
      <w:tr w:rsidR="00FB7A3A" w:rsidRPr="00362C05" w14:paraId="081BAB96" w14:textId="77777777" w:rsidTr="00061B79">
        <w:trPr>
          <w:trHeight w:val="20"/>
        </w:trPr>
        <w:tc>
          <w:tcPr>
            <w:tcW w:w="4195" w:type="dxa"/>
          </w:tcPr>
          <w:p w14:paraId="7A820B6A" w14:textId="77777777" w:rsidR="009C7048" w:rsidRDefault="00FB7A3A" w:rsidP="00061B79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2)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ตั๋วสัญญาใช้เงินประเภทสินเชื่อเพื่อการชำระสินค้าภายในประเทศ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(Domestic Trust Receipt : DTR)</w:t>
            </w:r>
          </w:p>
          <w:p w14:paraId="637C4072" w14:textId="5FADC7D0" w:rsidR="009C7048" w:rsidRPr="009C7048" w:rsidRDefault="00FB7A3A" w:rsidP="009C7048">
            <w:pPr>
              <w:tabs>
                <w:tab w:val="clear" w:pos="2580"/>
              </w:tabs>
              <w:ind w:left="104" w:right="-110" w:hanging="70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</w:t>
            </w:r>
            <w:r w:rsidR="009C7048"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โดยเริ่มในเดือนตุลาคม </w:t>
            </w:r>
            <w:r w:rsidR="009C7048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30C146A2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928" w:type="dxa"/>
            <w:vAlign w:val="center"/>
          </w:tcPr>
          <w:p w14:paraId="01BF79F1" w14:textId="77777777" w:rsidR="00FB7A3A" w:rsidRPr="00362C05" w:rsidRDefault="00FB7A3A" w:rsidP="00A654A3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แห่งที่สอง</w:t>
            </w:r>
          </w:p>
          <w:p w14:paraId="3A72AF23" w14:textId="77777777" w:rsidR="00FB7A3A" w:rsidRPr="00362C05" w:rsidRDefault="00FB7A3A" w:rsidP="00A654A3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36" w:type="dxa"/>
            <w:vAlign w:val="center"/>
          </w:tcPr>
          <w:p w14:paraId="5CB59BE4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177" w:type="dxa"/>
            <w:vAlign w:val="center"/>
          </w:tcPr>
          <w:p w14:paraId="3E2A734A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ซื้อสินค้าในประเทศ</w:t>
            </w:r>
          </w:p>
          <w:p w14:paraId="707D0AFE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</w:tr>
      <w:tr w:rsidR="00FB7A3A" w:rsidRPr="00362C05" w14:paraId="75DDCADB" w14:textId="77777777" w:rsidTr="00FB7A3A">
        <w:trPr>
          <w:trHeight w:val="20"/>
        </w:trPr>
        <w:tc>
          <w:tcPr>
            <w:tcW w:w="4195" w:type="dxa"/>
          </w:tcPr>
          <w:p w14:paraId="28924FF8" w14:textId="1D2864AA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3)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ทรัสต์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รีซีทส์</w:t>
            </w:r>
          </w:p>
        </w:tc>
        <w:tc>
          <w:tcPr>
            <w:tcW w:w="238" w:type="dxa"/>
            <w:vAlign w:val="center"/>
          </w:tcPr>
          <w:p w14:paraId="10129299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928" w:type="dxa"/>
            <w:vAlign w:val="center"/>
          </w:tcPr>
          <w:p w14:paraId="338E9F38" w14:textId="77777777" w:rsidR="00FB7A3A" w:rsidRPr="00362C05" w:rsidRDefault="00FB7A3A" w:rsidP="00A654A3">
            <w:pPr>
              <w:tabs>
                <w:tab w:val="clear" w:pos="1871"/>
                <w:tab w:val="clear" w:pos="258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แห่งที่สาม</w:t>
            </w:r>
          </w:p>
        </w:tc>
        <w:tc>
          <w:tcPr>
            <w:tcW w:w="236" w:type="dxa"/>
            <w:vAlign w:val="center"/>
          </w:tcPr>
          <w:p w14:paraId="017F048F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177" w:type="dxa"/>
            <w:vAlign w:val="center"/>
          </w:tcPr>
          <w:p w14:paraId="00DE93EE" w14:textId="77777777" w:rsidR="00FB7A3A" w:rsidRPr="001B4ABA" w:rsidRDefault="00FB7A3A" w:rsidP="00A654A3">
            <w:pPr>
              <w:tabs>
                <w:tab w:val="clear" w:pos="2580"/>
              </w:tabs>
              <w:ind w:left="-61" w:right="-110" w:firstLine="5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1B4ABA">
              <w:rPr>
                <w:rFonts w:ascii="Angsana New" w:hAnsi="Angsana New"/>
                <w:sz w:val="30"/>
                <w:szCs w:val="30"/>
                <w:cs/>
                <w:lang w:val="af-ZA"/>
              </w:rPr>
              <w:t>ซื้อสินทรัพย์จากต่างประเทศ</w:t>
            </w:r>
          </w:p>
        </w:tc>
      </w:tr>
    </w:tbl>
    <w:p w14:paraId="43DD2FDB" w14:textId="77C2BBDF" w:rsidR="00FB7A3A" w:rsidRPr="009C7048" w:rsidRDefault="00FB7A3A" w:rsidP="00FB7A3A">
      <w:pPr>
        <w:jc w:val="thaiDistribute"/>
        <w:rPr>
          <w:rFonts w:ascii="Angsana New" w:hAnsi="Angsana New"/>
          <w:sz w:val="30"/>
          <w:szCs w:val="30"/>
          <w:lang w:val="af-ZA"/>
        </w:rPr>
      </w:pPr>
      <w:r w:rsidRPr="009C7048">
        <w:rPr>
          <w:rFonts w:ascii="Angsana New" w:hAnsi="Angsana New"/>
          <w:sz w:val="30"/>
          <w:szCs w:val="30"/>
          <w:cs/>
          <w:lang w:val="af-ZA"/>
        </w:rPr>
        <w:lastRenderedPageBreak/>
        <w:t>ข้อมูลเชิงปริมาณ</w:t>
      </w:r>
    </w:p>
    <w:p w14:paraId="1781CA2A" w14:textId="77777777" w:rsidR="00FB7A3A" w:rsidRPr="00061B79" w:rsidRDefault="00FB7A3A" w:rsidP="00FB7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lang w:val="af-ZA"/>
        </w:rPr>
      </w:pPr>
    </w:p>
    <w:tbl>
      <w:tblPr>
        <w:tblW w:w="101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69"/>
        <w:gridCol w:w="2098"/>
        <w:gridCol w:w="239"/>
        <w:gridCol w:w="2098"/>
      </w:tblGrid>
      <w:tr w:rsidR="00FB7A3A" w:rsidRPr="00362C05" w14:paraId="6454D36D" w14:textId="77777777" w:rsidTr="00506383">
        <w:trPr>
          <w:cantSplit/>
          <w:trHeight w:val="20"/>
          <w:tblHeader/>
        </w:trPr>
        <w:tc>
          <w:tcPr>
            <w:tcW w:w="5669" w:type="dxa"/>
            <w:vAlign w:val="bottom"/>
          </w:tcPr>
          <w:p w14:paraId="69356C6C" w14:textId="77777777" w:rsidR="00FB7A3A" w:rsidRPr="00362C05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  <w:vAlign w:val="bottom"/>
          </w:tcPr>
          <w:p w14:paraId="418D49CB" w14:textId="77777777" w:rsidR="00FB7A3A" w:rsidRPr="00362C05" w:rsidRDefault="00FB7A3A" w:rsidP="00A654A3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</w:p>
        </w:tc>
      </w:tr>
      <w:tr w:rsidR="00FB7A3A" w:rsidRPr="00362C05" w14:paraId="10E95876" w14:textId="77777777" w:rsidTr="00506383">
        <w:trPr>
          <w:cantSplit/>
          <w:trHeight w:val="20"/>
          <w:tblHeader/>
        </w:trPr>
        <w:tc>
          <w:tcPr>
            <w:tcW w:w="5669" w:type="dxa"/>
            <w:vAlign w:val="bottom"/>
          </w:tcPr>
          <w:p w14:paraId="253FDEE8" w14:textId="77777777" w:rsidR="00FB7A3A" w:rsidRPr="00362C05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  <w:vAlign w:val="bottom"/>
          </w:tcPr>
          <w:p w14:paraId="1E5729BF" w14:textId="77777777" w:rsidR="00FB7A3A" w:rsidRPr="00362C05" w:rsidRDefault="00FB7A3A" w:rsidP="00A654A3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และงบการเงินเฉพาะกิจการ</w:t>
            </w:r>
          </w:p>
        </w:tc>
      </w:tr>
      <w:tr w:rsidR="00FB7A3A" w:rsidRPr="00362C05" w14:paraId="6544A8E7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62F352B3" w14:textId="77777777" w:rsidR="00FB7A3A" w:rsidRPr="00362C05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BB880D5" w14:textId="0901CC97" w:rsidR="00FB7A3A" w:rsidRPr="00EE6AEB" w:rsidRDefault="00EE6AEB" w:rsidP="00EE6AEB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31 </w:t>
            </w:r>
            <w:r w:rsidRPr="00EE6AEB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 xml:space="preserve">มีนาคม </w:t>
            </w:r>
            <w:r w:rsidR="00FB7A3A"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>256</w:t>
            </w:r>
            <w:r w:rsidRPr="00EE6AEB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9</w:t>
            </w:r>
          </w:p>
        </w:tc>
        <w:tc>
          <w:tcPr>
            <w:tcW w:w="239" w:type="dxa"/>
            <w:vAlign w:val="bottom"/>
          </w:tcPr>
          <w:p w14:paraId="6033431E" w14:textId="77777777" w:rsidR="00FB7A3A" w:rsidRPr="00362C05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29A2CAA3" w14:textId="3B980FD9" w:rsidR="00FB7A3A" w:rsidRPr="00EE6AEB" w:rsidRDefault="00EE6AEB" w:rsidP="00EE6AEB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31 </w:t>
            </w:r>
            <w:r w:rsidRPr="00EE6AEB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 xml:space="preserve">ธันวาคม </w:t>
            </w:r>
            <w:r w:rsidR="00FB7A3A"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>256</w:t>
            </w:r>
            <w:r w:rsidRPr="00EE6AEB">
              <w:rPr>
                <w:rFonts w:ascii="Angsana New" w:hAnsi="Angsana New" w:cs="Angsana New"/>
                <w:sz w:val="30"/>
                <w:szCs w:val="30"/>
                <w:lang w:val="af-ZA"/>
              </w:rPr>
              <w:t>8</w:t>
            </w:r>
          </w:p>
        </w:tc>
      </w:tr>
      <w:tr w:rsidR="00FB7A3A" w:rsidRPr="00362C05" w14:paraId="6ECA393A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16109005" w14:textId="77777777" w:rsidR="00FB7A3A" w:rsidRPr="001B4ABA" w:rsidRDefault="00FB7A3A" w:rsidP="00A654A3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  <w:r w:rsidRPr="001B4ABA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  <w:t>มูลค่าตามบัญชีของหนี้สินทางการเงิน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1471CB16" w14:textId="77777777" w:rsidR="00FB7A3A" w:rsidRPr="00362C05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6C88D877" w14:textId="77777777" w:rsidR="00FB7A3A" w:rsidRPr="00362C05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58E54663" w14:textId="77777777" w:rsidR="00FB7A3A" w:rsidRPr="00362C05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EE6AEB" w:rsidRPr="00362C05" w14:paraId="6E9A3C36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5F024A2C" w14:textId="77777777" w:rsidR="00EE6AEB" w:rsidRPr="009102E2" w:rsidRDefault="00EE6AEB" w:rsidP="00EE6AEB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เจ้าหนี้การค้าในประเทศที่อยู่ภายใต้เงื่อนไข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75E46D99" w14:textId="62548FFE" w:rsidR="00EE6AEB" w:rsidRPr="00362C05" w:rsidRDefault="00EE6AEB" w:rsidP="00EE6AEB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0D694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356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574D6AD6" w14:textId="77777777" w:rsidR="00EE6AEB" w:rsidRPr="00362C05" w:rsidRDefault="00EE6AEB" w:rsidP="00EE6AEB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</w:tcPr>
          <w:p w14:paraId="50086F14" w14:textId="6DD442ED" w:rsidR="00EE6AEB" w:rsidRPr="00362C05" w:rsidRDefault="00EE6AEB" w:rsidP="00EE6AEB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94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362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6946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EE6AEB" w:rsidRPr="00362C05" w14:paraId="21031F17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2E04DDAD" w14:textId="77777777" w:rsidR="00EE6AEB" w:rsidRPr="009102E2" w:rsidRDefault="00EE6AEB" w:rsidP="00EE6AEB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DTR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0BB90BA5" w14:textId="04187849" w:rsidR="00EE6AEB" w:rsidRPr="00362C05" w:rsidRDefault="00C83567" w:rsidP="00EE6AEB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26,779</w:t>
            </w:r>
          </w:p>
        </w:tc>
        <w:tc>
          <w:tcPr>
            <w:tcW w:w="239" w:type="dxa"/>
          </w:tcPr>
          <w:p w14:paraId="55006B98" w14:textId="77777777" w:rsidR="00EE6AEB" w:rsidRPr="00362C05" w:rsidRDefault="00EE6AEB" w:rsidP="00EE6AEB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98" w:type="dxa"/>
          </w:tcPr>
          <w:p w14:paraId="0C2C77F8" w14:textId="5DE01FA6" w:rsidR="00EE6AEB" w:rsidRPr="00EE6AEB" w:rsidRDefault="00EE6AEB" w:rsidP="00EE6AEB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</w:rPr>
              <w:t>42,745</w:t>
            </w:r>
          </w:p>
        </w:tc>
      </w:tr>
      <w:tr w:rsidR="00EE6AEB" w:rsidRPr="00362C05" w14:paraId="1341A908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0FCC7F76" w14:textId="77777777" w:rsidR="00EE6AEB" w:rsidRPr="00362C05" w:rsidRDefault="00EE6AEB" w:rsidP="00EE6AEB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เจ้าหนี้ตามสัญญาทรัสต์รีซีทส์ต่างประเทศที่อยู่ภายใต้เงื่อนไข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33429DFF" w14:textId="0023346B" w:rsidR="00EE6AEB" w:rsidRPr="00C83567" w:rsidRDefault="00C83567" w:rsidP="00C83567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</w:rPr>
              <w:t>6,736</w:t>
            </w:r>
          </w:p>
        </w:tc>
        <w:tc>
          <w:tcPr>
            <w:tcW w:w="239" w:type="dxa"/>
          </w:tcPr>
          <w:p w14:paraId="1DB40818" w14:textId="77777777" w:rsidR="00EE6AEB" w:rsidRPr="00362C05" w:rsidRDefault="00EE6AEB" w:rsidP="00EE6AEB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98" w:type="dxa"/>
          </w:tcPr>
          <w:p w14:paraId="1EA74D00" w14:textId="60D65F3E" w:rsidR="00EE6AEB" w:rsidRPr="00EE6AEB" w:rsidRDefault="00EE6AEB" w:rsidP="002B44FB">
            <w:pPr>
              <w:tabs>
                <w:tab w:val="clear" w:pos="1871"/>
                <w:tab w:val="clear" w:pos="2580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</w:tr>
      <w:tr w:rsidR="00FB7A3A" w:rsidRPr="00362C05" w14:paraId="1E5E3442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58FE5BF1" w14:textId="77777777" w:rsidR="00EE6AEB" w:rsidRPr="00061B79" w:rsidRDefault="00EE6AEB" w:rsidP="00061B7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311A03B2" w14:textId="77777777" w:rsidR="00FB7A3A" w:rsidRPr="00061B79" w:rsidRDefault="00FB7A3A" w:rsidP="00A654A3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4E0C80A8" w14:textId="77777777" w:rsidR="00FB7A3A" w:rsidRPr="00061B79" w:rsidRDefault="00FB7A3A" w:rsidP="00A654A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98" w:type="dxa"/>
          </w:tcPr>
          <w:p w14:paraId="50B08153" w14:textId="77777777" w:rsidR="00FB7A3A" w:rsidRPr="00061B79" w:rsidRDefault="00FB7A3A" w:rsidP="00A654A3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</w:tr>
      <w:tr w:rsidR="00061B79" w:rsidRPr="00362C05" w14:paraId="0C7A3460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5A9E9C78" w14:textId="77777777" w:rsidR="00061B79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  <w:vAlign w:val="bottom"/>
          </w:tcPr>
          <w:p w14:paraId="6E3F4656" w14:textId="5411B7DE" w:rsidR="00061B79" w:rsidRPr="00061B79" w:rsidRDefault="00CC432A" w:rsidP="00061B79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งวดสามเดือน (</w:t>
            </w:r>
            <w:r w:rsidR="00061B79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)</w:t>
            </w:r>
          </w:p>
        </w:tc>
      </w:tr>
      <w:tr w:rsidR="00061B79" w:rsidRPr="00362C05" w14:paraId="4FD0F4C2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37746847" w14:textId="77777777" w:rsidR="00061B79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</w:p>
        </w:tc>
        <w:tc>
          <w:tcPr>
            <w:tcW w:w="4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BFF96F" w14:textId="16EA9F8B" w:rsidR="00061B79" w:rsidRPr="00061B79" w:rsidRDefault="00061B79" w:rsidP="00061B79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และงบการเงินเฉพาะกิจการ</w:t>
            </w:r>
          </w:p>
        </w:tc>
      </w:tr>
      <w:tr w:rsidR="00061B79" w:rsidRPr="00362C05" w14:paraId="47D97DB0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62CB728B" w14:textId="77777777" w:rsidR="00061B79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1F63901" w14:textId="0EB2BE42" w:rsidR="00061B79" w:rsidRPr="00FB7A3A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  <w:r w:rsidRPr="00EE6AEB">
              <w:rPr>
                <w:rFonts w:ascii="Angsana New" w:hAnsi="Angsana New"/>
                <w:sz w:val="30"/>
                <w:szCs w:val="30"/>
                <w:lang w:val="af-ZA"/>
              </w:rPr>
              <w:t>256</w:t>
            </w:r>
            <w:r w:rsidRPr="00EE6AEB">
              <w:rPr>
                <w:rFonts w:ascii="Angsana New" w:hAnsi="Angsana New"/>
                <w:sz w:val="30"/>
                <w:szCs w:val="30"/>
                <w:cs/>
                <w:lang w:val="af-ZA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DF5B487" w14:textId="77777777" w:rsidR="00061B79" w:rsidRPr="00FB7A3A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661B7EB9" w14:textId="4820A344" w:rsidR="00061B79" w:rsidRPr="00D1418B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EE6AEB">
              <w:rPr>
                <w:rFonts w:ascii="Angsana New" w:hAnsi="Angsana New"/>
                <w:sz w:val="30"/>
                <w:szCs w:val="30"/>
                <w:lang w:val="af-Z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8</w:t>
            </w:r>
          </w:p>
        </w:tc>
      </w:tr>
      <w:tr w:rsidR="002B44FB" w:rsidRPr="00362C05" w14:paraId="7BD4A1D5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1F07790F" w14:textId="77777777" w:rsidR="002B44FB" w:rsidRPr="00362C05" w:rsidRDefault="002B44FB" w:rsidP="002B44FB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362C0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การโอนยอดคงเหลือที่ไม่ใช่เงินสดจากเจ้าหนี้การค้าและ</w:t>
            </w:r>
            <w:r w:rsidRPr="00362C0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br/>
              <w:t>เจ้าหนี้หมุนเวียนอื่นไปยังเจ้าหนี้ธนาคาร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4F97E273" w14:textId="7E75E421" w:rsidR="002B44FB" w:rsidRPr="00C83567" w:rsidRDefault="00C83567" w:rsidP="00C83567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</w:rPr>
              <w:t>33,51</w:t>
            </w:r>
            <w:r w:rsidR="00367F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10D73E75" w14:textId="77777777" w:rsidR="002B44FB" w:rsidRPr="00C83567" w:rsidRDefault="002B44FB" w:rsidP="002B44FB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54487C47" w14:textId="220BB281" w:rsidR="002B44FB" w:rsidRPr="00C83567" w:rsidRDefault="002B44FB" w:rsidP="002B44FB">
            <w:pPr>
              <w:tabs>
                <w:tab w:val="clear" w:pos="680"/>
                <w:tab w:val="clear" w:pos="1871"/>
                <w:tab w:val="clear" w:pos="2580"/>
                <w:tab w:val="left" w:pos="669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</w:tr>
      <w:tr w:rsidR="00506383" w:rsidRPr="00362C05" w14:paraId="234B7C62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737EA7DF" w14:textId="77777777" w:rsidR="00506383" w:rsidRPr="00362C05" w:rsidRDefault="00506383" w:rsidP="002B44FB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098" w:type="dxa"/>
            <w:vAlign w:val="bottom"/>
          </w:tcPr>
          <w:p w14:paraId="5CFB1C0F" w14:textId="77777777" w:rsidR="00506383" w:rsidRPr="00C83567" w:rsidRDefault="00506383" w:rsidP="00C83567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87043A4" w14:textId="77777777" w:rsidR="00506383" w:rsidRPr="00C83567" w:rsidRDefault="00506383" w:rsidP="002B44FB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8" w:type="dxa"/>
            <w:vAlign w:val="bottom"/>
          </w:tcPr>
          <w:p w14:paraId="75DFBC66" w14:textId="77777777" w:rsidR="00506383" w:rsidRPr="00C83567" w:rsidRDefault="00506383" w:rsidP="002B44FB">
            <w:pPr>
              <w:tabs>
                <w:tab w:val="clear" w:pos="680"/>
                <w:tab w:val="clear" w:pos="1871"/>
                <w:tab w:val="clear" w:pos="2580"/>
                <w:tab w:val="left" w:pos="669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</w:p>
        </w:tc>
      </w:tr>
      <w:tr w:rsidR="00061B79" w:rsidRPr="00362C05" w14:paraId="22E70DE0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4230F9F8" w14:textId="57F71C76" w:rsidR="00061B79" w:rsidRPr="00C83567" w:rsidRDefault="00C83567" w:rsidP="00C8356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C8356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การจ่ายชำระหนี้</w:t>
            </w:r>
            <w:r w:rsidR="0050638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สิน</w:t>
            </w:r>
            <w:r w:rsidRPr="00C8356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แก่เจ้าหนี้ธนาคารภายใต้เงื่อนไข </w:t>
            </w:r>
            <w:r w:rsidRPr="00C83567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SFA </w:t>
            </w:r>
            <w:r w:rsidRPr="00C8356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098" w:type="dxa"/>
          </w:tcPr>
          <w:p w14:paraId="6BF283DF" w14:textId="522DD964" w:rsidR="00061B79" w:rsidRPr="00C83567" w:rsidRDefault="00C83567" w:rsidP="00061B79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  <w:lang w:val="af-ZA"/>
              </w:rPr>
              <w:t>42,745</w:t>
            </w:r>
          </w:p>
        </w:tc>
        <w:tc>
          <w:tcPr>
            <w:tcW w:w="239" w:type="dxa"/>
          </w:tcPr>
          <w:p w14:paraId="51B9E79D" w14:textId="77777777" w:rsidR="00061B79" w:rsidRPr="00C83567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8" w:type="dxa"/>
          </w:tcPr>
          <w:p w14:paraId="63F75790" w14:textId="48DE10C4" w:rsidR="00061B79" w:rsidRPr="00C83567" w:rsidRDefault="00C83567" w:rsidP="00061B79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C83567">
              <w:rPr>
                <w:rFonts w:asciiTheme="majorBidi" w:hAnsiTheme="majorBidi" w:cstheme="majorBidi"/>
                <w:sz w:val="30"/>
                <w:szCs w:val="30"/>
                <w:lang w:val="af-ZA"/>
              </w:rPr>
              <w:t>5,973</w:t>
            </w:r>
          </w:p>
        </w:tc>
      </w:tr>
      <w:tr w:rsidR="00C83567" w:rsidRPr="00362C05" w14:paraId="76A6E99A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06EC293C" w14:textId="77777777" w:rsidR="00C83567" w:rsidRPr="00AB36E9" w:rsidRDefault="00C83567" w:rsidP="00061B79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  <w:vAlign w:val="bottom"/>
          </w:tcPr>
          <w:p w14:paraId="2CF6A782" w14:textId="77777777" w:rsidR="00C83567" w:rsidRPr="00362C05" w:rsidRDefault="00C83567" w:rsidP="00061B7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0D84EF5C" w14:textId="77777777" w:rsidR="00C83567" w:rsidRPr="00362C05" w:rsidRDefault="00C83567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  <w:vAlign w:val="bottom"/>
          </w:tcPr>
          <w:p w14:paraId="3FDF5AB0" w14:textId="77777777" w:rsidR="00C83567" w:rsidRPr="00362C05" w:rsidRDefault="00C83567" w:rsidP="00061B7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061B79" w:rsidRPr="00362C05" w14:paraId="48A48937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150C06B2" w14:textId="77777777" w:rsidR="00061B79" w:rsidRPr="00AB36E9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  <w:r w:rsidRPr="00AB36E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  <w:t>ช่วงเวลาของวันครบกำหนดชำระ</w:t>
            </w:r>
          </w:p>
        </w:tc>
        <w:tc>
          <w:tcPr>
            <w:tcW w:w="2098" w:type="dxa"/>
            <w:vAlign w:val="bottom"/>
          </w:tcPr>
          <w:p w14:paraId="0969969C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32C39E23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  <w:vAlign w:val="bottom"/>
          </w:tcPr>
          <w:p w14:paraId="159678CA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061B79" w:rsidRPr="00362C05" w14:paraId="5F27621C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6B30E6C8" w14:textId="5E513E21" w:rsidR="00061B79" w:rsidRPr="00061B79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4E1284C3" w14:textId="77777777" w:rsidR="00061B79" w:rsidRPr="00061B79" w:rsidRDefault="00061B79" w:rsidP="00061B79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377BFB4A" w14:textId="77777777" w:rsidR="00061B79" w:rsidRPr="00061B79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98" w:type="dxa"/>
          </w:tcPr>
          <w:p w14:paraId="2A64268B" w14:textId="77777777" w:rsidR="00061B79" w:rsidRPr="00061B79" w:rsidRDefault="00061B79" w:rsidP="00061B79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</w:tr>
      <w:tr w:rsidR="00061B79" w:rsidRPr="00362C05" w14:paraId="50DDBF5E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04EBAE2F" w14:textId="77777777" w:rsidR="00061B79" w:rsidRPr="00414C57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  <w:r w:rsidRPr="00414C5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>สำหรับการซื้อสินค้าและวัตถุดิบ</w:t>
            </w:r>
          </w:p>
        </w:tc>
        <w:tc>
          <w:tcPr>
            <w:tcW w:w="2098" w:type="dxa"/>
            <w:vAlign w:val="bottom"/>
          </w:tcPr>
          <w:p w14:paraId="6085E4AA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0BA23251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  <w:vAlign w:val="bottom"/>
          </w:tcPr>
          <w:p w14:paraId="6870F7C2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061B79" w:rsidRPr="00362C05" w14:paraId="13B73BF7" w14:textId="77777777" w:rsidTr="00506383">
        <w:trPr>
          <w:trHeight w:val="20"/>
        </w:trPr>
        <w:tc>
          <w:tcPr>
            <w:tcW w:w="5669" w:type="dxa"/>
          </w:tcPr>
          <w:p w14:paraId="66035695" w14:textId="77777777" w:rsidR="00061B79" w:rsidRPr="009102E2" w:rsidRDefault="00061B79" w:rsidP="00061B79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เจ้าหนี้การค้า (ผู้ขาย) ในประเทศที่ไม่อยู่ภายใต้เงื่อนไข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291D7F60" w14:textId="77777777" w:rsidR="00061B79" w:rsidRPr="00C83567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83567">
              <w:rPr>
                <w:rFonts w:ascii="Angsana New" w:hAnsi="Angsana New"/>
                <w:sz w:val="30"/>
                <w:szCs w:val="30"/>
              </w:rPr>
              <w:t>30</w:t>
            </w:r>
            <w:r w:rsidRPr="00C83567">
              <w:rPr>
                <w:rFonts w:ascii="Angsana New" w:hAnsi="Angsana New"/>
                <w:sz w:val="30"/>
                <w:szCs w:val="30"/>
                <w:lang w:val="af-ZA"/>
              </w:rPr>
              <w:t xml:space="preserve"> - 75 </w:t>
            </w:r>
            <w:r w:rsidRPr="00C83567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วันนับจากวันที่ในใบแจ้งหนี้</w:t>
            </w:r>
          </w:p>
        </w:tc>
        <w:tc>
          <w:tcPr>
            <w:tcW w:w="239" w:type="dxa"/>
          </w:tcPr>
          <w:p w14:paraId="6BAC5945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98" w:type="dxa"/>
          </w:tcPr>
          <w:p w14:paraId="4DE98C46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B44FB">
              <w:rPr>
                <w:rFonts w:ascii="Angsana New" w:hAnsi="Angsana New"/>
                <w:sz w:val="30"/>
                <w:szCs w:val="30"/>
              </w:rPr>
              <w:t>30</w:t>
            </w:r>
            <w:r w:rsidRPr="002B44FB">
              <w:rPr>
                <w:rFonts w:ascii="Angsana New" w:hAnsi="Angsana New"/>
                <w:sz w:val="30"/>
                <w:szCs w:val="30"/>
                <w:lang w:val="af-ZA"/>
              </w:rPr>
              <w:t xml:space="preserve"> - 75 </w:t>
            </w:r>
            <w:r w:rsidRPr="002B44FB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วันนับ</w:t>
            </w:r>
            <w:r w:rsidRPr="00362C05">
              <w:rPr>
                <w:rFonts w:ascii="Angsana New" w:hAnsi="Angsana New"/>
                <w:sz w:val="30"/>
                <w:szCs w:val="30"/>
                <w:cs/>
                <w:lang w:val="af-ZA"/>
              </w:rPr>
              <w:t>จากวันที่ในใบแจ้งหนี้</w:t>
            </w:r>
          </w:p>
        </w:tc>
      </w:tr>
      <w:tr w:rsidR="00061B79" w:rsidRPr="00362C05" w14:paraId="57B40CDF" w14:textId="77777777" w:rsidTr="00506383">
        <w:trPr>
          <w:trHeight w:val="20"/>
        </w:trPr>
        <w:tc>
          <w:tcPr>
            <w:tcW w:w="5669" w:type="dxa"/>
          </w:tcPr>
          <w:p w14:paraId="778420BC" w14:textId="77777777" w:rsidR="00061B79" w:rsidRPr="009102E2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เจ้าหนี้ตั๋วอาวัลในประเทศที่อยู่ภายใต้เงื่อนไข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22E8BA5E" w14:textId="497D80E6" w:rsidR="00061B79" w:rsidRPr="00C83567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C83567" w:rsidRPr="00C83567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="00C83567" w:rsidRPr="00C83567">
              <w:rPr>
                <w:rFonts w:ascii="Angsana New" w:hAnsi="Angsana New"/>
                <w:spacing w:val="-4"/>
                <w:sz w:val="30"/>
                <w:szCs w:val="30"/>
              </w:rPr>
              <w:t>53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</w:t>
            </w:r>
          </w:p>
          <w:p w14:paraId="55427B8B" w14:textId="77777777" w:rsidR="00061B79" w:rsidRPr="00C83567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วันที่ครบกำหนดชำระ</w:t>
            </w:r>
          </w:p>
          <w:p w14:paraId="728A63B4" w14:textId="77777777" w:rsidR="00061B79" w:rsidRPr="00C83567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ของผู้ขาย</w:t>
            </w:r>
          </w:p>
        </w:tc>
        <w:tc>
          <w:tcPr>
            <w:tcW w:w="239" w:type="dxa"/>
          </w:tcPr>
          <w:p w14:paraId="421FD2EC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pacing w:val="-4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098" w:type="dxa"/>
          </w:tcPr>
          <w:p w14:paraId="59EB7C2D" w14:textId="7B0BCD11" w:rsidR="00061B79" w:rsidRDefault="002B44FB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2B44FB">
              <w:rPr>
                <w:rFonts w:ascii="Angsana New" w:hAnsi="Angsana New"/>
                <w:spacing w:val="-4"/>
                <w:sz w:val="30"/>
                <w:szCs w:val="30"/>
              </w:rPr>
              <w:t xml:space="preserve">38 - 126 </w:t>
            </w:r>
            <w:r w:rsidR="00061B79" w:rsidRPr="002B44F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</w:t>
            </w:r>
            <w:r w:rsidR="00061B79"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จาก</w:t>
            </w:r>
          </w:p>
          <w:p w14:paraId="3A07BF63" w14:textId="77777777" w:rsidR="00061B79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วันที่ครบกำหนดชำระ</w:t>
            </w:r>
          </w:p>
          <w:p w14:paraId="5646082A" w14:textId="77777777" w:rsidR="00061B79" w:rsidRPr="00362C05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ของผู้ขาย</w:t>
            </w:r>
          </w:p>
        </w:tc>
      </w:tr>
      <w:tr w:rsidR="00061B79" w:rsidRPr="00362C05" w14:paraId="4FCB5F39" w14:textId="77777777" w:rsidTr="00506383">
        <w:trPr>
          <w:trHeight w:val="20"/>
        </w:trPr>
        <w:tc>
          <w:tcPr>
            <w:tcW w:w="5669" w:type="dxa"/>
          </w:tcPr>
          <w:p w14:paraId="315EAA25" w14:textId="77777777" w:rsidR="00061B79" w:rsidRPr="009102E2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DTR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SFA </w:t>
            </w:r>
          </w:p>
          <w:p w14:paraId="17B20CD5" w14:textId="77777777" w:rsidR="00061B79" w:rsidRPr="009102E2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24A3147B" w14:textId="7D49D174" w:rsidR="00061B79" w:rsidRPr="00C83567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US"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วันนับจากวันที่ครบกำหนดชำระของผู้ขาย</w:t>
            </w:r>
          </w:p>
        </w:tc>
        <w:tc>
          <w:tcPr>
            <w:tcW w:w="239" w:type="dxa"/>
          </w:tcPr>
          <w:p w14:paraId="1F558901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98" w:type="dxa"/>
          </w:tcPr>
          <w:p w14:paraId="2F75A86E" w14:textId="77777777" w:rsidR="00061B79" w:rsidRPr="00362C05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-</w:t>
            </w:r>
          </w:p>
        </w:tc>
      </w:tr>
      <w:tr w:rsidR="00061B79" w:rsidRPr="00362C05" w14:paraId="43714F2A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4810F0B0" w14:textId="77777777" w:rsidR="00506383" w:rsidRPr="00061B79" w:rsidRDefault="00506383" w:rsidP="005063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4CEE67C1" w14:textId="77777777" w:rsidR="00061B79" w:rsidRPr="00061B79" w:rsidRDefault="00061B79" w:rsidP="00061B79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710F2C74" w14:textId="77777777" w:rsidR="00061B79" w:rsidRPr="00061B79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98" w:type="dxa"/>
          </w:tcPr>
          <w:p w14:paraId="6E295A12" w14:textId="77777777" w:rsidR="00061B79" w:rsidRPr="00061B79" w:rsidRDefault="00061B79" w:rsidP="00061B79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</w:p>
        </w:tc>
      </w:tr>
      <w:tr w:rsidR="00061B79" w:rsidRPr="00362C05" w14:paraId="3A982700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6CF6C403" w14:textId="3D43424B" w:rsidR="00061B79" w:rsidRPr="00414C57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1CAAB6A" w14:textId="263CDAE9" w:rsidR="00061B79" w:rsidRPr="00506383" w:rsidRDefault="00506383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671ED2F4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48FC57E" w14:textId="2C8360AB" w:rsidR="00061B79" w:rsidRPr="00362C05" w:rsidRDefault="00506383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2568</w:t>
            </w:r>
          </w:p>
        </w:tc>
      </w:tr>
      <w:tr w:rsidR="00506383" w:rsidRPr="00362C05" w14:paraId="38B3DFBD" w14:textId="77777777" w:rsidTr="00506383">
        <w:trPr>
          <w:trHeight w:val="20"/>
        </w:trPr>
        <w:tc>
          <w:tcPr>
            <w:tcW w:w="5669" w:type="dxa"/>
            <w:vAlign w:val="center"/>
          </w:tcPr>
          <w:p w14:paraId="5A736AF7" w14:textId="4640C145" w:rsidR="00506383" w:rsidRPr="00414C57" w:rsidRDefault="00506383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  <w:r w:rsidRPr="00414C5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>สำหรับการซื้อสินทรัพย์จากต่างประเทศ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18DB61E5" w14:textId="77777777" w:rsidR="00506383" w:rsidRPr="00362C05" w:rsidRDefault="00506383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</w:p>
        </w:tc>
        <w:tc>
          <w:tcPr>
            <w:tcW w:w="239" w:type="dxa"/>
          </w:tcPr>
          <w:p w14:paraId="334751B4" w14:textId="77777777" w:rsidR="00506383" w:rsidRPr="00362C05" w:rsidRDefault="00506383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5216331E" w14:textId="77777777" w:rsidR="00506383" w:rsidRPr="00362C05" w:rsidRDefault="00506383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</w:p>
        </w:tc>
      </w:tr>
      <w:tr w:rsidR="00061B79" w:rsidRPr="00362C05" w14:paraId="5A136536" w14:textId="77777777" w:rsidTr="00506383">
        <w:trPr>
          <w:trHeight w:val="20"/>
        </w:trPr>
        <w:tc>
          <w:tcPr>
            <w:tcW w:w="5669" w:type="dxa"/>
          </w:tcPr>
          <w:p w14:paraId="7A1CF5A0" w14:textId="77777777" w:rsidR="00061B79" w:rsidRPr="00AB36E9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ค่าสินทรัพย์จากต่าง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ประเทศที่ไม่อยู่ภายใต้เงื่อนไข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98" w:type="dxa"/>
          </w:tcPr>
          <w:p w14:paraId="4407F808" w14:textId="77777777" w:rsidR="00061B79" w:rsidRPr="00362C05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ชำระล่วงหน้าหรือไม่มีเครดิตเทอม</w:t>
            </w:r>
          </w:p>
        </w:tc>
        <w:tc>
          <w:tcPr>
            <w:tcW w:w="239" w:type="dxa"/>
          </w:tcPr>
          <w:p w14:paraId="00C31CF5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98" w:type="dxa"/>
          </w:tcPr>
          <w:p w14:paraId="583A9282" w14:textId="77777777" w:rsidR="00061B79" w:rsidRPr="00362C05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ชำระล่วงหน้าหรือไม่มีเครดิตเทอม</w:t>
            </w:r>
          </w:p>
        </w:tc>
      </w:tr>
      <w:tr w:rsidR="00061B79" w:rsidRPr="00362C05" w14:paraId="1715C455" w14:textId="77777777" w:rsidTr="00506383">
        <w:trPr>
          <w:trHeight w:val="68"/>
        </w:trPr>
        <w:tc>
          <w:tcPr>
            <w:tcW w:w="5669" w:type="dxa"/>
          </w:tcPr>
          <w:p w14:paraId="351EA1B5" w14:textId="77777777" w:rsidR="00061B79" w:rsidRPr="00C83567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C83567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เจ้าหนี้ตามสัญญาทรัสต์รีซีทส์ต่างประเทศที่อยู่ภายใต้เงื่อนไข </w:t>
            </w:r>
            <w:r w:rsidRPr="00C83567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  <w:p w14:paraId="732E7577" w14:textId="77777777" w:rsidR="00061B79" w:rsidRPr="00C83567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585D58D4" w14:textId="77777777" w:rsidR="00061B79" w:rsidRPr="00C83567" w:rsidRDefault="00061B79" w:rsidP="00061B7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098" w:type="dxa"/>
          </w:tcPr>
          <w:p w14:paraId="1025ADF0" w14:textId="43A72383" w:rsidR="00061B79" w:rsidRPr="00C83567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C83567" w:rsidRPr="00C83567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</w:rPr>
              <w:t xml:space="preserve">0 </w:t>
            </w:r>
            <w:r w:rsidRPr="00C83567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วันนับจากวันที่ทำสัญญาทรัสต์รีซีทส์กับสถาบันการเงิน</w:t>
            </w:r>
          </w:p>
        </w:tc>
        <w:tc>
          <w:tcPr>
            <w:tcW w:w="239" w:type="dxa"/>
          </w:tcPr>
          <w:p w14:paraId="108E7967" w14:textId="77777777" w:rsidR="00061B79" w:rsidRPr="00362C05" w:rsidRDefault="00061B79" w:rsidP="00061B7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98" w:type="dxa"/>
          </w:tcPr>
          <w:p w14:paraId="44D41426" w14:textId="0AD767BE" w:rsidR="00061B79" w:rsidRPr="00362C05" w:rsidRDefault="00061B79" w:rsidP="00061B7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2B44FB"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  <w:r w:rsidRPr="002B44F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2B44F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</w:t>
            </w: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ทำสัญญาทรัสต์รีซีทส์กับสถาบันการเงิน</w:t>
            </w:r>
          </w:p>
        </w:tc>
      </w:tr>
    </w:tbl>
    <w:p w14:paraId="0DDC1900" w14:textId="77777777" w:rsidR="00326EFF" w:rsidRPr="00367F7A" w:rsidRDefault="00326EFF" w:rsidP="00D14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FB7C2EE" w14:textId="53BAA4A0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025A5">
        <w:rPr>
          <w:rFonts w:ascii="Angsana New" w:hAnsi="Angsana New"/>
          <w:b/>
          <w:bCs/>
          <w:sz w:val="30"/>
          <w:szCs w:val="30"/>
        </w:rPr>
        <w:t>2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7BE0B90" w14:textId="77777777" w:rsidR="00CF12B5" w:rsidRPr="00367F7A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979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3683"/>
        <w:gridCol w:w="1361"/>
        <w:gridCol w:w="284"/>
        <w:gridCol w:w="1361"/>
        <w:gridCol w:w="284"/>
        <w:gridCol w:w="1361"/>
        <w:gridCol w:w="284"/>
        <w:gridCol w:w="1361"/>
      </w:tblGrid>
      <w:tr w:rsidR="00CF12B5" w:rsidRPr="0003434E" w14:paraId="78C9CEFE" w14:textId="77777777" w:rsidTr="007025A5">
        <w:trPr>
          <w:cantSplit/>
        </w:trPr>
        <w:tc>
          <w:tcPr>
            <w:tcW w:w="3683" w:type="dxa"/>
          </w:tcPr>
          <w:p w14:paraId="30CE6AC1" w14:textId="77777777" w:rsidR="00CF12B5" w:rsidRPr="0003434E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96" w:type="dxa"/>
            <w:gridSpan w:val="7"/>
            <w:tcBorders>
              <w:bottom w:val="single" w:sz="4" w:space="0" w:color="auto"/>
            </w:tcBorders>
          </w:tcPr>
          <w:p w14:paraId="79E246FA" w14:textId="77777777" w:rsidR="00CF12B5" w:rsidRPr="0003434E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03434E" w14:paraId="774C1E86" w14:textId="77777777" w:rsidTr="007025A5">
        <w:trPr>
          <w:cantSplit/>
        </w:trPr>
        <w:tc>
          <w:tcPr>
            <w:tcW w:w="3683" w:type="dxa"/>
          </w:tcPr>
          <w:p w14:paraId="7116CEF2" w14:textId="77777777" w:rsidR="00CF12B5" w:rsidRPr="0003434E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0E10AE" w14:textId="77777777" w:rsidR="00CF12B5" w:rsidRPr="0003434E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DA292F1" w14:textId="77777777" w:rsidR="00CF12B5" w:rsidRPr="0003434E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EBF614" w14:textId="77777777" w:rsidR="00CF12B5" w:rsidRPr="0003434E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343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F55BC" w:rsidRPr="0003434E" w14:paraId="025B985C" w14:textId="77777777" w:rsidTr="007025A5">
        <w:trPr>
          <w:cantSplit/>
        </w:trPr>
        <w:tc>
          <w:tcPr>
            <w:tcW w:w="3683" w:type="dxa"/>
          </w:tcPr>
          <w:p w14:paraId="3E3C02E7" w14:textId="77777777" w:rsidR="00AF55BC" w:rsidRPr="0003434E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F481F7A" w14:textId="08AE9202" w:rsidR="00AF55BC" w:rsidRPr="0003434E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43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343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03434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CEC50B5" w14:textId="77777777" w:rsidR="00AF55BC" w:rsidRPr="0003434E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0E0EAE0" w14:textId="7C0A512F" w:rsidR="00AF55BC" w:rsidRPr="0003434E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43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43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0343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F9F52EA" w14:textId="77777777" w:rsidR="00AF55BC" w:rsidRPr="0003434E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E3CB60C" w14:textId="58C8F17E" w:rsidR="00AF55BC" w:rsidRPr="0003434E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43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343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03434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A20C3E5" w14:textId="77777777" w:rsidR="00AF55BC" w:rsidRPr="0003434E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6082AB8" w14:textId="0A505E83" w:rsidR="00AF55BC" w:rsidRPr="0003434E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43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43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7B94" w:rsidRPr="0003434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F12B5" w:rsidRPr="0003434E" w14:paraId="1FD86A2C" w14:textId="77777777" w:rsidTr="007025A5">
        <w:trPr>
          <w:cantSplit/>
        </w:trPr>
        <w:tc>
          <w:tcPr>
            <w:tcW w:w="3683" w:type="dxa"/>
          </w:tcPr>
          <w:p w14:paraId="0EF0A7CA" w14:textId="77777777" w:rsidR="00CF12B5" w:rsidRPr="0003434E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43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161A3DC" w14:textId="77777777" w:rsidR="00CF12B5" w:rsidRPr="0003434E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9D81798" w14:textId="77777777" w:rsidR="00CF12B5" w:rsidRPr="0003434E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20E18E8" w14:textId="77777777" w:rsidR="00CF12B5" w:rsidRPr="0003434E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1DE4B56" w14:textId="77777777" w:rsidR="00CF12B5" w:rsidRPr="0003434E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7FCC78E" w14:textId="77777777" w:rsidR="00CF12B5" w:rsidRPr="0003434E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7807DF6" w14:textId="77777777" w:rsidR="00CF12B5" w:rsidRPr="0003434E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76D1C03" w14:textId="77777777" w:rsidR="00CF12B5" w:rsidRPr="0003434E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03434E" w14:paraId="0D37371B" w14:textId="77777777" w:rsidTr="007025A5">
        <w:trPr>
          <w:cantSplit/>
        </w:trPr>
        <w:tc>
          <w:tcPr>
            <w:tcW w:w="3683" w:type="dxa"/>
          </w:tcPr>
          <w:p w14:paraId="4C6DCD9C" w14:textId="77777777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361" w:type="dxa"/>
          </w:tcPr>
          <w:p w14:paraId="2B75B948" w14:textId="1CB4D0FC" w:rsidR="0020279B" w:rsidRPr="0003434E" w:rsidRDefault="00E71315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8D1F2B">
              <w:rPr>
                <w:rFonts w:ascii="Angsana New" w:hAnsi="Angsana New"/>
                <w:bCs/>
                <w:sz w:val="30"/>
                <w:szCs w:val="30"/>
              </w:rPr>
              <w:t>993</w:t>
            </w:r>
          </w:p>
        </w:tc>
        <w:tc>
          <w:tcPr>
            <w:tcW w:w="284" w:type="dxa"/>
          </w:tcPr>
          <w:p w14:paraId="5E51D04D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03B10F50" w14:textId="2CAD8B37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84" w:type="dxa"/>
          </w:tcPr>
          <w:p w14:paraId="3AA534C6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6EE6590F" w14:textId="6662EEDB" w:rsidR="0020279B" w:rsidRPr="0003434E" w:rsidRDefault="00E71315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45,380</w:t>
            </w:r>
          </w:p>
        </w:tc>
        <w:tc>
          <w:tcPr>
            <w:tcW w:w="284" w:type="dxa"/>
          </w:tcPr>
          <w:p w14:paraId="15F37915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3878CC02" w14:textId="4D7B5782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11,200</w:t>
            </w:r>
          </w:p>
        </w:tc>
      </w:tr>
      <w:tr w:rsidR="0020279B" w:rsidRPr="0003434E" w14:paraId="7F0F1B33" w14:textId="77777777" w:rsidTr="007025A5">
        <w:trPr>
          <w:cantSplit/>
        </w:trPr>
        <w:tc>
          <w:tcPr>
            <w:tcW w:w="3683" w:type="dxa"/>
          </w:tcPr>
          <w:p w14:paraId="1A49BA23" w14:textId="77777777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361" w:type="dxa"/>
          </w:tcPr>
          <w:p w14:paraId="19769474" w14:textId="7C5D8719" w:rsidR="0020279B" w:rsidRPr="0003434E" w:rsidRDefault="00E71315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340,9</w:t>
            </w:r>
            <w:r w:rsidR="00174E66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4" w:type="dxa"/>
          </w:tcPr>
          <w:p w14:paraId="7529E168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62B9469E" w14:textId="07804E15" w:rsidR="0020279B" w:rsidRPr="0003434E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3434E" w:rsidRPr="0003434E">
              <w:rPr>
                <w:rFonts w:ascii="Angsana New" w:hAnsi="Angsana New"/>
                <w:bCs/>
                <w:sz w:val="30"/>
                <w:szCs w:val="30"/>
              </w:rPr>
              <w:t>06,726</w:t>
            </w:r>
          </w:p>
        </w:tc>
        <w:tc>
          <w:tcPr>
            <w:tcW w:w="284" w:type="dxa"/>
          </w:tcPr>
          <w:p w14:paraId="78D714B4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6E424083" w14:textId="17F02378" w:rsidR="0020279B" w:rsidRPr="0003434E" w:rsidRDefault="00E71315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200,938</w:t>
            </w:r>
          </w:p>
        </w:tc>
        <w:tc>
          <w:tcPr>
            <w:tcW w:w="284" w:type="dxa"/>
          </w:tcPr>
          <w:p w14:paraId="7EB1DCFE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087802C6" w14:textId="66ECBC9F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181,004</w:t>
            </w:r>
          </w:p>
        </w:tc>
      </w:tr>
      <w:tr w:rsidR="0020279B" w:rsidRPr="0003434E" w14:paraId="5C678B89" w14:textId="77777777" w:rsidTr="007025A5">
        <w:trPr>
          <w:cantSplit/>
        </w:trPr>
        <w:tc>
          <w:tcPr>
            <w:tcW w:w="3683" w:type="dxa"/>
          </w:tcPr>
          <w:p w14:paraId="0193795A" w14:textId="77777777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1A3350F" w14:textId="55FAFEDA" w:rsidR="0020279B" w:rsidRPr="0003434E" w:rsidRDefault="00E71315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341,9</w:t>
            </w:r>
            <w:r w:rsidR="00174E66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14:paraId="3D373F3E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B81F4BF" w14:textId="6FBB1BED" w:rsidR="0020279B" w:rsidRPr="0003434E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3434E" w:rsidRPr="0003434E">
              <w:rPr>
                <w:rFonts w:ascii="Angsana New" w:hAnsi="Angsana New"/>
                <w:bCs/>
                <w:sz w:val="30"/>
                <w:szCs w:val="30"/>
              </w:rPr>
              <w:t>08,411</w:t>
            </w:r>
          </w:p>
        </w:tc>
        <w:tc>
          <w:tcPr>
            <w:tcW w:w="284" w:type="dxa"/>
          </w:tcPr>
          <w:p w14:paraId="1396FCA3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266A400" w14:textId="166ECFEF" w:rsidR="0020279B" w:rsidRPr="0003434E" w:rsidRDefault="00E71315" w:rsidP="0020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246,318</w:t>
            </w:r>
          </w:p>
        </w:tc>
        <w:tc>
          <w:tcPr>
            <w:tcW w:w="284" w:type="dxa"/>
          </w:tcPr>
          <w:p w14:paraId="56AE62F9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B17D587" w14:textId="3EC2E2B2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192,204</w:t>
            </w:r>
          </w:p>
        </w:tc>
      </w:tr>
      <w:tr w:rsidR="0020279B" w:rsidRPr="0003434E" w14:paraId="01F8E96D" w14:textId="77777777" w:rsidTr="007025A5">
        <w:trPr>
          <w:cantSplit/>
        </w:trPr>
        <w:tc>
          <w:tcPr>
            <w:tcW w:w="3683" w:type="dxa"/>
          </w:tcPr>
          <w:p w14:paraId="0B60EB67" w14:textId="77777777" w:rsidR="0020279B" w:rsidRPr="0003434E" w:rsidRDefault="0020279B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43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0337FB9" w14:textId="77777777" w:rsidR="0020279B" w:rsidRPr="0003434E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2B7A39C" w14:textId="77777777" w:rsidR="0020279B" w:rsidRPr="0003434E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A0C9BD9" w14:textId="77777777" w:rsidR="0020279B" w:rsidRPr="0003434E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0C39732" w14:textId="77777777" w:rsidR="0020279B" w:rsidRPr="0003434E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A8C17F5" w14:textId="2EFDAC10" w:rsidR="0020279B" w:rsidRPr="0003434E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B7FCDB9" w14:textId="77777777" w:rsidR="0020279B" w:rsidRPr="0003434E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1040321" w14:textId="77777777" w:rsidR="0020279B" w:rsidRPr="0003434E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03434E" w14:paraId="6ADFAF98" w14:textId="77777777" w:rsidTr="001A7761">
        <w:trPr>
          <w:cantSplit/>
        </w:trPr>
        <w:tc>
          <w:tcPr>
            <w:tcW w:w="3683" w:type="dxa"/>
          </w:tcPr>
          <w:p w14:paraId="5E332055" w14:textId="2A7681D5" w:rsidR="00367F7A" w:rsidRDefault="0020279B" w:rsidP="00367F7A">
            <w:pPr>
              <w:tabs>
                <w:tab w:val="left" w:pos="342"/>
              </w:tabs>
              <w:ind w:left="72" w:right="-108" w:hanging="12"/>
              <w:rPr>
                <w:rFonts w:ascii="Angsana New" w:hAnsi="Angsana New"/>
                <w:sz w:val="30"/>
                <w:szCs w:val="30"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="00367F7A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และดอกเบี้ยค้างจ่าย</w:t>
            </w:r>
            <w:r w:rsidRPr="00034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7F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3434E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  <w:p w14:paraId="451FA54F" w14:textId="1D32074E" w:rsidR="0020279B" w:rsidRPr="0003434E" w:rsidRDefault="00367F7A" w:rsidP="00367F7A">
            <w:pPr>
              <w:tabs>
                <w:tab w:val="left" w:pos="342"/>
              </w:tabs>
              <w:ind w:left="72" w:right="-108" w:firstLine="3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20279B" w:rsidRPr="0003434E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61" w:type="dxa"/>
            <w:vAlign w:val="bottom"/>
          </w:tcPr>
          <w:p w14:paraId="6A158FB5" w14:textId="20827E0D" w:rsidR="0020279B" w:rsidRPr="0003434E" w:rsidRDefault="00174E66" w:rsidP="001A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9,546</w:t>
            </w:r>
          </w:p>
        </w:tc>
        <w:tc>
          <w:tcPr>
            <w:tcW w:w="284" w:type="dxa"/>
          </w:tcPr>
          <w:p w14:paraId="5836F296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vAlign w:val="bottom"/>
          </w:tcPr>
          <w:p w14:paraId="4F054A8B" w14:textId="65A096EA" w:rsidR="0020279B" w:rsidRPr="0003434E" w:rsidRDefault="0003434E" w:rsidP="001A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9,825</w:t>
            </w:r>
          </w:p>
        </w:tc>
        <w:tc>
          <w:tcPr>
            <w:tcW w:w="284" w:type="dxa"/>
          </w:tcPr>
          <w:p w14:paraId="19099F79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2137AACB" w14:textId="0E149CD6" w:rsidR="0020279B" w:rsidRPr="0003434E" w:rsidRDefault="00174E66" w:rsidP="001A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5,011</w:t>
            </w:r>
          </w:p>
        </w:tc>
        <w:tc>
          <w:tcPr>
            <w:tcW w:w="284" w:type="dxa"/>
          </w:tcPr>
          <w:p w14:paraId="6F9FEC4F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6539863D" w14:textId="285BC5DD" w:rsidR="0020279B" w:rsidRPr="0003434E" w:rsidRDefault="0003434E" w:rsidP="001A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1,738</w:t>
            </w:r>
          </w:p>
        </w:tc>
      </w:tr>
      <w:tr w:rsidR="0020279B" w:rsidRPr="0003434E" w14:paraId="5ECB0157" w14:textId="77777777" w:rsidTr="007025A5">
        <w:trPr>
          <w:cantSplit/>
        </w:trPr>
        <w:tc>
          <w:tcPr>
            <w:tcW w:w="3683" w:type="dxa"/>
          </w:tcPr>
          <w:p w14:paraId="22604777" w14:textId="77777777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03434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3434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61" w:type="dxa"/>
          </w:tcPr>
          <w:p w14:paraId="62A273C6" w14:textId="317DF8AE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174E66">
              <w:rPr>
                <w:rFonts w:ascii="Angsana New" w:hAnsi="Angsana New"/>
                <w:bCs/>
                <w:sz w:val="30"/>
                <w:szCs w:val="30"/>
              </w:rPr>
              <w:t>6,170</w:t>
            </w:r>
          </w:p>
        </w:tc>
        <w:tc>
          <w:tcPr>
            <w:tcW w:w="284" w:type="dxa"/>
          </w:tcPr>
          <w:p w14:paraId="0D406114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79D8F030" w14:textId="0BAC42DE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41,351</w:t>
            </w:r>
          </w:p>
        </w:tc>
        <w:tc>
          <w:tcPr>
            <w:tcW w:w="284" w:type="dxa"/>
          </w:tcPr>
          <w:p w14:paraId="12835CEC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4908A66" w14:textId="27AD898F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74E66">
              <w:rPr>
                <w:rFonts w:ascii="Angsana New" w:hAnsi="Angsana New"/>
                <w:bCs/>
                <w:sz w:val="30"/>
                <w:szCs w:val="30"/>
              </w:rPr>
              <w:t>6,059</w:t>
            </w:r>
          </w:p>
        </w:tc>
        <w:tc>
          <w:tcPr>
            <w:tcW w:w="284" w:type="dxa"/>
          </w:tcPr>
          <w:p w14:paraId="481A3B87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316A8708" w14:textId="17CBF398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27,025</w:t>
            </w:r>
          </w:p>
        </w:tc>
      </w:tr>
      <w:tr w:rsidR="0020279B" w:rsidRPr="0003434E" w14:paraId="071F82CB" w14:textId="77777777" w:rsidTr="007025A5">
        <w:trPr>
          <w:cantSplit/>
        </w:trPr>
        <w:tc>
          <w:tcPr>
            <w:tcW w:w="3683" w:type="dxa"/>
          </w:tcPr>
          <w:p w14:paraId="2CFF52BA" w14:textId="4AAF6518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-  เงินมัดจำรับล่วงหน้า</w:t>
            </w:r>
            <w:r w:rsidR="0003434E" w:rsidRPr="0003434E">
              <w:rPr>
                <w:rFonts w:ascii="Angsana New" w:hAnsi="Angsana New" w:hint="cs"/>
                <w:sz w:val="30"/>
                <w:szCs w:val="30"/>
                <w:cs/>
              </w:rPr>
              <w:t>ค่าสินค้า</w:t>
            </w:r>
          </w:p>
        </w:tc>
        <w:tc>
          <w:tcPr>
            <w:tcW w:w="1361" w:type="dxa"/>
          </w:tcPr>
          <w:p w14:paraId="5A158787" w14:textId="7BE1B0C5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</w:t>
            </w:r>
            <w:r w:rsidR="00174E66">
              <w:rPr>
                <w:rFonts w:ascii="Angsana New" w:hAnsi="Angsana New"/>
                <w:bCs/>
                <w:sz w:val="30"/>
                <w:szCs w:val="30"/>
              </w:rPr>
              <w:t>856</w:t>
            </w:r>
          </w:p>
        </w:tc>
        <w:tc>
          <w:tcPr>
            <w:tcW w:w="284" w:type="dxa"/>
          </w:tcPr>
          <w:p w14:paraId="06FD3DB5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3C34FF4D" w14:textId="0C9C0638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49,815</w:t>
            </w:r>
          </w:p>
        </w:tc>
        <w:tc>
          <w:tcPr>
            <w:tcW w:w="284" w:type="dxa"/>
          </w:tcPr>
          <w:p w14:paraId="58330FCD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39F21BB7" w14:textId="5ED6FFDD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174E66">
              <w:rPr>
                <w:rFonts w:ascii="Angsana New" w:hAnsi="Angsana New"/>
                <w:bCs/>
                <w:sz w:val="30"/>
                <w:szCs w:val="30"/>
              </w:rPr>
              <w:t>5,555</w:t>
            </w:r>
          </w:p>
        </w:tc>
        <w:tc>
          <w:tcPr>
            <w:tcW w:w="284" w:type="dxa"/>
          </w:tcPr>
          <w:p w14:paraId="181E1912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5B475FE" w14:textId="798A4427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44,194</w:t>
            </w:r>
          </w:p>
        </w:tc>
      </w:tr>
      <w:tr w:rsidR="0020279B" w:rsidRPr="0003434E" w14:paraId="7EF6E08B" w14:textId="77777777" w:rsidTr="007025A5">
        <w:trPr>
          <w:cantSplit/>
        </w:trPr>
        <w:tc>
          <w:tcPr>
            <w:tcW w:w="3683" w:type="dxa"/>
          </w:tcPr>
          <w:p w14:paraId="5EE96057" w14:textId="77777777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-  ค่าใช้จ่ายค้างจ่าย</w:t>
            </w:r>
          </w:p>
        </w:tc>
        <w:tc>
          <w:tcPr>
            <w:tcW w:w="1361" w:type="dxa"/>
          </w:tcPr>
          <w:p w14:paraId="3A21C518" w14:textId="35B3DBF7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</w:t>
            </w:r>
            <w:r w:rsidR="00DA65FF">
              <w:rPr>
                <w:rFonts w:ascii="Angsana New" w:hAnsi="Angsana New"/>
                <w:bCs/>
                <w:sz w:val="30"/>
                <w:szCs w:val="30"/>
              </w:rPr>
              <w:t>200</w:t>
            </w:r>
          </w:p>
        </w:tc>
        <w:tc>
          <w:tcPr>
            <w:tcW w:w="284" w:type="dxa"/>
          </w:tcPr>
          <w:p w14:paraId="3C92FB3E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6DBD44F9" w14:textId="6836512F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34,734</w:t>
            </w:r>
          </w:p>
        </w:tc>
        <w:tc>
          <w:tcPr>
            <w:tcW w:w="284" w:type="dxa"/>
          </w:tcPr>
          <w:p w14:paraId="110C014A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149A3F0A" w14:textId="082735F4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8,012</w:t>
            </w:r>
          </w:p>
        </w:tc>
        <w:tc>
          <w:tcPr>
            <w:tcW w:w="284" w:type="dxa"/>
          </w:tcPr>
          <w:p w14:paraId="7C711D39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1A7B158F" w14:textId="5A98B25A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16,981</w:t>
            </w:r>
          </w:p>
        </w:tc>
      </w:tr>
      <w:tr w:rsidR="0020279B" w:rsidRPr="0003434E" w14:paraId="70A21316" w14:textId="77777777" w:rsidTr="007025A5">
        <w:trPr>
          <w:cantSplit/>
        </w:trPr>
        <w:tc>
          <w:tcPr>
            <w:tcW w:w="3683" w:type="dxa"/>
          </w:tcPr>
          <w:p w14:paraId="60112D47" w14:textId="77777777" w:rsidR="0020279B" w:rsidRPr="0003434E" w:rsidRDefault="0020279B" w:rsidP="00AF55B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3434E">
              <w:rPr>
                <w:rFonts w:ascii="Angsana New" w:hAnsi="Angsana New"/>
                <w:sz w:val="30"/>
                <w:szCs w:val="30"/>
                <w:cs/>
              </w:rPr>
              <w:t>-  อื่น ๆ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E02F581" w14:textId="300E646D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13,311</w:t>
            </w:r>
          </w:p>
        </w:tc>
        <w:tc>
          <w:tcPr>
            <w:tcW w:w="284" w:type="dxa"/>
          </w:tcPr>
          <w:p w14:paraId="2291213E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B51706" w14:textId="7774760C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15,983</w:t>
            </w:r>
          </w:p>
        </w:tc>
        <w:tc>
          <w:tcPr>
            <w:tcW w:w="284" w:type="dxa"/>
          </w:tcPr>
          <w:p w14:paraId="2241104E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51B52FC" w14:textId="6A32D0AD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11,145</w:t>
            </w:r>
          </w:p>
        </w:tc>
        <w:tc>
          <w:tcPr>
            <w:tcW w:w="284" w:type="dxa"/>
          </w:tcPr>
          <w:p w14:paraId="744B4E6F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80CDDB5" w14:textId="2688832A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12,126</w:t>
            </w:r>
          </w:p>
        </w:tc>
      </w:tr>
      <w:tr w:rsidR="0020279B" w:rsidRPr="0003434E" w14:paraId="5D12B37C" w14:textId="77777777" w:rsidTr="007025A5">
        <w:trPr>
          <w:cantSplit/>
        </w:trPr>
        <w:tc>
          <w:tcPr>
            <w:tcW w:w="3683" w:type="dxa"/>
          </w:tcPr>
          <w:p w14:paraId="14C324E3" w14:textId="77777777" w:rsidR="0020279B" w:rsidRPr="0003434E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D6ACF8A" w14:textId="7D1009D0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157,</w:t>
            </w:r>
            <w:r w:rsidR="00224CFB">
              <w:rPr>
                <w:rFonts w:ascii="Angsana New" w:hAnsi="Angsana New"/>
                <w:bCs/>
                <w:sz w:val="30"/>
                <w:szCs w:val="30"/>
              </w:rPr>
              <w:t>083</w:t>
            </w:r>
          </w:p>
        </w:tc>
        <w:tc>
          <w:tcPr>
            <w:tcW w:w="284" w:type="dxa"/>
          </w:tcPr>
          <w:p w14:paraId="25A8A804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24274D9" w14:textId="30D81C68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151,708</w:t>
            </w:r>
          </w:p>
        </w:tc>
        <w:tc>
          <w:tcPr>
            <w:tcW w:w="284" w:type="dxa"/>
          </w:tcPr>
          <w:p w14:paraId="5A89890A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95B2729" w14:textId="2A265010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105,782</w:t>
            </w:r>
          </w:p>
        </w:tc>
        <w:tc>
          <w:tcPr>
            <w:tcW w:w="284" w:type="dxa"/>
          </w:tcPr>
          <w:p w14:paraId="68FA4AA0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50DCA31" w14:textId="7690818D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102,064</w:t>
            </w:r>
          </w:p>
        </w:tc>
      </w:tr>
      <w:tr w:rsidR="0020279B" w:rsidRPr="0003434E" w14:paraId="46CC41CE" w14:textId="77777777" w:rsidTr="007025A5">
        <w:trPr>
          <w:cantSplit/>
        </w:trPr>
        <w:tc>
          <w:tcPr>
            <w:tcW w:w="3683" w:type="dxa"/>
          </w:tcPr>
          <w:p w14:paraId="317C754A" w14:textId="77777777" w:rsidR="0020279B" w:rsidRPr="0003434E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03434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0EAC582D" w14:textId="5210ABEA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499,0</w:t>
            </w:r>
            <w:r w:rsidR="00985B0C"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84" w:type="dxa"/>
          </w:tcPr>
          <w:p w14:paraId="04BF63FC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D6B5F69" w14:textId="356DE3A0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460,119</w:t>
            </w:r>
          </w:p>
        </w:tc>
        <w:tc>
          <w:tcPr>
            <w:tcW w:w="284" w:type="dxa"/>
          </w:tcPr>
          <w:p w14:paraId="5B382712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43FB4E9" w14:textId="4C6385F1" w:rsidR="0020279B" w:rsidRPr="0003434E" w:rsidRDefault="008D1F2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352,100</w:t>
            </w:r>
          </w:p>
        </w:tc>
        <w:tc>
          <w:tcPr>
            <w:tcW w:w="284" w:type="dxa"/>
          </w:tcPr>
          <w:p w14:paraId="6B0BFA2D" w14:textId="77777777" w:rsidR="0020279B" w:rsidRPr="0003434E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5897EA4" w14:textId="16DA1C9C" w:rsidR="0020279B" w:rsidRPr="0003434E" w:rsidRDefault="0003434E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434E">
              <w:rPr>
                <w:rFonts w:ascii="Angsana New" w:hAnsi="Angsana New"/>
                <w:bCs/>
                <w:sz w:val="30"/>
                <w:szCs w:val="30"/>
              </w:rPr>
              <w:t>294,268</w:t>
            </w:r>
          </w:p>
        </w:tc>
      </w:tr>
    </w:tbl>
    <w:p w14:paraId="144094E5" w14:textId="3B689F5F" w:rsidR="009F6834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B7A3A">
        <w:rPr>
          <w:rFonts w:ascii="Angsana New" w:hAnsi="Angsana New"/>
          <w:b/>
          <w:bCs/>
          <w:sz w:val="30"/>
          <w:szCs w:val="30"/>
        </w:rPr>
        <w:t>3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796EAB49" w14:textId="77777777" w:rsidR="008061FC" w:rsidRPr="001D2406" w:rsidRDefault="008061FC" w:rsidP="008061FC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6"/>
          <w:szCs w:val="30"/>
        </w:rPr>
      </w:pPr>
    </w:p>
    <w:p w14:paraId="0C9CD003" w14:textId="6283E82B" w:rsidR="00DC771F" w:rsidRPr="00DC771F" w:rsidRDefault="00DC771F" w:rsidP="008061FC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6"/>
          <w:szCs w:val="30"/>
        </w:rPr>
      </w:pPr>
      <w:r w:rsidRPr="00DC771F">
        <w:rPr>
          <w:rFonts w:ascii="Angsana New" w:hAnsi="Angsana New"/>
          <w:spacing w:val="-6"/>
          <w:szCs w:val="30"/>
          <w:cs/>
        </w:rPr>
        <w:t>รายการเคลื่อนไหวของหนี้สินผลประโยชน์ของพนักงาน</w:t>
      </w:r>
      <w:r w:rsidR="00113D0C">
        <w:rPr>
          <w:rFonts w:ascii="Angsana New" w:hAnsi="Angsana New" w:hint="cs"/>
          <w:spacing w:val="-6"/>
          <w:szCs w:val="30"/>
          <w:cs/>
        </w:rPr>
        <w:t>หลังออกจากงาน</w:t>
      </w:r>
      <w:r w:rsidRPr="00DC771F">
        <w:rPr>
          <w:rFonts w:ascii="Angsana New" w:hAnsi="Angsana New"/>
          <w:spacing w:val="-6"/>
          <w:szCs w:val="30"/>
          <w:cs/>
        </w:rPr>
        <w:t xml:space="preserve">สำหรับงวดสามเดือนสิ้นสุดวันที่ </w:t>
      </w:r>
      <w:r w:rsidRPr="00DC771F">
        <w:rPr>
          <w:rFonts w:ascii="Angsana New" w:hAnsi="Angsana New"/>
          <w:spacing w:val="-6"/>
          <w:szCs w:val="30"/>
        </w:rPr>
        <w:t xml:space="preserve">31 </w:t>
      </w:r>
      <w:r w:rsidRPr="00DC771F">
        <w:rPr>
          <w:rFonts w:ascii="Angsana New" w:hAnsi="Angsana New" w:hint="cs"/>
          <w:spacing w:val="-6"/>
          <w:szCs w:val="30"/>
          <w:cs/>
        </w:rPr>
        <w:t xml:space="preserve">มีนาคม </w:t>
      </w:r>
      <w:r w:rsidRPr="00DC771F">
        <w:rPr>
          <w:rFonts w:ascii="Angsana New" w:hAnsi="Angsana New"/>
          <w:spacing w:val="-6"/>
          <w:szCs w:val="30"/>
        </w:rPr>
        <w:t>256</w:t>
      </w:r>
      <w:r w:rsidR="00FB7B94">
        <w:rPr>
          <w:rFonts w:ascii="Angsana New" w:hAnsi="Angsana New"/>
          <w:spacing w:val="-6"/>
          <w:szCs w:val="30"/>
        </w:rPr>
        <w:t xml:space="preserve">9 </w:t>
      </w:r>
      <w:r w:rsidRPr="00DC771F">
        <w:rPr>
          <w:rFonts w:ascii="Angsana New" w:hAnsi="Angsana New" w:hint="cs"/>
          <w:spacing w:val="-6"/>
          <w:szCs w:val="30"/>
          <w:cs/>
        </w:rPr>
        <w:t>มีดังนี้</w:t>
      </w:r>
    </w:p>
    <w:p w14:paraId="76E4CD1E" w14:textId="77777777" w:rsidR="009F6834" w:rsidRPr="001D2406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3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301"/>
        <w:gridCol w:w="1984"/>
        <w:gridCol w:w="283"/>
        <w:gridCol w:w="1985"/>
      </w:tblGrid>
      <w:tr w:rsidR="009F6834" w:rsidRPr="002A5563" w14:paraId="7D864155" w14:textId="77777777" w:rsidTr="007025A5">
        <w:trPr>
          <w:cantSplit/>
        </w:trPr>
        <w:tc>
          <w:tcPr>
            <w:tcW w:w="5301" w:type="dxa"/>
          </w:tcPr>
          <w:p w14:paraId="429DE36C" w14:textId="77777777" w:rsidR="009F6834" w:rsidRPr="00F51F88" w:rsidRDefault="009F683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3E2A72E3" w14:textId="77777777" w:rsidR="009F6834" w:rsidRPr="00E24209" w:rsidRDefault="009F683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3D0C" w:rsidRPr="002A5563" w14:paraId="58F02F1E" w14:textId="77777777" w:rsidTr="007025A5">
        <w:trPr>
          <w:cantSplit/>
        </w:trPr>
        <w:tc>
          <w:tcPr>
            <w:tcW w:w="5301" w:type="dxa"/>
          </w:tcPr>
          <w:p w14:paraId="2285560A" w14:textId="77777777" w:rsidR="00113D0C" w:rsidRPr="00F51F88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042705B" w14:textId="77777777" w:rsidR="00113D0C" w:rsidRPr="00E24209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DD5223" w14:textId="77777777" w:rsidR="00113D0C" w:rsidRPr="00E24209" w:rsidRDefault="00113D0C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8A4E4F4" w14:textId="77777777" w:rsidR="00113D0C" w:rsidRPr="00E24209" w:rsidRDefault="00113D0C" w:rsidP="00113D0C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13D0C" w:rsidRPr="002A5563" w14:paraId="5A5E8D0E" w14:textId="77777777" w:rsidTr="007025A5">
        <w:trPr>
          <w:cantSplit/>
        </w:trPr>
        <w:tc>
          <w:tcPr>
            <w:tcW w:w="5301" w:type="dxa"/>
          </w:tcPr>
          <w:p w14:paraId="114C80DF" w14:textId="260E995C" w:rsidR="00113D0C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EF89EDD" w14:textId="01E85C3A" w:rsidR="00113D0C" w:rsidRPr="0075558C" w:rsidRDefault="001D2406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94,411</w:t>
            </w:r>
          </w:p>
        </w:tc>
        <w:tc>
          <w:tcPr>
            <w:tcW w:w="283" w:type="dxa"/>
            <w:vAlign w:val="bottom"/>
          </w:tcPr>
          <w:p w14:paraId="62F3526F" w14:textId="77777777"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BAE5779" w14:textId="7482A697" w:rsidR="00113D0C" w:rsidRPr="0075558C" w:rsidRDefault="001D2406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61,553</w:t>
            </w:r>
          </w:p>
        </w:tc>
      </w:tr>
      <w:tr w:rsidR="00113D0C" w:rsidRPr="002A5563" w14:paraId="72ABCFEA" w14:textId="77777777" w:rsidTr="007025A5">
        <w:trPr>
          <w:cantSplit/>
        </w:trPr>
        <w:tc>
          <w:tcPr>
            <w:tcW w:w="5301" w:type="dxa"/>
            <w:vAlign w:val="bottom"/>
          </w:tcPr>
          <w:p w14:paraId="78563297" w14:textId="77777777" w:rsidR="00113D0C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4" w:type="dxa"/>
            <w:vAlign w:val="bottom"/>
          </w:tcPr>
          <w:p w14:paraId="1DDFC943" w14:textId="47A9F4FB" w:rsidR="00113D0C" w:rsidRPr="006357C1" w:rsidRDefault="006357C1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283" w:type="dxa"/>
            <w:vAlign w:val="bottom"/>
          </w:tcPr>
          <w:p w14:paraId="2D38D34D" w14:textId="77777777" w:rsidR="00113D0C" w:rsidRPr="006357C1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80F0125" w14:textId="58AAB0ED" w:rsidR="00113D0C" w:rsidRPr="006357C1" w:rsidRDefault="006357C1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113D0C" w:rsidRPr="002A5563" w14:paraId="009C6A36" w14:textId="77777777" w:rsidTr="007025A5">
        <w:trPr>
          <w:cantSplit/>
        </w:trPr>
        <w:tc>
          <w:tcPr>
            <w:tcW w:w="5301" w:type="dxa"/>
            <w:vAlign w:val="bottom"/>
          </w:tcPr>
          <w:p w14:paraId="44543E5E" w14:textId="77777777" w:rsidR="00113D0C" w:rsidRPr="009F3CE7" w:rsidRDefault="00113D0C" w:rsidP="0033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EE96773" w14:textId="4C385FF9" w:rsidR="00113D0C" w:rsidRPr="006357C1" w:rsidRDefault="006357C1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83" w:type="dxa"/>
            <w:vAlign w:val="bottom"/>
          </w:tcPr>
          <w:p w14:paraId="0B3295AD" w14:textId="77777777" w:rsidR="00113D0C" w:rsidRPr="006357C1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A4BABB" w14:textId="628F4B60" w:rsidR="00113D0C" w:rsidRPr="006357C1" w:rsidRDefault="006357C1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113D0C" w:rsidRPr="002A5563" w14:paraId="7B32C9EF" w14:textId="77777777" w:rsidTr="007025A5">
        <w:trPr>
          <w:cantSplit/>
        </w:trPr>
        <w:tc>
          <w:tcPr>
            <w:tcW w:w="5301" w:type="dxa"/>
            <w:vAlign w:val="bottom"/>
          </w:tcPr>
          <w:p w14:paraId="0BA337AB" w14:textId="77777777" w:rsidR="00113D0C" w:rsidRDefault="00113D0C" w:rsidP="003339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4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F9B4862" w14:textId="55AB4E48" w:rsidR="00113D0C" w:rsidRPr="006357C1" w:rsidRDefault="006357C1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283" w:type="dxa"/>
            <w:vAlign w:val="bottom"/>
          </w:tcPr>
          <w:p w14:paraId="53348B7D" w14:textId="77777777" w:rsidR="00113D0C" w:rsidRPr="006357C1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1D81F3A" w14:textId="33DD2E68" w:rsidR="00113D0C" w:rsidRPr="006357C1" w:rsidRDefault="006357C1" w:rsidP="00113D0C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</w:tr>
      <w:tr w:rsidR="006357C1" w:rsidRPr="002A5563" w14:paraId="5E1A27DF" w14:textId="77777777" w:rsidTr="007025A5">
        <w:trPr>
          <w:cantSplit/>
        </w:trPr>
        <w:tc>
          <w:tcPr>
            <w:tcW w:w="5301" w:type="dxa"/>
          </w:tcPr>
          <w:p w14:paraId="6679DC2B" w14:textId="77777777" w:rsidR="006357C1" w:rsidRDefault="006357C1" w:rsidP="0063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C0051AF" w14:textId="28732802" w:rsidR="006357C1" w:rsidRPr="006357C1" w:rsidRDefault="006357C1" w:rsidP="006357C1">
            <w:pPr>
              <w:tabs>
                <w:tab w:val="clear" w:pos="907"/>
                <w:tab w:val="clear" w:pos="1644"/>
              </w:tabs>
              <w:ind w:right="4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7C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376</w:t>
            </w:r>
            <w:r w:rsidRPr="006357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634A8E46" w14:textId="77777777" w:rsidR="006357C1" w:rsidRPr="006357C1" w:rsidRDefault="006357C1" w:rsidP="006357C1">
            <w:pPr>
              <w:tabs>
                <w:tab w:val="clear" w:pos="907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E40FC41" w14:textId="30F081F7" w:rsidR="006357C1" w:rsidRPr="006357C1" w:rsidRDefault="006357C1" w:rsidP="006357C1">
            <w:pPr>
              <w:tabs>
                <w:tab w:val="clear" w:pos="907"/>
                <w:tab w:val="clear" w:pos="1644"/>
              </w:tabs>
              <w:ind w:right="4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7C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  <w:r w:rsidRPr="006357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7C1" w:rsidRPr="002A5563" w14:paraId="6A0162DF" w14:textId="77777777" w:rsidTr="007025A5">
        <w:trPr>
          <w:cantSplit/>
        </w:trPr>
        <w:tc>
          <w:tcPr>
            <w:tcW w:w="5301" w:type="dxa"/>
          </w:tcPr>
          <w:p w14:paraId="2C78832F" w14:textId="02FA3EAF" w:rsidR="006357C1" w:rsidRDefault="006357C1" w:rsidP="0063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D6E81" w14:textId="2AB613D2" w:rsidR="006357C1" w:rsidRPr="006357C1" w:rsidRDefault="006357C1" w:rsidP="006357C1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95,936</w:t>
            </w:r>
          </w:p>
        </w:tc>
        <w:tc>
          <w:tcPr>
            <w:tcW w:w="283" w:type="dxa"/>
            <w:vAlign w:val="bottom"/>
          </w:tcPr>
          <w:p w14:paraId="039508D5" w14:textId="77777777" w:rsidR="006357C1" w:rsidRPr="006357C1" w:rsidRDefault="006357C1" w:rsidP="006357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F2D" w14:textId="5F20E405" w:rsidR="006357C1" w:rsidRPr="006357C1" w:rsidRDefault="006357C1" w:rsidP="006357C1">
            <w:pPr>
              <w:tabs>
                <w:tab w:val="clear" w:pos="907"/>
                <w:tab w:val="clear" w:pos="1644"/>
              </w:tabs>
              <w:ind w:right="4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62,451</w:t>
            </w:r>
          </w:p>
        </w:tc>
      </w:tr>
    </w:tbl>
    <w:p w14:paraId="5B75B01F" w14:textId="77777777" w:rsidR="001D2406" w:rsidRDefault="001D240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21E673" w14:textId="4B567A2C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3D7A">
        <w:rPr>
          <w:rFonts w:ascii="Angsana New" w:hAnsi="Angsana New"/>
          <w:b/>
          <w:bCs/>
          <w:sz w:val="30"/>
          <w:szCs w:val="30"/>
        </w:rPr>
        <w:t>1</w:t>
      </w:r>
      <w:r w:rsidR="00EE6AEB">
        <w:rPr>
          <w:rFonts w:ascii="Angsana New" w:hAnsi="Angsana New"/>
          <w:b/>
          <w:bCs/>
          <w:sz w:val="30"/>
          <w:szCs w:val="30"/>
        </w:rPr>
        <w:t>4</w:t>
      </w:r>
      <w:r w:rsidR="00C11C3C" w:rsidRPr="00413D7A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413D7A">
        <w:rPr>
          <w:rFonts w:ascii="Angsana New" w:hAnsi="Angsana New"/>
          <w:b/>
          <w:bCs/>
          <w:sz w:val="30"/>
          <w:szCs w:val="30"/>
        </w:rPr>
        <w:tab/>
      </w:r>
      <w:r w:rsidR="00C11C3C" w:rsidRPr="00413D7A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  <w:r w:rsidR="00EE6AE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A92A45D" w14:textId="77777777" w:rsidR="00F66A26" w:rsidRPr="00EE6AEB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B874C7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2D64CCD6" w14:textId="77777777" w:rsidR="00C11C3C" w:rsidRPr="00EE6AEB" w:rsidRDefault="00C11C3C" w:rsidP="001D2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EBDDA94" w14:textId="74DEC6C5" w:rsidR="00EE6AEB" w:rsidRPr="00136F18" w:rsidRDefault="00EE6AEB" w:rsidP="00EE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cs/>
        </w:rPr>
        <w:t>รายได้จากการขาย รายได้จากการให้บริการ รายได้อื่น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ๆ ต้นทุนขาย ต้นทุนการให้บริการ ค่าใช้จ่ายอื่น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ๆ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พิจารณาเป็นประจำ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</w:t>
      </w:r>
      <w:r>
        <w:rPr>
          <w:rFonts w:ascii="Angsana New" w:hAnsi="Angsana New"/>
          <w:sz w:val="30"/>
          <w:szCs w:val="30"/>
          <w:cs/>
        </w:rPr>
        <w:t>ใน</w:t>
      </w:r>
      <w:r w:rsidRPr="00B91A81">
        <w:rPr>
          <w:rFonts w:ascii="Angsana New" w:hAnsi="Angsana New"/>
          <w:sz w:val="30"/>
          <w:szCs w:val="30"/>
          <w:cs/>
        </w:rPr>
        <w:t>หลายธุรกิจได้แก่ ธุรกิจผลิตและจำหน่ายวัสดุก่อสร้าง</w:t>
      </w:r>
      <w:r>
        <w:rPr>
          <w:rFonts w:ascii="Angsana New" w:hAnsi="Angsana New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รัพย์สินและบริการ 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>
        <w:rPr>
          <w:rFonts w:ascii="Angsana New" w:hAnsi="Angsana New"/>
          <w:sz w:val="30"/>
          <w:szCs w:val="30"/>
          <w:cs/>
        </w:rPr>
        <w:t>และบริการมีสัดส่วนที่ไม่เป็นสาระสำคัญและได้แยกแสดงรายได้และต้นทุนแล้วในงบกำไร</w:t>
      </w:r>
      <w:r w:rsidRPr="00136F18">
        <w:rPr>
          <w:rFonts w:ascii="Angsana New" w:hAnsi="Angsana New"/>
          <w:sz w:val="30"/>
          <w:szCs w:val="30"/>
          <w:cs/>
        </w:rPr>
        <w:t>ขาดทุนเบ็ดเสร็จ ดังนั้น งบการเงิน</w:t>
      </w:r>
      <w:r w:rsidR="007025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6F18">
        <w:rPr>
          <w:rFonts w:ascii="Angsana New" w:hAnsi="Angsana New"/>
          <w:sz w:val="30"/>
          <w:szCs w:val="30"/>
          <w:cs/>
        </w:rPr>
        <w:t>นี้จึงไม่มีการแสดงข้อมูลจำแนกตามส่วนงานธุรกิจและส่วนงานทางภูมิศาสตร์ นอกจากนี้ ข้อมูลสินทรัพย์และหนี้สินตามส่วนงานเป็นข้อมูลที่มิได้</w:t>
      </w:r>
      <w:r>
        <w:rPr>
          <w:rFonts w:ascii="Angsana New" w:hAnsi="Angsana New"/>
          <w:sz w:val="30"/>
          <w:szCs w:val="30"/>
          <w:cs/>
        </w:rPr>
        <w:t>เป็นข้อมูลที่ถูก</w:t>
      </w:r>
      <w:r w:rsidRPr="00136F18">
        <w:rPr>
          <w:rFonts w:ascii="Angsana New" w:hAnsi="Angsana New"/>
          <w:sz w:val="30"/>
          <w:szCs w:val="30"/>
          <w:cs/>
        </w:rPr>
        <w:t>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66E8DE61" w14:textId="77777777" w:rsidR="003339DC" w:rsidRDefault="003339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E264C8" w14:textId="28CB2634" w:rsidR="007025A5" w:rsidRPr="00EE6AEB" w:rsidRDefault="007025A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A81359" w14:textId="547EFC92" w:rsidR="00B50884" w:rsidRPr="001D2406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40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  <w:r w:rsidRPr="001D240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D2406">
        <w:rPr>
          <w:rFonts w:ascii="Angsana New" w:hAnsi="Angsana New"/>
          <w:i/>
          <w:iCs/>
          <w:sz w:val="30"/>
          <w:szCs w:val="30"/>
          <w:cs/>
        </w:rPr>
        <w:t>(ลูกค้า</w:t>
      </w:r>
      <w:r w:rsidRPr="001D2406">
        <w:rPr>
          <w:rFonts w:ascii="Angsana New" w:hAnsi="Angsana New" w:hint="cs"/>
          <w:i/>
          <w:iCs/>
          <w:sz w:val="30"/>
          <w:szCs w:val="30"/>
          <w:cs/>
        </w:rPr>
        <w:t>ที่มียอดรายการค้าถึง</w:t>
      </w:r>
      <w:r w:rsidRPr="001D240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1D2406">
        <w:rPr>
          <w:rFonts w:ascii="Angsana New" w:hAnsi="Angsana New"/>
          <w:i/>
          <w:iCs/>
          <w:sz w:val="30"/>
          <w:szCs w:val="30"/>
        </w:rPr>
        <w:t>10</w:t>
      </w:r>
      <w:r w:rsidRPr="001D2406">
        <w:rPr>
          <w:rFonts w:ascii="Angsana New" w:hAnsi="Angsana New"/>
          <w:i/>
          <w:iCs/>
          <w:sz w:val="30"/>
          <w:szCs w:val="30"/>
          <w:cs/>
        </w:rPr>
        <w:t xml:space="preserve"> ของ</w:t>
      </w:r>
      <w:r w:rsidRPr="001D2406">
        <w:rPr>
          <w:rFonts w:ascii="Angsana New" w:hAnsi="Angsana New" w:hint="cs"/>
          <w:i/>
          <w:iCs/>
          <w:sz w:val="30"/>
          <w:szCs w:val="30"/>
          <w:cs/>
        </w:rPr>
        <w:t>ยอดขายรวม</w:t>
      </w:r>
      <w:r w:rsidRPr="001D2406">
        <w:rPr>
          <w:rFonts w:ascii="Angsana New" w:hAnsi="Angsana New"/>
          <w:i/>
          <w:iCs/>
          <w:sz w:val="30"/>
          <w:szCs w:val="30"/>
          <w:cs/>
        </w:rPr>
        <w:t>)</w:t>
      </w:r>
      <w:r w:rsidRPr="001D2406">
        <w:rPr>
          <w:rFonts w:ascii="Angsana New" w:hAnsi="Angsana New"/>
          <w:i/>
          <w:iCs/>
          <w:sz w:val="30"/>
          <w:szCs w:val="30"/>
        </w:rPr>
        <w:t xml:space="preserve"> </w:t>
      </w:r>
      <w:r w:rsidR="00461207" w:rsidRPr="001D2406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</w:t>
      </w:r>
      <w:r w:rsidR="00B50884" w:rsidRPr="001D2406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="00DB16BA" w:rsidRPr="001D2406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DB16BA" w:rsidRPr="001D2406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DB16BA" w:rsidRPr="001D2406">
        <w:rPr>
          <w:rFonts w:ascii="Angsana New" w:hAnsi="Angsana New" w:hint="cs"/>
          <w:i/>
          <w:iCs/>
          <w:sz w:val="30"/>
          <w:szCs w:val="30"/>
        </w:rPr>
        <w:t>256</w:t>
      </w:r>
      <w:r w:rsidR="00FB7B94" w:rsidRPr="001D2406">
        <w:rPr>
          <w:rFonts w:ascii="Angsana New" w:hAnsi="Angsana New"/>
          <w:i/>
          <w:iCs/>
          <w:sz w:val="30"/>
          <w:szCs w:val="30"/>
        </w:rPr>
        <w:t>9</w:t>
      </w:r>
      <w:r w:rsidR="00DB16BA" w:rsidRPr="001D240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DB16BA" w:rsidRPr="001D2406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A779CF" w:rsidRPr="001D2406">
        <w:rPr>
          <w:rFonts w:ascii="Angsana New" w:hAnsi="Angsana New" w:hint="cs"/>
          <w:i/>
          <w:iCs/>
          <w:sz w:val="30"/>
          <w:szCs w:val="30"/>
        </w:rPr>
        <w:t>256</w:t>
      </w:r>
      <w:r w:rsidR="00FB7B94" w:rsidRPr="001D2406">
        <w:rPr>
          <w:rFonts w:ascii="Angsana New" w:hAnsi="Angsana New"/>
          <w:i/>
          <w:iCs/>
          <w:sz w:val="30"/>
          <w:szCs w:val="30"/>
        </w:rPr>
        <w:t>8</w:t>
      </w:r>
      <w:r w:rsidR="00A779CF" w:rsidRPr="001D240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C5678" w:rsidRPr="001D2406">
        <w:rPr>
          <w:rFonts w:ascii="Angsana New" w:hAnsi="Angsana New" w:hint="cs"/>
          <w:i/>
          <w:iCs/>
          <w:sz w:val="30"/>
          <w:szCs w:val="30"/>
          <w:cs/>
        </w:rPr>
        <w:t>มีดังนี้</w:t>
      </w:r>
    </w:p>
    <w:p w14:paraId="60FAE438" w14:textId="77777777" w:rsidR="00B50884" w:rsidRPr="00EE6A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515"/>
        <w:gridCol w:w="1302"/>
        <w:gridCol w:w="270"/>
        <w:gridCol w:w="1229"/>
        <w:gridCol w:w="283"/>
        <w:gridCol w:w="1310"/>
        <w:gridCol w:w="270"/>
        <w:gridCol w:w="1289"/>
      </w:tblGrid>
      <w:tr w:rsidR="00B50884" w:rsidRPr="00501620" w14:paraId="4BBE0594" w14:textId="77777777" w:rsidTr="007025A5">
        <w:tc>
          <w:tcPr>
            <w:tcW w:w="3515" w:type="dxa"/>
          </w:tcPr>
          <w:p w14:paraId="14121C9A" w14:textId="77777777"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5DFF4C6" w14:textId="1C167330"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4AA">
              <w:rPr>
                <w:rFonts w:ascii="Angsana New" w:hAnsi="Angsana New" w:hint="cs"/>
                <w:sz w:val="30"/>
                <w:szCs w:val="30"/>
                <w:cs/>
              </w:rPr>
              <w:t>พันบ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</w:p>
        </w:tc>
      </w:tr>
      <w:tr w:rsidR="00B50884" w:rsidRPr="00501620" w14:paraId="730B1092" w14:textId="77777777" w:rsidTr="007025A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515" w:type="dxa"/>
          </w:tcPr>
          <w:p w14:paraId="53E8DAB4" w14:textId="77777777"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1B005C" w14:textId="77777777"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1E9A283" w14:textId="77777777"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0C544F" w14:textId="77777777"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6B2360" w14:paraId="45D7B914" w14:textId="77777777" w:rsidTr="007025A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515" w:type="dxa"/>
          </w:tcPr>
          <w:p w14:paraId="0A87A1E2" w14:textId="77777777" w:rsidR="00A779CF" w:rsidRPr="006B2360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05A23DC" w14:textId="7E31DF7C"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1E70B5" w14:textId="77777777"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3D6BC06" w14:textId="01D4758A"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FF81E27" w14:textId="77777777" w:rsidR="00A779CF" w:rsidRPr="006B2360" w:rsidRDefault="00A779CF" w:rsidP="00A44AD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CA98E32" w14:textId="2EE5E254"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C0C757" w14:textId="77777777"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AC30C5" w14:textId="4FCE59C5" w:rsidR="00A779CF" w:rsidRPr="006B2360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6383" w:rsidRPr="006B2360" w14:paraId="0359837E" w14:textId="77777777" w:rsidTr="007025A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515" w:type="dxa"/>
          </w:tcPr>
          <w:p w14:paraId="4045C42C" w14:textId="77777777" w:rsidR="00506383" w:rsidRPr="006B2360" w:rsidRDefault="00506383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F83B0C3" w14:textId="7E265F4F" w:rsidR="00506383" w:rsidRDefault="00506383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270" w:type="dxa"/>
          </w:tcPr>
          <w:p w14:paraId="0A210E72" w14:textId="77777777" w:rsidR="00506383" w:rsidRPr="006B2360" w:rsidRDefault="00506383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133EA94" w14:textId="1C647783" w:rsidR="00506383" w:rsidRDefault="00506383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283" w:type="dxa"/>
          </w:tcPr>
          <w:p w14:paraId="2FBB0E54" w14:textId="77777777" w:rsidR="00506383" w:rsidRPr="006B2360" w:rsidRDefault="00506383" w:rsidP="00A44AD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62168D5" w14:textId="090D0535" w:rsidR="00506383" w:rsidRDefault="00506383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70" w:type="dxa"/>
          </w:tcPr>
          <w:p w14:paraId="3ABF95AF" w14:textId="77777777" w:rsidR="00506383" w:rsidRPr="006B2360" w:rsidRDefault="00506383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DE4066" w14:textId="001B34D6" w:rsidR="00506383" w:rsidRDefault="00506383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9D13BC" w:rsidRPr="009C03E3" w14:paraId="4736347C" w14:textId="77777777" w:rsidTr="007025A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515" w:type="dxa"/>
            <w:vAlign w:val="bottom"/>
          </w:tcPr>
          <w:p w14:paraId="7FE400FE" w14:textId="77777777" w:rsidR="009D13BC" w:rsidRPr="00767D3F" w:rsidRDefault="009D13BC" w:rsidP="009D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6907011D" w14:textId="7E08A676" w:rsidR="009D13BC" w:rsidRPr="00FB7B94" w:rsidRDefault="009D13BC" w:rsidP="009D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B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2A4A7" w14:textId="77777777" w:rsidR="009D13BC" w:rsidRPr="006D40AB" w:rsidRDefault="009D13BC" w:rsidP="009D13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623382D1" w14:textId="558CEA0E" w:rsidR="009D13BC" w:rsidRPr="008D5C5A" w:rsidRDefault="009D13BC" w:rsidP="009D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B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2E7832" w14:textId="77777777" w:rsidR="009D13BC" w:rsidRPr="006D40AB" w:rsidRDefault="009D13BC" w:rsidP="009D13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2AC60210" w14:textId="2647B27D" w:rsidR="009D13BC" w:rsidRPr="001B3309" w:rsidRDefault="009D13BC" w:rsidP="001B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3309">
              <w:rPr>
                <w:rFonts w:ascii="Angsana New" w:hAnsi="Angsana New"/>
                <w:bCs/>
                <w:sz w:val="30"/>
                <w:szCs w:val="30"/>
              </w:rPr>
              <w:t>42,695</w:t>
            </w:r>
          </w:p>
        </w:tc>
        <w:tc>
          <w:tcPr>
            <w:tcW w:w="270" w:type="dxa"/>
          </w:tcPr>
          <w:p w14:paraId="0949E8DF" w14:textId="77777777" w:rsidR="009D13BC" w:rsidRPr="00180C22" w:rsidRDefault="009D13BC" w:rsidP="009D13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73776A4E" w14:textId="522753B2" w:rsidR="009D13BC" w:rsidRPr="001B3309" w:rsidRDefault="009D13BC" w:rsidP="001B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3309">
              <w:rPr>
                <w:rFonts w:ascii="Angsana New" w:hAnsi="Angsana New"/>
                <w:bCs/>
                <w:sz w:val="30"/>
                <w:szCs w:val="30"/>
              </w:rPr>
              <w:t>37,290</w:t>
            </w:r>
          </w:p>
        </w:tc>
      </w:tr>
    </w:tbl>
    <w:p w14:paraId="587BCACF" w14:textId="77777777" w:rsidR="00EE6AEB" w:rsidRPr="00EE6AEB" w:rsidRDefault="00EE6AEB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B95ADD" w14:textId="49A1154D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  <w:r w:rsidR="000C6D9C">
        <w:rPr>
          <w:rFonts w:ascii="Angsana New" w:hAnsi="Angsana New" w:hint="cs"/>
          <w:i/>
          <w:iCs/>
          <w:sz w:val="30"/>
          <w:szCs w:val="30"/>
          <w:cs/>
        </w:rPr>
        <w:t>หลัก</w:t>
      </w:r>
      <w:r w:rsidR="00367F7A">
        <w:rPr>
          <w:rFonts w:ascii="Angsana New" w:hAnsi="Angsana New" w:hint="cs"/>
          <w:i/>
          <w:iCs/>
          <w:sz w:val="30"/>
          <w:szCs w:val="30"/>
          <w:cs/>
        </w:rPr>
        <w:t xml:space="preserve"> (ไม่รวมส่วนที่แสดงรายการในรายได้อื่น)</w:t>
      </w:r>
    </w:p>
    <w:p w14:paraId="19DF8A22" w14:textId="77777777" w:rsidR="00B91A48" w:rsidRPr="00EE6AEB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5"/>
        <w:gridCol w:w="1276"/>
        <w:gridCol w:w="283"/>
        <w:gridCol w:w="1276"/>
        <w:gridCol w:w="284"/>
        <w:gridCol w:w="1275"/>
        <w:gridCol w:w="284"/>
        <w:gridCol w:w="1275"/>
      </w:tblGrid>
      <w:tr w:rsidR="00B91A48" w:rsidRPr="004F07C8" w14:paraId="4C8AC7A5" w14:textId="77777777" w:rsidTr="007025A5">
        <w:trPr>
          <w:cantSplit/>
        </w:trPr>
        <w:tc>
          <w:tcPr>
            <w:tcW w:w="3515" w:type="dxa"/>
          </w:tcPr>
          <w:p w14:paraId="2FC2F685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57820AF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B91A48" w:rsidRPr="004F07C8" w14:paraId="50DEEF2C" w14:textId="77777777" w:rsidTr="007025A5">
        <w:trPr>
          <w:cantSplit/>
        </w:trPr>
        <w:tc>
          <w:tcPr>
            <w:tcW w:w="3515" w:type="dxa"/>
          </w:tcPr>
          <w:p w14:paraId="0319D844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8A5B95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3E8236C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3AADE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F51F88" w14:paraId="684CECF7" w14:textId="77777777" w:rsidTr="007025A5">
        <w:trPr>
          <w:cantSplit/>
        </w:trPr>
        <w:tc>
          <w:tcPr>
            <w:tcW w:w="3515" w:type="dxa"/>
          </w:tcPr>
          <w:p w14:paraId="138A53D0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BE0A76" w14:textId="7F21C93A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61A417AC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2D1446" w14:textId="6389746B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F6FA5C3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36E5B5" w14:textId="6CD35980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7A172F9C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8A7239" w14:textId="1D13506C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B7B9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91A48" w:rsidRPr="0040703F" w14:paraId="09DC980E" w14:textId="77777777" w:rsidTr="007025A5">
        <w:trPr>
          <w:cantSplit/>
        </w:trPr>
        <w:tc>
          <w:tcPr>
            <w:tcW w:w="3515" w:type="dxa"/>
          </w:tcPr>
          <w:p w14:paraId="6A2BAE06" w14:textId="77777777" w:rsidR="00B91A48" w:rsidRPr="003F2DB4" w:rsidRDefault="00B91A48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28C00468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6975D6A8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8B8D2CE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157C18A2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4C9B2A0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58D691AB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A9F3C64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FB7B94" w:rsidRPr="00FE6E1F" w14:paraId="377CB7CD" w14:textId="77777777" w:rsidTr="007025A5">
        <w:trPr>
          <w:cantSplit/>
        </w:trPr>
        <w:tc>
          <w:tcPr>
            <w:tcW w:w="3515" w:type="dxa"/>
          </w:tcPr>
          <w:p w14:paraId="6EC20EC0" w14:textId="77777777" w:rsidR="00FB7B94" w:rsidRPr="007C5763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25BCC866" w14:textId="1599CD8B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B3309">
              <w:rPr>
                <w:rFonts w:ascii="Angsana New" w:hAnsi="Angsana New"/>
                <w:bCs/>
                <w:sz w:val="30"/>
                <w:szCs w:val="30"/>
              </w:rPr>
              <w:t>36,187</w:t>
            </w:r>
          </w:p>
        </w:tc>
        <w:tc>
          <w:tcPr>
            <w:tcW w:w="283" w:type="dxa"/>
          </w:tcPr>
          <w:p w14:paraId="5660B337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6C82DBB" w14:textId="77DA1CE0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587,159</w:t>
            </w:r>
          </w:p>
        </w:tc>
        <w:tc>
          <w:tcPr>
            <w:tcW w:w="284" w:type="dxa"/>
          </w:tcPr>
          <w:p w14:paraId="588F3639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09201A01" w14:textId="14BD94BC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420,695</w:t>
            </w:r>
          </w:p>
        </w:tc>
        <w:tc>
          <w:tcPr>
            <w:tcW w:w="284" w:type="dxa"/>
          </w:tcPr>
          <w:p w14:paraId="2F923E0E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</w:tcPr>
          <w:p w14:paraId="18636093" w14:textId="0C4B2E9C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364,634</w:t>
            </w:r>
          </w:p>
        </w:tc>
      </w:tr>
      <w:tr w:rsidR="00FB7B94" w:rsidRPr="00FE6E1F" w14:paraId="46AE03B2" w14:textId="77777777" w:rsidTr="007025A5">
        <w:trPr>
          <w:cantSplit/>
        </w:trPr>
        <w:tc>
          <w:tcPr>
            <w:tcW w:w="3515" w:type="dxa"/>
          </w:tcPr>
          <w:p w14:paraId="46A4097E" w14:textId="77777777" w:rsidR="00FB7B94" w:rsidRPr="007C5763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1E0CEE55" w14:textId="77777777" w:rsidR="00FB7B94" w:rsidRPr="00812906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11FF843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28403D2" w14:textId="77777777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D937544" w14:textId="77777777" w:rsidR="00FB7B94" w:rsidRPr="00076F50" w:rsidRDefault="00FB7B94" w:rsidP="00FB7B9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2D0693C9" w14:textId="77777777" w:rsidR="00FB7B94" w:rsidRPr="00812906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06056F1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</w:tcPr>
          <w:p w14:paraId="3AF43BFC" w14:textId="77777777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7B94" w:rsidRPr="00FE6E1F" w14:paraId="265D81DF" w14:textId="77777777" w:rsidTr="007025A5">
        <w:trPr>
          <w:cantSplit/>
        </w:trPr>
        <w:tc>
          <w:tcPr>
            <w:tcW w:w="3515" w:type="dxa"/>
          </w:tcPr>
          <w:p w14:paraId="1CD092A4" w14:textId="77777777" w:rsidR="00FB7B94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96624B" w14:textId="1585BCFA" w:rsidR="00FB7B94" w:rsidRPr="00812906" w:rsidRDefault="001B3309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6,338</w:t>
            </w:r>
          </w:p>
        </w:tc>
        <w:tc>
          <w:tcPr>
            <w:tcW w:w="283" w:type="dxa"/>
          </w:tcPr>
          <w:p w14:paraId="0C457A04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66A9B8" w14:textId="6882B3E4" w:rsidR="00FB7B94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6,593</w:t>
            </w:r>
          </w:p>
        </w:tc>
        <w:tc>
          <w:tcPr>
            <w:tcW w:w="284" w:type="dxa"/>
          </w:tcPr>
          <w:p w14:paraId="5D89CF82" w14:textId="77777777" w:rsidR="00FB7B94" w:rsidRPr="00076F50" w:rsidRDefault="00FB7B94" w:rsidP="00FB7B9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EA9C00" w14:textId="56FD7A86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10,467</w:t>
            </w:r>
          </w:p>
        </w:tc>
        <w:tc>
          <w:tcPr>
            <w:tcW w:w="284" w:type="dxa"/>
          </w:tcPr>
          <w:p w14:paraId="656F6372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46F622" w14:textId="05E7050C" w:rsidR="00FB7B94" w:rsidRDefault="001B3309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9,716</w:t>
            </w:r>
          </w:p>
        </w:tc>
      </w:tr>
      <w:tr w:rsidR="00FB7B94" w:rsidRPr="00FE6E1F" w14:paraId="56486FB4" w14:textId="77777777" w:rsidTr="007025A5">
        <w:trPr>
          <w:cantSplit/>
        </w:trPr>
        <w:tc>
          <w:tcPr>
            <w:tcW w:w="3515" w:type="dxa"/>
          </w:tcPr>
          <w:p w14:paraId="6C4C03E1" w14:textId="77777777" w:rsidR="00FB7B94" w:rsidRPr="007C5763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3DAD99" w14:textId="68D49C25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642,525</w:t>
            </w:r>
          </w:p>
        </w:tc>
        <w:tc>
          <w:tcPr>
            <w:tcW w:w="283" w:type="dxa"/>
          </w:tcPr>
          <w:p w14:paraId="48399EEC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92A37E" w14:textId="132D678B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593,752</w:t>
            </w:r>
          </w:p>
        </w:tc>
        <w:tc>
          <w:tcPr>
            <w:tcW w:w="284" w:type="dxa"/>
          </w:tcPr>
          <w:p w14:paraId="4596F7DC" w14:textId="77777777" w:rsidR="00FB7B94" w:rsidRPr="00076F50" w:rsidRDefault="00FB7B94" w:rsidP="00FB7B9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BAF79A7" w14:textId="12CD1797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431,162</w:t>
            </w:r>
          </w:p>
        </w:tc>
        <w:tc>
          <w:tcPr>
            <w:tcW w:w="284" w:type="dxa"/>
          </w:tcPr>
          <w:p w14:paraId="25DAE77E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9EF8EDC" w14:textId="07138A9F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B3309">
              <w:rPr>
                <w:rFonts w:ascii="Angsana New" w:hAnsi="Angsana New"/>
                <w:bCs/>
                <w:sz w:val="30"/>
                <w:szCs w:val="30"/>
              </w:rPr>
              <w:t>74,350</w:t>
            </w:r>
          </w:p>
        </w:tc>
      </w:tr>
      <w:tr w:rsidR="00FB7B94" w:rsidRPr="00FE6E1F" w14:paraId="57CB60FD" w14:textId="77777777" w:rsidTr="007025A5">
        <w:trPr>
          <w:cantSplit/>
        </w:trPr>
        <w:tc>
          <w:tcPr>
            <w:tcW w:w="3515" w:type="dxa"/>
          </w:tcPr>
          <w:p w14:paraId="33F227CE" w14:textId="77777777" w:rsidR="00FB7B94" w:rsidRPr="00B45BD5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6BEDD463" w14:textId="77777777" w:rsidR="00FB7B94" w:rsidRPr="00812906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DF9CFE8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13A9A72A" w14:textId="77777777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E7EAC5B" w14:textId="77777777" w:rsidR="00FB7B94" w:rsidRPr="00076F50" w:rsidRDefault="00FB7B94" w:rsidP="00FB7B9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0CA6FE72" w14:textId="77777777" w:rsidR="00FB7B94" w:rsidRPr="00812906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7C17BA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</w:tcPr>
          <w:p w14:paraId="1CA7433E" w14:textId="77777777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7B94" w:rsidRPr="00FE6E1F" w14:paraId="05850BA3" w14:textId="77777777" w:rsidTr="007025A5">
        <w:trPr>
          <w:cantSplit/>
        </w:trPr>
        <w:tc>
          <w:tcPr>
            <w:tcW w:w="3515" w:type="dxa"/>
          </w:tcPr>
          <w:p w14:paraId="30549DFB" w14:textId="77777777" w:rsidR="00FB7B94" w:rsidRPr="003F2DB4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3D7861" w14:textId="03164FEC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2,707</w:t>
            </w:r>
          </w:p>
        </w:tc>
        <w:tc>
          <w:tcPr>
            <w:tcW w:w="283" w:type="dxa"/>
          </w:tcPr>
          <w:p w14:paraId="0640050C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0E4EBC" w14:textId="5B82DE7E" w:rsidR="00FB7B94" w:rsidRPr="00855C4A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1,904</w:t>
            </w:r>
          </w:p>
        </w:tc>
        <w:tc>
          <w:tcPr>
            <w:tcW w:w="284" w:type="dxa"/>
          </w:tcPr>
          <w:p w14:paraId="7CEF7708" w14:textId="77777777" w:rsidR="00FB7B94" w:rsidRPr="00076F50" w:rsidRDefault="00FB7B94" w:rsidP="00FB7B9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B66DF6" w14:textId="1DF4309A" w:rsidR="00FB7B94" w:rsidRPr="00EA4512" w:rsidRDefault="00EA4512" w:rsidP="00EA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4512">
              <w:rPr>
                <w:rFonts w:ascii="Angsana New" w:hAnsi="Angsana New"/>
                <w:bCs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36A53A2E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B5B8F2" w14:textId="3421F365" w:rsidR="00FB7B94" w:rsidRPr="001B3309" w:rsidRDefault="001B3309" w:rsidP="001B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3309">
              <w:rPr>
                <w:rFonts w:ascii="Angsana New" w:hAnsi="Angsana New"/>
                <w:bCs/>
                <w:sz w:val="30"/>
                <w:szCs w:val="30"/>
              </w:rPr>
              <w:t>484</w:t>
            </w:r>
          </w:p>
        </w:tc>
      </w:tr>
      <w:tr w:rsidR="00FB7B94" w:rsidRPr="00FE6E1F" w14:paraId="2A120C89" w14:textId="77777777" w:rsidTr="007025A5">
        <w:trPr>
          <w:cantSplit/>
        </w:trPr>
        <w:tc>
          <w:tcPr>
            <w:tcW w:w="3515" w:type="dxa"/>
          </w:tcPr>
          <w:p w14:paraId="5C1C1918" w14:textId="77777777" w:rsidR="00FB7B94" w:rsidRPr="003F2DB4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CFBA65B" w14:textId="386D2E87" w:rsidR="00FB7B94" w:rsidRPr="00812906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645,232</w:t>
            </w:r>
          </w:p>
        </w:tc>
        <w:tc>
          <w:tcPr>
            <w:tcW w:w="283" w:type="dxa"/>
          </w:tcPr>
          <w:p w14:paraId="1D29B578" w14:textId="77777777" w:rsidR="00FB7B94" w:rsidRPr="00076F50" w:rsidRDefault="00FB7B94" w:rsidP="00FB7B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239036" w14:textId="467805AC" w:rsidR="00FB7B94" w:rsidRPr="00812906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595,656</w:t>
            </w:r>
          </w:p>
        </w:tc>
        <w:tc>
          <w:tcPr>
            <w:tcW w:w="284" w:type="dxa"/>
          </w:tcPr>
          <w:p w14:paraId="43605CBB" w14:textId="77777777" w:rsidR="00FB7B94" w:rsidRPr="00076F50" w:rsidRDefault="00FB7B94" w:rsidP="00FB7B9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D24819" w14:textId="6AF775C0" w:rsidR="00FB7B94" w:rsidRPr="00CB4FEF" w:rsidRDefault="00EA4512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431,630</w:t>
            </w:r>
          </w:p>
        </w:tc>
        <w:tc>
          <w:tcPr>
            <w:tcW w:w="284" w:type="dxa"/>
          </w:tcPr>
          <w:p w14:paraId="3824E2F0" w14:textId="77777777" w:rsidR="00FB7B94" w:rsidRPr="00076F50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A22F4B0" w14:textId="18AD4DC1" w:rsidR="00FB7B94" w:rsidRPr="00CB4FEF" w:rsidRDefault="00FB7B94" w:rsidP="00FB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4FEF">
              <w:rPr>
                <w:rFonts w:ascii="Angsana New" w:hAnsi="Angsana New"/>
                <w:bCs/>
                <w:sz w:val="30"/>
                <w:szCs w:val="30"/>
              </w:rPr>
              <w:t>374,834</w:t>
            </w:r>
          </w:p>
        </w:tc>
      </w:tr>
    </w:tbl>
    <w:p w14:paraId="14AD5D4B" w14:textId="77777777" w:rsidR="00EE6AEB" w:rsidRDefault="00EE6AE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A25946E" w14:textId="77777777" w:rsidR="007025A5" w:rsidRDefault="007025A5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2647191" w14:textId="77777777" w:rsidR="007025A5" w:rsidRDefault="007025A5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E48A9C4" w14:textId="77777777" w:rsidR="007025A5" w:rsidRDefault="007025A5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06252B" w14:textId="77777777" w:rsidR="007025A5" w:rsidRDefault="007025A5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8A8BE0E" w14:textId="77777777" w:rsidR="007025A5" w:rsidRDefault="007025A5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0E309E" w14:textId="77777777" w:rsidR="007025A5" w:rsidRDefault="007025A5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4B594C4" w14:textId="20205D70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6AEB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3518F0E8" w14:textId="77777777" w:rsidR="00155310" w:rsidRPr="008D1F2B" w:rsidRDefault="00155310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8DEB59F" w14:textId="03EABE9E" w:rsidR="00471751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 w:hint="cs"/>
          <w:sz w:val="30"/>
          <w:szCs w:val="30"/>
        </w:rPr>
        <w:t xml:space="preserve">31 </w:t>
      </w:r>
      <w:r w:rsidR="00666554" w:rsidRPr="004717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66554" w:rsidRPr="00471751">
        <w:rPr>
          <w:rFonts w:ascii="Angsana New" w:hAnsi="Angsana New" w:hint="cs"/>
          <w:sz w:val="30"/>
          <w:szCs w:val="30"/>
        </w:rPr>
        <w:t>256</w:t>
      </w:r>
      <w:r w:rsidR="00FB7B94">
        <w:rPr>
          <w:rFonts w:ascii="Angsana New" w:hAnsi="Angsana New"/>
          <w:sz w:val="30"/>
          <w:szCs w:val="30"/>
        </w:rPr>
        <w:t>9</w:t>
      </w:r>
    </w:p>
    <w:p w14:paraId="32EA5739" w14:textId="77777777" w:rsidR="00471751" w:rsidRPr="008D1F2B" w:rsidRDefault="00471751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9FEDA03" w14:textId="54BD4DD1" w:rsidR="000B16E3" w:rsidRPr="00D4177D" w:rsidRDefault="00A779C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1" w:hanging="567"/>
        <w:jc w:val="thaiDistribute"/>
        <w:rPr>
          <w:rFonts w:ascii="Angsana New" w:hAnsi="Angsana New"/>
          <w:sz w:val="30"/>
          <w:szCs w:val="30"/>
        </w:rPr>
      </w:pPr>
      <w:r w:rsidRPr="00D4177D">
        <w:rPr>
          <w:rFonts w:ascii="Angsana New" w:hAnsi="Angsana New"/>
          <w:sz w:val="30"/>
          <w:szCs w:val="30"/>
          <w:cs/>
        </w:rPr>
        <w:t>กลุ่มบริษัทมีภาระผูกพันภายใต้สัญญาก่อสร้างและปรับปรุงอาคารโรงงานและสัญญาซื้อ</w:t>
      </w:r>
      <w:r w:rsidR="00136534">
        <w:rPr>
          <w:rFonts w:ascii="Angsana New" w:hAnsi="Angsana New" w:hint="cs"/>
          <w:sz w:val="30"/>
          <w:szCs w:val="30"/>
          <w:cs/>
        </w:rPr>
        <w:t>สินทรัพย์ถาวร</w:t>
      </w:r>
      <w:r w:rsidRPr="00D4177D">
        <w:rPr>
          <w:rFonts w:ascii="Angsana New" w:hAnsi="Angsana New"/>
          <w:sz w:val="30"/>
          <w:szCs w:val="30"/>
          <w:cs/>
        </w:rPr>
        <w:t xml:space="preserve">เป็นจำนวนเงินรวมประมาณ </w:t>
      </w:r>
      <w:r w:rsidR="00606D89" w:rsidRPr="00D4177D">
        <w:rPr>
          <w:rFonts w:ascii="Angsana New" w:hAnsi="Angsana New"/>
          <w:sz w:val="30"/>
          <w:szCs w:val="30"/>
        </w:rPr>
        <w:t>19.2</w:t>
      </w:r>
      <w:r w:rsidRPr="00D4177D">
        <w:rPr>
          <w:rFonts w:ascii="Angsana New" w:hAnsi="Angsana New"/>
          <w:sz w:val="30"/>
          <w:szCs w:val="30"/>
        </w:rPr>
        <w:t xml:space="preserve"> </w:t>
      </w:r>
      <w:r w:rsidRPr="00D4177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4177D">
        <w:rPr>
          <w:rFonts w:ascii="Angsana New" w:hAnsi="Angsana New"/>
          <w:sz w:val="30"/>
          <w:szCs w:val="30"/>
        </w:rPr>
        <w:t>0.</w:t>
      </w:r>
      <w:r w:rsidR="00606D89" w:rsidRPr="00D4177D">
        <w:rPr>
          <w:rFonts w:ascii="Angsana New" w:hAnsi="Angsana New"/>
          <w:sz w:val="30"/>
          <w:szCs w:val="30"/>
        </w:rPr>
        <w:t>3</w:t>
      </w:r>
      <w:r w:rsidRPr="00D4177D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606D89" w:rsidRPr="00D4177D">
        <w:rPr>
          <w:rFonts w:ascii="Angsana New" w:hAnsi="Angsana New" w:hint="cs"/>
          <w:sz w:val="30"/>
          <w:szCs w:val="30"/>
          <w:cs/>
        </w:rPr>
        <w:t xml:space="preserve"> </w:t>
      </w:r>
      <w:r w:rsidR="00606D89" w:rsidRPr="00D4177D">
        <w:rPr>
          <w:rFonts w:ascii="Angsana New" w:hAnsi="Angsana New"/>
          <w:sz w:val="30"/>
          <w:szCs w:val="30"/>
        </w:rPr>
        <w:t>0.2</w:t>
      </w:r>
      <w:r w:rsidR="000B16E3" w:rsidRPr="00D4177D">
        <w:rPr>
          <w:rFonts w:ascii="Angsana New" w:hAnsi="Angsana New"/>
          <w:sz w:val="30"/>
          <w:szCs w:val="30"/>
        </w:rPr>
        <w:t xml:space="preserve"> </w:t>
      </w:r>
      <w:r w:rsidR="00606D89" w:rsidRPr="00D4177D">
        <w:rPr>
          <w:rFonts w:ascii="Angsana New" w:hAnsi="Angsana New" w:hint="cs"/>
          <w:sz w:val="30"/>
          <w:szCs w:val="30"/>
          <w:cs/>
        </w:rPr>
        <w:t xml:space="preserve">ล้านยูโรและ </w:t>
      </w:r>
      <w:r w:rsidR="00606D89" w:rsidRPr="00D4177D">
        <w:rPr>
          <w:rFonts w:ascii="Angsana New" w:hAnsi="Angsana New"/>
          <w:sz w:val="30"/>
          <w:szCs w:val="30"/>
        </w:rPr>
        <w:t xml:space="preserve">0.1 </w:t>
      </w:r>
      <w:r w:rsidR="00606D89" w:rsidRPr="00D4177D">
        <w:rPr>
          <w:rFonts w:ascii="Angsana New" w:hAnsi="Angsana New" w:hint="cs"/>
          <w:sz w:val="30"/>
          <w:szCs w:val="30"/>
          <w:cs/>
        </w:rPr>
        <w:t xml:space="preserve">ล้านหยวน </w:t>
      </w:r>
      <w:r w:rsidR="000B16E3" w:rsidRPr="00D4177D">
        <w:rPr>
          <w:rFonts w:ascii="Angsana New" w:hAnsi="Angsana New"/>
          <w:spacing w:val="-8"/>
          <w:sz w:val="30"/>
          <w:szCs w:val="30"/>
          <w:cs/>
        </w:rPr>
        <w:t>(เฉพาะกิจการ</w:t>
      </w:r>
      <w:r w:rsidR="000B16E3" w:rsidRPr="00D4177D">
        <w:rPr>
          <w:rFonts w:ascii="Angsana New" w:hAnsi="Angsana New"/>
          <w:spacing w:val="-8"/>
          <w:sz w:val="30"/>
          <w:szCs w:val="30"/>
          <w:cs/>
          <w:lang w:val="af-ZA"/>
        </w:rPr>
        <w:t>มี</w:t>
      </w:r>
      <w:r w:rsidR="000B16E3" w:rsidRPr="00D4177D">
        <w:rPr>
          <w:rFonts w:ascii="Angsana New" w:hAnsi="Angsana New"/>
          <w:spacing w:val="-8"/>
          <w:sz w:val="30"/>
          <w:szCs w:val="30"/>
          <w:cs/>
        </w:rPr>
        <w:t xml:space="preserve">จำนวนเงินรวมประมาณ </w:t>
      </w:r>
      <w:r w:rsidR="00606D89" w:rsidRPr="00D4177D">
        <w:rPr>
          <w:rFonts w:ascii="Angsana New" w:hAnsi="Angsana New"/>
          <w:spacing w:val="-8"/>
          <w:sz w:val="30"/>
          <w:szCs w:val="30"/>
        </w:rPr>
        <w:t>7.</w:t>
      </w:r>
      <w:r w:rsidR="00224CFB">
        <w:rPr>
          <w:rFonts w:ascii="Angsana New" w:hAnsi="Angsana New"/>
          <w:spacing w:val="-8"/>
          <w:sz w:val="30"/>
          <w:szCs w:val="30"/>
        </w:rPr>
        <w:t>2</w:t>
      </w:r>
      <w:r w:rsidR="000B16E3" w:rsidRPr="00D4177D">
        <w:rPr>
          <w:rFonts w:ascii="Angsana New" w:hAnsi="Angsana New"/>
          <w:spacing w:val="-8"/>
          <w:sz w:val="30"/>
          <w:szCs w:val="30"/>
        </w:rPr>
        <w:t xml:space="preserve"> </w:t>
      </w:r>
      <w:r w:rsidR="000B16E3" w:rsidRPr="00D4177D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="000B16E3" w:rsidRPr="00D4177D">
        <w:rPr>
          <w:rFonts w:ascii="Angsana New" w:hAnsi="Angsana New"/>
          <w:sz w:val="30"/>
          <w:szCs w:val="30"/>
          <w:cs/>
        </w:rPr>
        <w:t xml:space="preserve"> </w:t>
      </w:r>
      <w:r w:rsidR="00606D89" w:rsidRPr="00D4177D">
        <w:rPr>
          <w:rFonts w:ascii="Angsana New" w:hAnsi="Angsana New"/>
          <w:sz w:val="30"/>
          <w:szCs w:val="30"/>
        </w:rPr>
        <w:t>35</w:t>
      </w:r>
      <w:r w:rsidR="000B16E3" w:rsidRPr="00D4177D">
        <w:rPr>
          <w:rFonts w:ascii="Angsana New" w:hAnsi="Angsana New"/>
          <w:sz w:val="30"/>
          <w:szCs w:val="30"/>
          <w:cs/>
        </w:rPr>
        <w:t xml:space="preserve"> พันเหรียญสหรัฐและ </w:t>
      </w:r>
      <w:r w:rsidR="00606D89" w:rsidRPr="00D4177D">
        <w:rPr>
          <w:rFonts w:ascii="Angsana New" w:hAnsi="Angsana New"/>
          <w:sz w:val="30"/>
          <w:szCs w:val="30"/>
        </w:rPr>
        <w:t>0.2</w:t>
      </w:r>
      <w:r w:rsidR="000B16E3" w:rsidRPr="00D4177D">
        <w:rPr>
          <w:rFonts w:ascii="Angsana New" w:hAnsi="Angsana New"/>
          <w:sz w:val="30"/>
          <w:szCs w:val="30"/>
        </w:rPr>
        <w:t xml:space="preserve"> </w:t>
      </w:r>
      <w:r w:rsidR="00606D89" w:rsidRPr="00D4177D">
        <w:rPr>
          <w:rFonts w:ascii="Angsana New" w:hAnsi="Angsana New" w:hint="cs"/>
          <w:sz w:val="30"/>
          <w:szCs w:val="30"/>
          <w:cs/>
        </w:rPr>
        <w:t>ล้าน</w:t>
      </w:r>
      <w:r w:rsidR="000B16E3" w:rsidRPr="00D4177D">
        <w:rPr>
          <w:rFonts w:ascii="Angsana New" w:hAnsi="Angsana New"/>
          <w:sz w:val="30"/>
          <w:szCs w:val="30"/>
          <w:cs/>
        </w:rPr>
        <w:t>ยูโร</w:t>
      </w:r>
      <w:r w:rsidR="000B16E3" w:rsidRPr="00D4177D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04A207E8" w14:textId="77777777" w:rsidR="00A779CF" w:rsidRPr="00327E08" w:rsidRDefault="00A779CF" w:rsidP="000B16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58"/>
        <w:jc w:val="thaiDistribute"/>
        <w:rPr>
          <w:rFonts w:ascii="Angsana New" w:hAnsi="Angsana New"/>
          <w:sz w:val="26"/>
          <w:szCs w:val="26"/>
        </w:rPr>
      </w:pPr>
    </w:p>
    <w:p w14:paraId="5715F558" w14:textId="1220FBF4" w:rsidR="00A779CF" w:rsidRPr="00327E08" w:rsidRDefault="00A779C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7E08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>มีเลตเตอร์ออฟเครดิตที่ยังไม่ได้ใช้กับธนาคารในประเทศแห่งหนึ่งเป็นจำนวนเงินประมาณ</w:t>
      </w:r>
      <w:r w:rsidRPr="00327E08">
        <w:rPr>
          <w:rFonts w:ascii="Angsana New" w:hAnsi="Angsana New"/>
          <w:spacing w:val="-6"/>
          <w:sz w:val="30"/>
          <w:szCs w:val="30"/>
        </w:rPr>
        <w:t xml:space="preserve"> </w:t>
      </w:r>
      <w:r w:rsidR="009703A3" w:rsidRPr="00327E08">
        <w:rPr>
          <w:rFonts w:ascii="Angsana New" w:hAnsi="Angsana New"/>
          <w:spacing w:val="-6"/>
          <w:sz w:val="30"/>
          <w:szCs w:val="30"/>
        </w:rPr>
        <w:t>10</w:t>
      </w:r>
      <w:r w:rsidRPr="00327E08">
        <w:rPr>
          <w:rFonts w:ascii="Angsana New" w:hAnsi="Angsana New"/>
          <w:spacing w:val="-6"/>
          <w:sz w:val="30"/>
          <w:szCs w:val="30"/>
        </w:rPr>
        <w:t xml:space="preserve">.0 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320222B1" w14:textId="77777777" w:rsidR="00BD6B65" w:rsidRPr="00327E08" w:rsidRDefault="00BD6B65" w:rsidP="00BD6B65">
      <w:pPr>
        <w:pStyle w:val="ListParagraph"/>
        <w:rPr>
          <w:rFonts w:ascii="Angsana New" w:hAnsi="Angsana New"/>
          <w:spacing w:val="-6"/>
          <w:sz w:val="26"/>
          <w:szCs w:val="26"/>
        </w:rPr>
      </w:pPr>
    </w:p>
    <w:p w14:paraId="79B864DB" w14:textId="7992FBB0" w:rsidR="00BD6B65" w:rsidRPr="00327E08" w:rsidRDefault="00BD6B6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58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7E08">
        <w:rPr>
          <w:rFonts w:ascii="Angsana New" w:hAnsi="Angsana New" w:hint="cs"/>
          <w:spacing w:val="-6"/>
          <w:sz w:val="30"/>
          <w:szCs w:val="30"/>
          <w:cs/>
        </w:rPr>
        <w:t>บริษัทค้ำประกันวงเงินสินเชื่อของบริษัท ชาลี ท็อป โลจิสติกส์ โซลูชั่น จำกัด (การร่วมค้า) ที่ได้รับจากธนาคารในประเทศ</w:t>
      </w:r>
      <w:r w:rsidR="00327E08">
        <w:rPr>
          <w:rFonts w:ascii="Angsana New" w:hAnsi="Angsana New" w:hint="cs"/>
          <w:spacing w:val="-6"/>
          <w:sz w:val="30"/>
          <w:szCs w:val="30"/>
          <w:cs/>
        </w:rPr>
        <w:t>สองแห่ง</w:t>
      </w:r>
      <w:r w:rsidR="00367F7A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367F7A">
        <w:rPr>
          <w:rFonts w:ascii="Angsana New" w:hAnsi="Angsana New" w:hint="cs"/>
          <w:spacing w:val="-6"/>
          <w:sz w:val="30"/>
          <w:szCs w:val="30"/>
          <w:cs/>
        </w:rPr>
        <w:t>เงินรวม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27E08">
        <w:rPr>
          <w:rFonts w:ascii="Angsana New" w:hAnsi="Angsana New"/>
          <w:spacing w:val="-6"/>
          <w:sz w:val="30"/>
          <w:szCs w:val="30"/>
        </w:rPr>
        <w:t>6</w:t>
      </w:r>
      <w:r w:rsidRPr="00327E08">
        <w:rPr>
          <w:rFonts w:ascii="Angsana New" w:hAnsi="Angsana New"/>
          <w:spacing w:val="-6"/>
          <w:sz w:val="30"/>
          <w:szCs w:val="30"/>
        </w:rPr>
        <w:t>0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="009F0C4C" w:rsidRPr="00327E08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34C0E682" w14:textId="77777777" w:rsidR="00BD6B65" w:rsidRPr="00327E08" w:rsidRDefault="00BD6B65" w:rsidP="00BD6B65">
      <w:pPr>
        <w:pStyle w:val="ListParagraph"/>
        <w:rPr>
          <w:rFonts w:ascii="Angsana New" w:hAnsi="Angsana New"/>
          <w:spacing w:val="-6"/>
          <w:sz w:val="26"/>
          <w:szCs w:val="26"/>
          <w:cs/>
        </w:rPr>
      </w:pPr>
    </w:p>
    <w:p w14:paraId="59A547D0" w14:textId="63BB2E7E" w:rsidR="00BD6B65" w:rsidRPr="00327E08" w:rsidRDefault="00BD6B6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58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7E08">
        <w:rPr>
          <w:rFonts w:ascii="Angsana New" w:hAnsi="Angsana New" w:hint="cs"/>
          <w:spacing w:val="-6"/>
          <w:sz w:val="30"/>
          <w:szCs w:val="30"/>
          <w:cs/>
        </w:rPr>
        <w:t>บริษัทค้ำประกันวงเงินสินเชื่อของบริษัท เอทีซี คอนกรีตชลบุรี จำกัด (การร่วมค้าของชาลี</w:t>
      </w:r>
      <w:r w:rsidR="00367F7A">
        <w:rPr>
          <w:rFonts w:ascii="Angsana New" w:hAnsi="Angsana New" w:hint="cs"/>
          <w:spacing w:val="-6"/>
          <w:sz w:val="30"/>
          <w:szCs w:val="30"/>
          <w:cs/>
        </w:rPr>
        <w:t>ฯ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>) ที่ได้รับจากธนาคารในประเทศแห่งหนึ่ง</w:t>
      </w:r>
      <w:r w:rsidR="00367F7A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367F7A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 xml:space="preserve">ประมาณ </w:t>
      </w:r>
      <w:r w:rsidRPr="00327E08">
        <w:rPr>
          <w:rFonts w:ascii="Angsana New" w:hAnsi="Angsana New"/>
          <w:spacing w:val="-6"/>
          <w:sz w:val="30"/>
          <w:szCs w:val="30"/>
        </w:rPr>
        <w:t>86.4</w:t>
      </w:r>
      <w:r w:rsidRPr="00327E08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0072154D" w14:textId="77777777" w:rsidR="00B50884" w:rsidRPr="008D1F2B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3A7E6C4" w14:textId="74B95531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E6AEB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4B4CC518" w14:textId="77777777" w:rsidR="00B50884" w:rsidRPr="008D1F2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B321188" w14:textId="3B120C36" w:rsidR="007F7D23" w:rsidRPr="004F5D27" w:rsidRDefault="006B7A36" w:rsidP="000C6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F5D27">
        <w:rPr>
          <w:rFonts w:ascii="Angsana New" w:hAnsi="Angsana New"/>
          <w:spacing w:val="-2"/>
          <w:sz w:val="30"/>
          <w:szCs w:val="30"/>
          <w:cs/>
        </w:rPr>
        <w:t>ณ</w:t>
      </w:r>
      <w:r w:rsidR="007F7D23" w:rsidRPr="004F5D2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43004" w:rsidRPr="004F5D27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666554" w:rsidRPr="004F5D27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666554" w:rsidRPr="004F5D27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A779CF" w:rsidRPr="004F5D27">
        <w:rPr>
          <w:rFonts w:ascii="Angsana New" w:hAnsi="Angsana New"/>
          <w:spacing w:val="-2"/>
          <w:sz w:val="30"/>
          <w:szCs w:val="30"/>
        </w:rPr>
        <w:t>256</w:t>
      </w:r>
      <w:r w:rsidR="00FB7B94" w:rsidRPr="004F5D27">
        <w:rPr>
          <w:rFonts w:ascii="Angsana New" w:hAnsi="Angsana New"/>
          <w:spacing w:val="-2"/>
          <w:sz w:val="30"/>
          <w:szCs w:val="30"/>
        </w:rPr>
        <w:t>9</w:t>
      </w:r>
      <w:r w:rsidR="007F7D23" w:rsidRPr="004F5D27">
        <w:rPr>
          <w:rFonts w:ascii="Angsana New" w:hAnsi="Angsana New"/>
          <w:spacing w:val="-2"/>
          <w:sz w:val="30"/>
          <w:szCs w:val="30"/>
        </w:rPr>
        <w:t xml:space="preserve"> </w:t>
      </w:r>
      <w:r w:rsidR="00A779CF" w:rsidRPr="004F5D27">
        <w:rPr>
          <w:rFonts w:ascii="Angsana New" w:hAnsi="Angsana New"/>
          <w:spacing w:val="-2"/>
          <w:sz w:val="30"/>
          <w:szCs w:val="30"/>
          <w:cs/>
        </w:rPr>
        <w:t>ธนาคารในประเทศหลายแห่งได้ออกหนังสือค้ำประกันกลุ่มบริษัทให้</w:t>
      </w:r>
      <w:r w:rsidR="00367F7A">
        <w:rPr>
          <w:rFonts w:ascii="Angsana New" w:hAnsi="Angsana New" w:hint="cs"/>
          <w:spacing w:val="-2"/>
          <w:sz w:val="30"/>
          <w:szCs w:val="30"/>
          <w:cs/>
        </w:rPr>
        <w:t>แก่</w:t>
      </w:r>
      <w:r w:rsidR="00A779CF" w:rsidRPr="004F5D27">
        <w:rPr>
          <w:rFonts w:ascii="Angsana New" w:hAnsi="Angsana New"/>
          <w:spacing w:val="-2"/>
          <w:sz w:val="30"/>
          <w:szCs w:val="30"/>
          <w:cs/>
        </w:rPr>
        <w:t xml:space="preserve">รัฐวิสาหกิจและบริษัทเอกชนหลายแห่งเป็นจำนวนเงินรวมประมาณ </w:t>
      </w:r>
      <w:r w:rsidR="004F5D27" w:rsidRPr="004F5D27">
        <w:rPr>
          <w:rFonts w:ascii="Angsana New" w:hAnsi="Angsana New"/>
          <w:spacing w:val="-2"/>
          <w:sz w:val="30"/>
          <w:szCs w:val="30"/>
        </w:rPr>
        <w:t>173.2</w:t>
      </w:r>
      <w:r w:rsidR="00A779CF" w:rsidRPr="004F5D27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BD6B65" w:rsidRPr="004F5D27">
        <w:rPr>
          <w:rFonts w:ascii="Angsana New" w:hAnsi="Angsana New"/>
          <w:spacing w:val="-2"/>
          <w:sz w:val="30"/>
          <w:szCs w:val="30"/>
        </w:rPr>
        <w:t xml:space="preserve"> </w:t>
      </w:r>
      <w:r w:rsidR="00BD6B65" w:rsidRPr="004F5D27">
        <w:rPr>
          <w:rFonts w:ascii="Angsana New" w:hAnsi="Angsana New" w:hint="cs"/>
          <w:spacing w:val="-2"/>
          <w:sz w:val="30"/>
          <w:szCs w:val="30"/>
          <w:cs/>
        </w:rPr>
        <w:t xml:space="preserve">(เฉพาะกิจการมีจำนวนเงินประมาณ </w:t>
      </w:r>
      <w:r w:rsidR="004F5D27" w:rsidRPr="004F5D27">
        <w:rPr>
          <w:rFonts w:ascii="Angsana New" w:hAnsi="Angsana New"/>
          <w:spacing w:val="-2"/>
          <w:sz w:val="30"/>
          <w:szCs w:val="30"/>
        </w:rPr>
        <w:t>131.9</w:t>
      </w:r>
      <w:r w:rsidR="00BD6B65" w:rsidRPr="004F5D27">
        <w:rPr>
          <w:rFonts w:ascii="Angsana New" w:hAnsi="Angsana New"/>
          <w:spacing w:val="-2"/>
          <w:sz w:val="30"/>
          <w:szCs w:val="30"/>
        </w:rPr>
        <w:t xml:space="preserve"> </w:t>
      </w:r>
      <w:r w:rsidR="00BD6B65" w:rsidRPr="004F5D27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</w:p>
    <w:p w14:paraId="25B59FD4" w14:textId="77777777" w:rsidR="003F2DB4" w:rsidRPr="008D1F2B" w:rsidRDefault="003F2DB4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43C13E44" w14:textId="5883F291"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E6AEB">
        <w:rPr>
          <w:rFonts w:ascii="Angsana New" w:hAnsi="Angsana New"/>
          <w:b/>
          <w:bCs/>
          <w:sz w:val="30"/>
          <w:szCs w:val="30"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3679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ประมาณการหนี้สินจากการถูกประเมินภาษีของบริษัทย่อยทางอ้อม</w:t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77E7DA8" w14:textId="43173581" w:rsidR="000F2F43" w:rsidRPr="008D1F2B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41F2D15E" w14:textId="32D59C61" w:rsidR="00BD6B65" w:rsidRPr="00883602" w:rsidRDefault="00BD6B65" w:rsidP="007025A5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จากกรมสรรพากรจำนวนเงินรวมประมาณ </w:t>
      </w:r>
      <w:r w:rsidRPr="00883602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>7.9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ซึ่งต่อมาในเดือนกันยายน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Pr="00883602">
        <w:rPr>
          <w:rFonts w:ascii="Angsana New" w:hAnsi="Angsana New"/>
          <w:sz w:val="30"/>
          <w:szCs w:val="30"/>
        </w:rPr>
        <w:t>2563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>
        <w:rPr>
          <w:rFonts w:ascii="Angsana New" w:hAnsi="Angsana New"/>
          <w:sz w:val="30"/>
          <w:szCs w:val="30"/>
        </w:rPr>
        <w:t>79.9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ล้านบาทซึ่งเป็นตัวเลขประมาณการที่ดีที่สุดของฝ่ายบริหาร</w:t>
      </w:r>
      <w:r w:rsidR="00367F7A">
        <w:rPr>
          <w:rFonts w:ascii="Angsana New" w:hAnsi="Angsana New" w:hint="cs"/>
          <w:sz w:val="30"/>
          <w:szCs w:val="30"/>
          <w:cs/>
        </w:rPr>
        <w:t xml:space="preserve"> ณ ขณะนั้น</w:t>
      </w:r>
    </w:p>
    <w:p w14:paraId="4DA20B46" w14:textId="1CBCF357" w:rsidR="000414D5" w:rsidRPr="000414D5" w:rsidRDefault="00BD6B65" w:rsidP="000414D5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  <w:cs/>
        </w:rPr>
      </w:pPr>
      <w:r w:rsidRPr="000414D5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บริษัทย่อยได้รับหนังสือแจ้งผลของการพิจารณาอุทธรณ์ในเดือนธันวาคม </w:t>
      </w:r>
      <w:r w:rsidRPr="000414D5">
        <w:rPr>
          <w:rFonts w:ascii="Angsana New" w:hAnsi="Angsana New"/>
          <w:sz w:val="30"/>
          <w:szCs w:val="30"/>
        </w:rPr>
        <w:t>2567</w:t>
      </w:r>
      <w:r w:rsidRPr="000414D5">
        <w:rPr>
          <w:rFonts w:ascii="Angsana New" w:hAnsi="Angsana New"/>
          <w:sz w:val="30"/>
          <w:szCs w:val="30"/>
          <w:cs/>
        </w:rPr>
        <w:t xml:space="preserve"> โดยตัวเลขภาษีที่ถูกประเมินลดลงจากประมาณ </w:t>
      </w:r>
      <w:r w:rsidRPr="000414D5">
        <w:rPr>
          <w:rFonts w:ascii="Angsana New" w:hAnsi="Angsana New"/>
          <w:sz w:val="30"/>
          <w:szCs w:val="30"/>
        </w:rPr>
        <w:t>147.9</w:t>
      </w:r>
      <w:r w:rsidRPr="000414D5">
        <w:rPr>
          <w:rFonts w:ascii="Angsana New" w:hAnsi="Angsana New"/>
          <w:sz w:val="30"/>
          <w:szCs w:val="30"/>
          <w:cs/>
        </w:rPr>
        <w:t xml:space="preserve"> ล้านบาทเป็นประมาณ </w:t>
      </w:r>
      <w:r w:rsidRPr="000414D5">
        <w:rPr>
          <w:rFonts w:ascii="Angsana New" w:hAnsi="Angsana New"/>
          <w:sz w:val="30"/>
          <w:szCs w:val="30"/>
        </w:rPr>
        <w:t>112.5</w:t>
      </w:r>
      <w:r w:rsidRPr="000414D5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 ณ วันที่ </w:t>
      </w:r>
      <w:r w:rsidRPr="000414D5">
        <w:rPr>
          <w:rFonts w:ascii="Angsana New" w:hAnsi="Angsana New"/>
          <w:sz w:val="30"/>
          <w:szCs w:val="30"/>
        </w:rPr>
        <w:t xml:space="preserve">19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>2567</w:t>
      </w:r>
      <w:r w:rsidRPr="000414D5">
        <w:rPr>
          <w:rFonts w:ascii="Angsana New" w:hAnsi="Angsana New"/>
          <w:sz w:val="30"/>
          <w:szCs w:val="30"/>
          <w:cs/>
        </w:rPr>
        <w:t xml:space="preserve">) อย่างไรก็ดี ฝ่ายบริหารของบริษัทย่อยได้ปรึกษาหารือกับผู้เชี่ยวชาญด้านกฎหมายในการตรวจสอบข้อเท็จจริงและรวบรวมเอกสารหลักฐานต่าง ๆ เพิ่มเติมและยื่นฟ้องคดีต่อศาลภาษีอากรกลาง (“ศาลฯ”) เมื่อวันที่ </w:t>
      </w:r>
      <w:r w:rsidRPr="000414D5">
        <w:rPr>
          <w:rFonts w:ascii="Angsana New" w:hAnsi="Angsana New"/>
          <w:sz w:val="30"/>
          <w:szCs w:val="30"/>
        </w:rPr>
        <w:t>28</w:t>
      </w:r>
      <w:r w:rsidRPr="000414D5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0414D5">
        <w:rPr>
          <w:rFonts w:ascii="Angsana New" w:hAnsi="Angsana New"/>
          <w:sz w:val="30"/>
          <w:szCs w:val="30"/>
        </w:rPr>
        <w:t>2568</w:t>
      </w:r>
      <w:r w:rsidRPr="000414D5">
        <w:rPr>
          <w:rFonts w:ascii="Angsana New" w:hAnsi="Angsana New"/>
          <w:sz w:val="30"/>
          <w:szCs w:val="30"/>
          <w:cs/>
        </w:rPr>
        <w:t xml:space="preserve"> ต่อมา</w:t>
      </w:r>
      <w:r w:rsidR="00367F7A" w:rsidRPr="000414D5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="00367F7A" w:rsidRPr="000414D5">
        <w:rPr>
          <w:rFonts w:ascii="Angsana New" w:hAnsi="Angsana New"/>
          <w:sz w:val="30"/>
          <w:szCs w:val="30"/>
        </w:rPr>
        <w:t>2568</w:t>
      </w:r>
      <w:r w:rsidR="00367F7A" w:rsidRPr="000414D5">
        <w:rPr>
          <w:rFonts w:ascii="Angsana New" w:hAnsi="Angsana New"/>
          <w:sz w:val="30"/>
          <w:szCs w:val="30"/>
          <w:cs/>
        </w:rPr>
        <w:t xml:space="preserve"> บริษัทย่อยได้ยื่นคำร้องขอทุเลาการเสียภาษีเงินได้นิติบุคคลและภาษีมูลค่าเพิ่มที่เกี่ยวข้อง (จำนวนประมาณ </w:t>
      </w:r>
      <w:r w:rsidR="00367F7A" w:rsidRPr="000414D5">
        <w:rPr>
          <w:rFonts w:ascii="Angsana New" w:hAnsi="Angsana New"/>
          <w:sz w:val="30"/>
          <w:szCs w:val="30"/>
        </w:rPr>
        <w:t xml:space="preserve">118.7 </w:t>
      </w:r>
      <w:r w:rsidR="00367F7A" w:rsidRPr="000414D5">
        <w:rPr>
          <w:rFonts w:ascii="Angsana New" w:hAnsi="Angsana New"/>
          <w:sz w:val="30"/>
          <w:szCs w:val="30"/>
          <w:cs/>
        </w:rPr>
        <w:t xml:space="preserve">ล้านบาทรวมเบี้ยปรับและเงินเพิ่มเต็มอัตราตามกฎหมาย) ต่ออธิบดีกรมสรรพากรซึ่งในเดือนกรกฎาคม </w:t>
      </w:r>
      <w:r w:rsidR="00367F7A" w:rsidRPr="000414D5">
        <w:rPr>
          <w:rFonts w:ascii="Angsana New" w:hAnsi="Angsana New"/>
          <w:sz w:val="30"/>
          <w:szCs w:val="30"/>
        </w:rPr>
        <w:t xml:space="preserve">2568 </w:t>
      </w:r>
      <w:r w:rsidR="00367F7A" w:rsidRPr="000414D5">
        <w:rPr>
          <w:rFonts w:ascii="Angsana New" w:hAnsi="Angsana New"/>
          <w:sz w:val="30"/>
          <w:szCs w:val="30"/>
          <w:cs/>
        </w:rPr>
        <w:t>อธิบดีกรมสรรพากรได้อนุมัติให้ทุเลาการเสียภาษีอากรดังกล่าว</w:t>
      </w:r>
      <w:r w:rsidR="000414D5" w:rsidRPr="000414D5">
        <w:rPr>
          <w:rFonts w:ascii="Angsana New" w:hAnsi="Angsana New" w:hint="cs"/>
          <w:sz w:val="30"/>
          <w:szCs w:val="30"/>
          <w:cs/>
        </w:rPr>
        <w:t>และ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414D5" w:rsidRPr="000414D5">
        <w:rPr>
          <w:rFonts w:ascii="Angsana New" w:hAnsi="Angsana New"/>
          <w:sz w:val="30"/>
          <w:szCs w:val="30"/>
        </w:rPr>
        <w:t xml:space="preserve">25 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กรกฎาคม </w:t>
      </w:r>
      <w:r w:rsidR="000414D5" w:rsidRPr="000414D5">
        <w:rPr>
          <w:rFonts w:ascii="Angsana New" w:hAnsi="Angsana New"/>
          <w:sz w:val="30"/>
          <w:szCs w:val="30"/>
        </w:rPr>
        <w:t xml:space="preserve">2568 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บริษัทย่อยได้จ่ายชำระเงินเพิ่มของภาษีเงินได้นิติบุคคลงวดครึ่งปีสำหรับรอบระยะเวลาบัญชีปี </w:t>
      </w:r>
      <w:r w:rsidR="000414D5" w:rsidRPr="000414D5">
        <w:rPr>
          <w:rFonts w:ascii="Angsana New" w:hAnsi="Angsana New"/>
          <w:sz w:val="30"/>
          <w:szCs w:val="30"/>
        </w:rPr>
        <w:t xml:space="preserve">2556 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ซึ่งเป็นส่วนหนึ่งของการถูกประเมินภาษีข้างต้นให้แก่กรมสรรพากรประมาณ </w:t>
      </w:r>
      <w:r w:rsidR="000414D5" w:rsidRPr="000414D5">
        <w:rPr>
          <w:rFonts w:ascii="Angsana New" w:hAnsi="Angsana New"/>
          <w:sz w:val="30"/>
          <w:szCs w:val="30"/>
        </w:rPr>
        <w:t xml:space="preserve">2.4 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ล้านบาททำให้ตัวเลขภาษีที่ถูกประเมินคงเหลือประมาณ </w:t>
      </w:r>
      <w:r w:rsidR="000414D5" w:rsidRPr="000414D5">
        <w:rPr>
          <w:rFonts w:ascii="Angsana New" w:hAnsi="Angsana New"/>
          <w:sz w:val="30"/>
          <w:szCs w:val="30"/>
        </w:rPr>
        <w:t>116.3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 ล้านบาท (ประมาณการหนี้สินคงเหลือ</w:t>
      </w:r>
      <w:r w:rsidR="000414D5" w:rsidRPr="000414D5">
        <w:rPr>
          <w:rFonts w:ascii="Angsana New" w:hAnsi="Angsana New" w:hint="cs"/>
          <w:sz w:val="30"/>
          <w:szCs w:val="30"/>
          <w:cs/>
        </w:rPr>
        <w:t xml:space="preserve"> ณ ขณะนั้น</w:t>
      </w:r>
      <w:r w:rsidR="001E7884">
        <w:rPr>
          <w:rFonts w:ascii="Angsana New" w:hAnsi="Angsana New" w:hint="cs"/>
          <w:sz w:val="30"/>
          <w:szCs w:val="30"/>
          <w:cs/>
        </w:rPr>
        <w:t>มีจำนวนเงิน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ประมาณ </w:t>
      </w:r>
      <w:r w:rsidR="000414D5" w:rsidRPr="000414D5">
        <w:rPr>
          <w:rFonts w:ascii="Angsana New" w:hAnsi="Angsana New"/>
          <w:sz w:val="30"/>
          <w:szCs w:val="30"/>
        </w:rPr>
        <w:t xml:space="preserve">77.5 </w:t>
      </w:r>
      <w:r w:rsidR="000414D5" w:rsidRPr="000414D5">
        <w:rPr>
          <w:rFonts w:ascii="Angsana New" w:hAnsi="Angsana New"/>
          <w:sz w:val="30"/>
          <w:szCs w:val="30"/>
          <w:cs/>
        </w:rPr>
        <w:t xml:space="preserve">ล้านบาท) </w:t>
      </w:r>
    </w:p>
    <w:p w14:paraId="42E4DF28" w14:textId="77777777" w:rsidR="000414D5" w:rsidRPr="00367F7A" w:rsidRDefault="000414D5" w:rsidP="00367F7A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5091F251" w14:textId="4666FB8F" w:rsidR="00BD6B65" w:rsidRPr="000414D5" w:rsidRDefault="00BD6B65" w:rsidP="007025A5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0414D5">
        <w:rPr>
          <w:rFonts w:ascii="Angsana New" w:hAnsi="Angsana New"/>
          <w:sz w:val="30"/>
          <w:szCs w:val="30"/>
          <w:cs/>
        </w:rPr>
        <w:t xml:space="preserve">ศาลได้นัดสืบพยานโจทย์ในวันที่ </w:t>
      </w:r>
      <w:r w:rsidRPr="000414D5">
        <w:rPr>
          <w:rFonts w:ascii="Angsana New" w:hAnsi="Angsana New"/>
          <w:sz w:val="30"/>
          <w:szCs w:val="30"/>
        </w:rPr>
        <w:t xml:space="preserve">11-12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 xml:space="preserve">และนัดสืบพยานจำเลยในวันที่ </w:t>
      </w:r>
      <w:r w:rsidRPr="000414D5">
        <w:rPr>
          <w:rFonts w:ascii="Angsana New" w:hAnsi="Angsana New"/>
          <w:sz w:val="30"/>
          <w:szCs w:val="30"/>
        </w:rPr>
        <w:t xml:space="preserve">13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 xml:space="preserve">โดยศาลได้มีคำสั่งอนุญาตให้คู่ความยื่นคำแถลงการณ์ปิดคดีได้ภายในกำหนดระยะเวลา </w:t>
      </w:r>
      <w:r w:rsidRPr="000414D5">
        <w:rPr>
          <w:rFonts w:ascii="Angsana New" w:hAnsi="Angsana New"/>
          <w:sz w:val="30"/>
          <w:szCs w:val="30"/>
        </w:rPr>
        <w:t xml:space="preserve">20 </w:t>
      </w:r>
      <w:r w:rsidRPr="000414D5">
        <w:rPr>
          <w:rFonts w:ascii="Angsana New" w:hAnsi="Angsana New"/>
          <w:sz w:val="30"/>
          <w:szCs w:val="30"/>
          <w:cs/>
        </w:rPr>
        <w:t xml:space="preserve">วันนับแต่วันสืบพยานเสร็จ (วันที่ </w:t>
      </w:r>
      <w:r w:rsidRPr="000414D5">
        <w:rPr>
          <w:rFonts w:ascii="Angsana New" w:hAnsi="Angsana New"/>
          <w:sz w:val="30"/>
          <w:szCs w:val="30"/>
        </w:rPr>
        <w:t xml:space="preserve">13 </w:t>
      </w:r>
      <w:r w:rsidRPr="000414D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0414D5">
        <w:rPr>
          <w:rFonts w:ascii="Angsana New" w:hAnsi="Angsana New"/>
          <w:sz w:val="30"/>
          <w:szCs w:val="30"/>
        </w:rPr>
        <w:t>2568</w:t>
      </w:r>
      <w:r w:rsidRPr="000414D5">
        <w:rPr>
          <w:rFonts w:ascii="Angsana New" w:hAnsi="Angsana New"/>
          <w:sz w:val="30"/>
          <w:szCs w:val="30"/>
          <w:cs/>
        </w:rPr>
        <w:t xml:space="preserve">) โดยครบกำหนดระยะเวลายื่นคำแถลงการณ์ปิดคดีต่อศาลในวันที่ </w:t>
      </w:r>
      <w:r w:rsidRPr="000414D5">
        <w:rPr>
          <w:rFonts w:ascii="Angsana New" w:hAnsi="Angsana New"/>
          <w:sz w:val="30"/>
          <w:szCs w:val="30"/>
        </w:rPr>
        <w:t xml:space="preserve">3 </w:t>
      </w:r>
      <w:r w:rsidRPr="000414D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 xml:space="preserve">และศาลกำหนดนัดฟังคำพิพากษาในวันที่ </w:t>
      </w:r>
      <w:r w:rsidRPr="000414D5">
        <w:rPr>
          <w:rFonts w:ascii="Angsana New" w:hAnsi="Angsana New"/>
          <w:sz w:val="30"/>
          <w:szCs w:val="30"/>
        </w:rPr>
        <w:t xml:space="preserve">22 </w:t>
      </w:r>
      <w:r w:rsidRPr="000414D5">
        <w:rPr>
          <w:rFonts w:ascii="Angsana New" w:hAnsi="Angsana New"/>
          <w:sz w:val="30"/>
          <w:szCs w:val="30"/>
          <w:cs/>
        </w:rPr>
        <w:t>ธันวาคม</w:t>
      </w:r>
      <w:r w:rsidRPr="000414D5">
        <w:rPr>
          <w:rFonts w:ascii="Angsana New" w:hAnsi="Angsana New"/>
          <w:sz w:val="30"/>
          <w:szCs w:val="30"/>
        </w:rPr>
        <w:t xml:space="preserve"> 2568</w:t>
      </w:r>
      <w:r w:rsidR="000414D5" w:rsidRPr="000414D5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0414D5">
        <w:rPr>
          <w:rFonts w:ascii="Angsana New" w:hAnsi="Angsana New"/>
          <w:sz w:val="30"/>
          <w:szCs w:val="30"/>
          <w:cs/>
        </w:rPr>
        <w:t xml:space="preserve">ศาลได้มีคำพิพากษาว่าคำวินิจฉัยต่อการประเมินภาษีนี้ของคณะกรรมการฯ นั้นชอบด้วยกฎหมาย ฝ่ายบริหารจึงได้ปรับตัวเลขประมาณการหนี้สินที่เกี่ยวข้องเพิ่มขึ้นจากเดิมอีกประมาณ </w:t>
      </w:r>
      <w:r w:rsidRPr="000414D5">
        <w:rPr>
          <w:rFonts w:ascii="Angsana New" w:hAnsi="Angsana New"/>
          <w:sz w:val="30"/>
          <w:szCs w:val="30"/>
        </w:rPr>
        <w:t xml:space="preserve">38.8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ล้านบาทเป็น </w:t>
      </w:r>
      <w:r w:rsidRPr="000414D5">
        <w:rPr>
          <w:rFonts w:ascii="Angsana New" w:hAnsi="Angsana New"/>
          <w:sz w:val="30"/>
          <w:szCs w:val="30"/>
        </w:rPr>
        <w:t xml:space="preserve">116.3 </w:t>
      </w:r>
      <w:r w:rsidRPr="000414D5">
        <w:rPr>
          <w:rFonts w:ascii="Angsana New" w:hAnsi="Angsana New"/>
          <w:sz w:val="30"/>
          <w:szCs w:val="30"/>
          <w:cs/>
        </w:rPr>
        <w:t xml:space="preserve">ล้านบาทซึ่งตัวเลข </w:t>
      </w:r>
      <w:r w:rsidRPr="000414D5">
        <w:rPr>
          <w:rFonts w:ascii="Angsana New" w:hAnsi="Angsana New"/>
          <w:sz w:val="30"/>
          <w:szCs w:val="30"/>
        </w:rPr>
        <w:t xml:space="preserve">38.8 </w:t>
      </w:r>
      <w:r w:rsidRPr="000414D5">
        <w:rPr>
          <w:rFonts w:ascii="Angsana New" w:hAnsi="Angsana New"/>
          <w:sz w:val="30"/>
          <w:szCs w:val="30"/>
          <w:cs/>
        </w:rPr>
        <w:t>ล้านบาท</w:t>
      </w:r>
      <w:r w:rsidR="000414D5" w:rsidRPr="000414D5">
        <w:rPr>
          <w:rFonts w:ascii="Angsana New" w:hAnsi="Angsana New" w:hint="cs"/>
          <w:sz w:val="30"/>
          <w:szCs w:val="30"/>
          <w:cs/>
        </w:rPr>
        <w:t>ได้ถูกรับรู้</w:t>
      </w:r>
      <w:r w:rsidRPr="000414D5">
        <w:rPr>
          <w:rFonts w:ascii="Angsana New" w:hAnsi="Angsana New"/>
          <w:sz w:val="30"/>
          <w:szCs w:val="30"/>
          <w:cs/>
        </w:rPr>
        <w:t xml:space="preserve">ในปี </w:t>
      </w:r>
      <w:r w:rsidRPr="000414D5">
        <w:rPr>
          <w:rFonts w:ascii="Angsana New" w:hAnsi="Angsana New"/>
          <w:sz w:val="30"/>
          <w:szCs w:val="30"/>
        </w:rPr>
        <w:t xml:space="preserve">2568 </w:t>
      </w:r>
      <w:r w:rsidRPr="000414D5">
        <w:rPr>
          <w:rFonts w:ascii="Angsana New" w:hAnsi="Angsana New"/>
          <w:sz w:val="30"/>
          <w:szCs w:val="30"/>
          <w:cs/>
        </w:rPr>
        <w:t>อย่างไรก็ดี ผู้เชี่ยวชาญด้านกฎหมายของฝ่ายบริหารได้ดำเนินการขอคัดค้านคำพิพากษาดังกล่าวแล้วและจะยื่นอุทธรณ์คดีดังกล่าวต่อไปในเดือน</w:t>
      </w:r>
      <w:r w:rsidR="004F5D27" w:rsidRPr="000414D5">
        <w:rPr>
          <w:rFonts w:ascii="Angsana New" w:hAnsi="Angsana New" w:hint="cs"/>
          <w:sz w:val="30"/>
          <w:szCs w:val="30"/>
          <w:cs/>
        </w:rPr>
        <w:t>พฤษภา</w:t>
      </w:r>
      <w:r w:rsidRPr="000414D5">
        <w:rPr>
          <w:rFonts w:ascii="Angsana New" w:hAnsi="Angsana New"/>
          <w:sz w:val="30"/>
          <w:szCs w:val="30"/>
          <w:cs/>
        </w:rPr>
        <w:t>คม</w:t>
      </w:r>
      <w:r w:rsidRPr="000414D5">
        <w:rPr>
          <w:rFonts w:ascii="Angsana New" w:hAnsi="Angsana New"/>
          <w:sz w:val="30"/>
          <w:szCs w:val="30"/>
        </w:rPr>
        <w:t xml:space="preserve"> 2569</w:t>
      </w:r>
    </w:p>
    <w:p w14:paraId="0A0A00F8" w14:textId="77777777" w:rsidR="00BD6B65" w:rsidRPr="00770A70" w:rsidRDefault="00BD6B65" w:rsidP="00BD6B65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3CD3E104" w14:textId="3933D0A3" w:rsidR="00BD6B65" w:rsidRPr="00AA7BC0" w:rsidRDefault="000414D5" w:rsidP="007025A5">
      <w:pPr>
        <w:tabs>
          <w:tab w:val="clear" w:pos="227"/>
          <w:tab w:val="clear" w:pos="454"/>
          <w:tab w:val="left" w:pos="540"/>
        </w:tabs>
        <w:ind w:right="58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="00BD6B65" w:rsidRPr="00AA7BC0">
        <w:rPr>
          <w:rFonts w:ascii="Angsana New" w:hAnsi="Angsana New"/>
          <w:spacing w:val="-2"/>
          <w:sz w:val="30"/>
          <w:szCs w:val="30"/>
          <w:cs/>
        </w:rPr>
        <w:t>ที่ดินบางส่วนของกลุ่มบริษัทรวมถึง</w:t>
      </w:r>
      <w:r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BD6B65" w:rsidRPr="00AA7BC0">
        <w:rPr>
          <w:rFonts w:ascii="Angsana New" w:hAnsi="Angsana New"/>
          <w:spacing w:val="-2"/>
          <w:sz w:val="30"/>
          <w:szCs w:val="30"/>
          <w:cs/>
        </w:rPr>
        <w:t xml:space="preserve">บุคคลและกิจการที่เกี่ยวข้องกันบางแห่งเป็นหลักประกันสำหรับการประเมินภาษีดังกล่าวนี้ </w:t>
      </w:r>
    </w:p>
    <w:p w14:paraId="5007C2E7" w14:textId="77777777" w:rsidR="00136534" w:rsidRDefault="00136534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7348A5B" w14:textId="77777777" w:rsidR="000414D5" w:rsidRDefault="000414D5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C94B57E" w14:textId="77777777" w:rsidR="000414D5" w:rsidRDefault="000414D5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E945E71" w14:textId="77777777" w:rsidR="000414D5" w:rsidRDefault="000414D5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0ADFA77" w14:textId="77777777" w:rsidR="000414D5" w:rsidRDefault="000414D5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4DE6FC0" w14:textId="77777777" w:rsidR="000414D5" w:rsidRDefault="000414D5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D9BF309" w14:textId="77777777" w:rsidR="000414D5" w:rsidRPr="000414D5" w:rsidRDefault="000414D5" w:rsidP="00136534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6EE6793" w14:textId="250493E9" w:rsidR="004F5D27" w:rsidRDefault="004F5D27" w:rsidP="004F5D27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67CA7">
        <w:rPr>
          <w:rFonts w:ascii="Angsana New" w:hAnsi="Angsana New"/>
          <w:b/>
          <w:bCs/>
          <w:sz w:val="30"/>
          <w:szCs w:val="30"/>
        </w:rPr>
        <w:t>8</w:t>
      </w:r>
      <w:r w:rsidRPr="00EF2B12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EF2B12">
        <w:rPr>
          <w:rFonts w:ascii="Angsana New" w:hAnsi="Angsana New" w:hint="cs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4451A94B" w14:textId="77777777" w:rsidR="00174E66" w:rsidRPr="00174E66" w:rsidRDefault="00174E66" w:rsidP="004F5D27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E0DD30D" w14:textId="347C6B8F" w:rsidR="00C57B08" w:rsidRDefault="00C57B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46"/>
          <w:tab w:val="left" w:pos="574"/>
          <w:tab w:val="left" w:pos="910"/>
          <w:tab w:val="left" w:pos="1050"/>
        </w:tabs>
        <w:ind w:hanging="1252"/>
        <w:contextualSpacing/>
        <w:jc w:val="both"/>
        <w:rPr>
          <w:rFonts w:ascii="Angsana New" w:hAnsi="Angsana New"/>
          <w:sz w:val="30"/>
          <w:szCs w:val="30"/>
        </w:rPr>
      </w:pPr>
      <w:r w:rsidRPr="00C57B08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C57B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C57B0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57B08">
        <w:rPr>
          <w:rFonts w:ascii="Angsana New" w:hAnsi="Angsana New"/>
          <w:sz w:val="30"/>
          <w:szCs w:val="30"/>
        </w:rPr>
        <w:t>28</w:t>
      </w:r>
      <w:r w:rsidRPr="00C57B08">
        <w:rPr>
          <w:rFonts w:ascii="Angsana New" w:hAnsi="Angsana New"/>
          <w:sz w:val="30"/>
          <w:szCs w:val="30"/>
          <w:cs/>
        </w:rPr>
        <w:t xml:space="preserve"> เมษายน </w:t>
      </w:r>
      <w:r w:rsidRPr="00C57B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C57B08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</w:t>
      </w:r>
      <w:r w:rsidR="000414D5">
        <w:rPr>
          <w:rFonts w:ascii="Angsana New" w:hAnsi="Angsana New" w:hint="cs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>ดัง</w:t>
      </w:r>
      <w:r w:rsidR="000414D5">
        <w:rPr>
          <w:rFonts w:ascii="Angsana New" w:hAnsi="Angsana New" w:hint="cs"/>
          <w:sz w:val="30"/>
          <w:szCs w:val="30"/>
          <w:cs/>
        </w:rPr>
        <w:t>ต่อไป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p w14:paraId="3A161B31" w14:textId="566DB127" w:rsidR="00C57B08" w:rsidRDefault="0063059B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993"/>
        </w:tabs>
        <w:ind w:left="994" w:hanging="420"/>
        <w:contextualSpacing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C57B08" w:rsidRPr="00C57B08">
        <w:rPr>
          <w:rFonts w:ascii="Angsana New" w:hAnsi="Angsana New"/>
          <w:sz w:val="30"/>
          <w:szCs w:val="30"/>
          <w:cs/>
        </w:rPr>
        <w:t>จ่ายเงินปันผลประจำปี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57B08" w:rsidRPr="00C57B08">
        <w:rPr>
          <w:rFonts w:ascii="Angsana New" w:hAnsi="Angsana New"/>
          <w:sz w:val="30"/>
          <w:szCs w:val="30"/>
        </w:rPr>
        <w:t>256</w:t>
      </w:r>
      <w:r w:rsidR="00C57B08">
        <w:rPr>
          <w:rFonts w:ascii="Angsana New" w:hAnsi="Angsana New"/>
          <w:sz w:val="30"/>
          <w:szCs w:val="30"/>
        </w:rPr>
        <w:t>8</w:t>
      </w:r>
      <w:r w:rsidR="00C57B08" w:rsidRPr="00C57B08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C57B08" w:rsidRPr="00C57B08">
        <w:rPr>
          <w:rFonts w:ascii="Angsana New" w:hAnsi="Angsana New"/>
          <w:sz w:val="30"/>
          <w:szCs w:val="30"/>
        </w:rPr>
        <w:t>0</w:t>
      </w:r>
      <w:r w:rsidR="00C57B08" w:rsidRPr="00C57B08">
        <w:rPr>
          <w:rFonts w:ascii="Angsana New" w:hAnsi="Angsana New"/>
          <w:sz w:val="30"/>
          <w:szCs w:val="30"/>
          <w:cs/>
        </w:rPr>
        <w:t>.</w:t>
      </w:r>
      <w:r w:rsidR="00C57B08" w:rsidRPr="00C57B08">
        <w:rPr>
          <w:rFonts w:ascii="Angsana New" w:hAnsi="Angsana New"/>
          <w:sz w:val="30"/>
          <w:szCs w:val="30"/>
        </w:rPr>
        <w:t>01</w:t>
      </w:r>
      <w:r w:rsidR="00C57B08" w:rsidRPr="00C57B08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="00C57B08">
        <w:rPr>
          <w:rFonts w:ascii="Angsana New" w:hAnsi="Angsana New" w:hint="cs"/>
          <w:sz w:val="30"/>
          <w:szCs w:val="30"/>
          <w:cs/>
        </w:rPr>
        <w:t>ประมาณ</w:t>
      </w:r>
      <w:r w:rsidR="00C57B08" w:rsidRPr="00C57B08">
        <w:rPr>
          <w:rFonts w:ascii="Angsana New" w:hAnsi="Angsana New"/>
          <w:sz w:val="30"/>
          <w:szCs w:val="30"/>
          <w:cs/>
        </w:rPr>
        <w:t xml:space="preserve"> </w:t>
      </w:r>
      <w:r w:rsidR="00C57B08" w:rsidRPr="00C57B08">
        <w:rPr>
          <w:rFonts w:ascii="Angsana New" w:hAnsi="Angsana New"/>
          <w:sz w:val="30"/>
          <w:szCs w:val="30"/>
        </w:rPr>
        <w:t>27</w:t>
      </w:r>
      <w:r w:rsidR="00C57B08">
        <w:rPr>
          <w:rFonts w:ascii="Angsana New" w:hAnsi="Angsana New" w:hint="cs"/>
          <w:sz w:val="30"/>
          <w:szCs w:val="30"/>
          <w:cs/>
        </w:rPr>
        <w:t>.</w:t>
      </w:r>
      <w:r w:rsidR="00696C4B">
        <w:rPr>
          <w:rFonts w:ascii="Angsana New" w:hAnsi="Angsana New"/>
          <w:sz w:val="30"/>
          <w:szCs w:val="30"/>
        </w:rPr>
        <w:t>68</w:t>
      </w:r>
      <w:r w:rsidR="00C57B08" w:rsidRPr="00C57B08">
        <w:rPr>
          <w:rFonts w:ascii="Angsana New" w:hAnsi="Angsana New"/>
          <w:sz w:val="30"/>
          <w:szCs w:val="30"/>
          <w:cs/>
        </w:rPr>
        <w:t xml:space="preserve"> </w:t>
      </w:r>
      <w:r w:rsidR="00C57B08">
        <w:rPr>
          <w:rFonts w:ascii="Angsana New" w:hAnsi="Angsana New" w:hint="cs"/>
          <w:sz w:val="30"/>
          <w:szCs w:val="30"/>
          <w:cs/>
        </w:rPr>
        <w:t>ล้าน</w:t>
      </w:r>
      <w:r w:rsidR="00C57B08" w:rsidRPr="00C57B08">
        <w:rPr>
          <w:rFonts w:ascii="Angsana New" w:hAnsi="Angsana New"/>
          <w:sz w:val="30"/>
          <w:szCs w:val="30"/>
          <w:cs/>
        </w:rPr>
        <w:t xml:space="preserve">บาทโดยกำหนดจ่ายเงินปันผลให้แก่ผู้ถือหุ้นในวันที่ </w:t>
      </w:r>
      <w:r w:rsidR="00C57B08" w:rsidRPr="00C57B08">
        <w:rPr>
          <w:rFonts w:ascii="Angsana New" w:hAnsi="Angsana New"/>
          <w:sz w:val="30"/>
          <w:szCs w:val="30"/>
        </w:rPr>
        <w:t>2</w:t>
      </w:r>
      <w:r w:rsidR="00C57B08">
        <w:rPr>
          <w:rFonts w:ascii="Angsana New" w:hAnsi="Angsana New"/>
          <w:sz w:val="30"/>
          <w:szCs w:val="30"/>
        </w:rPr>
        <w:t>7</w:t>
      </w:r>
      <w:r w:rsidR="00C57B08" w:rsidRPr="00C57B0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57B08" w:rsidRPr="00C57B08">
        <w:rPr>
          <w:rFonts w:ascii="Angsana New" w:hAnsi="Angsana New"/>
          <w:sz w:val="30"/>
          <w:szCs w:val="30"/>
        </w:rPr>
        <w:t>256</w:t>
      </w:r>
      <w:r w:rsidR="00C57B08">
        <w:rPr>
          <w:rFonts w:ascii="Angsana New" w:hAnsi="Angsana New"/>
          <w:sz w:val="30"/>
          <w:szCs w:val="30"/>
        </w:rPr>
        <w:t>9</w:t>
      </w:r>
    </w:p>
    <w:p w14:paraId="0785F6BA" w14:textId="6BDC1DF7" w:rsidR="0063059B" w:rsidRPr="00174E66" w:rsidRDefault="006305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1008" w:right="-4" w:hanging="434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  <w:lang w:val="af-ZA"/>
        </w:rPr>
        <w:t>การ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เพิ่มทุนจดทะเบีย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นไม่เกิน </w:t>
      </w:r>
      <w:r>
        <w:rPr>
          <w:rFonts w:ascii="Angsana New" w:hAnsi="Angsana New"/>
          <w:spacing w:val="-2"/>
          <w:sz w:val="30"/>
          <w:szCs w:val="30"/>
        </w:rPr>
        <w:t>207.</w:t>
      </w:r>
      <w:r w:rsidRPr="000D6946">
        <w:rPr>
          <w:rFonts w:ascii="Angsana New" w:hAnsi="Angsana New"/>
          <w:spacing w:val="-2"/>
          <w:sz w:val="30"/>
          <w:szCs w:val="30"/>
        </w:rPr>
        <w:t>5</w:t>
      </w:r>
      <w:r w:rsidR="00696C4B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>บาท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จาก</w:t>
      </w:r>
      <w:r w:rsidRPr="001B41CE">
        <w:rPr>
          <w:rFonts w:ascii="Angsana New" w:hAnsi="Angsana New"/>
          <w:spacing w:val="-2"/>
          <w:sz w:val="30"/>
          <w:szCs w:val="30"/>
          <w:cs/>
        </w:rPr>
        <w:t>เดิม</w:t>
      </w:r>
      <w:r w:rsidR="00696C4B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1B41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645F">
        <w:rPr>
          <w:rFonts w:ascii="Angsana New" w:hAnsi="Angsana New"/>
          <w:spacing w:val="-2"/>
          <w:sz w:val="30"/>
          <w:szCs w:val="30"/>
        </w:rPr>
        <w:t>692</w:t>
      </w:r>
      <w:r>
        <w:rPr>
          <w:rFonts w:ascii="Angsana New" w:hAnsi="Angsana New" w:hint="cs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0</w:t>
      </w:r>
      <w:r w:rsidR="00696C4B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</w:t>
      </w:r>
      <w:r w:rsidRPr="00063FD4">
        <w:rPr>
          <w:rFonts w:ascii="Angsana New" w:hAnsi="Angsana New" w:hint="cs"/>
          <w:spacing w:val="-2"/>
          <w:sz w:val="30"/>
          <w:szCs w:val="30"/>
          <w:cs/>
        </w:rPr>
        <w:t>าน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>บาท</w:t>
      </w:r>
      <w:r w:rsidRPr="00063FD4">
        <w:rPr>
          <w:rFonts w:ascii="Angsana New" w:hAnsi="Angsana New"/>
          <w:spacing w:val="-2"/>
          <w:sz w:val="30"/>
          <w:szCs w:val="30"/>
          <w:lang w:val="af-ZA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(แบ่งออกเป็นหุ้นสามัญ 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2,768,030,181 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>หุ้น มูลค่าหุ้นละ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0.25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บาท) เป็น</w:t>
      </w:r>
      <w:r w:rsidR="001A7761">
        <w:rPr>
          <w:rFonts w:ascii="Angsana New" w:hAnsi="Angsana New" w:hint="cs"/>
          <w:spacing w:val="-2"/>
          <w:sz w:val="30"/>
          <w:szCs w:val="30"/>
          <w:cs/>
          <w:lang w:val="af-ZA"/>
        </w:rPr>
        <w:t>ประมาณ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</w:rPr>
        <w:t>899</w:t>
      </w:r>
      <w:r w:rsidR="00174E66" w:rsidRPr="00063FD4">
        <w:rPr>
          <w:rFonts w:ascii="Angsana New" w:hAnsi="Angsana New" w:hint="cs"/>
          <w:spacing w:val="-2"/>
          <w:sz w:val="30"/>
          <w:szCs w:val="30"/>
          <w:cs/>
        </w:rPr>
        <w:t>.5</w:t>
      </w:r>
      <w:r w:rsidR="00696C4B">
        <w:rPr>
          <w:rFonts w:ascii="Angsana New" w:hAnsi="Angsana New"/>
          <w:spacing w:val="-2"/>
          <w:sz w:val="30"/>
          <w:szCs w:val="30"/>
        </w:rPr>
        <w:t>1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</w:t>
      </w:r>
      <w:r w:rsidR="00174E66" w:rsidRPr="00063FD4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บาท (แบ่งออกเป็นหุ้นสามัญ </w:t>
      </w:r>
      <w:r w:rsidRPr="00063FD4">
        <w:rPr>
          <w:rFonts w:ascii="Angsana New" w:hAnsi="Angsana New"/>
          <w:spacing w:val="-2"/>
          <w:sz w:val="30"/>
          <w:szCs w:val="30"/>
        </w:rPr>
        <w:t>3,598,030,181</w:t>
      </w:r>
      <w:r w:rsidRPr="00063FD4">
        <w:rPr>
          <w:rFonts w:ascii="Angsana New" w:hAnsi="Angsana New"/>
          <w:spacing w:val="-2"/>
          <w:sz w:val="30"/>
          <w:szCs w:val="30"/>
          <w:cs/>
        </w:rPr>
        <w:t xml:space="preserve"> หุ้น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>มูลค่าหุ้นละ</w:t>
      </w:r>
      <w:r w:rsidRPr="00063FD4">
        <w:rPr>
          <w:rFonts w:ascii="Angsana New" w:hAnsi="Angsana New"/>
          <w:spacing w:val="-2"/>
          <w:sz w:val="30"/>
          <w:szCs w:val="30"/>
        </w:rPr>
        <w:t xml:space="preserve"> 0.25</w:t>
      </w:r>
      <w:r w:rsidRPr="00063FD4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บาท) โดย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หุ้นเพิ่มทุนดังกล่าวจะถูกเสนอขายตามแบบมอบอำนาจทั่วไป </w:t>
      </w:r>
      <w:r>
        <w:rPr>
          <w:rFonts w:ascii="Angsana New" w:hAnsi="Angsana New"/>
          <w:spacing w:val="-2"/>
          <w:sz w:val="30"/>
          <w:szCs w:val="30"/>
          <w:lang w:val="af-ZA"/>
        </w:rPr>
        <w:t xml:space="preserve">(General Mandate) 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>ซึ่งจะออกและจัดสรรให้แก่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Pr="0016645F">
        <w:rPr>
          <w:rFonts w:ascii="Angsana New" w:hAnsi="Angsana New"/>
          <w:spacing w:val="-2"/>
          <w:sz w:val="30"/>
          <w:szCs w:val="30"/>
        </w:rPr>
        <w:t xml:space="preserve">(1)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ผู้ถือหุ้นเดิม</w:t>
      </w:r>
      <w:r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ตามสัดส่วน </w:t>
      </w:r>
      <w:r>
        <w:rPr>
          <w:rFonts w:ascii="Angsana New" w:hAnsi="Angsana New"/>
          <w:spacing w:val="-2"/>
          <w:sz w:val="30"/>
          <w:szCs w:val="30"/>
        </w:rPr>
        <w:t xml:space="preserve">(RO)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 w:rsidR="00063FD4">
        <w:rPr>
          <w:rFonts w:ascii="Angsana New" w:hAnsi="Angsana New"/>
          <w:spacing w:val="-2"/>
          <w:sz w:val="30"/>
          <w:szCs w:val="30"/>
        </w:rPr>
        <w:t>56</w:t>
      </w:r>
      <w:r w:rsidRPr="0016645F">
        <w:rPr>
          <w:rFonts w:ascii="Angsana New" w:hAnsi="Angsana New"/>
          <w:spacing w:val="-2"/>
          <w:sz w:val="30"/>
          <w:szCs w:val="30"/>
        </w:rPr>
        <w:t>0,</w:t>
      </w:r>
      <w:r w:rsidRPr="000D6946">
        <w:rPr>
          <w:rFonts w:ascii="Angsana New" w:hAnsi="Angsana New"/>
          <w:spacing w:val="-2"/>
          <w:sz w:val="30"/>
          <w:szCs w:val="30"/>
        </w:rPr>
        <w:t>000</w:t>
      </w:r>
      <w:r w:rsidRPr="0016645F">
        <w:rPr>
          <w:rFonts w:ascii="Angsana New" w:hAnsi="Angsana New"/>
          <w:spacing w:val="-2"/>
          <w:sz w:val="30"/>
          <w:szCs w:val="30"/>
        </w:rPr>
        <w:t>,</w:t>
      </w:r>
      <w:r w:rsidRPr="000D6946">
        <w:rPr>
          <w:rFonts w:ascii="Angsana New" w:hAnsi="Angsana New"/>
          <w:spacing w:val="-2"/>
          <w:sz w:val="30"/>
          <w:szCs w:val="30"/>
        </w:rPr>
        <w:t>000</w:t>
      </w:r>
      <w:r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Pr="0016645F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และ</w:t>
      </w:r>
      <w:r w:rsidRPr="0016645F">
        <w:rPr>
          <w:rFonts w:ascii="Angsana New" w:hAnsi="Angsana New"/>
          <w:spacing w:val="-2"/>
          <w:sz w:val="30"/>
          <w:szCs w:val="30"/>
          <w:lang w:val="af-ZA"/>
        </w:rPr>
        <w:t xml:space="preserve"> (</w:t>
      </w:r>
      <w:r w:rsidR="00063FD4">
        <w:rPr>
          <w:rFonts w:ascii="Angsana New" w:hAnsi="Angsana New"/>
          <w:spacing w:val="-2"/>
          <w:sz w:val="30"/>
          <w:szCs w:val="30"/>
          <w:lang w:val="af-ZA"/>
        </w:rPr>
        <w:t>2</w:t>
      </w:r>
      <w:r w:rsidRPr="0016645F">
        <w:rPr>
          <w:rFonts w:ascii="Angsana New" w:hAnsi="Angsana New"/>
          <w:spacing w:val="-2"/>
          <w:sz w:val="30"/>
          <w:szCs w:val="30"/>
          <w:lang w:val="af-ZA"/>
        </w:rPr>
        <w:t xml:space="preserve">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บุคคลในวงจำกัด</w:t>
      </w:r>
      <w:r>
        <w:rPr>
          <w:rFonts w:ascii="Angsana New" w:hAnsi="Angsana New"/>
          <w:spacing w:val="-2"/>
          <w:sz w:val="30"/>
          <w:szCs w:val="30"/>
          <w:lang w:val="af-ZA"/>
        </w:rPr>
        <w:t xml:space="preserve"> (PP) </w:t>
      </w:r>
      <w:r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 w:rsidRPr="0016645F">
        <w:rPr>
          <w:rFonts w:ascii="Angsana New" w:hAnsi="Angsana New"/>
          <w:spacing w:val="-2"/>
          <w:sz w:val="30"/>
          <w:szCs w:val="30"/>
        </w:rPr>
        <w:t>27</w:t>
      </w:r>
      <w:r w:rsidR="00063FD4">
        <w:rPr>
          <w:rFonts w:ascii="Angsana New" w:hAnsi="Angsana New"/>
          <w:spacing w:val="-2"/>
          <w:sz w:val="30"/>
          <w:szCs w:val="30"/>
        </w:rPr>
        <w:t>0</w:t>
      </w:r>
      <w:r w:rsidRPr="0016645F">
        <w:rPr>
          <w:rFonts w:ascii="Angsana New" w:hAnsi="Angsana New"/>
          <w:spacing w:val="-2"/>
          <w:sz w:val="30"/>
          <w:szCs w:val="30"/>
        </w:rPr>
        <w:t>,</w:t>
      </w:r>
      <w:r w:rsidR="00063FD4">
        <w:rPr>
          <w:rFonts w:ascii="Angsana New" w:hAnsi="Angsana New"/>
          <w:spacing w:val="-2"/>
          <w:sz w:val="30"/>
          <w:szCs w:val="30"/>
        </w:rPr>
        <w:t>0</w:t>
      </w:r>
      <w:r w:rsidRPr="0016645F">
        <w:rPr>
          <w:rFonts w:ascii="Angsana New" w:hAnsi="Angsana New"/>
          <w:spacing w:val="-2"/>
          <w:sz w:val="30"/>
          <w:szCs w:val="30"/>
        </w:rPr>
        <w:t>0</w:t>
      </w:r>
      <w:r w:rsidRPr="000D6946">
        <w:rPr>
          <w:rFonts w:ascii="Angsana New" w:hAnsi="Angsana New"/>
          <w:spacing w:val="-2"/>
          <w:sz w:val="30"/>
          <w:szCs w:val="30"/>
        </w:rPr>
        <w:t>0</w:t>
      </w:r>
      <w:r w:rsidRPr="0016645F">
        <w:rPr>
          <w:rFonts w:ascii="Angsana New" w:hAnsi="Angsana New"/>
          <w:spacing w:val="-2"/>
          <w:sz w:val="30"/>
          <w:szCs w:val="30"/>
        </w:rPr>
        <w:t>,</w:t>
      </w:r>
      <w:r w:rsidRPr="000D6946">
        <w:rPr>
          <w:rFonts w:ascii="Angsana New" w:hAnsi="Angsana New"/>
          <w:spacing w:val="-2"/>
          <w:sz w:val="30"/>
          <w:szCs w:val="30"/>
        </w:rPr>
        <w:t>000</w:t>
      </w:r>
      <w:r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รวมกันไม่เกิน </w:t>
      </w:r>
      <w:r w:rsidRPr="00510CDC">
        <w:rPr>
          <w:rFonts w:ascii="Angsana New" w:hAnsi="Angsana New"/>
          <w:spacing w:val="-2"/>
          <w:sz w:val="30"/>
          <w:szCs w:val="30"/>
          <w:lang w:val="af-ZA"/>
        </w:rPr>
        <w:t xml:space="preserve">830,000,000 </w:t>
      </w:r>
      <w:r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>หุ้น</w:t>
      </w:r>
    </w:p>
    <w:p w14:paraId="7D1E0941" w14:textId="77777777" w:rsidR="00C57B08" w:rsidRDefault="00C57B08" w:rsidP="00C57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40"/>
        </w:tabs>
        <w:ind w:left="0" w:hanging="720"/>
        <w:contextualSpacing/>
        <w:jc w:val="both"/>
        <w:rPr>
          <w:rFonts w:ascii="Angsana New" w:hAnsi="Angsana New"/>
          <w:sz w:val="30"/>
          <w:szCs w:val="30"/>
        </w:rPr>
      </w:pPr>
    </w:p>
    <w:p w14:paraId="70D9B323" w14:textId="62D3942D" w:rsidR="00C57B08" w:rsidRPr="00696C4B" w:rsidRDefault="00DA65F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6"/>
          <w:tab w:val="left" w:pos="1050"/>
        </w:tabs>
        <w:ind w:left="560" w:hanging="546"/>
        <w:contextualSpacing/>
        <w:jc w:val="both"/>
        <w:rPr>
          <w:rFonts w:ascii="Angsana New" w:hAnsi="Angsana New"/>
          <w:sz w:val="30"/>
          <w:szCs w:val="30"/>
        </w:rPr>
      </w:pPr>
      <w:r w:rsidRPr="00696C4B">
        <w:rPr>
          <w:rFonts w:ascii="Angsana New" w:hAnsi="Angsana New"/>
          <w:sz w:val="30"/>
          <w:szCs w:val="30"/>
          <w:cs/>
        </w:rPr>
        <w:t>ในที่</w:t>
      </w:r>
      <w:r w:rsidRPr="00696C4B">
        <w:rPr>
          <w:rFonts w:ascii="Angsana New" w:hAnsi="Angsana New" w:hint="cs"/>
          <w:sz w:val="30"/>
          <w:szCs w:val="30"/>
          <w:cs/>
        </w:rPr>
        <w:t>ประชุมคณะกรรมการบริษัท</w:t>
      </w:r>
      <w:r w:rsidRPr="00696C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96C4B">
        <w:rPr>
          <w:rFonts w:ascii="Angsana New" w:hAnsi="Angsana New"/>
          <w:sz w:val="30"/>
          <w:szCs w:val="30"/>
        </w:rPr>
        <w:t xml:space="preserve">15 </w:t>
      </w:r>
      <w:r w:rsidRPr="00696C4B">
        <w:rPr>
          <w:rFonts w:ascii="Angsana New" w:hAnsi="Angsana New" w:hint="cs"/>
          <w:sz w:val="30"/>
          <w:szCs w:val="30"/>
          <w:cs/>
        </w:rPr>
        <w:t>พฤษภาคม</w:t>
      </w:r>
      <w:r w:rsidRPr="00696C4B">
        <w:rPr>
          <w:rFonts w:ascii="Angsana New" w:hAnsi="Angsana New"/>
          <w:sz w:val="30"/>
          <w:szCs w:val="30"/>
          <w:cs/>
        </w:rPr>
        <w:t xml:space="preserve"> </w:t>
      </w:r>
      <w:r w:rsidRPr="00696C4B">
        <w:rPr>
          <w:rFonts w:ascii="Angsana New" w:hAnsi="Angsana New"/>
          <w:sz w:val="30"/>
          <w:szCs w:val="30"/>
        </w:rPr>
        <w:t>2569</w:t>
      </w:r>
      <w:r w:rsidRPr="00696C4B">
        <w:rPr>
          <w:rFonts w:ascii="Angsana New" w:hAnsi="Angsana New"/>
          <w:sz w:val="30"/>
          <w:szCs w:val="30"/>
          <w:cs/>
        </w:rPr>
        <w:t xml:space="preserve"> </w:t>
      </w:r>
      <w:r w:rsidRPr="00696C4B">
        <w:rPr>
          <w:rFonts w:ascii="Angsana New" w:hAnsi="Angsana New" w:hint="cs"/>
          <w:sz w:val="30"/>
          <w:szCs w:val="30"/>
          <w:cs/>
        </w:rPr>
        <w:t>คณะกรรมการ</w:t>
      </w:r>
      <w:r w:rsidR="00224CFB" w:rsidRPr="00696C4B">
        <w:rPr>
          <w:rFonts w:ascii="Angsana New" w:hAnsi="Angsana New" w:hint="cs"/>
          <w:sz w:val="30"/>
          <w:szCs w:val="30"/>
          <w:cs/>
        </w:rPr>
        <w:t>บริษัท</w:t>
      </w:r>
      <w:r w:rsidRPr="00696C4B">
        <w:rPr>
          <w:rFonts w:ascii="Angsana New" w:hAnsi="Angsana New"/>
          <w:sz w:val="30"/>
          <w:szCs w:val="30"/>
          <w:cs/>
        </w:rPr>
        <w:t>ได้มีมติ</w:t>
      </w:r>
      <w:r w:rsidR="00C57B08" w:rsidRPr="00696C4B">
        <w:rPr>
          <w:rFonts w:ascii="Angsana New" w:hAnsi="Angsana New"/>
          <w:sz w:val="30"/>
          <w:szCs w:val="30"/>
          <w:cs/>
        </w:rPr>
        <w:t>อนุมัติขยา</w:t>
      </w:r>
      <w:r w:rsidR="00985B0C" w:rsidRPr="00696C4B">
        <w:rPr>
          <w:rFonts w:ascii="Angsana New" w:hAnsi="Angsana New" w:hint="cs"/>
          <w:sz w:val="30"/>
          <w:szCs w:val="30"/>
          <w:cs/>
        </w:rPr>
        <w:t>ย</w:t>
      </w:r>
      <w:r w:rsidR="00C57B08" w:rsidRPr="00696C4B">
        <w:rPr>
          <w:rFonts w:ascii="Angsana New" w:hAnsi="Angsana New"/>
          <w:sz w:val="30"/>
          <w:szCs w:val="30"/>
          <w:cs/>
        </w:rPr>
        <w:t>ระยะเวลาวงเงินกู้ยืมระยะสั้นที่ครบกำหนดชำระ</w:t>
      </w:r>
      <w:r w:rsidR="00696C4B" w:rsidRPr="00696C4B">
        <w:rPr>
          <w:rFonts w:ascii="Angsana New" w:hAnsi="Angsana New" w:hint="cs"/>
          <w:sz w:val="30"/>
          <w:szCs w:val="30"/>
          <w:cs/>
        </w:rPr>
        <w:t>หนึ่ง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ปีในรูปแบบตั๋วสัญญาใช้เงินโดยเริ่มตั้งแต่วันที่ </w:t>
      </w:r>
      <w:r w:rsidR="00985B0C" w:rsidRPr="00696C4B">
        <w:rPr>
          <w:rFonts w:ascii="Angsana New" w:hAnsi="Angsana New"/>
          <w:sz w:val="30"/>
          <w:szCs w:val="30"/>
        </w:rPr>
        <w:t>25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985B0C" w:rsidRPr="00696C4B">
        <w:rPr>
          <w:rFonts w:ascii="Angsana New" w:hAnsi="Angsana New"/>
          <w:sz w:val="30"/>
          <w:szCs w:val="30"/>
        </w:rPr>
        <w:t>2569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57B08" w:rsidRPr="00696C4B">
        <w:rPr>
          <w:rFonts w:ascii="Angsana New" w:hAnsi="Angsana New"/>
          <w:sz w:val="30"/>
          <w:szCs w:val="30"/>
        </w:rPr>
        <w:t>24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57B08" w:rsidRPr="00696C4B">
        <w:rPr>
          <w:rFonts w:ascii="Angsana New" w:hAnsi="Angsana New"/>
          <w:sz w:val="30"/>
          <w:szCs w:val="30"/>
        </w:rPr>
        <w:t>25</w:t>
      </w:r>
      <w:r w:rsidR="00985B0C" w:rsidRPr="00696C4B">
        <w:rPr>
          <w:rFonts w:ascii="Angsana New" w:hAnsi="Angsana New"/>
          <w:sz w:val="30"/>
          <w:szCs w:val="30"/>
        </w:rPr>
        <w:t>70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 ของบริษัท ชลบุรีกันยง จำกัด (บริษัทย่อย) </w:t>
      </w:r>
      <w:r w:rsidR="00696C4B" w:rsidRPr="00696C4B">
        <w:rPr>
          <w:rFonts w:ascii="Angsana New" w:hAnsi="Angsana New" w:hint="cs"/>
          <w:sz w:val="30"/>
          <w:szCs w:val="30"/>
          <w:cs/>
        </w:rPr>
        <w:t>ให้</w:t>
      </w:r>
      <w:r w:rsidR="00C57B08" w:rsidRPr="00696C4B">
        <w:rPr>
          <w:rFonts w:ascii="Angsana New" w:hAnsi="Angsana New"/>
          <w:sz w:val="30"/>
          <w:szCs w:val="30"/>
          <w:cs/>
        </w:rPr>
        <w:t>แก่บริษัท ทีปกรโฮลดิ้ง จำกัด (ผู้ถือหุ้นรายใหญ่ของบริษัท</w:t>
      </w:r>
      <w:r w:rsidR="00C57B08" w:rsidRPr="00696C4B">
        <w:rPr>
          <w:rFonts w:ascii="Angsana New" w:hAnsi="Angsana New"/>
          <w:sz w:val="30"/>
          <w:szCs w:val="30"/>
        </w:rPr>
        <w:t xml:space="preserve">) 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จำนวน </w:t>
      </w:r>
      <w:r w:rsidR="00985B0C" w:rsidRPr="00696C4B">
        <w:rPr>
          <w:rFonts w:ascii="Angsana New" w:hAnsi="Angsana New"/>
          <w:sz w:val="30"/>
          <w:szCs w:val="30"/>
        </w:rPr>
        <w:t>26</w:t>
      </w:r>
      <w:r w:rsidR="00C57B08" w:rsidRPr="00696C4B">
        <w:rPr>
          <w:rFonts w:ascii="Angsana New" w:hAnsi="Angsana New"/>
          <w:sz w:val="30"/>
          <w:szCs w:val="30"/>
        </w:rPr>
        <w:t xml:space="preserve"> </w:t>
      </w:r>
      <w:r w:rsidR="00C57B08" w:rsidRPr="00696C4B">
        <w:rPr>
          <w:rFonts w:ascii="Angsana New" w:hAnsi="Angsana New"/>
          <w:sz w:val="30"/>
          <w:szCs w:val="30"/>
          <w:cs/>
        </w:rPr>
        <w:t xml:space="preserve">ล้านบาทโดยมีอัตราดอกเบี้ยร้อยละ </w:t>
      </w:r>
      <w:r w:rsidR="00C57B08" w:rsidRPr="00696C4B">
        <w:rPr>
          <w:rFonts w:ascii="Angsana New" w:hAnsi="Angsana New"/>
          <w:sz w:val="30"/>
          <w:szCs w:val="30"/>
        </w:rPr>
        <w:t>5</w:t>
      </w:r>
      <w:r w:rsidR="00696C4B" w:rsidRPr="00696C4B">
        <w:rPr>
          <w:rFonts w:ascii="Angsana New" w:hAnsi="Angsana New" w:hint="cs"/>
          <w:sz w:val="30"/>
          <w:szCs w:val="30"/>
          <w:cs/>
        </w:rPr>
        <w:t xml:space="preserve"> </w:t>
      </w:r>
      <w:r w:rsidR="00C57B08" w:rsidRPr="00696C4B">
        <w:rPr>
          <w:rFonts w:ascii="Angsana New" w:hAnsi="Angsana New"/>
          <w:sz w:val="30"/>
          <w:szCs w:val="30"/>
          <w:cs/>
        </w:rPr>
        <w:t>ต่อปีซึ่ง</w:t>
      </w:r>
      <w:r w:rsidR="00696C4B" w:rsidRPr="00696C4B">
        <w:rPr>
          <w:rFonts w:ascii="Angsana New" w:hAnsi="Angsana New" w:hint="cs"/>
          <w:sz w:val="30"/>
          <w:szCs w:val="30"/>
          <w:cs/>
        </w:rPr>
        <w:t>ดอกเบี้ย</w:t>
      </w:r>
      <w:r w:rsidR="00C57B08" w:rsidRPr="00696C4B">
        <w:rPr>
          <w:rFonts w:ascii="Angsana New" w:hAnsi="Angsana New"/>
          <w:sz w:val="30"/>
          <w:szCs w:val="30"/>
          <w:cs/>
        </w:rPr>
        <w:t>ครบกำหนดชำระเป็นรายเดือน</w:t>
      </w:r>
    </w:p>
    <w:p w14:paraId="5FF56F7B" w14:textId="77777777" w:rsidR="00ED2BB9" w:rsidRPr="00F568B6" w:rsidRDefault="00ED2BB9" w:rsidP="00F5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5C29959" w14:textId="331092F1" w:rsidR="00155310" w:rsidRPr="00B972AD" w:rsidRDefault="00D67CA7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7581D919" w14:textId="77777777" w:rsidR="00155310" w:rsidRPr="00635D34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1729842" w14:textId="4ACD5A5E" w:rsidR="00155310" w:rsidRPr="008C3C17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-4"/>
          <w:cs/>
        </w:rPr>
      </w:pPr>
      <w:r w:rsidRPr="008C3C17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มคณะกรรมการ</w:t>
      </w:r>
      <w:r w:rsidR="00111D92"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บริษัทเมื่อวันที่ </w:t>
      </w:r>
      <w:r w:rsidR="005A618D" w:rsidRPr="008C3C17">
        <w:rPr>
          <w:rFonts w:ascii="Angsana New" w:hAnsi="Angsana New"/>
          <w:spacing w:val="-4"/>
          <w:sz w:val="30"/>
          <w:szCs w:val="30"/>
        </w:rPr>
        <w:t>1</w:t>
      </w:r>
      <w:r w:rsidR="004F5D27">
        <w:rPr>
          <w:rFonts w:ascii="Angsana New" w:hAnsi="Angsana New"/>
          <w:spacing w:val="-4"/>
          <w:sz w:val="30"/>
          <w:szCs w:val="30"/>
        </w:rPr>
        <w:t>5</w:t>
      </w:r>
      <w:r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6222E" w:rsidRPr="008C3C17">
        <w:rPr>
          <w:rFonts w:ascii="Angsana New" w:hAnsi="Angsana New" w:hint="cs"/>
          <w:spacing w:val="-4"/>
          <w:sz w:val="30"/>
          <w:szCs w:val="30"/>
          <w:cs/>
        </w:rPr>
        <w:t>พฤษภา</w:t>
      </w:r>
      <w:r w:rsidR="00E72F0B" w:rsidRPr="008C3C17">
        <w:rPr>
          <w:rFonts w:ascii="Angsana New" w:hAnsi="Angsana New" w:hint="cs"/>
          <w:spacing w:val="-4"/>
          <w:sz w:val="30"/>
          <w:szCs w:val="30"/>
          <w:cs/>
        </w:rPr>
        <w:t>คม</w:t>
      </w:r>
      <w:r w:rsidRPr="008C3C17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8C3C17">
        <w:rPr>
          <w:rFonts w:ascii="Angsana New" w:hAnsi="Angsana New"/>
          <w:spacing w:val="-4"/>
          <w:sz w:val="30"/>
          <w:szCs w:val="30"/>
        </w:rPr>
        <w:t>25</w:t>
      </w:r>
      <w:r w:rsidR="003E3BA5" w:rsidRPr="008C3C17">
        <w:rPr>
          <w:rFonts w:ascii="Angsana New" w:hAnsi="Angsana New"/>
          <w:spacing w:val="-4"/>
          <w:sz w:val="30"/>
          <w:szCs w:val="30"/>
        </w:rPr>
        <w:t>6</w:t>
      </w:r>
      <w:r w:rsidR="001D630B">
        <w:rPr>
          <w:rFonts w:ascii="Angsana New" w:hAnsi="Angsana New"/>
          <w:spacing w:val="-4"/>
          <w:sz w:val="30"/>
          <w:szCs w:val="30"/>
        </w:rPr>
        <w:t>9</w:t>
      </w:r>
    </w:p>
    <w:sectPr w:rsidR="00155310" w:rsidRPr="008C3C17" w:rsidSect="00E92D5A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2BB95" w14:textId="77777777" w:rsidR="00C24B97" w:rsidRDefault="00C24B97">
      <w:r>
        <w:separator/>
      </w:r>
    </w:p>
  </w:endnote>
  <w:endnote w:type="continuationSeparator" w:id="0">
    <w:p w14:paraId="633EEB96" w14:textId="77777777" w:rsidR="00C24B97" w:rsidRDefault="00C2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22B6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9B9880A" w14:textId="77777777" w:rsidR="00536A42" w:rsidRDefault="00536A42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F2AF" w14:textId="77777777" w:rsidR="00536A42" w:rsidRPr="00CD60A0" w:rsidRDefault="00536A4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3B0DEB82" w14:textId="77777777" w:rsidR="00536A42" w:rsidRDefault="00536A4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06D7" w14:textId="77777777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115A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0769D02" w14:textId="77777777" w:rsidR="00536A42" w:rsidRDefault="00536A42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3521813"/>
      <w:docPartObj>
        <w:docPartGallery w:val="Page Numbers (Bottom of Page)"/>
        <w:docPartUnique/>
      </w:docPartObj>
    </w:sdtPr>
    <w:sdtEndPr/>
    <w:sdtContent>
      <w:p w14:paraId="67B99B6A" w14:textId="77777777" w:rsidR="00536A42" w:rsidRDefault="00536A42">
        <w:pPr>
          <w:pStyle w:val="Footer"/>
          <w:jc w:val="right"/>
        </w:pPr>
        <w:r w:rsidRPr="0085128D">
          <w:rPr>
            <w:rFonts w:ascii="Angsana New" w:hAnsi="Angsana New"/>
            <w:sz w:val="30"/>
          </w:rPr>
          <w:fldChar w:fldCharType="begin"/>
        </w:r>
        <w:r w:rsidRPr="0085128D">
          <w:rPr>
            <w:rFonts w:ascii="Angsana New" w:hAnsi="Angsana New"/>
            <w:sz w:val="30"/>
          </w:rPr>
          <w:instrText xml:space="preserve"> PAGE   \* MERGEFORMAT </w:instrText>
        </w:r>
        <w:r w:rsidRPr="0085128D">
          <w:rPr>
            <w:rFonts w:ascii="Angsana New" w:hAnsi="Angsana New"/>
            <w:sz w:val="30"/>
          </w:rPr>
          <w:fldChar w:fldCharType="separate"/>
        </w:r>
        <w:r w:rsidR="000755E0">
          <w:rPr>
            <w:rFonts w:ascii="Angsana New" w:hAnsi="Angsana New"/>
            <w:noProof/>
            <w:sz w:val="30"/>
          </w:rPr>
          <w:t>35</w:t>
        </w:r>
        <w:r w:rsidRPr="0085128D">
          <w:rPr>
            <w:rFonts w:ascii="Angsana New" w:hAnsi="Angsana New"/>
            <w:sz w:val="30"/>
          </w:rPr>
          <w:fldChar w:fldCharType="end"/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0672" w14:textId="77777777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C0AC" w14:textId="77777777" w:rsidR="00C24B97" w:rsidRDefault="00C24B97">
      <w:r>
        <w:separator/>
      </w:r>
    </w:p>
  </w:footnote>
  <w:footnote w:type="continuationSeparator" w:id="0">
    <w:p w14:paraId="28538534" w14:textId="77777777" w:rsidR="00C24B97" w:rsidRDefault="00C2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C2EF3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821FE4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261B54" w14:textId="77777777" w:rsidR="00536A42" w:rsidRPr="005F70D0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FF33E75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01AFD949" w14:textId="13E47B86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A9441D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</w:t>
    </w:r>
    <w:r w:rsidR="00A9441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522F83A2" w14:textId="6954635E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9441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3D9CDF3" w14:textId="77777777" w:rsidR="00536A42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55BEA391" w14:textId="77777777" w:rsidR="00536A42" w:rsidRPr="00E55B2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EB3C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D8D1E36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9CCC70D" w14:textId="77777777" w:rsidR="00536A42" w:rsidRPr="005F70D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CF17F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C982B0" w14:textId="0C6BF870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 w:rsidR="00A9441D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 w:rsidR="00A9441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1EA73C7B" w14:textId="551D14C6" w:rsidR="00536A42" w:rsidRPr="00D27ADF" w:rsidRDefault="00536A4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 w:rsidR="00A9441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10C80A69" w14:textId="77777777" w:rsidR="00536A42" w:rsidRDefault="00536A42">
    <w:pPr>
      <w:pStyle w:val="Header"/>
      <w:rPr>
        <w:sz w:val="30"/>
        <w:szCs w:val="30"/>
      </w:rPr>
    </w:pPr>
  </w:p>
  <w:p w14:paraId="65441BCF" w14:textId="77777777" w:rsidR="00536A42" w:rsidRPr="00E55B20" w:rsidRDefault="00536A42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203B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B714090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2C6B8F0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CB1CD4B" w14:textId="77777777" w:rsidR="00536A42" w:rsidRPr="00D27ADF" w:rsidRDefault="00536A42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C1D84B2" w14:textId="43F9FF5F" w:rsidR="00536A42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FB7B94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hint="cs"/>
        <w:b/>
        <w:bCs/>
        <w:sz w:val="32"/>
        <w:szCs w:val="32"/>
      </w:rPr>
      <w:t>256</w:t>
    </w:r>
    <w:r w:rsidR="00FB7B94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73788152" w14:textId="288B3CD9" w:rsidR="00536A42" w:rsidRPr="00D27ADF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FB7B94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1060CC4" w14:textId="77777777" w:rsidR="00536A42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10249D4A" w14:textId="77777777" w:rsidR="00536A42" w:rsidRPr="00E55B20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CADC9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233D36E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94313E0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D5E6E51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BAC94E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7AC991CB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1EB1E7F" w14:textId="77777777" w:rsidR="00536A42" w:rsidRPr="00CC5926" w:rsidRDefault="00536A42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9461E"/>
    <w:multiLevelType w:val="hybridMultilevel"/>
    <w:tmpl w:val="74507EF0"/>
    <w:lvl w:ilvl="0" w:tplc="3EA80026">
      <w:start w:val="3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64BA0747"/>
    <w:multiLevelType w:val="hybridMultilevel"/>
    <w:tmpl w:val="88906CE6"/>
    <w:lvl w:ilvl="0" w:tplc="5080A5D0">
      <w:start w:val="1"/>
      <w:numFmt w:val="thaiLetters"/>
      <w:lvlText w:val="%1)"/>
      <w:lvlJc w:val="left"/>
      <w:pPr>
        <w:ind w:left="1266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962223114">
    <w:abstractNumId w:val="6"/>
  </w:num>
  <w:num w:numId="2" w16cid:durableId="2077584037">
    <w:abstractNumId w:val="5"/>
  </w:num>
  <w:num w:numId="3" w16cid:durableId="980160250">
    <w:abstractNumId w:val="9"/>
  </w:num>
  <w:num w:numId="4" w16cid:durableId="497693750">
    <w:abstractNumId w:val="7"/>
  </w:num>
  <w:num w:numId="5" w16cid:durableId="735861010">
    <w:abstractNumId w:val="8"/>
  </w:num>
  <w:num w:numId="6" w16cid:durableId="1150564077">
    <w:abstractNumId w:val="3"/>
  </w:num>
  <w:num w:numId="7" w16cid:durableId="751393074">
    <w:abstractNumId w:val="2"/>
  </w:num>
  <w:num w:numId="8" w16cid:durableId="1132136843">
    <w:abstractNumId w:val="0"/>
  </w:num>
  <w:num w:numId="9" w16cid:durableId="1931347411">
    <w:abstractNumId w:val="1"/>
  </w:num>
  <w:num w:numId="10" w16cid:durableId="957567392">
    <w:abstractNumId w:val="4"/>
  </w:num>
  <w:num w:numId="11" w16cid:durableId="1807315859">
    <w:abstractNumId w:val="15"/>
  </w:num>
  <w:num w:numId="12" w16cid:durableId="1621958077">
    <w:abstractNumId w:val="12"/>
  </w:num>
  <w:num w:numId="13" w16cid:durableId="541092807">
    <w:abstractNumId w:val="18"/>
  </w:num>
  <w:num w:numId="14" w16cid:durableId="1632789640">
    <w:abstractNumId w:val="14"/>
  </w:num>
  <w:num w:numId="15" w16cid:durableId="193034526">
    <w:abstractNumId w:val="16"/>
  </w:num>
  <w:num w:numId="16" w16cid:durableId="620846538">
    <w:abstractNumId w:val="13"/>
  </w:num>
  <w:num w:numId="17" w16cid:durableId="62024079">
    <w:abstractNumId w:val="10"/>
  </w:num>
  <w:num w:numId="18" w16cid:durableId="738134276">
    <w:abstractNumId w:val="11"/>
  </w:num>
  <w:num w:numId="19" w16cid:durableId="77217177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02E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508"/>
    <w:rsid w:val="00010C3B"/>
    <w:rsid w:val="00010E0E"/>
    <w:rsid w:val="00011147"/>
    <w:rsid w:val="000112DA"/>
    <w:rsid w:val="0001131E"/>
    <w:rsid w:val="000117B0"/>
    <w:rsid w:val="000118B1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5BE8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E0"/>
    <w:rsid w:val="00024380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410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34E"/>
    <w:rsid w:val="0003484F"/>
    <w:rsid w:val="000351B2"/>
    <w:rsid w:val="0003550D"/>
    <w:rsid w:val="00035755"/>
    <w:rsid w:val="000358F0"/>
    <w:rsid w:val="00035B90"/>
    <w:rsid w:val="00035FDC"/>
    <w:rsid w:val="0003679A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14D5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67"/>
    <w:rsid w:val="00051BFB"/>
    <w:rsid w:val="000520D3"/>
    <w:rsid w:val="00052224"/>
    <w:rsid w:val="0005273D"/>
    <w:rsid w:val="00052D77"/>
    <w:rsid w:val="00053684"/>
    <w:rsid w:val="0005379C"/>
    <w:rsid w:val="00053A06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52A"/>
    <w:rsid w:val="00061853"/>
    <w:rsid w:val="00061B79"/>
    <w:rsid w:val="00061BBC"/>
    <w:rsid w:val="00062267"/>
    <w:rsid w:val="000624A8"/>
    <w:rsid w:val="00062681"/>
    <w:rsid w:val="000639D7"/>
    <w:rsid w:val="00063FD4"/>
    <w:rsid w:val="000644F1"/>
    <w:rsid w:val="00064522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D9B"/>
    <w:rsid w:val="00066359"/>
    <w:rsid w:val="00066A8D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3C1F"/>
    <w:rsid w:val="00074061"/>
    <w:rsid w:val="00074082"/>
    <w:rsid w:val="00074B06"/>
    <w:rsid w:val="00074DA2"/>
    <w:rsid w:val="0007532D"/>
    <w:rsid w:val="0007540D"/>
    <w:rsid w:val="000755E0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AD8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0F99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6E3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3D4"/>
    <w:rsid w:val="000C07CD"/>
    <w:rsid w:val="000C0914"/>
    <w:rsid w:val="000C0943"/>
    <w:rsid w:val="000C0DEA"/>
    <w:rsid w:val="000C12B8"/>
    <w:rsid w:val="000C1603"/>
    <w:rsid w:val="000C1757"/>
    <w:rsid w:val="000C1864"/>
    <w:rsid w:val="000C1D6B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6EC"/>
    <w:rsid w:val="000C67A3"/>
    <w:rsid w:val="000C67C1"/>
    <w:rsid w:val="000C68DD"/>
    <w:rsid w:val="000C698A"/>
    <w:rsid w:val="000C6D9C"/>
    <w:rsid w:val="000C6EC2"/>
    <w:rsid w:val="000C779E"/>
    <w:rsid w:val="000C7CBD"/>
    <w:rsid w:val="000C7D7B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0455"/>
    <w:rsid w:val="000E0C35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9C2"/>
    <w:rsid w:val="000E6F90"/>
    <w:rsid w:val="000E733D"/>
    <w:rsid w:val="000E75D9"/>
    <w:rsid w:val="000F0144"/>
    <w:rsid w:val="000F042D"/>
    <w:rsid w:val="000F0744"/>
    <w:rsid w:val="000F1154"/>
    <w:rsid w:val="000F1464"/>
    <w:rsid w:val="000F146E"/>
    <w:rsid w:val="000F14CA"/>
    <w:rsid w:val="000F1553"/>
    <w:rsid w:val="000F192A"/>
    <w:rsid w:val="000F1B02"/>
    <w:rsid w:val="000F1CA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ADC"/>
    <w:rsid w:val="000F7BB6"/>
    <w:rsid w:val="00100A07"/>
    <w:rsid w:val="001019A3"/>
    <w:rsid w:val="001019B0"/>
    <w:rsid w:val="00101B39"/>
    <w:rsid w:val="00101E71"/>
    <w:rsid w:val="00101EA5"/>
    <w:rsid w:val="0010212D"/>
    <w:rsid w:val="001021E8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D0C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77"/>
    <w:rsid w:val="00117AE8"/>
    <w:rsid w:val="00117C74"/>
    <w:rsid w:val="00117CA0"/>
    <w:rsid w:val="00117CDF"/>
    <w:rsid w:val="00117D96"/>
    <w:rsid w:val="001201A7"/>
    <w:rsid w:val="00120494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871"/>
    <w:rsid w:val="00124939"/>
    <w:rsid w:val="00124A4B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6DE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4B0"/>
    <w:rsid w:val="00136534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711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59C"/>
    <w:rsid w:val="00156782"/>
    <w:rsid w:val="00157581"/>
    <w:rsid w:val="0015799C"/>
    <w:rsid w:val="00157D58"/>
    <w:rsid w:val="00157FE9"/>
    <w:rsid w:val="001605B1"/>
    <w:rsid w:val="00160870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981"/>
    <w:rsid w:val="00174B80"/>
    <w:rsid w:val="00174E66"/>
    <w:rsid w:val="00175025"/>
    <w:rsid w:val="001751CF"/>
    <w:rsid w:val="0017555E"/>
    <w:rsid w:val="001757E7"/>
    <w:rsid w:val="00175B09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A1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036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761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309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4FD2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BA"/>
    <w:rsid w:val="001C1BDB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2406"/>
    <w:rsid w:val="001D346B"/>
    <w:rsid w:val="001D36B5"/>
    <w:rsid w:val="001D45E8"/>
    <w:rsid w:val="001D54C3"/>
    <w:rsid w:val="001D62F4"/>
    <w:rsid w:val="001D630B"/>
    <w:rsid w:val="001D67EB"/>
    <w:rsid w:val="001D6EEA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DCF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7ED"/>
    <w:rsid w:val="001E6302"/>
    <w:rsid w:val="001E6A35"/>
    <w:rsid w:val="001E6AFC"/>
    <w:rsid w:val="001E6DBB"/>
    <w:rsid w:val="001E6F64"/>
    <w:rsid w:val="001E77AC"/>
    <w:rsid w:val="001E7884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E46"/>
    <w:rsid w:val="001F3F58"/>
    <w:rsid w:val="001F4AFF"/>
    <w:rsid w:val="001F4BAD"/>
    <w:rsid w:val="001F4C59"/>
    <w:rsid w:val="001F54A5"/>
    <w:rsid w:val="001F5B39"/>
    <w:rsid w:val="001F5E31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0B88"/>
    <w:rsid w:val="00201133"/>
    <w:rsid w:val="002017DF"/>
    <w:rsid w:val="0020199E"/>
    <w:rsid w:val="00201AC9"/>
    <w:rsid w:val="00201FA0"/>
    <w:rsid w:val="00202101"/>
    <w:rsid w:val="00202138"/>
    <w:rsid w:val="002024F0"/>
    <w:rsid w:val="0020279B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295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5E42"/>
    <w:rsid w:val="0021606D"/>
    <w:rsid w:val="0021645B"/>
    <w:rsid w:val="0021659D"/>
    <w:rsid w:val="00216B05"/>
    <w:rsid w:val="00216C70"/>
    <w:rsid w:val="00216CF4"/>
    <w:rsid w:val="00216E9A"/>
    <w:rsid w:val="00217303"/>
    <w:rsid w:val="00217326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4CFB"/>
    <w:rsid w:val="00225184"/>
    <w:rsid w:val="00225361"/>
    <w:rsid w:val="00225612"/>
    <w:rsid w:val="00225964"/>
    <w:rsid w:val="00225FB2"/>
    <w:rsid w:val="0022658D"/>
    <w:rsid w:val="0022743F"/>
    <w:rsid w:val="0022746D"/>
    <w:rsid w:val="00227509"/>
    <w:rsid w:val="00227920"/>
    <w:rsid w:val="00227F74"/>
    <w:rsid w:val="002301A8"/>
    <w:rsid w:val="002302FE"/>
    <w:rsid w:val="002310DA"/>
    <w:rsid w:val="00231E67"/>
    <w:rsid w:val="0023246D"/>
    <w:rsid w:val="00232E73"/>
    <w:rsid w:val="00233476"/>
    <w:rsid w:val="0023380A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EA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11F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401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B54"/>
    <w:rsid w:val="00273DE3"/>
    <w:rsid w:val="002743C1"/>
    <w:rsid w:val="002747A1"/>
    <w:rsid w:val="002750BC"/>
    <w:rsid w:val="0027515D"/>
    <w:rsid w:val="00275508"/>
    <w:rsid w:val="002756D0"/>
    <w:rsid w:val="002756D2"/>
    <w:rsid w:val="002759CE"/>
    <w:rsid w:val="002765E4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8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9D9"/>
    <w:rsid w:val="002859FB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31D3"/>
    <w:rsid w:val="00293227"/>
    <w:rsid w:val="00293264"/>
    <w:rsid w:val="00293C81"/>
    <w:rsid w:val="002944D4"/>
    <w:rsid w:val="002945CD"/>
    <w:rsid w:val="002947CF"/>
    <w:rsid w:val="00294A61"/>
    <w:rsid w:val="00294AF1"/>
    <w:rsid w:val="00295241"/>
    <w:rsid w:val="00295470"/>
    <w:rsid w:val="00295775"/>
    <w:rsid w:val="00295928"/>
    <w:rsid w:val="0029597E"/>
    <w:rsid w:val="002963D9"/>
    <w:rsid w:val="002965D8"/>
    <w:rsid w:val="0029680D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5A4"/>
    <w:rsid w:val="002A387B"/>
    <w:rsid w:val="002A38E0"/>
    <w:rsid w:val="002A3A5F"/>
    <w:rsid w:val="002A3B70"/>
    <w:rsid w:val="002A462D"/>
    <w:rsid w:val="002A46AA"/>
    <w:rsid w:val="002A48DA"/>
    <w:rsid w:val="002A4DD7"/>
    <w:rsid w:val="002A51DA"/>
    <w:rsid w:val="002A5534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44FB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65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0B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727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079"/>
    <w:rsid w:val="002E0661"/>
    <w:rsid w:val="002E0CEB"/>
    <w:rsid w:val="002E124B"/>
    <w:rsid w:val="002E2407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573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7B8"/>
    <w:rsid w:val="002F394C"/>
    <w:rsid w:val="002F5173"/>
    <w:rsid w:val="002F558E"/>
    <w:rsid w:val="002F5BE0"/>
    <w:rsid w:val="002F5C05"/>
    <w:rsid w:val="002F5C1C"/>
    <w:rsid w:val="002F6A88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719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6A9"/>
    <w:rsid w:val="00310BE1"/>
    <w:rsid w:val="00310C87"/>
    <w:rsid w:val="0031160A"/>
    <w:rsid w:val="0031178A"/>
    <w:rsid w:val="00311E5F"/>
    <w:rsid w:val="00312312"/>
    <w:rsid w:val="0031279C"/>
    <w:rsid w:val="00312A18"/>
    <w:rsid w:val="003134C7"/>
    <w:rsid w:val="003137B3"/>
    <w:rsid w:val="003138CF"/>
    <w:rsid w:val="00313C18"/>
    <w:rsid w:val="00315582"/>
    <w:rsid w:val="00315936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1047"/>
    <w:rsid w:val="0032167A"/>
    <w:rsid w:val="003218F6"/>
    <w:rsid w:val="00321C5E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37B"/>
    <w:rsid w:val="003256F8"/>
    <w:rsid w:val="00325D54"/>
    <w:rsid w:val="00325FFB"/>
    <w:rsid w:val="0032612C"/>
    <w:rsid w:val="0032618C"/>
    <w:rsid w:val="0032636A"/>
    <w:rsid w:val="00326719"/>
    <w:rsid w:val="00326EFF"/>
    <w:rsid w:val="003270C7"/>
    <w:rsid w:val="00327234"/>
    <w:rsid w:val="00327258"/>
    <w:rsid w:val="00327402"/>
    <w:rsid w:val="0032760A"/>
    <w:rsid w:val="00327632"/>
    <w:rsid w:val="003279C6"/>
    <w:rsid w:val="00327B8B"/>
    <w:rsid w:val="00327E08"/>
    <w:rsid w:val="00327FDC"/>
    <w:rsid w:val="00330070"/>
    <w:rsid w:val="003307A7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9DC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2E08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2FB5"/>
    <w:rsid w:val="00353030"/>
    <w:rsid w:val="00353218"/>
    <w:rsid w:val="0035336E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BE1"/>
    <w:rsid w:val="00357E3B"/>
    <w:rsid w:val="00360179"/>
    <w:rsid w:val="00360704"/>
    <w:rsid w:val="00360C77"/>
    <w:rsid w:val="003625CF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5BB"/>
    <w:rsid w:val="00366A6B"/>
    <w:rsid w:val="00366FD5"/>
    <w:rsid w:val="00367C56"/>
    <w:rsid w:val="00367F7A"/>
    <w:rsid w:val="00367F8D"/>
    <w:rsid w:val="00370053"/>
    <w:rsid w:val="003703EF"/>
    <w:rsid w:val="00370D48"/>
    <w:rsid w:val="003713D1"/>
    <w:rsid w:val="003713D7"/>
    <w:rsid w:val="00371440"/>
    <w:rsid w:val="00371633"/>
    <w:rsid w:val="00372892"/>
    <w:rsid w:val="00372C10"/>
    <w:rsid w:val="0037318C"/>
    <w:rsid w:val="00373750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113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EF9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D53"/>
    <w:rsid w:val="003A0E8C"/>
    <w:rsid w:val="003A0FC2"/>
    <w:rsid w:val="003A1557"/>
    <w:rsid w:val="003A15EC"/>
    <w:rsid w:val="003A1822"/>
    <w:rsid w:val="003A1A42"/>
    <w:rsid w:val="003A1D10"/>
    <w:rsid w:val="003A31FD"/>
    <w:rsid w:val="003A35B6"/>
    <w:rsid w:val="003A3666"/>
    <w:rsid w:val="003A395B"/>
    <w:rsid w:val="003A3EC7"/>
    <w:rsid w:val="003A3FBC"/>
    <w:rsid w:val="003A4653"/>
    <w:rsid w:val="003A535A"/>
    <w:rsid w:val="003A5896"/>
    <w:rsid w:val="003A5A26"/>
    <w:rsid w:val="003A5B09"/>
    <w:rsid w:val="003A6384"/>
    <w:rsid w:val="003A6554"/>
    <w:rsid w:val="003A7A50"/>
    <w:rsid w:val="003A7C7D"/>
    <w:rsid w:val="003A7C9D"/>
    <w:rsid w:val="003B04D1"/>
    <w:rsid w:val="003B0695"/>
    <w:rsid w:val="003B0747"/>
    <w:rsid w:val="003B0A93"/>
    <w:rsid w:val="003B0B2B"/>
    <w:rsid w:val="003B0B8B"/>
    <w:rsid w:val="003B0E27"/>
    <w:rsid w:val="003B10C0"/>
    <w:rsid w:val="003B10F9"/>
    <w:rsid w:val="003B1238"/>
    <w:rsid w:val="003B1EA3"/>
    <w:rsid w:val="003B34DE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F96"/>
    <w:rsid w:val="003C1694"/>
    <w:rsid w:val="003C20C0"/>
    <w:rsid w:val="003C2375"/>
    <w:rsid w:val="003C244D"/>
    <w:rsid w:val="003C2A02"/>
    <w:rsid w:val="003C2BB1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AC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53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14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817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DB4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77B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94"/>
    <w:rsid w:val="004124B6"/>
    <w:rsid w:val="00412556"/>
    <w:rsid w:val="00412641"/>
    <w:rsid w:val="00412962"/>
    <w:rsid w:val="004135A0"/>
    <w:rsid w:val="004135C1"/>
    <w:rsid w:val="0041370F"/>
    <w:rsid w:val="00413ABD"/>
    <w:rsid w:val="00413D7A"/>
    <w:rsid w:val="00414C97"/>
    <w:rsid w:val="00415645"/>
    <w:rsid w:val="00415A12"/>
    <w:rsid w:val="00415BAD"/>
    <w:rsid w:val="00415C54"/>
    <w:rsid w:val="00415F44"/>
    <w:rsid w:val="00416407"/>
    <w:rsid w:val="00416CDA"/>
    <w:rsid w:val="00417132"/>
    <w:rsid w:val="0041789E"/>
    <w:rsid w:val="00417AD3"/>
    <w:rsid w:val="00417D5C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5D2"/>
    <w:rsid w:val="00424795"/>
    <w:rsid w:val="0042481D"/>
    <w:rsid w:val="00424D0C"/>
    <w:rsid w:val="00424EC5"/>
    <w:rsid w:val="004256D6"/>
    <w:rsid w:val="00425F49"/>
    <w:rsid w:val="0042612B"/>
    <w:rsid w:val="00426A0B"/>
    <w:rsid w:val="00426D03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2FB3"/>
    <w:rsid w:val="004339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89B"/>
    <w:rsid w:val="00435FB3"/>
    <w:rsid w:val="00435FED"/>
    <w:rsid w:val="00436187"/>
    <w:rsid w:val="004365D0"/>
    <w:rsid w:val="004366A9"/>
    <w:rsid w:val="00436920"/>
    <w:rsid w:val="00436F39"/>
    <w:rsid w:val="00437A06"/>
    <w:rsid w:val="00437CE3"/>
    <w:rsid w:val="00437F78"/>
    <w:rsid w:val="00440059"/>
    <w:rsid w:val="0044040F"/>
    <w:rsid w:val="004404AC"/>
    <w:rsid w:val="00440C12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710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CBA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77D14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4758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3AC"/>
    <w:rsid w:val="004A589E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BBC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96"/>
    <w:rsid w:val="004D32CB"/>
    <w:rsid w:val="004D32DE"/>
    <w:rsid w:val="004D38D6"/>
    <w:rsid w:val="004D3A37"/>
    <w:rsid w:val="004D3D1B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114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5A9D"/>
    <w:rsid w:val="004E60DC"/>
    <w:rsid w:val="004E6804"/>
    <w:rsid w:val="004E68A9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1F50"/>
    <w:rsid w:val="004F2201"/>
    <w:rsid w:val="004F263C"/>
    <w:rsid w:val="004F273E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5D27"/>
    <w:rsid w:val="004F6561"/>
    <w:rsid w:val="004F6BCE"/>
    <w:rsid w:val="004F6C30"/>
    <w:rsid w:val="004F7064"/>
    <w:rsid w:val="004F70FC"/>
    <w:rsid w:val="004F7202"/>
    <w:rsid w:val="004F744D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383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301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2F8"/>
    <w:rsid w:val="00536593"/>
    <w:rsid w:val="00536656"/>
    <w:rsid w:val="00536A42"/>
    <w:rsid w:val="00536B51"/>
    <w:rsid w:val="00536D4C"/>
    <w:rsid w:val="005373A3"/>
    <w:rsid w:val="005374C5"/>
    <w:rsid w:val="00537C88"/>
    <w:rsid w:val="00537D27"/>
    <w:rsid w:val="00537D7B"/>
    <w:rsid w:val="0054051D"/>
    <w:rsid w:val="00540555"/>
    <w:rsid w:val="005409F1"/>
    <w:rsid w:val="00540A79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66D"/>
    <w:rsid w:val="00543BED"/>
    <w:rsid w:val="00543D99"/>
    <w:rsid w:val="0054401E"/>
    <w:rsid w:val="00544E4B"/>
    <w:rsid w:val="00544F68"/>
    <w:rsid w:val="00545395"/>
    <w:rsid w:val="00545627"/>
    <w:rsid w:val="005462F1"/>
    <w:rsid w:val="00546633"/>
    <w:rsid w:val="00546A7E"/>
    <w:rsid w:val="00546AD7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407"/>
    <w:rsid w:val="00553BBD"/>
    <w:rsid w:val="005549DC"/>
    <w:rsid w:val="00554D89"/>
    <w:rsid w:val="0055531D"/>
    <w:rsid w:val="00555326"/>
    <w:rsid w:val="0055567B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6E17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2973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6FDB"/>
    <w:rsid w:val="00577255"/>
    <w:rsid w:val="0057794A"/>
    <w:rsid w:val="00577AF6"/>
    <w:rsid w:val="00580579"/>
    <w:rsid w:val="00580B8F"/>
    <w:rsid w:val="005810AF"/>
    <w:rsid w:val="005814A5"/>
    <w:rsid w:val="00581644"/>
    <w:rsid w:val="00582599"/>
    <w:rsid w:val="00582B2B"/>
    <w:rsid w:val="005831DE"/>
    <w:rsid w:val="005832FB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4EC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18D"/>
    <w:rsid w:val="005A6363"/>
    <w:rsid w:val="005A68A0"/>
    <w:rsid w:val="005A6D9F"/>
    <w:rsid w:val="005A7171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9D5"/>
    <w:rsid w:val="005B2A14"/>
    <w:rsid w:val="005B2F79"/>
    <w:rsid w:val="005B34C0"/>
    <w:rsid w:val="005B37B1"/>
    <w:rsid w:val="005B3A1C"/>
    <w:rsid w:val="005B3AF9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3FE4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C2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3B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3E9"/>
    <w:rsid w:val="005F464E"/>
    <w:rsid w:val="005F4EAC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5A2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D5"/>
    <w:rsid w:val="006066E6"/>
    <w:rsid w:val="00606D89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832"/>
    <w:rsid w:val="00610F25"/>
    <w:rsid w:val="0061117F"/>
    <w:rsid w:val="00611C57"/>
    <w:rsid w:val="00611C7A"/>
    <w:rsid w:val="00612367"/>
    <w:rsid w:val="00612582"/>
    <w:rsid w:val="00612621"/>
    <w:rsid w:val="00612C27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9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38D"/>
    <w:rsid w:val="0062674D"/>
    <w:rsid w:val="006268CE"/>
    <w:rsid w:val="006277CD"/>
    <w:rsid w:val="00627F70"/>
    <w:rsid w:val="00630002"/>
    <w:rsid w:val="006300F4"/>
    <w:rsid w:val="006301E5"/>
    <w:rsid w:val="0063059B"/>
    <w:rsid w:val="00630CCD"/>
    <w:rsid w:val="00630D10"/>
    <w:rsid w:val="00630EDA"/>
    <w:rsid w:val="006313F4"/>
    <w:rsid w:val="00631ACE"/>
    <w:rsid w:val="00631E7A"/>
    <w:rsid w:val="00632493"/>
    <w:rsid w:val="0063322B"/>
    <w:rsid w:val="00633E34"/>
    <w:rsid w:val="00633E3B"/>
    <w:rsid w:val="006342DC"/>
    <w:rsid w:val="006343A8"/>
    <w:rsid w:val="006346FB"/>
    <w:rsid w:val="0063530D"/>
    <w:rsid w:val="006353B5"/>
    <w:rsid w:val="006355FB"/>
    <w:rsid w:val="006356B6"/>
    <w:rsid w:val="006357C1"/>
    <w:rsid w:val="0063588E"/>
    <w:rsid w:val="0063599C"/>
    <w:rsid w:val="00635B61"/>
    <w:rsid w:val="00635C61"/>
    <w:rsid w:val="00635D34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05A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57C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CC0"/>
    <w:rsid w:val="00661F23"/>
    <w:rsid w:val="0066205F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5D0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B5A"/>
    <w:rsid w:val="00680D71"/>
    <w:rsid w:val="00680FD4"/>
    <w:rsid w:val="006810DA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4FBB"/>
    <w:rsid w:val="006854E5"/>
    <w:rsid w:val="00685B5B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6C4B"/>
    <w:rsid w:val="0069708B"/>
    <w:rsid w:val="00697329"/>
    <w:rsid w:val="006974D2"/>
    <w:rsid w:val="006974D4"/>
    <w:rsid w:val="0069764F"/>
    <w:rsid w:val="006976B9"/>
    <w:rsid w:val="00697914"/>
    <w:rsid w:val="006A009E"/>
    <w:rsid w:val="006A02DC"/>
    <w:rsid w:val="006A0A90"/>
    <w:rsid w:val="006A0C42"/>
    <w:rsid w:val="006A0E9F"/>
    <w:rsid w:val="006A0FEE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5BCA"/>
    <w:rsid w:val="006A6339"/>
    <w:rsid w:val="006A69C3"/>
    <w:rsid w:val="006A6EFB"/>
    <w:rsid w:val="006A708C"/>
    <w:rsid w:val="006A7492"/>
    <w:rsid w:val="006A74E4"/>
    <w:rsid w:val="006A76A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B7A36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0D62"/>
    <w:rsid w:val="006E0DA7"/>
    <w:rsid w:val="006E0F2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B81"/>
    <w:rsid w:val="006E2E90"/>
    <w:rsid w:val="006E33A1"/>
    <w:rsid w:val="006E34C1"/>
    <w:rsid w:val="006E34F9"/>
    <w:rsid w:val="006E3670"/>
    <w:rsid w:val="006E374F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4A"/>
    <w:rsid w:val="006E78A6"/>
    <w:rsid w:val="006E7D3A"/>
    <w:rsid w:val="006E7DB8"/>
    <w:rsid w:val="006F087F"/>
    <w:rsid w:val="006F0F59"/>
    <w:rsid w:val="006F16F0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5A5"/>
    <w:rsid w:val="00702C46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04F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01"/>
    <w:rsid w:val="00714624"/>
    <w:rsid w:val="00714DD4"/>
    <w:rsid w:val="00714FD3"/>
    <w:rsid w:val="00715040"/>
    <w:rsid w:val="0071533C"/>
    <w:rsid w:val="0071585A"/>
    <w:rsid w:val="007162D3"/>
    <w:rsid w:val="007164AD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4C1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2CC7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171"/>
    <w:rsid w:val="0074026C"/>
    <w:rsid w:val="00741630"/>
    <w:rsid w:val="00741772"/>
    <w:rsid w:val="00741991"/>
    <w:rsid w:val="0074199E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4D18"/>
    <w:rsid w:val="0076516B"/>
    <w:rsid w:val="007651B0"/>
    <w:rsid w:val="007652A7"/>
    <w:rsid w:val="007656DD"/>
    <w:rsid w:val="00766B4D"/>
    <w:rsid w:val="00766DBC"/>
    <w:rsid w:val="00766F9C"/>
    <w:rsid w:val="00767BDA"/>
    <w:rsid w:val="00767FE4"/>
    <w:rsid w:val="007702D9"/>
    <w:rsid w:val="0077088E"/>
    <w:rsid w:val="00770A70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4FC2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3B09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BD7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9D8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81"/>
    <w:rsid w:val="007A72B6"/>
    <w:rsid w:val="007A7D60"/>
    <w:rsid w:val="007A7DFD"/>
    <w:rsid w:val="007B0164"/>
    <w:rsid w:val="007B029C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47DE"/>
    <w:rsid w:val="007B5479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10A"/>
    <w:rsid w:val="007C1453"/>
    <w:rsid w:val="007C1516"/>
    <w:rsid w:val="007C2625"/>
    <w:rsid w:val="007C28C1"/>
    <w:rsid w:val="007C2FE8"/>
    <w:rsid w:val="007C306D"/>
    <w:rsid w:val="007C32AE"/>
    <w:rsid w:val="007C35BB"/>
    <w:rsid w:val="007C3C7E"/>
    <w:rsid w:val="007C3F85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5AA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39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ABA"/>
    <w:rsid w:val="007F0FC6"/>
    <w:rsid w:val="007F10D7"/>
    <w:rsid w:val="007F16AC"/>
    <w:rsid w:val="007F1C8D"/>
    <w:rsid w:val="007F1EC7"/>
    <w:rsid w:val="007F2982"/>
    <w:rsid w:val="007F3C3B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1FC"/>
    <w:rsid w:val="00806335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3A64"/>
    <w:rsid w:val="00844420"/>
    <w:rsid w:val="00844A4A"/>
    <w:rsid w:val="00845078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28D"/>
    <w:rsid w:val="00851424"/>
    <w:rsid w:val="0085184A"/>
    <w:rsid w:val="00851ADB"/>
    <w:rsid w:val="00852227"/>
    <w:rsid w:val="0085243D"/>
    <w:rsid w:val="008525F8"/>
    <w:rsid w:val="00852AC9"/>
    <w:rsid w:val="00852C73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5F77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900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82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7A2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373A"/>
    <w:rsid w:val="008C3C17"/>
    <w:rsid w:val="008C41D1"/>
    <w:rsid w:val="008C42C5"/>
    <w:rsid w:val="008C437F"/>
    <w:rsid w:val="008C4E66"/>
    <w:rsid w:val="008C596F"/>
    <w:rsid w:val="008C5D2F"/>
    <w:rsid w:val="008C657E"/>
    <w:rsid w:val="008C67B2"/>
    <w:rsid w:val="008C6B98"/>
    <w:rsid w:val="008C707F"/>
    <w:rsid w:val="008C722C"/>
    <w:rsid w:val="008C754D"/>
    <w:rsid w:val="008D08F1"/>
    <w:rsid w:val="008D0948"/>
    <w:rsid w:val="008D14C6"/>
    <w:rsid w:val="008D1F2B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365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960"/>
    <w:rsid w:val="008E0ABC"/>
    <w:rsid w:val="008E0C5F"/>
    <w:rsid w:val="008E0E59"/>
    <w:rsid w:val="008E1491"/>
    <w:rsid w:val="008E1955"/>
    <w:rsid w:val="008E1F57"/>
    <w:rsid w:val="008E1FC2"/>
    <w:rsid w:val="008E2011"/>
    <w:rsid w:val="008E2203"/>
    <w:rsid w:val="008E2743"/>
    <w:rsid w:val="008E2AC3"/>
    <w:rsid w:val="008E2C18"/>
    <w:rsid w:val="008E37A6"/>
    <w:rsid w:val="008E39CE"/>
    <w:rsid w:val="008E3A5F"/>
    <w:rsid w:val="008E411F"/>
    <w:rsid w:val="008E4AA6"/>
    <w:rsid w:val="008E4BD1"/>
    <w:rsid w:val="008E4C34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6EF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1EFB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2A1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1C20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3"/>
    <w:rsid w:val="0094048F"/>
    <w:rsid w:val="00940C2E"/>
    <w:rsid w:val="00940E6B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9CD"/>
    <w:rsid w:val="00944AEB"/>
    <w:rsid w:val="009450DA"/>
    <w:rsid w:val="00945315"/>
    <w:rsid w:val="00945535"/>
    <w:rsid w:val="009456E9"/>
    <w:rsid w:val="009458B5"/>
    <w:rsid w:val="00946EFE"/>
    <w:rsid w:val="00947724"/>
    <w:rsid w:val="009478A7"/>
    <w:rsid w:val="00947A56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4F3"/>
    <w:rsid w:val="009556B1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31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3A3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B1D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5B0C"/>
    <w:rsid w:val="009862CA"/>
    <w:rsid w:val="0098656A"/>
    <w:rsid w:val="00986D64"/>
    <w:rsid w:val="00986F45"/>
    <w:rsid w:val="00987696"/>
    <w:rsid w:val="009879C7"/>
    <w:rsid w:val="00987A5B"/>
    <w:rsid w:val="00987AE1"/>
    <w:rsid w:val="00990157"/>
    <w:rsid w:val="00990522"/>
    <w:rsid w:val="009908F6"/>
    <w:rsid w:val="00990928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1B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67B8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2F41"/>
    <w:rsid w:val="009B311D"/>
    <w:rsid w:val="009B31F9"/>
    <w:rsid w:val="009B3360"/>
    <w:rsid w:val="009B337F"/>
    <w:rsid w:val="009B3411"/>
    <w:rsid w:val="009B34C0"/>
    <w:rsid w:val="009B3EEE"/>
    <w:rsid w:val="009B3FD2"/>
    <w:rsid w:val="009B4786"/>
    <w:rsid w:val="009B4C56"/>
    <w:rsid w:val="009B4C99"/>
    <w:rsid w:val="009B5951"/>
    <w:rsid w:val="009B60C5"/>
    <w:rsid w:val="009B64C2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048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3BC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99E"/>
    <w:rsid w:val="009E1A17"/>
    <w:rsid w:val="009E1E65"/>
    <w:rsid w:val="009E23F1"/>
    <w:rsid w:val="009E26F9"/>
    <w:rsid w:val="009E2995"/>
    <w:rsid w:val="009E2B7F"/>
    <w:rsid w:val="009E31F1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C4C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324"/>
    <w:rsid w:val="009F443F"/>
    <w:rsid w:val="009F4A62"/>
    <w:rsid w:val="009F4DAB"/>
    <w:rsid w:val="009F5329"/>
    <w:rsid w:val="009F5BB4"/>
    <w:rsid w:val="009F5C41"/>
    <w:rsid w:val="009F5DC4"/>
    <w:rsid w:val="009F683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542"/>
    <w:rsid w:val="00A0299A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262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9FC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D44"/>
    <w:rsid w:val="00A24E31"/>
    <w:rsid w:val="00A24F8B"/>
    <w:rsid w:val="00A25103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0DE"/>
    <w:rsid w:val="00A41485"/>
    <w:rsid w:val="00A41A84"/>
    <w:rsid w:val="00A41ADD"/>
    <w:rsid w:val="00A41AE7"/>
    <w:rsid w:val="00A41CE1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4ADD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847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709"/>
    <w:rsid w:val="00A6487D"/>
    <w:rsid w:val="00A654D8"/>
    <w:rsid w:val="00A65A97"/>
    <w:rsid w:val="00A66C56"/>
    <w:rsid w:val="00A66E2B"/>
    <w:rsid w:val="00A66E5D"/>
    <w:rsid w:val="00A67645"/>
    <w:rsid w:val="00A6764B"/>
    <w:rsid w:val="00A67685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779CF"/>
    <w:rsid w:val="00A8003F"/>
    <w:rsid w:val="00A8073C"/>
    <w:rsid w:val="00A80D8F"/>
    <w:rsid w:val="00A810B1"/>
    <w:rsid w:val="00A81F77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1D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D83"/>
    <w:rsid w:val="00A97EFA"/>
    <w:rsid w:val="00AA0260"/>
    <w:rsid w:val="00AA0A4C"/>
    <w:rsid w:val="00AA0CBC"/>
    <w:rsid w:val="00AA1039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1168"/>
    <w:rsid w:val="00AB15C2"/>
    <w:rsid w:val="00AB1933"/>
    <w:rsid w:val="00AB1EAA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2BB"/>
    <w:rsid w:val="00AB5CD1"/>
    <w:rsid w:val="00AB5CFB"/>
    <w:rsid w:val="00AB61F4"/>
    <w:rsid w:val="00AB6455"/>
    <w:rsid w:val="00AB6CAB"/>
    <w:rsid w:val="00AB6FEE"/>
    <w:rsid w:val="00AB74AE"/>
    <w:rsid w:val="00AB787F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092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B0A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77D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CC9"/>
    <w:rsid w:val="00AE0485"/>
    <w:rsid w:val="00AE0532"/>
    <w:rsid w:val="00AE083A"/>
    <w:rsid w:val="00AE0BE1"/>
    <w:rsid w:val="00AE0C4C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5BC"/>
    <w:rsid w:val="00AF5ABA"/>
    <w:rsid w:val="00AF5D51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CE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36F"/>
    <w:rsid w:val="00B155A4"/>
    <w:rsid w:val="00B15709"/>
    <w:rsid w:val="00B15842"/>
    <w:rsid w:val="00B15D34"/>
    <w:rsid w:val="00B15DB5"/>
    <w:rsid w:val="00B16039"/>
    <w:rsid w:val="00B16AC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D89"/>
    <w:rsid w:val="00B2469F"/>
    <w:rsid w:val="00B249DD"/>
    <w:rsid w:val="00B24BEA"/>
    <w:rsid w:val="00B25219"/>
    <w:rsid w:val="00B2542A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A4D"/>
    <w:rsid w:val="00B32B18"/>
    <w:rsid w:val="00B32B67"/>
    <w:rsid w:val="00B32F09"/>
    <w:rsid w:val="00B33002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AE"/>
    <w:rsid w:val="00B50884"/>
    <w:rsid w:val="00B50CCE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5B4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CE5"/>
    <w:rsid w:val="00B60624"/>
    <w:rsid w:val="00B60A86"/>
    <w:rsid w:val="00B60E65"/>
    <w:rsid w:val="00B61521"/>
    <w:rsid w:val="00B61596"/>
    <w:rsid w:val="00B61C7F"/>
    <w:rsid w:val="00B61ECB"/>
    <w:rsid w:val="00B6213F"/>
    <w:rsid w:val="00B62783"/>
    <w:rsid w:val="00B631F9"/>
    <w:rsid w:val="00B6346C"/>
    <w:rsid w:val="00B634FA"/>
    <w:rsid w:val="00B63F2F"/>
    <w:rsid w:val="00B64638"/>
    <w:rsid w:val="00B64733"/>
    <w:rsid w:val="00B64A25"/>
    <w:rsid w:val="00B64E27"/>
    <w:rsid w:val="00B64E73"/>
    <w:rsid w:val="00B6516E"/>
    <w:rsid w:val="00B654DC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2F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A2A"/>
    <w:rsid w:val="00B77D5E"/>
    <w:rsid w:val="00B77F2C"/>
    <w:rsid w:val="00B77FDF"/>
    <w:rsid w:val="00B80798"/>
    <w:rsid w:val="00B80B36"/>
    <w:rsid w:val="00B8164F"/>
    <w:rsid w:val="00B8226B"/>
    <w:rsid w:val="00B823CD"/>
    <w:rsid w:val="00B82906"/>
    <w:rsid w:val="00B82ABF"/>
    <w:rsid w:val="00B82FC5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5DE1"/>
    <w:rsid w:val="00B86974"/>
    <w:rsid w:val="00B86A2F"/>
    <w:rsid w:val="00B86C10"/>
    <w:rsid w:val="00B87475"/>
    <w:rsid w:val="00B87B01"/>
    <w:rsid w:val="00B87B4D"/>
    <w:rsid w:val="00B87C3E"/>
    <w:rsid w:val="00B90B6D"/>
    <w:rsid w:val="00B9175E"/>
    <w:rsid w:val="00B919A7"/>
    <w:rsid w:val="00B919DC"/>
    <w:rsid w:val="00B91A48"/>
    <w:rsid w:val="00B926B2"/>
    <w:rsid w:val="00B929F9"/>
    <w:rsid w:val="00B92B2E"/>
    <w:rsid w:val="00B9304F"/>
    <w:rsid w:val="00B9318C"/>
    <w:rsid w:val="00B9323A"/>
    <w:rsid w:val="00B9354E"/>
    <w:rsid w:val="00B93605"/>
    <w:rsid w:val="00B938C2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950"/>
    <w:rsid w:val="00BA1DA8"/>
    <w:rsid w:val="00BA2377"/>
    <w:rsid w:val="00BA2E65"/>
    <w:rsid w:val="00BA3464"/>
    <w:rsid w:val="00BA476A"/>
    <w:rsid w:val="00BA4872"/>
    <w:rsid w:val="00BA48FD"/>
    <w:rsid w:val="00BA4B8A"/>
    <w:rsid w:val="00BA4FA9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48FD"/>
    <w:rsid w:val="00BD58E9"/>
    <w:rsid w:val="00BD5DC5"/>
    <w:rsid w:val="00BD6374"/>
    <w:rsid w:val="00BD66DD"/>
    <w:rsid w:val="00BD6826"/>
    <w:rsid w:val="00BD6947"/>
    <w:rsid w:val="00BD6B11"/>
    <w:rsid w:val="00BD6B65"/>
    <w:rsid w:val="00BD6DC5"/>
    <w:rsid w:val="00BD6F25"/>
    <w:rsid w:val="00BD7126"/>
    <w:rsid w:val="00BD7B7E"/>
    <w:rsid w:val="00BD7F7D"/>
    <w:rsid w:val="00BE0433"/>
    <w:rsid w:val="00BE0C9B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C3"/>
    <w:rsid w:val="00BF09DA"/>
    <w:rsid w:val="00BF0CB0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674A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3A7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B97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461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14E"/>
    <w:rsid w:val="00C3635E"/>
    <w:rsid w:val="00C36478"/>
    <w:rsid w:val="00C36D22"/>
    <w:rsid w:val="00C37713"/>
    <w:rsid w:val="00C37AA6"/>
    <w:rsid w:val="00C37B77"/>
    <w:rsid w:val="00C37BEB"/>
    <w:rsid w:val="00C37C31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371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3D8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3F0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57B08"/>
    <w:rsid w:val="00C60268"/>
    <w:rsid w:val="00C603E4"/>
    <w:rsid w:val="00C60E37"/>
    <w:rsid w:val="00C61095"/>
    <w:rsid w:val="00C61BCD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4F8D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68A5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516"/>
    <w:rsid w:val="00C83567"/>
    <w:rsid w:val="00C83BBF"/>
    <w:rsid w:val="00C843A5"/>
    <w:rsid w:val="00C844F6"/>
    <w:rsid w:val="00C84CD0"/>
    <w:rsid w:val="00C84F68"/>
    <w:rsid w:val="00C854DA"/>
    <w:rsid w:val="00C854EF"/>
    <w:rsid w:val="00C85564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1F3"/>
    <w:rsid w:val="00C9529E"/>
    <w:rsid w:val="00C9532D"/>
    <w:rsid w:val="00C956CA"/>
    <w:rsid w:val="00C95BD4"/>
    <w:rsid w:val="00C96816"/>
    <w:rsid w:val="00C969B6"/>
    <w:rsid w:val="00C96E62"/>
    <w:rsid w:val="00C96F70"/>
    <w:rsid w:val="00C970BC"/>
    <w:rsid w:val="00C973F9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ECC"/>
    <w:rsid w:val="00CA4FA0"/>
    <w:rsid w:val="00CA5529"/>
    <w:rsid w:val="00CA573E"/>
    <w:rsid w:val="00CA5803"/>
    <w:rsid w:val="00CA63E8"/>
    <w:rsid w:val="00CA6B0C"/>
    <w:rsid w:val="00CA6B3F"/>
    <w:rsid w:val="00CA6ED6"/>
    <w:rsid w:val="00CA6F76"/>
    <w:rsid w:val="00CA72D0"/>
    <w:rsid w:val="00CA769D"/>
    <w:rsid w:val="00CA7784"/>
    <w:rsid w:val="00CA778A"/>
    <w:rsid w:val="00CB018A"/>
    <w:rsid w:val="00CB0A34"/>
    <w:rsid w:val="00CB19F0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4FEF"/>
    <w:rsid w:val="00CB543C"/>
    <w:rsid w:val="00CB558E"/>
    <w:rsid w:val="00CB586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432A"/>
    <w:rsid w:val="00CC4D97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E7F22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3A1D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DB7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18B"/>
    <w:rsid w:val="00D149D0"/>
    <w:rsid w:val="00D14EC0"/>
    <w:rsid w:val="00D15247"/>
    <w:rsid w:val="00D1538B"/>
    <w:rsid w:val="00D15BE0"/>
    <w:rsid w:val="00D15C78"/>
    <w:rsid w:val="00D16037"/>
    <w:rsid w:val="00D1608C"/>
    <w:rsid w:val="00D16642"/>
    <w:rsid w:val="00D1688A"/>
    <w:rsid w:val="00D168E5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5B29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77D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39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29F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67CA7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5E0D"/>
    <w:rsid w:val="00D8661F"/>
    <w:rsid w:val="00D86BFC"/>
    <w:rsid w:val="00D87319"/>
    <w:rsid w:val="00D87D21"/>
    <w:rsid w:val="00D90779"/>
    <w:rsid w:val="00D90D17"/>
    <w:rsid w:val="00D911C4"/>
    <w:rsid w:val="00D915CC"/>
    <w:rsid w:val="00D91D97"/>
    <w:rsid w:val="00D922AE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127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4D0"/>
    <w:rsid w:val="00DA4808"/>
    <w:rsid w:val="00DA5C19"/>
    <w:rsid w:val="00DA5D9E"/>
    <w:rsid w:val="00DA65FF"/>
    <w:rsid w:val="00DA6C21"/>
    <w:rsid w:val="00DA777D"/>
    <w:rsid w:val="00DA7937"/>
    <w:rsid w:val="00DA7E60"/>
    <w:rsid w:val="00DB0547"/>
    <w:rsid w:val="00DB0589"/>
    <w:rsid w:val="00DB0944"/>
    <w:rsid w:val="00DB0AD1"/>
    <w:rsid w:val="00DB0C30"/>
    <w:rsid w:val="00DB0CAF"/>
    <w:rsid w:val="00DB0CEA"/>
    <w:rsid w:val="00DB16BA"/>
    <w:rsid w:val="00DB181B"/>
    <w:rsid w:val="00DB18E5"/>
    <w:rsid w:val="00DB1910"/>
    <w:rsid w:val="00DB1D00"/>
    <w:rsid w:val="00DB202D"/>
    <w:rsid w:val="00DB20A2"/>
    <w:rsid w:val="00DB20A9"/>
    <w:rsid w:val="00DB22CC"/>
    <w:rsid w:val="00DB241C"/>
    <w:rsid w:val="00DB262E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46E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83"/>
    <w:rsid w:val="00DC72EE"/>
    <w:rsid w:val="00DC771F"/>
    <w:rsid w:val="00DC776F"/>
    <w:rsid w:val="00DC7800"/>
    <w:rsid w:val="00DC78E9"/>
    <w:rsid w:val="00DC7CCB"/>
    <w:rsid w:val="00DC7FBA"/>
    <w:rsid w:val="00DD05EF"/>
    <w:rsid w:val="00DD0660"/>
    <w:rsid w:val="00DD08D1"/>
    <w:rsid w:val="00DD09D9"/>
    <w:rsid w:val="00DD0DB6"/>
    <w:rsid w:val="00DD1A91"/>
    <w:rsid w:val="00DD1EB5"/>
    <w:rsid w:val="00DD2241"/>
    <w:rsid w:val="00DD25E7"/>
    <w:rsid w:val="00DD2783"/>
    <w:rsid w:val="00DD2C42"/>
    <w:rsid w:val="00DD2DCB"/>
    <w:rsid w:val="00DD368B"/>
    <w:rsid w:val="00DD36ED"/>
    <w:rsid w:val="00DD3887"/>
    <w:rsid w:val="00DD39A9"/>
    <w:rsid w:val="00DD40C6"/>
    <w:rsid w:val="00DD515D"/>
    <w:rsid w:val="00DD570D"/>
    <w:rsid w:val="00DD5992"/>
    <w:rsid w:val="00DD59DD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1FC2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E77CE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59F"/>
    <w:rsid w:val="00DF675E"/>
    <w:rsid w:val="00DF7932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1E4C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57D8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11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18E"/>
    <w:rsid w:val="00E342AD"/>
    <w:rsid w:val="00E347E0"/>
    <w:rsid w:val="00E34A50"/>
    <w:rsid w:val="00E3508A"/>
    <w:rsid w:val="00E35235"/>
    <w:rsid w:val="00E35339"/>
    <w:rsid w:val="00E35851"/>
    <w:rsid w:val="00E35C54"/>
    <w:rsid w:val="00E36094"/>
    <w:rsid w:val="00E367F7"/>
    <w:rsid w:val="00E37474"/>
    <w:rsid w:val="00E37BAD"/>
    <w:rsid w:val="00E40A48"/>
    <w:rsid w:val="00E41061"/>
    <w:rsid w:val="00E413D0"/>
    <w:rsid w:val="00E41404"/>
    <w:rsid w:val="00E41479"/>
    <w:rsid w:val="00E4164F"/>
    <w:rsid w:val="00E41710"/>
    <w:rsid w:val="00E418B6"/>
    <w:rsid w:val="00E41AF3"/>
    <w:rsid w:val="00E41C80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31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3E54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10C"/>
    <w:rsid w:val="00E906D9"/>
    <w:rsid w:val="00E908E0"/>
    <w:rsid w:val="00E90B5F"/>
    <w:rsid w:val="00E90DA7"/>
    <w:rsid w:val="00E915A5"/>
    <w:rsid w:val="00E91654"/>
    <w:rsid w:val="00E916ED"/>
    <w:rsid w:val="00E91834"/>
    <w:rsid w:val="00E91AB6"/>
    <w:rsid w:val="00E9218D"/>
    <w:rsid w:val="00E927F7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905"/>
    <w:rsid w:val="00EA2966"/>
    <w:rsid w:val="00EA2A4C"/>
    <w:rsid w:val="00EA3102"/>
    <w:rsid w:val="00EA31C1"/>
    <w:rsid w:val="00EA3635"/>
    <w:rsid w:val="00EA3C9D"/>
    <w:rsid w:val="00EA4012"/>
    <w:rsid w:val="00EA40B7"/>
    <w:rsid w:val="00EA40EE"/>
    <w:rsid w:val="00EA4325"/>
    <w:rsid w:val="00EA4512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011"/>
    <w:rsid w:val="00EB12CE"/>
    <w:rsid w:val="00EB1596"/>
    <w:rsid w:val="00EB1AF3"/>
    <w:rsid w:val="00EB20F2"/>
    <w:rsid w:val="00EB2214"/>
    <w:rsid w:val="00EB2722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B9B"/>
    <w:rsid w:val="00EC0D8A"/>
    <w:rsid w:val="00EC10B6"/>
    <w:rsid w:val="00EC131F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1C1"/>
    <w:rsid w:val="00ED1933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4A6"/>
    <w:rsid w:val="00ED5538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57D"/>
    <w:rsid w:val="00EE6ABE"/>
    <w:rsid w:val="00EE6AEB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2B12"/>
    <w:rsid w:val="00EF3092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07A5"/>
    <w:rsid w:val="00F0107D"/>
    <w:rsid w:val="00F01104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C91"/>
    <w:rsid w:val="00F04E43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125"/>
    <w:rsid w:val="00F11210"/>
    <w:rsid w:val="00F1194D"/>
    <w:rsid w:val="00F11B50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3C2B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27E50"/>
    <w:rsid w:val="00F30514"/>
    <w:rsid w:val="00F3088D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EAE"/>
    <w:rsid w:val="00F46F5B"/>
    <w:rsid w:val="00F47953"/>
    <w:rsid w:val="00F47EF1"/>
    <w:rsid w:val="00F47FEF"/>
    <w:rsid w:val="00F500D4"/>
    <w:rsid w:val="00F509D4"/>
    <w:rsid w:val="00F50C86"/>
    <w:rsid w:val="00F50DE9"/>
    <w:rsid w:val="00F51464"/>
    <w:rsid w:val="00F515E8"/>
    <w:rsid w:val="00F52035"/>
    <w:rsid w:val="00F52061"/>
    <w:rsid w:val="00F527DB"/>
    <w:rsid w:val="00F529C5"/>
    <w:rsid w:val="00F537D1"/>
    <w:rsid w:val="00F53E2D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8B6"/>
    <w:rsid w:val="00F56917"/>
    <w:rsid w:val="00F56B94"/>
    <w:rsid w:val="00F56C05"/>
    <w:rsid w:val="00F5764E"/>
    <w:rsid w:val="00F57829"/>
    <w:rsid w:val="00F57A69"/>
    <w:rsid w:val="00F57EA2"/>
    <w:rsid w:val="00F57EFF"/>
    <w:rsid w:val="00F60170"/>
    <w:rsid w:val="00F60265"/>
    <w:rsid w:val="00F607D0"/>
    <w:rsid w:val="00F61BF5"/>
    <w:rsid w:val="00F61D6F"/>
    <w:rsid w:val="00F61DB8"/>
    <w:rsid w:val="00F61FA5"/>
    <w:rsid w:val="00F61FD4"/>
    <w:rsid w:val="00F62016"/>
    <w:rsid w:val="00F6238B"/>
    <w:rsid w:val="00F625F3"/>
    <w:rsid w:val="00F62684"/>
    <w:rsid w:val="00F62948"/>
    <w:rsid w:val="00F62AA4"/>
    <w:rsid w:val="00F639E8"/>
    <w:rsid w:val="00F6487E"/>
    <w:rsid w:val="00F64972"/>
    <w:rsid w:val="00F64DBD"/>
    <w:rsid w:val="00F64F1A"/>
    <w:rsid w:val="00F64F50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F8A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1CC1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367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2FC4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6F3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47A7"/>
    <w:rsid w:val="00F9498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1D7F"/>
    <w:rsid w:val="00FB20AE"/>
    <w:rsid w:val="00FB2318"/>
    <w:rsid w:val="00FB2793"/>
    <w:rsid w:val="00FB2BD6"/>
    <w:rsid w:val="00FB30EC"/>
    <w:rsid w:val="00FB3A5F"/>
    <w:rsid w:val="00FB5185"/>
    <w:rsid w:val="00FB5629"/>
    <w:rsid w:val="00FB5899"/>
    <w:rsid w:val="00FB5F5C"/>
    <w:rsid w:val="00FB63A2"/>
    <w:rsid w:val="00FB6848"/>
    <w:rsid w:val="00FB6DDD"/>
    <w:rsid w:val="00FB6E07"/>
    <w:rsid w:val="00FB729B"/>
    <w:rsid w:val="00FB7886"/>
    <w:rsid w:val="00FB7A3A"/>
    <w:rsid w:val="00FB7A8A"/>
    <w:rsid w:val="00FB7B8B"/>
    <w:rsid w:val="00FB7B94"/>
    <w:rsid w:val="00FB7F23"/>
    <w:rsid w:val="00FB7FAE"/>
    <w:rsid w:val="00FC00CE"/>
    <w:rsid w:val="00FC0341"/>
    <w:rsid w:val="00FC13C9"/>
    <w:rsid w:val="00FC14C5"/>
    <w:rsid w:val="00FC16CA"/>
    <w:rsid w:val="00FC197C"/>
    <w:rsid w:val="00FC1F5D"/>
    <w:rsid w:val="00FC207F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53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0CE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6B2CD50"/>
  <w15:docId w15:val="{3754EB1E-11FD-4247-84D6-F46E6504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  <w:style w:type="paragraph" w:styleId="FootnoteText">
    <w:name w:val="footnote text"/>
    <w:basedOn w:val="Normal"/>
    <w:link w:val="FootnoteTextChar"/>
    <w:rsid w:val="003339DC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339DC"/>
    <w:rPr>
      <w:rFonts w:ascii="Arial" w:hAnsi="Arial"/>
      <w:szCs w:val="25"/>
    </w:rPr>
  </w:style>
  <w:style w:type="character" w:styleId="FootnoteReference">
    <w:name w:val="footnote reference"/>
    <w:basedOn w:val="DefaultParagraphFont"/>
    <w:rsid w:val="003339DC"/>
    <w:rPr>
      <w:vertAlign w:val="superscript"/>
    </w:rPr>
  </w:style>
  <w:style w:type="paragraph" w:customStyle="1" w:styleId="Preformatted">
    <w:name w:val="Preformatted"/>
    <w:link w:val="PreformattedChar"/>
    <w:rsid w:val="00FB7A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FB7A3A"/>
    <w:rPr>
      <w:rFonts w:eastAsia="Cordia New"/>
      <w:lang w:eastAsia="th-TH"/>
    </w:rPr>
  </w:style>
  <w:style w:type="paragraph" w:customStyle="1" w:styleId="jern1">
    <w:name w:val="jern1"/>
    <w:basedOn w:val="Preformatted"/>
    <w:rsid w:val="00FB7A3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7A5F-F6E3-4700-A503-04DB2A48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4176</TotalTime>
  <Pages>25</Pages>
  <Words>4246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190</cp:revision>
  <cp:lastPrinted>2026-05-13T06:05:00Z</cp:lastPrinted>
  <dcterms:created xsi:type="dcterms:W3CDTF">2025-05-06T03:34:00Z</dcterms:created>
  <dcterms:modified xsi:type="dcterms:W3CDTF">2026-05-15T07:12:00Z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68c52ffc-3889-4812-b571-78523256fdf6</vt:lpwstr>
  </property>
</Properties>
</file>